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9628B" w14:textId="1C8F7B0E" w:rsidR="00F65EBB" w:rsidRPr="00C0262B" w:rsidRDefault="00F65EBB" w:rsidP="00F65EBB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C0262B">
        <w:rPr>
          <w:rFonts w:ascii="Arial" w:hAnsi="Arial" w:cs="Arial"/>
          <w:b/>
          <w:noProof/>
          <w:sz w:val="24"/>
          <w:szCs w:val="24"/>
        </w:rPr>
        <w:t>3GPP TSG-RAN WG4 Meeting #1</w:t>
      </w:r>
      <w:r>
        <w:rPr>
          <w:rFonts w:ascii="Arial" w:hAnsi="Arial" w:cs="Arial"/>
          <w:b/>
          <w:noProof/>
          <w:sz w:val="24"/>
          <w:szCs w:val="24"/>
        </w:rPr>
        <w:t>10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FB03E5" w:rsidRPr="00FB03E5">
        <w:rPr>
          <w:rFonts w:ascii="Arial" w:hAnsi="Arial" w:cs="Arial"/>
          <w:b/>
          <w:noProof/>
          <w:color w:val="000000"/>
          <w:sz w:val="24"/>
          <w:szCs w:val="24"/>
        </w:rPr>
        <w:t>R4-2400001</w:t>
      </w:r>
    </w:p>
    <w:p w14:paraId="5F1615AF" w14:textId="77777777" w:rsidR="00F65EBB" w:rsidRPr="00C0262B" w:rsidRDefault="00F65EBB" w:rsidP="00F65EBB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Athens</w:t>
      </w:r>
      <w:r w:rsidRPr="00C0262B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Greece</w:t>
      </w:r>
      <w:r w:rsidRPr="00C0262B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26 February – 01 March, 2024</w:t>
      </w:r>
    </w:p>
    <w:p w14:paraId="6D4AB456" w14:textId="77777777" w:rsidR="00F65EBB" w:rsidRDefault="00F65EBB" w:rsidP="00F65EBB">
      <w:pPr>
        <w:jc w:val="center"/>
        <w:rPr>
          <w:rFonts w:ascii="Arial" w:hAnsi="Arial" w:cs="Arial"/>
          <w:b/>
          <w:sz w:val="36"/>
        </w:rPr>
      </w:pPr>
      <w:r w:rsidRPr="00C0262B"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65F5384F" w14:textId="77777777" w:rsidR="00F65EBB" w:rsidRDefault="00F65EBB" w:rsidP="00F65EBB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RAN WG4</w:t>
      </w:r>
      <w:r>
        <w:rPr>
          <w:rFonts w:ascii="Arial" w:hAnsi="Arial" w:cs="Arial"/>
          <w:b/>
          <w:sz w:val="32"/>
        </w:rPr>
        <w:br/>
        <w:t>meeting: 109</w:t>
      </w:r>
    </w:p>
    <w:p w14:paraId="0B7E0C4A" w14:textId="77777777" w:rsidR="00F65EBB" w:rsidRDefault="00F65EBB" w:rsidP="00F65EBB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Chicago, USA, 13/11/2023 to 17/11/2023</w:t>
      </w:r>
    </w:p>
    <w:p w14:paraId="3D92C2C6" w14:textId="77777777" w:rsidR="001060BC" w:rsidRDefault="001060BC" w:rsidP="001060BC">
      <w:pPr>
        <w:pStyle w:val="Heading2"/>
      </w:pPr>
      <w:r>
        <w:br w:type="page"/>
      </w:r>
      <w:r>
        <w:lastRenderedPageBreak/>
        <w:t>Annex A: Contribution documents and status</w:t>
      </w:r>
    </w:p>
    <w:p w14:paraId="393395B6" w14:textId="77777777" w:rsidR="001060BC" w:rsidRDefault="001060BC" w:rsidP="001060BC">
      <w:pPr>
        <w:pStyle w:val="Heading3"/>
      </w:pPr>
      <w:r>
        <w:t>A1: List of TDocs</w:t>
      </w:r>
    </w:p>
    <w:p w14:paraId="1C2C66EC" w14:textId="77777777" w:rsidR="00A87E4B" w:rsidRDefault="00A87E4B" w:rsidP="00A87E4B">
      <w:pPr>
        <w:pStyle w:val="TH"/>
      </w:pPr>
    </w:p>
    <w:p w14:paraId="6E7537B6" w14:textId="77777777" w:rsidR="00A87E4B" w:rsidRDefault="00A87E4B" w:rsidP="00A87E4B">
      <w:r>
        <w:t>See excel file attached to this report.</w:t>
      </w:r>
    </w:p>
    <w:p w14:paraId="7ED09DCE" w14:textId="77777777" w:rsidR="001060BC" w:rsidRDefault="001060BC" w:rsidP="001060BC"/>
    <w:p w14:paraId="065CCAF4" w14:textId="77777777" w:rsidR="001060BC" w:rsidRDefault="001060BC" w:rsidP="001060BC">
      <w:pPr>
        <w:pStyle w:val="Heading2"/>
      </w:pPr>
      <w:r>
        <w:br w:type="page"/>
      </w:r>
      <w:r>
        <w:lastRenderedPageBreak/>
        <w:t>Annex B: List of change requests</w:t>
      </w:r>
    </w:p>
    <w:p w14:paraId="7FB89956" w14:textId="77777777" w:rsidR="001060BC" w:rsidRDefault="001060BC" w:rsidP="001060BC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31"/>
        <w:gridCol w:w="1560"/>
        <w:gridCol w:w="1381"/>
        <w:gridCol w:w="566"/>
        <w:gridCol w:w="447"/>
        <w:gridCol w:w="429"/>
        <w:gridCol w:w="406"/>
        <w:gridCol w:w="601"/>
        <w:gridCol w:w="2126"/>
        <w:gridCol w:w="982"/>
      </w:tblGrid>
      <w:tr w:rsidR="00B04748" w14:paraId="01137231" w14:textId="77777777" w:rsidTr="00B04748">
        <w:tc>
          <w:tcPr>
            <w:tcW w:w="587" w:type="pct"/>
          </w:tcPr>
          <w:p w14:paraId="16B7ACDE" w14:textId="621067F0" w:rsidR="001060BC" w:rsidRDefault="001060BC" w:rsidP="001060BC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810" w:type="pct"/>
          </w:tcPr>
          <w:p w14:paraId="1F6F7F24" w14:textId="2A704D7D" w:rsidR="001060BC" w:rsidRDefault="001060BC" w:rsidP="001060BC">
            <w:pPr>
              <w:pStyle w:val="TAH"/>
            </w:pPr>
            <w:r>
              <w:t>Title</w:t>
            </w:r>
          </w:p>
        </w:tc>
        <w:tc>
          <w:tcPr>
            <w:tcW w:w="717" w:type="pct"/>
          </w:tcPr>
          <w:p w14:paraId="136D4E4A" w14:textId="3159778C" w:rsidR="001060BC" w:rsidRDefault="001060BC" w:rsidP="001060BC">
            <w:pPr>
              <w:pStyle w:val="TAH"/>
            </w:pPr>
            <w:r>
              <w:t>Source</w:t>
            </w:r>
          </w:p>
        </w:tc>
        <w:tc>
          <w:tcPr>
            <w:tcW w:w="294" w:type="pct"/>
          </w:tcPr>
          <w:p w14:paraId="636127ED" w14:textId="504C061B" w:rsidR="001060BC" w:rsidRDefault="001060BC" w:rsidP="001060BC">
            <w:pPr>
              <w:pStyle w:val="TAH"/>
            </w:pPr>
            <w:r>
              <w:t>Spec</w:t>
            </w:r>
          </w:p>
        </w:tc>
        <w:tc>
          <w:tcPr>
            <w:tcW w:w="232" w:type="pct"/>
          </w:tcPr>
          <w:p w14:paraId="21458E09" w14:textId="0F932842" w:rsidR="001060BC" w:rsidRDefault="001060BC" w:rsidP="001060BC">
            <w:pPr>
              <w:pStyle w:val="TAH"/>
            </w:pPr>
            <w:r>
              <w:t>CR</w:t>
            </w:r>
          </w:p>
        </w:tc>
        <w:tc>
          <w:tcPr>
            <w:tcW w:w="223" w:type="pct"/>
          </w:tcPr>
          <w:p w14:paraId="0466A812" w14:textId="1B7C156A" w:rsidR="001060BC" w:rsidRDefault="001060BC" w:rsidP="001060BC">
            <w:pPr>
              <w:pStyle w:val="TAH"/>
            </w:pPr>
            <w:r>
              <w:t>Rev</w:t>
            </w:r>
          </w:p>
        </w:tc>
        <w:tc>
          <w:tcPr>
            <w:tcW w:w="211" w:type="pct"/>
          </w:tcPr>
          <w:p w14:paraId="714A61E0" w14:textId="024E4825" w:rsidR="001060BC" w:rsidRDefault="001060BC" w:rsidP="001060BC">
            <w:pPr>
              <w:pStyle w:val="TAH"/>
            </w:pPr>
            <w:r>
              <w:t>Rel</w:t>
            </w:r>
          </w:p>
        </w:tc>
        <w:tc>
          <w:tcPr>
            <w:tcW w:w="312" w:type="pct"/>
          </w:tcPr>
          <w:p w14:paraId="4D99B613" w14:textId="1032759B" w:rsidR="001060BC" w:rsidRDefault="001060BC" w:rsidP="001060BC">
            <w:pPr>
              <w:pStyle w:val="TAH"/>
            </w:pPr>
            <w:r>
              <w:t>Cat</w:t>
            </w:r>
          </w:p>
        </w:tc>
        <w:tc>
          <w:tcPr>
            <w:tcW w:w="1104" w:type="pct"/>
          </w:tcPr>
          <w:p w14:paraId="1CEADFBB" w14:textId="7AD67DB2" w:rsidR="001060BC" w:rsidRDefault="001060BC" w:rsidP="001060BC">
            <w:pPr>
              <w:pStyle w:val="TAH"/>
            </w:pPr>
            <w:r>
              <w:t>WI</w:t>
            </w:r>
          </w:p>
        </w:tc>
        <w:tc>
          <w:tcPr>
            <w:tcW w:w="511" w:type="pct"/>
          </w:tcPr>
          <w:p w14:paraId="7995C0D4" w14:textId="11A103F6" w:rsidR="001060BC" w:rsidRDefault="001060BC" w:rsidP="001060BC">
            <w:pPr>
              <w:pStyle w:val="TAH"/>
            </w:pPr>
            <w:r>
              <w:t>Decision</w:t>
            </w:r>
          </w:p>
        </w:tc>
      </w:tr>
      <w:tr w:rsidR="00B04748" w14:paraId="08774E84" w14:textId="77777777" w:rsidTr="00B04748">
        <w:tc>
          <w:tcPr>
            <w:tcW w:w="587" w:type="pct"/>
          </w:tcPr>
          <w:p w14:paraId="6485EB9C" w14:textId="640BE5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R4-2318249</w:t>
            </w:r>
          </w:p>
        </w:tc>
        <w:tc>
          <w:tcPr>
            <w:tcW w:w="810" w:type="pct"/>
          </w:tcPr>
          <w:p w14:paraId="00AC9A7D" w14:textId="3781D7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remove brackets</w:t>
            </w:r>
          </w:p>
        </w:tc>
        <w:tc>
          <w:tcPr>
            <w:tcW w:w="717" w:type="pct"/>
          </w:tcPr>
          <w:p w14:paraId="78AF6694" w14:textId="0B2988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SWR, EBU</w:t>
            </w:r>
          </w:p>
        </w:tc>
        <w:tc>
          <w:tcPr>
            <w:tcW w:w="294" w:type="pct"/>
          </w:tcPr>
          <w:p w14:paraId="7BFF2C4E" w14:textId="535E1A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0753B156" w14:textId="5C240E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6017</w:t>
            </w:r>
          </w:p>
        </w:tc>
        <w:tc>
          <w:tcPr>
            <w:tcW w:w="223" w:type="pct"/>
          </w:tcPr>
          <w:p w14:paraId="30C6F39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B7C4019" w14:textId="6E513C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8B3E12A" w14:textId="3D7F86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7D1D92E" w14:textId="605062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LTE_terr_bcast_bands_part2</w:t>
            </w:r>
          </w:p>
        </w:tc>
        <w:tc>
          <w:tcPr>
            <w:tcW w:w="511" w:type="pct"/>
          </w:tcPr>
          <w:p w14:paraId="08859A26" w14:textId="06DD1F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3319264A" w14:textId="77777777" w:rsidTr="00B04748">
        <w:tc>
          <w:tcPr>
            <w:tcW w:w="587" w:type="pct"/>
          </w:tcPr>
          <w:p w14:paraId="68522117" w14:textId="66DEA9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R4-2318415</w:t>
            </w:r>
          </w:p>
        </w:tc>
        <w:tc>
          <w:tcPr>
            <w:tcW w:w="810" w:type="pct"/>
          </w:tcPr>
          <w:p w14:paraId="31CC6D29" w14:textId="071175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for the LTE based 5G terrestrial broadcast</w:t>
            </w:r>
          </w:p>
        </w:tc>
        <w:tc>
          <w:tcPr>
            <w:tcW w:w="717" w:type="pct"/>
          </w:tcPr>
          <w:p w14:paraId="0A8496C3" w14:textId="43E394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B987AA7" w14:textId="0CC0E3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43A61AE8" w14:textId="5ED9D7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6018</w:t>
            </w:r>
          </w:p>
        </w:tc>
        <w:tc>
          <w:tcPr>
            <w:tcW w:w="223" w:type="pct"/>
          </w:tcPr>
          <w:p w14:paraId="5662FFA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F5E363" w14:textId="6621A3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A211845" w14:textId="33784C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2ACD799" w14:textId="290DB9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LTE_terr_bcast_bands_part2</w:t>
            </w:r>
          </w:p>
        </w:tc>
        <w:tc>
          <w:tcPr>
            <w:tcW w:w="511" w:type="pct"/>
          </w:tcPr>
          <w:p w14:paraId="4BD7DBD4" w14:textId="0E9514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6CC6EBFB" w14:textId="77777777" w:rsidTr="00B04748">
        <w:tc>
          <w:tcPr>
            <w:tcW w:w="587" w:type="pct"/>
          </w:tcPr>
          <w:p w14:paraId="10FC1EB4" w14:textId="2657E5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R4-2318448</w:t>
            </w:r>
          </w:p>
        </w:tc>
        <w:tc>
          <w:tcPr>
            <w:tcW w:w="810" w:type="pct"/>
          </w:tcPr>
          <w:p w14:paraId="3332A17A" w14:textId="150A9B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TS36.101 for simplification of LTE V2X UE co-existence in Rel-16</w:t>
            </w:r>
          </w:p>
        </w:tc>
        <w:tc>
          <w:tcPr>
            <w:tcW w:w="717" w:type="pct"/>
          </w:tcPr>
          <w:p w14:paraId="3869A71A" w14:textId="52F41A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483C6BDC" w14:textId="79BA0D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5102A17A" w14:textId="71A011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6019</w:t>
            </w:r>
          </w:p>
        </w:tc>
        <w:tc>
          <w:tcPr>
            <w:tcW w:w="223" w:type="pct"/>
          </w:tcPr>
          <w:p w14:paraId="6CF994E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DD1EB49" w14:textId="24D82E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93C1E1F" w14:textId="148871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25C537E" w14:textId="51722F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3AFBE682" w14:textId="24A30F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D7CDAD6" w14:textId="77777777" w:rsidTr="00B04748">
        <w:tc>
          <w:tcPr>
            <w:tcW w:w="587" w:type="pct"/>
          </w:tcPr>
          <w:p w14:paraId="2E1600A6" w14:textId="39E432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R4-2321937</w:t>
            </w:r>
          </w:p>
        </w:tc>
        <w:tc>
          <w:tcPr>
            <w:tcW w:w="810" w:type="pct"/>
          </w:tcPr>
          <w:p w14:paraId="1D23BC52" w14:textId="02634B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TS36.101 for simplification of LTE V2X UE co-existence in Rel-16</w:t>
            </w:r>
          </w:p>
        </w:tc>
        <w:tc>
          <w:tcPr>
            <w:tcW w:w="717" w:type="pct"/>
          </w:tcPr>
          <w:p w14:paraId="7EFC4B5C" w14:textId="3651FD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2FE403C1" w14:textId="028178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5970DC5A" w14:textId="3C0A52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6019</w:t>
            </w:r>
          </w:p>
        </w:tc>
        <w:tc>
          <w:tcPr>
            <w:tcW w:w="223" w:type="pct"/>
          </w:tcPr>
          <w:p w14:paraId="59C24F59" w14:textId="7311AFF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E6ADD54" w14:textId="0898FC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4B9AABF" w14:textId="701A11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1D822F3" w14:textId="331ABB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6BC19BA4" w14:textId="23893C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C3D8AB3" w14:textId="77777777" w:rsidTr="00B04748">
        <w:tc>
          <w:tcPr>
            <w:tcW w:w="587" w:type="pct"/>
          </w:tcPr>
          <w:p w14:paraId="30F1AAFB" w14:textId="5FFEFC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R4-2318449</w:t>
            </w:r>
          </w:p>
        </w:tc>
        <w:tc>
          <w:tcPr>
            <w:tcW w:w="810" w:type="pct"/>
          </w:tcPr>
          <w:p w14:paraId="423938B9" w14:textId="5420DE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TS36.101 for simplification of LTE V2X UE co-existence in Rel-17 (Cat. A)</w:t>
            </w:r>
          </w:p>
        </w:tc>
        <w:tc>
          <w:tcPr>
            <w:tcW w:w="717" w:type="pct"/>
          </w:tcPr>
          <w:p w14:paraId="2841ED5F" w14:textId="0BF268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043C1907" w14:textId="6DAAFA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1098C7E9" w14:textId="5360A5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6020</w:t>
            </w:r>
          </w:p>
        </w:tc>
        <w:tc>
          <w:tcPr>
            <w:tcW w:w="223" w:type="pct"/>
          </w:tcPr>
          <w:p w14:paraId="5039E91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8B11BEF" w14:textId="3DC3B9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D897937" w14:textId="18AA7C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DFC0135" w14:textId="5F6A92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07C71A03" w14:textId="169474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24408A5" w14:textId="77777777" w:rsidTr="00B04748">
        <w:tc>
          <w:tcPr>
            <w:tcW w:w="587" w:type="pct"/>
          </w:tcPr>
          <w:p w14:paraId="41B9AACF" w14:textId="070C54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R4-2318450</w:t>
            </w:r>
          </w:p>
        </w:tc>
        <w:tc>
          <w:tcPr>
            <w:tcW w:w="810" w:type="pct"/>
          </w:tcPr>
          <w:p w14:paraId="0ADA992D" w14:textId="7F0D7D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TS36.101 for simplification of LTE V2X UE co-existence in Rel-18 (Cat. A)</w:t>
            </w:r>
          </w:p>
        </w:tc>
        <w:tc>
          <w:tcPr>
            <w:tcW w:w="717" w:type="pct"/>
          </w:tcPr>
          <w:p w14:paraId="7F32FBE1" w14:textId="438EE9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61F5F134" w14:textId="5C9D38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33334B82" w14:textId="16852B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6021</w:t>
            </w:r>
          </w:p>
        </w:tc>
        <w:tc>
          <w:tcPr>
            <w:tcW w:w="223" w:type="pct"/>
          </w:tcPr>
          <w:p w14:paraId="51E4781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4E0F216" w14:textId="0DF104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4B41202" w14:textId="724CFB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B238C4E" w14:textId="0E4E91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6DCA3AF0" w14:textId="772337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078DECF" w14:textId="77777777" w:rsidTr="00B04748">
        <w:tc>
          <w:tcPr>
            <w:tcW w:w="587" w:type="pct"/>
          </w:tcPr>
          <w:p w14:paraId="72C5D567" w14:textId="780890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R4-2318517</w:t>
            </w:r>
          </w:p>
        </w:tc>
        <w:tc>
          <w:tcPr>
            <w:tcW w:w="810" w:type="pct"/>
          </w:tcPr>
          <w:p w14:paraId="2A98CC5A" w14:textId="7BA22E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 UE to UE coex  R16</w:t>
            </w:r>
          </w:p>
        </w:tc>
        <w:tc>
          <w:tcPr>
            <w:tcW w:w="717" w:type="pct"/>
          </w:tcPr>
          <w:p w14:paraId="42E45CF5" w14:textId="17D580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4DCEE8B0" w14:textId="74BD14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15C17EEF" w14:textId="14BBA1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6022</w:t>
            </w:r>
          </w:p>
        </w:tc>
        <w:tc>
          <w:tcPr>
            <w:tcW w:w="223" w:type="pct"/>
          </w:tcPr>
          <w:p w14:paraId="3B2F45E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98A547" w14:textId="7D3BB3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E0954C8" w14:textId="766FA5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7065B25" w14:textId="3435FA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LTE_CA_R16_2BDL_2BUL</w:t>
            </w:r>
          </w:p>
        </w:tc>
        <w:tc>
          <w:tcPr>
            <w:tcW w:w="511" w:type="pct"/>
          </w:tcPr>
          <w:p w14:paraId="19E34FCB" w14:textId="15E0C5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B577511" w14:textId="77777777" w:rsidTr="00B04748">
        <w:tc>
          <w:tcPr>
            <w:tcW w:w="587" w:type="pct"/>
          </w:tcPr>
          <w:p w14:paraId="341A5342" w14:textId="1532FE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R4-2318518</w:t>
            </w:r>
          </w:p>
        </w:tc>
        <w:tc>
          <w:tcPr>
            <w:tcW w:w="810" w:type="pct"/>
          </w:tcPr>
          <w:p w14:paraId="70F8CDCF" w14:textId="6068DC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 UE to UE coex  R17</w:t>
            </w:r>
          </w:p>
        </w:tc>
        <w:tc>
          <w:tcPr>
            <w:tcW w:w="717" w:type="pct"/>
          </w:tcPr>
          <w:p w14:paraId="13FC7F4E" w14:textId="31F211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58AC859D" w14:textId="2E87DC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6D8EAD4D" w14:textId="2D17A0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6023</w:t>
            </w:r>
          </w:p>
        </w:tc>
        <w:tc>
          <w:tcPr>
            <w:tcW w:w="223" w:type="pct"/>
          </w:tcPr>
          <w:p w14:paraId="159B57F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3895A7F" w14:textId="7E656D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761787A" w14:textId="14170A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157BEF5" w14:textId="52F260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LTE_CA_R17_2BDL_2BUL</w:t>
            </w:r>
          </w:p>
        </w:tc>
        <w:tc>
          <w:tcPr>
            <w:tcW w:w="511" w:type="pct"/>
          </w:tcPr>
          <w:p w14:paraId="1E45804B" w14:textId="377EEA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2376A1D" w14:textId="77777777" w:rsidTr="00B04748">
        <w:tc>
          <w:tcPr>
            <w:tcW w:w="587" w:type="pct"/>
          </w:tcPr>
          <w:p w14:paraId="16FB0D8D" w14:textId="52EEDE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R4-2318519</w:t>
            </w:r>
          </w:p>
        </w:tc>
        <w:tc>
          <w:tcPr>
            <w:tcW w:w="810" w:type="pct"/>
          </w:tcPr>
          <w:p w14:paraId="384388FB" w14:textId="30CE90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 UE to UE coex  R18</w:t>
            </w:r>
          </w:p>
        </w:tc>
        <w:tc>
          <w:tcPr>
            <w:tcW w:w="717" w:type="pct"/>
          </w:tcPr>
          <w:p w14:paraId="11EAC5DA" w14:textId="7F88BB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76B4E64D" w14:textId="3B7EFC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14F41B53" w14:textId="11A9F1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6024</w:t>
            </w:r>
          </w:p>
        </w:tc>
        <w:tc>
          <w:tcPr>
            <w:tcW w:w="223" w:type="pct"/>
          </w:tcPr>
          <w:p w14:paraId="73C902A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178007D" w14:textId="3F98FE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3B76EE2" w14:textId="6B7828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F25CC23" w14:textId="7BBA94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</w:t>
            </w:r>
          </w:p>
        </w:tc>
        <w:tc>
          <w:tcPr>
            <w:tcW w:w="511" w:type="pct"/>
          </w:tcPr>
          <w:p w14:paraId="48153FA5" w14:textId="3FE89C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452D0A9" w14:textId="77777777" w:rsidTr="00B04748">
        <w:tc>
          <w:tcPr>
            <w:tcW w:w="587" w:type="pct"/>
          </w:tcPr>
          <w:p w14:paraId="3990E477" w14:textId="781B94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R4-2318726</w:t>
            </w:r>
          </w:p>
        </w:tc>
        <w:tc>
          <w:tcPr>
            <w:tcW w:w="810" w:type="pct"/>
          </w:tcPr>
          <w:p w14:paraId="06997A6B" w14:textId="55273E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R18 x(x&lt;=6) DL y(y&lt;=2) UL CA band combinations to TS 36.101</w:t>
            </w:r>
          </w:p>
        </w:tc>
        <w:tc>
          <w:tcPr>
            <w:tcW w:w="717" w:type="pct"/>
          </w:tcPr>
          <w:p w14:paraId="48FA1A1C" w14:textId="5D8E10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294" w:type="pct"/>
          </w:tcPr>
          <w:p w14:paraId="3DC889B3" w14:textId="2E0F60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51577696" w14:textId="1EE379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6025</w:t>
            </w:r>
          </w:p>
        </w:tc>
        <w:tc>
          <w:tcPr>
            <w:tcW w:w="223" w:type="pct"/>
          </w:tcPr>
          <w:p w14:paraId="236D3B2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083E94B" w14:textId="17ADB4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F99A1B6" w14:textId="7DF19E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3DD9730" w14:textId="3957FA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LTE_CA_R18_xBDL_yBUL-Core</w:t>
            </w:r>
          </w:p>
        </w:tc>
        <w:tc>
          <w:tcPr>
            <w:tcW w:w="511" w:type="pct"/>
          </w:tcPr>
          <w:p w14:paraId="76FDDEA1" w14:textId="7F382C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5E9B867" w14:textId="77777777" w:rsidTr="00B04748">
        <w:tc>
          <w:tcPr>
            <w:tcW w:w="587" w:type="pct"/>
          </w:tcPr>
          <w:p w14:paraId="46DA1352" w14:textId="42540D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R4-2319185</w:t>
            </w:r>
          </w:p>
        </w:tc>
        <w:tc>
          <w:tcPr>
            <w:tcW w:w="810" w:type="pct"/>
          </w:tcPr>
          <w:p w14:paraId="3724023D" w14:textId="2D95D4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introduction of NR bands n31 and n72</w:t>
            </w:r>
          </w:p>
        </w:tc>
        <w:tc>
          <w:tcPr>
            <w:tcW w:w="717" w:type="pct"/>
          </w:tcPr>
          <w:p w14:paraId="7B76A2A4" w14:textId="681130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14A6E88" w14:textId="7680BC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6F7F221B" w14:textId="43C6EA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6026</w:t>
            </w:r>
          </w:p>
        </w:tc>
        <w:tc>
          <w:tcPr>
            <w:tcW w:w="223" w:type="pct"/>
          </w:tcPr>
          <w:p w14:paraId="7B4C69A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D7F2C6D" w14:textId="411237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2D820F2" w14:textId="72F69E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874CB77" w14:textId="7A365C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43AE6F1E" w14:textId="1274B4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D8F7D36" w14:textId="77777777" w:rsidTr="00B04748">
        <w:tc>
          <w:tcPr>
            <w:tcW w:w="587" w:type="pct"/>
          </w:tcPr>
          <w:p w14:paraId="00937E74" w14:textId="34C363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R4-2320515</w:t>
            </w:r>
          </w:p>
        </w:tc>
        <w:tc>
          <w:tcPr>
            <w:tcW w:w="810" w:type="pct"/>
          </w:tcPr>
          <w:p w14:paraId="3566C703" w14:textId="46C25D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BigCr to TS 36.101:   Introduction of completed new LTE-A CA combinations</w:t>
            </w:r>
          </w:p>
        </w:tc>
        <w:tc>
          <w:tcPr>
            <w:tcW w:w="717" w:type="pct"/>
          </w:tcPr>
          <w:p w14:paraId="42ED91A3" w14:textId="297858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EF8ED76" w14:textId="08F90F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1EBA9A24" w14:textId="55D8A9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6027</w:t>
            </w:r>
          </w:p>
        </w:tc>
        <w:tc>
          <w:tcPr>
            <w:tcW w:w="223" w:type="pct"/>
          </w:tcPr>
          <w:p w14:paraId="77B81B7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D035E07" w14:textId="73E733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53B27A8" w14:textId="07AABF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96D2E46" w14:textId="3C8ABC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LTE_CA_R18_xBDL_yBUL-Core</w:t>
            </w:r>
          </w:p>
        </w:tc>
        <w:tc>
          <w:tcPr>
            <w:tcW w:w="511" w:type="pct"/>
          </w:tcPr>
          <w:p w14:paraId="2C950FE5" w14:textId="316126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658220C" w14:textId="77777777" w:rsidTr="00B04748">
        <w:tc>
          <w:tcPr>
            <w:tcW w:w="587" w:type="pct"/>
          </w:tcPr>
          <w:p w14:paraId="3811C0B0" w14:textId="2E1F13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R4-2321740</w:t>
            </w:r>
          </w:p>
        </w:tc>
        <w:tc>
          <w:tcPr>
            <w:tcW w:w="810" w:type="pct"/>
          </w:tcPr>
          <w:p w14:paraId="1C19F73B" w14:textId="792EB5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BigCr to TS 36.101:   Introduction of completed new LTE-A CA combinations</w:t>
            </w:r>
          </w:p>
        </w:tc>
        <w:tc>
          <w:tcPr>
            <w:tcW w:w="717" w:type="pct"/>
          </w:tcPr>
          <w:p w14:paraId="2B2E5D5D" w14:textId="0FF502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CC084D7" w14:textId="456458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70B4ED97" w14:textId="359295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6027</w:t>
            </w:r>
          </w:p>
        </w:tc>
        <w:tc>
          <w:tcPr>
            <w:tcW w:w="223" w:type="pct"/>
          </w:tcPr>
          <w:p w14:paraId="680BB09D" w14:textId="537B8B5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383737E" w14:textId="459D04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4F2774D" w14:textId="33CA82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4D7863C" w14:textId="7B0B8D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LTE_CA_R18_xBDL_yBUL-Core</w:t>
            </w:r>
          </w:p>
        </w:tc>
        <w:tc>
          <w:tcPr>
            <w:tcW w:w="511" w:type="pct"/>
          </w:tcPr>
          <w:p w14:paraId="3B458DA7" w14:textId="05334A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8B233C8" w14:textId="77777777" w:rsidTr="00B04748">
        <w:tc>
          <w:tcPr>
            <w:tcW w:w="587" w:type="pct"/>
          </w:tcPr>
          <w:p w14:paraId="6BAE66B0" w14:textId="77795C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R4-2320835</w:t>
            </w:r>
          </w:p>
        </w:tc>
        <w:tc>
          <w:tcPr>
            <w:tcW w:w="810" w:type="pct"/>
          </w:tcPr>
          <w:p w14:paraId="1CA657BE" w14:textId="05D869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36.101: Additional OOBE requirements for Aerial Ues, Rel-18</w:t>
            </w:r>
          </w:p>
        </w:tc>
        <w:tc>
          <w:tcPr>
            <w:tcW w:w="717" w:type="pct"/>
          </w:tcPr>
          <w:p w14:paraId="3480CA7F" w14:textId="5A634C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BE54600" w14:textId="2E781A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35BB3C00" w14:textId="50A870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6028</w:t>
            </w:r>
          </w:p>
        </w:tc>
        <w:tc>
          <w:tcPr>
            <w:tcW w:w="223" w:type="pct"/>
          </w:tcPr>
          <w:p w14:paraId="6AF9A93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DD54F6" w14:textId="68ED02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4111AD6" w14:textId="67737B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F3F69CB" w14:textId="545660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LTE_UAV_enh</w:t>
            </w:r>
          </w:p>
        </w:tc>
        <w:tc>
          <w:tcPr>
            <w:tcW w:w="511" w:type="pct"/>
          </w:tcPr>
          <w:p w14:paraId="4ECA79DF" w14:textId="10D051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CC16B2B" w14:textId="77777777" w:rsidTr="00B04748">
        <w:tc>
          <w:tcPr>
            <w:tcW w:w="587" w:type="pct"/>
          </w:tcPr>
          <w:p w14:paraId="5ED38622" w14:textId="333937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R4-2321748</w:t>
            </w:r>
          </w:p>
        </w:tc>
        <w:tc>
          <w:tcPr>
            <w:tcW w:w="810" w:type="pct"/>
          </w:tcPr>
          <w:p w14:paraId="73CDB65E" w14:textId="350D43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36.101: Additional OOBE requirements for Aerial Ues, Rel-18</w:t>
            </w:r>
          </w:p>
        </w:tc>
        <w:tc>
          <w:tcPr>
            <w:tcW w:w="717" w:type="pct"/>
          </w:tcPr>
          <w:p w14:paraId="35DA2331" w14:textId="58DB9F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C84F023" w14:textId="7C701F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62FD2051" w14:textId="746A54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6028</w:t>
            </w:r>
          </w:p>
        </w:tc>
        <w:tc>
          <w:tcPr>
            <w:tcW w:w="223" w:type="pct"/>
          </w:tcPr>
          <w:p w14:paraId="23CDA6B5" w14:textId="2E42269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3813B15" w14:textId="3ACF24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FC4597D" w14:textId="37B564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AA9E77B" w14:textId="44EDD7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LTE_UAV_enh</w:t>
            </w:r>
          </w:p>
        </w:tc>
        <w:tc>
          <w:tcPr>
            <w:tcW w:w="511" w:type="pct"/>
          </w:tcPr>
          <w:p w14:paraId="03220FB6" w14:textId="737314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2267619" w14:textId="77777777" w:rsidTr="00B04748">
        <w:tc>
          <w:tcPr>
            <w:tcW w:w="587" w:type="pct"/>
          </w:tcPr>
          <w:p w14:paraId="78F81CC8" w14:textId="188D41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R4-2322001</w:t>
            </w:r>
          </w:p>
        </w:tc>
        <w:tc>
          <w:tcPr>
            <w:tcW w:w="810" w:type="pct"/>
          </w:tcPr>
          <w:p w14:paraId="61752442" w14:textId="7E1689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36.101: Additional OOBE requirements for Aerial Ues</w:t>
            </w:r>
          </w:p>
        </w:tc>
        <w:tc>
          <w:tcPr>
            <w:tcW w:w="717" w:type="pct"/>
          </w:tcPr>
          <w:p w14:paraId="65FCDEB4" w14:textId="41AA53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Ericsson, Huawei, Murata, Qualcomm</w:t>
            </w:r>
          </w:p>
        </w:tc>
        <w:tc>
          <w:tcPr>
            <w:tcW w:w="294" w:type="pct"/>
          </w:tcPr>
          <w:p w14:paraId="30F87A5B" w14:textId="3E4406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232" w:type="pct"/>
          </w:tcPr>
          <w:p w14:paraId="477ABC2A" w14:textId="52A75F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6029</w:t>
            </w:r>
          </w:p>
        </w:tc>
        <w:tc>
          <w:tcPr>
            <w:tcW w:w="223" w:type="pct"/>
          </w:tcPr>
          <w:p w14:paraId="4A917F8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AD764CB" w14:textId="7A0A9D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442A367" w14:textId="0442CD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B837039" w14:textId="11D838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LTE_UAV_enh</w:t>
            </w:r>
          </w:p>
        </w:tc>
        <w:tc>
          <w:tcPr>
            <w:tcW w:w="511" w:type="pct"/>
          </w:tcPr>
          <w:p w14:paraId="0C751154" w14:textId="2EF25B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43D0F3E" w14:textId="77777777" w:rsidTr="00B04748">
        <w:tc>
          <w:tcPr>
            <w:tcW w:w="587" w:type="pct"/>
          </w:tcPr>
          <w:p w14:paraId="3042DF15" w14:textId="057E67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R4-2318080</w:t>
            </w:r>
          </w:p>
        </w:tc>
        <w:tc>
          <w:tcPr>
            <w:tcW w:w="810" w:type="pct"/>
          </w:tcPr>
          <w:p w14:paraId="1074E999" w14:textId="5D632E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TS36.102 Addition of downlink physical channels for connection set-up for Cat NB1 and NB2</w:t>
            </w:r>
          </w:p>
        </w:tc>
        <w:tc>
          <w:tcPr>
            <w:tcW w:w="717" w:type="pct"/>
          </w:tcPr>
          <w:p w14:paraId="70324934" w14:textId="40F9CF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542F39B0" w14:textId="4A8F37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232" w:type="pct"/>
          </w:tcPr>
          <w:p w14:paraId="32C5010F" w14:textId="735EEC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223" w:type="pct"/>
          </w:tcPr>
          <w:p w14:paraId="4AC67A6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B52DF71" w14:textId="1BAAAF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552CEF5" w14:textId="7E187E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4DA9634" w14:textId="0CB609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50C0EC7B" w14:textId="3EA252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CFD2DD0" w14:textId="77777777" w:rsidTr="00B04748">
        <w:tc>
          <w:tcPr>
            <w:tcW w:w="587" w:type="pct"/>
          </w:tcPr>
          <w:p w14:paraId="6266A43E" w14:textId="47D37D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R4-2318705</w:t>
            </w:r>
          </w:p>
        </w:tc>
        <w:tc>
          <w:tcPr>
            <w:tcW w:w="810" w:type="pct"/>
          </w:tcPr>
          <w:p w14:paraId="16B7BA50" w14:textId="177112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36.102 on intrdoucing L+S FDD band for IoT NTN operation</w:t>
            </w:r>
          </w:p>
        </w:tc>
        <w:tc>
          <w:tcPr>
            <w:tcW w:w="717" w:type="pct"/>
          </w:tcPr>
          <w:p w14:paraId="21735619" w14:textId="67D3E4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60BAB80D" w14:textId="46DFAE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232" w:type="pct"/>
          </w:tcPr>
          <w:p w14:paraId="7633A2AF" w14:textId="0E37E7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223" w:type="pct"/>
          </w:tcPr>
          <w:p w14:paraId="35F51D3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6EBABF" w14:textId="11C0E3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DFEFD38" w14:textId="2FD4EF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A44F9EE" w14:textId="16F3FA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IoT_NTN_FDD_LS_band-Core</w:t>
            </w:r>
          </w:p>
        </w:tc>
        <w:tc>
          <w:tcPr>
            <w:tcW w:w="511" w:type="pct"/>
          </w:tcPr>
          <w:p w14:paraId="1334D5DD" w14:textId="28DA2E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D12BC1F" w14:textId="77777777" w:rsidTr="00B04748">
        <w:tc>
          <w:tcPr>
            <w:tcW w:w="587" w:type="pct"/>
          </w:tcPr>
          <w:p w14:paraId="6FA56C93" w14:textId="42C7C7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R4-2318712</w:t>
            </w:r>
          </w:p>
        </w:tc>
        <w:tc>
          <w:tcPr>
            <w:tcW w:w="810" w:type="pct"/>
          </w:tcPr>
          <w:p w14:paraId="38433E23" w14:textId="0548FB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[LTE_NBIOT_eMTC_NTN_req]CR to TS 36.102 on simplification for NS flags</w:t>
            </w:r>
          </w:p>
        </w:tc>
        <w:tc>
          <w:tcPr>
            <w:tcW w:w="717" w:type="pct"/>
          </w:tcPr>
          <w:p w14:paraId="06B38C93" w14:textId="5BF103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31249E4C" w14:textId="4810BA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232" w:type="pct"/>
          </w:tcPr>
          <w:p w14:paraId="64D99A9B" w14:textId="44C390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223" w:type="pct"/>
          </w:tcPr>
          <w:p w14:paraId="0B0D13B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FB9FA12" w14:textId="1D9294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CBB4CEB" w14:textId="1B4BF6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882BF0A" w14:textId="4C4F23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1" w:type="pct"/>
          </w:tcPr>
          <w:p w14:paraId="7AE7E395" w14:textId="1321F0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00F23148" w14:textId="77777777" w:rsidTr="00B04748">
        <w:tc>
          <w:tcPr>
            <w:tcW w:w="587" w:type="pct"/>
          </w:tcPr>
          <w:p w14:paraId="33E9363E" w14:textId="66593F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R4-2319562</w:t>
            </w:r>
          </w:p>
        </w:tc>
        <w:tc>
          <w:tcPr>
            <w:tcW w:w="810" w:type="pct"/>
          </w:tcPr>
          <w:p w14:paraId="14D2C85C" w14:textId="08ED4D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TS36.102 Introduction of the Extended L-band</w:t>
            </w:r>
          </w:p>
        </w:tc>
        <w:tc>
          <w:tcPr>
            <w:tcW w:w="717" w:type="pct"/>
          </w:tcPr>
          <w:p w14:paraId="755D311C" w14:textId="12BF67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331E826" w14:textId="53F24F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232" w:type="pct"/>
          </w:tcPr>
          <w:p w14:paraId="7CA3BFB6" w14:textId="11DBE0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223" w:type="pct"/>
          </w:tcPr>
          <w:p w14:paraId="30FE950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1A78382" w14:textId="3B3ACB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26CEFE4" w14:textId="59A412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83BB341" w14:textId="0678A8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IoT_NTN_extLband-Core</w:t>
            </w:r>
          </w:p>
        </w:tc>
        <w:tc>
          <w:tcPr>
            <w:tcW w:w="511" w:type="pct"/>
          </w:tcPr>
          <w:p w14:paraId="15588BA7" w14:textId="5DE92D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3566BCB" w14:textId="77777777" w:rsidTr="00B04748">
        <w:tc>
          <w:tcPr>
            <w:tcW w:w="587" w:type="pct"/>
          </w:tcPr>
          <w:p w14:paraId="1AEA240F" w14:textId="15720C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R4-2321812</w:t>
            </w:r>
          </w:p>
        </w:tc>
        <w:tc>
          <w:tcPr>
            <w:tcW w:w="810" w:type="pct"/>
          </w:tcPr>
          <w:p w14:paraId="237609A0" w14:textId="535D69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TS36.102 Introduction of the Extended L-band</w:t>
            </w:r>
          </w:p>
        </w:tc>
        <w:tc>
          <w:tcPr>
            <w:tcW w:w="717" w:type="pct"/>
          </w:tcPr>
          <w:p w14:paraId="025BFF1E" w14:textId="41A211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E56DA06" w14:textId="018731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232" w:type="pct"/>
          </w:tcPr>
          <w:p w14:paraId="04F6CD89" w14:textId="3A9028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223" w:type="pct"/>
          </w:tcPr>
          <w:p w14:paraId="0B37B17A" w14:textId="476C9CB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2A04B57" w14:textId="2CC515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A774763" w14:textId="1FC6C9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CFA6155" w14:textId="282B46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IoT_NTN_extLband-Core</w:t>
            </w:r>
          </w:p>
        </w:tc>
        <w:tc>
          <w:tcPr>
            <w:tcW w:w="511" w:type="pct"/>
          </w:tcPr>
          <w:p w14:paraId="4C74AE7A" w14:textId="1F3D65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7CE0088" w14:textId="77777777" w:rsidTr="00B04748">
        <w:tc>
          <w:tcPr>
            <w:tcW w:w="587" w:type="pct"/>
          </w:tcPr>
          <w:p w14:paraId="7F2C2BB1" w14:textId="74F72A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R4-2319736</w:t>
            </w:r>
          </w:p>
        </w:tc>
        <w:tc>
          <w:tcPr>
            <w:tcW w:w="810" w:type="pct"/>
          </w:tcPr>
          <w:p w14:paraId="5C9515FE" w14:textId="492A8E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FRC for eMTC UE demodulation requirements</w:t>
            </w:r>
          </w:p>
        </w:tc>
        <w:tc>
          <w:tcPr>
            <w:tcW w:w="717" w:type="pct"/>
          </w:tcPr>
          <w:p w14:paraId="5E79924E" w14:textId="00A0C0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8EE9CCA" w14:textId="320A0E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232" w:type="pct"/>
          </w:tcPr>
          <w:p w14:paraId="7501E525" w14:textId="46E742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223" w:type="pct"/>
          </w:tcPr>
          <w:p w14:paraId="64C0AEB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FB2FBE" w14:textId="30E418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5636BA3" w14:textId="39909B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224F700" w14:textId="7B9F93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7F2489F9" w14:textId="33FACA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BA59380" w14:textId="77777777" w:rsidTr="00B04748">
        <w:tc>
          <w:tcPr>
            <w:tcW w:w="587" w:type="pct"/>
          </w:tcPr>
          <w:p w14:paraId="16E1F3AC" w14:textId="6A183D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R4-2320654</w:t>
            </w:r>
          </w:p>
        </w:tc>
        <w:tc>
          <w:tcPr>
            <w:tcW w:w="810" w:type="pct"/>
          </w:tcPr>
          <w:p w14:paraId="754DBE2F" w14:textId="3EF124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TS36.102 Addition of downlink physical channels for connection set-up for Cat NB1 and NB2</w:t>
            </w:r>
          </w:p>
        </w:tc>
        <w:tc>
          <w:tcPr>
            <w:tcW w:w="717" w:type="pct"/>
          </w:tcPr>
          <w:p w14:paraId="428613D3" w14:textId="441D7A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294" w:type="pct"/>
          </w:tcPr>
          <w:p w14:paraId="2CB35E25" w14:textId="39EAC8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232" w:type="pct"/>
          </w:tcPr>
          <w:p w14:paraId="782F78C5" w14:textId="7F2063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223" w:type="pct"/>
          </w:tcPr>
          <w:p w14:paraId="50391AC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C4E57D" w14:textId="18A414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1A4B1CB" w14:textId="69A570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6459A3B" w14:textId="0AD922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273A88FA" w14:textId="471B15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BB0A014" w14:textId="77777777" w:rsidTr="00B04748">
        <w:tc>
          <w:tcPr>
            <w:tcW w:w="587" w:type="pct"/>
          </w:tcPr>
          <w:p w14:paraId="4DE88E71" w14:textId="21F9F5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R4-2320890</w:t>
            </w:r>
          </w:p>
        </w:tc>
        <w:tc>
          <w:tcPr>
            <w:tcW w:w="810" w:type="pct"/>
          </w:tcPr>
          <w:p w14:paraId="6DAD754A" w14:textId="0D43B9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[LTE_NBIoT_eMTC_NTN_req] CR to 36.102 Clarify test condition for IoT NTN</w:t>
            </w:r>
          </w:p>
        </w:tc>
        <w:tc>
          <w:tcPr>
            <w:tcW w:w="717" w:type="pct"/>
          </w:tcPr>
          <w:p w14:paraId="32799BD5" w14:textId="7A1FF9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</w:t>
            </w:r>
          </w:p>
        </w:tc>
        <w:tc>
          <w:tcPr>
            <w:tcW w:w="294" w:type="pct"/>
          </w:tcPr>
          <w:p w14:paraId="7E5C0F45" w14:textId="37B936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232" w:type="pct"/>
          </w:tcPr>
          <w:p w14:paraId="2CC2C28D" w14:textId="5777A2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223" w:type="pct"/>
          </w:tcPr>
          <w:p w14:paraId="46AE780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40B350" w14:textId="23B4F2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32BD211" w14:textId="6FCD6D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3268D06" w14:textId="36FDCE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</w:t>
            </w:r>
          </w:p>
        </w:tc>
        <w:tc>
          <w:tcPr>
            <w:tcW w:w="511" w:type="pct"/>
          </w:tcPr>
          <w:p w14:paraId="38FCF786" w14:textId="41F146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FF42321" w14:textId="77777777" w:rsidTr="00B04748">
        <w:tc>
          <w:tcPr>
            <w:tcW w:w="587" w:type="pct"/>
          </w:tcPr>
          <w:p w14:paraId="7407408D" w14:textId="03F4A6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R4-2321034</w:t>
            </w:r>
          </w:p>
        </w:tc>
        <w:tc>
          <w:tcPr>
            <w:tcW w:w="810" w:type="pct"/>
          </w:tcPr>
          <w:p w14:paraId="55444686" w14:textId="5BA413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[LTE_NBIoT_eMTC_NTN_req] CR to 36.102 Clarify test condition for IoT NTN</w:t>
            </w:r>
          </w:p>
        </w:tc>
        <w:tc>
          <w:tcPr>
            <w:tcW w:w="717" w:type="pct"/>
          </w:tcPr>
          <w:p w14:paraId="375272B3" w14:textId="40818D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</w:t>
            </w:r>
          </w:p>
        </w:tc>
        <w:tc>
          <w:tcPr>
            <w:tcW w:w="294" w:type="pct"/>
          </w:tcPr>
          <w:p w14:paraId="710705B5" w14:textId="4510F4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232" w:type="pct"/>
          </w:tcPr>
          <w:p w14:paraId="3572D1F0" w14:textId="36732D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223" w:type="pct"/>
          </w:tcPr>
          <w:p w14:paraId="10ECAE4B" w14:textId="7BAA021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2E73F5F" w14:textId="441F9B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C770E54" w14:textId="0B989C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E6D9F28" w14:textId="78B8A0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</w:t>
            </w:r>
          </w:p>
        </w:tc>
        <w:tc>
          <w:tcPr>
            <w:tcW w:w="511" w:type="pct"/>
          </w:tcPr>
          <w:p w14:paraId="2E7F97ED" w14:textId="5DE602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A6C0880" w14:textId="77777777" w:rsidTr="00B04748">
        <w:tc>
          <w:tcPr>
            <w:tcW w:w="587" w:type="pct"/>
          </w:tcPr>
          <w:p w14:paraId="48CC0E1F" w14:textId="2D8EE1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R4-2321062</w:t>
            </w:r>
          </w:p>
        </w:tc>
        <w:tc>
          <w:tcPr>
            <w:tcW w:w="810" w:type="pct"/>
          </w:tcPr>
          <w:p w14:paraId="57469387" w14:textId="5D73A4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[LTE_NBIoT_eMTC_NTN_req] CR to 36.102 Clarify test condition for IoT NTN</w:t>
            </w:r>
          </w:p>
        </w:tc>
        <w:tc>
          <w:tcPr>
            <w:tcW w:w="717" w:type="pct"/>
          </w:tcPr>
          <w:p w14:paraId="49967AD5" w14:textId="387F69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</w:t>
            </w:r>
          </w:p>
        </w:tc>
        <w:tc>
          <w:tcPr>
            <w:tcW w:w="294" w:type="pct"/>
          </w:tcPr>
          <w:p w14:paraId="2CF32096" w14:textId="0B037D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232" w:type="pct"/>
          </w:tcPr>
          <w:p w14:paraId="0635E0DB" w14:textId="1FF4A2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223" w:type="pct"/>
          </w:tcPr>
          <w:p w14:paraId="5BFFD42D" w14:textId="07071FE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007B990B" w14:textId="375F12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0AAF48B" w14:textId="555458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9743F27" w14:textId="1FD862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</w:t>
            </w:r>
          </w:p>
        </w:tc>
        <w:tc>
          <w:tcPr>
            <w:tcW w:w="511" w:type="pct"/>
          </w:tcPr>
          <w:p w14:paraId="5BA7AB86" w14:textId="4B51C9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72CB678" w14:textId="77777777" w:rsidTr="00B04748">
        <w:tc>
          <w:tcPr>
            <w:tcW w:w="587" w:type="pct"/>
          </w:tcPr>
          <w:p w14:paraId="5DC37279" w14:textId="5960D4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R4-2318372</w:t>
            </w:r>
          </w:p>
        </w:tc>
        <w:tc>
          <w:tcPr>
            <w:tcW w:w="810" w:type="pct"/>
          </w:tcPr>
          <w:p w14:paraId="2E0B747C" w14:textId="72CD30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[NR_n18-Core] CR to TS 36.104 on correction of transmitter spurious emissions for protection of Band n18</w:t>
            </w:r>
          </w:p>
        </w:tc>
        <w:tc>
          <w:tcPr>
            <w:tcW w:w="717" w:type="pct"/>
          </w:tcPr>
          <w:p w14:paraId="08807B70" w14:textId="44B80A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40C289E" w14:textId="638541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217F0054" w14:textId="0A36A7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4980</w:t>
            </w:r>
          </w:p>
        </w:tc>
        <w:tc>
          <w:tcPr>
            <w:tcW w:w="223" w:type="pct"/>
          </w:tcPr>
          <w:p w14:paraId="203C629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79E3C87" w14:textId="6DD419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C84D772" w14:textId="7CD08E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F49E012" w14:textId="68094B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NR_n18-Core</w:t>
            </w:r>
          </w:p>
        </w:tc>
        <w:tc>
          <w:tcPr>
            <w:tcW w:w="511" w:type="pct"/>
          </w:tcPr>
          <w:p w14:paraId="4025DA19" w14:textId="479EBF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F47237E" w14:textId="77777777" w:rsidTr="00B04748">
        <w:tc>
          <w:tcPr>
            <w:tcW w:w="587" w:type="pct"/>
          </w:tcPr>
          <w:p w14:paraId="50C33E06" w14:textId="772969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R4-2318373</w:t>
            </w:r>
          </w:p>
        </w:tc>
        <w:tc>
          <w:tcPr>
            <w:tcW w:w="810" w:type="pct"/>
          </w:tcPr>
          <w:p w14:paraId="6D2F3E26" w14:textId="0AAED3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[NR_n18-Core] CR to TS 36.104 on correction of transmitter spurious emissions for protection of Band n18</w:t>
            </w:r>
          </w:p>
        </w:tc>
        <w:tc>
          <w:tcPr>
            <w:tcW w:w="717" w:type="pct"/>
          </w:tcPr>
          <w:p w14:paraId="48702D11" w14:textId="6FEB81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27DC95C" w14:textId="38CBC6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7EA27C46" w14:textId="7C8930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4981</w:t>
            </w:r>
          </w:p>
        </w:tc>
        <w:tc>
          <w:tcPr>
            <w:tcW w:w="223" w:type="pct"/>
          </w:tcPr>
          <w:p w14:paraId="3A868FE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74C52BC" w14:textId="361948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60ED5C2" w14:textId="02FE38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22B36B0" w14:textId="6DC977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NR_n18-Core</w:t>
            </w:r>
          </w:p>
        </w:tc>
        <w:tc>
          <w:tcPr>
            <w:tcW w:w="511" w:type="pct"/>
          </w:tcPr>
          <w:p w14:paraId="6EDDD527" w14:textId="64EA6D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B504434" w14:textId="77777777" w:rsidTr="00B04748">
        <w:tc>
          <w:tcPr>
            <w:tcW w:w="587" w:type="pct"/>
          </w:tcPr>
          <w:p w14:paraId="79745784" w14:textId="51557F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R4-2318374</w:t>
            </w:r>
          </w:p>
        </w:tc>
        <w:tc>
          <w:tcPr>
            <w:tcW w:w="810" w:type="pct"/>
          </w:tcPr>
          <w:p w14:paraId="7F4E554A" w14:textId="57F6AD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[NR_n18-Core] CR to TS 36.104 on correction of transmitter spurious emissions for protection of Band n18</w:t>
            </w:r>
          </w:p>
        </w:tc>
        <w:tc>
          <w:tcPr>
            <w:tcW w:w="717" w:type="pct"/>
          </w:tcPr>
          <w:p w14:paraId="7B2AFF46" w14:textId="2D7164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B902953" w14:textId="722BFA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248E2999" w14:textId="1C3B82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4982</w:t>
            </w:r>
          </w:p>
        </w:tc>
        <w:tc>
          <w:tcPr>
            <w:tcW w:w="223" w:type="pct"/>
          </w:tcPr>
          <w:p w14:paraId="7CDEA14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3DD302E" w14:textId="3203AA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78E0809" w14:textId="519FB7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ED72B5D" w14:textId="7745D5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NR_n18-Core</w:t>
            </w:r>
          </w:p>
        </w:tc>
        <w:tc>
          <w:tcPr>
            <w:tcW w:w="511" w:type="pct"/>
          </w:tcPr>
          <w:p w14:paraId="1FA796C8" w14:textId="4D2666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91828E9" w14:textId="77777777" w:rsidTr="00B04748">
        <w:tc>
          <w:tcPr>
            <w:tcW w:w="587" w:type="pct"/>
          </w:tcPr>
          <w:p w14:paraId="60EA3EFA" w14:textId="5EE662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R4-2318661</w:t>
            </w:r>
          </w:p>
        </w:tc>
        <w:tc>
          <w:tcPr>
            <w:tcW w:w="810" w:type="pct"/>
          </w:tcPr>
          <w:p w14:paraId="157EDC6F" w14:textId="4763DC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TS36.104 Introduction of n109</w:t>
            </w:r>
          </w:p>
        </w:tc>
        <w:tc>
          <w:tcPr>
            <w:tcW w:w="717" w:type="pct"/>
          </w:tcPr>
          <w:p w14:paraId="3EDB391C" w14:textId="5D0C95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294" w:type="pct"/>
          </w:tcPr>
          <w:p w14:paraId="7B2AB625" w14:textId="46DE56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309A9484" w14:textId="5A97A9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4983</w:t>
            </w:r>
          </w:p>
        </w:tc>
        <w:tc>
          <w:tcPr>
            <w:tcW w:w="223" w:type="pct"/>
          </w:tcPr>
          <w:p w14:paraId="3540552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00FCB22" w14:textId="074130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8F08488" w14:textId="6ADF6E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E19438D" w14:textId="188EA8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6A41604C" w14:textId="33EF32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5B34B75" w14:textId="77777777" w:rsidTr="00B04748">
        <w:tc>
          <w:tcPr>
            <w:tcW w:w="587" w:type="pct"/>
          </w:tcPr>
          <w:p w14:paraId="40026A57" w14:textId="7A62CE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R4-2321695</w:t>
            </w:r>
          </w:p>
        </w:tc>
        <w:tc>
          <w:tcPr>
            <w:tcW w:w="810" w:type="pct"/>
          </w:tcPr>
          <w:p w14:paraId="37B671BC" w14:textId="3B99D0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TS36.104 Introduction of n109</w:t>
            </w:r>
          </w:p>
        </w:tc>
        <w:tc>
          <w:tcPr>
            <w:tcW w:w="717" w:type="pct"/>
          </w:tcPr>
          <w:p w14:paraId="6D3602E0" w14:textId="16EC5E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294" w:type="pct"/>
          </w:tcPr>
          <w:p w14:paraId="4C193373" w14:textId="04FFC0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7DD7A827" w14:textId="627EC5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4983</w:t>
            </w:r>
          </w:p>
        </w:tc>
        <w:tc>
          <w:tcPr>
            <w:tcW w:w="223" w:type="pct"/>
          </w:tcPr>
          <w:p w14:paraId="555AD727" w14:textId="34658B0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8FCDE18" w14:textId="369244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7E0F9EA" w14:textId="244DA5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CE04C84" w14:textId="51D1DE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53E43ADE" w14:textId="7B5F77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B294DF5" w14:textId="77777777" w:rsidTr="00B04748">
        <w:tc>
          <w:tcPr>
            <w:tcW w:w="587" w:type="pct"/>
          </w:tcPr>
          <w:p w14:paraId="6AFDC966" w14:textId="3AA087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R4-2319199</w:t>
            </w:r>
          </w:p>
        </w:tc>
        <w:tc>
          <w:tcPr>
            <w:tcW w:w="810" w:type="pct"/>
          </w:tcPr>
          <w:p w14:paraId="252449B0" w14:textId="3B6D79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the introduction of band n106</w:t>
            </w:r>
          </w:p>
        </w:tc>
        <w:tc>
          <w:tcPr>
            <w:tcW w:w="717" w:type="pct"/>
          </w:tcPr>
          <w:p w14:paraId="7C2BB3AF" w14:textId="71E65B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33993D1B" w14:textId="2D4D65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18CA0A74" w14:textId="0D3C76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4984</w:t>
            </w:r>
          </w:p>
        </w:tc>
        <w:tc>
          <w:tcPr>
            <w:tcW w:w="223" w:type="pct"/>
          </w:tcPr>
          <w:p w14:paraId="19FFCF3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5BD7156" w14:textId="63A4C9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FB1A97D" w14:textId="43CCF8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DBFF18E" w14:textId="2970D2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NR_900MHz_US-Core</w:t>
            </w:r>
          </w:p>
        </w:tc>
        <w:tc>
          <w:tcPr>
            <w:tcW w:w="511" w:type="pct"/>
          </w:tcPr>
          <w:p w14:paraId="77A2C9EC" w14:textId="685764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C22157F" w14:textId="77777777" w:rsidTr="00B04748">
        <w:tc>
          <w:tcPr>
            <w:tcW w:w="587" w:type="pct"/>
          </w:tcPr>
          <w:p w14:paraId="0143883F" w14:textId="729F9E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R4-2321699</w:t>
            </w:r>
          </w:p>
        </w:tc>
        <w:tc>
          <w:tcPr>
            <w:tcW w:w="810" w:type="pct"/>
          </w:tcPr>
          <w:p w14:paraId="16CE9B47" w14:textId="709AF2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the introduction of band n106</w:t>
            </w:r>
          </w:p>
        </w:tc>
        <w:tc>
          <w:tcPr>
            <w:tcW w:w="717" w:type="pct"/>
          </w:tcPr>
          <w:p w14:paraId="0F27BAB9" w14:textId="035C2A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0232F9F3" w14:textId="01D409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78AB816C" w14:textId="3E7ADA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4984</w:t>
            </w:r>
          </w:p>
        </w:tc>
        <w:tc>
          <w:tcPr>
            <w:tcW w:w="223" w:type="pct"/>
          </w:tcPr>
          <w:p w14:paraId="66910DB1" w14:textId="0A2B2D9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5C73336" w14:textId="358030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6049EBF" w14:textId="11CBBF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A4AD018" w14:textId="507573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NR_900MHz_US-Core</w:t>
            </w:r>
          </w:p>
        </w:tc>
        <w:tc>
          <w:tcPr>
            <w:tcW w:w="511" w:type="pct"/>
          </w:tcPr>
          <w:p w14:paraId="431DDFDE" w14:textId="44EF74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10895C9" w14:textId="77777777" w:rsidTr="00B04748">
        <w:tc>
          <w:tcPr>
            <w:tcW w:w="587" w:type="pct"/>
          </w:tcPr>
          <w:p w14:paraId="648920E8" w14:textId="3166FB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R4-2320395</w:t>
            </w:r>
          </w:p>
        </w:tc>
        <w:tc>
          <w:tcPr>
            <w:tcW w:w="810" w:type="pct"/>
          </w:tcPr>
          <w:p w14:paraId="7BC05A4A" w14:textId="56C5F3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 on introduction of Band n31 and n72</w:t>
            </w:r>
          </w:p>
        </w:tc>
        <w:tc>
          <w:tcPr>
            <w:tcW w:w="717" w:type="pct"/>
          </w:tcPr>
          <w:p w14:paraId="1D54CC4F" w14:textId="0310ED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92EBD40" w14:textId="3B651A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711F362F" w14:textId="30B188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4985</w:t>
            </w:r>
          </w:p>
        </w:tc>
        <w:tc>
          <w:tcPr>
            <w:tcW w:w="223" w:type="pct"/>
          </w:tcPr>
          <w:p w14:paraId="556EA58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0D12102" w14:textId="25C02D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1EC11F5" w14:textId="58A848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879C1BE" w14:textId="4AE541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120A526B" w14:textId="58027E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4A99057" w14:textId="77777777" w:rsidTr="00B04748">
        <w:tc>
          <w:tcPr>
            <w:tcW w:w="587" w:type="pct"/>
          </w:tcPr>
          <w:p w14:paraId="7EE2FEBD" w14:textId="581333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R4-2320840</w:t>
            </w:r>
          </w:p>
        </w:tc>
        <w:tc>
          <w:tcPr>
            <w:tcW w:w="810" w:type="pct"/>
          </w:tcPr>
          <w:p w14:paraId="655382C2" w14:textId="73B20D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[LTE_terr_bcast_bands_part2-Core] CR to TS 36.104:  Separation of additional ACLR requirements for LTE based 5G terrestrial broadcast, Rel-18</w:t>
            </w:r>
          </w:p>
        </w:tc>
        <w:tc>
          <w:tcPr>
            <w:tcW w:w="717" w:type="pct"/>
          </w:tcPr>
          <w:p w14:paraId="4FCC2E1C" w14:textId="10C459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711B5A5" w14:textId="57993D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2D72741A" w14:textId="2CD6B2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4986</w:t>
            </w:r>
          </w:p>
        </w:tc>
        <w:tc>
          <w:tcPr>
            <w:tcW w:w="223" w:type="pct"/>
          </w:tcPr>
          <w:p w14:paraId="1ADCD84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561AC34" w14:textId="439916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F181844" w14:textId="62F7EE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A67A638" w14:textId="5C929A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LTE_terr_bcast_bands_part2-Core</w:t>
            </w:r>
          </w:p>
        </w:tc>
        <w:tc>
          <w:tcPr>
            <w:tcW w:w="511" w:type="pct"/>
          </w:tcPr>
          <w:p w14:paraId="0560910F" w14:textId="7F3F00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EF4AC76" w14:textId="77777777" w:rsidTr="00B04748">
        <w:tc>
          <w:tcPr>
            <w:tcW w:w="587" w:type="pct"/>
          </w:tcPr>
          <w:p w14:paraId="4ABADBE4" w14:textId="0B8915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R4-2320888</w:t>
            </w:r>
          </w:p>
        </w:tc>
        <w:tc>
          <w:tcPr>
            <w:tcW w:w="810" w:type="pct"/>
          </w:tcPr>
          <w:p w14:paraId="7D929AA2" w14:textId="2501A8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5G broadcast UHF bands to 36.104</w:t>
            </w:r>
          </w:p>
        </w:tc>
        <w:tc>
          <w:tcPr>
            <w:tcW w:w="717" w:type="pct"/>
          </w:tcPr>
          <w:p w14:paraId="7C432CC3" w14:textId="4BB749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3819350B" w14:textId="5197F7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3A14B8BE" w14:textId="4E0FE6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4987</w:t>
            </w:r>
          </w:p>
        </w:tc>
        <w:tc>
          <w:tcPr>
            <w:tcW w:w="223" w:type="pct"/>
          </w:tcPr>
          <w:p w14:paraId="4800316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A7346B5" w14:textId="52F7FE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36C59E2" w14:textId="0EFA70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EC0FB8F" w14:textId="38A9B3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LTE_terr_bcast_bands_part2-Core</w:t>
            </w:r>
          </w:p>
        </w:tc>
        <w:tc>
          <w:tcPr>
            <w:tcW w:w="511" w:type="pct"/>
          </w:tcPr>
          <w:p w14:paraId="3C7F693A" w14:textId="614ED3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4968FB4C" w14:textId="77777777" w:rsidTr="00B04748">
        <w:tc>
          <w:tcPr>
            <w:tcW w:w="587" w:type="pct"/>
          </w:tcPr>
          <w:p w14:paraId="5A64DC9A" w14:textId="5B7D62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R4-2320893</w:t>
            </w:r>
          </w:p>
        </w:tc>
        <w:tc>
          <w:tcPr>
            <w:tcW w:w="810" w:type="pct"/>
          </w:tcPr>
          <w:p w14:paraId="6A6FE792" w14:textId="74351A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5G broadcast UHF bands to 36.104</w:t>
            </w:r>
          </w:p>
        </w:tc>
        <w:tc>
          <w:tcPr>
            <w:tcW w:w="717" w:type="pct"/>
          </w:tcPr>
          <w:p w14:paraId="6213ADE5" w14:textId="34512C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28030C93" w14:textId="293136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180629D6" w14:textId="600E42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4988</w:t>
            </w:r>
          </w:p>
        </w:tc>
        <w:tc>
          <w:tcPr>
            <w:tcW w:w="223" w:type="pct"/>
          </w:tcPr>
          <w:p w14:paraId="3F7FC6B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3F646E0" w14:textId="1E0733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A09B94C" w14:textId="155ECA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2165BBF" w14:textId="709DE3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LTE_terr_bcast_bands_part2-Core</w:t>
            </w:r>
          </w:p>
        </w:tc>
        <w:tc>
          <w:tcPr>
            <w:tcW w:w="511" w:type="pct"/>
          </w:tcPr>
          <w:p w14:paraId="4ECA7EA2" w14:textId="742DFA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194B2DC" w14:textId="77777777" w:rsidTr="00B04748">
        <w:tc>
          <w:tcPr>
            <w:tcW w:w="587" w:type="pct"/>
          </w:tcPr>
          <w:p w14:paraId="6EC6A807" w14:textId="509E73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R4-2320898</w:t>
            </w:r>
          </w:p>
        </w:tc>
        <w:tc>
          <w:tcPr>
            <w:tcW w:w="810" w:type="pct"/>
          </w:tcPr>
          <w:p w14:paraId="5628F9FF" w14:textId="69C567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5G broadcast UHF bands to 36.104</w:t>
            </w:r>
          </w:p>
        </w:tc>
        <w:tc>
          <w:tcPr>
            <w:tcW w:w="717" w:type="pct"/>
          </w:tcPr>
          <w:p w14:paraId="7D0B8360" w14:textId="552499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3DBBEE9D" w14:textId="7830D8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232" w:type="pct"/>
          </w:tcPr>
          <w:p w14:paraId="6DBDD6DF" w14:textId="04E71A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4989</w:t>
            </w:r>
          </w:p>
        </w:tc>
        <w:tc>
          <w:tcPr>
            <w:tcW w:w="223" w:type="pct"/>
          </w:tcPr>
          <w:p w14:paraId="26E9210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8A5A2E6" w14:textId="30F73F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5672DB7" w14:textId="185A7D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251AF5B" w14:textId="6281B4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LTE_terr_bcast_bands_part2-Core</w:t>
            </w:r>
          </w:p>
        </w:tc>
        <w:tc>
          <w:tcPr>
            <w:tcW w:w="511" w:type="pct"/>
          </w:tcPr>
          <w:p w14:paraId="52C102C9" w14:textId="24F8EA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408C329" w14:textId="77777777" w:rsidTr="00B04748">
        <w:tc>
          <w:tcPr>
            <w:tcW w:w="587" w:type="pct"/>
          </w:tcPr>
          <w:p w14:paraId="04553FE7" w14:textId="6F33E3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R4-2320849</w:t>
            </w:r>
          </w:p>
        </w:tc>
        <w:tc>
          <w:tcPr>
            <w:tcW w:w="810" w:type="pct"/>
          </w:tcPr>
          <w:p w14:paraId="5581307F" w14:textId="349DE7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[LTE-Repeaters] CR to TS 36.106: repeater definition corrections, Rel-17</w:t>
            </w:r>
          </w:p>
        </w:tc>
        <w:tc>
          <w:tcPr>
            <w:tcW w:w="717" w:type="pct"/>
          </w:tcPr>
          <w:p w14:paraId="582E5F16" w14:textId="28D333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602BEDD" w14:textId="497E3C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36.106</w:t>
            </w:r>
          </w:p>
        </w:tc>
        <w:tc>
          <w:tcPr>
            <w:tcW w:w="232" w:type="pct"/>
          </w:tcPr>
          <w:p w14:paraId="3260DF08" w14:textId="0AE172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223" w:type="pct"/>
          </w:tcPr>
          <w:p w14:paraId="4958F8F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540B5F" w14:textId="05E3FC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4452E14" w14:textId="165ADA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1104" w:type="pct"/>
          </w:tcPr>
          <w:p w14:paraId="5D0584C3" w14:textId="3681E5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LTE-Repeaters</w:t>
            </w:r>
          </w:p>
        </w:tc>
        <w:tc>
          <w:tcPr>
            <w:tcW w:w="511" w:type="pct"/>
          </w:tcPr>
          <w:p w14:paraId="37C32254" w14:textId="30603D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59DF161" w14:textId="77777777" w:rsidTr="00B04748">
        <w:tc>
          <w:tcPr>
            <w:tcW w:w="587" w:type="pct"/>
          </w:tcPr>
          <w:p w14:paraId="1E01B26C" w14:textId="0741F1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R4-2320881</w:t>
            </w:r>
          </w:p>
        </w:tc>
        <w:tc>
          <w:tcPr>
            <w:tcW w:w="810" w:type="pct"/>
          </w:tcPr>
          <w:p w14:paraId="42268A2A" w14:textId="07D1FE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[LTE-Repeaters] CR to TS 36.106: repeater definition corrections, Rel-17</w:t>
            </w:r>
          </w:p>
        </w:tc>
        <w:tc>
          <w:tcPr>
            <w:tcW w:w="717" w:type="pct"/>
          </w:tcPr>
          <w:p w14:paraId="5B8F382F" w14:textId="1E2B6E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06B557E" w14:textId="03478F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36.106</w:t>
            </w:r>
          </w:p>
        </w:tc>
        <w:tc>
          <w:tcPr>
            <w:tcW w:w="232" w:type="pct"/>
          </w:tcPr>
          <w:p w14:paraId="50BB8443" w14:textId="6B4ED0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0055</w:t>
            </w:r>
          </w:p>
        </w:tc>
        <w:tc>
          <w:tcPr>
            <w:tcW w:w="223" w:type="pct"/>
          </w:tcPr>
          <w:p w14:paraId="44CDCEB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680FEAE" w14:textId="49B216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DB720C5" w14:textId="5003D3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1104" w:type="pct"/>
          </w:tcPr>
          <w:p w14:paraId="3570EAF3" w14:textId="3DDF31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LTE-Repeaters</w:t>
            </w:r>
          </w:p>
        </w:tc>
        <w:tc>
          <w:tcPr>
            <w:tcW w:w="511" w:type="pct"/>
          </w:tcPr>
          <w:p w14:paraId="47F24DC2" w14:textId="368D64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B46B168" w14:textId="77777777" w:rsidTr="00B04748">
        <w:tc>
          <w:tcPr>
            <w:tcW w:w="587" w:type="pct"/>
          </w:tcPr>
          <w:p w14:paraId="7C4CAE15" w14:textId="021099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R4-2319559</w:t>
            </w:r>
          </w:p>
        </w:tc>
        <w:tc>
          <w:tcPr>
            <w:tcW w:w="810" w:type="pct"/>
          </w:tcPr>
          <w:p w14:paraId="24BF456E" w14:textId="51D42E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TS36.108 Introduction of a new FDD band (L+S band) for IoT NTN operation</w:t>
            </w:r>
          </w:p>
        </w:tc>
        <w:tc>
          <w:tcPr>
            <w:tcW w:w="717" w:type="pct"/>
          </w:tcPr>
          <w:p w14:paraId="58D752B8" w14:textId="5407CC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578D3ACD" w14:textId="4A365A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232" w:type="pct"/>
          </w:tcPr>
          <w:p w14:paraId="6015C222" w14:textId="2227A7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223" w:type="pct"/>
          </w:tcPr>
          <w:p w14:paraId="3DC56F4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A4A402B" w14:textId="6656F8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D8CA1DC" w14:textId="319389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72A78DF" w14:textId="04002A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IoT_NTN_FDD_LS_band-Core</w:t>
            </w:r>
          </w:p>
        </w:tc>
        <w:tc>
          <w:tcPr>
            <w:tcW w:w="511" w:type="pct"/>
          </w:tcPr>
          <w:p w14:paraId="436BD7E8" w14:textId="155918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524DFD2" w14:textId="77777777" w:rsidTr="00B04748">
        <w:tc>
          <w:tcPr>
            <w:tcW w:w="587" w:type="pct"/>
          </w:tcPr>
          <w:p w14:paraId="4F4F0EBF" w14:textId="42AB27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R4-2319563</w:t>
            </w:r>
          </w:p>
        </w:tc>
        <w:tc>
          <w:tcPr>
            <w:tcW w:w="810" w:type="pct"/>
          </w:tcPr>
          <w:p w14:paraId="26F5851D" w14:textId="3B2292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TS36.108 Introduction of the Extended L-band</w:t>
            </w:r>
          </w:p>
        </w:tc>
        <w:tc>
          <w:tcPr>
            <w:tcW w:w="717" w:type="pct"/>
          </w:tcPr>
          <w:p w14:paraId="34006734" w14:textId="386A80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0E83FC2D" w14:textId="68E122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232" w:type="pct"/>
          </w:tcPr>
          <w:p w14:paraId="786E0C5B" w14:textId="1FF81B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223" w:type="pct"/>
          </w:tcPr>
          <w:p w14:paraId="30DD003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95EDD55" w14:textId="0C3FE2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75DD00F" w14:textId="09D40B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503A28C" w14:textId="26B7AD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IoT_NTN_extLband-Core</w:t>
            </w:r>
          </w:p>
        </w:tc>
        <w:tc>
          <w:tcPr>
            <w:tcW w:w="511" w:type="pct"/>
          </w:tcPr>
          <w:p w14:paraId="177F9932" w14:textId="6F8D12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B7B2A95" w14:textId="77777777" w:rsidTr="00B04748">
        <w:tc>
          <w:tcPr>
            <w:tcW w:w="587" w:type="pct"/>
          </w:tcPr>
          <w:p w14:paraId="25D184CB" w14:textId="1F1D87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R4-2319735</w:t>
            </w:r>
          </w:p>
        </w:tc>
        <w:tc>
          <w:tcPr>
            <w:tcW w:w="810" w:type="pct"/>
          </w:tcPr>
          <w:p w14:paraId="71E0395C" w14:textId="4AEF65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Completion of eMTC SAN demodulation requirements</w:t>
            </w:r>
          </w:p>
        </w:tc>
        <w:tc>
          <w:tcPr>
            <w:tcW w:w="717" w:type="pct"/>
          </w:tcPr>
          <w:p w14:paraId="42056D0E" w14:textId="5D1B17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535803C" w14:textId="736DCB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232" w:type="pct"/>
          </w:tcPr>
          <w:p w14:paraId="508568F2" w14:textId="563507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223" w:type="pct"/>
          </w:tcPr>
          <w:p w14:paraId="2917DC0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3603F9A" w14:textId="4B6DD9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E74A89F" w14:textId="504E08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C75C603" w14:textId="5CA71C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1D3A2A72" w14:textId="11F133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34139CE9" w14:textId="77777777" w:rsidTr="00B04748">
        <w:tc>
          <w:tcPr>
            <w:tcW w:w="587" w:type="pct"/>
          </w:tcPr>
          <w:p w14:paraId="6A7CA6CC" w14:textId="6F7766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R4-2319849</w:t>
            </w:r>
          </w:p>
        </w:tc>
        <w:tc>
          <w:tcPr>
            <w:tcW w:w="810" w:type="pct"/>
          </w:tcPr>
          <w:p w14:paraId="4B17DA2B" w14:textId="529668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[LTE_NBIOT_eMTC_NTN_req-Perf]CR on SAN demodulation requirements for NB-IoT over NTN</w:t>
            </w:r>
          </w:p>
        </w:tc>
        <w:tc>
          <w:tcPr>
            <w:tcW w:w="717" w:type="pct"/>
          </w:tcPr>
          <w:p w14:paraId="6D197956" w14:textId="6F3655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0550D0A8" w14:textId="127412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232" w:type="pct"/>
          </w:tcPr>
          <w:p w14:paraId="08616C9D" w14:textId="09E4EF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223" w:type="pct"/>
          </w:tcPr>
          <w:p w14:paraId="1C9083A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F165AA1" w14:textId="2EB7D6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79FB398" w14:textId="5DAB02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4B9B7A4" w14:textId="049814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73C6FE38" w14:textId="595AF1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CADDBE5" w14:textId="77777777" w:rsidTr="00B04748">
        <w:tc>
          <w:tcPr>
            <w:tcW w:w="587" w:type="pct"/>
          </w:tcPr>
          <w:p w14:paraId="433BAE06" w14:textId="24D9A5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R4-2320158</w:t>
            </w:r>
          </w:p>
        </w:tc>
        <w:tc>
          <w:tcPr>
            <w:tcW w:w="810" w:type="pct"/>
          </w:tcPr>
          <w:p w14:paraId="638FF112" w14:textId="4CB4B9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36.108: Out-of-band emissions requirements</w:t>
            </w:r>
          </w:p>
        </w:tc>
        <w:tc>
          <w:tcPr>
            <w:tcW w:w="717" w:type="pct"/>
          </w:tcPr>
          <w:p w14:paraId="24203807" w14:textId="4C4702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China Telecom</w:t>
            </w:r>
          </w:p>
        </w:tc>
        <w:tc>
          <w:tcPr>
            <w:tcW w:w="294" w:type="pct"/>
          </w:tcPr>
          <w:p w14:paraId="03121B05" w14:textId="5B46E6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232" w:type="pct"/>
          </w:tcPr>
          <w:p w14:paraId="68A34450" w14:textId="4A0992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23" w:type="pct"/>
          </w:tcPr>
          <w:p w14:paraId="5A80A56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4573AD0" w14:textId="6C53F7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1780CD5" w14:textId="6C5889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5914E54" w14:textId="1B8D2D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1" w:type="pct"/>
          </w:tcPr>
          <w:p w14:paraId="5276A53C" w14:textId="12063A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DDFC36C" w14:textId="77777777" w:rsidTr="00B04748">
        <w:tc>
          <w:tcPr>
            <w:tcW w:w="587" w:type="pct"/>
          </w:tcPr>
          <w:p w14:paraId="038ABF71" w14:textId="2C58D0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R4-2321189</w:t>
            </w:r>
          </w:p>
        </w:tc>
        <w:tc>
          <w:tcPr>
            <w:tcW w:w="810" w:type="pct"/>
          </w:tcPr>
          <w:p w14:paraId="7CDF1170" w14:textId="6637A5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36.108: Out-of-band emissions requirements</w:t>
            </w:r>
          </w:p>
        </w:tc>
        <w:tc>
          <w:tcPr>
            <w:tcW w:w="717" w:type="pct"/>
          </w:tcPr>
          <w:p w14:paraId="14ACE928" w14:textId="7FE7D1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China Telecom</w:t>
            </w:r>
          </w:p>
        </w:tc>
        <w:tc>
          <w:tcPr>
            <w:tcW w:w="294" w:type="pct"/>
          </w:tcPr>
          <w:p w14:paraId="4879538F" w14:textId="7B6F08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232" w:type="pct"/>
          </w:tcPr>
          <w:p w14:paraId="71877F58" w14:textId="6DB888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23" w:type="pct"/>
          </w:tcPr>
          <w:p w14:paraId="762D5078" w14:textId="5B6BF28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3751563" w14:textId="574319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DC2524D" w14:textId="442E82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2DC3DEC" w14:textId="473F25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1" w:type="pct"/>
          </w:tcPr>
          <w:p w14:paraId="76405A93" w14:textId="5C87D8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E3D2D97" w14:textId="77777777" w:rsidTr="00B04748">
        <w:tc>
          <w:tcPr>
            <w:tcW w:w="587" w:type="pct"/>
          </w:tcPr>
          <w:p w14:paraId="32802F05" w14:textId="1C0AD8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R4-2321119</w:t>
            </w:r>
          </w:p>
        </w:tc>
        <w:tc>
          <w:tcPr>
            <w:tcW w:w="810" w:type="pct"/>
          </w:tcPr>
          <w:p w14:paraId="7A989559" w14:textId="67315C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[LTE_NBIOT_eMTC_NTN_req-Perf]CR on SAN demodulation requirements for NB-IoT over NTN</w:t>
            </w:r>
          </w:p>
        </w:tc>
        <w:tc>
          <w:tcPr>
            <w:tcW w:w="717" w:type="pct"/>
          </w:tcPr>
          <w:p w14:paraId="4AA682EC" w14:textId="6BAE21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Benelux BV</w:t>
            </w:r>
          </w:p>
        </w:tc>
        <w:tc>
          <w:tcPr>
            <w:tcW w:w="294" w:type="pct"/>
          </w:tcPr>
          <w:p w14:paraId="70F980DB" w14:textId="125A5C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232" w:type="pct"/>
          </w:tcPr>
          <w:p w14:paraId="2ED14BB1" w14:textId="2F92A5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23" w:type="pct"/>
          </w:tcPr>
          <w:p w14:paraId="2E51A22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CC5F495" w14:textId="27D0B3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1449FC5" w14:textId="0C95B3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0B1FF6A" w14:textId="660962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27A05DDA" w14:textId="11029B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8CE5224" w14:textId="77777777" w:rsidTr="00B04748">
        <w:tc>
          <w:tcPr>
            <w:tcW w:w="587" w:type="pct"/>
          </w:tcPr>
          <w:p w14:paraId="5BC9F215" w14:textId="0E31F3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R4-2320507</w:t>
            </w:r>
          </w:p>
        </w:tc>
        <w:tc>
          <w:tcPr>
            <w:tcW w:w="810" w:type="pct"/>
          </w:tcPr>
          <w:p w14:paraId="6D58ECEA" w14:textId="2D5116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36.113 on adding link between telecommunication port and wired network port</w:t>
            </w:r>
          </w:p>
        </w:tc>
        <w:tc>
          <w:tcPr>
            <w:tcW w:w="717" w:type="pct"/>
          </w:tcPr>
          <w:p w14:paraId="0785AC52" w14:textId="1AD0EB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E307B11" w14:textId="5BF5C5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232" w:type="pct"/>
          </w:tcPr>
          <w:p w14:paraId="14EDF446" w14:textId="7EB1D9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0089</w:t>
            </w:r>
          </w:p>
        </w:tc>
        <w:tc>
          <w:tcPr>
            <w:tcW w:w="223" w:type="pct"/>
          </w:tcPr>
          <w:p w14:paraId="07C0E4A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E103ECC" w14:textId="07E985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2045DC12" w14:textId="24B3AA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3186EB7" w14:textId="1BAEA3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B5C2398" w14:textId="15C5F6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E9499E6" w14:textId="77777777" w:rsidTr="00B04748">
        <w:tc>
          <w:tcPr>
            <w:tcW w:w="587" w:type="pct"/>
          </w:tcPr>
          <w:p w14:paraId="5C2FB86B" w14:textId="05E106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R4-2320508</w:t>
            </w:r>
          </w:p>
        </w:tc>
        <w:tc>
          <w:tcPr>
            <w:tcW w:w="810" w:type="pct"/>
          </w:tcPr>
          <w:p w14:paraId="2DC2C175" w14:textId="24C1CB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36.113 on adding link between telecommunication port and wired network port</w:t>
            </w:r>
          </w:p>
        </w:tc>
        <w:tc>
          <w:tcPr>
            <w:tcW w:w="717" w:type="pct"/>
          </w:tcPr>
          <w:p w14:paraId="23845E27" w14:textId="39960C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81CBDEF" w14:textId="4C65BA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232" w:type="pct"/>
          </w:tcPr>
          <w:p w14:paraId="71AF4367" w14:textId="75AB1C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0090</w:t>
            </w:r>
          </w:p>
        </w:tc>
        <w:tc>
          <w:tcPr>
            <w:tcW w:w="223" w:type="pct"/>
          </w:tcPr>
          <w:p w14:paraId="6BB9AE7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D67FD27" w14:textId="406148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96791DE" w14:textId="6F25DA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553BD2E" w14:textId="1A3719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788D44C8" w14:textId="4EDAE7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703400" w14:textId="77777777" w:rsidTr="00B04748">
        <w:tc>
          <w:tcPr>
            <w:tcW w:w="587" w:type="pct"/>
          </w:tcPr>
          <w:p w14:paraId="0139755C" w14:textId="7287B3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R4-2320509</w:t>
            </w:r>
          </w:p>
        </w:tc>
        <w:tc>
          <w:tcPr>
            <w:tcW w:w="810" w:type="pct"/>
          </w:tcPr>
          <w:p w14:paraId="1457FCC7" w14:textId="5AF285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36.113 on adding link between telecommunication port and wired network port</w:t>
            </w:r>
          </w:p>
        </w:tc>
        <w:tc>
          <w:tcPr>
            <w:tcW w:w="717" w:type="pct"/>
          </w:tcPr>
          <w:p w14:paraId="0E89142C" w14:textId="24EA99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BD78B9A" w14:textId="57046C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232" w:type="pct"/>
          </w:tcPr>
          <w:p w14:paraId="57136A33" w14:textId="5FB055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0091</w:t>
            </w:r>
          </w:p>
        </w:tc>
        <w:tc>
          <w:tcPr>
            <w:tcW w:w="223" w:type="pct"/>
          </w:tcPr>
          <w:p w14:paraId="1EDE013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5E08666" w14:textId="0AD97C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190C97A" w14:textId="5483AC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A8E1FAB" w14:textId="5A762D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7961AE7F" w14:textId="02CE19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189BFDB" w14:textId="77777777" w:rsidTr="00B04748">
        <w:tc>
          <w:tcPr>
            <w:tcW w:w="587" w:type="pct"/>
          </w:tcPr>
          <w:p w14:paraId="101736CB" w14:textId="6C91DD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R4-2320827</w:t>
            </w:r>
          </w:p>
        </w:tc>
        <w:tc>
          <w:tcPr>
            <w:tcW w:w="810" w:type="pct"/>
          </w:tcPr>
          <w:p w14:paraId="659DCF94" w14:textId="32F5B0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[LTE-RF, TEI18] CR to TS 36.113: framework for the EMC-specific manufacturer's declarations, Rel-18</w:t>
            </w:r>
          </w:p>
        </w:tc>
        <w:tc>
          <w:tcPr>
            <w:tcW w:w="717" w:type="pct"/>
          </w:tcPr>
          <w:p w14:paraId="723145B1" w14:textId="1673F2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74B8AD7" w14:textId="791EAE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232" w:type="pct"/>
          </w:tcPr>
          <w:p w14:paraId="581A378A" w14:textId="2906D1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223" w:type="pct"/>
          </w:tcPr>
          <w:p w14:paraId="00D1966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382DAA3" w14:textId="059E2E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E0A590F" w14:textId="20716D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E078279" w14:textId="3A7078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LTE-RF, TEI18</w:t>
            </w:r>
          </w:p>
        </w:tc>
        <w:tc>
          <w:tcPr>
            <w:tcW w:w="511" w:type="pct"/>
          </w:tcPr>
          <w:p w14:paraId="01255DBD" w14:textId="07D0EF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FC2BC4A" w14:textId="77777777" w:rsidTr="00B04748">
        <w:tc>
          <w:tcPr>
            <w:tcW w:w="587" w:type="pct"/>
          </w:tcPr>
          <w:p w14:paraId="0E7ABE5C" w14:textId="0CBE1C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R4-2321076</w:t>
            </w:r>
          </w:p>
        </w:tc>
        <w:tc>
          <w:tcPr>
            <w:tcW w:w="810" w:type="pct"/>
          </w:tcPr>
          <w:p w14:paraId="15E57FD4" w14:textId="744FAE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[LTE-RF, TEI18] CR to TS 36.113: framework for the EMC-specific manufacturer's declarations, Rel-18</w:t>
            </w:r>
          </w:p>
        </w:tc>
        <w:tc>
          <w:tcPr>
            <w:tcW w:w="717" w:type="pct"/>
          </w:tcPr>
          <w:p w14:paraId="2065A888" w14:textId="2FF4B4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6FF2BF1" w14:textId="59BC4B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36.113</w:t>
            </w:r>
          </w:p>
        </w:tc>
        <w:tc>
          <w:tcPr>
            <w:tcW w:w="232" w:type="pct"/>
          </w:tcPr>
          <w:p w14:paraId="3645A1C8" w14:textId="27A609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223" w:type="pct"/>
          </w:tcPr>
          <w:p w14:paraId="285C386B" w14:textId="27D8DDC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4ED34A3" w14:textId="45C143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B095444" w14:textId="2244C3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FF282B4" w14:textId="431B5E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LTE-RF, TEI18</w:t>
            </w:r>
          </w:p>
        </w:tc>
        <w:tc>
          <w:tcPr>
            <w:tcW w:w="511" w:type="pct"/>
          </w:tcPr>
          <w:p w14:paraId="558D109A" w14:textId="0BFDF9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7D6A37C" w14:textId="77777777" w:rsidTr="00B04748">
        <w:tc>
          <w:tcPr>
            <w:tcW w:w="587" w:type="pct"/>
          </w:tcPr>
          <w:p w14:paraId="0AA3CD77" w14:textId="404A99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R4-2320831</w:t>
            </w:r>
          </w:p>
        </w:tc>
        <w:tc>
          <w:tcPr>
            <w:tcW w:w="810" w:type="pct"/>
          </w:tcPr>
          <w:p w14:paraId="490E07B3" w14:textId="08FBFB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36.124: EMC requirements simplifications for CA and DC combinations, Rel-18</w:t>
            </w:r>
          </w:p>
        </w:tc>
        <w:tc>
          <w:tcPr>
            <w:tcW w:w="717" w:type="pct"/>
          </w:tcPr>
          <w:p w14:paraId="3A4A4415" w14:textId="45FDCA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E229C3D" w14:textId="345660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232" w:type="pct"/>
          </w:tcPr>
          <w:p w14:paraId="20D0BC5C" w14:textId="70BC9F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0062</w:t>
            </w:r>
          </w:p>
        </w:tc>
        <w:tc>
          <w:tcPr>
            <w:tcW w:w="223" w:type="pct"/>
          </w:tcPr>
          <w:p w14:paraId="02D6D3F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8F5E17" w14:textId="0F4428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5194F48" w14:textId="44C7D2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7034D18" w14:textId="40E7F5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NR_LTE_EMC_enh-Perf</w:t>
            </w:r>
          </w:p>
        </w:tc>
        <w:tc>
          <w:tcPr>
            <w:tcW w:w="511" w:type="pct"/>
          </w:tcPr>
          <w:p w14:paraId="54B17B5E" w14:textId="1DB984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8FA215B" w14:textId="77777777" w:rsidTr="00B04748">
        <w:tc>
          <w:tcPr>
            <w:tcW w:w="587" w:type="pct"/>
          </w:tcPr>
          <w:p w14:paraId="766A98D9" w14:textId="2EDE91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R4-2318067</w:t>
            </w:r>
          </w:p>
        </w:tc>
        <w:tc>
          <w:tcPr>
            <w:tcW w:w="810" w:type="pct"/>
          </w:tcPr>
          <w:p w14:paraId="7276B264" w14:textId="2B8C35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UE transmit timing requirements for IoT NTN</w:t>
            </w:r>
          </w:p>
        </w:tc>
        <w:tc>
          <w:tcPr>
            <w:tcW w:w="717" w:type="pct"/>
          </w:tcPr>
          <w:p w14:paraId="4EA6A661" w14:textId="3CDEC3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6A49C169" w14:textId="48F811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2A8DC1BF" w14:textId="6FC65C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7250</w:t>
            </w:r>
          </w:p>
        </w:tc>
        <w:tc>
          <w:tcPr>
            <w:tcW w:w="223" w:type="pct"/>
          </w:tcPr>
          <w:p w14:paraId="1B4E85B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6D9D32" w14:textId="27DAC4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E345278" w14:textId="0EBDC6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84C8E1F" w14:textId="218301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1" w:type="pct"/>
          </w:tcPr>
          <w:p w14:paraId="2BF534DF" w14:textId="39ED9B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C00BB6D" w14:textId="77777777" w:rsidTr="00B04748">
        <w:tc>
          <w:tcPr>
            <w:tcW w:w="587" w:type="pct"/>
          </w:tcPr>
          <w:p w14:paraId="0E6D44DC" w14:textId="732326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R4-2318068</w:t>
            </w:r>
          </w:p>
        </w:tc>
        <w:tc>
          <w:tcPr>
            <w:tcW w:w="810" w:type="pct"/>
          </w:tcPr>
          <w:p w14:paraId="10F75CB4" w14:textId="2689F2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RLM for IoT NTN</w:t>
            </w:r>
          </w:p>
        </w:tc>
        <w:tc>
          <w:tcPr>
            <w:tcW w:w="717" w:type="pct"/>
          </w:tcPr>
          <w:p w14:paraId="7CAC2261" w14:textId="1527AE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72AFDDE5" w14:textId="2E6F73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5FE0815E" w14:textId="04ACCE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7251</w:t>
            </w:r>
          </w:p>
        </w:tc>
        <w:tc>
          <w:tcPr>
            <w:tcW w:w="223" w:type="pct"/>
          </w:tcPr>
          <w:p w14:paraId="42CFD1A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AA0F91" w14:textId="746AC4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C23EDBD" w14:textId="3EF42C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964511E" w14:textId="384E33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1" w:type="pct"/>
          </w:tcPr>
          <w:p w14:paraId="38889D21" w14:textId="2B17A7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EEDBA72" w14:textId="77777777" w:rsidTr="00B04748">
        <w:tc>
          <w:tcPr>
            <w:tcW w:w="587" w:type="pct"/>
          </w:tcPr>
          <w:p w14:paraId="77E0F34D" w14:textId="0116B4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R4-2318069</w:t>
            </w:r>
          </w:p>
        </w:tc>
        <w:tc>
          <w:tcPr>
            <w:tcW w:w="810" w:type="pct"/>
          </w:tcPr>
          <w:p w14:paraId="0BE2D7FF" w14:textId="5F28D3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Cell re-selection for IoT NTN</w:t>
            </w:r>
          </w:p>
        </w:tc>
        <w:tc>
          <w:tcPr>
            <w:tcW w:w="717" w:type="pct"/>
          </w:tcPr>
          <w:p w14:paraId="18851167" w14:textId="3C384E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43F965FF" w14:textId="57222B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51CACFB6" w14:textId="54DD94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7252</w:t>
            </w:r>
          </w:p>
        </w:tc>
        <w:tc>
          <w:tcPr>
            <w:tcW w:w="223" w:type="pct"/>
          </w:tcPr>
          <w:p w14:paraId="6C8F5E6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261EE3" w14:textId="53A1D0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87BD995" w14:textId="01BF94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2571148" w14:textId="2DA163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</w:t>
            </w:r>
          </w:p>
        </w:tc>
        <w:tc>
          <w:tcPr>
            <w:tcW w:w="511" w:type="pct"/>
          </w:tcPr>
          <w:p w14:paraId="213EBD37" w14:textId="236AF0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33507B4" w14:textId="77777777" w:rsidTr="00B04748">
        <w:tc>
          <w:tcPr>
            <w:tcW w:w="587" w:type="pct"/>
          </w:tcPr>
          <w:p w14:paraId="406D71F5" w14:textId="647552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R4-2318070</w:t>
            </w:r>
          </w:p>
        </w:tc>
        <w:tc>
          <w:tcPr>
            <w:tcW w:w="810" w:type="pct"/>
          </w:tcPr>
          <w:p w14:paraId="41B99F31" w14:textId="03EC63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for Random access, timing and signalling characteristics for LTE NB-IoT/eMTC over NTN</w:t>
            </w:r>
          </w:p>
        </w:tc>
        <w:tc>
          <w:tcPr>
            <w:tcW w:w="717" w:type="pct"/>
          </w:tcPr>
          <w:p w14:paraId="091CF6D1" w14:textId="1EA991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37356580" w14:textId="6A364B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1683B479" w14:textId="3FECBC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7253</w:t>
            </w:r>
          </w:p>
        </w:tc>
        <w:tc>
          <w:tcPr>
            <w:tcW w:w="223" w:type="pct"/>
          </w:tcPr>
          <w:p w14:paraId="55AF38A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E1E6A4A" w14:textId="7800C0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FE0751F" w14:textId="4FDB13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0F9F0BD" w14:textId="2297BD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</w:t>
            </w:r>
          </w:p>
        </w:tc>
        <w:tc>
          <w:tcPr>
            <w:tcW w:w="511" w:type="pct"/>
          </w:tcPr>
          <w:p w14:paraId="1F9571A2" w14:textId="3246A6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3B964F4" w14:textId="77777777" w:rsidTr="00B04748">
        <w:tc>
          <w:tcPr>
            <w:tcW w:w="587" w:type="pct"/>
          </w:tcPr>
          <w:p w14:paraId="0EB5C330" w14:textId="0A62CB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R4-2318071</w:t>
            </w:r>
          </w:p>
        </w:tc>
        <w:tc>
          <w:tcPr>
            <w:tcW w:w="810" w:type="pct"/>
          </w:tcPr>
          <w:p w14:paraId="6E0DC0A2" w14:textId="0B266F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of channel quality reporting accuracy</w:t>
            </w:r>
          </w:p>
        </w:tc>
        <w:tc>
          <w:tcPr>
            <w:tcW w:w="717" w:type="pct"/>
          </w:tcPr>
          <w:p w14:paraId="20A3E989" w14:textId="5C9DE3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4B42E8C9" w14:textId="302A8F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60E953D0" w14:textId="6BC7B0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7254</w:t>
            </w:r>
          </w:p>
        </w:tc>
        <w:tc>
          <w:tcPr>
            <w:tcW w:w="223" w:type="pct"/>
          </w:tcPr>
          <w:p w14:paraId="724148D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D958BF2" w14:textId="66C41A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D26A358" w14:textId="0C3D2D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E555E67" w14:textId="21F94B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1" w:type="pct"/>
          </w:tcPr>
          <w:p w14:paraId="3C1383F0" w14:textId="73C388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9B35DE1" w14:textId="77777777" w:rsidTr="00B04748">
        <w:tc>
          <w:tcPr>
            <w:tcW w:w="587" w:type="pct"/>
          </w:tcPr>
          <w:p w14:paraId="0E1C4EA8" w14:textId="212567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R4-2318072</w:t>
            </w:r>
          </w:p>
        </w:tc>
        <w:tc>
          <w:tcPr>
            <w:tcW w:w="810" w:type="pct"/>
          </w:tcPr>
          <w:p w14:paraId="6F0244D1" w14:textId="33105A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test condition for IoT NTN</w:t>
            </w:r>
          </w:p>
        </w:tc>
        <w:tc>
          <w:tcPr>
            <w:tcW w:w="717" w:type="pct"/>
          </w:tcPr>
          <w:p w14:paraId="4516F232" w14:textId="15698F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Samsung, Qualcomm</w:t>
            </w:r>
          </w:p>
        </w:tc>
        <w:tc>
          <w:tcPr>
            <w:tcW w:w="294" w:type="pct"/>
          </w:tcPr>
          <w:p w14:paraId="1C565423" w14:textId="0DB764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36E692BD" w14:textId="4F9A8D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7255</w:t>
            </w:r>
          </w:p>
        </w:tc>
        <w:tc>
          <w:tcPr>
            <w:tcW w:w="223" w:type="pct"/>
          </w:tcPr>
          <w:p w14:paraId="4698363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8641EB0" w14:textId="772805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3FA2FD0" w14:textId="5562BC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0090B4B" w14:textId="47DA83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</w:t>
            </w:r>
          </w:p>
        </w:tc>
        <w:tc>
          <w:tcPr>
            <w:tcW w:w="511" w:type="pct"/>
          </w:tcPr>
          <w:p w14:paraId="7602EFB8" w14:textId="250443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3BF7092" w14:textId="77777777" w:rsidTr="00B04748">
        <w:tc>
          <w:tcPr>
            <w:tcW w:w="587" w:type="pct"/>
          </w:tcPr>
          <w:p w14:paraId="23B12982" w14:textId="624E46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R4-2321035</w:t>
            </w:r>
          </w:p>
        </w:tc>
        <w:tc>
          <w:tcPr>
            <w:tcW w:w="810" w:type="pct"/>
          </w:tcPr>
          <w:p w14:paraId="5E922A8E" w14:textId="6FF4EA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test condition for IoT NTN</w:t>
            </w:r>
          </w:p>
        </w:tc>
        <w:tc>
          <w:tcPr>
            <w:tcW w:w="717" w:type="pct"/>
          </w:tcPr>
          <w:p w14:paraId="28776A9F" w14:textId="21C6F7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Samsung, Qualcomm</w:t>
            </w:r>
          </w:p>
        </w:tc>
        <w:tc>
          <w:tcPr>
            <w:tcW w:w="294" w:type="pct"/>
          </w:tcPr>
          <w:p w14:paraId="084211DC" w14:textId="691427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69B3CBF5" w14:textId="454211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7255</w:t>
            </w:r>
          </w:p>
        </w:tc>
        <w:tc>
          <w:tcPr>
            <w:tcW w:w="223" w:type="pct"/>
          </w:tcPr>
          <w:p w14:paraId="31A46832" w14:textId="12A361A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B3E191D" w14:textId="20E73D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85623EE" w14:textId="6227C5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BAD5CB8" w14:textId="2AC377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</w:t>
            </w:r>
          </w:p>
        </w:tc>
        <w:tc>
          <w:tcPr>
            <w:tcW w:w="511" w:type="pct"/>
          </w:tcPr>
          <w:p w14:paraId="54CAD0F7" w14:textId="27DEB9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8A2367A" w14:textId="77777777" w:rsidTr="00B04748">
        <w:tc>
          <w:tcPr>
            <w:tcW w:w="587" w:type="pct"/>
          </w:tcPr>
          <w:p w14:paraId="79BF8C00" w14:textId="3210CD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R4-2321186</w:t>
            </w:r>
          </w:p>
        </w:tc>
        <w:tc>
          <w:tcPr>
            <w:tcW w:w="810" w:type="pct"/>
          </w:tcPr>
          <w:p w14:paraId="446AD10A" w14:textId="49A85F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test condition for IoT NTN</w:t>
            </w:r>
          </w:p>
        </w:tc>
        <w:tc>
          <w:tcPr>
            <w:tcW w:w="717" w:type="pct"/>
          </w:tcPr>
          <w:p w14:paraId="50E23BFB" w14:textId="5B6652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Samsung, Qualcomm</w:t>
            </w:r>
          </w:p>
        </w:tc>
        <w:tc>
          <w:tcPr>
            <w:tcW w:w="294" w:type="pct"/>
          </w:tcPr>
          <w:p w14:paraId="1223F3BD" w14:textId="7F7BC8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084A4E30" w14:textId="4AC76E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7255</w:t>
            </w:r>
          </w:p>
        </w:tc>
        <w:tc>
          <w:tcPr>
            <w:tcW w:w="223" w:type="pct"/>
          </w:tcPr>
          <w:p w14:paraId="25A64794" w14:textId="5FF47C6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7714BED2" w14:textId="415497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1E9781F" w14:textId="65493D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4B22497" w14:textId="45DB4E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</w:t>
            </w:r>
          </w:p>
        </w:tc>
        <w:tc>
          <w:tcPr>
            <w:tcW w:w="511" w:type="pct"/>
          </w:tcPr>
          <w:p w14:paraId="61327AE9" w14:textId="095C84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9E3A772" w14:textId="77777777" w:rsidTr="00B04748">
        <w:tc>
          <w:tcPr>
            <w:tcW w:w="587" w:type="pct"/>
          </w:tcPr>
          <w:p w14:paraId="3B0B62F9" w14:textId="0D9BA4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R4-2319351</w:t>
            </w:r>
          </w:p>
        </w:tc>
        <w:tc>
          <w:tcPr>
            <w:tcW w:w="810" w:type="pct"/>
          </w:tcPr>
          <w:p w14:paraId="3EE0C80B" w14:textId="27034F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NB-IoT for IoT NTN</w:t>
            </w:r>
          </w:p>
        </w:tc>
        <w:tc>
          <w:tcPr>
            <w:tcW w:w="717" w:type="pct"/>
          </w:tcPr>
          <w:p w14:paraId="506722D0" w14:textId="451051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FAF7715" w14:textId="1E23F2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29781B39" w14:textId="6420A6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7256</w:t>
            </w:r>
          </w:p>
        </w:tc>
        <w:tc>
          <w:tcPr>
            <w:tcW w:w="223" w:type="pct"/>
          </w:tcPr>
          <w:p w14:paraId="7FB9353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F3A90AF" w14:textId="53994D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4CD7B65" w14:textId="3B39BD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A0381DE" w14:textId="31316E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1" w:type="pct"/>
          </w:tcPr>
          <w:p w14:paraId="539A19FB" w14:textId="505D99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2B551B4B" w14:textId="77777777" w:rsidTr="00B04748">
        <w:tc>
          <w:tcPr>
            <w:tcW w:w="587" w:type="pct"/>
          </w:tcPr>
          <w:p w14:paraId="5CDFBD7D" w14:textId="7B04DC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R4-2319560</w:t>
            </w:r>
          </w:p>
        </w:tc>
        <w:tc>
          <w:tcPr>
            <w:tcW w:w="810" w:type="pct"/>
          </w:tcPr>
          <w:p w14:paraId="0E754C0A" w14:textId="0488DC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TS36.133 Introduction of a new FDD band (L+S band) for IoT NTN operation</w:t>
            </w:r>
          </w:p>
        </w:tc>
        <w:tc>
          <w:tcPr>
            <w:tcW w:w="717" w:type="pct"/>
          </w:tcPr>
          <w:p w14:paraId="44F2D720" w14:textId="117A16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3333C902" w14:textId="13B75F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64B31828" w14:textId="7CE0E3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7257</w:t>
            </w:r>
          </w:p>
        </w:tc>
        <w:tc>
          <w:tcPr>
            <w:tcW w:w="223" w:type="pct"/>
          </w:tcPr>
          <w:p w14:paraId="45B2ACD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29DAD09" w14:textId="5A95B8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60438EB" w14:textId="3CD963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B085296" w14:textId="7ADDB6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IoT_NTN_FDD_LS_band-Core</w:t>
            </w:r>
          </w:p>
        </w:tc>
        <w:tc>
          <w:tcPr>
            <w:tcW w:w="511" w:type="pct"/>
          </w:tcPr>
          <w:p w14:paraId="5954F558" w14:textId="26B9D0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8785CCB" w14:textId="77777777" w:rsidTr="00B04748">
        <w:tc>
          <w:tcPr>
            <w:tcW w:w="587" w:type="pct"/>
          </w:tcPr>
          <w:p w14:paraId="39ACD599" w14:textId="4C8CA6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R4-2319564</w:t>
            </w:r>
          </w:p>
        </w:tc>
        <w:tc>
          <w:tcPr>
            <w:tcW w:w="810" w:type="pct"/>
          </w:tcPr>
          <w:p w14:paraId="368B1637" w14:textId="4AE7AB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TS36.133 Introduction of the Extended L-band</w:t>
            </w:r>
          </w:p>
        </w:tc>
        <w:tc>
          <w:tcPr>
            <w:tcW w:w="717" w:type="pct"/>
          </w:tcPr>
          <w:p w14:paraId="10E00856" w14:textId="34B629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7DAC823C" w14:textId="4B5EC6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5E0D4470" w14:textId="0DEB7F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7258</w:t>
            </w:r>
          </w:p>
        </w:tc>
        <w:tc>
          <w:tcPr>
            <w:tcW w:w="223" w:type="pct"/>
          </w:tcPr>
          <w:p w14:paraId="3E07544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A390E98" w14:textId="1E74E2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9F1BF27" w14:textId="051C29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A3EFE28" w14:textId="2476C3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IoT_NTN_extLband-Core</w:t>
            </w:r>
          </w:p>
        </w:tc>
        <w:tc>
          <w:tcPr>
            <w:tcW w:w="511" w:type="pct"/>
          </w:tcPr>
          <w:p w14:paraId="2DA906D8" w14:textId="7B41C0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B331801" w14:textId="77777777" w:rsidTr="00B04748">
        <w:tc>
          <w:tcPr>
            <w:tcW w:w="587" w:type="pct"/>
          </w:tcPr>
          <w:p w14:paraId="25EF634E" w14:textId="122C9F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R4-2319834</w:t>
            </w:r>
          </w:p>
        </w:tc>
        <w:tc>
          <w:tcPr>
            <w:tcW w:w="810" w:type="pct"/>
          </w:tcPr>
          <w:p w14:paraId="6BC17855" w14:textId="55001E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[LTE_NBIoT_eMTC_NTN_req-Perf] CR to TS 36.133: Corrections to IoT NTN test cases (Rel 18)</w:t>
            </w:r>
          </w:p>
        </w:tc>
        <w:tc>
          <w:tcPr>
            <w:tcW w:w="717" w:type="pct"/>
          </w:tcPr>
          <w:p w14:paraId="78323C47" w14:textId="009D8D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3A3F631C" w14:textId="373BF2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2CC9F1A1" w14:textId="11E309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7259</w:t>
            </w:r>
          </w:p>
        </w:tc>
        <w:tc>
          <w:tcPr>
            <w:tcW w:w="223" w:type="pct"/>
          </w:tcPr>
          <w:p w14:paraId="5A4779C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3172A99" w14:textId="4DF40A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AC9F39E" w14:textId="2653DF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093CB8B" w14:textId="7AB1C3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60F4677D" w14:textId="10B395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92193C8" w14:textId="77777777" w:rsidTr="00B04748">
        <w:tc>
          <w:tcPr>
            <w:tcW w:w="587" w:type="pct"/>
          </w:tcPr>
          <w:p w14:paraId="3000017E" w14:textId="682F1D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R4-2321469</w:t>
            </w:r>
          </w:p>
        </w:tc>
        <w:tc>
          <w:tcPr>
            <w:tcW w:w="810" w:type="pct"/>
          </w:tcPr>
          <w:p w14:paraId="0B46006A" w14:textId="7284BF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[LTE_NBIoT_eMTC_NTN_req-Perf] CR to TS 36.133: Corrections to IoT NTN test cases (Rel 18)</w:t>
            </w:r>
          </w:p>
        </w:tc>
        <w:tc>
          <w:tcPr>
            <w:tcW w:w="717" w:type="pct"/>
          </w:tcPr>
          <w:p w14:paraId="178A9A7B" w14:textId="69B0ED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3B552E76" w14:textId="439BC6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4DE42D2C" w14:textId="4A2AE5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7259</w:t>
            </w:r>
          </w:p>
        </w:tc>
        <w:tc>
          <w:tcPr>
            <w:tcW w:w="223" w:type="pct"/>
          </w:tcPr>
          <w:p w14:paraId="45A5D5B0" w14:textId="6AB398A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6039F93" w14:textId="06F3EB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40D8DB0" w14:textId="56A8F2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7017720" w14:textId="2A5CD4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7E43C676" w14:textId="46463D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C31EAF5" w14:textId="77777777" w:rsidTr="00B04748">
        <w:tc>
          <w:tcPr>
            <w:tcW w:w="587" w:type="pct"/>
          </w:tcPr>
          <w:p w14:paraId="095117BA" w14:textId="420F88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R4-2321551</w:t>
            </w:r>
          </w:p>
        </w:tc>
        <w:tc>
          <w:tcPr>
            <w:tcW w:w="810" w:type="pct"/>
          </w:tcPr>
          <w:p w14:paraId="0707F9D0" w14:textId="68E62C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[LTE_NBIoT_eMTC_NTN_req-Perf] CR to TS 36.133: Corrections to IoT NTN test cases (Rel 18)</w:t>
            </w:r>
          </w:p>
        </w:tc>
        <w:tc>
          <w:tcPr>
            <w:tcW w:w="717" w:type="pct"/>
          </w:tcPr>
          <w:p w14:paraId="58075FBA" w14:textId="614B2A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2DF04122" w14:textId="1B9B0C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74FF71AA" w14:textId="2647CB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7259</w:t>
            </w:r>
          </w:p>
        </w:tc>
        <w:tc>
          <w:tcPr>
            <w:tcW w:w="223" w:type="pct"/>
          </w:tcPr>
          <w:p w14:paraId="06B88F6E" w14:textId="2B4E275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71632E6C" w14:textId="704889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4F8DFAC" w14:textId="29C649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AA97577" w14:textId="36F001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320C47F9" w14:textId="306CF0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9656FDB" w14:textId="77777777" w:rsidTr="00B04748">
        <w:tc>
          <w:tcPr>
            <w:tcW w:w="587" w:type="pct"/>
          </w:tcPr>
          <w:p w14:paraId="0141C07F" w14:textId="738121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R4-2320138</w:t>
            </w:r>
          </w:p>
        </w:tc>
        <w:tc>
          <w:tcPr>
            <w:tcW w:w="810" w:type="pct"/>
          </w:tcPr>
          <w:p w14:paraId="52826EF3" w14:textId="3BF363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PHR reporting requirements for NB-IoT over NTN</w:t>
            </w:r>
          </w:p>
        </w:tc>
        <w:tc>
          <w:tcPr>
            <w:tcW w:w="717" w:type="pct"/>
          </w:tcPr>
          <w:p w14:paraId="70E73D90" w14:textId="034E01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231A815" w14:textId="629F22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760A27AF" w14:textId="0E0A71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7260</w:t>
            </w:r>
          </w:p>
        </w:tc>
        <w:tc>
          <w:tcPr>
            <w:tcW w:w="223" w:type="pct"/>
          </w:tcPr>
          <w:p w14:paraId="7EA160B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008BF07" w14:textId="41AD4E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A9521F8" w14:textId="30A801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6450A4D" w14:textId="383EFC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21A8F255" w14:textId="6358E5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43BBDB89" w14:textId="77777777" w:rsidTr="00B04748">
        <w:tc>
          <w:tcPr>
            <w:tcW w:w="587" w:type="pct"/>
          </w:tcPr>
          <w:p w14:paraId="6EF00022" w14:textId="18E1DD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R4-2320139</w:t>
            </w:r>
          </w:p>
        </w:tc>
        <w:tc>
          <w:tcPr>
            <w:tcW w:w="810" w:type="pct"/>
          </w:tcPr>
          <w:p w14:paraId="08421CE7" w14:textId="2C0402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IDLE mode Rel-18 IoT NTN requirements</w:t>
            </w:r>
          </w:p>
        </w:tc>
        <w:tc>
          <w:tcPr>
            <w:tcW w:w="717" w:type="pct"/>
          </w:tcPr>
          <w:p w14:paraId="6B5B89D4" w14:textId="30F166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1C387E5" w14:textId="3805DB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35413C07" w14:textId="53C481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7261</w:t>
            </w:r>
          </w:p>
        </w:tc>
        <w:tc>
          <w:tcPr>
            <w:tcW w:w="223" w:type="pct"/>
          </w:tcPr>
          <w:p w14:paraId="22A8983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8E4F869" w14:textId="349869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31A99FA" w14:textId="560120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E91F0BF" w14:textId="044AD5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511" w:type="pct"/>
          </w:tcPr>
          <w:p w14:paraId="6FCDC2EC" w14:textId="45F081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29B41B36" w14:textId="77777777" w:rsidTr="00B04748">
        <w:tc>
          <w:tcPr>
            <w:tcW w:w="587" w:type="pct"/>
          </w:tcPr>
          <w:p w14:paraId="5EE2EC26" w14:textId="7D84B1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R4-2320147</w:t>
            </w:r>
          </w:p>
        </w:tc>
        <w:tc>
          <w:tcPr>
            <w:tcW w:w="810" w:type="pct"/>
          </w:tcPr>
          <w:p w14:paraId="428A4638" w14:textId="669654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IoT NTN eMTC test cases</w:t>
            </w:r>
          </w:p>
        </w:tc>
        <w:tc>
          <w:tcPr>
            <w:tcW w:w="717" w:type="pct"/>
          </w:tcPr>
          <w:p w14:paraId="4DB4B912" w14:textId="3027E5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92CC281" w14:textId="05A74D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352E95F9" w14:textId="7E41D1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7262</w:t>
            </w:r>
          </w:p>
        </w:tc>
        <w:tc>
          <w:tcPr>
            <w:tcW w:w="223" w:type="pct"/>
          </w:tcPr>
          <w:p w14:paraId="573C336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B8C7D89" w14:textId="3E1FD5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7B8D46D" w14:textId="6647DC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8BA2367" w14:textId="6DD54F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07ECFD0A" w14:textId="2B48AC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6559F6C" w14:textId="77777777" w:rsidTr="00B04748">
        <w:tc>
          <w:tcPr>
            <w:tcW w:w="587" w:type="pct"/>
          </w:tcPr>
          <w:p w14:paraId="079B2CBF" w14:textId="0DD1CD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R4-2321471</w:t>
            </w:r>
          </w:p>
        </w:tc>
        <w:tc>
          <w:tcPr>
            <w:tcW w:w="810" w:type="pct"/>
          </w:tcPr>
          <w:p w14:paraId="671050E2" w14:textId="44CB23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IoT NTN eMTC test cases</w:t>
            </w:r>
          </w:p>
        </w:tc>
        <w:tc>
          <w:tcPr>
            <w:tcW w:w="717" w:type="pct"/>
          </w:tcPr>
          <w:p w14:paraId="77FBE276" w14:textId="402B7E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52BCC72" w14:textId="5FA0A4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4C4EE364" w14:textId="30C939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7262</w:t>
            </w:r>
          </w:p>
        </w:tc>
        <w:tc>
          <w:tcPr>
            <w:tcW w:w="223" w:type="pct"/>
          </w:tcPr>
          <w:p w14:paraId="09765317" w14:textId="32C153A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B5E5214" w14:textId="3DB229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C7F9000" w14:textId="76E8F7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4C41576" w14:textId="6265FE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417811F4" w14:textId="7DD307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DC4FDBC" w14:textId="77777777" w:rsidTr="00B04748">
        <w:tc>
          <w:tcPr>
            <w:tcW w:w="587" w:type="pct"/>
          </w:tcPr>
          <w:p w14:paraId="71B6454D" w14:textId="3946F7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R4-2320590</w:t>
            </w:r>
          </w:p>
        </w:tc>
        <w:tc>
          <w:tcPr>
            <w:tcW w:w="810" w:type="pct"/>
          </w:tcPr>
          <w:p w14:paraId="788D8465" w14:textId="72A414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Cell re-selection for IoT NTN</w:t>
            </w:r>
          </w:p>
        </w:tc>
        <w:tc>
          <w:tcPr>
            <w:tcW w:w="717" w:type="pct"/>
          </w:tcPr>
          <w:p w14:paraId="681D0668" w14:textId="1BA7D5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3C8BBD64" w14:textId="10AFA1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57ED7799" w14:textId="3CC435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7263</w:t>
            </w:r>
          </w:p>
        </w:tc>
        <w:tc>
          <w:tcPr>
            <w:tcW w:w="223" w:type="pct"/>
          </w:tcPr>
          <w:p w14:paraId="4C12135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7D5DAD" w14:textId="4E32BA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07FAAF6" w14:textId="0B32A7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CCE759C" w14:textId="315C0D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7782BE21" w14:textId="33794A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6CA9E56" w14:textId="77777777" w:rsidTr="00B04748">
        <w:tc>
          <w:tcPr>
            <w:tcW w:w="587" w:type="pct"/>
          </w:tcPr>
          <w:p w14:paraId="3B9069D8" w14:textId="46290C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R4-2320591</w:t>
            </w:r>
          </w:p>
        </w:tc>
        <w:tc>
          <w:tcPr>
            <w:tcW w:w="810" w:type="pct"/>
          </w:tcPr>
          <w:p w14:paraId="2E3948DB" w14:textId="2FD555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for Random access, timing and signalling characteristics for LTE NB-IoT/eMTC over NTN</w:t>
            </w:r>
          </w:p>
        </w:tc>
        <w:tc>
          <w:tcPr>
            <w:tcW w:w="717" w:type="pct"/>
          </w:tcPr>
          <w:p w14:paraId="66ACB4AD" w14:textId="262E82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0A9C36C1" w14:textId="614456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25ED3ECA" w14:textId="15AB03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7264</w:t>
            </w:r>
          </w:p>
        </w:tc>
        <w:tc>
          <w:tcPr>
            <w:tcW w:w="223" w:type="pct"/>
          </w:tcPr>
          <w:p w14:paraId="198E997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EA201B0" w14:textId="5CA473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8276ACA" w14:textId="2BF056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B38CDE2" w14:textId="3E44E4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6D3F0C60" w14:textId="73F341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0A3EB35" w14:textId="77777777" w:rsidTr="00B04748">
        <w:tc>
          <w:tcPr>
            <w:tcW w:w="587" w:type="pct"/>
          </w:tcPr>
          <w:p w14:paraId="675B018C" w14:textId="3B8342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R4-2321472</w:t>
            </w:r>
          </w:p>
        </w:tc>
        <w:tc>
          <w:tcPr>
            <w:tcW w:w="810" w:type="pct"/>
          </w:tcPr>
          <w:p w14:paraId="295752D2" w14:textId="35AD01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for Random access, timing and signalling characteristics for LTE NB-IoT/eMTC over NTN</w:t>
            </w:r>
          </w:p>
        </w:tc>
        <w:tc>
          <w:tcPr>
            <w:tcW w:w="717" w:type="pct"/>
          </w:tcPr>
          <w:p w14:paraId="1610F88A" w14:textId="491DA5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241B8D18" w14:textId="115FD1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500085B8" w14:textId="23F0A2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7264</w:t>
            </w:r>
          </w:p>
        </w:tc>
        <w:tc>
          <w:tcPr>
            <w:tcW w:w="223" w:type="pct"/>
          </w:tcPr>
          <w:p w14:paraId="3F16BFEE" w14:textId="61A2522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6CDF05D" w14:textId="2B36D7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58B1700" w14:textId="72044B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3FE0E1A" w14:textId="29DE82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046FD0A5" w14:textId="583D50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E7823E3" w14:textId="77777777" w:rsidTr="00B04748">
        <w:tc>
          <w:tcPr>
            <w:tcW w:w="587" w:type="pct"/>
          </w:tcPr>
          <w:p w14:paraId="5C429225" w14:textId="7205A8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R4-2320592</w:t>
            </w:r>
          </w:p>
        </w:tc>
        <w:tc>
          <w:tcPr>
            <w:tcW w:w="810" w:type="pct"/>
          </w:tcPr>
          <w:p w14:paraId="00ED89F6" w14:textId="5E2EC1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 of channel quality reporting accuracy</w:t>
            </w:r>
          </w:p>
        </w:tc>
        <w:tc>
          <w:tcPr>
            <w:tcW w:w="717" w:type="pct"/>
          </w:tcPr>
          <w:p w14:paraId="33D240CA" w14:textId="42B3BC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240C557C" w14:textId="04522B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08383BB2" w14:textId="5F5200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7265</w:t>
            </w:r>
          </w:p>
        </w:tc>
        <w:tc>
          <w:tcPr>
            <w:tcW w:w="223" w:type="pct"/>
          </w:tcPr>
          <w:p w14:paraId="7056DBF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F426392" w14:textId="67D8EF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0F2B46D" w14:textId="0870A5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A009204" w14:textId="648378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42EE63D1" w14:textId="22B8A9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854C047" w14:textId="77777777" w:rsidTr="00B04748">
        <w:tc>
          <w:tcPr>
            <w:tcW w:w="587" w:type="pct"/>
          </w:tcPr>
          <w:p w14:paraId="167B6BD7" w14:textId="16613F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R4-2320717</w:t>
            </w:r>
          </w:p>
        </w:tc>
        <w:tc>
          <w:tcPr>
            <w:tcW w:w="810" w:type="pct"/>
          </w:tcPr>
          <w:p w14:paraId="17E4D1EE" w14:textId="2BD3DE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Clarification of interruption behavior for interRAT measurements without gaps</w:t>
            </w:r>
          </w:p>
        </w:tc>
        <w:tc>
          <w:tcPr>
            <w:tcW w:w="717" w:type="pct"/>
          </w:tcPr>
          <w:p w14:paraId="40565221" w14:textId="79F9B6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A999E72" w14:textId="7BCC75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026048D2" w14:textId="6DBA84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7266</w:t>
            </w:r>
          </w:p>
        </w:tc>
        <w:tc>
          <w:tcPr>
            <w:tcW w:w="223" w:type="pct"/>
          </w:tcPr>
          <w:p w14:paraId="42D645C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13ED010" w14:textId="278CEA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1C0C336" w14:textId="64093B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B0DE0CE" w14:textId="512C10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0E763826" w14:textId="228505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59575E57" w14:textId="77777777" w:rsidTr="00B04748">
        <w:tc>
          <w:tcPr>
            <w:tcW w:w="587" w:type="pct"/>
          </w:tcPr>
          <w:p w14:paraId="7EEF1CBF" w14:textId="07CB28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R4-2320718</w:t>
            </w:r>
          </w:p>
        </w:tc>
        <w:tc>
          <w:tcPr>
            <w:tcW w:w="810" w:type="pct"/>
          </w:tcPr>
          <w:p w14:paraId="362ED302" w14:textId="17D956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Clarification of interruption behavior for interRAT measurements without gaps</w:t>
            </w:r>
          </w:p>
        </w:tc>
        <w:tc>
          <w:tcPr>
            <w:tcW w:w="717" w:type="pct"/>
          </w:tcPr>
          <w:p w14:paraId="3D61C4E0" w14:textId="07DEF6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ACA9459" w14:textId="0F98DE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78AA0567" w14:textId="769F56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7267</w:t>
            </w:r>
          </w:p>
        </w:tc>
        <w:tc>
          <w:tcPr>
            <w:tcW w:w="223" w:type="pct"/>
          </w:tcPr>
          <w:p w14:paraId="2D9E2FF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8A3C238" w14:textId="59B95B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D5EB8DC" w14:textId="370794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5E69396" w14:textId="38CEFA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19B895CB" w14:textId="777B09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F383602" w14:textId="77777777" w:rsidTr="00B04748">
        <w:tc>
          <w:tcPr>
            <w:tcW w:w="587" w:type="pct"/>
          </w:tcPr>
          <w:p w14:paraId="630EA462" w14:textId="4A7CA6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R4-2320719</w:t>
            </w:r>
          </w:p>
        </w:tc>
        <w:tc>
          <w:tcPr>
            <w:tcW w:w="810" w:type="pct"/>
          </w:tcPr>
          <w:p w14:paraId="43C5302C" w14:textId="2B0FF4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Clarification of interruption behavior for interRAT measurements without gaps</w:t>
            </w:r>
          </w:p>
        </w:tc>
        <w:tc>
          <w:tcPr>
            <w:tcW w:w="717" w:type="pct"/>
          </w:tcPr>
          <w:p w14:paraId="7ED5E963" w14:textId="1E137B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F678042" w14:textId="6C7409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70B06992" w14:textId="3A969C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7268</w:t>
            </w:r>
          </w:p>
        </w:tc>
        <w:tc>
          <w:tcPr>
            <w:tcW w:w="223" w:type="pct"/>
          </w:tcPr>
          <w:p w14:paraId="3ACF012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26BD311" w14:textId="3EFDE0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D8CF8DB" w14:textId="2CA3AC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433E6EA" w14:textId="1E1D44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662E7480" w14:textId="63EAFC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613ABB8" w14:textId="77777777" w:rsidTr="00B04748">
        <w:tc>
          <w:tcPr>
            <w:tcW w:w="587" w:type="pct"/>
          </w:tcPr>
          <w:p w14:paraId="5B8EA8FB" w14:textId="1BAF9A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R4-2320751</w:t>
            </w:r>
          </w:p>
        </w:tc>
        <w:tc>
          <w:tcPr>
            <w:tcW w:w="810" w:type="pct"/>
          </w:tcPr>
          <w:p w14:paraId="0AF581B9" w14:textId="3AC7B0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[NB_IOTenh2-Perf] CR to 36.133 for correcting errors on the PHR table for NB1 UEs</w:t>
            </w:r>
          </w:p>
        </w:tc>
        <w:tc>
          <w:tcPr>
            <w:tcW w:w="717" w:type="pct"/>
          </w:tcPr>
          <w:p w14:paraId="077E5633" w14:textId="19D052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4BD9AA7" w14:textId="67FEB6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48E2AE04" w14:textId="319F54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7269</w:t>
            </w:r>
          </w:p>
        </w:tc>
        <w:tc>
          <w:tcPr>
            <w:tcW w:w="223" w:type="pct"/>
          </w:tcPr>
          <w:p w14:paraId="3B3AB5E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6605E31" w14:textId="487E89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4A0A5564" w14:textId="396D7A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97AC422" w14:textId="381162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NB_IOTenh2-Perf</w:t>
            </w:r>
          </w:p>
        </w:tc>
        <w:tc>
          <w:tcPr>
            <w:tcW w:w="511" w:type="pct"/>
          </w:tcPr>
          <w:p w14:paraId="45C307EB" w14:textId="0DFE01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9434CA9" w14:textId="77777777" w:rsidTr="00B04748">
        <w:tc>
          <w:tcPr>
            <w:tcW w:w="587" w:type="pct"/>
          </w:tcPr>
          <w:p w14:paraId="6BB5EC1F" w14:textId="45E0A1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R4-2320752</w:t>
            </w:r>
          </w:p>
        </w:tc>
        <w:tc>
          <w:tcPr>
            <w:tcW w:w="810" w:type="pct"/>
          </w:tcPr>
          <w:p w14:paraId="3D3060F1" w14:textId="55B298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[NB_IOTenh2-Perf] CR to 36.133 for correcting errors on the PHR table for NB1 UEs</w:t>
            </w:r>
          </w:p>
        </w:tc>
        <w:tc>
          <w:tcPr>
            <w:tcW w:w="717" w:type="pct"/>
          </w:tcPr>
          <w:p w14:paraId="0403C4D0" w14:textId="3F871A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FA20913" w14:textId="3D07DF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2642E982" w14:textId="7216E7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7270</w:t>
            </w:r>
          </w:p>
        </w:tc>
        <w:tc>
          <w:tcPr>
            <w:tcW w:w="223" w:type="pct"/>
          </w:tcPr>
          <w:p w14:paraId="7004DE4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5CFBFD5" w14:textId="73B55E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DFEFBDD" w14:textId="0FFA1E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A110A95" w14:textId="0969FF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NB_IOTenh2-Perf</w:t>
            </w:r>
          </w:p>
        </w:tc>
        <w:tc>
          <w:tcPr>
            <w:tcW w:w="511" w:type="pct"/>
          </w:tcPr>
          <w:p w14:paraId="4ACF9992" w14:textId="427948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02528BF" w14:textId="77777777" w:rsidTr="00B04748">
        <w:tc>
          <w:tcPr>
            <w:tcW w:w="587" w:type="pct"/>
          </w:tcPr>
          <w:p w14:paraId="41E7DD81" w14:textId="1C98F5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R4-2320753</w:t>
            </w:r>
          </w:p>
        </w:tc>
        <w:tc>
          <w:tcPr>
            <w:tcW w:w="810" w:type="pct"/>
          </w:tcPr>
          <w:p w14:paraId="772981D1" w14:textId="330214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[NB_IOTenh2-Perf] CR to 36.133 for correcting errors on the PHR table for NB1 UEs</w:t>
            </w:r>
          </w:p>
        </w:tc>
        <w:tc>
          <w:tcPr>
            <w:tcW w:w="717" w:type="pct"/>
          </w:tcPr>
          <w:p w14:paraId="0E66149B" w14:textId="71DBBD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D314483" w14:textId="15EF21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661E5D5C" w14:textId="11D532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7271</w:t>
            </w:r>
          </w:p>
        </w:tc>
        <w:tc>
          <w:tcPr>
            <w:tcW w:w="223" w:type="pct"/>
          </w:tcPr>
          <w:p w14:paraId="35F0715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398F37" w14:textId="3B077B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F38250C" w14:textId="291ED7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7F1FEB2" w14:textId="1F4EBC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NB_IOTenh2-Perf</w:t>
            </w:r>
          </w:p>
        </w:tc>
        <w:tc>
          <w:tcPr>
            <w:tcW w:w="511" w:type="pct"/>
          </w:tcPr>
          <w:p w14:paraId="19C4DB7E" w14:textId="2AABCB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436FA0D" w14:textId="77777777" w:rsidTr="00B04748">
        <w:tc>
          <w:tcPr>
            <w:tcW w:w="587" w:type="pct"/>
          </w:tcPr>
          <w:p w14:paraId="581BF6A7" w14:textId="6C239D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R4-2320754</w:t>
            </w:r>
          </w:p>
        </w:tc>
        <w:tc>
          <w:tcPr>
            <w:tcW w:w="810" w:type="pct"/>
          </w:tcPr>
          <w:p w14:paraId="43D24600" w14:textId="2D4D4E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[NB_IOTenh2-Perf] CR to 36.133 for correcting errors on the PHR table for NB1 UEs</w:t>
            </w:r>
          </w:p>
        </w:tc>
        <w:tc>
          <w:tcPr>
            <w:tcW w:w="717" w:type="pct"/>
          </w:tcPr>
          <w:p w14:paraId="74D445F7" w14:textId="09CC16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E8CF804" w14:textId="757F50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5113587D" w14:textId="3030B2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7272</w:t>
            </w:r>
          </w:p>
        </w:tc>
        <w:tc>
          <w:tcPr>
            <w:tcW w:w="223" w:type="pct"/>
          </w:tcPr>
          <w:p w14:paraId="6E36A59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17BD7E4" w14:textId="5742E6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71622AA" w14:textId="3C980F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73CAF9F" w14:textId="30A40C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NB_IOTenh2-Perf</w:t>
            </w:r>
          </w:p>
        </w:tc>
        <w:tc>
          <w:tcPr>
            <w:tcW w:w="511" w:type="pct"/>
          </w:tcPr>
          <w:p w14:paraId="2E2A34C3" w14:textId="207ED9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CF476A5" w14:textId="77777777" w:rsidTr="00B04748">
        <w:tc>
          <w:tcPr>
            <w:tcW w:w="587" w:type="pct"/>
          </w:tcPr>
          <w:p w14:paraId="45646C3D" w14:textId="297878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R4-2320755</w:t>
            </w:r>
          </w:p>
        </w:tc>
        <w:tc>
          <w:tcPr>
            <w:tcW w:w="810" w:type="pct"/>
          </w:tcPr>
          <w:p w14:paraId="389935BB" w14:textId="0DA90C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[NB_IOTenh4_LTE_eMTC6-Core] CR on 36.133 Fixing capability description for NB-IoT neighbor cell measurements in connected mode</w:t>
            </w:r>
          </w:p>
        </w:tc>
        <w:tc>
          <w:tcPr>
            <w:tcW w:w="717" w:type="pct"/>
          </w:tcPr>
          <w:p w14:paraId="68AF1681" w14:textId="29461D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FFF4F52" w14:textId="01E6A5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2092CB51" w14:textId="087904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7273</w:t>
            </w:r>
          </w:p>
        </w:tc>
        <w:tc>
          <w:tcPr>
            <w:tcW w:w="223" w:type="pct"/>
          </w:tcPr>
          <w:p w14:paraId="3A8EA3B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D2A78CC" w14:textId="25B6A5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168E621" w14:textId="6AE949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051466C" w14:textId="12A46E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1" w:type="pct"/>
          </w:tcPr>
          <w:p w14:paraId="69076D2E" w14:textId="4930D1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18EC5ED" w14:textId="77777777" w:rsidTr="00B04748">
        <w:tc>
          <w:tcPr>
            <w:tcW w:w="587" w:type="pct"/>
          </w:tcPr>
          <w:p w14:paraId="1B1865CF" w14:textId="4D4BDC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R4-2321542</w:t>
            </w:r>
          </w:p>
        </w:tc>
        <w:tc>
          <w:tcPr>
            <w:tcW w:w="810" w:type="pct"/>
          </w:tcPr>
          <w:p w14:paraId="120667BB" w14:textId="72685D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[NB_IOTenh4_LTE_eMTC6-Core] CR on 36.133 Fixing capability description for NB-IoT neighbor cell measurements in connected mode</w:t>
            </w:r>
          </w:p>
        </w:tc>
        <w:tc>
          <w:tcPr>
            <w:tcW w:w="717" w:type="pct"/>
          </w:tcPr>
          <w:p w14:paraId="1AC63DE3" w14:textId="28E711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240F5D9" w14:textId="439935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51244B24" w14:textId="67ADE7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7273</w:t>
            </w:r>
          </w:p>
        </w:tc>
        <w:tc>
          <w:tcPr>
            <w:tcW w:w="223" w:type="pct"/>
          </w:tcPr>
          <w:p w14:paraId="78637E97" w14:textId="15A8198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BFC50E2" w14:textId="6CE888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9B7A27A" w14:textId="2FD590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4E0FAE2" w14:textId="2F255C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1" w:type="pct"/>
          </w:tcPr>
          <w:p w14:paraId="5605A4C4" w14:textId="47686D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6F1EB0A" w14:textId="77777777" w:rsidTr="00B04748">
        <w:tc>
          <w:tcPr>
            <w:tcW w:w="587" w:type="pct"/>
          </w:tcPr>
          <w:p w14:paraId="0AFF9912" w14:textId="49D2B7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R4-2320756</w:t>
            </w:r>
          </w:p>
        </w:tc>
        <w:tc>
          <w:tcPr>
            <w:tcW w:w="810" w:type="pct"/>
          </w:tcPr>
          <w:p w14:paraId="0A9FF15A" w14:textId="33D66D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[NB_IOTenh4_LTE_eMTC6-Core] CR on 36.133 Fixing capability description for NB-IoT neighbor cell measurements in connected mode</w:t>
            </w:r>
          </w:p>
        </w:tc>
        <w:tc>
          <w:tcPr>
            <w:tcW w:w="717" w:type="pct"/>
          </w:tcPr>
          <w:p w14:paraId="34FACACF" w14:textId="442C58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4433B1F" w14:textId="74444B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723FD885" w14:textId="7B0AA8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7274</w:t>
            </w:r>
          </w:p>
        </w:tc>
        <w:tc>
          <w:tcPr>
            <w:tcW w:w="223" w:type="pct"/>
          </w:tcPr>
          <w:p w14:paraId="1662525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4FE90ED" w14:textId="62F633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50AB774" w14:textId="1A1E59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72CB16F" w14:textId="196A91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1" w:type="pct"/>
          </w:tcPr>
          <w:p w14:paraId="189FD66E" w14:textId="286F3F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C714C32" w14:textId="77777777" w:rsidTr="00B04748">
        <w:tc>
          <w:tcPr>
            <w:tcW w:w="587" w:type="pct"/>
          </w:tcPr>
          <w:p w14:paraId="6089B3B5" w14:textId="218514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R4-2320920</w:t>
            </w:r>
          </w:p>
        </w:tc>
        <w:tc>
          <w:tcPr>
            <w:tcW w:w="810" w:type="pct"/>
          </w:tcPr>
          <w:p w14:paraId="1DC0181F" w14:textId="095FE4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 on inter-RAT NR measurement without gap</w:t>
            </w:r>
          </w:p>
        </w:tc>
        <w:tc>
          <w:tcPr>
            <w:tcW w:w="717" w:type="pct"/>
          </w:tcPr>
          <w:p w14:paraId="6D6A3048" w14:textId="3ED7C7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Intel Corporation</w:t>
            </w:r>
          </w:p>
        </w:tc>
        <w:tc>
          <w:tcPr>
            <w:tcW w:w="294" w:type="pct"/>
          </w:tcPr>
          <w:p w14:paraId="1DCB1DE3" w14:textId="771648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14465E51" w14:textId="2CE04C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7275</w:t>
            </w:r>
          </w:p>
        </w:tc>
        <w:tc>
          <w:tcPr>
            <w:tcW w:w="223" w:type="pct"/>
          </w:tcPr>
          <w:p w14:paraId="6A9CFC8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3909C3D" w14:textId="33E949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DC697CA" w14:textId="17AC31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6BA1319" w14:textId="43EE5B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NR_MG_enh2-Core</w:t>
            </w:r>
          </w:p>
        </w:tc>
        <w:tc>
          <w:tcPr>
            <w:tcW w:w="511" w:type="pct"/>
          </w:tcPr>
          <w:p w14:paraId="6B7B8384" w14:textId="2A41EF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C7CC0A6" w14:textId="77777777" w:rsidTr="00B04748">
        <w:tc>
          <w:tcPr>
            <w:tcW w:w="587" w:type="pct"/>
          </w:tcPr>
          <w:p w14:paraId="0E47A3B3" w14:textId="08F792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R4-2321638</w:t>
            </w:r>
          </w:p>
        </w:tc>
        <w:tc>
          <w:tcPr>
            <w:tcW w:w="810" w:type="pct"/>
          </w:tcPr>
          <w:p w14:paraId="6D5FB050" w14:textId="1CBEC5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 on inter-RAT NR measurement without gap</w:t>
            </w:r>
          </w:p>
        </w:tc>
        <w:tc>
          <w:tcPr>
            <w:tcW w:w="717" w:type="pct"/>
          </w:tcPr>
          <w:p w14:paraId="0AFBE64D" w14:textId="5D997D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Intel Corporation</w:t>
            </w:r>
          </w:p>
        </w:tc>
        <w:tc>
          <w:tcPr>
            <w:tcW w:w="294" w:type="pct"/>
          </w:tcPr>
          <w:p w14:paraId="7CBEC78C" w14:textId="646312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3DFA532D" w14:textId="47C27C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7275</w:t>
            </w:r>
          </w:p>
        </w:tc>
        <w:tc>
          <w:tcPr>
            <w:tcW w:w="223" w:type="pct"/>
          </w:tcPr>
          <w:p w14:paraId="4755AF01" w14:textId="0B2B402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D27820B" w14:textId="1547FB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FB4C12E" w14:textId="057992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463CBBD" w14:textId="23F71C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NR_MG_enh2-Core</w:t>
            </w:r>
          </w:p>
        </w:tc>
        <w:tc>
          <w:tcPr>
            <w:tcW w:w="511" w:type="pct"/>
          </w:tcPr>
          <w:p w14:paraId="438BFD2F" w14:textId="5A1539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0EB1141" w14:textId="77777777" w:rsidTr="00B04748">
        <w:tc>
          <w:tcPr>
            <w:tcW w:w="587" w:type="pct"/>
          </w:tcPr>
          <w:p w14:paraId="6ACFA229" w14:textId="3501C8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R4-2321646</w:t>
            </w:r>
          </w:p>
        </w:tc>
        <w:tc>
          <w:tcPr>
            <w:tcW w:w="810" w:type="pct"/>
          </w:tcPr>
          <w:p w14:paraId="3A8CF129" w14:textId="2072C0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 on RRM requirements for IoT NTN enhancements</w:t>
            </w:r>
          </w:p>
        </w:tc>
        <w:tc>
          <w:tcPr>
            <w:tcW w:w="717" w:type="pct"/>
          </w:tcPr>
          <w:p w14:paraId="4C0C8BE2" w14:textId="6D615C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185F3CB6" w14:textId="4B194C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232" w:type="pct"/>
          </w:tcPr>
          <w:p w14:paraId="18A8E344" w14:textId="249CF4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7276</w:t>
            </w:r>
          </w:p>
        </w:tc>
        <w:tc>
          <w:tcPr>
            <w:tcW w:w="223" w:type="pct"/>
          </w:tcPr>
          <w:p w14:paraId="222376A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58CB5EC" w14:textId="344ABE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22BE7DD" w14:textId="3273A9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96AEDEA" w14:textId="1A4034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IoT_NTN_enh-Core</w:t>
            </w:r>
          </w:p>
        </w:tc>
        <w:tc>
          <w:tcPr>
            <w:tcW w:w="511" w:type="pct"/>
          </w:tcPr>
          <w:p w14:paraId="063601AE" w14:textId="2C199C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B8582BA" w14:textId="77777777" w:rsidTr="00B04748">
        <w:tc>
          <w:tcPr>
            <w:tcW w:w="587" w:type="pct"/>
          </w:tcPr>
          <w:p w14:paraId="3CF07BFE" w14:textId="4BF523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R4-2318375</w:t>
            </w:r>
          </w:p>
        </w:tc>
        <w:tc>
          <w:tcPr>
            <w:tcW w:w="810" w:type="pct"/>
          </w:tcPr>
          <w:p w14:paraId="70D1A21A" w14:textId="164F02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36.141 on correction of transmitter spurious emissions for protection of Band n18</w:t>
            </w:r>
          </w:p>
        </w:tc>
        <w:tc>
          <w:tcPr>
            <w:tcW w:w="717" w:type="pct"/>
          </w:tcPr>
          <w:p w14:paraId="3544AFB0" w14:textId="702521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714D0AD" w14:textId="5B88AF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6496393D" w14:textId="25C1A5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1367</w:t>
            </w:r>
          </w:p>
        </w:tc>
        <w:tc>
          <w:tcPr>
            <w:tcW w:w="223" w:type="pct"/>
          </w:tcPr>
          <w:p w14:paraId="721EC26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15FE08" w14:textId="10F258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3BF4D59" w14:textId="3C4B2C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D07445F" w14:textId="2AF837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5AD6BFB6" w14:textId="0F74DD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5B25DDA" w14:textId="77777777" w:rsidTr="00B04748">
        <w:tc>
          <w:tcPr>
            <w:tcW w:w="587" w:type="pct"/>
          </w:tcPr>
          <w:p w14:paraId="6F9138A0" w14:textId="26C732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R4-2318376</w:t>
            </w:r>
          </w:p>
        </w:tc>
        <w:tc>
          <w:tcPr>
            <w:tcW w:w="810" w:type="pct"/>
          </w:tcPr>
          <w:p w14:paraId="31363807" w14:textId="42E7B0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36.141 on correction of transmitter spurious emissions for protection of Band n18</w:t>
            </w:r>
          </w:p>
        </w:tc>
        <w:tc>
          <w:tcPr>
            <w:tcW w:w="717" w:type="pct"/>
          </w:tcPr>
          <w:p w14:paraId="08103F96" w14:textId="4D6C3F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2640534" w14:textId="4CC07F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02288013" w14:textId="0FDB0B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1368</w:t>
            </w:r>
          </w:p>
        </w:tc>
        <w:tc>
          <w:tcPr>
            <w:tcW w:w="223" w:type="pct"/>
          </w:tcPr>
          <w:p w14:paraId="66C606D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601007B" w14:textId="614BA1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F7C5D20" w14:textId="2D89BE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10D8AC9" w14:textId="1855C7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5F922C17" w14:textId="2DD11A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D4F4EF1" w14:textId="77777777" w:rsidTr="00B04748">
        <w:tc>
          <w:tcPr>
            <w:tcW w:w="587" w:type="pct"/>
          </w:tcPr>
          <w:p w14:paraId="2AA0533A" w14:textId="669472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R4-2318377</w:t>
            </w:r>
          </w:p>
        </w:tc>
        <w:tc>
          <w:tcPr>
            <w:tcW w:w="810" w:type="pct"/>
          </w:tcPr>
          <w:p w14:paraId="63A59309" w14:textId="680426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36.141 on correction of transmitter spurious emissions for protection of Band n18</w:t>
            </w:r>
          </w:p>
        </w:tc>
        <w:tc>
          <w:tcPr>
            <w:tcW w:w="717" w:type="pct"/>
          </w:tcPr>
          <w:p w14:paraId="6206BE99" w14:textId="024A4B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7CAD6DD" w14:textId="774207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7BA1A99C" w14:textId="3B2726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1369</w:t>
            </w:r>
          </w:p>
        </w:tc>
        <w:tc>
          <w:tcPr>
            <w:tcW w:w="223" w:type="pct"/>
          </w:tcPr>
          <w:p w14:paraId="03F4B0E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331855" w14:textId="680B3A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C39583D" w14:textId="11D842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EFACA18" w14:textId="306B59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4627BB75" w14:textId="216395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EF8AFD0" w14:textId="77777777" w:rsidTr="00B04748">
        <w:tc>
          <w:tcPr>
            <w:tcW w:w="587" w:type="pct"/>
          </w:tcPr>
          <w:p w14:paraId="314FB2BD" w14:textId="057D96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R4-2318640</w:t>
            </w:r>
          </w:p>
        </w:tc>
        <w:tc>
          <w:tcPr>
            <w:tcW w:w="810" w:type="pct"/>
          </w:tcPr>
          <w:p w14:paraId="5988CD82" w14:textId="3DF35D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 Introduction of n109</w:t>
            </w:r>
          </w:p>
        </w:tc>
        <w:tc>
          <w:tcPr>
            <w:tcW w:w="717" w:type="pct"/>
          </w:tcPr>
          <w:p w14:paraId="7040CDB0" w14:textId="3C476E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294" w:type="pct"/>
          </w:tcPr>
          <w:p w14:paraId="011FD480" w14:textId="1B58F7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3D27D3D8" w14:textId="3F1517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1370</w:t>
            </w:r>
          </w:p>
        </w:tc>
        <w:tc>
          <w:tcPr>
            <w:tcW w:w="223" w:type="pct"/>
          </w:tcPr>
          <w:p w14:paraId="3BF6D8C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7E7A217" w14:textId="272D96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C4204A0" w14:textId="1AEA55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BB857C6" w14:textId="2ADF86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1A0C251E" w14:textId="5C2DB1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58EFDF1" w14:textId="77777777" w:rsidTr="00B04748">
        <w:tc>
          <w:tcPr>
            <w:tcW w:w="587" w:type="pct"/>
          </w:tcPr>
          <w:p w14:paraId="6E471FA9" w14:textId="09B108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R4-2321696</w:t>
            </w:r>
          </w:p>
        </w:tc>
        <w:tc>
          <w:tcPr>
            <w:tcW w:w="810" w:type="pct"/>
          </w:tcPr>
          <w:p w14:paraId="399679C0" w14:textId="679389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 Introduction of n109</w:t>
            </w:r>
          </w:p>
        </w:tc>
        <w:tc>
          <w:tcPr>
            <w:tcW w:w="717" w:type="pct"/>
          </w:tcPr>
          <w:p w14:paraId="5CC98F31" w14:textId="220DF3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294" w:type="pct"/>
          </w:tcPr>
          <w:p w14:paraId="3B873FD7" w14:textId="0C32ED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4EA8EA4E" w14:textId="18BB15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1370</w:t>
            </w:r>
          </w:p>
        </w:tc>
        <w:tc>
          <w:tcPr>
            <w:tcW w:w="223" w:type="pct"/>
          </w:tcPr>
          <w:p w14:paraId="41318BF3" w14:textId="5C3B97A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4D2CC69" w14:textId="753549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5F89789" w14:textId="185EA0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CDA2FDE" w14:textId="013043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096B5455" w14:textId="33A911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15120CB" w14:textId="77777777" w:rsidTr="00B04748">
        <w:tc>
          <w:tcPr>
            <w:tcW w:w="587" w:type="pct"/>
          </w:tcPr>
          <w:p w14:paraId="1F86815C" w14:textId="0063F7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R4-2319200</w:t>
            </w:r>
          </w:p>
        </w:tc>
        <w:tc>
          <w:tcPr>
            <w:tcW w:w="810" w:type="pct"/>
          </w:tcPr>
          <w:p w14:paraId="061D76C0" w14:textId="162BBD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the introduction of band n106</w:t>
            </w:r>
          </w:p>
        </w:tc>
        <w:tc>
          <w:tcPr>
            <w:tcW w:w="717" w:type="pct"/>
          </w:tcPr>
          <w:p w14:paraId="33614C70" w14:textId="2710E4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36BE305E" w14:textId="4E28B7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39524B28" w14:textId="0B1764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1371</w:t>
            </w:r>
          </w:p>
        </w:tc>
        <w:tc>
          <w:tcPr>
            <w:tcW w:w="223" w:type="pct"/>
          </w:tcPr>
          <w:p w14:paraId="251A228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6ABB5E9" w14:textId="1B8239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46EAB2C" w14:textId="6DE2E7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4A996D2" w14:textId="34C82F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NR_900MHz_US-Perf</w:t>
            </w:r>
          </w:p>
        </w:tc>
        <w:tc>
          <w:tcPr>
            <w:tcW w:w="511" w:type="pct"/>
          </w:tcPr>
          <w:p w14:paraId="490BB5FA" w14:textId="7EE377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2B6183E" w14:textId="77777777" w:rsidTr="00B04748">
        <w:tc>
          <w:tcPr>
            <w:tcW w:w="587" w:type="pct"/>
          </w:tcPr>
          <w:p w14:paraId="325B2BEC" w14:textId="6ECCAD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R4-2319206</w:t>
            </w:r>
          </w:p>
        </w:tc>
        <w:tc>
          <w:tcPr>
            <w:tcW w:w="810" w:type="pct"/>
          </w:tcPr>
          <w:p w14:paraId="6EB0D5F9" w14:textId="3D273E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[NR_600MHz_APT-Perf] CR to TS 36.141: Addition of missing band n105 for co-location requirements</w:t>
            </w:r>
          </w:p>
        </w:tc>
        <w:tc>
          <w:tcPr>
            <w:tcW w:w="717" w:type="pct"/>
          </w:tcPr>
          <w:p w14:paraId="110D981D" w14:textId="25924B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51913E51" w14:textId="786112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4C108297" w14:textId="3F0EFC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1372</w:t>
            </w:r>
          </w:p>
        </w:tc>
        <w:tc>
          <w:tcPr>
            <w:tcW w:w="223" w:type="pct"/>
          </w:tcPr>
          <w:p w14:paraId="306EBA8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2F71840" w14:textId="3CFEA7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C6A1A1A" w14:textId="10761C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D7842E5" w14:textId="1E3084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1" w:type="pct"/>
          </w:tcPr>
          <w:p w14:paraId="59AB10F3" w14:textId="464735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71D2DDD" w14:textId="77777777" w:rsidTr="00B04748">
        <w:tc>
          <w:tcPr>
            <w:tcW w:w="587" w:type="pct"/>
          </w:tcPr>
          <w:p w14:paraId="56BF0279" w14:textId="657577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R4-2320396</w:t>
            </w:r>
          </w:p>
        </w:tc>
        <w:tc>
          <w:tcPr>
            <w:tcW w:w="810" w:type="pct"/>
          </w:tcPr>
          <w:p w14:paraId="78CEAF0D" w14:textId="668427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 on introduction of Band n31 and n72</w:t>
            </w:r>
          </w:p>
        </w:tc>
        <w:tc>
          <w:tcPr>
            <w:tcW w:w="717" w:type="pct"/>
          </w:tcPr>
          <w:p w14:paraId="2C1E706C" w14:textId="76E9B8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6CBABE3" w14:textId="7F56CA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6E8DF655" w14:textId="3F925B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1373</w:t>
            </w:r>
          </w:p>
        </w:tc>
        <w:tc>
          <w:tcPr>
            <w:tcW w:w="223" w:type="pct"/>
          </w:tcPr>
          <w:p w14:paraId="5730170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AF08D5B" w14:textId="6CD38E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96BDB24" w14:textId="0B034D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9C2A9F4" w14:textId="18D3A8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NR_bands_n31_n72-Perf</w:t>
            </w:r>
          </w:p>
        </w:tc>
        <w:tc>
          <w:tcPr>
            <w:tcW w:w="511" w:type="pct"/>
          </w:tcPr>
          <w:p w14:paraId="2BFEC01F" w14:textId="0AEF06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94D9BF4" w14:textId="77777777" w:rsidTr="00B04748">
        <w:tc>
          <w:tcPr>
            <w:tcW w:w="587" w:type="pct"/>
          </w:tcPr>
          <w:p w14:paraId="32DF666F" w14:textId="6164C0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R4-2320451</w:t>
            </w:r>
          </w:p>
        </w:tc>
        <w:tc>
          <w:tcPr>
            <w:tcW w:w="810" w:type="pct"/>
          </w:tcPr>
          <w:p w14:paraId="3F696DEA" w14:textId="714348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[LTE_LAA-Perf] CR to TS 36.141 on correction of transmitter OFF power for Band 46</w:t>
            </w:r>
          </w:p>
        </w:tc>
        <w:tc>
          <w:tcPr>
            <w:tcW w:w="717" w:type="pct"/>
          </w:tcPr>
          <w:p w14:paraId="4AAA8FAF" w14:textId="3D4D1C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C571913" w14:textId="525856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0469A1FB" w14:textId="220793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1374</w:t>
            </w:r>
          </w:p>
        </w:tc>
        <w:tc>
          <w:tcPr>
            <w:tcW w:w="223" w:type="pct"/>
          </w:tcPr>
          <w:p w14:paraId="6377D6E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77B2E2A" w14:textId="17B82D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312" w:type="pct"/>
          </w:tcPr>
          <w:p w14:paraId="1BA6AC1F" w14:textId="0FB984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425D0D7" w14:textId="5B228D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LTE_LAA-Perf</w:t>
            </w:r>
          </w:p>
        </w:tc>
        <w:tc>
          <w:tcPr>
            <w:tcW w:w="511" w:type="pct"/>
          </w:tcPr>
          <w:p w14:paraId="19C9AF0F" w14:textId="57A5CA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B14D055" w14:textId="77777777" w:rsidTr="00B04748">
        <w:tc>
          <w:tcPr>
            <w:tcW w:w="587" w:type="pct"/>
          </w:tcPr>
          <w:p w14:paraId="4283D3AE" w14:textId="488941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R4-2320497</w:t>
            </w:r>
          </w:p>
        </w:tc>
        <w:tc>
          <w:tcPr>
            <w:tcW w:w="810" w:type="pct"/>
          </w:tcPr>
          <w:p w14:paraId="565C83DD" w14:textId="54AFC3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[LTE_LAA-Perf] CR to TS 36.141 on correction of transmitter OFF power for Band 46</w:t>
            </w:r>
          </w:p>
        </w:tc>
        <w:tc>
          <w:tcPr>
            <w:tcW w:w="717" w:type="pct"/>
          </w:tcPr>
          <w:p w14:paraId="363BA454" w14:textId="75F387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91C0BB3" w14:textId="1AAC26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33F99C0F" w14:textId="59517E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1374</w:t>
            </w:r>
          </w:p>
        </w:tc>
        <w:tc>
          <w:tcPr>
            <w:tcW w:w="223" w:type="pct"/>
          </w:tcPr>
          <w:p w14:paraId="09E4B09D" w14:textId="2674493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5581D40" w14:textId="5629DB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312" w:type="pct"/>
          </w:tcPr>
          <w:p w14:paraId="4066EC27" w14:textId="1EE649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77E6E15" w14:textId="038DFF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LTE_LAA-Perf</w:t>
            </w:r>
          </w:p>
        </w:tc>
        <w:tc>
          <w:tcPr>
            <w:tcW w:w="511" w:type="pct"/>
          </w:tcPr>
          <w:p w14:paraId="5851F445" w14:textId="799726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1BD4AE6F" w14:textId="77777777" w:rsidTr="00B04748">
        <w:tc>
          <w:tcPr>
            <w:tcW w:w="587" w:type="pct"/>
          </w:tcPr>
          <w:p w14:paraId="5DE1DC89" w14:textId="4934A7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R4-2320452</w:t>
            </w:r>
          </w:p>
        </w:tc>
        <w:tc>
          <w:tcPr>
            <w:tcW w:w="810" w:type="pct"/>
          </w:tcPr>
          <w:p w14:paraId="3CD66510" w14:textId="03FD39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[LTE_LAA-Perf] CR to TS 36.141 on correction of transmitter OFF power for Band 46</w:t>
            </w:r>
          </w:p>
        </w:tc>
        <w:tc>
          <w:tcPr>
            <w:tcW w:w="717" w:type="pct"/>
          </w:tcPr>
          <w:p w14:paraId="07EFE2DE" w14:textId="24A4A3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8DF2023" w14:textId="5B3178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42E0AF1D" w14:textId="13ECFD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1375</w:t>
            </w:r>
          </w:p>
        </w:tc>
        <w:tc>
          <w:tcPr>
            <w:tcW w:w="223" w:type="pct"/>
          </w:tcPr>
          <w:p w14:paraId="40AAC18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1D02C24" w14:textId="05CF52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312" w:type="pct"/>
          </w:tcPr>
          <w:p w14:paraId="5A3A4CD3" w14:textId="7DA237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9A21C4A" w14:textId="533D75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LTE_LAA-Perf</w:t>
            </w:r>
          </w:p>
        </w:tc>
        <w:tc>
          <w:tcPr>
            <w:tcW w:w="511" w:type="pct"/>
          </w:tcPr>
          <w:p w14:paraId="2B23E9FF" w14:textId="77C44C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EE7C651" w14:textId="77777777" w:rsidTr="00B04748">
        <w:tc>
          <w:tcPr>
            <w:tcW w:w="587" w:type="pct"/>
          </w:tcPr>
          <w:p w14:paraId="69E81B4C" w14:textId="4CB010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R4-2320453</w:t>
            </w:r>
          </w:p>
        </w:tc>
        <w:tc>
          <w:tcPr>
            <w:tcW w:w="810" w:type="pct"/>
          </w:tcPr>
          <w:p w14:paraId="086C2AF3" w14:textId="197601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[LTE_LAA-Perf] CR to TS 36.141 on correction of transmitter OFF power for Band 46</w:t>
            </w:r>
          </w:p>
        </w:tc>
        <w:tc>
          <w:tcPr>
            <w:tcW w:w="717" w:type="pct"/>
          </w:tcPr>
          <w:p w14:paraId="38B854D0" w14:textId="5F150C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29A93AB" w14:textId="459DA8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4F1FD45F" w14:textId="4C5DDB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1376</w:t>
            </w:r>
          </w:p>
        </w:tc>
        <w:tc>
          <w:tcPr>
            <w:tcW w:w="223" w:type="pct"/>
          </w:tcPr>
          <w:p w14:paraId="132324C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6464E64" w14:textId="47BE97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23A2E58" w14:textId="75C54E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D109B8B" w14:textId="2D672C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LTE_LAA-Perf</w:t>
            </w:r>
          </w:p>
        </w:tc>
        <w:tc>
          <w:tcPr>
            <w:tcW w:w="511" w:type="pct"/>
          </w:tcPr>
          <w:p w14:paraId="612BF877" w14:textId="6A2D3B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573E1FF" w14:textId="77777777" w:rsidTr="00B04748">
        <w:tc>
          <w:tcPr>
            <w:tcW w:w="587" w:type="pct"/>
          </w:tcPr>
          <w:p w14:paraId="3C0FFBC7" w14:textId="59B1E5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R4-2320454</w:t>
            </w:r>
          </w:p>
        </w:tc>
        <w:tc>
          <w:tcPr>
            <w:tcW w:w="810" w:type="pct"/>
          </w:tcPr>
          <w:p w14:paraId="4C3AD151" w14:textId="18D088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[LTE_LAA-Perf] CR to TS 36.141 on correction of transmitter OFF power for Band 46</w:t>
            </w:r>
          </w:p>
        </w:tc>
        <w:tc>
          <w:tcPr>
            <w:tcW w:w="717" w:type="pct"/>
          </w:tcPr>
          <w:p w14:paraId="077CE9F8" w14:textId="131935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E2884E4" w14:textId="493601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537F08B3" w14:textId="37DC3E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1377</w:t>
            </w:r>
          </w:p>
        </w:tc>
        <w:tc>
          <w:tcPr>
            <w:tcW w:w="223" w:type="pct"/>
          </w:tcPr>
          <w:p w14:paraId="4B7DAE1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F8D8EBD" w14:textId="17683D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4A9BA55" w14:textId="1506AB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5E2844" w14:textId="3BF490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LTE_LAA-Perf</w:t>
            </w:r>
          </w:p>
        </w:tc>
        <w:tc>
          <w:tcPr>
            <w:tcW w:w="511" w:type="pct"/>
          </w:tcPr>
          <w:p w14:paraId="5D3BAD4A" w14:textId="304F76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0760C36" w14:textId="77777777" w:rsidTr="00B04748">
        <w:tc>
          <w:tcPr>
            <w:tcW w:w="587" w:type="pct"/>
          </w:tcPr>
          <w:p w14:paraId="3DD8BD29" w14:textId="6BBF3F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R4-2320455</w:t>
            </w:r>
          </w:p>
        </w:tc>
        <w:tc>
          <w:tcPr>
            <w:tcW w:w="810" w:type="pct"/>
          </w:tcPr>
          <w:p w14:paraId="3EDDAE67" w14:textId="22EC0B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[LTE_LAA-Perf] CR to TS 36.141 on correction of transmitter OFF power for Band 46</w:t>
            </w:r>
          </w:p>
        </w:tc>
        <w:tc>
          <w:tcPr>
            <w:tcW w:w="717" w:type="pct"/>
          </w:tcPr>
          <w:p w14:paraId="59787D75" w14:textId="548691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E71DBC0" w14:textId="4987D0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71084451" w14:textId="7A5407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1378</w:t>
            </w:r>
          </w:p>
        </w:tc>
        <w:tc>
          <w:tcPr>
            <w:tcW w:w="223" w:type="pct"/>
          </w:tcPr>
          <w:p w14:paraId="6531C31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11670AC" w14:textId="04AB81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4ED411E" w14:textId="4288A2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CE7CC13" w14:textId="0EE1FB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LTE_LAA-Perf</w:t>
            </w:r>
          </w:p>
        </w:tc>
        <w:tc>
          <w:tcPr>
            <w:tcW w:w="511" w:type="pct"/>
          </w:tcPr>
          <w:p w14:paraId="138CED3D" w14:textId="0E6E1F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3C7B1A9" w14:textId="77777777" w:rsidTr="00B04748">
        <w:tc>
          <w:tcPr>
            <w:tcW w:w="587" w:type="pct"/>
          </w:tcPr>
          <w:p w14:paraId="3E61CC0A" w14:textId="2EF783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R4-2320456</w:t>
            </w:r>
          </w:p>
        </w:tc>
        <w:tc>
          <w:tcPr>
            <w:tcW w:w="810" w:type="pct"/>
          </w:tcPr>
          <w:p w14:paraId="48DD649D" w14:textId="688ED0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[LTE_LAA-Perf] CR to TS 36.141 on correction of transmitter OFF power for Band 46</w:t>
            </w:r>
          </w:p>
        </w:tc>
        <w:tc>
          <w:tcPr>
            <w:tcW w:w="717" w:type="pct"/>
          </w:tcPr>
          <w:p w14:paraId="7069B1B9" w14:textId="49E797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1D40C7B" w14:textId="54B639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232" w:type="pct"/>
          </w:tcPr>
          <w:p w14:paraId="5EEF9157" w14:textId="6DBA9B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1379</w:t>
            </w:r>
          </w:p>
        </w:tc>
        <w:tc>
          <w:tcPr>
            <w:tcW w:w="223" w:type="pct"/>
          </w:tcPr>
          <w:p w14:paraId="27A79B7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03C413" w14:textId="2AF228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F85EE4E" w14:textId="27044C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0142BA2" w14:textId="6AEB88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LTE_LAA-Perf</w:t>
            </w:r>
          </w:p>
        </w:tc>
        <w:tc>
          <w:tcPr>
            <w:tcW w:w="511" w:type="pct"/>
          </w:tcPr>
          <w:p w14:paraId="30DAC516" w14:textId="68D9F5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F2E0DA5" w14:textId="77777777" w:rsidTr="00B04748">
        <w:tc>
          <w:tcPr>
            <w:tcW w:w="587" w:type="pct"/>
          </w:tcPr>
          <w:p w14:paraId="5687FD4B" w14:textId="14CE34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R4-2318060</w:t>
            </w:r>
          </w:p>
        </w:tc>
        <w:tc>
          <w:tcPr>
            <w:tcW w:w="810" w:type="pct"/>
          </w:tcPr>
          <w:p w14:paraId="3A0D0C73" w14:textId="45B870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36.181 for SAN Demodulation (Rel 18, Cat F)</w:t>
            </w:r>
          </w:p>
        </w:tc>
        <w:tc>
          <w:tcPr>
            <w:tcW w:w="717" w:type="pct"/>
          </w:tcPr>
          <w:p w14:paraId="21A36854" w14:textId="4FC53B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4E61C1C" w14:textId="5C8E89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36.181</w:t>
            </w:r>
          </w:p>
        </w:tc>
        <w:tc>
          <w:tcPr>
            <w:tcW w:w="232" w:type="pct"/>
          </w:tcPr>
          <w:p w14:paraId="5AD11D7C" w14:textId="63325C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23" w:type="pct"/>
          </w:tcPr>
          <w:p w14:paraId="23650A8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65250EE" w14:textId="1E0C73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EF7C3E1" w14:textId="5EC195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2226DAD" w14:textId="43884F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4DD63EA5" w14:textId="5F7046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39A82DF" w14:textId="77777777" w:rsidTr="00B04748">
        <w:tc>
          <w:tcPr>
            <w:tcW w:w="587" w:type="pct"/>
          </w:tcPr>
          <w:p w14:paraId="044600D7" w14:textId="699B86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R4-2318443</w:t>
            </w:r>
          </w:p>
        </w:tc>
        <w:tc>
          <w:tcPr>
            <w:tcW w:w="810" w:type="pct"/>
          </w:tcPr>
          <w:p w14:paraId="0C9AFCF8" w14:textId="0E7236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Unwanted emission requirement for IoT NTN</w:t>
            </w:r>
          </w:p>
        </w:tc>
        <w:tc>
          <w:tcPr>
            <w:tcW w:w="717" w:type="pct"/>
          </w:tcPr>
          <w:p w14:paraId="30E766CC" w14:textId="4E9FCD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NEC</w:t>
            </w:r>
          </w:p>
        </w:tc>
        <w:tc>
          <w:tcPr>
            <w:tcW w:w="294" w:type="pct"/>
          </w:tcPr>
          <w:p w14:paraId="385F7C7F" w14:textId="639D19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36.181</w:t>
            </w:r>
          </w:p>
        </w:tc>
        <w:tc>
          <w:tcPr>
            <w:tcW w:w="232" w:type="pct"/>
          </w:tcPr>
          <w:p w14:paraId="4237EC8D" w14:textId="1CE158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223" w:type="pct"/>
          </w:tcPr>
          <w:p w14:paraId="767AC3F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EBC1C3D" w14:textId="0BFD93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1943DC7" w14:textId="1A1D9A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F12F187" w14:textId="7CB7B3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74C8BA28" w14:textId="2E7DA8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08071A8" w14:textId="77777777" w:rsidTr="00B04748">
        <w:tc>
          <w:tcPr>
            <w:tcW w:w="587" w:type="pct"/>
          </w:tcPr>
          <w:p w14:paraId="03F5FB67" w14:textId="4A9512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R4-2321113</w:t>
            </w:r>
          </w:p>
        </w:tc>
        <w:tc>
          <w:tcPr>
            <w:tcW w:w="810" w:type="pct"/>
          </w:tcPr>
          <w:p w14:paraId="0EBA5472" w14:textId="5405A5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Unwanted emission requirement for IoT NTN</w:t>
            </w:r>
          </w:p>
        </w:tc>
        <w:tc>
          <w:tcPr>
            <w:tcW w:w="717" w:type="pct"/>
          </w:tcPr>
          <w:p w14:paraId="1D464B78" w14:textId="77A0D3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NEC</w:t>
            </w:r>
          </w:p>
        </w:tc>
        <w:tc>
          <w:tcPr>
            <w:tcW w:w="294" w:type="pct"/>
          </w:tcPr>
          <w:p w14:paraId="2CC9FAF5" w14:textId="6FD614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36.181</w:t>
            </w:r>
          </w:p>
        </w:tc>
        <w:tc>
          <w:tcPr>
            <w:tcW w:w="232" w:type="pct"/>
          </w:tcPr>
          <w:p w14:paraId="5BAD63F7" w14:textId="02DE28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223" w:type="pct"/>
          </w:tcPr>
          <w:p w14:paraId="25E0E834" w14:textId="1FBDFBA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038D4D4" w14:textId="566C07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F499CDC" w14:textId="095705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6138794" w14:textId="6A7B6E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56450292" w14:textId="1C4EAE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21A282B" w14:textId="77777777" w:rsidTr="00B04748">
        <w:tc>
          <w:tcPr>
            <w:tcW w:w="587" w:type="pct"/>
          </w:tcPr>
          <w:p w14:paraId="49ABA475" w14:textId="0083E2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R4-2318509</w:t>
            </w:r>
          </w:p>
        </w:tc>
        <w:tc>
          <w:tcPr>
            <w:tcW w:w="810" w:type="pct"/>
          </w:tcPr>
          <w:p w14:paraId="58D101A8" w14:textId="5E9BAD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36.181 for SAN Demodulation (Rel 18, Cat F)</w:t>
            </w:r>
          </w:p>
        </w:tc>
        <w:tc>
          <w:tcPr>
            <w:tcW w:w="717" w:type="pct"/>
          </w:tcPr>
          <w:p w14:paraId="65396C1C" w14:textId="1553AA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6F56575" w14:textId="45BA31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36.181</w:t>
            </w:r>
          </w:p>
        </w:tc>
        <w:tc>
          <w:tcPr>
            <w:tcW w:w="232" w:type="pct"/>
          </w:tcPr>
          <w:p w14:paraId="6F4219EF" w14:textId="130B00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223" w:type="pct"/>
          </w:tcPr>
          <w:p w14:paraId="55E9DD4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7DA1B80" w14:textId="2811B8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55DADE7" w14:textId="4AE0DD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5E55DCC" w14:textId="2F90C6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4B4C1DA5" w14:textId="602C87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142E5EED" w14:textId="77777777" w:rsidTr="00B04748">
        <w:tc>
          <w:tcPr>
            <w:tcW w:w="587" w:type="pct"/>
          </w:tcPr>
          <w:p w14:paraId="3C8F6D71" w14:textId="51FC76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R4-2320227</w:t>
            </w:r>
          </w:p>
        </w:tc>
        <w:tc>
          <w:tcPr>
            <w:tcW w:w="810" w:type="pct"/>
          </w:tcPr>
          <w:p w14:paraId="656669C1" w14:textId="5D47B7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[LTE_NBIOT_eMTC_NTN_req-Perf] CR on IOT NTN demodulation performance requirements (TS36.181, Rel-18)</w:t>
            </w:r>
          </w:p>
        </w:tc>
        <w:tc>
          <w:tcPr>
            <w:tcW w:w="717" w:type="pct"/>
          </w:tcPr>
          <w:p w14:paraId="24F40BEC" w14:textId="236764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17A2B69" w14:textId="508D09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36.181</w:t>
            </w:r>
          </w:p>
        </w:tc>
        <w:tc>
          <w:tcPr>
            <w:tcW w:w="232" w:type="pct"/>
          </w:tcPr>
          <w:p w14:paraId="06E02A59" w14:textId="4DB51B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223" w:type="pct"/>
          </w:tcPr>
          <w:p w14:paraId="60C54B9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BF17643" w14:textId="37D9BD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952A7BB" w14:textId="374B4D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2F97E0A" w14:textId="5EFA6C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511" w:type="pct"/>
          </w:tcPr>
          <w:p w14:paraId="3864F596" w14:textId="481D47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31B90631" w14:textId="77777777" w:rsidTr="00B04748">
        <w:tc>
          <w:tcPr>
            <w:tcW w:w="587" w:type="pct"/>
          </w:tcPr>
          <w:p w14:paraId="7C38865C" w14:textId="222F5E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R4-2318403</w:t>
            </w:r>
          </w:p>
        </w:tc>
        <w:tc>
          <w:tcPr>
            <w:tcW w:w="810" w:type="pct"/>
          </w:tcPr>
          <w:p w14:paraId="1F8780C5" w14:textId="0E388A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TS 36.307: spec release problem</w:t>
            </w:r>
          </w:p>
        </w:tc>
        <w:tc>
          <w:tcPr>
            <w:tcW w:w="717" w:type="pct"/>
          </w:tcPr>
          <w:p w14:paraId="2C63C2A2" w14:textId="2A3808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0A2E9C1E" w14:textId="42BBA5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232" w:type="pct"/>
          </w:tcPr>
          <w:p w14:paraId="3927E784" w14:textId="33CAB4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4495</w:t>
            </w:r>
          </w:p>
        </w:tc>
        <w:tc>
          <w:tcPr>
            <w:tcW w:w="223" w:type="pct"/>
          </w:tcPr>
          <w:p w14:paraId="4AE98AC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C7D7CE8" w14:textId="028872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52DCC36" w14:textId="47A8DC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9001E3D" w14:textId="340D72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511" w:type="pct"/>
          </w:tcPr>
          <w:p w14:paraId="1494F649" w14:textId="02ED87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6A589504" w14:textId="77777777" w:rsidTr="00B04748">
        <w:tc>
          <w:tcPr>
            <w:tcW w:w="587" w:type="pct"/>
          </w:tcPr>
          <w:p w14:paraId="2C2B37CF" w14:textId="6359A7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R4-2318515</w:t>
            </w:r>
          </w:p>
        </w:tc>
        <w:tc>
          <w:tcPr>
            <w:tcW w:w="810" w:type="pct"/>
          </w:tcPr>
          <w:p w14:paraId="1108D71F" w14:textId="018351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36.307 General enhancement for future purposes and necessary fixes</w:t>
            </w:r>
          </w:p>
        </w:tc>
        <w:tc>
          <w:tcPr>
            <w:tcW w:w="717" w:type="pct"/>
          </w:tcPr>
          <w:p w14:paraId="1B31685A" w14:textId="25D77C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517CFEFD" w14:textId="56CDDD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232" w:type="pct"/>
          </w:tcPr>
          <w:p w14:paraId="434F15E3" w14:textId="32BA7D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4496</w:t>
            </w:r>
          </w:p>
        </w:tc>
        <w:tc>
          <w:tcPr>
            <w:tcW w:w="223" w:type="pct"/>
          </w:tcPr>
          <w:p w14:paraId="4C07877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7E4F6E9" w14:textId="375A3F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5E12D34" w14:textId="1C3BE9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A8FCE3A" w14:textId="418751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511" w:type="pct"/>
          </w:tcPr>
          <w:p w14:paraId="69E75299" w14:textId="7F5AC8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4110382C" w14:textId="77777777" w:rsidTr="00B04748">
        <w:tc>
          <w:tcPr>
            <w:tcW w:w="587" w:type="pct"/>
          </w:tcPr>
          <w:p w14:paraId="32A580B8" w14:textId="2647B5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R4-2318533</w:t>
            </w:r>
          </w:p>
        </w:tc>
        <w:tc>
          <w:tcPr>
            <w:tcW w:w="810" w:type="pct"/>
          </w:tcPr>
          <w:p w14:paraId="1247E199" w14:textId="280898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36.307 B106 and B8 overlapping bands</w:t>
            </w:r>
          </w:p>
        </w:tc>
        <w:tc>
          <w:tcPr>
            <w:tcW w:w="717" w:type="pct"/>
          </w:tcPr>
          <w:p w14:paraId="6AA65A62" w14:textId="6CCF48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Anterix</w:t>
            </w:r>
          </w:p>
        </w:tc>
        <w:tc>
          <w:tcPr>
            <w:tcW w:w="294" w:type="pct"/>
          </w:tcPr>
          <w:p w14:paraId="0AE65D76" w14:textId="6714CD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232" w:type="pct"/>
          </w:tcPr>
          <w:p w14:paraId="429C3502" w14:textId="241F24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4497</w:t>
            </w:r>
          </w:p>
        </w:tc>
        <w:tc>
          <w:tcPr>
            <w:tcW w:w="223" w:type="pct"/>
          </w:tcPr>
          <w:p w14:paraId="7DAA6FF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E95E8DE" w14:textId="59CBAA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8133EA1" w14:textId="756403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5565FE3" w14:textId="18F41D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</w:t>
            </w:r>
          </w:p>
        </w:tc>
        <w:tc>
          <w:tcPr>
            <w:tcW w:w="511" w:type="pct"/>
          </w:tcPr>
          <w:p w14:paraId="5DA9402F" w14:textId="682191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7D20D72" w14:textId="77777777" w:rsidTr="00B04748">
        <w:tc>
          <w:tcPr>
            <w:tcW w:w="587" w:type="pct"/>
          </w:tcPr>
          <w:p w14:paraId="1E23D168" w14:textId="705A96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R4-2321954</w:t>
            </w:r>
          </w:p>
        </w:tc>
        <w:tc>
          <w:tcPr>
            <w:tcW w:w="810" w:type="pct"/>
          </w:tcPr>
          <w:p w14:paraId="5F254B76" w14:textId="5E54F5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36.307 B106 and B8 overlapping bands</w:t>
            </w:r>
          </w:p>
        </w:tc>
        <w:tc>
          <w:tcPr>
            <w:tcW w:w="717" w:type="pct"/>
          </w:tcPr>
          <w:p w14:paraId="34CCCF0D" w14:textId="7C5CDA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Anterix</w:t>
            </w:r>
          </w:p>
        </w:tc>
        <w:tc>
          <w:tcPr>
            <w:tcW w:w="294" w:type="pct"/>
          </w:tcPr>
          <w:p w14:paraId="302FEFC1" w14:textId="1136FD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232" w:type="pct"/>
          </w:tcPr>
          <w:p w14:paraId="3A0D8446" w14:textId="05A4F6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4497</w:t>
            </w:r>
          </w:p>
        </w:tc>
        <w:tc>
          <w:tcPr>
            <w:tcW w:w="223" w:type="pct"/>
          </w:tcPr>
          <w:p w14:paraId="33983E02" w14:textId="24940CD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28F9EA0" w14:textId="5EBC76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AC56068" w14:textId="7F109A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110280F" w14:textId="3AF60F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</w:t>
            </w:r>
          </w:p>
        </w:tc>
        <w:tc>
          <w:tcPr>
            <w:tcW w:w="511" w:type="pct"/>
          </w:tcPr>
          <w:p w14:paraId="73DD9CB7" w14:textId="0CB7B3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1A5E5A8" w14:textId="77777777" w:rsidTr="00B04748">
        <w:tc>
          <w:tcPr>
            <w:tcW w:w="587" w:type="pct"/>
          </w:tcPr>
          <w:p w14:paraId="4867440B" w14:textId="04685B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R4-2320841</w:t>
            </w:r>
          </w:p>
        </w:tc>
        <w:tc>
          <w:tcPr>
            <w:tcW w:w="810" w:type="pct"/>
          </w:tcPr>
          <w:p w14:paraId="3CAA400D" w14:textId="328F59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[LTE_terr_bcast_bands_part2-Core] CR to TR 36.792: adding missing figures, general cleanup, Rel-18</w:t>
            </w:r>
          </w:p>
        </w:tc>
        <w:tc>
          <w:tcPr>
            <w:tcW w:w="717" w:type="pct"/>
          </w:tcPr>
          <w:p w14:paraId="6A67F555" w14:textId="407C5B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13BAA14" w14:textId="7DDAFB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36.792</w:t>
            </w:r>
          </w:p>
        </w:tc>
        <w:tc>
          <w:tcPr>
            <w:tcW w:w="232" w:type="pct"/>
          </w:tcPr>
          <w:p w14:paraId="58F87FD4" w14:textId="54F5EF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3" w:type="pct"/>
          </w:tcPr>
          <w:p w14:paraId="504CDB8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F8FB3DF" w14:textId="79FC1C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6F45152" w14:textId="57EAB6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5E0926D" w14:textId="626FC8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LTE_terr_bcast_bands_part2-Core</w:t>
            </w:r>
          </w:p>
        </w:tc>
        <w:tc>
          <w:tcPr>
            <w:tcW w:w="511" w:type="pct"/>
          </w:tcPr>
          <w:p w14:paraId="235E3F0F" w14:textId="755EFC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5EDDCF8" w14:textId="77777777" w:rsidTr="00B04748">
        <w:tc>
          <w:tcPr>
            <w:tcW w:w="587" w:type="pct"/>
          </w:tcPr>
          <w:p w14:paraId="0327B312" w14:textId="1142C3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R4-2318639</w:t>
            </w:r>
          </w:p>
        </w:tc>
        <w:tc>
          <w:tcPr>
            <w:tcW w:w="810" w:type="pct"/>
          </w:tcPr>
          <w:p w14:paraId="250D5A82" w14:textId="495E61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 Introduction of n109</w:t>
            </w:r>
          </w:p>
        </w:tc>
        <w:tc>
          <w:tcPr>
            <w:tcW w:w="717" w:type="pct"/>
          </w:tcPr>
          <w:p w14:paraId="0C560413" w14:textId="44D5C0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294" w:type="pct"/>
          </w:tcPr>
          <w:p w14:paraId="5AE70506" w14:textId="57571B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6BB892E4" w14:textId="43D3D5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223" w:type="pct"/>
          </w:tcPr>
          <w:p w14:paraId="22E81B4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D6A7224" w14:textId="30B1A9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7A9ADA3" w14:textId="2ABB8B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37728E6" w14:textId="77E7C1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0D68BB80" w14:textId="10EF9A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9864D65" w14:textId="77777777" w:rsidTr="00B04748">
        <w:tc>
          <w:tcPr>
            <w:tcW w:w="587" w:type="pct"/>
          </w:tcPr>
          <w:p w14:paraId="70838B75" w14:textId="7053F4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R4-2321692</w:t>
            </w:r>
          </w:p>
        </w:tc>
        <w:tc>
          <w:tcPr>
            <w:tcW w:w="810" w:type="pct"/>
          </w:tcPr>
          <w:p w14:paraId="0189EE3C" w14:textId="5FCE56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 Introduction of n109</w:t>
            </w:r>
          </w:p>
        </w:tc>
        <w:tc>
          <w:tcPr>
            <w:tcW w:w="717" w:type="pct"/>
          </w:tcPr>
          <w:p w14:paraId="23852879" w14:textId="09D0B4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294" w:type="pct"/>
          </w:tcPr>
          <w:p w14:paraId="466E7809" w14:textId="26ACD3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16FFBA97" w14:textId="4F4197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223" w:type="pct"/>
          </w:tcPr>
          <w:p w14:paraId="6BA5EF65" w14:textId="225802B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7DDECE7" w14:textId="256C97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7D63374" w14:textId="51F410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F80EBAA" w14:textId="1B346C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3FDDC2C8" w14:textId="453510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174A555" w14:textId="77777777" w:rsidTr="00B04748">
        <w:tc>
          <w:tcPr>
            <w:tcW w:w="587" w:type="pct"/>
          </w:tcPr>
          <w:p w14:paraId="2469EA1F" w14:textId="02F781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R4-2319681</w:t>
            </w:r>
          </w:p>
        </w:tc>
        <w:tc>
          <w:tcPr>
            <w:tcW w:w="810" w:type="pct"/>
          </w:tcPr>
          <w:p w14:paraId="0E476E5F" w14:textId="6C273A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MB_MSR_RF] CR to 37.104: clarification on requirements for BS capable of multi-band operation</w:t>
            </w:r>
          </w:p>
        </w:tc>
        <w:tc>
          <w:tcPr>
            <w:tcW w:w="717" w:type="pct"/>
          </w:tcPr>
          <w:p w14:paraId="6561F472" w14:textId="380161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9EBB39E" w14:textId="280FC7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6256BE6A" w14:textId="006F42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1001</w:t>
            </w:r>
          </w:p>
        </w:tc>
        <w:tc>
          <w:tcPr>
            <w:tcW w:w="223" w:type="pct"/>
          </w:tcPr>
          <w:p w14:paraId="34D3D8D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E31FB35" w14:textId="47563C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E7EF0F4" w14:textId="52686A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6EE8C2C" w14:textId="0ABE51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08842B0F" w14:textId="425735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5262FA4" w14:textId="77777777" w:rsidTr="00B04748">
        <w:tc>
          <w:tcPr>
            <w:tcW w:w="587" w:type="pct"/>
          </w:tcPr>
          <w:p w14:paraId="5A197D70" w14:textId="54FEAB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R4-2321155</w:t>
            </w:r>
          </w:p>
        </w:tc>
        <w:tc>
          <w:tcPr>
            <w:tcW w:w="810" w:type="pct"/>
          </w:tcPr>
          <w:p w14:paraId="1EEE2322" w14:textId="490910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MB_MSR_RF] CR to 37.104: clarification on requirements for BS capable of multi-band operation</w:t>
            </w:r>
          </w:p>
        </w:tc>
        <w:tc>
          <w:tcPr>
            <w:tcW w:w="717" w:type="pct"/>
          </w:tcPr>
          <w:p w14:paraId="30C682FA" w14:textId="7BBC80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A9B906E" w14:textId="09A534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4D009D1C" w14:textId="21D717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1001</w:t>
            </w:r>
          </w:p>
        </w:tc>
        <w:tc>
          <w:tcPr>
            <w:tcW w:w="223" w:type="pct"/>
          </w:tcPr>
          <w:p w14:paraId="2B980A26" w14:textId="53BBAD6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2CA1885" w14:textId="61F888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E1B4916" w14:textId="1697DF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7CF8F43" w14:textId="5B5C5F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10B7C5A6" w14:textId="01CACB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35C30376" w14:textId="77777777" w:rsidTr="00B04748">
        <w:tc>
          <w:tcPr>
            <w:tcW w:w="587" w:type="pct"/>
          </w:tcPr>
          <w:p w14:paraId="19D03056" w14:textId="156892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R4-2319682</w:t>
            </w:r>
          </w:p>
        </w:tc>
        <w:tc>
          <w:tcPr>
            <w:tcW w:w="810" w:type="pct"/>
          </w:tcPr>
          <w:p w14:paraId="62DB21FD" w14:textId="67D26A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[MB_MSR_RF] CR to 37.104: clarification on requirements for BS capable of multi-band operation</w:t>
            </w:r>
          </w:p>
        </w:tc>
        <w:tc>
          <w:tcPr>
            <w:tcW w:w="717" w:type="pct"/>
          </w:tcPr>
          <w:p w14:paraId="0BB3E372" w14:textId="0E5803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F293B8C" w14:textId="619A8F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3BDE2700" w14:textId="016EF9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1002</w:t>
            </w:r>
          </w:p>
        </w:tc>
        <w:tc>
          <w:tcPr>
            <w:tcW w:w="223" w:type="pct"/>
          </w:tcPr>
          <w:p w14:paraId="548B0D3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876F4A" w14:textId="196B84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7C5686F" w14:textId="4CD0D6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B446296" w14:textId="02B652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2986DC6D" w14:textId="2776DE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8F77940" w14:textId="77777777" w:rsidTr="00B04748">
        <w:tc>
          <w:tcPr>
            <w:tcW w:w="587" w:type="pct"/>
          </w:tcPr>
          <w:p w14:paraId="61C04F2E" w14:textId="18F333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R4-2319683</w:t>
            </w:r>
          </w:p>
        </w:tc>
        <w:tc>
          <w:tcPr>
            <w:tcW w:w="810" w:type="pct"/>
          </w:tcPr>
          <w:p w14:paraId="29AA7E97" w14:textId="4514A8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[MB_MSR_RF] CR to 37.104: clarification on requirements for BS capable of multi-band operation</w:t>
            </w:r>
          </w:p>
        </w:tc>
        <w:tc>
          <w:tcPr>
            <w:tcW w:w="717" w:type="pct"/>
          </w:tcPr>
          <w:p w14:paraId="0CC72965" w14:textId="44A1B9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F8BC68E" w14:textId="0B52A9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404D1EA3" w14:textId="7D4890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1003</w:t>
            </w:r>
          </w:p>
        </w:tc>
        <w:tc>
          <w:tcPr>
            <w:tcW w:w="223" w:type="pct"/>
          </w:tcPr>
          <w:p w14:paraId="699D200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BE21A43" w14:textId="63DCBB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C1649E4" w14:textId="260548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E1D8998" w14:textId="33C879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0E3456ED" w14:textId="2CF1FC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2B97F33" w14:textId="77777777" w:rsidTr="00B04748">
        <w:tc>
          <w:tcPr>
            <w:tcW w:w="587" w:type="pct"/>
          </w:tcPr>
          <w:p w14:paraId="376DDA95" w14:textId="415185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R4-2319801</w:t>
            </w:r>
          </w:p>
        </w:tc>
        <w:tc>
          <w:tcPr>
            <w:tcW w:w="810" w:type="pct"/>
          </w:tcPr>
          <w:p w14:paraId="0C675256" w14:textId="6F83B4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to table note for band 66</w:t>
            </w:r>
          </w:p>
        </w:tc>
        <w:tc>
          <w:tcPr>
            <w:tcW w:w="717" w:type="pct"/>
          </w:tcPr>
          <w:p w14:paraId="72CE564D" w14:textId="2AB204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0D1B67D" w14:textId="0A5137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3852D69E" w14:textId="68CF6F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1004</w:t>
            </w:r>
          </w:p>
        </w:tc>
        <w:tc>
          <w:tcPr>
            <w:tcW w:w="223" w:type="pct"/>
          </w:tcPr>
          <w:p w14:paraId="5D0032F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BAFA663" w14:textId="78ECF0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C8F0572" w14:textId="34D531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5D0CC65" w14:textId="71D62B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563DFA55" w14:textId="404F55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507D3B3" w14:textId="77777777" w:rsidTr="00B04748">
        <w:tc>
          <w:tcPr>
            <w:tcW w:w="587" w:type="pct"/>
          </w:tcPr>
          <w:p w14:paraId="1B67E4D8" w14:textId="38514E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R4-2321162</w:t>
            </w:r>
          </w:p>
        </w:tc>
        <w:tc>
          <w:tcPr>
            <w:tcW w:w="810" w:type="pct"/>
          </w:tcPr>
          <w:p w14:paraId="7BC2E15F" w14:textId="224AA5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to table note for band 66</w:t>
            </w:r>
          </w:p>
        </w:tc>
        <w:tc>
          <w:tcPr>
            <w:tcW w:w="717" w:type="pct"/>
          </w:tcPr>
          <w:p w14:paraId="7E4CEE79" w14:textId="24CE95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86586A0" w14:textId="244A51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19EA8CE8" w14:textId="521FBB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1004</w:t>
            </w:r>
          </w:p>
        </w:tc>
        <w:tc>
          <w:tcPr>
            <w:tcW w:w="223" w:type="pct"/>
          </w:tcPr>
          <w:p w14:paraId="562C5F85" w14:textId="265E1EC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F5956D7" w14:textId="03D04E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1657B08" w14:textId="69634E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D2D9E5F" w14:textId="21D1AE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A2192C1" w14:textId="042394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B09CC9C" w14:textId="77777777" w:rsidTr="00B04748">
        <w:tc>
          <w:tcPr>
            <w:tcW w:w="587" w:type="pct"/>
          </w:tcPr>
          <w:p w14:paraId="729B7E41" w14:textId="21FB73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R4-2319802</w:t>
            </w:r>
          </w:p>
        </w:tc>
        <w:tc>
          <w:tcPr>
            <w:tcW w:w="810" w:type="pct"/>
          </w:tcPr>
          <w:p w14:paraId="524777FA" w14:textId="46883F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to table note for band 66</w:t>
            </w:r>
          </w:p>
        </w:tc>
        <w:tc>
          <w:tcPr>
            <w:tcW w:w="717" w:type="pct"/>
          </w:tcPr>
          <w:p w14:paraId="1AD28F1C" w14:textId="73F2DA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AC8DE1F" w14:textId="46B632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26FE008A" w14:textId="56B961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1005</w:t>
            </w:r>
          </w:p>
        </w:tc>
        <w:tc>
          <w:tcPr>
            <w:tcW w:w="223" w:type="pct"/>
          </w:tcPr>
          <w:p w14:paraId="7967673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EF005A6" w14:textId="20D3E1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915623C" w14:textId="7B8E7A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46662BA" w14:textId="23FC0F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56E6459F" w14:textId="17F9E1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0AA5523" w14:textId="77777777" w:rsidTr="00B04748">
        <w:tc>
          <w:tcPr>
            <w:tcW w:w="587" w:type="pct"/>
          </w:tcPr>
          <w:p w14:paraId="426DCF7C" w14:textId="01910D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R4-2319803</w:t>
            </w:r>
          </w:p>
        </w:tc>
        <w:tc>
          <w:tcPr>
            <w:tcW w:w="810" w:type="pct"/>
          </w:tcPr>
          <w:p w14:paraId="09BDAF3A" w14:textId="34ADEC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to table note for band 66</w:t>
            </w:r>
          </w:p>
        </w:tc>
        <w:tc>
          <w:tcPr>
            <w:tcW w:w="717" w:type="pct"/>
          </w:tcPr>
          <w:p w14:paraId="4CF7FC1E" w14:textId="0F5BDE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08FDFA4" w14:textId="52848B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0A838121" w14:textId="41EC25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1006</w:t>
            </w:r>
          </w:p>
        </w:tc>
        <w:tc>
          <w:tcPr>
            <w:tcW w:w="223" w:type="pct"/>
          </w:tcPr>
          <w:p w14:paraId="71FD8DB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7320D81" w14:textId="1B6FB7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3CE2E8" w14:textId="27DB76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8D9BE57" w14:textId="295770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467E433" w14:textId="1A7630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B45BAD5" w14:textId="77777777" w:rsidTr="00B04748">
        <w:tc>
          <w:tcPr>
            <w:tcW w:w="587" w:type="pct"/>
          </w:tcPr>
          <w:p w14:paraId="1C0DAB07" w14:textId="4D1D62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R4-2320397</w:t>
            </w:r>
          </w:p>
        </w:tc>
        <w:tc>
          <w:tcPr>
            <w:tcW w:w="810" w:type="pct"/>
          </w:tcPr>
          <w:p w14:paraId="5366FC2A" w14:textId="7B5F9D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Band n31 and n72</w:t>
            </w:r>
          </w:p>
        </w:tc>
        <w:tc>
          <w:tcPr>
            <w:tcW w:w="717" w:type="pct"/>
          </w:tcPr>
          <w:p w14:paraId="30E4C22F" w14:textId="1E1FA9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2FA4044" w14:textId="3FA79E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65805D92" w14:textId="1C8682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1007</w:t>
            </w:r>
          </w:p>
        </w:tc>
        <w:tc>
          <w:tcPr>
            <w:tcW w:w="223" w:type="pct"/>
          </w:tcPr>
          <w:p w14:paraId="0892A75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29C33C" w14:textId="6F4DA4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33DBD1" w14:textId="10A584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E84C70D" w14:textId="38E2A4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56D52DAA" w14:textId="69DFBB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3F52F3F" w14:textId="77777777" w:rsidTr="00B04748">
        <w:tc>
          <w:tcPr>
            <w:tcW w:w="587" w:type="pct"/>
          </w:tcPr>
          <w:p w14:paraId="1C2A87CD" w14:textId="702235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R4-2320401</w:t>
            </w:r>
          </w:p>
        </w:tc>
        <w:tc>
          <w:tcPr>
            <w:tcW w:w="810" w:type="pct"/>
          </w:tcPr>
          <w:p w14:paraId="26A88ABB" w14:textId="6B793F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Band n106</w:t>
            </w:r>
          </w:p>
        </w:tc>
        <w:tc>
          <w:tcPr>
            <w:tcW w:w="717" w:type="pct"/>
          </w:tcPr>
          <w:p w14:paraId="2ADEF7CF" w14:textId="257468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Anterix</w:t>
            </w:r>
          </w:p>
        </w:tc>
        <w:tc>
          <w:tcPr>
            <w:tcW w:w="294" w:type="pct"/>
          </w:tcPr>
          <w:p w14:paraId="46D58BCD" w14:textId="7DCF74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232" w:type="pct"/>
          </w:tcPr>
          <w:p w14:paraId="09611BE1" w14:textId="1AA8CC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1008</w:t>
            </w:r>
          </w:p>
        </w:tc>
        <w:tc>
          <w:tcPr>
            <w:tcW w:w="223" w:type="pct"/>
          </w:tcPr>
          <w:p w14:paraId="6D77497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44B8746" w14:textId="58C952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0913EE7" w14:textId="3E6BBB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F26FFC8" w14:textId="461519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NR_900MHz_US-Core</w:t>
            </w:r>
          </w:p>
        </w:tc>
        <w:tc>
          <w:tcPr>
            <w:tcW w:w="511" w:type="pct"/>
          </w:tcPr>
          <w:p w14:paraId="262F69A9" w14:textId="32817D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8B9952B" w14:textId="77777777" w:rsidTr="00B04748">
        <w:tc>
          <w:tcPr>
            <w:tcW w:w="587" w:type="pct"/>
          </w:tcPr>
          <w:p w14:paraId="328EB2D2" w14:textId="429C59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R4-2319186</w:t>
            </w:r>
          </w:p>
        </w:tc>
        <w:tc>
          <w:tcPr>
            <w:tcW w:w="810" w:type="pct"/>
          </w:tcPr>
          <w:p w14:paraId="276EF35D" w14:textId="03283D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TS37.105: introduction of NR bands n31 and n72</w:t>
            </w:r>
          </w:p>
        </w:tc>
        <w:tc>
          <w:tcPr>
            <w:tcW w:w="717" w:type="pct"/>
          </w:tcPr>
          <w:p w14:paraId="667AFECA" w14:textId="39B900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78D7A94" w14:textId="0966E7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32" w:type="pct"/>
          </w:tcPr>
          <w:p w14:paraId="29A44886" w14:textId="4BB942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0278</w:t>
            </w:r>
          </w:p>
        </w:tc>
        <w:tc>
          <w:tcPr>
            <w:tcW w:w="223" w:type="pct"/>
          </w:tcPr>
          <w:p w14:paraId="1E7EFE7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8F50781" w14:textId="1D35E5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B2DA566" w14:textId="37A015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12F031C" w14:textId="13631F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639726D5" w14:textId="5CC181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C3F88D1" w14:textId="77777777" w:rsidTr="00B04748">
        <w:tc>
          <w:tcPr>
            <w:tcW w:w="587" w:type="pct"/>
          </w:tcPr>
          <w:p w14:paraId="6C1EBFF4" w14:textId="0C709C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R4-2319590</w:t>
            </w:r>
          </w:p>
        </w:tc>
        <w:tc>
          <w:tcPr>
            <w:tcW w:w="810" w:type="pct"/>
          </w:tcPr>
          <w:p w14:paraId="72B6F57E" w14:textId="5734C8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37.105 - Introduction of band n106</w:t>
            </w:r>
          </w:p>
        </w:tc>
        <w:tc>
          <w:tcPr>
            <w:tcW w:w="717" w:type="pct"/>
          </w:tcPr>
          <w:p w14:paraId="6FF4CB4C" w14:textId="1F0114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D280B70" w14:textId="078A36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32" w:type="pct"/>
          </w:tcPr>
          <w:p w14:paraId="244B7FA9" w14:textId="5C5413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0279</w:t>
            </w:r>
          </w:p>
        </w:tc>
        <w:tc>
          <w:tcPr>
            <w:tcW w:w="223" w:type="pct"/>
          </w:tcPr>
          <w:p w14:paraId="7F6D442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DD144B" w14:textId="207388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5603FA9" w14:textId="0B4548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8771C00" w14:textId="7BFF7D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NR_900MHz_US-Core</w:t>
            </w:r>
          </w:p>
        </w:tc>
        <w:tc>
          <w:tcPr>
            <w:tcW w:w="511" w:type="pct"/>
          </w:tcPr>
          <w:p w14:paraId="2C79EB2B" w14:textId="137AFE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F195E7B" w14:textId="77777777" w:rsidTr="00B04748">
        <w:tc>
          <w:tcPr>
            <w:tcW w:w="587" w:type="pct"/>
          </w:tcPr>
          <w:p w14:paraId="30F5F26C" w14:textId="7B4A66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R4-2320402</w:t>
            </w:r>
          </w:p>
        </w:tc>
        <w:tc>
          <w:tcPr>
            <w:tcW w:w="810" w:type="pct"/>
          </w:tcPr>
          <w:p w14:paraId="6661DCAC" w14:textId="705C89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 on introduction of Band n109</w:t>
            </w:r>
          </w:p>
        </w:tc>
        <w:tc>
          <w:tcPr>
            <w:tcW w:w="717" w:type="pct"/>
          </w:tcPr>
          <w:p w14:paraId="535B8F3F" w14:textId="29107B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Vodafone</w:t>
            </w:r>
          </w:p>
        </w:tc>
        <w:tc>
          <w:tcPr>
            <w:tcW w:w="294" w:type="pct"/>
          </w:tcPr>
          <w:p w14:paraId="7A9338C7" w14:textId="78534F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232" w:type="pct"/>
          </w:tcPr>
          <w:p w14:paraId="7CF622C6" w14:textId="2F24C5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0280</w:t>
            </w:r>
          </w:p>
        </w:tc>
        <w:tc>
          <w:tcPr>
            <w:tcW w:w="223" w:type="pct"/>
          </w:tcPr>
          <w:p w14:paraId="09A1092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1E812EE" w14:textId="30BD03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F2AE311" w14:textId="5E400B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B55DC44" w14:textId="59FE79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57F00C6C" w14:textId="1285B0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9240D20" w14:textId="77777777" w:rsidTr="00B04748">
        <w:tc>
          <w:tcPr>
            <w:tcW w:w="587" w:type="pct"/>
          </w:tcPr>
          <w:p w14:paraId="7F714EA0" w14:textId="771884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R4-2320499</w:t>
            </w:r>
          </w:p>
        </w:tc>
        <w:tc>
          <w:tcPr>
            <w:tcW w:w="810" w:type="pct"/>
          </w:tcPr>
          <w:p w14:paraId="38E25366" w14:textId="02986B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Implementation of EMC enhancement</w:t>
            </w:r>
          </w:p>
        </w:tc>
        <w:tc>
          <w:tcPr>
            <w:tcW w:w="717" w:type="pct"/>
          </w:tcPr>
          <w:p w14:paraId="5DA652E2" w14:textId="2C6476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ZTE Corporation</w:t>
            </w:r>
          </w:p>
        </w:tc>
        <w:tc>
          <w:tcPr>
            <w:tcW w:w="294" w:type="pct"/>
          </w:tcPr>
          <w:p w14:paraId="50C69858" w14:textId="251622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32" w:type="pct"/>
          </w:tcPr>
          <w:p w14:paraId="6DCF458D" w14:textId="5D2AA9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0129</w:t>
            </w:r>
          </w:p>
        </w:tc>
        <w:tc>
          <w:tcPr>
            <w:tcW w:w="223" w:type="pct"/>
          </w:tcPr>
          <w:p w14:paraId="43AC2D6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F56B9EF" w14:textId="48A591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D27E6C7" w14:textId="12C8D3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ECD6224" w14:textId="3D6D35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NR_LTE_EMC_enh-Perf</w:t>
            </w:r>
          </w:p>
        </w:tc>
        <w:tc>
          <w:tcPr>
            <w:tcW w:w="511" w:type="pct"/>
          </w:tcPr>
          <w:p w14:paraId="283AF70A" w14:textId="21A9EB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A2BBA3A" w14:textId="77777777" w:rsidTr="00B04748">
        <w:tc>
          <w:tcPr>
            <w:tcW w:w="587" w:type="pct"/>
          </w:tcPr>
          <w:p w14:paraId="35B45206" w14:textId="4A9405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R4-2321067</w:t>
            </w:r>
          </w:p>
        </w:tc>
        <w:tc>
          <w:tcPr>
            <w:tcW w:w="810" w:type="pct"/>
          </w:tcPr>
          <w:p w14:paraId="61BB7D94" w14:textId="2BAAD0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Implementation of EMC enhancement</w:t>
            </w:r>
          </w:p>
        </w:tc>
        <w:tc>
          <w:tcPr>
            <w:tcW w:w="717" w:type="pct"/>
          </w:tcPr>
          <w:p w14:paraId="70CD88F4" w14:textId="530A0A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ZTE Corporation, Huawei</w:t>
            </w:r>
          </w:p>
        </w:tc>
        <w:tc>
          <w:tcPr>
            <w:tcW w:w="294" w:type="pct"/>
          </w:tcPr>
          <w:p w14:paraId="180BF1F4" w14:textId="4349B5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32" w:type="pct"/>
          </w:tcPr>
          <w:p w14:paraId="1D4DD41E" w14:textId="7DBCDB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0129</w:t>
            </w:r>
          </w:p>
        </w:tc>
        <w:tc>
          <w:tcPr>
            <w:tcW w:w="223" w:type="pct"/>
          </w:tcPr>
          <w:p w14:paraId="4DCF3866" w14:textId="513ECFB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1B36F0F" w14:textId="71B37B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BB8494B" w14:textId="0D870D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7E0C0F3" w14:textId="111845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NR_LTE_EMC_enh-Perf</w:t>
            </w:r>
          </w:p>
        </w:tc>
        <w:tc>
          <w:tcPr>
            <w:tcW w:w="511" w:type="pct"/>
          </w:tcPr>
          <w:p w14:paraId="34570A1D" w14:textId="6B39EE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4E0CF01" w14:textId="77777777" w:rsidTr="00B04748">
        <w:tc>
          <w:tcPr>
            <w:tcW w:w="587" w:type="pct"/>
          </w:tcPr>
          <w:p w14:paraId="5F5DB516" w14:textId="5F720F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R4-2320500</w:t>
            </w:r>
          </w:p>
        </w:tc>
        <w:tc>
          <w:tcPr>
            <w:tcW w:w="810" w:type="pct"/>
          </w:tcPr>
          <w:p w14:paraId="28F905B4" w14:textId="35B9A1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on framework for EMC-specific manufacturer's declarations</w:t>
            </w:r>
          </w:p>
        </w:tc>
        <w:tc>
          <w:tcPr>
            <w:tcW w:w="717" w:type="pct"/>
          </w:tcPr>
          <w:p w14:paraId="745C95C4" w14:textId="2D84C5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ZTE Corporation</w:t>
            </w:r>
          </w:p>
        </w:tc>
        <w:tc>
          <w:tcPr>
            <w:tcW w:w="294" w:type="pct"/>
          </w:tcPr>
          <w:p w14:paraId="1EEA7611" w14:textId="5995D9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32" w:type="pct"/>
          </w:tcPr>
          <w:p w14:paraId="23C03961" w14:textId="64D488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0130</w:t>
            </w:r>
          </w:p>
        </w:tc>
        <w:tc>
          <w:tcPr>
            <w:tcW w:w="223" w:type="pct"/>
          </w:tcPr>
          <w:p w14:paraId="2065F17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1EE2B8B" w14:textId="487D93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90932E3" w14:textId="14867D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0F1FB91" w14:textId="0697D7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3E4CD6FF" w14:textId="0A3C2D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D23FE69" w14:textId="77777777" w:rsidTr="00B04748">
        <w:tc>
          <w:tcPr>
            <w:tcW w:w="587" w:type="pct"/>
          </w:tcPr>
          <w:p w14:paraId="6929E17B" w14:textId="38E3C2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R4-2321071</w:t>
            </w:r>
          </w:p>
        </w:tc>
        <w:tc>
          <w:tcPr>
            <w:tcW w:w="810" w:type="pct"/>
          </w:tcPr>
          <w:p w14:paraId="06BC0E38" w14:textId="14A6F0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on framework for EMC-specific manufacturer's declarations</w:t>
            </w:r>
          </w:p>
        </w:tc>
        <w:tc>
          <w:tcPr>
            <w:tcW w:w="717" w:type="pct"/>
          </w:tcPr>
          <w:p w14:paraId="777A2859" w14:textId="635E45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ZTE Corporation</w:t>
            </w:r>
          </w:p>
        </w:tc>
        <w:tc>
          <w:tcPr>
            <w:tcW w:w="294" w:type="pct"/>
          </w:tcPr>
          <w:p w14:paraId="246ACC67" w14:textId="328A92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32" w:type="pct"/>
          </w:tcPr>
          <w:p w14:paraId="30305ED0" w14:textId="091E6A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0130</w:t>
            </w:r>
          </w:p>
        </w:tc>
        <w:tc>
          <w:tcPr>
            <w:tcW w:w="223" w:type="pct"/>
          </w:tcPr>
          <w:p w14:paraId="4AB231C5" w14:textId="6EEC8E3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12C3519" w14:textId="04184F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7FDD474" w14:textId="33A2A6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FCC2DD9" w14:textId="01D2A4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707B127" w14:textId="090B00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E3906E" w14:textId="77777777" w:rsidTr="00B04748">
        <w:tc>
          <w:tcPr>
            <w:tcW w:w="587" w:type="pct"/>
          </w:tcPr>
          <w:p w14:paraId="30FDF0F9" w14:textId="4328C6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R4-2320510</w:t>
            </w:r>
          </w:p>
        </w:tc>
        <w:tc>
          <w:tcPr>
            <w:tcW w:w="810" w:type="pct"/>
          </w:tcPr>
          <w:p w14:paraId="19124312" w14:textId="0E6401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on adding link between telecommunication port and wired network port</w:t>
            </w:r>
          </w:p>
        </w:tc>
        <w:tc>
          <w:tcPr>
            <w:tcW w:w="717" w:type="pct"/>
          </w:tcPr>
          <w:p w14:paraId="6CA3CF5F" w14:textId="2DACE7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3575470" w14:textId="5D3A1A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32" w:type="pct"/>
          </w:tcPr>
          <w:p w14:paraId="284F404E" w14:textId="190CFF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0131</w:t>
            </w:r>
          </w:p>
        </w:tc>
        <w:tc>
          <w:tcPr>
            <w:tcW w:w="223" w:type="pct"/>
          </w:tcPr>
          <w:p w14:paraId="0362AE3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BC2C241" w14:textId="22A584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79A339FC" w14:textId="42D68D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5F47ADA" w14:textId="3C009A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0F19ABE1" w14:textId="7E29C4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96D8FD9" w14:textId="77777777" w:rsidTr="00B04748">
        <w:tc>
          <w:tcPr>
            <w:tcW w:w="587" w:type="pct"/>
          </w:tcPr>
          <w:p w14:paraId="5BA64F43" w14:textId="4B3423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R4-2320511</w:t>
            </w:r>
          </w:p>
        </w:tc>
        <w:tc>
          <w:tcPr>
            <w:tcW w:w="810" w:type="pct"/>
          </w:tcPr>
          <w:p w14:paraId="163BAB43" w14:textId="2A3AB5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on adding link between telecommunication port and wired network port</w:t>
            </w:r>
          </w:p>
        </w:tc>
        <w:tc>
          <w:tcPr>
            <w:tcW w:w="717" w:type="pct"/>
          </w:tcPr>
          <w:p w14:paraId="0A25EEBA" w14:textId="29469E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C4410B0" w14:textId="153F46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32" w:type="pct"/>
          </w:tcPr>
          <w:p w14:paraId="0A4115D8" w14:textId="377E6E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0132</w:t>
            </w:r>
          </w:p>
        </w:tc>
        <w:tc>
          <w:tcPr>
            <w:tcW w:w="223" w:type="pct"/>
          </w:tcPr>
          <w:p w14:paraId="7DEFB42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FDEBD84" w14:textId="086A1A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F195548" w14:textId="697A22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9E98D64" w14:textId="0D87D5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2FE1EDD3" w14:textId="2F079C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FD9A581" w14:textId="77777777" w:rsidTr="00B04748">
        <w:tc>
          <w:tcPr>
            <w:tcW w:w="587" w:type="pct"/>
          </w:tcPr>
          <w:p w14:paraId="733D34E2" w14:textId="3BAF38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R4-2320512</w:t>
            </w:r>
          </w:p>
        </w:tc>
        <w:tc>
          <w:tcPr>
            <w:tcW w:w="810" w:type="pct"/>
          </w:tcPr>
          <w:p w14:paraId="0E22A9CE" w14:textId="4C2022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on adding link between telecommunication port and wired network port</w:t>
            </w:r>
          </w:p>
        </w:tc>
        <w:tc>
          <w:tcPr>
            <w:tcW w:w="717" w:type="pct"/>
          </w:tcPr>
          <w:p w14:paraId="62D9064C" w14:textId="07E67C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AD36FDF" w14:textId="304A1D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32" w:type="pct"/>
          </w:tcPr>
          <w:p w14:paraId="5C7784D1" w14:textId="266799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0133</w:t>
            </w:r>
          </w:p>
        </w:tc>
        <w:tc>
          <w:tcPr>
            <w:tcW w:w="223" w:type="pct"/>
          </w:tcPr>
          <w:p w14:paraId="702F38B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E9FA8CF" w14:textId="6F87C9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E1BEF6E" w14:textId="474614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0BD2DD3" w14:textId="6689EF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7493A97A" w14:textId="54B844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CB0B239" w14:textId="77777777" w:rsidTr="00B04748">
        <w:tc>
          <w:tcPr>
            <w:tcW w:w="587" w:type="pct"/>
          </w:tcPr>
          <w:p w14:paraId="1AAE7A1A" w14:textId="41B205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R4-2320832</w:t>
            </w:r>
          </w:p>
        </w:tc>
        <w:tc>
          <w:tcPr>
            <w:tcW w:w="810" w:type="pct"/>
          </w:tcPr>
          <w:p w14:paraId="328EFABB" w14:textId="659A51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[RInImp9-RFmulti, TEI15] CR to TS 37.113: Test configurations correction for CS7, Rel-15</w:t>
            </w:r>
          </w:p>
        </w:tc>
        <w:tc>
          <w:tcPr>
            <w:tcW w:w="717" w:type="pct"/>
          </w:tcPr>
          <w:p w14:paraId="3235B61F" w14:textId="6C31C3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198831A" w14:textId="4C20DD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32" w:type="pct"/>
          </w:tcPr>
          <w:p w14:paraId="62EA4CFE" w14:textId="23CBC3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0134</w:t>
            </w:r>
          </w:p>
        </w:tc>
        <w:tc>
          <w:tcPr>
            <w:tcW w:w="223" w:type="pct"/>
          </w:tcPr>
          <w:p w14:paraId="5198903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E1E6BF" w14:textId="5B1D0E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495E19E2" w14:textId="04B84C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A13CD8A" w14:textId="2D4A34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RInImp9-RFmulti, TEI15</w:t>
            </w:r>
          </w:p>
        </w:tc>
        <w:tc>
          <w:tcPr>
            <w:tcW w:w="511" w:type="pct"/>
          </w:tcPr>
          <w:p w14:paraId="24C10A31" w14:textId="12DDA7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6A5FA64" w14:textId="77777777" w:rsidTr="00B04748">
        <w:tc>
          <w:tcPr>
            <w:tcW w:w="587" w:type="pct"/>
          </w:tcPr>
          <w:p w14:paraId="02877D5B" w14:textId="28837A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R4-2320833</w:t>
            </w:r>
          </w:p>
        </w:tc>
        <w:tc>
          <w:tcPr>
            <w:tcW w:w="810" w:type="pct"/>
          </w:tcPr>
          <w:p w14:paraId="22E0B4E6" w14:textId="56F53A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[RInImp9-RFmulti, TEI15] CR to TS 37.113: Test configurations correction for CS7, Rel-16</w:t>
            </w:r>
          </w:p>
        </w:tc>
        <w:tc>
          <w:tcPr>
            <w:tcW w:w="717" w:type="pct"/>
          </w:tcPr>
          <w:p w14:paraId="21888ECF" w14:textId="18D4C6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EDB6EF9" w14:textId="35D610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32" w:type="pct"/>
          </w:tcPr>
          <w:p w14:paraId="133CFCC8" w14:textId="703631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0135</w:t>
            </w:r>
          </w:p>
        </w:tc>
        <w:tc>
          <w:tcPr>
            <w:tcW w:w="223" w:type="pct"/>
          </w:tcPr>
          <w:p w14:paraId="25BA529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7FEF45E" w14:textId="6A1A03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AF1BCFA" w14:textId="02F845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6EB7BFD" w14:textId="099C0B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RInImp9-RFmulti, TEI15</w:t>
            </w:r>
          </w:p>
        </w:tc>
        <w:tc>
          <w:tcPr>
            <w:tcW w:w="511" w:type="pct"/>
          </w:tcPr>
          <w:p w14:paraId="43008974" w14:textId="4282F7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3CB2942" w14:textId="77777777" w:rsidTr="00B04748">
        <w:tc>
          <w:tcPr>
            <w:tcW w:w="587" w:type="pct"/>
          </w:tcPr>
          <w:p w14:paraId="297150B2" w14:textId="03FAAF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R4-2320834</w:t>
            </w:r>
          </w:p>
        </w:tc>
        <w:tc>
          <w:tcPr>
            <w:tcW w:w="810" w:type="pct"/>
          </w:tcPr>
          <w:p w14:paraId="7B317A8D" w14:textId="432228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[RInImp9-RFmulti, TEI15] CR to TS 37.113: Test configurations correction for CS7, Rel-17</w:t>
            </w:r>
          </w:p>
        </w:tc>
        <w:tc>
          <w:tcPr>
            <w:tcW w:w="717" w:type="pct"/>
          </w:tcPr>
          <w:p w14:paraId="343774C6" w14:textId="106A59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E87AC04" w14:textId="5B04B3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232" w:type="pct"/>
          </w:tcPr>
          <w:p w14:paraId="45DEF85C" w14:textId="5E60F9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0136</w:t>
            </w:r>
          </w:p>
        </w:tc>
        <w:tc>
          <w:tcPr>
            <w:tcW w:w="223" w:type="pct"/>
          </w:tcPr>
          <w:p w14:paraId="15EAB24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7C5DA87" w14:textId="49538E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C5D689A" w14:textId="25A058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682A394" w14:textId="136828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RInImp9-RFmulti, TEI15</w:t>
            </w:r>
          </w:p>
        </w:tc>
        <w:tc>
          <w:tcPr>
            <w:tcW w:w="511" w:type="pct"/>
          </w:tcPr>
          <w:p w14:paraId="2CCA311E" w14:textId="1DF184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EAB8B26" w14:textId="77777777" w:rsidTr="00B04748">
        <w:tc>
          <w:tcPr>
            <w:tcW w:w="587" w:type="pct"/>
          </w:tcPr>
          <w:p w14:paraId="06F38DA3" w14:textId="160624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R4-2320824</w:t>
            </w:r>
          </w:p>
        </w:tc>
        <w:tc>
          <w:tcPr>
            <w:tcW w:w="810" w:type="pct"/>
          </w:tcPr>
          <w:p w14:paraId="488D5738" w14:textId="04A1A1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[AAS_BS_LTE_UTRA-Core, TEI18] CR to TS 37.114: framework for the EMC-specific manufacturer's declarations, Rel-18</w:t>
            </w:r>
          </w:p>
        </w:tc>
        <w:tc>
          <w:tcPr>
            <w:tcW w:w="717" w:type="pct"/>
          </w:tcPr>
          <w:p w14:paraId="7157D13D" w14:textId="47CDB2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102FF74" w14:textId="393661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232" w:type="pct"/>
          </w:tcPr>
          <w:p w14:paraId="7B0EED5D" w14:textId="764134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0108</w:t>
            </w:r>
          </w:p>
        </w:tc>
        <w:tc>
          <w:tcPr>
            <w:tcW w:w="223" w:type="pct"/>
          </w:tcPr>
          <w:p w14:paraId="06B4FC0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8355A1A" w14:textId="3E9743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1CE952C" w14:textId="4C101C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D3DB13E" w14:textId="212655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AAS_BS_LTE_UTRA-Core, TEI18</w:t>
            </w:r>
          </w:p>
        </w:tc>
        <w:tc>
          <w:tcPr>
            <w:tcW w:w="511" w:type="pct"/>
          </w:tcPr>
          <w:p w14:paraId="52C585D1" w14:textId="5699BF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2F33301" w14:textId="77777777" w:rsidTr="00B04748">
        <w:tc>
          <w:tcPr>
            <w:tcW w:w="587" w:type="pct"/>
          </w:tcPr>
          <w:p w14:paraId="0C7B267C" w14:textId="66F868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R4-2321074</w:t>
            </w:r>
          </w:p>
        </w:tc>
        <w:tc>
          <w:tcPr>
            <w:tcW w:w="810" w:type="pct"/>
          </w:tcPr>
          <w:p w14:paraId="6B800D3B" w14:textId="62D2DC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[AAS_BS_LTE_UTRA-Core, TEI18] CR to TS 37.114: framework for the EMC-specific manufacturer's declarations, Rel-18</w:t>
            </w:r>
          </w:p>
        </w:tc>
        <w:tc>
          <w:tcPr>
            <w:tcW w:w="717" w:type="pct"/>
          </w:tcPr>
          <w:p w14:paraId="2A887464" w14:textId="4E5B55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FE5DFCB" w14:textId="20E4AC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232" w:type="pct"/>
          </w:tcPr>
          <w:p w14:paraId="40C742D1" w14:textId="7FC95D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0108</w:t>
            </w:r>
          </w:p>
        </w:tc>
        <w:tc>
          <w:tcPr>
            <w:tcW w:w="223" w:type="pct"/>
          </w:tcPr>
          <w:p w14:paraId="375B1E1F" w14:textId="6B18AE5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D9F6F11" w14:textId="2CE43D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874B6EB" w14:textId="4B1677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09A23C0" w14:textId="380122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AAS_BS_LTE_UTRA-Core, TEI18</w:t>
            </w:r>
          </w:p>
        </w:tc>
        <w:tc>
          <w:tcPr>
            <w:tcW w:w="511" w:type="pct"/>
          </w:tcPr>
          <w:p w14:paraId="545A3013" w14:textId="1E8C61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6084CD" w14:textId="77777777" w:rsidTr="00B04748">
        <w:tc>
          <w:tcPr>
            <w:tcW w:w="587" w:type="pct"/>
          </w:tcPr>
          <w:p w14:paraId="1853E546" w14:textId="18D36A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R4-2320825</w:t>
            </w:r>
          </w:p>
        </w:tc>
        <w:tc>
          <w:tcPr>
            <w:tcW w:w="810" w:type="pct"/>
          </w:tcPr>
          <w:p w14:paraId="658F63A0" w14:textId="01A16D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37.114: Implementation of AAS BS testing simplifications, Rel-18</w:t>
            </w:r>
          </w:p>
        </w:tc>
        <w:tc>
          <w:tcPr>
            <w:tcW w:w="717" w:type="pct"/>
          </w:tcPr>
          <w:p w14:paraId="48EDEFFA" w14:textId="28E35E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B1C3783" w14:textId="35B02F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232" w:type="pct"/>
          </w:tcPr>
          <w:p w14:paraId="348A99CC" w14:textId="43148D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0109</w:t>
            </w:r>
          </w:p>
        </w:tc>
        <w:tc>
          <w:tcPr>
            <w:tcW w:w="223" w:type="pct"/>
          </w:tcPr>
          <w:p w14:paraId="443AEEA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3E2DB82" w14:textId="06858A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10BC558" w14:textId="4C155A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B9EA6DF" w14:textId="6A3B8C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NR_LTE_EMC_enh-Perf</w:t>
            </w:r>
          </w:p>
        </w:tc>
        <w:tc>
          <w:tcPr>
            <w:tcW w:w="511" w:type="pct"/>
          </w:tcPr>
          <w:p w14:paraId="2074940D" w14:textId="09954F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BAF92EF" w14:textId="77777777" w:rsidTr="00B04748">
        <w:tc>
          <w:tcPr>
            <w:tcW w:w="587" w:type="pct"/>
          </w:tcPr>
          <w:p w14:paraId="114352AF" w14:textId="39A49E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R4-2321068</w:t>
            </w:r>
          </w:p>
        </w:tc>
        <w:tc>
          <w:tcPr>
            <w:tcW w:w="810" w:type="pct"/>
          </w:tcPr>
          <w:p w14:paraId="5EC7CAC0" w14:textId="7B6975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37.114: Implementation of AAS BS testing simplifications, Rel-18</w:t>
            </w:r>
          </w:p>
        </w:tc>
        <w:tc>
          <w:tcPr>
            <w:tcW w:w="717" w:type="pct"/>
          </w:tcPr>
          <w:p w14:paraId="31BA060C" w14:textId="17C6B6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886D7DF" w14:textId="3D4FC7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37.114</w:t>
            </w:r>
          </w:p>
        </w:tc>
        <w:tc>
          <w:tcPr>
            <w:tcW w:w="232" w:type="pct"/>
          </w:tcPr>
          <w:p w14:paraId="781453DC" w14:textId="38A5B4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0109</w:t>
            </w:r>
          </w:p>
        </w:tc>
        <w:tc>
          <w:tcPr>
            <w:tcW w:w="223" w:type="pct"/>
          </w:tcPr>
          <w:p w14:paraId="3EE2148F" w14:textId="48057AC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23B92B0" w14:textId="1544DF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2770A28" w14:textId="0E428A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BCD7E6B" w14:textId="29D6D0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NR_LTE_EMC_enh-Perf</w:t>
            </w:r>
          </w:p>
        </w:tc>
        <w:tc>
          <w:tcPr>
            <w:tcW w:w="511" w:type="pct"/>
          </w:tcPr>
          <w:p w14:paraId="4577B034" w14:textId="310C74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ABE9361" w14:textId="77777777" w:rsidTr="00B04748">
        <w:tc>
          <w:tcPr>
            <w:tcW w:w="587" w:type="pct"/>
          </w:tcPr>
          <w:p w14:paraId="0EEA1843" w14:textId="4C289F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R4-2319201</w:t>
            </w:r>
          </w:p>
        </w:tc>
        <w:tc>
          <w:tcPr>
            <w:tcW w:w="810" w:type="pct"/>
          </w:tcPr>
          <w:p w14:paraId="45B18CAB" w14:textId="4D76BC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TS37.141: the introduction of band n106</w:t>
            </w:r>
          </w:p>
        </w:tc>
        <w:tc>
          <w:tcPr>
            <w:tcW w:w="717" w:type="pct"/>
          </w:tcPr>
          <w:p w14:paraId="476E5D27" w14:textId="5F3034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6FF8839F" w14:textId="576A3A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2BDE5E87" w14:textId="214FCC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1062</w:t>
            </w:r>
          </w:p>
        </w:tc>
        <w:tc>
          <w:tcPr>
            <w:tcW w:w="223" w:type="pct"/>
          </w:tcPr>
          <w:p w14:paraId="0CDD2CF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C1219D5" w14:textId="0D6CC0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D75B2A7" w14:textId="202F2C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753AC4D" w14:textId="4CBDE6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NR_900MHz_US-Perf</w:t>
            </w:r>
          </w:p>
        </w:tc>
        <w:tc>
          <w:tcPr>
            <w:tcW w:w="511" w:type="pct"/>
          </w:tcPr>
          <w:p w14:paraId="5005D4B9" w14:textId="2C4F12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6BF57E6" w14:textId="77777777" w:rsidTr="00B04748">
        <w:tc>
          <w:tcPr>
            <w:tcW w:w="587" w:type="pct"/>
          </w:tcPr>
          <w:p w14:paraId="477EFB11" w14:textId="059C08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R4-2319207</w:t>
            </w:r>
          </w:p>
        </w:tc>
        <w:tc>
          <w:tcPr>
            <w:tcW w:w="810" w:type="pct"/>
          </w:tcPr>
          <w:p w14:paraId="6D728ABF" w14:textId="4DED60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[NR_600MHz_APT-Perf] CR to TS37.141: Addition of missing band n105 for co-location requirement</w:t>
            </w:r>
          </w:p>
        </w:tc>
        <w:tc>
          <w:tcPr>
            <w:tcW w:w="717" w:type="pct"/>
          </w:tcPr>
          <w:p w14:paraId="5E41BDD7" w14:textId="26A15A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B1CD612" w14:textId="17265C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3C4D38C5" w14:textId="35B35F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1063</w:t>
            </w:r>
          </w:p>
        </w:tc>
        <w:tc>
          <w:tcPr>
            <w:tcW w:w="223" w:type="pct"/>
          </w:tcPr>
          <w:p w14:paraId="7987BB4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7295BBA" w14:textId="3D5C6A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8B0D7FF" w14:textId="1D8127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35B1AEA" w14:textId="7EC5FD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1" w:type="pct"/>
          </w:tcPr>
          <w:p w14:paraId="09247594" w14:textId="0C93E3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5E5188E" w14:textId="77777777" w:rsidTr="00B04748">
        <w:tc>
          <w:tcPr>
            <w:tcW w:w="587" w:type="pct"/>
          </w:tcPr>
          <w:p w14:paraId="1A14C3CF" w14:textId="70EBFD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R4-2319420</w:t>
            </w:r>
          </w:p>
        </w:tc>
        <w:tc>
          <w:tcPr>
            <w:tcW w:w="810" w:type="pct"/>
          </w:tcPr>
          <w:p w14:paraId="29A8960C" w14:textId="2861DE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to method of test for GSM/EDGE requirements</w:t>
            </w:r>
          </w:p>
        </w:tc>
        <w:tc>
          <w:tcPr>
            <w:tcW w:w="717" w:type="pct"/>
          </w:tcPr>
          <w:p w14:paraId="43910687" w14:textId="4DA09D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DB43D6A" w14:textId="25D667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76A4D336" w14:textId="2D4DAF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1064</w:t>
            </w:r>
          </w:p>
        </w:tc>
        <w:tc>
          <w:tcPr>
            <w:tcW w:w="223" w:type="pct"/>
          </w:tcPr>
          <w:p w14:paraId="2C47B84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6763B36" w14:textId="185B7A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0CA6D46" w14:textId="0865BB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0CEC410" w14:textId="41C5F7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744650A" w14:textId="62BD8D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BB15EA5" w14:textId="77777777" w:rsidTr="00B04748">
        <w:tc>
          <w:tcPr>
            <w:tcW w:w="587" w:type="pct"/>
          </w:tcPr>
          <w:p w14:paraId="79D93439" w14:textId="6E88B2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R4-2319421</w:t>
            </w:r>
          </w:p>
        </w:tc>
        <w:tc>
          <w:tcPr>
            <w:tcW w:w="810" w:type="pct"/>
          </w:tcPr>
          <w:p w14:paraId="1CB55FC7" w14:textId="0D438B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to method of test for GSM/EDGE requirements</w:t>
            </w:r>
          </w:p>
        </w:tc>
        <w:tc>
          <w:tcPr>
            <w:tcW w:w="717" w:type="pct"/>
          </w:tcPr>
          <w:p w14:paraId="75280C83" w14:textId="734105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C74F8C6" w14:textId="206E09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4E788F15" w14:textId="3872E0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1065</w:t>
            </w:r>
          </w:p>
        </w:tc>
        <w:tc>
          <w:tcPr>
            <w:tcW w:w="223" w:type="pct"/>
          </w:tcPr>
          <w:p w14:paraId="0215F99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014CAFB" w14:textId="2A2D27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8BBD0B5" w14:textId="216121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8429236" w14:textId="263F24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6CEFEF04" w14:textId="5F58F4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2B500E8" w14:textId="77777777" w:rsidTr="00B04748">
        <w:tc>
          <w:tcPr>
            <w:tcW w:w="587" w:type="pct"/>
          </w:tcPr>
          <w:p w14:paraId="6FF4BC09" w14:textId="24F0B2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R4-2321154</w:t>
            </w:r>
          </w:p>
        </w:tc>
        <w:tc>
          <w:tcPr>
            <w:tcW w:w="810" w:type="pct"/>
          </w:tcPr>
          <w:p w14:paraId="1ADEA94C" w14:textId="40FF99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to method of test for GSM/EDGE requirements</w:t>
            </w:r>
          </w:p>
        </w:tc>
        <w:tc>
          <w:tcPr>
            <w:tcW w:w="717" w:type="pct"/>
          </w:tcPr>
          <w:p w14:paraId="6B117E2E" w14:textId="28B582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922A60C" w14:textId="565711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6148CD3C" w14:textId="65498A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1065</w:t>
            </w:r>
          </w:p>
        </w:tc>
        <w:tc>
          <w:tcPr>
            <w:tcW w:w="223" w:type="pct"/>
          </w:tcPr>
          <w:p w14:paraId="40F65D73" w14:textId="515C752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66BD8C6" w14:textId="630793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267EF29" w14:textId="34B01E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84EB975" w14:textId="63A06C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F2D94DE" w14:textId="1C77FF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7A8A198" w14:textId="77777777" w:rsidTr="00B04748">
        <w:tc>
          <w:tcPr>
            <w:tcW w:w="587" w:type="pct"/>
          </w:tcPr>
          <w:p w14:paraId="5368B9AD" w14:textId="4B4C2C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R4-2319422</w:t>
            </w:r>
          </w:p>
        </w:tc>
        <w:tc>
          <w:tcPr>
            <w:tcW w:w="810" w:type="pct"/>
          </w:tcPr>
          <w:p w14:paraId="73A7F398" w14:textId="445A7D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to method of test for GSM/EDGE requirements</w:t>
            </w:r>
          </w:p>
        </w:tc>
        <w:tc>
          <w:tcPr>
            <w:tcW w:w="717" w:type="pct"/>
          </w:tcPr>
          <w:p w14:paraId="0D38FCF7" w14:textId="5E9CE2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E4D5530" w14:textId="43A3A1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57C9FAE3" w14:textId="7774EE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1066</w:t>
            </w:r>
          </w:p>
        </w:tc>
        <w:tc>
          <w:tcPr>
            <w:tcW w:w="223" w:type="pct"/>
          </w:tcPr>
          <w:p w14:paraId="7AAAB83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26B244E" w14:textId="5BFDC3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35C6886" w14:textId="314785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B22D29E" w14:textId="1FE8DD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31F6E47F" w14:textId="4386C8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8D2303D" w14:textId="77777777" w:rsidTr="00B04748">
        <w:tc>
          <w:tcPr>
            <w:tcW w:w="587" w:type="pct"/>
          </w:tcPr>
          <w:p w14:paraId="25AD2D52" w14:textId="62918B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R4-2319423</w:t>
            </w:r>
          </w:p>
        </w:tc>
        <w:tc>
          <w:tcPr>
            <w:tcW w:w="810" w:type="pct"/>
          </w:tcPr>
          <w:p w14:paraId="7FB06E17" w14:textId="04B0B4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to method of test for GSM/EDGE requirements</w:t>
            </w:r>
          </w:p>
        </w:tc>
        <w:tc>
          <w:tcPr>
            <w:tcW w:w="717" w:type="pct"/>
          </w:tcPr>
          <w:p w14:paraId="2E7C5740" w14:textId="09F8F5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32C057E" w14:textId="2EE562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7ADBAB68" w14:textId="3100C8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1067</w:t>
            </w:r>
          </w:p>
        </w:tc>
        <w:tc>
          <w:tcPr>
            <w:tcW w:w="223" w:type="pct"/>
          </w:tcPr>
          <w:p w14:paraId="584B9FB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83A9E05" w14:textId="062912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BCD19A8" w14:textId="70BE43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65E14D3" w14:textId="4E3EB7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1251D7D8" w14:textId="571B1B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EA586BF" w14:textId="77777777" w:rsidTr="00B04748">
        <w:tc>
          <w:tcPr>
            <w:tcW w:w="587" w:type="pct"/>
          </w:tcPr>
          <w:p w14:paraId="2F0EB0B1" w14:textId="6F2F21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R4-2319583</w:t>
            </w:r>
          </w:p>
        </w:tc>
        <w:tc>
          <w:tcPr>
            <w:tcW w:w="810" w:type="pct"/>
          </w:tcPr>
          <w:p w14:paraId="619D3337" w14:textId="7E1AB8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37.141 - Consideration of NR 3 MHz channel bandwidth</w:t>
            </w:r>
          </w:p>
        </w:tc>
        <w:tc>
          <w:tcPr>
            <w:tcW w:w="717" w:type="pct"/>
          </w:tcPr>
          <w:p w14:paraId="66C2B8AB" w14:textId="621514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7336358" w14:textId="5DB8FF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6976FE09" w14:textId="1D2811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1068</w:t>
            </w:r>
          </w:p>
        </w:tc>
        <w:tc>
          <w:tcPr>
            <w:tcW w:w="223" w:type="pct"/>
          </w:tcPr>
          <w:p w14:paraId="14FC7BA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520B473" w14:textId="2527FF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2B76024" w14:textId="0A80EF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FF0200B" w14:textId="0F709E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NR_FR1_lessthan_5MHz_BW-Perf</w:t>
            </w:r>
          </w:p>
        </w:tc>
        <w:tc>
          <w:tcPr>
            <w:tcW w:w="511" w:type="pct"/>
          </w:tcPr>
          <w:p w14:paraId="0A0A0D1B" w14:textId="6E7D53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0DF1A40" w14:textId="77777777" w:rsidTr="00B04748">
        <w:tc>
          <w:tcPr>
            <w:tcW w:w="587" w:type="pct"/>
          </w:tcPr>
          <w:p w14:paraId="1933D216" w14:textId="29FED6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R4-2320415</w:t>
            </w:r>
          </w:p>
        </w:tc>
        <w:tc>
          <w:tcPr>
            <w:tcW w:w="810" w:type="pct"/>
          </w:tcPr>
          <w:p w14:paraId="740F650A" w14:textId="306C51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37.141 - Consideration of NR 3 MHz channel bandwidth</w:t>
            </w:r>
          </w:p>
        </w:tc>
        <w:tc>
          <w:tcPr>
            <w:tcW w:w="717" w:type="pct"/>
          </w:tcPr>
          <w:p w14:paraId="0DA422AD" w14:textId="4676AF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CD30C01" w14:textId="5240C0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7780754D" w14:textId="191942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1068</w:t>
            </w:r>
          </w:p>
        </w:tc>
        <w:tc>
          <w:tcPr>
            <w:tcW w:w="223" w:type="pct"/>
          </w:tcPr>
          <w:p w14:paraId="1620FD64" w14:textId="7906216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AA5A6E5" w14:textId="7B3BCA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0005033" w14:textId="3FE4B8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711600F" w14:textId="448A78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NR_FR1_lessthan_5MHz_BW-Perf</w:t>
            </w:r>
          </w:p>
        </w:tc>
        <w:tc>
          <w:tcPr>
            <w:tcW w:w="511" w:type="pct"/>
          </w:tcPr>
          <w:p w14:paraId="709F0DBE" w14:textId="0F41C6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DA80D85" w14:textId="77777777" w:rsidTr="00B04748">
        <w:tc>
          <w:tcPr>
            <w:tcW w:w="587" w:type="pct"/>
          </w:tcPr>
          <w:p w14:paraId="5064CD1B" w14:textId="131B9E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R4-2319684</w:t>
            </w:r>
          </w:p>
        </w:tc>
        <w:tc>
          <w:tcPr>
            <w:tcW w:w="810" w:type="pct"/>
          </w:tcPr>
          <w:p w14:paraId="461D744E" w14:textId="25AEB9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MB_MSR_RF] CR to 37.141: clarification on requirements for BS capable of multi-band operation</w:t>
            </w:r>
          </w:p>
        </w:tc>
        <w:tc>
          <w:tcPr>
            <w:tcW w:w="717" w:type="pct"/>
          </w:tcPr>
          <w:p w14:paraId="7303A0FC" w14:textId="3B181D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D43DCC7" w14:textId="273AB2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5F79BA99" w14:textId="11CEAD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1069</w:t>
            </w:r>
          </w:p>
        </w:tc>
        <w:tc>
          <w:tcPr>
            <w:tcW w:w="223" w:type="pct"/>
          </w:tcPr>
          <w:p w14:paraId="5BF8669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3853F25" w14:textId="40D7EB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9D44B6E" w14:textId="367DE2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05E7E66" w14:textId="166BF5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3423D4D0" w14:textId="46A602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1465EA9" w14:textId="77777777" w:rsidTr="00B04748">
        <w:tc>
          <w:tcPr>
            <w:tcW w:w="587" w:type="pct"/>
          </w:tcPr>
          <w:p w14:paraId="45F4C9AD" w14:textId="03AA19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R4-2321156</w:t>
            </w:r>
          </w:p>
        </w:tc>
        <w:tc>
          <w:tcPr>
            <w:tcW w:w="810" w:type="pct"/>
          </w:tcPr>
          <w:p w14:paraId="5AE9BD73" w14:textId="2FAE19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MB_MSR_RF] CR to 37.141: clarification on requirements for BS capable of multi-band operation</w:t>
            </w:r>
          </w:p>
        </w:tc>
        <w:tc>
          <w:tcPr>
            <w:tcW w:w="717" w:type="pct"/>
          </w:tcPr>
          <w:p w14:paraId="5415C92E" w14:textId="451666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2D3D2D5" w14:textId="075CCE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734C2F82" w14:textId="0E6E87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1069</w:t>
            </w:r>
          </w:p>
        </w:tc>
        <w:tc>
          <w:tcPr>
            <w:tcW w:w="223" w:type="pct"/>
          </w:tcPr>
          <w:p w14:paraId="4CC79147" w14:textId="41558F8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F1D1ECC" w14:textId="0A7084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B332EF5" w14:textId="199783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59D4558" w14:textId="64A477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6D7A20BA" w14:textId="1488F4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2CF0C67F" w14:textId="77777777" w:rsidTr="00B04748">
        <w:tc>
          <w:tcPr>
            <w:tcW w:w="587" w:type="pct"/>
          </w:tcPr>
          <w:p w14:paraId="78B6E50A" w14:textId="2BFBCE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R4-2319685</w:t>
            </w:r>
          </w:p>
        </w:tc>
        <w:tc>
          <w:tcPr>
            <w:tcW w:w="810" w:type="pct"/>
          </w:tcPr>
          <w:p w14:paraId="1B7DBA81" w14:textId="762CFE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[MB_MSR_RF] CR to 37.141: clarification on requirements for BS capable of multi-band operation</w:t>
            </w:r>
          </w:p>
        </w:tc>
        <w:tc>
          <w:tcPr>
            <w:tcW w:w="717" w:type="pct"/>
          </w:tcPr>
          <w:p w14:paraId="4168A2BB" w14:textId="371C24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637BECA" w14:textId="4DAB57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039F49F1" w14:textId="4148BC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1070</w:t>
            </w:r>
          </w:p>
        </w:tc>
        <w:tc>
          <w:tcPr>
            <w:tcW w:w="223" w:type="pct"/>
          </w:tcPr>
          <w:p w14:paraId="10E44E0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918A0E" w14:textId="1E6C47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76A0111" w14:textId="3AF4C4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8B7DC0A" w14:textId="5B2DB7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708156ED" w14:textId="03F1CF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696BB0B" w14:textId="77777777" w:rsidTr="00B04748">
        <w:tc>
          <w:tcPr>
            <w:tcW w:w="587" w:type="pct"/>
          </w:tcPr>
          <w:p w14:paraId="5713430E" w14:textId="4F9258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R4-2319686</w:t>
            </w:r>
          </w:p>
        </w:tc>
        <w:tc>
          <w:tcPr>
            <w:tcW w:w="810" w:type="pct"/>
          </w:tcPr>
          <w:p w14:paraId="19005AB6" w14:textId="3C62DF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[MB_MSR_RF] CR to 37.141: clarification on requirements for BS capable of multi-band operation</w:t>
            </w:r>
          </w:p>
        </w:tc>
        <w:tc>
          <w:tcPr>
            <w:tcW w:w="717" w:type="pct"/>
          </w:tcPr>
          <w:p w14:paraId="3DA4BDCD" w14:textId="38278B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4123876" w14:textId="601229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7A0D02A5" w14:textId="33E0B7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1071</w:t>
            </w:r>
          </w:p>
        </w:tc>
        <w:tc>
          <w:tcPr>
            <w:tcW w:w="223" w:type="pct"/>
          </w:tcPr>
          <w:p w14:paraId="602B76D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E7AFC87" w14:textId="4EEE9F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F36D2DC" w14:textId="33724D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54419AB" w14:textId="43170A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20995D23" w14:textId="66003A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37DC8F1" w14:textId="77777777" w:rsidTr="00B04748">
        <w:tc>
          <w:tcPr>
            <w:tcW w:w="587" w:type="pct"/>
          </w:tcPr>
          <w:p w14:paraId="6775D6E1" w14:textId="6B929F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R4-2319693</w:t>
            </w:r>
          </w:p>
        </w:tc>
        <w:tc>
          <w:tcPr>
            <w:tcW w:w="810" w:type="pct"/>
          </w:tcPr>
          <w:p w14:paraId="2EC15426" w14:textId="730DB0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37.141: Power allocation for NC operation</w:t>
            </w:r>
          </w:p>
        </w:tc>
        <w:tc>
          <w:tcPr>
            <w:tcW w:w="717" w:type="pct"/>
          </w:tcPr>
          <w:p w14:paraId="49C60A8C" w14:textId="6F296B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D8F8768" w14:textId="231589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164A85DD" w14:textId="0C58D8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1072</w:t>
            </w:r>
          </w:p>
        </w:tc>
        <w:tc>
          <w:tcPr>
            <w:tcW w:w="223" w:type="pct"/>
          </w:tcPr>
          <w:p w14:paraId="43FE240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7B94251" w14:textId="478062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931D71E" w14:textId="235EAB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81694DB" w14:textId="01E841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5559722B" w14:textId="462785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8DD1813" w14:textId="77777777" w:rsidTr="00B04748">
        <w:tc>
          <w:tcPr>
            <w:tcW w:w="587" w:type="pct"/>
          </w:tcPr>
          <w:p w14:paraId="1298E9AD" w14:textId="14F156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R4-2321159</w:t>
            </w:r>
          </w:p>
        </w:tc>
        <w:tc>
          <w:tcPr>
            <w:tcW w:w="810" w:type="pct"/>
          </w:tcPr>
          <w:p w14:paraId="0F495B0E" w14:textId="09966F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37.141: Power allocation for NC operation</w:t>
            </w:r>
          </w:p>
        </w:tc>
        <w:tc>
          <w:tcPr>
            <w:tcW w:w="717" w:type="pct"/>
          </w:tcPr>
          <w:p w14:paraId="0C36ED53" w14:textId="6B3AC7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23B3656" w14:textId="48FECA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24A04907" w14:textId="71BD6E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1072</w:t>
            </w:r>
          </w:p>
        </w:tc>
        <w:tc>
          <w:tcPr>
            <w:tcW w:w="223" w:type="pct"/>
          </w:tcPr>
          <w:p w14:paraId="341E4578" w14:textId="0B5543F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85BE1B7" w14:textId="611DAB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7EEEA25" w14:textId="4A4B49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3995DEA" w14:textId="454977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1DB4B6FF" w14:textId="2E88D4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DEA0284" w14:textId="77777777" w:rsidTr="00B04748">
        <w:tc>
          <w:tcPr>
            <w:tcW w:w="587" w:type="pct"/>
          </w:tcPr>
          <w:p w14:paraId="216EBB0F" w14:textId="556F45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R4-2319694</w:t>
            </w:r>
          </w:p>
        </w:tc>
        <w:tc>
          <w:tcPr>
            <w:tcW w:w="810" w:type="pct"/>
          </w:tcPr>
          <w:p w14:paraId="300AF6E8" w14:textId="28D432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37.141: Power allocation for NC operation</w:t>
            </w:r>
          </w:p>
        </w:tc>
        <w:tc>
          <w:tcPr>
            <w:tcW w:w="717" w:type="pct"/>
          </w:tcPr>
          <w:p w14:paraId="2FAEEE8F" w14:textId="6F9FE2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502BA57" w14:textId="63BD82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34B38601" w14:textId="785596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1073</w:t>
            </w:r>
          </w:p>
        </w:tc>
        <w:tc>
          <w:tcPr>
            <w:tcW w:w="223" w:type="pct"/>
          </w:tcPr>
          <w:p w14:paraId="6628AB8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1485738" w14:textId="066BED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F46D3A4" w14:textId="757715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B31FB51" w14:textId="748422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378329DE" w14:textId="0C3861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F69C4AB" w14:textId="77777777" w:rsidTr="00B04748">
        <w:tc>
          <w:tcPr>
            <w:tcW w:w="587" w:type="pct"/>
          </w:tcPr>
          <w:p w14:paraId="2855CADC" w14:textId="27AAC4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R4-2319695</w:t>
            </w:r>
          </w:p>
        </w:tc>
        <w:tc>
          <w:tcPr>
            <w:tcW w:w="810" w:type="pct"/>
          </w:tcPr>
          <w:p w14:paraId="7E54261F" w14:textId="5D3EE1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37.141: Power allocation for NC operation</w:t>
            </w:r>
          </w:p>
        </w:tc>
        <w:tc>
          <w:tcPr>
            <w:tcW w:w="717" w:type="pct"/>
          </w:tcPr>
          <w:p w14:paraId="7D47690C" w14:textId="5053D8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795DFE1" w14:textId="3B9ACE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0BBA9195" w14:textId="3CE6B1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1074</w:t>
            </w:r>
          </w:p>
        </w:tc>
        <w:tc>
          <w:tcPr>
            <w:tcW w:w="223" w:type="pct"/>
          </w:tcPr>
          <w:p w14:paraId="0F6FC89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6FED73" w14:textId="792A11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6F53A62" w14:textId="5DF513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8CD80C3" w14:textId="1DFE01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7ED1BDC2" w14:textId="348FE7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AA7A105" w14:textId="77777777" w:rsidTr="00B04748">
        <w:tc>
          <w:tcPr>
            <w:tcW w:w="587" w:type="pct"/>
          </w:tcPr>
          <w:p w14:paraId="7E73B962" w14:textId="5BD8F2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R4-2319804</w:t>
            </w:r>
          </w:p>
        </w:tc>
        <w:tc>
          <w:tcPr>
            <w:tcW w:w="810" w:type="pct"/>
          </w:tcPr>
          <w:p w14:paraId="389BE0FC" w14:textId="2CC95B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to table note for band 66</w:t>
            </w:r>
          </w:p>
        </w:tc>
        <w:tc>
          <w:tcPr>
            <w:tcW w:w="717" w:type="pct"/>
          </w:tcPr>
          <w:p w14:paraId="4F12EB1A" w14:textId="43D91A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3D23032" w14:textId="7AD0B9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518FA948" w14:textId="347202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1075</w:t>
            </w:r>
          </w:p>
        </w:tc>
        <w:tc>
          <w:tcPr>
            <w:tcW w:w="223" w:type="pct"/>
          </w:tcPr>
          <w:p w14:paraId="0F5E151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75ABB7D" w14:textId="14D381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ED7787C" w14:textId="111972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B36113B" w14:textId="185865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343FB24A" w14:textId="123D71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0586DB0" w14:textId="77777777" w:rsidTr="00B04748">
        <w:tc>
          <w:tcPr>
            <w:tcW w:w="587" w:type="pct"/>
          </w:tcPr>
          <w:p w14:paraId="0B840CA5" w14:textId="7B74B6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R4-2321163</w:t>
            </w:r>
          </w:p>
        </w:tc>
        <w:tc>
          <w:tcPr>
            <w:tcW w:w="810" w:type="pct"/>
          </w:tcPr>
          <w:p w14:paraId="63E5BE07" w14:textId="478E1E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to table note for band 66</w:t>
            </w:r>
          </w:p>
        </w:tc>
        <w:tc>
          <w:tcPr>
            <w:tcW w:w="717" w:type="pct"/>
          </w:tcPr>
          <w:p w14:paraId="7FB7F332" w14:textId="32386F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EF9D181" w14:textId="3A15C4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60E723F1" w14:textId="7032F5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1075</w:t>
            </w:r>
          </w:p>
        </w:tc>
        <w:tc>
          <w:tcPr>
            <w:tcW w:w="223" w:type="pct"/>
          </w:tcPr>
          <w:p w14:paraId="1E5ACBD7" w14:textId="6DF596D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C4AB12D" w14:textId="01A7C2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87BDC6B" w14:textId="1BD76B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2C3E33E" w14:textId="324517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6FF18A6D" w14:textId="1FADE4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9575E18" w14:textId="77777777" w:rsidTr="00B04748">
        <w:tc>
          <w:tcPr>
            <w:tcW w:w="587" w:type="pct"/>
          </w:tcPr>
          <w:p w14:paraId="03E07999" w14:textId="37C1A3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R4-2319805</w:t>
            </w:r>
          </w:p>
        </w:tc>
        <w:tc>
          <w:tcPr>
            <w:tcW w:w="810" w:type="pct"/>
          </w:tcPr>
          <w:p w14:paraId="55A58310" w14:textId="1AAD04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to table note for band 66</w:t>
            </w:r>
          </w:p>
        </w:tc>
        <w:tc>
          <w:tcPr>
            <w:tcW w:w="717" w:type="pct"/>
          </w:tcPr>
          <w:p w14:paraId="49A1DFE8" w14:textId="7A96B6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2179667" w14:textId="02D3FC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3DF1E66D" w14:textId="197F0F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1076</w:t>
            </w:r>
          </w:p>
        </w:tc>
        <w:tc>
          <w:tcPr>
            <w:tcW w:w="223" w:type="pct"/>
          </w:tcPr>
          <w:p w14:paraId="0421CAD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6FCC36" w14:textId="3A8C80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EFA043E" w14:textId="3B2AF5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8818314" w14:textId="7A24E6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1B8E9E30" w14:textId="74A526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A0675B7" w14:textId="77777777" w:rsidTr="00B04748">
        <w:tc>
          <w:tcPr>
            <w:tcW w:w="587" w:type="pct"/>
          </w:tcPr>
          <w:p w14:paraId="053EBC88" w14:textId="44DED1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R4-2319806</w:t>
            </w:r>
          </w:p>
        </w:tc>
        <w:tc>
          <w:tcPr>
            <w:tcW w:w="810" w:type="pct"/>
          </w:tcPr>
          <w:p w14:paraId="52D35EC8" w14:textId="331295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to table note for band 66</w:t>
            </w:r>
          </w:p>
        </w:tc>
        <w:tc>
          <w:tcPr>
            <w:tcW w:w="717" w:type="pct"/>
          </w:tcPr>
          <w:p w14:paraId="11E81366" w14:textId="6AF003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F3CE362" w14:textId="14C72B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2DEBEA57" w14:textId="37D7C2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1077</w:t>
            </w:r>
          </w:p>
        </w:tc>
        <w:tc>
          <w:tcPr>
            <w:tcW w:w="223" w:type="pct"/>
          </w:tcPr>
          <w:p w14:paraId="4E89C6E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69F4CDB" w14:textId="6B4379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85419FD" w14:textId="168A87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D75F419" w14:textId="5B85F9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1224038" w14:textId="3DBA26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8427567" w14:textId="77777777" w:rsidTr="00B04748">
        <w:tc>
          <w:tcPr>
            <w:tcW w:w="587" w:type="pct"/>
          </w:tcPr>
          <w:p w14:paraId="7448EE28" w14:textId="589EE3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R4-2320398</w:t>
            </w:r>
          </w:p>
        </w:tc>
        <w:tc>
          <w:tcPr>
            <w:tcW w:w="810" w:type="pct"/>
          </w:tcPr>
          <w:p w14:paraId="2CE5642D" w14:textId="629C0B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Band n31 and n72</w:t>
            </w:r>
          </w:p>
        </w:tc>
        <w:tc>
          <w:tcPr>
            <w:tcW w:w="717" w:type="pct"/>
          </w:tcPr>
          <w:p w14:paraId="7740DEB2" w14:textId="1769F5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EAC5664" w14:textId="56F034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047AFA65" w14:textId="58188C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1078</w:t>
            </w:r>
          </w:p>
        </w:tc>
        <w:tc>
          <w:tcPr>
            <w:tcW w:w="223" w:type="pct"/>
          </w:tcPr>
          <w:p w14:paraId="7CE4B3C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D1D73F" w14:textId="40C551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93B72C3" w14:textId="6CC1DD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8AE8BD1" w14:textId="6461D3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NR_bands_n31_n72-Perf</w:t>
            </w:r>
          </w:p>
        </w:tc>
        <w:tc>
          <w:tcPr>
            <w:tcW w:w="511" w:type="pct"/>
          </w:tcPr>
          <w:p w14:paraId="2B3696C3" w14:textId="17F98C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B084262" w14:textId="77777777" w:rsidTr="00B04748">
        <w:tc>
          <w:tcPr>
            <w:tcW w:w="587" w:type="pct"/>
          </w:tcPr>
          <w:p w14:paraId="53B9A522" w14:textId="26E76D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R4-2320403</w:t>
            </w:r>
          </w:p>
        </w:tc>
        <w:tc>
          <w:tcPr>
            <w:tcW w:w="810" w:type="pct"/>
          </w:tcPr>
          <w:p w14:paraId="1400F746" w14:textId="17601D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Band n109</w:t>
            </w:r>
          </w:p>
        </w:tc>
        <w:tc>
          <w:tcPr>
            <w:tcW w:w="717" w:type="pct"/>
          </w:tcPr>
          <w:p w14:paraId="041AFDD1" w14:textId="5D5CFB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Vodafone</w:t>
            </w:r>
          </w:p>
        </w:tc>
        <w:tc>
          <w:tcPr>
            <w:tcW w:w="294" w:type="pct"/>
          </w:tcPr>
          <w:p w14:paraId="1A87F60C" w14:textId="532E49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232" w:type="pct"/>
          </w:tcPr>
          <w:p w14:paraId="6CF6E9E5" w14:textId="31C295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1079</w:t>
            </w:r>
          </w:p>
        </w:tc>
        <w:tc>
          <w:tcPr>
            <w:tcW w:w="223" w:type="pct"/>
          </w:tcPr>
          <w:p w14:paraId="5777F79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062505F" w14:textId="10FB0D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B2114C" w14:textId="0A2FC1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84E60B5" w14:textId="650CEA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NR_FDD_ULn28_DLn75_n76-Perf</w:t>
            </w:r>
          </w:p>
        </w:tc>
        <w:tc>
          <w:tcPr>
            <w:tcW w:w="511" w:type="pct"/>
          </w:tcPr>
          <w:p w14:paraId="31E0E043" w14:textId="3B81C3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F4583C3" w14:textId="77777777" w:rsidTr="00B04748">
        <w:tc>
          <w:tcPr>
            <w:tcW w:w="587" w:type="pct"/>
          </w:tcPr>
          <w:p w14:paraId="748FFA34" w14:textId="48DC99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R4-2318378</w:t>
            </w:r>
          </w:p>
        </w:tc>
        <w:tc>
          <w:tcPr>
            <w:tcW w:w="810" w:type="pct"/>
          </w:tcPr>
          <w:p w14:paraId="527EA483" w14:textId="520375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37.145-1 on correction of transmitter spurious emissions for protection of Band n18</w:t>
            </w:r>
          </w:p>
        </w:tc>
        <w:tc>
          <w:tcPr>
            <w:tcW w:w="717" w:type="pct"/>
          </w:tcPr>
          <w:p w14:paraId="5F7A06BC" w14:textId="69BA56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7614FA2" w14:textId="2C9C78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1B38E4ED" w14:textId="09D9DC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223" w:type="pct"/>
          </w:tcPr>
          <w:p w14:paraId="70B3213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30E92B3" w14:textId="05FC21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11EB4C6" w14:textId="34990D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209B7F2" w14:textId="6EB09F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19E2723E" w14:textId="08D32A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1040440" w14:textId="77777777" w:rsidTr="00B04748">
        <w:tc>
          <w:tcPr>
            <w:tcW w:w="587" w:type="pct"/>
          </w:tcPr>
          <w:p w14:paraId="4AF7D025" w14:textId="1223AC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R4-2318379</w:t>
            </w:r>
          </w:p>
        </w:tc>
        <w:tc>
          <w:tcPr>
            <w:tcW w:w="810" w:type="pct"/>
          </w:tcPr>
          <w:p w14:paraId="1FF8F715" w14:textId="7D9E36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37.145-1 on correction of transmitter spurious emissions for protection of Band n18</w:t>
            </w:r>
          </w:p>
        </w:tc>
        <w:tc>
          <w:tcPr>
            <w:tcW w:w="717" w:type="pct"/>
          </w:tcPr>
          <w:p w14:paraId="2D2B99BA" w14:textId="39A426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CB537C7" w14:textId="697860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4F29CADF" w14:textId="4A0D5A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223" w:type="pct"/>
          </w:tcPr>
          <w:p w14:paraId="1158B75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37E2E6B" w14:textId="7D43E9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AC77FFB" w14:textId="314EAE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285BA78" w14:textId="327A9E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5F4F51DA" w14:textId="25189F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D6D2F2D" w14:textId="77777777" w:rsidTr="00B04748">
        <w:tc>
          <w:tcPr>
            <w:tcW w:w="587" w:type="pct"/>
          </w:tcPr>
          <w:p w14:paraId="55F47479" w14:textId="60B7D0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R4-2318380</w:t>
            </w:r>
          </w:p>
        </w:tc>
        <w:tc>
          <w:tcPr>
            <w:tcW w:w="810" w:type="pct"/>
          </w:tcPr>
          <w:p w14:paraId="1E252ABD" w14:textId="06B562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37.145-1 on correction of transmitter spurious emissions for protection of Band n18</w:t>
            </w:r>
          </w:p>
        </w:tc>
        <w:tc>
          <w:tcPr>
            <w:tcW w:w="717" w:type="pct"/>
          </w:tcPr>
          <w:p w14:paraId="12E553E7" w14:textId="7792C7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2D08416" w14:textId="5501A1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1467F831" w14:textId="3A919A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223" w:type="pct"/>
          </w:tcPr>
          <w:p w14:paraId="73A92C1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C0E7435" w14:textId="7EE8FD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18CF218" w14:textId="4B57B8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7303837" w14:textId="7F566E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3FE98A58" w14:textId="31EAF6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87F0867" w14:textId="77777777" w:rsidTr="00B04748">
        <w:tc>
          <w:tcPr>
            <w:tcW w:w="587" w:type="pct"/>
          </w:tcPr>
          <w:p w14:paraId="5B9705DE" w14:textId="7C7229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R4-2319187</w:t>
            </w:r>
          </w:p>
        </w:tc>
        <w:tc>
          <w:tcPr>
            <w:tcW w:w="810" w:type="pct"/>
          </w:tcPr>
          <w:p w14:paraId="4BC8F748" w14:textId="42A4F0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TS37.145-1: introduction of NR bands n31 and n72</w:t>
            </w:r>
          </w:p>
        </w:tc>
        <w:tc>
          <w:tcPr>
            <w:tcW w:w="717" w:type="pct"/>
          </w:tcPr>
          <w:p w14:paraId="77C352A1" w14:textId="4CAAB1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B45E3A6" w14:textId="4B671C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633B2634" w14:textId="4DAC78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223" w:type="pct"/>
          </w:tcPr>
          <w:p w14:paraId="6F357CF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2090FE3" w14:textId="6CAA60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0B35BCB" w14:textId="5F3DFE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BD55CFA" w14:textId="685A92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NR_bands_n31_n72-Perf</w:t>
            </w:r>
          </w:p>
        </w:tc>
        <w:tc>
          <w:tcPr>
            <w:tcW w:w="511" w:type="pct"/>
          </w:tcPr>
          <w:p w14:paraId="235CC1AE" w14:textId="75A102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FC43D02" w14:textId="77777777" w:rsidTr="00B04748">
        <w:tc>
          <w:tcPr>
            <w:tcW w:w="587" w:type="pct"/>
          </w:tcPr>
          <w:p w14:paraId="63804B74" w14:textId="466534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R4-2319592</w:t>
            </w:r>
          </w:p>
        </w:tc>
        <w:tc>
          <w:tcPr>
            <w:tcW w:w="810" w:type="pct"/>
          </w:tcPr>
          <w:p w14:paraId="4BDB9102" w14:textId="339F6D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37.145-1 - Introduction of band n109</w:t>
            </w:r>
          </w:p>
        </w:tc>
        <w:tc>
          <w:tcPr>
            <w:tcW w:w="717" w:type="pct"/>
          </w:tcPr>
          <w:p w14:paraId="4156DAD5" w14:textId="06482A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Vodafone</w:t>
            </w:r>
          </w:p>
        </w:tc>
        <w:tc>
          <w:tcPr>
            <w:tcW w:w="294" w:type="pct"/>
          </w:tcPr>
          <w:p w14:paraId="3C1606CE" w14:textId="198348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340FD61E" w14:textId="5C7EBE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223" w:type="pct"/>
          </w:tcPr>
          <w:p w14:paraId="5E96091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CE7F9DF" w14:textId="055503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A69A82B" w14:textId="298465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2655064" w14:textId="574246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73C9CCD7" w14:textId="24A9FF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8EEFE9E" w14:textId="77777777" w:rsidTr="00B04748">
        <w:tc>
          <w:tcPr>
            <w:tcW w:w="587" w:type="pct"/>
          </w:tcPr>
          <w:p w14:paraId="0AD238CA" w14:textId="13AABE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R4-2321693</w:t>
            </w:r>
          </w:p>
        </w:tc>
        <w:tc>
          <w:tcPr>
            <w:tcW w:w="810" w:type="pct"/>
          </w:tcPr>
          <w:p w14:paraId="3DD962EB" w14:textId="1862C7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37.145-1 - Introduction of band n109</w:t>
            </w:r>
          </w:p>
        </w:tc>
        <w:tc>
          <w:tcPr>
            <w:tcW w:w="717" w:type="pct"/>
          </w:tcPr>
          <w:p w14:paraId="57B49A6D" w14:textId="209C7B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Vodafone</w:t>
            </w:r>
          </w:p>
        </w:tc>
        <w:tc>
          <w:tcPr>
            <w:tcW w:w="294" w:type="pct"/>
          </w:tcPr>
          <w:p w14:paraId="46952542" w14:textId="2E4D1E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62C330C3" w14:textId="5F9632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223" w:type="pct"/>
          </w:tcPr>
          <w:p w14:paraId="7532963B" w14:textId="202C0EA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0BA5D21" w14:textId="553A05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8939307" w14:textId="2DE7CB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07C5DCA" w14:textId="30702B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4E26FE1A" w14:textId="5A2ECF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E8B5F30" w14:textId="77777777" w:rsidTr="00B04748">
        <w:tc>
          <w:tcPr>
            <w:tcW w:w="587" w:type="pct"/>
          </w:tcPr>
          <w:p w14:paraId="01D7681D" w14:textId="73CFB9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R4-2319696</w:t>
            </w:r>
          </w:p>
        </w:tc>
        <w:tc>
          <w:tcPr>
            <w:tcW w:w="810" w:type="pct"/>
          </w:tcPr>
          <w:p w14:paraId="3FC1DA15" w14:textId="031B00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37.145-1: Power allocation for NC operation</w:t>
            </w:r>
          </w:p>
        </w:tc>
        <w:tc>
          <w:tcPr>
            <w:tcW w:w="717" w:type="pct"/>
          </w:tcPr>
          <w:p w14:paraId="0AD81E4B" w14:textId="3DE649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00ED261" w14:textId="46AF1A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73A99060" w14:textId="46A279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223" w:type="pct"/>
          </w:tcPr>
          <w:p w14:paraId="4B14BB7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68C986" w14:textId="621C8C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0081F34" w14:textId="7C398D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2A1DBBD" w14:textId="470114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7677D74B" w14:textId="0F8748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43C4719" w14:textId="77777777" w:rsidTr="00B04748">
        <w:tc>
          <w:tcPr>
            <w:tcW w:w="587" w:type="pct"/>
          </w:tcPr>
          <w:p w14:paraId="45766FCD" w14:textId="778086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R4-2321160</w:t>
            </w:r>
          </w:p>
        </w:tc>
        <w:tc>
          <w:tcPr>
            <w:tcW w:w="810" w:type="pct"/>
          </w:tcPr>
          <w:p w14:paraId="6BABE8FB" w14:textId="18BBEA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37.145-1: Power allocation for NC operation</w:t>
            </w:r>
          </w:p>
        </w:tc>
        <w:tc>
          <w:tcPr>
            <w:tcW w:w="717" w:type="pct"/>
          </w:tcPr>
          <w:p w14:paraId="3D15E4DD" w14:textId="7C1C2A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BF9B98C" w14:textId="5F9AAD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064FD960" w14:textId="4BED05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223" w:type="pct"/>
          </w:tcPr>
          <w:p w14:paraId="4052DD1D" w14:textId="5EF96B3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5F985F0" w14:textId="219354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0943151" w14:textId="2C1CC6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0349DD6" w14:textId="66F06D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1D97D111" w14:textId="3095BB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3706FD" w14:textId="77777777" w:rsidTr="00B04748">
        <w:tc>
          <w:tcPr>
            <w:tcW w:w="587" w:type="pct"/>
          </w:tcPr>
          <w:p w14:paraId="4BFF09CB" w14:textId="6113F9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R4-2319697</w:t>
            </w:r>
          </w:p>
        </w:tc>
        <w:tc>
          <w:tcPr>
            <w:tcW w:w="810" w:type="pct"/>
          </w:tcPr>
          <w:p w14:paraId="12279946" w14:textId="5661B6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37.145-1: Power allocation for NC operation</w:t>
            </w:r>
          </w:p>
        </w:tc>
        <w:tc>
          <w:tcPr>
            <w:tcW w:w="717" w:type="pct"/>
          </w:tcPr>
          <w:p w14:paraId="142FD4D2" w14:textId="7DA65E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A042D39" w14:textId="72947A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5D478845" w14:textId="451AF1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223" w:type="pct"/>
          </w:tcPr>
          <w:p w14:paraId="1C43B17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BFCA388" w14:textId="359C9A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61A8F2B" w14:textId="53E73E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3F33AB6" w14:textId="694D43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35204D02" w14:textId="541102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339D0EB" w14:textId="77777777" w:rsidTr="00B04748">
        <w:tc>
          <w:tcPr>
            <w:tcW w:w="587" w:type="pct"/>
          </w:tcPr>
          <w:p w14:paraId="2338D68F" w14:textId="2C1083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R4-2319698</w:t>
            </w:r>
          </w:p>
        </w:tc>
        <w:tc>
          <w:tcPr>
            <w:tcW w:w="810" w:type="pct"/>
          </w:tcPr>
          <w:p w14:paraId="568BE6FE" w14:textId="1084BA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37.145-1: Power allocation for NC operation</w:t>
            </w:r>
          </w:p>
        </w:tc>
        <w:tc>
          <w:tcPr>
            <w:tcW w:w="717" w:type="pct"/>
          </w:tcPr>
          <w:p w14:paraId="50297D35" w14:textId="4EE620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2B53969" w14:textId="6D6AF0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5D686535" w14:textId="3A934A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223" w:type="pct"/>
          </w:tcPr>
          <w:p w14:paraId="08FF89F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5C3E77" w14:textId="3FAA0E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3D5397E" w14:textId="7A0168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60B5D94" w14:textId="230C06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5D11E98E" w14:textId="1F6062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BC44A5" w14:textId="77777777" w:rsidTr="00B04748">
        <w:tc>
          <w:tcPr>
            <w:tcW w:w="587" w:type="pct"/>
          </w:tcPr>
          <w:p w14:paraId="496B5A36" w14:textId="5FA259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R4-2320869</w:t>
            </w:r>
          </w:p>
        </w:tc>
        <w:tc>
          <w:tcPr>
            <w:tcW w:w="810" w:type="pct"/>
          </w:tcPr>
          <w:p w14:paraId="3670A8F7" w14:textId="723DB7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on introduction of Band 106</w:t>
            </w:r>
          </w:p>
        </w:tc>
        <w:tc>
          <w:tcPr>
            <w:tcW w:w="717" w:type="pct"/>
          </w:tcPr>
          <w:p w14:paraId="1B0ED7B6" w14:textId="44B8B3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Anterix</w:t>
            </w:r>
          </w:p>
        </w:tc>
        <w:tc>
          <w:tcPr>
            <w:tcW w:w="294" w:type="pct"/>
          </w:tcPr>
          <w:p w14:paraId="23761BA3" w14:textId="7CD4F1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232" w:type="pct"/>
          </w:tcPr>
          <w:p w14:paraId="050F10BD" w14:textId="1036BF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223" w:type="pct"/>
          </w:tcPr>
          <w:p w14:paraId="2E01D1F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6DFD5A2" w14:textId="1F65CF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4135B7B" w14:textId="1FDD3E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5A936EF" w14:textId="05A9D0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NR_900MHz_US-Perf</w:t>
            </w:r>
          </w:p>
        </w:tc>
        <w:tc>
          <w:tcPr>
            <w:tcW w:w="511" w:type="pct"/>
          </w:tcPr>
          <w:p w14:paraId="17AD199C" w14:textId="5EA802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A5EB692" w14:textId="77777777" w:rsidTr="00B04748">
        <w:tc>
          <w:tcPr>
            <w:tcW w:w="587" w:type="pct"/>
          </w:tcPr>
          <w:p w14:paraId="2327610E" w14:textId="0E8EBC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R4-2319188</w:t>
            </w:r>
          </w:p>
        </w:tc>
        <w:tc>
          <w:tcPr>
            <w:tcW w:w="810" w:type="pct"/>
          </w:tcPr>
          <w:p w14:paraId="38C32DD4" w14:textId="14E192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TS37.145-2: introduction of NR bands n31 and n72</w:t>
            </w:r>
          </w:p>
        </w:tc>
        <w:tc>
          <w:tcPr>
            <w:tcW w:w="717" w:type="pct"/>
          </w:tcPr>
          <w:p w14:paraId="32C1EC64" w14:textId="2CBB2D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54969204" w14:textId="23DF83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32" w:type="pct"/>
          </w:tcPr>
          <w:p w14:paraId="2F6C8D8E" w14:textId="50B70C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223" w:type="pct"/>
          </w:tcPr>
          <w:p w14:paraId="727F3BD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6280E0A" w14:textId="1968EB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9AF4238" w14:textId="69298B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38C14BD" w14:textId="79E065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NR_bands_n31_n72-Perf</w:t>
            </w:r>
          </w:p>
        </w:tc>
        <w:tc>
          <w:tcPr>
            <w:tcW w:w="511" w:type="pct"/>
          </w:tcPr>
          <w:p w14:paraId="600491EA" w14:textId="308FCC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675E6E9" w14:textId="77777777" w:rsidTr="00B04748">
        <w:tc>
          <w:tcPr>
            <w:tcW w:w="587" w:type="pct"/>
          </w:tcPr>
          <w:p w14:paraId="18CA144E" w14:textId="342855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R4-2319593</w:t>
            </w:r>
          </w:p>
        </w:tc>
        <w:tc>
          <w:tcPr>
            <w:tcW w:w="810" w:type="pct"/>
          </w:tcPr>
          <w:p w14:paraId="1B79ABDC" w14:textId="0A642B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37.145-2 - Introduction of band n109</w:t>
            </w:r>
          </w:p>
        </w:tc>
        <w:tc>
          <w:tcPr>
            <w:tcW w:w="717" w:type="pct"/>
          </w:tcPr>
          <w:p w14:paraId="25C2E141" w14:textId="3FE767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Vodafone</w:t>
            </w:r>
          </w:p>
        </w:tc>
        <w:tc>
          <w:tcPr>
            <w:tcW w:w="294" w:type="pct"/>
          </w:tcPr>
          <w:p w14:paraId="40483548" w14:textId="2B8840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32" w:type="pct"/>
          </w:tcPr>
          <w:p w14:paraId="2D30ED9D" w14:textId="251130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223" w:type="pct"/>
          </w:tcPr>
          <w:p w14:paraId="49186D7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92B2D84" w14:textId="1F85D6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87DF3E7" w14:textId="6C71DC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3029B51" w14:textId="67263A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060D4753" w14:textId="409F2C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4DD3E6F" w14:textId="77777777" w:rsidTr="00B04748">
        <w:tc>
          <w:tcPr>
            <w:tcW w:w="587" w:type="pct"/>
          </w:tcPr>
          <w:p w14:paraId="3DFEE312" w14:textId="76B114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R4-2321694</w:t>
            </w:r>
          </w:p>
        </w:tc>
        <w:tc>
          <w:tcPr>
            <w:tcW w:w="810" w:type="pct"/>
          </w:tcPr>
          <w:p w14:paraId="7659F97C" w14:textId="025BD8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37.145-2 - Introduction of band n109</w:t>
            </w:r>
          </w:p>
        </w:tc>
        <w:tc>
          <w:tcPr>
            <w:tcW w:w="717" w:type="pct"/>
          </w:tcPr>
          <w:p w14:paraId="74C502FA" w14:textId="187B1D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Vodafone</w:t>
            </w:r>
          </w:p>
        </w:tc>
        <w:tc>
          <w:tcPr>
            <w:tcW w:w="294" w:type="pct"/>
          </w:tcPr>
          <w:p w14:paraId="4510379E" w14:textId="4632D6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32" w:type="pct"/>
          </w:tcPr>
          <w:p w14:paraId="1A32798C" w14:textId="27658B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223" w:type="pct"/>
          </w:tcPr>
          <w:p w14:paraId="1D6DBED6" w14:textId="7D950D0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63EDC74" w14:textId="5A2197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49C1746" w14:textId="55AD32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33596B1" w14:textId="707C20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69E30254" w14:textId="650922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F1F9B77" w14:textId="77777777" w:rsidTr="00B04748">
        <w:tc>
          <w:tcPr>
            <w:tcW w:w="587" w:type="pct"/>
          </w:tcPr>
          <w:p w14:paraId="57CCA1A9" w14:textId="7A9C1D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R4-2319699</w:t>
            </w:r>
          </w:p>
        </w:tc>
        <w:tc>
          <w:tcPr>
            <w:tcW w:w="810" w:type="pct"/>
          </w:tcPr>
          <w:p w14:paraId="6062C4E8" w14:textId="523473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37.145-2: Power allocation for NC operation</w:t>
            </w:r>
          </w:p>
        </w:tc>
        <w:tc>
          <w:tcPr>
            <w:tcW w:w="717" w:type="pct"/>
          </w:tcPr>
          <w:p w14:paraId="4828E36E" w14:textId="41361E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3A9C30F" w14:textId="544147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32" w:type="pct"/>
          </w:tcPr>
          <w:p w14:paraId="02ACF6F6" w14:textId="6773EF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223" w:type="pct"/>
          </w:tcPr>
          <w:p w14:paraId="408AED0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CB4A940" w14:textId="65A8C7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9CDB619" w14:textId="16EB51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3CF9940" w14:textId="5C8FEA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5E37009E" w14:textId="1814FD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A196A58" w14:textId="77777777" w:rsidTr="00B04748">
        <w:tc>
          <w:tcPr>
            <w:tcW w:w="587" w:type="pct"/>
          </w:tcPr>
          <w:p w14:paraId="243D5EA2" w14:textId="3C11B8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R4-2321161</w:t>
            </w:r>
          </w:p>
        </w:tc>
        <w:tc>
          <w:tcPr>
            <w:tcW w:w="810" w:type="pct"/>
          </w:tcPr>
          <w:p w14:paraId="616432C2" w14:textId="0ED86D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37.145-2: Power allocation for NC operation</w:t>
            </w:r>
          </w:p>
        </w:tc>
        <w:tc>
          <w:tcPr>
            <w:tcW w:w="717" w:type="pct"/>
          </w:tcPr>
          <w:p w14:paraId="5BFC285F" w14:textId="1FDED7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3A5B3ED" w14:textId="42F03F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32" w:type="pct"/>
          </w:tcPr>
          <w:p w14:paraId="36F48F1F" w14:textId="15B70C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223" w:type="pct"/>
          </w:tcPr>
          <w:p w14:paraId="5F237432" w14:textId="2A57645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E2D9D7E" w14:textId="75B00D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6FFEA39" w14:textId="7DEFC5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2C98BDD" w14:textId="726CBC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09075A21" w14:textId="509969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D8D7641" w14:textId="77777777" w:rsidTr="00B04748">
        <w:tc>
          <w:tcPr>
            <w:tcW w:w="587" w:type="pct"/>
          </w:tcPr>
          <w:p w14:paraId="205D2DDE" w14:textId="06FE61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R4-2319700</w:t>
            </w:r>
          </w:p>
        </w:tc>
        <w:tc>
          <w:tcPr>
            <w:tcW w:w="810" w:type="pct"/>
          </w:tcPr>
          <w:p w14:paraId="31B54EF4" w14:textId="67F2F7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37.145-2: Power allocation for NC operation</w:t>
            </w:r>
          </w:p>
        </w:tc>
        <w:tc>
          <w:tcPr>
            <w:tcW w:w="717" w:type="pct"/>
          </w:tcPr>
          <w:p w14:paraId="13A2AE0D" w14:textId="6EFDCB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2FBE02B" w14:textId="198521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32" w:type="pct"/>
          </w:tcPr>
          <w:p w14:paraId="73D3BB58" w14:textId="2354ED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223" w:type="pct"/>
          </w:tcPr>
          <w:p w14:paraId="1CC7042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9F5FB7F" w14:textId="0C2F7F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CBDEFA3" w14:textId="152A41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D9EF20A" w14:textId="1120EB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05B861D2" w14:textId="36F779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2D3AC8F" w14:textId="77777777" w:rsidTr="00B04748">
        <w:tc>
          <w:tcPr>
            <w:tcW w:w="587" w:type="pct"/>
          </w:tcPr>
          <w:p w14:paraId="289AC1A2" w14:textId="3D8FD6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R4-2319701</w:t>
            </w:r>
          </w:p>
        </w:tc>
        <w:tc>
          <w:tcPr>
            <w:tcW w:w="810" w:type="pct"/>
          </w:tcPr>
          <w:p w14:paraId="54033632" w14:textId="52310D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[MSR_GSM_UTRA_LTE_NR-Perf] CR to 37.145-2: Power allocation for NC operation</w:t>
            </w:r>
          </w:p>
        </w:tc>
        <w:tc>
          <w:tcPr>
            <w:tcW w:w="717" w:type="pct"/>
          </w:tcPr>
          <w:p w14:paraId="1A430DE8" w14:textId="3ED758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9794CC8" w14:textId="666DDB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32" w:type="pct"/>
          </w:tcPr>
          <w:p w14:paraId="5D8363C7" w14:textId="1F9B6C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223" w:type="pct"/>
          </w:tcPr>
          <w:p w14:paraId="1497C24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05EB3A" w14:textId="289FC8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71DCF17" w14:textId="14E031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D9E4F9E" w14:textId="77C8E5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MSR_GSM_UTRA_LTE_NR-Perf</w:t>
            </w:r>
          </w:p>
        </w:tc>
        <w:tc>
          <w:tcPr>
            <w:tcW w:w="511" w:type="pct"/>
          </w:tcPr>
          <w:p w14:paraId="5D6124F5" w14:textId="711D04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1462224" w14:textId="77777777" w:rsidTr="00B04748">
        <w:tc>
          <w:tcPr>
            <w:tcW w:w="587" w:type="pct"/>
          </w:tcPr>
          <w:p w14:paraId="43DA15C4" w14:textId="2A98C6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R4-2320870</w:t>
            </w:r>
          </w:p>
        </w:tc>
        <w:tc>
          <w:tcPr>
            <w:tcW w:w="810" w:type="pct"/>
          </w:tcPr>
          <w:p w14:paraId="2081D9BF" w14:textId="41FD32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on introduction of Band 106</w:t>
            </w:r>
          </w:p>
        </w:tc>
        <w:tc>
          <w:tcPr>
            <w:tcW w:w="717" w:type="pct"/>
          </w:tcPr>
          <w:p w14:paraId="308B2A30" w14:textId="2990A6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Anterix</w:t>
            </w:r>
          </w:p>
        </w:tc>
        <w:tc>
          <w:tcPr>
            <w:tcW w:w="294" w:type="pct"/>
          </w:tcPr>
          <w:p w14:paraId="65DE36F2" w14:textId="2D3D14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232" w:type="pct"/>
          </w:tcPr>
          <w:p w14:paraId="18EED502" w14:textId="1B59D5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223" w:type="pct"/>
          </w:tcPr>
          <w:p w14:paraId="1D6E613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93D990" w14:textId="605B53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90E42B3" w14:textId="2A9507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321C19E" w14:textId="325555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NR_900MHz_US-Perf</w:t>
            </w:r>
          </w:p>
        </w:tc>
        <w:tc>
          <w:tcPr>
            <w:tcW w:w="511" w:type="pct"/>
          </w:tcPr>
          <w:p w14:paraId="310D9627" w14:textId="0EB3DE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8BAC0D1" w14:textId="77777777" w:rsidTr="00B04748">
        <w:tc>
          <w:tcPr>
            <w:tcW w:w="587" w:type="pct"/>
          </w:tcPr>
          <w:p w14:paraId="78C617A2" w14:textId="2F83F7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R4-2318030</w:t>
            </w:r>
          </w:p>
        </w:tc>
        <w:tc>
          <w:tcPr>
            <w:tcW w:w="810" w:type="pct"/>
          </w:tcPr>
          <w:p w14:paraId="62859145" w14:textId="74C19B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higherPowerLimit-r17 into NR CA of PC3+PC5 including UL Intra band CA</w:t>
            </w:r>
          </w:p>
        </w:tc>
        <w:tc>
          <w:tcPr>
            <w:tcW w:w="717" w:type="pct"/>
          </w:tcPr>
          <w:p w14:paraId="3922E1CD" w14:textId="4275E2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A3D583B" w14:textId="3F709A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E6E9258" w14:textId="5DE7C9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1810</w:t>
            </w:r>
          </w:p>
        </w:tc>
        <w:tc>
          <w:tcPr>
            <w:tcW w:w="223" w:type="pct"/>
          </w:tcPr>
          <w:p w14:paraId="22F11BA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6BF904B" w14:textId="202B3A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E0F5BEC" w14:textId="3560CD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E463BEF" w14:textId="5DAB96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511" w:type="pct"/>
          </w:tcPr>
          <w:p w14:paraId="27761971" w14:textId="1AB204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32CDCB" w14:textId="77777777" w:rsidTr="00B04748">
        <w:tc>
          <w:tcPr>
            <w:tcW w:w="587" w:type="pct"/>
          </w:tcPr>
          <w:p w14:paraId="479BB952" w14:textId="3F0DA6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R4-2318100</w:t>
            </w:r>
          </w:p>
        </w:tc>
        <w:tc>
          <w:tcPr>
            <w:tcW w:w="810" w:type="pct"/>
          </w:tcPr>
          <w:p w14:paraId="3C215FAC" w14:textId="09C33B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delta PPowerClass report</w:t>
            </w:r>
          </w:p>
        </w:tc>
        <w:tc>
          <w:tcPr>
            <w:tcW w:w="717" w:type="pct"/>
          </w:tcPr>
          <w:p w14:paraId="67601E00" w14:textId="21C665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D6BE201" w14:textId="532D84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ECA31CE" w14:textId="142FB9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1811</w:t>
            </w:r>
          </w:p>
        </w:tc>
        <w:tc>
          <w:tcPr>
            <w:tcW w:w="223" w:type="pct"/>
          </w:tcPr>
          <w:p w14:paraId="0DE585F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518F01" w14:textId="05F871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8E7E246" w14:textId="272BD3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2E040CA" w14:textId="57684C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511" w:type="pct"/>
          </w:tcPr>
          <w:p w14:paraId="3022696A" w14:textId="573EBD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11ECF84" w14:textId="77777777" w:rsidTr="00B04748">
        <w:tc>
          <w:tcPr>
            <w:tcW w:w="587" w:type="pct"/>
          </w:tcPr>
          <w:p w14:paraId="1094B9AE" w14:textId="560BCF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R4-2318237</w:t>
            </w:r>
          </w:p>
        </w:tc>
        <w:tc>
          <w:tcPr>
            <w:tcW w:w="810" w:type="pct"/>
          </w:tcPr>
          <w:p w14:paraId="34A40E45" w14:textId="1E260A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terminology update</w:t>
            </w:r>
          </w:p>
        </w:tc>
        <w:tc>
          <w:tcPr>
            <w:tcW w:w="717" w:type="pct"/>
          </w:tcPr>
          <w:p w14:paraId="14C4408A" w14:textId="346C8A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47ECAEF2" w14:textId="431A0D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E005852" w14:textId="597FD1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1812</w:t>
            </w:r>
          </w:p>
        </w:tc>
        <w:tc>
          <w:tcPr>
            <w:tcW w:w="223" w:type="pct"/>
          </w:tcPr>
          <w:p w14:paraId="4E493CE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AB207BD" w14:textId="1798BD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4ADFC2BD" w14:textId="59AA35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53EA7C7" w14:textId="71C9FE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FB72BF9" w14:textId="6D330A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46FDA8A" w14:textId="77777777" w:rsidTr="00B04748">
        <w:tc>
          <w:tcPr>
            <w:tcW w:w="587" w:type="pct"/>
          </w:tcPr>
          <w:p w14:paraId="694D0901" w14:textId="021FD7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R4-2321940</w:t>
            </w:r>
          </w:p>
        </w:tc>
        <w:tc>
          <w:tcPr>
            <w:tcW w:w="810" w:type="pct"/>
          </w:tcPr>
          <w:p w14:paraId="4B5F6545" w14:textId="1AA663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terminology update</w:t>
            </w:r>
          </w:p>
        </w:tc>
        <w:tc>
          <w:tcPr>
            <w:tcW w:w="717" w:type="pct"/>
          </w:tcPr>
          <w:p w14:paraId="25BCF637" w14:textId="7C4CE6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5D3E4FE8" w14:textId="2D3C97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A8C4C67" w14:textId="087BEF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1812</w:t>
            </w:r>
          </w:p>
        </w:tc>
        <w:tc>
          <w:tcPr>
            <w:tcW w:w="223" w:type="pct"/>
          </w:tcPr>
          <w:p w14:paraId="335BCC15" w14:textId="159F94D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3B1121A" w14:textId="261D83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B104C6F" w14:textId="555CC4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B5101C2" w14:textId="62DAAD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DBD5B99" w14:textId="7A3EBB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401854A" w14:textId="77777777" w:rsidTr="00B04748">
        <w:tc>
          <w:tcPr>
            <w:tcW w:w="587" w:type="pct"/>
          </w:tcPr>
          <w:p w14:paraId="327B8D2E" w14:textId="096343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R4-2318238</w:t>
            </w:r>
          </w:p>
        </w:tc>
        <w:tc>
          <w:tcPr>
            <w:tcW w:w="810" w:type="pct"/>
          </w:tcPr>
          <w:p w14:paraId="48E3F873" w14:textId="402DA4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terminology update</w:t>
            </w:r>
          </w:p>
        </w:tc>
        <w:tc>
          <w:tcPr>
            <w:tcW w:w="717" w:type="pct"/>
          </w:tcPr>
          <w:p w14:paraId="6CBF2C57" w14:textId="320351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D14FA44" w14:textId="4449D1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8D1FBDD" w14:textId="5F05F4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1813</w:t>
            </w:r>
          </w:p>
        </w:tc>
        <w:tc>
          <w:tcPr>
            <w:tcW w:w="223" w:type="pct"/>
          </w:tcPr>
          <w:p w14:paraId="1AB81C3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1E1B2E" w14:textId="0270FA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20580F7" w14:textId="434CC7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83141A0" w14:textId="739392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34AF4BF3" w14:textId="7F656B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A45733D" w14:textId="77777777" w:rsidTr="00B04748">
        <w:tc>
          <w:tcPr>
            <w:tcW w:w="587" w:type="pct"/>
          </w:tcPr>
          <w:p w14:paraId="351E0E0B" w14:textId="6562DA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R4-2318239</w:t>
            </w:r>
          </w:p>
        </w:tc>
        <w:tc>
          <w:tcPr>
            <w:tcW w:w="810" w:type="pct"/>
          </w:tcPr>
          <w:p w14:paraId="5D0D9921" w14:textId="1C70DD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terminology update</w:t>
            </w:r>
          </w:p>
        </w:tc>
        <w:tc>
          <w:tcPr>
            <w:tcW w:w="717" w:type="pct"/>
          </w:tcPr>
          <w:p w14:paraId="6DB87EB9" w14:textId="30DC98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59E26316" w14:textId="19C23F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D0021C6" w14:textId="4C0EF4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1814</w:t>
            </w:r>
          </w:p>
        </w:tc>
        <w:tc>
          <w:tcPr>
            <w:tcW w:w="223" w:type="pct"/>
          </w:tcPr>
          <w:p w14:paraId="691CA08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A46BDE6" w14:textId="74B663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6EFE124" w14:textId="141EB2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B9D11F2" w14:textId="78A6E7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3C65205" w14:textId="35F9E0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1B1B924" w14:textId="77777777" w:rsidTr="00B04748">
        <w:tc>
          <w:tcPr>
            <w:tcW w:w="587" w:type="pct"/>
          </w:tcPr>
          <w:p w14:paraId="5ED528DF" w14:textId="2A1874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R4-2318240</w:t>
            </w:r>
          </w:p>
        </w:tc>
        <w:tc>
          <w:tcPr>
            <w:tcW w:w="810" w:type="pct"/>
          </w:tcPr>
          <w:p w14:paraId="328DE222" w14:textId="073246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terminology update</w:t>
            </w:r>
          </w:p>
        </w:tc>
        <w:tc>
          <w:tcPr>
            <w:tcW w:w="717" w:type="pct"/>
          </w:tcPr>
          <w:p w14:paraId="0828F424" w14:textId="2EC399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262ACEFD" w14:textId="20D6A4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3538571" w14:textId="6576E1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1815</w:t>
            </w:r>
          </w:p>
        </w:tc>
        <w:tc>
          <w:tcPr>
            <w:tcW w:w="223" w:type="pct"/>
          </w:tcPr>
          <w:p w14:paraId="46332F7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4B0EC41" w14:textId="1CBB6E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2645568" w14:textId="5D8647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2D1773" w14:textId="036804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02E9781E" w14:textId="4889CF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F1099C4" w14:textId="77777777" w:rsidTr="00B04748">
        <w:tc>
          <w:tcPr>
            <w:tcW w:w="587" w:type="pct"/>
          </w:tcPr>
          <w:p w14:paraId="5FB967B3" w14:textId="5AE7B2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R4-2318245</w:t>
            </w:r>
          </w:p>
        </w:tc>
        <w:tc>
          <w:tcPr>
            <w:tcW w:w="810" w:type="pct"/>
          </w:tcPr>
          <w:p w14:paraId="66CC237A" w14:textId="05C4DC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Intra-band UL CA MPR clarification</w:t>
            </w:r>
          </w:p>
        </w:tc>
        <w:tc>
          <w:tcPr>
            <w:tcW w:w="717" w:type="pct"/>
          </w:tcPr>
          <w:p w14:paraId="4079FD46" w14:textId="6C504C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22F64D3C" w14:textId="5F8820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DFDB25D" w14:textId="04488F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1816</w:t>
            </w:r>
          </w:p>
        </w:tc>
        <w:tc>
          <w:tcPr>
            <w:tcW w:w="223" w:type="pct"/>
          </w:tcPr>
          <w:p w14:paraId="68B0832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6A39806" w14:textId="6EC1CA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D0C14DD" w14:textId="1B7009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38957B3" w14:textId="341B96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36F639B5" w14:textId="21697F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7C9C861" w14:textId="77777777" w:rsidTr="00B04748">
        <w:tc>
          <w:tcPr>
            <w:tcW w:w="587" w:type="pct"/>
          </w:tcPr>
          <w:p w14:paraId="50875329" w14:textId="2318FC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R4-2318246</w:t>
            </w:r>
          </w:p>
        </w:tc>
        <w:tc>
          <w:tcPr>
            <w:tcW w:w="810" w:type="pct"/>
          </w:tcPr>
          <w:p w14:paraId="728E22BC" w14:textId="1091A9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Intra-band UL CA MPR clarification</w:t>
            </w:r>
          </w:p>
        </w:tc>
        <w:tc>
          <w:tcPr>
            <w:tcW w:w="717" w:type="pct"/>
          </w:tcPr>
          <w:p w14:paraId="51D77424" w14:textId="3F221D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518F6E01" w14:textId="1AC80A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67C0FE8" w14:textId="0754D2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1817</w:t>
            </w:r>
          </w:p>
        </w:tc>
        <w:tc>
          <w:tcPr>
            <w:tcW w:w="223" w:type="pct"/>
          </w:tcPr>
          <w:p w14:paraId="607AEE3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7112033" w14:textId="5C2E27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70D202B" w14:textId="719CBE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D97CAB7" w14:textId="254983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7348B80D" w14:textId="103DE0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D824B0" w14:textId="77777777" w:rsidTr="00B04748">
        <w:tc>
          <w:tcPr>
            <w:tcW w:w="587" w:type="pct"/>
          </w:tcPr>
          <w:p w14:paraId="097C5AAE" w14:textId="370441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R4-2318247</w:t>
            </w:r>
          </w:p>
        </w:tc>
        <w:tc>
          <w:tcPr>
            <w:tcW w:w="810" w:type="pct"/>
          </w:tcPr>
          <w:p w14:paraId="02AF837B" w14:textId="394B72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Intra-band UL CA MPR clarification</w:t>
            </w:r>
          </w:p>
        </w:tc>
        <w:tc>
          <w:tcPr>
            <w:tcW w:w="717" w:type="pct"/>
          </w:tcPr>
          <w:p w14:paraId="2253B6FD" w14:textId="1E71DF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009FCF53" w14:textId="118F36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DE14B3E" w14:textId="3E3737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1818</w:t>
            </w:r>
          </w:p>
        </w:tc>
        <w:tc>
          <w:tcPr>
            <w:tcW w:w="223" w:type="pct"/>
          </w:tcPr>
          <w:p w14:paraId="171043D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069A67" w14:textId="6768B7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65E5213" w14:textId="375EB7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B7F6D3C" w14:textId="47A0D6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328E5178" w14:textId="005194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F081FB3" w14:textId="77777777" w:rsidTr="00B04748">
        <w:tc>
          <w:tcPr>
            <w:tcW w:w="587" w:type="pct"/>
          </w:tcPr>
          <w:p w14:paraId="4CE7898A" w14:textId="65B4DA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R4-2318262</w:t>
            </w:r>
          </w:p>
        </w:tc>
        <w:tc>
          <w:tcPr>
            <w:tcW w:w="810" w:type="pct"/>
          </w:tcPr>
          <w:p w14:paraId="699452D0" w14:textId="663864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for intra-band non-collocated EN-DC/NR-CA deployment</w:t>
            </w:r>
          </w:p>
        </w:tc>
        <w:tc>
          <w:tcPr>
            <w:tcW w:w="717" w:type="pct"/>
          </w:tcPr>
          <w:p w14:paraId="7A39F40A" w14:textId="1C7F9B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294" w:type="pct"/>
          </w:tcPr>
          <w:p w14:paraId="1C5414DA" w14:textId="6675FE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0B0B45A" w14:textId="57A565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1819</w:t>
            </w:r>
          </w:p>
        </w:tc>
        <w:tc>
          <w:tcPr>
            <w:tcW w:w="223" w:type="pct"/>
          </w:tcPr>
          <w:p w14:paraId="7603D3A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BDAE01F" w14:textId="7F25A0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6D4B8E3" w14:textId="617F65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9C5BC14" w14:textId="6F6B4F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01CCF60E" w14:textId="02E3EB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890BBD6" w14:textId="77777777" w:rsidTr="00B04748">
        <w:tc>
          <w:tcPr>
            <w:tcW w:w="587" w:type="pct"/>
          </w:tcPr>
          <w:p w14:paraId="1B1BC130" w14:textId="2382D6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R4-2318271</w:t>
            </w:r>
          </w:p>
        </w:tc>
        <w:tc>
          <w:tcPr>
            <w:tcW w:w="810" w:type="pct"/>
          </w:tcPr>
          <w:p w14:paraId="12CF1DA4" w14:textId="6D5BDF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High power UE for inter-band CA with power class 2 on single carrier uplink on FDD band</w:t>
            </w:r>
          </w:p>
        </w:tc>
        <w:tc>
          <w:tcPr>
            <w:tcW w:w="717" w:type="pct"/>
          </w:tcPr>
          <w:p w14:paraId="2EB0CFD5" w14:textId="789C5B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294" w:type="pct"/>
          </w:tcPr>
          <w:p w14:paraId="5021DB25" w14:textId="216C1C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DE10032" w14:textId="4B8B1B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1820</w:t>
            </w:r>
          </w:p>
        </w:tc>
        <w:tc>
          <w:tcPr>
            <w:tcW w:w="223" w:type="pct"/>
          </w:tcPr>
          <w:p w14:paraId="7BD14B4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7414606" w14:textId="329D58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E281140" w14:textId="595221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22A7927" w14:textId="3EE0B6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HPUE_FR1_FDD_NR_CADC_R18</w:t>
            </w:r>
          </w:p>
        </w:tc>
        <w:tc>
          <w:tcPr>
            <w:tcW w:w="511" w:type="pct"/>
          </w:tcPr>
          <w:p w14:paraId="227689C9" w14:textId="4DD232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C43E58C" w14:textId="77777777" w:rsidTr="00B04748">
        <w:tc>
          <w:tcPr>
            <w:tcW w:w="587" w:type="pct"/>
          </w:tcPr>
          <w:p w14:paraId="272948A0" w14:textId="53CA14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R4-2318274</w:t>
            </w:r>
          </w:p>
        </w:tc>
        <w:tc>
          <w:tcPr>
            <w:tcW w:w="810" w:type="pct"/>
          </w:tcPr>
          <w:p w14:paraId="75D3E40F" w14:textId="0A93DB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High power UE for FDD single band PC2</w:t>
            </w:r>
          </w:p>
        </w:tc>
        <w:tc>
          <w:tcPr>
            <w:tcW w:w="717" w:type="pct"/>
          </w:tcPr>
          <w:p w14:paraId="5CE10DA8" w14:textId="65546E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294" w:type="pct"/>
          </w:tcPr>
          <w:p w14:paraId="40D5C9C3" w14:textId="733283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4AA0E9C" w14:textId="73E5EA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1821</w:t>
            </w:r>
          </w:p>
        </w:tc>
        <w:tc>
          <w:tcPr>
            <w:tcW w:w="223" w:type="pct"/>
          </w:tcPr>
          <w:p w14:paraId="6AFF6F8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668DB8" w14:textId="565AD8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D57B977" w14:textId="761D69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972DA1B" w14:textId="615A4E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HPUE_NR_FR1_FDD_R18-Core</w:t>
            </w:r>
          </w:p>
        </w:tc>
        <w:tc>
          <w:tcPr>
            <w:tcW w:w="511" w:type="pct"/>
          </w:tcPr>
          <w:p w14:paraId="0626096A" w14:textId="607F97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F5D58C3" w14:textId="77777777" w:rsidTr="00B04748">
        <w:tc>
          <w:tcPr>
            <w:tcW w:w="587" w:type="pct"/>
          </w:tcPr>
          <w:p w14:paraId="72F54B21" w14:textId="6B231C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R4-2318355</w:t>
            </w:r>
          </w:p>
        </w:tc>
        <w:tc>
          <w:tcPr>
            <w:tcW w:w="810" w:type="pct"/>
          </w:tcPr>
          <w:p w14:paraId="4750384F" w14:textId="3D1807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R18 TS38.101-1 to introduce PC2 UTRA ACLR</w:t>
            </w:r>
          </w:p>
        </w:tc>
        <w:tc>
          <w:tcPr>
            <w:tcW w:w="717" w:type="pct"/>
          </w:tcPr>
          <w:p w14:paraId="6B8D0A56" w14:textId="5DE8A8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294" w:type="pct"/>
          </w:tcPr>
          <w:p w14:paraId="1CD264B4" w14:textId="419E35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E6E10C0" w14:textId="6D8781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1822</w:t>
            </w:r>
          </w:p>
        </w:tc>
        <w:tc>
          <w:tcPr>
            <w:tcW w:w="223" w:type="pct"/>
          </w:tcPr>
          <w:p w14:paraId="6F857AE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EC8D1FF" w14:textId="028821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92D1B00" w14:textId="3B7235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271901D" w14:textId="278CA7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HPUE_NR_FR1_FDD_R18-Core</w:t>
            </w:r>
          </w:p>
        </w:tc>
        <w:tc>
          <w:tcPr>
            <w:tcW w:w="511" w:type="pct"/>
          </w:tcPr>
          <w:p w14:paraId="19B27C75" w14:textId="59F79D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100A613" w14:textId="77777777" w:rsidTr="00B04748">
        <w:tc>
          <w:tcPr>
            <w:tcW w:w="587" w:type="pct"/>
          </w:tcPr>
          <w:p w14:paraId="792A75A7" w14:textId="10EFDB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R4-2321712</w:t>
            </w:r>
          </w:p>
        </w:tc>
        <w:tc>
          <w:tcPr>
            <w:tcW w:w="810" w:type="pct"/>
          </w:tcPr>
          <w:p w14:paraId="6CF075BC" w14:textId="5CB36B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R18 TS38.101-1 to introduce PC2 UTRA ACLR</w:t>
            </w:r>
          </w:p>
        </w:tc>
        <w:tc>
          <w:tcPr>
            <w:tcW w:w="717" w:type="pct"/>
          </w:tcPr>
          <w:p w14:paraId="5FE1A70E" w14:textId="6A3964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294" w:type="pct"/>
          </w:tcPr>
          <w:p w14:paraId="6ED2A45E" w14:textId="36D355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1F893A6" w14:textId="64813F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1822</w:t>
            </w:r>
          </w:p>
        </w:tc>
        <w:tc>
          <w:tcPr>
            <w:tcW w:w="223" w:type="pct"/>
          </w:tcPr>
          <w:p w14:paraId="5845178D" w14:textId="4D6D992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DA56AAA" w14:textId="0098E8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DF9F1EB" w14:textId="050ECD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8C2AF71" w14:textId="23E01D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HPUE_NR_FR1_FDD_R18-Core</w:t>
            </w:r>
          </w:p>
        </w:tc>
        <w:tc>
          <w:tcPr>
            <w:tcW w:w="511" w:type="pct"/>
          </w:tcPr>
          <w:p w14:paraId="5FD1719E" w14:textId="67E699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50DD0AC" w14:textId="77777777" w:rsidTr="00B04748">
        <w:tc>
          <w:tcPr>
            <w:tcW w:w="587" w:type="pct"/>
          </w:tcPr>
          <w:p w14:paraId="032FFCE6" w14:textId="1E0B23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R4-2318356</w:t>
            </w:r>
          </w:p>
        </w:tc>
        <w:tc>
          <w:tcPr>
            <w:tcW w:w="810" w:type="pct"/>
          </w:tcPr>
          <w:p w14:paraId="6305C557" w14:textId="2C6F67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Co-existence for eRedCap</w:t>
            </w:r>
          </w:p>
        </w:tc>
        <w:tc>
          <w:tcPr>
            <w:tcW w:w="717" w:type="pct"/>
          </w:tcPr>
          <w:p w14:paraId="6F7086E0" w14:textId="48D585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294" w:type="pct"/>
          </w:tcPr>
          <w:p w14:paraId="4AF34246" w14:textId="425F53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1425DDB" w14:textId="5E1D57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1823</w:t>
            </w:r>
          </w:p>
        </w:tc>
        <w:tc>
          <w:tcPr>
            <w:tcW w:w="223" w:type="pct"/>
          </w:tcPr>
          <w:p w14:paraId="1A17800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296CAD5" w14:textId="26B586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DF01BC1" w14:textId="1CED56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F6594CE" w14:textId="582A4C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</w:t>
            </w:r>
          </w:p>
        </w:tc>
        <w:tc>
          <w:tcPr>
            <w:tcW w:w="511" w:type="pct"/>
          </w:tcPr>
          <w:p w14:paraId="370A6692" w14:textId="69D513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07A4B8B9" w14:textId="77777777" w:rsidTr="00B04748">
        <w:tc>
          <w:tcPr>
            <w:tcW w:w="587" w:type="pct"/>
          </w:tcPr>
          <w:p w14:paraId="6D50B849" w14:textId="554F3F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R4-2318357</w:t>
            </w:r>
          </w:p>
        </w:tc>
        <w:tc>
          <w:tcPr>
            <w:tcW w:w="810" w:type="pct"/>
          </w:tcPr>
          <w:p w14:paraId="4CBAA74E" w14:textId="5C38E8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IBB requirements on eRedCap for n71</w:t>
            </w:r>
          </w:p>
        </w:tc>
        <w:tc>
          <w:tcPr>
            <w:tcW w:w="717" w:type="pct"/>
          </w:tcPr>
          <w:p w14:paraId="2FB12CA2" w14:textId="0E437B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294" w:type="pct"/>
          </w:tcPr>
          <w:p w14:paraId="3B0A1FC3" w14:textId="4DDC6C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E715EAC" w14:textId="1C3060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1824</w:t>
            </w:r>
          </w:p>
        </w:tc>
        <w:tc>
          <w:tcPr>
            <w:tcW w:w="223" w:type="pct"/>
          </w:tcPr>
          <w:p w14:paraId="2E49B65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CE5EB5F" w14:textId="06F7FA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B837054" w14:textId="725F22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C793807" w14:textId="46AA81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</w:t>
            </w:r>
          </w:p>
        </w:tc>
        <w:tc>
          <w:tcPr>
            <w:tcW w:w="511" w:type="pct"/>
          </w:tcPr>
          <w:p w14:paraId="51676BF0" w14:textId="163217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7CC33096" w14:textId="77777777" w:rsidTr="00B04748">
        <w:tc>
          <w:tcPr>
            <w:tcW w:w="587" w:type="pct"/>
          </w:tcPr>
          <w:p w14:paraId="7A9185B8" w14:textId="672BEF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R4-2318364</w:t>
            </w:r>
          </w:p>
        </w:tc>
        <w:tc>
          <w:tcPr>
            <w:tcW w:w="810" w:type="pct"/>
          </w:tcPr>
          <w:p w14:paraId="3BC3DFED" w14:textId="1B9AF7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 Rel-17 correcting the starting RB location for NS_07</w:t>
            </w:r>
          </w:p>
        </w:tc>
        <w:tc>
          <w:tcPr>
            <w:tcW w:w="717" w:type="pct"/>
          </w:tcPr>
          <w:p w14:paraId="64725924" w14:textId="231A3D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294" w:type="pct"/>
          </w:tcPr>
          <w:p w14:paraId="11D2B650" w14:textId="40A598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BA8D4AE" w14:textId="2BE20D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1825</w:t>
            </w:r>
          </w:p>
        </w:tc>
        <w:tc>
          <w:tcPr>
            <w:tcW w:w="223" w:type="pct"/>
          </w:tcPr>
          <w:p w14:paraId="76F40B3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B5E8443" w14:textId="1A2590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404C4FF" w14:textId="2E30E1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6064F7E" w14:textId="24360A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NR_n13-Core</w:t>
            </w:r>
          </w:p>
        </w:tc>
        <w:tc>
          <w:tcPr>
            <w:tcW w:w="511" w:type="pct"/>
          </w:tcPr>
          <w:p w14:paraId="3B245AFB" w14:textId="484E45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005EBFE" w14:textId="77777777" w:rsidTr="00B04748">
        <w:tc>
          <w:tcPr>
            <w:tcW w:w="587" w:type="pct"/>
          </w:tcPr>
          <w:p w14:paraId="2A8F9DB0" w14:textId="5E3B67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R4-2318365</w:t>
            </w:r>
          </w:p>
        </w:tc>
        <w:tc>
          <w:tcPr>
            <w:tcW w:w="810" w:type="pct"/>
          </w:tcPr>
          <w:p w14:paraId="62A12B9F" w14:textId="27F43B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 Rel-18 correcting the starting RB location for NS_07</w:t>
            </w:r>
          </w:p>
        </w:tc>
        <w:tc>
          <w:tcPr>
            <w:tcW w:w="717" w:type="pct"/>
          </w:tcPr>
          <w:p w14:paraId="5C1365ED" w14:textId="5F90A5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294" w:type="pct"/>
          </w:tcPr>
          <w:p w14:paraId="6F3A15E7" w14:textId="4B3142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26732D6" w14:textId="3BD7DC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1826</w:t>
            </w:r>
          </w:p>
        </w:tc>
        <w:tc>
          <w:tcPr>
            <w:tcW w:w="223" w:type="pct"/>
          </w:tcPr>
          <w:p w14:paraId="6C15EF3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0870905" w14:textId="633B01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771B7FD" w14:textId="69AB7A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0AC676F" w14:textId="727AAA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NR_n13-Core</w:t>
            </w:r>
          </w:p>
        </w:tc>
        <w:tc>
          <w:tcPr>
            <w:tcW w:w="511" w:type="pct"/>
          </w:tcPr>
          <w:p w14:paraId="5108F759" w14:textId="66FA12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E96B7EA" w14:textId="77777777" w:rsidTr="00B04748">
        <w:tc>
          <w:tcPr>
            <w:tcW w:w="587" w:type="pct"/>
          </w:tcPr>
          <w:p w14:paraId="39EA6FAC" w14:textId="471A4E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R4-2318395</w:t>
            </w:r>
          </w:p>
        </w:tc>
        <w:tc>
          <w:tcPr>
            <w:tcW w:w="810" w:type="pct"/>
          </w:tcPr>
          <w:p w14:paraId="71CAF678" w14:textId="57526F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Spurious emissions per UE</w:t>
            </w:r>
          </w:p>
        </w:tc>
        <w:tc>
          <w:tcPr>
            <w:tcW w:w="717" w:type="pct"/>
          </w:tcPr>
          <w:p w14:paraId="125E4365" w14:textId="107C26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454C3F73" w14:textId="05E5E2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92AFCBD" w14:textId="5F3A54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1827</w:t>
            </w:r>
          </w:p>
        </w:tc>
        <w:tc>
          <w:tcPr>
            <w:tcW w:w="223" w:type="pct"/>
          </w:tcPr>
          <w:p w14:paraId="212EAFF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2126EB" w14:textId="5BD9A1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6DDEC1D6" w14:textId="47169B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5BF1EFD" w14:textId="494BCC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NR_RF_TxD-Core</w:t>
            </w:r>
          </w:p>
        </w:tc>
        <w:tc>
          <w:tcPr>
            <w:tcW w:w="511" w:type="pct"/>
          </w:tcPr>
          <w:p w14:paraId="60148748" w14:textId="7BFA3B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09DA7E9" w14:textId="77777777" w:rsidTr="00B04748">
        <w:tc>
          <w:tcPr>
            <w:tcW w:w="587" w:type="pct"/>
          </w:tcPr>
          <w:p w14:paraId="175E4DFE" w14:textId="5B3F4A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R4-2318402</w:t>
            </w:r>
          </w:p>
        </w:tc>
        <w:tc>
          <w:tcPr>
            <w:tcW w:w="810" w:type="pct"/>
          </w:tcPr>
          <w:p w14:paraId="17E2CD76" w14:textId="260D3A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big CR for NR_700800900_combo_enh</w:t>
            </w:r>
          </w:p>
        </w:tc>
        <w:tc>
          <w:tcPr>
            <w:tcW w:w="717" w:type="pct"/>
          </w:tcPr>
          <w:p w14:paraId="72F0E694" w14:textId="647BA3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1ECABD3E" w14:textId="764344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2CAC891" w14:textId="0D9641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1828</w:t>
            </w:r>
          </w:p>
        </w:tc>
        <w:tc>
          <w:tcPr>
            <w:tcW w:w="223" w:type="pct"/>
          </w:tcPr>
          <w:p w14:paraId="187D42B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875FAE5" w14:textId="584F13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126D972" w14:textId="6CAABE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A708B02" w14:textId="6D539C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NR_700800900_combo_enh-Core</w:t>
            </w:r>
          </w:p>
        </w:tc>
        <w:tc>
          <w:tcPr>
            <w:tcW w:w="511" w:type="pct"/>
          </w:tcPr>
          <w:p w14:paraId="5A91A617" w14:textId="3BB1CA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4030220" w14:textId="77777777" w:rsidTr="00B04748">
        <w:tc>
          <w:tcPr>
            <w:tcW w:w="587" w:type="pct"/>
          </w:tcPr>
          <w:p w14:paraId="5FE7A333" w14:textId="727545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R4-2321679</w:t>
            </w:r>
          </w:p>
        </w:tc>
        <w:tc>
          <w:tcPr>
            <w:tcW w:w="810" w:type="pct"/>
          </w:tcPr>
          <w:p w14:paraId="546CCF97" w14:textId="17F6B6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big CR for NR_700800900_combo_enh</w:t>
            </w:r>
          </w:p>
        </w:tc>
        <w:tc>
          <w:tcPr>
            <w:tcW w:w="717" w:type="pct"/>
          </w:tcPr>
          <w:p w14:paraId="6D64BB8E" w14:textId="6ECED4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China Telecom</w:t>
            </w:r>
          </w:p>
        </w:tc>
        <w:tc>
          <w:tcPr>
            <w:tcW w:w="294" w:type="pct"/>
          </w:tcPr>
          <w:p w14:paraId="4C7C1F69" w14:textId="0FB43A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0CDDD7B" w14:textId="10329C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1828</w:t>
            </w:r>
          </w:p>
        </w:tc>
        <w:tc>
          <w:tcPr>
            <w:tcW w:w="223" w:type="pct"/>
          </w:tcPr>
          <w:p w14:paraId="04B68577" w14:textId="00B8199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92AC82C" w14:textId="31BA40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94E24B1" w14:textId="51463A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5E25293" w14:textId="0E3234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NR_700800900_combo_enh-Core</w:t>
            </w:r>
          </w:p>
        </w:tc>
        <w:tc>
          <w:tcPr>
            <w:tcW w:w="511" w:type="pct"/>
          </w:tcPr>
          <w:p w14:paraId="468694B0" w14:textId="3720DF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CEAEE32" w14:textId="77777777" w:rsidTr="00B04748">
        <w:tc>
          <w:tcPr>
            <w:tcW w:w="587" w:type="pct"/>
          </w:tcPr>
          <w:p w14:paraId="67A5B91A" w14:textId="1BC0C2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R4-2318420</w:t>
            </w:r>
          </w:p>
        </w:tc>
        <w:tc>
          <w:tcPr>
            <w:tcW w:w="810" w:type="pct"/>
          </w:tcPr>
          <w:p w14:paraId="5BBB0524" w14:textId="4CEB62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Bug Fixes for Band Combinations in 38101-1-i30_s00-05</w:t>
            </w:r>
          </w:p>
        </w:tc>
        <w:tc>
          <w:tcPr>
            <w:tcW w:w="717" w:type="pct"/>
          </w:tcPr>
          <w:p w14:paraId="30C12918" w14:textId="7D2381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7D525096" w14:textId="563429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9EA86A6" w14:textId="2A3BA6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1829</w:t>
            </w:r>
          </w:p>
        </w:tc>
        <w:tc>
          <w:tcPr>
            <w:tcW w:w="223" w:type="pct"/>
          </w:tcPr>
          <w:p w14:paraId="153C676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9576668" w14:textId="4D80A2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9008005" w14:textId="5AE7DE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33C0A4B" w14:textId="0C4602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NR_CADC_R18_yBDL_xBUL-Core</w:t>
            </w:r>
          </w:p>
        </w:tc>
        <w:tc>
          <w:tcPr>
            <w:tcW w:w="511" w:type="pct"/>
          </w:tcPr>
          <w:p w14:paraId="1163CE38" w14:textId="74DA22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E34B30C" w14:textId="77777777" w:rsidTr="00B04748">
        <w:tc>
          <w:tcPr>
            <w:tcW w:w="587" w:type="pct"/>
          </w:tcPr>
          <w:p w14:paraId="38B71521" w14:textId="66C591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R4-2318451</w:t>
            </w:r>
          </w:p>
        </w:tc>
        <w:tc>
          <w:tcPr>
            <w:tcW w:w="810" w:type="pct"/>
          </w:tcPr>
          <w:p w14:paraId="62B2646F" w14:textId="445F3F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TS38.101-1 for simplification of NR V2X UE coexistence in Rel-16</w:t>
            </w:r>
          </w:p>
        </w:tc>
        <w:tc>
          <w:tcPr>
            <w:tcW w:w="717" w:type="pct"/>
          </w:tcPr>
          <w:p w14:paraId="70C3E12B" w14:textId="15167D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25A22F93" w14:textId="1AE549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A07E51B" w14:textId="694B96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1830</w:t>
            </w:r>
          </w:p>
        </w:tc>
        <w:tc>
          <w:tcPr>
            <w:tcW w:w="223" w:type="pct"/>
          </w:tcPr>
          <w:p w14:paraId="7BED1A5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21789A4" w14:textId="13D302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C0827ED" w14:textId="2108A8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FF096A7" w14:textId="64337E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1BD03958" w14:textId="268301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773EFF2" w14:textId="77777777" w:rsidTr="00B04748">
        <w:tc>
          <w:tcPr>
            <w:tcW w:w="587" w:type="pct"/>
          </w:tcPr>
          <w:p w14:paraId="4C32B358" w14:textId="45C8EE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R4-2318452</w:t>
            </w:r>
          </w:p>
        </w:tc>
        <w:tc>
          <w:tcPr>
            <w:tcW w:w="810" w:type="pct"/>
          </w:tcPr>
          <w:p w14:paraId="501716A7" w14:textId="487591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TS38.101-1 for simplification of NR V2X UE coexistence in Rel-17 (Cat. A)</w:t>
            </w:r>
          </w:p>
        </w:tc>
        <w:tc>
          <w:tcPr>
            <w:tcW w:w="717" w:type="pct"/>
          </w:tcPr>
          <w:p w14:paraId="20CCDCC9" w14:textId="615D12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6E3ED5DF" w14:textId="4A9EA1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B9FB775" w14:textId="42A61D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1831</w:t>
            </w:r>
          </w:p>
        </w:tc>
        <w:tc>
          <w:tcPr>
            <w:tcW w:w="223" w:type="pct"/>
          </w:tcPr>
          <w:p w14:paraId="394DEFA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EEAB28" w14:textId="79C8FF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8291C29" w14:textId="2EFA96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C2A29D5" w14:textId="5E70E5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2893C186" w14:textId="2C1FFD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BB6406A" w14:textId="77777777" w:rsidTr="00B04748">
        <w:tc>
          <w:tcPr>
            <w:tcW w:w="587" w:type="pct"/>
          </w:tcPr>
          <w:p w14:paraId="4A7FE72E" w14:textId="09D1FC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R4-2318453</w:t>
            </w:r>
          </w:p>
        </w:tc>
        <w:tc>
          <w:tcPr>
            <w:tcW w:w="810" w:type="pct"/>
          </w:tcPr>
          <w:p w14:paraId="27D4A98D" w14:textId="57E1B2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TS38.101-1 for simplification of NR V2X UE coexistence in Rel-18 (Cat. A)</w:t>
            </w:r>
          </w:p>
        </w:tc>
        <w:tc>
          <w:tcPr>
            <w:tcW w:w="717" w:type="pct"/>
          </w:tcPr>
          <w:p w14:paraId="247957E6" w14:textId="089BB2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5E2DC594" w14:textId="582A32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D01B35B" w14:textId="65F1DD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1832</w:t>
            </w:r>
          </w:p>
        </w:tc>
        <w:tc>
          <w:tcPr>
            <w:tcW w:w="223" w:type="pct"/>
          </w:tcPr>
          <w:p w14:paraId="654A75C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4967889" w14:textId="0AC406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B9B2704" w14:textId="1D3FFE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A34990D" w14:textId="3B06BF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6EE03DF8" w14:textId="0CDDBE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C0C74CA" w14:textId="77777777" w:rsidTr="00B04748">
        <w:tc>
          <w:tcPr>
            <w:tcW w:w="587" w:type="pct"/>
          </w:tcPr>
          <w:p w14:paraId="255CCD92" w14:textId="24E92E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R4-2318468</w:t>
            </w:r>
          </w:p>
        </w:tc>
        <w:tc>
          <w:tcPr>
            <w:tcW w:w="810" w:type="pct"/>
          </w:tcPr>
          <w:p w14:paraId="74472796" w14:textId="20AE36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[NR_RF_TxD-Core] Correction to 7.3G REFSENS for TxD (Rel-17)</w:t>
            </w:r>
          </w:p>
        </w:tc>
        <w:tc>
          <w:tcPr>
            <w:tcW w:w="717" w:type="pct"/>
          </w:tcPr>
          <w:p w14:paraId="68C6A59E" w14:textId="567EA9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7CC8F9E" w14:textId="5440EB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DAE657B" w14:textId="59A8C4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1833</w:t>
            </w:r>
          </w:p>
        </w:tc>
        <w:tc>
          <w:tcPr>
            <w:tcW w:w="223" w:type="pct"/>
          </w:tcPr>
          <w:p w14:paraId="56780BA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663FC21" w14:textId="3A912D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4CC5E7F" w14:textId="6E8B7E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F52062E" w14:textId="787A86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1" w:type="pct"/>
          </w:tcPr>
          <w:p w14:paraId="48C3D699" w14:textId="0F7C48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09E2EE5" w14:textId="77777777" w:rsidTr="00B04748">
        <w:tc>
          <w:tcPr>
            <w:tcW w:w="587" w:type="pct"/>
          </w:tcPr>
          <w:p w14:paraId="3E136EB6" w14:textId="2F79E3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R4-2318469</w:t>
            </w:r>
          </w:p>
        </w:tc>
        <w:tc>
          <w:tcPr>
            <w:tcW w:w="810" w:type="pct"/>
          </w:tcPr>
          <w:p w14:paraId="0A8B0673" w14:textId="72085E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[NR_RF_TxD-Core] Correction to 7.3G REFSENS for TxD (Rel-18)</w:t>
            </w:r>
          </w:p>
        </w:tc>
        <w:tc>
          <w:tcPr>
            <w:tcW w:w="717" w:type="pct"/>
          </w:tcPr>
          <w:p w14:paraId="12832473" w14:textId="460E4F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C1A0BDF" w14:textId="2E0156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E46376A" w14:textId="0455F5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1834</w:t>
            </w:r>
          </w:p>
        </w:tc>
        <w:tc>
          <w:tcPr>
            <w:tcW w:w="223" w:type="pct"/>
          </w:tcPr>
          <w:p w14:paraId="06C8A95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B151B30" w14:textId="70AC37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3C0DD33" w14:textId="19E8C6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8F2C26C" w14:textId="120857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1" w:type="pct"/>
          </w:tcPr>
          <w:p w14:paraId="04197B5C" w14:textId="652446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94CAA43" w14:textId="77777777" w:rsidTr="00B04748">
        <w:tc>
          <w:tcPr>
            <w:tcW w:w="587" w:type="pct"/>
          </w:tcPr>
          <w:p w14:paraId="390B8087" w14:textId="5D2C74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R4-2318473</w:t>
            </w:r>
          </w:p>
        </w:tc>
        <w:tc>
          <w:tcPr>
            <w:tcW w:w="810" w:type="pct"/>
          </w:tcPr>
          <w:p w14:paraId="094E7A49" w14:textId="0D7B5A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R18 TS38.101-1 to align frequency range restriction for MSD</w:t>
            </w:r>
          </w:p>
        </w:tc>
        <w:tc>
          <w:tcPr>
            <w:tcW w:w="717" w:type="pct"/>
          </w:tcPr>
          <w:p w14:paraId="22B601B0" w14:textId="504255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294" w:type="pct"/>
          </w:tcPr>
          <w:p w14:paraId="3B6B7522" w14:textId="1BDA63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4797C09" w14:textId="2435DF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1835</w:t>
            </w:r>
          </w:p>
        </w:tc>
        <w:tc>
          <w:tcPr>
            <w:tcW w:w="223" w:type="pct"/>
          </w:tcPr>
          <w:p w14:paraId="6398213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E3EFA71" w14:textId="41C20B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11ABB7C" w14:textId="4C483C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997563E" w14:textId="0A397C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NR_CADC_R18_2BDL_xBUL-Core, NR_CADC_R18_3BDL_xBUL-Core</w:t>
            </w:r>
          </w:p>
        </w:tc>
        <w:tc>
          <w:tcPr>
            <w:tcW w:w="511" w:type="pct"/>
          </w:tcPr>
          <w:p w14:paraId="6DD46C53" w14:textId="5A600D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58B6A28" w14:textId="77777777" w:rsidTr="00B04748">
        <w:tc>
          <w:tcPr>
            <w:tcW w:w="587" w:type="pct"/>
          </w:tcPr>
          <w:p w14:paraId="155BF37A" w14:textId="707436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R4-2318510</w:t>
            </w:r>
          </w:p>
        </w:tc>
        <w:tc>
          <w:tcPr>
            <w:tcW w:w="810" w:type="pct"/>
          </w:tcPr>
          <w:p w14:paraId="03983C6E" w14:textId="3557FE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FRC correction_rel15_23_0</w:t>
            </w:r>
          </w:p>
        </w:tc>
        <w:tc>
          <w:tcPr>
            <w:tcW w:w="717" w:type="pct"/>
          </w:tcPr>
          <w:p w14:paraId="025308C7" w14:textId="0BC219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6847257" w14:textId="304995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223485A" w14:textId="120751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1836</w:t>
            </w:r>
          </w:p>
        </w:tc>
        <w:tc>
          <w:tcPr>
            <w:tcW w:w="223" w:type="pct"/>
          </w:tcPr>
          <w:p w14:paraId="7E9B7FE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85DD1D" w14:textId="3DDE90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60807D78" w14:textId="1E5170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C5A5FED" w14:textId="354732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721EE02F" w14:textId="077963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6786D65" w14:textId="77777777" w:rsidTr="00B04748">
        <w:tc>
          <w:tcPr>
            <w:tcW w:w="587" w:type="pct"/>
          </w:tcPr>
          <w:p w14:paraId="50B7B7D4" w14:textId="6509A6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R4-2318511</w:t>
            </w:r>
          </w:p>
        </w:tc>
        <w:tc>
          <w:tcPr>
            <w:tcW w:w="810" w:type="pct"/>
          </w:tcPr>
          <w:p w14:paraId="33141775" w14:textId="3E49B6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FRC correction_rel16_17_0</w:t>
            </w:r>
          </w:p>
        </w:tc>
        <w:tc>
          <w:tcPr>
            <w:tcW w:w="717" w:type="pct"/>
          </w:tcPr>
          <w:p w14:paraId="24D4BC5F" w14:textId="2CEEAB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04B4C53" w14:textId="5B3ED5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3BBCE64" w14:textId="1490EA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1837</w:t>
            </w:r>
          </w:p>
        </w:tc>
        <w:tc>
          <w:tcPr>
            <w:tcW w:w="223" w:type="pct"/>
          </w:tcPr>
          <w:p w14:paraId="46E99BA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B065BC0" w14:textId="168EDA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DFA79B1" w14:textId="016445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D1B43D4" w14:textId="7ED46C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7A06159F" w14:textId="364138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E4E7F7C" w14:textId="77777777" w:rsidTr="00B04748">
        <w:tc>
          <w:tcPr>
            <w:tcW w:w="587" w:type="pct"/>
          </w:tcPr>
          <w:p w14:paraId="217970DA" w14:textId="147D73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R4-2318512</w:t>
            </w:r>
          </w:p>
        </w:tc>
        <w:tc>
          <w:tcPr>
            <w:tcW w:w="810" w:type="pct"/>
          </w:tcPr>
          <w:p w14:paraId="4AEB2573" w14:textId="2BB238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FRC correction_rel17_11_0</w:t>
            </w:r>
          </w:p>
        </w:tc>
        <w:tc>
          <w:tcPr>
            <w:tcW w:w="717" w:type="pct"/>
          </w:tcPr>
          <w:p w14:paraId="3A0886D8" w14:textId="6F2B44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429CCAE" w14:textId="69E259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29E229B" w14:textId="2B9021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1838</w:t>
            </w:r>
          </w:p>
        </w:tc>
        <w:tc>
          <w:tcPr>
            <w:tcW w:w="223" w:type="pct"/>
          </w:tcPr>
          <w:p w14:paraId="07A23D4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6164DCC" w14:textId="53750A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0B37CFE" w14:textId="4C2877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0CEEA94" w14:textId="4787E5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6D09DC1F" w14:textId="438437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2E31327" w14:textId="77777777" w:rsidTr="00B04748">
        <w:tc>
          <w:tcPr>
            <w:tcW w:w="587" w:type="pct"/>
          </w:tcPr>
          <w:p w14:paraId="60A825A1" w14:textId="2C6287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R4-2318513</w:t>
            </w:r>
          </w:p>
        </w:tc>
        <w:tc>
          <w:tcPr>
            <w:tcW w:w="810" w:type="pct"/>
          </w:tcPr>
          <w:p w14:paraId="2DB87F42" w14:textId="5B0550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FRC correction_rel18_3_0</w:t>
            </w:r>
          </w:p>
        </w:tc>
        <w:tc>
          <w:tcPr>
            <w:tcW w:w="717" w:type="pct"/>
          </w:tcPr>
          <w:p w14:paraId="19F6E4CA" w14:textId="75FCDA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FB3DCBF" w14:textId="00525A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2284A2E" w14:textId="726337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1839</w:t>
            </w:r>
          </w:p>
        </w:tc>
        <w:tc>
          <w:tcPr>
            <w:tcW w:w="223" w:type="pct"/>
          </w:tcPr>
          <w:p w14:paraId="7EB2826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4286E3" w14:textId="63497D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03D6C8A" w14:textId="155484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F7994D8" w14:textId="66703D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164FEA7A" w14:textId="7AEB6F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0C2FBC7" w14:textId="77777777" w:rsidTr="00B04748">
        <w:tc>
          <w:tcPr>
            <w:tcW w:w="587" w:type="pct"/>
          </w:tcPr>
          <w:p w14:paraId="4372FD23" w14:textId="6341DB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R4-2318520</w:t>
            </w:r>
          </w:p>
        </w:tc>
        <w:tc>
          <w:tcPr>
            <w:tcW w:w="810" w:type="pct"/>
          </w:tcPr>
          <w:p w14:paraId="2D660A2C" w14:textId="708918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UE to UE coex  R16</w:t>
            </w:r>
          </w:p>
        </w:tc>
        <w:tc>
          <w:tcPr>
            <w:tcW w:w="717" w:type="pct"/>
          </w:tcPr>
          <w:p w14:paraId="3EA10763" w14:textId="5682F2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42A52CCB" w14:textId="789403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5B43AB1" w14:textId="616569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1840</w:t>
            </w:r>
          </w:p>
        </w:tc>
        <w:tc>
          <w:tcPr>
            <w:tcW w:w="223" w:type="pct"/>
          </w:tcPr>
          <w:p w14:paraId="7E3C750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063BBB4" w14:textId="0A8F94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D24E0F3" w14:textId="413B0E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AD6AE28" w14:textId="11B27F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511" w:type="pct"/>
          </w:tcPr>
          <w:p w14:paraId="28E4133E" w14:textId="07DB96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836A11F" w14:textId="77777777" w:rsidTr="00B04748">
        <w:tc>
          <w:tcPr>
            <w:tcW w:w="587" w:type="pct"/>
          </w:tcPr>
          <w:p w14:paraId="3C7782F0" w14:textId="62D019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R4-2318521</w:t>
            </w:r>
          </w:p>
        </w:tc>
        <w:tc>
          <w:tcPr>
            <w:tcW w:w="810" w:type="pct"/>
          </w:tcPr>
          <w:p w14:paraId="4FE7137E" w14:textId="646570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UE to UE coex  R17</w:t>
            </w:r>
          </w:p>
        </w:tc>
        <w:tc>
          <w:tcPr>
            <w:tcW w:w="717" w:type="pct"/>
          </w:tcPr>
          <w:p w14:paraId="6EE3AE99" w14:textId="22A596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2FAE1E04" w14:textId="459556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5C251CD" w14:textId="0D36D8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1841</w:t>
            </w:r>
          </w:p>
        </w:tc>
        <w:tc>
          <w:tcPr>
            <w:tcW w:w="223" w:type="pct"/>
          </w:tcPr>
          <w:p w14:paraId="4AC8F0D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9CCAAB2" w14:textId="0C1B1B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BBD3DC9" w14:textId="0701C2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5F84108" w14:textId="699DA4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1" w:type="pct"/>
          </w:tcPr>
          <w:p w14:paraId="1FE390CC" w14:textId="5FC170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152128C" w14:textId="77777777" w:rsidTr="00B04748">
        <w:tc>
          <w:tcPr>
            <w:tcW w:w="587" w:type="pct"/>
          </w:tcPr>
          <w:p w14:paraId="58BB9EC8" w14:textId="749E7F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R4-2318522</w:t>
            </w:r>
          </w:p>
        </w:tc>
        <w:tc>
          <w:tcPr>
            <w:tcW w:w="810" w:type="pct"/>
          </w:tcPr>
          <w:p w14:paraId="30C73FEA" w14:textId="7F9D31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UE to UE coex  R18</w:t>
            </w:r>
          </w:p>
        </w:tc>
        <w:tc>
          <w:tcPr>
            <w:tcW w:w="717" w:type="pct"/>
          </w:tcPr>
          <w:p w14:paraId="66EBC501" w14:textId="4C830B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7DF19EC3" w14:textId="5A686A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9649228" w14:textId="72D03E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1842</w:t>
            </w:r>
          </w:p>
        </w:tc>
        <w:tc>
          <w:tcPr>
            <w:tcW w:w="223" w:type="pct"/>
          </w:tcPr>
          <w:p w14:paraId="6247D0F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829462F" w14:textId="39F945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27675D4" w14:textId="2ADCE9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593307C" w14:textId="77FAE6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</w:t>
            </w:r>
          </w:p>
        </w:tc>
        <w:tc>
          <w:tcPr>
            <w:tcW w:w="511" w:type="pct"/>
          </w:tcPr>
          <w:p w14:paraId="2AB80986" w14:textId="6F68CA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B05A903" w14:textId="77777777" w:rsidTr="00B04748">
        <w:tc>
          <w:tcPr>
            <w:tcW w:w="587" w:type="pct"/>
          </w:tcPr>
          <w:p w14:paraId="38625B7B" w14:textId="3331A5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R4-2318528</w:t>
            </w:r>
          </w:p>
        </w:tc>
        <w:tc>
          <w:tcPr>
            <w:tcW w:w="810" w:type="pct"/>
          </w:tcPr>
          <w:p w14:paraId="305C57F9" w14:textId="12B7DD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FWA Big CR</w:t>
            </w:r>
          </w:p>
        </w:tc>
        <w:tc>
          <w:tcPr>
            <w:tcW w:w="717" w:type="pct"/>
          </w:tcPr>
          <w:p w14:paraId="61A7C093" w14:textId="32C5C8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7B93AE6D" w14:textId="689F84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B97826E" w14:textId="4AB6B8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1843</w:t>
            </w:r>
          </w:p>
        </w:tc>
        <w:tc>
          <w:tcPr>
            <w:tcW w:w="223" w:type="pct"/>
          </w:tcPr>
          <w:p w14:paraId="2E73B97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89EB551" w14:textId="5EE2A5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B9EA8E8" w14:textId="37ECAF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0C2CD3C" w14:textId="0E2024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LTE_NR_HPUE_FWVM_R18-Core</w:t>
            </w:r>
          </w:p>
        </w:tc>
        <w:tc>
          <w:tcPr>
            <w:tcW w:w="511" w:type="pct"/>
          </w:tcPr>
          <w:p w14:paraId="0C484181" w14:textId="021ADB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4E7CECD" w14:textId="77777777" w:rsidTr="00B04748">
        <w:tc>
          <w:tcPr>
            <w:tcW w:w="587" w:type="pct"/>
          </w:tcPr>
          <w:p w14:paraId="3A19227E" w14:textId="2BF58D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R4-2318529</w:t>
            </w:r>
          </w:p>
        </w:tc>
        <w:tc>
          <w:tcPr>
            <w:tcW w:w="810" w:type="pct"/>
          </w:tcPr>
          <w:p w14:paraId="714D16A9" w14:textId="064716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addition of PC1 operation for n41</w:t>
            </w:r>
          </w:p>
        </w:tc>
        <w:tc>
          <w:tcPr>
            <w:tcW w:w="717" w:type="pct"/>
          </w:tcPr>
          <w:p w14:paraId="356B37E6" w14:textId="703081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</w:t>
            </w:r>
          </w:p>
        </w:tc>
        <w:tc>
          <w:tcPr>
            <w:tcW w:w="294" w:type="pct"/>
          </w:tcPr>
          <w:p w14:paraId="6D4C389C" w14:textId="0FDACA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024B282" w14:textId="57899D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1844</w:t>
            </w:r>
          </w:p>
        </w:tc>
        <w:tc>
          <w:tcPr>
            <w:tcW w:w="223" w:type="pct"/>
          </w:tcPr>
          <w:p w14:paraId="3AE0E63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0EBABC8" w14:textId="557C2E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C2A0A85" w14:textId="1805D8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3E27B9E" w14:textId="335970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LTE_NR_HPUE_FWVM_R18-Core</w:t>
            </w:r>
          </w:p>
        </w:tc>
        <w:tc>
          <w:tcPr>
            <w:tcW w:w="511" w:type="pct"/>
          </w:tcPr>
          <w:p w14:paraId="22AD1413" w14:textId="092D94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5C90238" w14:textId="77777777" w:rsidTr="00B04748">
        <w:tc>
          <w:tcPr>
            <w:tcW w:w="587" w:type="pct"/>
          </w:tcPr>
          <w:p w14:paraId="10165A1F" w14:textId="5B66DE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R4-2318534</w:t>
            </w:r>
          </w:p>
        </w:tc>
        <w:tc>
          <w:tcPr>
            <w:tcW w:w="810" w:type="pct"/>
          </w:tcPr>
          <w:p w14:paraId="448BFE00" w14:textId="146681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Introduction of n106</w:t>
            </w:r>
          </w:p>
        </w:tc>
        <w:tc>
          <w:tcPr>
            <w:tcW w:w="717" w:type="pct"/>
          </w:tcPr>
          <w:p w14:paraId="499C1C51" w14:textId="3B8794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Anterix, Huawei, Ericsson</w:t>
            </w:r>
          </w:p>
        </w:tc>
        <w:tc>
          <w:tcPr>
            <w:tcW w:w="294" w:type="pct"/>
          </w:tcPr>
          <w:p w14:paraId="04F732DC" w14:textId="5B6116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A66D6D3" w14:textId="369BE9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1845</w:t>
            </w:r>
          </w:p>
        </w:tc>
        <w:tc>
          <w:tcPr>
            <w:tcW w:w="223" w:type="pct"/>
          </w:tcPr>
          <w:p w14:paraId="764C194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07243E1" w14:textId="16478B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AA30A73" w14:textId="51D1FF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BD48CFB" w14:textId="0039A5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NR_900MHz_US-Core</w:t>
            </w:r>
          </w:p>
        </w:tc>
        <w:tc>
          <w:tcPr>
            <w:tcW w:w="511" w:type="pct"/>
          </w:tcPr>
          <w:p w14:paraId="243163A9" w14:textId="3EA006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A7E7352" w14:textId="77777777" w:rsidTr="00B04748">
        <w:tc>
          <w:tcPr>
            <w:tcW w:w="587" w:type="pct"/>
          </w:tcPr>
          <w:p w14:paraId="45989C3E" w14:textId="401AFD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R4-2321697</w:t>
            </w:r>
          </w:p>
        </w:tc>
        <w:tc>
          <w:tcPr>
            <w:tcW w:w="810" w:type="pct"/>
          </w:tcPr>
          <w:p w14:paraId="0AAEC3EE" w14:textId="668AB2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Introduction of n106</w:t>
            </w:r>
          </w:p>
        </w:tc>
        <w:tc>
          <w:tcPr>
            <w:tcW w:w="717" w:type="pct"/>
          </w:tcPr>
          <w:p w14:paraId="6D9F26EC" w14:textId="71FEF0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Anterix, Huawei, Ericsson</w:t>
            </w:r>
          </w:p>
        </w:tc>
        <w:tc>
          <w:tcPr>
            <w:tcW w:w="294" w:type="pct"/>
          </w:tcPr>
          <w:p w14:paraId="0DA5250C" w14:textId="5C511C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38AF3D6" w14:textId="2ECCD9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1845</w:t>
            </w:r>
          </w:p>
        </w:tc>
        <w:tc>
          <w:tcPr>
            <w:tcW w:w="223" w:type="pct"/>
          </w:tcPr>
          <w:p w14:paraId="54B90E3D" w14:textId="03AF72E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A642E86" w14:textId="7CD713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059A7E4" w14:textId="621605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A8AAE2C" w14:textId="01CCB5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NR_900MHz_US-Core</w:t>
            </w:r>
          </w:p>
        </w:tc>
        <w:tc>
          <w:tcPr>
            <w:tcW w:w="511" w:type="pct"/>
          </w:tcPr>
          <w:p w14:paraId="55488761" w14:textId="2551C6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5955672" w14:textId="77777777" w:rsidTr="00B04748">
        <w:tc>
          <w:tcPr>
            <w:tcW w:w="587" w:type="pct"/>
          </w:tcPr>
          <w:p w14:paraId="1E579172" w14:textId="2D2239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R4-2318544</w:t>
            </w:r>
          </w:p>
        </w:tc>
        <w:tc>
          <w:tcPr>
            <w:tcW w:w="810" w:type="pct"/>
          </w:tcPr>
          <w:p w14:paraId="20737DAF" w14:textId="151792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FRC deletion for 5MHz 30 KHz rel15_23_0</w:t>
            </w:r>
          </w:p>
        </w:tc>
        <w:tc>
          <w:tcPr>
            <w:tcW w:w="717" w:type="pct"/>
          </w:tcPr>
          <w:p w14:paraId="09A9700E" w14:textId="445463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43C7585" w14:textId="747328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E753E24" w14:textId="00DF6C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1846</w:t>
            </w:r>
          </w:p>
        </w:tc>
        <w:tc>
          <w:tcPr>
            <w:tcW w:w="223" w:type="pct"/>
          </w:tcPr>
          <w:p w14:paraId="52DDC83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56B75B" w14:textId="165204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6C4DB94" w14:textId="637DBD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928751D" w14:textId="69E43D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4021A3CA" w14:textId="740738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C71AF20" w14:textId="77777777" w:rsidTr="00B04748">
        <w:tc>
          <w:tcPr>
            <w:tcW w:w="587" w:type="pct"/>
          </w:tcPr>
          <w:p w14:paraId="52819353" w14:textId="70583D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R4-2318545</w:t>
            </w:r>
          </w:p>
        </w:tc>
        <w:tc>
          <w:tcPr>
            <w:tcW w:w="810" w:type="pct"/>
          </w:tcPr>
          <w:p w14:paraId="4FFDB5C9" w14:textId="0438B6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FRC deletion for 5MHz 30 KHz rel16_17_0</w:t>
            </w:r>
          </w:p>
        </w:tc>
        <w:tc>
          <w:tcPr>
            <w:tcW w:w="717" w:type="pct"/>
          </w:tcPr>
          <w:p w14:paraId="5333C9AB" w14:textId="0EB90A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4CC834F" w14:textId="6BC4FB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4D62D8A" w14:textId="7EE9CF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1847</w:t>
            </w:r>
          </w:p>
        </w:tc>
        <w:tc>
          <w:tcPr>
            <w:tcW w:w="223" w:type="pct"/>
          </w:tcPr>
          <w:p w14:paraId="179DD7A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68122B" w14:textId="6ABEDF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C8DBAF0" w14:textId="3780A6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4494F53" w14:textId="5D6D66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2B74D73B" w14:textId="490FA8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D83CF4E" w14:textId="77777777" w:rsidTr="00B04748">
        <w:tc>
          <w:tcPr>
            <w:tcW w:w="587" w:type="pct"/>
          </w:tcPr>
          <w:p w14:paraId="3A6A0549" w14:textId="04B4B9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R4-2318546</w:t>
            </w:r>
          </w:p>
        </w:tc>
        <w:tc>
          <w:tcPr>
            <w:tcW w:w="810" w:type="pct"/>
          </w:tcPr>
          <w:p w14:paraId="1059943E" w14:textId="244BBE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FRC deletion for 5MHz 30 KHz rel17_11_0</w:t>
            </w:r>
          </w:p>
        </w:tc>
        <w:tc>
          <w:tcPr>
            <w:tcW w:w="717" w:type="pct"/>
          </w:tcPr>
          <w:p w14:paraId="5798D661" w14:textId="08E01B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D65287F" w14:textId="18794C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CCF6122" w14:textId="007AD7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1848</w:t>
            </w:r>
          </w:p>
        </w:tc>
        <w:tc>
          <w:tcPr>
            <w:tcW w:w="223" w:type="pct"/>
          </w:tcPr>
          <w:p w14:paraId="4ACE3CC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FD8510" w14:textId="039EA3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CE6A58E" w14:textId="77FE0A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76A2441" w14:textId="67F2E7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6DFDD290" w14:textId="6CBA44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8EFA033" w14:textId="77777777" w:rsidTr="00B04748">
        <w:tc>
          <w:tcPr>
            <w:tcW w:w="587" w:type="pct"/>
          </w:tcPr>
          <w:p w14:paraId="7ECA4EE3" w14:textId="1BE1C8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R4-2318547</w:t>
            </w:r>
          </w:p>
        </w:tc>
        <w:tc>
          <w:tcPr>
            <w:tcW w:w="810" w:type="pct"/>
          </w:tcPr>
          <w:p w14:paraId="32414817" w14:textId="3FD1E5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FRC deletion for 5MHz 30 KHz rel18_3_0</w:t>
            </w:r>
          </w:p>
        </w:tc>
        <w:tc>
          <w:tcPr>
            <w:tcW w:w="717" w:type="pct"/>
          </w:tcPr>
          <w:p w14:paraId="0D775ADF" w14:textId="725557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6E5DF8D" w14:textId="4F0485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BBDE317" w14:textId="7B7661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1849</w:t>
            </w:r>
          </w:p>
        </w:tc>
        <w:tc>
          <w:tcPr>
            <w:tcW w:w="223" w:type="pct"/>
          </w:tcPr>
          <w:p w14:paraId="2EBDAC0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D7DEECC" w14:textId="078818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33EE8EB" w14:textId="0B1D5F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F7A4CEC" w14:textId="00F76F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51E5D37F" w14:textId="2F7119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C586C3D" w14:textId="77777777" w:rsidTr="00B04748">
        <w:tc>
          <w:tcPr>
            <w:tcW w:w="587" w:type="pct"/>
          </w:tcPr>
          <w:p w14:paraId="7C73FCA9" w14:textId="073D1C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R4-2318564</w:t>
            </w:r>
          </w:p>
        </w:tc>
        <w:tc>
          <w:tcPr>
            <w:tcW w:w="810" w:type="pct"/>
          </w:tcPr>
          <w:p w14:paraId="08B0DB7B" w14:textId="4E71B7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clarification of applicable SS raster entries for 3 MHz channel bandwidth</w:t>
            </w:r>
          </w:p>
        </w:tc>
        <w:tc>
          <w:tcPr>
            <w:tcW w:w="717" w:type="pct"/>
          </w:tcPr>
          <w:p w14:paraId="03E0A95F" w14:textId="7B86E0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Qualcomm, Ericsson</w:t>
            </w:r>
          </w:p>
        </w:tc>
        <w:tc>
          <w:tcPr>
            <w:tcW w:w="294" w:type="pct"/>
          </w:tcPr>
          <w:p w14:paraId="5CCE5104" w14:textId="0056FD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206E66F" w14:textId="2438AB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1850</w:t>
            </w:r>
          </w:p>
        </w:tc>
        <w:tc>
          <w:tcPr>
            <w:tcW w:w="223" w:type="pct"/>
          </w:tcPr>
          <w:p w14:paraId="0DC3245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254F1CC" w14:textId="2D0FC5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FCCE5B1" w14:textId="51062D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294952F" w14:textId="7500FC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292C1CC5" w14:textId="41DC23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B024AB2" w14:textId="77777777" w:rsidTr="00B04748">
        <w:tc>
          <w:tcPr>
            <w:tcW w:w="587" w:type="pct"/>
          </w:tcPr>
          <w:p w14:paraId="464DCD56" w14:textId="61F85C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R4-2318743</w:t>
            </w:r>
          </w:p>
        </w:tc>
        <w:tc>
          <w:tcPr>
            <w:tcW w:w="810" w:type="pct"/>
          </w:tcPr>
          <w:p w14:paraId="31CB43B8" w14:textId="0FFC43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requirements for NR-U enhancements</w:t>
            </w:r>
          </w:p>
        </w:tc>
        <w:tc>
          <w:tcPr>
            <w:tcW w:w="717" w:type="pct"/>
          </w:tcPr>
          <w:p w14:paraId="5DF1BDC3" w14:textId="5BB5D4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E09CC77" w14:textId="69B44D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8F5B6E9" w14:textId="45053D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1851</w:t>
            </w:r>
          </w:p>
        </w:tc>
        <w:tc>
          <w:tcPr>
            <w:tcW w:w="223" w:type="pct"/>
          </w:tcPr>
          <w:p w14:paraId="0577060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22E037E" w14:textId="750B19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A48DC46" w14:textId="45E173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8377206" w14:textId="752521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511" w:type="pct"/>
          </w:tcPr>
          <w:p w14:paraId="621E2F1D" w14:textId="2C83CA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AD99956" w14:textId="77777777" w:rsidTr="00B04748">
        <w:tc>
          <w:tcPr>
            <w:tcW w:w="587" w:type="pct"/>
          </w:tcPr>
          <w:p w14:paraId="1F2E2666" w14:textId="58DC1C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R4-2318754</w:t>
            </w:r>
          </w:p>
        </w:tc>
        <w:tc>
          <w:tcPr>
            <w:tcW w:w="810" w:type="pct"/>
          </w:tcPr>
          <w:p w14:paraId="4883E0A2" w14:textId="0F3B9D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TS 38.101-1 Rel-15: Introducing missing MSD for harmonic mixing</w:t>
            </w:r>
          </w:p>
        </w:tc>
        <w:tc>
          <w:tcPr>
            <w:tcW w:w="717" w:type="pct"/>
          </w:tcPr>
          <w:p w14:paraId="064D8EEE" w14:textId="7D2556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6870FF66" w14:textId="1C79EC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202DC12" w14:textId="0C7F68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1852</w:t>
            </w:r>
          </w:p>
        </w:tc>
        <w:tc>
          <w:tcPr>
            <w:tcW w:w="223" w:type="pct"/>
          </w:tcPr>
          <w:p w14:paraId="52C18D9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616E4F" w14:textId="0EDE3D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42D1BD18" w14:textId="7EE7AD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35006E2" w14:textId="18FFBF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3024B251" w14:textId="265664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A19BA85" w14:textId="77777777" w:rsidTr="00B04748">
        <w:tc>
          <w:tcPr>
            <w:tcW w:w="587" w:type="pct"/>
          </w:tcPr>
          <w:p w14:paraId="2903821B" w14:textId="181542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R4-2321990</w:t>
            </w:r>
          </w:p>
        </w:tc>
        <w:tc>
          <w:tcPr>
            <w:tcW w:w="810" w:type="pct"/>
          </w:tcPr>
          <w:p w14:paraId="06A2FD42" w14:textId="0295CB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TS 38.101-1 Rel-15: Introducing missing MSD for harmonic mixing</w:t>
            </w:r>
          </w:p>
        </w:tc>
        <w:tc>
          <w:tcPr>
            <w:tcW w:w="717" w:type="pct"/>
          </w:tcPr>
          <w:p w14:paraId="35DA9057" w14:textId="47B517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CE01866" w14:textId="094EAD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C14BCC5" w14:textId="2A5B0A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1852</w:t>
            </w:r>
          </w:p>
        </w:tc>
        <w:tc>
          <w:tcPr>
            <w:tcW w:w="223" w:type="pct"/>
          </w:tcPr>
          <w:p w14:paraId="229AC8DB" w14:textId="01BE5F5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271833A1" w14:textId="7F5D61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6681788F" w14:textId="3C5F44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FFAF452" w14:textId="2DD86F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97BB69F" w14:textId="63474A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31B0D0E" w14:textId="77777777" w:rsidTr="00B04748">
        <w:tc>
          <w:tcPr>
            <w:tcW w:w="587" w:type="pct"/>
          </w:tcPr>
          <w:p w14:paraId="1088776E" w14:textId="0FD091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R4-2322002</w:t>
            </w:r>
          </w:p>
        </w:tc>
        <w:tc>
          <w:tcPr>
            <w:tcW w:w="810" w:type="pct"/>
          </w:tcPr>
          <w:p w14:paraId="5E5A7F31" w14:textId="4F6CA2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TS 38.101-1 Rel-15: Introducing missing MSD for harmonic mixing</w:t>
            </w:r>
          </w:p>
        </w:tc>
        <w:tc>
          <w:tcPr>
            <w:tcW w:w="717" w:type="pct"/>
          </w:tcPr>
          <w:p w14:paraId="50CE5889" w14:textId="159AE9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7276287" w14:textId="72FA77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CFB97F4" w14:textId="0DD4E4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1852</w:t>
            </w:r>
          </w:p>
        </w:tc>
        <w:tc>
          <w:tcPr>
            <w:tcW w:w="223" w:type="pct"/>
          </w:tcPr>
          <w:p w14:paraId="3B014D59" w14:textId="3B472C6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11" w:type="pct"/>
          </w:tcPr>
          <w:p w14:paraId="3C0123C7" w14:textId="34800B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2C657F9" w14:textId="2F550F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E29944B" w14:textId="6D4C33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7C2ADADB" w14:textId="1F6DAF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9E302AD" w14:textId="77777777" w:rsidTr="00B04748">
        <w:tc>
          <w:tcPr>
            <w:tcW w:w="587" w:type="pct"/>
          </w:tcPr>
          <w:p w14:paraId="4B907F54" w14:textId="24EA8D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R4-2318755</w:t>
            </w:r>
          </w:p>
        </w:tc>
        <w:tc>
          <w:tcPr>
            <w:tcW w:w="810" w:type="pct"/>
          </w:tcPr>
          <w:p w14:paraId="01718ECA" w14:textId="553D7B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TS 38.101-1 Rel-16: Introducing missing MSD for harmonic mixing</w:t>
            </w:r>
          </w:p>
        </w:tc>
        <w:tc>
          <w:tcPr>
            <w:tcW w:w="717" w:type="pct"/>
          </w:tcPr>
          <w:p w14:paraId="7C7F839E" w14:textId="32C16E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42E932FE" w14:textId="41BC31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756238D" w14:textId="6BBC5B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1853</w:t>
            </w:r>
          </w:p>
        </w:tc>
        <w:tc>
          <w:tcPr>
            <w:tcW w:w="223" w:type="pct"/>
          </w:tcPr>
          <w:p w14:paraId="0E9E939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48FF61E" w14:textId="341883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1E1D1F0" w14:textId="2B6B73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F3FB389" w14:textId="543F13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9D77652" w14:textId="12E450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515D1D7" w14:textId="77777777" w:rsidTr="00B04748">
        <w:tc>
          <w:tcPr>
            <w:tcW w:w="587" w:type="pct"/>
          </w:tcPr>
          <w:p w14:paraId="084066AB" w14:textId="011FDD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R4-2318756</w:t>
            </w:r>
          </w:p>
        </w:tc>
        <w:tc>
          <w:tcPr>
            <w:tcW w:w="810" w:type="pct"/>
          </w:tcPr>
          <w:p w14:paraId="29AF510A" w14:textId="3E7F75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TS 38.101-1 Rel-17: Introducing missing MSD for harmonic mixing</w:t>
            </w:r>
          </w:p>
        </w:tc>
        <w:tc>
          <w:tcPr>
            <w:tcW w:w="717" w:type="pct"/>
          </w:tcPr>
          <w:p w14:paraId="45C4B8D6" w14:textId="3AC77D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26F3B92B" w14:textId="123047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F136EC6" w14:textId="61268E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1854</w:t>
            </w:r>
          </w:p>
        </w:tc>
        <w:tc>
          <w:tcPr>
            <w:tcW w:w="223" w:type="pct"/>
          </w:tcPr>
          <w:p w14:paraId="578D9F0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F1BE979" w14:textId="1F3729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CD8BDCC" w14:textId="2231F7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1F5F1E2" w14:textId="71FE8C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134D3C7A" w14:textId="4D5107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0670C1E" w14:textId="77777777" w:rsidTr="00B04748">
        <w:tc>
          <w:tcPr>
            <w:tcW w:w="587" w:type="pct"/>
          </w:tcPr>
          <w:p w14:paraId="187FC8C6" w14:textId="4C48A4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R4-2318757</w:t>
            </w:r>
          </w:p>
        </w:tc>
        <w:tc>
          <w:tcPr>
            <w:tcW w:w="810" w:type="pct"/>
          </w:tcPr>
          <w:p w14:paraId="79461D6E" w14:textId="19DDA4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TS 38.101-1 Rel-18: Introducing missing MSD for harmonic mixing</w:t>
            </w:r>
          </w:p>
        </w:tc>
        <w:tc>
          <w:tcPr>
            <w:tcW w:w="717" w:type="pct"/>
          </w:tcPr>
          <w:p w14:paraId="11E40C6F" w14:textId="66F3A5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74BDC162" w14:textId="2C2FBF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EB0BC3F" w14:textId="3ED230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1855</w:t>
            </w:r>
          </w:p>
        </w:tc>
        <w:tc>
          <w:tcPr>
            <w:tcW w:w="223" w:type="pct"/>
          </w:tcPr>
          <w:p w14:paraId="4D32893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6C7C686" w14:textId="2093A0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917C298" w14:textId="5A751D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F9118BB" w14:textId="59F36C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7C6EC420" w14:textId="6A9702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AD56231" w14:textId="77777777" w:rsidTr="00B04748">
        <w:tc>
          <w:tcPr>
            <w:tcW w:w="587" w:type="pct"/>
          </w:tcPr>
          <w:p w14:paraId="4C343F79" w14:textId="5724B4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R4-2318758</w:t>
            </w:r>
          </w:p>
        </w:tc>
        <w:tc>
          <w:tcPr>
            <w:tcW w:w="810" w:type="pct"/>
          </w:tcPr>
          <w:p w14:paraId="0B73EB9D" w14:textId="36244C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Rel-17 CAT-F: On harmonisation network signalling requirements</w:t>
            </w:r>
          </w:p>
        </w:tc>
        <w:tc>
          <w:tcPr>
            <w:tcW w:w="717" w:type="pct"/>
          </w:tcPr>
          <w:p w14:paraId="792293AA" w14:textId="299B76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E87D259" w14:textId="4C2796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B9D8841" w14:textId="25C710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1856</w:t>
            </w:r>
          </w:p>
        </w:tc>
        <w:tc>
          <w:tcPr>
            <w:tcW w:w="223" w:type="pct"/>
          </w:tcPr>
          <w:p w14:paraId="6581235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635B904" w14:textId="60CF61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607A451" w14:textId="0EC9FB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E37BDC6" w14:textId="75B1BD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NR_n13-Core, NR_n41_LTE_41_coex-Core</w:t>
            </w:r>
          </w:p>
        </w:tc>
        <w:tc>
          <w:tcPr>
            <w:tcW w:w="511" w:type="pct"/>
          </w:tcPr>
          <w:p w14:paraId="5B7822A1" w14:textId="3ECD25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5C8CEE2" w14:textId="77777777" w:rsidTr="00B04748">
        <w:tc>
          <w:tcPr>
            <w:tcW w:w="587" w:type="pct"/>
          </w:tcPr>
          <w:p w14:paraId="19325B20" w14:textId="43B59C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R4-2318759</w:t>
            </w:r>
          </w:p>
        </w:tc>
        <w:tc>
          <w:tcPr>
            <w:tcW w:w="810" w:type="pct"/>
          </w:tcPr>
          <w:p w14:paraId="3BDEA627" w14:textId="29468E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Rel-18 CAT-A: On harmonisation network signalling requirements</w:t>
            </w:r>
          </w:p>
        </w:tc>
        <w:tc>
          <w:tcPr>
            <w:tcW w:w="717" w:type="pct"/>
          </w:tcPr>
          <w:p w14:paraId="6799039A" w14:textId="12E3FE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742C1830" w14:textId="4FADB1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AA8E332" w14:textId="556E0B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1857</w:t>
            </w:r>
          </w:p>
        </w:tc>
        <w:tc>
          <w:tcPr>
            <w:tcW w:w="223" w:type="pct"/>
          </w:tcPr>
          <w:p w14:paraId="1C20D57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2A95FEA" w14:textId="79C692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6D16442" w14:textId="51F9D3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A00000F" w14:textId="782296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NR_n13-Core, NR_n41_LTE_41_coex-Core</w:t>
            </w:r>
          </w:p>
        </w:tc>
        <w:tc>
          <w:tcPr>
            <w:tcW w:w="511" w:type="pct"/>
          </w:tcPr>
          <w:p w14:paraId="7D0F0F3F" w14:textId="61E831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89D1752" w14:textId="77777777" w:rsidTr="00B04748">
        <w:tc>
          <w:tcPr>
            <w:tcW w:w="587" w:type="pct"/>
          </w:tcPr>
          <w:p w14:paraId="601A83D2" w14:textId="3D9494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R4-2318761</w:t>
            </w:r>
          </w:p>
        </w:tc>
        <w:tc>
          <w:tcPr>
            <w:tcW w:w="810" w:type="pct"/>
          </w:tcPr>
          <w:p w14:paraId="743FFA49" w14:textId="080C52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Rel-18 Power Boost for QPSK and Pi/2 BPSK</w:t>
            </w:r>
          </w:p>
        </w:tc>
        <w:tc>
          <w:tcPr>
            <w:tcW w:w="717" w:type="pct"/>
          </w:tcPr>
          <w:p w14:paraId="5571AB0B" w14:textId="5BCEAA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04BBADD3" w14:textId="226DC1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F082F8D" w14:textId="67A2C0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1858</w:t>
            </w:r>
          </w:p>
        </w:tc>
        <w:tc>
          <w:tcPr>
            <w:tcW w:w="223" w:type="pct"/>
          </w:tcPr>
          <w:p w14:paraId="6814FB0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7EF2E56" w14:textId="69BA0E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DD15734" w14:textId="21C325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30B6E68" w14:textId="5688E3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511" w:type="pct"/>
          </w:tcPr>
          <w:p w14:paraId="48978A2F" w14:textId="5C8B3D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04C8EE04" w14:textId="77777777" w:rsidTr="00B04748">
        <w:tc>
          <w:tcPr>
            <w:tcW w:w="587" w:type="pct"/>
          </w:tcPr>
          <w:p w14:paraId="5DA59E29" w14:textId="2B5FB6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R4-2318775</w:t>
            </w:r>
          </w:p>
        </w:tc>
        <w:tc>
          <w:tcPr>
            <w:tcW w:w="810" w:type="pct"/>
          </w:tcPr>
          <w:p w14:paraId="35B16B8E" w14:textId="11EBAB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(Rel-17): Correction of an Fc location for a 100MHz channel bandwidth of band n77</w:t>
            </w:r>
          </w:p>
        </w:tc>
        <w:tc>
          <w:tcPr>
            <w:tcW w:w="717" w:type="pct"/>
          </w:tcPr>
          <w:p w14:paraId="7277E633" w14:textId="191E0F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Samsung, Nokia</w:t>
            </w:r>
          </w:p>
        </w:tc>
        <w:tc>
          <w:tcPr>
            <w:tcW w:w="294" w:type="pct"/>
          </w:tcPr>
          <w:p w14:paraId="7CC71488" w14:textId="315048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C6B95B8" w14:textId="700565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1859</w:t>
            </w:r>
          </w:p>
        </w:tc>
        <w:tc>
          <w:tcPr>
            <w:tcW w:w="223" w:type="pct"/>
          </w:tcPr>
          <w:p w14:paraId="465BBED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B4EF7C" w14:textId="1A0513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054366C" w14:textId="4FD498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9B8A6ED" w14:textId="29DB08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511" w:type="pct"/>
          </w:tcPr>
          <w:p w14:paraId="5BE895D5" w14:textId="52E179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24EAAFC" w14:textId="77777777" w:rsidTr="00B04748">
        <w:tc>
          <w:tcPr>
            <w:tcW w:w="587" w:type="pct"/>
          </w:tcPr>
          <w:p w14:paraId="68D4AEEA" w14:textId="4F0285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R4-2318783</w:t>
            </w:r>
          </w:p>
        </w:tc>
        <w:tc>
          <w:tcPr>
            <w:tcW w:w="810" w:type="pct"/>
          </w:tcPr>
          <w:p w14:paraId="42472FFC" w14:textId="2EBF39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(Rel-18): Correction of an Fc location for a 100MHz channel bandwidth of band n77</w:t>
            </w:r>
          </w:p>
        </w:tc>
        <w:tc>
          <w:tcPr>
            <w:tcW w:w="717" w:type="pct"/>
          </w:tcPr>
          <w:p w14:paraId="40089C61" w14:textId="7908F0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Samsung, Nokia</w:t>
            </w:r>
          </w:p>
        </w:tc>
        <w:tc>
          <w:tcPr>
            <w:tcW w:w="294" w:type="pct"/>
          </w:tcPr>
          <w:p w14:paraId="25641A2B" w14:textId="66F16D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C4CB0CD" w14:textId="5710C0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1860</w:t>
            </w:r>
          </w:p>
        </w:tc>
        <w:tc>
          <w:tcPr>
            <w:tcW w:w="223" w:type="pct"/>
          </w:tcPr>
          <w:p w14:paraId="75275F6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2838501" w14:textId="38C637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A922CA4" w14:textId="275705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4C748AE" w14:textId="5070F2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HPUE_FR1_TDD_NR_CADC_SUL_R18</w:t>
            </w:r>
          </w:p>
        </w:tc>
        <w:tc>
          <w:tcPr>
            <w:tcW w:w="511" w:type="pct"/>
          </w:tcPr>
          <w:p w14:paraId="0C3BEF0E" w14:textId="181767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4CAE2D0" w14:textId="77777777" w:rsidTr="00B04748">
        <w:tc>
          <w:tcPr>
            <w:tcW w:w="587" w:type="pct"/>
          </w:tcPr>
          <w:p w14:paraId="063BC3DE" w14:textId="466BFD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R4-2318826</w:t>
            </w:r>
          </w:p>
        </w:tc>
        <w:tc>
          <w:tcPr>
            <w:tcW w:w="810" w:type="pct"/>
          </w:tcPr>
          <w:p w14:paraId="3DD5D9C4" w14:textId="37F5BE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Clarifications for FR2 testing with NR-DC and NR-CA</w:t>
            </w:r>
          </w:p>
        </w:tc>
        <w:tc>
          <w:tcPr>
            <w:tcW w:w="717" w:type="pct"/>
          </w:tcPr>
          <w:p w14:paraId="500FFDEF" w14:textId="6987F0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108D897A" w14:textId="1F2AF5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0DFC405" w14:textId="4E237D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1861</w:t>
            </w:r>
          </w:p>
        </w:tc>
        <w:tc>
          <w:tcPr>
            <w:tcW w:w="223" w:type="pct"/>
          </w:tcPr>
          <w:p w14:paraId="436FBE3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0E15258" w14:textId="429195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F20D84E" w14:textId="661884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A16F61D" w14:textId="5590EC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1DEC7ED8" w14:textId="33C646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20F89A70" w14:textId="77777777" w:rsidTr="00B04748">
        <w:tc>
          <w:tcPr>
            <w:tcW w:w="587" w:type="pct"/>
          </w:tcPr>
          <w:p w14:paraId="73D799A6" w14:textId="7C498A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R4-2322006</w:t>
            </w:r>
          </w:p>
        </w:tc>
        <w:tc>
          <w:tcPr>
            <w:tcW w:w="810" w:type="pct"/>
          </w:tcPr>
          <w:p w14:paraId="312E6ED7" w14:textId="2C5581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Clarifications for FR2 testing with NR-DC and NR-CA</w:t>
            </w:r>
          </w:p>
        </w:tc>
        <w:tc>
          <w:tcPr>
            <w:tcW w:w="717" w:type="pct"/>
          </w:tcPr>
          <w:p w14:paraId="5D5EF98F" w14:textId="6765D2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1F98B96B" w14:textId="4848CF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10E08E0" w14:textId="2C3F67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1861</w:t>
            </w:r>
          </w:p>
        </w:tc>
        <w:tc>
          <w:tcPr>
            <w:tcW w:w="223" w:type="pct"/>
          </w:tcPr>
          <w:p w14:paraId="52774C65" w14:textId="177B27A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5BAA26C" w14:textId="6AAC3C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3F5DA02" w14:textId="6C9071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9B95139" w14:textId="7C6372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456DD106" w14:textId="0E2774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D240C0B" w14:textId="77777777" w:rsidTr="00B04748">
        <w:tc>
          <w:tcPr>
            <w:tcW w:w="587" w:type="pct"/>
          </w:tcPr>
          <w:p w14:paraId="38FDF49A" w14:textId="6AEEFA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R4-2318827</w:t>
            </w:r>
          </w:p>
        </w:tc>
        <w:tc>
          <w:tcPr>
            <w:tcW w:w="810" w:type="pct"/>
          </w:tcPr>
          <w:p w14:paraId="019D9310" w14:textId="6D037D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Clarifications for FR2 testing with NR-DC and NR-CA</w:t>
            </w:r>
          </w:p>
        </w:tc>
        <w:tc>
          <w:tcPr>
            <w:tcW w:w="717" w:type="pct"/>
          </w:tcPr>
          <w:p w14:paraId="151F7B7F" w14:textId="3A04F5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3D170D4" w14:textId="6B4932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4E27B79" w14:textId="72340C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1862</w:t>
            </w:r>
          </w:p>
        </w:tc>
        <w:tc>
          <w:tcPr>
            <w:tcW w:w="223" w:type="pct"/>
          </w:tcPr>
          <w:p w14:paraId="3FA7BC5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0F0C785" w14:textId="51C44F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0230D76" w14:textId="732E89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BC84108" w14:textId="5B5A39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7C73AF96" w14:textId="2F4B21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5A13A73D" w14:textId="77777777" w:rsidTr="00B04748">
        <w:tc>
          <w:tcPr>
            <w:tcW w:w="587" w:type="pct"/>
          </w:tcPr>
          <w:p w14:paraId="6605D220" w14:textId="3F03BD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R4-2322007</w:t>
            </w:r>
          </w:p>
        </w:tc>
        <w:tc>
          <w:tcPr>
            <w:tcW w:w="810" w:type="pct"/>
          </w:tcPr>
          <w:p w14:paraId="085AFED4" w14:textId="0D9932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Clarifications for FR2 testing with NR-DC and NR-CA</w:t>
            </w:r>
          </w:p>
        </w:tc>
        <w:tc>
          <w:tcPr>
            <w:tcW w:w="717" w:type="pct"/>
          </w:tcPr>
          <w:p w14:paraId="25EEBF64" w14:textId="4936A5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533137E4" w14:textId="5072F1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23A1A7E" w14:textId="649AFF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1862</w:t>
            </w:r>
          </w:p>
        </w:tc>
        <w:tc>
          <w:tcPr>
            <w:tcW w:w="223" w:type="pct"/>
          </w:tcPr>
          <w:p w14:paraId="2A17267F" w14:textId="294E54E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52C9DFE" w14:textId="3D1BF4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BB5FA88" w14:textId="74797F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F590466" w14:textId="742E7F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150ACAD2" w14:textId="36CBB2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2FE4C34" w14:textId="77777777" w:rsidTr="00B04748">
        <w:tc>
          <w:tcPr>
            <w:tcW w:w="587" w:type="pct"/>
          </w:tcPr>
          <w:p w14:paraId="04D78F67" w14:textId="70BE06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R4-2318828</w:t>
            </w:r>
          </w:p>
        </w:tc>
        <w:tc>
          <w:tcPr>
            <w:tcW w:w="810" w:type="pct"/>
          </w:tcPr>
          <w:p w14:paraId="5CA51B5D" w14:textId="45011C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Clarifications for FR2 testing with NR-DC and NR-CA</w:t>
            </w:r>
          </w:p>
        </w:tc>
        <w:tc>
          <w:tcPr>
            <w:tcW w:w="717" w:type="pct"/>
          </w:tcPr>
          <w:p w14:paraId="45179A6C" w14:textId="56B379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358C00B2" w14:textId="3E3961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7036FE0" w14:textId="3A5255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1863</w:t>
            </w:r>
          </w:p>
        </w:tc>
        <w:tc>
          <w:tcPr>
            <w:tcW w:w="223" w:type="pct"/>
          </w:tcPr>
          <w:p w14:paraId="39E7BB9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A147A2F" w14:textId="03AB46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EA006E2" w14:textId="5CBA58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C34F393" w14:textId="73D4E1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467148AF" w14:textId="48CBA1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73E487B8" w14:textId="77777777" w:rsidTr="00B04748">
        <w:tc>
          <w:tcPr>
            <w:tcW w:w="587" w:type="pct"/>
          </w:tcPr>
          <w:p w14:paraId="6691E233" w14:textId="213798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R4-2322008</w:t>
            </w:r>
          </w:p>
        </w:tc>
        <w:tc>
          <w:tcPr>
            <w:tcW w:w="810" w:type="pct"/>
          </w:tcPr>
          <w:p w14:paraId="059FBC7C" w14:textId="6CDC8D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Clarifications for FR2 testing with NR-DC and NR-CA</w:t>
            </w:r>
          </w:p>
        </w:tc>
        <w:tc>
          <w:tcPr>
            <w:tcW w:w="717" w:type="pct"/>
          </w:tcPr>
          <w:p w14:paraId="5C0EA17C" w14:textId="643DF0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3855F3FB" w14:textId="373F4C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47DA72B" w14:textId="12654A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1863</w:t>
            </w:r>
          </w:p>
        </w:tc>
        <w:tc>
          <w:tcPr>
            <w:tcW w:w="223" w:type="pct"/>
          </w:tcPr>
          <w:p w14:paraId="7383054B" w14:textId="52E3E46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46F04F0" w14:textId="0BBD0E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21D13E0" w14:textId="6EF4F1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090440E" w14:textId="45D344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598F9218" w14:textId="54E752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4B4D9AD" w14:textId="77777777" w:rsidTr="00B04748">
        <w:tc>
          <w:tcPr>
            <w:tcW w:w="587" w:type="pct"/>
          </w:tcPr>
          <w:p w14:paraId="558F2FAC" w14:textId="490F95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R4-2318829</w:t>
            </w:r>
          </w:p>
        </w:tc>
        <w:tc>
          <w:tcPr>
            <w:tcW w:w="810" w:type="pct"/>
          </w:tcPr>
          <w:p w14:paraId="7124CBAC" w14:textId="75EBAB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Clarifications for FR5 testing with NR-DC and NR-CA</w:t>
            </w:r>
          </w:p>
        </w:tc>
        <w:tc>
          <w:tcPr>
            <w:tcW w:w="717" w:type="pct"/>
          </w:tcPr>
          <w:p w14:paraId="2BA67ECB" w14:textId="6D0F38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2D5B0E95" w14:textId="7C0765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94B45FE" w14:textId="42D214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1864</w:t>
            </w:r>
          </w:p>
        </w:tc>
        <w:tc>
          <w:tcPr>
            <w:tcW w:w="223" w:type="pct"/>
          </w:tcPr>
          <w:p w14:paraId="77C8EF4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2902DA3" w14:textId="106C0B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312" w:type="pct"/>
          </w:tcPr>
          <w:p w14:paraId="2033C4EC" w14:textId="1C00B9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D164B33" w14:textId="62E046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5B4FEFF1" w14:textId="50F0A0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64A7B5A" w14:textId="77777777" w:rsidTr="00B04748">
        <w:tc>
          <w:tcPr>
            <w:tcW w:w="587" w:type="pct"/>
          </w:tcPr>
          <w:p w14:paraId="55B8D134" w14:textId="626AF7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R4-2318888</w:t>
            </w:r>
          </w:p>
        </w:tc>
        <w:tc>
          <w:tcPr>
            <w:tcW w:w="810" w:type="pct"/>
          </w:tcPr>
          <w:p w14:paraId="2E3E969A" w14:textId="3C9843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38.101-1 to correct the general limit for in-band emissions shared spectrum channel access.</w:t>
            </w:r>
          </w:p>
        </w:tc>
        <w:tc>
          <w:tcPr>
            <w:tcW w:w="717" w:type="pct"/>
          </w:tcPr>
          <w:p w14:paraId="32245C33" w14:textId="38599F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37F1EA98" w14:textId="614638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6C1896E" w14:textId="5DEC6B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1865</w:t>
            </w:r>
          </w:p>
        </w:tc>
        <w:tc>
          <w:tcPr>
            <w:tcW w:w="223" w:type="pct"/>
          </w:tcPr>
          <w:p w14:paraId="59C2345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A5F300C" w14:textId="51EC82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0C2FD8D" w14:textId="7962C4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385BEBF" w14:textId="5D2B37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4CF38BE4" w14:textId="5DF97E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5CF3D24E" w14:textId="77777777" w:rsidTr="00B04748">
        <w:tc>
          <w:tcPr>
            <w:tcW w:w="587" w:type="pct"/>
          </w:tcPr>
          <w:p w14:paraId="41D8B4D5" w14:textId="10D7F0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R4-2318889</w:t>
            </w:r>
          </w:p>
        </w:tc>
        <w:tc>
          <w:tcPr>
            <w:tcW w:w="810" w:type="pct"/>
          </w:tcPr>
          <w:p w14:paraId="319E227A" w14:textId="4723C3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38.101-1 to correct the general limit for in-band emissions shared spectrum channel access.</w:t>
            </w:r>
          </w:p>
        </w:tc>
        <w:tc>
          <w:tcPr>
            <w:tcW w:w="717" w:type="pct"/>
          </w:tcPr>
          <w:p w14:paraId="1A9D66A8" w14:textId="421AA6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237807AF" w14:textId="136F64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ECB9772" w14:textId="33606F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1866</w:t>
            </w:r>
          </w:p>
        </w:tc>
        <w:tc>
          <w:tcPr>
            <w:tcW w:w="223" w:type="pct"/>
          </w:tcPr>
          <w:p w14:paraId="737DC63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B29B845" w14:textId="1591EA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A8F00D0" w14:textId="19E84A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B1F0BEB" w14:textId="7F756C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211926D7" w14:textId="56CCFF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D3B072D" w14:textId="77777777" w:rsidTr="00B04748">
        <w:tc>
          <w:tcPr>
            <w:tcW w:w="587" w:type="pct"/>
          </w:tcPr>
          <w:p w14:paraId="7DF77BEC" w14:textId="2C8F01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R4-2318890</w:t>
            </w:r>
          </w:p>
        </w:tc>
        <w:tc>
          <w:tcPr>
            <w:tcW w:w="810" w:type="pct"/>
          </w:tcPr>
          <w:p w14:paraId="1A5A145B" w14:textId="0543B3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Rel-18 38.101-1 to correct the general limit for in-band emissions shared spectrum channel access.</w:t>
            </w:r>
          </w:p>
        </w:tc>
        <w:tc>
          <w:tcPr>
            <w:tcW w:w="717" w:type="pct"/>
          </w:tcPr>
          <w:p w14:paraId="0CCBB836" w14:textId="115522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7E66983A" w14:textId="0A12B1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0EAD425" w14:textId="0A2122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1867</w:t>
            </w:r>
          </w:p>
        </w:tc>
        <w:tc>
          <w:tcPr>
            <w:tcW w:w="223" w:type="pct"/>
          </w:tcPr>
          <w:p w14:paraId="0BD958A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C2A9D8A" w14:textId="342E38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9EA8AAD" w14:textId="6C2DB3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5D6FCFE" w14:textId="303A9C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13B476B7" w14:textId="53980B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C95B772" w14:textId="77777777" w:rsidTr="00B04748">
        <w:tc>
          <w:tcPr>
            <w:tcW w:w="587" w:type="pct"/>
          </w:tcPr>
          <w:p w14:paraId="67B50299" w14:textId="56AB54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R4-2318914</w:t>
            </w:r>
          </w:p>
        </w:tc>
        <w:tc>
          <w:tcPr>
            <w:tcW w:w="810" w:type="pct"/>
          </w:tcPr>
          <w:p w14:paraId="26319521" w14:textId="05DF16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introduce indication of modified MPR behaviour for band n34 and n40</w:t>
            </w:r>
          </w:p>
        </w:tc>
        <w:tc>
          <w:tcPr>
            <w:tcW w:w="717" w:type="pct"/>
          </w:tcPr>
          <w:p w14:paraId="5732DBE4" w14:textId="5A6B40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294" w:type="pct"/>
          </w:tcPr>
          <w:p w14:paraId="552AAFEA" w14:textId="5F8E2C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1AB8809" w14:textId="6C54C1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1868</w:t>
            </w:r>
          </w:p>
        </w:tc>
        <w:tc>
          <w:tcPr>
            <w:tcW w:w="223" w:type="pct"/>
          </w:tcPr>
          <w:p w14:paraId="0C8EADE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8B2D262" w14:textId="0A9E0D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F3DD46A" w14:textId="6C66CC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20AC60A" w14:textId="3EB9F6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HPUE_NR_FR1_TDD_R18</w:t>
            </w:r>
          </w:p>
        </w:tc>
        <w:tc>
          <w:tcPr>
            <w:tcW w:w="511" w:type="pct"/>
          </w:tcPr>
          <w:p w14:paraId="525C5E2D" w14:textId="7F3939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5015B4C" w14:textId="77777777" w:rsidTr="00B04748">
        <w:tc>
          <w:tcPr>
            <w:tcW w:w="587" w:type="pct"/>
          </w:tcPr>
          <w:p w14:paraId="20725E62" w14:textId="00186A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R4-2318922</w:t>
            </w:r>
          </w:p>
        </w:tc>
        <w:tc>
          <w:tcPr>
            <w:tcW w:w="810" w:type="pct"/>
          </w:tcPr>
          <w:p w14:paraId="5E9B8EB2" w14:textId="43C8B4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for NR ATG</w:t>
            </w:r>
          </w:p>
        </w:tc>
        <w:tc>
          <w:tcPr>
            <w:tcW w:w="717" w:type="pct"/>
          </w:tcPr>
          <w:p w14:paraId="10BE2C3E" w14:textId="05D269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294" w:type="pct"/>
          </w:tcPr>
          <w:p w14:paraId="6AB3F760" w14:textId="7430D1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5260834" w14:textId="0FEDB5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1869</w:t>
            </w:r>
          </w:p>
        </w:tc>
        <w:tc>
          <w:tcPr>
            <w:tcW w:w="223" w:type="pct"/>
          </w:tcPr>
          <w:p w14:paraId="6F155CB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922681" w14:textId="2D6693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EDBF6DB" w14:textId="533B92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79A2126" w14:textId="2F81B5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511" w:type="pct"/>
          </w:tcPr>
          <w:p w14:paraId="4EF696BB" w14:textId="1E2333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40FBCB3" w14:textId="77777777" w:rsidTr="00B04748">
        <w:tc>
          <w:tcPr>
            <w:tcW w:w="587" w:type="pct"/>
          </w:tcPr>
          <w:p w14:paraId="51164DC4" w14:textId="0AC6DC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R4-2321919</w:t>
            </w:r>
          </w:p>
        </w:tc>
        <w:tc>
          <w:tcPr>
            <w:tcW w:w="810" w:type="pct"/>
          </w:tcPr>
          <w:p w14:paraId="5FB22AB3" w14:textId="0A079F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for NR ATG</w:t>
            </w:r>
          </w:p>
        </w:tc>
        <w:tc>
          <w:tcPr>
            <w:tcW w:w="717" w:type="pct"/>
          </w:tcPr>
          <w:p w14:paraId="511CEE57" w14:textId="61737E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294" w:type="pct"/>
          </w:tcPr>
          <w:p w14:paraId="5DF06D39" w14:textId="26C91B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B9B19F1" w14:textId="0C28CC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1869</w:t>
            </w:r>
          </w:p>
        </w:tc>
        <w:tc>
          <w:tcPr>
            <w:tcW w:w="223" w:type="pct"/>
          </w:tcPr>
          <w:p w14:paraId="383F2484" w14:textId="143897E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968C06E" w14:textId="5A27FB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2AB2C0D" w14:textId="4AE9C4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BC5E4BC" w14:textId="052B48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511" w:type="pct"/>
          </w:tcPr>
          <w:p w14:paraId="61E4DD6E" w14:textId="6887BD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24AC890" w14:textId="77777777" w:rsidTr="00B04748">
        <w:tc>
          <w:tcPr>
            <w:tcW w:w="587" w:type="pct"/>
          </w:tcPr>
          <w:p w14:paraId="7F94BB54" w14:textId="19FD1D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R4-2318928</w:t>
            </w:r>
          </w:p>
        </w:tc>
        <w:tc>
          <w:tcPr>
            <w:tcW w:w="810" w:type="pct"/>
          </w:tcPr>
          <w:p w14:paraId="07E384F9" w14:textId="1E6CDA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Add delta RIB requirements for CA_n78C_n84A-n89A</w:t>
            </w:r>
          </w:p>
        </w:tc>
        <w:tc>
          <w:tcPr>
            <w:tcW w:w="717" w:type="pct"/>
          </w:tcPr>
          <w:p w14:paraId="3E70F6E2" w14:textId="510CED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294" w:type="pct"/>
          </w:tcPr>
          <w:p w14:paraId="0EBC1F4F" w14:textId="77FA17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209E00E" w14:textId="5052E5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1870</w:t>
            </w:r>
          </w:p>
        </w:tc>
        <w:tc>
          <w:tcPr>
            <w:tcW w:w="223" w:type="pct"/>
          </w:tcPr>
          <w:p w14:paraId="2FE5686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EE41AA8" w14:textId="172EC3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FDF5893" w14:textId="781451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655EC6D" w14:textId="3E8E57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NR_2SUL_cell_combos_R18</w:t>
            </w:r>
          </w:p>
        </w:tc>
        <w:tc>
          <w:tcPr>
            <w:tcW w:w="511" w:type="pct"/>
          </w:tcPr>
          <w:p w14:paraId="795BD016" w14:textId="75C57A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D2B47DE" w14:textId="77777777" w:rsidTr="00B04748">
        <w:tc>
          <w:tcPr>
            <w:tcW w:w="587" w:type="pct"/>
          </w:tcPr>
          <w:p w14:paraId="63B52A88" w14:textId="1070DA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R4-2321683</w:t>
            </w:r>
          </w:p>
        </w:tc>
        <w:tc>
          <w:tcPr>
            <w:tcW w:w="810" w:type="pct"/>
          </w:tcPr>
          <w:p w14:paraId="382D8AE2" w14:textId="548C8B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Add delta RIB requirements for CA_n78C_n84A-n89A</w:t>
            </w:r>
          </w:p>
        </w:tc>
        <w:tc>
          <w:tcPr>
            <w:tcW w:w="717" w:type="pct"/>
          </w:tcPr>
          <w:p w14:paraId="4635D405" w14:textId="2EC3EA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294" w:type="pct"/>
          </w:tcPr>
          <w:p w14:paraId="1A13AE71" w14:textId="2CFDAB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017EABD" w14:textId="1AB103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1870</w:t>
            </w:r>
          </w:p>
        </w:tc>
        <w:tc>
          <w:tcPr>
            <w:tcW w:w="223" w:type="pct"/>
          </w:tcPr>
          <w:p w14:paraId="3095054A" w14:textId="13D335E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FF8BD4D" w14:textId="28C6C7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4831D25" w14:textId="6CDFDC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501FD0B" w14:textId="631DEF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NR_2SUL_cell_combos_R18</w:t>
            </w:r>
          </w:p>
        </w:tc>
        <w:tc>
          <w:tcPr>
            <w:tcW w:w="511" w:type="pct"/>
          </w:tcPr>
          <w:p w14:paraId="0855585B" w14:textId="0E709A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95A2EF8" w14:textId="77777777" w:rsidTr="00B04748">
        <w:tc>
          <w:tcPr>
            <w:tcW w:w="587" w:type="pct"/>
          </w:tcPr>
          <w:p w14:paraId="0747FFCE" w14:textId="63C891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R4-2318959</w:t>
            </w:r>
          </w:p>
        </w:tc>
        <w:tc>
          <w:tcPr>
            <w:tcW w:w="810" w:type="pct"/>
          </w:tcPr>
          <w:p w14:paraId="702D474B" w14:textId="2095BC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TS38.101-1 for Introducing new scenarios for increase higher power limit for CA</w:t>
            </w:r>
          </w:p>
        </w:tc>
        <w:tc>
          <w:tcPr>
            <w:tcW w:w="717" w:type="pct"/>
          </w:tcPr>
          <w:p w14:paraId="1414F0B3" w14:textId="2B6A84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ZTE, Huawei,  CHTTL, Samusng,Xiaomi</w:t>
            </w:r>
          </w:p>
        </w:tc>
        <w:tc>
          <w:tcPr>
            <w:tcW w:w="294" w:type="pct"/>
          </w:tcPr>
          <w:p w14:paraId="0262BE99" w14:textId="307599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136B692" w14:textId="2A82DC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1871</w:t>
            </w:r>
          </w:p>
        </w:tc>
        <w:tc>
          <w:tcPr>
            <w:tcW w:w="223" w:type="pct"/>
          </w:tcPr>
          <w:p w14:paraId="4B06C15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348105" w14:textId="79444E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246892A" w14:textId="4C764E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708DCC3" w14:textId="71A526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511" w:type="pct"/>
          </w:tcPr>
          <w:p w14:paraId="1A09E9C7" w14:textId="67D5E9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3E71029C" w14:textId="77777777" w:rsidTr="00B04748">
        <w:tc>
          <w:tcPr>
            <w:tcW w:w="587" w:type="pct"/>
          </w:tcPr>
          <w:p w14:paraId="3C84398F" w14:textId="107DE5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R4-2319016</w:t>
            </w:r>
          </w:p>
        </w:tc>
        <w:tc>
          <w:tcPr>
            <w:tcW w:w="810" w:type="pct"/>
          </w:tcPr>
          <w:p w14:paraId="37A10758" w14:textId="48E6B0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for clarification on applicability of Rx antenna number for Rx requirements for TS 38.101-1</w:t>
            </w:r>
          </w:p>
        </w:tc>
        <w:tc>
          <w:tcPr>
            <w:tcW w:w="717" w:type="pct"/>
          </w:tcPr>
          <w:p w14:paraId="37A394CF" w14:textId="55122C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294" w:type="pct"/>
          </w:tcPr>
          <w:p w14:paraId="19909AE0" w14:textId="3534F2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B923666" w14:textId="4B44BE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1872</w:t>
            </w:r>
          </w:p>
        </w:tc>
        <w:tc>
          <w:tcPr>
            <w:tcW w:w="223" w:type="pct"/>
          </w:tcPr>
          <w:p w14:paraId="133DDBA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72014B2" w14:textId="27464C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34C6BCA4" w14:textId="4EF63A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73FC076" w14:textId="573944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73C74362" w14:textId="4AFB22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D0CC4F7" w14:textId="77777777" w:rsidTr="00B04748">
        <w:tc>
          <w:tcPr>
            <w:tcW w:w="587" w:type="pct"/>
          </w:tcPr>
          <w:p w14:paraId="7DBAC89C" w14:textId="4DED20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R4-2321897</w:t>
            </w:r>
          </w:p>
        </w:tc>
        <w:tc>
          <w:tcPr>
            <w:tcW w:w="810" w:type="pct"/>
          </w:tcPr>
          <w:p w14:paraId="01AF01B9" w14:textId="1CFB46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for clarification on applicability of Rx antenna number for Rx requirements for TS 38.101-1</w:t>
            </w:r>
          </w:p>
        </w:tc>
        <w:tc>
          <w:tcPr>
            <w:tcW w:w="717" w:type="pct"/>
          </w:tcPr>
          <w:p w14:paraId="31E1C770" w14:textId="6EC735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294" w:type="pct"/>
          </w:tcPr>
          <w:p w14:paraId="3DACD421" w14:textId="6B4C0B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A52C890" w14:textId="5F5649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1872</w:t>
            </w:r>
          </w:p>
        </w:tc>
        <w:tc>
          <w:tcPr>
            <w:tcW w:w="223" w:type="pct"/>
          </w:tcPr>
          <w:p w14:paraId="44E4F63B" w14:textId="0C43AAE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EC71EEF" w14:textId="1B005D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57FA8712" w14:textId="78157B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11CABFC" w14:textId="6B2441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03FEB259" w14:textId="68FDFD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0271B35" w14:textId="77777777" w:rsidTr="00B04748">
        <w:tc>
          <w:tcPr>
            <w:tcW w:w="587" w:type="pct"/>
          </w:tcPr>
          <w:p w14:paraId="28EA570F" w14:textId="274BAF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R4-2319017</w:t>
            </w:r>
          </w:p>
        </w:tc>
        <w:tc>
          <w:tcPr>
            <w:tcW w:w="810" w:type="pct"/>
          </w:tcPr>
          <w:p w14:paraId="411A999D" w14:textId="1D8B18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for clarification on applicability of Rx antenna number for Rx requirements for TS 38.101-1</w:t>
            </w:r>
          </w:p>
        </w:tc>
        <w:tc>
          <w:tcPr>
            <w:tcW w:w="717" w:type="pct"/>
          </w:tcPr>
          <w:p w14:paraId="3483FA98" w14:textId="7C267C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294" w:type="pct"/>
          </w:tcPr>
          <w:p w14:paraId="46317BE6" w14:textId="6B9607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36B08DC" w14:textId="75992B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1873</w:t>
            </w:r>
          </w:p>
        </w:tc>
        <w:tc>
          <w:tcPr>
            <w:tcW w:w="223" w:type="pct"/>
          </w:tcPr>
          <w:p w14:paraId="6C3FC5B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922AE4" w14:textId="10158D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3846C6F" w14:textId="25F0C9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A409E9C" w14:textId="217BA2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1C11C108" w14:textId="1F1EBC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2C0AA4A" w14:textId="77777777" w:rsidTr="00B04748">
        <w:tc>
          <w:tcPr>
            <w:tcW w:w="587" w:type="pct"/>
          </w:tcPr>
          <w:p w14:paraId="1ED40F12" w14:textId="34518B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R4-2319018</w:t>
            </w:r>
          </w:p>
        </w:tc>
        <w:tc>
          <w:tcPr>
            <w:tcW w:w="810" w:type="pct"/>
          </w:tcPr>
          <w:p w14:paraId="4852EA06" w14:textId="376898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for clarification on applicability of Rx antenna number for Rx requirements for TS 38.101-1</w:t>
            </w:r>
          </w:p>
        </w:tc>
        <w:tc>
          <w:tcPr>
            <w:tcW w:w="717" w:type="pct"/>
          </w:tcPr>
          <w:p w14:paraId="2FE8C2C5" w14:textId="42A60B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294" w:type="pct"/>
          </w:tcPr>
          <w:p w14:paraId="0F84CA33" w14:textId="77047F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44DB6B4" w14:textId="02AA53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1874</w:t>
            </w:r>
          </w:p>
        </w:tc>
        <w:tc>
          <w:tcPr>
            <w:tcW w:w="223" w:type="pct"/>
          </w:tcPr>
          <w:p w14:paraId="64670FB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0D3219E" w14:textId="5B624A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EBD9C71" w14:textId="64CAE1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B27600F" w14:textId="564CBD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09D0473" w14:textId="591ACE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EABCAD" w14:textId="77777777" w:rsidTr="00B04748">
        <w:tc>
          <w:tcPr>
            <w:tcW w:w="587" w:type="pct"/>
          </w:tcPr>
          <w:p w14:paraId="2F04DDF9" w14:textId="56552D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R4-2319019</w:t>
            </w:r>
          </w:p>
        </w:tc>
        <w:tc>
          <w:tcPr>
            <w:tcW w:w="810" w:type="pct"/>
          </w:tcPr>
          <w:p w14:paraId="68C45339" w14:textId="1CB72D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for clarification on applicability of Rx antenna number for Rx requirements for TS 38.101-1</w:t>
            </w:r>
          </w:p>
        </w:tc>
        <w:tc>
          <w:tcPr>
            <w:tcW w:w="717" w:type="pct"/>
          </w:tcPr>
          <w:p w14:paraId="4EB9B3A2" w14:textId="3A6100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294" w:type="pct"/>
          </w:tcPr>
          <w:p w14:paraId="452D2658" w14:textId="365351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024C54C" w14:textId="355808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1875</w:t>
            </w:r>
          </w:p>
        </w:tc>
        <w:tc>
          <w:tcPr>
            <w:tcW w:w="223" w:type="pct"/>
          </w:tcPr>
          <w:p w14:paraId="4DB1F1D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E96A67C" w14:textId="0D4649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47DA86E" w14:textId="5C8752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3B36571" w14:textId="4E6BD1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44785F5" w14:textId="1952AF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9AC48E2" w14:textId="77777777" w:rsidTr="00B04748">
        <w:tc>
          <w:tcPr>
            <w:tcW w:w="587" w:type="pct"/>
          </w:tcPr>
          <w:p w14:paraId="411FD87E" w14:textId="3174B5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R4-2319110</w:t>
            </w:r>
          </w:p>
        </w:tc>
        <w:tc>
          <w:tcPr>
            <w:tcW w:w="810" w:type="pct"/>
          </w:tcPr>
          <w:p w14:paraId="7DC12825" w14:textId="655F3B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Time mask for switching across three or four uplink bands</w:t>
            </w:r>
          </w:p>
        </w:tc>
        <w:tc>
          <w:tcPr>
            <w:tcW w:w="717" w:type="pct"/>
          </w:tcPr>
          <w:p w14:paraId="762E137E" w14:textId="11815C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Huawei, Hisilicon, CMCC, Xiaomi, China Unicom, vivo, CATT, ZTE</w:t>
            </w:r>
          </w:p>
        </w:tc>
        <w:tc>
          <w:tcPr>
            <w:tcW w:w="294" w:type="pct"/>
          </w:tcPr>
          <w:p w14:paraId="60AEB2F2" w14:textId="2ABAF0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913D697" w14:textId="609B3F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1876</w:t>
            </w:r>
          </w:p>
        </w:tc>
        <w:tc>
          <w:tcPr>
            <w:tcW w:w="223" w:type="pct"/>
          </w:tcPr>
          <w:p w14:paraId="791C2F2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94AC6C3" w14:textId="3EEDD0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4B7F297" w14:textId="445B5F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FE27D33" w14:textId="005A3E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1" w:type="pct"/>
          </w:tcPr>
          <w:p w14:paraId="1EE9C80C" w14:textId="212A15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C96E9CA" w14:textId="77777777" w:rsidTr="00B04748">
        <w:tc>
          <w:tcPr>
            <w:tcW w:w="587" w:type="pct"/>
          </w:tcPr>
          <w:p w14:paraId="330D7723" w14:textId="6493BB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R4-2319165</w:t>
            </w:r>
          </w:p>
        </w:tc>
        <w:tc>
          <w:tcPr>
            <w:tcW w:w="810" w:type="pct"/>
          </w:tcPr>
          <w:p w14:paraId="26A04A31" w14:textId="1293DF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an enhanced channel raster</w:t>
            </w:r>
          </w:p>
        </w:tc>
        <w:tc>
          <w:tcPr>
            <w:tcW w:w="717" w:type="pct"/>
          </w:tcPr>
          <w:p w14:paraId="6E4AF06C" w14:textId="4DE38B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BF64908" w14:textId="2D5BE1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25CA407" w14:textId="38EA88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1877</w:t>
            </w:r>
          </w:p>
        </w:tc>
        <w:tc>
          <w:tcPr>
            <w:tcW w:w="223" w:type="pct"/>
          </w:tcPr>
          <w:p w14:paraId="770D7E8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BBAEC29" w14:textId="1876AE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D02BDE2" w14:textId="1C0EF0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D3B4A89" w14:textId="0421DB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NR_channel_raster_enh-Core</w:t>
            </w:r>
          </w:p>
        </w:tc>
        <w:tc>
          <w:tcPr>
            <w:tcW w:w="511" w:type="pct"/>
          </w:tcPr>
          <w:p w14:paraId="46A755E4" w14:textId="21FBEF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4368D6D" w14:textId="77777777" w:rsidTr="00B04748">
        <w:tc>
          <w:tcPr>
            <w:tcW w:w="587" w:type="pct"/>
          </w:tcPr>
          <w:p w14:paraId="214FAE31" w14:textId="7BDC69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R4-2321749</w:t>
            </w:r>
          </w:p>
        </w:tc>
        <w:tc>
          <w:tcPr>
            <w:tcW w:w="810" w:type="pct"/>
          </w:tcPr>
          <w:p w14:paraId="08DA5968" w14:textId="51D8DF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an enhanced channel raster</w:t>
            </w:r>
          </w:p>
        </w:tc>
        <w:tc>
          <w:tcPr>
            <w:tcW w:w="717" w:type="pct"/>
          </w:tcPr>
          <w:p w14:paraId="3BA4A8D3" w14:textId="080D82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6ED696A" w14:textId="095EC9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CF1DB47" w14:textId="146849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1877</w:t>
            </w:r>
          </w:p>
        </w:tc>
        <w:tc>
          <w:tcPr>
            <w:tcW w:w="223" w:type="pct"/>
          </w:tcPr>
          <w:p w14:paraId="75760F7A" w14:textId="7FD0BF3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D3CAF9C" w14:textId="0644ED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C29C9EA" w14:textId="1D4556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A33F278" w14:textId="082547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NR_channel_raster_enh-Core</w:t>
            </w:r>
          </w:p>
        </w:tc>
        <w:tc>
          <w:tcPr>
            <w:tcW w:w="511" w:type="pct"/>
          </w:tcPr>
          <w:p w14:paraId="15E9C4FB" w14:textId="192190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325F2BC" w14:textId="77777777" w:rsidTr="00B04748">
        <w:tc>
          <w:tcPr>
            <w:tcW w:w="587" w:type="pct"/>
          </w:tcPr>
          <w:p w14:paraId="4A5B51A7" w14:textId="11DE0D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R4-2319166</w:t>
            </w:r>
          </w:p>
        </w:tc>
        <w:tc>
          <w:tcPr>
            <w:tcW w:w="810" w:type="pct"/>
          </w:tcPr>
          <w:p w14:paraId="2C5854ED" w14:textId="0EA7CE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30 kHz SCS for Sync Raster for Band n53</w:t>
            </w:r>
          </w:p>
        </w:tc>
        <w:tc>
          <w:tcPr>
            <w:tcW w:w="717" w:type="pct"/>
          </w:tcPr>
          <w:p w14:paraId="53BED918" w14:textId="56AB79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B9B551E" w14:textId="0B4E9C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11D5336" w14:textId="61D47C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1878</w:t>
            </w:r>
          </w:p>
        </w:tc>
        <w:tc>
          <w:tcPr>
            <w:tcW w:w="223" w:type="pct"/>
          </w:tcPr>
          <w:p w14:paraId="0D0E2D5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3EF0E3E" w14:textId="2FC8B2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50248F9" w14:textId="417AEA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3B65A64" w14:textId="237729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NR_n53-Core</w:t>
            </w:r>
          </w:p>
        </w:tc>
        <w:tc>
          <w:tcPr>
            <w:tcW w:w="511" w:type="pct"/>
          </w:tcPr>
          <w:p w14:paraId="75B67150" w14:textId="2D897D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B19AA1" w14:textId="77777777" w:rsidTr="00B04748">
        <w:tc>
          <w:tcPr>
            <w:tcW w:w="587" w:type="pct"/>
          </w:tcPr>
          <w:p w14:paraId="5F3F029A" w14:textId="3F85DA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R4-2319167</w:t>
            </w:r>
          </w:p>
        </w:tc>
        <w:tc>
          <w:tcPr>
            <w:tcW w:w="810" w:type="pct"/>
          </w:tcPr>
          <w:p w14:paraId="0F53B247" w14:textId="0D1923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30 kHz SCS for Sync Raster for Band n53</w:t>
            </w:r>
          </w:p>
        </w:tc>
        <w:tc>
          <w:tcPr>
            <w:tcW w:w="717" w:type="pct"/>
          </w:tcPr>
          <w:p w14:paraId="18EB0997" w14:textId="186442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BDB9763" w14:textId="596998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24B66EB" w14:textId="4316FA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1879</w:t>
            </w:r>
          </w:p>
        </w:tc>
        <w:tc>
          <w:tcPr>
            <w:tcW w:w="223" w:type="pct"/>
          </w:tcPr>
          <w:p w14:paraId="21B7F07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8907CFE" w14:textId="6384F8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A17E780" w14:textId="7F2FF7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219016E" w14:textId="6E380B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NR_n53-Core</w:t>
            </w:r>
          </w:p>
        </w:tc>
        <w:tc>
          <w:tcPr>
            <w:tcW w:w="511" w:type="pct"/>
          </w:tcPr>
          <w:p w14:paraId="645889F6" w14:textId="7724BB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7B250C9" w14:textId="77777777" w:rsidTr="00B04748">
        <w:tc>
          <w:tcPr>
            <w:tcW w:w="587" w:type="pct"/>
          </w:tcPr>
          <w:p w14:paraId="57DAD484" w14:textId="1ED203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R4-2319256</w:t>
            </w:r>
          </w:p>
        </w:tc>
        <w:tc>
          <w:tcPr>
            <w:tcW w:w="810" w:type="pct"/>
          </w:tcPr>
          <w:p w14:paraId="0117B455" w14:textId="79DE9A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new combinations for Rel-18 NR HPUE Inter-band</w:t>
            </w:r>
          </w:p>
        </w:tc>
        <w:tc>
          <w:tcPr>
            <w:tcW w:w="717" w:type="pct"/>
          </w:tcPr>
          <w:p w14:paraId="056DD555" w14:textId="6BE48F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294" w:type="pct"/>
          </w:tcPr>
          <w:p w14:paraId="619DD70C" w14:textId="3A5D09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F4FE365" w14:textId="1E4812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1880</w:t>
            </w:r>
          </w:p>
        </w:tc>
        <w:tc>
          <w:tcPr>
            <w:tcW w:w="223" w:type="pct"/>
          </w:tcPr>
          <w:p w14:paraId="36D39A3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ECF376B" w14:textId="4E0ADD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E8DFA1C" w14:textId="11F265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7C0CFED" w14:textId="1B1BD4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HPUE_FR1_TDD_NR_CADC_SUL_R18</w:t>
            </w:r>
          </w:p>
        </w:tc>
        <w:tc>
          <w:tcPr>
            <w:tcW w:w="511" w:type="pct"/>
          </w:tcPr>
          <w:p w14:paraId="4AF58313" w14:textId="15C198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BC43676" w14:textId="77777777" w:rsidTr="00B04748">
        <w:tc>
          <w:tcPr>
            <w:tcW w:w="587" w:type="pct"/>
          </w:tcPr>
          <w:p w14:paraId="464199CE" w14:textId="316A59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R4-2319257</w:t>
            </w:r>
          </w:p>
        </w:tc>
        <w:tc>
          <w:tcPr>
            <w:tcW w:w="810" w:type="pct"/>
          </w:tcPr>
          <w:p w14:paraId="5DB65E15" w14:textId="57F8A7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HPUE NR CA configuration CA_n78C_n80A-n84A and CA_n78C_n81A-n84A.</w:t>
            </w:r>
          </w:p>
        </w:tc>
        <w:tc>
          <w:tcPr>
            <w:tcW w:w="717" w:type="pct"/>
          </w:tcPr>
          <w:p w14:paraId="38443B33" w14:textId="794AE3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294" w:type="pct"/>
          </w:tcPr>
          <w:p w14:paraId="2C9FD8C3" w14:textId="490F38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B4B8463" w14:textId="67F76F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1881</w:t>
            </w:r>
          </w:p>
        </w:tc>
        <w:tc>
          <w:tcPr>
            <w:tcW w:w="223" w:type="pct"/>
          </w:tcPr>
          <w:p w14:paraId="6B2291B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83E26AD" w14:textId="1A8DA0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35E900A" w14:textId="464E75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DC8BDA2" w14:textId="4AFC3F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HPUE_FR1_TDD_NR_CADC_SUL_R18</w:t>
            </w:r>
          </w:p>
        </w:tc>
        <w:tc>
          <w:tcPr>
            <w:tcW w:w="511" w:type="pct"/>
          </w:tcPr>
          <w:p w14:paraId="691F95D7" w14:textId="4A1BF3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86714F4" w14:textId="77777777" w:rsidTr="00B04748">
        <w:tc>
          <w:tcPr>
            <w:tcW w:w="587" w:type="pct"/>
          </w:tcPr>
          <w:p w14:paraId="59DCD624" w14:textId="759B78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R4-2319264</w:t>
            </w:r>
          </w:p>
        </w:tc>
        <w:tc>
          <w:tcPr>
            <w:tcW w:w="810" w:type="pct"/>
          </w:tcPr>
          <w:p w14:paraId="08100F0E" w14:textId="686053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Editorial modification CR for TS 38.101-1</w:t>
            </w:r>
          </w:p>
        </w:tc>
        <w:tc>
          <w:tcPr>
            <w:tcW w:w="717" w:type="pct"/>
          </w:tcPr>
          <w:p w14:paraId="6B1E35BE" w14:textId="5282E1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294" w:type="pct"/>
          </w:tcPr>
          <w:p w14:paraId="0100B9EE" w14:textId="021BA8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3E99556" w14:textId="7A2CFA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1882</w:t>
            </w:r>
          </w:p>
        </w:tc>
        <w:tc>
          <w:tcPr>
            <w:tcW w:w="223" w:type="pct"/>
          </w:tcPr>
          <w:p w14:paraId="0312CEB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3916351" w14:textId="2A9C39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B9BDCEC" w14:textId="464458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1104" w:type="pct"/>
          </w:tcPr>
          <w:p w14:paraId="257755A8" w14:textId="46FA44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E1DCDA5" w14:textId="0A1548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624169F" w14:textId="77777777" w:rsidTr="00B04748">
        <w:tc>
          <w:tcPr>
            <w:tcW w:w="587" w:type="pct"/>
          </w:tcPr>
          <w:p w14:paraId="0CFA1BB5" w14:textId="2184A6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R4-2319291</w:t>
            </w:r>
          </w:p>
        </w:tc>
        <w:tc>
          <w:tcPr>
            <w:tcW w:w="810" w:type="pct"/>
          </w:tcPr>
          <w:p w14:paraId="7205A00E" w14:textId="78FA4D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Editorial modification CR for TS 38.101-1</w:t>
            </w:r>
          </w:p>
        </w:tc>
        <w:tc>
          <w:tcPr>
            <w:tcW w:w="717" w:type="pct"/>
          </w:tcPr>
          <w:p w14:paraId="5CDA26DB" w14:textId="356EAE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294" w:type="pct"/>
          </w:tcPr>
          <w:p w14:paraId="38117D72" w14:textId="721638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20648BF" w14:textId="597AB6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1883</w:t>
            </w:r>
          </w:p>
        </w:tc>
        <w:tc>
          <w:tcPr>
            <w:tcW w:w="223" w:type="pct"/>
          </w:tcPr>
          <w:p w14:paraId="1621820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E87358B" w14:textId="53C914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41DE2E6" w14:textId="642F70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9965D62" w14:textId="0AE9DD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8894B8D" w14:textId="48DA44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181C0BB" w14:textId="77777777" w:rsidTr="00B04748">
        <w:tc>
          <w:tcPr>
            <w:tcW w:w="587" w:type="pct"/>
          </w:tcPr>
          <w:p w14:paraId="029DA22C" w14:textId="69CB7C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R4-2319403</w:t>
            </w:r>
          </w:p>
        </w:tc>
        <w:tc>
          <w:tcPr>
            <w:tcW w:w="810" w:type="pct"/>
          </w:tcPr>
          <w:p w14:paraId="74632E13" w14:textId="3E7EDD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[NR_n41_BW-Core] Support of PC1.5 for n41 30MHz in Japan (R16)</w:t>
            </w:r>
          </w:p>
        </w:tc>
        <w:tc>
          <w:tcPr>
            <w:tcW w:w="717" w:type="pct"/>
          </w:tcPr>
          <w:p w14:paraId="1BEB82AC" w14:textId="23F10D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294" w:type="pct"/>
          </w:tcPr>
          <w:p w14:paraId="3500BCF4" w14:textId="71AD87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85DA684" w14:textId="2946D1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1884</w:t>
            </w:r>
          </w:p>
        </w:tc>
        <w:tc>
          <w:tcPr>
            <w:tcW w:w="223" w:type="pct"/>
          </w:tcPr>
          <w:p w14:paraId="3BCA19E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5087D0" w14:textId="1CD829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37708AF" w14:textId="2BAD91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894FE6A" w14:textId="3CBE56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NR_n41_BW-Core</w:t>
            </w:r>
          </w:p>
        </w:tc>
        <w:tc>
          <w:tcPr>
            <w:tcW w:w="511" w:type="pct"/>
          </w:tcPr>
          <w:p w14:paraId="26F0DE02" w14:textId="6CFB44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B9C023E" w14:textId="77777777" w:rsidTr="00B04748">
        <w:tc>
          <w:tcPr>
            <w:tcW w:w="587" w:type="pct"/>
          </w:tcPr>
          <w:p w14:paraId="50BA9F6A" w14:textId="1B0ED8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R4-2319404</w:t>
            </w:r>
          </w:p>
        </w:tc>
        <w:tc>
          <w:tcPr>
            <w:tcW w:w="810" w:type="pct"/>
          </w:tcPr>
          <w:p w14:paraId="2282984D" w14:textId="239DE8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[NR_n41_BW-Core] Support of PC1.5 for n41 30MHz in Japan (R17)</w:t>
            </w:r>
          </w:p>
        </w:tc>
        <w:tc>
          <w:tcPr>
            <w:tcW w:w="717" w:type="pct"/>
          </w:tcPr>
          <w:p w14:paraId="07197FF1" w14:textId="7BE03F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294" w:type="pct"/>
          </w:tcPr>
          <w:p w14:paraId="784DFC57" w14:textId="64ECB8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2D693DC" w14:textId="687459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1885</w:t>
            </w:r>
          </w:p>
        </w:tc>
        <w:tc>
          <w:tcPr>
            <w:tcW w:w="223" w:type="pct"/>
          </w:tcPr>
          <w:p w14:paraId="5CF33B4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A371E1D" w14:textId="528EC9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F8B2543" w14:textId="4AD140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8215662" w14:textId="5891E4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NR_n41_BW-Core</w:t>
            </w:r>
          </w:p>
        </w:tc>
        <w:tc>
          <w:tcPr>
            <w:tcW w:w="511" w:type="pct"/>
          </w:tcPr>
          <w:p w14:paraId="01FB9551" w14:textId="6FED21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921EB51" w14:textId="77777777" w:rsidTr="00B04748">
        <w:tc>
          <w:tcPr>
            <w:tcW w:w="587" w:type="pct"/>
          </w:tcPr>
          <w:p w14:paraId="33474C9E" w14:textId="154D54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R4-2319410</w:t>
            </w:r>
          </w:p>
        </w:tc>
        <w:tc>
          <w:tcPr>
            <w:tcW w:w="810" w:type="pct"/>
          </w:tcPr>
          <w:p w14:paraId="51530E2F" w14:textId="52AE7B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for 38.101-1 New BS signalling implementation for non-collocated scenario</w:t>
            </w:r>
          </w:p>
        </w:tc>
        <w:tc>
          <w:tcPr>
            <w:tcW w:w="717" w:type="pct"/>
          </w:tcPr>
          <w:p w14:paraId="7A53F12B" w14:textId="0AD12D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KDDI, ZTE, Mediatek, Nokia</w:t>
            </w:r>
          </w:p>
        </w:tc>
        <w:tc>
          <w:tcPr>
            <w:tcW w:w="294" w:type="pct"/>
          </w:tcPr>
          <w:p w14:paraId="0158057F" w14:textId="15D093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8D78AD1" w14:textId="7DC47F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1886</w:t>
            </w:r>
          </w:p>
        </w:tc>
        <w:tc>
          <w:tcPr>
            <w:tcW w:w="223" w:type="pct"/>
          </w:tcPr>
          <w:p w14:paraId="6FF537C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D6AFB45" w14:textId="766921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C365A0F" w14:textId="3A3E3A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C29E30A" w14:textId="00693A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7DF7DE8E" w14:textId="600183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6D90087" w14:textId="77777777" w:rsidTr="00B04748">
        <w:tc>
          <w:tcPr>
            <w:tcW w:w="587" w:type="pct"/>
          </w:tcPr>
          <w:p w14:paraId="565B13D0" w14:textId="1DF5F4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R4-2321907</w:t>
            </w:r>
          </w:p>
        </w:tc>
        <w:tc>
          <w:tcPr>
            <w:tcW w:w="810" w:type="pct"/>
          </w:tcPr>
          <w:p w14:paraId="7F1402CD" w14:textId="7FAC6B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for 38.101-1 New BS signalling implementation for non-collocated scenario</w:t>
            </w:r>
          </w:p>
        </w:tc>
        <w:tc>
          <w:tcPr>
            <w:tcW w:w="717" w:type="pct"/>
          </w:tcPr>
          <w:p w14:paraId="3DBC766C" w14:textId="14B447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KDDI, ZTE, Mediatek, Nokia, Huawei, Cybercore, Apple</w:t>
            </w:r>
          </w:p>
        </w:tc>
        <w:tc>
          <w:tcPr>
            <w:tcW w:w="294" w:type="pct"/>
          </w:tcPr>
          <w:p w14:paraId="0217E222" w14:textId="63323C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94ADE1C" w14:textId="19380A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1886</w:t>
            </w:r>
          </w:p>
        </w:tc>
        <w:tc>
          <w:tcPr>
            <w:tcW w:w="223" w:type="pct"/>
          </w:tcPr>
          <w:p w14:paraId="7837B502" w14:textId="16083EB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C280098" w14:textId="555B3F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5AB8C3A" w14:textId="289F50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12F7213" w14:textId="02E745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2438170D" w14:textId="7D56D0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E5B705C" w14:textId="77777777" w:rsidTr="00B04748">
        <w:tc>
          <w:tcPr>
            <w:tcW w:w="587" w:type="pct"/>
          </w:tcPr>
          <w:p w14:paraId="0A4D7FB9" w14:textId="74F25E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R4-2321994</w:t>
            </w:r>
          </w:p>
        </w:tc>
        <w:tc>
          <w:tcPr>
            <w:tcW w:w="810" w:type="pct"/>
          </w:tcPr>
          <w:p w14:paraId="5A2987F7" w14:textId="111A6F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for 38.101-1 New BS signalling implementation for non-collocated scenario</w:t>
            </w:r>
          </w:p>
        </w:tc>
        <w:tc>
          <w:tcPr>
            <w:tcW w:w="717" w:type="pct"/>
          </w:tcPr>
          <w:p w14:paraId="0651EB92" w14:textId="3E429B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KDDI, ZTE, Mediatek, Nokia, Huawei, Cybercore, Apple</w:t>
            </w:r>
          </w:p>
        </w:tc>
        <w:tc>
          <w:tcPr>
            <w:tcW w:w="294" w:type="pct"/>
          </w:tcPr>
          <w:p w14:paraId="0FC6F58B" w14:textId="1C5251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EC67D22" w14:textId="1D1393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1886</w:t>
            </w:r>
          </w:p>
        </w:tc>
        <w:tc>
          <w:tcPr>
            <w:tcW w:w="223" w:type="pct"/>
          </w:tcPr>
          <w:p w14:paraId="7FBB5E8F" w14:textId="13198C9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522792A7" w14:textId="56335F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331F080" w14:textId="0BDF2D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DE4448E" w14:textId="0BDB03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7926BE32" w14:textId="6C3354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8408BD2" w14:textId="77777777" w:rsidTr="00B04748">
        <w:tc>
          <w:tcPr>
            <w:tcW w:w="587" w:type="pct"/>
          </w:tcPr>
          <w:p w14:paraId="1B7882B7" w14:textId="0F40E6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R4-2322004</w:t>
            </w:r>
          </w:p>
        </w:tc>
        <w:tc>
          <w:tcPr>
            <w:tcW w:w="810" w:type="pct"/>
          </w:tcPr>
          <w:p w14:paraId="793B7959" w14:textId="47E82B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for 38.101-1 New BS signalling implementation for non-collocated scenario</w:t>
            </w:r>
          </w:p>
        </w:tc>
        <w:tc>
          <w:tcPr>
            <w:tcW w:w="717" w:type="pct"/>
          </w:tcPr>
          <w:p w14:paraId="79AB477C" w14:textId="30C77A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KDDI, ZTE, Mediatek, Nokia, Huawei, Cybercore, Apple</w:t>
            </w:r>
          </w:p>
        </w:tc>
        <w:tc>
          <w:tcPr>
            <w:tcW w:w="294" w:type="pct"/>
          </w:tcPr>
          <w:p w14:paraId="3AE25F80" w14:textId="6FC544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9768A4B" w14:textId="7DD822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1886</w:t>
            </w:r>
          </w:p>
        </w:tc>
        <w:tc>
          <w:tcPr>
            <w:tcW w:w="223" w:type="pct"/>
          </w:tcPr>
          <w:p w14:paraId="73A41C16" w14:textId="679DDA7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11" w:type="pct"/>
          </w:tcPr>
          <w:p w14:paraId="79D664B6" w14:textId="2DD371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0E28989" w14:textId="23ABC8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DC32A80" w14:textId="103363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4342799E" w14:textId="1E8277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053C119" w14:textId="77777777" w:rsidTr="00B04748">
        <w:tc>
          <w:tcPr>
            <w:tcW w:w="587" w:type="pct"/>
          </w:tcPr>
          <w:p w14:paraId="3768EFD1" w14:textId="282391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R4-2319418</w:t>
            </w:r>
          </w:p>
        </w:tc>
        <w:tc>
          <w:tcPr>
            <w:tcW w:w="810" w:type="pct"/>
          </w:tcPr>
          <w:p w14:paraId="4FC4F459" w14:textId="779A8E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[NR_n41_BW-Core] Support of PC1.5 for n41 30MHz in Japan (R18)</w:t>
            </w:r>
          </w:p>
        </w:tc>
        <w:tc>
          <w:tcPr>
            <w:tcW w:w="717" w:type="pct"/>
          </w:tcPr>
          <w:p w14:paraId="51DEE8DA" w14:textId="7F67E4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294" w:type="pct"/>
          </w:tcPr>
          <w:p w14:paraId="6F97C9F6" w14:textId="4FB0BE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D2BC93F" w14:textId="4A8C9B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1887</w:t>
            </w:r>
          </w:p>
        </w:tc>
        <w:tc>
          <w:tcPr>
            <w:tcW w:w="223" w:type="pct"/>
          </w:tcPr>
          <w:p w14:paraId="03D4388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F884C54" w14:textId="0F484F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AE53DCF" w14:textId="641592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780FB73" w14:textId="2AAED8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NR_n41_BW-Core</w:t>
            </w:r>
          </w:p>
        </w:tc>
        <w:tc>
          <w:tcPr>
            <w:tcW w:w="511" w:type="pct"/>
          </w:tcPr>
          <w:p w14:paraId="6A3B4F07" w14:textId="10C338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A65A833" w14:textId="77777777" w:rsidTr="00B04748">
        <w:tc>
          <w:tcPr>
            <w:tcW w:w="587" w:type="pct"/>
          </w:tcPr>
          <w:p w14:paraId="31C227B8" w14:textId="48F271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R4-2319427</w:t>
            </w:r>
          </w:p>
        </w:tc>
        <w:tc>
          <w:tcPr>
            <w:tcW w:w="810" w:type="pct"/>
          </w:tcPr>
          <w:p w14:paraId="007A8435" w14:textId="1808D9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Corrections to configured maximum power and MPR for serving cells of UL CA</w:t>
            </w:r>
          </w:p>
        </w:tc>
        <w:tc>
          <w:tcPr>
            <w:tcW w:w="717" w:type="pct"/>
          </w:tcPr>
          <w:p w14:paraId="772E87DE" w14:textId="267E86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F1F4CB4" w14:textId="5EFBC4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ECE80E9" w14:textId="7B9E27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1888</w:t>
            </w:r>
          </w:p>
        </w:tc>
        <w:tc>
          <w:tcPr>
            <w:tcW w:w="223" w:type="pct"/>
          </w:tcPr>
          <w:p w14:paraId="53345D9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AF70F8C" w14:textId="7D6608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31C2F5A" w14:textId="4E639D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B5139BB" w14:textId="5E97AD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362090F4" w14:textId="7BD6D0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6D1271C5" w14:textId="77777777" w:rsidTr="00B04748">
        <w:tc>
          <w:tcPr>
            <w:tcW w:w="587" w:type="pct"/>
          </w:tcPr>
          <w:p w14:paraId="0304B683" w14:textId="77A37C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R4-2319428</w:t>
            </w:r>
          </w:p>
        </w:tc>
        <w:tc>
          <w:tcPr>
            <w:tcW w:w="810" w:type="pct"/>
          </w:tcPr>
          <w:p w14:paraId="66DA7DA1" w14:textId="55ECA7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Corrections to configured maximum power and MPR for serving cells of UL CA</w:t>
            </w:r>
          </w:p>
        </w:tc>
        <w:tc>
          <w:tcPr>
            <w:tcW w:w="717" w:type="pct"/>
          </w:tcPr>
          <w:p w14:paraId="6712729D" w14:textId="72EE20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9C3DBCF" w14:textId="346EA8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9D467D1" w14:textId="145192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1889</w:t>
            </w:r>
          </w:p>
        </w:tc>
        <w:tc>
          <w:tcPr>
            <w:tcW w:w="223" w:type="pct"/>
          </w:tcPr>
          <w:p w14:paraId="649FB20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7DFFE0" w14:textId="1869A0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5CE10D6" w14:textId="274CB0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D68C121" w14:textId="441EC8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06C5CB3C" w14:textId="6BEC79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7E588199" w14:textId="77777777" w:rsidTr="00B04748">
        <w:tc>
          <w:tcPr>
            <w:tcW w:w="587" w:type="pct"/>
          </w:tcPr>
          <w:p w14:paraId="32FD90C5" w14:textId="2470D1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R4-2319429</w:t>
            </w:r>
          </w:p>
        </w:tc>
        <w:tc>
          <w:tcPr>
            <w:tcW w:w="810" w:type="pct"/>
          </w:tcPr>
          <w:p w14:paraId="44A79555" w14:textId="172307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[NR_RF_FR1_Core] Correction to UE power classes for CA configurations for HPUE</w:t>
            </w:r>
          </w:p>
        </w:tc>
        <w:tc>
          <w:tcPr>
            <w:tcW w:w="717" w:type="pct"/>
          </w:tcPr>
          <w:p w14:paraId="6C18A775" w14:textId="35D543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8DD1B95" w14:textId="5193D5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577E225" w14:textId="2F78C3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1890</w:t>
            </w:r>
          </w:p>
        </w:tc>
        <w:tc>
          <w:tcPr>
            <w:tcW w:w="223" w:type="pct"/>
          </w:tcPr>
          <w:p w14:paraId="032B761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55D2EBC" w14:textId="46E5AA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2D6C3DB" w14:textId="73B8F6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4248612" w14:textId="19DC62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58382E63" w14:textId="36AD5B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5B30187B" w14:textId="77777777" w:rsidTr="00B04748">
        <w:tc>
          <w:tcPr>
            <w:tcW w:w="587" w:type="pct"/>
          </w:tcPr>
          <w:p w14:paraId="598393FF" w14:textId="5F281F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R4-2319430</w:t>
            </w:r>
          </w:p>
        </w:tc>
        <w:tc>
          <w:tcPr>
            <w:tcW w:w="810" w:type="pct"/>
          </w:tcPr>
          <w:p w14:paraId="27D182F1" w14:textId="2151E7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Correction to UE power classes for CA configurations for HPUE</w:t>
            </w:r>
          </w:p>
        </w:tc>
        <w:tc>
          <w:tcPr>
            <w:tcW w:w="717" w:type="pct"/>
          </w:tcPr>
          <w:p w14:paraId="2B992135" w14:textId="5E3205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C9BB6F0" w14:textId="3FF6EE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CC5D001" w14:textId="7F33F6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1891</w:t>
            </w:r>
          </w:p>
        </w:tc>
        <w:tc>
          <w:tcPr>
            <w:tcW w:w="223" w:type="pct"/>
          </w:tcPr>
          <w:p w14:paraId="7BC9A6C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20F25A4" w14:textId="078395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A23AADE" w14:textId="5E0BB1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55ED985" w14:textId="01AD54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02CBB01E" w14:textId="719F0E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73AC182" w14:textId="77777777" w:rsidTr="00B04748">
        <w:tc>
          <w:tcPr>
            <w:tcW w:w="587" w:type="pct"/>
          </w:tcPr>
          <w:p w14:paraId="7B2B0CC8" w14:textId="441E4A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R4-2319431</w:t>
            </w:r>
          </w:p>
        </w:tc>
        <w:tc>
          <w:tcPr>
            <w:tcW w:w="810" w:type="pct"/>
          </w:tcPr>
          <w:p w14:paraId="3D964978" w14:textId="591D0C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Applicability of exceptions to REFSENS for CA and SUL</w:t>
            </w:r>
          </w:p>
        </w:tc>
        <w:tc>
          <w:tcPr>
            <w:tcW w:w="717" w:type="pct"/>
          </w:tcPr>
          <w:p w14:paraId="498D6153" w14:textId="4A6742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FDB9A19" w14:textId="768052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6B38EF8" w14:textId="33F812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1892</w:t>
            </w:r>
          </w:p>
        </w:tc>
        <w:tc>
          <w:tcPr>
            <w:tcW w:w="223" w:type="pct"/>
          </w:tcPr>
          <w:p w14:paraId="21808A6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B4B3244" w14:textId="4EF40C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ED43D28" w14:textId="03858A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F3B1B4B" w14:textId="35148A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7992FE82" w14:textId="700A34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9BC1207" w14:textId="77777777" w:rsidTr="00B04748">
        <w:tc>
          <w:tcPr>
            <w:tcW w:w="587" w:type="pct"/>
          </w:tcPr>
          <w:p w14:paraId="37F9D972" w14:textId="7F0C70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R4-2319432</w:t>
            </w:r>
          </w:p>
        </w:tc>
        <w:tc>
          <w:tcPr>
            <w:tcW w:w="810" w:type="pct"/>
          </w:tcPr>
          <w:p w14:paraId="0717BF63" w14:textId="1B4031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Applicability of exceptions to REFSENS for CA and SUL</w:t>
            </w:r>
          </w:p>
        </w:tc>
        <w:tc>
          <w:tcPr>
            <w:tcW w:w="717" w:type="pct"/>
          </w:tcPr>
          <w:p w14:paraId="3515EBB1" w14:textId="08AF23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4FFBE05" w14:textId="4203BD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2297BB2" w14:textId="248050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1893</w:t>
            </w:r>
          </w:p>
        </w:tc>
        <w:tc>
          <w:tcPr>
            <w:tcW w:w="223" w:type="pct"/>
          </w:tcPr>
          <w:p w14:paraId="0C7AFFC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B36443" w14:textId="699C98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E1A4F8C" w14:textId="378550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26A8A05" w14:textId="107029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0C3DCBB2" w14:textId="39EBA2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9085F7D" w14:textId="77777777" w:rsidTr="00B04748">
        <w:tc>
          <w:tcPr>
            <w:tcW w:w="587" w:type="pct"/>
          </w:tcPr>
          <w:p w14:paraId="33132975" w14:textId="514424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R4-2319447</w:t>
            </w:r>
          </w:p>
        </w:tc>
        <w:tc>
          <w:tcPr>
            <w:tcW w:w="810" w:type="pct"/>
          </w:tcPr>
          <w:p w14:paraId="012A409B" w14:textId="3E404B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[NR_MC_enh-Core]CR for DL interruption note improvement</w:t>
            </w:r>
          </w:p>
        </w:tc>
        <w:tc>
          <w:tcPr>
            <w:tcW w:w="717" w:type="pct"/>
          </w:tcPr>
          <w:p w14:paraId="4CFD1848" w14:textId="439E60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24994ED0" w14:textId="2DF620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8713989" w14:textId="5645D2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1894</w:t>
            </w:r>
          </w:p>
        </w:tc>
        <w:tc>
          <w:tcPr>
            <w:tcW w:w="223" w:type="pct"/>
          </w:tcPr>
          <w:p w14:paraId="1AB90A8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7D6652A" w14:textId="4FA5A2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6F3E0F7" w14:textId="204843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50A1C00" w14:textId="0F40CC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1" w:type="pct"/>
          </w:tcPr>
          <w:p w14:paraId="7FE115A5" w14:textId="43E0B4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0DA3870" w14:textId="77777777" w:rsidTr="00B04748">
        <w:tc>
          <w:tcPr>
            <w:tcW w:w="587" w:type="pct"/>
          </w:tcPr>
          <w:p w14:paraId="3B2214A1" w14:textId="3EB3EC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R4-2319449</w:t>
            </w:r>
          </w:p>
        </w:tc>
        <w:tc>
          <w:tcPr>
            <w:tcW w:w="810" w:type="pct"/>
          </w:tcPr>
          <w:p w14:paraId="257E3C88" w14:textId="177417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[NR_n13-Core] CR to correct typo for RBstart used in A-MPR regions for NS_07 - TS38.101-1, Rel-17, Cat-F</w:t>
            </w:r>
          </w:p>
        </w:tc>
        <w:tc>
          <w:tcPr>
            <w:tcW w:w="717" w:type="pct"/>
          </w:tcPr>
          <w:p w14:paraId="76E4F14A" w14:textId="5BBD16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48099373" w14:textId="002721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26A8E73" w14:textId="782DC9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1895</w:t>
            </w:r>
          </w:p>
        </w:tc>
        <w:tc>
          <w:tcPr>
            <w:tcW w:w="223" w:type="pct"/>
          </w:tcPr>
          <w:p w14:paraId="3CE7AC4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EC97CE9" w14:textId="0F9F97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2C9AAF2" w14:textId="787260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DAFD782" w14:textId="56DCCC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NR_n13-Core</w:t>
            </w:r>
          </w:p>
        </w:tc>
        <w:tc>
          <w:tcPr>
            <w:tcW w:w="511" w:type="pct"/>
          </w:tcPr>
          <w:p w14:paraId="5DEB8F02" w14:textId="6F98D1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1A05E72B" w14:textId="77777777" w:rsidTr="00B04748">
        <w:tc>
          <w:tcPr>
            <w:tcW w:w="587" w:type="pct"/>
          </w:tcPr>
          <w:p w14:paraId="5F188005" w14:textId="6F8224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R4-2319450</w:t>
            </w:r>
          </w:p>
        </w:tc>
        <w:tc>
          <w:tcPr>
            <w:tcW w:w="810" w:type="pct"/>
          </w:tcPr>
          <w:p w14:paraId="49F41FE0" w14:textId="6EB59D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[NR_n13-Core] CR to correct typo for RBstart used in A-MPR regions for NS_07 - TS38.101-1, Rel-18, Cat-A</w:t>
            </w:r>
          </w:p>
        </w:tc>
        <w:tc>
          <w:tcPr>
            <w:tcW w:w="717" w:type="pct"/>
          </w:tcPr>
          <w:p w14:paraId="3577A8F8" w14:textId="4879EA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4A9A0EB4" w14:textId="08193A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332FCB7" w14:textId="4AE91A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1896</w:t>
            </w:r>
          </w:p>
        </w:tc>
        <w:tc>
          <w:tcPr>
            <w:tcW w:w="223" w:type="pct"/>
          </w:tcPr>
          <w:p w14:paraId="2615AC7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886C6C6" w14:textId="6B9C40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5845679" w14:textId="6452FB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0F630CE" w14:textId="5E9305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NR_n13-Core</w:t>
            </w:r>
          </w:p>
        </w:tc>
        <w:tc>
          <w:tcPr>
            <w:tcW w:w="511" w:type="pct"/>
          </w:tcPr>
          <w:p w14:paraId="0FBB284E" w14:textId="493576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4DDACA8" w14:textId="77777777" w:rsidTr="00B04748">
        <w:tc>
          <w:tcPr>
            <w:tcW w:w="587" w:type="pct"/>
          </w:tcPr>
          <w:p w14:paraId="1B092057" w14:textId="473551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R4-2319451</w:t>
            </w:r>
          </w:p>
        </w:tc>
        <w:tc>
          <w:tcPr>
            <w:tcW w:w="810" w:type="pct"/>
          </w:tcPr>
          <w:p w14:paraId="482A7343" w14:textId="637B8C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[NR_n30-Core] CR to correct the measurement BW for Additional SEM for NS_21 - TS38.101-1, Rel-16, Cat-F</w:t>
            </w:r>
          </w:p>
        </w:tc>
        <w:tc>
          <w:tcPr>
            <w:tcW w:w="717" w:type="pct"/>
          </w:tcPr>
          <w:p w14:paraId="1F949A06" w14:textId="15C21D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22E59300" w14:textId="52EC9B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C453107" w14:textId="5A1EF1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1897</w:t>
            </w:r>
          </w:p>
        </w:tc>
        <w:tc>
          <w:tcPr>
            <w:tcW w:w="223" w:type="pct"/>
          </w:tcPr>
          <w:p w14:paraId="6576C51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872E9C1" w14:textId="7022DD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B7E5D05" w14:textId="049419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9C33C5F" w14:textId="40AD8F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NR_n30-Core</w:t>
            </w:r>
          </w:p>
        </w:tc>
        <w:tc>
          <w:tcPr>
            <w:tcW w:w="511" w:type="pct"/>
          </w:tcPr>
          <w:p w14:paraId="21EFBACA" w14:textId="5D6DDC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4008C80C" w14:textId="77777777" w:rsidTr="00B04748">
        <w:tc>
          <w:tcPr>
            <w:tcW w:w="587" w:type="pct"/>
          </w:tcPr>
          <w:p w14:paraId="7A9D8BAE" w14:textId="2BEF42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R4-2319452</w:t>
            </w:r>
          </w:p>
        </w:tc>
        <w:tc>
          <w:tcPr>
            <w:tcW w:w="810" w:type="pct"/>
          </w:tcPr>
          <w:p w14:paraId="090490D8" w14:textId="14C901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[NR_n30-Core] CR to add resolution BW for Additional SEM for NS_21 - TS38.101-1, Rel-17, Cat-F</w:t>
            </w:r>
          </w:p>
        </w:tc>
        <w:tc>
          <w:tcPr>
            <w:tcW w:w="717" w:type="pct"/>
          </w:tcPr>
          <w:p w14:paraId="0F35610C" w14:textId="7E3901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0DD8D424" w14:textId="6BFC29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24F2731" w14:textId="43E239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1898</w:t>
            </w:r>
          </w:p>
        </w:tc>
        <w:tc>
          <w:tcPr>
            <w:tcW w:w="223" w:type="pct"/>
          </w:tcPr>
          <w:p w14:paraId="419F72E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078AD8" w14:textId="58B19A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566372B" w14:textId="30768C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D5F3705" w14:textId="4EEA4E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NR_n30-Core</w:t>
            </w:r>
          </w:p>
        </w:tc>
        <w:tc>
          <w:tcPr>
            <w:tcW w:w="511" w:type="pct"/>
          </w:tcPr>
          <w:p w14:paraId="48CEC92E" w14:textId="0DC19C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1217CE1" w14:textId="77777777" w:rsidTr="00B04748">
        <w:tc>
          <w:tcPr>
            <w:tcW w:w="587" w:type="pct"/>
          </w:tcPr>
          <w:p w14:paraId="15D233FF" w14:textId="2CC0C2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R4-2322131</w:t>
            </w:r>
          </w:p>
        </w:tc>
        <w:tc>
          <w:tcPr>
            <w:tcW w:w="810" w:type="pct"/>
          </w:tcPr>
          <w:p w14:paraId="3C217C94" w14:textId="79F608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[NR_n30-Core] CR to add resolution BW for Additional SEM for NS_21 - TS38.101-1, Rel-17, Cat-F</w:t>
            </w:r>
          </w:p>
        </w:tc>
        <w:tc>
          <w:tcPr>
            <w:tcW w:w="717" w:type="pct"/>
          </w:tcPr>
          <w:p w14:paraId="6BB5036B" w14:textId="6EB5BF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1A510EEB" w14:textId="4D911D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2B60857" w14:textId="532769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1898</w:t>
            </w:r>
          </w:p>
        </w:tc>
        <w:tc>
          <w:tcPr>
            <w:tcW w:w="223" w:type="pct"/>
          </w:tcPr>
          <w:p w14:paraId="0C6AC993" w14:textId="29F75A0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7C3C951" w14:textId="114624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D0F1C1E" w14:textId="4AFE86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7B66FC2" w14:textId="218AB2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NR_n30-Core</w:t>
            </w:r>
          </w:p>
        </w:tc>
        <w:tc>
          <w:tcPr>
            <w:tcW w:w="511" w:type="pct"/>
          </w:tcPr>
          <w:p w14:paraId="6CEA3C8A" w14:textId="60FEE1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3F87F31" w14:textId="77777777" w:rsidTr="00B04748">
        <w:tc>
          <w:tcPr>
            <w:tcW w:w="587" w:type="pct"/>
          </w:tcPr>
          <w:p w14:paraId="6ADB690F" w14:textId="7F344F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R4-2319453</w:t>
            </w:r>
          </w:p>
        </w:tc>
        <w:tc>
          <w:tcPr>
            <w:tcW w:w="810" w:type="pct"/>
          </w:tcPr>
          <w:p w14:paraId="7E5A5450" w14:textId="14D992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[NR_n30-Core] CR to add resolution BW for Additional SEM for NS_21 - TS38.101-1, Rel-18, Cat-A</w:t>
            </w:r>
          </w:p>
        </w:tc>
        <w:tc>
          <w:tcPr>
            <w:tcW w:w="717" w:type="pct"/>
          </w:tcPr>
          <w:p w14:paraId="6A61889B" w14:textId="79C98B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3AC292C7" w14:textId="43F044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585A86B" w14:textId="7387C2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1899</w:t>
            </w:r>
          </w:p>
        </w:tc>
        <w:tc>
          <w:tcPr>
            <w:tcW w:w="223" w:type="pct"/>
          </w:tcPr>
          <w:p w14:paraId="039AFFB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4FF593" w14:textId="3A2B08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28D0528" w14:textId="1FF199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70BBA02" w14:textId="128C21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NR_n30-Core</w:t>
            </w:r>
          </w:p>
        </w:tc>
        <w:tc>
          <w:tcPr>
            <w:tcW w:w="511" w:type="pct"/>
          </w:tcPr>
          <w:p w14:paraId="67EB9679" w14:textId="24FA03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1A75853" w14:textId="77777777" w:rsidTr="00B04748">
        <w:tc>
          <w:tcPr>
            <w:tcW w:w="587" w:type="pct"/>
          </w:tcPr>
          <w:p w14:paraId="194D7B41" w14:textId="1BF444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R4-2319454</w:t>
            </w:r>
          </w:p>
        </w:tc>
        <w:tc>
          <w:tcPr>
            <w:tcW w:w="810" w:type="pct"/>
          </w:tcPr>
          <w:p w14:paraId="4C7E2914" w14:textId="050499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to remove the word capable in power class 3 capable UE - TS38.101-1, Rel-15, Cat-F</w:t>
            </w:r>
          </w:p>
        </w:tc>
        <w:tc>
          <w:tcPr>
            <w:tcW w:w="717" w:type="pct"/>
          </w:tcPr>
          <w:p w14:paraId="1EFAD483" w14:textId="1C9105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17B75CD1" w14:textId="027B2D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0706C61" w14:textId="4A8C30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1900</w:t>
            </w:r>
          </w:p>
        </w:tc>
        <w:tc>
          <w:tcPr>
            <w:tcW w:w="223" w:type="pct"/>
          </w:tcPr>
          <w:p w14:paraId="23FAB6C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41EB25" w14:textId="7F2BC6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4FE6CCE6" w14:textId="4D6B37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44F60F4" w14:textId="252CC9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544762D5" w14:textId="423F73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F259221" w14:textId="77777777" w:rsidTr="00B04748">
        <w:tc>
          <w:tcPr>
            <w:tcW w:w="587" w:type="pct"/>
          </w:tcPr>
          <w:p w14:paraId="3F228E18" w14:textId="3F63D7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R4-2319455</w:t>
            </w:r>
          </w:p>
        </w:tc>
        <w:tc>
          <w:tcPr>
            <w:tcW w:w="810" w:type="pct"/>
          </w:tcPr>
          <w:p w14:paraId="2BB211ED" w14:textId="7453F4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to remove the word capable in power class 3 capable UE - TS38.101-1, Rel-16, Cat-A</w:t>
            </w:r>
          </w:p>
        </w:tc>
        <w:tc>
          <w:tcPr>
            <w:tcW w:w="717" w:type="pct"/>
          </w:tcPr>
          <w:p w14:paraId="69667774" w14:textId="53DAE1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1B018C7D" w14:textId="0F118D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57747BE" w14:textId="2F753D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1901</w:t>
            </w:r>
          </w:p>
        </w:tc>
        <w:tc>
          <w:tcPr>
            <w:tcW w:w="223" w:type="pct"/>
          </w:tcPr>
          <w:p w14:paraId="6C07FD9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99790B3" w14:textId="3FC549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696E198" w14:textId="0EB17D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5595165" w14:textId="4A3631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3E946CFA" w14:textId="1C0EEC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58017C9" w14:textId="77777777" w:rsidTr="00B04748">
        <w:tc>
          <w:tcPr>
            <w:tcW w:w="587" w:type="pct"/>
          </w:tcPr>
          <w:p w14:paraId="30466A50" w14:textId="0E1D56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R4-2321900</w:t>
            </w:r>
          </w:p>
        </w:tc>
        <w:tc>
          <w:tcPr>
            <w:tcW w:w="810" w:type="pct"/>
          </w:tcPr>
          <w:p w14:paraId="18694247" w14:textId="169CCB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to remove the word capable in power class 3 capable UE - TS38.101-1, Rel-16, Cat-A</w:t>
            </w:r>
          </w:p>
        </w:tc>
        <w:tc>
          <w:tcPr>
            <w:tcW w:w="717" w:type="pct"/>
          </w:tcPr>
          <w:p w14:paraId="19204EA6" w14:textId="182FC6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0775FA45" w14:textId="7BD097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40ED2E0" w14:textId="0C45C7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1901</w:t>
            </w:r>
          </w:p>
        </w:tc>
        <w:tc>
          <w:tcPr>
            <w:tcW w:w="223" w:type="pct"/>
          </w:tcPr>
          <w:p w14:paraId="57BCC2DA" w14:textId="6C00DED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F8BF91D" w14:textId="7871BF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7E0B829" w14:textId="3EBBA4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305C2A7" w14:textId="3FA0AF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F095EA1" w14:textId="12725A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BC5C6E4" w14:textId="77777777" w:rsidTr="00B04748">
        <w:tc>
          <w:tcPr>
            <w:tcW w:w="587" w:type="pct"/>
          </w:tcPr>
          <w:p w14:paraId="499DBD40" w14:textId="3D6BE2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R4-2319456</w:t>
            </w:r>
          </w:p>
        </w:tc>
        <w:tc>
          <w:tcPr>
            <w:tcW w:w="810" w:type="pct"/>
          </w:tcPr>
          <w:p w14:paraId="43722867" w14:textId="6EE237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to remove the word "capable" in "power class 3 capable UE" - TS38.101-1, Rel-17, Cat-A</w:t>
            </w:r>
          </w:p>
        </w:tc>
        <w:tc>
          <w:tcPr>
            <w:tcW w:w="717" w:type="pct"/>
          </w:tcPr>
          <w:p w14:paraId="0D84BD54" w14:textId="7776CF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3860050D" w14:textId="240485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6AE8CC7" w14:textId="5C8710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1902</w:t>
            </w:r>
          </w:p>
        </w:tc>
        <w:tc>
          <w:tcPr>
            <w:tcW w:w="223" w:type="pct"/>
          </w:tcPr>
          <w:p w14:paraId="015B8BF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014EB6E" w14:textId="44888D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D98A1FF" w14:textId="4599C3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38B7A1B" w14:textId="370074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8D8446D" w14:textId="2780AB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6318123" w14:textId="77777777" w:rsidTr="00B04748">
        <w:tc>
          <w:tcPr>
            <w:tcW w:w="587" w:type="pct"/>
          </w:tcPr>
          <w:p w14:paraId="0B613D54" w14:textId="0433D3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R4-2319457</w:t>
            </w:r>
          </w:p>
        </w:tc>
        <w:tc>
          <w:tcPr>
            <w:tcW w:w="810" w:type="pct"/>
          </w:tcPr>
          <w:p w14:paraId="2C7A7CA9" w14:textId="5332F5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to remove the word capable in power class 3 capable UE - TS38.101-1, Rel-18, Cat-A</w:t>
            </w:r>
          </w:p>
        </w:tc>
        <w:tc>
          <w:tcPr>
            <w:tcW w:w="717" w:type="pct"/>
          </w:tcPr>
          <w:p w14:paraId="720D1B42" w14:textId="650F7F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7BDBB832" w14:textId="1EA589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73654DE" w14:textId="4FA814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1903</w:t>
            </w:r>
          </w:p>
        </w:tc>
        <w:tc>
          <w:tcPr>
            <w:tcW w:w="223" w:type="pct"/>
          </w:tcPr>
          <w:p w14:paraId="3A62A87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E65CBC" w14:textId="7E2815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1808146" w14:textId="62D15B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9EC2056" w14:textId="14BFBE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52A16F23" w14:textId="1AFC31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133EB0C" w14:textId="77777777" w:rsidTr="00B04748">
        <w:tc>
          <w:tcPr>
            <w:tcW w:w="587" w:type="pct"/>
          </w:tcPr>
          <w:p w14:paraId="1414CF89" w14:textId="2FCD04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R4-2319458</w:t>
            </w:r>
          </w:p>
        </w:tc>
        <w:tc>
          <w:tcPr>
            <w:tcW w:w="810" w:type="pct"/>
          </w:tcPr>
          <w:p w14:paraId="7D6A876B" w14:textId="672509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CR concerning the RMS average used in EVM measurement with transient period - TS38.101-1, Rel-16, Cat-F</w:t>
            </w:r>
          </w:p>
        </w:tc>
        <w:tc>
          <w:tcPr>
            <w:tcW w:w="717" w:type="pct"/>
          </w:tcPr>
          <w:p w14:paraId="7ADA0D1A" w14:textId="12D77E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1A359AC1" w14:textId="701ACA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57E9EC8" w14:textId="4EE14B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1904</w:t>
            </w:r>
          </w:p>
        </w:tc>
        <w:tc>
          <w:tcPr>
            <w:tcW w:w="223" w:type="pct"/>
          </w:tcPr>
          <w:p w14:paraId="359E08C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AC32431" w14:textId="340D90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B502F3C" w14:textId="077157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E30FCEB" w14:textId="22474C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4863A168" w14:textId="2450D0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0858617" w14:textId="77777777" w:rsidTr="00B04748">
        <w:tc>
          <w:tcPr>
            <w:tcW w:w="587" w:type="pct"/>
          </w:tcPr>
          <w:p w14:paraId="1E427DEB" w14:textId="3D75E9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R4-2322130</w:t>
            </w:r>
          </w:p>
        </w:tc>
        <w:tc>
          <w:tcPr>
            <w:tcW w:w="810" w:type="pct"/>
          </w:tcPr>
          <w:p w14:paraId="77E557BD" w14:textId="6F9C5D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CR concerning the RMS average used in EVM measurement with transient period - TS38.101-1, Rel-16, Cat-F</w:t>
            </w:r>
          </w:p>
        </w:tc>
        <w:tc>
          <w:tcPr>
            <w:tcW w:w="717" w:type="pct"/>
          </w:tcPr>
          <w:p w14:paraId="3463F6C8" w14:textId="5CCB25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79FF19B7" w14:textId="787832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A8A7120" w14:textId="363920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1904</w:t>
            </w:r>
          </w:p>
        </w:tc>
        <w:tc>
          <w:tcPr>
            <w:tcW w:w="223" w:type="pct"/>
          </w:tcPr>
          <w:p w14:paraId="3C22A4FA" w14:textId="489E96B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81FE82F" w14:textId="0709F5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B1B12FE" w14:textId="241660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8B44B6C" w14:textId="099324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37BE746F" w14:textId="6CDE8A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317E6CE" w14:textId="77777777" w:rsidTr="00B04748">
        <w:tc>
          <w:tcPr>
            <w:tcW w:w="587" w:type="pct"/>
          </w:tcPr>
          <w:p w14:paraId="4BA17D50" w14:textId="76FE6C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R4-2319459</w:t>
            </w:r>
          </w:p>
        </w:tc>
        <w:tc>
          <w:tcPr>
            <w:tcW w:w="810" w:type="pct"/>
          </w:tcPr>
          <w:p w14:paraId="0D514EBE" w14:textId="19900B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CR concerning the RMS average used in EVM measurement with transient period - TS38.101-1, Rel-17, Cat-A</w:t>
            </w:r>
          </w:p>
        </w:tc>
        <w:tc>
          <w:tcPr>
            <w:tcW w:w="717" w:type="pct"/>
          </w:tcPr>
          <w:p w14:paraId="034678FD" w14:textId="461A92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419C2A99" w14:textId="04740E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F1AFB44" w14:textId="7361D1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1905</w:t>
            </w:r>
          </w:p>
        </w:tc>
        <w:tc>
          <w:tcPr>
            <w:tcW w:w="223" w:type="pct"/>
          </w:tcPr>
          <w:p w14:paraId="6926155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0DF9A1" w14:textId="0ABBE4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42E90D2" w14:textId="65286A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976A187" w14:textId="5A77E4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571F9EB2" w14:textId="4477CD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EB7994B" w14:textId="77777777" w:rsidTr="00B04748">
        <w:tc>
          <w:tcPr>
            <w:tcW w:w="587" w:type="pct"/>
          </w:tcPr>
          <w:p w14:paraId="2D00AC87" w14:textId="7480AD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R4-2319460</w:t>
            </w:r>
          </w:p>
        </w:tc>
        <w:tc>
          <w:tcPr>
            <w:tcW w:w="810" w:type="pct"/>
          </w:tcPr>
          <w:p w14:paraId="0DE779F5" w14:textId="078A57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CR concerning the RMS average used in EVM measurement with transient period - TS38.101-1, Rel-18, Cat-A</w:t>
            </w:r>
          </w:p>
        </w:tc>
        <w:tc>
          <w:tcPr>
            <w:tcW w:w="717" w:type="pct"/>
          </w:tcPr>
          <w:p w14:paraId="043E675A" w14:textId="61455A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294" w:type="pct"/>
          </w:tcPr>
          <w:p w14:paraId="690F95C6" w14:textId="3CA16B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5F1C1F8" w14:textId="17ACCB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1906</w:t>
            </w:r>
          </w:p>
        </w:tc>
        <w:tc>
          <w:tcPr>
            <w:tcW w:w="223" w:type="pct"/>
          </w:tcPr>
          <w:p w14:paraId="76AB164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C8314DD" w14:textId="5B0021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BC41F0D" w14:textId="2F1939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DE81B79" w14:textId="75B33D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2C72E493" w14:textId="7857B6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E676DF4" w14:textId="77777777" w:rsidTr="00B04748">
        <w:tc>
          <w:tcPr>
            <w:tcW w:w="587" w:type="pct"/>
          </w:tcPr>
          <w:p w14:paraId="7FC6DD96" w14:textId="40F223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R4-2319509</w:t>
            </w:r>
          </w:p>
        </w:tc>
        <w:tc>
          <w:tcPr>
            <w:tcW w:w="810" w:type="pct"/>
          </w:tcPr>
          <w:p w14:paraId="0B2FAF64" w14:textId="244AA0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on simultaneous Rx-Tx basket</w:t>
            </w:r>
          </w:p>
        </w:tc>
        <w:tc>
          <w:tcPr>
            <w:tcW w:w="717" w:type="pct"/>
          </w:tcPr>
          <w:p w14:paraId="3F685862" w14:textId="5DE920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1138544" w14:textId="53967B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4EC3722" w14:textId="4F17B5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1907</w:t>
            </w:r>
          </w:p>
        </w:tc>
        <w:tc>
          <w:tcPr>
            <w:tcW w:w="223" w:type="pct"/>
          </w:tcPr>
          <w:p w14:paraId="750BB40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060526" w14:textId="5B895D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B005AD8" w14:textId="3FE191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7A9FAB7" w14:textId="4B9286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LTE_NR_Simult_RxTx_R18-Core</w:t>
            </w:r>
          </w:p>
        </w:tc>
        <w:tc>
          <w:tcPr>
            <w:tcW w:w="511" w:type="pct"/>
          </w:tcPr>
          <w:p w14:paraId="7F042E0C" w14:textId="4F41EE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DCE0B42" w14:textId="77777777" w:rsidTr="00B04748">
        <w:tc>
          <w:tcPr>
            <w:tcW w:w="587" w:type="pct"/>
          </w:tcPr>
          <w:p w14:paraId="6D78717F" w14:textId="34929C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R4-2321901</w:t>
            </w:r>
          </w:p>
        </w:tc>
        <w:tc>
          <w:tcPr>
            <w:tcW w:w="810" w:type="pct"/>
          </w:tcPr>
          <w:p w14:paraId="40A70754" w14:textId="7785C7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on simultaneous Rx-Tx basket</w:t>
            </w:r>
          </w:p>
        </w:tc>
        <w:tc>
          <w:tcPr>
            <w:tcW w:w="717" w:type="pct"/>
          </w:tcPr>
          <w:p w14:paraId="62D0F476" w14:textId="6246FF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53F2FA2" w14:textId="58BD8B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4130861" w14:textId="7AAC45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1907</w:t>
            </w:r>
          </w:p>
        </w:tc>
        <w:tc>
          <w:tcPr>
            <w:tcW w:w="223" w:type="pct"/>
          </w:tcPr>
          <w:p w14:paraId="493569B9" w14:textId="3DF5140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125BB0C" w14:textId="7E0D45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F8570DC" w14:textId="5E3D8D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D4775EB" w14:textId="7A7297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LTE_NR_Simult_RxTx_R18</w:t>
            </w:r>
          </w:p>
        </w:tc>
        <w:tc>
          <w:tcPr>
            <w:tcW w:w="511" w:type="pct"/>
          </w:tcPr>
          <w:p w14:paraId="3983BBF2" w14:textId="192315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724DEC0" w14:textId="77777777" w:rsidTr="00B04748">
        <w:tc>
          <w:tcPr>
            <w:tcW w:w="587" w:type="pct"/>
          </w:tcPr>
          <w:p w14:paraId="0C46F782" w14:textId="4C8226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R4-2322010</w:t>
            </w:r>
          </w:p>
        </w:tc>
        <w:tc>
          <w:tcPr>
            <w:tcW w:w="810" w:type="pct"/>
          </w:tcPr>
          <w:p w14:paraId="1991F864" w14:textId="3819F8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Simultaneous Rx-Tx basket</w:t>
            </w:r>
          </w:p>
        </w:tc>
        <w:tc>
          <w:tcPr>
            <w:tcW w:w="717" w:type="pct"/>
          </w:tcPr>
          <w:p w14:paraId="0FF2D6B8" w14:textId="576114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22401C5" w14:textId="42531C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A64D3DB" w14:textId="0975F2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1907</w:t>
            </w:r>
          </w:p>
        </w:tc>
        <w:tc>
          <w:tcPr>
            <w:tcW w:w="223" w:type="pct"/>
          </w:tcPr>
          <w:p w14:paraId="39206AFA" w14:textId="0CEC1E2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2BB4BA4F" w14:textId="594DC4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F5C3919" w14:textId="177E89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0074A1A" w14:textId="6C66E7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LTE_NR_Simult_RxTx_R18</w:t>
            </w:r>
          </w:p>
        </w:tc>
        <w:tc>
          <w:tcPr>
            <w:tcW w:w="511" w:type="pct"/>
          </w:tcPr>
          <w:p w14:paraId="52B28F00" w14:textId="42C37C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BACE646" w14:textId="77777777" w:rsidTr="00B04748">
        <w:tc>
          <w:tcPr>
            <w:tcW w:w="587" w:type="pct"/>
          </w:tcPr>
          <w:p w14:paraId="5DF25CEB" w14:textId="030AC3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R4-2319586</w:t>
            </w:r>
          </w:p>
        </w:tc>
        <w:tc>
          <w:tcPr>
            <w:tcW w:w="810" w:type="pct"/>
          </w:tcPr>
          <w:p w14:paraId="35E38514" w14:textId="4EF9F4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717" w:type="pct"/>
          </w:tcPr>
          <w:p w14:paraId="747524B5" w14:textId="6614F4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D0E28CB" w14:textId="4CEF69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33FC319" w14:textId="17AF4B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1908</w:t>
            </w:r>
          </w:p>
        </w:tc>
        <w:tc>
          <w:tcPr>
            <w:tcW w:w="223" w:type="pct"/>
          </w:tcPr>
          <w:p w14:paraId="302C574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01CCCF5" w14:textId="3AFFFF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BEF9324" w14:textId="09FA24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0ECB881" w14:textId="5C59E9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NR_bands_R18_BWs</w:t>
            </w:r>
          </w:p>
        </w:tc>
        <w:tc>
          <w:tcPr>
            <w:tcW w:w="511" w:type="pct"/>
          </w:tcPr>
          <w:p w14:paraId="646ED9F8" w14:textId="004D92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3153275" w14:textId="77777777" w:rsidTr="00B04748">
        <w:tc>
          <w:tcPr>
            <w:tcW w:w="587" w:type="pct"/>
          </w:tcPr>
          <w:p w14:paraId="18AFD876" w14:textId="5F3D68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R4-2319587</w:t>
            </w:r>
          </w:p>
        </w:tc>
        <w:tc>
          <w:tcPr>
            <w:tcW w:w="810" w:type="pct"/>
          </w:tcPr>
          <w:p w14:paraId="2D0FE6C8" w14:textId="51D193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Running CR to TS 38.101-1 - Introduction of Aerial UEs support</w:t>
            </w:r>
          </w:p>
        </w:tc>
        <w:tc>
          <w:tcPr>
            <w:tcW w:w="717" w:type="pct"/>
          </w:tcPr>
          <w:p w14:paraId="56155E2C" w14:textId="700537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Huawei</w:t>
            </w:r>
          </w:p>
        </w:tc>
        <w:tc>
          <w:tcPr>
            <w:tcW w:w="294" w:type="pct"/>
          </w:tcPr>
          <w:p w14:paraId="0CCA9DD2" w14:textId="131E73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41540FA" w14:textId="123728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1909</w:t>
            </w:r>
          </w:p>
        </w:tc>
        <w:tc>
          <w:tcPr>
            <w:tcW w:w="223" w:type="pct"/>
          </w:tcPr>
          <w:p w14:paraId="4E6A9FC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B811AF1" w14:textId="6926F0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2F3747A" w14:textId="15D935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0C85FEF" w14:textId="48EF2E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NR_UAV-Core</w:t>
            </w:r>
          </w:p>
        </w:tc>
        <w:tc>
          <w:tcPr>
            <w:tcW w:w="511" w:type="pct"/>
          </w:tcPr>
          <w:p w14:paraId="02153815" w14:textId="1AC5E6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1ADD916" w14:textId="77777777" w:rsidTr="00B04748">
        <w:tc>
          <w:tcPr>
            <w:tcW w:w="587" w:type="pct"/>
          </w:tcPr>
          <w:p w14:paraId="2438EA86" w14:textId="256DD5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R4-2321742</w:t>
            </w:r>
          </w:p>
        </w:tc>
        <w:tc>
          <w:tcPr>
            <w:tcW w:w="810" w:type="pct"/>
          </w:tcPr>
          <w:p w14:paraId="3689E50E" w14:textId="01B08E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Running CR to TS 38.101-1 - Introduction of Aerial UEs support</w:t>
            </w:r>
          </w:p>
        </w:tc>
        <w:tc>
          <w:tcPr>
            <w:tcW w:w="717" w:type="pct"/>
          </w:tcPr>
          <w:p w14:paraId="632523C6" w14:textId="6D6869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Huawei, Murata, Qualcomm</w:t>
            </w:r>
          </w:p>
        </w:tc>
        <w:tc>
          <w:tcPr>
            <w:tcW w:w="294" w:type="pct"/>
          </w:tcPr>
          <w:p w14:paraId="22DA4D08" w14:textId="5995C5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BC9E72D" w14:textId="61CA48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1909</w:t>
            </w:r>
          </w:p>
        </w:tc>
        <w:tc>
          <w:tcPr>
            <w:tcW w:w="223" w:type="pct"/>
          </w:tcPr>
          <w:p w14:paraId="7BB676D2" w14:textId="2847D49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1F94F73" w14:textId="66B331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469BDAD" w14:textId="036E4A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79E79F4" w14:textId="3925E9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NR_UAV-Core</w:t>
            </w:r>
          </w:p>
        </w:tc>
        <w:tc>
          <w:tcPr>
            <w:tcW w:w="511" w:type="pct"/>
          </w:tcPr>
          <w:p w14:paraId="35B952E5" w14:textId="7E8B33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EE3156B" w14:textId="77777777" w:rsidTr="00B04748">
        <w:tc>
          <w:tcPr>
            <w:tcW w:w="587" w:type="pct"/>
          </w:tcPr>
          <w:p w14:paraId="79E7503E" w14:textId="28B981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R4-2321991</w:t>
            </w:r>
          </w:p>
        </w:tc>
        <w:tc>
          <w:tcPr>
            <w:tcW w:w="810" w:type="pct"/>
          </w:tcPr>
          <w:p w14:paraId="39FE47EB" w14:textId="6FAE32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Running CR to TS 38.101-1 - Introduction of Aerial UEs support</w:t>
            </w:r>
          </w:p>
        </w:tc>
        <w:tc>
          <w:tcPr>
            <w:tcW w:w="717" w:type="pct"/>
          </w:tcPr>
          <w:p w14:paraId="6B19E3B3" w14:textId="08D0BF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Huawei, Murata, Qualcomm</w:t>
            </w:r>
          </w:p>
        </w:tc>
        <w:tc>
          <w:tcPr>
            <w:tcW w:w="294" w:type="pct"/>
          </w:tcPr>
          <w:p w14:paraId="5B41485B" w14:textId="4B5C38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281AE7C" w14:textId="2BF261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1909</w:t>
            </w:r>
          </w:p>
        </w:tc>
        <w:tc>
          <w:tcPr>
            <w:tcW w:w="223" w:type="pct"/>
          </w:tcPr>
          <w:p w14:paraId="740FCCAC" w14:textId="0C9FA50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1D2BC59E" w14:textId="638A10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348FDDD" w14:textId="42B712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23FDB5C" w14:textId="045B4A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NR_UAV-Core</w:t>
            </w:r>
          </w:p>
        </w:tc>
        <w:tc>
          <w:tcPr>
            <w:tcW w:w="511" w:type="pct"/>
          </w:tcPr>
          <w:p w14:paraId="36CF0441" w14:textId="3D4417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79FA2E0" w14:textId="77777777" w:rsidTr="00B04748">
        <w:tc>
          <w:tcPr>
            <w:tcW w:w="587" w:type="pct"/>
          </w:tcPr>
          <w:p w14:paraId="2D660B82" w14:textId="22384A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R4-2322011</w:t>
            </w:r>
          </w:p>
        </w:tc>
        <w:tc>
          <w:tcPr>
            <w:tcW w:w="810" w:type="pct"/>
          </w:tcPr>
          <w:p w14:paraId="3ED4448E" w14:textId="648A77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Running CR to TS 38.101-1 - Introduction of Aerial UEs support</w:t>
            </w:r>
          </w:p>
        </w:tc>
        <w:tc>
          <w:tcPr>
            <w:tcW w:w="717" w:type="pct"/>
          </w:tcPr>
          <w:p w14:paraId="7056DC9E" w14:textId="2F200A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Huawei, Murata, Qualcomm</w:t>
            </w:r>
          </w:p>
        </w:tc>
        <w:tc>
          <w:tcPr>
            <w:tcW w:w="294" w:type="pct"/>
          </w:tcPr>
          <w:p w14:paraId="4F5A7BDB" w14:textId="7B402B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D4E4E1C" w14:textId="67D7FE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1909</w:t>
            </w:r>
          </w:p>
        </w:tc>
        <w:tc>
          <w:tcPr>
            <w:tcW w:w="223" w:type="pct"/>
          </w:tcPr>
          <w:p w14:paraId="201761F0" w14:textId="643A757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11" w:type="pct"/>
          </w:tcPr>
          <w:p w14:paraId="3C14FEE4" w14:textId="31B945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C834E58" w14:textId="2BA36F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4612D75" w14:textId="37FDA4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NR_UAV-Core</w:t>
            </w:r>
          </w:p>
        </w:tc>
        <w:tc>
          <w:tcPr>
            <w:tcW w:w="511" w:type="pct"/>
          </w:tcPr>
          <w:p w14:paraId="3F19B0C7" w14:textId="188BE5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DD079BE" w14:textId="77777777" w:rsidTr="00B04748">
        <w:tc>
          <w:tcPr>
            <w:tcW w:w="587" w:type="pct"/>
          </w:tcPr>
          <w:p w14:paraId="1057DC2E" w14:textId="11DB1F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R4-2319591</w:t>
            </w:r>
          </w:p>
        </w:tc>
        <w:tc>
          <w:tcPr>
            <w:tcW w:w="810" w:type="pct"/>
          </w:tcPr>
          <w:p w14:paraId="15A6828B" w14:textId="1E5640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38.101-1 - Introduction of bands n31 and n72</w:t>
            </w:r>
          </w:p>
        </w:tc>
        <w:tc>
          <w:tcPr>
            <w:tcW w:w="717" w:type="pct"/>
          </w:tcPr>
          <w:p w14:paraId="2FEAB9F5" w14:textId="6DF699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Ericsson. Nokia, ZTE</w:t>
            </w:r>
          </w:p>
        </w:tc>
        <w:tc>
          <w:tcPr>
            <w:tcW w:w="294" w:type="pct"/>
          </w:tcPr>
          <w:p w14:paraId="5AECACF7" w14:textId="2860BD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4B46C14" w14:textId="225F48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1910</w:t>
            </w:r>
          </w:p>
        </w:tc>
        <w:tc>
          <w:tcPr>
            <w:tcW w:w="223" w:type="pct"/>
          </w:tcPr>
          <w:p w14:paraId="58A307C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16DD581" w14:textId="3C76EC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DA46D88" w14:textId="39629D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80AF909" w14:textId="17417D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3800B299" w14:textId="46712D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ECD3C8C" w14:textId="77777777" w:rsidTr="00B04748">
        <w:tc>
          <w:tcPr>
            <w:tcW w:w="587" w:type="pct"/>
          </w:tcPr>
          <w:p w14:paraId="0627BE99" w14:textId="42987D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R4-2319597</w:t>
            </w:r>
          </w:p>
        </w:tc>
        <w:tc>
          <w:tcPr>
            <w:tcW w:w="810" w:type="pct"/>
          </w:tcPr>
          <w:p w14:paraId="3DC7A569" w14:textId="6F20C4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[NR_n38_BW2] Clarify A-MPR values for NS_44 - Rel16</w:t>
            </w:r>
          </w:p>
        </w:tc>
        <w:tc>
          <w:tcPr>
            <w:tcW w:w="717" w:type="pct"/>
          </w:tcPr>
          <w:p w14:paraId="2F217EF8" w14:textId="572D17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310B10F" w14:textId="77FD5C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265526F" w14:textId="4DC84D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1911</w:t>
            </w:r>
          </w:p>
        </w:tc>
        <w:tc>
          <w:tcPr>
            <w:tcW w:w="223" w:type="pct"/>
          </w:tcPr>
          <w:p w14:paraId="241838D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048E1F3" w14:textId="1844A5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7110551" w14:textId="1C9246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305A655" w14:textId="32AF83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NR_n38_BW2</w:t>
            </w:r>
          </w:p>
        </w:tc>
        <w:tc>
          <w:tcPr>
            <w:tcW w:w="511" w:type="pct"/>
          </w:tcPr>
          <w:p w14:paraId="0ACABD4F" w14:textId="124D94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54135C3" w14:textId="77777777" w:rsidTr="00B04748">
        <w:tc>
          <w:tcPr>
            <w:tcW w:w="587" w:type="pct"/>
          </w:tcPr>
          <w:p w14:paraId="0FEBDBC0" w14:textId="11B86D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R4-2319598</w:t>
            </w:r>
          </w:p>
        </w:tc>
        <w:tc>
          <w:tcPr>
            <w:tcW w:w="810" w:type="pct"/>
          </w:tcPr>
          <w:p w14:paraId="665A0A66" w14:textId="6B5D1E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[NR_n38_BW2] Clarify A-MPR values for NS_44 - Rel17</w:t>
            </w:r>
          </w:p>
        </w:tc>
        <w:tc>
          <w:tcPr>
            <w:tcW w:w="717" w:type="pct"/>
          </w:tcPr>
          <w:p w14:paraId="274DC6FE" w14:textId="6E6C7C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DD7D33D" w14:textId="52E675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BCFCA9E" w14:textId="6E24F4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1912</w:t>
            </w:r>
          </w:p>
        </w:tc>
        <w:tc>
          <w:tcPr>
            <w:tcW w:w="223" w:type="pct"/>
          </w:tcPr>
          <w:p w14:paraId="3D9CC1D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1C49EDC" w14:textId="1AD1F8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F0F2448" w14:textId="042804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2EFA722" w14:textId="0E430F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NR_n38_BW2</w:t>
            </w:r>
          </w:p>
        </w:tc>
        <w:tc>
          <w:tcPr>
            <w:tcW w:w="511" w:type="pct"/>
          </w:tcPr>
          <w:p w14:paraId="6EEBC068" w14:textId="3DA650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63663B7" w14:textId="77777777" w:rsidTr="00B04748">
        <w:tc>
          <w:tcPr>
            <w:tcW w:w="587" w:type="pct"/>
          </w:tcPr>
          <w:p w14:paraId="0218768A" w14:textId="1F9C64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R4-2319599</w:t>
            </w:r>
          </w:p>
        </w:tc>
        <w:tc>
          <w:tcPr>
            <w:tcW w:w="810" w:type="pct"/>
          </w:tcPr>
          <w:p w14:paraId="7F884646" w14:textId="4DBA41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[NR_n38_BW2] Clarify A-MPR values for NS_44 - Rel18</w:t>
            </w:r>
          </w:p>
        </w:tc>
        <w:tc>
          <w:tcPr>
            <w:tcW w:w="717" w:type="pct"/>
          </w:tcPr>
          <w:p w14:paraId="29FCE9D6" w14:textId="7D715F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6A391A1" w14:textId="016931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C16B3FE" w14:textId="3B8E76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1913</w:t>
            </w:r>
          </w:p>
        </w:tc>
        <w:tc>
          <w:tcPr>
            <w:tcW w:w="223" w:type="pct"/>
          </w:tcPr>
          <w:p w14:paraId="7E03DD5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4ED959" w14:textId="63540A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CF512A8" w14:textId="2A2B2D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0D9A375" w14:textId="557E45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NR_n38_BW2</w:t>
            </w:r>
          </w:p>
        </w:tc>
        <w:tc>
          <w:tcPr>
            <w:tcW w:w="511" w:type="pct"/>
          </w:tcPr>
          <w:p w14:paraId="08606CB0" w14:textId="684B4D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B8D6AB6" w14:textId="77777777" w:rsidTr="00B04748">
        <w:tc>
          <w:tcPr>
            <w:tcW w:w="587" w:type="pct"/>
          </w:tcPr>
          <w:p w14:paraId="34A45D31" w14:textId="3B43AA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R4-2319601</w:t>
            </w:r>
          </w:p>
        </w:tc>
        <w:tc>
          <w:tcPr>
            <w:tcW w:w="810" w:type="pct"/>
          </w:tcPr>
          <w:p w14:paraId="2097DDCC" w14:textId="2DEAF7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717" w:type="pct"/>
          </w:tcPr>
          <w:p w14:paraId="7D24948A" w14:textId="2A19EA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7F6367E1" w14:textId="3F58E4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39520FF" w14:textId="503354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1914</w:t>
            </w:r>
          </w:p>
        </w:tc>
        <w:tc>
          <w:tcPr>
            <w:tcW w:w="223" w:type="pct"/>
          </w:tcPr>
          <w:p w14:paraId="2B1F8CA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46407CF" w14:textId="5C2C16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C8C76ED" w14:textId="2261FA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3BB3D22" w14:textId="23D2B8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511" w:type="pct"/>
          </w:tcPr>
          <w:p w14:paraId="712535CA" w14:textId="660BE0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221345E" w14:textId="77777777" w:rsidTr="00B04748">
        <w:tc>
          <w:tcPr>
            <w:tcW w:w="587" w:type="pct"/>
          </w:tcPr>
          <w:p w14:paraId="5C8268C7" w14:textId="3EE2B8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R4-2321835</w:t>
            </w:r>
          </w:p>
        </w:tc>
        <w:tc>
          <w:tcPr>
            <w:tcW w:w="810" w:type="pct"/>
          </w:tcPr>
          <w:p w14:paraId="11FA9088" w14:textId="1AC3D2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717" w:type="pct"/>
          </w:tcPr>
          <w:p w14:paraId="54877D02" w14:textId="656CBB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6CD39A21" w14:textId="17741C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CCCCD1E" w14:textId="5C76E4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1914</w:t>
            </w:r>
          </w:p>
        </w:tc>
        <w:tc>
          <w:tcPr>
            <w:tcW w:w="223" w:type="pct"/>
          </w:tcPr>
          <w:p w14:paraId="27E5A562" w14:textId="58314ED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0065DE5" w14:textId="76AA92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F4CE3FE" w14:textId="08CEB6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3D38441" w14:textId="7D406D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511" w:type="pct"/>
          </w:tcPr>
          <w:p w14:paraId="24858A8E" w14:textId="2BB547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8AB9EB5" w14:textId="77777777" w:rsidTr="00B04748">
        <w:tc>
          <w:tcPr>
            <w:tcW w:w="587" w:type="pct"/>
          </w:tcPr>
          <w:p w14:paraId="7996D8A0" w14:textId="3AF443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R4-2319605</w:t>
            </w:r>
          </w:p>
        </w:tc>
        <w:tc>
          <w:tcPr>
            <w:tcW w:w="810" w:type="pct"/>
          </w:tcPr>
          <w:p w14:paraId="2B017148" w14:textId="47D10C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[NR_CADC_R16_2BDL_xBUL] CR for TS 38.101-1 to correct inter-band NR DC configuration table (R16)</w:t>
            </w:r>
          </w:p>
        </w:tc>
        <w:tc>
          <w:tcPr>
            <w:tcW w:w="717" w:type="pct"/>
          </w:tcPr>
          <w:p w14:paraId="71639412" w14:textId="39D020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4346A3B" w14:textId="006CAD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9DC1E4B" w14:textId="6451DD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1915</w:t>
            </w:r>
          </w:p>
        </w:tc>
        <w:tc>
          <w:tcPr>
            <w:tcW w:w="223" w:type="pct"/>
          </w:tcPr>
          <w:p w14:paraId="4C82FA5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7C9AB73" w14:textId="33B655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EC33331" w14:textId="75032F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18FC587" w14:textId="164D17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1" w:type="pct"/>
          </w:tcPr>
          <w:p w14:paraId="1399A715" w14:textId="2698B3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0CC36B5" w14:textId="77777777" w:rsidTr="00B04748">
        <w:tc>
          <w:tcPr>
            <w:tcW w:w="587" w:type="pct"/>
          </w:tcPr>
          <w:p w14:paraId="6D8B8918" w14:textId="155BA1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R4-2319606</w:t>
            </w:r>
          </w:p>
        </w:tc>
        <w:tc>
          <w:tcPr>
            <w:tcW w:w="810" w:type="pct"/>
          </w:tcPr>
          <w:p w14:paraId="1D175DEC" w14:textId="774363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[NR_CADC_R16_2BDL_xBUL] CR for TS 38.101-1 to correct inter-band NR DC configuration table (R17_CAT A)</w:t>
            </w:r>
          </w:p>
        </w:tc>
        <w:tc>
          <w:tcPr>
            <w:tcW w:w="717" w:type="pct"/>
          </w:tcPr>
          <w:p w14:paraId="247AF87C" w14:textId="6F46BD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C9B670B" w14:textId="07D60B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0CCDB1A" w14:textId="3987C8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1916</w:t>
            </w:r>
          </w:p>
        </w:tc>
        <w:tc>
          <w:tcPr>
            <w:tcW w:w="223" w:type="pct"/>
          </w:tcPr>
          <w:p w14:paraId="1DFE409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E000FDC" w14:textId="2935AA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36D3733" w14:textId="0ADB23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FEB75EC" w14:textId="13FF22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1" w:type="pct"/>
          </w:tcPr>
          <w:p w14:paraId="7717A2C4" w14:textId="3DDF5B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C9018D0" w14:textId="77777777" w:rsidTr="00B04748">
        <w:tc>
          <w:tcPr>
            <w:tcW w:w="587" w:type="pct"/>
          </w:tcPr>
          <w:p w14:paraId="5C974A96" w14:textId="2F14BF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R4-2319607</w:t>
            </w:r>
          </w:p>
        </w:tc>
        <w:tc>
          <w:tcPr>
            <w:tcW w:w="810" w:type="pct"/>
          </w:tcPr>
          <w:p w14:paraId="33153D87" w14:textId="4A0646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[NR_CADC_R16_2BDL_xBUL] CR for TS 38.101-1 to correct inter-band NR DC configuration table (R18_CAT A)</w:t>
            </w:r>
          </w:p>
        </w:tc>
        <w:tc>
          <w:tcPr>
            <w:tcW w:w="717" w:type="pct"/>
          </w:tcPr>
          <w:p w14:paraId="50E62022" w14:textId="6DC54C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276BAC1E" w14:textId="45177C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8B6C6B9" w14:textId="310FC6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1917</w:t>
            </w:r>
          </w:p>
        </w:tc>
        <w:tc>
          <w:tcPr>
            <w:tcW w:w="223" w:type="pct"/>
          </w:tcPr>
          <w:p w14:paraId="46F2A08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04C4B6" w14:textId="454165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2FB7561" w14:textId="78E065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3D2B600" w14:textId="53A966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511" w:type="pct"/>
          </w:tcPr>
          <w:p w14:paraId="459CD47A" w14:textId="24DAA9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E3AED42" w14:textId="77777777" w:rsidTr="00B04748">
        <w:tc>
          <w:tcPr>
            <w:tcW w:w="587" w:type="pct"/>
          </w:tcPr>
          <w:p w14:paraId="6B20911C" w14:textId="75ACBF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R4-2319652</w:t>
            </w:r>
          </w:p>
        </w:tc>
        <w:tc>
          <w:tcPr>
            <w:tcW w:w="810" w:type="pct"/>
          </w:tcPr>
          <w:p w14:paraId="5B6BC047" w14:textId="7F41A9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717" w:type="pct"/>
          </w:tcPr>
          <w:p w14:paraId="4FBC4D37" w14:textId="1512B3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5EB26A1" w14:textId="0989C6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9359454" w14:textId="05A31B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1918</w:t>
            </w:r>
          </w:p>
        </w:tc>
        <w:tc>
          <w:tcPr>
            <w:tcW w:w="223" w:type="pct"/>
          </w:tcPr>
          <w:p w14:paraId="078829F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DBDCAB6" w14:textId="5D5248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5165885" w14:textId="38B40A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54ECD32" w14:textId="6E03AC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</w:t>
            </w:r>
          </w:p>
        </w:tc>
        <w:tc>
          <w:tcPr>
            <w:tcW w:w="511" w:type="pct"/>
          </w:tcPr>
          <w:p w14:paraId="3B22B9B3" w14:textId="1E00D9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1423FDF" w14:textId="77777777" w:rsidTr="00B04748">
        <w:tc>
          <w:tcPr>
            <w:tcW w:w="587" w:type="pct"/>
          </w:tcPr>
          <w:p w14:paraId="75DD9E06" w14:textId="6598F5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R4-2321838</w:t>
            </w:r>
          </w:p>
        </w:tc>
        <w:tc>
          <w:tcPr>
            <w:tcW w:w="810" w:type="pct"/>
          </w:tcPr>
          <w:p w14:paraId="52043873" w14:textId="381D5E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717" w:type="pct"/>
          </w:tcPr>
          <w:p w14:paraId="06F67FC1" w14:textId="59B0EF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98FB8C6" w14:textId="73DE27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9B05D78" w14:textId="2CAAB3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1918</w:t>
            </w:r>
          </w:p>
        </w:tc>
        <w:tc>
          <w:tcPr>
            <w:tcW w:w="223" w:type="pct"/>
          </w:tcPr>
          <w:p w14:paraId="5DFEA0C1" w14:textId="2BC18E5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C69F5FE" w14:textId="3B7DFC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80EB7A3" w14:textId="6B5993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7A7C20E" w14:textId="666F31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</w:t>
            </w:r>
          </w:p>
        </w:tc>
        <w:tc>
          <w:tcPr>
            <w:tcW w:w="511" w:type="pct"/>
          </w:tcPr>
          <w:p w14:paraId="09CC64C3" w14:textId="52BFA9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8736C6F" w14:textId="77777777" w:rsidTr="00B04748">
        <w:tc>
          <w:tcPr>
            <w:tcW w:w="587" w:type="pct"/>
          </w:tcPr>
          <w:p w14:paraId="20E60DB2" w14:textId="0F13C1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R4-2319729</w:t>
            </w:r>
          </w:p>
        </w:tc>
        <w:tc>
          <w:tcPr>
            <w:tcW w:w="810" w:type="pct"/>
          </w:tcPr>
          <w:p w14:paraId="34A83A1C" w14:textId="03EBA5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RF requirements for NR_ENDC_RF_FR1_enh2</w:t>
            </w:r>
          </w:p>
        </w:tc>
        <w:tc>
          <w:tcPr>
            <w:tcW w:w="717" w:type="pct"/>
          </w:tcPr>
          <w:p w14:paraId="34CA12D9" w14:textId="022B9E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NTT DOCOMO, INC.,</w:t>
            </w:r>
          </w:p>
        </w:tc>
        <w:tc>
          <w:tcPr>
            <w:tcW w:w="294" w:type="pct"/>
          </w:tcPr>
          <w:p w14:paraId="4741DE08" w14:textId="5E6CDD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4EFB285" w14:textId="116D32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1919</w:t>
            </w:r>
          </w:p>
        </w:tc>
        <w:tc>
          <w:tcPr>
            <w:tcW w:w="223" w:type="pct"/>
          </w:tcPr>
          <w:p w14:paraId="3AA07B7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ACAA2B" w14:textId="252445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00900B9" w14:textId="7B8A2F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46D8F86" w14:textId="7F4CA3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NR_ENDC_RF_FR1_enh2-Core</w:t>
            </w:r>
          </w:p>
        </w:tc>
        <w:tc>
          <w:tcPr>
            <w:tcW w:w="511" w:type="pct"/>
          </w:tcPr>
          <w:p w14:paraId="5A27EB1C" w14:textId="3A38B8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C19B754" w14:textId="77777777" w:rsidTr="00B04748">
        <w:tc>
          <w:tcPr>
            <w:tcW w:w="587" w:type="pct"/>
          </w:tcPr>
          <w:p w14:paraId="287CFFF4" w14:textId="219AC5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R4-2319754</w:t>
            </w:r>
          </w:p>
        </w:tc>
        <w:tc>
          <w:tcPr>
            <w:tcW w:w="810" w:type="pct"/>
          </w:tcPr>
          <w:p w14:paraId="5E73EBAF" w14:textId="499835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for 38.101-1 Add missing Uplink configurations for PC3 CA_n46M-n48B-n96A and CA_n46M-n48(4A)-n96D</w:t>
            </w:r>
          </w:p>
        </w:tc>
        <w:tc>
          <w:tcPr>
            <w:tcW w:w="717" w:type="pct"/>
          </w:tcPr>
          <w:p w14:paraId="202593AF" w14:textId="6F37A3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5C9F64C2" w14:textId="4489B5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9E94B8D" w14:textId="721737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1920</w:t>
            </w:r>
          </w:p>
        </w:tc>
        <w:tc>
          <w:tcPr>
            <w:tcW w:w="223" w:type="pct"/>
          </w:tcPr>
          <w:p w14:paraId="360461B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124E512" w14:textId="7FC190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F74C398" w14:textId="3FCC50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D80992E" w14:textId="1C2C82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511" w:type="pct"/>
          </w:tcPr>
          <w:p w14:paraId="69812FF5" w14:textId="729FCB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A0E370A" w14:textId="77777777" w:rsidTr="00B04748">
        <w:tc>
          <w:tcPr>
            <w:tcW w:w="587" w:type="pct"/>
          </w:tcPr>
          <w:p w14:paraId="5BD4A5F7" w14:textId="7E623A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R4-2319755</w:t>
            </w:r>
          </w:p>
        </w:tc>
        <w:tc>
          <w:tcPr>
            <w:tcW w:w="810" w:type="pct"/>
          </w:tcPr>
          <w:p w14:paraId="07EFCD73" w14:textId="197E23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Rel18 Cat A CR for 38.101-1 Add missing Uplink configurations for PC3 CA_n46M-n48B-n96A and CA_n46M-n48(4A)-n96D</w:t>
            </w:r>
          </w:p>
        </w:tc>
        <w:tc>
          <w:tcPr>
            <w:tcW w:w="717" w:type="pct"/>
          </w:tcPr>
          <w:p w14:paraId="15A96AA7" w14:textId="172892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1F6D5326" w14:textId="0A7DA4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01BA169" w14:textId="1126BE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1921</w:t>
            </w:r>
          </w:p>
        </w:tc>
        <w:tc>
          <w:tcPr>
            <w:tcW w:w="223" w:type="pct"/>
          </w:tcPr>
          <w:p w14:paraId="7F0C135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D4F7E93" w14:textId="1672C9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DB79243" w14:textId="4C9F12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672EB68" w14:textId="0D8D4E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511" w:type="pct"/>
          </w:tcPr>
          <w:p w14:paraId="41BDD12B" w14:textId="010149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2749E42" w14:textId="77777777" w:rsidTr="00B04748">
        <w:tc>
          <w:tcPr>
            <w:tcW w:w="587" w:type="pct"/>
          </w:tcPr>
          <w:p w14:paraId="5295FF8E" w14:textId="7EE832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R4-2319766</w:t>
            </w:r>
          </w:p>
        </w:tc>
        <w:tc>
          <w:tcPr>
            <w:tcW w:w="810" w:type="pct"/>
          </w:tcPr>
          <w:p w14:paraId="5F79D8A7" w14:textId="2CDAC1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for 38.101-1 Add missing MSD due to UL harmonic interference for PC3 CA_n71-n78 in clause 7.3A.4</w:t>
            </w:r>
          </w:p>
        </w:tc>
        <w:tc>
          <w:tcPr>
            <w:tcW w:w="717" w:type="pct"/>
          </w:tcPr>
          <w:p w14:paraId="6079785A" w14:textId="5F4B43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294" w:type="pct"/>
          </w:tcPr>
          <w:p w14:paraId="2F0AEDF0" w14:textId="6579A7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156D07A" w14:textId="0716E4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1922</w:t>
            </w:r>
          </w:p>
        </w:tc>
        <w:tc>
          <w:tcPr>
            <w:tcW w:w="223" w:type="pct"/>
          </w:tcPr>
          <w:p w14:paraId="0A88AC5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8476AA8" w14:textId="143FEF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6D37098" w14:textId="73C48F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8934E96" w14:textId="56C550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1" w:type="pct"/>
          </w:tcPr>
          <w:p w14:paraId="663AA263" w14:textId="6ABB69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C0383F1" w14:textId="77777777" w:rsidTr="00B04748">
        <w:tc>
          <w:tcPr>
            <w:tcW w:w="587" w:type="pct"/>
          </w:tcPr>
          <w:p w14:paraId="7C24F75D" w14:textId="0DE99D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R4-2319767</w:t>
            </w:r>
          </w:p>
        </w:tc>
        <w:tc>
          <w:tcPr>
            <w:tcW w:w="810" w:type="pct"/>
          </w:tcPr>
          <w:p w14:paraId="3132A67E" w14:textId="56446A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Rel18 Cat A CR for 38.101-1 Add missing MSD due to UL harmonic interference for PC3 CA_n71-n78 in clause 7.3A.4</w:t>
            </w:r>
          </w:p>
        </w:tc>
        <w:tc>
          <w:tcPr>
            <w:tcW w:w="717" w:type="pct"/>
          </w:tcPr>
          <w:p w14:paraId="7F2A056A" w14:textId="19AD7D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294" w:type="pct"/>
          </w:tcPr>
          <w:p w14:paraId="0A1EA4F4" w14:textId="2FB97B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4AAD86A" w14:textId="79D334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1923</w:t>
            </w:r>
          </w:p>
        </w:tc>
        <w:tc>
          <w:tcPr>
            <w:tcW w:w="223" w:type="pct"/>
          </w:tcPr>
          <w:p w14:paraId="393D480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F0209FD" w14:textId="369C39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C462500" w14:textId="22688E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A062EAA" w14:textId="203C03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1" w:type="pct"/>
          </w:tcPr>
          <w:p w14:paraId="5A391C67" w14:textId="3952BC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C887559" w14:textId="77777777" w:rsidTr="00B04748">
        <w:tc>
          <w:tcPr>
            <w:tcW w:w="587" w:type="pct"/>
          </w:tcPr>
          <w:p w14:paraId="068984DA" w14:textId="4A0ABB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R4-2319808</w:t>
            </w:r>
          </w:p>
        </w:tc>
        <w:tc>
          <w:tcPr>
            <w:tcW w:w="810" w:type="pct"/>
          </w:tcPr>
          <w:p w14:paraId="64BA5092" w14:textId="18BCE5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R18 TS38.101-1 to Correct NS17 and NS18 emission requirement table</w:t>
            </w:r>
          </w:p>
        </w:tc>
        <w:tc>
          <w:tcPr>
            <w:tcW w:w="717" w:type="pct"/>
          </w:tcPr>
          <w:p w14:paraId="5AB1E5C7" w14:textId="21B971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294" w:type="pct"/>
          </w:tcPr>
          <w:p w14:paraId="75C8DCFB" w14:textId="624976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5D27348" w14:textId="3754B3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1924</w:t>
            </w:r>
          </w:p>
        </w:tc>
        <w:tc>
          <w:tcPr>
            <w:tcW w:w="223" w:type="pct"/>
          </w:tcPr>
          <w:p w14:paraId="659D72C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497CDB" w14:textId="476E27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247D6B7" w14:textId="67F0ED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9051FAB" w14:textId="20C68D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HPUE_NR_FR1_FDD_R18-Core</w:t>
            </w:r>
          </w:p>
        </w:tc>
        <w:tc>
          <w:tcPr>
            <w:tcW w:w="511" w:type="pct"/>
          </w:tcPr>
          <w:p w14:paraId="649CC041" w14:textId="7C3D46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4720B117" w14:textId="77777777" w:rsidTr="00B04748">
        <w:tc>
          <w:tcPr>
            <w:tcW w:w="587" w:type="pct"/>
          </w:tcPr>
          <w:p w14:paraId="47DE48C7" w14:textId="4C3699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R4-2319854</w:t>
            </w:r>
          </w:p>
        </w:tc>
        <w:tc>
          <w:tcPr>
            <w:tcW w:w="810" w:type="pct"/>
          </w:tcPr>
          <w:p w14:paraId="359AC8BE" w14:textId="65B403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SUL band combinations into TS 38.101-1</w:t>
            </w:r>
          </w:p>
        </w:tc>
        <w:tc>
          <w:tcPr>
            <w:tcW w:w="717" w:type="pct"/>
          </w:tcPr>
          <w:p w14:paraId="0E1401AF" w14:textId="4607A4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0915631" w14:textId="2E397A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2A45171" w14:textId="6E3062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1925</w:t>
            </w:r>
          </w:p>
        </w:tc>
        <w:tc>
          <w:tcPr>
            <w:tcW w:w="223" w:type="pct"/>
          </w:tcPr>
          <w:p w14:paraId="04D54C5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5DF96B5" w14:textId="513054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DA54816" w14:textId="462BDF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8CB65E1" w14:textId="1C21C6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NR_SUL_combos_R18-Core</w:t>
            </w:r>
          </w:p>
        </w:tc>
        <w:tc>
          <w:tcPr>
            <w:tcW w:w="511" w:type="pct"/>
          </w:tcPr>
          <w:p w14:paraId="2E106C8A" w14:textId="56D5FF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9B8306B" w14:textId="77777777" w:rsidTr="00B04748">
        <w:tc>
          <w:tcPr>
            <w:tcW w:w="587" w:type="pct"/>
          </w:tcPr>
          <w:p w14:paraId="09C01CCB" w14:textId="7A261C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R4-2319869</w:t>
            </w:r>
          </w:p>
        </w:tc>
        <w:tc>
          <w:tcPr>
            <w:tcW w:w="810" w:type="pct"/>
          </w:tcPr>
          <w:p w14:paraId="2A1D4B86" w14:textId="23219F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38.101-1 to clarify the applicable bands for additional UTRA ACLR requirements. (R15)</w:t>
            </w:r>
          </w:p>
        </w:tc>
        <w:tc>
          <w:tcPr>
            <w:tcW w:w="717" w:type="pct"/>
          </w:tcPr>
          <w:p w14:paraId="40E71ADD" w14:textId="5BE8CC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CFE5930" w14:textId="0D0966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4B07C86" w14:textId="3CAB39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1926</w:t>
            </w:r>
          </w:p>
        </w:tc>
        <w:tc>
          <w:tcPr>
            <w:tcW w:w="223" w:type="pct"/>
          </w:tcPr>
          <w:p w14:paraId="41A604B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90F8067" w14:textId="0FC58A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02BDB16F" w14:textId="285923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24CA3C6" w14:textId="7EBC03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1133C278" w14:textId="0DEC19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55BBD70" w14:textId="77777777" w:rsidTr="00B04748">
        <w:tc>
          <w:tcPr>
            <w:tcW w:w="587" w:type="pct"/>
          </w:tcPr>
          <w:p w14:paraId="6AF225C8" w14:textId="5B7F76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R4-2321898</w:t>
            </w:r>
          </w:p>
        </w:tc>
        <w:tc>
          <w:tcPr>
            <w:tcW w:w="810" w:type="pct"/>
          </w:tcPr>
          <w:p w14:paraId="66A0643D" w14:textId="43F621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38.101-1 to clarify the applicable bands for additional UTRA ACLR requirements. (R15)</w:t>
            </w:r>
          </w:p>
        </w:tc>
        <w:tc>
          <w:tcPr>
            <w:tcW w:w="717" w:type="pct"/>
          </w:tcPr>
          <w:p w14:paraId="3232584B" w14:textId="54701B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07210CF" w14:textId="6BE525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2FBADB1" w14:textId="50E0A6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1926</w:t>
            </w:r>
          </w:p>
        </w:tc>
        <w:tc>
          <w:tcPr>
            <w:tcW w:w="223" w:type="pct"/>
          </w:tcPr>
          <w:p w14:paraId="4C4326A2" w14:textId="555FFAE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72DEBB1" w14:textId="5E2A37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47B7D325" w14:textId="148EEF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22C1738" w14:textId="4A89AB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083A4F3" w14:textId="1E956E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08F9A27" w14:textId="77777777" w:rsidTr="00B04748">
        <w:tc>
          <w:tcPr>
            <w:tcW w:w="587" w:type="pct"/>
          </w:tcPr>
          <w:p w14:paraId="02A0C57C" w14:textId="0019C3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R4-2319870</w:t>
            </w:r>
          </w:p>
        </w:tc>
        <w:tc>
          <w:tcPr>
            <w:tcW w:w="810" w:type="pct"/>
          </w:tcPr>
          <w:p w14:paraId="6CC4D3AD" w14:textId="77787B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38.101-1 to clarify the applicable bands for additional UTRA ACLR requirements. (R16)</w:t>
            </w:r>
          </w:p>
        </w:tc>
        <w:tc>
          <w:tcPr>
            <w:tcW w:w="717" w:type="pct"/>
          </w:tcPr>
          <w:p w14:paraId="55F98571" w14:textId="64292E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08118B0" w14:textId="1AD9E3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39D1391" w14:textId="33F2BF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1927</w:t>
            </w:r>
          </w:p>
        </w:tc>
        <w:tc>
          <w:tcPr>
            <w:tcW w:w="223" w:type="pct"/>
          </w:tcPr>
          <w:p w14:paraId="4C0496A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713D9CF" w14:textId="029AC5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F97B7EE" w14:textId="068B43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A782E94" w14:textId="27979B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F9FCD30" w14:textId="7E351E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6AEA43D" w14:textId="77777777" w:rsidTr="00B04748">
        <w:tc>
          <w:tcPr>
            <w:tcW w:w="587" w:type="pct"/>
          </w:tcPr>
          <w:p w14:paraId="2A796346" w14:textId="74DF67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R4-2321899</w:t>
            </w:r>
          </w:p>
        </w:tc>
        <w:tc>
          <w:tcPr>
            <w:tcW w:w="810" w:type="pct"/>
          </w:tcPr>
          <w:p w14:paraId="0DE2443B" w14:textId="3995E4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38.101-1 to clarify the applicable bands for additional UTRA ACLR requirements. (R16)</w:t>
            </w:r>
          </w:p>
        </w:tc>
        <w:tc>
          <w:tcPr>
            <w:tcW w:w="717" w:type="pct"/>
          </w:tcPr>
          <w:p w14:paraId="3C605012" w14:textId="467A10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5EC84B3" w14:textId="53E1C2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DABAFC6" w14:textId="16FC55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1927</w:t>
            </w:r>
          </w:p>
        </w:tc>
        <w:tc>
          <w:tcPr>
            <w:tcW w:w="223" w:type="pct"/>
          </w:tcPr>
          <w:p w14:paraId="6E833C95" w14:textId="697631F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BB8117F" w14:textId="766772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F84083C" w14:textId="79ACD4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73CAA22" w14:textId="767185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5D57A700" w14:textId="7C0849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189E785" w14:textId="77777777" w:rsidTr="00B04748">
        <w:tc>
          <w:tcPr>
            <w:tcW w:w="587" w:type="pct"/>
          </w:tcPr>
          <w:p w14:paraId="4B6EE8D5" w14:textId="4283B0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R4-2319871</w:t>
            </w:r>
          </w:p>
        </w:tc>
        <w:tc>
          <w:tcPr>
            <w:tcW w:w="810" w:type="pct"/>
          </w:tcPr>
          <w:p w14:paraId="78E710E3" w14:textId="5109DC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38.101-1 to clarify the applicable bands for additional UTRA ACLR requirements. (R17)</w:t>
            </w:r>
          </w:p>
        </w:tc>
        <w:tc>
          <w:tcPr>
            <w:tcW w:w="717" w:type="pct"/>
          </w:tcPr>
          <w:p w14:paraId="537FC8AE" w14:textId="025833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8428A8F" w14:textId="0CC273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BCA7780" w14:textId="1ACD03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1928</w:t>
            </w:r>
          </w:p>
        </w:tc>
        <w:tc>
          <w:tcPr>
            <w:tcW w:w="223" w:type="pct"/>
          </w:tcPr>
          <w:p w14:paraId="0157446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BE77078" w14:textId="460FD3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8D271A7" w14:textId="683C1D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C5EF2A4" w14:textId="653CBD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718F4D00" w14:textId="66512A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59848F3" w14:textId="77777777" w:rsidTr="00B04748">
        <w:tc>
          <w:tcPr>
            <w:tcW w:w="587" w:type="pct"/>
          </w:tcPr>
          <w:p w14:paraId="07533724" w14:textId="5E334E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R4-2319872</w:t>
            </w:r>
          </w:p>
        </w:tc>
        <w:tc>
          <w:tcPr>
            <w:tcW w:w="810" w:type="pct"/>
          </w:tcPr>
          <w:p w14:paraId="1E7719DA" w14:textId="715AFF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38.101-1 to clarify the applicable bands for additional UTRA ACLR requirements. (R18)</w:t>
            </w:r>
          </w:p>
        </w:tc>
        <w:tc>
          <w:tcPr>
            <w:tcW w:w="717" w:type="pct"/>
          </w:tcPr>
          <w:p w14:paraId="5A277565" w14:textId="4B099D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6CF7C2F" w14:textId="4AEC58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0DBDE68" w14:textId="68070D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1929</w:t>
            </w:r>
          </w:p>
        </w:tc>
        <w:tc>
          <w:tcPr>
            <w:tcW w:w="223" w:type="pct"/>
          </w:tcPr>
          <w:p w14:paraId="1DF012A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E074B9C" w14:textId="71A485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8EC5E17" w14:textId="4FA38A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EE25798" w14:textId="500601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0C4747C0" w14:textId="1175A9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08ACA29" w14:textId="77777777" w:rsidTr="00B04748">
        <w:tc>
          <w:tcPr>
            <w:tcW w:w="587" w:type="pct"/>
          </w:tcPr>
          <w:p w14:paraId="1B74F704" w14:textId="277A5C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R4-2319873</w:t>
            </w:r>
          </w:p>
        </w:tc>
        <w:tc>
          <w:tcPr>
            <w:tcW w:w="810" w:type="pct"/>
          </w:tcPr>
          <w:p w14:paraId="7135206E" w14:textId="1C3A05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[NR_BCS4-Core] CR for 38.101-1 to modify the MSD value for CA_20-n78 harmonic mixing and NOTE2 in harmonic mixing table (R17)</w:t>
            </w:r>
          </w:p>
        </w:tc>
        <w:tc>
          <w:tcPr>
            <w:tcW w:w="717" w:type="pct"/>
          </w:tcPr>
          <w:p w14:paraId="1E29FCD8" w14:textId="78EBB8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BD5BF10" w14:textId="061A23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20FA56C" w14:textId="33D8F8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1930</w:t>
            </w:r>
          </w:p>
        </w:tc>
        <w:tc>
          <w:tcPr>
            <w:tcW w:w="223" w:type="pct"/>
          </w:tcPr>
          <w:p w14:paraId="0D4A0D8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F6DAF2" w14:textId="25B78D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53A785D" w14:textId="0DB2DB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F286AC4" w14:textId="21A2F0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1" w:type="pct"/>
          </w:tcPr>
          <w:p w14:paraId="0C94B906" w14:textId="02EDE7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F728A16" w14:textId="77777777" w:rsidTr="00B04748">
        <w:tc>
          <w:tcPr>
            <w:tcW w:w="587" w:type="pct"/>
          </w:tcPr>
          <w:p w14:paraId="77B1C726" w14:textId="382830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R4-2319874</w:t>
            </w:r>
          </w:p>
        </w:tc>
        <w:tc>
          <w:tcPr>
            <w:tcW w:w="810" w:type="pct"/>
          </w:tcPr>
          <w:p w14:paraId="7A31F0CA" w14:textId="78D7B0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[NR_BCS4-Core] CR for 38.101-1 to modify the MSD value for CA_20-n78 harmonic mixing and NOTE2 in harmonic mixing table (R18)</w:t>
            </w:r>
          </w:p>
        </w:tc>
        <w:tc>
          <w:tcPr>
            <w:tcW w:w="717" w:type="pct"/>
          </w:tcPr>
          <w:p w14:paraId="68EF7C7A" w14:textId="059726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6874157" w14:textId="12A24B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DE28B75" w14:textId="773A0B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1931</w:t>
            </w:r>
          </w:p>
        </w:tc>
        <w:tc>
          <w:tcPr>
            <w:tcW w:w="223" w:type="pct"/>
          </w:tcPr>
          <w:p w14:paraId="070CF41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6FC5E50" w14:textId="08D1C0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ABADBA2" w14:textId="71CA3C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D88B503" w14:textId="7671C4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1" w:type="pct"/>
          </w:tcPr>
          <w:p w14:paraId="209501CB" w14:textId="057D45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CA173EE" w14:textId="77777777" w:rsidTr="00B04748">
        <w:tc>
          <w:tcPr>
            <w:tcW w:w="587" w:type="pct"/>
          </w:tcPr>
          <w:p w14:paraId="0D97A1F7" w14:textId="58E960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R4-2319875</w:t>
            </w:r>
          </w:p>
        </w:tc>
        <w:tc>
          <w:tcPr>
            <w:tcW w:w="810" w:type="pct"/>
          </w:tcPr>
          <w:p w14:paraId="0D2D424C" w14:textId="0C30B5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[DC_R17_xBLTE_2BNR_yDL2UL-Core] CR for 38.101-3 to remove the ENDC combo which can't be supported by RAN2 (R17)</w:t>
            </w:r>
          </w:p>
        </w:tc>
        <w:tc>
          <w:tcPr>
            <w:tcW w:w="717" w:type="pct"/>
          </w:tcPr>
          <w:p w14:paraId="1C550E9D" w14:textId="43B8B1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61E6EF0" w14:textId="1F8EDF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8928EC1" w14:textId="4733AF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1932</w:t>
            </w:r>
          </w:p>
        </w:tc>
        <w:tc>
          <w:tcPr>
            <w:tcW w:w="223" w:type="pct"/>
          </w:tcPr>
          <w:p w14:paraId="097B6A5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EAB587B" w14:textId="24D8CD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E6E4E75" w14:textId="2C5FE1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8C4CE4D" w14:textId="75680D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511" w:type="pct"/>
          </w:tcPr>
          <w:p w14:paraId="512B13BF" w14:textId="33E97E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27AB1906" w14:textId="77777777" w:rsidTr="00B04748">
        <w:tc>
          <w:tcPr>
            <w:tcW w:w="587" w:type="pct"/>
          </w:tcPr>
          <w:p w14:paraId="396C7E73" w14:textId="69EBBB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R4-2319876</w:t>
            </w:r>
          </w:p>
        </w:tc>
        <w:tc>
          <w:tcPr>
            <w:tcW w:w="810" w:type="pct"/>
          </w:tcPr>
          <w:p w14:paraId="123BC8BD" w14:textId="13755F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[DC_R17_xBLTE_2BNR_yDL2UL-Core] CR for 38.101-3 to remove the ENDC combo which can't be supported by RAN2 (R18)</w:t>
            </w:r>
          </w:p>
        </w:tc>
        <w:tc>
          <w:tcPr>
            <w:tcW w:w="717" w:type="pct"/>
          </w:tcPr>
          <w:p w14:paraId="1A90AEAA" w14:textId="18D360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B89657B" w14:textId="002EE6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1070297" w14:textId="224F25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1933</w:t>
            </w:r>
          </w:p>
        </w:tc>
        <w:tc>
          <w:tcPr>
            <w:tcW w:w="223" w:type="pct"/>
          </w:tcPr>
          <w:p w14:paraId="24FB2BB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2C871DB" w14:textId="514F69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EC4B3C0" w14:textId="6E7C3E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B30BAC0" w14:textId="2F7D61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511" w:type="pct"/>
          </w:tcPr>
          <w:p w14:paraId="6778FDBD" w14:textId="7815C9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C69AD18" w14:textId="77777777" w:rsidTr="00B04748">
        <w:tc>
          <w:tcPr>
            <w:tcW w:w="587" w:type="pct"/>
          </w:tcPr>
          <w:p w14:paraId="6FE5F42F" w14:textId="0D223C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R4-2319908</w:t>
            </w:r>
          </w:p>
        </w:tc>
        <w:tc>
          <w:tcPr>
            <w:tcW w:w="810" w:type="pct"/>
          </w:tcPr>
          <w:p w14:paraId="63D59D24" w14:textId="7588F7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 38101-1 CR for 3Tx inter-band CA</w:t>
            </w:r>
          </w:p>
        </w:tc>
        <w:tc>
          <w:tcPr>
            <w:tcW w:w="717" w:type="pct"/>
          </w:tcPr>
          <w:p w14:paraId="14FA67D7" w14:textId="2298CA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Samsung, Apple, Huawei, LGE, ZTE, Xiaomi, vivo, CHTTL</w:t>
            </w:r>
          </w:p>
        </w:tc>
        <w:tc>
          <w:tcPr>
            <w:tcW w:w="294" w:type="pct"/>
          </w:tcPr>
          <w:p w14:paraId="656E5CF3" w14:textId="5A9C56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5F0B8CF" w14:textId="3A9C3A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1934</w:t>
            </w:r>
          </w:p>
        </w:tc>
        <w:tc>
          <w:tcPr>
            <w:tcW w:w="223" w:type="pct"/>
          </w:tcPr>
          <w:p w14:paraId="0EEEB19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61EF5BE" w14:textId="1672C9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CC673B6" w14:textId="4CA5DB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451BFFF" w14:textId="11E277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4Rx_low_NR_band_handheld_3Tx_NR_CA_ENDC-Core</w:t>
            </w:r>
          </w:p>
        </w:tc>
        <w:tc>
          <w:tcPr>
            <w:tcW w:w="511" w:type="pct"/>
          </w:tcPr>
          <w:p w14:paraId="4F3F59ED" w14:textId="381D6C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C0548B3" w14:textId="77777777" w:rsidTr="00B04748">
        <w:tc>
          <w:tcPr>
            <w:tcW w:w="587" w:type="pct"/>
          </w:tcPr>
          <w:p w14:paraId="43CEFBF8" w14:textId="11C2AA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R4-2321763</w:t>
            </w:r>
          </w:p>
        </w:tc>
        <w:tc>
          <w:tcPr>
            <w:tcW w:w="810" w:type="pct"/>
          </w:tcPr>
          <w:p w14:paraId="76A52E95" w14:textId="7400E4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 38101-1 CR for 3Tx inter-band CA</w:t>
            </w:r>
          </w:p>
        </w:tc>
        <w:tc>
          <w:tcPr>
            <w:tcW w:w="717" w:type="pct"/>
          </w:tcPr>
          <w:p w14:paraId="39F913FF" w14:textId="6142FB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Samsung, Apple, Huawei, LGE, ZTE, Xiaomi, vivo, CHTTL</w:t>
            </w:r>
          </w:p>
        </w:tc>
        <w:tc>
          <w:tcPr>
            <w:tcW w:w="294" w:type="pct"/>
          </w:tcPr>
          <w:p w14:paraId="2380FFDF" w14:textId="61BFA0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6E4C682" w14:textId="0F6B12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1934</w:t>
            </w:r>
          </w:p>
        </w:tc>
        <w:tc>
          <w:tcPr>
            <w:tcW w:w="223" w:type="pct"/>
          </w:tcPr>
          <w:p w14:paraId="31A0416B" w14:textId="19BAF9F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BFA77B1" w14:textId="351329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2CEA8A2" w14:textId="3B369C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D27EE8C" w14:textId="3930C2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4Rx_low_NR_band_handheld_3Tx_NR_CA_ENDC-Core</w:t>
            </w:r>
          </w:p>
        </w:tc>
        <w:tc>
          <w:tcPr>
            <w:tcW w:w="511" w:type="pct"/>
          </w:tcPr>
          <w:p w14:paraId="0FF74456" w14:textId="1EA5F5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FF82745" w14:textId="77777777" w:rsidTr="00B04748">
        <w:tc>
          <w:tcPr>
            <w:tcW w:w="587" w:type="pct"/>
          </w:tcPr>
          <w:p w14:paraId="5605D1B0" w14:textId="1E0762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R4-2319910</w:t>
            </w:r>
          </w:p>
        </w:tc>
        <w:tc>
          <w:tcPr>
            <w:tcW w:w="810" w:type="pct"/>
          </w:tcPr>
          <w:p w14:paraId="384A426D" w14:textId="1C6339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 38101-1 CR for low band 4Rx</w:t>
            </w:r>
          </w:p>
        </w:tc>
        <w:tc>
          <w:tcPr>
            <w:tcW w:w="717" w:type="pct"/>
          </w:tcPr>
          <w:p w14:paraId="13E3223F" w14:textId="259B61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0BA58BC7" w14:textId="55049D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8F0104E" w14:textId="2D15DE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1935</w:t>
            </w:r>
          </w:p>
        </w:tc>
        <w:tc>
          <w:tcPr>
            <w:tcW w:w="223" w:type="pct"/>
          </w:tcPr>
          <w:p w14:paraId="5CAE775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C246FB7" w14:textId="3AF5E2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CDE7AAD" w14:textId="05EC55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E15055B" w14:textId="56A347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4Rx_low_NR_band_handheld_3Tx_NR_CA_ENDC-Core</w:t>
            </w:r>
          </w:p>
        </w:tc>
        <w:tc>
          <w:tcPr>
            <w:tcW w:w="511" w:type="pct"/>
          </w:tcPr>
          <w:p w14:paraId="177B4AFA" w14:textId="51045A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734D77F" w14:textId="77777777" w:rsidTr="00B04748">
        <w:tc>
          <w:tcPr>
            <w:tcW w:w="587" w:type="pct"/>
          </w:tcPr>
          <w:p w14:paraId="704FF452" w14:textId="413C25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R4-2319932</w:t>
            </w:r>
          </w:p>
        </w:tc>
        <w:tc>
          <w:tcPr>
            <w:tcW w:w="810" w:type="pct"/>
          </w:tcPr>
          <w:p w14:paraId="465CF2B6" w14:textId="3B892D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SL evoluation</w:t>
            </w:r>
          </w:p>
        </w:tc>
        <w:tc>
          <w:tcPr>
            <w:tcW w:w="717" w:type="pct"/>
          </w:tcPr>
          <w:p w14:paraId="76D812F2" w14:textId="18B2C1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5A5BBE28" w14:textId="1CA6AF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C9AE245" w14:textId="419B3C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1936</w:t>
            </w:r>
          </w:p>
        </w:tc>
        <w:tc>
          <w:tcPr>
            <w:tcW w:w="223" w:type="pct"/>
          </w:tcPr>
          <w:p w14:paraId="2CE72D7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BC7CAC7" w14:textId="7B5B65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ABB15FF" w14:textId="7C3EF6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647D271" w14:textId="169511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NR_SL_enh2-Core</w:t>
            </w:r>
          </w:p>
        </w:tc>
        <w:tc>
          <w:tcPr>
            <w:tcW w:w="511" w:type="pct"/>
          </w:tcPr>
          <w:p w14:paraId="3C612E2A" w14:textId="6FC5EA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046FAB0" w14:textId="77777777" w:rsidTr="00B04748">
        <w:tc>
          <w:tcPr>
            <w:tcW w:w="587" w:type="pct"/>
          </w:tcPr>
          <w:p w14:paraId="332C615E" w14:textId="5E0BFE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R4-2319937</w:t>
            </w:r>
          </w:p>
        </w:tc>
        <w:tc>
          <w:tcPr>
            <w:tcW w:w="810" w:type="pct"/>
          </w:tcPr>
          <w:p w14:paraId="48A011A3" w14:textId="0D2A1A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NR-U NS table reference</w:t>
            </w:r>
          </w:p>
        </w:tc>
        <w:tc>
          <w:tcPr>
            <w:tcW w:w="717" w:type="pct"/>
          </w:tcPr>
          <w:p w14:paraId="3FD186C9" w14:textId="2338AC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642CAE6D" w14:textId="5045DA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12C6A89" w14:textId="22D066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1937</w:t>
            </w:r>
          </w:p>
        </w:tc>
        <w:tc>
          <w:tcPr>
            <w:tcW w:w="223" w:type="pct"/>
          </w:tcPr>
          <w:p w14:paraId="3FFFC29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1D80260" w14:textId="2FEA37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6E00493" w14:textId="477283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B1C643A" w14:textId="0F19A4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</w:t>
            </w:r>
          </w:p>
        </w:tc>
        <w:tc>
          <w:tcPr>
            <w:tcW w:w="511" w:type="pct"/>
          </w:tcPr>
          <w:p w14:paraId="4B3DE354" w14:textId="65C866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D3BDA36" w14:textId="77777777" w:rsidTr="00B04748">
        <w:tc>
          <w:tcPr>
            <w:tcW w:w="587" w:type="pct"/>
          </w:tcPr>
          <w:p w14:paraId="0EF79315" w14:textId="4C2F0D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R4-2320032</w:t>
            </w:r>
          </w:p>
        </w:tc>
        <w:tc>
          <w:tcPr>
            <w:tcW w:w="810" w:type="pct"/>
          </w:tcPr>
          <w:p w14:paraId="4AD23EFB" w14:textId="442E76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 for introduction of MPR reduction</w:t>
            </w:r>
          </w:p>
        </w:tc>
        <w:tc>
          <w:tcPr>
            <w:tcW w:w="717" w:type="pct"/>
          </w:tcPr>
          <w:p w14:paraId="7EC6FF6B" w14:textId="458BD0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3419CB7" w14:textId="1FC87A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725E13C" w14:textId="69005B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1938</w:t>
            </w:r>
          </w:p>
        </w:tc>
        <w:tc>
          <w:tcPr>
            <w:tcW w:w="223" w:type="pct"/>
          </w:tcPr>
          <w:p w14:paraId="033EA2F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4FE0A57" w14:textId="4DB7E9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0DF58B6" w14:textId="2383E1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35B3C4C" w14:textId="157D4D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</w:t>
            </w:r>
          </w:p>
        </w:tc>
        <w:tc>
          <w:tcPr>
            <w:tcW w:w="511" w:type="pct"/>
          </w:tcPr>
          <w:p w14:paraId="1E2504F5" w14:textId="030B77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39BC1C4" w14:textId="77777777" w:rsidTr="00B04748">
        <w:tc>
          <w:tcPr>
            <w:tcW w:w="587" w:type="pct"/>
          </w:tcPr>
          <w:p w14:paraId="587CBBD5" w14:textId="696579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R4-2321826</w:t>
            </w:r>
          </w:p>
        </w:tc>
        <w:tc>
          <w:tcPr>
            <w:tcW w:w="810" w:type="pct"/>
          </w:tcPr>
          <w:p w14:paraId="443ED257" w14:textId="74F818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 for introduction of MPR reduction</w:t>
            </w:r>
          </w:p>
        </w:tc>
        <w:tc>
          <w:tcPr>
            <w:tcW w:w="717" w:type="pct"/>
          </w:tcPr>
          <w:p w14:paraId="39182607" w14:textId="6CC6B4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Qualcomm, Huawei, Ericsson, Apple, Vivo, Oppo, MediaTek</w:t>
            </w:r>
          </w:p>
        </w:tc>
        <w:tc>
          <w:tcPr>
            <w:tcW w:w="294" w:type="pct"/>
          </w:tcPr>
          <w:p w14:paraId="6E77ACE3" w14:textId="1E0A52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0307236" w14:textId="0CFD97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1938</w:t>
            </w:r>
          </w:p>
        </w:tc>
        <w:tc>
          <w:tcPr>
            <w:tcW w:w="223" w:type="pct"/>
          </w:tcPr>
          <w:p w14:paraId="5D9A2AE7" w14:textId="7797B59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E6CBCFA" w14:textId="121F52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C9AC1FA" w14:textId="56AFCC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81050BD" w14:textId="313442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</w:t>
            </w:r>
          </w:p>
        </w:tc>
        <w:tc>
          <w:tcPr>
            <w:tcW w:w="511" w:type="pct"/>
          </w:tcPr>
          <w:p w14:paraId="34F62FFD" w14:textId="3CE9F2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A34DEB1" w14:textId="77777777" w:rsidTr="00B04748">
        <w:tc>
          <w:tcPr>
            <w:tcW w:w="587" w:type="pct"/>
          </w:tcPr>
          <w:p w14:paraId="4CF54150" w14:textId="09500C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R4-2320049</w:t>
            </w:r>
          </w:p>
        </w:tc>
        <w:tc>
          <w:tcPr>
            <w:tcW w:w="810" w:type="pct"/>
          </w:tcPr>
          <w:p w14:paraId="77D7691C" w14:textId="5EEB7A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Spectrum emission mask for operation with shared spectrum channel access R18</w:t>
            </w:r>
          </w:p>
        </w:tc>
        <w:tc>
          <w:tcPr>
            <w:tcW w:w="717" w:type="pct"/>
          </w:tcPr>
          <w:p w14:paraId="1DE84937" w14:textId="0AC8A0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734D8823" w14:textId="4DC23A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06C99A9" w14:textId="2F4444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1939</w:t>
            </w:r>
          </w:p>
        </w:tc>
        <w:tc>
          <w:tcPr>
            <w:tcW w:w="223" w:type="pct"/>
          </w:tcPr>
          <w:p w14:paraId="614F8E1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40AA37B" w14:textId="68FAB9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72E818B" w14:textId="75BC2D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E2CA5DB" w14:textId="4F3C27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</w:t>
            </w:r>
          </w:p>
        </w:tc>
        <w:tc>
          <w:tcPr>
            <w:tcW w:w="511" w:type="pct"/>
          </w:tcPr>
          <w:p w14:paraId="11E3C623" w14:textId="51BBEB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79E7DF1" w14:textId="77777777" w:rsidTr="00B04748">
        <w:tc>
          <w:tcPr>
            <w:tcW w:w="587" w:type="pct"/>
          </w:tcPr>
          <w:p w14:paraId="0094B051" w14:textId="06523F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R4-2321955</w:t>
            </w:r>
          </w:p>
        </w:tc>
        <w:tc>
          <w:tcPr>
            <w:tcW w:w="810" w:type="pct"/>
          </w:tcPr>
          <w:p w14:paraId="633CC181" w14:textId="1C57E6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Spectrum emission mask for operation with shared spectrum channel access R18</w:t>
            </w:r>
          </w:p>
        </w:tc>
        <w:tc>
          <w:tcPr>
            <w:tcW w:w="717" w:type="pct"/>
          </w:tcPr>
          <w:p w14:paraId="2CD866E7" w14:textId="73420F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04F08696" w14:textId="485964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A67D3BA" w14:textId="286B11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1939</w:t>
            </w:r>
          </w:p>
        </w:tc>
        <w:tc>
          <w:tcPr>
            <w:tcW w:w="223" w:type="pct"/>
          </w:tcPr>
          <w:p w14:paraId="1C3258FE" w14:textId="2E9DA2C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28CDA9E" w14:textId="70796E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0ABD125" w14:textId="7D7FBB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A832193" w14:textId="2846CC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</w:t>
            </w:r>
          </w:p>
        </w:tc>
        <w:tc>
          <w:tcPr>
            <w:tcW w:w="511" w:type="pct"/>
          </w:tcPr>
          <w:p w14:paraId="73ABF9E3" w14:textId="3F1754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95A4F31" w14:textId="77777777" w:rsidTr="00B04748">
        <w:tc>
          <w:tcPr>
            <w:tcW w:w="587" w:type="pct"/>
          </w:tcPr>
          <w:p w14:paraId="2BF9528F" w14:textId="789CFA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R4-2320059</w:t>
            </w:r>
          </w:p>
        </w:tc>
        <w:tc>
          <w:tcPr>
            <w:tcW w:w="810" w:type="pct"/>
          </w:tcPr>
          <w:p w14:paraId="16E0FCD0" w14:textId="3954D2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38.101-1 big CR for NR_ENDC_RF_FR1_enh2</w:t>
            </w:r>
          </w:p>
        </w:tc>
        <w:tc>
          <w:tcPr>
            <w:tcW w:w="717" w:type="pct"/>
          </w:tcPr>
          <w:p w14:paraId="504F6844" w14:textId="062469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NTT DOCOMO, INC., [ ]</w:t>
            </w:r>
          </w:p>
        </w:tc>
        <w:tc>
          <w:tcPr>
            <w:tcW w:w="294" w:type="pct"/>
          </w:tcPr>
          <w:p w14:paraId="115FD518" w14:textId="3DDF2F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47EABC6" w14:textId="3623A8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1940</w:t>
            </w:r>
          </w:p>
        </w:tc>
        <w:tc>
          <w:tcPr>
            <w:tcW w:w="223" w:type="pct"/>
          </w:tcPr>
          <w:p w14:paraId="2A908B4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3C9737" w14:textId="1105F2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D81B9B9" w14:textId="2C464A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4BED682" w14:textId="1F9CD5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NR_ENDC_RF_FR1_enh2-Core</w:t>
            </w:r>
          </w:p>
        </w:tc>
        <w:tc>
          <w:tcPr>
            <w:tcW w:w="511" w:type="pct"/>
          </w:tcPr>
          <w:p w14:paraId="38380D12" w14:textId="5EC86F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0A6C0DF" w14:textId="77777777" w:rsidTr="00B04748">
        <w:tc>
          <w:tcPr>
            <w:tcW w:w="587" w:type="pct"/>
          </w:tcPr>
          <w:p w14:paraId="6071194B" w14:textId="284211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R4-2321981</w:t>
            </w:r>
          </w:p>
        </w:tc>
        <w:tc>
          <w:tcPr>
            <w:tcW w:w="810" w:type="pct"/>
          </w:tcPr>
          <w:p w14:paraId="6DE430E1" w14:textId="09957B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big CR for NR_ENDC_RF_FR1_enh2</w:t>
            </w:r>
          </w:p>
        </w:tc>
        <w:tc>
          <w:tcPr>
            <w:tcW w:w="717" w:type="pct"/>
          </w:tcPr>
          <w:p w14:paraId="66341163" w14:textId="46BABA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NTT DOCOMO, INC., Qualcomm Inc., Samsung, LG Electronics, OPPO, Nokia, Nokia Shanghai Bell, Skyworks Solutions Inc., CHTTL, Ericsson, ZTE, SGS Wireless, MediaTek Inc., Xiaomi, Spreadtrum Communications</w:t>
            </w:r>
          </w:p>
        </w:tc>
        <w:tc>
          <w:tcPr>
            <w:tcW w:w="294" w:type="pct"/>
          </w:tcPr>
          <w:p w14:paraId="768BE14C" w14:textId="0486B4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F4F14BF" w14:textId="3ED71B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1940</w:t>
            </w:r>
          </w:p>
        </w:tc>
        <w:tc>
          <w:tcPr>
            <w:tcW w:w="223" w:type="pct"/>
          </w:tcPr>
          <w:p w14:paraId="47DBD235" w14:textId="5D53249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71C079B" w14:textId="59AEFA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95CA2AB" w14:textId="28D4F3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1D96066" w14:textId="0C9812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NR_ENDC_RF_FR1_enh2-Core</w:t>
            </w:r>
          </w:p>
        </w:tc>
        <w:tc>
          <w:tcPr>
            <w:tcW w:w="511" w:type="pct"/>
          </w:tcPr>
          <w:p w14:paraId="2B540093" w14:textId="410D54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FED2EA1" w14:textId="77777777" w:rsidTr="00B04748">
        <w:tc>
          <w:tcPr>
            <w:tcW w:w="587" w:type="pct"/>
          </w:tcPr>
          <w:p w14:paraId="579BB97F" w14:textId="3922B3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R4-2320072</w:t>
            </w:r>
          </w:p>
        </w:tc>
        <w:tc>
          <w:tcPr>
            <w:tcW w:w="810" w:type="pct"/>
          </w:tcPr>
          <w:p w14:paraId="0C282225" w14:textId="033AD3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big CR for NR_bands_UL_MIMO_R18</w:t>
            </w:r>
          </w:p>
        </w:tc>
        <w:tc>
          <w:tcPr>
            <w:tcW w:w="717" w:type="pct"/>
          </w:tcPr>
          <w:p w14:paraId="7AB29338" w14:textId="02D1E6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FC6CADF" w14:textId="499394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861ACD8" w14:textId="3DB66F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1941</w:t>
            </w:r>
          </w:p>
        </w:tc>
        <w:tc>
          <w:tcPr>
            <w:tcW w:w="223" w:type="pct"/>
          </w:tcPr>
          <w:p w14:paraId="5630C08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7569771" w14:textId="1AE295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FFC9DD2" w14:textId="019591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93F5DF9" w14:textId="620916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NR_bands_UL_MIMO_R18-Core</w:t>
            </w:r>
          </w:p>
        </w:tc>
        <w:tc>
          <w:tcPr>
            <w:tcW w:w="511" w:type="pct"/>
          </w:tcPr>
          <w:p w14:paraId="6F050DBE" w14:textId="11C0C3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CA378AE" w14:textId="77777777" w:rsidTr="00B04748">
        <w:tc>
          <w:tcPr>
            <w:tcW w:w="587" w:type="pct"/>
          </w:tcPr>
          <w:p w14:paraId="528BA583" w14:textId="665979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R4-2321684</w:t>
            </w:r>
          </w:p>
        </w:tc>
        <w:tc>
          <w:tcPr>
            <w:tcW w:w="810" w:type="pct"/>
          </w:tcPr>
          <w:p w14:paraId="525961B7" w14:textId="118909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big CR for NR_bands_UL_MIMO_R18</w:t>
            </w:r>
          </w:p>
        </w:tc>
        <w:tc>
          <w:tcPr>
            <w:tcW w:w="717" w:type="pct"/>
          </w:tcPr>
          <w:p w14:paraId="4A067C20" w14:textId="514FD8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5D4BEE0" w14:textId="7F302C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DAB7CC0" w14:textId="762C65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1941</w:t>
            </w:r>
          </w:p>
        </w:tc>
        <w:tc>
          <w:tcPr>
            <w:tcW w:w="223" w:type="pct"/>
          </w:tcPr>
          <w:p w14:paraId="36DDC8D0" w14:textId="20441FE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56D9F2A" w14:textId="70893E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97FF2AA" w14:textId="5C1D93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C8D2686" w14:textId="75B319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NR_bands_UL_MIMO_R18-Core</w:t>
            </w:r>
          </w:p>
        </w:tc>
        <w:tc>
          <w:tcPr>
            <w:tcW w:w="511" w:type="pct"/>
          </w:tcPr>
          <w:p w14:paraId="1E0B9017" w14:textId="72F114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3317D22" w14:textId="77777777" w:rsidTr="00B04748">
        <w:tc>
          <w:tcPr>
            <w:tcW w:w="587" w:type="pct"/>
          </w:tcPr>
          <w:p w14:paraId="3C02493D" w14:textId="6C9A4B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R4-2320096</w:t>
            </w:r>
          </w:p>
        </w:tc>
        <w:tc>
          <w:tcPr>
            <w:tcW w:w="810" w:type="pct"/>
          </w:tcPr>
          <w:p w14:paraId="3EC07C42" w14:textId="763F34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[NR_RF_FR1_enh-Core] Correct the P-MPRc terms in the Pcmax equation for intra-band contiguous CA</w:t>
            </w:r>
          </w:p>
        </w:tc>
        <w:tc>
          <w:tcPr>
            <w:tcW w:w="717" w:type="pct"/>
          </w:tcPr>
          <w:p w14:paraId="796BCB50" w14:textId="71C564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3763A603" w14:textId="3CBDCF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4E494F0" w14:textId="58DDE2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1942</w:t>
            </w:r>
          </w:p>
        </w:tc>
        <w:tc>
          <w:tcPr>
            <w:tcW w:w="223" w:type="pct"/>
          </w:tcPr>
          <w:p w14:paraId="5032787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B44D07D" w14:textId="533BC6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9FF2207" w14:textId="3738F0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BC93F7C" w14:textId="1E66F7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1" w:type="pct"/>
          </w:tcPr>
          <w:p w14:paraId="629542D3" w14:textId="6F2F52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F913705" w14:textId="77777777" w:rsidTr="00B04748">
        <w:tc>
          <w:tcPr>
            <w:tcW w:w="587" w:type="pct"/>
          </w:tcPr>
          <w:p w14:paraId="5F8F1804" w14:textId="00F8B8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R4-2321902</w:t>
            </w:r>
          </w:p>
        </w:tc>
        <w:tc>
          <w:tcPr>
            <w:tcW w:w="810" w:type="pct"/>
          </w:tcPr>
          <w:p w14:paraId="0F9945BF" w14:textId="60DB04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[NR_RF_FR1_enh-Core] Correct the P-MPRc terms in the Pcmax equation for intra-band contiguous CA</w:t>
            </w:r>
          </w:p>
        </w:tc>
        <w:tc>
          <w:tcPr>
            <w:tcW w:w="717" w:type="pct"/>
          </w:tcPr>
          <w:p w14:paraId="06156045" w14:textId="4D3C5F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7D1AED29" w14:textId="20317A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D0943A5" w14:textId="25308E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1942</w:t>
            </w:r>
          </w:p>
        </w:tc>
        <w:tc>
          <w:tcPr>
            <w:tcW w:w="223" w:type="pct"/>
          </w:tcPr>
          <w:p w14:paraId="3774CD42" w14:textId="52E593E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6F33F49" w14:textId="4C6789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CCF92FD" w14:textId="3B0C9D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246A19F" w14:textId="6E0621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1" w:type="pct"/>
          </w:tcPr>
          <w:p w14:paraId="3AB2FC98" w14:textId="7C4CFE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103A4897" w14:textId="77777777" w:rsidTr="00B04748">
        <w:tc>
          <w:tcPr>
            <w:tcW w:w="587" w:type="pct"/>
          </w:tcPr>
          <w:p w14:paraId="5B2F72F1" w14:textId="26FF7C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R4-2320097</w:t>
            </w:r>
          </w:p>
        </w:tc>
        <w:tc>
          <w:tcPr>
            <w:tcW w:w="810" w:type="pct"/>
          </w:tcPr>
          <w:p w14:paraId="46596BCE" w14:textId="325FF9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[NR_RF_FR1_enh-Core] Correct the P-MPRc and MPRc terms in the Pcmax equation for intra-band CA</w:t>
            </w:r>
          </w:p>
        </w:tc>
        <w:tc>
          <w:tcPr>
            <w:tcW w:w="717" w:type="pct"/>
          </w:tcPr>
          <w:p w14:paraId="6F899905" w14:textId="2702FE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0CC05732" w14:textId="38D9A2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9DDCEBD" w14:textId="103337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1943</w:t>
            </w:r>
          </w:p>
        </w:tc>
        <w:tc>
          <w:tcPr>
            <w:tcW w:w="223" w:type="pct"/>
          </w:tcPr>
          <w:p w14:paraId="5D50FDA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71EE295" w14:textId="17F5CA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6E7207B" w14:textId="4B5BFD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BD5EAEC" w14:textId="2311FB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1" w:type="pct"/>
          </w:tcPr>
          <w:p w14:paraId="48A22A37" w14:textId="03FD2A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4974701" w14:textId="77777777" w:rsidTr="00B04748">
        <w:tc>
          <w:tcPr>
            <w:tcW w:w="587" w:type="pct"/>
          </w:tcPr>
          <w:p w14:paraId="07A453E3" w14:textId="6A8BF0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R4-2321903</w:t>
            </w:r>
          </w:p>
        </w:tc>
        <w:tc>
          <w:tcPr>
            <w:tcW w:w="810" w:type="pct"/>
          </w:tcPr>
          <w:p w14:paraId="4632EFF3" w14:textId="15A53A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[NR_RF_FR1_enh-Core] Correct the P-MPRc and MPRc terms in the Pcmax equation for intra-band CA</w:t>
            </w:r>
          </w:p>
        </w:tc>
        <w:tc>
          <w:tcPr>
            <w:tcW w:w="717" w:type="pct"/>
          </w:tcPr>
          <w:p w14:paraId="2B2C17DE" w14:textId="7EC84B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559C6A47" w14:textId="65033D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CA5FC55" w14:textId="4856EB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1943</w:t>
            </w:r>
          </w:p>
        </w:tc>
        <w:tc>
          <w:tcPr>
            <w:tcW w:w="223" w:type="pct"/>
          </w:tcPr>
          <w:p w14:paraId="36CE4137" w14:textId="498B48B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1A8AA08" w14:textId="7F709D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E8FC095" w14:textId="1E5F79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BDBFF80" w14:textId="4FC525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1" w:type="pct"/>
          </w:tcPr>
          <w:p w14:paraId="51E5B681" w14:textId="5947FE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61BDE3D5" w14:textId="77777777" w:rsidTr="00B04748">
        <w:tc>
          <w:tcPr>
            <w:tcW w:w="587" w:type="pct"/>
          </w:tcPr>
          <w:p w14:paraId="4E74D8C0" w14:textId="4CDA47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R4-2320098</w:t>
            </w:r>
          </w:p>
        </w:tc>
        <w:tc>
          <w:tcPr>
            <w:tcW w:w="810" w:type="pct"/>
          </w:tcPr>
          <w:p w14:paraId="73AC12B7" w14:textId="6D056D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[NR_RF_FR1_enh-Core] Correct the P-MPRc and MPRc terms in the Pcmax equation for intra-band CA</w:t>
            </w:r>
          </w:p>
        </w:tc>
        <w:tc>
          <w:tcPr>
            <w:tcW w:w="717" w:type="pct"/>
          </w:tcPr>
          <w:p w14:paraId="2B56F5EF" w14:textId="0453B3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4225AA9D" w14:textId="1A2508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A0F2C3E" w14:textId="19C01D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1944</w:t>
            </w:r>
          </w:p>
        </w:tc>
        <w:tc>
          <w:tcPr>
            <w:tcW w:w="223" w:type="pct"/>
          </w:tcPr>
          <w:p w14:paraId="73210CE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5F80315" w14:textId="7A4604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69B1379" w14:textId="6B19D2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646D071" w14:textId="589A9D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1" w:type="pct"/>
          </w:tcPr>
          <w:p w14:paraId="05B73D78" w14:textId="3E99EE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23E5B4C" w14:textId="77777777" w:rsidTr="00B04748">
        <w:tc>
          <w:tcPr>
            <w:tcW w:w="587" w:type="pct"/>
          </w:tcPr>
          <w:p w14:paraId="5DB64FC5" w14:textId="4D4128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R4-2320108</w:t>
            </w:r>
          </w:p>
        </w:tc>
        <w:tc>
          <w:tcPr>
            <w:tcW w:w="810" w:type="pct"/>
          </w:tcPr>
          <w:p w14:paraId="361F1900" w14:textId="57A9A8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big CR for NR_CADC_R18_2BDL_xBUL</w:t>
            </w:r>
          </w:p>
        </w:tc>
        <w:tc>
          <w:tcPr>
            <w:tcW w:w="717" w:type="pct"/>
          </w:tcPr>
          <w:p w14:paraId="620EE612" w14:textId="22AA73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709D2EE8" w14:textId="00164F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91D6979" w14:textId="72ED20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1945</w:t>
            </w:r>
          </w:p>
        </w:tc>
        <w:tc>
          <w:tcPr>
            <w:tcW w:w="223" w:type="pct"/>
          </w:tcPr>
          <w:p w14:paraId="5864361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7B5F0E" w14:textId="0DFB2A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2FA61FE" w14:textId="77AB32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A8E392C" w14:textId="7DB18F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1" w:type="pct"/>
          </w:tcPr>
          <w:p w14:paraId="0D34160B" w14:textId="1FD7BB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058FC0C" w14:textId="77777777" w:rsidTr="00B04748">
        <w:tc>
          <w:tcPr>
            <w:tcW w:w="587" w:type="pct"/>
          </w:tcPr>
          <w:p w14:paraId="40CF1CB7" w14:textId="40CA08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R4-2321864</w:t>
            </w:r>
          </w:p>
        </w:tc>
        <w:tc>
          <w:tcPr>
            <w:tcW w:w="810" w:type="pct"/>
          </w:tcPr>
          <w:p w14:paraId="648D69B3" w14:textId="21BF07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38.101-1 big CR for NR_CADC_R18_2BDL_xBUL</w:t>
            </w:r>
          </w:p>
        </w:tc>
        <w:tc>
          <w:tcPr>
            <w:tcW w:w="717" w:type="pct"/>
          </w:tcPr>
          <w:p w14:paraId="201CF456" w14:textId="3897E0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1D647D5" w14:textId="3587CE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48E7FE2" w14:textId="360894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1945</w:t>
            </w:r>
          </w:p>
        </w:tc>
        <w:tc>
          <w:tcPr>
            <w:tcW w:w="223" w:type="pct"/>
          </w:tcPr>
          <w:p w14:paraId="49CCE235" w14:textId="022D5AF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40EF4AD" w14:textId="210749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CCD807D" w14:textId="2FA77E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2C72DFA" w14:textId="479E0F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1" w:type="pct"/>
          </w:tcPr>
          <w:p w14:paraId="3E3B9F3F" w14:textId="15BDE4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8C2BC47" w14:textId="77777777" w:rsidTr="00B04748">
        <w:tc>
          <w:tcPr>
            <w:tcW w:w="587" w:type="pct"/>
          </w:tcPr>
          <w:p w14:paraId="29A39861" w14:textId="61BDDB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R4-2320113</w:t>
            </w:r>
          </w:p>
        </w:tc>
        <w:tc>
          <w:tcPr>
            <w:tcW w:w="810" w:type="pct"/>
          </w:tcPr>
          <w:p w14:paraId="04198760" w14:textId="4B937F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4Rx support for NR FR1 bands (&lt;2.6GHz) into TS 38.101-1</w:t>
            </w:r>
          </w:p>
        </w:tc>
        <w:tc>
          <w:tcPr>
            <w:tcW w:w="717" w:type="pct"/>
          </w:tcPr>
          <w:p w14:paraId="626B21F3" w14:textId="747EF5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43024A55" w14:textId="458F15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9EA7DAA" w14:textId="1D38F5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1946</w:t>
            </w:r>
          </w:p>
        </w:tc>
        <w:tc>
          <w:tcPr>
            <w:tcW w:w="223" w:type="pct"/>
          </w:tcPr>
          <w:p w14:paraId="43E3B3F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17C7A21" w14:textId="2D27FD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F660493" w14:textId="72272A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7CA6B45" w14:textId="638F2F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4Rx_NR_bands_R18-Core</w:t>
            </w:r>
          </w:p>
        </w:tc>
        <w:tc>
          <w:tcPr>
            <w:tcW w:w="511" w:type="pct"/>
          </w:tcPr>
          <w:p w14:paraId="6B82173F" w14:textId="072DA0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6728A8B" w14:textId="77777777" w:rsidTr="00B04748">
        <w:tc>
          <w:tcPr>
            <w:tcW w:w="587" w:type="pct"/>
          </w:tcPr>
          <w:p w14:paraId="76BE434A" w14:textId="1339B5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R4-2320118</w:t>
            </w:r>
          </w:p>
        </w:tc>
        <w:tc>
          <w:tcPr>
            <w:tcW w:w="810" w:type="pct"/>
          </w:tcPr>
          <w:p w14:paraId="7C286278" w14:textId="280392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NR-U NS table reference</w:t>
            </w:r>
          </w:p>
        </w:tc>
        <w:tc>
          <w:tcPr>
            <w:tcW w:w="717" w:type="pct"/>
          </w:tcPr>
          <w:p w14:paraId="345687B6" w14:textId="2C1A9A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76A11D2B" w14:textId="13B8E5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DE8E279" w14:textId="375105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1947</w:t>
            </w:r>
          </w:p>
        </w:tc>
        <w:tc>
          <w:tcPr>
            <w:tcW w:w="223" w:type="pct"/>
          </w:tcPr>
          <w:p w14:paraId="0A450C8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5FD94D2" w14:textId="3A52BA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C42FB9B" w14:textId="12CF4A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0BB2F70" w14:textId="355B5C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511" w:type="pct"/>
          </w:tcPr>
          <w:p w14:paraId="5817DC7D" w14:textId="0CFC7B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AFD3D6B" w14:textId="77777777" w:rsidTr="00B04748">
        <w:tc>
          <w:tcPr>
            <w:tcW w:w="587" w:type="pct"/>
          </w:tcPr>
          <w:p w14:paraId="35978A2F" w14:textId="502A05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R4-2320173</w:t>
            </w:r>
          </w:p>
        </w:tc>
        <w:tc>
          <w:tcPr>
            <w:tcW w:w="810" w:type="pct"/>
          </w:tcPr>
          <w:p w14:paraId="119D099D" w14:textId="7732C0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introducing NR-U uplink CA for NS_53 and NS_54</w:t>
            </w:r>
          </w:p>
        </w:tc>
        <w:tc>
          <w:tcPr>
            <w:tcW w:w="717" w:type="pct"/>
          </w:tcPr>
          <w:p w14:paraId="50868C06" w14:textId="711943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Inc.</w:t>
            </w:r>
          </w:p>
        </w:tc>
        <w:tc>
          <w:tcPr>
            <w:tcW w:w="294" w:type="pct"/>
          </w:tcPr>
          <w:p w14:paraId="54B6A0AA" w14:textId="713386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D3E7577" w14:textId="60BD50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1948</w:t>
            </w:r>
          </w:p>
        </w:tc>
        <w:tc>
          <w:tcPr>
            <w:tcW w:w="223" w:type="pct"/>
          </w:tcPr>
          <w:p w14:paraId="602D630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3C9C58" w14:textId="59D734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846BA87" w14:textId="300B8A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C6EAFBA" w14:textId="45DC04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511" w:type="pct"/>
          </w:tcPr>
          <w:p w14:paraId="2D582E84" w14:textId="249FBB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514DC51" w14:textId="77777777" w:rsidTr="00B04748">
        <w:tc>
          <w:tcPr>
            <w:tcW w:w="587" w:type="pct"/>
          </w:tcPr>
          <w:p w14:paraId="7F5883AD" w14:textId="2C54D6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R4-2321926</w:t>
            </w:r>
          </w:p>
        </w:tc>
        <w:tc>
          <w:tcPr>
            <w:tcW w:w="810" w:type="pct"/>
          </w:tcPr>
          <w:p w14:paraId="01C0840E" w14:textId="4DC567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introducing NR-U uplink CA for NS_53 and NS_54</w:t>
            </w:r>
          </w:p>
        </w:tc>
        <w:tc>
          <w:tcPr>
            <w:tcW w:w="717" w:type="pct"/>
          </w:tcPr>
          <w:p w14:paraId="5196B878" w14:textId="290F90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Inc.</w:t>
            </w:r>
          </w:p>
        </w:tc>
        <w:tc>
          <w:tcPr>
            <w:tcW w:w="294" w:type="pct"/>
          </w:tcPr>
          <w:p w14:paraId="1E2FB3F5" w14:textId="551628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71778C0" w14:textId="4E12FD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1948</w:t>
            </w:r>
          </w:p>
        </w:tc>
        <w:tc>
          <w:tcPr>
            <w:tcW w:w="223" w:type="pct"/>
          </w:tcPr>
          <w:p w14:paraId="4A8020CF" w14:textId="499FD0E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07794D8" w14:textId="131D2A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695EEAB" w14:textId="60E2CD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0F20BE8" w14:textId="77FEEB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511" w:type="pct"/>
          </w:tcPr>
          <w:p w14:paraId="10BFB1CE" w14:textId="09A5EA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0C01275" w14:textId="77777777" w:rsidTr="00B04748">
        <w:tc>
          <w:tcPr>
            <w:tcW w:w="587" w:type="pct"/>
          </w:tcPr>
          <w:p w14:paraId="779FADD4" w14:textId="439107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R4-2320174</w:t>
            </w:r>
          </w:p>
        </w:tc>
        <w:tc>
          <w:tcPr>
            <w:tcW w:w="810" w:type="pct"/>
          </w:tcPr>
          <w:p w14:paraId="43DC8F4F" w14:textId="2DCFAF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for NR-U NS table reference</w:t>
            </w:r>
          </w:p>
        </w:tc>
        <w:tc>
          <w:tcPr>
            <w:tcW w:w="717" w:type="pct"/>
          </w:tcPr>
          <w:p w14:paraId="7F7295BF" w14:textId="138194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69E7CE99" w14:textId="6D3312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CEDBA7D" w14:textId="5B4AB0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1949</w:t>
            </w:r>
          </w:p>
        </w:tc>
        <w:tc>
          <w:tcPr>
            <w:tcW w:w="223" w:type="pct"/>
          </w:tcPr>
          <w:p w14:paraId="471857B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BEA6067" w14:textId="5B4F36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980FD20" w14:textId="08D8D4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47B86D3" w14:textId="014B0B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</w:t>
            </w:r>
          </w:p>
        </w:tc>
        <w:tc>
          <w:tcPr>
            <w:tcW w:w="511" w:type="pct"/>
          </w:tcPr>
          <w:p w14:paraId="31F00A18" w14:textId="371089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A1D37FC" w14:textId="77777777" w:rsidTr="00B04748">
        <w:tc>
          <w:tcPr>
            <w:tcW w:w="587" w:type="pct"/>
          </w:tcPr>
          <w:p w14:paraId="280C63CF" w14:textId="0DF9A0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R4-2320274</w:t>
            </w:r>
          </w:p>
        </w:tc>
        <w:tc>
          <w:tcPr>
            <w:tcW w:w="810" w:type="pct"/>
          </w:tcPr>
          <w:p w14:paraId="7E5DB644" w14:textId="3C9CB1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[NR_CADC_R17_3BDL_2BUL-Core] CR for 38.101-01 to add missing IMD5 for CA_n48-n66-n70 with UL CA_n48-n66 (Rel-17, Cat. F)</w:t>
            </w:r>
          </w:p>
        </w:tc>
        <w:tc>
          <w:tcPr>
            <w:tcW w:w="717" w:type="pct"/>
          </w:tcPr>
          <w:p w14:paraId="6C264623" w14:textId="624007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Network, Samsung, Fujitsu, Qualcomm</w:t>
            </w:r>
          </w:p>
        </w:tc>
        <w:tc>
          <w:tcPr>
            <w:tcW w:w="294" w:type="pct"/>
          </w:tcPr>
          <w:p w14:paraId="135D9B3D" w14:textId="4D62F4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91923A4" w14:textId="68489D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1950</w:t>
            </w:r>
          </w:p>
        </w:tc>
        <w:tc>
          <w:tcPr>
            <w:tcW w:w="223" w:type="pct"/>
          </w:tcPr>
          <w:p w14:paraId="2479121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B6AE3A" w14:textId="44C445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246CCAD" w14:textId="389B2B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126C804" w14:textId="33DB8E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511" w:type="pct"/>
          </w:tcPr>
          <w:p w14:paraId="17D3F9A7" w14:textId="090391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6F4B27A" w14:textId="77777777" w:rsidTr="00B04748">
        <w:tc>
          <w:tcPr>
            <w:tcW w:w="587" w:type="pct"/>
          </w:tcPr>
          <w:p w14:paraId="3D982788" w14:textId="246FFA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R4-2321675</w:t>
            </w:r>
          </w:p>
        </w:tc>
        <w:tc>
          <w:tcPr>
            <w:tcW w:w="810" w:type="pct"/>
          </w:tcPr>
          <w:p w14:paraId="1131672F" w14:textId="76D743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[NR_CADC_R17_3BDL_2BUL-Core] CR for 38.101-1 to add missing IMD5 for CA_n48-n66-n70 with UL CA_n48-n66 (Rel-17, Cat. F)</w:t>
            </w:r>
          </w:p>
        </w:tc>
        <w:tc>
          <w:tcPr>
            <w:tcW w:w="717" w:type="pct"/>
          </w:tcPr>
          <w:p w14:paraId="2F503EE8" w14:textId="3B4523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Network, Samsung, Fujitsu, Qualcomm</w:t>
            </w:r>
          </w:p>
        </w:tc>
        <w:tc>
          <w:tcPr>
            <w:tcW w:w="294" w:type="pct"/>
          </w:tcPr>
          <w:p w14:paraId="348A130A" w14:textId="665D66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009286C" w14:textId="283368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1950</w:t>
            </w:r>
          </w:p>
        </w:tc>
        <w:tc>
          <w:tcPr>
            <w:tcW w:w="223" w:type="pct"/>
          </w:tcPr>
          <w:p w14:paraId="6A607D24" w14:textId="574DB0D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2ADB9FA" w14:textId="5A868A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DC474E0" w14:textId="766C67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4C49309" w14:textId="37CF51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511" w:type="pct"/>
          </w:tcPr>
          <w:p w14:paraId="64499C0E" w14:textId="276B95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ECC5B94" w14:textId="77777777" w:rsidTr="00B04748">
        <w:tc>
          <w:tcPr>
            <w:tcW w:w="587" w:type="pct"/>
          </w:tcPr>
          <w:p w14:paraId="2FECE80A" w14:textId="10E210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R4-2320299</w:t>
            </w:r>
          </w:p>
        </w:tc>
        <w:tc>
          <w:tcPr>
            <w:tcW w:w="810" w:type="pct"/>
          </w:tcPr>
          <w:p w14:paraId="2E8EA512" w14:textId="4BA9D4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[NR_CADC_R17_3BDL_2BUL-Core] CR for 38.101-01 to add missing IMD5 for CA_n48-n66-n70 with UL CA_n48-n66 (Rel-18, Cat. A)</w:t>
            </w:r>
          </w:p>
        </w:tc>
        <w:tc>
          <w:tcPr>
            <w:tcW w:w="717" w:type="pct"/>
          </w:tcPr>
          <w:p w14:paraId="315F6A6C" w14:textId="4D3978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Network, Samsung, Fujitsu, Qualcomm</w:t>
            </w:r>
          </w:p>
        </w:tc>
        <w:tc>
          <w:tcPr>
            <w:tcW w:w="294" w:type="pct"/>
          </w:tcPr>
          <w:p w14:paraId="348284A1" w14:textId="30C154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E26F4B3" w14:textId="03DF81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1951</w:t>
            </w:r>
          </w:p>
        </w:tc>
        <w:tc>
          <w:tcPr>
            <w:tcW w:w="223" w:type="pct"/>
          </w:tcPr>
          <w:p w14:paraId="0786333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266D989" w14:textId="307653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EB42479" w14:textId="4679A1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FE82FA4" w14:textId="432F2D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511" w:type="pct"/>
          </w:tcPr>
          <w:p w14:paraId="69787FD1" w14:textId="03E2BF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2DE56AD" w14:textId="77777777" w:rsidTr="00B04748">
        <w:tc>
          <w:tcPr>
            <w:tcW w:w="587" w:type="pct"/>
          </w:tcPr>
          <w:p w14:paraId="13B94FAF" w14:textId="46AFE5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R4-2321676</w:t>
            </w:r>
          </w:p>
        </w:tc>
        <w:tc>
          <w:tcPr>
            <w:tcW w:w="810" w:type="pct"/>
          </w:tcPr>
          <w:p w14:paraId="4732994E" w14:textId="65105A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[NR_CADC_R17_3BDL_2BUL-Core] CR for 38.101-1 to add missing IMD5 for CA_n48-n66-n70 with UL CA_n48-n66 (Rel-18, Cat. A)</w:t>
            </w:r>
          </w:p>
        </w:tc>
        <w:tc>
          <w:tcPr>
            <w:tcW w:w="717" w:type="pct"/>
          </w:tcPr>
          <w:p w14:paraId="7B303008" w14:textId="3F7BC0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Network, Samsung, Fujitsu, Qualcomm</w:t>
            </w:r>
          </w:p>
        </w:tc>
        <w:tc>
          <w:tcPr>
            <w:tcW w:w="294" w:type="pct"/>
          </w:tcPr>
          <w:p w14:paraId="02AF95ED" w14:textId="0985BF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51751AF" w14:textId="6B1056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1951</w:t>
            </w:r>
          </w:p>
        </w:tc>
        <w:tc>
          <w:tcPr>
            <w:tcW w:w="223" w:type="pct"/>
          </w:tcPr>
          <w:p w14:paraId="0AA55CFA" w14:textId="6CCDDE7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4ECA85C" w14:textId="30DD3D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603741E" w14:textId="329E53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D8A5A32" w14:textId="7EF016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511" w:type="pct"/>
          </w:tcPr>
          <w:p w14:paraId="4FB30BF3" w14:textId="5B8B15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A110620" w14:textId="77777777" w:rsidTr="00B04748">
        <w:tc>
          <w:tcPr>
            <w:tcW w:w="587" w:type="pct"/>
          </w:tcPr>
          <w:p w14:paraId="4D6C8015" w14:textId="0A24C7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R4-2320301</w:t>
            </w:r>
          </w:p>
        </w:tc>
        <w:tc>
          <w:tcPr>
            <w:tcW w:w="810" w:type="pct"/>
          </w:tcPr>
          <w:p w14:paraId="567A77E6" w14:textId="3FFFA2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addition of NR CA Intra-band FR1</w:t>
            </w:r>
          </w:p>
        </w:tc>
        <w:tc>
          <w:tcPr>
            <w:tcW w:w="717" w:type="pct"/>
          </w:tcPr>
          <w:p w14:paraId="33569D54" w14:textId="4D176E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CDE7323" w14:textId="16E494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CF3D478" w14:textId="5A118A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1952</w:t>
            </w:r>
          </w:p>
        </w:tc>
        <w:tc>
          <w:tcPr>
            <w:tcW w:w="223" w:type="pct"/>
          </w:tcPr>
          <w:p w14:paraId="512AAF6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D97B18C" w14:textId="6DEAC7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F832B5D" w14:textId="62EDC5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6237105" w14:textId="56CBD1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</w:t>
            </w:r>
          </w:p>
        </w:tc>
        <w:tc>
          <w:tcPr>
            <w:tcW w:w="511" w:type="pct"/>
          </w:tcPr>
          <w:p w14:paraId="68B38563" w14:textId="64389E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C464A1B" w14:textId="77777777" w:rsidTr="00B04748">
        <w:tc>
          <w:tcPr>
            <w:tcW w:w="587" w:type="pct"/>
          </w:tcPr>
          <w:p w14:paraId="4B6D03E2" w14:textId="1F95C8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R4-2320444</w:t>
            </w:r>
          </w:p>
        </w:tc>
        <w:tc>
          <w:tcPr>
            <w:tcW w:w="810" w:type="pct"/>
          </w:tcPr>
          <w:p w14:paraId="303AC1FB" w14:textId="503E5B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HPUE Band Combination Corrections</w:t>
            </w:r>
          </w:p>
        </w:tc>
        <w:tc>
          <w:tcPr>
            <w:tcW w:w="717" w:type="pct"/>
          </w:tcPr>
          <w:p w14:paraId="59307B98" w14:textId="03413C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294" w:type="pct"/>
          </w:tcPr>
          <w:p w14:paraId="34026603" w14:textId="78C5E4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B105B3A" w14:textId="5ADB07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1953</w:t>
            </w:r>
          </w:p>
        </w:tc>
        <w:tc>
          <w:tcPr>
            <w:tcW w:w="223" w:type="pct"/>
          </w:tcPr>
          <w:p w14:paraId="1D88AD9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794F4E" w14:textId="1FA92E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BE43310" w14:textId="386B81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C87AA7A" w14:textId="0F58F6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HPUE_FR1_TDD_NR_CADC_SUL_R18-Core</w:t>
            </w:r>
          </w:p>
        </w:tc>
        <w:tc>
          <w:tcPr>
            <w:tcW w:w="511" w:type="pct"/>
          </w:tcPr>
          <w:p w14:paraId="0BA3F6F8" w14:textId="62EF8D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2D5E575" w14:textId="77777777" w:rsidTr="00B04748">
        <w:tc>
          <w:tcPr>
            <w:tcW w:w="587" w:type="pct"/>
          </w:tcPr>
          <w:p w14:paraId="734DEA7D" w14:textId="02D081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R4-2320528</w:t>
            </w:r>
          </w:p>
        </w:tc>
        <w:tc>
          <w:tcPr>
            <w:tcW w:w="810" w:type="pct"/>
          </w:tcPr>
          <w:p w14:paraId="0F29A005" w14:textId="141686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eRedCap RF requirement</w:t>
            </w:r>
          </w:p>
        </w:tc>
        <w:tc>
          <w:tcPr>
            <w:tcW w:w="717" w:type="pct"/>
          </w:tcPr>
          <w:p w14:paraId="4AEC94CA" w14:textId="3F383E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114F354" w14:textId="6BBC44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BC7D793" w14:textId="30944C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1954</w:t>
            </w:r>
          </w:p>
        </w:tc>
        <w:tc>
          <w:tcPr>
            <w:tcW w:w="223" w:type="pct"/>
          </w:tcPr>
          <w:p w14:paraId="4CA5F83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62F6F2F" w14:textId="443D57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4C90975" w14:textId="005CB6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F7CADDD" w14:textId="7FBECF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NR_redcap_enh-Core</w:t>
            </w:r>
          </w:p>
        </w:tc>
        <w:tc>
          <w:tcPr>
            <w:tcW w:w="511" w:type="pct"/>
          </w:tcPr>
          <w:p w14:paraId="0D26C165" w14:textId="562C4A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F1D422B" w14:textId="77777777" w:rsidTr="00B04748">
        <w:tc>
          <w:tcPr>
            <w:tcW w:w="587" w:type="pct"/>
          </w:tcPr>
          <w:p w14:paraId="5AB8D22F" w14:textId="108030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R4-2320603</w:t>
            </w:r>
          </w:p>
        </w:tc>
        <w:tc>
          <w:tcPr>
            <w:tcW w:w="810" w:type="pct"/>
          </w:tcPr>
          <w:p w14:paraId="7F643BCC" w14:textId="20E1F4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Introduction of n109</w:t>
            </w:r>
          </w:p>
        </w:tc>
        <w:tc>
          <w:tcPr>
            <w:tcW w:w="717" w:type="pct"/>
          </w:tcPr>
          <w:p w14:paraId="43570270" w14:textId="177FDE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Vodafone, Huawei, Skyworks Solutions, Murata Manufacturing Co Ltd</w:t>
            </w:r>
          </w:p>
        </w:tc>
        <w:tc>
          <w:tcPr>
            <w:tcW w:w="294" w:type="pct"/>
          </w:tcPr>
          <w:p w14:paraId="7C0549F1" w14:textId="1F86EF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1F298C9" w14:textId="1698FA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1955</w:t>
            </w:r>
          </w:p>
        </w:tc>
        <w:tc>
          <w:tcPr>
            <w:tcW w:w="223" w:type="pct"/>
          </w:tcPr>
          <w:p w14:paraId="02DC492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7EE8FC4" w14:textId="05DF4E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60E3A0E" w14:textId="62E206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AD6127D" w14:textId="141E35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</w:t>
            </w:r>
          </w:p>
        </w:tc>
        <w:tc>
          <w:tcPr>
            <w:tcW w:w="511" w:type="pct"/>
          </w:tcPr>
          <w:p w14:paraId="2190125D" w14:textId="65EA0F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EFD6FF7" w14:textId="77777777" w:rsidTr="00B04748">
        <w:tc>
          <w:tcPr>
            <w:tcW w:w="587" w:type="pct"/>
          </w:tcPr>
          <w:p w14:paraId="6DDB1CAA" w14:textId="6BBD2A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R4-2321804</w:t>
            </w:r>
          </w:p>
        </w:tc>
        <w:tc>
          <w:tcPr>
            <w:tcW w:w="810" w:type="pct"/>
          </w:tcPr>
          <w:p w14:paraId="09E79D7F" w14:textId="53172D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Introduction of n109</w:t>
            </w:r>
          </w:p>
        </w:tc>
        <w:tc>
          <w:tcPr>
            <w:tcW w:w="717" w:type="pct"/>
          </w:tcPr>
          <w:p w14:paraId="1591CECE" w14:textId="3B2862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Vodafone, Huawei, Skyworks Solutions, Murata Manufacturing Co Ltd</w:t>
            </w:r>
          </w:p>
        </w:tc>
        <w:tc>
          <w:tcPr>
            <w:tcW w:w="294" w:type="pct"/>
          </w:tcPr>
          <w:p w14:paraId="15B77B1F" w14:textId="1753ED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AFB1646" w14:textId="09DD3A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1955</w:t>
            </w:r>
          </w:p>
        </w:tc>
        <w:tc>
          <w:tcPr>
            <w:tcW w:w="223" w:type="pct"/>
          </w:tcPr>
          <w:p w14:paraId="4D92563E" w14:textId="070CDC1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2036810" w14:textId="136308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7BBD1A1" w14:textId="5958B3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B65E096" w14:textId="3AE530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</w:t>
            </w:r>
          </w:p>
        </w:tc>
        <w:tc>
          <w:tcPr>
            <w:tcW w:w="511" w:type="pct"/>
          </w:tcPr>
          <w:p w14:paraId="6E65B5D4" w14:textId="058B2F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EE2729D" w14:textId="77777777" w:rsidTr="00B04748">
        <w:tc>
          <w:tcPr>
            <w:tcW w:w="587" w:type="pct"/>
          </w:tcPr>
          <w:p w14:paraId="2FB6F77E" w14:textId="5053EF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R4-2320628</w:t>
            </w:r>
          </w:p>
        </w:tc>
        <w:tc>
          <w:tcPr>
            <w:tcW w:w="810" w:type="pct"/>
          </w:tcPr>
          <w:p w14:paraId="194177BD" w14:textId="3F0726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to 38.101-1 on FRC correction</w:t>
            </w:r>
          </w:p>
        </w:tc>
        <w:tc>
          <w:tcPr>
            <w:tcW w:w="717" w:type="pct"/>
          </w:tcPr>
          <w:p w14:paraId="7F9B54C3" w14:textId="1065BF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50FCB82" w14:textId="2A7757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9FEE7B5" w14:textId="3F6C07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1956</w:t>
            </w:r>
          </w:p>
        </w:tc>
        <w:tc>
          <w:tcPr>
            <w:tcW w:w="223" w:type="pct"/>
          </w:tcPr>
          <w:p w14:paraId="530BEE6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BC5FBF4" w14:textId="2E5D30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455F6FE5" w14:textId="482AE8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9547D21" w14:textId="3127B3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39514C21" w14:textId="5B2F45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6D7E050" w14:textId="77777777" w:rsidTr="00B04748">
        <w:tc>
          <w:tcPr>
            <w:tcW w:w="587" w:type="pct"/>
          </w:tcPr>
          <w:p w14:paraId="042B902C" w14:textId="32C52E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R4-2320629</w:t>
            </w:r>
          </w:p>
        </w:tc>
        <w:tc>
          <w:tcPr>
            <w:tcW w:w="810" w:type="pct"/>
          </w:tcPr>
          <w:p w14:paraId="16469133" w14:textId="5187BC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to 38.101-1 on FRC correction</w:t>
            </w:r>
          </w:p>
        </w:tc>
        <w:tc>
          <w:tcPr>
            <w:tcW w:w="717" w:type="pct"/>
          </w:tcPr>
          <w:p w14:paraId="2C3D0142" w14:textId="5F5FCE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B660F81" w14:textId="79701E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56D8920" w14:textId="5D4AA4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1957</w:t>
            </w:r>
          </w:p>
        </w:tc>
        <w:tc>
          <w:tcPr>
            <w:tcW w:w="223" w:type="pct"/>
          </w:tcPr>
          <w:p w14:paraId="6632727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85EBB11" w14:textId="1386D8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53B419C" w14:textId="373E02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D50CD9E" w14:textId="60F1C3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4FED1F55" w14:textId="35D7CD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AFD9B67" w14:textId="77777777" w:rsidTr="00B04748">
        <w:tc>
          <w:tcPr>
            <w:tcW w:w="587" w:type="pct"/>
          </w:tcPr>
          <w:p w14:paraId="59E41AC9" w14:textId="1E3FA5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R4-2320630</w:t>
            </w:r>
          </w:p>
        </w:tc>
        <w:tc>
          <w:tcPr>
            <w:tcW w:w="810" w:type="pct"/>
          </w:tcPr>
          <w:p w14:paraId="1EE473ED" w14:textId="0AB237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to 38.101-1 on FRC correction</w:t>
            </w:r>
          </w:p>
        </w:tc>
        <w:tc>
          <w:tcPr>
            <w:tcW w:w="717" w:type="pct"/>
          </w:tcPr>
          <w:p w14:paraId="3D401BF2" w14:textId="71FF61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F7CEC60" w14:textId="6D56F7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6851A6E" w14:textId="3C73B5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1958</w:t>
            </w:r>
          </w:p>
        </w:tc>
        <w:tc>
          <w:tcPr>
            <w:tcW w:w="223" w:type="pct"/>
          </w:tcPr>
          <w:p w14:paraId="4B53DBF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B2A125B" w14:textId="3E0678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80F0A6B" w14:textId="1957AB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40F914D" w14:textId="534E9E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6445F60F" w14:textId="0A27A8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509EC26" w14:textId="77777777" w:rsidTr="00B04748">
        <w:tc>
          <w:tcPr>
            <w:tcW w:w="587" w:type="pct"/>
          </w:tcPr>
          <w:p w14:paraId="5D78D086" w14:textId="78B54F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R4-2320631</w:t>
            </w:r>
          </w:p>
        </w:tc>
        <w:tc>
          <w:tcPr>
            <w:tcW w:w="810" w:type="pct"/>
          </w:tcPr>
          <w:p w14:paraId="7EE484F6" w14:textId="5EA6E9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to 38.101-1 on FRC correction</w:t>
            </w:r>
          </w:p>
        </w:tc>
        <w:tc>
          <w:tcPr>
            <w:tcW w:w="717" w:type="pct"/>
          </w:tcPr>
          <w:p w14:paraId="1FCDBADE" w14:textId="446491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286A6E6" w14:textId="61356D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2BD8DA2" w14:textId="59C0E2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1959</w:t>
            </w:r>
          </w:p>
        </w:tc>
        <w:tc>
          <w:tcPr>
            <w:tcW w:w="223" w:type="pct"/>
          </w:tcPr>
          <w:p w14:paraId="6CEF760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8F3C2A" w14:textId="57CAA4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703E076" w14:textId="141D3E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AC6FA76" w14:textId="40E11B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3E837AC7" w14:textId="16DEA9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1FB5F63" w14:textId="77777777" w:rsidTr="00B04748">
        <w:tc>
          <w:tcPr>
            <w:tcW w:w="587" w:type="pct"/>
          </w:tcPr>
          <w:p w14:paraId="60782721" w14:textId="53875C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R4-2320632</w:t>
            </w:r>
          </w:p>
        </w:tc>
        <w:tc>
          <w:tcPr>
            <w:tcW w:w="810" w:type="pct"/>
          </w:tcPr>
          <w:p w14:paraId="7C820343" w14:textId="0B0731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to 38.101-1 on FRC deletion for 5MHz 30 KHz</w:t>
            </w:r>
          </w:p>
        </w:tc>
        <w:tc>
          <w:tcPr>
            <w:tcW w:w="717" w:type="pct"/>
          </w:tcPr>
          <w:p w14:paraId="22C41F39" w14:textId="2E1026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8EE872D" w14:textId="3CAD5F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1C4AF66" w14:textId="6237F0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1960</w:t>
            </w:r>
          </w:p>
        </w:tc>
        <w:tc>
          <w:tcPr>
            <w:tcW w:w="223" w:type="pct"/>
          </w:tcPr>
          <w:p w14:paraId="0189C50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5889BE" w14:textId="170018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68A8FC96" w14:textId="79C37B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5EF0589" w14:textId="5B57B6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2DB41E4E" w14:textId="4EFA42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83E65F7" w14:textId="77777777" w:rsidTr="00B04748">
        <w:tc>
          <w:tcPr>
            <w:tcW w:w="587" w:type="pct"/>
          </w:tcPr>
          <w:p w14:paraId="12A5C685" w14:textId="6CDA99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R4-2320633</w:t>
            </w:r>
          </w:p>
        </w:tc>
        <w:tc>
          <w:tcPr>
            <w:tcW w:w="810" w:type="pct"/>
          </w:tcPr>
          <w:p w14:paraId="7CBD9914" w14:textId="1945B5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to 38.101-1 on FRC deletion for 5MHz 30 KHz</w:t>
            </w:r>
          </w:p>
        </w:tc>
        <w:tc>
          <w:tcPr>
            <w:tcW w:w="717" w:type="pct"/>
          </w:tcPr>
          <w:p w14:paraId="10A6A062" w14:textId="22537F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3639CDA" w14:textId="784E32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F853B72" w14:textId="6AE8C8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1961</w:t>
            </w:r>
          </w:p>
        </w:tc>
        <w:tc>
          <w:tcPr>
            <w:tcW w:w="223" w:type="pct"/>
          </w:tcPr>
          <w:p w14:paraId="354685F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D8E30D1" w14:textId="7F5878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2F3A4D6" w14:textId="001F3A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807503A" w14:textId="4902B5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2B9D9A8A" w14:textId="07FF92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20C5EF1" w14:textId="77777777" w:rsidTr="00B04748">
        <w:tc>
          <w:tcPr>
            <w:tcW w:w="587" w:type="pct"/>
          </w:tcPr>
          <w:p w14:paraId="5C62F493" w14:textId="2FA2EE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R4-2320634</w:t>
            </w:r>
          </w:p>
        </w:tc>
        <w:tc>
          <w:tcPr>
            <w:tcW w:w="810" w:type="pct"/>
          </w:tcPr>
          <w:p w14:paraId="5B4D8FCE" w14:textId="18987F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to 38.101-1 on FRC deletion for 5MHz 30 KHz</w:t>
            </w:r>
          </w:p>
        </w:tc>
        <w:tc>
          <w:tcPr>
            <w:tcW w:w="717" w:type="pct"/>
          </w:tcPr>
          <w:p w14:paraId="4992BAF6" w14:textId="2D5F27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D1B4324" w14:textId="367D9A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9EB7267" w14:textId="0BA2BC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1962</w:t>
            </w:r>
          </w:p>
        </w:tc>
        <w:tc>
          <w:tcPr>
            <w:tcW w:w="223" w:type="pct"/>
          </w:tcPr>
          <w:p w14:paraId="1890A75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070B137" w14:textId="7D1CDD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E4B4113" w14:textId="5762F5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80C7BA7" w14:textId="0A6DDB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01F07D87" w14:textId="339A9C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48F647B" w14:textId="77777777" w:rsidTr="00B04748">
        <w:tc>
          <w:tcPr>
            <w:tcW w:w="587" w:type="pct"/>
          </w:tcPr>
          <w:p w14:paraId="74618756" w14:textId="2C0E75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R4-2320635</w:t>
            </w:r>
          </w:p>
        </w:tc>
        <w:tc>
          <w:tcPr>
            <w:tcW w:w="810" w:type="pct"/>
          </w:tcPr>
          <w:p w14:paraId="5C91F15E" w14:textId="41C975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to 38.101-1 on FRC deletion for 5MHz 30 KHz</w:t>
            </w:r>
          </w:p>
        </w:tc>
        <w:tc>
          <w:tcPr>
            <w:tcW w:w="717" w:type="pct"/>
          </w:tcPr>
          <w:p w14:paraId="65E57831" w14:textId="68A286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F40CFDC" w14:textId="3E1301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472FF84" w14:textId="7A2910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1963</w:t>
            </w:r>
          </w:p>
        </w:tc>
        <w:tc>
          <w:tcPr>
            <w:tcW w:w="223" w:type="pct"/>
          </w:tcPr>
          <w:p w14:paraId="2AC1479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E34CA2" w14:textId="146426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1FFBD37" w14:textId="612321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B0AC311" w14:textId="1BCB05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46EA4615" w14:textId="568C99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A59F68E" w14:textId="77777777" w:rsidTr="00B04748">
        <w:tc>
          <w:tcPr>
            <w:tcW w:w="587" w:type="pct"/>
          </w:tcPr>
          <w:p w14:paraId="40CF0C23" w14:textId="6854A6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R4-2320644</w:t>
            </w:r>
          </w:p>
        </w:tc>
        <w:tc>
          <w:tcPr>
            <w:tcW w:w="810" w:type="pct"/>
          </w:tcPr>
          <w:p w14:paraId="62116EEF" w14:textId="129706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Introduction of eRedCap</w:t>
            </w:r>
          </w:p>
        </w:tc>
        <w:tc>
          <w:tcPr>
            <w:tcW w:w="717" w:type="pct"/>
          </w:tcPr>
          <w:p w14:paraId="51D9A6F5" w14:textId="46D058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Inc., Xiaomi, Oppo, Nokia, Nokia Shanghai Bell, Ericsson, Huawei, HiSilicon, Apple</w:t>
            </w:r>
          </w:p>
        </w:tc>
        <w:tc>
          <w:tcPr>
            <w:tcW w:w="294" w:type="pct"/>
          </w:tcPr>
          <w:p w14:paraId="25E6E091" w14:textId="41E3B5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541F32B" w14:textId="57BDB4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1964</w:t>
            </w:r>
          </w:p>
        </w:tc>
        <w:tc>
          <w:tcPr>
            <w:tcW w:w="223" w:type="pct"/>
          </w:tcPr>
          <w:p w14:paraId="6E1A7FF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9AB8A7C" w14:textId="23CACE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4EC7E9B" w14:textId="366F9E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FC1C5B1" w14:textId="731AAB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NR_redcap_enh-Core</w:t>
            </w:r>
          </w:p>
        </w:tc>
        <w:tc>
          <w:tcPr>
            <w:tcW w:w="511" w:type="pct"/>
          </w:tcPr>
          <w:p w14:paraId="57C9F8C8" w14:textId="614182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790E1F8" w14:textId="77777777" w:rsidTr="00B04748">
        <w:tc>
          <w:tcPr>
            <w:tcW w:w="587" w:type="pct"/>
          </w:tcPr>
          <w:p w14:paraId="7AAA7610" w14:textId="0C39E6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R4-2321922</w:t>
            </w:r>
          </w:p>
        </w:tc>
        <w:tc>
          <w:tcPr>
            <w:tcW w:w="810" w:type="pct"/>
          </w:tcPr>
          <w:p w14:paraId="78802CC9" w14:textId="2459E1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Introduction of eRedCap</w:t>
            </w:r>
          </w:p>
        </w:tc>
        <w:tc>
          <w:tcPr>
            <w:tcW w:w="717" w:type="pct"/>
          </w:tcPr>
          <w:p w14:paraId="6843074A" w14:textId="271EA8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Inc., Xiaomi, Oppo, Nokia, Nokia Shanghai Bell, Ericsson, Huawei, HiSilicon, Apple</w:t>
            </w:r>
          </w:p>
        </w:tc>
        <w:tc>
          <w:tcPr>
            <w:tcW w:w="294" w:type="pct"/>
          </w:tcPr>
          <w:p w14:paraId="6E7B8DDA" w14:textId="5E22A8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4FDDA96" w14:textId="72B0FB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1964</w:t>
            </w:r>
          </w:p>
        </w:tc>
        <w:tc>
          <w:tcPr>
            <w:tcW w:w="223" w:type="pct"/>
          </w:tcPr>
          <w:p w14:paraId="69B75FAA" w14:textId="0AB62C4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ADDFF49" w14:textId="09CE20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1975707" w14:textId="43CA2D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5F29AA2" w14:textId="3E320F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NR_redcap_enh-Core</w:t>
            </w:r>
          </w:p>
        </w:tc>
        <w:tc>
          <w:tcPr>
            <w:tcW w:w="511" w:type="pct"/>
          </w:tcPr>
          <w:p w14:paraId="572312B1" w14:textId="217FCF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7702183" w14:textId="77777777" w:rsidTr="00B04748">
        <w:tc>
          <w:tcPr>
            <w:tcW w:w="587" w:type="pct"/>
          </w:tcPr>
          <w:p w14:paraId="605C311C" w14:textId="73C254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R4-2320650</w:t>
            </w:r>
          </w:p>
        </w:tc>
        <w:tc>
          <w:tcPr>
            <w:tcW w:w="810" w:type="pct"/>
          </w:tcPr>
          <w:p w14:paraId="4BD4E945" w14:textId="014342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[NR_CADC_R17_2BDL_xBUL] CR to 38.101-1, n3-n77(2A) test point correction</w:t>
            </w:r>
          </w:p>
        </w:tc>
        <w:tc>
          <w:tcPr>
            <w:tcW w:w="717" w:type="pct"/>
          </w:tcPr>
          <w:p w14:paraId="4205DDB3" w14:textId="0C66AB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294" w:type="pct"/>
          </w:tcPr>
          <w:p w14:paraId="7616E980" w14:textId="59BC35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808CCA8" w14:textId="24656A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1965</w:t>
            </w:r>
          </w:p>
        </w:tc>
        <w:tc>
          <w:tcPr>
            <w:tcW w:w="223" w:type="pct"/>
          </w:tcPr>
          <w:p w14:paraId="34A03E4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282A75B" w14:textId="61AE28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95AF4F2" w14:textId="7153E7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173CC2B" w14:textId="3AE30E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1" w:type="pct"/>
          </w:tcPr>
          <w:p w14:paraId="326C7FD0" w14:textId="33BAC6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23C33F" w14:textId="77777777" w:rsidTr="00B04748">
        <w:tc>
          <w:tcPr>
            <w:tcW w:w="587" w:type="pct"/>
          </w:tcPr>
          <w:p w14:paraId="7BF22EAB" w14:textId="050647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R4-2320651</w:t>
            </w:r>
          </w:p>
        </w:tc>
        <w:tc>
          <w:tcPr>
            <w:tcW w:w="810" w:type="pct"/>
          </w:tcPr>
          <w:p w14:paraId="14F54252" w14:textId="5CE8CD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[NR_CADC_R17_2BDL_xBUL] CR to 38.101-1, n3-n77(2A) test point correction</w:t>
            </w:r>
          </w:p>
        </w:tc>
        <w:tc>
          <w:tcPr>
            <w:tcW w:w="717" w:type="pct"/>
          </w:tcPr>
          <w:p w14:paraId="1FFE025B" w14:textId="6A1E95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294" w:type="pct"/>
          </w:tcPr>
          <w:p w14:paraId="6EAD2A3B" w14:textId="324C29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43A1D16" w14:textId="2EED29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1966</w:t>
            </w:r>
          </w:p>
        </w:tc>
        <w:tc>
          <w:tcPr>
            <w:tcW w:w="223" w:type="pct"/>
          </w:tcPr>
          <w:p w14:paraId="447A8E0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CA6EBB2" w14:textId="5B5AB6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AACE701" w14:textId="421180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626D4F2" w14:textId="3486C2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1" w:type="pct"/>
          </w:tcPr>
          <w:p w14:paraId="4AC441F9" w14:textId="30D2A3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BF2094A" w14:textId="77777777" w:rsidTr="00B04748">
        <w:tc>
          <w:tcPr>
            <w:tcW w:w="587" w:type="pct"/>
          </w:tcPr>
          <w:p w14:paraId="3524DF5A" w14:textId="0F5B4D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R4-2320666</w:t>
            </w:r>
          </w:p>
        </w:tc>
        <w:tc>
          <w:tcPr>
            <w:tcW w:w="810" w:type="pct"/>
          </w:tcPr>
          <w:p w14:paraId="62994B25" w14:textId="3CC662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CR for TS38101-1 Clarifying applicable power classes for NR CA</w:t>
            </w:r>
          </w:p>
        </w:tc>
        <w:tc>
          <w:tcPr>
            <w:tcW w:w="717" w:type="pct"/>
          </w:tcPr>
          <w:p w14:paraId="2DE4C746" w14:textId="21B660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CBD936F" w14:textId="6CAC1B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FCDDC58" w14:textId="21A3CE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1967</w:t>
            </w:r>
          </w:p>
        </w:tc>
        <w:tc>
          <w:tcPr>
            <w:tcW w:w="223" w:type="pct"/>
          </w:tcPr>
          <w:p w14:paraId="278AFFB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A8046CD" w14:textId="243F8C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628F8F8" w14:textId="35044B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CE41B69" w14:textId="00D8C1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NR_RF_FR1-Core, NR_PC2_CA_R17_2BDL_2BUL-Core, NR_UE_PC2_R17_CADC_SUL_xBDL_yBUL-Core, NR_intra_HPUE_R17-Core</w:t>
            </w:r>
          </w:p>
        </w:tc>
        <w:tc>
          <w:tcPr>
            <w:tcW w:w="511" w:type="pct"/>
          </w:tcPr>
          <w:p w14:paraId="45FC5267" w14:textId="168DFE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245D6DC2" w14:textId="77777777" w:rsidTr="00B04748">
        <w:tc>
          <w:tcPr>
            <w:tcW w:w="587" w:type="pct"/>
          </w:tcPr>
          <w:p w14:paraId="19DC103B" w14:textId="2F487B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R4-2320667</w:t>
            </w:r>
          </w:p>
        </w:tc>
        <w:tc>
          <w:tcPr>
            <w:tcW w:w="810" w:type="pct"/>
          </w:tcPr>
          <w:p w14:paraId="2A675D02" w14:textId="0AB996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CR for TS38101-1 Clarifying applicable power classes for NR CA</w:t>
            </w:r>
          </w:p>
        </w:tc>
        <w:tc>
          <w:tcPr>
            <w:tcW w:w="717" w:type="pct"/>
          </w:tcPr>
          <w:p w14:paraId="5A67EAB2" w14:textId="0CDF40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FA387C1" w14:textId="6BC163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F9BCFD5" w14:textId="751F5E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1968</w:t>
            </w:r>
          </w:p>
        </w:tc>
        <w:tc>
          <w:tcPr>
            <w:tcW w:w="223" w:type="pct"/>
          </w:tcPr>
          <w:p w14:paraId="3780D44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5B8C17" w14:textId="4F86E3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71A3D53" w14:textId="04C829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4AF735E" w14:textId="0DDA95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NR_RF_FR1-Core, NR_PC2_CA_R17_2BDL_2BUL-Core, NR_UE_PC2_R17_CADC_SUL_xBDL_yBUL-Core, NR_intra_HPUE_R17-Core</w:t>
            </w:r>
          </w:p>
        </w:tc>
        <w:tc>
          <w:tcPr>
            <w:tcW w:w="511" w:type="pct"/>
          </w:tcPr>
          <w:p w14:paraId="49E9AB4C" w14:textId="15B1FC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6C7F304" w14:textId="77777777" w:rsidTr="00B04748">
        <w:tc>
          <w:tcPr>
            <w:tcW w:w="587" w:type="pct"/>
          </w:tcPr>
          <w:p w14:paraId="4513F8D6" w14:textId="5FC295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R4-2320884</w:t>
            </w:r>
          </w:p>
        </w:tc>
        <w:tc>
          <w:tcPr>
            <w:tcW w:w="810" w:type="pct"/>
          </w:tcPr>
          <w:p w14:paraId="2A3E05FB" w14:textId="46DD01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?T_RxSRS for SRS resource set consisting of two SRS ports</w:t>
            </w:r>
          </w:p>
        </w:tc>
        <w:tc>
          <w:tcPr>
            <w:tcW w:w="717" w:type="pct"/>
          </w:tcPr>
          <w:p w14:paraId="287838AA" w14:textId="27839D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7229A5D" w14:textId="7F2EC2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588BBFF" w14:textId="3FE074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1969</w:t>
            </w:r>
          </w:p>
        </w:tc>
        <w:tc>
          <w:tcPr>
            <w:tcW w:w="223" w:type="pct"/>
          </w:tcPr>
          <w:p w14:paraId="19A11A2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4750F07" w14:textId="20E39C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29CE569C" w14:textId="56E7DC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BDD7B0E" w14:textId="1804B7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2AC6C6DE" w14:textId="0802B4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72BEA72" w14:textId="77777777" w:rsidTr="00B04748">
        <w:tc>
          <w:tcPr>
            <w:tcW w:w="587" w:type="pct"/>
          </w:tcPr>
          <w:p w14:paraId="76E9FED2" w14:textId="5ACDD1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R4-2320885</w:t>
            </w:r>
          </w:p>
        </w:tc>
        <w:tc>
          <w:tcPr>
            <w:tcW w:w="810" w:type="pct"/>
          </w:tcPr>
          <w:p w14:paraId="09E1C6BD" w14:textId="24E773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?T_RxSRS for SRS resource set consisting of two SRS ports</w:t>
            </w:r>
          </w:p>
        </w:tc>
        <w:tc>
          <w:tcPr>
            <w:tcW w:w="717" w:type="pct"/>
          </w:tcPr>
          <w:p w14:paraId="3591EB4C" w14:textId="5E3D2A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9FC83A6" w14:textId="6B8F93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7534442" w14:textId="7E21DF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1970</w:t>
            </w:r>
          </w:p>
        </w:tc>
        <w:tc>
          <w:tcPr>
            <w:tcW w:w="223" w:type="pct"/>
          </w:tcPr>
          <w:p w14:paraId="406E605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736EBB" w14:textId="7498F7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86BD673" w14:textId="2B4C25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C0EBD6F" w14:textId="2351A6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5C864C59" w14:textId="0E5FC0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75DA7CB" w14:textId="77777777" w:rsidTr="00B04748">
        <w:tc>
          <w:tcPr>
            <w:tcW w:w="587" w:type="pct"/>
          </w:tcPr>
          <w:p w14:paraId="0941FB3A" w14:textId="3EFB01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R4-2320886</w:t>
            </w:r>
          </w:p>
        </w:tc>
        <w:tc>
          <w:tcPr>
            <w:tcW w:w="810" w:type="pct"/>
          </w:tcPr>
          <w:p w14:paraId="434F96FE" w14:textId="3E7EBE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?T_RxSRS for SRS resource set consisting of two SRS ports</w:t>
            </w:r>
          </w:p>
        </w:tc>
        <w:tc>
          <w:tcPr>
            <w:tcW w:w="717" w:type="pct"/>
          </w:tcPr>
          <w:p w14:paraId="5F606D95" w14:textId="1F60E9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158C8C5" w14:textId="63EEDC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61AE6AA" w14:textId="5D9FBA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1971</w:t>
            </w:r>
          </w:p>
        </w:tc>
        <w:tc>
          <w:tcPr>
            <w:tcW w:w="223" w:type="pct"/>
          </w:tcPr>
          <w:p w14:paraId="210FCAF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EA634F" w14:textId="53C8B1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BF0B806" w14:textId="554C4A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CD08E6E" w14:textId="6AC9E3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07F4DA0C" w14:textId="5E1A32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CEA11DF" w14:textId="77777777" w:rsidTr="00B04748">
        <w:tc>
          <w:tcPr>
            <w:tcW w:w="587" w:type="pct"/>
          </w:tcPr>
          <w:p w14:paraId="359405D6" w14:textId="6ABC89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R4-2320887</w:t>
            </w:r>
          </w:p>
        </w:tc>
        <w:tc>
          <w:tcPr>
            <w:tcW w:w="810" w:type="pct"/>
          </w:tcPr>
          <w:p w14:paraId="0AB0A7E8" w14:textId="5DEC41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?T_RxSRS for SRS resource set consisting of two SRS ports</w:t>
            </w:r>
          </w:p>
        </w:tc>
        <w:tc>
          <w:tcPr>
            <w:tcW w:w="717" w:type="pct"/>
          </w:tcPr>
          <w:p w14:paraId="3626157F" w14:textId="4B955A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E137509" w14:textId="3BC9D4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B7DDA8B" w14:textId="48E34A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1972</w:t>
            </w:r>
          </w:p>
        </w:tc>
        <w:tc>
          <w:tcPr>
            <w:tcW w:w="223" w:type="pct"/>
          </w:tcPr>
          <w:p w14:paraId="2636058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17DD4D9" w14:textId="52A141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35B3809" w14:textId="0F5C36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D819BBE" w14:textId="5FB237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2040B19A" w14:textId="52FD45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126C09C" w14:textId="77777777" w:rsidTr="00B04748">
        <w:tc>
          <w:tcPr>
            <w:tcW w:w="587" w:type="pct"/>
          </w:tcPr>
          <w:p w14:paraId="6707B6F6" w14:textId="46B7C5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R4-2320901</w:t>
            </w:r>
          </w:p>
        </w:tc>
        <w:tc>
          <w:tcPr>
            <w:tcW w:w="810" w:type="pct"/>
          </w:tcPr>
          <w:p w14:paraId="2E02DE33" w14:textId="131961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coherent UL MIMO</w:t>
            </w:r>
          </w:p>
        </w:tc>
        <w:tc>
          <w:tcPr>
            <w:tcW w:w="717" w:type="pct"/>
          </w:tcPr>
          <w:p w14:paraId="3F131468" w14:textId="4FAE51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InterDigital</w:t>
            </w:r>
          </w:p>
        </w:tc>
        <w:tc>
          <w:tcPr>
            <w:tcW w:w="294" w:type="pct"/>
          </w:tcPr>
          <w:p w14:paraId="5A02B75E" w14:textId="6D85D4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54165F8" w14:textId="423281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1973</w:t>
            </w:r>
          </w:p>
        </w:tc>
        <w:tc>
          <w:tcPr>
            <w:tcW w:w="223" w:type="pct"/>
          </w:tcPr>
          <w:p w14:paraId="28F1A64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9839FD8" w14:textId="26AF73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997FCF5" w14:textId="33FD78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6D01487" w14:textId="1E0760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NR_ENDC_RF_FR1_enh2-Core</w:t>
            </w:r>
          </w:p>
        </w:tc>
        <w:tc>
          <w:tcPr>
            <w:tcW w:w="511" w:type="pct"/>
          </w:tcPr>
          <w:p w14:paraId="37B04A7F" w14:textId="1C02FC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C28685E" w14:textId="77777777" w:rsidTr="00B04748">
        <w:tc>
          <w:tcPr>
            <w:tcW w:w="587" w:type="pct"/>
          </w:tcPr>
          <w:p w14:paraId="1B711D73" w14:textId="3538D7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R4-2321788</w:t>
            </w:r>
          </w:p>
        </w:tc>
        <w:tc>
          <w:tcPr>
            <w:tcW w:w="810" w:type="pct"/>
          </w:tcPr>
          <w:p w14:paraId="5D837B19" w14:textId="609D41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coherent UL MIMO</w:t>
            </w:r>
          </w:p>
        </w:tc>
        <w:tc>
          <w:tcPr>
            <w:tcW w:w="717" w:type="pct"/>
          </w:tcPr>
          <w:p w14:paraId="18166260" w14:textId="0BD7EA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InterDigital, Nokia</w:t>
            </w:r>
          </w:p>
        </w:tc>
        <w:tc>
          <w:tcPr>
            <w:tcW w:w="294" w:type="pct"/>
          </w:tcPr>
          <w:p w14:paraId="2DC8ACC1" w14:textId="753D99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6984494" w14:textId="5731EA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1973</w:t>
            </w:r>
          </w:p>
        </w:tc>
        <w:tc>
          <w:tcPr>
            <w:tcW w:w="223" w:type="pct"/>
          </w:tcPr>
          <w:p w14:paraId="1A8B9ACA" w14:textId="30F3210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8BDF39F" w14:textId="7A4652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A381C77" w14:textId="76D992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5A8C4E4" w14:textId="13CCE0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NR_ENDC_RF_FR1_enh2-Core</w:t>
            </w:r>
          </w:p>
        </w:tc>
        <w:tc>
          <w:tcPr>
            <w:tcW w:w="511" w:type="pct"/>
          </w:tcPr>
          <w:p w14:paraId="7696397D" w14:textId="35C384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9A00E59" w14:textId="77777777" w:rsidTr="00B04748">
        <w:tc>
          <w:tcPr>
            <w:tcW w:w="587" w:type="pct"/>
          </w:tcPr>
          <w:p w14:paraId="5FAF2E80" w14:textId="0C535D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R4-2320902</w:t>
            </w:r>
          </w:p>
        </w:tc>
        <w:tc>
          <w:tcPr>
            <w:tcW w:w="810" w:type="pct"/>
          </w:tcPr>
          <w:p w14:paraId="5E97CD8C" w14:textId="7538AF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Intra-band UL CA MPR clarification</w:t>
            </w:r>
          </w:p>
        </w:tc>
        <w:tc>
          <w:tcPr>
            <w:tcW w:w="717" w:type="pct"/>
          </w:tcPr>
          <w:p w14:paraId="00B56707" w14:textId="1AAD0F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4A3E31FD" w14:textId="7C2C23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F108476" w14:textId="4464D7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1974</w:t>
            </w:r>
          </w:p>
        </w:tc>
        <w:tc>
          <w:tcPr>
            <w:tcW w:w="223" w:type="pct"/>
          </w:tcPr>
          <w:p w14:paraId="47B6881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08FE9C5" w14:textId="6BB371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C07F75E" w14:textId="5E2375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8A9B1F6" w14:textId="116A85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711CD18D" w14:textId="3E9DA9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B08AF36" w14:textId="77777777" w:rsidTr="00B04748">
        <w:tc>
          <w:tcPr>
            <w:tcW w:w="587" w:type="pct"/>
          </w:tcPr>
          <w:p w14:paraId="00D73970" w14:textId="57367B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R4-2321920</w:t>
            </w:r>
          </w:p>
        </w:tc>
        <w:tc>
          <w:tcPr>
            <w:tcW w:w="810" w:type="pct"/>
          </w:tcPr>
          <w:p w14:paraId="5BC32553" w14:textId="60259D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Intra-band UL CA MPR clarification</w:t>
            </w:r>
          </w:p>
        </w:tc>
        <w:tc>
          <w:tcPr>
            <w:tcW w:w="717" w:type="pct"/>
          </w:tcPr>
          <w:p w14:paraId="687BBE5D" w14:textId="1E2977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6E42D996" w14:textId="37CA01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5A24D99" w14:textId="5B9AE2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1974</w:t>
            </w:r>
          </w:p>
        </w:tc>
        <w:tc>
          <w:tcPr>
            <w:tcW w:w="223" w:type="pct"/>
          </w:tcPr>
          <w:p w14:paraId="0E87B509" w14:textId="5FE49EB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738D491" w14:textId="60AA74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A3F7E4B" w14:textId="0650BD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0DCBEE3" w14:textId="627E46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0F93FAC9" w14:textId="216A07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B2A9EC1" w14:textId="77777777" w:rsidTr="00B04748">
        <w:tc>
          <w:tcPr>
            <w:tcW w:w="587" w:type="pct"/>
          </w:tcPr>
          <w:p w14:paraId="3146C7A6" w14:textId="5D1941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R4-2320974</w:t>
            </w:r>
          </w:p>
        </w:tc>
        <w:tc>
          <w:tcPr>
            <w:tcW w:w="810" w:type="pct"/>
          </w:tcPr>
          <w:p w14:paraId="03660A9E" w14:textId="2CEE1C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Rel-16 Corrections to UE co-existence requirements</w:t>
            </w:r>
          </w:p>
        </w:tc>
        <w:tc>
          <w:tcPr>
            <w:tcW w:w="717" w:type="pct"/>
          </w:tcPr>
          <w:p w14:paraId="7CB204AB" w14:textId="45C460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Solutions, Inc., Nokia</w:t>
            </w:r>
          </w:p>
        </w:tc>
        <w:tc>
          <w:tcPr>
            <w:tcW w:w="294" w:type="pct"/>
          </w:tcPr>
          <w:p w14:paraId="546A19F1" w14:textId="19A5BB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5721C47" w14:textId="060D48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1975</w:t>
            </w:r>
          </w:p>
        </w:tc>
        <w:tc>
          <w:tcPr>
            <w:tcW w:w="223" w:type="pct"/>
          </w:tcPr>
          <w:p w14:paraId="05B38E9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471CC36" w14:textId="46A86C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CB4048B" w14:textId="465782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11F0292" w14:textId="262904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DB245BF" w14:textId="0EA1AF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04DFEB" w14:textId="77777777" w:rsidTr="00B04748">
        <w:tc>
          <w:tcPr>
            <w:tcW w:w="587" w:type="pct"/>
          </w:tcPr>
          <w:p w14:paraId="04960DBE" w14:textId="0E0EE8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R4-2320976</w:t>
            </w:r>
          </w:p>
        </w:tc>
        <w:tc>
          <w:tcPr>
            <w:tcW w:w="810" w:type="pct"/>
          </w:tcPr>
          <w:p w14:paraId="0B99EC65" w14:textId="6D09B8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Rel-17 Corrections to UE co-existence requirements</w:t>
            </w:r>
          </w:p>
        </w:tc>
        <w:tc>
          <w:tcPr>
            <w:tcW w:w="717" w:type="pct"/>
          </w:tcPr>
          <w:p w14:paraId="2B0EA547" w14:textId="28E634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Solutions, Inc., Nokia</w:t>
            </w:r>
          </w:p>
        </w:tc>
        <w:tc>
          <w:tcPr>
            <w:tcW w:w="294" w:type="pct"/>
          </w:tcPr>
          <w:p w14:paraId="6BE74C50" w14:textId="2277BB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236789C2" w14:textId="666225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1976</w:t>
            </w:r>
          </w:p>
        </w:tc>
        <w:tc>
          <w:tcPr>
            <w:tcW w:w="223" w:type="pct"/>
          </w:tcPr>
          <w:p w14:paraId="561C922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1F77E6" w14:textId="5E40AC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F477FF4" w14:textId="723858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504A5D6" w14:textId="76A5E9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1E5AAF54" w14:textId="560176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C9AEBAA" w14:textId="77777777" w:rsidTr="00B04748">
        <w:tc>
          <w:tcPr>
            <w:tcW w:w="587" w:type="pct"/>
          </w:tcPr>
          <w:p w14:paraId="3C9781A0" w14:textId="7E4F98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R4-2320977</w:t>
            </w:r>
          </w:p>
        </w:tc>
        <w:tc>
          <w:tcPr>
            <w:tcW w:w="810" w:type="pct"/>
          </w:tcPr>
          <w:p w14:paraId="1B54B9CF" w14:textId="4E8CB6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Rel-18 Corrections to UE co-existence requirements</w:t>
            </w:r>
          </w:p>
        </w:tc>
        <w:tc>
          <w:tcPr>
            <w:tcW w:w="717" w:type="pct"/>
          </w:tcPr>
          <w:p w14:paraId="1C68F625" w14:textId="0751B8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Solutions, Inc., Nokia</w:t>
            </w:r>
          </w:p>
        </w:tc>
        <w:tc>
          <w:tcPr>
            <w:tcW w:w="294" w:type="pct"/>
          </w:tcPr>
          <w:p w14:paraId="01B7A8E9" w14:textId="652688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7DD7A059" w14:textId="125E1D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1977</w:t>
            </w:r>
          </w:p>
        </w:tc>
        <w:tc>
          <w:tcPr>
            <w:tcW w:w="223" w:type="pct"/>
          </w:tcPr>
          <w:p w14:paraId="542F6EE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ABE1BA3" w14:textId="3F94B6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A370AE4" w14:textId="4738AA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CA99C08" w14:textId="63DFDC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31D39229" w14:textId="1E0810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A5FF959" w14:textId="77777777" w:rsidTr="00B04748">
        <w:tc>
          <w:tcPr>
            <w:tcW w:w="587" w:type="pct"/>
          </w:tcPr>
          <w:p w14:paraId="0D9FCA41" w14:textId="1EED8F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R4-2321731</w:t>
            </w:r>
          </w:p>
        </w:tc>
        <w:tc>
          <w:tcPr>
            <w:tcW w:w="810" w:type="pct"/>
          </w:tcPr>
          <w:p w14:paraId="461ED663" w14:textId="1AA7A0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3Tx NR inter-band UL CA and EN-DC basket WI 38.101-1</w:t>
            </w:r>
          </w:p>
        </w:tc>
        <w:tc>
          <w:tcPr>
            <w:tcW w:w="717" w:type="pct"/>
          </w:tcPr>
          <w:p w14:paraId="28136557" w14:textId="2BB32E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0B237820" w14:textId="13F94A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6AC41BF8" w14:textId="5DB9B9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1978</w:t>
            </w:r>
          </w:p>
        </w:tc>
        <w:tc>
          <w:tcPr>
            <w:tcW w:w="223" w:type="pct"/>
          </w:tcPr>
          <w:p w14:paraId="0071E9B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D1FC542" w14:textId="3920A6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6DF3C29" w14:textId="34AAFC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D13C54E" w14:textId="1EB517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R18_3Tx_NR_CA_ENDC-Core</w:t>
            </w:r>
          </w:p>
        </w:tc>
        <w:tc>
          <w:tcPr>
            <w:tcW w:w="511" w:type="pct"/>
          </w:tcPr>
          <w:p w14:paraId="6A84F961" w14:textId="244959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552E3D8" w14:textId="77777777" w:rsidTr="00B04748">
        <w:tc>
          <w:tcPr>
            <w:tcW w:w="587" w:type="pct"/>
          </w:tcPr>
          <w:p w14:paraId="062EA994" w14:textId="17FBAE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R4-2321703</w:t>
            </w:r>
          </w:p>
        </w:tc>
        <w:tc>
          <w:tcPr>
            <w:tcW w:w="810" w:type="pct"/>
          </w:tcPr>
          <w:p w14:paraId="472C378E" w14:textId="2D72DC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introduction of PC1.5 for NS_50</w:t>
            </w:r>
          </w:p>
        </w:tc>
        <w:tc>
          <w:tcPr>
            <w:tcW w:w="717" w:type="pct"/>
          </w:tcPr>
          <w:p w14:paraId="065C238C" w14:textId="2A6F73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</w:t>
            </w:r>
          </w:p>
        </w:tc>
        <w:tc>
          <w:tcPr>
            <w:tcW w:w="294" w:type="pct"/>
          </w:tcPr>
          <w:p w14:paraId="17CC66FC" w14:textId="10ACCF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1797A312" w14:textId="509302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1979</w:t>
            </w:r>
          </w:p>
        </w:tc>
        <w:tc>
          <w:tcPr>
            <w:tcW w:w="223" w:type="pct"/>
          </w:tcPr>
          <w:p w14:paraId="2F57B4F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2C74ABD" w14:textId="32CDF6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28B2607" w14:textId="227A96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F3EAD90" w14:textId="53E08F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HPUE_NR_FR1_TDD_R18-Core</w:t>
            </w:r>
          </w:p>
        </w:tc>
        <w:tc>
          <w:tcPr>
            <w:tcW w:w="511" w:type="pct"/>
          </w:tcPr>
          <w:p w14:paraId="5295510B" w14:textId="68E530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87D2A43" w14:textId="77777777" w:rsidTr="00B04748">
        <w:tc>
          <w:tcPr>
            <w:tcW w:w="587" w:type="pct"/>
          </w:tcPr>
          <w:p w14:paraId="48247D00" w14:textId="34CB26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R4-2321754</w:t>
            </w:r>
          </w:p>
        </w:tc>
        <w:tc>
          <w:tcPr>
            <w:tcW w:w="810" w:type="pct"/>
          </w:tcPr>
          <w:p w14:paraId="3ADC392D" w14:textId="708484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Tx switching with dual TAG</w:t>
            </w:r>
          </w:p>
        </w:tc>
        <w:tc>
          <w:tcPr>
            <w:tcW w:w="717" w:type="pct"/>
          </w:tcPr>
          <w:p w14:paraId="2D8A4B77" w14:textId="26D77C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D7DDF16" w14:textId="33E2EA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50E41413" w14:textId="234DDC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1980</w:t>
            </w:r>
          </w:p>
        </w:tc>
        <w:tc>
          <w:tcPr>
            <w:tcW w:w="223" w:type="pct"/>
          </w:tcPr>
          <w:p w14:paraId="58E308D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8D84967" w14:textId="7D027F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C84A798" w14:textId="63E172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81E4E61" w14:textId="5B0358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1" w:type="pct"/>
          </w:tcPr>
          <w:p w14:paraId="4DB1C91D" w14:textId="2A6E9A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C311782" w14:textId="77777777" w:rsidTr="00B04748">
        <w:tc>
          <w:tcPr>
            <w:tcW w:w="587" w:type="pct"/>
          </w:tcPr>
          <w:p w14:paraId="46D0C65D" w14:textId="725FB2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R4-2321944</w:t>
            </w:r>
          </w:p>
        </w:tc>
        <w:tc>
          <w:tcPr>
            <w:tcW w:w="810" w:type="pct"/>
          </w:tcPr>
          <w:p w14:paraId="5256BD8B" w14:textId="5C56E9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Rel-16 CAT-F: On corrections for NR-U A-MPR requirements</w:t>
            </w:r>
          </w:p>
        </w:tc>
        <w:tc>
          <w:tcPr>
            <w:tcW w:w="717" w:type="pct"/>
          </w:tcPr>
          <w:p w14:paraId="64B25C94" w14:textId="0D41D1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299686DD" w14:textId="310DCA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0EC091BF" w14:textId="792DBF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1981</w:t>
            </w:r>
          </w:p>
        </w:tc>
        <w:tc>
          <w:tcPr>
            <w:tcW w:w="223" w:type="pct"/>
          </w:tcPr>
          <w:p w14:paraId="0CA40E7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CCC19BE" w14:textId="6B13E6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D044313" w14:textId="758526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78DFA74" w14:textId="102F84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NR_n41_LTE_41_coex-Core, NR_n13-Core</w:t>
            </w:r>
          </w:p>
        </w:tc>
        <w:tc>
          <w:tcPr>
            <w:tcW w:w="511" w:type="pct"/>
          </w:tcPr>
          <w:p w14:paraId="1CCE2A15" w14:textId="0A07B5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66DC336" w14:textId="77777777" w:rsidTr="00B04748">
        <w:tc>
          <w:tcPr>
            <w:tcW w:w="587" w:type="pct"/>
          </w:tcPr>
          <w:p w14:paraId="33401DDB" w14:textId="2BE6C1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R4-2321945</w:t>
            </w:r>
          </w:p>
        </w:tc>
        <w:tc>
          <w:tcPr>
            <w:tcW w:w="810" w:type="pct"/>
          </w:tcPr>
          <w:p w14:paraId="3DC62231" w14:textId="4EA52D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Rel-17 CAT-A: On corrections for NR-U A-MPR requirements</w:t>
            </w:r>
          </w:p>
        </w:tc>
        <w:tc>
          <w:tcPr>
            <w:tcW w:w="717" w:type="pct"/>
          </w:tcPr>
          <w:p w14:paraId="751A7E26" w14:textId="31D681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4667B88" w14:textId="0D31AB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3A9DD078" w14:textId="459A29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1982</w:t>
            </w:r>
          </w:p>
        </w:tc>
        <w:tc>
          <w:tcPr>
            <w:tcW w:w="223" w:type="pct"/>
          </w:tcPr>
          <w:p w14:paraId="5353710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324B0F3" w14:textId="463232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1A54114" w14:textId="0ECDDD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BBE7E32" w14:textId="0AC79B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NR_n41_LTE_41_coex-Core, NR_n13-Core</w:t>
            </w:r>
          </w:p>
        </w:tc>
        <w:tc>
          <w:tcPr>
            <w:tcW w:w="511" w:type="pct"/>
          </w:tcPr>
          <w:p w14:paraId="05FC2D98" w14:textId="26B2AA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5C19786" w14:textId="77777777" w:rsidTr="00B04748">
        <w:tc>
          <w:tcPr>
            <w:tcW w:w="587" w:type="pct"/>
          </w:tcPr>
          <w:p w14:paraId="707813DE" w14:textId="5EDEC8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R4-2321946</w:t>
            </w:r>
          </w:p>
        </w:tc>
        <w:tc>
          <w:tcPr>
            <w:tcW w:w="810" w:type="pct"/>
          </w:tcPr>
          <w:p w14:paraId="499F1419" w14:textId="23BD86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Rel-18 CAT-A: On corrections for NR-U A-MPR requirements</w:t>
            </w:r>
          </w:p>
        </w:tc>
        <w:tc>
          <w:tcPr>
            <w:tcW w:w="717" w:type="pct"/>
          </w:tcPr>
          <w:p w14:paraId="76D2E503" w14:textId="38E92C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3A88D71" w14:textId="6469B0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232" w:type="pct"/>
          </w:tcPr>
          <w:p w14:paraId="4446EA83" w14:textId="459F90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1983</w:t>
            </w:r>
          </w:p>
        </w:tc>
        <w:tc>
          <w:tcPr>
            <w:tcW w:w="223" w:type="pct"/>
          </w:tcPr>
          <w:p w14:paraId="6F9F81D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5454F00" w14:textId="156888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EF4A5DD" w14:textId="664744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A8BFA95" w14:textId="570B4B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NR_n41_LTE_41_coex-Core, NR_n13-Core</w:t>
            </w:r>
          </w:p>
        </w:tc>
        <w:tc>
          <w:tcPr>
            <w:tcW w:w="511" w:type="pct"/>
          </w:tcPr>
          <w:p w14:paraId="1719042B" w14:textId="675827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4E0BF89" w14:textId="77777777" w:rsidTr="00B04748">
        <w:tc>
          <w:tcPr>
            <w:tcW w:w="587" w:type="pct"/>
          </w:tcPr>
          <w:p w14:paraId="01BB4CE3" w14:textId="0D20A3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R4-2318241</w:t>
            </w:r>
          </w:p>
        </w:tc>
        <w:tc>
          <w:tcPr>
            <w:tcW w:w="810" w:type="pct"/>
          </w:tcPr>
          <w:p w14:paraId="09815225" w14:textId="383E1E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terminology update</w:t>
            </w:r>
          </w:p>
        </w:tc>
        <w:tc>
          <w:tcPr>
            <w:tcW w:w="717" w:type="pct"/>
          </w:tcPr>
          <w:p w14:paraId="41391954" w14:textId="422DBF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468D8BB7" w14:textId="70065A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3F35BEBA" w14:textId="3EC0C9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0660</w:t>
            </w:r>
          </w:p>
        </w:tc>
        <w:tc>
          <w:tcPr>
            <w:tcW w:w="223" w:type="pct"/>
          </w:tcPr>
          <w:p w14:paraId="0BE2B7D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3B39DE2" w14:textId="04F296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6CBC945B" w14:textId="697C98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9945C2D" w14:textId="6BE059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BA0DA39" w14:textId="18DAFA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A053DAD" w14:textId="77777777" w:rsidTr="00B04748">
        <w:tc>
          <w:tcPr>
            <w:tcW w:w="587" w:type="pct"/>
          </w:tcPr>
          <w:p w14:paraId="451FA435" w14:textId="161BF3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R4-2321987</w:t>
            </w:r>
          </w:p>
        </w:tc>
        <w:tc>
          <w:tcPr>
            <w:tcW w:w="810" w:type="pct"/>
          </w:tcPr>
          <w:p w14:paraId="69EB4DEF" w14:textId="495C7D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terminology update</w:t>
            </w:r>
          </w:p>
        </w:tc>
        <w:tc>
          <w:tcPr>
            <w:tcW w:w="717" w:type="pct"/>
          </w:tcPr>
          <w:p w14:paraId="0319AB03" w14:textId="7C5630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0AC235C2" w14:textId="118AB4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579518A3" w14:textId="113E8C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0660</w:t>
            </w:r>
          </w:p>
        </w:tc>
        <w:tc>
          <w:tcPr>
            <w:tcW w:w="223" w:type="pct"/>
          </w:tcPr>
          <w:p w14:paraId="0DDF08CA" w14:textId="27A3B21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060E0EF" w14:textId="4DF378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5FA20976" w14:textId="106146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651EF7F" w14:textId="7EE7AF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705DD019" w14:textId="194866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A85A616" w14:textId="77777777" w:rsidTr="00B04748">
        <w:tc>
          <w:tcPr>
            <w:tcW w:w="587" w:type="pct"/>
          </w:tcPr>
          <w:p w14:paraId="66676C9E" w14:textId="644171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R4-2318242</w:t>
            </w:r>
          </w:p>
        </w:tc>
        <w:tc>
          <w:tcPr>
            <w:tcW w:w="810" w:type="pct"/>
          </w:tcPr>
          <w:p w14:paraId="28BEE675" w14:textId="3DBDA7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terminology update</w:t>
            </w:r>
          </w:p>
        </w:tc>
        <w:tc>
          <w:tcPr>
            <w:tcW w:w="717" w:type="pct"/>
          </w:tcPr>
          <w:p w14:paraId="3E9BD00D" w14:textId="2FC768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A894960" w14:textId="100E11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7FD0F317" w14:textId="06C98A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0661</w:t>
            </w:r>
          </w:p>
        </w:tc>
        <w:tc>
          <w:tcPr>
            <w:tcW w:w="223" w:type="pct"/>
          </w:tcPr>
          <w:p w14:paraId="0E0AA61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9921652" w14:textId="7CCE14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46F2574" w14:textId="08F6A4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6FC8891" w14:textId="790585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110FE9B6" w14:textId="63EAE4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4A28504" w14:textId="77777777" w:rsidTr="00B04748">
        <w:tc>
          <w:tcPr>
            <w:tcW w:w="587" w:type="pct"/>
          </w:tcPr>
          <w:p w14:paraId="6B5B826C" w14:textId="59D5A7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R4-2318243</w:t>
            </w:r>
          </w:p>
        </w:tc>
        <w:tc>
          <w:tcPr>
            <w:tcW w:w="810" w:type="pct"/>
          </w:tcPr>
          <w:p w14:paraId="30A748FE" w14:textId="747CF5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terminology update</w:t>
            </w:r>
          </w:p>
        </w:tc>
        <w:tc>
          <w:tcPr>
            <w:tcW w:w="717" w:type="pct"/>
          </w:tcPr>
          <w:p w14:paraId="1CA81783" w14:textId="78D38D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79AAAE4" w14:textId="66DC1A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039AF6C6" w14:textId="24F031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0662</w:t>
            </w:r>
          </w:p>
        </w:tc>
        <w:tc>
          <w:tcPr>
            <w:tcW w:w="223" w:type="pct"/>
          </w:tcPr>
          <w:p w14:paraId="6AF9CCD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C3435D1" w14:textId="2DAFA4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A014102" w14:textId="4646A1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D27B867" w14:textId="1EB77D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7DA169D" w14:textId="006850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BE1D290" w14:textId="77777777" w:rsidTr="00B04748">
        <w:tc>
          <w:tcPr>
            <w:tcW w:w="587" w:type="pct"/>
          </w:tcPr>
          <w:p w14:paraId="7175F13C" w14:textId="1157BB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R4-2318244</w:t>
            </w:r>
          </w:p>
        </w:tc>
        <w:tc>
          <w:tcPr>
            <w:tcW w:w="810" w:type="pct"/>
          </w:tcPr>
          <w:p w14:paraId="54B482E8" w14:textId="6DD03B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terminology update</w:t>
            </w:r>
          </w:p>
        </w:tc>
        <w:tc>
          <w:tcPr>
            <w:tcW w:w="717" w:type="pct"/>
          </w:tcPr>
          <w:p w14:paraId="2C0EDEB7" w14:textId="68829D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5182E38D" w14:textId="75CEF6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25608698" w14:textId="1FD647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0663</w:t>
            </w:r>
          </w:p>
        </w:tc>
        <w:tc>
          <w:tcPr>
            <w:tcW w:w="223" w:type="pct"/>
          </w:tcPr>
          <w:p w14:paraId="03183E0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411417A" w14:textId="7A8F90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509CD79" w14:textId="70A64B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41C77DE" w14:textId="36B3C3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32F627A" w14:textId="294F01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6F6D5DF" w14:textId="77777777" w:rsidTr="00B04748">
        <w:tc>
          <w:tcPr>
            <w:tcW w:w="587" w:type="pct"/>
          </w:tcPr>
          <w:p w14:paraId="170E1A2A" w14:textId="46776F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R4-2318631</w:t>
            </w:r>
          </w:p>
        </w:tc>
        <w:tc>
          <w:tcPr>
            <w:tcW w:w="810" w:type="pct"/>
          </w:tcPr>
          <w:p w14:paraId="130E7921" w14:textId="6EF00C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requriement in IA</w:t>
            </w:r>
          </w:p>
        </w:tc>
        <w:tc>
          <w:tcPr>
            <w:tcW w:w="717" w:type="pct"/>
          </w:tcPr>
          <w:p w14:paraId="2D499F7C" w14:textId="0A13C2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7C78303C" w14:textId="332714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29DF65FC" w14:textId="7D5A28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0664</w:t>
            </w:r>
          </w:p>
        </w:tc>
        <w:tc>
          <w:tcPr>
            <w:tcW w:w="223" w:type="pct"/>
          </w:tcPr>
          <w:p w14:paraId="7A58358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509A893" w14:textId="06C438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E94DC0D" w14:textId="30A5BA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FCAD7F5" w14:textId="60DFAB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13CBA7F3" w14:textId="7FC966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74CDF29" w14:textId="77777777" w:rsidTr="00B04748">
        <w:tc>
          <w:tcPr>
            <w:tcW w:w="587" w:type="pct"/>
          </w:tcPr>
          <w:p w14:paraId="41621FB8" w14:textId="0B1A0D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R4-2318770</w:t>
            </w:r>
          </w:p>
        </w:tc>
        <w:tc>
          <w:tcPr>
            <w:tcW w:w="810" w:type="pct"/>
          </w:tcPr>
          <w:p w14:paraId="6C67AF9B" w14:textId="0181C6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Feature CR for FR2 multi-Rx</w:t>
            </w:r>
          </w:p>
        </w:tc>
        <w:tc>
          <w:tcPr>
            <w:tcW w:w="717" w:type="pct"/>
          </w:tcPr>
          <w:p w14:paraId="60C8CCC3" w14:textId="6AB43C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12642DA2" w14:textId="1F7F03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28375CB2" w14:textId="66C5A6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0665</w:t>
            </w:r>
          </w:p>
        </w:tc>
        <w:tc>
          <w:tcPr>
            <w:tcW w:w="223" w:type="pct"/>
          </w:tcPr>
          <w:p w14:paraId="6EEBDF0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9D7B228" w14:textId="478631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2DAA5BD" w14:textId="022C54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9150B24" w14:textId="79C4A4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NR_FR2_multiRX_DL</w:t>
            </w:r>
          </w:p>
        </w:tc>
        <w:tc>
          <w:tcPr>
            <w:tcW w:w="511" w:type="pct"/>
          </w:tcPr>
          <w:p w14:paraId="675948DB" w14:textId="07F53B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8484EF1" w14:textId="77777777" w:rsidTr="00B04748">
        <w:tc>
          <w:tcPr>
            <w:tcW w:w="587" w:type="pct"/>
          </w:tcPr>
          <w:p w14:paraId="39E29F22" w14:textId="59091B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R4-2321722</w:t>
            </w:r>
          </w:p>
        </w:tc>
        <w:tc>
          <w:tcPr>
            <w:tcW w:w="810" w:type="pct"/>
          </w:tcPr>
          <w:p w14:paraId="45FFB198" w14:textId="4D733D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Feature CR for FR2 multi-Rx</w:t>
            </w:r>
          </w:p>
        </w:tc>
        <w:tc>
          <w:tcPr>
            <w:tcW w:w="717" w:type="pct"/>
          </w:tcPr>
          <w:p w14:paraId="7D4CF0AD" w14:textId="58F813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0BBA2299" w14:textId="400187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7ECE03E5" w14:textId="15C044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0665</w:t>
            </w:r>
          </w:p>
        </w:tc>
        <w:tc>
          <w:tcPr>
            <w:tcW w:w="223" w:type="pct"/>
          </w:tcPr>
          <w:p w14:paraId="407870DC" w14:textId="0C223DC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78E8DBF" w14:textId="18A9B0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2E0D2D1" w14:textId="40DD30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604947C" w14:textId="00A3E0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NR_FR2_multiRX_DL</w:t>
            </w:r>
          </w:p>
        </w:tc>
        <w:tc>
          <w:tcPr>
            <w:tcW w:w="511" w:type="pct"/>
          </w:tcPr>
          <w:p w14:paraId="58C13CDA" w14:textId="29F256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420B59C" w14:textId="77777777" w:rsidTr="00B04748">
        <w:tc>
          <w:tcPr>
            <w:tcW w:w="587" w:type="pct"/>
          </w:tcPr>
          <w:p w14:paraId="2BC30CDA" w14:textId="05E406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R4-2318874</w:t>
            </w:r>
          </w:p>
        </w:tc>
        <w:tc>
          <w:tcPr>
            <w:tcW w:w="810" w:type="pct"/>
          </w:tcPr>
          <w:p w14:paraId="74D0E1A2" w14:textId="17D56F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Rel-18 38.101-2 to introduce FR2-1 UL 256 QAM RF requirements</w:t>
            </w:r>
          </w:p>
        </w:tc>
        <w:tc>
          <w:tcPr>
            <w:tcW w:w="717" w:type="pct"/>
          </w:tcPr>
          <w:p w14:paraId="0C6CE6E9" w14:textId="7223B7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Nokia, vivo, LG Electronics, ZTE, Qualcomm, Sony, MediaTek, Huawei, Apple, Ericsson</w:t>
            </w:r>
          </w:p>
        </w:tc>
        <w:tc>
          <w:tcPr>
            <w:tcW w:w="294" w:type="pct"/>
          </w:tcPr>
          <w:p w14:paraId="48E33137" w14:textId="5F51EA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4EE3EA24" w14:textId="64A056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0666</w:t>
            </w:r>
          </w:p>
        </w:tc>
        <w:tc>
          <w:tcPr>
            <w:tcW w:w="223" w:type="pct"/>
          </w:tcPr>
          <w:p w14:paraId="189A34C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EE79DFE" w14:textId="7618C6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A50219" w14:textId="2F8748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34E576B" w14:textId="73EE7E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2F7C71A6" w14:textId="1F6F59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8603DC5" w14:textId="77777777" w:rsidTr="00B04748">
        <w:tc>
          <w:tcPr>
            <w:tcW w:w="587" w:type="pct"/>
          </w:tcPr>
          <w:p w14:paraId="3CB7A65F" w14:textId="3F2E5C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R4-2321718</w:t>
            </w:r>
          </w:p>
        </w:tc>
        <w:tc>
          <w:tcPr>
            <w:tcW w:w="810" w:type="pct"/>
          </w:tcPr>
          <w:p w14:paraId="6C766553" w14:textId="70A23B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Rel-18 38.101-2 to introduce FR2-1 UL 256 QAM RF requirements</w:t>
            </w:r>
          </w:p>
        </w:tc>
        <w:tc>
          <w:tcPr>
            <w:tcW w:w="717" w:type="pct"/>
          </w:tcPr>
          <w:p w14:paraId="151A00B0" w14:textId="1AC274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Nokia, vivo, LG Electronics, ZTE, Qualcomm, Sony, MediaTek, Huawei, Apple, Ericsson</w:t>
            </w:r>
          </w:p>
        </w:tc>
        <w:tc>
          <w:tcPr>
            <w:tcW w:w="294" w:type="pct"/>
          </w:tcPr>
          <w:p w14:paraId="21992A32" w14:textId="30FBDF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0BF473DE" w14:textId="49A75C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0666</w:t>
            </w:r>
          </w:p>
        </w:tc>
        <w:tc>
          <w:tcPr>
            <w:tcW w:w="223" w:type="pct"/>
          </w:tcPr>
          <w:p w14:paraId="3C0DCBDD" w14:textId="349DB90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852AA4F" w14:textId="21CFC0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65C8E6A" w14:textId="3A074D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7D039C4" w14:textId="45452E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0A451C6D" w14:textId="0A066D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95B293B" w14:textId="77777777" w:rsidTr="00B04748">
        <w:tc>
          <w:tcPr>
            <w:tcW w:w="587" w:type="pct"/>
          </w:tcPr>
          <w:p w14:paraId="2313E02A" w14:textId="294989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R4-2318880</w:t>
            </w:r>
          </w:p>
        </w:tc>
        <w:tc>
          <w:tcPr>
            <w:tcW w:w="810" w:type="pct"/>
          </w:tcPr>
          <w:p w14:paraId="4C8B6DA5" w14:textId="053C82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Rel-15 38.101-2 to correct some errors in the clause of the spectrum emission mask for CA.</w:t>
            </w:r>
          </w:p>
        </w:tc>
        <w:tc>
          <w:tcPr>
            <w:tcW w:w="717" w:type="pct"/>
          </w:tcPr>
          <w:p w14:paraId="1BFA2A3C" w14:textId="7D64F7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67330AB9" w14:textId="258629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2C2F4DA0" w14:textId="26F358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0667</w:t>
            </w:r>
          </w:p>
        </w:tc>
        <w:tc>
          <w:tcPr>
            <w:tcW w:w="223" w:type="pct"/>
          </w:tcPr>
          <w:p w14:paraId="2DC1B49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B3ABB6E" w14:textId="60853C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7356758" w14:textId="726025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6CA6286" w14:textId="6D8AF7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D329A6D" w14:textId="073411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5A0A6BA" w14:textId="77777777" w:rsidTr="00B04748">
        <w:tc>
          <w:tcPr>
            <w:tcW w:w="587" w:type="pct"/>
          </w:tcPr>
          <w:p w14:paraId="429FA163" w14:textId="2F2927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R4-2318881</w:t>
            </w:r>
          </w:p>
        </w:tc>
        <w:tc>
          <w:tcPr>
            <w:tcW w:w="810" w:type="pct"/>
          </w:tcPr>
          <w:p w14:paraId="00FF3367" w14:textId="58CE02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38.101-2 to correct some errors in the clause of the spectrum emission mask for CA.</w:t>
            </w:r>
          </w:p>
        </w:tc>
        <w:tc>
          <w:tcPr>
            <w:tcW w:w="717" w:type="pct"/>
          </w:tcPr>
          <w:p w14:paraId="5963A120" w14:textId="72399A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5E2936FE" w14:textId="26F4C2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6E2FA8EE" w14:textId="16CB17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0668</w:t>
            </w:r>
          </w:p>
        </w:tc>
        <w:tc>
          <w:tcPr>
            <w:tcW w:w="223" w:type="pct"/>
          </w:tcPr>
          <w:p w14:paraId="3570999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BC000C1" w14:textId="086409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FE9C4FA" w14:textId="00C382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63694FE" w14:textId="6773BB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06FEBCE1" w14:textId="5DD9EB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3628065" w14:textId="77777777" w:rsidTr="00B04748">
        <w:tc>
          <w:tcPr>
            <w:tcW w:w="587" w:type="pct"/>
          </w:tcPr>
          <w:p w14:paraId="707646C4" w14:textId="04E479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R4-2318882</w:t>
            </w:r>
          </w:p>
        </w:tc>
        <w:tc>
          <w:tcPr>
            <w:tcW w:w="810" w:type="pct"/>
          </w:tcPr>
          <w:p w14:paraId="0485B3B5" w14:textId="4C1D03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38.101-2 to correct some errors in the clause of the spectrum emission mask for CA.</w:t>
            </w:r>
          </w:p>
        </w:tc>
        <w:tc>
          <w:tcPr>
            <w:tcW w:w="717" w:type="pct"/>
          </w:tcPr>
          <w:p w14:paraId="184BECD1" w14:textId="102F03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33C8BB09" w14:textId="76B202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36BC0915" w14:textId="2618B9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0669</w:t>
            </w:r>
          </w:p>
        </w:tc>
        <w:tc>
          <w:tcPr>
            <w:tcW w:w="223" w:type="pct"/>
          </w:tcPr>
          <w:p w14:paraId="66B5490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BFD960" w14:textId="1D9930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203226D" w14:textId="18E80B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D4C6E50" w14:textId="190F1B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0830CE2E" w14:textId="739A09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4AEC323" w14:textId="77777777" w:rsidTr="00B04748">
        <w:tc>
          <w:tcPr>
            <w:tcW w:w="587" w:type="pct"/>
          </w:tcPr>
          <w:p w14:paraId="3CB52B24" w14:textId="7F80F3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R4-2318883</w:t>
            </w:r>
          </w:p>
        </w:tc>
        <w:tc>
          <w:tcPr>
            <w:tcW w:w="810" w:type="pct"/>
          </w:tcPr>
          <w:p w14:paraId="0D44E5CA" w14:textId="10FFDC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Rel-18 38.101-2 to correct some errors in the clause of the spectrum emission mask for CA.</w:t>
            </w:r>
          </w:p>
        </w:tc>
        <w:tc>
          <w:tcPr>
            <w:tcW w:w="717" w:type="pct"/>
          </w:tcPr>
          <w:p w14:paraId="27302477" w14:textId="42CB36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7CF3B7E7" w14:textId="08F4EF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2CE30E7B" w14:textId="37943E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0670</w:t>
            </w:r>
          </w:p>
        </w:tc>
        <w:tc>
          <w:tcPr>
            <w:tcW w:w="223" w:type="pct"/>
          </w:tcPr>
          <w:p w14:paraId="1DAF5E6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BC44C9C" w14:textId="4D37B8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4BBDE4D" w14:textId="6DB07F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64C23E4" w14:textId="271FB4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0209953C" w14:textId="065D18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D720AAF" w14:textId="77777777" w:rsidTr="00B04748">
        <w:tc>
          <w:tcPr>
            <w:tcW w:w="587" w:type="pct"/>
          </w:tcPr>
          <w:p w14:paraId="660B9C74" w14:textId="6B1081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R4-2318884</w:t>
            </w:r>
          </w:p>
        </w:tc>
        <w:tc>
          <w:tcPr>
            <w:tcW w:w="810" w:type="pct"/>
          </w:tcPr>
          <w:p w14:paraId="667DFADC" w14:textId="733BCF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Rel-15 38.101-2 to introduce the missed sub-clause 6.5A.2.2 as void</w:t>
            </w:r>
          </w:p>
        </w:tc>
        <w:tc>
          <w:tcPr>
            <w:tcW w:w="717" w:type="pct"/>
          </w:tcPr>
          <w:p w14:paraId="0A0DB945" w14:textId="58885B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4B893C65" w14:textId="022549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6ADECE99" w14:textId="6B7C3B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0671</w:t>
            </w:r>
          </w:p>
        </w:tc>
        <w:tc>
          <w:tcPr>
            <w:tcW w:w="223" w:type="pct"/>
          </w:tcPr>
          <w:p w14:paraId="00A8B09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28BE8DF" w14:textId="17F2E3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2C71A68E" w14:textId="5C108A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F0F57FA" w14:textId="018C78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AAEC2C0" w14:textId="04E848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92BA5F5" w14:textId="77777777" w:rsidTr="00B04748">
        <w:tc>
          <w:tcPr>
            <w:tcW w:w="587" w:type="pct"/>
          </w:tcPr>
          <w:p w14:paraId="4FEFD2E7" w14:textId="3A8A57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R4-2318885</w:t>
            </w:r>
          </w:p>
        </w:tc>
        <w:tc>
          <w:tcPr>
            <w:tcW w:w="810" w:type="pct"/>
          </w:tcPr>
          <w:p w14:paraId="3E7AC667" w14:textId="6851B5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38.101-2 to introduce the missed sub-clause 6.5A.2.2 as void</w:t>
            </w:r>
          </w:p>
        </w:tc>
        <w:tc>
          <w:tcPr>
            <w:tcW w:w="717" w:type="pct"/>
          </w:tcPr>
          <w:p w14:paraId="071A3922" w14:textId="21BE17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140E8D6B" w14:textId="148622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0D5400F7" w14:textId="78EC93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0672</w:t>
            </w:r>
          </w:p>
        </w:tc>
        <w:tc>
          <w:tcPr>
            <w:tcW w:w="223" w:type="pct"/>
          </w:tcPr>
          <w:p w14:paraId="6AB5B4F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7EC01CE" w14:textId="26DBA5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40E1DC5" w14:textId="536E9F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C98D18D" w14:textId="55E810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0DABF6E7" w14:textId="42C5B6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7DAE10B" w14:textId="77777777" w:rsidTr="00B04748">
        <w:tc>
          <w:tcPr>
            <w:tcW w:w="587" w:type="pct"/>
          </w:tcPr>
          <w:p w14:paraId="0084CE01" w14:textId="32F82D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R4-2318886</w:t>
            </w:r>
          </w:p>
        </w:tc>
        <w:tc>
          <w:tcPr>
            <w:tcW w:w="810" w:type="pct"/>
          </w:tcPr>
          <w:p w14:paraId="01DFA162" w14:textId="75E70A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38.101-2 to introduce the missed sub-clause 6.5A.2.2 as void</w:t>
            </w:r>
          </w:p>
        </w:tc>
        <w:tc>
          <w:tcPr>
            <w:tcW w:w="717" w:type="pct"/>
          </w:tcPr>
          <w:p w14:paraId="7B3EECBB" w14:textId="3B8D71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380CC199" w14:textId="3C55D1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5C6BCA58" w14:textId="434A47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0673</w:t>
            </w:r>
          </w:p>
        </w:tc>
        <w:tc>
          <w:tcPr>
            <w:tcW w:w="223" w:type="pct"/>
          </w:tcPr>
          <w:p w14:paraId="2E3E81E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F0AAFB9" w14:textId="13B0F6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8040B26" w14:textId="06F388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2C7A75" w14:textId="47D832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B62C98C" w14:textId="4C1558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9530165" w14:textId="77777777" w:rsidTr="00B04748">
        <w:tc>
          <w:tcPr>
            <w:tcW w:w="587" w:type="pct"/>
          </w:tcPr>
          <w:p w14:paraId="30E01655" w14:textId="306981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R4-2318887</w:t>
            </w:r>
          </w:p>
        </w:tc>
        <w:tc>
          <w:tcPr>
            <w:tcW w:w="810" w:type="pct"/>
          </w:tcPr>
          <w:p w14:paraId="1FC58CDA" w14:textId="5A8763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Rel-18 38.101-2 to introduce the missed sub-clause 6.5A.2.2 as void</w:t>
            </w:r>
          </w:p>
        </w:tc>
        <w:tc>
          <w:tcPr>
            <w:tcW w:w="717" w:type="pct"/>
          </w:tcPr>
          <w:p w14:paraId="78B95617" w14:textId="17113D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7928BAD2" w14:textId="0B5F56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2A93FDE8" w14:textId="63777A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0674</w:t>
            </w:r>
          </w:p>
        </w:tc>
        <w:tc>
          <w:tcPr>
            <w:tcW w:w="223" w:type="pct"/>
          </w:tcPr>
          <w:p w14:paraId="0A806B4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B9F320A" w14:textId="799773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54FA7E4" w14:textId="423AD7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BE88BD9" w14:textId="667A78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34A029D" w14:textId="035BE2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64CE46F" w14:textId="77777777" w:rsidTr="00B04748">
        <w:tc>
          <w:tcPr>
            <w:tcW w:w="587" w:type="pct"/>
          </w:tcPr>
          <w:p w14:paraId="1417768D" w14:textId="1EE445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R4-2318990</w:t>
            </w:r>
          </w:p>
        </w:tc>
        <w:tc>
          <w:tcPr>
            <w:tcW w:w="810" w:type="pct"/>
          </w:tcPr>
          <w:p w14:paraId="632BAC41" w14:textId="364BFF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adding missing definition of EIS spherical coverage link angle(Rel-15)</w:t>
            </w:r>
          </w:p>
        </w:tc>
        <w:tc>
          <w:tcPr>
            <w:tcW w:w="717" w:type="pct"/>
          </w:tcPr>
          <w:p w14:paraId="1D7C19D3" w14:textId="1C8DC3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3CF76FD2" w14:textId="058D1F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7B899FA8" w14:textId="120330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0675</w:t>
            </w:r>
          </w:p>
        </w:tc>
        <w:tc>
          <w:tcPr>
            <w:tcW w:w="223" w:type="pct"/>
          </w:tcPr>
          <w:p w14:paraId="69BEDE1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A5B5ED7" w14:textId="1F6BE7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7E523E4F" w14:textId="099066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42D6598" w14:textId="03B5CB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C9F4CAA" w14:textId="705727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F405A08" w14:textId="77777777" w:rsidTr="00B04748">
        <w:tc>
          <w:tcPr>
            <w:tcW w:w="587" w:type="pct"/>
          </w:tcPr>
          <w:p w14:paraId="1DF58876" w14:textId="32CA92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R4-2318991</w:t>
            </w:r>
          </w:p>
        </w:tc>
        <w:tc>
          <w:tcPr>
            <w:tcW w:w="810" w:type="pct"/>
          </w:tcPr>
          <w:p w14:paraId="6F80D08F" w14:textId="205903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adding missing definition of EIS spherical coverage link angle(Rel-16)</w:t>
            </w:r>
          </w:p>
        </w:tc>
        <w:tc>
          <w:tcPr>
            <w:tcW w:w="717" w:type="pct"/>
          </w:tcPr>
          <w:p w14:paraId="3BCDF8E8" w14:textId="11F6A0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67D2B8F7" w14:textId="3D8314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1A0ED006" w14:textId="68C528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0676</w:t>
            </w:r>
          </w:p>
        </w:tc>
        <w:tc>
          <w:tcPr>
            <w:tcW w:w="223" w:type="pct"/>
          </w:tcPr>
          <w:p w14:paraId="454F260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873E9EA" w14:textId="6EAD91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1E16F07" w14:textId="13AFFD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06D4227" w14:textId="618F87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1A8F8725" w14:textId="5A5A8E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83597D2" w14:textId="77777777" w:rsidTr="00B04748">
        <w:tc>
          <w:tcPr>
            <w:tcW w:w="587" w:type="pct"/>
          </w:tcPr>
          <w:p w14:paraId="6656DC03" w14:textId="6B0E38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R4-2318992</w:t>
            </w:r>
          </w:p>
        </w:tc>
        <w:tc>
          <w:tcPr>
            <w:tcW w:w="810" w:type="pct"/>
          </w:tcPr>
          <w:p w14:paraId="2D435F38" w14:textId="1B9DE8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adding missing definition of EIS spherical coverage link angle(Rel-17)</w:t>
            </w:r>
          </w:p>
        </w:tc>
        <w:tc>
          <w:tcPr>
            <w:tcW w:w="717" w:type="pct"/>
          </w:tcPr>
          <w:p w14:paraId="0CA8B20D" w14:textId="13FBA2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3EC353DF" w14:textId="3787B4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66755FDC" w14:textId="6C168E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0677</w:t>
            </w:r>
          </w:p>
        </w:tc>
        <w:tc>
          <w:tcPr>
            <w:tcW w:w="223" w:type="pct"/>
          </w:tcPr>
          <w:p w14:paraId="3FEB708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649FE88" w14:textId="387845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FB6866B" w14:textId="790CEF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84F76A3" w14:textId="004BAC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5B8714CB" w14:textId="721C15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330C676" w14:textId="77777777" w:rsidTr="00B04748">
        <w:tc>
          <w:tcPr>
            <w:tcW w:w="587" w:type="pct"/>
          </w:tcPr>
          <w:p w14:paraId="1D813F48" w14:textId="413A82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R4-2318993</w:t>
            </w:r>
          </w:p>
        </w:tc>
        <w:tc>
          <w:tcPr>
            <w:tcW w:w="810" w:type="pct"/>
          </w:tcPr>
          <w:p w14:paraId="02656D39" w14:textId="7CAEFA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adding missing definition of EIS spherical coverage link angle(Rel-18)</w:t>
            </w:r>
          </w:p>
        </w:tc>
        <w:tc>
          <w:tcPr>
            <w:tcW w:w="717" w:type="pct"/>
          </w:tcPr>
          <w:p w14:paraId="081BE2CD" w14:textId="5FDFBC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30D883B4" w14:textId="255775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7D4167D2" w14:textId="2739D7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0678</w:t>
            </w:r>
          </w:p>
        </w:tc>
        <w:tc>
          <w:tcPr>
            <w:tcW w:w="223" w:type="pct"/>
          </w:tcPr>
          <w:p w14:paraId="5138D34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C0DD68F" w14:textId="71127B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9ECF349" w14:textId="6D1F98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23DE7FF" w14:textId="702B56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7BFA0F7A" w14:textId="49A13B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1CD42D3" w14:textId="77777777" w:rsidTr="00B04748">
        <w:tc>
          <w:tcPr>
            <w:tcW w:w="587" w:type="pct"/>
          </w:tcPr>
          <w:p w14:paraId="67D04530" w14:textId="0A8942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R4-2319025</w:t>
            </w:r>
          </w:p>
        </w:tc>
        <w:tc>
          <w:tcPr>
            <w:tcW w:w="810" w:type="pct"/>
          </w:tcPr>
          <w:p w14:paraId="3BFB2A10" w14:textId="4EBEF0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for Rel-18 TS 38.101-2 to specify FR2-1 UL256 QAM intra-band CA MPR requirements  </w:t>
            </w:r>
          </w:p>
        </w:tc>
        <w:tc>
          <w:tcPr>
            <w:tcW w:w="717" w:type="pct"/>
          </w:tcPr>
          <w:p w14:paraId="2D8989AC" w14:textId="0E2616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294" w:type="pct"/>
          </w:tcPr>
          <w:p w14:paraId="10734781" w14:textId="662F25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318AE64C" w14:textId="39BDAF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0679</w:t>
            </w:r>
          </w:p>
        </w:tc>
        <w:tc>
          <w:tcPr>
            <w:tcW w:w="223" w:type="pct"/>
          </w:tcPr>
          <w:p w14:paraId="38B1C18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65B5D86" w14:textId="3D132B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A1F9799" w14:textId="238833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907B215" w14:textId="3B1C71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77479FE0" w14:textId="4D31FF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5410DF7" w14:textId="77777777" w:rsidTr="00B04748">
        <w:tc>
          <w:tcPr>
            <w:tcW w:w="587" w:type="pct"/>
          </w:tcPr>
          <w:p w14:paraId="5D257B42" w14:textId="4BC194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R4-2318486</w:t>
            </w:r>
          </w:p>
        </w:tc>
        <w:tc>
          <w:tcPr>
            <w:tcW w:w="810" w:type="pct"/>
          </w:tcPr>
          <w:p w14:paraId="01F674FD" w14:textId="5C7533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beam correspondence requirement for initial access and RRC_INACTIVE</w:t>
            </w:r>
          </w:p>
        </w:tc>
        <w:tc>
          <w:tcPr>
            <w:tcW w:w="717" w:type="pct"/>
          </w:tcPr>
          <w:p w14:paraId="66F2B180" w14:textId="1751A2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790600F" w14:textId="31C5B7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48C1E0C9" w14:textId="0920C9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0680</w:t>
            </w:r>
          </w:p>
        </w:tc>
        <w:tc>
          <w:tcPr>
            <w:tcW w:w="223" w:type="pct"/>
          </w:tcPr>
          <w:p w14:paraId="50D967D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F71A7BB" w14:textId="49CD4C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63C77BF" w14:textId="63F958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8CA8073" w14:textId="6FD05F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6BAEA01B" w14:textId="27E21B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8A1168B" w14:textId="77777777" w:rsidTr="00B04748">
        <w:tc>
          <w:tcPr>
            <w:tcW w:w="587" w:type="pct"/>
          </w:tcPr>
          <w:p w14:paraId="6AD9D1DF" w14:textId="66EABE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R4-2319424</w:t>
            </w:r>
          </w:p>
        </w:tc>
        <w:tc>
          <w:tcPr>
            <w:tcW w:w="810" w:type="pct"/>
          </w:tcPr>
          <w:p w14:paraId="4155391E" w14:textId="56A551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[NR_RF_FR2_req_enh] Removal of interlaced channel bandwidths for CA BW class fallback groups 1-4</w:t>
            </w:r>
          </w:p>
        </w:tc>
        <w:tc>
          <w:tcPr>
            <w:tcW w:w="717" w:type="pct"/>
          </w:tcPr>
          <w:p w14:paraId="7D7D1D52" w14:textId="1F251B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3DAC26F" w14:textId="6D9CDB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3A61E8AD" w14:textId="35908F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0681</w:t>
            </w:r>
          </w:p>
        </w:tc>
        <w:tc>
          <w:tcPr>
            <w:tcW w:w="223" w:type="pct"/>
          </w:tcPr>
          <w:p w14:paraId="5928123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14F6187" w14:textId="05E4F3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D5D75ED" w14:textId="3B6542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581BE91" w14:textId="36B56F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511" w:type="pct"/>
          </w:tcPr>
          <w:p w14:paraId="6D78A6BA" w14:textId="6980D8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EC5F178" w14:textId="77777777" w:rsidTr="00B04748">
        <w:tc>
          <w:tcPr>
            <w:tcW w:w="587" w:type="pct"/>
          </w:tcPr>
          <w:p w14:paraId="04451F4C" w14:textId="1ACD76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R4-2321947</w:t>
            </w:r>
          </w:p>
        </w:tc>
        <w:tc>
          <w:tcPr>
            <w:tcW w:w="810" w:type="pct"/>
          </w:tcPr>
          <w:p w14:paraId="6ACE512B" w14:textId="57458B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[NR_RF_FR2_req_enh] Removal of interlaced channel bandwidths for CA BW class fallback groups 1-4</w:t>
            </w:r>
          </w:p>
        </w:tc>
        <w:tc>
          <w:tcPr>
            <w:tcW w:w="717" w:type="pct"/>
          </w:tcPr>
          <w:p w14:paraId="080CBF0F" w14:textId="220439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C0A4D3B" w14:textId="172B85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6241C5C5" w14:textId="7BBCF3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0681</w:t>
            </w:r>
          </w:p>
        </w:tc>
        <w:tc>
          <w:tcPr>
            <w:tcW w:w="223" w:type="pct"/>
          </w:tcPr>
          <w:p w14:paraId="104D01CB" w14:textId="1AE361C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54A7972" w14:textId="202B3E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5220D2A" w14:textId="3605BB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65FDCC0" w14:textId="15046A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511" w:type="pct"/>
          </w:tcPr>
          <w:p w14:paraId="66A47914" w14:textId="6568E0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BC08DA6" w14:textId="77777777" w:rsidTr="00B04748">
        <w:tc>
          <w:tcPr>
            <w:tcW w:w="587" w:type="pct"/>
          </w:tcPr>
          <w:p w14:paraId="327608FC" w14:textId="7506D2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R4-2319425</w:t>
            </w:r>
          </w:p>
        </w:tc>
        <w:tc>
          <w:tcPr>
            <w:tcW w:w="810" w:type="pct"/>
          </w:tcPr>
          <w:p w14:paraId="75436D1B" w14:textId="21CDFC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[NR_RF_FR2_req_enh] Removal of interlaced channel bandwidths for CA BW class fallback groups 1-4</w:t>
            </w:r>
          </w:p>
        </w:tc>
        <w:tc>
          <w:tcPr>
            <w:tcW w:w="717" w:type="pct"/>
          </w:tcPr>
          <w:p w14:paraId="36BDA28A" w14:textId="764DAB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4115A2E" w14:textId="1CB31B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48BD6C94" w14:textId="1E2ED6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0682</w:t>
            </w:r>
          </w:p>
        </w:tc>
        <w:tc>
          <w:tcPr>
            <w:tcW w:w="223" w:type="pct"/>
          </w:tcPr>
          <w:p w14:paraId="25FB49C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4491860" w14:textId="05D55F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338FB9B" w14:textId="65CFAB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C195641" w14:textId="6AED51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511" w:type="pct"/>
          </w:tcPr>
          <w:p w14:paraId="230ED9A6" w14:textId="2D61F8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26F9DF8" w14:textId="77777777" w:rsidTr="00B04748">
        <w:tc>
          <w:tcPr>
            <w:tcW w:w="587" w:type="pct"/>
          </w:tcPr>
          <w:p w14:paraId="44F9F10B" w14:textId="4F0BF9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R4-2321999</w:t>
            </w:r>
          </w:p>
        </w:tc>
        <w:tc>
          <w:tcPr>
            <w:tcW w:w="810" w:type="pct"/>
          </w:tcPr>
          <w:p w14:paraId="43A0F95B" w14:textId="19791F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[NR_RF_FR2_req_enh] Removal of interlaced channel bandwidths for CA BW class fallback groups 1-4</w:t>
            </w:r>
          </w:p>
        </w:tc>
        <w:tc>
          <w:tcPr>
            <w:tcW w:w="717" w:type="pct"/>
          </w:tcPr>
          <w:p w14:paraId="118AE10B" w14:textId="56BE43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7E81354" w14:textId="5C3100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3D3A3710" w14:textId="5EE7A8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0682</w:t>
            </w:r>
          </w:p>
        </w:tc>
        <w:tc>
          <w:tcPr>
            <w:tcW w:w="223" w:type="pct"/>
          </w:tcPr>
          <w:p w14:paraId="7D5F2777" w14:textId="78328A3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67A0B72" w14:textId="45ED54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3160122" w14:textId="3CBE11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E3664B3" w14:textId="62BCA2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511" w:type="pct"/>
          </w:tcPr>
          <w:p w14:paraId="57C1D75B" w14:textId="79AD7D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4242586" w14:textId="77777777" w:rsidTr="00B04748">
        <w:tc>
          <w:tcPr>
            <w:tcW w:w="587" w:type="pct"/>
          </w:tcPr>
          <w:p w14:paraId="282F58FE" w14:textId="29C068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R4-2319426</w:t>
            </w:r>
          </w:p>
        </w:tc>
        <w:tc>
          <w:tcPr>
            <w:tcW w:w="810" w:type="pct"/>
          </w:tcPr>
          <w:p w14:paraId="3B75D6E0" w14:textId="5581B3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[NR_RF_FR2_req_enh] Removal of interlaced channel bandwidths for CA BW class fallback groups 1-4</w:t>
            </w:r>
          </w:p>
        </w:tc>
        <w:tc>
          <w:tcPr>
            <w:tcW w:w="717" w:type="pct"/>
          </w:tcPr>
          <w:p w14:paraId="32C1179B" w14:textId="6BBDE7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4B3730B" w14:textId="6F6B44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63514FC0" w14:textId="01256F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0683</w:t>
            </w:r>
          </w:p>
        </w:tc>
        <w:tc>
          <w:tcPr>
            <w:tcW w:w="223" w:type="pct"/>
          </w:tcPr>
          <w:p w14:paraId="416D620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C5661E4" w14:textId="142C2E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8F615E9" w14:textId="7E0E0C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3B35A52" w14:textId="7BF156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511" w:type="pct"/>
          </w:tcPr>
          <w:p w14:paraId="229CCAFE" w14:textId="74916E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60AFB6E" w14:textId="77777777" w:rsidTr="00B04748">
        <w:tc>
          <w:tcPr>
            <w:tcW w:w="587" w:type="pct"/>
          </w:tcPr>
          <w:p w14:paraId="008BEB19" w14:textId="5E5C73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R4-2319639</w:t>
            </w:r>
          </w:p>
        </w:tc>
        <w:tc>
          <w:tcPr>
            <w:tcW w:w="810" w:type="pct"/>
          </w:tcPr>
          <w:p w14:paraId="12C6BF47" w14:textId="1BC1BC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configured transmitted power for STxMP</w:t>
            </w:r>
          </w:p>
        </w:tc>
        <w:tc>
          <w:tcPr>
            <w:tcW w:w="717" w:type="pct"/>
          </w:tcPr>
          <w:p w14:paraId="6DA4CC2D" w14:textId="7260CA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6639C754" w14:textId="063DFC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51A0D62E" w14:textId="130730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0684</w:t>
            </w:r>
          </w:p>
        </w:tc>
        <w:tc>
          <w:tcPr>
            <w:tcW w:w="223" w:type="pct"/>
          </w:tcPr>
          <w:p w14:paraId="2245756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B6EB2E" w14:textId="15CF6D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D6924F8" w14:textId="51A716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5BC0F17" w14:textId="120A42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NR_MIMO_evo_DL_UL</w:t>
            </w:r>
          </w:p>
        </w:tc>
        <w:tc>
          <w:tcPr>
            <w:tcW w:w="511" w:type="pct"/>
          </w:tcPr>
          <w:p w14:paraId="2A9BCCC2" w14:textId="2E9FF1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AEF4C94" w14:textId="77777777" w:rsidTr="00B04748">
        <w:tc>
          <w:tcPr>
            <w:tcW w:w="587" w:type="pct"/>
          </w:tcPr>
          <w:p w14:paraId="7F7ECD66" w14:textId="2959B5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R4-2321727</w:t>
            </w:r>
          </w:p>
        </w:tc>
        <w:tc>
          <w:tcPr>
            <w:tcW w:w="810" w:type="pct"/>
          </w:tcPr>
          <w:p w14:paraId="3E9ABA64" w14:textId="7189D2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configured transmitted power for STxMP</w:t>
            </w:r>
          </w:p>
        </w:tc>
        <w:tc>
          <w:tcPr>
            <w:tcW w:w="717" w:type="pct"/>
          </w:tcPr>
          <w:p w14:paraId="50ED5D60" w14:textId="4F6F8C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3D241DEB" w14:textId="055C90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2D9C8562" w14:textId="4B1817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0684</w:t>
            </w:r>
          </w:p>
        </w:tc>
        <w:tc>
          <w:tcPr>
            <w:tcW w:w="223" w:type="pct"/>
          </w:tcPr>
          <w:p w14:paraId="68B5BF3D" w14:textId="7659315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F7681AC" w14:textId="56C784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059564A" w14:textId="3F3B48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E500E35" w14:textId="606114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NR_MIMO_evo_DL_UL</w:t>
            </w:r>
          </w:p>
        </w:tc>
        <w:tc>
          <w:tcPr>
            <w:tcW w:w="511" w:type="pct"/>
          </w:tcPr>
          <w:p w14:paraId="003DB903" w14:textId="07614C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28017DB" w14:textId="77777777" w:rsidTr="00B04748">
        <w:tc>
          <w:tcPr>
            <w:tcW w:w="587" w:type="pct"/>
          </w:tcPr>
          <w:p w14:paraId="7BA76680" w14:textId="271FFE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R4-2319718</w:t>
            </w:r>
          </w:p>
        </w:tc>
        <w:tc>
          <w:tcPr>
            <w:tcW w:w="810" w:type="pct"/>
          </w:tcPr>
          <w:p w14:paraId="601435F5" w14:textId="11606E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to add new configurations for the existing NR intra-band CA configurations</w:t>
            </w:r>
          </w:p>
        </w:tc>
        <w:tc>
          <w:tcPr>
            <w:tcW w:w="717" w:type="pct"/>
          </w:tcPr>
          <w:p w14:paraId="0266E2C8" w14:textId="3B7105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294" w:type="pct"/>
          </w:tcPr>
          <w:p w14:paraId="4016BFEA" w14:textId="79ECF1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43CD42C3" w14:textId="11F286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0685</w:t>
            </w:r>
          </w:p>
        </w:tc>
        <w:tc>
          <w:tcPr>
            <w:tcW w:w="223" w:type="pct"/>
          </w:tcPr>
          <w:p w14:paraId="3486F9A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2421BB" w14:textId="202DCA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A2EE743" w14:textId="17B872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46AD77F" w14:textId="1A1DC9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NR_CA_R18_Intra-Core</w:t>
            </w:r>
          </w:p>
        </w:tc>
        <w:tc>
          <w:tcPr>
            <w:tcW w:w="511" w:type="pct"/>
          </w:tcPr>
          <w:p w14:paraId="01D9FB08" w14:textId="03CB51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FE9BCF7" w14:textId="77777777" w:rsidTr="00B04748">
        <w:tc>
          <w:tcPr>
            <w:tcW w:w="587" w:type="pct"/>
          </w:tcPr>
          <w:p w14:paraId="337D6967" w14:textId="550338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R4-2321845</w:t>
            </w:r>
          </w:p>
        </w:tc>
        <w:tc>
          <w:tcPr>
            <w:tcW w:w="810" w:type="pct"/>
          </w:tcPr>
          <w:p w14:paraId="6D417526" w14:textId="77A8FD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to add new configurations for the existing NR intra-band CA configurations</w:t>
            </w:r>
          </w:p>
        </w:tc>
        <w:tc>
          <w:tcPr>
            <w:tcW w:w="717" w:type="pct"/>
          </w:tcPr>
          <w:p w14:paraId="03381FC1" w14:textId="290B5C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294" w:type="pct"/>
          </w:tcPr>
          <w:p w14:paraId="1B26E6CA" w14:textId="33DD04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3E70854A" w14:textId="41117C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0685</w:t>
            </w:r>
          </w:p>
        </w:tc>
        <w:tc>
          <w:tcPr>
            <w:tcW w:w="223" w:type="pct"/>
          </w:tcPr>
          <w:p w14:paraId="7DB6314F" w14:textId="56D063F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18EA433" w14:textId="139827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83E2625" w14:textId="4F2548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34A4FAE" w14:textId="644A7A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NR_CA_R18_Intra-Core</w:t>
            </w:r>
          </w:p>
        </w:tc>
        <w:tc>
          <w:tcPr>
            <w:tcW w:w="511" w:type="pct"/>
          </w:tcPr>
          <w:p w14:paraId="44DF91D0" w14:textId="185A02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6E81DA0" w14:textId="77777777" w:rsidTr="00B04748">
        <w:tc>
          <w:tcPr>
            <w:tcW w:w="587" w:type="pct"/>
          </w:tcPr>
          <w:p w14:paraId="5FD78ADD" w14:textId="01C566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R4-2319851</w:t>
            </w:r>
          </w:p>
        </w:tc>
        <w:tc>
          <w:tcPr>
            <w:tcW w:w="810" w:type="pct"/>
          </w:tcPr>
          <w:p w14:paraId="6AF736F8" w14:textId="0CE811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to add new configurations for the existing NR intra-band CA configurations</w:t>
            </w:r>
          </w:p>
        </w:tc>
        <w:tc>
          <w:tcPr>
            <w:tcW w:w="717" w:type="pct"/>
          </w:tcPr>
          <w:p w14:paraId="2904BD82" w14:textId="3DFDF2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294" w:type="pct"/>
          </w:tcPr>
          <w:p w14:paraId="35E6EFFB" w14:textId="525003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77913C28" w14:textId="62B47D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0686</w:t>
            </w:r>
          </w:p>
        </w:tc>
        <w:tc>
          <w:tcPr>
            <w:tcW w:w="223" w:type="pct"/>
          </w:tcPr>
          <w:p w14:paraId="19BDD1C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22593E4" w14:textId="413724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6A74814" w14:textId="7B83DB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A84EE39" w14:textId="0C8B4F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NR_CA_R18_Intra-Core</w:t>
            </w:r>
          </w:p>
        </w:tc>
        <w:tc>
          <w:tcPr>
            <w:tcW w:w="511" w:type="pct"/>
          </w:tcPr>
          <w:p w14:paraId="48B3DB12" w14:textId="577B64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30650DE" w14:textId="77777777" w:rsidTr="00B04748">
        <w:tc>
          <w:tcPr>
            <w:tcW w:w="587" w:type="pct"/>
          </w:tcPr>
          <w:p w14:paraId="23F2EFA3" w14:textId="64591E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R4-2321849</w:t>
            </w:r>
          </w:p>
        </w:tc>
        <w:tc>
          <w:tcPr>
            <w:tcW w:w="810" w:type="pct"/>
          </w:tcPr>
          <w:p w14:paraId="39E01868" w14:textId="49FD9E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to add new configurations for the existing NR intra-band CA configurations</w:t>
            </w:r>
          </w:p>
        </w:tc>
        <w:tc>
          <w:tcPr>
            <w:tcW w:w="717" w:type="pct"/>
          </w:tcPr>
          <w:p w14:paraId="65151F9A" w14:textId="21AC78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294" w:type="pct"/>
          </w:tcPr>
          <w:p w14:paraId="766A3E45" w14:textId="70AA01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64E3C969" w14:textId="4506E2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0686</w:t>
            </w:r>
          </w:p>
        </w:tc>
        <w:tc>
          <w:tcPr>
            <w:tcW w:w="223" w:type="pct"/>
          </w:tcPr>
          <w:p w14:paraId="11B2B42A" w14:textId="3422E87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FB65BC5" w14:textId="3A3C61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1EB43FF" w14:textId="398420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99C66A7" w14:textId="1CE747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NR_CA_R18_Intra-Core</w:t>
            </w:r>
          </w:p>
        </w:tc>
        <w:tc>
          <w:tcPr>
            <w:tcW w:w="511" w:type="pct"/>
          </w:tcPr>
          <w:p w14:paraId="201AE66B" w14:textId="6FB65B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8FC6391" w14:textId="77777777" w:rsidTr="00B04748">
        <w:tc>
          <w:tcPr>
            <w:tcW w:w="587" w:type="pct"/>
          </w:tcPr>
          <w:p w14:paraId="181E4317" w14:textId="0584A8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R4-2320302</w:t>
            </w:r>
          </w:p>
        </w:tc>
        <w:tc>
          <w:tcPr>
            <w:tcW w:w="810" w:type="pct"/>
          </w:tcPr>
          <w:p w14:paraId="5C00806D" w14:textId="4D4A26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addition of NR CA Intra-band FR2</w:t>
            </w:r>
          </w:p>
        </w:tc>
        <w:tc>
          <w:tcPr>
            <w:tcW w:w="717" w:type="pct"/>
          </w:tcPr>
          <w:p w14:paraId="1A4BC2D9" w14:textId="30AABC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77EABDD" w14:textId="2117AE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01941D7F" w14:textId="2480BB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0687</w:t>
            </w:r>
          </w:p>
        </w:tc>
        <w:tc>
          <w:tcPr>
            <w:tcW w:w="223" w:type="pct"/>
          </w:tcPr>
          <w:p w14:paraId="2A3C4D4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6E7DB4" w14:textId="79A8D3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7D95BF6" w14:textId="5CB6E7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8A9CE60" w14:textId="6FD38B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</w:t>
            </w:r>
          </w:p>
        </w:tc>
        <w:tc>
          <w:tcPr>
            <w:tcW w:w="511" w:type="pct"/>
          </w:tcPr>
          <w:p w14:paraId="155F02D5" w14:textId="2197A4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60B85D3" w14:textId="77777777" w:rsidTr="00B04748">
        <w:tc>
          <w:tcPr>
            <w:tcW w:w="587" w:type="pct"/>
          </w:tcPr>
          <w:p w14:paraId="375DC584" w14:textId="4319DB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R4-2320637</w:t>
            </w:r>
          </w:p>
        </w:tc>
        <w:tc>
          <w:tcPr>
            <w:tcW w:w="810" w:type="pct"/>
          </w:tcPr>
          <w:p w14:paraId="236F1B6B" w14:textId="520599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beam correspondence requirement for initial access and RRC_INACTIVE</w:t>
            </w:r>
          </w:p>
        </w:tc>
        <w:tc>
          <w:tcPr>
            <w:tcW w:w="717" w:type="pct"/>
          </w:tcPr>
          <w:p w14:paraId="787B8FC4" w14:textId="3BDB0C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7473F60" w14:textId="5D7DCB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43571260" w14:textId="3DFD69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0688</w:t>
            </w:r>
          </w:p>
        </w:tc>
        <w:tc>
          <w:tcPr>
            <w:tcW w:w="223" w:type="pct"/>
          </w:tcPr>
          <w:p w14:paraId="7E68D82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39EE06" w14:textId="3DB6C0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46D0E29" w14:textId="26F83A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6C4F44B" w14:textId="1BEDB4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4CDC99F7" w14:textId="092A3C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6EE84AB" w14:textId="77777777" w:rsidTr="00B04748">
        <w:tc>
          <w:tcPr>
            <w:tcW w:w="587" w:type="pct"/>
          </w:tcPr>
          <w:p w14:paraId="7369FCBA" w14:textId="27645B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R4-2320638</w:t>
            </w:r>
          </w:p>
        </w:tc>
        <w:tc>
          <w:tcPr>
            <w:tcW w:w="810" w:type="pct"/>
          </w:tcPr>
          <w:p w14:paraId="44115837" w14:textId="5020C7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beam correspondence requirement for initial access and RRC_INACTIVE</w:t>
            </w:r>
          </w:p>
        </w:tc>
        <w:tc>
          <w:tcPr>
            <w:tcW w:w="717" w:type="pct"/>
          </w:tcPr>
          <w:p w14:paraId="68721E81" w14:textId="1490FD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D09239C" w14:textId="195D70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62A81553" w14:textId="30A39F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0689</w:t>
            </w:r>
          </w:p>
        </w:tc>
        <w:tc>
          <w:tcPr>
            <w:tcW w:w="223" w:type="pct"/>
          </w:tcPr>
          <w:p w14:paraId="6547028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0387B56" w14:textId="1038E7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1E075F9" w14:textId="72153F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B1AA24E" w14:textId="343AF8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27D163CD" w14:textId="55535B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59D96EE" w14:textId="77777777" w:rsidTr="00B04748">
        <w:tc>
          <w:tcPr>
            <w:tcW w:w="587" w:type="pct"/>
          </w:tcPr>
          <w:p w14:paraId="13FF98E0" w14:textId="39B42E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R4-2321720</w:t>
            </w:r>
          </w:p>
        </w:tc>
        <w:tc>
          <w:tcPr>
            <w:tcW w:w="810" w:type="pct"/>
          </w:tcPr>
          <w:p w14:paraId="4F989846" w14:textId="507488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beam correspondence requirement for initial access and RRC_INACTIVE</w:t>
            </w:r>
          </w:p>
        </w:tc>
        <w:tc>
          <w:tcPr>
            <w:tcW w:w="717" w:type="pct"/>
          </w:tcPr>
          <w:p w14:paraId="2C169989" w14:textId="21B4C7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A0CEA04" w14:textId="2F4CF1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5C7AA612" w14:textId="35D733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0689</w:t>
            </w:r>
          </w:p>
        </w:tc>
        <w:tc>
          <w:tcPr>
            <w:tcW w:w="223" w:type="pct"/>
          </w:tcPr>
          <w:p w14:paraId="6841DBE0" w14:textId="1BF0B81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19D0A53" w14:textId="7CD2F0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0A1E5D9" w14:textId="435E1D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DFB8B8D" w14:textId="0C930F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56257245" w14:textId="00D064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5E5482A" w14:textId="77777777" w:rsidTr="00B04748">
        <w:tc>
          <w:tcPr>
            <w:tcW w:w="587" w:type="pct"/>
          </w:tcPr>
          <w:p w14:paraId="66D15645" w14:textId="580E62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R4-2321984</w:t>
            </w:r>
          </w:p>
        </w:tc>
        <w:tc>
          <w:tcPr>
            <w:tcW w:w="810" w:type="pct"/>
          </w:tcPr>
          <w:p w14:paraId="07E7925A" w14:textId="3ADE05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beam correspondence requirement for initial access and RRC_INACTIVE</w:t>
            </w:r>
          </w:p>
        </w:tc>
        <w:tc>
          <w:tcPr>
            <w:tcW w:w="717" w:type="pct"/>
          </w:tcPr>
          <w:p w14:paraId="59E62EC8" w14:textId="727899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Apple, CMCC, Huawei, HiSilicon, OPPO, Qualcomm, Samsung, Sony, Vivo, Xiaomi, ZTE Corporation</w:t>
            </w:r>
          </w:p>
        </w:tc>
        <w:tc>
          <w:tcPr>
            <w:tcW w:w="294" w:type="pct"/>
          </w:tcPr>
          <w:p w14:paraId="6E9D8F50" w14:textId="17A7EE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2D8FD60B" w14:textId="207464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0689</w:t>
            </w:r>
          </w:p>
        </w:tc>
        <w:tc>
          <w:tcPr>
            <w:tcW w:w="223" w:type="pct"/>
          </w:tcPr>
          <w:p w14:paraId="02131FB8" w14:textId="2C44878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32B48067" w14:textId="5C10B5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1AECFDA" w14:textId="0807B0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A68C645" w14:textId="2A1A39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608B2A5E" w14:textId="4B151F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A4A2EAA" w14:textId="77777777" w:rsidTr="00B04748">
        <w:tc>
          <w:tcPr>
            <w:tcW w:w="587" w:type="pct"/>
          </w:tcPr>
          <w:p w14:paraId="48BE3C04" w14:textId="6AED25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R4-2320969</w:t>
            </w:r>
          </w:p>
        </w:tc>
        <w:tc>
          <w:tcPr>
            <w:tcW w:w="810" w:type="pct"/>
          </w:tcPr>
          <w:p w14:paraId="45113E65" w14:textId="26C074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requriement for EN-DC/NE-DC</w:t>
            </w:r>
          </w:p>
        </w:tc>
        <w:tc>
          <w:tcPr>
            <w:tcW w:w="717" w:type="pct"/>
          </w:tcPr>
          <w:p w14:paraId="41937378" w14:textId="403980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50C1A712" w14:textId="79040E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232" w:type="pct"/>
          </w:tcPr>
          <w:p w14:paraId="30334DA2" w14:textId="2BB43B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0690</w:t>
            </w:r>
          </w:p>
        </w:tc>
        <w:tc>
          <w:tcPr>
            <w:tcW w:w="223" w:type="pct"/>
          </w:tcPr>
          <w:p w14:paraId="3B360F8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3FD7E90" w14:textId="3C577A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EED24B7" w14:textId="02F878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AA6687A" w14:textId="113C75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5D031504" w14:textId="5769FD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4C860F4A" w14:textId="77777777" w:rsidTr="00B04748">
        <w:tc>
          <w:tcPr>
            <w:tcW w:w="587" w:type="pct"/>
          </w:tcPr>
          <w:p w14:paraId="504C0DDA" w14:textId="4E0567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R4-2318031</w:t>
            </w:r>
          </w:p>
        </w:tc>
        <w:tc>
          <w:tcPr>
            <w:tcW w:w="810" w:type="pct"/>
          </w:tcPr>
          <w:p w14:paraId="10BC3353" w14:textId="404DFC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higherPowerLimit-r17 into EN-DC of PC3+PC5 including UL Intra band CA</w:t>
            </w:r>
          </w:p>
        </w:tc>
        <w:tc>
          <w:tcPr>
            <w:tcW w:w="717" w:type="pct"/>
          </w:tcPr>
          <w:p w14:paraId="1F09A370" w14:textId="0AD0A1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294" w:type="pct"/>
          </w:tcPr>
          <w:p w14:paraId="4FCFC093" w14:textId="00C97F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701BACC7" w14:textId="4D1F2B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1030</w:t>
            </w:r>
          </w:p>
        </w:tc>
        <w:tc>
          <w:tcPr>
            <w:tcW w:w="223" w:type="pct"/>
          </w:tcPr>
          <w:p w14:paraId="70C0454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B2E9FB8" w14:textId="3FE6A3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6B2111C" w14:textId="0E0E27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8475303" w14:textId="5010F7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511" w:type="pct"/>
          </w:tcPr>
          <w:p w14:paraId="43486CE3" w14:textId="35F05C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F86BB70" w14:textId="77777777" w:rsidTr="00B04748">
        <w:tc>
          <w:tcPr>
            <w:tcW w:w="587" w:type="pct"/>
          </w:tcPr>
          <w:p w14:paraId="0BEAFE1B" w14:textId="0ED17A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R4-2318097</w:t>
            </w:r>
          </w:p>
        </w:tc>
        <w:tc>
          <w:tcPr>
            <w:tcW w:w="810" w:type="pct"/>
          </w:tcPr>
          <w:p w14:paraId="51230C8D" w14:textId="155081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big CR for DC_R18_xBLTE_2BNR_yDL2UL</w:t>
            </w:r>
          </w:p>
        </w:tc>
        <w:tc>
          <w:tcPr>
            <w:tcW w:w="717" w:type="pct"/>
          </w:tcPr>
          <w:p w14:paraId="48A566A6" w14:textId="4C8BAA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294" w:type="pct"/>
          </w:tcPr>
          <w:p w14:paraId="0C5FB797" w14:textId="251EBC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F12C1B2" w14:textId="273579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1031</w:t>
            </w:r>
          </w:p>
        </w:tc>
        <w:tc>
          <w:tcPr>
            <w:tcW w:w="223" w:type="pct"/>
          </w:tcPr>
          <w:p w14:paraId="1D9D991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206CF83" w14:textId="499210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A53AB5C" w14:textId="039EFE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6E1A8F0" w14:textId="059E0D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DC_R18_xBLTE_2BNR_yDL2UL-Core</w:t>
            </w:r>
          </w:p>
        </w:tc>
        <w:tc>
          <w:tcPr>
            <w:tcW w:w="511" w:type="pct"/>
          </w:tcPr>
          <w:p w14:paraId="6A1AC1B9" w14:textId="1B6ED2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79AA4FA" w14:textId="77777777" w:rsidTr="00B04748">
        <w:tc>
          <w:tcPr>
            <w:tcW w:w="587" w:type="pct"/>
          </w:tcPr>
          <w:p w14:paraId="5BDE4C22" w14:textId="22B7B7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R4-2321829</w:t>
            </w:r>
          </w:p>
        </w:tc>
        <w:tc>
          <w:tcPr>
            <w:tcW w:w="810" w:type="pct"/>
          </w:tcPr>
          <w:p w14:paraId="7A1BA1D2" w14:textId="7D1506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big CR for DC_R18_xBLTE_2BNR_yDL2UL</w:t>
            </w:r>
          </w:p>
        </w:tc>
        <w:tc>
          <w:tcPr>
            <w:tcW w:w="717" w:type="pct"/>
          </w:tcPr>
          <w:p w14:paraId="111BDD98" w14:textId="2AA37F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294" w:type="pct"/>
          </w:tcPr>
          <w:p w14:paraId="7510BDB3" w14:textId="5D7061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E4A5FAF" w14:textId="3B61C4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1031</w:t>
            </w:r>
          </w:p>
        </w:tc>
        <w:tc>
          <w:tcPr>
            <w:tcW w:w="223" w:type="pct"/>
          </w:tcPr>
          <w:p w14:paraId="26458688" w14:textId="30CAE14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446CD99" w14:textId="723220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B4A3748" w14:textId="0818FD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93790B0" w14:textId="41C6A2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DC_R18_xBLTE_2BNR_yDL2UL-Core</w:t>
            </w:r>
          </w:p>
        </w:tc>
        <w:tc>
          <w:tcPr>
            <w:tcW w:w="511" w:type="pct"/>
          </w:tcPr>
          <w:p w14:paraId="53B66702" w14:textId="7C584E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D3CA9C1" w14:textId="77777777" w:rsidTr="00B04748">
        <w:tc>
          <w:tcPr>
            <w:tcW w:w="587" w:type="pct"/>
          </w:tcPr>
          <w:p w14:paraId="04994E7C" w14:textId="7B492F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R4-2318101</w:t>
            </w:r>
          </w:p>
        </w:tc>
        <w:tc>
          <w:tcPr>
            <w:tcW w:w="810" w:type="pct"/>
          </w:tcPr>
          <w:p w14:paraId="08649BFB" w14:textId="41BF5B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delta PPowerClass report</w:t>
            </w:r>
          </w:p>
        </w:tc>
        <w:tc>
          <w:tcPr>
            <w:tcW w:w="717" w:type="pct"/>
          </w:tcPr>
          <w:p w14:paraId="16C090C0" w14:textId="6530B7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47DE1CD" w14:textId="18F25F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C4C5D53" w14:textId="255012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1032</w:t>
            </w:r>
          </w:p>
        </w:tc>
        <w:tc>
          <w:tcPr>
            <w:tcW w:w="223" w:type="pct"/>
          </w:tcPr>
          <w:p w14:paraId="38A509B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71FBFC" w14:textId="0BD928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5DCB1DC" w14:textId="24FC04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EA0316B" w14:textId="733C94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511" w:type="pct"/>
          </w:tcPr>
          <w:p w14:paraId="4294B04F" w14:textId="7613E6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4D49B2B" w14:textId="77777777" w:rsidTr="00B04748">
        <w:tc>
          <w:tcPr>
            <w:tcW w:w="587" w:type="pct"/>
          </w:tcPr>
          <w:p w14:paraId="05FCEBDC" w14:textId="7B51A4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R4-2318264</w:t>
            </w:r>
          </w:p>
        </w:tc>
        <w:tc>
          <w:tcPr>
            <w:tcW w:w="810" w:type="pct"/>
          </w:tcPr>
          <w:p w14:paraId="52F1084C" w14:textId="0620A1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for intra-band non-collocated EN-DC/NR-CA deployment</w:t>
            </w:r>
          </w:p>
        </w:tc>
        <w:tc>
          <w:tcPr>
            <w:tcW w:w="717" w:type="pct"/>
          </w:tcPr>
          <w:p w14:paraId="03D8405A" w14:textId="2CD55E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294" w:type="pct"/>
          </w:tcPr>
          <w:p w14:paraId="1A297006" w14:textId="10A56B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2BB59EA" w14:textId="35099E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1033</w:t>
            </w:r>
          </w:p>
        </w:tc>
        <w:tc>
          <w:tcPr>
            <w:tcW w:w="223" w:type="pct"/>
          </w:tcPr>
          <w:p w14:paraId="287547A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64A2C0E" w14:textId="4D11A1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688E7E1" w14:textId="387592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D3497ED" w14:textId="1180C6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45B53C3C" w14:textId="1456C1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C69AF94" w14:textId="77777777" w:rsidTr="00B04748">
        <w:tc>
          <w:tcPr>
            <w:tcW w:w="587" w:type="pct"/>
          </w:tcPr>
          <w:p w14:paraId="1E310F04" w14:textId="3D8184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R4-2318421</w:t>
            </w:r>
          </w:p>
        </w:tc>
        <w:tc>
          <w:tcPr>
            <w:tcW w:w="810" w:type="pct"/>
          </w:tcPr>
          <w:p w14:paraId="5B19C972" w14:textId="2CB6A4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Bug Fixes for Band Combinations in 38101-3-i30_s00-05</w:t>
            </w:r>
          </w:p>
        </w:tc>
        <w:tc>
          <w:tcPr>
            <w:tcW w:w="717" w:type="pct"/>
          </w:tcPr>
          <w:p w14:paraId="0751EEB6" w14:textId="75DC48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6D3F7CDA" w14:textId="1ED15B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7A5B500" w14:textId="60BB81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1034</w:t>
            </w:r>
          </w:p>
        </w:tc>
        <w:tc>
          <w:tcPr>
            <w:tcW w:w="223" w:type="pct"/>
          </w:tcPr>
          <w:p w14:paraId="6B1D99F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9A77D54" w14:textId="146582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97FE425" w14:textId="154EE3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A60371C" w14:textId="0E690C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</w:t>
            </w:r>
          </w:p>
        </w:tc>
        <w:tc>
          <w:tcPr>
            <w:tcW w:w="511" w:type="pct"/>
          </w:tcPr>
          <w:p w14:paraId="782EF493" w14:textId="6F057C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E7E90DF" w14:textId="77777777" w:rsidTr="00B04748">
        <w:tc>
          <w:tcPr>
            <w:tcW w:w="587" w:type="pct"/>
          </w:tcPr>
          <w:p w14:paraId="70A1CE8E" w14:textId="3888AA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R4-2318422</w:t>
            </w:r>
          </w:p>
        </w:tc>
        <w:tc>
          <w:tcPr>
            <w:tcW w:w="810" w:type="pct"/>
          </w:tcPr>
          <w:p w14:paraId="0A7E18EC" w14:textId="6DF39C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Simultaneous RXTX 38101-3-gh0_s00-05</w:t>
            </w:r>
          </w:p>
        </w:tc>
        <w:tc>
          <w:tcPr>
            <w:tcW w:w="717" w:type="pct"/>
          </w:tcPr>
          <w:p w14:paraId="228EC89D" w14:textId="35B9D6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5AB2EF53" w14:textId="35796D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D941726" w14:textId="0E6B57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1035</w:t>
            </w:r>
          </w:p>
        </w:tc>
        <w:tc>
          <w:tcPr>
            <w:tcW w:w="223" w:type="pct"/>
          </w:tcPr>
          <w:p w14:paraId="5548D80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9492D4" w14:textId="47027E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CD1CCBE" w14:textId="45AE2D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7A88D49" w14:textId="461856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LTE_NR_Simult_RxTx_R18</w:t>
            </w:r>
          </w:p>
        </w:tc>
        <w:tc>
          <w:tcPr>
            <w:tcW w:w="511" w:type="pct"/>
          </w:tcPr>
          <w:p w14:paraId="2840F187" w14:textId="2EC783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71944A16" w14:textId="77777777" w:rsidTr="00B04748">
        <w:tc>
          <w:tcPr>
            <w:tcW w:w="587" w:type="pct"/>
          </w:tcPr>
          <w:p w14:paraId="7DCB04CC" w14:textId="60EB35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R4-2318423</w:t>
            </w:r>
          </w:p>
        </w:tc>
        <w:tc>
          <w:tcPr>
            <w:tcW w:w="810" w:type="pct"/>
          </w:tcPr>
          <w:p w14:paraId="7084088F" w14:textId="3A5D9A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Simultaneous RXTX 38101-3-hb0_s00-05</w:t>
            </w:r>
          </w:p>
        </w:tc>
        <w:tc>
          <w:tcPr>
            <w:tcW w:w="717" w:type="pct"/>
          </w:tcPr>
          <w:p w14:paraId="144938EF" w14:textId="33F21F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5819DA5A" w14:textId="6ABF88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72DA8B01" w14:textId="50F052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1036</w:t>
            </w:r>
          </w:p>
        </w:tc>
        <w:tc>
          <w:tcPr>
            <w:tcW w:w="223" w:type="pct"/>
          </w:tcPr>
          <w:p w14:paraId="45139D2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C818BE9" w14:textId="2E99E8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0E124D7" w14:textId="6179FE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84F129D" w14:textId="20385D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LTE_NR_Simult_RxTx_R18</w:t>
            </w:r>
          </w:p>
        </w:tc>
        <w:tc>
          <w:tcPr>
            <w:tcW w:w="511" w:type="pct"/>
          </w:tcPr>
          <w:p w14:paraId="1C89E7F4" w14:textId="2D740B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62C4252" w14:textId="77777777" w:rsidTr="00B04748">
        <w:tc>
          <w:tcPr>
            <w:tcW w:w="587" w:type="pct"/>
          </w:tcPr>
          <w:p w14:paraId="65E75C2D" w14:textId="1AF93C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R4-2318424</w:t>
            </w:r>
          </w:p>
        </w:tc>
        <w:tc>
          <w:tcPr>
            <w:tcW w:w="810" w:type="pct"/>
          </w:tcPr>
          <w:p w14:paraId="77C80C0D" w14:textId="66A125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Simultaneous RXTX 38101-3-i30_s00-05</w:t>
            </w:r>
          </w:p>
        </w:tc>
        <w:tc>
          <w:tcPr>
            <w:tcW w:w="717" w:type="pct"/>
          </w:tcPr>
          <w:p w14:paraId="50834988" w14:textId="4F1E29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57A8B528" w14:textId="53323C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7E3A95B2" w14:textId="494017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1037</w:t>
            </w:r>
          </w:p>
        </w:tc>
        <w:tc>
          <w:tcPr>
            <w:tcW w:w="223" w:type="pct"/>
          </w:tcPr>
          <w:p w14:paraId="288DC98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278D6E5" w14:textId="3ABF9B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0D8F864" w14:textId="63ABBD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EBDEF11" w14:textId="4E8CF7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LTE_NR_Simult_RxTx_R18</w:t>
            </w:r>
          </w:p>
        </w:tc>
        <w:tc>
          <w:tcPr>
            <w:tcW w:w="511" w:type="pct"/>
          </w:tcPr>
          <w:p w14:paraId="478937BE" w14:textId="110190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3E1ADB0" w14:textId="77777777" w:rsidTr="00B04748">
        <w:tc>
          <w:tcPr>
            <w:tcW w:w="587" w:type="pct"/>
          </w:tcPr>
          <w:p w14:paraId="4B57313D" w14:textId="53D0F1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R4-2321688</w:t>
            </w:r>
          </w:p>
        </w:tc>
        <w:tc>
          <w:tcPr>
            <w:tcW w:w="810" w:type="pct"/>
          </w:tcPr>
          <w:p w14:paraId="6B08DB7B" w14:textId="11BCA8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Simultaneous RXTX 38101-3-i30_s00-05</w:t>
            </w:r>
          </w:p>
        </w:tc>
        <w:tc>
          <w:tcPr>
            <w:tcW w:w="717" w:type="pct"/>
          </w:tcPr>
          <w:p w14:paraId="4DD8F438" w14:textId="0D8C13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71DEFF9" w14:textId="51CE16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728BDEF3" w14:textId="6A3820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1037</w:t>
            </w:r>
          </w:p>
        </w:tc>
        <w:tc>
          <w:tcPr>
            <w:tcW w:w="223" w:type="pct"/>
          </w:tcPr>
          <w:p w14:paraId="7AF4F2A8" w14:textId="0634DF5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20E03E7" w14:textId="3568C8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EB88BEA" w14:textId="0FD429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8DC3F10" w14:textId="59428A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LTE_NR_Simult_RxTx_R18</w:t>
            </w:r>
          </w:p>
        </w:tc>
        <w:tc>
          <w:tcPr>
            <w:tcW w:w="511" w:type="pct"/>
          </w:tcPr>
          <w:p w14:paraId="146C255A" w14:textId="68CA39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42DB26B" w14:textId="77777777" w:rsidTr="00B04748">
        <w:tc>
          <w:tcPr>
            <w:tcW w:w="587" w:type="pct"/>
          </w:tcPr>
          <w:p w14:paraId="447EA3FE" w14:textId="08227E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R4-2318435</w:t>
            </w:r>
          </w:p>
        </w:tc>
        <w:tc>
          <w:tcPr>
            <w:tcW w:w="810" w:type="pct"/>
          </w:tcPr>
          <w:p w14:paraId="496613A0" w14:textId="2E608C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on introduction of band n109</w:t>
            </w:r>
          </w:p>
        </w:tc>
        <w:tc>
          <w:tcPr>
            <w:tcW w:w="717" w:type="pct"/>
          </w:tcPr>
          <w:p w14:paraId="6C0BBE7C" w14:textId="48EBA2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Vodafone</w:t>
            </w:r>
          </w:p>
        </w:tc>
        <w:tc>
          <w:tcPr>
            <w:tcW w:w="294" w:type="pct"/>
          </w:tcPr>
          <w:p w14:paraId="19978154" w14:textId="12BF45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644924BE" w14:textId="4EC83F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1038</w:t>
            </w:r>
          </w:p>
        </w:tc>
        <w:tc>
          <w:tcPr>
            <w:tcW w:w="223" w:type="pct"/>
          </w:tcPr>
          <w:p w14:paraId="651373D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64F4796" w14:textId="7348BF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A7A087B" w14:textId="48D788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6A418FE" w14:textId="0FAEE4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705FBEF5" w14:textId="438EF0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835C2F0" w14:textId="77777777" w:rsidTr="00B04748">
        <w:tc>
          <w:tcPr>
            <w:tcW w:w="587" w:type="pct"/>
          </w:tcPr>
          <w:p w14:paraId="5350B299" w14:textId="018430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R4-2318454</w:t>
            </w:r>
          </w:p>
        </w:tc>
        <w:tc>
          <w:tcPr>
            <w:tcW w:w="810" w:type="pct"/>
          </w:tcPr>
          <w:p w14:paraId="59E075EA" w14:textId="47458A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TS38.101-3 for simplification of NR V2X UE coexistence in Rel-16</w:t>
            </w:r>
          </w:p>
        </w:tc>
        <w:tc>
          <w:tcPr>
            <w:tcW w:w="717" w:type="pct"/>
          </w:tcPr>
          <w:p w14:paraId="13188626" w14:textId="51F233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2EDF281D" w14:textId="539E4E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2129EE0" w14:textId="7B335C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1039</w:t>
            </w:r>
          </w:p>
        </w:tc>
        <w:tc>
          <w:tcPr>
            <w:tcW w:w="223" w:type="pct"/>
          </w:tcPr>
          <w:p w14:paraId="5F65D60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0CFF460" w14:textId="7C5D52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4DEE510" w14:textId="234144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60656A7" w14:textId="19E7F6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0C371538" w14:textId="72EC5D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C3623F1" w14:textId="77777777" w:rsidTr="00B04748">
        <w:tc>
          <w:tcPr>
            <w:tcW w:w="587" w:type="pct"/>
          </w:tcPr>
          <w:p w14:paraId="51188215" w14:textId="740DCE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R4-2321936</w:t>
            </w:r>
          </w:p>
        </w:tc>
        <w:tc>
          <w:tcPr>
            <w:tcW w:w="810" w:type="pct"/>
          </w:tcPr>
          <w:p w14:paraId="344338F2" w14:textId="50B08C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TS38.101-3 for simplification of NR V2X UE coexistence in Rel-16</w:t>
            </w:r>
          </w:p>
        </w:tc>
        <w:tc>
          <w:tcPr>
            <w:tcW w:w="717" w:type="pct"/>
          </w:tcPr>
          <w:p w14:paraId="11EC632D" w14:textId="201D62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34A55EDC" w14:textId="226283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734E986" w14:textId="386307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1039</w:t>
            </w:r>
          </w:p>
        </w:tc>
        <w:tc>
          <w:tcPr>
            <w:tcW w:w="223" w:type="pct"/>
          </w:tcPr>
          <w:p w14:paraId="53EF9E15" w14:textId="4A28554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A9074C1" w14:textId="085D2C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2DBE3E3" w14:textId="79711B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8C231CA" w14:textId="0348A4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5CFCE04F" w14:textId="14D2B0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1C2830F" w14:textId="77777777" w:rsidTr="00B04748">
        <w:tc>
          <w:tcPr>
            <w:tcW w:w="587" w:type="pct"/>
          </w:tcPr>
          <w:p w14:paraId="78BF0096" w14:textId="2E2ABB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R4-2318455</w:t>
            </w:r>
          </w:p>
        </w:tc>
        <w:tc>
          <w:tcPr>
            <w:tcW w:w="810" w:type="pct"/>
          </w:tcPr>
          <w:p w14:paraId="52867599" w14:textId="387764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TS38.101-3 for simplification of NR V2X UE coexistence in Rel-17 (Cat. A)</w:t>
            </w:r>
          </w:p>
        </w:tc>
        <w:tc>
          <w:tcPr>
            <w:tcW w:w="717" w:type="pct"/>
          </w:tcPr>
          <w:p w14:paraId="0B5A5935" w14:textId="5757B6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241D0BF0" w14:textId="5AEF0C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095FCD2F" w14:textId="1FBE67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1040</w:t>
            </w:r>
          </w:p>
        </w:tc>
        <w:tc>
          <w:tcPr>
            <w:tcW w:w="223" w:type="pct"/>
          </w:tcPr>
          <w:p w14:paraId="3B4F332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8695586" w14:textId="668E04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C02DC09" w14:textId="713CB7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4BFFD65" w14:textId="41552C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5468C10A" w14:textId="7B9B35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AD2D48C" w14:textId="77777777" w:rsidTr="00B04748">
        <w:tc>
          <w:tcPr>
            <w:tcW w:w="587" w:type="pct"/>
          </w:tcPr>
          <w:p w14:paraId="5D409F01" w14:textId="1530D7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R4-2318456</w:t>
            </w:r>
          </w:p>
        </w:tc>
        <w:tc>
          <w:tcPr>
            <w:tcW w:w="810" w:type="pct"/>
          </w:tcPr>
          <w:p w14:paraId="1320CC1F" w14:textId="0DB6DF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TS38.101-3 for simplification of NR V2X UE coexistence in Rel-18 (Cat. A)</w:t>
            </w:r>
          </w:p>
        </w:tc>
        <w:tc>
          <w:tcPr>
            <w:tcW w:w="717" w:type="pct"/>
          </w:tcPr>
          <w:p w14:paraId="6C43842C" w14:textId="3BAABE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 Ireland, Nokia</w:t>
            </w:r>
          </w:p>
        </w:tc>
        <w:tc>
          <w:tcPr>
            <w:tcW w:w="294" w:type="pct"/>
          </w:tcPr>
          <w:p w14:paraId="75326DB0" w14:textId="20676A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AA6F3BF" w14:textId="3A72BB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1041</w:t>
            </w:r>
          </w:p>
        </w:tc>
        <w:tc>
          <w:tcPr>
            <w:tcW w:w="223" w:type="pct"/>
          </w:tcPr>
          <w:p w14:paraId="61E1B52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AEED5E2" w14:textId="5E9846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7901499" w14:textId="12E01E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D72EEB9" w14:textId="3AF854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1D3D1171" w14:textId="63D955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15E3B2C" w14:textId="77777777" w:rsidTr="00B04748">
        <w:tc>
          <w:tcPr>
            <w:tcW w:w="587" w:type="pct"/>
          </w:tcPr>
          <w:p w14:paraId="2E0505D6" w14:textId="7710FD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R4-2318470</w:t>
            </w:r>
          </w:p>
        </w:tc>
        <w:tc>
          <w:tcPr>
            <w:tcW w:w="810" w:type="pct"/>
          </w:tcPr>
          <w:p w14:paraId="11BDBEAF" w14:textId="61D7DE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Correction to 6.5B.3.3.2 (Rel-15)</w:t>
            </w:r>
          </w:p>
        </w:tc>
        <w:tc>
          <w:tcPr>
            <w:tcW w:w="717" w:type="pct"/>
          </w:tcPr>
          <w:p w14:paraId="3748EE2E" w14:textId="318FDB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3E633CE" w14:textId="76EF25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15E1830" w14:textId="4F721E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1042</w:t>
            </w:r>
          </w:p>
        </w:tc>
        <w:tc>
          <w:tcPr>
            <w:tcW w:w="223" w:type="pct"/>
          </w:tcPr>
          <w:p w14:paraId="01D2C5A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DF64854" w14:textId="6818E2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3C418720" w14:textId="1DBD07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8E9A17B" w14:textId="77DE2E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75E4B0C4" w14:textId="21A068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12A7E25" w14:textId="77777777" w:rsidTr="00B04748">
        <w:tc>
          <w:tcPr>
            <w:tcW w:w="587" w:type="pct"/>
          </w:tcPr>
          <w:p w14:paraId="48BC1194" w14:textId="2635FF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R4-2318523</w:t>
            </w:r>
          </w:p>
        </w:tc>
        <w:tc>
          <w:tcPr>
            <w:tcW w:w="810" w:type="pct"/>
          </w:tcPr>
          <w:p w14:paraId="71FB3AE5" w14:textId="009886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UE to UE coex  R16</w:t>
            </w:r>
          </w:p>
        </w:tc>
        <w:tc>
          <w:tcPr>
            <w:tcW w:w="717" w:type="pct"/>
          </w:tcPr>
          <w:p w14:paraId="4E0F651E" w14:textId="766720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3FA7088A" w14:textId="6D4D5D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05FF6B68" w14:textId="4C0C58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1043</w:t>
            </w:r>
          </w:p>
        </w:tc>
        <w:tc>
          <w:tcPr>
            <w:tcW w:w="223" w:type="pct"/>
          </w:tcPr>
          <w:p w14:paraId="32C81D0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20E110C" w14:textId="10ACF1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0B0D719" w14:textId="55B7FB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B38967A" w14:textId="0E2920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511" w:type="pct"/>
          </w:tcPr>
          <w:p w14:paraId="14F1893C" w14:textId="5ACA61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F5BD7BD" w14:textId="77777777" w:rsidTr="00B04748">
        <w:tc>
          <w:tcPr>
            <w:tcW w:w="587" w:type="pct"/>
          </w:tcPr>
          <w:p w14:paraId="3DF963CD" w14:textId="017058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R4-2321935</w:t>
            </w:r>
          </w:p>
        </w:tc>
        <w:tc>
          <w:tcPr>
            <w:tcW w:w="810" w:type="pct"/>
          </w:tcPr>
          <w:p w14:paraId="23767828" w14:textId="4DF1EE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UE to UE coex  R16</w:t>
            </w:r>
          </w:p>
        </w:tc>
        <w:tc>
          <w:tcPr>
            <w:tcW w:w="717" w:type="pct"/>
          </w:tcPr>
          <w:p w14:paraId="12EC515A" w14:textId="5558E3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0EF9B3BA" w14:textId="4E2EA3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C70ABBB" w14:textId="6E420E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1043</w:t>
            </w:r>
          </w:p>
        </w:tc>
        <w:tc>
          <w:tcPr>
            <w:tcW w:w="223" w:type="pct"/>
          </w:tcPr>
          <w:p w14:paraId="2978F183" w14:textId="77344C5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FD5FA7F" w14:textId="2C62D8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EF78DAF" w14:textId="6709B7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A037194" w14:textId="7AC860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511" w:type="pct"/>
          </w:tcPr>
          <w:p w14:paraId="6129101B" w14:textId="742357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F8FF95A" w14:textId="77777777" w:rsidTr="00B04748">
        <w:tc>
          <w:tcPr>
            <w:tcW w:w="587" w:type="pct"/>
          </w:tcPr>
          <w:p w14:paraId="0ED0EF19" w14:textId="015DF4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R4-2318524</w:t>
            </w:r>
          </w:p>
        </w:tc>
        <w:tc>
          <w:tcPr>
            <w:tcW w:w="810" w:type="pct"/>
          </w:tcPr>
          <w:p w14:paraId="007147BC" w14:textId="0C7D51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UE to UE coex  R17</w:t>
            </w:r>
          </w:p>
        </w:tc>
        <w:tc>
          <w:tcPr>
            <w:tcW w:w="717" w:type="pct"/>
          </w:tcPr>
          <w:p w14:paraId="14D9ACE0" w14:textId="3EB20C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7DC9BBFA" w14:textId="4F9261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F3D70C6" w14:textId="3DBE2B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1044</w:t>
            </w:r>
          </w:p>
        </w:tc>
        <w:tc>
          <w:tcPr>
            <w:tcW w:w="223" w:type="pct"/>
          </w:tcPr>
          <w:p w14:paraId="331C436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E52C0B3" w14:textId="4389FD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7B77DA7" w14:textId="1FBF1C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55C355A" w14:textId="01AB5B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511" w:type="pct"/>
          </w:tcPr>
          <w:p w14:paraId="7D7794AF" w14:textId="25F17D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3AB5E8A" w14:textId="77777777" w:rsidTr="00B04748">
        <w:tc>
          <w:tcPr>
            <w:tcW w:w="587" w:type="pct"/>
          </w:tcPr>
          <w:p w14:paraId="30FCF765" w14:textId="2056AE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R4-2318525</w:t>
            </w:r>
          </w:p>
        </w:tc>
        <w:tc>
          <w:tcPr>
            <w:tcW w:w="810" w:type="pct"/>
          </w:tcPr>
          <w:p w14:paraId="73AB9B6E" w14:textId="386E3A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UE to UE coex  R18</w:t>
            </w:r>
          </w:p>
        </w:tc>
        <w:tc>
          <w:tcPr>
            <w:tcW w:w="717" w:type="pct"/>
          </w:tcPr>
          <w:p w14:paraId="1976BE94" w14:textId="77C175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7B79F1BA" w14:textId="53CE0A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03B7518" w14:textId="227C92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1045</w:t>
            </w:r>
          </w:p>
        </w:tc>
        <w:tc>
          <w:tcPr>
            <w:tcW w:w="223" w:type="pct"/>
          </w:tcPr>
          <w:p w14:paraId="5407CB6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A12CBF0" w14:textId="200731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E26A5C1" w14:textId="4F0AAA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BB1C8B6" w14:textId="6732F7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</w:t>
            </w:r>
          </w:p>
        </w:tc>
        <w:tc>
          <w:tcPr>
            <w:tcW w:w="511" w:type="pct"/>
          </w:tcPr>
          <w:p w14:paraId="2E6DC1AA" w14:textId="295857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659E924" w14:textId="77777777" w:rsidTr="00B04748">
        <w:tc>
          <w:tcPr>
            <w:tcW w:w="587" w:type="pct"/>
          </w:tcPr>
          <w:p w14:paraId="56B5E6A4" w14:textId="4251D0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R4-2318632</w:t>
            </w:r>
          </w:p>
        </w:tc>
        <w:tc>
          <w:tcPr>
            <w:tcW w:w="810" w:type="pct"/>
          </w:tcPr>
          <w:p w14:paraId="1B5E13B2" w14:textId="57B061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requriement for EN-DC/NE-DC</w:t>
            </w:r>
          </w:p>
        </w:tc>
        <w:tc>
          <w:tcPr>
            <w:tcW w:w="717" w:type="pct"/>
          </w:tcPr>
          <w:p w14:paraId="03265FA5" w14:textId="24A9A0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722FF775" w14:textId="1A6D32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5353E64" w14:textId="6A2683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1046</w:t>
            </w:r>
          </w:p>
        </w:tc>
        <w:tc>
          <w:tcPr>
            <w:tcW w:w="223" w:type="pct"/>
          </w:tcPr>
          <w:p w14:paraId="56A748A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A9C50EA" w14:textId="629E10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9D91E11" w14:textId="64DB91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9632BB8" w14:textId="56726A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NR_RF_FR2_req_Ph3-Core</w:t>
            </w:r>
          </w:p>
        </w:tc>
        <w:tc>
          <w:tcPr>
            <w:tcW w:w="511" w:type="pct"/>
          </w:tcPr>
          <w:p w14:paraId="1C911EDE" w14:textId="7E7934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475F82E" w14:textId="77777777" w:rsidTr="00B04748">
        <w:tc>
          <w:tcPr>
            <w:tcW w:w="587" w:type="pct"/>
          </w:tcPr>
          <w:p w14:paraId="7A10F1B4" w14:textId="3CBEA3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R4-2318681</w:t>
            </w:r>
          </w:p>
        </w:tc>
        <w:tc>
          <w:tcPr>
            <w:tcW w:w="810" w:type="pct"/>
          </w:tcPr>
          <w:p w14:paraId="77156D6A" w14:textId="78A288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UE to UE coex  R17</w:t>
            </w:r>
          </w:p>
        </w:tc>
        <w:tc>
          <w:tcPr>
            <w:tcW w:w="717" w:type="pct"/>
          </w:tcPr>
          <w:p w14:paraId="0C13726C" w14:textId="0E547C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611956E6" w14:textId="5A38CB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427A234" w14:textId="4FDE5D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1047</w:t>
            </w:r>
          </w:p>
        </w:tc>
        <w:tc>
          <w:tcPr>
            <w:tcW w:w="223" w:type="pct"/>
          </w:tcPr>
          <w:p w14:paraId="1F8666E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22686BC" w14:textId="20ABDE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B0B9378" w14:textId="7C8A73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6252CC7" w14:textId="668981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511" w:type="pct"/>
          </w:tcPr>
          <w:p w14:paraId="7B339206" w14:textId="44331E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6C398D3" w14:textId="77777777" w:rsidTr="00B04748">
        <w:tc>
          <w:tcPr>
            <w:tcW w:w="587" w:type="pct"/>
          </w:tcPr>
          <w:p w14:paraId="7618E4F5" w14:textId="28CACD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R4-2318762</w:t>
            </w:r>
          </w:p>
        </w:tc>
        <w:tc>
          <w:tcPr>
            <w:tcW w:w="810" w:type="pct"/>
          </w:tcPr>
          <w:p w14:paraId="3414813E" w14:textId="074870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Simultaneous RXTX 38101-3-hb2_s00-05</w:t>
            </w:r>
          </w:p>
        </w:tc>
        <w:tc>
          <w:tcPr>
            <w:tcW w:w="717" w:type="pct"/>
          </w:tcPr>
          <w:p w14:paraId="11AEF347" w14:textId="011A4A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7FB7B6C4" w14:textId="68B9ED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5EB8473" w14:textId="3FDAE0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1048</w:t>
            </w:r>
          </w:p>
        </w:tc>
        <w:tc>
          <w:tcPr>
            <w:tcW w:w="223" w:type="pct"/>
          </w:tcPr>
          <w:p w14:paraId="7745045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DC58D20" w14:textId="4AD860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EC3CB96" w14:textId="69F8AD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865ED7F" w14:textId="041D9C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LTE_NR_Simult_RxTx_R18</w:t>
            </w:r>
          </w:p>
        </w:tc>
        <w:tc>
          <w:tcPr>
            <w:tcW w:w="511" w:type="pct"/>
          </w:tcPr>
          <w:p w14:paraId="4954D6DC" w14:textId="7F17E3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F1533B3" w14:textId="77777777" w:rsidTr="00B04748">
        <w:tc>
          <w:tcPr>
            <w:tcW w:w="587" w:type="pct"/>
          </w:tcPr>
          <w:p w14:paraId="295B21B3" w14:textId="5B6D1E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R4-2318776</w:t>
            </w:r>
          </w:p>
        </w:tc>
        <w:tc>
          <w:tcPr>
            <w:tcW w:w="810" w:type="pct"/>
          </w:tcPr>
          <w:p w14:paraId="28289736" w14:textId="0432A2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invalid channel bandwidth in 3DL/2UL inter-band reference sensitivity testing for PC2</w:t>
            </w:r>
          </w:p>
        </w:tc>
        <w:tc>
          <w:tcPr>
            <w:tcW w:w="717" w:type="pct"/>
          </w:tcPr>
          <w:p w14:paraId="383DBB86" w14:textId="258E75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Samsung, Nokia</w:t>
            </w:r>
          </w:p>
        </w:tc>
        <w:tc>
          <w:tcPr>
            <w:tcW w:w="294" w:type="pct"/>
          </w:tcPr>
          <w:p w14:paraId="334FD368" w14:textId="6540C4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86DFA73" w14:textId="00C886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1049</w:t>
            </w:r>
          </w:p>
        </w:tc>
        <w:tc>
          <w:tcPr>
            <w:tcW w:w="223" w:type="pct"/>
          </w:tcPr>
          <w:p w14:paraId="4E2DD40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F2D2BD3" w14:textId="27CAFF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2F71878" w14:textId="31B40C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C726CC4" w14:textId="63541F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ENDC_PC2_R17_xLTE_yNR-Core</w:t>
            </w:r>
          </w:p>
        </w:tc>
        <w:tc>
          <w:tcPr>
            <w:tcW w:w="511" w:type="pct"/>
          </w:tcPr>
          <w:p w14:paraId="3CC36562" w14:textId="2D3D4F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FB3B2F4" w14:textId="77777777" w:rsidTr="00B04748">
        <w:tc>
          <w:tcPr>
            <w:tcW w:w="587" w:type="pct"/>
          </w:tcPr>
          <w:p w14:paraId="2DD7E494" w14:textId="3BE525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R4-2318779</w:t>
            </w:r>
          </w:p>
        </w:tc>
        <w:tc>
          <w:tcPr>
            <w:tcW w:w="810" w:type="pct"/>
          </w:tcPr>
          <w:p w14:paraId="4E68CA39" w14:textId="60D087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invalid channel bandwidth in 3DL/2UL inter-band reference sensitivity testing for PC3</w:t>
            </w:r>
          </w:p>
        </w:tc>
        <w:tc>
          <w:tcPr>
            <w:tcW w:w="717" w:type="pct"/>
          </w:tcPr>
          <w:p w14:paraId="2522B8FC" w14:textId="3AEBAE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Samsung, Nokia</w:t>
            </w:r>
          </w:p>
        </w:tc>
        <w:tc>
          <w:tcPr>
            <w:tcW w:w="294" w:type="pct"/>
          </w:tcPr>
          <w:p w14:paraId="401F71F1" w14:textId="7E8197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162EE97" w14:textId="4C931F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1050</w:t>
            </w:r>
          </w:p>
        </w:tc>
        <w:tc>
          <w:tcPr>
            <w:tcW w:w="223" w:type="pct"/>
          </w:tcPr>
          <w:p w14:paraId="1B67C7A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7627534" w14:textId="432887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737468D" w14:textId="04D61A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E9A5009" w14:textId="24C146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511" w:type="pct"/>
          </w:tcPr>
          <w:p w14:paraId="40FD47AE" w14:textId="25AC3B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876DA9D" w14:textId="77777777" w:rsidTr="00B04748">
        <w:tc>
          <w:tcPr>
            <w:tcW w:w="587" w:type="pct"/>
          </w:tcPr>
          <w:p w14:paraId="3FBE0B7B" w14:textId="12AD81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R4-2318780</w:t>
            </w:r>
          </w:p>
        </w:tc>
        <w:tc>
          <w:tcPr>
            <w:tcW w:w="810" w:type="pct"/>
          </w:tcPr>
          <w:p w14:paraId="78CB322A" w14:textId="25562A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(Rel-18): Correction of an invalid channel bandwidth in 3DL/2UL inter-band reference sensitivity testing for PC3</w:t>
            </w:r>
          </w:p>
        </w:tc>
        <w:tc>
          <w:tcPr>
            <w:tcW w:w="717" w:type="pct"/>
          </w:tcPr>
          <w:p w14:paraId="26507636" w14:textId="75AF85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Samsung, Nokia</w:t>
            </w:r>
          </w:p>
        </w:tc>
        <w:tc>
          <w:tcPr>
            <w:tcW w:w="294" w:type="pct"/>
          </w:tcPr>
          <w:p w14:paraId="77D3C051" w14:textId="69AC5B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185E74D" w14:textId="1440B0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1051</w:t>
            </w:r>
          </w:p>
        </w:tc>
        <w:tc>
          <w:tcPr>
            <w:tcW w:w="223" w:type="pct"/>
          </w:tcPr>
          <w:p w14:paraId="590742D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9B67EE" w14:textId="10B274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2EECFAF" w14:textId="2932E6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EA22538" w14:textId="20C6FA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HPUE_FR1_DC_LTE_NR_R18-Core</w:t>
            </w:r>
          </w:p>
        </w:tc>
        <w:tc>
          <w:tcPr>
            <w:tcW w:w="511" w:type="pct"/>
          </w:tcPr>
          <w:p w14:paraId="5D7ABB78" w14:textId="0C886A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924C6BC" w14:textId="77777777" w:rsidTr="00B04748">
        <w:tc>
          <w:tcPr>
            <w:tcW w:w="587" w:type="pct"/>
          </w:tcPr>
          <w:p w14:paraId="358712FF" w14:textId="12E916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R4-2318782</w:t>
            </w:r>
          </w:p>
        </w:tc>
        <w:tc>
          <w:tcPr>
            <w:tcW w:w="810" w:type="pct"/>
          </w:tcPr>
          <w:p w14:paraId="19F08FD7" w14:textId="12FDFA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(Rel-18): Correction of an invalid channel bandwidth in 3DL/2UL inter-band reference sensitivity testing for PC3</w:t>
            </w:r>
          </w:p>
        </w:tc>
        <w:tc>
          <w:tcPr>
            <w:tcW w:w="717" w:type="pct"/>
          </w:tcPr>
          <w:p w14:paraId="3CCADE5B" w14:textId="346CE9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Samsung, Nokia</w:t>
            </w:r>
          </w:p>
        </w:tc>
        <w:tc>
          <w:tcPr>
            <w:tcW w:w="294" w:type="pct"/>
          </w:tcPr>
          <w:p w14:paraId="4DC12C30" w14:textId="51525D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06C91332" w14:textId="5FE647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1052</w:t>
            </w:r>
          </w:p>
        </w:tc>
        <w:tc>
          <w:tcPr>
            <w:tcW w:w="223" w:type="pct"/>
          </w:tcPr>
          <w:p w14:paraId="6AF20BE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2BF733C" w14:textId="2048A6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5B4A83A" w14:textId="1E27D8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A69455" w14:textId="79A512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DC_R18_xBLTE_2BNR_yDL2UL-Core</w:t>
            </w:r>
          </w:p>
        </w:tc>
        <w:tc>
          <w:tcPr>
            <w:tcW w:w="511" w:type="pct"/>
          </w:tcPr>
          <w:p w14:paraId="379563DC" w14:textId="4CCA3F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AAEBEC1" w14:textId="77777777" w:rsidTr="00B04748">
        <w:tc>
          <w:tcPr>
            <w:tcW w:w="587" w:type="pct"/>
          </w:tcPr>
          <w:p w14:paraId="425FEF0C" w14:textId="0CD8B8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R4-2318825</w:t>
            </w:r>
          </w:p>
        </w:tc>
        <w:tc>
          <w:tcPr>
            <w:tcW w:w="810" w:type="pct"/>
          </w:tcPr>
          <w:p w14:paraId="7562784C" w14:textId="7126E3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Clarifications for FR2 testing with NR-DC and NR-CA</w:t>
            </w:r>
          </w:p>
        </w:tc>
        <w:tc>
          <w:tcPr>
            <w:tcW w:w="717" w:type="pct"/>
          </w:tcPr>
          <w:p w14:paraId="5DADF837" w14:textId="7BE1DD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6183284" w14:textId="230E12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956D84F" w14:textId="6DE669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1053</w:t>
            </w:r>
          </w:p>
        </w:tc>
        <w:tc>
          <w:tcPr>
            <w:tcW w:w="223" w:type="pct"/>
          </w:tcPr>
          <w:p w14:paraId="33B506F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2D941BE" w14:textId="3B709F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23BBF436" w14:textId="6A97B4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C947B74" w14:textId="58FFF7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751080D" w14:textId="6EC44A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86D5FEA" w14:textId="77777777" w:rsidTr="00B04748">
        <w:tc>
          <w:tcPr>
            <w:tcW w:w="587" w:type="pct"/>
          </w:tcPr>
          <w:p w14:paraId="1E9DEC1C" w14:textId="67054F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R4-2322000</w:t>
            </w:r>
          </w:p>
        </w:tc>
        <w:tc>
          <w:tcPr>
            <w:tcW w:w="810" w:type="pct"/>
          </w:tcPr>
          <w:p w14:paraId="2B77B056" w14:textId="51B964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Clarifications for FR2 testing with NR-DC and NR-CA</w:t>
            </w:r>
          </w:p>
        </w:tc>
        <w:tc>
          <w:tcPr>
            <w:tcW w:w="717" w:type="pct"/>
          </w:tcPr>
          <w:p w14:paraId="29B495A1" w14:textId="50526A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0FDD18C8" w14:textId="04BC75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00C7B96" w14:textId="4CFC5E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1053</w:t>
            </w:r>
          </w:p>
        </w:tc>
        <w:tc>
          <w:tcPr>
            <w:tcW w:w="223" w:type="pct"/>
          </w:tcPr>
          <w:p w14:paraId="69EDF58B" w14:textId="08C4DB4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8F1BD58" w14:textId="031C53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CF9CFBC" w14:textId="70AD34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6A30EF4" w14:textId="3FCCE8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8816E33" w14:textId="330B6B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0B1F182A" w14:textId="77777777" w:rsidTr="00B04748">
        <w:tc>
          <w:tcPr>
            <w:tcW w:w="587" w:type="pct"/>
          </w:tcPr>
          <w:p w14:paraId="41E678A0" w14:textId="42EEB0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R4-2322009</w:t>
            </w:r>
          </w:p>
        </w:tc>
        <w:tc>
          <w:tcPr>
            <w:tcW w:w="810" w:type="pct"/>
          </w:tcPr>
          <w:p w14:paraId="41AE6C90" w14:textId="59E547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Clarifications for FR2 testing with NR-DC and NR-CA</w:t>
            </w:r>
          </w:p>
        </w:tc>
        <w:tc>
          <w:tcPr>
            <w:tcW w:w="717" w:type="pct"/>
          </w:tcPr>
          <w:p w14:paraId="5B87B35E" w14:textId="4BF402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FF8FBEE" w14:textId="6B05CB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0DE5D10D" w14:textId="585242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1053</w:t>
            </w:r>
          </w:p>
        </w:tc>
        <w:tc>
          <w:tcPr>
            <w:tcW w:w="223" w:type="pct"/>
          </w:tcPr>
          <w:p w14:paraId="44918F4D" w14:textId="66C7EE8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1F3363ED" w14:textId="1F1692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18D449B" w14:textId="4002E4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38DA90D" w14:textId="4A030D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1C9B4126" w14:textId="7218C6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F3736CE" w14:textId="77777777" w:rsidTr="00B04748">
        <w:tc>
          <w:tcPr>
            <w:tcW w:w="587" w:type="pct"/>
          </w:tcPr>
          <w:p w14:paraId="25C63E25" w14:textId="543E39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R4-2319021</w:t>
            </w:r>
          </w:p>
        </w:tc>
        <w:tc>
          <w:tcPr>
            <w:tcW w:w="810" w:type="pct"/>
          </w:tcPr>
          <w:p w14:paraId="414AC8BD" w14:textId="72402E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big CR for NR_ENDC_RF_FR1_enh2</w:t>
            </w:r>
          </w:p>
        </w:tc>
        <w:tc>
          <w:tcPr>
            <w:tcW w:w="717" w:type="pct"/>
          </w:tcPr>
          <w:p w14:paraId="6D03D672" w14:textId="23387D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Huawei, HiSilicon, vivo</w:t>
            </w:r>
          </w:p>
        </w:tc>
        <w:tc>
          <w:tcPr>
            <w:tcW w:w="294" w:type="pct"/>
          </w:tcPr>
          <w:p w14:paraId="4746C0CF" w14:textId="493AC7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005FA689" w14:textId="6EF87F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1054</w:t>
            </w:r>
          </w:p>
        </w:tc>
        <w:tc>
          <w:tcPr>
            <w:tcW w:w="223" w:type="pct"/>
          </w:tcPr>
          <w:p w14:paraId="7084875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74A2ACC" w14:textId="4E314C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3588988" w14:textId="546324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6A113CD" w14:textId="7A6D01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NR_ENDC_RF_FR1_enh2-Core</w:t>
            </w:r>
          </w:p>
        </w:tc>
        <w:tc>
          <w:tcPr>
            <w:tcW w:w="511" w:type="pct"/>
          </w:tcPr>
          <w:p w14:paraId="7C8180CD" w14:textId="42DA39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7382B0B" w14:textId="77777777" w:rsidTr="00B04748">
        <w:tc>
          <w:tcPr>
            <w:tcW w:w="587" w:type="pct"/>
          </w:tcPr>
          <w:p w14:paraId="1DBFD012" w14:textId="60D7F6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R4-2321982</w:t>
            </w:r>
          </w:p>
        </w:tc>
        <w:tc>
          <w:tcPr>
            <w:tcW w:w="810" w:type="pct"/>
          </w:tcPr>
          <w:p w14:paraId="629E0586" w14:textId="5824CE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big CR for NR_ENDC_RF_FR1_enh2</w:t>
            </w:r>
          </w:p>
        </w:tc>
        <w:tc>
          <w:tcPr>
            <w:tcW w:w="717" w:type="pct"/>
          </w:tcPr>
          <w:p w14:paraId="6346CE5A" w14:textId="1711DF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Huawei, HiSilicon, vivo, CHTTL, Ericsson, Qualcomm Inc., Samsung, ZTE, OPPO, SGS Wireless, MediaTek Inc., Xiaomi, Nokia, Nokia Shanghai Bell, Spreadtrum Communications, Skyworks</w:t>
            </w:r>
          </w:p>
        </w:tc>
        <w:tc>
          <w:tcPr>
            <w:tcW w:w="294" w:type="pct"/>
          </w:tcPr>
          <w:p w14:paraId="2E674962" w14:textId="23AFB9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B7703A7" w14:textId="276C56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1054</w:t>
            </w:r>
          </w:p>
        </w:tc>
        <w:tc>
          <w:tcPr>
            <w:tcW w:w="223" w:type="pct"/>
          </w:tcPr>
          <w:p w14:paraId="2FD3E959" w14:textId="023A191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FABC057" w14:textId="09E118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AFEAE9C" w14:textId="1B7C0A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77D6AD2" w14:textId="009977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NR_ENDC_RF_FR1_enh2-Core</w:t>
            </w:r>
          </w:p>
        </w:tc>
        <w:tc>
          <w:tcPr>
            <w:tcW w:w="511" w:type="pct"/>
          </w:tcPr>
          <w:p w14:paraId="7177AD16" w14:textId="1A9C09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A48B28C" w14:textId="77777777" w:rsidTr="00B04748">
        <w:tc>
          <w:tcPr>
            <w:tcW w:w="587" w:type="pct"/>
          </w:tcPr>
          <w:p w14:paraId="27D5586F" w14:textId="41F662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R4-2319411</w:t>
            </w:r>
          </w:p>
        </w:tc>
        <w:tc>
          <w:tcPr>
            <w:tcW w:w="810" w:type="pct"/>
          </w:tcPr>
          <w:p w14:paraId="3EAE561E" w14:textId="24317B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for 38.101-3 New BS signalling implementation for non-collocated scenario</w:t>
            </w:r>
          </w:p>
        </w:tc>
        <w:tc>
          <w:tcPr>
            <w:tcW w:w="717" w:type="pct"/>
          </w:tcPr>
          <w:p w14:paraId="412A94CA" w14:textId="195011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KDDI, ZTE, Mediatek, Nokia</w:t>
            </w:r>
          </w:p>
        </w:tc>
        <w:tc>
          <w:tcPr>
            <w:tcW w:w="294" w:type="pct"/>
          </w:tcPr>
          <w:p w14:paraId="199AE5B2" w14:textId="2FB911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666AAF1C" w14:textId="69D048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1055</w:t>
            </w:r>
          </w:p>
        </w:tc>
        <w:tc>
          <w:tcPr>
            <w:tcW w:w="223" w:type="pct"/>
          </w:tcPr>
          <w:p w14:paraId="25CCB00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8898A68" w14:textId="7678B2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F8F826A" w14:textId="0F705D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F8ACCB1" w14:textId="64CB81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5ADB4DE8" w14:textId="6E239C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C702C2E" w14:textId="77777777" w:rsidTr="00B04748">
        <w:tc>
          <w:tcPr>
            <w:tcW w:w="587" w:type="pct"/>
          </w:tcPr>
          <w:p w14:paraId="274B7148" w14:textId="065BB2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R4-2321908</w:t>
            </w:r>
          </w:p>
        </w:tc>
        <w:tc>
          <w:tcPr>
            <w:tcW w:w="810" w:type="pct"/>
          </w:tcPr>
          <w:p w14:paraId="1445B126" w14:textId="06D732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for 38.101-3 New BS signalling implementation for non-collocated scenario</w:t>
            </w:r>
          </w:p>
        </w:tc>
        <w:tc>
          <w:tcPr>
            <w:tcW w:w="717" w:type="pct"/>
          </w:tcPr>
          <w:p w14:paraId="50A9B80D" w14:textId="08CC08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KDDI, ZTE, Mediatek, Nokia, Huawei, Cybercore, Apple</w:t>
            </w:r>
          </w:p>
        </w:tc>
        <w:tc>
          <w:tcPr>
            <w:tcW w:w="294" w:type="pct"/>
          </w:tcPr>
          <w:p w14:paraId="1A069BDF" w14:textId="166EE2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0A9688FD" w14:textId="36EAA3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1055</w:t>
            </w:r>
          </w:p>
        </w:tc>
        <w:tc>
          <w:tcPr>
            <w:tcW w:w="223" w:type="pct"/>
          </w:tcPr>
          <w:p w14:paraId="4C12169E" w14:textId="6292B8B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CFA9AE4" w14:textId="31C5FF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5150174" w14:textId="13DB5D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1E5BD3E" w14:textId="619937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1599E844" w14:textId="4DE513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F36FD46" w14:textId="77777777" w:rsidTr="00B04748">
        <w:tc>
          <w:tcPr>
            <w:tcW w:w="587" w:type="pct"/>
          </w:tcPr>
          <w:p w14:paraId="57487382" w14:textId="1B9F2F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R4-2321995</w:t>
            </w:r>
          </w:p>
        </w:tc>
        <w:tc>
          <w:tcPr>
            <w:tcW w:w="810" w:type="pct"/>
          </w:tcPr>
          <w:p w14:paraId="11842450" w14:textId="44ED85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for 38.101-3 New BS signalling implementation for non-collocated scenario</w:t>
            </w:r>
          </w:p>
        </w:tc>
        <w:tc>
          <w:tcPr>
            <w:tcW w:w="717" w:type="pct"/>
          </w:tcPr>
          <w:p w14:paraId="1571BBA0" w14:textId="672F4C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KDDI, ZTE, Mediatek, Nokia, Huawei, Cybercore, Apple</w:t>
            </w:r>
          </w:p>
        </w:tc>
        <w:tc>
          <w:tcPr>
            <w:tcW w:w="294" w:type="pct"/>
          </w:tcPr>
          <w:p w14:paraId="4737A332" w14:textId="1C9837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C7C863D" w14:textId="169717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1055</w:t>
            </w:r>
          </w:p>
        </w:tc>
        <w:tc>
          <w:tcPr>
            <w:tcW w:w="223" w:type="pct"/>
          </w:tcPr>
          <w:p w14:paraId="10369A2B" w14:textId="3D6895D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19C52C74" w14:textId="70493C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C4726E6" w14:textId="449E6F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0AC0758" w14:textId="0D2055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32A280E1" w14:textId="2C6DC3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0BBB36F" w14:textId="77777777" w:rsidTr="00B04748">
        <w:tc>
          <w:tcPr>
            <w:tcW w:w="587" w:type="pct"/>
          </w:tcPr>
          <w:p w14:paraId="35517C6C" w14:textId="0BDF51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R4-2319412</w:t>
            </w:r>
          </w:p>
        </w:tc>
        <w:tc>
          <w:tcPr>
            <w:tcW w:w="810" w:type="pct"/>
          </w:tcPr>
          <w:p w14:paraId="121F1527" w14:textId="114BA9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Rel16 Cat F CR for 38.101-3 Correct the clause indication for non-collocated deployment</w:t>
            </w:r>
          </w:p>
        </w:tc>
        <w:tc>
          <w:tcPr>
            <w:tcW w:w="717" w:type="pct"/>
          </w:tcPr>
          <w:p w14:paraId="4D7B2B72" w14:textId="1EAF21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093E89B0" w14:textId="3F9685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F34CD2D" w14:textId="0C8833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1056</w:t>
            </w:r>
          </w:p>
        </w:tc>
        <w:tc>
          <w:tcPr>
            <w:tcW w:w="223" w:type="pct"/>
          </w:tcPr>
          <w:p w14:paraId="67AFFF9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ECAE80" w14:textId="601C79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3EF4741" w14:textId="3F76D1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D8D71E3" w14:textId="4C4667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656F32C" w14:textId="440459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9153C5" w14:textId="77777777" w:rsidTr="00B04748">
        <w:tc>
          <w:tcPr>
            <w:tcW w:w="587" w:type="pct"/>
          </w:tcPr>
          <w:p w14:paraId="22C8FD92" w14:textId="1A4768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R4-2319413</w:t>
            </w:r>
          </w:p>
        </w:tc>
        <w:tc>
          <w:tcPr>
            <w:tcW w:w="810" w:type="pct"/>
          </w:tcPr>
          <w:p w14:paraId="13B47F77" w14:textId="4086E8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for 38.101-3 Correct the clause indication and the typo for non-collocated deployment</w:t>
            </w:r>
          </w:p>
        </w:tc>
        <w:tc>
          <w:tcPr>
            <w:tcW w:w="717" w:type="pct"/>
          </w:tcPr>
          <w:p w14:paraId="0E8ABF44" w14:textId="129DA5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7BD84EAB" w14:textId="44F3BB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44EF474" w14:textId="555EE4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1057</w:t>
            </w:r>
          </w:p>
        </w:tc>
        <w:tc>
          <w:tcPr>
            <w:tcW w:w="223" w:type="pct"/>
          </w:tcPr>
          <w:p w14:paraId="5404C33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5C1A384" w14:textId="346201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0AAE1F0" w14:textId="2EDDAB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6AA65A4" w14:textId="08F921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20A19EC" w14:textId="5885AE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7660ED3" w14:textId="77777777" w:rsidTr="00B04748">
        <w:tc>
          <w:tcPr>
            <w:tcW w:w="587" w:type="pct"/>
          </w:tcPr>
          <w:p w14:paraId="4A5577DF" w14:textId="21539F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R4-2321988</w:t>
            </w:r>
          </w:p>
        </w:tc>
        <w:tc>
          <w:tcPr>
            <w:tcW w:w="810" w:type="pct"/>
          </w:tcPr>
          <w:p w14:paraId="4BE47C2E" w14:textId="202C0B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for 38.101-3 Correct the clause indication and the typo for non-collocated deployment</w:t>
            </w:r>
          </w:p>
        </w:tc>
        <w:tc>
          <w:tcPr>
            <w:tcW w:w="717" w:type="pct"/>
          </w:tcPr>
          <w:p w14:paraId="177CC635" w14:textId="54BAD4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28CC9C66" w14:textId="1E7073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C98B0EC" w14:textId="5B045A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1057</w:t>
            </w:r>
          </w:p>
        </w:tc>
        <w:tc>
          <w:tcPr>
            <w:tcW w:w="223" w:type="pct"/>
          </w:tcPr>
          <w:p w14:paraId="18C82C99" w14:textId="51124CD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2639B69" w14:textId="461B36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24DDCF7" w14:textId="1D0822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022D70F" w14:textId="5C2CD8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3A1206F" w14:textId="3F7CD2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8F00AD7" w14:textId="77777777" w:rsidTr="00B04748">
        <w:tc>
          <w:tcPr>
            <w:tcW w:w="587" w:type="pct"/>
          </w:tcPr>
          <w:p w14:paraId="56C73AC4" w14:textId="2BDCDD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R4-2319415</w:t>
            </w:r>
          </w:p>
        </w:tc>
        <w:tc>
          <w:tcPr>
            <w:tcW w:w="810" w:type="pct"/>
          </w:tcPr>
          <w:p w14:paraId="34265588" w14:textId="531755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 DC of x LTE bands and y NR bands with z bands DL and 3 bands UL</w:t>
            </w:r>
          </w:p>
        </w:tc>
        <w:tc>
          <w:tcPr>
            <w:tcW w:w="717" w:type="pct"/>
          </w:tcPr>
          <w:p w14:paraId="3DAC2490" w14:textId="41430B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10038035" w14:textId="4429E8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715A2733" w14:textId="16C2EB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1058</w:t>
            </w:r>
          </w:p>
        </w:tc>
        <w:tc>
          <w:tcPr>
            <w:tcW w:w="223" w:type="pct"/>
          </w:tcPr>
          <w:p w14:paraId="2A9EC75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852192B" w14:textId="4ED854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09C41D0" w14:textId="5C20D2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595B56F" w14:textId="723588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DC_R18_xBLTE_yBNR_zDL3UL-Core</w:t>
            </w:r>
          </w:p>
        </w:tc>
        <w:tc>
          <w:tcPr>
            <w:tcW w:w="511" w:type="pct"/>
          </w:tcPr>
          <w:p w14:paraId="4B5E3A51" w14:textId="0AB9B5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FA6EAB1" w14:textId="77777777" w:rsidTr="00B04748">
        <w:tc>
          <w:tcPr>
            <w:tcW w:w="587" w:type="pct"/>
          </w:tcPr>
          <w:p w14:paraId="1532EA20" w14:textId="518664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R4-2319511</w:t>
            </w:r>
          </w:p>
        </w:tc>
        <w:tc>
          <w:tcPr>
            <w:tcW w:w="810" w:type="pct"/>
          </w:tcPr>
          <w:p w14:paraId="5D4C9A93" w14:textId="2BC8EC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[DC_R17_2BLTE_1BNR_3DL2UL] CR for 38.101-3:Removal of wrong UL configuration for DC_3A-32A_n78(2A),Rel-17</w:t>
            </w:r>
          </w:p>
        </w:tc>
        <w:tc>
          <w:tcPr>
            <w:tcW w:w="717" w:type="pct"/>
          </w:tcPr>
          <w:p w14:paraId="5ED2E825" w14:textId="562F01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C20BF1D" w14:textId="6462FC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6F50960C" w14:textId="4480FE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1059</w:t>
            </w:r>
          </w:p>
        </w:tc>
        <w:tc>
          <w:tcPr>
            <w:tcW w:w="223" w:type="pct"/>
          </w:tcPr>
          <w:p w14:paraId="0199346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D7B6E56" w14:textId="23B15A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344D82C" w14:textId="65E722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325E9D2" w14:textId="6F2546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</w:t>
            </w:r>
          </w:p>
        </w:tc>
        <w:tc>
          <w:tcPr>
            <w:tcW w:w="511" w:type="pct"/>
          </w:tcPr>
          <w:p w14:paraId="10881554" w14:textId="0420B0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E4CC63B" w14:textId="77777777" w:rsidTr="00B04748">
        <w:tc>
          <w:tcPr>
            <w:tcW w:w="587" w:type="pct"/>
          </w:tcPr>
          <w:p w14:paraId="21868A58" w14:textId="425DB8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R4-2319512</w:t>
            </w:r>
          </w:p>
        </w:tc>
        <w:tc>
          <w:tcPr>
            <w:tcW w:w="810" w:type="pct"/>
          </w:tcPr>
          <w:p w14:paraId="4176182D" w14:textId="206B87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[DC_R17_2BLTE_1BNR_3DL2UL] CR for 38.101-3: Removal of wrong UL configuration for DC_3A-32A_n78(2A), Rel-18</w:t>
            </w:r>
          </w:p>
        </w:tc>
        <w:tc>
          <w:tcPr>
            <w:tcW w:w="717" w:type="pct"/>
          </w:tcPr>
          <w:p w14:paraId="6A8A57C1" w14:textId="583232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855660C" w14:textId="18CDBB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5F38B984" w14:textId="278EF7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1060</w:t>
            </w:r>
          </w:p>
        </w:tc>
        <w:tc>
          <w:tcPr>
            <w:tcW w:w="223" w:type="pct"/>
          </w:tcPr>
          <w:p w14:paraId="1E31F10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CF80E27" w14:textId="32CC52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343D6FE" w14:textId="6392E9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C9BAC9B" w14:textId="16096D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</w:t>
            </w:r>
          </w:p>
        </w:tc>
        <w:tc>
          <w:tcPr>
            <w:tcW w:w="511" w:type="pct"/>
          </w:tcPr>
          <w:p w14:paraId="2B39AA73" w14:textId="02C21E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D454144" w14:textId="77777777" w:rsidTr="00B04748">
        <w:tc>
          <w:tcPr>
            <w:tcW w:w="587" w:type="pct"/>
          </w:tcPr>
          <w:p w14:paraId="5A843F82" w14:textId="34E586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R4-2319513</w:t>
            </w:r>
          </w:p>
        </w:tc>
        <w:tc>
          <w:tcPr>
            <w:tcW w:w="810" w:type="pct"/>
          </w:tcPr>
          <w:p w14:paraId="1E853DC3" w14:textId="645A2A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[DC_R17_3BLTE_1BNR_4DL2UL] CR for 38.101-3: Correction on the delta_T/R for DC_1-7-32_n78, Rel-17</w:t>
            </w:r>
          </w:p>
        </w:tc>
        <w:tc>
          <w:tcPr>
            <w:tcW w:w="717" w:type="pct"/>
          </w:tcPr>
          <w:p w14:paraId="789F2C04" w14:textId="7225A6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D688EEA" w14:textId="2977AF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7F3F6B6A" w14:textId="6F84A5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1061</w:t>
            </w:r>
          </w:p>
        </w:tc>
        <w:tc>
          <w:tcPr>
            <w:tcW w:w="223" w:type="pct"/>
          </w:tcPr>
          <w:p w14:paraId="3F08BB7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D0D9F86" w14:textId="4EBCB7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EADADD9" w14:textId="38CCBA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7F33354" w14:textId="210D49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511" w:type="pct"/>
          </w:tcPr>
          <w:p w14:paraId="1804DAA9" w14:textId="15DBA1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B4CEDF4" w14:textId="77777777" w:rsidTr="00B04748">
        <w:tc>
          <w:tcPr>
            <w:tcW w:w="587" w:type="pct"/>
          </w:tcPr>
          <w:p w14:paraId="541202DC" w14:textId="01518F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R4-2319514</w:t>
            </w:r>
          </w:p>
        </w:tc>
        <w:tc>
          <w:tcPr>
            <w:tcW w:w="810" w:type="pct"/>
          </w:tcPr>
          <w:p w14:paraId="52049E7F" w14:textId="30FCA2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[DC_R17_3BLTE_1BNR_4DL2UL] CR for 38.101-3: Correction on the delta_T/R for DC_1-7-32_n78, Rel-18</w:t>
            </w:r>
          </w:p>
        </w:tc>
        <w:tc>
          <w:tcPr>
            <w:tcW w:w="717" w:type="pct"/>
          </w:tcPr>
          <w:p w14:paraId="16414030" w14:textId="66F42F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04820F1" w14:textId="40DC61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A249D89" w14:textId="6187D1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1062</w:t>
            </w:r>
          </w:p>
        </w:tc>
        <w:tc>
          <w:tcPr>
            <w:tcW w:w="223" w:type="pct"/>
          </w:tcPr>
          <w:p w14:paraId="79BC5E6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A7E296C" w14:textId="328503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5080141" w14:textId="33F5F4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F24FF77" w14:textId="7DA5F7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511" w:type="pct"/>
          </w:tcPr>
          <w:p w14:paraId="496964CD" w14:textId="630F4C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534280F" w14:textId="77777777" w:rsidTr="00B04748">
        <w:tc>
          <w:tcPr>
            <w:tcW w:w="587" w:type="pct"/>
          </w:tcPr>
          <w:p w14:paraId="5B3A98E3" w14:textId="6CF1AD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R4-2319602</w:t>
            </w:r>
          </w:p>
        </w:tc>
        <w:tc>
          <w:tcPr>
            <w:tcW w:w="810" w:type="pct"/>
          </w:tcPr>
          <w:p w14:paraId="7208121B" w14:textId="0EAB2F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717" w:type="pct"/>
          </w:tcPr>
          <w:p w14:paraId="3AAB8740" w14:textId="5851B9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61707C63" w14:textId="524904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360CF83" w14:textId="563259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1063</w:t>
            </w:r>
          </w:p>
        </w:tc>
        <w:tc>
          <w:tcPr>
            <w:tcW w:w="223" w:type="pct"/>
          </w:tcPr>
          <w:p w14:paraId="24059D7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77E0DD" w14:textId="649B19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FFA3BF4" w14:textId="2D3D99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DDAC5EB" w14:textId="2F47A9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511" w:type="pct"/>
          </w:tcPr>
          <w:p w14:paraId="4CE7D71C" w14:textId="6B3A17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CFF1F5C" w14:textId="77777777" w:rsidTr="00B04748">
        <w:tc>
          <w:tcPr>
            <w:tcW w:w="587" w:type="pct"/>
          </w:tcPr>
          <w:p w14:paraId="7B4CB6DA" w14:textId="0262D5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R4-2321836</w:t>
            </w:r>
          </w:p>
        </w:tc>
        <w:tc>
          <w:tcPr>
            <w:tcW w:w="810" w:type="pct"/>
          </w:tcPr>
          <w:p w14:paraId="490FC401" w14:textId="24A766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717" w:type="pct"/>
          </w:tcPr>
          <w:p w14:paraId="7CDF291C" w14:textId="452190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83913B5" w14:textId="33BF4C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60B5B608" w14:textId="4CEE1D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1063</w:t>
            </w:r>
          </w:p>
        </w:tc>
        <w:tc>
          <w:tcPr>
            <w:tcW w:w="223" w:type="pct"/>
          </w:tcPr>
          <w:p w14:paraId="36154259" w14:textId="65EB095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89F2A52" w14:textId="04D1C0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D276B66" w14:textId="7DD662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C4FF934" w14:textId="24872B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511" w:type="pct"/>
          </w:tcPr>
          <w:p w14:paraId="13180EDE" w14:textId="70ACDC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A4B0647" w14:textId="77777777" w:rsidTr="00B04748">
        <w:tc>
          <w:tcPr>
            <w:tcW w:w="587" w:type="pct"/>
          </w:tcPr>
          <w:p w14:paraId="41E420F6" w14:textId="6B3C9D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R4-2319653</w:t>
            </w:r>
          </w:p>
        </w:tc>
        <w:tc>
          <w:tcPr>
            <w:tcW w:w="810" w:type="pct"/>
          </w:tcPr>
          <w:p w14:paraId="67D148D1" w14:textId="0F6F10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Rel-18 NR Inter-band CA/DC for y bands DL with x bands UL (y=4,5,6, x=1,2)</w:t>
            </w:r>
          </w:p>
        </w:tc>
        <w:tc>
          <w:tcPr>
            <w:tcW w:w="717" w:type="pct"/>
          </w:tcPr>
          <w:p w14:paraId="62E376C1" w14:textId="32C951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B4FBB7B" w14:textId="70559F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CD830B4" w14:textId="1FCAC3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1064</w:t>
            </w:r>
          </w:p>
        </w:tc>
        <w:tc>
          <w:tcPr>
            <w:tcW w:w="223" w:type="pct"/>
          </w:tcPr>
          <w:p w14:paraId="1CD14D1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886F09" w14:textId="40C829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1187EC5" w14:textId="59F9AD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3C3FE85" w14:textId="5A8552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</w:t>
            </w:r>
          </w:p>
        </w:tc>
        <w:tc>
          <w:tcPr>
            <w:tcW w:w="511" w:type="pct"/>
          </w:tcPr>
          <w:p w14:paraId="5107FB93" w14:textId="47AF27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7B3FE0" w14:textId="77777777" w:rsidTr="00B04748">
        <w:tc>
          <w:tcPr>
            <w:tcW w:w="587" w:type="pct"/>
          </w:tcPr>
          <w:p w14:paraId="5759E3CD" w14:textId="1A4E4D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R4-2319703</w:t>
            </w:r>
          </w:p>
        </w:tc>
        <w:tc>
          <w:tcPr>
            <w:tcW w:w="810" w:type="pct"/>
          </w:tcPr>
          <w:p w14:paraId="2E8511B4" w14:textId="490186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DC of 2 bands LTE and 1 band NR from RAN4#109 into TS 38.101-3</w:t>
            </w:r>
          </w:p>
        </w:tc>
        <w:tc>
          <w:tcPr>
            <w:tcW w:w="717" w:type="pct"/>
          </w:tcPr>
          <w:p w14:paraId="42050540" w14:textId="5A9DD8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5A74071" w14:textId="7475E8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0C6000E0" w14:textId="6A72B8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1065</w:t>
            </w:r>
          </w:p>
        </w:tc>
        <w:tc>
          <w:tcPr>
            <w:tcW w:w="223" w:type="pct"/>
          </w:tcPr>
          <w:p w14:paraId="5A0E525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2799996" w14:textId="4E1467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E06025C" w14:textId="7FE359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795486F" w14:textId="4FFF50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DC_R18_2BLTE_1BNR_3DL2UL</w:t>
            </w:r>
          </w:p>
        </w:tc>
        <w:tc>
          <w:tcPr>
            <w:tcW w:w="511" w:type="pct"/>
          </w:tcPr>
          <w:p w14:paraId="050888F8" w14:textId="10BBE9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4DFE3E6" w14:textId="77777777" w:rsidTr="00B04748">
        <w:tc>
          <w:tcPr>
            <w:tcW w:w="587" w:type="pct"/>
          </w:tcPr>
          <w:p w14:paraId="45066C53" w14:textId="5C36D3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R4-2319756</w:t>
            </w:r>
          </w:p>
        </w:tc>
        <w:tc>
          <w:tcPr>
            <w:tcW w:w="810" w:type="pct"/>
          </w:tcPr>
          <w:p w14:paraId="227687A4" w14:textId="3E6D48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for 38.101-3 Correct the Uplink configuration for DC_2A_n7(2A)-n66A</w:t>
            </w:r>
          </w:p>
        </w:tc>
        <w:tc>
          <w:tcPr>
            <w:tcW w:w="717" w:type="pct"/>
          </w:tcPr>
          <w:p w14:paraId="383E701A" w14:textId="018128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4E5F60E6" w14:textId="52F54C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C152E06" w14:textId="27901A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1066</w:t>
            </w:r>
          </w:p>
        </w:tc>
        <w:tc>
          <w:tcPr>
            <w:tcW w:w="223" w:type="pct"/>
          </w:tcPr>
          <w:p w14:paraId="1393673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8EA4919" w14:textId="5E67F1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F030172" w14:textId="54AB0E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15B698C" w14:textId="414918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DC_R18_xBLTE_2BNR_yDL2UL-Core</w:t>
            </w:r>
          </w:p>
        </w:tc>
        <w:tc>
          <w:tcPr>
            <w:tcW w:w="511" w:type="pct"/>
          </w:tcPr>
          <w:p w14:paraId="0AED18DF" w14:textId="2C2F2F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B253DB3" w14:textId="77777777" w:rsidTr="00B04748">
        <w:tc>
          <w:tcPr>
            <w:tcW w:w="587" w:type="pct"/>
          </w:tcPr>
          <w:p w14:paraId="623C88A4" w14:textId="7EBCC3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R4-2321989</w:t>
            </w:r>
          </w:p>
        </w:tc>
        <w:tc>
          <w:tcPr>
            <w:tcW w:w="810" w:type="pct"/>
          </w:tcPr>
          <w:p w14:paraId="4752E693" w14:textId="2A9C97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for 38.101-3 Correct the Uplink configuration for DC_2A_n7(2A)-n66A</w:t>
            </w:r>
          </w:p>
        </w:tc>
        <w:tc>
          <w:tcPr>
            <w:tcW w:w="717" w:type="pct"/>
          </w:tcPr>
          <w:p w14:paraId="52647DED" w14:textId="5468C9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743FD5D8" w14:textId="5304E6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FFBBD1F" w14:textId="7E076B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1066</w:t>
            </w:r>
          </w:p>
        </w:tc>
        <w:tc>
          <w:tcPr>
            <w:tcW w:w="223" w:type="pct"/>
          </w:tcPr>
          <w:p w14:paraId="07933FA2" w14:textId="7DA8CB2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6FCD682" w14:textId="4F85D3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CBE1CF5" w14:textId="5C0A3B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469B3C7" w14:textId="0F9C57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DC_R18_xBLTE_2BNR_yDL2UL-Core</w:t>
            </w:r>
          </w:p>
        </w:tc>
        <w:tc>
          <w:tcPr>
            <w:tcW w:w="511" w:type="pct"/>
          </w:tcPr>
          <w:p w14:paraId="2622ABCA" w14:textId="7BD03F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0F84304" w14:textId="77777777" w:rsidTr="00B04748">
        <w:tc>
          <w:tcPr>
            <w:tcW w:w="587" w:type="pct"/>
          </w:tcPr>
          <w:p w14:paraId="654BFECF" w14:textId="3F2FAD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R4-2319757</w:t>
            </w:r>
          </w:p>
        </w:tc>
        <w:tc>
          <w:tcPr>
            <w:tcW w:w="810" w:type="pct"/>
          </w:tcPr>
          <w:p w14:paraId="2F7B4688" w14:textId="231DC2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Rel18 Cat A CR for 38.101-3 Correct the Uplink configuration for DC_2A_n7(2A)-n66A</w:t>
            </w:r>
          </w:p>
        </w:tc>
        <w:tc>
          <w:tcPr>
            <w:tcW w:w="717" w:type="pct"/>
          </w:tcPr>
          <w:p w14:paraId="274DA87F" w14:textId="47C380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6945E8DA" w14:textId="323329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A02CF6F" w14:textId="6FB8BD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1067</w:t>
            </w:r>
          </w:p>
        </w:tc>
        <w:tc>
          <w:tcPr>
            <w:tcW w:w="223" w:type="pct"/>
          </w:tcPr>
          <w:p w14:paraId="18DC9FC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2EB6A71" w14:textId="1D58B1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C5F4B43" w14:textId="6E9CBE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ED73DDA" w14:textId="0E38BB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DC_R18_xBLTE_2BNR_yDL2UL-Core</w:t>
            </w:r>
          </w:p>
        </w:tc>
        <w:tc>
          <w:tcPr>
            <w:tcW w:w="511" w:type="pct"/>
          </w:tcPr>
          <w:p w14:paraId="526CBF6B" w14:textId="316C17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D6CA48F" w14:textId="77777777" w:rsidTr="00B04748">
        <w:tc>
          <w:tcPr>
            <w:tcW w:w="587" w:type="pct"/>
          </w:tcPr>
          <w:p w14:paraId="0B5857B7" w14:textId="0BF1D1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R4-2319762</w:t>
            </w:r>
          </w:p>
        </w:tc>
        <w:tc>
          <w:tcPr>
            <w:tcW w:w="810" w:type="pct"/>
          </w:tcPr>
          <w:p w14:paraId="5729BAA8" w14:textId="56F458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Rel15 Cat F CR for 38.101-3 Add a general note to each configuration tables to alleviate the issue of missing mandatory simultaneous RxTx note</w:t>
            </w:r>
          </w:p>
        </w:tc>
        <w:tc>
          <w:tcPr>
            <w:tcW w:w="717" w:type="pct"/>
          </w:tcPr>
          <w:p w14:paraId="76EA9B31" w14:textId="76EBED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CHTTL</w:t>
            </w:r>
          </w:p>
        </w:tc>
        <w:tc>
          <w:tcPr>
            <w:tcW w:w="294" w:type="pct"/>
          </w:tcPr>
          <w:p w14:paraId="215090AD" w14:textId="541229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ACB09A7" w14:textId="57E065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1068</w:t>
            </w:r>
          </w:p>
        </w:tc>
        <w:tc>
          <w:tcPr>
            <w:tcW w:w="223" w:type="pct"/>
          </w:tcPr>
          <w:p w14:paraId="4A3E061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7D5416" w14:textId="56A8CD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0B0FA9C3" w14:textId="24D033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2F0422D" w14:textId="62449D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0627BC3A" w14:textId="7D48B4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6181409A" w14:textId="77777777" w:rsidTr="00B04748">
        <w:tc>
          <w:tcPr>
            <w:tcW w:w="587" w:type="pct"/>
          </w:tcPr>
          <w:p w14:paraId="2A6F5B32" w14:textId="36983E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R4-2319763</w:t>
            </w:r>
          </w:p>
        </w:tc>
        <w:tc>
          <w:tcPr>
            <w:tcW w:w="810" w:type="pct"/>
          </w:tcPr>
          <w:p w14:paraId="0D0A6210" w14:textId="09A24C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Rel16 Cat A CR for 38.101-3 Add a general note to each configuration tables to alleviate the issue of missing mandatory simultaneous RxTx note</w:t>
            </w:r>
          </w:p>
        </w:tc>
        <w:tc>
          <w:tcPr>
            <w:tcW w:w="717" w:type="pct"/>
          </w:tcPr>
          <w:p w14:paraId="6260AB92" w14:textId="326B22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CHTTL</w:t>
            </w:r>
          </w:p>
        </w:tc>
        <w:tc>
          <w:tcPr>
            <w:tcW w:w="294" w:type="pct"/>
          </w:tcPr>
          <w:p w14:paraId="31A2DCE0" w14:textId="531005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5000593D" w14:textId="28B92A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1069</w:t>
            </w:r>
          </w:p>
        </w:tc>
        <w:tc>
          <w:tcPr>
            <w:tcW w:w="223" w:type="pct"/>
          </w:tcPr>
          <w:p w14:paraId="386C472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CF2CD1B" w14:textId="62903C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9B35D25" w14:textId="526333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1095A8F" w14:textId="42B497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0EE4258D" w14:textId="252E54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69185B1" w14:textId="77777777" w:rsidTr="00B04748">
        <w:tc>
          <w:tcPr>
            <w:tcW w:w="587" w:type="pct"/>
          </w:tcPr>
          <w:p w14:paraId="16B62744" w14:textId="07C29C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R4-2319764</w:t>
            </w:r>
          </w:p>
        </w:tc>
        <w:tc>
          <w:tcPr>
            <w:tcW w:w="810" w:type="pct"/>
          </w:tcPr>
          <w:p w14:paraId="650D1E8A" w14:textId="4FFC07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A CR for 38.101-3 Add a general note to each configuration tables to alleviate the issue of missing mandatory simultaneous RxTx note</w:t>
            </w:r>
          </w:p>
        </w:tc>
        <w:tc>
          <w:tcPr>
            <w:tcW w:w="717" w:type="pct"/>
          </w:tcPr>
          <w:p w14:paraId="43596EDF" w14:textId="12B176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CHTTL</w:t>
            </w:r>
          </w:p>
        </w:tc>
        <w:tc>
          <w:tcPr>
            <w:tcW w:w="294" w:type="pct"/>
          </w:tcPr>
          <w:p w14:paraId="58FF3993" w14:textId="3D10A9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5250B111" w14:textId="43450E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1070</w:t>
            </w:r>
          </w:p>
        </w:tc>
        <w:tc>
          <w:tcPr>
            <w:tcW w:w="223" w:type="pct"/>
          </w:tcPr>
          <w:p w14:paraId="7CA5ABE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AC05E68" w14:textId="4B4E84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0F2C37A" w14:textId="1E2D2A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C41F75D" w14:textId="45BC0F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9BB6EAC" w14:textId="5AABB1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EC6B9F9" w14:textId="77777777" w:rsidTr="00B04748">
        <w:tc>
          <w:tcPr>
            <w:tcW w:w="587" w:type="pct"/>
          </w:tcPr>
          <w:p w14:paraId="08B03719" w14:textId="78D940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R4-2319765</w:t>
            </w:r>
          </w:p>
        </w:tc>
        <w:tc>
          <w:tcPr>
            <w:tcW w:w="810" w:type="pct"/>
          </w:tcPr>
          <w:p w14:paraId="6B3E732D" w14:textId="419D8C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Rel18 Cat A CR for 38.101-3 Add a general note to each configuration tables to alleviate the issue of missing mandatory simultaneous RxTx note</w:t>
            </w:r>
          </w:p>
        </w:tc>
        <w:tc>
          <w:tcPr>
            <w:tcW w:w="717" w:type="pct"/>
          </w:tcPr>
          <w:p w14:paraId="55D56EEC" w14:textId="5429F5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CHTTL</w:t>
            </w:r>
          </w:p>
        </w:tc>
        <w:tc>
          <w:tcPr>
            <w:tcW w:w="294" w:type="pct"/>
          </w:tcPr>
          <w:p w14:paraId="780D2B06" w14:textId="68CB75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C387679" w14:textId="607461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1071</w:t>
            </w:r>
          </w:p>
        </w:tc>
        <w:tc>
          <w:tcPr>
            <w:tcW w:w="223" w:type="pct"/>
          </w:tcPr>
          <w:p w14:paraId="0D25CC0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E105093" w14:textId="6BC175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2F00E2A" w14:textId="77C3EF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5C3759" w14:textId="32C723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12C44639" w14:textId="1CB3E7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73C5BDA" w14:textId="77777777" w:rsidTr="00B04748">
        <w:tc>
          <w:tcPr>
            <w:tcW w:w="587" w:type="pct"/>
          </w:tcPr>
          <w:p w14:paraId="2B181465" w14:textId="419C9C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R4-2319865</w:t>
            </w:r>
          </w:p>
        </w:tc>
        <w:tc>
          <w:tcPr>
            <w:tcW w:w="810" w:type="pct"/>
          </w:tcPr>
          <w:p w14:paraId="55D33690" w14:textId="30383F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38.101-3 to maintain the new table format for MSD due to harmonic mixing issue (R15)</w:t>
            </w:r>
          </w:p>
        </w:tc>
        <w:tc>
          <w:tcPr>
            <w:tcW w:w="717" w:type="pct"/>
          </w:tcPr>
          <w:p w14:paraId="22E12448" w14:textId="78F4D2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2399C33" w14:textId="632ECF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672A1349" w14:textId="15DB37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1072</w:t>
            </w:r>
          </w:p>
        </w:tc>
        <w:tc>
          <w:tcPr>
            <w:tcW w:w="223" w:type="pct"/>
          </w:tcPr>
          <w:p w14:paraId="5432D1A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CA1D05B" w14:textId="15E511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26C300FC" w14:textId="0FD409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20999CB" w14:textId="546D71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55DB6D8" w14:textId="05A253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2796DF55" w14:textId="77777777" w:rsidTr="00B04748">
        <w:tc>
          <w:tcPr>
            <w:tcW w:w="587" w:type="pct"/>
          </w:tcPr>
          <w:p w14:paraId="549E9C86" w14:textId="620295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R4-2319866</w:t>
            </w:r>
          </w:p>
        </w:tc>
        <w:tc>
          <w:tcPr>
            <w:tcW w:w="810" w:type="pct"/>
          </w:tcPr>
          <w:p w14:paraId="63E7AADA" w14:textId="1831E0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38.101-3 to maintain the new table format for MSD due to harmonic mixing issue (R16)</w:t>
            </w:r>
          </w:p>
        </w:tc>
        <w:tc>
          <w:tcPr>
            <w:tcW w:w="717" w:type="pct"/>
          </w:tcPr>
          <w:p w14:paraId="499255CC" w14:textId="4C8356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DF23C78" w14:textId="6594C1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1067467" w14:textId="16BE90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1073</w:t>
            </w:r>
          </w:p>
        </w:tc>
        <w:tc>
          <w:tcPr>
            <w:tcW w:w="223" w:type="pct"/>
          </w:tcPr>
          <w:p w14:paraId="0FAC5EB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2BAA7BC" w14:textId="27BF04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DC1D0E8" w14:textId="661C42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F78268D" w14:textId="65386A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3F6BD9FF" w14:textId="406352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F1972DA" w14:textId="77777777" w:rsidTr="00B04748">
        <w:tc>
          <w:tcPr>
            <w:tcW w:w="587" w:type="pct"/>
          </w:tcPr>
          <w:p w14:paraId="08E70934" w14:textId="1E57FC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R4-2319867</w:t>
            </w:r>
          </w:p>
        </w:tc>
        <w:tc>
          <w:tcPr>
            <w:tcW w:w="810" w:type="pct"/>
          </w:tcPr>
          <w:p w14:paraId="2258C89D" w14:textId="308AE6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38.101-3 to maintain the new table format for MSD due to harmonic mixing issue (R17)</w:t>
            </w:r>
          </w:p>
        </w:tc>
        <w:tc>
          <w:tcPr>
            <w:tcW w:w="717" w:type="pct"/>
          </w:tcPr>
          <w:p w14:paraId="4314F5C5" w14:textId="5BABFB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6254C07" w14:textId="6FE894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FE26AA2" w14:textId="4885DF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1074</w:t>
            </w:r>
          </w:p>
        </w:tc>
        <w:tc>
          <w:tcPr>
            <w:tcW w:w="223" w:type="pct"/>
          </w:tcPr>
          <w:p w14:paraId="1C21844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CDC267A" w14:textId="52ECF3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4BD073D" w14:textId="673AAC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2CB7EBC" w14:textId="50F543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3C9C863" w14:textId="6C3A2C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0181337" w14:textId="77777777" w:rsidTr="00B04748">
        <w:tc>
          <w:tcPr>
            <w:tcW w:w="587" w:type="pct"/>
          </w:tcPr>
          <w:p w14:paraId="53C90003" w14:textId="16A5FC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R4-2319868</w:t>
            </w:r>
          </w:p>
        </w:tc>
        <w:tc>
          <w:tcPr>
            <w:tcW w:w="810" w:type="pct"/>
          </w:tcPr>
          <w:p w14:paraId="611248E2" w14:textId="78C614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38.101-3 to maintain the new table format for MSD due to harmonic mixing issue (R18)</w:t>
            </w:r>
          </w:p>
        </w:tc>
        <w:tc>
          <w:tcPr>
            <w:tcW w:w="717" w:type="pct"/>
          </w:tcPr>
          <w:p w14:paraId="1582DF1F" w14:textId="6211C5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8B653A5" w14:textId="5ED9FE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65B3C14C" w14:textId="6C046C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1075</w:t>
            </w:r>
          </w:p>
        </w:tc>
        <w:tc>
          <w:tcPr>
            <w:tcW w:w="223" w:type="pct"/>
          </w:tcPr>
          <w:p w14:paraId="3C0B711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FDD865" w14:textId="00CC16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E636326" w14:textId="308ED5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5DF7515" w14:textId="72A048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589B7D05" w14:textId="0A0F9E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3A3C083" w14:textId="77777777" w:rsidTr="00B04748">
        <w:tc>
          <w:tcPr>
            <w:tcW w:w="587" w:type="pct"/>
          </w:tcPr>
          <w:p w14:paraId="09A8A258" w14:textId="1C1D3F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R4-2319877</w:t>
            </w:r>
          </w:p>
        </w:tc>
        <w:tc>
          <w:tcPr>
            <w:tcW w:w="810" w:type="pct"/>
          </w:tcPr>
          <w:p w14:paraId="2568BE0C" w14:textId="291BD5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38.101-3 to improve the wordings of the note 15 on simulataneous Rx/Tx capability for Band 42 and n77 (R15)</w:t>
            </w:r>
          </w:p>
        </w:tc>
        <w:tc>
          <w:tcPr>
            <w:tcW w:w="717" w:type="pct"/>
          </w:tcPr>
          <w:p w14:paraId="3E4F8F0D" w14:textId="2BDB2C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D2FC483" w14:textId="123C8F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7C928072" w14:textId="38695A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1076</w:t>
            </w:r>
          </w:p>
        </w:tc>
        <w:tc>
          <w:tcPr>
            <w:tcW w:w="223" w:type="pct"/>
          </w:tcPr>
          <w:p w14:paraId="1B5691B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32126DE" w14:textId="3CCD21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09DD097D" w14:textId="24927E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FC1B708" w14:textId="230B26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59797B4" w14:textId="7DC553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0C3E8EC3" w14:textId="77777777" w:rsidTr="00B04748">
        <w:tc>
          <w:tcPr>
            <w:tcW w:w="587" w:type="pct"/>
          </w:tcPr>
          <w:p w14:paraId="7F3CA443" w14:textId="56F798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R4-2319878</w:t>
            </w:r>
          </w:p>
        </w:tc>
        <w:tc>
          <w:tcPr>
            <w:tcW w:w="810" w:type="pct"/>
          </w:tcPr>
          <w:p w14:paraId="5476A582" w14:textId="73A208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38.101-3 to improve the wordings of the note 15 on simulataneous Rx/Tx capability for Band 42 and n77 (R16)</w:t>
            </w:r>
          </w:p>
        </w:tc>
        <w:tc>
          <w:tcPr>
            <w:tcW w:w="717" w:type="pct"/>
          </w:tcPr>
          <w:p w14:paraId="66B86023" w14:textId="2A391B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A4D1ED8" w14:textId="6BD1CB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0BA50F2D" w14:textId="6A702E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1077</w:t>
            </w:r>
          </w:p>
        </w:tc>
        <w:tc>
          <w:tcPr>
            <w:tcW w:w="223" w:type="pct"/>
          </w:tcPr>
          <w:p w14:paraId="5643E87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3B1DFE" w14:textId="6CC4DC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4FA4230" w14:textId="574010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FC9E5A8" w14:textId="4FB5A5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F7C3D0A" w14:textId="06A6C8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EE13BA6" w14:textId="77777777" w:rsidTr="00B04748">
        <w:tc>
          <w:tcPr>
            <w:tcW w:w="587" w:type="pct"/>
          </w:tcPr>
          <w:p w14:paraId="7966B8C2" w14:textId="31BA28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R4-2319879</w:t>
            </w:r>
          </w:p>
        </w:tc>
        <w:tc>
          <w:tcPr>
            <w:tcW w:w="810" w:type="pct"/>
          </w:tcPr>
          <w:p w14:paraId="74CADED6" w14:textId="4DA6C3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38.101-3 to improve the wordings of the note 15 on simulataneous Rx/Tx capability for Band 42 and n77 (R17)</w:t>
            </w:r>
          </w:p>
        </w:tc>
        <w:tc>
          <w:tcPr>
            <w:tcW w:w="717" w:type="pct"/>
          </w:tcPr>
          <w:p w14:paraId="25D3BB65" w14:textId="11AD35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6C8CAB6" w14:textId="3CE02E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0158ABA" w14:textId="7F73B0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1078</w:t>
            </w:r>
          </w:p>
        </w:tc>
        <w:tc>
          <w:tcPr>
            <w:tcW w:w="223" w:type="pct"/>
          </w:tcPr>
          <w:p w14:paraId="7577B68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CA2DC73" w14:textId="144615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EEFD542" w14:textId="5FAF1B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1D528A2" w14:textId="5BB19D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598498A8" w14:textId="47E4EA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AF4E4AD" w14:textId="77777777" w:rsidTr="00B04748">
        <w:tc>
          <w:tcPr>
            <w:tcW w:w="587" w:type="pct"/>
          </w:tcPr>
          <w:p w14:paraId="00E3F1EA" w14:textId="4FF5BA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R4-2319880</w:t>
            </w:r>
          </w:p>
        </w:tc>
        <w:tc>
          <w:tcPr>
            <w:tcW w:w="810" w:type="pct"/>
          </w:tcPr>
          <w:p w14:paraId="43C45FA5" w14:textId="210D4C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CR for 38.101-3 to improve the wordings of the note 15 on simulataneous Rx/Tx capability for Band 42 and n77 (R18)</w:t>
            </w:r>
          </w:p>
        </w:tc>
        <w:tc>
          <w:tcPr>
            <w:tcW w:w="717" w:type="pct"/>
          </w:tcPr>
          <w:p w14:paraId="5F961B47" w14:textId="162E64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CA14C09" w14:textId="0CC528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72EEB58E" w14:textId="029D51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1079</w:t>
            </w:r>
          </w:p>
        </w:tc>
        <w:tc>
          <w:tcPr>
            <w:tcW w:w="223" w:type="pct"/>
          </w:tcPr>
          <w:p w14:paraId="4AB802F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055C938" w14:textId="685388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1531E0" w14:textId="67B425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627319F" w14:textId="05170C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18A77309" w14:textId="60551C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734C876" w14:textId="77777777" w:rsidTr="00B04748">
        <w:tc>
          <w:tcPr>
            <w:tcW w:w="587" w:type="pct"/>
          </w:tcPr>
          <w:p w14:paraId="39944D33" w14:textId="5EFB20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R4-2319909</w:t>
            </w:r>
          </w:p>
        </w:tc>
        <w:tc>
          <w:tcPr>
            <w:tcW w:w="810" w:type="pct"/>
          </w:tcPr>
          <w:p w14:paraId="09626264" w14:textId="63213D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 38101-3 CR for 3Tx inter-band ENDC</w:t>
            </w:r>
          </w:p>
        </w:tc>
        <w:tc>
          <w:tcPr>
            <w:tcW w:w="717" w:type="pct"/>
          </w:tcPr>
          <w:p w14:paraId="1E654709" w14:textId="0D31E7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Samsung, Apple, Huawei, LGE, ZTE, Xiaomi, vivo, CHTTL</w:t>
            </w:r>
          </w:p>
        </w:tc>
        <w:tc>
          <w:tcPr>
            <w:tcW w:w="294" w:type="pct"/>
          </w:tcPr>
          <w:p w14:paraId="2E62DA4B" w14:textId="4E868B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15D47AA" w14:textId="1AABDC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1080</w:t>
            </w:r>
          </w:p>
        </w:tc>
        <w:tc>
          <w:tcPr>
            <w:tcW w:w="223" w:type="pct"/>
          </w:tcPr>
          <w:p w14:paraId="1293052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D38513A" w14:textId="4E370A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490E52D" w14:textId="309E38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5B4D7A6" w14:textId="40F879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4Rx_low_NR_band_handheld_3Tx_NR_CA_ENDC-Core</w:t>
            </w:r>
          </w:p>
        </w:tc>
        <w:tc>
          <w:tcPr>
            <w:tcW w:w="511" w:type="pct"/>
          </w:tcPr>
          <w:p w14:paraId="25C1CF27" w14:textId="176205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7E0ECCD" w14:textId="77777777" w:rsidTr="00B04748">
        <w:tc>
          <w:tcPr>
            <w:tcW w:w="587" w:type="pct"/>
          </w:tcPr>
          <w:p w14:paraId="7CF5CA66" w14:textId="1AE93D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R4-2321764</w:t>
            </w:r>
          </w:p>
        </w:tc>
        <w:tc>
          <w:tcPr>
            <w:tcW w:w="810" w:type="pct"/>
          </w:tcPr>
          <w:p w14:paraId="7C62B718" w14:textId="00DEC2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 38101-3 CR for 3Tx inter-band ENDC</w:t>
            </w:r>
          </w:p>
        </w:tc>
        <w:tc>
          <w:tcPr>
            <w:tcW w:w="717" w:type="pct"/>
          </w:tcPr>
          <w:p w14:paraId="7217004A" w14:textId="7CCDCA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Samsung, Apple, Huawei, LGE, ZTE, Xiaomi, vivo, CHTTL</w:t>
            </w:r>
          </w:p>
        </w:tc>
        <w:tc>
          <w:tcPr>
            <w:tcW w:w="294" w:type="pct"/>
          </w:tcPr>
          <w:p w14:paraId="7772F85D" w14:textId="7DE2D4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0AEEDC4" w14:textId="020FA9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1080</w:t>
            </w:r>
          </w:p>
        </w:tc>
        <w:tc>
          <w:tcPr>
            <w:tcW w:w="223" w:type="pct"/>
          </w:tcPr>
          <w:p w14:paraId="21E433EC" w14:textId="2DE34A8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AA8B5A8" w14:textId="03B01D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54DCE77" w14:textId="167707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4F67C4D" w14:textId="6F6C32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4Rx_low_NR_band_handheld_3Tx_NR_CA_ENDC-Core</w:t>
            </w:r>
          </w:p>
        </w:tc>
        <w:tc>
          <w:tcPr>
            <w:tcW w:w="511" w:type="pct"/>
          </w:tcPr>
          <w:p w14:paraId="0F0B8458" w14:textId="24CD08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92A020D" w14:textId="77777777" w:rsidTr="00B04748">
        <w:tc>
          <w:tcPr>
            <w:tcW w:w="587" w:type="pct"/>
          </w:tcPr>
          <w:p w14:paraId="0DC567EC" w14:textId="0B9D8D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R4-2320019</w:t>
            </w:r>
          </w:p>
        </w:tc>
        <w:tc>
          <w:tcPr>
            <w:tcW w:w="810" w:type="pct"/>
          </w:tcPr>
          <w:p w14:paraId="69308C8B" w14:textId="3642C8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introduce new combinations DC of x bands LTE inter-band CA (x345) and 1 NR band</w:t>
            </w:r>
          </w:p>
        </w:tc>
        <w:tc>
          <w:tcPr>
            <w:tcW w:w="717" w:type="pct"/>
          </w:tcPr>
          <w:p w14:paraId="068C991A" w14:textId="3B0CBE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ADA1D6F" w14:textId="72E58E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7CA824DB" w14:textId="6B9ED1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1081</w:t>
            </w:r>
          </w:p>
        </w:tc>
        <w:tc>
          <w:tcPr>
            <w:tcW w:w="223" w:type="pct"/>
          </w:tcPr>
          <w:p w14:paraId="599AD73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3F94AE" w14:textId="46D6CD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6378B10" w14:textId="39A89A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BDEB2F7" w14:textId="142EBC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DC_R18_xBLTE_1BNR_yDL2UL-Core</w:t>
            </w:r>
          </w:p>
        </w:tc>
        <w:tc>
          <w:tcPr>
            <w:tcW w:w="511" w:type="pct"/>
          </w:tcPr>
          <w:p w14:paraId="79847283" w14:textId="5FF168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F84898D" w14:textId="77777777" w:rsidTr="00B04748">
        <w:tc>
          <w:tcPr>
            <w:tcW w:w="587" w:type="pct"/>
          </w:tcPr>
          <w:p w14:paraId="048D9447" w14:textId="6A9D97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R4-2320058</w:t>
            </w:r>
          </w:p>
        </w:tc>
        <w:tc>
          <w:tcPr>
            <w:tcW w:w="810" w:type="pct"/>
          </w:tcPr>
          <w:p w14:paraId="467E295B" w14:textId="3ABC7E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introduce new combinations DC of x bands LTE inter-band CA (x345) and 1 NR band</w:t>
            </w:r>
          </w:p>
        </w:tc>
        <w:tc>
          <w:tcPr>
            <w:tcW w:w="717" w:type="pct"/>
          </w:tcPr>
          <w:p w14:paraId="71055F6C" w14:textId="6C3E51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62AAA7E" w14:textId="2DBB6D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5DDB9224" w14:textId="0A5934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1082</w:t>
            </w:r>
          </w:p>
        </w:tc>
        <w:tc>
          <w:tcPr>
            <w:tcW w:w="223" w:type="pct"/>
          </w:tcPr>
          <w:p w14:paraId="4B825E5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36A4C0E" w14:textId="1B3D90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FF4991D" w14:textId="23E2C9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5A2DA2E" w14:textId="4E4FAF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DC_R18_xBLTE_1BNR_yDL2UL-Core</w:t>
            </w:r>
          </w:p>
        </w:tc>
        <w:tc>
          <w:tcPr>
            <w:tcW w:w="511" w:type="pct"/>
          </w:tcPr>
          <w:p w14:paraId="3398FF3D" w14:textId="61FD9F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674676A" w14:textId="77777777" w:rsidTr="00B04748">
        <w:tc>
          <w:tcPr>
            <w:tcW w:w="587" w:type="pct"/>
          </w:tcPr>
          <w:p w14:paraId="51A619A3" w14:textId="3AAFF9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R4-2321931</w:t>
            </w:r>
          </w:p>
        </w:tc>
        <w:tc>
          <w:tcPr>
            <w:tcW w:w="810" w:type="pct"/>
          </w:tcPr>
          <w:p w14:paraId="6C325EF9" w14:textId="0C1181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introduce new combinations DC of x bands LTE inter-band CA (x345) and 1 NR band</w:t>
            </w:r>
          </w:p>
        </w:tc>
        <w:tc>
          <w:tcPr>
            <w:tcW w:w="717" w:type="pct"/>
          </w:tcPr>
          <w:p w14:paraId="637271B6" w14:textId="16A213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8814BAD" w14:textId="62C45D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53410FA7" w14:textId="223A94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1082</w:t>
            </w:r>
          </w:p>
        </w:tc>
        <w:tc>
          <w:tcPr>
            <w:tcW w:w="223" w:type="pct"/>
          </w:tcPr>
          <w:p w14:paraId="0202516A" w14:textId="3C5B1A3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DF9F785" w14:textId="0E0892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9998301" w14:textId="79DCDA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143BE77" w14:textId="28B2BC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DC_R18_xBLTE_1BNR_yDL2UL-Core</w:t>
            </w:r>
          </w:p>
        </w:tc>
        <w:tc>
          <w:tcPr>
            <w:tcW w:w="511" w:type="pct"/>
          </w:tcPr>
          <w:p w14:paraId="5EEEB3CB" w14:textId="6BE78E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0676162" w14:textId="77777777" w:rsidTr="00B04748">
        <w:tc>
          <w:tcPr>
            <w:tcW w:w="587" w:type="pct"/>
          </w:tcPr>
          <w:p w14:paraId="0FD56CB6" w14:textId="190F8E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R4-2320094</w:t>
            </w:r>
          </w:p>
        </w:tc>
        <w:tc>
          <w:tcPr>
            <w:tcW w:w="810" w:type="pct"/>
          </w:tcPr>
          <w:p w14:paraId="09B8300D" w14:textId="04E4EE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 for Introducing new scenarios for increase higher power limit for ENDC</w:t>
            </w:r>
          </w:p>
        </w:tc>
        <w:tc>
          <w:tcPr>
            <w:tcW w:w="717" w:type="pct"/>
          </w:tcPr>
          <w:p w14:paraId="7A182375" w14:textId="5DAA82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vivo, Nokia, Nokia Shanghai Bell, Huawei, CHTTL, Xiaomi, Samsung</w:t>
            </w:r>
          </w:p>
        </w:tc>
        <w:tc>
          <w:tcPr>
            <w:tcW w:w="294" w:type="pct"/>
          </w:tcPr>
          <w:p w14:paraId="0B153D50" w14:textId="7151CC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8DDD8A4" w14:textId="6A1985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1083</w:t>
            </w:r>
          </w:p>
        </w:tc>
        <w:tc>
          <w:tcPr>
            <w:tcW w:w="223" w:type="pct"/>
          </w:tcPr>
          <w:p w14:paraId="01CCD65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A48458A" w14:textId="701D43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1A088DE" w14:textId="2DA531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6AF6CEF" w14:textId="3571F7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511" w:type="pct"/>
          </w:tcPr>
          <w:p w14:paraId="42F3072F" w14:textId="702179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1877453" w14:textId="77777777" w:rsidTr="00B04748">
        <w:tc>
          <w:tcPr>
            <w:tcW w:w="587" w:type="pct"/>
          </w:tcPr>
          <w:p w14:paraId="183E7DB6" w14:textId="748682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R4-2320109</w:t>
            </w:r>
          </w:p>
        </w:tc>
        <w:tc>
          <w:tcPr>
            <w:tcW w:w="810" w:type="pct"/>
          </w:tcPr>
          <w:p w14:paraId="3069733A" w14:textId="6752B7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big CR for NR_CADC_R18_2BDL_xBUL</w:t>
            </w:r>
          </w:p>
        </w:tc>
        <w:tc>
          <w:tcPr>
            <w:tcW w:w="717" w:type="pct"/>
          </w:tcPr>
          <w:p w14:paraId="5876562E" w14:textId="6B4803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4ED501F2" w14:textId="44AB79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5CB87595" w14:textId="0164C0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1084</w:t>
            </w:r>
          </w:p>
        </w:tc>
        <w:tc>
          <w:tcPr>
            <w:tcW w:w="223" w:type="pct"/>
          </w:tcPr>
          <w:p w14:paraId="2B83B8B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751E0F3" w14:textId="1132C6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B2FCB62" w14:textId="63E9BB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39A20E2" w14:textId="18DD9F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1" w:type="pct"/>
          </w:tcPr>
          <w:p w14:paraId="1AEC2D02" w14:textId="094692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8686838" w14:textId="77777777" w:rsidTr="00B04748">
        <w:tc>
          <w:tcPr>
            <w:tcW w:w="587" w:type="pct"/>
          </w:tcPr>
          <w:p w14:paraId="16F1206D" w14:textId="2872E5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R4-2321865</w:t>
            </w:r>
          </w:p>
        </w:tc>
        <w:tc>
          <w:tcPr>
            <w:tcW w:w="810" w:type="pct"/>
          </w:tcPr>
          <w:p w14:paraId="3B75A6C0" w14:textId="5AD8E3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big CR for NR_CADC_R18_2BDL_xBUL</w:t>
            </w:r>
          </w:p>
        </w:tc>
        <w:tc>
          <w:tcPr>
            <w:tcW w:w="717" w:type="pct"/>
          </w:tcPr>
          <w:p w14:paraId="2B8AF396" w14:textId="4D9358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0CAF812F" w14:textId="28B929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3FBAAB0" w14:textId="62899F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1084</w:t>
            </w:r>
          </w:p>
        </w:tc>
        <w:tc>
          <w:tcPr>
            <w:tcW w:w="223" w:type="pct"/>
          </w:tcPr>
          <w:p w14:paraId="28CFE7C6" w14:textId="54C4FC6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AFB557F" w14:textId="2413CF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70BB651" w14:textId="270600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75DF85A" w14:textId="2C5C0A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1" w:type="pct"/>
          </w:tcPr>
          <w:p w14:paraId="3B0D4DA4" w14:textId="620535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7D44708" w14:textId="77777777" w:rsidTr="00B04748">
        <w:tc>
          <w:tcPr>
            <w:tcW w:w="587" w:type="pct"/>
          </w:tcPr>
          <w:p w14:paraId="11B5C498" w14:textId="05B5E5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R4-2320111</w:t>
            </w:r>
          </w:p>
        </w:tc>
        <w:tc>
          <w:tcPr>
            <w:tcW w:w="810" w:type="pct"/>
          </w:tcPr>
          <w:p w14:paraId="0543C8C6" w14:textId="2E44B3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big CR for DC_R18_xBLTE_yBNR_zDL2UL</w:t>
            </w:r>
          </w:p>
        </w:tc>
        <w:tc>
          <w:tcPr>
            <w:tcW w:w="717" w:type="pct"/>
          </w:tcPr>
          <w:p w14:paraId="147A0755" w14:textId="1CA68C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28781296" w14:textId="3C5830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16DBBA4" w14:textId="1E5722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1085</w:t>
            </w:r>
          </w:p>
        </w:tc>
        <w:tc>
          <w:tcPr>
            <w:tcW w:w="223" w:type="pct"/>
          </w:tcPr>
          <w:p w14:paraId="09C4506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B4E5B3C" w14:textId="0FDC9D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80EED62" w14:textId="1D81E7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FB58140" w14:textId="1B9128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DC_R18_xBLTE_yBNR_zDL2UL-Core</w:t>
            </w:r>
          </w:p>
        </w:tc>
        <w:tc>
          <w:tcPr>
            <w:tcW w:w="511" w:type="pct"/>
          </w:tcPr>
          <w:p w14:paraId="412C3404" w14:textId="2ACA29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AC6E79B" w14:textId="77777777" w:rsidTr="00B04748">
        <w:tc>
          <w:tcPr>
            <w:tcW w:w="587" w:type="pct"/>
          </w:tcPr>
          <w:p w14:paraId="05F72A19" w14:textId="0BAFEC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R4-2321932</w:t>
            </w:r>
          </w:p>
        </w:tc>
        <w:tc>
          <w:tcPr>
            <w:tcW w:w="810" w:type="pct"/>
          </w:tcPr>
          <w:p w14:paraId="7616BEAC" w14:textId="770207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 big CR for DC_R18_xBLTE_yBNR_zDL2UL</w:t>
            </w:r>
          </w:p>
        </w:tc>
        <w:tc>
          <w:tcPr>
            <w:tcW w:w="717" w:type="pct"/>
          </w:tcPr>
          <w:p w14:paraId="619DB229" w14:textId="23DFDF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79C8BB76" w14:textId="5E8D53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4CCA5A4" w14:textId="6ED916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1085</w:t>
            </w:r>
          </w:p>
        </w:tc>
        <w:tc>
          <w:tcPr>
            <w:tcW w:w="223" w:type="pct"/>
          </w:tcPr>
          <w:p w14:paraId="59FB3D26" w14:textId="194F1AD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665B9F7" w14:textId="0AC57C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79C066E" w14:textId="5532FA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7AF91AA" w14:textId="1FB8F7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DC_R18_xBLTE_yBNR_zDL2UL-Core</w:t>
            </w:r>
          </w:p>
        </w:tc>
        <w:tc>
          <w:tcPr>
            <w:tcW w:w="511" w:type="pct"/>
          </w:tcPr>
          <w:p w14:paraId="4573E938" w14:textId="15FAA9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34595F7" w14:textId="77777777" w:rsidTr="00B04748">
        <w:tc>
          <w:tcPr>
            <w:tcW w:w="587" w:type="pct"/>
          </w:tcPr>
          <w:p w14:paraId="3CF86EF3" w14:textId="5F96F0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R4-2320305</w:t>
            </w:r>
          </w:p>
        </w:tc>
        <w:tc>
          <w:tcPr>
            <w:tcW w:w="810" w:type="pct"/>
          </w:tcPr>
          <w:p w14:paraId="21C52A75" w14:textId="3CA2F0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Rel-18 EN-DC HPUE</w:t>
            </w:r>
          </w:p>
        </w:tc>
        <w:tc>
          <w:tcPr>
            <w:tcW w:w="717" w:type="pct"/>
          </w:tcPr>
          <w:p w14:paraId="23FA9D9A" w14:textId="51EC85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07CE147" w14:textId="79CAEF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1DB53CF" w14:textId="794CED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1086</w:t>
            </w:r>
          </w:p>
        </w:tc>
        <w:tc>
          <w:tcPr>
            <w:tcW w:w="223" w:type="pct"/>
          </w:tcPr>
          <w:p w14:paraId="462AFF1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A882B54" w14:textId="173B06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4F334E5" w14:textId="4E6D28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14106F1" w14:textId="4CB060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HPUE_FR1_DC_LTE_NR_R18</w:t>
            </w:r>
          </w:p>
        </w:tc>
        <w:tc>
          <w:tcPr>
            <w:tcW w:w="511" w:type="pct"/>
          </w:tcPr>
          <w:p w14:paraId="06B4058D" w14:textId="256C33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9EEEF56" w14:textId="77777777" w:rsidTr="00B04748">
        <w:tc>
          <w:tcPr>
            <w:tcW w:w="587" w:type="pct"/>
          </w:tcPr>
          <w:p w14:paraId="74DAA12F" w14:textId="1E609A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R4-2321701</w:t>
            </w:r>
          </w:p>
        </w:tc>
        <w:tc>
          <w:tcPr>
            <w:tcW w:w="810" w:type="pct"/>
          </w:tcPr>
          <w:p w14:paraId="02667CE4" w14:textId="7B0E15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Rel-18 EN-DC HPUE</w:t>
            </w:r>
          </w:p>
        </w:tc>
        <w:tc>
          <w:tcPr>
            <w:tcW w:w="717" w:type="pct"/>
          </w:tcPr>
          <w:p w14:paraId="30D1F133" w14:textId="665ED9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11EF81E" w14:textId="5FC65F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C213F10" w14:textId="585B64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1086</w:t>
            </w:r>
          </w:p>
        </w:tc>
        <w:tc>
          <w:tcPr>
            <w:tcW w:w="223" w:type="pct"/>
          </w:tcPr>
          <w:p w14:paraId="427D0A14" w14:textId="451D666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1F86842" w14:textId="13EE9F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1C49CF8" w14:textId="4477B3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EC6ACA3" w14:textId="3F2799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HPUE_FR1_DC_LTE_NR_R18</w:t>
            </w:r>
          </w:p>
        </w:tc>
        <w:tc>
          <w:tcPr>
            <w:tcW w:w="511" w:type="pct"/>
          </w:tcPr>
          <w:p w14:paraId="16D9BB30" w14:textId="6D4214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F3A847F" w14:textId="77777777" w:rsidTr="00B04748">
        <w:tc>
          <w:tcPr>
            <w:tcW w:w="587" w:type="pct"/>
          </w:tcPr>
          <w:p w14:paraId="659D75AB" w14:textId="22F9B3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R4-2320446</w:t>
            </w:r>
          </w:p>
        </w:tc>
        <w:tc>
          <w:tcPr>
            <w:tcW w:w="810" w:type="pct"/>
          </w:tcPr>
          <w:p w14:paraId="64B8151C" w14:textId="605FC5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38.101-3: Missing 2BDL xBUL Combinations from R4-2312482</w:t>
            </w:r>
          </w:p>
        </w:tc>
        <w:tc>
          <w:tcPr>
            <w:tcW w:w="717" w:type="pct"/>
          </w:tcPr>
          <w:p w14:paraId="050EB3E9" w14:textId="55239C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Ericsson, Telstra</w:t>
            </w:r>
          </w:p>
        </w:tc>
        <w:tc>
          <w:tcPr>
            <w:tcW w:w="294" w:type="pct"/>
          </w:tcPr>
          <w:p w14:paraId="201891DE" w14:textId="5242AB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69A0A92B" w14:textId="62BE11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1087</w:t>
            </w:r>
          </w:p>
        </w:tc>
        <w:tc>
          <w:tcPr>
            <w:tcW w:w="223" w:type="pct"/>
          </w:tcPr>
          <w:p w14:paraId="5386C75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4992917" w14:textId="30C3A3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2CA602D" w14:textId="5C6E86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8D86BE7" w14:textId="171D21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1" w:type="pct"/>
          </w:tcPr>
          <w:p w14:paraId="41B03052" w14:textId="539BAA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3F48241" w14:textId="77777777" w:rsidTr="00B04748">
        <w:tc>
          <w:tcPr>
            <w:tcW w:w="587" w:type="pct"/>
          </w:tcPr>
          <w:p w14:paraId="35203D6B" w14:textId="4635B4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R4-2321873</w:t>
            </w:r>
          </w:p>
        </w:tc>
        <w:tc>
          <w:tcPr>
            <w:tcW w:w="810" w:type="pct"/>
          </w:tcPr>
          <w:p w14:paraId="30E1112E" w14:textId="155013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38.101-3: Missing 2BDL xBUL Combinations from R4-2312482</w:t>
            </w:r>
          </w:p>
        </w:tc>
        <w:tc>
          <w:tcPr>
            <w:tcW w:w="717" w:type="pct"/>
          </w:tcPr>
          <w:p w14:paraId="455CED59" w14:textId="3BFF53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Ericsson, Telstra</w:t>
            </w:r>
          </w:p>
        </w:tc>
        <w:tc>
          <w:tcPr>
            <w:tcW w:w="294" w:type="pct"/>
          </w:tcPr>
          <w:p w14:paraId="190A4ECB" w14:textId="4D36C3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B7D84F5" w14:textId="4901E0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1087</w:t>
            </w:r>
          </w:p>
        </w:tc>
        <w:tc>
          <w:tcPr>
            <w:tcW w:w="223" w:type="pct"/>
          </w:tcPr>
          <w:p w14:paraId="59628238" w14:textId="680E1FE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32A88AB" w14:textId="00EA00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1C9D84C" w14:textId="2C1BB7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77B9CB9" w14:textId="3E6B49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511" w:type="pct"/>
          </w:tcPr>
          <w:p w14:paraId="1C383922" w14:textId="34E504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340F29E" w14:textId="77777777" w:rsidTr="00B04748">
        <w:tc>
          <w:tcPr>
            <w:tcW w:w="587" w:type="pct"/>
          </w:tcPr>
          <w:p w14:paraId="37538C53" w14:textId="2DA870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R4-2320514</w:t>
            </w:r>
          </w:p>
        </w:tc>
        <w:tc>
          <w:tcPr>
            <w:tcW w:w="810" w:type="pct"/>
          </w:tcPr>
          <w:p w14:paraId="1B3B1702" w14:textId="31FBC3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(Rel-17): Correction of an invalid channel bandwidth in 3DL/2UL inter-band reference sensitivity testing for PC2</w:t>
            </w:r>
          </w:p>
        </w:tc>
        <w:tc>
          <w:tcPr>
            <w:tcW w:w="717" w:type="pct"/>
          </w:tcPr>
          <w:p w14:paraId="44EE6CCF" w14:textId="228C03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Samsung, Nokia</w:t>
            </w:r>
          </w:p>
        </w:tc>
        <w:tc>
          <w:tcPr>
            <w:tcW w:w="294" w:type="pct"/>
          </w:tcPr>
          <w:p w14:paraId="09D12D2D" w14:textId="706C38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8BEC102" w14:textId="02C340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1088</w:t>
            </w:r>
          </w:p>
        </w:tc>
        <w:tc>
          <w:tcPr>
            <w:tcW w:w="223" w:type="pct"/>
          </w:tcPr>
          <w:p w14:paraId="08FF434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3C463DD" w14:textId="178605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037FF28" w14:textId="0B7F06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F44949F" w14:textId="231BBD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ENDC_PC2_R17_xLTE_yNR-Core</w:t>
            </w:r>
          </w:p>
        </w:tc>
        <w:tc>
          <w:tcPr>
            <w:tcW w:w="511" w:type="pct"/>
          </w:tcPr>
          <w:p w14:paraId="65067199" w14:textId="7A4BD9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648EF36" w14:textId="77777777" w:rsidTr="00B04748">
        <w:tc>
          <w:tcPr>
            <w:tcW w:w="587" w:type="pct"/>
          </w:tcPr>
          <w:p w14:paraId="7D5770D4" w14:textId="570DC3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R4-2320517</w:t>
            </w:r>
          </w:p>
        </w:tc>
        <w:tc>
          <w:tcPr>
            <w:tcW w:w="810" w:type="pct"/>
          </w:tcPr>
          <w:p w14:paraId="1E907405" w14:textId="4605B0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(Rel-17): Correction of an invalid channel bandwidth in 3DL/2UL inter-band reference sensitivity testing for PC3</w:t>
            </w:r>
          </w:p>
        </w:tc>
        <w:tc>
          <w:tcPr>
            <w:tcW w:w="717" w:type="pct"/>
          </w:tcPr>
          <w:p w14:paraId="26BFB929" w14:textId="634C25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Samsung, Nokia</w:t>
            </w:r>
          </w:p>
        </w:tc>
        <w:tc>
          <w:tcPr>
            <w:tcW w:w="294" w:type="pct"/>
          </w:tcPr>
          <w:p w14:paraId="242F2F77" w14:textId="7B4B26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13CAC57" w14:textId="0D0E77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1089</w:t>
            </w:r>
          </w:p>
        </w:tc>
        <w:tc>
          <w:tcPr>
            <w:tcW w:w="223" w:type="pct"/>
          </w:tcPr>
          <w:p w14:paraId="4FAC63B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37A42B7" w14:textId="7F1C50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45E3B27" w14:textId="7C3844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E100462" w14:textId="15B3BE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511" w:type="pct"/>
          </w:tcPr>
          <w:p w14:paraId="57850CCD" w14:textId="2B9627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2FD9B1A" w14:textId="77777777" w:rsidTr="00B04748">
        <w:tc>
          <w:tcPr>
            <w:tcW w:w="587" w:type="pct"/>
          </w:tcPr>
          <w:p w14:paraId="022F9A60" w14:textId="163406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R4-2320553</w:t>
            </w:r>
          </w:p>
        </w:tc>
        <w:tc>
          <w:tcPr>
            <w:tcW w:w="810" w:type="pct"/>
          </w:tcPr>
          <w:p w14:paraId="774201C1" w14:textId="64FB24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Rel-18 Dual Connectivity (DC) of 1 LTE band (1DL/1UL) and 1 NR band (1DL/1UL)</w:t>
            </w:r>
          </w:p>
        </w:tc>
        <w:tc>
          <w:tcPr>
            <w:tcW w:w="717" w:type="pct"/>
          </w:tcPr>
          <w:p w14:paraId="3A4A41C0" w14:textId="11C21F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294" w:type="pct"/>
          </w:tcPr>
          <w:p w14:paraId="4DC93E3D" w14:textId="5F4ED7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3C657BAF" w14:textId="6EA0E5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1090</w:t>
            </w:r>
          </w:p>
        </w:tc>
        <w:tc>
          <w:tcPr>
            <w:tcW w:w="223" w:type="pct"/>
          </w:tcPr>
          <w:p w14:paraId="1C46B40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F754702" w14:textId="2D832D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1320918" w14:textId="1C7F2E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793B0BD" w14:textId="561DAD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DC_R18_1BLTE_1BNR_2DL2UL-Core</w:t>
            </w:r>
          </w:p>
        </w:tc>
        <w:tc>
          <w:tcPr>
            <w:tcW w:w="511" w:type="pct"/>
          </w:tcPr>
          <w:p w14:paraId="27F02664" w14:textId="4BA660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A2824E8" w14:textId="77777777" w:rsidTr="00B04748">
        <w:tc>
          <w:tcPr>
            <w:tcW w:w="587" w:type="pct"/>
          </w:tcPr>
          <w:p w14:paraId="380BC889" w14:textId="011CB2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R4-2320607</w:t>
            </w:r>
          </w:p>
        </w:tc>
        <w:tc>
          <w:tcPr>
            <w:tcW w:w="810" w:type="pct"/>
          </w:tcPr>
          <w:p w14:paraId="37190FC1" w14:textId="44ED00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[DC_R16_1BLTE_1BNR_2DL2UL] CR for corrections and re-structures of the MOP table for EN-DC (Rel.16)</w:t>
            </w:r>
          </w:p>
        </w:tc>
        <w:tc>
          <w:tcPr>
            <w:tcW w:w="717" w:type="pct"/>
          </w:tcPr>
          <w:p w14:paraId="577E2CBD" w14:textId="5344B4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294" w:type="pct"/>
          </w:tcPr>
          <w:p w14:paraId="1E872F65" w14:textId="0DBE49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331FC46" w14:textId="5824D6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1091</w:t>
            </w:r>
          </w:p>
        </w:tc>
        <w:tc>
          <w:tcPr>
            <w:tcW w:w="223" w:type="pct"/>
          </w:tcPr>
          <w:p w14:paraId="6FA7E75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61D8C2" w14:textId="18492B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FC54526" w14:textId="4A254C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DFA7EE5" w14:textId="13F2BF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DC_R16_1BLTE_1BNR_2DL2UL-Core, ENDC_UE_PC2_TDD_TDD-Core</w:t>
            </w:r>
          </w:p>
        </w:tc>
        <w:tc>
          <w:tcPr>
            <w:tcW w:w="511" w:type="pct"/>
          </w:tcPr>
          <w:p w14:paraId="3DE30AF5" w14:textId="62A2D4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2696DE47" w14:textId="77777777" w:rsidTr="00B04748">
        <w:tc>
          <w:tcPr>
            <w:tcW w:w="587" w:type="pct"/>
          </w:tcPr>
          <w:p w14:paraId="11A1942A" w14:textId="04DA04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R4-2320608</w:t>
            </w:r>
          </w:p>
        </w:tc>
        <w:tc>
          <w:tcPr>
            <w:tcW w:w="810" w:type="pct"/>
          </w:tcPr>
          <w:p w14:paraId="7EBDC102" w14:textId="3AFB44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[DC_R16_1BLTE_1BNR_2DL2UL] CR for corrections and re-structures of the MOP table for EN-DC (Rel.17)</w:t>
            </w:r>
          </w:p>
        </w:tc>
        <w:tc>
          <w:tcPr>
            <w:tcW w:w="717" w:type="pct"/>
          </w:tcPr>
          <w:p w14:paraId="50A25AF1" w14:textId="548189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294" w:type="pct"/>
          </w:tcPr>
          <w:p w14:paraId="7F87BB12" w14:textId="08940A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1520947B" w14:textId="3268A6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1092</w:t>
            </w:r>
          </w:p>
        </w:tc>
        <w:tc>
          <w:tcPr>
            <w:tcW w:w="223" w:type="pct"/>
          </w:tcPr>
          <w:p w14:paraId="1DECFEB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7F55A26" w14:textId="73CEC2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A903435" w14:textId="5E0263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92F84E8" w14:textId="1CB925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DC_R16_1BLTE_1BNR_2DL2UL-Core, ENDC_UE_PC2_TDD_TDD-Core, ENDC_UE_PC2_R17_NR_TDD-Core, DC_R17_1BLTE_1BNR_2DL2UL-Core</w:t>
            </w:r>
          </w:p>
        </w:tc>
        <w:tc>
          <w:tcPr>
            <w:tcW w:w="511" w:type="pct"/>
          </w:tcPr>
          <w:p w14:paraId="0F0AA634" w14:textId="05D8B4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2E3A19F1" w14:textId="77777777" w:rsidTr="00B04748">
        <w:tc>
          <w:tcPr>
            <w:tcW w:w="587" w:type="pct"/>
          </w:tcPr>
          <w:p w14:paraId="34B6F5C5" w14:textId="0601F2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R4-2320609</w:t>
            </w:r>
          </w:p>
        </w:tc>
        <w:tc>
          <w:tcPr>
            <w:tcW w:w="810" w:type="pct"/>
          </w:tcPr>
          <w:p w14:paraId="69FF468E" w14:textId="13B9D7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[DC_R16_1BLTE_1BNR_2DL2UL] CR for corrections and re-structures of the MOP table for EN-DC (Rel.18)</w:t>
            </w:r>
          </w:p>
        </w:tc>
        <w:tc>
          <w:tcPr>
            <w:tcW w:w="717" w:type="pct"/>
          </w:tcPr>
          <w:p w14:paraId="01429413" w14:textId="5B7A29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294" w:type="pct"/>
          </w:tcPr>
          <w:p w14:paraId="72375240" w14:textId="789492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4F5B47AD" w14:textId="76D7E3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1093</w:t>
            </w:r>
          </w:p>
        </w:tc>
        <w:tc>
          <w:tcPr>
            <w:tcW w:w="223" w:type="pct"/>
          </w:tcPr>
          <w:p w14:paraId="7BD9A8E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831F684" w14:textId="534FEA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FCB1A2A" w14:textId="3BD928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DB7B2E6" w14:textId="14E846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DC_R16_1BLTE_1BNR_2DL2UL-Core, ENDC_UE_PC2_TDD_TDD-Core, ENDC_UE_PC2_R17_NR_TDD-Core, DC_R17_1BLTE_1BNR_2DL2UL-Core, DC_R18_1BLTE_1BNR_2DL2UL-Core, HPUE_FR1_DC_LTE_NR_R18-Core</w:t>
            </w:r>
          </w:p>
        </w:tc>
        <w:tc>
          <w:tcPr>
            <w:tcW w:w="511" w:type="pct"/>
          </w:tcPr>
          <w:p w14:paraId="5B56DBC6" w14:textId="2DD747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3EB46182" w14:textId="77777777" w:rsidTr="00B04748">
        <w:tc>
          <w:tcPr>
            <w:tcW w:w="587" w:type="pct"/>
          </w:tcPr>
          <w:p w14:paraId="40864A73" w14:textId="290D8D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R4-2321732</w:t>
            </w:r>
          </w:p>
        </w:tc>
        <w:tc>
          <w:tcPr>
            <w:tcW w:w="810" w:type="pct"/>
          </w:tcPr>
          <w:p w14:paraId="7AE2F823" w14:textId="07FFCF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3Tx NR inter-band UL CA and EN-DC basket WI 38.101-3 </w:t>
            </w:r>
          </w:p>
        </w:tc>
        <w:tc>
          <w:tcPr>
            <w:tcW w:w="717" w:type="pct"/>
          </w:tcPr>
          <w:p w14:paraId="7056592A" w14:textId="7BC761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3BA7833D" w14:textId="2AFAE1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232" w:type="pct"/>
          </w:tcPr>
          <w:p w14:paraId="2462930E" w14:textId="75BBC2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1094</w:t>
            </w:r>
          </w:p>
        </w:tc>
        <w:tc>
          <w:tcPr>
            <w:tcW w:w="223" w:type="pct"/>
          </w:tcPr>
          <w:p w14:paraId="74B0360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715C8B8" w14:textId="3F301F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9C1FF68" w14:textId="34273C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26FF3F9" w14:textId="604FDD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R18_3Tx_NR_CA_ENDC-Core</w:t>
            </w:r>
          </w:p>
        </w:tc>
        <w:tc>
          <w:tcPr>
            <w:tcW w:w="511" w:type="pct"/>
          </w:tcPr>
          <w:p w14:paraId="4BEF8454" w14:textId="72F2DA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36A8584" w14:textId="77777777" w:rsidTr="00B04748">
        <w:tc>
          <w:tcPr>
            <w:tcW w:w="587" w:type="pct"/>
          </w:tcPr>
          <w:p w14:paraId="33D64FAF" w14:textId="589109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R4-2318081</w:t>
            </w:r>
          </w:p>
        </w:tc>
        <w:tc>
          <w:tcPr>
            <w:tcW w:w="810" w:type="pct"/>
          </w:tcPr>
          <w:p w14:paraId="3FBBC823" w14:textId="4F1D80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[NR_L1enh_URLLC-Perf] CR to TS38.101-4 Corrections to CQI Reporting tests with 1TX (Rel-16)</w:t>
            </w:r>
          </w:p>
        </w:tc>
        <w:tc>
          <w:tcPr>
            <w:tcW w:w="717" w:type="pct"/>
          </w:tcPr>
          <w:p w14:paraId="21F9BF35" w14:textId="39DF04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05291B97" w14:textId="3BB5F8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15142056" w14:textId="4F02E6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0419</w:t>
            </w:r>
          </w:p>
        </w:tc>
        <w:tc>
          <w:tcPr>
            <w:tcW w:w="223" w:type="pct"/>
          </w:tcPr>
          <w:p w14:paraId="40294AB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B247FFD" w14:textId="3D4B0E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24ECC27" w14:textId="036E1F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3FAB354" w14:textId="32B422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73BEA270" w14:textId="438EB6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5B2BF66" w14:textId="77777777" w:rsidTr="00B04748">
        <w:tc>
          <w:tcPr>
            <w:tcW w:w="587" w:type="pct"/>
          </w:tcPr>
          <w:p w14:paraId="3CD206FC" w14:textId="556561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R4-2318082</w:t>
            </w:r>
          </w:p>
        </w:tc>
        <w:tc>
          <w:tcPr>
            <w:tcW w:w="810" w:type="pct"/>
          </w:tcPr>
          <w:p w14:paraId="6062C16B" w14:textId="2D53B2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[NR_L1enh_URLLC-Perf] CR to TS38.101-4 Corrections to CQI Reporting tests with 1TX (Rel-17)</w:t>
            </w:r>
          </w:p>
        </w:tc>
        <w:tc>
          <w:tcPr>
            <w:tcW w:w="717" w:type="pct"/>
          </w:tcPr>
          <w:p w14:paraId="47A317D6" w14:textId="7F05E4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56D65125" w14:textId="2009DE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76F3E190" w14:textId="359B35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0420</w:t>
            </w:r>
          </w:p>
        </w:tc>
        <w:tc>
          <w:tcPr>
            <w:tcW w:w="223" w:type="pct"/>
          </w:tcPr>
          <w:p w14:paraId="05214B7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958313F" w14:textId="1E638B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766401C" w14:textId="6BF1E0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8B6668A" w14:textId="393431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7888730D" w14:textId="226424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A9F2222" w14:textId="77777777" w:rsidTr="00B04748">
        <w:tc>
          <w:tcPr>
            <w:tcW w:w="587" w:type="pct"/>
          </w:tcPr>
          <w:p w14:paraId="29F9A003" w14:textId="75ED53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R4-2318083</w:t>
            </w:r>
          </w:p>
        </w:tc>
        <w:tc>
          <w:tcPr>
            <w:tcW w:w="810" w:type="pct"/>
          </w:tcPr>
          <w:p w14:paraId="687C51A7" w14:textId="2C9C19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[NR_L1enh_URLLC-Perf] CR to TS38.101-4 Corrections to CQI Reporting tests with 1TX (Rel-18)</w:t>
            </w:r>
          </w:p>
        </w:tc>
        <w:tc>
          <w:tcPr>
            <w:tcW w:w="717" w:type="pct"/>
          </w:tcPr>
          <w:p w14:paraId="04556736" w14:textId="7B8904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5B65398A" w14:textId="527503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555D4271" w14:textId="6E0BE1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0421</w:t>
            </w:r>
          </w:p>
        </w:tc>
        <w:tc>
          <w:tcPr>
            <w:tcW w:w="223" w:type="pct"/>
          </w:tcPr>
          <w:p w14:paraId="75CAC4A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EE87365" w14:textId="58C5D8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69FD36B" w14:textId="3913C2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C7E6EBD" w14:textId="462101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096B0B5A" w14:textId="7B3CC5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7869F8B" w14:textId="77777777" w:rsidTr="00B04748">
        <w:tc>
          <w:tcPr>
            <w:tcW w:w="587" w:type="pct"/>
          </w:tcPr>
          <w:p w14:paraId="3056C203" w14:textId="62A36A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R4-2318084</w:t>
            </w:r>
          </w:p>
        </w:tc>
        <w:tc>
          <w:tcPr>
            <w:tcW w:w="810" w:type="pct"/>
          </w:tcPr>
          <w:p w14:paraId="0B5DAC8F" w14:textId="32318E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to TS38.101-4 Corrections to test parameters for CSI test cases (Rel-16)</w:t>
            </w:r>
          </w:p>
        </w:tc>
        <w:tc>
          <w:tcPr>
            <w:tcW w:w="717" w:type="pct"/>
          </w:tcPr>
          <w:p w14:paraId="23B197A8" w14:textId="322425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6F13DA3A" w14:textId="2FC62F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7A7C6DF" w14:textId="610E5B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0422</w:t>
            </w:r>
          </w:p>
        </w:tc>
        <w:tc>
          <w:tcPr>
            <w:tcW w:w="223" w:type="pct"/>
          </w:tcPr>
          <w:p w14:paraId="2A85571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86BE846" w14:textId="7ECE78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EBA9F1F" w14:textId="51EE6B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8772C00" w14:textId="429084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2EDFB745" w14:textId="3D421A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3B4EA23" w14:textId="77777777" w:rsidTr="00B04748">
        <w:tc>
          <w:tcPr>
            <w:tcW w:w="587" w:type="pct"/>
          </w:tcPr>
          <w:p w14:paraId="491C61D9" w14:textId="4E8704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R4-2318085</w:t>
            </w:r>
          </w:p>
        </w:tc>
        <w:tc>
          <w:tcPr>
            <w:tcW w:w="810" w:type="pct"/>
          </w:tcPr>
          <w:p w14:paraId="60E29693" w14:textId="2CD0F0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to TS38.101-4 Corrections to test parameters for CSI test cases (Rel-17)</w:t>
            </w:r>
          </w:p>
        </w:tc>
        <w:tc>
          <w:tcPr>
            <w:tcW w:w="717" w:type="pct"/>
          </w:tcPr>
          <w:p w14:paraId="6FB76FF3" w14:textId="66B148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294" w:type="pct"/>
          </w:tcPr>
          <w:p w14:paraId="6B4EA25A" w14:textId="3A26D5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42B7583F" w14:textId="7EDC25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0423</w:t>
            </w:r>
          </w:p>
        </w:tc>
        <w:tc>
          <w:tcPr>
            <w:tcW w:w="223" w:type="pct"/>
          </w:tcPr>
          <w:p w14:paraId="0EC144F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77FE75D" w14:textId="5E9C07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0DBABA1" w14:textId="22DC53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6543F51" w14:textId="797549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90DDBC5" w14:textId="238BF6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12F518B" w14:textId="77777777" w:rsidTr="00B04748">
        <w:tc>
          <w:tcPr>
            <w:tcW w:w="587" w:type="pct"/>
          </w:tcPr>
          <w:p w14:paraId="0692B9BE" w14:textId="7F5811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R4-2318086</w:t>
            </w:r>
          </w:p>
        </w:tc>
        <w:tc>
          <w:tcPr>
            <w:tcW w:w="810" w:type="pct"/>
          </w:tcPr>
          <w:p w14:paraId="45EC6F49" w14:textId="70AAB4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to TS38.101-4 Corrections to test parameters for CSI test cases (Rel-18)</w:t>
            </w:r>
          </w:p>
        </w:tc>
        <w:tc>
          <w:tcPr>
            <w:tcW w:w="717" w:type="pct"/>
          </w:tcPr>
          <w:p w14:paraId="1A762561" w14:textId="5FDF25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294" w:type="pct"/>
          </w:tcPr>
          <w:p w14:paraId="4184B642" w14:textId="0EB16A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1B50C869" w14:textId="473EFD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0424</w:t>
            </w:r>
          </w:p>
        </w:tc>
        <w:tc>
          <w:tcPr>
            <w:tcW w:w="223" w:type="pct"/>
          </w:tcPr>
          <w:p w14:paraId="0525341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F4C4F49" w14:textId="567F6E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D8AAA2B" w14:textId="71C9E7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BAEF6D5" w14:textId="69BAEC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2402098" w14:textId="4315BC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1B1DF49" w14:textId="77777777" w:rsidTr="00B04748">
        <w:tc>
          <w:tcPr>
            <w:tcW w:w="587" w:type="pct"/>
          </w:tcPr>
          <w:p w14:paraId="23232828" w14:textId="1FCFB4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R4-2318352</w:t>
            </w:r>
          </w:p>
        </w:tc>
        <w:tc>
          <w:tcPr>
            <w:tcW w:w="810" w:type="pct"/>
          </w:tcPr>
          <w:p w14:paraId="16C83D75" w14:textId="7E403F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38.101-4: Type 2 UE NonCol NR-CA PDSCH demodulation requirements</w:t>
            </w:r>
          </w:p>
        </w:tc>
        <w:tc>
          <w:tcPr>
            <w:tcW w:w="717" w:type="pct"/>
          </w:tcPr>
          <w:p w14:paraId="1AEA6A74" w14:textId="01D2D1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E02996B" w14:textId="0FC952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34C456F8" w14:textId="39714B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0425</w:t>
            </w:r>
          </w:p>
        </w:tc>
        <w:tc>
          <w:tcPr>
            <w:tcW w:w="223" w:type="pct"/>
          </w:tcPr>
          <w:p w14:paraId="6B492B4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10F268D" w14:textId="4A6117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D46D98B" w14:textId="09DD60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214A01B" w14:textId="0CDBAC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NonCol_intraB_ENDC_NR_CA-Perf</w:t>
            </w:r>
          </w:p>
        </w:tc>
        <w:tc>
          <w:tcPr>
            <w:tcW w:w="511" w:type="pct"/>
          </w:tcPr>
          <w:p w14:paraId="7C4F1A53" w14:textId="62758C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352C306" w14:textId="77777777" w:rsidTr="00B04748">
        <w:tc>
          <w:tcPr>
            <w:tcW w:w="587" w:type="pct"/>
          </w:tcPr>
          <w:p w14:paraId="3A51C8AF" w14:textId="19105F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R4-2318738</w:t>
            </w:r>
          </w:p>
        </w:tc>
        <w:tc>
          <w:tcPr>
            <w:tcW w:w="810" w:type="pct"/>
          </w:tcPr>
          <w:p w14:paraId="6E8CA289" w14:textId="2423CC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Correction to report quantity for 1Tx CQI tests</w:t>
            </w:r>
          </w:p>
        </w:tc>
        <w:tc>
          <w:tcPr>
            <w:tcW w:w="717" w:type="pct"/>
          </w:tcPr>
          <w:p w14:paraId="24444E1E" w14:textId="0C7129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</w:t>
            </w:r>
          </w:p>
        </w:tc>
        <w:tc>
          <w:tcPr>
            <w:tcW w:w="294" w:type="pct"/>
          </w:tcPr>
          <w:p w14:paraId="6B75A18C" w14:textId="6C4478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1AC37119" w14:textId="19C1AE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0426</w:t>
            </w:r>
          </w:p>
        </w:tc>
        <w:tc>
          <w:tcPr>
            <w:tcW w:w="223" w:type="pct"/>
          </w:tcPr>
          <w:p w14:paraId="56D67BA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52E958" w14:textId="36572C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0CEC4D6" w14:textId="49586A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76226ED" w14:textId="60079D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1B7C1C34" w14:textId="1F222C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0890B575" w14:textId="77777777" w:rsidTr="00B04748">
        <w:tc>
          <w:tcPr>
            <w:tcW w:w="587" w:type="pct"/>
          </w:tcPr>
          <w:p w14:paraId="0B20F355" w14:textId="328E02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R4-2318740</w:t>
            </w:r>
          </w:p>
        </w:tc>
        <w:tc>
          <w:tcPr>
            <w:tcW w:w="810" w:type="pct"/>
          </w:tcPr>
          <w:p w14:paraId="0A23B64F" w14:textId="0CF272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Correction to report quantity for 1Tx CQI tests (Rel 17 - Cat A)</w:t>
            </w:r>
          </w:p>
        </w:tc>
        <w:tc>
          <w:tcPr>
            <w:tcW w:w="717" w:type="pct"/>
          </w:tcPr>
          <w:p w14:paraId="1715B18B" w14:textId="4C0E9D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294" w:type="pct"/>
          </w:tcPr>
          <w:p w14:paraId="3648E7DB" w14:textId="67BD92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25F3858A" w14:textId="6EA209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0427</w:t>
            </w:r>
          </w:p>
        </w:tc>
        <w:tc>
          <w:tcPr>
            <w:tcW w:w="223" w:type="pct"/>
          </w:tcPr>
          <w:p w14:paraId="0A56D5D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055DF90" w14:textId="595B43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96E5DF8" w14:textId="1D26B7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A17D7F2" w14:textId="715711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FC44B7C" w14:textId="344784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D247CCF" w14:textId="77777777" w:rsidTr="00B04748">
        <w:tc>
          <w:tcPr>
            <w:tcW w:w="587" w:type="pct"/>
          </w:tcPr>
          <w:p w14:paraId="62E70E81" w14:textId="7BD50F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R4-2318796</w:t>
            </w:r>
          </w:p>
        </w:tc>
        <w:tc>
          <w:tcPr>
            <w:tcW w:w="810" w:type="pct"/>
          </w:tcPr>
          <w:p w14:paraId="55244886" w14:textId="37D2D0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 on Demodulation and CSI requiremets for ATP</w:t>
            </w:r>
          </w:p>
        </w:tc>
        <w:tc>
          <w:tcPr>
            <w:tcW w:w="717" w:type="pct"/>
          </w:tcPr>
          <w:p w14:paraId="6BFF1877" w14:textId="2D9765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45A7AA0" w14:textId="242CF6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0E1F2D76" w14:textId="6BFE62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0428</w:t>
            </w:r>
          </w:p>
        </w:tc>
        <w:tc>
          <w:tcPr>
            <w:tcW w:w="223" w:type="pct"/>
          </w:tcPr>
          <w:p w14:paraId="5D1FB97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51B13E0" w14:textId="191C0E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AD645B4" w14:textId="645EFF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93CCF40" w14:textId="2B85D1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NR_demod_enh3-Perf</w:t>
            </w:r>
          </w:p>
        </w:tc>
        <w:tc>
          <w:tcPr>
            <w:tcW w:w="511" w:type="pct"/>
          </w:tcPr>
          <w:p w14:paraId="1CE7A152" w14:textId="47B850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6B46392" w14:textId="77777777" w:rsidTr="00B04748">
        <w:tc>
          <w:tcPr>
            <w:tcW w:w="587" w:type="pct"/>
          </w:tcPr>
          <w:p w14:paraId="3419201D" w14:textId="515C91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R4-2321204</w:t>
            </w:r>
          </w:p>
        </w:tc>
        <w:tc>
          <w:tcPr>
            <w:tcW w:w="810" w:type="pct"/>
          </w:tcPr>
          <w:p w14:paraId="42F1BE85" w14:textId="6749EE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 on Demodulation and CSI requiremets for ATP</w:t>
            </w:r>
          </w:p>
        </w:tc>
        <w:tc>
          <w:tcPr>
            <w:tcW w:w="717" w:type="pct"/>
          </w:tcPr>
          <w:p w14:paraId="4F26C0D1" w14:textId="1A420C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CBFFD3A" w14:textId="72EC75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0C6251BF" w14:textId="746876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0428</w:t>
            </w:r>
          </w:p>
        </w:tc>
        <w:tc>
          <w:tcPr>
            <w:tcW w:w="223" w:type="pct"/>
          </w:tcPr>
          <w:p w14:paraId="32E6BE4A" w14:textId="669139A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91EF5AC" w14:textId="6C5CB4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3C3AAB1" w14:textId="3B8DF1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4780EA8" w14:textId="4F8502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NR_demod_enh3-Perf</w:t>
            </w:r>
          </w:p>
        </w:tc>
        <w:tc>
          <w:tcPr>
            <w:tcW w:w="511" w:type="pct"/>
          </w:tcPr>
          <w:p w14:paraId="1CD73261" w14:textId="3CAE96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67B219" w14:textId="77777777" w:rsidTr="00B04748">
        <w:tc>
          <w:tcPr>
            <w:tcW w:w="587" w:type="pct"/>
          </w:tcPr>
          <w:p w14:paraId="114928F5" w14:textId="33284A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R4-2318797</w:t>
            </w:r>
          </w:p>
        </w:tc>
        <w:tc>
          <w:tcPr>
            <w:tcW w:w="810" w:type="pct"/>
          </w:tcPr>
          <w:p w14:paraId="3EB4F52D" w14:textId="2BC9FB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for 38.101-4 on correction of wrong table number (Rel-15, Cat F)</w:t>
            </w:r>
          </w:p>
        </w:tc>
        <w:tc>
          <w:tcPr>
            <w:tcW w:w="717" w:type="pct"/>
          </w:tcPr>
          <w:p w14:paraId="3F2EA5B3" w14:textId="7ECEC2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B97A282" w14:textId="5D0FCF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0342574E" w14:textId="42983B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0429</w:t>
            </w:r>
          </w:p>
        </w:tc>
        <w:tc>
          <w:tcPr>
            <w:tcW w:w="223" w:type="pct"/>
          </w:tcPr>
          <w:p w14:paraId="231C0B6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5EE2D84" w14:textId="65238A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D54C2D3" w14:textId="1F868B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7C2D006" w14:textId="079EBB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67B358EF" w14:textId="6F9B12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81503E" w14:textId="77777777" w:rsidTr="00B04748">
        <w:tc>
          <w:tcPr>
            <w:tcW w:w="587" w:type="pct"/>
          </w:tcPr>
          <w:p w14:paraId="226852B0" w14:textId="09F044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R4-2318798</w:t>
            </w:r>
          </w:p>
        </w:tc>
        <w:tc>
          <w:tcPr>
            <w:tcW w:w="810" w:type="pct"/>
          </w:tcPr>
          <w:p w14:paraId="1738DE77" w14:textId="617CC9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for 38.101-4 on correction of wrong table number (Rel-16, Cat A)</w:t>
            </w:r>
          </w:p>
        </w:tc>
        <w:tc>
          <w:tcPr>
            <w:tcW w:w="717" w:type="pct"/>
          </w:tcPr>
          <w:p w14:paraId="7BBB3B5E" w14:textId="0B55D7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8E17192" w14:textId="7738F4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5BCEC195" w14:textId="5F1482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0430</w:t>
            </w:r>
          </w:p>
        </w:tc>
        <w:tc>
          <w:tcPr>
            <w:tcW w:w="223" w:type="pct"/>
          </w:tcPr>
          <w:p w14:paraId="25E55F4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B84DAB7" w14:textId="30E2A9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2C799F6" w14:textId="028036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E6A5965" w14:textId="0BAE23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70F44829" w14:textId="329393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AD6C65E" w14:textId="77777777" w:rsidTr="00B04748">
        <w:tc>
          <w:tcPr>
            <w:tcW w:w="587" w:type="pct"/>
          </w:tcPr>
          <w:p w14:paraId="0691611E" w14:textId="1C84FE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R4-2318799</w:t>
            </w:r>
          </w:p>
        </w:tc>
        <w:tc>
          <w:tcPr>
            <w:tcW w:w="810" w:type="pct"/>
          </w:tcPr>
          <w:p w14:paraId="1247778B" w14:textId="3535CB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for 38.101-4 on correction of wrong table number (Rel-17, Cat A)</w:t>
            </w:r>
          </w:p>
        </w:tc>
        <w:tc>
          <w:tcPr>
            <w:tcW w:w="717" w:type="pct"/>
          </w:tcPr>
          <w:p w14:paraId="5AC1D973" w14:textId="6BD681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9BFF554" w14:textId="1F2A7C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34338E94" w14:textId="3BFCCF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0431</w:t>
            </w:r>
          </w:p>
        </w:tc>
        <w:tc>
          <w:tcPr>
            <w:tcW w:w="223" w:type="pct"/>
          </w:tcPr>
          <w:p w14:paraId="38F18F4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6130DAF" w14:textId="6CBFFA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400B975" w14:textId="1BF236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AD790E6" w14:textId="3629BC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6ADEA7C3" w14:textId="7A3B33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0FA06C8" w14:textId="77777777" w:rsidTr="00B04748">
        <w:tc>
          <w:tcPr>
            <w:tcW w:w="587" w:type="pct"/>
          </w:tcPr>
          <w:p w14:paraId="4829D67C" w14:textId="52E2FC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R4-2318800</w:t>
            </w:r>
          </w:p>
        </w:tc>
        <w:tc>
          <w:tcPr>
            <w:tcW w:w="810" w:type="pct"/>
          </w:tcPr>
          <w:p w14:paraId="081629D1" w14:textId="68FE80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for 38.101-4 on correction of wrong table number (Rel-18, Cat A)</w:t>
            </w:r>
          </w:p>
        </w:tc>
        <w:tc>
          <w:tcPr>
            <w:tcW w:w="717" w:type="pct"/>
          </w:tcPr>
          <w:p w14:paraId="554EF770" w14:textId="069AC7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1776C96" w14:textId="7ADFDB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D8D9BB8" w14:textId="78EE38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0432</w:t>
            </w:r>
          </w:p>
        </w:tc>
        <w:tc>
          <w:tcPr>
            <w:tcW w:w="223" w:type="pct"/>
          </w:tcPr>
          <w:p w14:paraId="6C9BCAE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FC38025" w14:textId="6606D4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A17D3E5" w14:textId="2F1A3C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F28EAD4" w14:textId="1C874F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FC5C3EB" w14:textId="0E03B3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4E57F15" w14:textId="77777777" w:rsidTr="00B04748">
        <w:tc>
          <w:tcPr>
            <w:tcW w:w="587" w:type="pct"/>
          </w:tcPr>
          <w:p w14:paraId="5CC2E7DF" w14:textId="334918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R4-2318941</w:t>
            </w:r>
          </w:p>
        </w:tc>
        <w:tc>
          <w:tcPr>
            <w:tcW w:w="810" w:type="pct"/>
          </w:tcPr>
          <w:p w14:paraId="3C463865" w14:textId="1640B8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[NR_HST] HST-SFN and HST-DPS model clarification</w:t>
            </w:r>
          </w:p>
        </w:tc>
        <w:tc>
          <w:tcPr>
            <w:tcW w:w="717" w:type="pct"/>
          </w:tcPr>
          <w:p w14:paraId="6CEE411F" w14:textId="4BEC9B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294" w:type="pct"/>
          </w:tcPr>
          <w:p w14:paraId="0B453894" w14:textId="4F174D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7998320C" w14:textId="4BF8AD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0433</w:t>
            </w:r>
          </w:p>
        </w:tc>
        <w:tc>
          <w:tcPr>
            <w:tcW w:w="223" w:type="pct"/>
          </w:tcPr>
          <w:p w14:paraId="5EC4DD9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1768F33" w14:textId="1E367E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C607615" w14:textId="2B9DD1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B9F0CAD" w14:textId="607DDF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511" w:type="pct"/>
          </w:tcPr>
          <w:p w14:paraId="3FB604DE" w14:textId="57F034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AEB5E32" w14:textId="77777777" w:rsidTr="00B04748">
        <w:tc>
          <w:tcPr>
            <w:tcW w:w="587" w:type="pct"/>
          </w:tcPr>
          <w:p w14:paraId="3D22F5E0" w14:textId="028969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R4-2321184</w:t>
            </w:r>
          </w:p>
        </w:tc>
        <w:tc>
          <w:tcPr>
            <w:tcW w:w="810" w:type="pct"/>
          </w:tcPr>
          <w:p w14:paraId="013F54B1" w14:textId="6CA5E1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[NR_HST] HST-SFN and HST-DPS model clarification</w:t>
            </w:r>
          </w:p>
        </w:tc>
        <w:tc>
          <w:tcPr>
            <w:tcW w:w="717" w:type="pct"/>
          </w:tcPr>
          <w:p w14:paraId="75A0B442" w14:textId="32BDB6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294" w:type="pct"/>
          </w:tcPr>
          <w:p w14:paraId="31303D64" w14:textId="330B59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22AFFC9F" w14:textId="557438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0433</w:t>
            </w:r>
          </w:p>
        </w:tc>
        <w:tc>
          <w:tcPr>
            <w:tcW w:w="223" w:type="pct"/>
          </w:tcPr>
          <w:p w14:paraId="547B2AB0" w14:textId="66A63DC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421945B" w14:textId="129E2A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745288B" w14:textId="58D45D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3315341" w14:textId="661AEE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511" w:type="pct"/>
          </w:tcPr>
          <w:p w14:paraId="7653E0FE" w14:textId="3235A1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8C34905" w14:textId="77777777" w:rsidTr="00B04748">
        <w:tc>
          <w:tcPr>
            <w:tcW w:w="587" w:type="pct"/>
          </w:tcPr>
          <w:p w14:paraId="5A40D10E" w14:textId="06D532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R4-2321195</w:t>
            </w:r>
          </w:p>
        </w:tc>
        <w:tc>
          <w:tcPr>
            <w:tcW w:w="810" w:type="pct"/>
          </w:tcPr>
          <w:p w14:paraId="03A0F1D6" w14:textId="3BFFA2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[NR_HST] HST-SFN and HST-DPS model clarification</w:t>
            </w:r>
          </w:p>
        </w:tc>
        <w:tc>
          <w:tcPr>
            <w:tcW w:w="717" w:type="pct"/>
          </w:tcPr>
          <w:p w14:paraId="506A59DC" w14:textId="590743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294" w:type="pct"/>
          </w:tcPr>
          <w:p w14:paraId="1B0632D4" w14:textId="06C11A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57D8A3B0" w14:textId="3926DE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0433</w:t>
            </w:r>
          </w:p>
        </w:tc>
        <w:tc>
          <w:tcPr>
            <w:tcW w:w="223" w:type="pct"/>
          </w:tcPr>
          <w:p w14:paraId="2D0C8B61" w14:textId="2337F8B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554BC60E" w14:textId="354E6F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6F9DB4E" w14:textId="1D1B89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A5F1F78" w14:textId="4482AC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511" w:type="pct"/>
          </w:tcPr>
          <w:p w14:paraId="3E471A28" w14:textId="6420B6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8B41DDA" w14:textId="77777777" w:rsidTr="00B04748">
        <w:tc>
          <w:tcPr>
            <w:tcW w:w="587" w:type="pct"/>
          </w:tcPr>
          <w:p w14:paraId="2078AA69" w14:textId="30EA21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R4-2318942</w:t>
            </w:r>
          </w:p>
        </w:tc>
        <w:tc>
          <w:tcPr>
            <w:tcW w:w="810" w:type="pct"/>
          </w:tcPr>
          <w:p w14:paraId="502E348B" w14:textId="210BFF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[NR_HST] HST-SFN and HST-DPS model clarification-R17mirror</w:t>
            </w:r>
          </w:p>
        </w:tc>
        <w:tc>
          <w:tcPr>
            <w:tcW w:w="717" w:type="pct"/>
          </w:tcPr>
          <w:p w14:paraId="17A28D65" w14:textId="645D84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294" w:type="pct"/>
          </w:tcPr>
          <w:p w14:paraId="52170773" w14:textId="72BE0D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5885A39D" w14:textId="002798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0434</w:t>
            </w:r>
          </w:p>
        </w:tc>
        <w:tc>
          <w:tcPr>
            <w:tcW w:w="223" w:type="pct"/>
          </w:tcPr>
          <w:p w14:paraId="19E299E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536DA8F" w14:textId="0A20BA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46B56CC" w14:textId="24979E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4EDA873" w14:textId="67B4C2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1" w:type="pct"/>
          </w:tcPr>
          <w:p w14:paraId="0C64238A" w14:textId="1CA06D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D2A3EBE" w14:textId="77777777" w:rsidTr="00B04748">
        <w:tc>
          <w:tcPr>
            <w:tcW w:w="587" w:type="pct"/>
          </w:tcPr>
          <w:p w14:paraId="71D2CC8F" w14:textId="18B5C8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R4-2318943</w:t>
            </w:r>
          </w:p>
        </w:tc>
        <w:tc>
          <w:tcPr>
            <w:tcW w:w="810" w:type="pct"/>
          </w:tcPr>
          <w:p w14:paraId="3EFE7818" w14:textId="10D224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[NR_HST] HST-SFN and HST-DPS model clarification-R18mirror</w:t>
            </w:r>
          </w:p>
        </w:tc>
        <w:tc>
          <w:tcPr>
            <w:tcW w:w="717" w:type="pct"/>
          </w:tcPr>
          <w:p w14:paraId="43520B28" w14:textId="68D091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294" w:type="pct"/>
          </w:tcPr>
          <w:p w14:paraId="3D82E096" w14:textId="246CE3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0EEB946" w14:textId="005159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0435</w:t>
            </w:r>
          </w:p>
        </w:tc>
        <w:tc>
          <w:tcPr>
            <w:tcW w:w="223" w:type="pct"/>
          </w:tcPr>
          <w:p w14:paraId="4146AA0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F53165" w14:textId="4BE643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F74D6A5" w14:textId="5BAFE3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05B4173" w14:textId="05BEF0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1" w:type="pct"/>
          </w:tcPr>
          <w:p w14:paraId="37EA9386" w14:textId="092D25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94F9E6" w14:textId="77777777" w:rsidTr="00B04748">
        <w:tc>
          <w:tcPr>
            <w:tcW w:w="587" w:type="pct"/>
          </w:tcPr>
          <w:p w14:paraId="31A5A350" w14:textId="7C43D1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R4-2319124</w:t>
            </w:r>
          </w:p>
        </w:tc>
        <w:tc>
          <w:tcPr>
            <w:tcW w:w="810" w:type="pct"/>
          </w:tcPr>
          <w:p w14:paraId="3A7704E9" w14:textId="50CE0E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[NR_L1enh_URLLC-Perf] CR to Report quantity for CQI Reporting tests with 1Tx</w:t>
            </w:r>
          </w:p>
        </w:tc>
        <w:tc>
          <w:tcPr>
            <w:tcW w:w="717" w:type="pct"/>
          </w:tcPr>
          <w:p w14:paraId="0304381D" w14:textId="0C20EE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53E95F5D" w14:textId="667501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3AFC60C8" w14:textId="31DA1B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0436</w:t>
            </w:r>
          </w:p>
        </w:tc>
        <w:tc>
          <w:tcPr>
            <w:tcW w:w="223" w:type="pct"/>
          </w:tcPr>
          <w:p w14:paraId="7F19BC0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94E9363" w14:textId="175E00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678FDC6" w14:textId="0C450F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AAC99B5" w14:textId="5067F1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6A916322" w14:textId="3E9B67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26C4526" w14:textId="77777777" w:rsidTr="00B04748">
        <w:tc>
          <w:tcPr>
            <w:tcW w:w="587" w:type="pct"/>
          </w:tcPr>
          <w:p w14:paraId="2E828466" w14:textId="4EA5AB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R4-2321174</w:t>
            </w:r>
          </w:p>
        </w:tc>
        <w:tc>
          <w:tcPr>
            <w:tcW w:w="810" w:type="pct"/>
          </w:tcPr>
          <w:p w14:paraId="601E0908" w14:textId="44AA9E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[NR_L1enh_URLLC-Perf] CR to Report quantity for CQI Reporting tests with 1Tx</w:t>
            </w:r>
          </w:p>
        </w:tc>
        <w:tc>
          <w:tcPr>
            <w:tcW w:w="717" w:type="pct"/>
          </w:tcPr>
          <w:p w14:paraId="7B4D58C9" w14:textId="60866D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615411E6" w14:textId="20369A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713FA08F" w14:textId="69D478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0436</w:t>
            </w:r>
          </w:p>
        </w:tc>
        <w:tc>
          <w:tcPr>
            <w:tcW w:w="223" w:type="pct"/>
          </w:tcPr>
          <w:p w14:paraId="30FF7F64" w14:textId="17285F6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4C6F977" w14:textId="02E182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05D37C6" w14:textId="205D56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3319633" w14:textId="37DA70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605BF253" w14:textId="521D6D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BC06342" w14:textId="77777777" w:rsidTr="00B04748">
        <w:tc>
          <w:tcPr>
            <w:tcW w:w="587" w:type="pct"/>
          </w:tcPr>
          <w:p w14:paraId="7CEFF5CF" w14:textId="5EACB3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R4-2319125</w:t>
            </w:r>
          </w:p>
        </w:tc>
        <w:tc>
          <w:tcPr>
            <w:tcW w:w="810" w:type="pct"/>
          </w:tcPr>
          <w:p w14:paraId="1CB5FF70" w14:textId="227389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[NR_L1enh_URLLC-Perf] CR to Report quantity for CQI Reporting tests with 1Tx</w:t>
            </w:r>
          </w:p>
        </w:tc>
        <w:tc>
          <w:tcPr>
            <w:tcW w:w="717" w:type="pct"/>
          </w:tcPr>
          <w:p w14:paraId="0D151B45" w14:textId="457533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7DC3E6A7" w14:textId="3C4E08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5F748489" w14:textId="18A68E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0437</w:t>
            </w:r>
          </w:p>
        </w:tc>
        <w:tc>
          <w:tcPr>
            <w:tcW w:w="223" w:type="pct"/>
          </w:tcPr>
          <w:p w14:paraId="140D5CF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FB3C6AB" w14:textId="48B2A7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ED979A6" w14:textId="08E37E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81C7B85" w14:textId="1A6CB2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07BB6939" w14:textId="571377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22580FD" w14:textId="77777777" w:rsidTr="00B04748">
        <w:tc>
          <w:tcPr>
            <w:tcW w:w="587" w:type="pct"/>
          </w:tcPr>
          <w:p w14:paraId="4A07B9A0" w14:textId="73D22E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R4-2319126</w:t>
            </w:r>
          </w:p>
        </w:tc>
        <w:tc>
          <w:tcPr>
            <w:tcW w:w="810" w:type="pct"/>
          </w:tcPr>
          <w:p w14:paraId="256900B9" w14:textId="614D93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[NR_L1enh_URLLC-Perf] CR to Report quantity for CQI Reporting tests with 1Tx</w:t>
            </w:r>
          </w:p>
        </w:tc>
        <w:tc>
          <w:tcPr>
            <w:tcW w:w="717" w:type="pct"/>
          </w:tcPr>
          <w:p w14:paraId="484D8BA1" w14:textId="78131C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61F271D5" w14:textId="1042EC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2D05EA1F" w14:textId="728857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0438</w:t>
            </w:r>
          </w:p>
        </w:tc>
        <w:tc>
          <w:tcPr>
            <w:tcW w:w="223" w:type="pct"/>
          </w:tcPr>
          <w:p w14:paraId="56F376C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51FE5F7" w14:textId="73A3F2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3C60760" w14:textId="73A597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F15D521" w14:textId="32C264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239E1201" w14:textId="66A954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ECA297" w14:textId="77777777" w:rsidTr="00B04748">
        <w:tc>
          <w:tcPr>
            <w:tcW w:w="587" w:type="pct"/>
          </w:tcPr>
          <w:p w14:paraId="67BE3ACD" w14:textId="1F2660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R4-2319261</w:t>
            </w:r>
          </w:p>
        </w:tc>
        <w:tc>
          <w:tcPr>
            <w:tcW w:w="810" w:type="pct"/>
          </w:tcPr>
          <w:p w14:paraId="07E2C954" w14:textId="1E57ED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Sidelink demodulation typo fixed</w:t>
            </w:r>
          </w:p>
        </w:tc>
        <w:tc>
          <w:tcPr>
            <w:tcW w:w="717" w:type="pct"/>
          </w:tcPr>
          <w:p w14:paraId="225262D9" w14:textId="2E44A5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294" w:type="pct"/>
          </w:tcPr>
          <w:p w14:paraId="4DA6F5AC" w14:textId="1A8013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192BB555" w14:textId="3E79AD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0439</w:t>
            </w:r>
          </w:p>
        </w:tc>
        <w:tc>
          <w:tcPr>
            <w:tcW w:w="223" w:type="pct"/>
          </w:tcPr>
          <w:p w14:paraId="3CD83C4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8DEED9" w14:textId="5CF0E6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610E05C" w14:textId="20D406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1104" w:type="pct"/>
          </w:tcPr>
          <w:p w14:paraId="407C07FB" w14:textId="010421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511" w:type="pct"/>
          </w:tcPr>
          <w:p w14:paraId="714B0ADD" w14:textId="168DD8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319F316" w14:textId="77777777" w:rsidTr="00B04748">
        <w:tc>
          <w:tcPr>
            <w:tcW w:w="587" w:type="pct"/>
          </w:tcPr>
          <w:p w14:paraId="2B339DA4" w14:textId="558F6A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R4-2319325</w:t>
            </w:r>
          </w:p>
        </w:tc>
        <w:tc>
          <w:tcPr>
            <w:tcW w:w="810" w:type="pct"/>
          </w:tcPr>
          <w:p w14:paraId="763366AE" w14:textId="79F2FD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[NR_newRAT-Perf, NR_redcap-Perf] CR on 38.101-4 general applicablity of requirements (Rel-16)</w:t>
            </w:r>
          </w:p>
        </w:tc>
        <w:tc>
          <w:tcPr>
            <w:tcW w:w="717" w:type="pct"/>
          </w:tcPr>
          <w:p w14:paraId="2CF713B4" w14:textId="79E804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1DBBA8D9" w14:textId="5505BD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4349591C" w14:textId="583DCF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0440</w:t>
            </w:r>
          </w:p>
        </w:tc>
        <w:tc>
          <w:tcPr>
            <w:tcW w:w="223" w:type="pct"/>
          </w:tcPr>
          <w:p w14:paraId="6FEC5D9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9CE47B6" w14:textId="56570E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9A1E842" w14:textId="64E56E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3580F55" w14:textId="50C15F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NR_redcap-Perf</w:t>
            </w:r>
          </w:p>
        </w:tc>
        <w:tc>
          <w:tcPr>
            <w:tcW w:w="511" w:type="pct"/>
          </w:tcPr>
          <w:p w14:paraId="5451042C" w14:textId="25894F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68229E1" w14:textId="77777777" w:rsidTr="00B04748">
        <w:tc>
          <w:tcPr>
            <w:tcW w:w="587" w:type="pct"/>
          </w:tcPr>
          <w:p w14:paraId="24A882A3" w14:textId="7A8D86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R4-2321175</w:t>
            </w:r>
          </w:p>
        </w:tc>
        <w:tc>
          <w:tcPr>
            <w:tcW w:w="810" w:type="pct"/>
          </w:tcPr>
          <w:p w14:paraId="6FA865A1" w14:textId="2263A2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[NR_newRAT-Perf, NR_redcap-Perf] CR on 38.101-4 general applicablity of requirements (Rel-16)</w:t>
            </w:r>
          </w:p>
        </w:tc>
        <w:tc>
          <w:tcPr>
            <w:tcW w:w="717" w:type="pct"/>
          </w:tcPr>
          <w:p w14:paraId="2A4FB718" w14:textId="635A5E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4F2FD2E2" w14:textId="1CE086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78BA06A8" w14:textId="6C9DE7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0440</w:t>
            </w:r>
          </w:p>
        </w:tc>
        <w:tc>
          <w:tcPr>
            <w:tcW w:w="223" w:type="pct"/>
          </w:tcPr>
          <w:p w14:paraId="139E6414" w14:textId="00C85BA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E720F49" w14:textId="217194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8C129F4" w14:textId="1D5503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5734596" w14:textId="616F9E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NR_redcap-Perf</w:t>
            </w:r>
          </w:p>
        </w:tc>
        <w:tc>
          <w:tcPr>
            <w:tcW w:w="511" w:type="pct"/>
          </w:tcPr>
          <w:p w14:paraId="1241846E" w14:textId="122FF3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BFD9E5C" w14:textId="77777777" w:rsidTr="00B04748">
        <w:tc>
          <w:tcPr>
            <w:tcW w:w="587" w:type="pct"/>
          </w:tcPr>
          <w:p w14:paraId="1720D782" w14:textId="7BB12B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R4-2319326</w:t>
            </w:r>
          </w:p>
        </w:tc>
        <w:tc>
          <w:tcPr>
            <w:tcW w:w="810" w:type="pct"/>
          </w:tcPr>
          <w:p w14:paraId="61F85FE1" w14:textId="56D906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[NR_newRAT-Perf, NR_redcap-Perf] CR on 38.101-4 general applicablity of requirements (Rel-17)</w:t>
            </w:r>
          </w:p>
        </w:tc>
        <w:tc>
          <w:tcPr>
            <w:tcW w:w="717" w:type="pct"/>
          </w:tcPr>
          <w:p w14:paraId="108329C9" w14:textId="5ED43D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12E6BED7" w14:textId="0F4A01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39340823" w14:textId="2534A6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0441</w:t>
            </w:r>
          </w:p>
        </w:tc>
        <w:tc>
          <w:tcPr>
            <w:tcW w:w="223" w:type="pct"/>
          </w:tcPr>
          <w:p w14:paraId="1C28EBE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8EDBCF3" w14:textId="6FE7A5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376A88C" w14:textId="24C143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A2CB668" w14:textId="253DB8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NR_redcap-Perf</w:t>
            </w:r>
          </w:p>
        </w:tc>
        <w:tc>
          <w:tcPr>
            <w:tcW w:w="511" w:type="pct"/>
          </w:tcPr>
          <w:p w14:paraId="205EB2C9" w14:textId="4BD087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20D9670" w14:textId="77777777" w:rsidTr="00B04748">
        <w:tc>
          <w:tcPr>
            <w:tcW w:w="587" w:type="pct"/>
          </w:tcPr>
          <w:p w14:paraId="01DD37C0" w14:textId="7E511C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R4-2321176</w:t>
            </w:r>
          </w:p>
        </w:tc>
        <w:tc>
          <w:tcPr>
            <w:tcW w:w="810" w:type="pct"/>
          </w:tcPr>
          <w:p w14:paraId="1EB0811E" w14:textId="08CFB2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[NR_newRAT-Perf, NR_redcap-Perf] CR on 38.101-4 general applicablity of requirements (Rel-17)</w:t>
            </w:r>
          </w:p>
        </w:tc>
        <w:tc>
          <w:tcPr>
            <w:tcW w:w="717" w:type="pct"/>
          </w:tcPr>
          <w:p w14:paraId="7456107F" w14:textId="230FE7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24C3DC9D" w14:textId="34280C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08F32BE9" w14:textId="7F6A9F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0441</w:t>
            </w:r>
          </w:p>
        </w:tc>
        <w:tc>
          <w:tcPr>
            <w:tcW w:w="223" w:type="pct"/>
          </w:tcPr>
          <w:p w14:paraId="73E837F3" w14:textId="38884AE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EB748DC" w14:textId="5FAD8C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872E2D5" w14:textId="1FFD9A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A74E715" w14:textId="5F2F8B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NR_redcap-Perf</w:t>
            </w:r>
          </w:p>
        </w:tc>
        <w:tc>
          <w:tcPr>
            <w:tcW w:w="511" w:type="pct"/>
          </w:tcPr>
          <w:p w14:paraId="71D20B6F" w14:textId="3E0161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5BAAB4A" w14:textId="77777777" w:rsidTr="00B04748">
        <w:tc>
          <w:tcPr>
            <w:tcW w:w="587" w:type="pct"/>
          </w:tcPr>
          <w:p w14:paraId="2504E2B2" w14:textId="154A34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R4-2319327</w:t>
            </w:r>
          </w:p>
        </w:tc>
        <w:tc>
          <w:tcPr>
            <w:tcW w:w="810" w:type="pct"/>
          </w:tcPr>
          <w:p w14:paraId="4779854E" w14:textId="5ADBBD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[NR_newRAT-Perf, NR_redcap-Perf] CR on 38.101-4 general applicablity of requirements (Rel-18)</w:t>
            </w:r>
          </w:p>
        </w:tc>
        <w:tc>
          <w:tcPr>
            <w:tcW w:w="717" w:type="pct"/>
          </w:tcPr>
          <w:p w14:paraId="1BFBD57C" w14:textId="3B0D83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2739A8DA" w14:textId="1084E0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A0F6C83" w14:textId="54AC2A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223" w:type="pct"/>
          </w:tcPr>
          <w:p w14:paraId="6CC2DC1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A816965" w14:textId="6BF8D8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1B50CDA" w14:textId="448C70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9BAD3C6" w14:textId="5AD158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NR_redcap-Perf</w:t>
            </w:r>
          </w:p>
        </w:tc>
        <w:tc>
          <w:tcPr>
            <w:tcW w:w="511" w:type="pct"/>
          </w:tcPr>
          <w:p w14:paraId="4F5B1ED5" w14:textId="2C4668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5833C89" w14:textId="77777777" w:rsidTr="00B04748">
        <w:tc>
          <w:tcPr>
            <w:tcW w:w="587" w:type="pct"/>
          </w:tcPr>
          <w:p w14:paraId="2A972F58" w14:textId="26B630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R4-2321177</w:t>
            </w:r>
          </w:p>
        </w:tc>
        <w:tc>
          <w:tcPr>
            <w:tcW w:w="810" w:type="pct"/>
          </w:tcPr>
          <w:p w14:paraId="05001F6F" w14:textId="367F05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[NR_newRAT-Perf, NR_redcap-Perf] CR on 38.101-4 general applicablity of requirements (Rel-18)</w:t>
            </w:r>
          </w:p>
        </w:tc>
        <w:tc>
          <w:tcPr>
            <w:tcW w:w="717" w:type="pct"/>
          </w:tcPr>
          <w:p w14:paraId="70C29E58" w14:textId="4208BB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75417892" w14:textId="640FC8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BBB7ABD" w14:textId="4C8E53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0442</w:t>
            </w:r>
          </w:p>
        </w:tc>
        <w:tc>
          <w:tcPr>
            <w:tcW w:w="223" w:type="pct"/>
          </w:tcPr>
          <w:p w14:paraId="12608EB0" w14:textId="0B1E3E5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D4EAA51" w14:textId="224943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DE897A0" w14:textId="6FA6C7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F0DC9CB" w14:textId="6C4C92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NR_redcap-Perf</w:t>
            </w:r>
          </w:p>
        </w:tc>
        <w:tc>
          <w:tcPr>
            <w:tcW w:w="511" w:type="pct"/>
          </w:tcPr>
          <w:p w14:paraId="1F031D2E" w14:textId="50A25E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F438AD1" w14:textId="77777777" w:rsidTr="00B04748">
        <w:tc>
          <w:tcPr>
            <w:tcW w:w="587" w:type="pct"/>
          </w:tcPr>
          <w:p w14:paraId="6F7CBBB8" w14:textId="1D3147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R4-2319328</w:t>
            </w:r>
          </w:p>
        </w:tc>
        <w:tc>
          <w:tcPr>
            <w:tcW w:w="810" w:type="pct"/>
          </w:tcPr>
          <w:p w14:paraId="1F3A78AF" w14:textId="069574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[NR_ext_to_71GHz-Perf] CR on 38.101-4 general applicablity of requirements (Rel-17)</w:t>
            </w:r>
          </w:p>
        </w:tc>
        <w:tc>
          <w:tcPr>
            <w:tcW w:w="717" w:type="pct"/>
          </w:tcPr>
          <w:p w14:paraId="213495FC" w14:textId="2EA264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796AB82A" w14:textId="26FF2F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0E281860" w14:textId="26D9AB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0443</w:t>
            </w:r>
          </w:p>
        </w:tc>
        <w:tc>
          <w:tcPr>
            <w:tcW w:w="223" w:type="pct"/>
          </w:tcPr>
          <w:p w14:paraId="333BCAC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DE2A94" w14:textId="079375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11428C9" w14:textId="3F0153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D6D89A0" w14:textId="30F5A6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2E459A77" w14:textId="5B0C71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6439C20" w14:textId="77777777" w:rsidTr="00B04748">
        <w:tc>
          <w:tcPr>
            <w:tcW w:w="587" w:type="pct"/>
          </w:tcPr>
          <w:p w14:paraId="0BECEEBA" w14:textId="2AC946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R4-2321179</w:t>
            </w:r>
          </w:p>
        </w:tc>
        <w:tc>
          <w:tcPr>
            <w:tcW w:w="810" w:type="pct"/>
          </w:tcPr>
          <w:p w14:paraId="1B8EFD36" w14:textId="069AC7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[NR_ext_to_71GHz-Perf] CR on 38.101-4 general applicablity of requirements (Rel-17)</w:t>
            </w:r>
          </w:p>
        </w:tc>
        <w:tc>
          <w:tcPr>
            <w:tcW w:w="717" w:type="pct"/>
          </w:tcPr>
          <w:p w14:paraId="5794B777" w14:textId="7AD7BC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7F4F2891" w14:textId="416B1C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1AD448CD" w14:textId="453957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0443</w:t>
            </w:r>
          </w:p>
        </w:tc>
        <w:tc>
          <w:tcPr>
            <w:tcW w:w="223" w:type="pct"/>
          </w:tcPr>
          <w:p w14:paraId="5CF99957" w14:textId="43EFB2F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E7C99A3" w14:textId="5DB23F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D1EE5CC" w14:textId="1A443F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5628605" w14:textId="47517F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0FBC4F87" w14:textId="1C9F03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D2715BF" w14:textId="77777777" w:rsidTr="00B04748">
        <w:tc>
          <w:tcPr>
            <w:tcW w:w="587" w:type="pct"/>
          </w:tcPr>
          <w:p w14:paraId="6B8C2383" w14:textId="7F79F0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R4-2319329</w:t>
            </w:r>
          </w:p>
        </w:tc>
        <w:tc>
          <w:tcPr>
            <w:tcW w:w="810" w:type="pct"/>
          </w:tcPr>
          <w:p w14:paraId="7A3B5904" w14:textId="041A3C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[NR_ext_to_71GHz-Perf] CR on 38.101-4 general applicablity of requirements (Rel-18)</w:t>
            </w:r>
          </w:p>
        </w:tc>
        <w:tc>
          <w:tcPr>
            <w:tcW w:w="717" w:type="pct"/>
          </w:tcPr>
          <w:p w14:paraId="51D2D52E" w14:textId="7D81A2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204920C0" w14:textId="7153DE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307A33D4" w14:textId="398D7E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0444</w:t>
            </w:r>
          </w:p>
        </w:tc>
        <w:tc>
          <w:tcPr>
            <w:tcW w:w="223" w:type="pct"/>
          </w:tcPr>
          <w:p w14:paraId="5B2309D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A3D0499" w14:textId="0432F0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1E641B7" w14:textId="3143C5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973E50B" w14:textId="0FEAEC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2E26AF7D" w14:textId="428831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61C5D6F" w14:textId="77777777" w:rsidTr="00B04748">
        <w:tc>
          <w:tcPr>
            <w:tcW w:w="587" w:type="pct"/>
          </w:tcPr>
          <w:p w14:paraId="19D3E9A1" w14:textId="59391B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R4-2321180</w:t>
            </w:r>
          </w:p>
        </w:tc>
        <w:tc>
          <w:tcPr>
            <w:tcW w:w="810" w:type="pct"/>
          </w:tcPr>
          <w:p w14:paraId="71B68AB8" w14:textId="7EEF55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[NR_ext_to_71GHz-Perf] CR on 38.101-4 general applicablity of requirements (Rel-18)</w:t>
            </w:r>
          </w:p>
        </w:tc>
        <w:tc>
          <w:tcPr>
            <w:tcW w:w="717" w:type="pct"/>
          </w:tcPr>
          <w:p w14:paraId="02F4AEC2" w14:textId="3EA3F3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7FE0E9F7" w14:textId="32B1C5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727CB05A" w14:textId="68FFDF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0444</w:t>
            </w:r>
          </w:p>
        </w:tc>
        <w:tc>
          <w:tcPr>
            <w:tcW w:w="223" w:type="pct"/>
          </w:tcPr>
          <w:p w14:paraId="348654C6" w14:textId="3B2AA73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06EEEF2" w14:textId="6E5DF4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AD18A89" w14:textId="257F4D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3BC94B1" w14:textId="1FDE9F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64A12BDB" w14:textId="3A8B50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41D7696" w14:textId="77777777" w:rsidTr="00B04748">
        <w:tc>
          <w:tcPr>
            <w:tcW w:w="587" w:type="pct"/>
          </w:tcPr>
          <w:p w14:paraId="2C3AEB4B" w14:textId="295B3C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R4-2319737</w:t>
            </w:r>
          </w:p>
        </w:tc>
        <w:tc>
          <w:tcPr>
            <w:tcW w:w="810" w:type="pct"/>
          </w:tcPr>
          <w:p w14:paraId="6B6179E7" w14:textId="2C3EE6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CSI FR1 RMC table foramt for CQI table 1</w:t>
            </w:r>
          </w:p>
        </w:tc>
        <w:tc>
          <w:tcPr>
            <w:tcW w:w="717" w:type="pct"/>
          </w:tcPr>
          <w:p w14:paraId="158E9512" w14:textId="04146E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9F99AA6" w14:textId="1EF185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17AE943F" w14:textId="32AC5F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0445</w:t>
            </w:r>
          </w:p>
        </w:tc>
        <w:tc>
          <w:tcPr>
            <w:tcW w:w="223" w:type="pct"/>
          </w:tcPr>
          <w:p w14:paraId="1F79E25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EE13CE" w14:textId="19DFED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57A8FA4" w14:textId="3EB1DB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9E55D33" w14:textId="483A34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3F35201B" w14:textId="7C0148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22DBAAC" w14:textId="77777777" w:rsidTr="00B04748">
        <w:tc>
          <w:tcPr>
            <w:tcW w:w="587" w:type="pct"/>
          </w:tcPr>
          <w:p w14:paraId="67BBD9E5" w14:textId="2F5EFB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R4-2319738</w:t>
            </w:r>
          </w:p>
        </w:tc>
        <w:tc>
          <w:tcPr>
            <w:tcW w:w="810" w:type="pct"/>
          </w:tcPr>
          <w:p w14:paraId="2CA31037" w14:textId="69EAEA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CSI FR1 RMC table foramt for CQI table 1</w:t>
            </w:r>
          </w:p>
        </w:tc>
        <w:tc>
          <w:tcPr>
            <w:tcW w:w="717" w:type="pct"/>
          </w:tcPr>
          <w:p w14:paraId="06B1E8A6" w14:textId="7423E3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236D389" w14:textId="1FE523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3C5E278E" w14:textId="34977A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0446</w:t>
            </w:r>
          </w:p>
        </w:tc>
        <w:tc>
          <w:tcPr>
            <w:tcW w:w="223" w:type="pct"/>
          </w:tcPr>
          <w:p w14:paraId="032044F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8015035" w14:textId="3231E7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56EAA65" w14:textId="3F794B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18BA471" w14:textId="2B5E5A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15308A13" w14:textId="5DD42E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433319E" w14:textId="77777777" w:rsidTr="00B04748">
        <w:tc>
          <w:tcPr>
            <w:tcW w:w="587" w:type="pct"/>
          </w:tcPr>
          <w:p w14:paraId="6D6EEF7C" w14:textId="6B037F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R4-2320201</w:t>
            </w:r>
          </w:p>
        </w:tc>
        <w:tc>
          <w:tcPr>
            <w:tcW w:w="810" w:type="pct"/>
          </w:tcPr>
          <w:p w14:paraId="53E66374" w14:textId="00384F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test parameters for PDSCH test</w:t>
            </w:r>
          </w:p>
        </w:tc>
        <w:tc>
          <w:tcPr>
            <w:tcW w:w="717" w:type="pct"/>
          </w:tcPr>
          <w:p w14:paraId="48823946" w14:textId="0B5350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46DC0DFE" w14:textId="164C61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0311A1C5" w14:textId="0B3375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0447</w:t>
            </w:r>
          </w:p>
        </w:tc>
        <w:tc>
          <w:tcPr>
            <w:tcW w:w="223" w:type="pct"/>
          </w:tcPr>
          <w:p w14:paraId="5677A38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6C9959D" w14:textId="50298E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3E7D8685" w14:textId="6558C1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09E7807" w14:textId="19157D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0A6F8AF9" w14:textId="687CFC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1C8B0B5" w14:textId="77777777" w:rsidTr="00B04748">
        <w:tc>
          <w:tcPr>
            <w:tcW w:w="587" w:type="pct"/>
          </w:tcPr>
          <w:p w14:paraId="0DFA89D2" w14:textId="4B2FE6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R4-2321178</w:t>
            </w:r>
          </w:p>
        </w:tc>
        <w:tc>
          <w:tcPr>
            <w:tcW w:w="810" w:type="pct"/>
          </w:tcPr>
          <w:p w14:paraId="5F85E393" w14:textId="079D03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test parameters for PDSCH test</w:t>
            </w:r>
          </w:p>
        </w:tc>
        <w:tc>
          <w:tcPr>
            <w:tcW w:w="717" w:type="pct"/>
          </w:tcPr>
          <w:p w14:paraId="2E7877A3" w14:textId="2DA926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5E927E02" w14:textId="4D2D22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34F8EBBE" w14:textId="578778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0447</w:t>
            </w:r>
          </w:p>
        </w:tc>
        <w:tc>
          <w:tcPr>
            <w:tcW w:w="223" w:type="pct"/>
          </w:tcPr>
          <w:p w14:paraId="4C78A9C5" w14:textId="0332D10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C15CAEC" w14:textId="4F89D0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7B16B033" w14:textId="75232C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0728705" w14:textId="616BB9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34B29346" w14:textId="7CB15E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7943EFA" w14:textId="77777777" w:rsidTr="00B04748">
        <w:tc>
          <w:tcPr>
            <w:tcW w:w="587" w:type="pct"/>
          </w:tcPr>
          <w:p w14:paraId="389742AF" w14:textId="5D40C3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R4-2320202</w:t>
            </w:r>
          </w:p>
        </w:tc>
        <w:tc>
          <w:tcPr>
            <w:tcW w:w="810" w:type="pct"/>
          </w:tcPr>
          <w:p w14:paraId="1DE60BC4" w14:textId="188C84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test parameters for PDSCH test</w:t>
            </w:r>
          </w:p>
        </w:tc>
        <w:tc>
          <w:tcPr>
            <w:tcW w:w="717" w:type="pct"/>
          </w:tcPr>
          <w:p w14:paraId="1D5E3007" w14:textId="61CB50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41653D82" w14:textId="4FEF00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3F56A35" w14:textId="1EE6D1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0448</w:t>
            </w:r>
          </w:p>
        </w:tc>
        <w:tc>
          <w:tcPr>
            <w:tcW w:w="223" w:type="pct"/>
          </w:tcPr>
          <w:p w14:paraId="58F8661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C727832" w14:textId="1808D7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E79F433" w14:textId="264B26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79A20CC" w14:textId="2C1450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3EE8E489" w14:textId="2257F9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A162230" w14:textId="77777777" w:rsidTr="00B04748">
        <w:tc>
          <w:tcPr>
            <w:tcW w:w="587" w:type="pct"/>
          </w:tcPr>
          <w:p w14:paraId="17867DDA" w14:textId="2E2A4F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R4-2320203</w:t>
            </w:r>
          </w:p>
        </w:tc>
        <w:tc>
          <w:tcPr>
            <w:tcW w:w="810" w:type="pct"/>
          </w:tcPr>
          <w:p w14:paraId="1D96E545" w14:textId="283D6B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test parameters for PDSCH test</w:t>
            </w:r>
          </w:p>
        </w:tc>
        <w:tc>
          <w:tcPr>
            <w:tcW w:w="717" w:type="pct"/>
          </w:tcPr>
          <w:p w14:paraId="40E65013" w14:textId="575EF2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5E9AB1BB" w14:textId="707F23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FA1420D" w14:textId="587D6D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0449</w:t>
            </w:r>
          </w:p>
        </w:tc>
        <w:tc>
          <w:tcPr>
            <w:tcW w:w="223" w:type="pct"/>
          </w:tcPr>
          <w:p w14:paraId="186FD4E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5465B70" w14:textId="5ECC53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72E84CB" w14:textId="5FBC6F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A946EC" w14:textId="5B0602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1F12AA25" w14:textId="109092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F287C4E" w14:textId="77777777" w:rsidTr="00B04748">
        <w:tc>
          <w:tcPr>
            <w:tcW w:w="587" w:type="pct"/>
          </w:tcPr>
          <w:p w14:paraId="14D970DF" w14:textId="1F356A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R4-2320204</w:t>
            </w:r>
          </w:p>
        </w:tc>
        <w:tc>
          <w:tcPr>
            <w:tcW w:w="810" w:type="pct"/>
          </w:tcPr>
          <w:p w14:paraId="74CBC5CB" w14:textId="5F37B9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on test parameters for PDSCH test</w:t>
            </w:r>
          </w:p>
        </w:tc>
        <w:tc>
          <w:tcPr>
            <w:tcW w:w="717" w:type="pct"/>
          </w:tcPr>
          <w:p w14:paraId="486FF215" w14:textId="77E4E1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09A6FADB" w14:textId="22A76B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5F25443" w14:textId="0BD22E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0450</w:t>
            </w:r>
          </w:p>
        </w:tc>
        <w:tc>
          <w:tcPr>
            <w:tcW w:w="223" w:type="pct"/>
          </w:tcPr>
          <w:p w14:paraId="1C976AB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7E639FC" w14:textId="195E7E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64B5F46" w14:textId="592611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492DB78" w14:textId="248830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30FA58AC" w14:textId="17B71A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AA13A14" w14:textId="77777777" w:rsidTr="00B04748">
        <w:tc>
          <w:tcPr>
            <w:tcW w:w="587" w:type="pct"/>
          </w:tcPr>
          <w:p w14:paraId="29A04A80" w14:textId="263DE6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R4-2320206</w:t>
            </w:r>
          </w:p>
        </w:tc>
        <w:tc>
          <w:tcPr>
            <w:tcW w:w="810" w:type="pct"/>
          </w:tcPr>
          <w:p w14:paraId="0556DE6E" w14:textId="2FD043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Correction on test paramters for FR2-2 PDSCH test with 480kHz</w:t>
            </w:r>
          </w:p>
        </w:tc>
        <w:tc>
          <w:tcPr>
            <w:tcW w:w="717" w:type="pct"/>
          </w:tcPr>
          <w:p w14:paraId="709FD1D6" w14:textId="63C2EA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3E420191" w14:textId="479F5F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0542F737" w14:textId="482A00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0451</w:t>
            </w:r>
          </w:p>
        </w:tc>
        <w:tc>
          <w:tcPr>
            <w:tcW w:w="223" w:type="pct"/>
          </w:tcPr>
          <w:p w14:paraId="75129CC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161134" w14:textId="0E51CE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79EE2A9" w14:textId="7361E5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56A6761" w14:textId="0DA3F7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7E0CC2FC" w14:textId="666B23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33E1E24" w14:textId="77777777" w:rsidTr="00B04748">
        <w:tc>
          <w:tcPr>
            <w:tcW w:w="587" w:type="pct"/>
          </w:tcPr>
          <w:p w14:paraId="4862D318" w14:textId="31174D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R4-2321181</w:t>
            </w:r>
          </w:p>
        </w:tc>
        <w:tc>
          <w:tcPr>
            <w:tcW w:w="810" w:type="pct"/>
          </w:tcPr>
          <w:p w14:paraId="12491A4F" w14:textId="660EB6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Correction on test paramters for FR2-2 PDSCH test with 480kHz</w:t>
            </w:r>
          </w:p>
        </w:tc>
        <w:tc>
          <w:tcPr>
            <w:tcW w:w="717" w:type="pct"/>
          </w:tcPr>
          <w:p w14:paraId="19831355" w14:textId="5D7E76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5489540F" w14:textId="57A04A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336A956C" w14:textId="3B5E7F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0451</w:t>
            </w:r>
          </w:p>
        </w:tc>
        <w:tc>
          <w:tcPr>
            <w:tcW w:w="223" w:type="pct"/>
          </w:tcPr>
          <w:p w14:paraId="1AF31F23" w14:textId="3354269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BFE3F74" w14:textId="3E58A7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3D538C1" w14:textId="6A19DC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5EF2872" w14:textId="7D377C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42EF5935" w14:textId="549E32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1DC4B0E" w14:textId="77777777" w:rsidTr="00B04748">
        <w:tc>
          <w:tcPr>
            <w:tcW w:w="587" w:type="pct"/>
          </w:tcPr>
          <w:p w14:paraId="619CF0D7" w14:textId="6B3838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R4-2320207</w:t>
            </w:r>
          </w:p>
        </w:tc>
        <w:tc>
          <w:tcPr>
            <w:tcW w:w="810" w:type="pct"/>
          </w:tcPr>
          <w:p w14:paraId="5CD0495C" w14:textId="66DA37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Correction on test paramters for FR2-2 PDSCH test with 480kHz</w:t>
            </w:r>
          </w:p>
        </w:tc>
        <w:tc>
          <w:tcPr>
            <w:tcW w:w="717" w:type="pct"/>
          </w:tcPr>
          <w:p w14:paraId="3D9B45C8" w14:textId="5C90B5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08D0F110" w14:textId="36907E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52BC9966" w14:textId="605B07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0452</w:t>
            </w:r>
          </w:p>
        </w:tc>
        <w:tc>
          <w:tcPr>
            <w:tcW w:w="223" w:type="pct"/>
          </w:tcPr>
          <w:p w14:paraId="2855CCC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E9E99C7" w14:textId="1F2F46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57E682C" w14:textId="73AF9D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D6F23A4" w14:textId="332E70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2BB74B9B" w14:textId="178DFB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9A3F519" w14:textId="77777777" w:rsidTr="00B04748">
        <w:tc>
          <w:tcPr>
            <w:tcW w:w="587" w:type="pct"/>
          </w:tcPr>
          <w:p w14:paraId="5EDAC425" w14:textId="41FE8F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R4-2320211</w:t>
            </w:r>
          </w:p>
        </w:tc>
        <w:tc>
          <w:tcPr>
            <w:tcW w:w="810" w:type="pct"/>
          </w:tcPr>
          <w:p w14:paraId="09A39769" w14:textId="5DE575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Correcting applicability for FR2 multi-slot repetition test case (Rel-16)</w:t>
            </w:r>
          </w:p>
        </w:tc>
        <w:tc>
          <w:tcPr>
            <w:tcW w:w="717" w:type="pct"/>
          </w:tcPr>
          <w:p w14:paraId="63F4540F" w14:textId="46DD9F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2F49B724" w14:textId="3F44F2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3A03A4F0" w14:textId="530E08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0453</w:t>
            </w:r>
          </w:p>
        </w:tc>
        <w:tc>
          <w:tcPr>
            <w:tcW w:w="223" w:type="pct"/>
          </w:tcPr>
          <w:p w14:paraId="38DB624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553400" w14:textId="5C6101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6B8BC6B" w14:textId="1093FB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821153B" w14:textId="182DCA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283879C3" w14:textId="2FD14E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70B92FA" w14:textId="77777777" w:rsidTr="00B04748">
        <w:tc>
          <w:tcPr>
            <w:tcW w:w="587" w:type="pct"/>
          </w:tcPr>
          <w:p w14:paraId="091408A6" w14:textId="021236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R4-2320212</w:t>
            </w:r>
          </w:p>
        </w:tc>
        <w:tc>
          <w:tcPr>
            <w:tcW w:w="810" w:type="pct"/>
          </w:tcPr>
          <w:p w14:paraId="609C8EF6" w14:textId="0FCBF5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Correcting applicability for FR2 multi-slot repetition test case (Rel-17)</w:t>
            </w:r>
          </w:p>
        </w:tc>
        <w:tc>
          <w:tcPr>
            <w:tcW w:w="717" w:type="pct"/>
          </w:tcPr>
          <w:p w14:paraId="71255838" w14:textId="1E835E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40B648EA" w14:textId="30DE0E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2C181A7E" w14:textId="51E9D0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0454</w:t>
            </w:r>
          </w:p>
        </w:tc>
        <w:tc>
          <w:tcPr>
            <w:tcW w:w="223" w:type="pct"/>
          </w:tcPr>
          <w:p w14:paraId="33BD135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79ABF19" w14:textId="11E5CB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6A21686" w14:textId="37C4D7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346D0A6" w14:textId="15797C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1EBF2C1A" w14:textId="70A5A3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B9D7B8" w14:textId="77777777" w:rsidTr="00B04748">
        <w:tc>
          <w:tcPr>
            <w:tcW w:w="587" w:type="pct"/>
          </w:tcPr>
          <w:p w14:paraId="2ABFAF66" w14:textId="0295A2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R4-2320213</w:t>
            </w:r>
          </w:p>
        </w:tc>
        <w:tc>
          <w:tcPr>
            <w:tcW w:w="810" w:type="pct"/>
          </w:tcPr>
          <w:p w14:paraId="16B896BA" w14:textId="418268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Correcting applicability for FR2 multi-slot repetition test case (Rel-18)</w:t>
            </w:r>
          </w:p>
        </w:tc>
        <w:tc>
          <w:tcPr>
            <w:tcW w:w="717" w:type="pct"/>
          </w:tcPr>
          <w:p w14:paraId="427B19AA" w14:textId="42E489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07945C2A" w14:textId="547639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1A05CB8" w14:textId="567D75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0455</w:t>
            </w:r>
          </w:p>
        </w:tc>
        <w:tc>
          <w:tcPr>
            <w:tcW w:w="223" w:type="pct"/>
          </w:tcPr>
          <w:p w14:paraId="6011F82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C69CCEE" w14:textId="26071D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1E79B5A" w14:textId="79F5DD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D3FC42E" w14:textId="68420E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7255F58B" w14:textId="49398D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E804ACE" w14:textId="77777777" w:rsidTr="00B04748">
        <w:tc>
          <w:tcPr>
            <w:tcW w:w="587" w:type="pct"/>
          </w:tcPr>
          <w:p w14:paraId="364C9F06" w14:textId="5AC28F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R4-2320655</w:t>
            </w:r>
          </w:p>
        </w:tc>
        <w:tc>
          <w:tcPr>
            <w:tcW w:w="810" w:type="pct"/>
          </w:tcPr>
          <w:p w14:paraId="347D736F" w14:textId="7516C3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[NR_L1enh_URLLC-Perf] CR to TS38.101-4 Corrections to CQI Reporting tests with 1TX (Rel-16)</w:t>
            </w:r>
          </w:p>
        </w:tc>
        <w:tc>
          <w:tcPr>
            <w:tcW w:w="717" w:type="pct"/>
          </w:tcPr>
          <w:p w14:paraId="4BC24363" w14:textId="054927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76A0138A" w14:textId="627B4B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761A8885" w14:textId="2F19EB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0456</w:t>
            </w:r>
          </w:p>
        </w:tc>
        <w:tc>
          <w:tcPr>
            <w:tcW w:w="223" w:type="pct"/>
          </w:tcPr>
          <w:p w14:paraId="72F44C0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15902C" w14:textId="1072FA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348A38D" w14:textId="2601ED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4B74193" w14:textId="32F1D3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511" w:type="pct"/>
          </w:tcPr>
          <w:p w14:paraId="255B66B7" w14:textId="023A03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6435FDD4" w14:textId="77777777" w:rsidTr="00B04748">
        <w:tc>
          <w:tcPr>
            <w:tcW w:w="587" w:type="pct"/>
          </w:tcPr>
          <w:p w14:paraId="4639DD53" w14:textId="065794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R4-2320656</w:t>
            </w:r>
          </w:p>
        </w:tc>
        <w:tc>
          <w:tcPr>
            <w:tcW w:w="810" w:type="pct"/>
          </w:tcPr>
          <w:p w14:paraId="34EC9816" w14:textId="68E698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to TS38.101-4 Corrections to test parameters for CSI test cases (Rel-16)</w:t>
            </w:r>
          </w:p>
        </w:tc>
        <w:tc>
          <w:tcPr>
            <w:tcW w:w="717" w:type="pct"/>
          </w:tcPr>
          <w:p w14:paraId="73936326" w14:textId="717564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784F9CDE" w14:textId="3F9B9C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2141D86D" w14:textId="4FE0AB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0457</w:t>
            </w:r>
          </w:p>
        </w:tc>
        <w:tc>
          <w:tcPr>
            <w:tcW w:w="223" w:type="pct"/>
          </w:tcPr>
          <w:p w14:paraId="7618971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869A18E" w14:textId="791F77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76787A5" w14:textId="472656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9CBB495" w14:textId="24D462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76DBAAD7" w14:textId="02D4AB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CC0D081" w14:textId="77777777" w:rsidTr="00B04748">
        <w:tc>
          <w:tcPr>
            <w:tcW w:w="587" w:type="pct"/>
          </w:tcPr>
          <w:p w14:paraId="01346E0E" w14:textId="4C0BAA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R4-2320785</w:t>
            </w:r>
          </w:p>
        </w:tc>
        <w:tc>
          <w:tcPr>
            <w:tcW w:w="810" w:type="pct"/>
          </w:tcPr>
          <w:p w14:paraId="536ECC60" w14:textId="76A8F3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align Rank on TDD Redcap CQI Tests - [Rel.17 Cat.F]</w:t>
            </w:r>
          </w:p>
        </w:tc>
        <w:tc>
          <w:tcPr>
            <w:tcW w:w="717" w:type="pct"/>
          </w:tcPr>
          <w:p w14:paraId="5CA36F0B" w14:textId="4A86F9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294" w:type="pct"/>
          </w:tcPr>
          <w:p w14:paraId="04E7DB15" w14:textId="370DDF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4DCC5F30" w14:textId="2A4A32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223" w:type="pct"/>
          </w:tcPr>
          <w:p w14:paraId="346C94D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4980016" w14:textId="7B711C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6481400" w14:textId="3D550F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6340CD4" w14:textId="0336E1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75DD1022" w14:textId="6B889B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BFDBAE9" w14:textId="77777777" w:rsidTr="00B04748">
        <w:tc>
          <w:tcPr>
            <w:tcW w:w="587" w:type="pct"/>
          </w:tcPr>
          <w:p w14:paraId="47F140AC" w14:textId="3FF841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R4-2321182</w:t>
            </w:r>
          </w:p>
        </w:tc>
        <w:tc>
          <w:tcPr>
            <w:tcW w:w="810" w:type="pct"/>
          </w:tcPr>
          <w:p w14:paraId="0D4AE13A" w14:textId="320708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align Rank on TDD Redcap CQI Tests - [Rel.17 Cat.F]</w:t>
            </w:r>
          </w:p>
        </w:tc>
        <w:tc>
          <w:tcPr>
            <w:tcW w:w="717" w:type="pct"/>
          </w:tcPr>
          <w:p w14:paraId="0CAF2047" w14:textId="52D0AA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294" w:type="pct"/>
          </w:tcPr>
          <w:p w14:paraId="3575EBBB" w14:textId="2A1DF4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07E137A8" w14:textId="5A384A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223" w:type="pct"/>
          </w:tcPr>
          <w:p w14:paraId="6620EFE3" w14:textId="3C9B797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89FB8B9" w14:textId="338E90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27E6234" w14:textId="7F3874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58A4C4C" w14:textId="33DFD3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259DA633" w14:textId="2CCD55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03BB08A" w14:textId="77777777" w:rsidTr="00B04748">
        <w:tc>
          <w:tcPr>
            <w:tcW w:w="587" w:type="pct"/>
          </w:tcPr>
          <w:p w14:paraId="594CEAAC" w14:textId="0CF057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R4-2320786</w:t>
            </w:r>
          </w:p>
        </w:tc>
        <w:tc>
          <w:tcPr>
            <w:tcW w:w="810" w:type="pct"/>
          </w:tcPr>
          <w:p w14:paraId="76D39E6D" w14:textId="7B6354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align Rank on TDD Redcap CQI Tests - [Rel.18 Cat.A]</w:t>
            </w:r>
          </w:p>
        </w:tc>
        <w:tc>
          <w:tcPr>
            <w:tcW w:w="717" w:type="pct"/>
          </w:tcPr>
          <w:p w14:paraId="2F71A28D" w14:textId="2CB6C5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294" w:type="pct"/>
          </w:tcPr>
          <w:p w14:paraId="3575C4E1" w14:textId="7ACDEF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020EB46C" w14:textId="496A19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223" w:type="pct"/>
          </w:tcPr>
          <w:p w14:paraId="092C4E0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3BB391F" w14:textId="064E1F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08B100D" w14:textId="7E2E2A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1F39D57" w14:textId="4C3226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69E7E4A6" w14:textId="3B0D62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3041FCB" w14:textId="77777777" w:rsidTr="00B04748">
        <w:tc>
          <w:tcPr>
            <w:tcW w:w="587" w:type="pct"/>
          </w:tcPr>
          <w:p w14:paraId="448777DB" w14:textId="104482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R4-2320867</w:t>
            </w:r>
          </w:p>
        </w:tc>
        <w:tc>
          <w:tcPr>
            <w:tcW w:w="810" w:type="pct"/>
          </w:tcPr>
          <w:p w14:paraId="1C0DEF51" w14:textId="2F445F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Correction to report quantity for 1Tx CQI tests (Rel 18 - Cat A)</w:t>
            </w:r>
          </w:p>
        </w:tc>
        <w:tc>
          <w:tcPr>
            <w:tcW w:w="717" w:type="pct"/>
          </w:tcPr>
          <w:p w14:paraId="5DA2B956" w14:textId="6D035F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294" w:type="pct"/>
          </w:tcPr>
          <w:p w14:paraId="46ACF9F3" w14:textId="358475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74FDB3B8" w14:textId="3594A8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223" w:type="pct"/>
          </w:tcPr>
          <w:p w14:paraId="43E48EE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24A4374" w14:textId="231F38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60A7A54" w14:textId="7FCEDB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B03C367" w14:textId="3DCD91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1A6C2CEC" w14:textId="1251C5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E9A0524" w14:textId="77777777" w:rsidTr="00B04748">
        <w:tc>
          <w:tcPr>
            <w:tcW w:w="587" w:type="pct"/>
          </w:tcPr>
          <w:p w14:paraId="763914F9" w14:textId="05C407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R4-2320882</w:t>
            </w:r>
          </w:p>
        </w:tc>
        <w:tc>
          <w:tcPr>
            <w:tcW w:w="810" w:type="pct"/>
          </w:tcPr>
          <w:p w14:paraId="06E69BA2" w14:textId="4C532B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[NR_HST_FR1_enh] HST-DPS model clarification (CA)</w:t>
            </w:r>
          </w:p>
        </w:tc>
        <w:tc>
          <w:tcPr>
            <w:tcW w:w="717" w:type="pct"/>
          </w:tcPr>
          <w:p w14:paraId="57ED541E" w14:textId="2DAC26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Spain</w:t>
            </w:r>
          </w:p>
        </w:tc>
        <w:tc>
          <w:tcPr>
            <w:tcW w:w="294" w:type="pct"/>
          </w:tcPr>
          <w:p w14:paraId="46C0DA90" w14:textId="40417B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F8DB414" w14:textId="2B2A6C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0461</w:t>
            </w:r>
          </w:p>
        </w:tc>
        <w:tc>
          <w:tcPr>
            <w:tcW w:w="223" w:type="pct"/>
          </w:tcPr>
          <w:p w14:paraId="2A42677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0871D69" w14:textId="158CB1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A802A4C" w14:textId="5182B4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1E387B1" w14:textId="1E44F8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511" w:type="pct"/>
          </w:tcPr>
          <w:p w14:paraId="20D9623A" w14:textId="570508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728F0B1" w14:textId="77777777" w:rsidTr="00B04748">
        <w:tc>
          <w:tcPr>
            <w:tcW w:w="587" w:type="pct"/>
          </w:tcPr>
          <w:p w14:paraId="5371A869" w14:textId="48A65F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R4-2320883</w:t>
            </w:r>
          </w:p>
        </w:tc>
        <w:tc>
          <w:tcPr>
            <w:tcW w:w="810" w:type="pct"/>
          </w:tcPr>
          <w:p w14:paraId="4A569F2F" w14:textId="31ADDA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[NR_HST_FR1_enh] HST-DPS model clarification (CA)</w:t>
            </w:r>
          </w:p>
        </w:tc>
        <w:tc>
          <w:tcPr>
            <w:tcW w:w="717" w:type="pct"/>
          </w:tcPr>
          <w:p w14:paraId="78259C25" w14:textId="75A643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Spain</w:t>
            </w:r>
          </w:p>
        </w:tc>
        <w:tc>
          <w:tcPr>
            <w:tcW w:w="294" w:type="pct"/>
          </w:tcPr>
          <w:p w14:paraId="55E441FC" w14:textId="068B28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30C434D8" w14:textId="23AD50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0462</w:t>
            </w:r>
          </w:p>
        </w:tc>
        <w:tc>
          <w:tcPr>
            <w:tcW w:w="223" w:type="pct"/>
          </w:tcPr>
          <w:p w14:paraId="722C033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83DFB3" w14:textId="4B087A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729889A" w14:textId="1F61F7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F6A6D16" w14:textId="0C6766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1" w:type="pct"/>
          </w:tcPr>
          <w:p w14:paraId="70E7C978" w14:textId="75C81E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5815382" w14:textId="77777777" w:rsidTr="00B04748">
        <w:tc>
          <w:tcPr>
            <w:tcW w:w="587" w:type="pct"/>
          </w:tcPr>
          <w:p w14:paraId="3540FD06" w14:textId="2D6D97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R4-2320950</w:t>
            </w:r>
          </w:p>
        </w:tc>
        <w:tc>
          <w:tcPr>
            <w:tcW w:w="810" w:type="pct"/>
          </w:tcPr>
          <w:p w14:paraId="1937A340" w14:textId="60569A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[NR_HST_FR1_enh] HST-DPS model clarification (CA)</w:t>
            </w:r>
          </w:p>
        </w:tc>
        <w:tc>
          <w:tcPr>
            <w:tcW w:w="717" w:type="pct"/>
          </w:tcPr>
          <w:p w14:paraId="067EA073" w14:textId="75777D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294" w:type="pct"/>
          </w:tcPr>
          <w:p w14:paraId="42DE1938" w14:textId="040F49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5D7A5115" w14:textId="599481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0463</w:t>
            </w:r>
          </w:p>
        </w:tc>
        <w:tc>
          <w:tcPr>
            <w:tcW w:w="223" w:type="pct"/>
          </w:tcPr>
          <w:p w14:paraId="3885875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A6FAD6" w14:textId="313291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1F1CDD8" w14:textId="7C0358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47292BC" w14:textId="275A76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511" w:type="pct"/>
          </w:tcPr>
          <w:p w14:paraId="4A742A23" w14:textId="54919E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4769D3D" w14:textId="77777777" w:rsidTr="00B04748">
        <w:tc>
          <w:tcPr>
            <w:tcW w:w="587" w:type="pct"/>
          </w:tcPr>
          <w:p w14:paraId="72EE2A8D" w14:textId="257AE2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R4-2321185</w:t>
            </w:r>
          </w:p>
        </w:tc>
        <w:tc>
          <w:tcPr>
            <w:tcW w:w="810" w:type="pct"/>
          </w:tcPr>
          <w:p w14:paraId="35E3568A" w14:textId="765EDB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[NR_HST_FR1_enh] HST-DPS model clarification (CA)</w:t>
            </w:r>
          </w:p>
        </w:tc>
        <w:tc>
          <w:tcPr>
            <w:tcW w:w="717" w:type="pct"/>
          </w:tcPr>
          <w:p w14:paraId="6D7BB496" w14:textId="3004AC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294" w:type="pct"/>
          </w:tcPr>
          <w:p w14:paraId="3DCBD122" w14:textId="3E5D5C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4F22DBE5" w14:textId="1EC365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0463</w:t>
            </w:r>
          </w:p>
        </w:tc>
        <w:tc>
          <w:tcPr>
            <w:tcW w:w="223" w:type="pct"/>
          </w:tcPr>
          <w:p w14:paraId="075AB22B" w14:textId="4921E0F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D71C428" w14:textId="33C13D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07F16A3" w14:textId="174E02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6943878" w14:textId="26CFC3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511" w:type="pct"/>
          </w:tcPr>
          <w:p w14:paraId="6F47117B" w14:textId="0B9682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597C26C" w14:textId="77777777" w:rsidTr="00B04748">
        <w:tc>
          <w:tcPr>
            <w:tcW w:w="587" w:type="pct"/>
          </w:tcPr>
          <w:p w14:paraId="12571F49" w14:textId="2A0A54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R4-2321023</w:t>
            </w:r>
          </w:p>
        </w:tc>
        <w:tc>
          <w:tcPr>
            <w:tcW w:w="810" w:type="pct"/>
          </w:tcPr>
          <w:p w14:paraId="3357F0F6" w14:textId="694EB2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Sidelink demodulation typo fixed</w:t>
            </w:r>
          </w:p>
        </w:tc>
        <w:tc>
          <w:tcPr>
            <w:tcW w:w="717" w:type="pct"/>
          </w:tcPr>
          <w:p w14:paraId="4FC3E51C" w14:textId="0B1EF8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294" w:type="pct"/>
          </w:tcPr>
          <w:p w14:paraId="2939318C" w14:textId="3E21D4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122EA18D" w14:textId="32D828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0464</w:t>
            </w:r>
          </w:p>
        </w:tc>
        <w:tc>
          <w:tcPr>
            <w:tcW w:w="223" w:type="pct"/>
          </w:tcPr>
          <w:p w14:paraId="21F861F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0D2D5A3" w14:textId="2999E9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35A9BB1" w14:textId="108F24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613A81A" w14:textId="5E7A9E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511" w:type="pct"/>
          </w:tcPr>
          <w:p w14:paraId="3B2495E8" w14:textId="210D33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30A5C43" w14:textId="77777777" w:rsidTr="00B04748">
        <w:tc>
          <w:tcPr>
            <w:tcW w:w="587" w:type="pct"/>
          </w:tcPr>
          <w:p w14:paraId="3DB04222" w14:textId="6F8260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R4-2321024</w:t>
            </w:r>
          </w:p>
        </w:tc>
        <w:tc>
          <w:tcPr>
            <w:tcW w:w="810" w:type="pct"/>
          </w:tcPr>
          <w:p w14:paraId="2DE5F269" w14:textId="77C8E9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Sidelink demodulation typo fixed</w:t>
            </w:r>
          </w:p>
        </w:tc>
        <w:tc>
          <w:tcPr>
            <w:tcW w:w="717" w:type="pct"/>
          </w:tcPr>
          <w:p w14:paraId="69917ABD" w14:textId="71BC2A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294" w:type="pct"/>
          </w:tcPr>
          <w:p w14:paraId="0D1E8146" w14:textId="5ABD93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66522163" w14:textId="35CAA4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0465</w:t>
            </w:r>
          </w:p>
        </w:tc>
        <w:tc>
          <w:tcPr>
            <w:tcW w:w="223" w:type="pct"/>
          </w:tcPr>
          <w:p w14:paraId="77D7AD5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8214B9B" w14:textId="3A0A6E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05E35EE" w14:textId="3D30B3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9479CEA" w14:textId="105F12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511" w:type="pct"/>
          </w:tcPr>
          <w:p w14:paraId="2B5B925A" w14:textId="2A5ECF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6DD7591" w14:textId="77777777" w:rsidTr="00B04748">
        <w:tc>
          <w:tcPr>
            <w:tcW w:w="587" w:type="pct"/>
          </w:tcPr>
          <w:p w14:paraId="37ED513E" w14:textId="48F3F5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R4-2321132</w:t>
            </w:r>
          </w:p>
        </w:tc>
        <w:tc>
          <w:tcPr>
            <w:tcW w:w="810" w:type="pct"/>
          </w:tcPr>
          <w:p w14:paraId="26528DFE" w14:textId="5221B1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Introduction of 8Rx performance requirements</w:t>
            </w:r>
          </w:p>
        </w:tc>
        <w:tc>
          <w:tcPr>
            <w:tcW w:w="717" w:type="pct"/>
          </w:tcPr>
          <w:p w14:paraId="481E1447" w14:textId="71ABB0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4FCBAD0" w14:textId="628F50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232" w:type="pct"/>
          </w:tcPr>
          <w:p w14:paraId="2E97A14B" w14:textId="2F1B98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0466</w:t>
            </w:r>
          </w:p>
        </w:tc>
        <w:tc>
          <w:tcPr>
            <w:tcW w:w="223" w:type="pct"/>
          </w:tcPr>
          <w:p w14:paraId="0A138B0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AC91150" w14:textId="50B339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EAA0360" w14:textId="06BD74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B50677E" w14:textId="2D1C8C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NR_ENDC_RF_FR1_enh2-Perf</w:t>
            </w:r>
          </w:p>
        </w:tc>
        <w:tc>
          <w:tcPr>
            <w:tcW w:w="511" w:type="pct"/>
          </w:tcPr>
          <w:p w14:paraId="369F4316" w14:textId="3B42F5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1F92DD4" w14:textId="77777777" w:rsidTr="00B04748">
        <w:tc>
          <w:tcPr>
            <w:tcW w:w="587" w:type="pct"/>
          </w:tcPr>
          <w:p w14:paraId="6CE699E9" w14:textId="6F5FEB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R4-2318409</w:t>
            </w:r>
          </w:p>
        </w:tc>
        <w:tc>
          <w:tcPr>
            <w:tcW w:w="810" w:type="pct"/>
          </w:tcPr>
          <w:p w14:paraId="65AB6F70" w14:textId="4DD453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NTN L-/S-band to TS 38.101-5</w:t>
            </w:r>
          </w:p>
        </w:tc>
        <w:tc>
          <w:tcPr>
            <w:tcW w:w="717" w:type="pct"/>
          </w:tcPr>
          <w:p w14:paraId="7CDEF5D3" w14:textId="65A0C3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Globalstar, ZTE Corp., OPPO, Xiaomi, CAICT</w:t>
            </w:r>
          </w:p>
        </w:tc>
        <w:tc>
          <w:tcPr>
            <w:tcW w:w="294" w:type="pct"/>
          </w:tcPr>
          <w:p w14:paraId="10898D33" w14:textId="636BB8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07FAA696" w14:textId="36A0B0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223" w:type="pct"/>
          </w:tcPr>
          <w:p w14:paraId="35D57FC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A94442B" w14:textId="4DA9E9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5081305" w14:textId="0A72AA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1CE61CA" w14:textId="6BF88C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511" w:type="pct"/>
          </w:tcPr>
          <w:p w14:paraId="058A33FD" w14:textId="392445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6BB8A9D" w14:textId="77777777" w:rsidTr="00B04748">
        <w:tc>
          <w:tcPr>
            <w:tcW w:w="587" w:type="pct"/>
          </w:tcPr>
          <w:p w14:paraId="639FC1D6" w14:textId="03C162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R4-2318413</w:t>
            </w:r>
          </w:p>
        </w:tc>
        <w:tc>
          <w:tcPr>
            <w:tcW w:w="810" w:type="pct"/>
          </w:tcPr>
          <w:p w14:paraId="02DC1A32" w14:textId="2CF574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enhanced channel raster to TS 38.101-5</w:t>
            </w:r>
          </w:p>
        </w:tc>
        <w:tc>
          <w:tcPr>
            <w:tcW w:w="717" w:type="pct"/>
          </w:tcPr>
          <w:p w14:paraId="50E58F69" w14:textId="5F843B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1BB7F2C" w14:textId="6EF162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610A8529" w14:textId="3D6F5E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223" w:type="pct"/>
          </w:tcPr>
          <w:p w14:paraId="6BA36F5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7F3BA64" w14:textId="74807F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C428157" w14:textId="00AE8D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E68DFE9" w14:textId="437B15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NR_channel_raster_enh</w:t>
            </w:r>
          </w:p>
        </w:tc>
        <w:tc>
          <w:tcPr>
            <w:tcW w:w="511" w:type="pct"/>
          </w:tcPr>
          <w:p w14:paraId="1862F0C6" w14:textId="63FC5C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EFA74C1" w14:textId="77777777" w:rsidTr="00B04748">
        <w:tc>
          <w:tcPr>
            <w:tcW w:w="587" w:type="pct"/>
          </w:tcPr>
          <w:p w14:paraId="3DD82358" w14:textId="195E15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R4-2318425</w:t>
            </w:r>
          </w:p>
        </w:tc>
        <w:tc>
          <w:tcPr>
            <w:tcW w:w="810" w:type="pct"/>
          </w:tcPr>
          <w:p w14:paraId="27D0BEDD" w14:textId="496B1C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 on the introduction of NTN DMRS bundling feature</w:t>
            </w:r>
          </w:p>
        </w:tc>
        <w:tc>
          <w:tcPr>
            <w:tcW w:w="717" w:type="pct"/>
          </w:tcPr>
          <w:p w14:paraId="0E36DA3D" w14:textId="2D24B3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695F013E" w14:textId="741773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7CBF925E" w14:textId="42AA44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23" w:type="pct"/>
          </w:tcPr>
          <w:p w14:paraId="5C5F211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85AD26" w14:textId="190A94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B506851" w14:textId="45F13A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6BEB946" w14:textId="526A1E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3DD6A811" w14:textId="4C2A4F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70F93A54" w14:textId="77777777" w:rsidTr="00B04748">
        <w:tc>
          <w:tcPr>
            <w:tcW w:w="587" w:type="pct"/>
          </w:tcPr>
          <w:p w14:paraId="486D7ECA" w14:textId="243FAC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R4-2318441</w:t>
            </w:r>
          </w:p>
        </w:tc>
        <w:tc>
          <w:tcPr>
            <w:tcW w:w="810" w:type="pct"/>
          </w:tcPr>
          <w:p w14:paraId="2BA5ED17" w14:textId="39B6E6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 on clarification for non-zero Doppler condition for frequency error</w:t>
            </w:r>
          </w:p>
        </w:tc>
        <w:tc>
          <w:tcPr>
            <w:tcW w:w="717" w:type="pct"/>
          </w:tcPr>
          <w:p w14:paraId="17855FCD" w14:textId="38C4F0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</w:t>
            </w:r>
          </w:p>
        </w:tc>
        <w:tc>
          <w:tcPr>
            <w:tcW w:w="294" w:type="pct"/>
          </w:tcPr>
          <w:p w14:paraId="72B90A25" w14:textId="76477A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3FC72301" w14:textId="2F2069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223" w:type="pct"/>
          </w:tcPr>
          <w:p w14:paraId="5596B70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1F957D3" w14:textId="09769E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5AAF4EC" w14:textId="26AF4B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A82CF36" w14:textId="2E0045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77541D69" w14:textId="5B6E4C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6D6216B" w14:textId="77777777" w:rsidTr="00B04748">
        <w:tc>
          <w:tcPr>
            <w:tcW w:w="587" w:type="pct"/>
          </w:tcPr>
          <w:p w14:paraId="0454908E" w14:textId="4FCCE6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R4-2321032</w:t>
            </w:r>
          </w:p>
        </w:tc>
        <w:tc>
          <w:tcPr>
            <w:tcW w:w="810" w:type="pct"/>
          </w:tcPr>
          <w:p w14:paraId="3B3A4093" w14:textId="02C02E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 on clarification for NR NTN UE RF and Demod requirements test conditions</w:t>
            </w:r>
          </w:p>
        </w:tc>
        <w:tc>
          <w:tcPr>
            <w:tcW w:w="717" w:type="pct"/>
          </w:tcPr>
          <w:p w14:paraId="44CC16F6" w14:textId="21C4DC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Samsung, MediaTek Inc</w:t>
            </w:r>
          </w:p>
        </w:tc>
        <w:tc>
          <w:tcPr>
            <w:tcW w:w="294" w:type="pct"/>
          </w:tcPr>
          <w:p w14:paraId="6499C0F8" w14:textId="18478D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798CCF9E" w14:textId="0C092F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223" w:type="pct"/>
          </w:tcPr>
          <w:p w14:paraId="2A05E553" w14:textId="576A04E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F3B5D9F" w14:textId="194B0C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38366A4" w14:textId="6F1D0B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3057F2A" w14:textId="484692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NR_NTN_solutions-Core, NR_NTN_solutions-Perf</w:t>
            </w:r>
          </w:p>
        </w:tc>
        <w:tc>
          <w:tcPr>
            <w:tcW w:w="511" w:type="pct"/>
          </w:tcPr>
          <w:p w14:paraId="44EC4314" w14:textId="5680BE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B31B6E7" w14:textId="77777777" w:rsidTr="00B04748">
        <w:tc>
          <w:tcPr>
            <w:tcW w:w="587" w:type="pct"/>
          </w:tcPr>
          <w:p w14:paraId="2920F194" w14:textId="6D42B2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R4-2318442</w:t>
            </w:r>
          </w:p>
        </w:tc>
        <w:tc>
          <w:tcPr>
            <w:tcW w:w="810" w:type="pct"/>
          </w:tcPr>
          <w:p w14:paraId="6FE081F2" w14:textId="32D353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 on clarification for NR NTN UE RF and Demod requirements test conditions</w:t>
            </w:r>
          </w:p>
        </w:tc>
        <w:tc>
          <w:tcPr>
            <w:tcW w:w="717" w:type="pct"/>
          </w:tcPr>
          <w:p w14:paraId="12E61030" w14:textId="7025B9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Samsung, MediaTek Inc.</w:t>
            </w:r>
          </w:p>
        </w:tc>
        <w:tc>
          <w:tcPr>
            <w:tcW w:w="294" w:type="pct"/>
          </w:tcPr>
          <w:p w14:paraId="1F07AAE0" w14:textId="725290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04331803" w14:textId="648AC5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223" w:type="pct"/>
          </w:tcPr>
          <w:p w14:paraId="372CED4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1969900" w14:textId="3AC760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9786C4B" w14:textId="0DD552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BDF442D" w14:textId="4BB977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NR_NTN_solutions-Core, NR_NTN_solutions-Perf</w:t>
            </w:r>
          </w:p>
        </w:tc>
        <w:tc>
          <w:tcPr>
            <w:tcW w:w="511" w:type="pct"/>
          </w:tcPr>
          <w:p w14:paraId="7F473E65" w14:textId="253759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B5426AE" w14:textId="77777777" w:rsidTr="00B04748">
        <w:tc>
          <w:tcPr>
            <w:tcW w:w="587" w:type="pct"/>
          </w:tcPr>
          <w:p w14:paraId="5D487C9C" w14:textId="065CA2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R4-2319220</w:t>
            </w:r>
          </w:p>
        </w:tc>
        <w:tc>
          <w:tcPr>
            <w:tcW w:w="810" w:type="pct"/>
          </w:tcPr>
          <w:p w14:paraId="40E14EC1" w14:textId="2AC09E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38.101-5: Correction on the reference measurement channel for NTN PDSCH requirement</w:t>
            </w:r>
          </w:p>
        </w:tc>
        <w:tc>
          <w:tcPr>
            <w:tcW w:w="717" w:type="pct"/>
          </w:tcPr>
          <w:p w14:paraId="1E97130A" w14:textId="3A90DB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4C220B4" w14:textId="624567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466D6A77" w14:textId="1B9242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223" w:type="pct"/>
          </w:tcPr>
          <w:p w14:paraId="6E9A1F3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9AD2FFE" w14:textId="54FD61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416EC07" w14:textId="178A28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E69B0B2" w14:textId="2A50EC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27AC62B9" w14:textId="7D808F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CF386D5" w14:textId="77777777" w:rsidTr="00B04748">
        <w:tc>
          <w:tcPr>
            <w:tcW w:w="587" w:type="pct"/>
          </w:tcPr>
          <w:p w14:paraId="4445A5DF" w14:textId="45885D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R4-2319221</w:t>
            </w:r>
          </w:p>
        </w:tc>
        <w:tc>
          <w:tcPr>
            <w:tcW w:w="810" w:type="pct"/>
          </w:tcPr>
          <w:p w14:paraId="3EF9424A" w14:textId="1B7A42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38.101-5: Correction on the reference measurement channel for NTN PDSCH requirement</w:t>
            </w:r>
          </w:p>
        </w:tc>
        <w:tc>
          <w:tcPr>
            <w:tcW w:w="717" w:type="pct"/>
          </w:tcPr>
          <w:p w14:paraId="7B70E865" w14:textId="3C51D1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59070E4" w14:textId="29DCB1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01479A99" w14:textId="1282C5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0044</w:t>
            </w:r>
          </w:p>
        </w:tc>
        <w:tc>
          <w:tcPr>
            <w:tcW w:w="223" w:type="pct"/>
          </w:tcPr>
          <w:p w14:paraId="330282C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260B431" w14:textId="3DEA37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2ED5FE1" w14:textId="5D6EDC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784130A" w14:textId="00FDB2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20DB6D0E" w14:textId="1FAB0F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798C56A" w14:textId="77777777" w:rsidTr="00B04748">
        <w:tc>
          <w:tcPr>
            <w:tcW w:w="587" w:type="pct"/>
          </w:tcPr>
          <w:p w14:paraId="0C98ACDA" w14:textId="4ADA4E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R4-2319859</w:t>
            </w:r>
          </w:p>
        </w:tc>
        <w:tc>
          <w:tcPr>
            <w:tcW w:w="810" w:type="pct"/>
          </w:tcPr>
          <w:p w14:paraId="582BD247" w14:textId="3409DE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for 38.101-5 to align the understanding of GEO (R17)</w:t>
            </w:r>
          </w:p>
        </w:tc>
        <w:tc>
          <w:tcPr>
            <w:tcW w:w="717" w:type="pct"/>
          </w:tcPr>
          <w:p w14:paraId="242ED8A5" w14:textId="79B06E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439E62B" w14:textId="0096E9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2C3FCA40" w14:textId="389B68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223" w:type="pct"/>
          </w:tcPr>
          <w:p w14:paraId="263ECFC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2B670B8" w14:textId="3CF760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C0F11BE" w14:textId="793C47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9288A21" w14:textId="18A191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1347E13E" w14:textId="0968A1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3C58492" w14:textId="77777777" w:rsidTr="00B04748">
        <w:tc>
          <w:tcPr>
            <w:tcW w:w="587" w:type="pct"/>
          </w:tcPr>
          <w:p w14:paraId="0262A63C" w14:textId="1B7B99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R4-2319860</w:t>
            </w:r>
          </w:p>
        </w:tc>
        <w:tc>
          <w:tcPr>
            <w:tcW w:w="810" w:type="pct"/>
          </w:tcPr>
          <w:p w14:paraId="1D900D23" w14:textId="6FC064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for 38.101-5 to align the understanding of GEO (R18)</w:t>
            </w:r>
          </w:p>
        </w:tc>
        <w:tc>
          <w:tcPr>
            <w:tcW w:w="717" w:type="pct"/>
          </w:tcPr>
          <w:p w14:paraId="3A54BA2E" w14:textId="42CE7F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F77459C" w14:textId="070174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7DB655C6" w14:textId="5DDE8E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223" w:type="pct"/>
          </w:tcPr>
          <w:p w14:paraId="5705808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92138D4" w14:textId="3E0C47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A8DD8CF" w14:textId="782A10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EC35518" w14:textId="00C9F6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76A42FAA" w14:textId="5EF1EC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4EDF45A" w14:textId="77777777" w:rsidTr="00B04748">
        <w:tc>
          <w:tcPr>
            <w:tcW w:w="587" w:type="pct"/>
          </w:tcPr>
          <w:p w14:paraId="0C4D2CD4" w14:textId="07C3D7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R4-2319861</w:t>
            </w:r>
          </w:p>
        </w:tc>
        <w:tc>
          <w:tcPr>
            <w:tcW w:w="810" w:type="pct"/>
          </w:tcPr>
          <w:p w14:paraId="07BD789E" w14:textId="7F2998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for 38.101-5 to update the clause of Transmit modulation quality (R17)</w:t>
            </w:r>
          </w:p>
        </w:tc>
        <w:tc>
          <w:tcPr>
            <w:tcW w:w="717" w:type="pct"/>
          </w:tcPr>
          <w:p w14:paraId="0AC8F056" w14:textId="79BF33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9B8C9CA" w14:textId="373211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21222D37" w14:textId="16C76B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23" w:type="pct"/>
          </w:tcPr>
          <w:p w14:paraId="372D60D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2E9B581" w14:textId="7B7FE2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AE5110C" w14:textId="7410F9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0CBC484" w14:textId="4A311A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243EB68D" w14:textId="58C753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5741471" w14:textId="77777777" w:rsidTr="00B04748">
        <w:tc>
          <w:tcPr>
            <w:tcW w:w="587" w:type="pct"/>
          </w:tcPr>
          <w:p w14:paraId="2D3DBB67" w14:textId="61411D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R4-2321952</w:t>
            </w:r>
          </w:p>
        </w:tc>
        <w:tc>
          <w:tcPr>
            <w:tcW w:w="810" w:type="pct"/>
          </w:tcPr>
          <w:p w14:paraId="344B1B30" w14:textId="1A167B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for 38.101-5 to update the clause of Transmit modulation quality (R17)</w:t>
            </w:r>
          </w:p>
        </w:tc>
        <w:tc>
          <w:tcPr>
            <w:tcW w:w="717" w:type="pct"/>
          </w:tcPr>
          <w:p w14:paraId="405EBFD4" w14:textId="6B97D3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DF1F51F" w14:textId="3A9E29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16555638" w14:textId="609A54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23" w:type="pct"/>
          </w:tcPr>
          <w:p w14:paraId="62D95F69" w14:textId="1BB8190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82E1A68" w14:textId="00A600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BB7EAC3" w14:textId="7B712D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9B612A8" w14:textId="3FE935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68F68C5F" w14:textId="70BCE2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2654611E" w14:textId="77777777" w:rsidTr="00B04748">
        <w:tc>
          <w:tcPr>
            <w:tcW w:w="587" w:type="pct"/>
          </w:tcPr>
          <w:p w14:paraId="575A99F2" w14:textId="0E1E80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R4-2319862</w:t>
            </w:r>
          </w:p>
        </w:tc>
        <w:tc>
          <w:tcPr>
            <w:tcW w:w="810" w:type="pct"/>
          </w:tcPr>
          <w:p w14:paraId="49D0CAE1" w14:textId="43300A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for 38.101-5 to update the clause of Transmit modulation quality (R18)</w:t>
            </w:r>
          </w:p>
        </w:tc>
        <w:tc>
          <w:tcPr>
            <w:tcW w:w="717" w:type="pct"/>
          </w:tcPr>
          <w:p w14:paraId="6A03FE24" w14:textId="2503C4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6399434" w14:textId="1C9386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59F762A9" w14:textId="629BD4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223" w:type="pct"/>
          </w:tcPr>
          <w:p w14:paraId="0290CA1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7A5558F" w14:textId="0F40E4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CCFFED4" w14:textId="47904B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26FFE7A" w14:textId="05B445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1D822F11" w14:textId="6FE793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6867449" w14:textId="77777777" w:rsidTr="00B04748">
        <w:tc>
          <w:tcPr>
            <w:tcW w:w="587" w:type="pct"/>
          </w:tcPr>
          <w:p w14:paraId="03CEE334" w14:textId="4F27F7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R4-2319894</w:t>
            </w:r>
          </w:p>
        </w:tc>
        <w:tc>
          <w:tcPr>
            <w:tcW w:w="810" w:type="pct"/>
          </w:tcPr>
          <w:p w14:paraId="32EEEBC7" w14:textId="4B5760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38.101-5 to introduce Phase continuity requirements for NTN UE DMRS bundling</w:t>
            </w:r>
          </w:p>
        </w:tc>
        <w:tc>
          <w:tcPr>
            <w:tcW w:w="717" w:type="pct"/>
          </w:tcPr>
          <w:p w14:paraId="12D7F961" w14:textId="722E53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286A7AD" w14:textId="7643EC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02DB5C7C" w14:textId="26DE15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223" w:type="pct"/>
          </w:tcPr>
          <w:p w14:paraId="3477C33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188C800" w14:textId="30D8BB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76D94F3" w14:textId="059B2C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1F7E5F3" w14:textId="2CFF48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0E3D738C" w14:textId="588AA8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76F04A4" w14:textId="77777777" w:rsidTr="00B04748">
        <w:tc>
          <w:tcPr>
            <w:tcW w:w="587" w:type="pct"/>
          </w:tcPr>
          <w:p w14:paraId="7EC5360F" w14:textId="1911C3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R4-2321977</w:t>
            </w:r>
          </w:p>
        </w:tc>
        <w:tc>
          <w:tcPr>
            <w:tcW w:w="810" w:type="pct"/>
          </w:tcPr>
          <w:p w14:paraId="6EB7E1D8" w14:textId="59922A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38.101-5 to introduce Phase continuity requirements for NTN UE DMRS bundling</w:t>
            </w:r>
          </w:p>
        </w:tc>
        <w:tc>
          <w:tcPr>
            <w:tcW w:w="717" w:type="pct"/>
          </w:tcPr>
          <w:p w14:paraId="1F601A2D" w14:textId="577A26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4D8E9D1" w14:textId="04137A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508EDCFA" w14:textId="7A5315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223" w:type="pct"/>
          </w:tcPr>
          <w:p w14:paraId="13C04BCC" w14:textId="6064FD0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32896F1" w14:textId="1D4B7E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733807A" w14:textId="744ABF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DD4BBDB" w14:textId="729EA8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1537C436" w14:textId="4BB1BE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5F9FD0E3" w14:textId="77777777" w:rsidTr="00B04748">
        <w:tc>
          <w:tcPr>
            <w:tcW w:w="587" w:type="pct"/>
          </w:tcPr>
          <w:p w14:paraId="2FDB58EC" w14:textId="111D6C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R4-2320878</w:t>
            </w:r>
          </w:p>
        </w:tc>
        <w:tc>
          <w:tcPr>
            <w:tcW w:w="810" w:type="pct"/>
          </w:tcPr>
          <w:p w14:paraId="0CEF2A7B" w14:textId="30E3FA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[NR_NTN_solutions-Perf] CR to 38.101-5 Clarify test condition for NR NTN</w:t>
            </w:r>
          </w:p>
        </w:tc>
        <w:tc>
          <w:tcPr>
            <w:tcW w:w="717" w:type="pct"/>
          </w:tcPr>
          <w:p w14:paraId="4E3D74DE" w14:textId="351178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</w:t>
            </w:r>
          </w:p>
        </w:tc>
        <w:tc>
          <w:tcPr>
            <w:tcW w:w="294" w:type="pct"/>
          </w:tcPr>
          <w:p w14:paraId="26B94DBB" w14:textId="7A410F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2DE7B3AF" w14:textId="2CEBEB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223" w:type="pct"/>
          </w:tcPr>
          <w:p w14:paraId="2CE5159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B7B2E74" w14:textId="71A321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FB21318" w14:textId="1A3C0A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D9382C5" w14:textId="0C7133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3F0C8D91" w14:textId="6DCD0F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3D1A52A2" w14:textId="77777777" w:rsidTr="00B04748">
        <w:tc>
          <w:tcPr>
            <w:tcW w:w="587" w:type="pct"/>
          </w:tcPr>
          <w:p w14:paraId="3EDCB7B4" w14:textId="35E0E1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R4-2320896</w:t>
            </w:r>
          </w:p>
        </w:tc>
        <w:tc>
          <w:tcPr>
            <w:tcW w:w="810" w:type="pct"/>
          </w:tcPr>
          <w:p w14:paraId="348044A4" w14:textId="0F2E2A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the Pi/2 BPSK modulation</w:t>
            </w:r>
          </w:p>
        </w:tc>
        <w:tc>
          <w:tcPr>
            <w:tcW w:w="717" w:type="pct"/>
          </w:tcPr>
          <w:p w14:paraId="37D60FA9" w14:textId="791860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Inmarsat, Ligado Networks, Hughes/Echostar, Globalstar, Apple, IITH</w:t>
            </w:r>
          </w:p>
        </w:tc>
        <w:tc>
          <w:tcPr>
            <w:tcW w:w="294" w:type="pct"/>
          </w:tcPr>
          <w:p w14:paraId="2A239632" w14:textId="373F9F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3245C0CD" w14:textId="1ED71F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0051</w:t>
            </w:r>
          </w:p>
        </w:tc>
        <w:tc>
          <w:tcPr>
            <w:tcW w:w="223" w:type="pct"/>
          </w:tcPr>
          <w:p w14:paraId="39023AA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590419A" w14:textId="3DEE08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A31883D" w14:textId="6FC503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9445717" w14:textId="743191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511" w:type="pct"/>
          </w:tcPr>
          <w:p w14:paraId="5DCDD968" w14:textId="2C9549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B2E356B" w14:textId="77777777" w:rsidTr="00B04748">
        <w:tc>
          <w:tcPr>
            <w:tcW w:w="587" w:type="pct"/>
          </w:tcPr>
          <w:p w14:paraId="55D88D45" w14:textId="56C3FE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R4-2320899</w:t>
            </w:r>
          </w:p>
        </w:tc>
        <w:tc>
          <w:tcPr>
            <w:tcW w:w="810" w:type="pct"/>
          </w:tcPr>
          <w:p w14:paraId="6FB07943" w14:textId="381A4E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the Pi/2 BPSK modulation</w:t>
            </w:r>
          </w:p>
        </w:tc>
        <w:tc>
          <w:tcPr>
            <w:tcW w:w="717" w:type="pct"/>
          </w:tcPr>
          <w:p w14:paraId="60290071" w14:textId="643546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Inmarsat, Ligado Networks, Hughes/Echostar, Globalstar, Apple, IITH</w:t>
            </w:r>
          </w:p>
        </w:tc>
        <w:tc>
          <w:tcPr>
            <w:tcW w:w="294" w:type="pct"/>
          </w:tcPr>
          <w:p w14:paraId="2002C7B1" w14:textId="6AD89A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25B3A692" w14:textId="12B775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0052</w:t>
            </w:r>
          </w:p>
        </w:tc>
        <w:tc>
          <w:tcPr>
            <w:tcW w:w="223" w:type="pct"/>
          </w:tcPr>
          <w:p w14:paraId="7809FDA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25444CF" w14:textId="23229C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5E096EF" w14:textId="01D779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40B3194" w14:textId="4251B2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511" w:type="pct"/>
          </w:tcPr>
          <w:p w14:paraId="6C79E40A" w14:textId="534941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DE66EDC" w14:textId="77777777" w:rsidTr="00B04748">
        <w:tc>
          <w:tcPr>
            <w:tcW w:w="587" w:type="pct"/>
          </w:tcPr>
          <w:p w14:paraId="2A8E8F36" w14:textId="6C37E2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R4-2320903</w:t>
            </w:r>
          </w:p>
        </w:tc>
        <w:tc>
          <w:tcPr>
            <w:tcW w:w="810" w:type="pct"/>
          </w:tcPr>
          <w:p w14:paraId="3A18E1E9" w14:textId="370AC6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38.101-5: NTN UE in Ka-band</w:t>
            </w:r>
          </w:p>
        </w:tc>
        <w:tc>
          <w:tcPr>
            <w:tcW w:w="717" w:type="pct"/>
          </w:tcPr>
          <w:p w14:paraId="679F7292" w14:textId="337082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294" w:type="pct"/>
          </w:tcPr>
          <w:p w14:paraId="6AFB3D74" w14:textId="7E4613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437172FE" w14:textId="6175A6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223" w:type="pct"/>
          </w:tcPr>
          <w:p w14:paraId="72554AD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D243E3E" w14:textId="798A47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274B65B" w14:textId="48F329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2846EC4" w14:textId="338F9D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3D9A2767" w14:textId="279796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BB75A95" w14:textId="77777777" w:rsidTr="00B04748">
        <w:tc>
          <w:tcPr>
            <w:tcW w:w="587" w:type="pct"/>
          </w:tcPr>
          <w:p w14:paraId="118BD5DA" w14:textId="441AF3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R4-2321973</w:t>
            </w:r>
          </w:p>
        </w:tc>
        <w:tc>
          <w:tcPr>
            <w:tcW w:w="810" w:type="pct"/>
          </w:tcPr>
          <w:p w14:paraId="3C97D40E" w14:textId="5905DC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38.101-5: NTN UE in Ka-band</w:t>
            </w:r>
          </w:p>
        </w:tc>
        <w:tc>
          <w:tcPr>
            <w:tcW w:w="717" w:type="pct"/>
          </w:tcPr>
          <w:p w14:paraId="27AEE659" w14:textId="50F091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294" w:type="pct"/>
          </w:tcPr>
          <w:p w14:paraId="7BC7B866" w14:textId="380E7A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37FA199D" w14:textId="1E8C59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223" w:type="pct"/>
          </w:tcPr>
          <w:p w14:paraId="10B57FEB" w14:textId="095D444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DF912B8" w14:textId="5A10D3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74FE718" w14:textId="528128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F618425" w14:textId="3FFF86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6B17662A" w14:textId="48E8B4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5466382A" w14:textId="77777777" w:rsidTr="00B04748">
        <w:tc>
          <w:tcPr>
            <w:tcW w:w="587" w:type="pct"/>
          </w:tcPr>
          <w:p w14:paraId="3AD7005C" w14:textId="70858D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R4-2321017</w:t>
            </w:r>
          </w:p>
        </w:tc>
        <w:tc>
          <w:tcPr>
            <w:tcW w:w="810" w:type="pct"/>
          </w:tcPr>
          <w:p w14:paraId="65358FDA" w14:textId="4EA0DC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NTN L/S-band</w:t>
            </w:r>
          </w:p>
        </w:tc>
        <w:tc>
          <w:tcPr>
            <w:tcW w:w="717" w:type="pct"/>
          </w:tcPr>
          <w:p w14:paraId="52DC9482" w14:textId="0C42E2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Inc., Globalstar Inc., ZTE Corp., OPPO, Xiaomi, CAICT</w:t>
            </w:r>
          </w:p>
        </w:tc>
        <w:tc>
          <w:tcPr>
            <w:tcW w:w="294" w:type="pct"/>
          </w:tcPr>
          <w:p w14:paraId="733A11CB" w14:textId="7CEB22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15C99F65" w14:textId="638DC5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223" w:type="pct"/>
          </w:tcPr>
          <w:p w14:paraId="72F4A8E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F007D23" w14:textId="50E04C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0CD6BAD" w14:textId="47EA40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3A89C06" w14:textId="00C865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511" w:type="pct"/>
          </w:tcPr>
          <w:p w14:paraId="1676534C" w14:textId="22FB6C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E040A13" w14:textId="77777777" w:rsidTr="00B04748">
        <w:tc>
          <w:tcPr>
            <w:tcW w:w="587" w:type="pct"/>
          </w:tcPr>
          <w:p w14:paraId="4E1ECB76" w14:textId="1C0335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R4-2321809</w:t>
            </w:r>
          </w:p>
        </w:tc>
        <w:tc>
          <w:tcPr>
            <w:tcW w:w="810" w:type="pct"/>
          </w:tcPr>
          <w:p w14:paraId="0E704623" w14:textId="423963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NTN L/S-band</w:t>
            </w:r>
          </w:p>
        </w:tc>
        <w:tc>
          <w:tcPr>
            <w:tcW w:w="717" w:type="pct"/>
          </w:tcPr>
          <w:p w14:paraId="043F5F25" w14:textId="2EB85A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Inc., Globalstar Inc., ZTE Corp., OPPO, Xiaomi, CAICT</w:t>
            </w:r>
          </w:p>
        </w:tc>
        <w:tc>
          <w:tcPr>
            <w:tcW w:w="294" w:type="pct"/>
          </w:tcPr>
          <w:p w14:paraId="0E31CB49" w14:textId="71878F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232" w:type="pct"/>
          </w:tcPr>
          <w:p w14:paraId="275075E1" w14:textId="78AB2B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223" w:type="pct"/>
          </w:tcPr>
          <w:p w14:paraId="54C701B8" w14:textId="59A3865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199C688" w14:textId="71662F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36255AE" w14:textId="783503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E7DBADE" w14:textId="24D2DB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511" w:type="pct"/>
          </w:tcPr>
          <w:p w14:paraId="1876BB81" w14:textId="482A4E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CD5B7CF" w14:textId="77777777" w:rsidTr="00B04748">
        <w:tc>
          <w:tcPr>
            <w:tcW w:w="587" w:type="pct"/>
          </w:tcPr>
          <w:p w14:paraId="2B02920E" w14:textId="3DF957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R4-2318091</w:t>
            </w:r>
          </w:p>
        </w:tc>
        <w:tc>
          <w:tcPr>
            <w:tcW w:w="810" w:type="pct"/>
          </w:tcPr>
          <w:p w14:paraId="1CA9FEBA" w14:textId="2192C8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[NR_unlic] CR for 38.104: Removal of applicability rule (Rel-16, Cat F)</w:t>
            </w:r>
          </w:p>
        </w:tc>
        <w:tc>
          <w:tcPr>
            <w:tcW w:w="717" w:type="pct"/>
          </w:tcPr>
          <w:p w14:paraId="409DDEAA" w14:textId="1717E8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3740956" w14:textId="0B4DE6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1596D919" w14:textId="4680DE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0519</w:t>
            </w:r>
          </w:p>
        </w:tc>
        <w:tc>
          <w:tcPr>
            <w:tcW w:w="223" w:type="pct"/>
          </w:tcPr>
          <w:p w14:paraId="5713580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C256E2C" w14:textId="58F1B9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3004F18" w14:textId="4C726D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DE74601" w14:textId="5CD9FB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4C75589F" w14:textId="3184B8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B481988" w14:textId="77777777" w:rsidTr="00B04748">
        <w:tc>
          <w:tcPr>
            <w:tcW w:w="587" w:type="pct"/>
          </w:tcPr>
          <w:p w14:paraId="5F3D8C0C" w14:textId="180877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R4-2318092</w:t>
            </w:r>
          </w:p>
        </w:tc>
        <w:tc>
          <w:tcPr>
            <w:tcW w:w="810" w:type="pct"/>
          </w:tcPr>
          <w:p w14:paraId="573299CD" w14:textId="17CC4F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[NR_unlic] CR for 38.104: Removal of applicability rule (Rel-17, Cat A)</w:t>
            </w:r>
          </w:p>
        </w:tc>
        <w:tc>
          <w:tcPr>
            <w:tcW w:w="717" w:type="pct"/>
          </w:tcPr>
          <w:p w14:paraId="4B432776" w14:textId="141834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A4DB979" w14:textId="7FA5B7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42D14E78" w14:textId="138744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0520</w:t>
            </w:r>
          </w:p>
        </w:tc>
        <w:tc>
          <w:tcPr>
            <w:tcW w:w="223" w:type="pct"/>
          </w:tcPr>
          <w:p w14:paraId="72BC209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63A45C0" w14:textId="475ABC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4929FF4" w14:textId="7EF9E1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80F3F3D" w14:textId="533BAD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3BF9DAB5" w14:textId="3382AC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8163F22" w14:textId="77777777" w:rsidTr="00B04748">
        <w:tc>
          <w:tcPr>
            <w:tcW w:w="587" w:type="pct"/>
          </w:tcPr>
          <w:p w14:paraId="1B1BB0B6" w14:textId="7880C2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R4-2318093</w:t>
            </w:r>
          </w:p>
        </w:tc>
        <w:tc>
          <w:tcPr>
            <w:tcW w:w="810" w:type="pct"/>
          </w:tcPr>
          <w:p w14:paraId="1056E64D" w14:textId="7EBF4A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[NR_unlic] CR for 38.104: Removal of applicability rule (Rel-18, Cat A)</w:t>
            </w:r>
          </w:p>
        </w:tc>
        <w:tc>
          <w:tcPr>
            <w:tcW w:w="717" w:type="pct"/>
          </w:tcPr>
          <w:p w14:paraId="70CDC394" w14:textId="0B8CC6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0D4FA08" w14:textId="329CCB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2588C2B9" w14:textId="44443F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0521</w:t>
            </w:r>
          </w:p>
        </w:tc>
        <w:tc>
          <w:tcPr>
            <w:tcW w:w="223" w:type="pct"/>
          </w:tcPr>
          <w:p w14:paraId="0AA3076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B60C0BB" w14:textId="093401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9CEA17F" w14:textId="2B25EB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7165DA0" w14:textId="68D265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4012B0D2" w14:textId="6A8E46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B3DC4F0" w14:textId="77777777" w:rsidTr="00B04748">
        <w:tc>
          <w:tcPr>
            <w:tcW w:w="587" w:type="pct"/>
          </w:tcPr>
          <w:p w14:paraId="30ADC9A1" w14:textId="4BB8F4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R4-2318366</w:t>
            </w:r>
          </w:p>
        </w:tc>
        <w:tc>
          <w:tcPr>
            <w:tcW w:w="810" w:type="pct"/>
          </w:tcPr>
          <w:p w14:paraId="161D02DA" w14:textId="11762C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CR to TS 38.104 on correction of transmitter spurious emissions for protection of Band n20</w:t>
            </w:r>
          </w:p>
        </w:tc>
        <w:tc>
          <w:tcPr>
            <w:tcW w:w="717" w:type="pct"/>
          </w:tcPr>
          <w:p w14:paraId="7203251B" w14:textId="7D98C5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DB37AAF" w14:textId="68D1AE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697691C5" w14:textId="4F2841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0522</w:t>
            </w:r>
          </w:p>
        </w:tc>
        <w:tc>
          <w:tcPr>
            <w:tcW w:w="223" w:type="pct"/>
          </w:tcPr>
          <w:p w14:paraId="04C318B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B972E3E" w14:textId="566E4C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1D5E89A" w14:textId="607D3C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6491AE4" w14:textId="3F90BA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3D99401F" w14:textId="2E54E9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032DB95" w14:textId="77777777" w:rsidTr="00B04748">
        <w:tc>
          <w:tcPr>
            <w:tcW w:w="587" w:type="pct"/>
          </w:tcPr>
          <w:p w14:paraId="57D576AD" w14:textId="0A1E95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R4-2318367</w:t>
            </w:r>
          </w:p>
        </w:tc>
        <w:tc>
          <w:tcPr>
            <w:tcW w:w="810" w:type="pct"/>
          </w:tcPr>
          <w:p w14:paraId="33369DCB" w14:textId="525F2B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CR to TS 38.141-1 on correction of transmitter spurious emissions for protection of Band n20</w:t>
            </w:r>
          </w:p>
        </w:tc>
        <w:tc>
          <w:tcPr>
            <w:tcW w:w="717" w:type="pct"/>
          </w:tcPr>
          <w:p w14:paraId="51505182" w14:textId="281ADA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153BD20" w14:textId="295031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548B2062" w14:textId="049AB0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0523</w:t>
            </w:r>
          </w:p>
        </w:tc>
        <w:tc>
          <w:tcPr>
            <w:tcW w:w="223" w:type="pct"/>
          </w:tcPr>
          <w:p w14:paraId="78662C6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2C3A08E" w14:textId="3D6FD0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5F30F60" w14:textId="05A6EB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8A19AA9" w14:textId="6FA095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6AB72C7E" w14:textId="7E8598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C7F3A0" w14:textId="77777777" w:rsidTr="00B04748">
        <w:tc>
          <w:tcPr>
            <w:tcW w:w="587" w:type="pct"/>
          </w:tcPr>
          <w:p w14:paraId="51AC2EB5" w14:textId="18DA04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R4-2318368</w:t>
            </w:r>
          </w:p>
        </w:tc>
        <w:tc>
          <w:tcPr>
            <w:tcW w:w="810" w:type="pct"/>
          </w:tcPr>
          <w:p w14:paraId="5588AACC" w14:textId="7EF38D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[NR_RF_FR1-Core] CR to TS 38.141-1 on correction of transmitter spurious emissions for protection of Band n20</w:t>
            </w:r>
          </w:p>
        </w:tc>
        <w:tc>
          <w:tcPr>
            <w:tcW w:w="717" w:type="pct"/>
          </w:tcPr>
          <w:p w14:paraId="770D342A" w14:textId="60943A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0972A37" w14:textId="318CAE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523B5CAA" w14:textId="7D03D6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0524</w:t>
            </w:r>
          </w:p>
        </w:tc>
        <w:tc>
          <w:tcPr>
            <w:tcW w:w="223" w:type="pct"/>
          </w:tcPr>
          <w:p w14:paraId="4A5EDA0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3DFD49A" w14:textId="1752B0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CEBF469" w14:textId="5A486C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30C192A" w14:textId="2779DE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1" w:type="pct"/>
          </w:tcPr>
          <w:p w14:paraId="322E42DD" w14:textId="0954F1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E4F05B4" w14:textId="77777777" w:rsidTr="00B04748">
        <w:tc>
          <w:tcPr>
            <w:tcW w:w="587" w:type="pct"/>
          </w:tcPr>
          <w:p w14:paraId="092CA170" w14:textId="389AD7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R4-2318389</w:t>
            </w:r>
          </w:p>
        </w:tc>
        <w:tc>
          <w:tcPr>
            <w:tcW w:w="810" w:type="pct"/>
          </w:tcPr>
          <w:p w14:paraId="103A0B60" w14:textId="274C44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introduction NR bands n31 and n72</w:t>
            </w:r>
          </w:p>
        </w:tc>
        <w:tc>
          <w:tcPr>
            <w:tcW w:w="717" w:type="pct"/>
          </w:tcPr>
          <w:p w14:paraId="1DD31282" w14:textId="33ED65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 Corporation, Ericsson</w:t>
            </w:r>
          </w:p>
        </w:tc>
        <w:tc>
          <w:tcPr>
            <w:tcW w:w="294" w:type="pct"/>
          </w:tcPr>
          <w:p w14:paraId="4579B448" w14:textId="355423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69060AB1" w14:textId="77E867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0525</w:t>
            </w:r>
          </w:p>
        </w:tc>
        <w:tc>
          <w:tcPr>
            <w:tcW w:w="223" w:type="pct"/>
          </w:tcPr>
          <w:p w14:paraId="27D50EA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39FFB27" w14:textId="29DC5A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B72E2E2" w14:textId="058A2B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176B82B" w14:textId="20C26F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628408B5" w14:textId="5E3A22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4C69939" w14:textId="77777777" w:rsidTr="00B04748">
        <w:tc>
          <w:tcPr>
            <w:tcW w:w="587" w:type="pct"/>
          </w:tcPr>
          <w:p w14:paraId="02510238" w14:textId="21F0D8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R4-2318475</w:t>
            </w:r>
          </w:p>
        </w:tc>
        <w:tc>
          <w:tcPr>
            <w:tcW w:w="810" w:type="pct"/>
          </w:tcPr>
          <w:p w14:paraId="78CED8DC" w14:textId="2FA5FA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[NR_FR1_lessthan_5MHz_BW-Core] CR for Tx intermodulation core requirements in certain region</w:t>
            </w:r>
          </w:p>
        </w:tc>
        <w:tc>
          <w:tcPr>
            <w:tcW w:w="717" w:type="pct"/>
          </w:tcPr>
          <w:p w14:paraId="32626ACF" w14:textId="0D9930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SoftBank Corp., KDDI Corporation, Rakuten mobile, Inc</w:t>
            </w:r>
          </w:p>
        </w:tc>
        <w:tc>
          <w:tcPr>
            <w:tcW w:w="294" w:type="pct"/>
          </w:tcPr>
          <w:p w14:paraId="04A84D90" w14:textId="48E061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47B42FEE" w14:textId="6301D6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0526</w:t>
            </w:r>
          </w:p>
        </w:tc>
        <w:tc>
          <w:tcPr>
            <w:tcW w:w="223" w:type="pct"/>
          </w:tcPr>
          <w:p w14:paraId="669F942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3037C14" w14:textId="5881C1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7BBD1ED" w14:textId="04DBE2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B712F96" w14:textId="0286F0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503B7A10" w14:textId="0DB347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14371D9" w14:textId="77777777" w:rsidTr="00B04748">
        <w:tc>
          <w:tcPr>
            <w:tcW w:w="587" w:type="pct"/>
          </w:tcPr>
          <w:p w14:paraId="0D9F7EA6" w14:textId="337363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R4-2321049</w:t>
            </w:r>
          </w:p>
        </w:tc>
        <w:tc>
          <w:tcPr>
            <w:tcW w:w="810" w:type="pct"/>
          </w:tcPr>
          <w:p w14:paraId="3ACA573C" w14:textId="6CC8A4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[NR_FR1_lessthan_5MHz_BW-Core] CR for Tx intermodulation core requirements in certain region</w:t>
            </w:r>
          </w:p>
        </w:tc>
        <w:tc>
          <w:tcPr>
            <w:tcW w:w="717" w:type="pct"/>
          </w:tcPr>
          <w:p w14:paraId="7F8163B9" w14:textId="6864A4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SoftBank Corp., KDDI Corporation, Rakuten mobile, Inc</w:t>
            </w:r>
          </w:p>
        </w:tc>
        <w:tc>
          <w:tcPr>
            <w:tcW w:w="294" w:type="pct"/>
          </w:tcPr>
          <w:p w14:paraId="21DBA2A0" w14:textId="7803D0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01FA95B1" w14:textId="456914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0526</w:t>
            </w:r>
          </w:p>
        </w:tc>
        <w:tc>
          <w:tcPr>
            <w:tcW w:w="223" w:type="pct"/>
          </w:tcPr>
          <w:p w14:paraId="054D584F" w14:textId="6B3F823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3417A3D" w14:textId="7E733B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1FB2EBA" w14:textId="25C0FD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C3C3F1D" w14:textId="77CABB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4E4DFF2E" w14:textId="37768C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FD94AEB" w14:textId="77777777" w:rsidTr="00B04748">
        <w:tc>
          <w:tcPr>
            <w:tcW w:w="587" w:type="pct"/>
          </w:tcPr>
          <w:p w14:paraId="7114BE19" w14:textId="2E1C15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R4-2318562</w:t>
            </w:r>
          </w:p>
        </w:tc>
        <w:tc>
          <w:tcPr>
            <w:tcW w:w="810" w:type="pct"/>
          </w:tcPr>
          <w:p w14:paraId="43CDC5E2" w14:textId="066A15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RMR Wide Area BS type 1-C output power limits</w:t>
            </w:r>
          </w:p>
        </w:tc>
        <w:tc>
          <w:tcPr>
            <w:tcW w:w="717" w:type="pct"/>
          </w:tcPr>
          <w:p w14:paraId="482D523B" w14:textId="2EC594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294" w:type="pct"/>
          </w:tcPr>
          <w:p w14:paraId="0DB88731" w14:textId="6CDFB7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7B270989" w14:textId="5D9F60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0527</w:t>
            </w:r>
          </w:p>
        </w:tc>
        <w:tc>
          <w:tcPr>
            <w:tcW w:w="223" w:type="pct"/>
          </w:tcPr>
          <w:p w14:paraId="23A5C97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A2E2435" w14:textId="464CB0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72FE084" w14:textId="071EEE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2C50AF0" w14:textId="48B1F6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NR_RAIL_EU_1900MHz_TDD, NR_RAIL_EU_900MHz</w:t>
            </w:r>
          </w:p>
        </w:tc>
        <w:tc>
          <w:tcPr>
            <w:tcW w:w="511" w:type="pct"/>
          </w:tcPr>
          <w:p w14:paraId="2C414AA4" w14:textId="6E4F57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F47FDA8" w14:textId="77777777" w:rsidTr="00B04748">
        <w:tc>
          <w:tcPr>
            <w:tcW w:w="587" w:type="pct"/>
          </w:tcPr>
          <w:p w14:paraId="3BF38F73" w14:textId="17DAF9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R4-2318566</w:t>
            </w:r>
          </w:p>
        </w:tc>
        <w:tc>
          <w:tcPr>
            <w:tcW w:w="810" w:type="pct"/>
          </w:tcPr>
          <w:p w14:paraId="09D31150" w14:textId="46B51E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clarification of applicable SS raster entries for 3 MHz channel bandwidth</w:t>
            </w:r>
          </w:p>
        </w:tc>
        <w:tc>
          <w:tcPr>
            <w:tcW w:w="717" w:type="pct"/>
          </w:tcPr>
          <w:p w14:paraId="014BD813" w14:textId="2D555D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 Corporation, Ericsson</w:t>
            </w:r>
          </w:p>
        </w:tc>
        <w:tc>
          <w:tcPr>
            <w:tcW w:w="294" w:type="pct"/>
          </w:tcPr>
          <w:p w14:paraId="55ACF23F" w14:textId="3EE56E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66D62E35" w14:textId="02C66F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0528</w:t>
            </w:r>
          </w:p>
        </w:tc>
        <w:tc>
          <w:tcPr>
            <w:tcW w:w="223" w:type="pct"/>
          </w:tcPr>
          <w:p w14:paraId="41B78BF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8114A4" w14:textId="11B312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8019ADE" w14:textId="1DE5F9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09EEE78" w14:textId="1AAFF3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4C2F57CC" w14:textId="6B166E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867F94F" w14:textId="77777777" w:rsidTr="00B04748">
        <w:tc>
          <w:tcPr>
            <w:tcW w:w="587" w:type="pct"/>
          </w:tcPr>
          <w:p w14:paraId="373B78C4" w14:textId="47D440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R4-2318742</w:t>
            </w:r>
          </w:p>
        </w:tc>
        <w:tc>
          <w:tcPr>
            <w:tcW w:w="810" w:type="pct"/>
          </w:tcPr>
          <w:p w14:paraId="7F94DA08" w14:textId="34BEA2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20MHz channel raster points for 5925-5945MHz in the lower 6GHz bands</w:t>
            </w:r>
          </w:p>
        </w:tc>
        <w:tc>
          <w:tcPr>
            <w:tcW w:w="717" w:type="pct"/>
          </w:tcPr>
          <w:p w14:paraId="0C7D5527" w14:textId="105E3A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Nokia</w:t>
            </w:r>
          </w:p>
        </w:tc>
        <w:tc>
          <w:tcPr>
            <w:tcW w:w="294" w:type="pct"/>
          </w:tcPr>
          <w:p w14:paraId="3F38708A" w14:textId="0A00E0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734240E3" w14:textId="5EB12E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0529</w:t>
            </w:r>
          </w:p>
        </w:tc>
        <w:tc>
          <w:tcPr>
            <w:tcW w:w="223" w:type="pct"/>
          </w:tcPr>
          <w:p w14:paraId="4FC02DB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AA78D72" w14:textId="4E5466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8EA0377" w14:textId="16FFCA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493B6C9" w14:textId="6E07B0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1" w:type="pct"/>
          </w:tcPr>
          <w:p w14:paraId="21D80C98" w14:textId="381CDD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4CE6B68" w14:textId="77777777" w:rsidTr="00B04748">
        <w:tc>
          <w:tcPr>
            <w:tcW w:w="587" w:type="pct"/>
          </w:tcPr>
          <w:p w14:paraId="5E74E2E9" w14:textId="7DFB2F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R4-2318744</w:t>
            </w:r>
          </w:p>
        </w:tc>
        <w:tc>
          <w:tcPr>
            <w:tcW w:w="810" w:type="pct"/>
          </w:tcPr>
          <w:p w14:paraId="4531E899" w14:textId="285B11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20MHz channel raster points for 5925-5945MHz in the full 6GHz band</w:t>
            </w:r>
          </w:p>
        </w:tc>
        <w:tc>
          <w:tcPr>
            <w:tcW w:w="717" w:type="pct"/>
          </w:tcPr>
          <w:p w14:paraId="26B51B43" w14:textId="48AC02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Nokia</w:t>
            </w:r>
          </w:p>
        </w:tc>
        <w:tc>
          <w:tcPr>
            <w:tcW w:w="294" w:type="pct"/>
          </w:tcPr>
          <w:p w14:paraId="0CE39F7A" w14:textId="09DBD8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1369BF66" w14:textId="520ABF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0530</w:t>
            </w:r>
          </w:p>
        </w:tc>
        <w:tc>
          <w:tcPr>
            <w:tcW w:w="223" w:type="pct"/>
          </w:tcPr>
          <w:p w14:paraId="5AE068B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E1F462B" w14:textId="01585C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0D3D735" w14:textId="35D73D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9F3E233" w14:textId="1D4DA1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511" w:type="pct"/>
          </w:tcPr>
          <w:p w14:paraId="3C397F1E" w14:textId="4630A3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04657A5" w14:textId="77777777" w:rsidTr="00B04748">
        <w:tc>
          <w:tcPr>
            <w:tcW w:w="587" w:type="pct"/>
          </w:tcPr>
          <w:p w14:paraId="52C12EAF" w14:textId="059D45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R4-2318746</w:t>
            </w:r>
          </w:p>
        </w:tc>
        <w:tc>
          <w:tcPr>
            <w:tcW w:w="810" w:type="pct"/>
          </w:tcPr>
          <w:p w14:paraId="5828D986" w14:textId="7D8538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Rel-16 CAT-F: On corrections for NR-U A-MPR requirements</w:t>
            </w:r>
          </w:p>
        </w:tc>
        <w:tc>
          <w:tcPr>
            <w:tcW w:w="717" w:type="pct"/>
          </w:tcPr>
          <w:p w14:paraId="322DBD60" w14:textId="7AE418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FC6E198" w14:textId="1B8EF3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2BC95644" w14:textId="56204F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0531</w:t>
            </w:r>
          </w:p>
        </w:tc>
        <w:tc>
          <w:tcPr>
            <w:tcW w:w="223" w:type="pct"/>
          </w:tcPr>
          <w:p w14:paraId="65FF449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CF67507" w14:textId="30908E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5F434CE" w14:textId="34AF13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49AA391" w14:textId="3B7FC0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511" w:type="pct"/>
          </w:tcPr>
          <w:p w14:paraId="1B81DEA0" w14:textId="2F0115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263DA08C" w14:textId="77777777" w:rsidTr="00B04748">
        <w:tc>
          <w:tcPr>
            <w:tcW w:w="587" w:type="pct"/>
          </w:tcPr>
          <w:p w14:paraId="2574BBD4" w14:textId="2544F4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R4-2318747</w:t>
            </w:r>
          </w:p>
        </w:tc>
        <w:tc>
          <w:tcPr>
            <w:tcW w:w="810" w:type="pct"/>
          </w:tcPr>
          <w:p w14:paraId="0A5688EA" w14:textId="6174E8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Rel-17 CAT-A: On corrections for NR-U A-MPR requirements</w:t>
            </w:r>
          </w:p>
        </w:tc>
        <w:tc>
          <w:tcPr>
            <w:tcW w:w="717" w:type="pct"/>
          </w:tcPr>
          <w:p w14:paraId="34CF24C4" w14:textId="5D0112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09C2500B" w14:textId="0D1FCB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7E856B7E" w14:textId="17D69F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0532</w:t>
            </w:r>
          </w:p>
        </w:tc>
        <w:tc>
          <w:tcPr>
            <w:tcW w:w="223" w:type="pct"/>
          </w:tcPr>
          <w:p w14:paraId="5F79B52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B26DD00" w14:textId="1FC2BB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CF9284E" w14:textId="0C9D9E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D8C3A55" w14:textId="15CA83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511" w:type="pct"/>
          </w:tcPr>
          <w:p w14:paraId="07A6D4C8" w14:textId="153162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4103D89" w14:textId="77777777" w:rsidTr="00B04748">
        <w:tc>
          <w:tcPr>
            <w:tcW w:w="587" w:type="pct"/>
          </w:tcPr>
          <w:p w14:paraId="57DE0091" w14:textId="1E1582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R4-2318748</w:t>
            </w:r>
          </w:p>
        </w:tc>
        <w:tc>
          <w:tcPr>
            <w:tcW w:w="810" w:type="pct"/>
          </w:tcPr>
          <w:p w14:paraId="7AC89509" w14:textId="3A4861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Rel-18 CAT-A: On corrections for NR-U A-MPR requirements</w:t>
            </w:r>
          </w:p>
        </w:tc>
        <w:tc>
          <w:tcPr>
            <w:tcW w:w="717" w:type="pct"/>
          </w:tcPr>
          <w:p w14:paraId="7C0A7CB7" w14:textId="05DC88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95F81D3" w14:textId="78763B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2004538C" w14:textId="6AD7BD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0533</w:t>
            </w:r>
          </w:p>
        </w:tc>
        <w:tc>
          <w:tcPr>
            <w:tcW w:w="223" w:type="pct"/>
          </w:tcPr>
          <w:p w14:paraId="6105D7C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834F1A6" w14:textId="7194A9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22731CA" w14:textId="6F2D21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4ADECF9" w14:textId="3165BA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511" w:type="pct"/>
          </w:tcPr>
          <w:p w14:paraId="6F68D715" w14:textId="269ECF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9DC39BD" w14:textId="77777777" w:rsidTr="00B04748">
        <w:tc>
          <w:tcPr>
            <w:tcW w:w="587" w:type="pct"/>
          </w:tcPr>
          <w:p w14:paraId="06C5431D" w14:textId="209FE0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R4-2319168</w:t>
            </w:r>
          </w:p>
        </w:tc>
        <w:tc>
          <w:tcPr>
            <w:tcW w:w="810" w:type="pct"/>
          </w:tcPr>
          <w:p w14:paraId="58AC5A18" w14:textId="30641F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30 KHz SCS for Sync Raster for Band n53</w:t>
            </w:r>
          </w:p>
        </w:tc>
        <w:tc>
          <w:tcPr>
            <w:tcW w:w="717" w:type="pct"/>
          </w:tcPr>
          <w:p w14:paraId="67092B26" w14:textId="0C1E3E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5C9483D" w14:textId="7F4EAF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75E53A87" w14:textId="08A5EC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0534</w:t>
            </w:r>
          </w:p>
        </w:tc>
        <w:tc>
          <w:tcPr>
            <w:tcW w:w="223" w:type="pct"/>
          </w:tcPr>
          <w:p w14:paraId="76033C3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2AB8EA" w14:textId="6062C1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304D13D" w14:textId="479DCA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ADBB7BF" w14:textId="0B7A57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NR_n53-Core</w:t>
            </w:r>
          </w:p>
        </w:tc>
        <w:tc>
          <w:tcPr>
            <w:tcW w:w="511" w:type="pct"/>
          </w:tcPr>
          <w:p w14:paraId="0A250923" w14:textId="6F7687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6002545" w14:textId="77777777" w:rsidTr="00B04748">
        <w:tc>
          <w:tcPr>
            <w:tcW w:w="587" w:type="pct"/>
          </w:tcPr>
          <w:p w14:paraId="0D033EA0" w14:textId="7EA2BD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R4-2319169</w:t>
            </w:r>
          </w:p>
        </w:tc>
        <w:tc>
          <w:tcPr>
            <w:tcW w:w="810" w:type="pct"/>
          </w:tcPr>
          <w:p w14:paraId="5086358C" w14:textId="443D84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30 KHz SCS for Sync Raster for Band n53</w:t>
            </w:r>
          </w:p>
        </w:tc>
        <w:tc>
          <w:tcPr>
            <w:tcW w:w="717" w:type="pct"/>
          </w:tcPr>
          <w:p w14:paraId="47C12941" w14:textId="0703DA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85883F2" w14:textId="39D512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56CAB2E1" w14:textId="3E2F42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223" w:type="pct"/>
          </w:tcPr>
          <w:p w14:paraId="393D450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E8D9E24" w14:textId="361116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9F8B64E" w14:textId="48A32D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5767F1C" w14:textId="370803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NR_n53-Core</w:t>
            </w:r>
          </w:p>
        </w:tc>
        <w:tc>
          <w:tcPr>
            <w:tcW w:w="511" w:type="pct"/>
          </w:tcPr>
          <w:p w14:paraId="5DF75EE3" w14:textId="498449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4576069" w14:textId="77777777" w:rsidTr="00B04748">
        <w:tc>
          <w:tcPr>
            <w:tcW w:w="587" w:type="pct"/>
          </w:tcPr>
          <w:p w14:paraId="662ECBEE" w14:textId="671A7E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R4-2319196</w:t>
            </w:r>
          </w:p>
        </w:tc>
        <w:tc>
          <w:tcPr>
            <w:tcW w:w="810" w:type="pct"/>
          </w:tcPr>
          <w:p w14:paraId="2C526997" w14:textId="7E6388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TS38.104: Introduction of an enhanced channel raster</w:t>
            </w:r>
          </w:p>
        </w:tc>
        <w:tc>
          <w:tcPr>
            <w:tcW w:w="717" w:type="pct"/>
          </w:tcPr>
          <w:p w14:paraId="70A9908E" w14:textId="4B6EE7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341B9B76" w14:textId="78C43F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2227CBB8" w14:textId="1BC4C1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0536</w:t>
            </w:r>
          </w:p>
        </w:tc>
        <w:tc>
          <w:tcPr>
            <w:tcW w:w="223" w:type="pct"/>
          </w:tcPr>
          <w:p w14:paraId="6BBF211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E665C7C" w14:textId="6632E3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7F6B9C4" w14:textId="493EAE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F41814D" w14:textId="04C26A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NR_channel_raster_enh-Core</w:t>
            </w:r>
          </w:p>
        </w:tc>
        <w:tc>
          <w:tcPr>
            <w:tcW w:w="511" w:type="pct"/>
          </w:tcPr>
          <w:p w14:paraId="7F0A2C6D" w14:textId="316ECC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6A12ABC" w14:textId="77777777" w:rsidTr="00B04748">
        <w:tc>
          <w:tcPr>
            <w:tcW w:w="587" w:type="pct"/>
          </w:tcPr>
          <w:p w14:paraId="1C5EF9F2" w14:textId="2FF136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R4-2321750</w:t>
            </w:r>
          </w:p>
        </w:tc>
        <w:tc>
          <w:tcPr>
            <w:tcW w:w="810" w:type="pct"/>
          </w:tcPr>
          <w:p w14:paraId="02A77B28" w14:textId="53C00E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TS38.104: Introduction of an enhanced channel raster</w:t>
            </w:r>
          </w:p>
        </w:tc>
        <w:tc>
          <w:tcPr>
            <w:tcW w:w="717" w:type="pct"/>
          </w:tcPr>
          <w:p w14:paraId="6E2C5085" w14:textId="09E777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3519F7DA" w14:textId="0FE2B8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40464894" w14:textId="07D314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0536</w:t>
            </w:r>
          </w:p>
        </w:tc>
        <w:tc>
          <w:tcPr>
            <w:tcW w:w="223" w:type="pct"/>
          </w:tcPr>
          <w:p w14:paraId="635B1C32" w14:textId="47B5C6D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955A07A" w14:textId="239ADB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4FA3AE5" w14:textId="06DD3D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EB21D1D" w14:textId="709D4B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NR_channel_raster_enh-Core</w:t>
            </w:r>
          </w:p>
        </w:tc>
        <w:tc>
          <w:tcPr>
            <w:tcW w:w="511" w:type="pct"/>
          </w:tcPr>
          <w:p w14:paraId="0213A4AD" w14:textId="5D6F9D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1BB7FA" w14:textId="77777777" w:rsidTr="00B04748">
        <w:tc>
          <w:tcPr>
            <w:tcW w:w="587" w:type="pct"/>
          </w:tcPr>
          <w:p w14:paraId="4785AD87" w14:textId="7A6D9F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R4-2319317</w:t>
            </w:r>
          </w:p>
        </w:tc>
        <w:tc>
          <w:tcPr>
            <w:tcW w:w="810" w:type="pct"/>
          </w:tcPr>
          <w:p w14:paraId="6E5EFFDD" w14:textId="5A90B0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38.104 on 4Tx PUSCH demodulation requirements</w:t>
            </w:r>
          </w:p>
        </w:tc>
        <w:tc>
          <w:tcPr>
            <w:tcW w:w="717" w:type="pct"/>
          </w:tcPr>
          <w:p w14:paraId="4D8AA9BC" w14:textId="7BC102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B9E733A" w14:textId="3676C6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68B7616B" w14:textId="05A6B9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0537</w:t>
            </w:r>
          </w:p>
        </w:tc>
        <w:tc>
          <w:tcPr>
            <w:tcW w:w="223" w:type="pct"/>
          </w:tcPr>
          <w:p w14:paraId="5E212E8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A03812F" w14:textId="682C4F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37FB720" w14:textId="06F763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5A1124D" w14:textId="5BAF00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NR_ENDC_RF_FR1_enh2-Perf</w:t>
            </w:r>
          </w:p>
        </w:tc>
        <w:tc>
          <w:tcPr>
            <w:tcW w:w="511" w:type="pct"/>
          </w:tcPr>
          <w:p w14:paraId="4F47FF58" w14:textId="63BACF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D13BD5D" w14:textId="77777777" w:rsidTr="00B04748">
        <w:tc>
          <w:tcPr>
            <w:tcW w:w="587" w:type="pct"/>
          </w:tcPr>
          <w:p w14:paraId="0C848CCF" w14:textId="29549C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R4-2319585</w:t>
            </w:r>
          </w:p>
        </w:tc>
        <w:tc>
          <w:tcPr>
            <w:tcW w:w="810" w:type="pct"/>
          </w:tcPr>
          <w:p w14:paraId="541A89F6" w14:textId="2DFC6D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717" w:type="pct"/>
          </w:tcPr>
          <w:p w14:paraId="192B7504" w14:textId="481387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334DB58" w14:textId="304513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0DCF7DFD" w14:textId="650454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0538</w:t>
            </w:r>
          </w:p>
        </w:tc>
        <w:tc>
          <w:tcPr>
            <w:tcW w:w="223" w:type="pct"/>
          </w:tcPr>
          <w:p w14:paraId="6C20FD2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9D458B" w14:textId="7231BA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481C720" w14:textId="78CBD2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1C10A78" w14:textId="3E5D46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NR_bands_R18_BWs</w:t>
            </w:r>
          </w:p>
        </w:tc>
        <w:tc>
          <w:tcPr>
            <w:tcW w:w="511" w:type="pct"/>
          </w:tcPr>
          <w:p w14:paraId="35BB4A07" w14:textId="1B565F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4F7E568" w14:textId="77777777" w:rsidTr="00B04748">
        <w:tc>
          <w:tcPr>
            <w:tcW w:w="587" w:type="pct"/>
          </w:tcPr>
          <w:p w14:paraId="30FA560D" w14:textId="2528A0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R4-2319687</w:t>
            </w:r>
          </w:p>
        </w:tc>
        <w:tc>
          <w:tcPr>
            <w:tcW w:w="810" w:type="pct"/>
          </w:tcPr>
          <w:p w14:paraId="0EC3EEFE" w14:textId="22A3E5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MB_MSR_RF] CR to 38.104: clarification on requirements for BS capable of multi-band operation</w:t>
            </w:r>
          </w:p>
        </w:tc>
        <w:tc>
          <w:tcPr>
            <w:tcW w:w="717" w:type="pct"/>
          </w:tcPr>
          <w:p w14:paraId="0DB43794" w14:textId="04AAA2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5C4F02C" w14:textId="213546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7F3EA5CB" w14:textId="13DE92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0539</w:t>
            </w:r>
          </w:p>
        </w:tc>
        <w:tc>
          <w:tcPr>
            <w:tcW w:w="223" w:type="pct"/>
          </w:tcPr>
          <w:p w14:paraId="216B467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B7B4ED3" w14:textId="5C9929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48BB757" w14:textId="7AD227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F055168" w14:textId="6B46BE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3A10E397" w14:textId="14080A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B6CF230" w14:textId="77777777" w:rsidTr="00B04748">
        <w:tc>
          <w:tcPr>
            <w:tcW w:w="587" w:type="pct"/>
          </w:tcPr>
          <w:p w14:paraId="4C808591" w14:textId="0D93D7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R4-2321157</w:t>
            </w:r>
          </w:p>
        </w:tc>
        <w:tc>
          <w:tcPr>
            <w:tcW w:w="810" w:type="pct"/>
          </w:tcPr>
          <w:p w14:paraId="7990F9D1" w14:textId="7BBA8A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MB_MSR_RF] CR to 38.104: clarification on requirements for BS capable of multi-band operation</w:t>
            </w:r>
          </w:p>
        </w:tc>
        <w:tc>
          <w:tcPr>
            <w:tcW w:w="717" w:type="pct"/>
          </w:tcPr>
          <w:p w14:paraId="49CCC794" w14:textId="3E4F82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0114DF5" w14:textId="0B447D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42E89E00" w14:textId="5D8532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0539</w:t>
            </w:r>
          </w:p>
        </w:tc>
        <w:tc>
          <w:tcPr>
            <w:tcW w:w="223" w:type="pct"/>
          </w:tcPr>
          <w:p w14:paraId="71023259" w14:textId="59E2B7D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C52840D" w14:textId="69B3CE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4A0F384" w14:textId="32175F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DAACE1E" w14:textId="45BD4A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0CB23376" w14:textId="09E20E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1149EBAD" w14:textId="77777777" w:rsidTr="00B04748">
        <w:tc>
          <w:tcPr>
            <w:tcW w:w="587" w:type="pct"/>
          </w:tcPr>
          <w:p w14:paraId="672EE39F" w14:textId="5BE319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R4-2319688</w:t>
            </w:r>
          </w:p>
        </w:tc>
        <w:tc>
          <w:tcPr>
            <w:tcW w:w="810" w:type="pct"/>
          </w:tcPr>
          <w:p w14:paraId="0CDF377C" w14:textId="3257F7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[MB_MSR_RF] CR to 38.104: clarification on requirements for BS capable of multi-band operation</w:t>
            </w:r>
          </w:p>
        </w:tc>
        <w:tc>
          <w:tcPr>
            <w:tcW w:w="717" w:type="pct"/>
          </w:tcPr>
          <w:p w14:paraId="6A605906" w14:textId="73C111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D44383D" w14:textId="50D3B7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0D2E35B5" w14:textId="652799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0540</w:t>
            </w:r>
          </w:p>
        </w:tc>
        <w:tc>
          <w:tcPr>
            <w:tcW w:w="223" w:type="pct"/>
          </w:tcPr>
          <w:p w14:paraId="40CF276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27CBFF" w14:textId="3B4281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FC9E236" w14:textId="017BF1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EF7ECAA" w14:textId="0AE0C7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283EEE55" w14:textId="6C5A3B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AB60E07" w14:textId="77777777" w:rsidTr="00B04748">
        <w:tc>
          <w:tcPr>
            <w:tcW w:w="587" w:type="pct"/>
          </w:tcPr>
          <w:p w14:paraId="4B01034C" w14:textId="154500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R4-2319689</w:t>
            </w:r>
          </w:p>
        </w:tc>
        <w:tc>
          <w:tcPr>
            <w:tcW w:w="810" w:type="pct"/>
          </w:tcPr>
          <w:p w14:paraId="00E8526E" w14:textId="132886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[MB_MSR_RF] CR to 38.104: clarification on requirements for BS capable of multi-band operation</w:t>
            </w:r>
          </w:p>
        </w:tc>
        <w:tc>
          <w:tcPr>
            <w:tcW w:w="717" w:type="pct"/>
          </w:tcPr>
          <w:p w14:paraId="6BAEF4F0" w14:textId="14BE92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1F7971F" w14:textId="6DF904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026D4FEA" w14:textId="051D87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0541</w:t>
            </w:r>
          </w:p>
        </w:tc>
        <w:tc>
          <w:tcPr>
            <w:tcW w:w="223" w:type="pct"/>
          </w:tcPr>
          <w:p w14:paraId="369F7AB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333C2A" w14:textId="58F32A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B97C98A" w14:textId="03C335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91B6209" w14:textId="72F0A9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0A8CE83C" w14:textId="159D2B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405F41A" w14:textId="77777777" w:rsidTr="00B04748">
        <w:tc>
          <w:tcPr>
            <w:tcW w:w="587" w:type="pct"/>
          </w:tcPr>
          <w:p w14:paraId="52D73950" w14:textId="13723E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R4-2319750</w:t>
            </w:r>
          </w:p>
        </w:tc>
        <w:tc>
          <w:tcPr>
            <w:tcW w:w="810" w:type="pct"/>
          </w:tcPr>
          <w:p w14:paraId="25BE9545" w14:textId="20DCF8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support of NB-IoT operation in NR in-band for 3 MHz channel bandwidth</w:t>
            </w:r>
          </w:p>
        </w:tc>
        <w:tc>
          <w:tcPr>
            <w:tcW w:w="717" w:type="pct"/>
          </w:tcPr>
          <w:p w14:paraId="1B713E6D" w14:textId="582E8B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 Corporation, Ericsson</w:t>
            </w:r>
          </w:p>
        </w:tc>
        <w:tc>
          <w:tcPr>
            <w:tcW w:w="294" w:type="pct"/>
          </w:tcPr>
          <w:p w14:paraId="6274A493" w14:textId="0CAC51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2FDA9875" w14:textId="49AF30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0542</w:t>
            </w:r>
          </w:p>
        </w:tc>
        <w:tc>
          <w:tcPr>
            <w:tcW w:w="223" w:type="pct"/>
          </w:tcPr>
          <w:p w14:paraId="7017A06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571C92A" w14:textId="60D9F1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93F3531" w14:textId="2408BF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8E83F9D" w14:textId="7E9436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60DD4752" w14:textId="170BBF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57CADD5" w14:textId="77777777" w:rsidTr="00B04748">
        <w:tc>
          <w:tcPr>
            <w:tcW w:w="587" w:type="pct"/>
          </w:tcPr>
          <w:p w14:paraId="4865472C" w14:textId="5B2597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R4-2320089</w:t>
            </w:r>
          </w:p>
        </w:tc>
        <w:tc>
          <w:tcPr>
            <w:tcW w:w="810" w:type="pct"/>
          </w:tcPr>
          <w:p w14:paraId="70682E23" w14:textId="4C2848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 on adding RF requirements for ATG BS</w:t>
            </w:r>
          </w:p>
        </w:tc>
        <w:tc>
          <w:tcPr>
            <w:tcW w:w="717" w:type="pct"/>
          </w:tcPr>
          <w:p w14:paraId="67BED5AC" w14:textId="4060A7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F180320" w14:textId="56F3EF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773C9BB8" w14:textId="6744C5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223" w:type="pct"/>
          </w:tcPr>
          <w:p w14:paraId="6B2ECB6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3E9F29" w14:textId="544A40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66CD942" w14:textId="3F9B2D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8D7B26F" w14:textId="3F279E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511" w:type="pct"/>
          </w:tcPr>
          <w:p w14:paraId="05E53707" w14:textId="6DEB0A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BCDC491" w14:textId="77777777" w:rsidTr="00B04748">
        <w:tc>
          <w:tcPr>
            <w:tcW w:w="587" w:type="pct"/>
          </w:tcPr>
          <w:p w14:paraId="0B0DF8A7" w14:textId="4FFAEE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R4-2321028</w:t>
            </w:r>
          </w:p>
        </w:tc>
        <w:tc>
          <w:tcPr>
            <w:tcW w:w="810" w:type="pct"/>
          </w:tcPr>
          <w:p w14:paraId="3208DCEF" w14:textId="68A81F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 on adding RF requirements for ATG BS</w:t>
            </w:r>
          </w:p>
        </w:tc>
        <w:tc>
          <w:tcPr>
            <w:tcW w:w="717" w:type="pct"/>
          </w:tcPr>
          <w:p w14:paraId="1910947E" w14:textId="14D48E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2C1D6D2F" w14:textId="396731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7FF25B85" w14:textId="46E5A4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223" w:type="pct"/>
          </w:tcPr>
          <w:p w14:paraId="0FADE70B" w14:textId="72E1C32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D854FDD" w14:textId="5A07F1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E5593F9" w14:textId="7DD708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41A8442" w14:textId="3D6A0B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511" w:type="pct"/>
          </w:tcPr>
          <w:p w14:paraId="1850B8C9" w14:textId="285063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DB9DB05" w14:textId="77777777" w:rsidTr="00B04748">
        <w:tc>
          <w:tcPr>
            <w:tcW w:w="587" w:type="pct"/>
          </w:tcPr>
          <w:p w14:paraId="3097E21F" w14:textId="1E1412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R4-2320593</w:t>
            </w:r>
          </w:p>
        </w:tc>
        <w:tc>
          <w:tcPr>
            <w:tcW w:w="810" w:type="pct"/>
          </w:tcPr>
          <w:p w14:paraId="4DCA8E76" w14:textId="031B6C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TS38.104: Introduction of n109</w:t>
            </w:r>
          </w:p>
        </w:tc>
        <w:tc>
          <w:tcPr>
            <w:tcW w:w="717" w:type="pct"/>
          </w:tcPr>
          <w:p w14:paraId="6EC81E7B" w14:textId="4E26E4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294" w:type="pct"/>
          </w:tcPr>
          <w:p w14:paraId="0E4637D1" w14:textId="45292B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36D80C64" w14:textId="576DD8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223" w:type="pct"/>
          </w:tcPr>
          <w:p w14:paraId="19602C6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9941741" w14:textId="2C129A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14CD60E" w14:textId="60B7CF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BBCAED3" w14:textId="06A6F2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</w:t>
            </w:r>
          </w:p>
        </w:tc>
        <w:tc>
          <w:tcPr>
            <w:tcW w:w="511" w:type="pct"/>
          </w:tcPr>
          <w:p w14:paraId="708BC963" w14:textId="4DA073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F256C6C" w14:textId="77777777" w:rsidTr="00B04748">
        <w:tc>
          <w:tcPr>
            <w:tcW w:w="587" w:type="pct"/>
          </w:tcPr>
          <w:p w14:paraId="4014AF16" w14:textId="49BD48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R4-2321689</w:t>
            </w:r>
          </w:p>
        </w:tc>
        <w:tc>
          <w:tcPr>
            <w:tcW w:w="810" w:type="pct"/>
          </w:tcPr>
          <w:p w14:paraId="748DB6BB" w14:textId="7D8876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TS38.104: Introduction of n109</w:t>
            </w:r>
          </w:p>
        </w:tc>
        <w:tc>
          <w:tcPr>
            <w:tcW w:w="717" w:type="pct"/>
          </w:tcPr>
          <w:p w14:paraId="7BA818AB" w14:textId="77292F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294" w:type="pct"/>
          </w:tcPr>
          <w:p w14:paraId="7AC75852" w14:textId="020495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4C9439E6" w14:textId="04EA8D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223" w:type="pct"/>
          </w:tcPr>
          <w:p w14:paraId="6D7E0CFC" w14:textId="35491F6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7C516FC" w14:textId="51478E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F0F89B3" w14:textId="413957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2229529" w14:textId="4FE396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</w:t>
            </w:r>
          </w:p>
        </w:tc>
        <w:tc>
          <w:tcPr>
            <w:tcW w:w="511" w:type="pct"/>
          </w:tcPr>
          <w:p w14:paraId="53C1068F" w14:textId="6909E7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1C8790F" w14:textId="77777777" w:rsidTr="00B04748">
        <w:tc>
          <w:tcPr>
            <w:tcW w:w="587" w:type="pct"/>
          </w:tcPr>
          <w:p w14:paraId="71B67779" w14:textId="12D908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R4-2320710</w:t>
            </w:r>
          </w:p>
        </w:tc>
        <w:tc>
          <w:tcPr>
            <w:tcW w:w="810" w:type="pct"/>
          </w:tcPr>
          <w:p w14:paraId="001262C8" w14:textId="2B1769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Removal of RMR Wide Area BS type 1-C rated output power limits </w:t>
            </w:r>
          </w:p>
        </w:tc>
        <w:tc>
          <w:tcPr>
            <w:tcW w:w="717" w:type="pct"/>
          </w:tcPr>
          <w:p w14:paraId="5C645604" w14:textId="3C2F12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294" w:type="pct"/>
          </w:tcPr>
          <w:p w14:paraId="1044BC9C" w14:textId="74D452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38047607" w14:textId="1062EB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0545</w:t>
            </w:r>
          </w:p>
        </w:tc>
        <w:tc>
          <w:tcPr>
            <w:tcW w:w="223" w:type="pct"/>
          </w:tcPr>
          <w:p w14:paraId="1E30BDB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EAE0C8" w14:textId="3DF0D6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3BE478D" w14:textId="5B5940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5CBBF78" w14:textId="0A121E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NR_RAIL_EU_900MHz, NR_RAIL_EU_1900MHz_TDD</w:t>
            </w:r>
          </w:p>
        </w:tc>
        <w:tc>
          <w:tcPr>
            <w:tcW w:w="511" w:type="pct"/>
          </w:tcPr>
          <w:p w14:paraId="047D30DE" w14:textId="7436AF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0B7DCE1A" w14:textId="77777777" w:rsidTr="00B04748">
        <w:tc>
          <w:tcPr>
            <w:tcW w:w="587" w:type="pct"/>
          </w:tcPr>
          <w:p w14:paraId="5609F110" w14:textId="745868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R4-2320871</w:t>
            </w:r>
          </w:p>
        </w:tc>
        <w:tc>
          <w:tcPr>
            <w:tcW w:w="810" w:type="pct"/>
          </w:tcPr>
          <w:p w14:paraId="5671CD40" w14:textId="7EA730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introduction of Band n106</w:t>
            </w:r>
          </w:p>
        </w:tc>
        <w:tc>
          <w:tcPr>
            <w:tcW w:w="717" w:type="pct"/>
          </w:tcPr>
          <w:p w14:paraId="66DBF34E" w14:textId="6F0779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Anterix</w:t>
            </w:r>
          </w:p>
        </w:tc>
        <w:tc>
          <w:tcPr>
            <w:tcW w:w="294" w:type="pct"/>
          </w:tcPr>
          <w:p w14:paraId="1F11D61F" w14:textId="0CDDF4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0A50347D" w14:textId="39ED7C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223" w:type="pct"/>
          </w:tcPr>
          <w:p w14:paraId="41FA4EF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AB526DD" w14:textId="66D2DF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2A0B5CA" w14:textId="42E3F8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A6AE77D" w14:textId="3EC256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</w:t>
            </w:r>
          </w:p>
        </w:tc>
        <w:tc>
          <w:tcPr>
            <w:tcW w:w="511" w:type="pct"/>
          </w:tcPr>
          <w:p w14:paraId="723F8FD5" w14:textId="408D43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205E6CB" w14:textId="77777777" w:rsidTr="00B04748">
        <w:tc>
          <w:tcPr>
            <w:tcW w:w="587" w:type="pct"/>
          </w:tcPr>
          <w:p w14:paraId="08E61565" w14:textId="3773B5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R4-2320951</w:t>
            </w:r>
          </w:p>
        </w:tc>
        <w:tc>
          <w:tcPr>
            <w:tcW w:w="810" w:type="pct"/>
          </w:tcPr>
          <w:p w14:paraId="7DCF88D9" w14:textId="6D0287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Introduction of Band n106</w:t>
            </w:r>
          </w:p>
        </w:tc>
        <w:tc>
          <w:tcPr>
            <w:tcW w:w="717" w:type="pct"/>
          </w:tcPr>
          <w:p w14:paraId="1DC1DFC6" w14:textId="150CD0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Anterix</w:t>
            </w:r>
          </w:p>
        </w:tc>
        <w:tc>
          <w:tcPr>
            <w:tcW w:w="294" w:type="pct"/>
          </w:tcPr>
          <w:p w14:paraId="31B27AFC" w14:textId="27AFC4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2724D709" w14:textId="1D0638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223" w:type="pct"/>
          </w:tcPr>
          <w:p w14:paraId="4B5A44A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1092A23" w14:textId="12BC43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7A26EA3" w14:textId="5B7EAA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D7B2899" w14:textId="2551AE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NR_900MHz_US-Core</w:t>
            </w:r>
          </w:p>
        </w:tc>
        <w:tc>
          <w:tcPr>
            <w:tcW w:w="511" w:type="pct"/>
          </w:tcPr>
          <w:p w14:paraId="28D15711" w14:textId="499A57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A776111" w14:textId="77777777" w:rsidTr="00B04748">
        <w:tc>
          <w:tcPr>
            <w:tcW w:w="587" w:type="pct"/>
          </w:tcPr>
          <w:p w14:paraId="47D06AD8" w14:textId="30D3C2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R4-2321019</w:t>
            </w:r>
          </w:p>
        </w:tc>
        <w:tc>
          <w:tcPr>
            <w:tcW w:w="810" w:type="pct"/>
          </w:tcPr>
          <w:p w14:paraId="219FB032" w14:textId="46D60B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20MHz channel raster points for 5925-5945MHz in the lower 6GHz bands</w:t>
            </w:r>
          </w:p>
        </w:tc>
        <w:tc>
          <w:tcPr>
            <w:tcW w:w="717" w:type="pct"/>
          </w:tcPr>
          <w:p w14:paraId="06372BD5" w14:textId="1C94CF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Inc., Nokia</w:t>
            </w:r>
          </w:p>
        </w:tc>
        <w:tc>
          <w:tcPr>
            <w:tcW w:w="294" w:type="pct"/>
          </w:tcPr>
          <w:p w14:paraId="0D9950AA" w14:textId="13DDCF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4DB84BC5" w14:textId="3F7380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0548</w:t>
            </w:r>
          </w:p>
        </w:tc>
        <w:tc>
          <w:tcPr>
            <w:tcW w:w="223" w:type="pct"/>
          </w:tcPr>
          <w:p w14:paraId="323F9F6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DD22BC5" w14:textId="4D1851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2E6151D" w14:textId="38FBB4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FC4A645" w14:textId="2B42CF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</w:t>
            </w:r>
          </w:p>
        </w:tc>
        <w:tc>
          <w:tcPr>
            <w:tcW w:w="511" w:type="pct"/>
          </w:tcPr>
          <w:p w14:paraId="562B6966" w14:textId="3D1FC7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FF94874" w14:textId="77777777" w:rsidTr="00B04748">
        <w:tc>
          <w:tcPr>
            <w:tcW w:w="587" w:type="pct"/>
          </w:tcPr>
          <w:p w14:paraId="593AB793" w14:textId="395D3E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R4-2321020</w:t>
            </w:r>
          </w:p>
        </w:tc>
        <w:tc>
          <w:tcPr>
            <w:tcW w:w="810" w:type="pct"/>
          </w:tcPr>
          <w:p w14:paraId="3CA158CC" w14:textId="494565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20MHz channel raster points for 5925-5945MHz in the full 6GHz band</w:t>
            </w:r>
          </w:p>
        </w:tc>
        <w:tc>
          <w:tcPr>
            <w:tcW w:w="717" w:type="pct"/>
          </w:tcPr>
          <w:p w14:paraId="14D84E26" w14:textId="065D05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Inc., Nokia</w:t>
            </w:r>
          </w:p>
        </w:tc>
        <w:tc>
          <w:tcPr>
            <w:tcW w:w="294" w:type="pct"/>
          </w:tcPr>
          <w:p w14:paraId="493AB895" w14:textId="39BA83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232" w:type="pct"/>
          </w:tcPr>
          <w:p w14:paraId="6CC80F7B" w14:textId="434D53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0549</w:t>
            </w:r>
          </w:p>
        </w:tc>
        <w:tc>
          <w:tcPr>
            <w:tcW w:w="223" w:type="pct"/>
          </w:tcPr>
          <w:p w14:paraId="5206DC5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3FDCC8" w14:textId="0882BC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905C310" w14:textId="1A89EF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D1937EC" w14:textId="38B425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511" w:type="pct"/>
          </w:tcPr>
          <w:p w14:paraId="6B831CEB" w14:textId="7221FD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AB0E507" w14:textId="77777777" w:rsidTr="00B04748">
        <w:tc>
          <w:tcPr>
            <w:tcW w:w="587" w:type="pct"/>
          </w:tcPr>
          <w:p w14:paraId="685781AF" w14:textId="2F4F08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R4-2318311</w:t>
            </w:r>
          </w:p>
        </w:tc>
        <w:tc>
          <w:tcPr>
            <w:tcW w:w="810" w:type="pct"/>
          </w:tcPr>
          <w:p w14:paraId="0017173B" w14:textId="061335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38.106, Introduction of Operating band and channel arrangement for NCR</w:t>
            </w:r>
          </w:p>
        </w:tc>
        <w:tc>
          <w:tcPr>
            <w:tcW w:w="717" w:type="pct"/>
          </w:tcPr>
          <w:p w14:paraId="10E2E131" w14:textId="29F304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6AE5D577" w14:textId="6AEE79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0E3B145D" w14:textId="59AB9E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23" w:type="pct"/>
          </w:tcPr>
          <w:p w14:paraId="0B88E4D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C0CB27" w14:textId="27DDDE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83E5AFB" w14:textId="05BF32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B35116B" w14:textId="1309B5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1" w:type="pct"/>
          </w:tcPr>
          <w:p w14:paraId="1DEA2597" w14:textId="767B54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8703622" w14:textId="77777777" w:rsidTr="00B04748">
        <w:tc>
          <w:tcPr>
            <w:tcW w:w="587" w:type="pct"/>
          </w:tcPr>
          <w:p w14:paraId="4C599493" w14:textId="23D970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R4-2321040</w:t>
            </w:r>
          </w:p>
        </w:tc>
        <w:tc>
          <w:tcPr>
            <w:tcW w:w="810" w:type="pct"/>
          </w:tcPr>
          <w:p w14:paraId="23A5A638" w14:textId="67B7D0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38.106, Introduction of Operating band and channel arrangement for NCR</w:t>
            </w:r>
          </w:p>
        </w:tc>
        <w:tc>
          <w:tcPr>
            <w:tcW w:w="717" w:type="pct"/>
          </w:tcPr>
          <w:p w14:paraId="24E66B84" w14:textId="11C424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36B77122" w14:textId="2CC52E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367BF873" w14:textId="239131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23" w:type="pct"/>
          </w:tcPr>
          <w:p w14:paraId="4CF7181D" w14:textId="14335B2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E64DD30" w14:textId="113BEB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E864D4F" w14:textId="42C20C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150A57E" w14:textId="29574B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1" w:type="pct"/>
          </w:tcPr>
          <w:p w14:paraId="4DE9ABCA" w14:textId="14EB5E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3D8DAEF6" w14:textId="77777777" w:rsidTr="00B04748">
        <w:tc>
          <w:tcPr>
            <w:tcW w:w="587" w:type="pct"/>
          </w:tcPr>
          <w:p w14:paraId="7F02947C" w14:textId="7F7DDA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R4-2319189</w:t>
            </w:r>
          </w:p>
        </w:tc>
        <w:tc>
          <w:tcPr>
            <w:tcW w:w="810" w:type="pct"/>
          </w:tcPr>
          <w:p w14:paraId="210743D2" w14:textId="1A27BC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TS38.106: introduction of NR bands n31 and n72</w:t>
            </w:r>
          </w:p>
        </w:tc>
        <w:tc>
          <w:tcPr>
            <w:tcW w:w="717" w:type="pct"/>
          </w:tcPr>
          <w:p w14:paraId="2EC1A2FC" w14:textId="0181DC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55967344" w14:textId="6DEBB2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07D0C9C1" w14:textId="061D9A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223" w:type="pct"/>
          </w:tcPr>
          <w:p w14:paraId="6FD8A09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96AD61" w14:textId="38B324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386564E" w14:textId="4B8A27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3A9AFAC" w14:textId="0E0C88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2FC5424F" w14:textId="11D739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9A7FADA" w14:textId="77777777" w:rsidTr="00B04748">
        <w:tc>
          <w:tcPr>
            <w:tcW w:w="587" w:type="pct"/>
          </w:tcPr>
          <w:p w14:paraId="16E34964" w14:textId="4C4F5A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R4-2319594</w:t>
            </w:r>
          </w:p>
        </w:tc>
        <w:tc>
          <w:tcPr>
            <w:tcW w:w="810" w:type="pct"/>
          </w:tcPr>
          <w:p w14:paraId="28833794" w14:textId="1B54BF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38.106 - Introduction of band n109</w:t>
            </w:r>
          </w:p>
        </w:tc>
        <w:tc>
          <w:tcPr>
            <w:tcW w:w="717" w:type="pct"/>
          </w:tcPr>
          <w:p w14:paraId="4CF7EFB9" w14:textId="1D4C62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Vodafone</w:t>
            </w:r>
          </w:p>
        </w:tc>
        <w:tc>
          <w:tcPr>
            <w:tcW w:w="294" w:type="pct"/>
          </w:tcPr>
          <w:p w14:paraId="5EB46692" w14:textId="167300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49CFCB20" w14:textId="54E75D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223" w:type="pct"/>
          </w:tcPr>
          <w:p w14:paraId="43B06D8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266CB41" w14:textId="4B04AF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C905615" w14:textId="0DDADF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8431275" w14:textId="20BE84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7028007F" w14:textId="47EC2F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45AB622" w14:textId="77777777" w:rsidTr="00B04748">
        <w:tc>
          <w:tcPr>
            <w:tcW w:w="587" w:type="pct"/>
          </w:tcPr>
          <w:p w14:paraId="291D97FC" w14:textId="7709E3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R4-2320162</w:t>
            </w:r>
          </w:p>
        </w:tc>
        <w:tc>
          <w:tcPr>
            <w:tcW w:w="810" w:type="pct"/>
          </w:tcPr>
          <w:p w14:paraId="6F5C643A" w14:textId="5167E6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Correction of terminologies for NR repeaters (Rel-17)</w:t>
            </w:r>
          </w:p>
        </w:tc>
        <w:tc>
          <w:tcPr>
            <w:tcW w:w="717" w:type="pct"/>
          </w:tcPr>
          <w:p w14:paraId="467E026D" w14:textId="1A097F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294" w:type="pct"/>
          </w:tcPr>
          <w:p w14:paraId="6B2FE517" w14:textId="7974AB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277486DD" w14:textId="0BDF68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223" w:type="pct"/>
          </w:tcPr>
          <w:p w14:paraId="3C66882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4821F07" w14:textId="14B137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EED27BC" w14:textId="6DAB08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B1A291E" w14:textId="55610A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1" w:type="pct"/>
          </w:tcPr>
          <w:p w14:paraId="35A84B3A" w14:textId="06CE76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082F789" w14:textId="77777777" w:rsidTr="00B04748">
        <w:tc>
          <w:tcPr>
            <w:tcW w:w="587" w:type="pct"/>
          </w:tcPr>
          <w:p w14:paraId="1D4DBC88" w14:textId="4B5F21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R4-2321168</w:t>
            </w:r>
          </w:p>
        </w:tc>
        <w:tc>
          <w:tcPr>
            <w:tcW w:w="810" w:type="pct"/>
          </w:tcPr>
          <w:p w14:paraId="4A467018" w14:textId="1B9FB5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Correction of terminologies for NR repeaters (Rel-17)</w:t>
            </w:r>
          </w:p>
        </w:tc>
        <w:tc>
          <w:tcPr>
            <w:tcW w:w="717" w:type="pct"/>
          </w:tcPr>
          <w:p w14:paraId="0B471586" w14:textId="58FFB9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294" w:type="pct"/>
          </w:tcPr>
          <w:p w14:paraId="41117020" w14:textId="658848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5507492D" w14:textId="38577A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223" w:type="pct"/>
          </w:tcPr>
          <w:p w14:paraId="138F1D1D" w14:textId="0F0409F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45CAC3C" w14:textId="28FF5E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2487DAC" w14:textId="67CB45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209FD56" w14:textId="7C4552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1" w:type="pct"/>
          </w:tcPr>
          <w:p w14:paraId="64489B84" w14:textId="0A7E09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8FB1245" w14:textId="77777777" w:rsidTr="00B04748">
        <w:tc>
          <w:tcPr>
            <w:tcW w:w="587" w:type="pct"/>
          </w:tcPr>
          <w:p w14:paraId="7B7CE213" w14:textId="42F8BB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R4-2320163</w:t>
            </w:r>
          </w:p>
        </w:tc>
        <w:tc>
          <w:tcPr>
            <w:tcW w:w="810" w:type="pct"/>
          </w:tcPr>
          <w:p w14:paraId="00F9DD4E" w14:textId="5B43E6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Correction of terminologies for NR repeaters (Rel-18)</w:t>
            </w:r>
          </w:p>
        </w:tc>
        <w:tc>
          <w:tcPr>
            <w:tcW w:w="717" w:type="pct"/>
          </w:tcPr>
          <w:p w14:paraId="0CABAA1E" w14:textId="56F4B7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294" w:type="pct"/>
          </w:tcPr>
          <w:p w14:paraId="30A9FDE4" w14:textId="054144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047DF3A1" w14:textId="33E0A7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0044</w:t>
            </w:r>
          </w:p>
        </w:tc>
        <w:tc>
          <w:tcPr>
            <w:tcW w:w="223" w:type="pct"/>
          </w:tcPr>
          <w:p w14:paraId="6EF8108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D9E4972" w14:textId="4C91FA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C74602B" w14:textId="17514A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79A55F2" w14:textId="24A1DB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1" w:type="pct"/>
          </w:tcPr>
          <w:p w14:paraId="16DFF65D" w14:textId="70750A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2FBA499" w14:textId="77777777" w:rsidTr="00B04748">
        <w:tc>
          <w:tcPr>
            <w:tcW w:w="587" w:type="pct"/>
          </w:tcPr>
          <w:p w14:paraId="662038B0" w14:textId="1AE656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R4-2320257</w:t>
            </w:r>
          </w:p>
        </w:tc>
        <w:tc>
          <w:tcPr>
            <w:tcW w:w="810" w:type="pct"/>
          </w:tcPr>
          <w:p w14:paraId="7D2BB55E" w14:textId="118A98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Clause 9: conducted receiver requirement for NCR-MT</w:t>
            </w:r>
          </w:p>
        </w:tc>
        <w:tc>
          <w:tcPr>
            <w:tcW w:w="717" w:type="pct"/>
          </w:tcPr>
          <w:p w14:paraId="10D9CA8B" w14:textId="0D10F0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Dell Technologies</w:t>
            </w:r>
          </w:p>
        </w:tc>
        <w:tc>
          <w:tcPr>
            <w:tcW w:w="294" w:type="pct"/>
          </w:tcPr>
          <w:p w14:paraId="0E3BDF7C" w14:textId="5DD816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29F9593C" w14:textId="45F430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223" w:type="pct"/>
          </w:tcPr>
          <w:p w14:paraId="5DE12DA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2A27914" w14:textId="440022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E0BBA53" w14:textId="5432AB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2F7D5A0" w14:textId="36E212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1" w:type="pct"/>
          </w:tcPr>
          <w:p w14:paraId="68CB1BF0" w14:textId="19EC59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32B20A1" w14:textId="77777777" w:rsidTr="00B04748">
        <w:tc>
          <w:tcPr>
            <w:tcW w:w="587" w:type="pct"/>
          </w:tcPr>
          <w:p w14:paraId="49A35088" w14:textId="788F72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R4-2321045</w:t>
            </w:r>
          </w:p>
        </w:tc>
        <w:tc>
          <w:tcPr>
            <w:tcW w:w="810" w:type="pct"/>
          </w:tcPr>
          <w:p w14:paraId="1955513E" w14:textId="3218BF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Clause 9: conducted receiver requirement for NCR-MT</w:t>
            </w:r>
          </w:p>
        </w:tc>
        <w:tc>
          <w:tcPr>
            <w:tcW w:w="717" w:type="pct"/>
          </w:tcPr>
          <w:p w14:paraId="791A7736" w14:textId="7A7C9D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Dell Technologies</w:t>
            </w:r>
          </w:p>
        </w:tc>
        <w:tc>
          <w:tcPr>
            <w:tcW w:w="294" w:type="pct"/>
          </w:tcPr>
          <w:p w14:paraId="075C3B98" w14:textId="19B782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7866FC20" w14:textId="300BBE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223" w:type="pct"/>
          </w:tcPr>
          <w:p w14:paraId="21E34386" w14:textId="4D857C3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6A234BD" w14:textId="14FB1E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7CDEDF5" w14:textId="00DC49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22EABCA" w14:textId="1DFC69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1" w:type="pct"/>
          </w:tcPr>
          <w:p w14:paraId="038151C8" w14:textId="777A51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7642D66E" w14:textId="77777777" w:rsidTr="00B04748">
        <w:tc>
          <w:tcPr>
            <w:tcW w:w="587" w:type="pct"/>
          </w:tcPr>
          <w:p w14:paraId="6060120E" w14:textId="7D2925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R4-2320263</w:t>
            </w:r>
          </w:p>
        </w:tc>
        <w:tc>
          <w:tcPr>
            <w:tcW w:w="810" w:type="pct"/>
          </w:tcPr>
          <w:p w14:paraId="60A19533" w14:textId="2E8453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correction of co-existence and co-location requirements</w:t>
            </w:r>
          </w:p>
        </w:tc>
        <w:tc>
          <w:tcPr>
            <w:tcW w:w="717" w:type="pct"/>
          </w:tcPr>
          <w:p w14:paraId="31E5B7DE" w14:textId="257948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4CBA088" w14:textId="38DBBF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22DA55ED" w14:textId="614ADB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223" w:type="pct"/>
          </w:tcPr>
          <w:p w14:paraId="2D1F3AB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21D561B" w14:textId="0FDD9F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A7CFD6F" w14:textId="4442C5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8136AF0" w14:textId="509AC9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1" w:type="pct"/>
          </w:tcPr>
          <w:p w14:paraId="6BFA23F8" w14:textId="5D2EDE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9779633" w14:textId="77777777" w:rsidTr="00B04748">
        <w:tc>
          <w:tcPr>
            <w:tcW w:w="587" w:type="pct"/>
          </w:tcPr>
          <w:p w14:paraId="63F5D9AC" w14:textId="3BC9FF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R4-2320264</w:t>
            </w:r>
          </w:p>
        </w:tc>
        <w:tc>
          <w:tcPr>
            <w:tcW w:w="810" w:type="pct"/>
          </w:tcPr>
          <w:p w14:paraId="69AC81FC" w14:textId="4F50AE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correction of co-existence and co-location requirements</w:t>
            </w:r>
          </w:p>
        </w:tc>
        <w:tc>
          <w:tcPr>
            <w:tcW w:w="717" w:type="pct"/>
          </w:tcPr>
          <w:p w14:paraId="1A038CF9" w14:textId="6552D0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543D991" w14:textId="351681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66FE507D" w14:textId="3B6521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23" w:type="pct"/>
          </w:tcPr>
          <w:p w14:paraId="4562A9D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19B208" w14:textId="31C18E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5CFC774" w14:textId="698393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F23925E" w14:textId="77B68E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1" w:type="pct"/>
          </w:tcPr>
          <w:p w14:paraId="52B30946" w14:textId="3179E7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88EEC3C" w14:textId="77777777" w:rsidTr="00B04748">
        <w:tc>
          <w:tcPr>
            <w:tcW w:w="587" w:type="pct"/>
          </w:tcPr>
          <w:p w14:paraId="29E0B669" w14:textId="3E096F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R4-2321171</w:t>
            </w:r>
          </w:p>
        </w:tc>
        <w:tc>
          <w:tcPr>
            <w:tcW w:w="810" w:type="pct"/>
          </w:tcPr>
          <w:p w14:paraId="2CC2A333" w14:textId="0B13A3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correction of co-existence and co-location requirements</w:t>
            </w:r>
          </w:p>
        </w:tc>
        <w:tc>
          <w:tcPr>
            <w:tcW w:w="717" w:type="pct"/>
          </w:tcPr>
          <w:p w14:paraId="41FBB930" w14:textId="0B7C17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0FC4239" w14:textId="328FB4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1885721B" w14:textId="4E1A49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23" w:type="pct"/>
          </w:tcPr>
          <w:p w14:paraId="527730C7" w14:textId="617E69A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1971A42" w14:textId="49A719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CD73941" w14:textId="2A83B5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7BC664D" w14:textId="19D812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1" w:type="pct"/>
          </w:tcPr>
          <w:p w14:paraId="21AD8332" w14:textId="114D68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A23D08" w14:textId="77777777" w:rsidTr="00B04748">
        <w:tc>
          <w:tcPr>
            <w:tcW w:w="587" w:type="pct"/>
          </w:tcPr>
          <w:p w14:paraId="13D1A4D2" w14:textId="720C3C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R4-2320346</w:t>
            </w:r>
          </w:p>
        </w:tc>
        <w:tc>
          <w:tcPr>
            <w:tcW w:w="810" w:type="pct"/>
          </w:tcPr>
          <w:p w14:paraId="6CACD890" w14:textId="5A6827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RRM core requirements for NR network-controlled repeaters</w:t>
            </w:r>
          </w:p>
        </w:tc>
        <w:tc>
          <w:tcPr>
            <w:tcW w:w="717" w:type="pct"/>
          </w:tcPr>
          <w:p w14:paraId="3DFD0912" w14:textId="68B481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Corporation,Ericsson,Nokia</w:t>
            </w:r>
          </w:p>
        </w:tc>
        <w:tc>
          <w:tcPr>
            <w:tcW w:w="294" w:type="pct"/>
          </w:tcPr>
          <w:p w14:paraId="2F51BBA6" w14:textId="6FE491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6D98AD6A" w14:textId="2E9F87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223" w:type="pct"/>
          </w:tcPr>
          <w:p w14:paraId="15419AB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0DA3FC5" w14:textId="391A8F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FCD2CC1" w14:textId="4AFE13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D3AA6D5" w14:textId="103E34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1" w:type="pct"/>
          </w:tcPr>
          <w:p w14:paraId="6E1EEE20" w14:textId="3D69F1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48836399" w14:textId="77777777" w:rsidTr="00B04748">
        <w:tc>
          <w:tcPr>
            <w:tcW w:w="587" w:type="pct"/>
          </w:tcPr>
          <w:p w14:paraId="7B35638A" w14:textId="7390B5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R4-2321643</w:t>
            </w:r>
          </w:p>
        </w:tc>
        <w:tc>
          <w:tcPr>
            <w:tcW w:w="810" w:type="pct"/>
          </w:tcPr>
          <w:p w14:paraId="4A388F9B" w14:textId="119E55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RRM core requirements for NR network-controlled repeaters</w:t>
            </w:r>
          </w:p>
        </w:tc>
        <w:tc>
          <w:tcPr>
            <w:tcW w:w="717" w:type="pct"/>
          </w:tcPr>
          <w:p w14:paraId="76EA0B7E" w14:textId="0248A4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Ericsson, Nokia</w:t>
            </w:r>
          </w:p>
        </w:tc>
        <w:tc>
          <w:tcPr>
            <w:tcW w:w="294" w:type="pct"/>
          </w:tcPr>
          <w:p w14:paraId="0BC7C6FB" w14:textId="37CD9C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0A29355F" w14:textId="65FD50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223" w:type="pct"/>
          </w:tcPr>
          <w:p w14:paraId="69F13B1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753A1F" w14:textId="4211DA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A43A3C2" w14:textId="41FE47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FEE23EA" w14:textId="53091B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1" w:type="pct"/>
          </w:tcPr>
          <w:p w14:paraId="7DE4AB0F" w14:textId="1F6F7F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289569E" w14:textId="77777777" w:rsidTr="00B04748">
        <w:tc>
          <w:tcPr>
            <w:tcW w:w="587" w:type="pct"/>
          </w:tcPr>
          <w:p w14:paraId="4BC32D9D" w14:textId="39CCA9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R4-2321649</w:t>
            </w:r>
          </w:p>
        </w:tc>
        <w:tc>
          <w:tcPr>
            <w:tcW w:w="810" w:type="pct"/>
          </w:tcPr>
          <w:p w14:paraId="19B9C989" w14:textId="7B8A36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38.106 on RRM core requirements for NR network-controlled repeaters</w:t>
            </w:r>
          </w:p>
        </w:tc>
        <w:tc>
          <w:tcPr>
            <w:tcW w:w="717" w:type="pct"/>
          </w:tcPr>
          <w:p w14:paraId="07755D06" w14:textId="006A93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Ericsson, Nokia</w:t>
            </w:r>
          </w:p>
        </w:tc>
        <w:tc>
          <w:tcPr>
            <w:tcW w:w="294" w:type="pct"/>
          </w:tcPr>
          <w:p w14:paraId="3C7E50E6" w14:textId="13A732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54F2575A" w14:textId="1046CB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223" w:type="pct"/>
          </w:tcPr>
          <w:p w14:paraId="700E02B1" w14:textId="06EA96A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48A28D3" w14:textId="70A32E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34D0F7B" w14:textId="3F2C3C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E579994" w14:textId="1F1DB5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1" w:type="pct"/>
          </w:tcPr>
          <w:p w14:paraId="61ABAFEF" w14:textId="51BAED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885520A" w14:textId="77777777" w:rsidTr="00B04748">
        <w:tc>
          <w:tcPr>
            <w:tcW w:w="587" w:type="pct"/>
          </w:tcPr>
          <w:p w14:paraId="38A64E25" w14:textId="1DA90E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R4-2321202</w:t>
            </w:r>
          </w:p>
        </w:tc>
        <w:tc>
          <w:tcPr>
            <w:tcW w:w="810" w:type="pct"/>
          </w:tcPr>
          <w:p w14:paraId="5F10A673" w14:textId="79A0AE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38.106 Introduction of NCR</w:t>
            </w:r>
          </w:p>
        </w:tc>
        <w:tc>
          <w:tcPr>
            <w:tcW w:w="717" w:type="pct"/>
          </w:tcPr>
          <w:p w14:paraId="1CCE6EC8" w14:textId="245B54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367CC2CD" w14:textId="5EC10C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232" w:type="pct"/>
          </w:tcPr>
          <w:p w14:paraId="6B4A0BA3" w14:textId="2F0AFB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223" w:type="pct"/>
          </w:tcPr>
          <w:p w14:paraId="12AD4BE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458EBF" w14:textId="535690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0820736" w14:textId="3B0204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75B6394" w14:textId="576EA6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1" w:type="pct"/>
          </w:tcPr>
          <w:p w14:paraId="3808111D" w14:textId="4AF73F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7A74444" w14:textId="77777777" w:rsidTr="00B04748">
        <w:tc>
          <w:tcPr>
            <w:tcW w:w="587" w:type="pct"/>
          </w:tcPr>
          <w:p w14:paraId="1FF680FA" w14:textId="06F293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R4-2318293</w:t>
            </w:r>
          </w:p>
        </w:tc>
        <w:tc>
          <w:tcPr>
            <w:tcW w:w="810" w:type="pct"/>
          </w:tcPr>
          <w:p w14:paraId="4EBEC3B2" w14:textId="2323F5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38.108, Correction on out-of-band emissions</w:t>
            </w:r>
          </w:p>
        </w:tc>
        <w:tc>
          <w:tcPr>
            <w:tcW w:w="717" w:type="pct"/>
          </w:tcPr>
          <w:p w14:paraId="07666B72" w14:textId="3592D5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7F34977A" w14:textId="5D0699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232" w:type="pct"/>
          </w:tcPr>
          <w:p w14:paraId="1FA423D3" w14:textId="612DF1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0044</w:t>
            </w:r>
          </w:p>
        </w:tc>
        <w:tc>
          <w:tcPr>
            <w:tcW w:w="223" w:type="pct"/>
          </w:tcPr>
          <w:p w14:paraId="76FF1CE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404E685" w14:textId="3A99FC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B0C4812" w14:textId="40853C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135A684" w14:textId="525F07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6241F6D5" w14:textId="22AF04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F7499E7" w14:textId="77777777" w:rsidTr="00B04748">
        <w:tc>
          <w:tcPr>
            <w:tcW w:w="587" w:type="pct"/>
          </w:tcPr>
          <w:p w14:paraId="7E301795" w14:textId="774106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R4-2321165</w:t>
            </w:r>
          </w:p>
        </w:tc>
        <w:tc>
          <w:tcPr>
            <w:tcW w:w="810" w:type="pct"/>
          </w:tcPr>
          <w:p w14:paraId="1605BC5F" w14:textId="14A78A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38.108, Correction on out-of-band emissions</w:t>
            </w:r>
          </w:p>
        </w:tc>
        <w:tc>
          <w:tcPr>
            <w:tcW w:w="717" w:type="pct"/>
          </w:tcPr>
          <w:p w14:paraId="75184B1F" w14:textId="7A82E0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China Telecom, NEC, Ericsson</w:t>
            </w:r>
          </w:p>
        </w:tc>
        <w:tc>
          <w:tcPr>
            <w:tcW w:w="294" w:type="pct"/>
          </w:tcPr>
          <w:p w14:paraId="4006D075" w14:textId="09DE5A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232" w:type="pct"/>
          </w:tcPr>
          <w:p w14:paraId="6077FD6E" w14:textId="324CCA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0044</w:t>
            </w:r>
          </w:p>
        </w:tc>
        <w:tc>
          <w:tcPr>
            <w:tcW w:w="223" w:type="pct"/>
          </w:tcPr>
          <w:p w14:paraId="7642587F" w14:textId="47138E0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A4A03C9" w14:textId="543C2E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4801567" w14:textId="23C954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0C1F306" w14:textId="7DA98D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1B950885" w14:textId="6CAFC6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43FAD91" w14:textId="77777777" w:rsidTr="00B04748">
        <w:tc>
          <w:tcPr>
            <w:tcW w:w="587" w:type="pct"/>
          </w:tcPr>
          <w:p w14:paraId="4FA32550" w14:textId="79F274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R4-2318294</w:t>
            </w:r>
          </w:p>
        </w:tc>
        <w:tc>
          <w:tcPr>
            <w:tcW w:w="810" w:type="pct"/>
          </w:tcPr>
          <w:p w14:paraId="40DB4308" w14:textId="656007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38.108, Correction on out-of-band emissions</w:t>
            </w:r>
          </w:p>
        </w:tc>
        <w:tc>
          <w:tcPr>
            <w:tcW w:w="717" w:type="pct"/>
          </w:tcPr>
          <w:p w14:paraId="36A762FF" w14:textId="2FFDCD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Thales, China Telecom, NEC, Ericsson</w:t>
            </w:r>
          </w:p>
        </w:tc>
        <w:tc>
          <w:tcPr>
            <w:tcW w:w="294" w:type="pct"/>
          </w:tcPr>
          <w:p w14:paraId="4E8DA95A" w14:textId="36CF41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232" w:type="pct"/>
          </w:tcPr>
          <w:p w14:paraId="2BA6BDEF" w14:textId="48011D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223" w:type="pct"/>
          </w:tcPr>
          <w:p w14:paraId="36D1444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5362CF2" w14:textId="6DC9DB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A66F3C3" w14:textId="73E69F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AA2745B" w14:textId="717846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05568BD9" w14:textId="2E3088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AC9BD16" w14:textId="77777777" w:rsidTr="00B04748">
        <w:tc>
          <w:tcPr>
            <w:tcW w:w="587" w:type="pct"/>
          </w:tcPr>
          <w:p w14:paraId="67513F68" w14:textId="1867B2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R4-2319557</w:t>
            </w:r>
          </w:p>
        </w:tc>
        <w:tc>
          <w:tcPr>
            <w:tcW w:w="810" w:type="pct"/>
          </w:tcPr>
          <w:p w14:paraId="32FA5AF0" w14:textId="5D40A3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TS38.108 Introduction of the satellite L-/S-band</w:t>
            </w:r>
          </w:p>
        </w:tc>
        <w:tc>
          <w:tcPr>
            <w:tcW w:w="717" w:type="pct"/>
          </w:tcPr>
          <w:p w14:paraId="497F8114" w14:textId="13CF16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Apple Inc., Globalstar Inc</w:t>
            </w:r>
          </w:p>
        </w:tc>
        <w:tc>
          <w:tcPr>
            <w:tcW w:w="294" w:type="pct"/>
          </w:tcPr>
          <w:p w14:paraId="3B87B894" w14:textId="0A9031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232" w:type="pct"/>
          </w:tcPr>
          <w:p w14:paraId="60C0D736" w14:textId="58D062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223" w:type="pct"/>
          </w:tcPr>
          <w:p w14:paraId="610D1D7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F3038D1" w14:textId="4D54DA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8009AEC" w14:textId="4B46D1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A43FFEA" w14:textId="76D191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511" w:type="pct"/>
          </w:tcPr>
          <w:p w14:paraId="3DBD85FB" w14:textId="60CFF2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D004B94" w14:textId="77777777" w:rsidTr="00B04748">
        <w:tc>
          <w:tcPr>
            <w:tcW w:w="587" w:type="pct"/>
          </w:tcPr>
          <w:p w14:paraId="576B7071" w14:textId="0F6072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R4-2319580</w:t>
            </w:r>
          </w:p>
        </w:tc>
        <w:tc>
          <w:tcPr>
            <w:tcW w:w="810" w:type="pct"/>
          </w:tcPr>
          <w:p w14:paraId="4FC58AA6" w14:textId="02272D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enhancement: Running CR to TS 38.108 NTN Ka-band</w:t>
            </w:r>
          </w:p>
        </w:tc>
        <w:tc>
          <w:tcPr>
            <w:tcW w:w="717" w:type="pct"/>
          </w:tcPr>
          <w:p w14:paraId="6864D5D9" w14:textId="34092A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Thales</w:t>
            </w:r>
          </w:p>
        </w:tc>
        <w:tc>
          <w:tcPr>
            <w:tcW w:w="294" w:type="pct"/>
          </w:tcPr>
          <w:p w14:paraId="7F6CD3F9" w14:textId="5EB896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232" w:type="pct"/>
          </w:tcPr>
          <w:p w14:paraId="0D0CF81D" w14:textId="6A74C1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23" w:type="pct"/>
          </w:tcPr>
          <w:p w14:paraId="45971F5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19B20C7" w14:textId="1C3F2E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7456502" w14:textId="3EF278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C40DB16" w14:textId="76F89E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6F21C144" w14:textId="3AD24F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3EB8B4C" w14:textId="77777777" w:rsidTr="00B04748">
        <w:tc>
          <w:tcPr>
            <w:tcW w:w="587" w:type="pct"/>
          </w:tcPr>
          <w:p w14:paraId="1F54FD93" w14:textId="6E4BA8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R4-2321031</w:t>
            </w:r>
          </w:p>
        </w:tc>
        <w:tc>
          <w:tcPr>
            <w:tcW w:w="810" w:type="pct"/>
          </w:tcPr>
          <w:p w14:paraId="1A90BB7C" w14:textId="6789DB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enhancement: Running CR to TS 38.108 NTN Ka-band</w:t>
            </w:r>
          </w:p>
        </w:tc>
        <w:tc>
          <w:tcPr>
            <w:tcW w:w="717" w:type="pct"/>
          </w:tcPr>
          <w:p w14:paraId="3D7537AC" w14:textId="2EC8F9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Thales</w:t>
            </w:r>
          </w:p>
        </w:tc>
        <w:tc>
          <w:tcPr>
            <w:tcW w:w="294" w:type="pct"/>
          </w:tcPr>
          <w:p w14:paraId="54E5A118" w14:textId="6F15FB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232" w:type="pct"/>
          </w:tcPr>
          <w:p w14:paraId="0861E6DF" w14:textId="396137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23" w:type="pct"/>
          </w:tcPr>
          <w:p w14:paraId="2EE2A1A0" w14:textId="61AC67B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75F3BD6" w14:textId="2E142D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B8749E0" w14:textId="572172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029D4A5" w14:textId="3925B5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5FCF6F3E" w14:textId="76A0E2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6604B107" w14:textId="77777777" w:rsidTr="00B04748">
        <w:tc>
          <w:tcPr>
            <w:tcW w:w="587" w:type="pct"/>
          </w:tcPr>
          <w:p w14:paraId="7E069720" w14:textId="5D0841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R4-2319677</w:t>
            </w:r>
          </w:p>
        </w:tc>
        <w:tc>
          <w:tcPr>
            <w:tcW w:w="810" w:type="pct"/>
          </w:tcPr>
          <w:p w14:paraId="5DE09AC3" w14:textId="20CA2F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38.108: Introduction of an enhanced channel raster</w:t>
            </w:r>
          </w:p>
        </w:tc>
        <w:tc>
          <w:tcPr>
            <w:tcW w:w="717" w:type="pct"/>
          </w:tcPr>
          <w:p w14:paraId="0C9E19AA" w14:textId="0794D6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84B34AC" w14:textId="73E453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232" w:type="pct"/>
          </w:tcPr>
          <w:p w14:paraId="683080E0" w14:textId="195287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223" w:type="pct"/>
          </w:tcPr>
          <w:p w14:paraId="27CCFBC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E3B211" w14:textId="0E3127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3333FE5" w14:textId="0EB32A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02708A4" w14:textId="0A6063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NR_channel_raster_enh-Core</w:t>
            </w:r>
          </w:p>
        </w:tc>
        <w:tc>
          <w:tcPr>
            <w:tcW w:w="511" w:type="pct"/>
          </w:tcPr>
          <w:p w14:paraId="748323E3" w14:textId="2EDEA2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A0104E2" w14:textId="77777777" w:rsidTr="00B04748">
        <w:tc>
          <w:tcPr>
            <w:tcW w:w="587" w:type="pct"/>
          </w:tcPr>
          <w:p w14:paraId="3B621F4E" w14:textId="742530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R4-2321751</w:t>
            </w:r>
          </w:p>
        </w:tc>
        <w:tc>
          <w:tcPr>
            <w:tcW w:w="810" w:type="pct"/>
          </w:tcPr>
          <w:p w14:paraId="3E57C2FC" w14:textId="51C8A6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38.108: Introduction of an enhanced channel raster</w:t>
            </w:r>
          </w:p>
        </w:tc>
        <w:tc>
          <w:tcPr>
            <w:tcW w:w="717" w:type="pct"/>
          </w:tcPr>
          <w:p w14:paraId="47E01A9C" w14:textId="199809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B699D13" w14:textId="78A8FB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232" w:type="pct"/>
          </w:tcPr>
          <w:p w14:paraId="1DBBC9E8" w14:textId="05D68F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223" w:type="pct"/>
          </w:tcPr>
          <w:p w14:paraId="483D8141" w14:textId="134F668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A946863" w14:textId="681C23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A758CA3" w14:textId="1A9462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AA107A0" w14:textId="49855C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NR_channel_raster_enh-Core</w:t>
            </w:r>
          </w:p>
        </w:tc>
        <w:tc>
          <w:tcPr>
            <w:tcW w:w="511" w:type="pct"/>
          </w:tcPr>
          <w:p w14:paraId="0EAE9118" w14:textId="1C3EB7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3872B23" w14:textId="77777777" w:rsidTr="00B04748">
        <w:tc>
          <w:tcPr>
            <w:tcW w:w="587" w:type="pct"/>
          </w:tcPr>
          <w:p w14:paraId="0588BC75" w14:textId="338EA4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R4-2320917</w:t>
            </w:r>
          </w:p>
        </w:tc>
        <w:tc>
          <w:tcPr>
            <w:tcW w:w="810" w:type="pct"/>
          </w:tcPr>
          <w:p w14:paraId="69B29551" w14:textId="0241D5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TS 38.108 for Clause 9.7 - OTA unwanted emissions</w:t>
            </w:r>
          </w:p>
        </w:tc>
        <w:tc>
          <w:tcPr>
            <w:tcW w:w="717" w:type="pct"/>
          </w:tcPr>
          <w:p w14:paraId="031722D7" w14:textId="32A833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294" w:type="pct"/>
          </w:tcPr>
          <w:p w14:paraId="29A0407D" w14:textId="79CB3D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232" w:type="pct"/>
          </w:tcPr>
          <w:p w14:paraId="03D6BF9A" w14:textId="04FA2C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223" w:type="pct"/>
          </w:tcPr>
          <w:p w14:paraId="6081264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5A72A05" w14:textId="0C9578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903D7B0" w14:textId="5D4B49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376348E" w14:textId="2C580C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18CB1F94" w14:textId="48F5E9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F4D20EA" w14:textId="77777777" w:rsidTr="00B04748">
        <w:tc>
          <w:tcPr>
            <w:tcW w:w="587" w:type="pct"/>
          </w:tcPr>
          <w:p w14:paraId="34D5696B" w14:textId="3CF47F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R4-2321151</w:t>
            </w:r>
          </w:p>
        </w:tc>
        <w:tc>
          <w:tcPr>
            <w:tcW w:w="810" w:type="pct"/>
          </w:tcPr>
          <w:p w14:paraId="7A39FDAB" w14:textId="0ACD6C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TS 38.108 for Clause 9.7 - OTA unwanted emissions</w:t>
            </w:r>
          </w:p>
        </w:tc>
        <w:tc>
          <w:tcPr>
            <w:tcW w:w="717" w:type="pct"/>
          </w:tcPr>
          <w:p w14:paraId="1DC5741F" w14:textId="05B650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294" w:type="pct"/>
          </w:tcPr>
          <w:p w14:paraId="3B048B6D" w14:textId="3E452B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232" w:type="pct"/>
          </w:tcPr>
          <w:p w14:paraId="386596FC" w14:textId="7E97F0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223" w:type="pct"/>
          </w:tcPr>
          <w:p w14:paraId="2C5E18D7" w14:textId="25E4650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0EBBB09" w14:textId="460490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E731452" w14:textId="381C68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FDF75A3" w14:textId="34E90D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3AB0E4FA" w14:textId="6BB0AD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657FC24D" w14:textId="77777777" w:rsidTr="00B04748">
        <w:tc>
          <w:tcPr>
            <w:tcW w:w="587" w:type="pct"/>
          </w:tcPr>
          <w:p w14:paraId="6FC0AB35" w14:textId="714DE1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R4-2320501</w:t>
            </w:r>
          </w:p>
        </w:tc>
        <w:tc>
          <w:tcPr>
            <w:tcW w:w="810" w:type="pct"/>
          </w:tcPr>
          <w:p w14:paraId="4D7500F2" w14:textId="53D8BF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removing void clauses under 8.1 and 9.1</w:t>
            </w:r>
          </w:p>
        </w:tc>
        <w:tc>
          <w:tcPr>
            <w:tcW w:w="717" w:type="pct"/>
          </w:tcPr>
          <w:p w14:paraId="1CB224F3" w14:textId="3D37C7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9403A5E" w14:textId="1FF31A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32" w:type="pct"/>
          </w:tcPr>
          <w:p w14:paraId="300C1BEA" w14:textId="4C5DA8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0065</w:t>
            </w:r>
          </w:p>
        </w:tc>
        <w:tc>
          <w:tcPr>
            <w:tcW w:w="223" w:type="pct"/>
          </w:tcPr>
          <w:p w14:paraId="5B97ABE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AAE38E" w14:textId="401546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0AE8BD98" w14:textId="0B2F68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DBE1F20" w14:textId="34C235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21BCDD3A" w14:textId="1982F2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46EFAAF1" w14:textId="77777777" w:rsidTr="00B04748">
        <w:tc>
          <w:tcPr>
            <w:tcW w:w="587" w:type="pct"/>
          </w:tcPr>
          <w:p w14:paraId="29FBAE6A" w14:textId="737DB4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R4-2320502</w:t>
            </w:r>
          </w:p>
        </w:tc>
        <w:tc>
          <w:tcPr>
            <w:tcW w:w="810" w:type="pct"/>
          </w:tcPr>
          <w:p w14:paraId="375ED2E1" w14:textId="387D6B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removing void clauses under 8.1 and 9.1</w:t>
            </w:r>
          </w:p>
        </w:tc>
        <w:tc>
          <w:tcPr>
            <w:tcW w:w="717" w:type="pct"/>
          </w:tcPr>
          <w:p w14:paraId="4BCCC852" w14:textId="3E9839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A2DCFAE" w14:textId="70EDDC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32" w:type="pct"/>
          </w:tcPr>
          <w:p w14:paraId="1A84EA2E" w14:textId="703DF1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223" w:type="pct"/>
          </w:tcPr>
          <w:p w14:paraId="7818A16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3F3E8B1" w14:textId="1366D4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F32C238" w14:textId="6AE4CF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95191BE" w14:textId="670B89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9511717" w14:textId="40A412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E8A5CB0" w14:textId="77777777" w:rsidTr="00B04748">
        <w:tc>
          <w:tcPr>
            <w:tcW w:w="587" w:type="pct"/>
          </w:tcPr>
          <w:p w14:paraId="6AA66340" w14:textId="6D1272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R4-2320503</w:t>
            </w:r>
          </w:p>
        </w:tc>
        <w:tc>
          <w:tcPr>
            <w:tcW w:w="810" w:type="pct"/>
          </w:tcPr>
          <w:p w14:paraId="0C3A77AD" w14:textId="77C90D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removing void clauses under 8.1 and 9.1</w:t>
            </w:r>
          </w:p>
        </w:tc>
        <w:tc>
          <w:tcPr>
            <w:tcW w:w="717" w:type="pct"/>
          </w:tcPr>
          <w:p w14:paraId="3A0DF121" w14:textId="7705F1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3E84B31" w14:textId="3A1476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32" w:type="pct"/>
          </w:tcPr>
          <w:p w14:paraId="4199663A" w14:textId="3E0D16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223" w:type="pct"/>
          </w:tcPr>
          <w:p w14:paraId="34F3873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9792D5" w14:textId="172D30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AE9029F" w14:textId="3BBA50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8165060" w14:textId="75C099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2B1638B6" w14:textId="78D07C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1B62795" w14:textId="77777777" w:rsidTr="00B04748">
        <w:tc>
          <w:tcPr>
            <w:tcW w:w="587" w:type="pct"/>
          </w:tcPr>
          <w:p w14:paraId="67F58106" w14:textId="441921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R4-2320504</w:t>
            </w:r>
          </w:p>
        </w:tc>
        <w:tc>
          <w:tcPr>
            <w:tcW w:w="810" w:type="pct"/>
          </w:tcPr>
          <w:p w14:paraId="5063B585" w14:textId="133632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removing void clauses under 8.1 and 9.1</w:t>
            </w:r>
          </w:p>
        </w:tc>
        <w:tc>
          <w:tcPr>
            <w:tcW w:w="717" w:type="pct"/>
          </w:tcPr>
          <w:p w14:paraId="1C379034" w14:textId="214890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AA3C90D" w14:textId="77EDEB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32" w:type="pct"/>
          </w:tcPr>
          <w:p w14:paraId="1864A701" w14:textId="7D785D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223" w:type="pct"/>
          </w:tcPr>
          <w:p w14:paraId="68679C7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9E9750A" w14:textId="0DA388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C3BE03E" w14:textId="55BFAD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0167BAB" w14:textId="35630D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9934475" w14:textId="34025C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2CE59B4" w14:textId="77777777" w:rsidTr="00B04748">
        <w:tc>
          <w:tcPr>
            <w:tcW w:w="587" w:type="pct"/>
          </w:tcPr>
          <w:p w14:paraId="24066101" w14:textId="115407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R4-2320826</w:t>
            </w:r>
          </w:p>
        </w:tc>
        <w:tc>
          <w:tcPr>
            <w:tcW w:w="810" w:type="pct"/>
          </w:tcPr>
          <w:p w14:paraId="23C4247A" w14:textId="5FBB89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[NR_newRAT-Perf, TEI18] CR to TS 38.113: framework for the EMC-specific manufacturer's declarations, Rel-18</w:t>
            </w:r>
          </w:p>
        </w:tc>
        <w:tc>
          <w:tcPr>
            <w:tcW w:w="717" w:type="pct"/>
          </w:tcPr>
          <w:p w14:paraId="36B8303E" w14:textId="388797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31F7EC8" w14:textId="44CD74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32" w:type="pct"/>
          </w:tcPr>
          <w:p w14:paraId="7A4FAAB3" w14:textId="190C9D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0069</w:t>
            </w:r>
          </w:p>
        </w:tc>
        <w:tc>
          <w:tcPr>
            <w:tcW w:w="223" w:type="pct"/>
          </w:tcPr>
          <w:p w14:paraId="5D54926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0808F19" w14:textId="13F35D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EFE6F3A" w14:textId="7A48E3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1FDBFEF" w14:textId="593E33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TEI18</w:t>
            </w:r>
          </w:p>
        </w:tc>
        <w:tc>
          <w:tcPr>
            <w:tcW w:w="511" w:type="pct"/>
          </w:tcPr>
          <w:p w14:paraId="2EB9390C" w14:textId="424C2B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9A07B04" w14:textId="77777777" w:rsidTr="00B04748">
        <w:tc>
          <w:tcPr>
            <w:tcW w:w="587" w:type="pct"/>
          </w:tcPr>
          <w:p w14:paraId="18DE8DA3" w14:textId="5C9C0D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R4-2321075</w:t>
            </w:r>
          </w:p>
        </w:tc>
        <w:tc>
          <w:tcPr>
            <w:tcW w:w="810" w:type="pct"/>
          </w:tcPr>
          <w:p w14:paraId="2CEC5665" w14:textId="69C5EC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[NR_newRAT-Perf, TEI18] CR to TS 38.113: framework for the EMC-specific manufacturer's declarations, Rel-18</w:t>
            </w:r>
          </w:p>
        </w:tc>
        <w:tc>
          <w:tcPr>
            <w:tcW w:w="717" w:type="pct"/>
          </w:tcPr>
          <w:p w14:paraId="01BB32AB" w14:textId="690E18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59372A9" w14:textId="5CDB57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232" w:type="pct"/>
          </w:tcPr>
          <w:p w14:paraId="04A27B24" w14:textId="65B120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0069</w:t>
            </w:r>
          </w:p>
        </w:tc>
        <w:tc>
          <w:tcPr>
            <w:tcW w:w="223" w:type="pct"/>
          </w:tcPr>
          <w:p w14:paraId="685AD1F5" w14:textId="5736E92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F35964B" w14:textId="709BE7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5D3C2F1" w14:textId="27FD60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7EA6F97" w14:textId="3E73C3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TEI18</w:t>
            </w:r>
          </w:p>
        </w:tc>
        <w:tc>
          <w:tcPr>
            <w:tcW w:w="511" w:type="pct"/>
          </w:tcPr>
          <w:p w14:paraId="27C7DE1B" w14:textId="7A16D4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D942BFF" w14:textId="77777777" w:rsidTr="00B04748">
        <w:tc>
          <w:tcPr>
            <w:tcW w:w="587" w:type="pct"/>
          </w:tcPr>
          <w:p w14:paraId="34BFED49" w14:textId="1868B9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R4-2319026</w:t>
            </w:r>
          </w:p>
        </w:tc>
        <w:tc>
          <w:tcPr>
            <w:tcW w:w="810" w:type="pct"/>
          </w:tcPr>
          <w:p w14:paraId="41FEDE30" w14:textId="04A1DB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38.114 network controlled repeater EMC core</w:t>
            </w:r>
          </w:p>
        </w:tc>
        <w:tc>
          <w:tcPr>
            <w:tcW w:w="717" w:type="pct"/>
          </w:tcPr>
          <w:p w14:paraId="699EBB04" w14:textId="5074D3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Nokia, Nokia Shanghai Bell, Ericsson</w:t>
            </w:r>
          </w:p>
        </w:tc>
        <w:tc>
          <w:tcPr>
            <w:tcW w:w="294" w:type="pct"/>
          </w:tcPr>
          <w:p w14:paraId="097971A8" w14:textId="2CCFF4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232" w:type="pct"/>
          </w:tcPr>
          <w:p w14:paraId="1309EE69" w14:textId="40D662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23" w:type="pct"/>
          </w:tcPr>
          <w:p w14:paraId="7F0BE45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43F8A3" w14:textId="7B9706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8A631A5" w14:textId="6BDDDF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ACB7C22" w14:textId="39E1BC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1" w:type="pct"/>
          </w:tcPr>
          <w:p w14:paraId="0B65DB21" w14:textId="23FD39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FB3F284" w14:textId="77777777" w:rsidTr="00B04748">
        <w:tc>
          <w:tcPr>
            <w:tcW w:w="587" w:type="pct"/>
          </w:tcPr>
          <w:p w14:paraId="16D2F170" w14:textId="556B64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R4-2321048</w:t>
            </w:r>
          </w:p>
        </w:tc>
        <w:tc>
          <w:tcPr>
            <w:tcW w:w="810" w:type="pct"/>
          </w:tcPr>
          <w:p w14:paraId="3585208B" w14:textId="140DBF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38.114 network controlled repeater EMC core</w:t>
            </w:r>
          </w:p>
        </w:tc>
        <w:tc>
          <w:tcPr>
            <w:tcW w:w="717" w:type="pct"/>
          </w:tcPr>
          <w:p w14:paraId="4F3E3994" w14:textId="6E74EA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Nokia, Nokia Shanghai Bell, Ericsson</w:t>
            </w:r>
          </w:p>
        </w:tc>
        <w:tc>
          <w:tcPr>
            <w:tcW w:w="294" w:type="pct"/>
          </w:tcPr>
          <w:p w14:paraId="2133CEBD" w14:textId="166445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232" w:type="pct"/>
          </w:tcPr>
          <w:p w14:paraId="5B8EF8AF" w14:textId="1FCC53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23" w:type="pct"/>
          </w:tcPr>
          <w:p w14:paraId="16E72B1E" w14:textId="7CA9D22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D6DD3B3" w14:textId="19EFA2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95F3D8A" w14:textId="194704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5C8A3DD" w14:textId="547F8A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NR_netcon_repeater-Core</w:t>
            </w:r>
          </w:p>
        </w:tc>
        <w:tc>
          <w:tcPr>
            <w:tcW w:w="511" w:type="pct"/>
          </w:tcPr>
          <w:p w14:paraId="4D4308C3" w14:textId="3BEE50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6EF57F5" w14:textId="77777777" w:rsidTr="00B04748">
        <w:tc>
          <w:tcPr>
            <w:tcW w:w="587" w:type="pct"/>
          </w:tcPr>
          <w:p w14:paraId="76B45946" w14:textId="370E3D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R4-2320265</w:t>
            </w:r>
          </w:p>
        </w:tc>
        <w:tc>
          <w:tcPr>
            <w:tcW w:w="810" w:type="pct"/>
          </w:tcPr>
          <w:p w14:paraId="7FD1B94D" w14:textId="384711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38.114 with update to manufacturer declaration and references</w:t>
            </w:r>
          </w:p>
        </w:tc>
        <w:tc>
          <w:tcPr>
            <w:tcW w:w="717" w:type="pct"/>
          </w:tcPr>
          <w:p w14:paraId="2BBECE50" w14:textId="19782A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1FD98F8" w14:textId="320095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232" w:type="pct"/>
          </w:tcPr>
          <w:p w14:paraId="08E24DFF" w14:textId="5B6AA9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223" w:type="pct"/>
          </w:tcPr>
          <w:p w14:paraId="6CD6D25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84FBE2E" w14:textId="25F705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63FA048" w14:textId="109CB3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1F4E57E" w14:textId="66A71D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1" w:type="pct"/>
          </w:tcPr>
          <w:p w14:paraId="2B14C5A7" w14:textId="342426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9788FF7" w14:textId="77777777" w:rsidTr="00B04748">
        <w:tc>
          <w:tcPr>
            <w:tcW w:w="587" w:type="pct"/>
          </w:tcPr>
          <w:p w14:paraId="18377083" w14:textId="7137A4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R4-2320505</w:t>
            </w:r>
          </w:p>
        </w:tc>
        <w:tc>
          <w:tcPr>
            <w:tcW w:w="810" w:type="pct"/>
          </w:tcPr>
          <w:p w14:paraId="21E418EC" w14:textId="7EAC2E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38.114 on correction of FR range to FR2-1</w:t>
            </w:r>
          </w:p>
        </w:tc>
        <w:tc>
          <w:tcPr>
            <w:tcW w:w="717" w:type="pct"/>
          </w:tcPr>
          <w:p w14:paraId="469CEC94" w14:textId="2E8F77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D2CB140" w14:textId="50FAB6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232" w:type="pct"/>
          </w:tcPr>
          <w:p w14:paraId="0698A2AB" w14:textId="3D4A19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223" w:type="pct"/>
          </w:tcPr>
          <w:p w14:paraId="28A5395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9663F3" w14:textId="5EBA0E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5853FD6" w14:textId="22C613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3EED76B" w14:textId="23D795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2CCB2C8B" w14:textId="20A06C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EC23F44" w14:textId="77777777" w:rsidTr="00B04748">
        <w:tc>
          <w:tcPr>
            <w:tcW w:w="587" w:type="pct"/>
          </w:tcPr>
          <w:p w14:paraId="0AA8DA77" w14:textId="5D0203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R4-2321072</w:t>
            </w:r>
          </w:p>
        </w:tc>
        <w:tc>
          <w:tcPr>
            <w:tcW w:w="810" w:type="pct"/>
          </w:tcPr>
          <w:p w14:paraId="0AD1C1AE" w14:textId="3152B9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38.114 on correction of FR range to FR2-1</w:t>
            </w:r>
          </w:p>
        </w:tc>
        <w:tc>
          <w:tcPr>
            <w:tcW w:w="717" w:type="pct"/>
          </w:tcPr>
          <w:p w14:paraId="2BFFD766" w14:textId="4D90B3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0F73DD2" w14:textId="434CE3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232" w:type="pct"/>
          </w:tcPr>
          <w:p w14:paraId="780B6BFD" w14:textId="77B258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223" w:type="pct"/>
          </w:tcPr>
          <w:p w14:paraId="693ACCC8" w14:textId="0FE80C1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FCF08E0" w14:textId="542498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494224A" w14:textId="1AF9B2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1F42B1B" w14:textId="7854A9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F266374" w14:textId="62E7C9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22E590B" w14:textId="77777777" w:rsidTr="00B04748">
        <w:tc>
          <w:tcPr>
            <w:tcW w:w="587" w:type="pct"/>
          </w:tcPr>
          <w:p w14:paraId="346D4713" w14:textId="271AF7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R4-2319190</w:t>
            </w:r>
          </w:p>
        </w:tc>
        <w:tc>
          <w:tcPr>
            <w:tcW w:w="810" w:type="pct"/>
          </w:tcPr>
          <w:p w14:paraId="5F4C64DD" w14:textId="50A80A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TS38.115-1: introduction of NR bands n31 and n72</w:t>
            </w:r>
          </w:p>
        </w:tc>
        <w:tc>
          <w:tcPr>
            <w:tcW w:w="717" w:type="pct"/>
          </w:tcPr>
          <w:p w14:paraId="10C65EA2" w14:textId="59B1A5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2529395B" w14:textId="0F2B82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232" w:type="pct"/>
          </w:tcPr>
          <w:p w14:paraId="398A1CFE" w14:textId="1348BB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23" w:type="pct"/>
          </w:tcPr>
          <w:p w14:paraId="02871A5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40920F8" w14:textId="684CBA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D427C86" w14:textId="6291B9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AAFF486" w14:textId="0B8979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NR_bands_n31_n72-Perf</w:t>
            </w:r>
          </w:p>
        </w:tc>
        <w:tc>
          <w:tcPr>
            <w:tcW w:w="511" w:type="pct"/>
          </w:tcPr>
          <w:p w14:paraId="0B449C56" w14:textId="34162E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6324492" w14:textId="77777777" w:rsidTr="00B04748">
        <w:tc>
          <w:tcPr>
            <w:tcW w:w="587" w:type="pct"/>
          </w:tcPr>
          <w:p w14:paraId="4E34B557" w14:textId="117D7D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R4-2319202</w:t>
            </w:r>
          </w:p>
        </w:tc>
        <w:tc>
          <w:tcPr>
            <w:tcW w:w="810" w:type="pct"/>
          </w:tcPr>
          <w:p w14:paraId="571DB2FB" w14:textId="164F85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TS38.115-1: introduction of band n106</w:t>
            </w:r>
          </w:p>
        </w:tc>
        <w:tc>
          <w:tcPr>
            <w:tcW w:w="717" w:type="pct"/>
          </w:tcPr>
          <w:p w14:paraId="29682200" w14:textId="03C808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AED132C" w14:textId="2C0586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232" w:type="pct"/>
          </w:tcPr>
          <w:p w14:paraId="1405492B" w14:textId="6AFFC5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223" w:type="pct"/>
          </w:tcPr>
          <w:p w14:paraId="29D4A35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8B9E64" w14:textId="7154D9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0485558" w14:textId="5F300B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1FEE3D8" w14:textId="512400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NR_900MHz_US-Perf</w:t>
            </w:r>
          </w:p>
        </w:tc>
        <w:tc>
          <w:tcPr>
            <w:tcW w:w="511" w:type="pct"/>
          </w:tcPr>
          <w:p w14:paraId="2A7784E6" w14:textId="6D3443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4D389E0" w14:textId="77777777" w:rsidTr="00B04748">
        <w:tc>
          <w:tcPr>
            <w:tcW w:w="587" w:type="pct"/>
          </w:tcPr>
          <w:p w14:paraId="3553B8BA" w14:textId="625D2F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R4-2321698</w:t>
            </w:r>
          </w:p>
        </w:tc>
        <w:tc>
          <w:tcPr>
            <w:tcW w:w="810" w:type="pct"/>
          </w:tcPr>
          <w:p w14:paraId="67E28292" w14:textId="2BFE40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TS38.115-1: introduction of band n106</w:t>
            </w:r>
          </w:p>
        </w:tc>
        <w:tc>
          <w:tcPr>
            <w:tcW w:w="717" w:type="pct"/>
          </w:tcPr>
          <w:p w14:paraId="77B8146B" w14:textId="53FA87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6BF456F6" w14:textId="4D3543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232" w:type="pct"/>
          </w:tcPr>
          <w:p w14:paraId="17B91295" w14:textId="0F69C0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223" w:type="pct"/>
          </w:tcPr>
          <w:p w14:paraId="320A914E" w14:textId="67066A7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A75397F" w14:textId="7C2FEC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E2BA702" w14:textId="55980D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BB2EAD1" w14:textId="45461C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NR_900MHz_US-Perf</w:t>
            </w:r>
          </w:p>
        </w:tc>
        <w:tc>
          <w:tcPr>
            <w:tcW w:w="511" w:type="pct"/>
          </w:tcPr>
          <w:p w14:paraId="29E72DC4" w14:textId="2DBB7C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CAD337D" w14:textId="77777777" w:rsidTr="00B04748">
        <w:tc>
          <w:tcPr>
            <w:tcW w:w="587" w:type="pct"/>
          </w:tcPr>
          <w:p w14:paraId="64D5C57E" w14:textId="4B9D22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R4-2319595</w:t>
            </w:r>
          </w:p>
        </w:tc>
        <w:tc>
          <w:tcPr>
            <w:tcW w:w="810" w:type="pct"/>
          </w:tcPr>
          <w:p w14:paraId="78067200" w14:textId="6631CA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38.115-1 - Introduction of band n109</w:t>
            </w:r>
          </w:p>
        </w:tc>
        <w:tc>
          <w:tcPr>
            <w:tcW w:w="717" w:type="pct"/>
          </w:tcPr>
          <w:p w14:paraId="2A50542D" w14:textId="1F421E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Vodafone</w:t>
            </w:r>
          </w:p>
        </w:tc>
        <w:tc>
          <w:tcPr>
            <w:tcW w:w="294" w:type="pct"/>
          </w:tcPr>
          <w:p w14:paraId="66BA04A8" w14:textId="4697A2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232" w:type="pct"/>
          </w:tcPr>
          <w:p w14:paraId="095197B9" w14:textId="42440D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223" w:type="pct"/>
          </w:tcPr>
          <w:p w14:paraId="1A363CE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DCAE8DF" w14:textId="47D756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C547805" w14:textId="2B1799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F8D3CD2" w14:textId="4366AE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5863186F" w14:textId="554D39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49D833E" w14:textId="77777777" w:rsidTr="00B04748">
        <w:tc>
          <w:tcPr>
            <w:tcW w:w="587" w:type="pct"/>
          </w:tcPr>
          <w:p w14:paraId="74C7B292" w14:textId="39C0D3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R4-2320164</w:t>
            </w:r>
          </w:p>
        </w:tc>
        <w:tc>
          <w:tcPr>
            <w:tcW w:w="810" w:type="pct"/>
          </w:tcPr>
          <w:p w14:paraId="2C1A9090" w14:textId="357B66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38.115-1: Correction of terminologies for NR repeaters (Rel-17)</w:t>
            </w:r>
          </w:p>
        </w:tc>
        <w:tc>
          <w:tcPr>
            <w:tcW w:w="717" w:type="pct"/>
          </w:tcPr>
          <w:p w14:paraId="1228B22B" w14:textId="5A2918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294" w:type="pct"/>
          </w:tcPr>
          <w:p w14:paraId="3E47C488" w14:textId="75A91D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232" w:type="pct"/>
          </w:tcPr>
          <w:p w14:paraId="624B75FD" w14:textId="73DDBE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223" w:type="pct"/>
          </w:tcPr>
          <w:p w14:paraId="03FA49E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3F2A280" w14:textId="1CD19B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E50D213" w14:textId="3036D5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D983156" w14:textId="42BBF3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1" w:type="pct"/>
          </w:tcPr>
          <w:p w14:paraId="52A9BBFC" w14:textId="3F6EA0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2F0874C" w14:textId="77777777" w:rsidTr="00B04748">
        <w:tc>
          <w:tcPr>
            <w:tcW w:w="587" w:type="pct"/>
          </w:tcPr>
          <w:p w14:paraId="02EDA789" w14:textId="608330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R4-2321169</w:t>
            </w:r>
          </w:p>
        </w:tc>
        <w:tc>
          <w:tcPr>
            <w:tcW w:w="810" w:type="pct"/>
          </w:tcPr>
          <w:p w14:paraId="7240F6E0" w14:textId="23F2DE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38.115-1: Correction of terminologies for NR repeaters (Rel-17)</w:t>
            </w:r>
          </w:p>
        </w:tc>
        <w:tc>
          <w:tcPr>
            <w:tcW w:w="717" w:type="pct"/>
          </w:tcPr>
          <w:p w14:paraId="414BF3DA" w14:textId="3747B7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294" w:type="pct"/>
          </w:tcPr>
          <w:p w14:paraId="19D6C225" w14:textId="555FF6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232" w:type="pct"/>
          </w:tcPr>
          <w:p w14:paraId="5EE2D803" w14:textId="5D6FDD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223" w:type="pct"/>
          </w:tcPr>
          <w:p w14:paraId="3F85CB60" w14:textId="278E134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AD7E504" w14:textId="1086A0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7797457" w14:textId="17D964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970F5B0" w14:textId="09EE24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1" w:type="pct"/>
          </w:tcPr>
          <w:p w14:paraId="6D8E30BC" w14:textId="0FE9F5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12CEBD7" w14:textId="77777777" w:rsidTr="00B04748">
        <w:tc>
          <w:tcPr>
            <w:tcW w:w="587" w:type="pct"/>
          </w:tcPr>
          <w:p w14:paraId="54360837" w14:textId="736070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R4-2320165</w:t>
            </w:r>
          </w:p>
        </w:tc>
        <w:tc>
          <w:tcPr>
            <w:tcW w:w="810" w:type="pct"/>
          </w:tcPr>
          <w:p w14:paraId="37E61074" w14:textId="55C886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38.115-1: Correction of terminologies for NR repeaters (Rel-18)</w:t>
            </w:r>
          </w:p>
        </w:tc>
        <w:tc>
          <w:tcPr>
            <w:tcW w:w="717" w:type="pct"/>
          </w:tcPr>
          <w:p w14:paraId="10121041" w14:textId="08D769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294" w:type="pct"/>
          </w:tcPr>
          <w:p w14:paraId="2006467C" w14:textId="4AF89F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232" w:type="pct"/>
          </w:tcPr>
          <w:p w14:paraId="2BCAD7B8" w14:textId="3EFCD6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223" w:type="pct"/>
          </w:tcPr>
          <w:p w14:paraId="1FC26B1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09207A7" w14:textId="04ACAB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D3C460A" w14:textId="6F402E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C57EC91" w14:textId="0C5611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1" w:type="pct"/>
          </w:tcPr>
          <w:p w14:paraId="241B2A27" w14:textId="5CF299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D34ADB9" w14:textId="77777777" w:rsidTr="00B04748">
        <w:tc>
          <w:tcPr>
            <w:tcW w:w="587" w:type="pct"/>
          </w:tcPr>
          <w:p w14:paraId="4F7C5BEA" w14:textId="68F982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R4-2320266</w:t>
            </w:r>
          </w:p>
        </w:tc>
        <w:tc>
          <w:tcPr>
            <w:tcW w:w="810" w:type="pct"/>
          </w:tcPr>
          <w:p w14:paraId="70DEFA4B" w14:textId="4716F3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38.115-1 with correction of co-existence and co-location requirements</w:t>
            </w:r>
          </w:p>
        </w:tc>
        <w:tc>
          <w:tcPr>
            <w:tcW w:w="717" w:type="pct"/>
          </w:tcPr>
          <w:p w14:paraId="35350ABB" w14:textId="567709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EE96899" w14:textId="2FA6BE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232" w:type="pct"/>
          </w:tcPr>
          <w:p w14:paraId="6B5E860D" w14:textId="2AF8BA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223" w:type="pct"/>
          </w:tcPr>
          <w:p w14:paraId="2449A41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828306A" w14:textId="230991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8D61F3B" w14:textId="411546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9791AA3" w14:textId="68507D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1" w:type="pct"/>
          </w:tcPr>
          <w:p w14:paraId="45FFB0F6" w14:textId="72E49B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7499DE1" w14:textId="77777777" w:rsidTr="00B04748">
        <w:tc>
          <w:tcPr>
            <w:tcW w:w="587" w:type="pct"/>
          </w:tcPr>
          <w:p w14:paraId="0449E8E0" w14:textId="3E3AA8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R4-2320267</w:t>
            </w:r>
          </w:p>
        </w:tc>
        <w:tc>
          <w:tcPr>
            <w:tcW w:w="810" w:type="pct"/>
          </w:tcPr>
          <w:p w14:paraId="22778E80" w14:textId="6B59D9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38.115-1 with correction of co-existence and co-location requirements</w:t>
            </w:r>
          </w:p>
        </w:tc>
        <w:tc>
          <w:tcPr>
            <w:tcW w:w="717" w:type="pct"/>
          </w:tcPr>
          <w:p w14:paraId="5FA29605" w14:textId="70FF4A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B622FA1" w14:textId="0CEB85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232" w:type="pct"/>
          </w:tcPr>
          <w:p w14:paraId="00CA3053" w14:textId="427BB9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223" w:type="pct"/>
          </w:tcPr>
          <w:p w14:paraId="67AC84F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074F282" w14:textId="1F8320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1884C2F" w14:textId="048537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4DF4A37" w14:textId="05A3F8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1" w:type="pct"/>
          </w:tcPr>
          <w:p w14:paraId="652F0116" w14:textId="7E9320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70674F3" w14:textId="77777777" w:rsidTr="00B04748">
        <w:tc>
          <w:tcPr>
            <w:tcW w:w="587" w:type="pct"/>
          </w:tcPr>
          <w:p w14:paraId="4048A13C" w14:textId="4DC183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R4-2318287</w:t>
            </w:r>
          </w:p>
        </w:tc>
        <w:tc>
          <w:tcPr>
            <w:tcW w:w="810" w:type="pct"/>
          </w:tcPr>
          <w:p w14:paraId="3D5E450D" w14:textId="13E5E9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38.115-2, Remove multi-band related content for repeater type 2-O</w:t>
            </w:r>
          </w:p>
        </w:tc>
        <w:tc>
          <w:tcPr>
            <w:tcW w:w="717" w:type="pct"/>
          </w:tcPr>
          <w:p w14:paraId="648BDDC9" w14:textId="762A8A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64C84E98" w14:textId="58FF68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232" w:type="pct"/>
          </w:tcPr>
          <w:p w14:paraId="737C109B" w14:textId="596049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223" w:type="pct"/>
          </w:tcPr>
          <w:p w14:paraId="7996000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A8BA772" w14:textId="5DE745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AA37BFC" w14:textId="0C6578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CD83588" w14:textId="2BD89D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1" w:type="pct"/>
          </w:tcPr>
          <w:p w14:paraId="6D8A8B14" w14:textId="302F69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31E7A16" w14:textId="77777777" w:rsidTr="00B04748">
        <w:tc>
          <w:tcPr>
            <w:tcW w:w="587" w:type="pct"/>
          </w:tcPr>
          <w:p w14:paraId="19608B8F" w14:textId="533E76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R4-2320166</w:t>
            </w:r>
          </w:p>
        </w:tc>
        <w:tc>
          <w:tcPr>
            <w:tcW w:w="810" w:type="pct"/>
          </w:tcPr>
          <w:p w14:paraId="27D6AF90" w14:textId="1E5CD9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38.115-2: Correction of terminologies for NR repeaters</w:t>
            </w:r>
          </w:p>
        </w:tc>
        <w:tc>
          <w:tcPr>
            <w:tcW w:w="717" w:type="pct"/>
          </w:tcPr>
          <w:p w14:paraId="7219ED25" w14:textId="6B23AF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294" w:type="pct"/>
          </w:tcPr>
          <w:p w14:paraId="67AB895E" w14:textId="531A47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232" w:type="pct"/>
          </w:tcPr>
          <w:p w14:paraId="3AC1CEC3" w14:textId="323E38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223" w:type="pct"/>
          </w:tcPr>
          <w:p w14:paraId="3825F31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2EBBAE9" w14:textId="17FC45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86E324B" w14:textId="4401F3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68C432F" w14:textId="19EBEB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1" w:type="pct"/>
          </w:tcPr>
          <w:p w14:paraId="0DFA370C" w14:textId="0AAC39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8A851F8" w14:textId="77777777" w:rsidTr="00B04748">
        <w:tc>
          <w:tcPr>
            <w:tcW w:w="587" w:type="pct"/>
          </w:tcPr>
          <w:p w14:paraId="3AB2793C" w14:textId="0C5D45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R4-2321170</w:t>
            </w:r>
          </w:p>
        </w:tc>
        <w:tc>
          <w:tcPr>
            <w:tcW w:w="810" w:type="pct"/>
          </w:tcPr>
          <w:p w14:paraId="6BE1CE48" w14:textId="7144DD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38.115-2: Correction of terminologies for NR repeaters</w:t>
            </w:r>
          </w:p>
        </w:tc>
        <w:tc>
          <w:tcPr>
            <w:tcW w:w="717" w:type="pct"/>
          </w:tcPr>
          <w:p w14:paraId="50B3980A" w14:textId="79E896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294" w:type="pct"/>
          </w:tcPr>
          <w:p w14:paraId="14DCA974" w14:textId="6AEB13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232" w:type="pct"/>
          </w:tcPr>
          <w:p w14:paraId="705D773E" w14:textId="574A47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223" w:type="pct"/>
          </w:tcPr>
          <w:p w14:paraId="4CB476E4" w14:textId="57A5402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241DBEC" w14:textId="799C00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39ED76E" w14:textId="70C355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FBB89FA" w14:textId="10C406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511" w:type="pct"/>
          </w:tcPr>
          <w:p w14:paraId="48A90EC4" w14:textId="4B2C70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685027" w14:textId="77777777" w:rsidTr="00B04748">
        <w:tc>
          <w:tcPr>
            <w:tcW w:w="587" w:type="pct"/>
          </w:tcPr>
          <w:p w14:paraId="5A1C58D7" w14:textId="74D79A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R4-2318565</w:t>
            </w:r>
          </w:p>
        </w:tc>
        <w:tc>
          <w:tcPr>
            <w:tcW w:w="810" w:type="pct"/>
          </w:tcPr>
          <w:p w14:paraId="0C8912B7" w14:textId="0E4CDC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38.124 on channel bandwidth for boundary between NR out of band and general spurious emission domain</w:t>
            </w:r>
          </w:p>
        </w:tc>
        <w:tc>
          <w:tcPr>
            <w:tcW w:w="717" w:type="pct"/>
          </w:tcPr>
          <w:p w14:paraId="019FAB75" w14:textId="35BAF4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</w:t>
            </w:r>
          </w:p>
        </w:tc>
        <w:tc>
          <w:tcPr>
            <w:tcW w:w="294" w:type="pct"/>
          </w:tcPr>
          <w:p w14:paraId="65816B16" w14:textId="603BEA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232" w:type="pct"/>
          </w:tcPr>
          <w:p w14:paraId="30F6250E" w14:textId="759921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23" w:type="pct"/>
          </w:tcPr>
          <w:p w14:paraId="6DF844E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878424F" w14:textId="0E9EAA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894BC38" w14:textId="7805F7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D05A349" w14:textId="17F993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4C55F36C" w14:textId="5CAF02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B4D69A7" w14:textId="77777777" w:rsidTr="00B04748">
        <w:tc>
          <w:tcPr>
            <w:tcW w:w="587" w:type="pct"/>
          </w:tcPr>
          <w:p w14:paraId="2F60040E" w14:textId="63DB13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R4-2318714</w:t>
            </w:r>
          </w:p>
        </w:tc>
        <w:tc>
          <w:tcPr>
            <w:tcW w:w="810" w:type="pct"/>
          </w:tcPr>
          <w:p w14:paraId="11886C79" w14:textId="6682E5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38.124 for introduction of 3 MHz channel bandwidth</w:t>
            </w:r>
          </w:p>
        </w:tc>
        <w:tc>
          <w:tcPr>
            <w:tcW w:w="717" w:type="pct"/>
          </w:tcPr>
          <w:p w14:paraId="39B61A33" w14:textId="46BD5F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1A17F1DE" w14:textId="6A0DDC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232" w:type="pct"/>
          </w:tcPr>
          <w:p w14:paraId="23A6953C" w14:textId="30D6BF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223" w:type="pct"/>
          </w:tcPr>
          <w:p w14:paraId="48B7F27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DEA17E" w14:textId="396DE0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EE630D2" w14:textId="47390E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FEBBE27" w14:textId="72EEB5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11EAE484" w14:textId="4AC2FB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8855562" w14:textId="77777777" w:rsidTr="00B04748">
        <w:tc>
          <w:tcPr>
            <w:tcW w:w="587" w:type="pct"/>
          </w:tcPr>
          <w:p w14:paraId="6212843D" w14:textId="5E2987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R4-2318894</w:t>
            </w:r>
          </w:p>
        </w:tc>
        <w:tc>
          <w:tcPr>
            <w:tcW w:w="810" w:type="pct"/>
          </w:tcPr>
          <w:p w14:paraId="7B67F42B" w14:textId="7A4C10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 on R18 UE EMC requirements for CA and DC combinations</w:t>
            </w:r>
          </w:p>
        </w:tc>
        <w:tc>
          <w:tcPr>
            <w:tcW w:w="717" w:type="pct"/>
          </w:tcPr>
          <w:p w14:paraId="5E0F17EB" w14:textId="530FB1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04158DC8" w14:textId="1C2267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232" w:type="pct"/>
          </w:tcPr>
          <w:p w14:paraId="49ECEB5A" w14:textId="6EE454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223" w:type="pct"/>
          </w:tcPr>
          <w:p w14:paraId="210DB04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530E37F" w14:textId="488958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F944618" w14:textId="5821CA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651E115" w14:textId="235348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NR_LTE_EMC_enh-Core</w:t>
            </w:r>
          </w:p>
        </w:tc>
        <w:tc>
          <w:tcPr>
            <w:tcW w:w="511" w:type="pct"/>
          </w:tcPr>
          <w:p w14:paraId="1E34BEB8" w14:textId="4D1B9B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AC20E92" w14:textId="77777777" w:rsidTr="00B04748">
        <w:tc>
          <w:tcPr>
            <w:tcW w:w="587" w:type="pct"/>
          </w:tcPr>
          <w:p w14:paraId="10BA4588" w14:textId="41B5BF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R4-2321069</w:t>
            </w:r>
          </w:p>
        </w:tc>
        <w:tc>
          <w:tcPr>
            <w:tcW w:w="810" w:type="pct"/>
          </w:tcPr>
          <w:p w14:paraId="550A3B16" w14:textId="747A77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EMC requirements for CA and DC combinations</w:t>
            </w:r>
          </w:p>
        </w:tc>
        <w:tc>
          <w:tcPr>
            <w:tcW w:w="717" w:type="pct"/>
          </w:tcPr>
          <w:p w14:paraId="04899C2E" w14:textId="194DE0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294" w:type="pct"/>
          </w:tcPr>
          <w:p w14:paraId="2E393461" w14:textId="5B9BC8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232" w:type="pct"/>
          </w:tcPr>
          <w:p w14:paraId="639B3265" w14:textId="026C60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223" w:type="pct"/>
          </w:tcPr>
          <w:p w14:paraId="53E93FA1" w14:textId="12CED31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63AF5C1" w14:textId="2384EA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EF2C708" w14:textId="3D1C9D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2CA3030" w14:textId="0DC8A8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NR_LTE_EMC_enh-Core</w:t>
            </w:r>
          </w:p>
        </w:tc>
        <w:tc>
          <w:tcPr>
            <w:tcW w:w="511" w:type="pct"/>
          </w:tcPr>
          <w:p w14:paraId="71A75057" w14:textId="65F2BF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39133ED" w14:textId="77777777" w:rsidTr="00B04748">
        <w:tc>
          <w:tcPr>
            <w:tcW w:w="587" w:type="pct"/>
          </w:tcPr>
          <w:p w14:paraId="5562257C" w14:textId="248207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R4-2318062</w:t>
            </w:r>
          </w:p>
        </w:tc>
        <w:tc>
          <w:tcPr>
            <w:tcW w:w="810" w:type="pct"/>
          </w:tcPr>
          <w:p w14:paraId="3144F637" w14:textId="2B68A1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[NR_UE_pow_sav_enh] CR on RLM/BFD relaxation requirements R17</w:t>
            </w:r>
          </w:p>
        </w:tc>
        <w:tc>
          <w:tcPr>
            <w:tcW w:w="717" w:type="pct"/>
          </w:tcPr>
          <w:p w14:paraId="3DA67299" w14:textId="67FC76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35873086" w14:textId="5B615B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E5D4F76" w14:textId="410DC3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3656</w:t>
            </w:r>
          </w:p>
        </w:tc>
        <w:tc>
          <w:tcPr>
            <w:tcW w:w="223" w:type="pct"/>
          </w:tcPr>
          <w:p w14:paraId="7CBE1FF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DDD047" w14:textId="480ABD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C8C0370" w14:textId="5F0E6D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26CE31C" w14:textId="479CD7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36519A17" w14:textId="670CA2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3E66011A" w14:textId="77777777" w:rsidTr="00B04748">
        <w:tc>
          <w:tcPr>
            <w:tcW w:w="587" w:type="pct"/>
          </w:tcPr>
          <w:p w14:paraId="639EFA3B" w14:textId="6A451A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R4-2318063</w:t>
            </w:r>
          </w:p>
        </w:tc>
        <w:tc>
          <w:tcPr>
            <w:tcW w:w="810" w:type="pct"/>
          </w:tcPr>
          <w:p w14:paraId="64F28285" w14:textId="7815F1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RLM/BFD relaxation requirements R18</w:t>
            </w:r>
          </w:p>
        </w:tc>
        <w:tc>
          <w:tcPr>
            <w:tcW w:w="717" w:type="pct"/>
          </w:tcPr>
          <w:p w14:paraId="46862765" w14:textId="7CD6B9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23A229EE" w14:textId="54A34C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F2F59F1" w14:textId="17B074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3657</w:t>
            </w:r>
          </w:p>
        </w:tc>
        <w:tc>
          <w:tcPr>
            <w:tcW w:w="223" w:type="pct"/>
          </w:tcPr>
          <w:p w14:paraId="769A3B2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5DC47BF" w14:textId="676DC4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EB9388A" w14:textId="791BD1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2BACAEA" w14:textId="3B4AF7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33076978" w14:textId="4611B5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E0410E9" w14:textId="77777777" w:rsidTr="00B04748">
        <w:tc>
          <w:tcPr>
            <w:tcW w:w="587" w:type="pct"/>
          </w:tcPr>
          <w:p w14:paraId="70E9F0EB" w14:textId="1D0975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R4-2318064</w:t>
            </w:r>
          </w:p>
        </w:tc>
        <w:tc>
          <w:tcPr>
            <w:tcW w:w="810" w:type="pct"/>
          </w:tcPr>
          <w:p w14:paraId="59CC52AB" w14:textId="0F003F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INACTIVE requirements for non-Redcap UEs</w:t>
            </w:r>
          </w:p>
        </w:tc>
        <w:tc>
          <w:tcPr>
            <w:tcW w:w="717" w:type="pct"/>
          </w:tcPr>
          <w:p w14:paraId="0E8C4829" w14:textId="178B54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36B8FECC" w14:textId="573E7F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213B0E6" w14:textId="13AE04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3658</w:t>
            </w:r>
          </w:p>
        </w:tc>
        <w:tc>
          <w:tcPr>
            <w:tcW w:w="223" w:type="pct"/>
          </w:tcPr>
          <w:p w14:paraId="78764AC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D1EE132" w14:textId="15F91C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4B22A95" w14:textId="10D5C9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21873DD" w14:textId="749FB3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1" w:type="pct"/>
          </w:tcPr>
          <w:p w14:paraId="0F21C80B" w14:textId="2DC46E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CDB65B9" w14:textId="77777777" w:rsidTr="00B04748">
        <w:tc>
          <w:tcPr>
            <w:tcW w:w="587" w:type="pct"/>
          </w:tcPr>
          <w:p w14:paraId="31C64C64" w14:textId="27DA32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R4-2318065</w:t>
            </w:r>
          </w:p>
        </w:tc>
        <w:tc>
          <w:tcPr>
            <w:tcW w:w="810" w:type="pct"/>
          </w:tcPr>
          <w:p w14:paraId="1F6D5B2B" w14:textId="78D390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INACTIVE requirements for non-Redcap UEs</w:t>
            </w:r>
          </w:p>
        </w:tc>
        <w:tc>
          <w:tcPr>
            <w:tcW w:w="717" w:type="pct"/>
          </w:tcPr>
          <w:p w14:paraId="414F34FF" w14:textId="674E75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16B0F334" w14:textId="4808F0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D6EE031" w14:textId="1A02AB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3659</w:t>
            </w:r>
          </w:p>
        </w:tc>
        <w:tc>
          <w:tcPr>
            <w:tcW w:w="223" w:type="pct"/>
          </w:tcPr>
          <w:p w14:paraId="419B8A8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71DFE8A" w14:textId="737ADE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4BAAF07" w14:textId="4BC689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8D9708B" w14:textId="1A9313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1" w:type="pct"/>
          </w:tcPr>
          <w:p w14:paraId="38BF4589" w14:textId="175889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B7749C2" w14:textId="77777777" w:rsidTr="00B04748">
        <w:tc>
          <w:tcPr>
            <w:tcW w:w="587" w:type="pct"/>
          </w:tcPr>
          <w:p w14:paraId="0EFFE47E" w14:textId="2A5599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R4-2318318</w:t>
            </w:r>
          </w:p>
        </w:tc>
        <w:tc>
          <w:tcPr>
            <w:tcW w:w="810" w:type="pct"/>
          </w:tcPr>
          <w:p w14:paraId="09ED6B47" w14:textId="30E51D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L3 measurement procedure requirements for ATG</w:t>
            </w:r>
          </w:p>
        </w:tc>
        <w:tc>
          <w:tcPr>
            <w:tcW w:w="717" w:type="pct"/>
          </w:tcPr>
          <w:p w14:paraId="74392A6D" w14:textId="609CCA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501D9B2C" w14:textId="7A05B6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AD6BF54" w14:textId="482DD0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3660</w:t>
            </w:r>
          </w:p>
        </w:tc>
        <w:tc>
          <w:tcPr>
            <w:tcW w:w="223" w:type="pct"/>
          </w:tcPr>
          <w:p w14:paraId="3B76B2E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BA73BA" w14:textId="20A4A6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2F693AB" w14:textId="6785FB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88BCC95" w14:textId="1A0D80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511" w:type="pct"/>
          </w:tcPr>
          <w:p w14:paraId="66343237" w14:textId="12F6D2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58F64D5F" w14:textId="77777777" w:rsidTr="00B04748">
        <w:tc>
          <w:tcPr>
            <w:tcW w:w="587" w:type="pct"/>
          </w:tcPr>
          <w:p w14:paraId="347CF8A1" w14:textId="7C0324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R4-2318345</w:t>
            </w:r>
          </w:p>
        </w:tc>
        <w:tc>
          <w:tcPr>
            <w:tcW w:w="810" w:type="pct"/>
          </w:tcPr>
          <w:p w14:paraId="395AFF4C" w14:textId="1FAC9C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R16 positioning test cases</w:t>
            </w:r>
          </w:p>
        </w:tc>
        <w:tc>
          <w:tcPr>
            <w:tcW w:w="717" w:type="pct"/>
          </w:tcPr>
          <w:p w14:paraId="7300D309" w14:textId="3BEE2D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01ACE49A" w14:textId="3B48D2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0CAA3D0" w14:textId="73C02B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3661</w:t>
            </w:r>
          </w:p>
        </w:tc>
        <w:tc>
          <w:tcPr>
            <w:tcW w:w="223" w:type="pct"/>
          </w:tcPr>
          <w:p w14:paraId="58FB416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A09BB6E" w14:textId="2E4728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26833B8" w14:textId="7AF483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294DBA2" w14:textId="115C45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1" w:type="pct"/>
          </w:tcPr>
          <w:p w14:paraId="73BA9BC2" w14:textId="1BE162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986578E" w14:textId="77777777" w:rsidTr="00B04748">
        <w:tc>
          <w:tcPr>
            <w:tcW w:w="587" w:type="pct"/>
          </w:tcPr>
          <w:p w14:paraId="3517A55C" w14:textId="71D9B0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R4-2318346</w:t>
            </w:r>
          </w:p>
        </w:tc>
        <w:tc>
          <w:tcPr>
            <w:tcW w:w="810" w:type="pct"/>
          </w:tcPr>
          <w:p w14:paraId="672F8CFE" w14:textId="4766A7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R16 positioning test cases</w:t>
            </w:r>
          </w:p>
        </w:tc>
        <w:tc>
          <w:tcPr>
            <w:tcW w:w="717" w:type="pct"/>
          </w:tcPr>
          <w:p w14:paraId="2640CC8F" w14:textId="4823AE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1EF44D16" w14:textId="1BE102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D3E153E" w14:textId="222CB1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3662</w:t>
            </w:r>
          </w:p>
        </w:tc>
        <w:tc>
          <w:tcPr>
            <w:tcW w:w="223" w:type="pct"/>
          </w:tcPr>
          <w:p w14:paraId="71C1B39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F14111C" w14:textId="2793C5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FE123E2" w14:textId="6B09FE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B2A5E3B" w14:textId="797A2F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1" w:type="pct"/>
          </w:tcPr>
          <w:p w14:paraId="536DE210" w14:textId="5F6AA6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EF987EC" w14:textId="77777777" w:rsidTr="00B04748">
        <w:tc>
          <w:tcPr>
            <w:tcW w:w="587" w:type="pct"/>
          </w:tcPr>
          <w:p w14:paraId="45379D04" w14:textId="45E06D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R4-2318347</w:t>
            </w:r>
          </w:p>
        </w:tc>
        <w:tc>
          <w:tcPr>
            <w:tcW w:w="810" w:type="pct"/>
          </w:tcPr>
          <w:p w14:paraId="018F7A33" w14:textId="4DD8C8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R16 positioning test cases</w:t>
            </w:r>
          </w:p>
        </w:tc>
        <w:tc>
          <w:tcPr>
            <w:tcW w:w="717" w:type="pct"/>
          </w:tcPr>
          <w:p w14:paraId="784F9E89" w14:textId="10A0A6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2181EDD3" w14:textId="7E1C9E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08D8701" w14:textId="2B0303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3663</w:t>
            </w:r>
          </w:p>
        </w:tc>
        <w:tc>
          <w:tcPr>
            <w:tcW w:w="223" w:type="pct"/>
          </w:tcPr>
          <w:p w14:paraId="2080F28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DE5E61D" w14:textId="2DB266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7B9A6AC" w14:textId="3022D3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83C00E8" w14:textId="43284E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511" w:type="pct"/>
          </w:tcPr>
          <w:p w14:paraId="70FB97C0" w14:textId="7C4F38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04DDEAC" w14:textId="77777777" w:rsidTr="00B04748">
        <w:tc>
          <w:tcPr>
            <w:tcW w:w="587" w:type="pct"/>
          </w:tcPr>
          <w:p w14:paraId="002AFF11" w14:textId="666428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R4-2318348</w:t>
            </w:r>
          </w:p>
        </w:tc>
        <w:tc>
          <w:tcPr>
            <w:tcW w:w="810" w:type="pct"/>
          </w:tcPr>
          <w:p w14:paraId="0C87E4FA" w14:textId="2B83E2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positioning test cases</w:t>
            </w:r>
          </w:p>
        </w:tc>
        <w:tc>
          <w:tcPr>
            <w:tcW w:w="717" w:type="pct"/>
          </w:tcPr>
          <w:p w14:paraId="54680E55" w14:textId="7D95E5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36FAADFC" w14:textId="7AA1A3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9F1624E" w14:textId="261354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3664</w:t>
            </w:r>
          </w:p>
        </w:tc>
        <w:tc>
          <w:tcPr>
            <w:tcW w:w="223" w:type="pct"/>
          </w:tcPr>
          <w:p w14:paraId="4C55284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9F7BCE7" w14:textId="4EA990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016ED32" w14:textId="5A1CF9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A9653A1" w14:textId="24A32F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1" w:type="pct"/>
          </w:tcPr>
          <w:p w14:paraId="741337BA" w14:textId="235876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E0D77DD" w14:textId="77777777" w:rsidTr="00B04748">
        <w:tc>
          <w:tcPr>
            <w:tcW w:w="587" w:type="pct"/>
          </w:tcPr>
          <w:p w14:paraId="07A3B626" w14:textId="25BC40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R4-2321519</w:t>
            </w:r>
          </w:p>
        </w:tc>
        <w:tc>
          <w:tcPr>
            <w:tcW w:w="810" w:type="pct"/>
          </w:tcPr>
          <w:p w14:paraId="2E8F726C" w14:textId="4215EC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positioning test cases</w:t>
            </w:r>
          </w:p>
        </w:tc>
        <w:tc>
          <w:tcPr>
            <w:tcW w:w="717" w:type="pct"/>
          </w:tcPr>
          <w:p w14:paraId="50256FED" w14:textId="5E19D6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4743B701" w14:textId="205130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BD08E63" w14:textId="65C78F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3664</w:t>
            </w:r>
          </w:p>
        </w:tc>
        <w:tc>
          <w:tcPr>
            <w:tcW w:w="223" w:type="pct"/>
          </w:tcPr>
          <w:p w14:paraId="5AF32A74" w14:textId="33C9235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DB090B6" w14:textId="465CE2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9AC7786" w14:textId="747B35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8722E9E" w14:textId="35CBFC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1" w:type="pct"/>
          </w:tcPr>
          <w:p w14:paraId="3F731C32" w14:textId="6D950F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77D90F7" w14:textId="77777777" w:rsidTr="00B04748">
        <w:tc>
          <w:tcPr>
            <w:tcW w:w="587" w:type="pct"/>
          </w:tcPr>
          <w:p w14:paraId="7168D305" w14:textId="372F25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R4-2318349</w:t>
            </w:r>
          </w:p>
        </w:tc>
        <w:tc>
          <w:tcPr>
            <w:tcW w:w="810" w:type="pct"/>
          </w:tcPr>
          <w:p w14:paraId="5D744B72" w14:textId="26AF3A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positioning test cases</w:t>
            </w:r>
          </w:p>
        </w:tc>
        <w:tc>
          <w:tcPr>
            <w:tcW w:w="717" w:type="pct"/>
          </w:tcPr>
          <w:p w14:paraId="517F2C28" w14:textId="2B5D60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16CDC8E9" w14:textId="3859C8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FA145F8" w14:textId="676F30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3665</w:t>
            </w:r>
          </w:p>
        </w:tc>
        <w:tc>
          <w:tcPr>
            <w:tcW w:w="223" w:type="pct"/>
          </w:tcPr>
          <w:p w14:paraId="1906253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BCDAA6F" w14:textId="2F98D4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C1031CD" w14:textId="15264A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4535844" w14:textId="78F3A4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1" w:type="pct"/>
          </w:tcPr>
          <w:p w14:paraId="1C6E1DE5" w14:textId="35EA2E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088B3C6" w14:textId="77777777" w:rsidTr="00B04748">
        <w:tc>
          <w:tcPr>
            <w:tcW w:w="587" w:type="pct"/>
          </w:tcPr>
          <w:p w14:paraId="4A54AFD6" w14:textId="776591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R4-2318396</w:t>
            </w:r>
          </w:p>
        </w:tc>
        <w:tc>
          <w:tcPr>
            <w:tcW w:w="810" w:type="pct"/>
          </w:tcPr>
          <w:p w14:paraId="2DEA78F7" w14:textId="0E8B4B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[NR_NTN_solutions-Perf] CR to TS 38.133 Annex for NTN test condition  (CAT F, Rel-17)</w:t>
            </w:r>
          </w:p>
        </w:tc>
        <w:tc>
          <w:tcPr>
            <w:tcW w:w="717" w:type="pct"/>
          </w:tcPr>
          <w:p w14:paraId="172F5581" w14:textId="10CC93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MediaTek, Qualcomm</w:t>
            </w:r>
          </w:p>
        </w:tc>
        <w:tc>
          <w:tcPr>
            <w:tcW w:w="294" w:type="pct"/>
          </w:tcPr>
          <w:p w14:paraId="0DEFEB11" w14:textId="134C80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8199D4D" w14:textId="78DAE8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3666</w:t>
            </w:r>
          </w:p>
        </w:tc>
        <w:tc>
          <w:tcPr>
            <w:tcW w:w="223" w:type="pct"/>
          </w:tcPr>
          <w:p w14:paraId="19B480A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CB8F6F7" w14:textId="011CBA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EE72937" w14:textId="4632F8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524E166" w14:textId="2C7D15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12E7C54C" w14:textId="55A9B0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BA2701B" w14:textId="77777777" w:rsidTr="00B04748">
        <w:tc>
          <w:tcPr>
            <w:tcW w:w="587" w:type="pct"/>
          </w:tcPr>
          <w:p w14:paraId="3DB7F52C" w14:textId="51B3BB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R4-2321033</w:t>
            </w:r>
          </w:p>
        </w:tc>
        <w:tc>
          <w:tcPr>
            <w:tcW w:w="810" w:type="pct"/>
          </w:tcPr>
          <w:p w14:paraId="55457419" w14:textId="773511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[NR_NTN_solutions-Perf] CR to TS 38.133 Annex for NTN test condition  (CAT F, Rel-17)</w:t>
            </w:r>
          </w:p>
        </w:tc>
        <w:tc>
          <w:tcPr>
            <w:tcW w:w="717" w:type="pct"/>
          </w:tcPr>
          <w:p w14:paraId="6483B820" w14:textId="49E79A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MediaTek, Qualcomm, R&amp;S, Keysight</w:t>
            </w:r>
          </w:p>
        </w:tc>
        <w:tc>
          <w:tcPr>
            <w:tcW w:w="294" w:type="pct"/>
          </w:tcPr>
          <w:p w14:paraId="2C3B83AF" w14:textId="552068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237A52C" w14:textId="5764B4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3666</w:t>
            </w:r>
          </w:p>
        </w:tc>
        <w:tc>
          <w:tcPr>
            <w:tcW w:w="223" w:type="pct"/>
          </w:tcPr>
          <w:p w14:paraId="2BC83F3C" w14:textId="4D71D74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C2EA7C2" w14:textId="235DB7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4E6887A" w14:textId="5D4B41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B0EA9B3" w14:textId="2B2A25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7C91421E" w14:textId="0AFB1E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F3E1C7D" w14:textId="77777777" w:rsidTr="00B04748">
        <w:tc>
          <w:tcPr>
            <w:tcW w:w="587" w:type="pct"/>
          </w:tcPr>
          <w:p w14:paraId="5F28B9B6" w14:textId="3CD7D6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R4-2318397</w:t>
            </w:r>
          </w:p>
        </w:tc>
        <w:tc>
          <w:tcPr>
            <w:tcW w:w="810" w:type="pct"/>
          </w:tcPr>
          <w:p w14:paraId="3869540F" w14:textId="3F4B01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[NR_NTN_solutions-Perf] CR to TS 38.133 Annex for NTN test condition  (CAT A, Rel-18)</w:t>
            </w:r>
          </w:p>
        </w:tc>
        <w:tc>
          <w:tcPr>
            <w:tcW w:w="717" w:type="pct"/>
          </w:tcPr>
          <w:p w14:paraId="3BCA8E3A" w14:textId="3B8456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MediaTek, Qualcomm, R&amp;S, Keysight</w:t>
            </w:r>
          </w:p>
        </w:tc>
        <w:tc>
          <w:tcPr>
            <w:tcW w:w="294" w:type="pct"/>
          </w:tcPr>
          <w:p w14:paraId="64BF2B8C" w14:textId="5F077F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4F689F4" w14:textId="3DA089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3667</w:t>
            </w:r>
          </w:p>
        </w:tc>
        <w:tc>
          <w:tcPr>
            <w:tcW w:w="223" w:type="pct"/>
          </w:tcPr>
          <w:p w14:paraId="5117254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FFE64F1" w14:textId="52D282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D736251" w14:textId="70E5D9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E8FA581" w14:textId="3CC371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57CD04CD" w14:textId="30DAB0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2B7ADC" w14:textId="77777777" w:rsidTr="00B04748">
        <w:tc>
          <w:tcPr>
            <w:tcW w:w="587" w:type="pct"/>
          </w:tcPr>
          <w:p w14:paraId="2D9D7CBE" w14:textId="571512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R4-2318410</w:t>
            </w:r>
          </w:p>
        </w:tc>
        <w:tc>
          <w:tcPr>
            <w:tcW w:w="810" w:type="pct"/>
          </w:tcPr>
          <w:p w14:paraId="0DC75E44" w14:textId="5E6BFF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NTN L-/S-band to TS 38.133</w:t>
            </w:r>
          </w:p>
        </w:tc>
        <w:tc>
          <w:tcPr>
            <w:tcW w:w="717" w:type="pct"/>
          </w:tcPr>
          <w:p w14:paraId="347816FE" w14:textId="703B37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Globalstar, ZTE Corp</w:t>
            </w:r>
          </w:p>
        </w:tc>
        <w:tc>
          <w:tcPr>
            <w:tcW w:w="294" w:type="pct"/>
          </w:tcPr>
          <w:p w14:paraId="7E16E244" w14:textId="2ACB47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EF33C4B" w14:textId="5375F0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3668</w:t>
            </w:r>
          </w:p>
        </w:tc>
        <w:tc>
          <w:tcPr>
            <w:tcW w:w="223" w:type="pct"/>
          </w:tcPr>
          <w:p w14:paraId="645CF12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C9CFC59" w14:textId="6EAB3F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D89DA98" w14:textId="3AA47C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C93C126" w14:textId="533D36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511" w:type="pct"/>
          </w:tcPr>
          <w:p w14:paraId="4B65B708" w14:textId="6E645A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F96EB76" w14:textId="77777777" w:rsidTr="00B04748">
        <w:tc>
          <w:tcPr>
            <w:tcW w:w="587" w:type="pct"/>
          </w:tcPr>
          <w:p w14:paraId="7EE71ACB" w14:textId="6BD3E2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R4-2318457</w:t>
            </w:r>
          </w:p>
        </w:tc>
        <w:tc>
          <w:tcPr>
            <w:tcW w:w="810" w:type="pct"/>
          </w:tcPr>
          <w:p w14:paraId="02FBDF73" w14:textId="3A9B05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Maintenance perf part CR on event triggered reporting tests with additional mandatory gap pattern R16</w:t>
            </w:r>
          </w:p>
        </w:tc>
        <w:tc>
          <w:tcPr>
            <w:tcW w:w="717" w:type="pct"/>
          </w:tcPr>
          <w:p w14:paraId="13B80271" w14:textId="683CE9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15425D5B" w14:textId="03C52B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E042E4C" w14:textId="3E174C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3669</w:t>
            </w:r>
          </w:p>
        </w:tc>
        <w:tc>
          <w:tcPr>
            <w:tcW w:w="223" w:type="pct"/>
          </w:tcPr>
          <w:p w14:paraId="7170E2F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2BFF0E7" w14:textId="1EDB9F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889995E" w14:textId="6A86C5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1CDA7FC" w14:textId="4F40FD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49B21330" w14:textId="0B546E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7EE3386" w14:textId="77777777" w:rsidTr="00B04748">
        <w:tc>
          <w:tcPr>
            <w:tcW w:w="587" w:type="pct"/>
          </w:tcPr>
          <w:p w14:paraId="371D5A97" w14:textId="683B85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R4-2318458</w:t>
            </w:r>
          </w:p>
        </w:tc>
        <w:tc>
          <w:tcPr>
            <w:tcW w:w="810" w:type="pct"/>
          </w:tcPr>
          <w:p w14:paraId="7C292952" w14:textId="4E6E26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Maintenance perf part CR on event triggered reporting tests with additional mandatory gap pattern R17</w:t>
            </w:r>
          </w:p>
        </w:tc>
        <w:tc>
          <w:tcPr>
            <w:tcW w:w="717" w:type="pct"/>
          </w:tcPr>
          <w:p w14:paraId="52232028" w14:textId="72B80C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289571A1" w14:textId="19C699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834F1D4" w14:textId="72F6C0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3670</w:t>
            </w:r>
          </w:p>
        </w:tc>
        <w:tc>
          <w:tcPr>
            <w:tcW w:w="223" w:type="pct"/>
          </w:tcPr>
          <w:p w14:paraId="722DF84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89B9B34" w14:textId="7F31C9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49E1633" w14:textId="3412B2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FC6631E" w14:textId="4C571C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68D53F67" w14:textId="44DF4E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633DAA0" w14:textId="77777777" w:rsidTr="00B04748">
        <w:tc>
          <w:tcPr>
            <w:tcW w:w="587" w:type="pct"/>
          </w:tcPr>
          <w:p w14:paraId="25B06B8E" w14:textId="3E5735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R4-2318459</w:t>
            </w:r>
          </w:p>
        </w:tc>
        <w:tc>
          <w:tcPr>
            <w:tcW w:w="810" w:type="pct"/>
          </w:tcPr>
          <w:p w14:paraId="7C1AFDB9" w14:textId="32BC53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Maintenance perf part CR on event triggered reporting tests with additional mandatory gap pattern R18</w:t>
            </w:r>
          </w:p>
        </w:tc>
        <w:tc>
          <w:tcPr>
            <w:tcW w:w="717" w:type="pct"/>
          </w:tcPr>
          <w:p w14:paraId="3284ABED" w14:textId="7DE430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26C4778B" w14:textId="362D3D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A2ADE2B" w14:textId="008D4A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3671</w:t>
            </w:r>
          </w:p>
        </w:tc>
        <w:tc>
          <w:tcPr>
            <w:tcW w:w="223" w:type="pct"/>
          </w:tcPr>
          <w:p w14:paraId="399A0D2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F89DB0" w14:textId="477ADA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DC64C12" w14:textId="4F0B5D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B610DEF" w14:textId="01FC4E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25603090" w14:textId="4753BB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0D170DF" w14:textId="77777777" w:rsidTr="00B04748">
        <w:tc>
          <w:tcPr>
            <w:tcW w:w="587" w:type="pct"/>
          </w:tcPr>
          <w:p w14:paraId="175059D0" w14:textId="6DE3D6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R4-2318481</w:t>
            </w:r>
          </w:p>
        </w:tc>
        <w:tc>
          <w:tcPr>
            <w:tcW w:w="810" w:type="pct"/>
          </w:tcPr>
          <w:p w14:paraId="009243A1" w14:textId="58B474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Completion of specification support for bandwidth part operation without restriction in NR</w:t>
            </w:r>
          </w:p>
        </w:tc>
        <w:tc>
          <w:tcPr>
            <w:tcW w:w="717" w:type="pct"/>
          </w:tcPr>
          <w:p w14:paraId="06391A69" w14:textId="1DEEDF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Vodafone, vivo</w:t>
            </w:r>
          </w:p>
        </w:tc>
        <w:tc>
          <w:tcPr>
            <w:tcW w:w="294" w:type="pct"/>
          </w:tcPr>
          <w:p w14:paraId="57B6D3FC" w14:textId="701292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BEF4578" w14:textId="1387F9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3672</w:t>
            </w:r>
          </w:p>
        </w:tc>
        <w:tc>
          <w:tcPr>
            <w:tcW w:w="223" w:type="pct"/>
          </w:tcPr>
          <w:p w14:paraId="4548DBC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24D45D" w14:textId="627F3D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AF3B08C" w14:textId="466BCA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1C8F6F9" w14:textId="305157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NR_BWP_wor</w:t>
            </w:r>
          </w:p>
        </w:tc>
        <w:tc>
          <w:tcPr>
            <w:tcW w:w="511" w:type="pct"/>
          </w:tcPr>
          <w:p w14:paraId="45B7A212" w14:textId="3BA6CC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B9BB554" w14:textId="77777777" w:rsidTr="00B04748">
        <w:tc>
          <w:tcPr>
            <w:tcW w:w="587" w:type="pct"/>
          </w:tcPr>
          <w:p w14:paraId="5808AA53" w14:textId="7F8832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R4-2318494</w:t>
            </w:r>
          </w:p>
        </w:tc>
        <w:tc>
          <w:tcPr>
            <w:tcW w:w="810" w:type="pct"/>
          </w:tcPr>
          <w:p w14:paraId="5F7B0C37" w14:textId="27083F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[NR_MG_enh-Core] Update on scheduling availability requirements for NCSG R17</w:t>
            </w:r>
          </w:p>
        </w:tc>
        <w:tc>
          <w:tcPr>
            <w:tcW w:w="717" w:type="pct"/>
          </w:tcPr>
          <w:p w14:paraId="0E908090" w14:textId="027F1A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inc, Qualcomm Incorporated</w:t>
            </w:r>
          </w:p>
        </w:tc>
        <w:tc>
          <w:tcPr>
            <w:tcW w:w="294" w:type="pct"/>
          </w:tcPr>
          <w:p w14:paraId="58A0BAF9" w14:textId="61310D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931D82C" w14:textId="31DA80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3673</w:t>
            </w:r>
          </w:p>
        </w:tc>
        <w:tc>
          <w:tcPr>
            <w:tcW w:w="223" w:type="pct"/>
          </w:tcPr>
          <w:p w14:paraId="783ED12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CEB5FE0" w14:textId="268760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CC9D498" w14:textId="3280F3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5ED71E2" w14:textId="180F9F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7136BA73" w14:textId="2A75A1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8D2852E" w14:textId="77777777" w:rsidTr="00B04748">
        <w:tc>
          <w:tcPr>
            <w:tcW w:w="587" w:type="pct"/>
          </w:tcPr>
          <w:p w14:paraId="6ACBA1DF" w14:textId="3F4C36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R4-2321363</w:t>
            </w:r>
          </w:p>
        </w:tc>
        <w:tc>
          <w:tcPr>
            <w:tcW w:w="810" w:type="pct"/>
          </w:tcPr>
          <w:p w14:paraId="210DCDB1" w14:textId="69D422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[NR_MG_enh-Core] Update on scheduling availability requirements for NCSG R17</w:t>
            </w:r>
          </w:p>
        </w:tc>
        <w:tc>
          <w:tcPr>
            <w:tcW w:w="717" w:type="pct"/>
          </w:tcPr>
          <w:p w14:paraId="2998C583" w14:textId="0A44D2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inc, Qualcomm Incorporated</w:t>
            </w:r>
          </w:p>
        </w:tc>
        <w:tc>
          <w:tcPr>
            <w:tcW w:w="294" w:type="pct"/>
          </w:tcPr>
          <w:p w14:paraId="64DDEDA2" w14:textId="0D5004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0F23EC9" w14:textId="51D083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3673</w:t>
            </w:r>
          </w:p>
        </w:tc>
        <w:tc>
          <w:tcPr>
            <w:tcW w:w="223" w:type="pct"/>
          </w:tcPr>
          <w:p w14:paraId="585F842D" w14:textId="4760A54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35EA669" w14:textId="61B0B0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122F1D8" w14:textId="5265F7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4A4D44A" w14:textId="2CC6F7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72711F81" w14:textId="6820E1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9D19F8F" w14:textId="77777777" w:rsidTr="00B04748">
        <w:tc>
          <w:tcPr>
            <w:tcW w:w="587" w:type="pct"/>
          </w:tcPr>
          <w:p w14:paraId="4C901B78" w14:textId="49E2ED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R4-2318495</w:t>
            </w:r>
          </w:p>
        </w:tc>
        <w:tc>
          <w:tcPr>
            <w:tcW w:w="810" w:type="pct"/>
          </w:tcPr>
          <w:p w14:paraId="4F7AB8D0" w14:textId="21CF0A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[NR_MG_enh-Core] Update on scheduling availability requirements for NCSG R18</w:t>
            </w:r>
          </w:p>
        </w:tc>
        <w:tc>
          <w:tcPr>
            <w:tcW w:w="717" w:type="pct"/>
          </w:tcPr>
          <w:p w14:paraId="3210E4D2" w14:textId="1EDFE7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inc, Qualcomm Incorporated</w:t>
            </w:r>
          </w:p>
        </w:tc>
        <w:tc>
          <w:tcPr>
            <w:tcW w:w="294" w:type="pct"/>
          </w:tcPr>
          <w:p w14:paraId="4D271D49" w14:textId="0EC3A3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09B60EB" w14:textId="02637E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3674</w:t>
            </w:r>
          </w:p>
        </w:tc>
        <w:tc>
          <w:tcPr>
            <w:tcW w:w="223" w:type="pct"/>
          </w:tcPr>
          <w:p w14:paraId="13E20AB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1C0CA64" w14:textId="3DFAAB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C2150F8" w14:textId="54803A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52C107C" w14:textId="56516D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66814F71" w14:textId="0CE5DD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40AE73A" w14:textId="77777777" w:rsidTr="00B04748">
        <w:tc>
          <w:tcPr>
            <w:tcW w:w="587" w:type="pct"/>
          </w:tcPr>
          <w:p w14:paraId="59F644DB" w14:textId="51555E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R4-2318496</w:t>
            </w:r>
          </w:p>
        </w:tc>
        <w:tc>
          <w:tcPr>
            <w:tcW w:w="810" w:type="pct"/>
          </w:tcPr>
          <w:p w14:paraId="57BC617F" w14:textId="530726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[NR_MG_enh-Perf] Maintenance CR for MGE perf part R17</w:t>
            </w:r>
          </w:p>
        </w:tc>
        <w:tc>
          <w:tcPr>
            <w:tcW w:w="717" w:type="pct"/>
          </w:tcPr>
          <w:p w14:paraId="70F51A1A" w14:textId="545A9C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Anritsu</w:t>
            </w:r>
          </w:p>
        </w:tc>
        <w:tc>
          <w:tcPr>
            <w:tcW w:w="294" w:type="pct"/>
          </w:tcPr>
          <w:p w14:paraId="05F756E7" w14:textId="3335F0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CCD8E57" w14:textId="375EC9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3675</w:t>
            </w:r>
          </w:p>
        </w:tc>
        <w:tc>
          <w:tcPr>
            <w:tcW w:w="223" w:type="pct"/>
          </w:tcPr>
          <w:p w14:paraId="74DAA92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398E9B6" w14:textId="4A681D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C4A8DD0" w14:textId="173F2A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32F1BDB" w14:textId="6D5CF2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NR_MG_enh-Perf</w:t>
            </w:r>
          </w:p>
        </w:tc>
        <w:tc>
          <w:tcPr>
            <w:tcW w:w="511" w:type="pct"/>
          </w:tcPr>
          <w:p w14:paraId="714CA2B5" w14:textId="21E210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F06FF9E" w14:textId="77777777" w:rsidTr="00B04748">
        <w:tc>
          <w:tcPr>
            <w:tcW w:w="587" w:type="pct"/>
          </w:tcPr>
          <w:p w14:paraId="00B35837" w14:textId="0A8935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R4-2318497</w:t>
            </w:r>
          </w:p>
        </w:tc>
        <w:tc>
          <w:tcPr>
            <w:tcW w:w="810" w:type="pct"/>
          </w:tcPr>
          <w:p w14:paraId="7B4BEA80" w14:textId="4CE0E3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[NR_MG_enh-Perf] Maintenance CR for MGE perf part R18</w:t>
            </w:r>
          </w:p>
        </w:tc>
        <w:tc>
          <w:tcPr>
            <w:tcW w:w="717" w:type="pct"/>
          </w:tcPr>
          <w:p w14:paraId="2A703D5E" w14:textId="6A9472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Anritsu</w:t>
            </w:r>
          </w:p>
        </w:tc>
        <w:tc>
          <w:tcPr>
            <w:tcW w:w="294" w:type="pct"/>
          </w:tcPr>
          <w:p w14:paraId="2EEF10BF" w14:textId="5C09F6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46241CF" w14:textId="052FE4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3676</w:t>
            </w:r>
          </w:p>
        </w:tc>
        <w:tc>
          <w:tcPr>
            <w:tcW w:w="223" w:type="pct"/>
          </w:tcPr>
          <w:p w14:paraId="6883748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61AEA3D" w14:textId="19571B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198F5A9" w14:textId="3DB64F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4152386" w14:textId="16277D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NR_MG_enh-Perf</w:t>
            </w:r>
          </w:p>
        </w:tc>
        <w:tc>
          <w:tcPr>
            <w:tcW w:w="511" w:type="pct"/>
          </w:tcPr>
          <w:p w14:paraId="3A0077F7" w14:textId="040909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0F31ED" w14:textId="77777777" w:rsidTr="00B04748">
        <w:tc>
          <w:tcPr>
            <w:tcW w:w="587" w:type="pct"/>
          </w:tcPr>
          <w:p w14:paraId="51BDF8D3" w14:textId="6FFB4B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R4-2318567</w:t>
            </w:r>
          </w:p>
        </w:tc>
        <w:tc>
          <w:tcPr>
            <w:tcW w:w="810" w:type="pct"/>
          </w:tcPr>
          <w:p w14:paraId="7FFFA4B8" w14:textId="167C33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CR for Spatial relation info switch test requirements - Rel17</w:t>
            </w:r>
          </w:p>
        </w:tc>
        <w:tc>
          <w:tcPr>
            <w:tcW w:w="717" w:type="pct"/>
          </w:tcPr>
          <w:p w14:paraId="0D5F2088" w14:textId="35CBE6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56FB449" w14:textId="6A55D9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96414CE" w14:textId="7A783F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3677</w:t>
            </w:r>
          </w:p>
        </w:tc>
        <w:tc>
          <w:tcPr>
            <w:tcW w:w="223" w:type="pct"/>
          </w:tcPr>
          <w:p w14:paraId="0F7F1D3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A8FD278" w14:textId="723564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A8A0E20" w14:textId="055413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D4CB4DF" w14:textId="0575CE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42C3A148" w14:textId="136FFC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6E4DB4F" w14:textId="77777777" w:rsidTr="00B04748">
        <w:tc>
          <w:tcPr>
            <w:tcW w:w="587" w:type="pct"/>
          </w:tcPr>
          <w:p w14:paraId="143CF6A1" w14:textId="04BE2D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R4-2318568</w:t>
            </w:r>
          </w:p>
        </w:tc>
        <w:tc>
          <w:tcPr>
            <w:tcW w:w="810" w:type="pct"/>
          </w:tcPr>
          <w:p w14:paraId="01CE39B0" w14:textId="0ED550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 CR for Spatial relation info switch test requirements - Rel18</w:t>
            </w:r>
          </w:p>
        </w:tc>
        <w:tc>
          <w:tcPr>
            <w:tcW w:w="717" w:type="pct"/>
          </w:tcPr>
          <w:p w14:paraId="5F87B515" w14:textId="287D59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743ABD8C" w14:textId="6BD3BD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C868951" w14:textId="350DB5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3678</w:t>
            </w:r>
          </w:p>
        </w:tc>
        <w:tc>
          <w:tcPr>
            <w:tcW w:w="223" w:type="pct"/>
          </w:tcPr>
          <w:p w14:paraId="204E99C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26F4237" w14:textId="69E978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14BEB4F" w14:textId="3CB4D0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88EF970" w14:textId="7FA27E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00040FF5" w14:textId="17EEEF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9AAA577" w14:textId="77777777" w:rsidTr="00B04748">
        <w:tc>
          <w:tcPr>
            <w:tcW w:w="587" w:type="pct"/>
          </w:tcPr>
          <w:p w14:paraId="57170283" w14:textId="229AC8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R4-2318617</w:t>
            </w:r>
          </w:p>
        </w:tc>
        <w:tc>
          <w:tcPr>
            <w:tcW w:w="810" w:type="pct"/>
          </w:tcPr>
          <w:p w14:paraId="28C85221" w14:textId="27033E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test case of E-UTRAN – NR FR2 interruptions during measurements on deactivated NR PSCell - R17</w:t>
            </w:r>
          </w:p>
        </w:tc>
        <w:tc>
          <w:tcPr>
            <w:tcW w:w="717" w:type="pct"/>
          </w:tcPr>
          <w:p w14:paraId="28037D1A" w14:textId="428BA4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28E3225E" w14:textId="022AA8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CAA3469" w14:textId="399C00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3679</w:t>
            </w:r>
          </w:p>
        </w:tc>
        <w:tc>
          <w:tcPr>
            <w:tcW w:w="223" w:type="pct"/>
          </w:tcPr>
          <w:p w14:paraId="18A965D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5B44D02" w14:textId="30CDB6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0FB1B25" w14:textId="5EDC73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C4D36FB" w14:textId="4A5910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1" w:type="pct"/>
          </w:tcPr>
          <w:p w14:paraId="5942FB2C" w14:textId="55E9A5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64D6A9B9" w14:textId="77777777" w:rsidTr="00B04748">
        <w:tc>
          <w:tcPr>
            <w:tcW w:w="587" w:type="pct"/>
          </w:tcPr>
          <w:p w14:paraId="717EFB9E" w14:textId="1A39FF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R4-2318618</w:t>
            </w:r>
          </w:p>
        </w:tc>
        <w:tc>
          <w:tcPr>
            <w:tcW w:w="810" w:type="pct"/>
          </w:tcPr>
          <w:p w14:paraId="2F87C633" w14:textId="3DFEC9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test case of E-UTRAN – NR FR2 interruptions during measurements on deactivated NR PSCell - R18</w:t>
            </w:r>
          </w:p>
        </w:tc>
        <w:tc>
          <w:tcPr>
            <w:tcW w:w="717" w:type="pct"/>
          </w:tcPr>
          <w:p w14:paraId="06CB584A" w14:textId="728E75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4206C67B" w14:textId="5E4E37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8F92DFC" w14:textId="79A490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3680</w:t>
            </w:r>
          </w:p>
        </w:tc>
        <w:tc>
          <w:tcPr>
            <w:tcW w:w="223" w:type="pct"/>
          </w:tcPr>
          <w:p w14:paraId="2A65D31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60228D" w14:textId="394D1C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1A451A" w14:textId="5E3BBA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8D9D407" w14:textId="346076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1" w:type="pct"/>
          </w:tcPr>
          <w:p w14:paraId="57A80BB9" w14:textId="739CD5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2891FED" w14:textId="77777777" w:rsidTr="00B04748">
        <w:tc>
          <w:tcPr>
            <w:tcW w:w="587" w:type="pct"/>
          </w:tcPr>
          <w:p w14:paraId="0CB3D02A" w14:textId="219AB1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R4-2318619</w:t>
            </w:r>
          </w:p>
        </w:tc>
        <w:tc>
          <w:tcPr>
            <w:tcW w:w="810" w:type="pct"/>
          </w:tcPr>
          <w:p w14:paraId="694597B9" w14:textId="46954C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caes - A.4.5.2.10 - R17</w:t>
            </w:r>
          </w:p>
        </w:tc>
        <w:tc>
          <w:tcPr>
            <w:tcW w:w="717" w:type="pct"/>
          </w:tcPr>
          <w:p w14:paraId="2DDA8473" w14:textId="68A119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3180D5D" w14:textId="0752CC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CC57D9B" w14:textId="0E8B57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3681</w:t>
            </w:r>
          </w:p>
        </w:tc>
        <w:tc>
          <w:tcPr>
            <w:tcW w:w="223" w:type="pct"/>
          </w:tcPr>
          <w:p w14:paraId="7F706E7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4A85D4" w14:textId="12B4B2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0FCCB4B" w14:textId="3934E1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D0FB558" w14:textId="3CC20C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1" w:type="pct"/>
          </w:tcPr>
          <w:p w14:paraId="7EACB42D" w14:textId="7B59F6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56A3288D" w14:textId="77777777" w:rsidTr="00B04748">
        <w:tc>
          <w:tcPr>
            <w:tcW w:w="587" w:type="pct"/>
          </w:tcPr>
          <w:p w14:paraId="42852AA1" w14:textId="4C5790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R4-2318620</w:t>
            </w:r>
          </w:p>
        </w:tc>
        <w:tc>
          <w:tcPr>
            <w:tcW w:w="810" w:type="pct"/>
          </w:tcPr>
          <w:p w14:paraId="09C12FD1" w14:textId="5645B7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caes - A.4.5.2.10 - R18</w:t>
            </w:r>
          </w:p>
        </w:tc>
        <w:tc>
          <w:tcPr>
            <w:tcW w:w="717" w:type="pct"/>
          </w:tcPr>
          <w:p w14:paraId="535429C9" w14:textId="4BA611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5ED3DB16" w14:textId="3CEE6E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088B762" w14:textId="2215CF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3682</w:t>
            </w:r>
          </w:p>
        </w:tc>
        <w:tc>
          <w:tcPr>
            <w:tcW w:w="223" w:type="pct"/>
          </w:tcPr>
          <w:p w14:paraId="17EFDCA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7F0D965" w14:textId="39CE0A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DD0DE29" w14:textId="306FEF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0E77A3F" w14:textId="5156C0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1" w:type="pct"/>
          </w:tcPr>
          <w:p w14:paraId="7B49BB4B" w14:textId="0817AD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12322BD" w14:textId="77777777" w:rsidTr="00B04748">
        <w:tc>
          <w:tcPr>
            <w:tcW w:w="587" w:type="pct"/>
          </w:tcPr>
          <w:p w14:paraId="4EAAEF22" w14:textId="5BF867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R4-2318623</w:t>
            </w:r>
          </w:p>
        </w:tc>
        <w:tc>
          <w:tcPr>
            <w:tcW w:w="810" w:type="pct"/>
          </w:tcPr>
          <w:p w14:paraId="0EA4CF76" w14:textId="63B223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test cases with testability issues - R15</w:t>
            </w:r>
          </w:p>
        </w:tc>
        <w:tc>
          <w:tcPr>
            <w:tcW w:w="717" w:type="pct"/>
          </w:tcPr>
          <w:p w14:paraId="63B788C1" w14:textId="43FD10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306385F" w14:textId="5E6368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0AD4955" w14:textId="26BEAF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3683</w:t>
            </w:r>
          </w:p>
        </w:tc>
        <w:tc>
          <w:tcPr>
            <w:tcW w:w="223" w:type="pct"/>
          </w:tcPr>
          <w:p w14:paraId="42E3444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3BE4D8D" w14:textId="7C6F51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56B1EF31" w14:textId="55A46B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33203E5" w14:textId="1FB9C3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TEI15_Test, 5GS_NR_LTE-UEConTest</w:t>
            </w:r>
          </w:p>
        </w:tc>
        <w:tc>
          <w:tcPr>
            <w:tcW w:w="511" w:type="pct"/>
          </w:tcPr>
          <w:p w14:paraId="30CC1A8B" w14:textId="348E31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3F6489" w14:textId="77777777" w:rsidTr="00B04748">
        <w:tc>
          <w:tcPr>
            <w:tcW w:w="587" w:type="pct"/>
          </w:tcPr>
          <w:p w14:paraId="6149D78C" w14:textId="2900CA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R4-2318624</w:t>
            </w:r>
          </w:p>
        </w:tc>
        <w:tc>
          <w:tcPr>
            <w:tcW w:w="810" w:type="pct"/>
          </w:tcPr>
          <w:p w14:paraId="68DEFF0E" w14:textId="1E65FA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test cases with testability issues - R16</w:t>
            </w:r>
          </w:p>
        </w:tc>
        <w:tc>
          <w:tcPr>
            <w:tcW w:w="717" w:type="pct"/>
          </w:tcPr>
          <w:p w14:paraId="4DEBBD30" w14:textId="495084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67C5B300" w14:textId="30E759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670FBAA" w14:textId="3660FE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3684</w:t>
            </w:r>
          </w:p>
        </w:tc>
        <w:tc>
          <w:tcPr>
            <w:tcW w:w="223" w:type="pct"/>
          </w:tcPr>
          <w:p w14:paraId="57737B7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454E58B" w14:textId="41FE48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7F6C064" w14:textId="533AEC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03F8D53" w14:textId="168684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TEI15_Test, 5GS_NR_LTE-UEConTest</w:t>
            </w:r>
          </w:p>
        </w:tc>
        <w:tc>
          <w:tcPr>
            <w:tcW w:w="511" w:type="pct"/>
          </w:tcPr>
          <w:p w14:paraId="011D908F" w14:textId="419166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C3884E2" w14:textId="77777777" w:rsidTr="00B04748">
        <w:tc>
          <w:tcPr>
            <w:tcW w:w="587" w:type="pct"/>
          </w:tcPr>
          <w:p w14:paraId="0277FF66" w14:textId="1F4EDD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R4-2318625</w:t>
            </w:r>
          </w:p>
        </w:tc>
        <w:tc>
          <w:tcPr>
            <w:tcW w:w="810" w:type="pct"/>
          </w:tcPr>
          <w:p w14:paraId="508D945E" w14:textId="2FA458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test cases with testability issues - R17</w:t>
            </w:r>
          </w:p>
        </w:tc>
        <w:tc>
          <w:tcPr>
            <w:tcW w:w="717" w:type="pct"/>
          </w:tcPr>
          <w:p w14:paraId="6281A959" w14:textId="4ED51E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234AABF4" w14:textId="610FAA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2B36358" w14:textId="310668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3685</w:t>
            </w:r>
          </w:p>
        </w:tc>
        <w:tc>
          <w:tcPr>
            <w:tcW w:w="223" w:type="pct"/>
          </w:tcPr>
          <w:p w14:paraId="36F6E72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0FC31B" w14:textId="5DF620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CBCA2CD" w14:textId="4647CF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BBE4A98" w14:textId="4BF4B3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TEI15_Test, 5GS_NR_LTE-UEConTest</w:t>
            </w:r>
          </w:p>
        </w:tc>
        <w:tc>
          <w:tcPr>
            <w:tcW w:w="511" w:type="pct"/>
          </w:tcPr>
          <w:p w14:paraId="2E4084EF" w14:textId="058B53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9EB02A7" w14:textId="77777777" w:rsidTr="00B04748">
        <w:tc>
          <w:tcPr>
            <w:tcW w:w="587" w:type="pct"/>
          </w:tcPr>
          <w:p w14:paraId="13807010" w14:textId="67D185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R4-2318626</w:t>
            </w:r>
          </w:p>
        </w:tc>
        <w:tc>
          <w:tcPr>
            <w:tcW w:w="810" w:type="pct"/>
          </w:tcPr>
          <w:p w14:paraId="4157D294" w14:textId="6BEE03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test cases with testability issues - R18</w:t>
            </w:r>
          </w:p>
        </w:tc>
        <w:tc>
          <w:tcPr>
            <w:tcW w:w="717" w:type="pct"/>
          </w:tcPr>
          <w:p w14:paraId="61365D84" w14:textId="2512F4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7DAE846A" w14:textId="632B86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B1AD331" w14:textId="17CDFC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3686</w:t>
            </w:r>
          </w:p>
        </w:tc>
        <w:tc>
          <w:tcPr>
            <w:tcW w:w="223" w:type="pct"/>
          </w:tcPr>
          <w:p w14:paraId="3F24BBD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F480EE8" w14:textId="5462FB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A70E3A1" w14:textId="7444D2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7D94905" w14:textId="0F5C74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TEI15_Test, 5GS_NR_LTE-UEConTest</w:t>
            </w:r>
          </w:p>
        </w:tc>
        <w:tc>
          <w:tcPr>
            <w:tcW w:w="511" w:type="pct"/>
          </w:tcPr>
          <w:p w14:paraId="55D2FAC4" w14:textId="6900CB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161D22E9" w14:textId="77777777" w:rsidTr="00B04748">
        <w:tc>
          <w:tcPr>
            <w:tcW w:w="587" w:type="pct"/>
          </w:tcPr>
          <w:p w14:paraId="71A904E4" w14:textId="76D101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R4-2318627</w:t>
            </w:r>
          </w:p>
        </w:tc>
        <w:tc>
          <w:tcPr>
            <w:tcW w:w="810" w:type="pct"/>
          </w:tcPr>
          <w:p w14:paraId="7C2D8D1F" w14:textId="4B2A3F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MRTD/MTTD requirement for inter-band non-collocated EN-DC/NE-DC (R16)</w:t>
            </w:r>
          </w:p>
        </w:tc>
        <w:tc>
          <w:tcPr>
            <w:tcW w:w="717" w:type="pct"/>
          </w:tcPr>
          <w:p w14:paraId="7A8BC67C" w14:textId="2EC5B6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OPPO</w:t>
            </w:r>
          </w:p>
        </w:tc>
        <w:tc>
          <w:tcPr>
            <w:tcW w:w="294" w:type="pct"/>
          </w:tcPr>
          <w:p w14:paraId="5F4A765C" w14:textId="720584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6AB963E" w14:textId="58C9FC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3687</w:t>
            </w:r>
          </w:p>
        </w:tc>
        <w:tc>
          <w:tcPr>
            <w:tcW w:w="223" w:type="pct"/>
          </w:tcPr>
          <w:p w14:paraId="3FAF94C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DEC52DD" w14:textId="57D650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E33D2AE" w14:textId="53D5E5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5265AB8" w14:textId="4FE4EB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1" w:type="pct"/>
          </w:tcPr>
          <w:p w14:paraId="4B7301E9" w14:textId="1C29CB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280CFDF" w14:textId="77777777" w:rsidTr="00B04748">
        <w:tc>
          <w:tcPr>
            <w:tcW w:w="587" w:type="pct"/>
          </w:tcPr>
          <w:p w14:paraId="41E6BA25" w14:textId="62B374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R4-2318628</w:t>
            </w:r>
          </w:p>
        </w:tc>
        <w:tc>
          <w:tcPr>
            <w:tcW w:w="810" w:type="pct"/>
          </w:tcPr>
          <w:p w14:paraId="4B7FE705" w14:textId="19857D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MRTD/MTTD requirement for inter-band non-collocated EN-DC/NE-DC (R17)</w:t>
            </w:r>
          </w:p>
        </w:tc>
        <w:tc>
          <w:tcPr>
            <w:tcW w:w="717" w:type="pct"/>
          </w:tcPr>
          <w:p w14:paraId="04CE92E5" w14:textId="313892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03E61A23" w14:textId="624879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D855402" w14:textId="116B2A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3688</w:t>
            </w:r>
          </w:p>
        </w:tc>
        <w:tc>
          <w:tcPr>
            <w:tcW w:w="223" w:type="pct"/>
          </w:tcPr>
          <w:p w14:paraId="6EF4996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8AE0BF7" w14:textId="5751FC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80DCCD7" w14:textId="7F4255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477F9DF" w14:textId="2ED435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1" w:type="pct"/>
          </w:tcPr>
          <w:p w14:paraId="59B9A877" w14:textId="1E21C9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2F43243" w14:textId="77777777" w:rsidTr="00B04748">
        <w:tc>
          <w:tcPr>
            <w:tcW w:w="587" w:type="pct"/>
          </w:tcPr>
          <w:p w14:paraId="3B8BFE5C" w14:textId="2D38F9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R4-2318629</w:t>
            </w:r>
          </w:p>
        </w:tc>
        <w:tc>
          <w:tcPr>
            <w:tcW w:w="810" w:type="pct"/>
          </w:tcPr>
          <w:p w14:paraId="04A9F5DA" w14:textId="7DC870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MRTD/MTTD requirement for inter-band non-collocated EN-DC/NE-DC (R18)</w:t>
            </w:r>
          </w:p>
        </w:tc>
        <w:tc>
          <w:tcPr>
            <w:tcW w:w="717" w:type="pct"/>
          </w:tcPr>
          <w:p w14:paraId="07496B4A" w14:textId="0D807B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OPPO</w:t>
            </w:r>
          </w:p>
        </w:tc>
        <w:tc>
          <w:tcPr>
            <w:tcW w:w="294" w:type="pct"/>
          </w:tcPr>
          <w:p w14:paraId="26A5A71D" w14:textId="1501FA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C08C3F9" w14:textId="07F812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3689</w:t>
            </w:r>
          </w:p>
        </w:tc>
        <w:tc>
          <w:tcPr>
            <w:tcW w:w="223" w:type="pct"/>
          </w:tcPr>
          <w:p w14:paraId="3753096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79C0451" w14:textId="52E225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75E59BE" w14:textId="48BDF0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9A577FC" w14:textId="39B8F1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1" w:type="pct"/>
          </w:tcPr>
          <w:p w14:paraId="6BF8CD98" w14:textId="072002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3BE9E9C" w14:textId="77777777" w:rsidTr="00B04748">
        <w:tc>
          <w:tcPr>
            <w:tcW w:w="587" w:type="pct"/>
          </w:tcPr>
          <w:p w14:paraId="2F9AC8C3" w14:textId="42D76B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R4-2318630</w:t>
            </w:r>
          </w:p>
        </w:tc>
        <w:tc>
          <w:tcPr>
            <w:tcW w:w="810" w:type="pct"/>
          </w:tcPr>
          <w:p w14:paraId="6014B941" w14:textId="5D3426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requriement for inter-band synchronous EN-DC</w:t>
            </w:r>
          </w:p>
        </w:tc>
        <w:tc>
          <w:tcPr>
            <w:tcW w:w="717" w:type="pct"/>
          </w:tcPr>
          <w:p w14:paraId="1613D958" w14:textId="34B47A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1285B992" w14:textId="0ADE70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F2CDD26" w14:textId="129B75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3690</w:t>
            </w:r>
          </w:p>
        </w:tc>
        <w:tc>
          <w:tcPr>
            <w:tcW w:w="223" w:type="pct"/>
          </w:tcPr>
          <w:p w14:paraId="672CBCB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A5198DE" w14:textId="70E6F7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762604D" w14:textId="67A91A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4155A24" w14:textId="5D59A5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1" w:type="pct"/>
          </w:tcPr>
          <w:p w14:paraId="022FEDB3" w14:textId="5329BA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826A154" w14:textId="77777777" w:rsidTr="00B04748">
        <w:tc>
          <w:tcPr>
            <w:tcW w:w="587" w:type="pct"/>
          </w:tcPr>
          <w:p w14:paraId="327A1AF5" w14:textId="6D07CD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R4-2318636</w:t>
            </w:r>
          </w:p>
        </w:tc>
        <w:tc>
          <w:tcPr>
            <w:tcW w:w="810" w:type="pct"/>
          </w:tcPr>
          <w:p w14:paraId="1168FF40" w14:textId="5F5585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core requirement for NonCol_intraB</w:t>
            </w:r>
          </w:p>
        </w:tc>
        <w:tc>
          <w:tcPr>
            <w:tcW w:w="717" w:type="pct"/>
          </w:tcPr>
          <w:p w14:paraId="0414F05A" w14:textId="6EE93B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25565B8" w14:textId="04963F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12C0017" w14:textId="1302F2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3691</w:t>
            </w:r>
          </w:p>
        </w:tc>
        <w:tc>
          <w:tcPr>
            <w:tcW w:w="223" w:type="pct"/>
          </w:tcPr>
          <w:p w14:paraId="600C275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D4DAB77" w14:textId="731CE4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7B7C7ED" w14:textId="366C37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07DA4D1" w14:textId="7099E6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0F28B7FA" w14:textId="5B2964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C6207F7" w14:textId="77777777" w:rsidTr="00B04748">
        <w:tc>
          <w:tcPr>
            <w:tcW w:w="587" w:type="pct"/>
          </w:tcPr>
          <w:p w14:paraId="76CC73AB" w14:textId="27D858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R4-2321417</w:t>
            </w:r>
          </w:p>
        </w:tc>
        <w:tc>
          <w:tcPr>
            <w:tcW w:w="810" w:type="pct"/>
          </w:tcPr>
          <w:p w14:paraId="1C7E641B" w14:textId="31DA95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core requirement for NonCol_intraB</w:t>
            </w:r>
          </w:p>
        </w:tc>
        <w:tc>
          <w:tcPr>
            <w:tcW w:w="717" w:type="pct"/>
          </w:tcPr>
          <w:p w14:paraId="37D31263" w14:textId="29AA68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7752ABE" w14:textId="096E2C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4F59F81" w14:textId="62A56F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3691</w:t>
            </w:r>
          </w:p>
        </w:tc>
        <w:tc>
          <w:tcPr>
            <w:tcW w:w="223" w:type="pct"/>
          </w:tcPr>
          <w:p w14:paraId="7DF4E197" w14:textId="7FA59FA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67F53DE" w14:textId="0FE9BE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DC148C9" w14:textId="15394F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B121865" w14:textId="52A9E2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503E9835" w14:textId="5A565A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29512F9F" w14:textId="77777777" w:rsidTr="00B04748">
        <w:tc>
          <w:tcPr>
            <w:tcW w:w="587" w:type="pct"/>
          </w:tcPr>
          <w:p w14:paraId="09C9D3F1" w14:textId="2A9CA7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R4-2318642</w:t>
            </w:r>
          </w:p>
        </w:tc>
        <w:tc>
          <w:tcPr>
            <w:tcW w:w="810" w:type="pct"/>
          </w:tcPr>
          <w:p w14:paraId="1ED48A3D" w14:textId="56C731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on NR-E-UTRAN HO requirement maintenance R15</w:t>
            </w:r>
          </w:p>
        </w:tc>
        <w:tc>
          <w:tcPr>
            <w:tcW w:w="717" w:type="pct"/>
          </w:tcPr>
          <w:p w14:paraId="5AC7F6CA" w14:textId="32C13E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445378CD" w14:textId="3A9519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14E2D02" w14:textId="050E50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3692</w:t>
            </w:r>
          </w:p>
        </w:tc>
        <w:tc>
          <w:tcPr>
            <w:tcW w:w="223" w:type="pct"/>
          </w:tcPr>
          <w:p w14:paraId="3F218C1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507B9C1" w14:textId="112CC2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46DD677" w14:textId="7D2682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4C9534B" w14:textId="497983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4A8D49B3" w14:textId="55A787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BA30C70" w14:textId="77777777" w:rsidTr="00B04748">
        <w:tc>
          <w:tcPr>
            <w:tcW w:w="587" w:type="pct"/>
          </w:tcPr>
          <w:p w14:paraId="73929A15" w14:textId="5920D8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R4-2321520</w:t>
            </w:r>
          </w:p>
        </w:tc>
        <w:tc>
          <w:tcPr>
            <w:tcW w:w="810" w:type="pct"/>
          </w:tcPr>
          <w:p w14:paraId="5A2DFF54" w14:textId="5C1D14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on NR-E-UTRAN HO requirement maintenance R15</w:t>
            </w:r>
          </w:p>
        </w:tc>
        <w:tc>
          <w:tcPr>
            <w:tcW w:w="717" w:type="pct"/>
          </w:tcPr>
          <w:p w14:paraId="31A92257" w14:textId="62A4EF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409741DE" w14:textId="6C8185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5C6A876" w14:textId="3FE10C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3692</w:t>
            </w:r>
          </w:p>
        </w:tc>
        <w:tc>
          <w:tcPr>
            <w:tcW w:w="223" w:type="pct"/>
          </w:tcPr>
          <w:p w14:paraId="31395CEF" w14:textId="37A7F79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0AEFACB" w14:textId="41D224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53D7F98A" w14:textId="35DBFC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F8CFB07" w14:textId="53700E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7E86FCF4" w14:textId="0CDEDA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2C3DF47F" w14:textId="77777777" w:rsidTr="00B04748">
        <w:tc>
          <w:tcPr>
            <w:tcW w:w="587" w:type="pct"/>
          </w:tcPr>
          <w:p w14:paraId="1CA3E674" w14:textId="5FD975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R4-2318643</w:t>
            </w:r>
          </w:p>
        </w:tc>
        <w:tc>
          <w:tcPr>
            <w:tcW w:w="810" w:type="pct"/>
          </w:tcPr>
          <w:p w14:paraId="56CCA843" w14:textId="346BF6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on NR-E-UTRAN HO requirement maintenance R16</w:t>
            </w:r>
          </w:p>
        </w:tc>
        <w:tc>
          <w:tcPr>
            <w:tcW w:w="717" w:type="pct"/>
          </w:tcPr>
          <w:p w14:paraId="045FEE0E" w14:textId="2CE4D4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6F3C4F26" w14:textId="61C75B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7B54A41" w14:textId="381424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3693</w:t>
            </w:r>
          </w:p>
        </w:tc>
        <w:tc>
          <w:tcPr>
            <w:tcW w:w="223" w:type="pct"/>
          </w:tcPr>
          <w:p w14:paraId="00EE9DB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256A4B" w14:textId="77C584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F6B9FE7" w14:textId="6F7C9A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E2525C" w14:textId="1A49A8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2B7E6D90" w14:textId="16CCF8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8E09411" w14:textId="77777777" w:rsidTr="00B04748">
        <w:tc>
          <w:tcPr>
            <w:tcW w:w="587" w:type="pct"/>
          </w:tcPr>
          <w:p w14:paraId="68069E80" w14:textId="1A9D29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R4-2318644</w:t>
            </w:r>
          </w:p>
        </w:tc>
        <w:tc>
          <w:tcPr>
            <w:tcW w:w="810" w:type="pct"/>
          </w:tcPr>
          <w:p w14:paraId="60FB75D5" w14:textId="1A3F2E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on NR-E-UTRAN HO requirement maintenance R17</w:t>
            </w:r>
          </w:p>
        </w:tc>
        <w:tc>
          <w:tcPr>
            <w:tcW w:w="717" w:type="pct"/>
          </w:tcPr>
          <w:p w14:paraId="29E44459" w14:textId="04EE87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51EC740" w14:textId="4DCA6B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8CEAF93" w14:textId="69811F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3694</w:t>
            </w:r>
          </w:p>
        </w:tc>
        <w:tc>
          <w:tcPr>
            <w:tcW w:w="223" w:type="pct"/>
          </w:tcPr>
          <w:p w14:paraId="2C3285A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93D2245" w14:textId="19A3A7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9586E0F" w14:textId="366A60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08309BE" w14:textId="2A0FC0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7E19A51F" w14:textId="395ECB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9C49EAC" w14:textId="77777777" w:rsidTr="00B04748">
        <w:tc>
          <w:tcPr>
            <w:tcW w:w="587" w:type="pct"/>
          </w:tcPr>
          <w:p w14:paraId="4B7E3D9E" w14:textId="2707F1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R4-2318645</w:t>
            </w:r>
          </w:p>
        </w:tc>
        <w:tc>
          <w:tcPr>
            <w:tcW w:w="810" w:type="pct"/>
          </w:tcPr>
          <w:p w14:paraId="450EB0D6" w14:textId="76CE13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[NR_newRAT] CR on NR-E-UTRAN HO requirement maintenance R18</w:t>
            </w:r>
          </w:p>
        </w:tc>
        <w:tc>
          <w:tcPr>
            <w:tcW w:w="717" w:type="pct"/>
          </w:tcPr>
          <w:p w14:paraId="5FA2E4CC" w14:textId="5ACFA1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073044E6" w14:textId="6A68BB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1CFD669" w14:textId="4EE78B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3695</w:t>
            </w:r>
          </w:p>
        </w:tc>
        <w:tc>
          <w:tcPr>
            <w:tcW w:w="223" w:type="pct"/>
          </w:tcPr>
          <w:p w14:paraId="7D61767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0A00BB" w14:textId="23DF0B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DCACF96" w14:textId="3ECB3B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88A9C89" w14:textId="15C6B7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</w:t>
            </w:r>
          </w:p>
        </w:tc>
        <w:tc>
          <w:tcPr>
            <w:tcW w:w="511" w:type="pct"/>
          </w:tcPr>
          <w:p w14:paraId="08A414F5" w14:textId="038649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284A67D" w14:textId="77777777" w:rsidTr="00B04748">
        <w:tc>
          <w:tcPr>
            <w:tcW w:w="587" w:type="pct"/>
          </w:tcPr>
          <w:p w14:paraId="15ED7953" w14:textId="65F3EE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R4-2318648</w:t>
            </w:r>
          </w:p>
        </w:tc>
        <w:tc>
          <w:tcPr>
            <w:tcW w:w="810" w:type="pct"/>
          </w:tcPr>
          <w:p w14:paraId="525426B7" w14:textId="5A058D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R18 SCell activation enhancement</w:t>
            </w:r>
          </w:p>
        </w:tc>
        <w:tc>
          <w:tcPr>
            <w:tcW w:w="717" w:type="pct"/>
          </w:tcPr>
          <w:p w14:paraId="015E11DA" w14:textId="22037E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OPPO</w:t>
            </w:r>
          </w:p>
        </w:tc>
        <w:tc>
          <w:tcPr>
            <w:tcW w:w="294" w:type="pct"/>
          </w:tcPr>
          <w:p w14:paraId="10DF83BB" w14:textId="7B06D3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9CD64DD" w14:textId="4FE6BA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3696</w:t>
            </w:r>
          </w:p>
        </w:tc>
        <w:tc>
          <w:tcPr>
            <w:tcW w:w="223" w:type="pct"/>
          </w:tcPr>
          <w:p w14:paraId="07A3660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28D5CA8" w14:textId="617B57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4284B29" w14:textId="53C9D2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8D82B3A" w14:textId="00A4C4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NR_RRM_enh3-Core</w:t>
            </w:r>
          </w:p>
        </w:tc>
        <w:tc>
          <w:tcPr>
            <w:tcW w:w="511" w:type="pct"/>
          </w:tcPr>
          <w:p w14:paraId="57FF26E9" w14:textId="4C0E0B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C44FEE7" w14:textId="77777777" w:rsidTr="00B04748">
        <w:tc>
          <w:tcPr>
            <w:tcW w:w="587" w:type="pct"/>
          </w:tcPr>
          <w:p w14:paraId="476335DB" w14:textId="7DF3E8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R4-2321361</w:t>
            </w:r>
          </w:p>
        </w:tc>
        <w:tc>
          <w:tcPr>
            <w:tcW w:w="810" w:type="pct"/>
          </w:tcPr>
          <w:p w14:paraId="4415E80D" w14:textId="112443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R18 SCell activation enhancement</w:t>
            </w:r>
          </w:p>
        </w:tc>
        <w:tc>
          <w:tcPr>
            <w:tcW w:w="717" w:type="pct"/>
          </w:tcPr>
          <w:p w14:paraId="17741E3B" w14:textId="374896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OPPO</w:t>
            </w:r>
          </w:p>
        </w:tc>
        <w:tc>
          <w:tcPr>
            <w:tcW w:w="294" w:type="pct"/>
          </w:tcPr>
          <w:p w14:paraId="5CB8794D" w14:textId="76B0BD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C125DD5" w14:textId="755BDB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3696</w:t>
            </w:r>
          </w:p>
        </w:tc>
        <w:tc>
          <w:tcPr>
            <w:tcW w:w="223" w:type="pct"/>
          </w:tcPr>
          <w:p w14:paraId="57A68C92" w14:textId="600AB41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B6B8EDD" w14:textId="15AC82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854753F" w14:textId="160995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B22DE3C" w14:textId="08B7CF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NR_RRM_enh3-Core</w:t>
            </w:r>
          </w:p>
        </w:tc>
        <w:tc>
          <w:tcPr>
            <w:tcW w:w="511" w:type="pct"/>
          </w:tcPr>
          <w:p w14:paraId="43B4704C" w14:textId="0EAA94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CA097E0" w14:textId="77777777" w:rsidTr="00B04748">
        <w:tc>
          <w:tcPr>
            <w:tcW w:w="587" w:type="pct"/>
          </w:tcPr>
          <w:p w14:paraId="18FDCD38" w14:textId="17EF4C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R4-2318699</w:t>
            </w:r>
          </w:p>
        </w:tc>
        <w:tc>
          <w:tcPr>
            <w:tcW w:w="810" w:type="pct"/>
          </w:tcPr>
          <w:p w14:paraId="5BB6A86C" w14:textId="524B73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list update delay - R15</w:t>
            </w:r>
          </w:p>
        </w:tc>
        <w:tc>
          <w:tcPr>
            <w:tcW w:w="717" w:type="pct"/>
          </w:tcPr>
          <w:p w14:paraId="0968113A" w14:textId="339360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78699750" w14:textId="37E2A2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5DECF94" w14:textId="0C9010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3697</w:t>
            </w:r>
          </w:p>
        </w:tc>
        <w:tc>
          <w:tcPr>
            <w:tcW w:w="223" w:type="pct"/>
          </w:tcPr>
          <w:p w14:paraId="4FCE097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4D72D2" w14:textId="0DC742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6C3AA74C" w14:textId="304C9F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130F39D" w14:textId="06A1F2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DFEA22D" w14:textId="0DEB24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41C0242B" w14:textId="77777777" w:rsidTr="00B04748">
        <w:tc>
          <w:tcPr>
            <w:tcW w:w="587" w:type="pct"/>
          </w:tcPr>
          <w:p w14:paraId="384BA48E" w14:textId="03385C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R4-2318700</w:t>
            </w:r>
          </w:p>
        </w:tc>
        <w:tc>
          <w:tcPr>
            <w:tcW w:w="810" w:type="pct"/>
          </w:tcPr>
          <w:p w14:paraId="48F4B81F" w14:textId="2448A8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list update delay - R16</w:t>
            </w:r>
          </w:p>
        </w:tc>
        <w:tc>
          <w:tcPr>
            <w:tcW w:w="717" w:type="pct"/>
          </w:tcPr>
          <w:p w14:paraId="6F48639C" w14:textId="126E50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47225C85" w14:textId="2D15C8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C44361B" w14:textId="37B60F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3698</w:t>
            </w:r>
          </w:p>
        </w:tc>
        <w:tc>
          <w:tcPr>
            <w:tcW w:w="223" w:type="pct"/>
          </w:tcPr>
          <w:p w14:paraId="2FDC70D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6E1C970" w14:textId="5E844E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EF9A5A8" w14:textId="14B6A3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A54DAF3" w14:textId="3DA3B4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4460699A" w14:textId="4C4563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55940B27" w14:textId="77777777" w:rsidTr="00B04748">
        <w:tc>
          <w:tcPr>
            <w:tcW w:w="587" w:type="pct"/>
          </w:tcPr>
          <w:p w14:paraId="0F650D10" w14:textId="2B7CB5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R4-2318701</w:t>
            </w:r>
          </w:p>
        </w:tc>
        <w:tc>
          <w:tcPr>
            <w:tcW w:w="810" w:type="pct"/>
          </w:tcPr>
          <w:p w14:paraId="32B2CCAB" w14:textId="6A5483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list update delay - R17</w:t>
            </w:r>
          </w:p>
        </w:tc>
        <w:tc>
          <w:tcPr>
            <w:tcW w:w="717" w:type="pct"/>
          </w:tcPr>
          <w:p w14:paraId="10629C42" w14:textId="473C10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211452D" w14:textId="6653FD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B97A7D6" w14:textId="3F2D9F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3699</w:t>
            </w:r>
          </w:p>
        </w:tc>
        <w:tc>
          <w:tcPr>
            <w:tcW w:w="223" w:type="pct"/>
          </w:tcPr>
          <w:p w14:paraId="640EAA6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AD6188" w14:textId="544FC2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38365E4" w14:textId="12F73B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2E89A3F" w14:textId="31A5DE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20722221" w14:textId="435E53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1201653D" w14:textId="77777777" w:rsidTr="00B04748">
        <w:tc>
          <w:tcPr>
            <w:tcW w:w="587" w:type="pct"/>
          </w:tcPr>
          <w:p w14:paraId="79FC7F4A" w14:textId="5A958A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R4-2318702</w:t>
            </w:r>
          </w:p>
        </w:tc>
        <w:tc>
          <w:tcPr>
            <w:tcW w:w="810" w:type="pct"/>
          </w:tcPr>
          <w:p w14:paraId="66AC3D88" w14:textId="35E9C3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list update delay - R18</w:t>
            </w:r>
          </w:p>
        </w:tc>
        <w:tc>
          <w:tcPr>
            <w:tcW w:w="717" w:type="pct"/>
          </w:tcPr>
          <w:p w14:paraId="78C169C9" w14:textId="640DAF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2F044CFD" w14:textId="7C0C73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30A613F" w14:textId="04B5CA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3700</w:t>
            </w:r>
          </w:p>
        </w:tc>
        <w:tc>
          <w:tcPr>
            <w:tcW w:w="223" w:type="pct"/>
          </w:tcPr>
          <w:p w14:paraId="504197D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F6AC06F" w14:textId="4D1D2A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D655E68" w14:textId="7303D3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4E38DD3" w14:textId="74D40C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58C4D3E2" w14:textId="05FB80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07D8A9D0" w14:textId="77777777" w:rsidTr="00B04748">
        <w:tc>
          <w:tcPr>
            <w:tcW w:w="587" w:type="pct"/>
          </w:tcPr>
          <w:p w14:paraId="7A8CEAFA" w14:textId="1DF751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R4-2318840</w:t>
            </w:r>
          </w:p>
        </w:tc>
        <w:tc>
          <w:tcPr>
            <w:tcW w:w="810" w:type="pct"/>
          </w:tcPr>
          <w:p w14:paraId="0B1F6E89" w14:textId="33F9AE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RRM requirements for NR sidelink evolution</w:t>
            </w:r>
          </w:p>
        </w:tc>
        <w:tc>
          <w:tcPr>
            <w:tcW w:w="717" w:type="pct"/>
          </w:tcPr>
          <w:p w14:paraId="4FE03F08" w14:textId="0C9FFB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OPPO</w:t>
            </w:r>
          </w:p>
        </w:tc>
        <w:tc>
          <w:tcPr>
            <w:tcW w:w="294" w:type="pct"/>
          </w:tcPr>
          <w:p w14:paraId="68DEF7C3" w14:textId="707723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CD3D638" w14:textId="25A8A0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3701</w:t>
            </w:r>
          </w:p>
        </w:tc>
        <w:tc>
          <w:tcPr>
            <w:tcW w:w="223" w:type="pct"/>
          </w:tcPr>
          <w:p w14:paraId="75CE0F2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27A806" w14:textId="5123CF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565E730" w14:textId="65E348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16303C3" w14:textId="5B647E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NR_SL_enh2-Core</w:t>
            </w:r>
          </w:p>
        </w:tc>
        <w:tc>
          <w:tcPr>
            <w:tcW w:w="511" w:type="pct"/>
          </w:tcPr>
          <w:p w14:paraId="2E943C43" w14:textId="395316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C84C340" w14:textId="77777777" w:rsidTr="00B04748">
        <w:tc>
          <w:tcPr>
            <w:tcW w:w="587" w:type="pct"/>
          </w:tcPr>
          <w:p w14:paraId="7B2EC605" w14:textId="3C4361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R4-2321354</w:t>
            </w:r>
          </w:p>
        </w:tc>
        <w:tc>
          <w:tcPr>
            <w:tcW w:w="810" w:type="pct"/>
          </w:tcPr>
          <w:p w14:paraId="4C6F9BE3" w14:textId="00087F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RRM requirements for NR sidelink evolution</w:t>
            </w:r>
          </w:p>
        </w:tc>
        <w:tc>
          <w:tcPr>
            <w:tcW w:w="717" w:type="pct"/>
          </w:tcPr>
          <w:p w14:paraId="70BC26DB" w14:textId="611E78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OPPO</w:t>
            </w:r>
          </w:p>
        </w:tc>
        <w:tc>
          <w:tcPr>
            <w:tcW w:w="294" w:type="pct"/>
          </w:tcPr>
          <w:p w14:paraId="7D2BA620" w14:textId="68FE2B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E912286" w14:textId="79CF80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3701</w:t>
            </w:r>
          </w:p>
        </w:tc>
        <w:tc>
          <w:tcPr>
            <w:tcW w:w="223" w:type="pct"/>
          </w:tcPr>
          <w:p w14:paraId="70E61CC2" w14:textId="2881F82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6EA3384" w14:textId="1D1902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1C71E4E" w14:textId="637DD8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EE25785" w14:textId="6DF7B5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NR_SL_enh2-Core</w:t>
            </w:r>
          </w:p>
        </w:tc>
        <w:tc>
          <w:tcPr>
            <w:tcW w:w="511" w:type="pct"/>
          </w:tcPr>
          <w:p w14:paraId="7C448A90" w14:textId="530321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2F3905C" w14:textId="77777777" w:rsidTr="00B04748">
        <w:tc>
          <w:tcPr>
            <w:tcW w:w="587" w:type="pct"/>
          </w:tcPr>
          <w:p w14:paraId="7255A2AA" w14:textId="24F5CF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R4-2318900</w:t>
            </w:r>
          </w:p>
        </w:tc>
        <w:tc>
          <w:tcPr>
            <w:tcW w:w="810" w:type="pct"/>
          </w:tcPr>
          <w:p w14:paraId="5A4E4965" w14:textId="053560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Air-to-ground network for NR</w:t>
            </w:r>
          </w:p>
        </w:tc>
        <w:tc>
          <w:tcPr>
            <w:tcW w:w="717" w:type="pct"/>
          </w:tcPr>
          <w:p w14:paraId="0862886D" w14:textId="6BB2C7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294" w:type="pct"/>
          </w:tcPr>
          <w:p w14:paraId="4718842E" w14:textId="448C74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293B699" w14:textId="5B52C7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3702</w:t>
            </w:r>
          </w:p>
        </w:tc>
        <w:tc>
          <w:tcPr>
            <w:tcW w:w="223" w:type="pct"/>
          </w:tcPr>
          <w:p w14:paraId="47D0D5E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1AB2CAE" w14:textId="11B202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EDDCB4F" w14:textId="750AF0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DCD3CBC" w14:textId="3FC7FB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511" w:type="pct"/>
          </w:tcPr>
          <w:p w14:paraId="759FEA7C" w14:textId="75FC98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26CD4EB" w14:textId="77777777" w:rsidTr="00B04748">
        <w:tc>
          <w:tcPr>
            <w:tcW w:w="587" w:type="pct"/>
          </w:tcPr>
          <w:p w14:paraId="370E1464" w14:textId="043128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R4-2321365</w:t>
            </w:r>
          </w:p>
        </w:tc>
        <w:tc>
          <w:tcPr>
            <w:tcW w:w="810" w:type="pct"/>
          </w:tcPr>
          <w:p w14:paraId="32310304" w14:textId="6CE489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Air-to-ground network for NR</w:t>
            </w:r>
          </w:p>
        </w:tc>
        <w:tc>
          <w:tcPr>
            <w:tcW w:w="717" w:type="pct"/>
          </w:tcPr>
          <w:p w14:paraId="1D4D7D42" w14:textId="16748C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294" w:type="pct"/>
          </w:tcPr>
          <w:p w14:paraId="40CB076C" w14:textId="103AB9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7E887C9" w14:textId="37E5E0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3702</w:t>
            </w:r>
          </w:p>
        </w:tc>
        <w:tc>
          <w:tcPr>
            <w:tcW w:w="223" w:type="pct"/>
          </w:tcPr>
          <w:p w14:paraId="3EAE03C9" w14:textId="08F0E52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4D400B9" w14:textId="1C9361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42C96B8" w14:textId="5D1FD4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D9EDEB1" w14:textId="291D91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511" w:type="pct"/>
          </w:tcPr>
          <w:p w14:paraId="52D221F0" w14:textId="6E706D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23DAEF5" w14:textId="77777777" w:rsidTr="00B04748">
        <w:tc>
          <w:tcPr>
            <w:tcW w:w="587" w:type="pct"/>
          </w:tcPr>
          <w:p w14:paraId="37CE662A" w14:textId="736DD5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R4-2318944</w:t>
            </w:r>
          </w:p>
        </w:tc>
        <w:tc>
          <w:tcPr>
            <w:tcW w:w="810" w:type="pct"/>
          </w:tcPr>
          <w:p w14:paraId="0432308E" w14:textId="57B104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[NR_HST_FR1_enh] Inter-frequency measurement for NR FR1 HST</w:t>
            </w:r>
          </w:p>
        </w:tc>
        <w:tc>
          <w:tcPr>
            <w:tcW w:w="717" w:type="pct"/>
          </w:tcPr>
          <w:p w14:paraId="147D5C27" w14:textId="3CFDDE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28451039" w14:textId="725746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C8C1C31" w14:textId="1929A2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3703</w:t>
            </w:r>
          </w:p>
        </w:tc>
        <w:tc>
          <w:tcPr>
            <w:tcW w:w="223" w:type="pct"/>
          </w:tcPr>
          <w:p w14:paraId="26227A9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3C4BC68" w14:textId="6D5090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D7CB04D" w14:textId="46CDA0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38487F6" w14:textId="59A02D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511" w:type="pct"/>
          </w:tcPr>
          <w:p w14:paraId="7E60CA4C" w14:textId="70FC6A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D8FD685" w14:textId="77777777" w:rsidTr="00B04748">
        <w:tc>
          <w:tcPr>
            <w:tcW w:w="587" w:type="pct"/>
          </w:tcPr>
          <w:p w14:paraId="1DA51BA8" w14:textId="622558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R4-2321627</w:t>
            </w:r>
          </w:p>
        </w:tc>
        <w:tc>
          <w:tcPr>
            <w:tcW w:w="810" w:type="pct"/>
          </w:tcPr>
          <w:p w14:paraId="6222B294" w14:textId="4DB94D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[NR_HST_FR1_enh] Inter-frequency measurement for NR FR1 HST</w:t>
            </w:r>
          </w:p>
        </w:tc>
        <w:tc>
          <w:tcPr>
            <w:tcW w:w="717" w:type="pct"/>
          </w:tcPr>
          <w:p w14:paraId="6829BA98" w14:textId="58D945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23E84977" w14:textId="22405E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1571174" w14:textId="1A6E0F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3703</w:t>
            </w:r>
          </w:p>
        </w:tc>
        <w:tc>
          <w:tcPr>
            <w:tcW w:w="223" w:type="pct"/>
          </w:tcPr>
          <w:p w14:paraId="244563F6" w14:textId="0B56954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5189F86" w14:textId="13AA43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CAC9245" w14:textId="05F121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37462EB" w14:textId="0EA887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511" w:type="pct"/>
          </w:tcPr>
          <w:p w14:paraId="1303A2F9" w14:textId="725BC3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83EDE07" w14:textId="77777777" w:rsidTr="00B04748">
        <w:tc>
          <w:tcPr>
            <w:tcW w:w="587" w:type="pct"/>
          </w:tcPr>
          <w:p w14:paraId="7CEA9030" w14:textId="1ED8A3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R4-2318945</w:t>
            </w:r>
          </w:p>
        </w:tc>
        <w:tc>
          <w:tcPr>
            <w:tcW w:w="810" w:type="pct"/>
          </w:tcPr>
          <w:p w14:paraId="4DAA817D" w14:textId="780F34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[NR_HST_FR1_enh] Inter-frequency measurement for NR FR1 HST-R18mirror</w:t>
            </w:r>
          </w:p>
        </w:tc>
        <w:tc>
          <w:tcPr>
            <w:tcW w:w="717" w:type="pct"/>
          </w:tcPr>
          <w:p w14:paraId="21368296" w14:textId="7A710D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294" w:type="pct"/>
          </w:tcPr>
          <w:p w14:paraId="433C76BB" w14:textId="5E22B2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1A3AD4B" w14:textId="7432E3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3704</w:t>
            </w:r>
          </w:p>
        </w:tc>
        <w:tc>
          <w:tcPr>
            <w:tcW w:w="223" w:type="pct"/>
          </w:tcPr>
          <w:p w14:paraId="7F3BC30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2B6BB64" w14:textId="5F5BF9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73FBF79" w14:textId="6681DB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3A15E1F" w14:textId="1EC92E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511" w:type="pct"/>
          </w:tcPr>
          <w:p w14:paraId="70A4AAF1" w14:textId="2701AC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763F550" w14:textId="77777777" w:rsidTr="00B04748">
        <w:tc>
          <w:tcPr>
            <w:tcW w:w="587" w:type="pct"/>
          </w:tcPr>
          <w:p w14:paraId="58A02CE0" w14:textId="70C6B7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R4-2319040</w:t>
            </w:r>
          </w:p>
        </w:tc>
        <w:tc>
          <w:tcPr>
            <w:tcW w:w="810" w:type="pct"/>
          </w:tcPr>
          <w:p w14:paraId="13E685A3" w14:textId="128D01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for RRM requirements for NR FR2 multi-Rx chain DL reception</w:t>
            </w:r>
          </w:p>
        </w:tc>
        <w:tc>
          <w:tcPr>
            <w:tcW w:w="717" w:type="pct"/>
          </w:tcPr>
          <w:p w14:paraId="0DA18626" w14:textId="468666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08A421AC" w14:textId="2D2374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BAC6A00" w14:textId="444220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3705</w:t>
            </w:r>
          </w:p>
        </w:tc>
        <w:tc>
          <w:tcPr>
            <w:tcW w:w="223" w:type="pct"/>
          </w:tcPr>
          <w:p w14:paraId="406B436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E0602EF" w14:textId="37D623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7AB8B53" w14:textId="2D250C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B0CDCC7" w14:textId="014A6B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NR_FR2_multiRX_DL-Core</w:t>
            </w:r>
          </w:p>
        </w:tc>
        <w:tc>
          <w:tcPr>
            <w:tcW w:w="511" w:type="pct"/>
          </w:tcPr>
          <w:p w14:paraId="077E67E2" w14:textId="1EFC0E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A5A1ACA" w14:textId="77777777" w:rsidTr="00B04748">
        <w:tc>
          <w:tcPr>
            <w:tcW w:w="587" w:type="pct"/>
          </w:tcPr>
          <w:p w14:paraId="60D5970C" w14:textId="2DC27B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R4-2321636</w:t>
            </w:r>
          </w:p>
        </w:tc>
        <w:tc>
          <w:tcPr>
            <w:tcW w:w="810" w:type="pct"/>
          </w:tcPr>
          <w:p w14:paraId="7D108252" w14:textId="190B4E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for RRM requirements for NR FR2 multi-Rx chain DL reception</w:t>
            </w:r>
          </w:p>
        </w:tc>
        <w:tc>
          <w:tcPr>
            <w:tcW w:w="717" w:type="pct"/>
          </w:tcPr>
          <w:p w14:paraId="7D647142" w14:textId="61D91D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Ericsson</w:t>
            </w:r>
          </w:p>
        </w:tc>
        <w:tc>
          <w:tcPr>
            <w:tcW w:w="294" w:type="pct"/>
          </w:tcPr>
          <w:p w14:paraId="1159D95B" w14:textId="61430F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EF42C95" w14:textId="64A7AB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3705</w:t>
            </w:r>
          </w:p>
        </w:tc>
        <w:tc>
          <w:tcPr>
            <w:tcW w:w="223" w:type="pct"/>
          </w:tcPr>
          <w:p w14:paraId="385F36A2" w14:textId="0F6EBAD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7BFAAE9" w14:textId="26019A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F0C801D" w14:textId="268477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D9BBFB6" w14:textId="42E1C5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NR_FR2_multiRX_DL-Core</w:t>
            </w:r>
          </w:p>
        </w:tc>
        <w:tc>
          <w:tcPr>
            <w:tcW w:w="511" w:type="pct"/>
          </w:tcPr>
          <w:p w14:paraId="4B168787" w14:textId="6A6A40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9CA8A17" w14:textId="77777777" w:rsidTr="00B04748">
        <w:tc>
          <w:tcPr>
            <w:tcW w:w="587" w:type="pct"/>
          </w:tcPr>
          <w:p w14:paraId="70031D69" w14:textId="7A2064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R4-2319113</w:t>
            </w:r>
          </w:p>
        </w:tc>
        <w:tc>
          <w:tcPr>
            <w:tcW w:w="810" w:type="pct"/>
          </w:tcPr>
          <w:p w14:paraId="428C274D" w14:textId="47CBD5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[NR_newRAT-Perf, NR_feMIMO-Perf] CR to FR1 Beam failure detection requirement</w:t>
            </w:r>
          </w:p>
        </w:tc>
        <w:tc>
          <w:tcPr>
            <w:tcW w:w="717" w:type="pct"/>
          </w:tcPr>
          <w:p w14:paraId="15CC8D04" w14:textId="71D8B1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634A9656" w14:textId="212B59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F7650D0" w14:textId="1708E5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3706</w:t>
            </w:r>
          </w:p>
        </w:tc>
        <w:tc>
          <w:tcPr>
            <w:tcW w:w="223" w:type="pct"/>
          </w:tcPr>
          <w:p w14:paraId="390700C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CB665A7" w14:textId="4B60A9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C66A5D0" w14:textId="5641DA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8F3F6D9" w14:textId="376809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NR_feMIMO-Perf</w:t>
            </w:r>
          </w:p>
        </w:tc>
        <w:tc>
          <w:tcPr>
            <w:tcW w:w="511" w:type="pct"/>
          </w:tcPr>
          <w:p w14:paraId="7251DE50" w14:textId="2D3821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AA36F39" w14:textId="77777777" w:rsidTr="00B04748">
        <w:tc>
          <w:tcPr>
            <w:tcW w:w="587" w:type="pct"/>
          </w:tcPr>
          <w:p w14:paraId="5C50416F" w14:textId="5AEEB5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R4-2319114</w:t>
            </w:r>
          </w:p>
        </w:tc>
        <w:tc>
          <w:tcPr>
            <w:tcW w:w="810" w:type="pct"/>
          </w:tcPr>
          <w:p w14:paraId="0DEB1B31" w14:textId="12B98A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[NR_newRAT-Perf, NR_feMIMO-Perf] CR to FR1 Beam failure detection requirement</w:t>
            </w:r>
          </w:p>
        </w:tc>
        <w:tc>
          <w:tcPr>
            <w:tcW w:w="717" w:type="pct"/>
          </w:tcPr>
          <w:p w14:paraId="0F7ECE71" w14:textId="731244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0EC27BE7" w14:textId="1EE00C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617FEE5" w14:textId="143B9C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3707</w:t>
            </w:r>
          </w:p>
        </w:tc>
        <w:tc>
          <w:tcPr>
            <w:tcW w:w="223" w:type="pct"/>
          </w:tcPr>
          <w:p w14:paraId="719A76F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DD2275C" w14:textId="4DF1A5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23CE198" w14:textId="4A7204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4A750A5" w14:textId="132A80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61CDAE45" w14:textId="6088AB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5DB5B73" w14:textId="77777777" w:rsidTr="00B04748">
        <w:tc>
          <w:tcPr>
            <w:tcW w:w="587" w:type="pct"/>
          </w:tcPr>
          <w:p w14:paraId="6A777A88" w14:textId="3B5015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R4-2319115</w:t>
            </w:r>
          </w:p>
        </w:tc>
        <w:tc>
          <w:tcPr>
            <w:tcW w:w="810" w:type="pct"/>
          </w:tcPr>
          <w:p w14:paraId="04A490FF" w14:textId="0A606C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CR to A.16.6.2.12 SSB and SMTC Config at Cell 2</w:t>
            </w:r>
          </w:p>
        </w:tc>
        <w:tc>
          <w:tcPr>
            <w:tcW w:w="717" w:type="pct"/>
          </w:tcPr>
          <w:p w14:paraId="385B3518" w14:textId="30360C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1E10A4E0" w14:textId="248D5A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F91DFF7" w14:textId="5DD732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3708</w:t>
            </w:r>
          </w:p>
        </w:tc>
        <w:tc>
          <w:tcPr>
            <w:tcW w:w="223" w:type="pct"/>
          </w:tcPr>
          <w:p w14:paraId="1A4A089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5380DBA" w14:textId="23BE23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2736AFD" w14:textId="50705D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0DC649E" w14:textId="01B031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320CF337" w14:textId="5F6B5F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71A01E21" w14:textId="77777777" w:rsidTr="00B04748">
        <w:tc>
          <w:tcPr>
            <w:tcW w:w="587" w:type="pct"/>
          </w:tcPr>
          <w:p w14:paraId="6C90EF6F" w14:textId="26B0DD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R4-2319116</w:t>
            </w:r>
          </w:p>
        </w:tc>
        <w:tc>
          <w:tcPr>
            <w:tcW w:w="810" w:type="pct"/>
          </w:tcPr>
          <w:p w14:paraId="0F3E5EAD" w14:textId="6A2BD8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CR to A.16.6.2.12 SSB and SMTC Config at Cell 2</w:t>
            </w:r>
          </w:p>
        </w:tc>
        <w:tc>
          <w:tcPr>
            <w:tcW w:w="717" w:type="pct"/>
          </w:tcPr>
          <w:p w14:paraId="66C2D54F" w14:textId="2F1D4C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5B7E15F5" w14:textId="120F14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F1D452E" w14:textId="6797B9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3709</w:t>
            </w:r>
          </w:p>
        </w:tc>
        <w:tc>
          <w:tcPr>
            <w:tcW w:w="223" w:type="pct"/>
          </w:tcPr>
          <w:p w14:paraId="70F39BC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CABDF42" w14:textId="42BD39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8A0C934" w14:textId="7047C2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B53D51D" w14:textId="0C0711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6A2391E0" w14:textId="062B96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38E0EDB" w14:textId="77777777" w:rsidTr="00B04748">
        <w:tc>
          <w:tcPr>
            <w:tcW w:w="587" w:type="pct"/>
          </w:tcPr>
          <w:p w14:paraId="7C5B7BD4" w14:textId="6BDCB1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R4-2319117</w:t>
            </w:r>
          </w:p>
        </w:tc>
        <w:tc>
          <w:tcPr>
            <w:tcW w:w="810" w:type="pct"/>
          </w:tcPr>
          <w:p w14:paraId="5CAA77D0" w14:textId="0C9A02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CR to 16.5.3.1.2 and 16.5.3.2.2 Active BWP Switch TCs for RedCap</w:t>
            </w:r>
          </w:p>
        </w:tc>
        <w:tc>
          <w:tcPr>
            <w:tcW w:w="717" w:type="pct"/>
          </w:tcPr>
          <w:p w14:paraId="12C353E3" w14:textId="0B6B0B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6A75DF76" w14:textId="24B75F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70AB451" w14:textId="29E79C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3710</w:t>
            </w:r>
          </w:p>
        </w:tc>
        <w:tc>
          <w:tcPr>
            <w:tcW w:w="223" w:type="pct"/>
          </w:tcPr>
          <w:p w14:paraId="00B46A5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600FBB" w14:textId="35589F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4482C0A" w14:textId="23F8CD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FCE35F7" w14:textId="1AFFE5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14F91B03" w14:textId="661D87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35738C51" w14:textId="77777777" w:rsidTr="00B04748">
        <w:tc>
          <w:tcPr>
            <w:tcW w:w="587" w:type="pct"/>
          </w:tcPr>
          <w:p w14:paraId="46BD0439" w14:textId="2CDAC1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R4-2319118</w:t>
            </w:r>
          </w:p>
        </w:tc>
        <w:tc>
          <w:tcPr>
            <w:tcW w:w="810" w:type="pct"/>
          </w:tcPr>
          <w:p w14:paraId="5C57E6EE" w14:textId="5F3BC0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CR to 16.5.3.1.2 and 16.5.3.2.2 Active BWP Switch TCs for RedCap</w:t>
            </w:r>
          </w:p>
        </w:tc>
        <w:tc>
          <w:tcPr>
            <w:tcW w:w="717" w:type="pct"/>
          </w:tcPr>
          <w:p w14:paraId="33432BB4" w14:textId="1254CE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32F059CE" w14:textId="5A70F9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9B1FD44" w14:textId="3B1E83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3711</w:t>
            </w:r>
          </w:p>
        </w:tc>
        <w:tc>
          <w:tcPr>
            <w:tcW w:w="223" w:type="pct"/>
          </w:tcPr>
          <w:p w14:paraId="4C4DF3D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906CA6" w14:textId="1CB5EC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0A50B92" w14:textId="0A46CE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6B9D621" w14:textId="59772E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22586DA8" w14:textId="4C3D54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19F5EF8" w14:textId="77777777" w:rsidTr="00B04748">
        <w:tc>
          <w:tcPr>
            <w:tcW w:w="587" w:type="pct"/>
          </w:tcPr>
          <w:p w14:paraId="7D838CBA" w14:textId="0A0B53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R4-2319119</w:t>
            </w:r>
          </w:p>
        </w:tc>
        <w:tc>
          <w:tcPr>
            <w:tcW w:w="810" w:type="pct"/>
          </w:tcPr>
          <w:p w14:paraId="3ABAB63B" w14:textId="6F8180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CR to A.16.6.2.2, A.16.6.2.4, A.16.6.2.8 inter-frequency measurement with gap RedCap</w:t>
            </w:r>
          </w:p>
        </w:tc>
        <w:tc>
          <w:tcPr>
            <w:tcW w:w="717" w:type="pct"/>
          </w:tcPr>
          <w:p w14:paraId="27EDB640" w14:textId="56294C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65756D4B" w14:textId="095F7E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4EED15A" w14:textId="2F8BB8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3712</w:t>
            </w:r>
          </w:p>
        </w:tc>
        <w:tc>
          <w:tcPr>
            <w:tcW w:w="223" w:type="pct"/>
          </w:tcPr>
          <w:p w14:paraId="38E2543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C6B39A" w14:textId="1E43E1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AE4F60F" w14:textId="2D2268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CC0727F" w14:textId="1C0DA2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6DF52BD4" w14:textId="522E2D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52343594" w14:textId="77777777" w:rsidTr="00B04748">
        <w:tc>
          <w:tcPr>
            <w:tcW w:w="587" w:type="pct"/>
          </w:tcPr>
          <w:p w14:paraId="76DB87BA" w14:textId="37F854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R4-2319120</w:t>
            </w:r>
          </w:p>
        </w:tc>
        <w:tc>
          <w:tcPr>
            <w:tcW w:w="810" w:type="pct"/>
          </w:tcPr>
          <w:p w14:paraId="5EF2D425" w14:textId="4CD4FF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CR to A.16.6.2.2, A.16.6.2.4, A.16.6.2.8 inter-frequency measurement with gap RedCap</w:t>
            </w:r>
          </w:p>
        </w:tc>
        <w:tc>
          <w:tcPr>
            <w:tcW w:w="717" w:type="pct"/>
          </w:tcPr>
          <w:p w14:paraId="24C166BC" w14:textId="224D95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2A8F053A" w14:textId="157F2F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BC84E1F" w14:textId="4B4564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3713</w:t>
            </w:r>
          </w:p>
        </w:tc>
        <w:tc>
          <w:tcPr>
            <w:tcW w:w="223" w:type="pct"/>
          </w:tcPr>
          <w:p w14:paraId="5E69E31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3A9FEF" w14:textId="403314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71669D8" w14:textId="02A3E8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1E74B07" w14:textId="6511B7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413610ED" w14:textId="73C2BB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35C38ED" w14:textId="77777777" w:rsidTr="00B04748">
        <w:tc>
          <w:tcPr>
            <w:tcW w:w="587" w:type="pct"/>
          </w:tcPr>
          <w:p w14:paraId="6BD2EC2B" w14:textId="3400C1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R4-2319121</w:t>
            </w:r>
          </w:p>
        </w:tc>
        <w:tc>
          <w:tcPr>
            <w:tcW w:w="810" w:type="pct"/>
          </w:tcPr>
          <w:p w14:paraId="15BB0E0F" w14:textId="1C0576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CR to CSI-RS-based RLM for 2Rx RedCap</w:t>
            </w:r>
          </w:p>
        </w:tc>
        <w:tc>
          <w:tcPr>
            <w:tcW w:w="717" w:type="pct"/>
          </w:tcPr>
          <w:p w14:paraId="4417003C" w14:textId="189755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4170CCC6" w14:textId="00BA52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F6C8CA4" w14:textId="06E897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3714</w:t>
            </w:r>
          </w:p>
        </w:tc>
        <w:tc>
          <w:tcPr>
            <w:tcW w:w="223" w:type="pct"/>
          </w:tcPr>
          <w:p w14:paraId="225C38B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6F85C62" w14:textId="241935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0FCF345" w14:textId="762032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30D6579" w14:textId="4C40D2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73FAB0C4" w14:textId="6DE04C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689846E" w14:textId="77777777" w:rsidTr="00B04748">
        <w:tc>
          <w:tcPr>
            <w:tcW w:w="587" w:type="pct"/>
          </w:tcPr>
          <w:p w14:paraId="6A8E7646" w14:textId="04AA2B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R4-2319122</w:t>
            </w:r>
          </w:p>
        </w:tc>
        <w:tc>
          <w:tcPr>
            <w:tcW w:w="810" w:type="pct"/>
          </w:tcPr>
          <w:p w14:paraId="765C3AE3" w14:textId="0F40A4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CR to CSI-RS-based RLM for 2Rx RedCap</w:t>
            </w:r>
          </w:p>
        </w:tc>
        <w:tc>
          <w:tcPr>
            <w:tcW w:w="717" w:type="pct"/>
          </w:tcPr>
          <w:p w14:paraId="4B4C000A" w14:textId="3DEBD6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294" w:type="pct"/>
          </w:tcPr>
          <w:p w14:paraId="3DAA56ED" w14:textId="1B9B11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AD58D07" w14:textId="26F245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3715</w:t>
            </w:r>
          </w:p>
        </w:tc>
        <w:tc>
          <w:tcPr>
            <w:tcW w:w="223" w:type="pct"/>
          </w:tcPr>
          <w:p w14:paraId="7D90119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AFFDC12" w14:textId="375D69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4AA6F16" w14:textId="159B4D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97482F1" w14:textId="0203DE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05D06398" w14:textId="698837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B641255" w14:textId="77777777" w:rsidTr="00B04748">
        <w:tc>
          <w:tcPr>
            <w:tcW w:w="587" w:type="pct"/>
          </w:tcPr>
          <w:p w14:paraId="0CEAF23E" w14:textId="59201B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R4-2319130</w:t>
            </w:r>
          </w:p>
        </w:tc>
        <w:tc>
          <w:tcPr>
            <w:tcW w:w="810" w:type="pct"/>
          </w:tcPr>
          <w:p w14:paraId="2C5BE47B" w14:textId="3FCDAD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MRTD requirements for HST FR2 multi-panel Rx UE-s</w:t>
            </w:r>
          </w:p>
        </w:tc>
        <w:tc>
          <w:tcPr>
            <w:tcW w:w="717" w:type="pct"/>
          </w:tcPr>
          <w:p w14:paraId="5C58FFC0" w14:textId="50838A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294" w:type="pct"/>
          </w:tcPr>
          <w:p w14:paraId="5D584403" w14:textId="617401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E360A13" w14:textId="3A5F00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3716</w:t>
            </w:r>
          </w:p>
        </w:tc>
        <w:tc>
          <w:tcPr>
            <w:tcW w:w="223" w:type="pct"/>
          </w:tcPr>
          <w:p w14:paraId="1A2D2C5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20B7467" w14:textId="69A156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C7D68FD" w14:textId="6D8BEF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2317606" w14:textId="2C7208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</w:t>
            </w:r>
          </w:p>
        </w:tc>
        <w:tc>
          <w:tcPr>
            <w:tcW w:w="511" w:type="pct"/>
          </w:tcPr>
          <w:p w14:paraId="0E897BEE" w14:textId="2DC8A8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B5A70AD" w14:textId="77777777" w:rsidTr="00B04748">
        <w:tc>
          <w:tcPr>
            <w:tcW w:w="587" w:type="pct"/>
          </w:tcPr>
          <w:p w14:paraId="6664A8F6" w14:textId="17A182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R4-2321419</w:t>
            </w:r>
          </w:p>
        </w:tc>
        <w:tc>
          <w:tcPr>
            <w:tcW w:w="810" w:type="pct"/>
          </w:tcPr>
          <w:p w14:paraId="3EB2E006" w14:textId="2A051C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MRTD requirements for HST FR2 multi-panel Rx UE-s</w:t>
            </w:r>
          </w:p>
        </w:tc>
        <w:tc>
          <w:tcPr>
            <w:tcW w:w="717" w:type="pct"/>
          </w:tcPr>
          <w:p w14:paraId="6F492D47" w14:textId="211322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294" w:type="pct"/>
          </w:tcPr>
          <w:p w14:paraId="655AFA98" w14:textId="76215B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E4C9885" w14:textId="78C60D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3716</w:t>
            </w:r>
          </w:p>
        </w:tc>
        <w:tc>
          <w:tcPr>
            <w:tcW w:w="223" w:type="pct"/>
          </w:tcPr>
          <w:p w14:paraId="0B841776" w14:textId="60F18CF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584C821" w14:textId="2DB9B6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1FE9805" w14:textId="489DEC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F1ABF3A" w14:textId="6D957E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</w:t>
            </w:r>
          </w:p>
        </w:tc>
        <w:tc>
          <w:tcPr>
            <w:tcW w:w="511" w:type="pct"/>
          </w:tcPr>
          <w:p w14:paraId="1026CB85" w14:textId="1B3163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3C973054" w14:textId="77777777" w:rsidTr="00B04748">
        <w:tc>
          <w:tcPr>
            <w:tcW w:w="587" w:type="pct"/>
          </w:tcPr>
          <w:p w14:paraId="1D7D1157" w14:textId="0F25EB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R4-2319131</w:t>
            </w:r>
          </w:p>
        </w:tc>
        <w:tc>
          <w:tcPr>
            <w:tcW w:w="810" w:type="pct"/>
          </w:tcPr>
          <w:p w14:paraId="620EF731" w14:textId="3CD780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IDLE mode HST FR2 UE mobility</w:t>
            </w:r>
          </w:p>
        </w:tc>
        <w:tc>
          <w:tcPr>
            <w:tcW w:w="717" w:type="pct"/>
          </w:tcPr>
          <w:p w14:paraId="732E02AA" w14:textId="327596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294" w:type="pct"/>
          </w:tcPr>
          <w:p w14:paraId="47293B3A" w14:textId="641AF4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3D2097F" w14:textId="7926A4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3717</w:t>
            </w:r>
          </w:p>
        </w:tc>
        <w:tc>
          <w:tcPr>
            <w:tcW w:w="223" w:type="pct"/>
          </w:tcPr>
          <w:p w14:paraId="7BC3166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3FD314" w14:textId="5A8DBC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9914F66" w14:textId="0A9278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69FF18B" w14:textId="3035B0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</w:t>
            </w:r>
          </w:p>
        </w:tc>
        <w:tc>
          <w:tcPr>
            <w:tcW w:w="511" w:type="pct"/>
          </w:tcPr>
          <w:p w14:paraId="31023425" w14:textId="16AEE2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15E3ED3" w14:textId="77777777" w:rsidTr="00B04748">
        <w:tc>
          <w:tcPr>
            <w:tcW w:w="587" w:type="pct"/>
          </w:tcPr>
          <w:p w14:paraId="339CEAEA" w14:textId="379CF4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R4-2321423</w:t>
            </w:r>
          </w:p>
        </w:tc>
        <w:tc>
          <w:tcPr>
            <w:tcW w:w="810" w:type="pct"/>
          </w:tcPr>
          <w:p w14:paraId="25ECDAB7" w14:textId="1B4F4B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IDLE mode HST FR2 UE mobility</w:t>
            </w:r>
          </w:p>
        </w:tc>
        <w:tc>
          <w:tcPr>
            <w:tcW w:w="717" w:type="pct"/>
          </w:tcPr>
          <w:p w14:paraId="0A8F71CE" w14:textId="4C084E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294" w:type="pct"/>
          </w:tcPr>
          <w:p w14:paraId="3C0D9EB6" w14:textId="75C768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18E92C4" w14:textId="7DF0AC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3717</w:t>
            </w:r>
          </w:p>
        </w:tc>
        <w:tc>
          <w:tcPr>
            <w:tcW w:w="223" w:type="pct"/>
          </w:tcPr>
          <w:p w14:paraId="05A16391" w14:textId="151C06A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B75569E" w14:textId="6F378D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F88B3ED" w14:textId="413002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A6B84B5" w14:textId="69CDFB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</w:t>
            </w:r>
          </w:p>
        </w:tc>
        <w:tc>
          <w:tcPr>
            <w:tcW w:w="511" w:type="pct"/>
          </w:tcPr>
          <w:p w14:paraId="49CEE61A" w14:textId="1E3C56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543FB3DA" w14:textId="77777777" w:rsidTr="00B04748">
        <w:tc>
          <w:tcPr>
            <w:tcW w:w="587" w:type="pct"/>
          </w:tcPr>
          <w:p w14:paraId="2C7B7B5D" w14:textId="2AE392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R4-2319151</w:t>
            </w:r>
          </w:p>
        </w:tc>
        <w:tc>
          <w:tcPr>
            <w:tcW w:w="810" w:type="pct"/>
          </w:tcPr>
          <w:p w14:paraId="1838745B" w14:textId="77859B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 in ATG</w:t>
            </w:r>
          </w:p>
        </w:tc>
        <w:tc>
          <w:tcPr>
            <w:tcW w:w="717" w:type="pct"/>
          </w:tcPr>
          <w:p w14:paraId="48D48B2B" w14:textId="5B9EC8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CEBCEBC" w14:textId="759182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D66BB2B" w14:textId="6A3DCF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3718</w:t>
            </w:r>
          </w:p>
        </w:tc>
        <w:tc>
          <w:tcPr>
            <w:tcW w:w="223" w:type="pct"/>
          </w:tcPr>
          <w:p w14:paraId="0927354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0343B76" w14:textId="6052FD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EDA0711" w14:textId="6AE612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D4DF1E9" w14:textId="1770BC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511" w:type="pct"/>
          </w:tcPr>
          <w:p w14:paraId="32467693" w14:textId="5B0CBE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BC03695" w14:textId="77777777" w:rsidTr="00B04748">
        <w:tc>
          <w:tcPr>
            <w:tcW w:w="587" w:type="pct"/>
          </w:tcPr>
          <w:p w14:paraId="1EFBD08D" w14:textId="57FACB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R4-2321393</w:t>
            </w:r>
          </w:p>
        </w:tc>
        <w:tc>
          <w:tcPr>
            <w:tcW w:w="810" w:type="pct"/>
          </w:tcPr>
          <w:p w14:paraId="3D7C6466" w14:textId="4B6FBA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 in ATG</w:t>
            </w:r>
          </w:p>
        </w:tc>
        <w:tc>
          <w:tcPr>
            <w:tcW w:w="717" w:type="pct"/>
          </w:tcPr>
          <w:p w14:paraId="68247937" w14:textId="185CCA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 CATT</w:t>
            </w:r>
          </w:p>
        </w:tc>
        <w:tc>
          <w:tcPr>
            <w:tcW w:w="294" w:type="pct"/>
          </w:tcPr>
          <w:p w14:paraId="5A4B1CDA" w14:textId="3AD4F7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E9ECA4A" w14:textId="17259C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3718</w:t>
            </w:r>
          </w:p>
        </w:tc>
        <w:tc>
          <w:tcPr>
            <w:tcW w:w="223" w:type="pct"/>
          </w:tcPr>
          <w:p w14:paraId="7CC32C5B" w14:textId="18E4E99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6899717" w14:textId="20E273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7764D42" w14:textId="2A7470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07EB924" w14:textId="50164B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NR_ATG-Core</w:t>
            </w:r>
          </w:p>
        </w:tc>
        <w:tc>
          <w:tcPr>
            <w:tcW w:w="511" w:type="pct"/>
          </w:tcPr>
          <w:p w14:paraId="38915D97" w14:textId="02572C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089AFA9" w14:textId="77777777" w:rsidTr="00B04748">
        <w:tc>
          <w:tcPr>
            <w:tcW w:w="587" w:type="pct"/>
          </w:tcPr>
          <w:p w14:paraId="676BD1D5" w14:textId="7D24CD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R4-2319154</w:t>
            </w:r>
          </w:p>
        </w:tc>
        <w:tc>
          <w:tcPr>
            <w:tcW w:w="810" w:type="pct"/>
          </w:tcPr>
          <w:p w14:paraId="2E5DD0B7" w14:textId="07DB19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</w:t>
            </w:r>
          </w:p>
        </w:tc>
        <w:tc>
          <w:tcPr>
            <w:tcW w:w="717" w:type="pct"/>
          </w:tcPr>
          <w:p w14:paraId="601CCB61" w14:textId="7B6883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</w:t>
            </w:r>
          </w:p>
        </w:tc>
        <w:tc>
          <w:tcPr>
            <w:tcW w:w="294" w:type="pct"/>
          </w:tcPr>
          <w:p w14:paraId="4BB32C58" w14:textId="73844F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3B8F939" w14:textId="35E3A9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3719</w:t>
            </w:r>
          </w:p>
        </w:tc>
        <w:tc>
          <w:tcPr>
            <w:tcW w:w="223" w:type="pct"/>
          </w:tcPr>
          <w:p w14:paraId="5A3DBD9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D9F71C6" w14:textId="79F0FD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8DC6E94" w14:textId="2D469F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B8AFFB3" w14:textId="096BA5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1E80715D" w14:textId="01AA99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0BAC5C7" w14:textId="77777777" w:rsidTr="00B04748">
        <w:tc>
          <w:tcPr>
            <w:tcW w:w="587" w:type="pct"/>
          </w:tcPr>
          <w:p w14:paraId="3FDB72C1" w14:textId="584232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R4-2321364</w:t>
            </w:r>
          </w:p>
        </w:tc>
        <w:tc>
          <w:tcPr>
            <w:tcW w:w="810" w:type="pct"/>
          </w:tcPr>
          <w:p w14:paraId="60CE1EB8" w14:textId="7E9DA5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</w:t>
            </w:r>
          </w:p>
        </w:tc>
        <w:tc>
          <w:tcPr>
            <w:tcW w:w="717" w:type="pct"/>
          </w:tcPr>
          <w:p w14:paraId="5E7D530E" w14:textId="00D4BD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</w:t>
            </w:r>
          </w:p>
        </w:tc>
        <w:tc>
          <w:tcPr>
            <w:tcW w:w="294" w:type="pct"/>
          </w:tcPr>
          <w:p w14:paraId="08E8349A" w14:textId="7C8520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F36BCBB" w14:textId="1A4DFD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3719</w:t>
            </w:r>
          </w:p>
        </w:tc>
        <w:tc>
          <w:tcPr>
            <w:tcW w:w="223" w:type="pct"/>
          </w:tcPr>
          <w:p w14:paraId="01F32209" w14:textId="3D09640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76D6D69" w14:textId="2C4E87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C0B538C" w14:textId="5BA6A8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991231D" w14:textId="239ABD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1FFCCFC0" w14:textId="025ADA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0DDD677" w14:textId="77777777" w:rsidTr="00B04748">
        <w:tc>
          <w:tcPr>
            <w:tcW w:w="587" w:type="pct"/>
          </w:tcPr>
          <w:p w14:paraId="4C036293" w14:textId="197968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R4-2321369</w:t>
            </w:r>
          </w:p>
        </w:tc>
        <w:tc>
          <w:tcPr>
            <w:tcW w:w="810" w:type="pct"/>
          </w:tcPr>
          <w:p w14:paraId="38E97D31" w14:textId="61A505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</w:t>
            </w:r>
          </w:p>
        </w:tc>
        <w:tc>
          <w:tcPr>
            <w:tcW w:w="717" w:type="pct"/>
          </w:tcPr>
          <w:p w14:paraId="707487D5" w14:textId="12CB6A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ZTE, MediaTek inc, Intel</w:t>
            </w:r>
          </w:p>
        </w:tc>
        <w:tc>
          <w:tcPr>
            <w:tcW w:w="294" w:type="pct"/>
          </w:tcPr>
          <w:p w14:paraId="418BD7B6" w14:textId="20D0B0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CDF3929" w14:textId="010398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3719</w:t>
            </w:r>
          </w:p>
        </w:tc>
        <w:tc>
          <w:tcPr>
            <w:tcW w:w="223" w:type="pct"/>
          </w:tcPr>
          <w:p w14:paraId="0AA09DC8" w14:textId="01F0AF9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4ED1CADC" w14:textId="098C05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1604584" w14:textId="5BB32B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557D2DD" w14:textId="038E24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55413011" w14:textId="7F2056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A2F506A" w14:textId="77777777" w:rsidTr="00B04748">
        <w:tc>
          <w:tcPr>
            <w:tcW w:w="587" w:type="pct"/>
          </w:tcPr>
          <w:p w14:paraId="12ED7E88" w14:textId="142CC8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R4-2321547</w:t>
            </w:r>
          </w:p>
        </w:tc>
        <w:tc>
          <w:tcPr>
            <w:tcW w:w="810" w:type="pct"/>
          </w:tcPr>
          <w:p w14:paraId="3C1BD3D7" w14:textId="15212A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</w:t>
            </w:r>
          </w:p>
        </w:tc>
        <w:tc>
          <w:tcPr>
            <w:tcW w:w="717" w:type="pct"/>
          </w:tcPr>
          <w:p w14:paraId="129AADEF" w14:textId="345842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ZTE, MediaTek, Intel</w:t>
            </w:r>
          </w:p>
        </w:tc>
        <w:tc>
          <w:tcPr>
            <w:tcW w:w="294" w:type="pct"/>
          </w:tcPr>
          <w:p w14:paraId="530F6099" w14:textId="390B07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FF99EF5" w14:textId="773768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3719</w:t>
            </w:r>
          </w:p>
        </w:tc>
        <w:tc>
          <w:tcPr>
            <w:tcW w:w="223" w:type="pct"/>
          </w:tcPr>
          <w:p w14:paraId="7653DA84" w14:textId="239E36C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11" w:type="pct"/>
          </w:tcPr>
          <w:p w14:paraId="09F2FF08" w14:textId="07A905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A2E79CC" w14:textId="7A4E88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403612C" w14:textId="31CB99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40B3BB90" w14:textId="6AD7BA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E6AE2BD" w14:textId="77777777" w:rsidTr="00B04748">
        <w:tc>
          <w:tcPr>
            <w:tcW w:w="587" w:type="pct"/>
          </w:tcPr>
          <w:p w14:paraId="64920769" w14:textId="658973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R4-2321625</w:t>
            </w:r>
          </w:p>
        </w:tc>
        <w:tc>
          <w:tcPr>
            <w:tcW w:w="810" w:type="pct"/>
          </w:tcPr>
          <w:p w14:paraId="51332D59" w14:textId="6510C1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</w:t>
            </w:r>
          </w:p>
        </w:tc>
        <w:tc>
          <w:tcPr>
            <w:tcW w:w="717" w:type="pct"/>
          </w:tcPr>
          <w:p w14:paraId="335F7FE2" w14:textId="4ED744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ZTE, MediaTek, Intel</w:t>
            </w:r>
          </w:p>
        </w:tc>
        <w:tc>
          <w:tcPr>
            <w:tcW w:w="294" w:type="pct"/>
          </w:tcPr>
          <w:p w14:paraId="71B9BEB1" w14:textId="335AD8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DD571FA" w14:textId="3F318E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3719</w:t>
            </w:r>
          </w:p>
        </w:tc>
        <w:tc>
          <w:tcPr>
            <w:tcW w:w="223" w:type="pct"/>
          </w:tcPr>
          <w:p w14:paraId="00827065" w14:textId="6B27699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11" w:type="pct"/>
          </w:tcPr>
          <w:p w14:paraId="271E8DD0" w14:textId="620A0C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A33241A" w14:textId="368CDF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6FCDFFB" w14:textId="556B4E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5E29A34E" w14:textId="10A49F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F36D57E" w14:textId="77777777" w:rsidTr="00B04748">
        <w:tc>
          <w:tcPr>
            <w:tcW w:w="587" w:type="pct"/>
          </w:tcPr>
          <w:p w14:paraId="6D8FD70F" w14:textId="35A919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R4-2319155</w:t>
            </w:r>
          </w:p>
        </w:tc>
        <w:tc>
          <w:tcPr>
            <w:tcW w:w="810" w:type="pct"/>
          </w:tcPr>
          <w:p w14:paraId="423A43E0" w14:textId="33318A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</w:t>
            </w:r>
          </w:p>
        </w:tc>
        <w:tc>
          <w:tcPr>
            <w:tcW w:w="717" w:type="pct"/>
          </w:tcPr>
          <w:p w14:paraId="504AB1BB" w14:textId="0EAB12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C91261A" w14:textId="53ED68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76FA51D" w14:textId="55DF74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3720</w:t>
            </w:r>
          </w:p>
        </w:tc>
        <w:tc>
          <w:tcPr>
            <w:tcW w:w="223" w:type="pct"/>
          </w:tcPr>
          <w:p w14:paraId="211E121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9A7E96C" w14:textId="787832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9B2A681" w14:textId="36435C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5AA8DA3" w14:textId="51338D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6B0879D5" w14:textId="41B704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A16CE20" w14:textId="77777777" w:rsidTr="00B04748">
        <w:tc>
          <w:tcPr>
            <w:tcW w:w="587" w:type="pct"/>
          </w:tcPr>
          <w:p w14:paraId="649A29AD" w14:textId="07EE8E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R4-2319156</w:t>
            </w:r>
          </w:p>
        </w:tc>
        <w:tc>
          <w:tcPr>
            <w:tcW w:w="810" w:type="pct"/>
          </w:tcPr>
          <w:p w14:paraId="093DAFE3" w14:textId="65E054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ConMGs capability</w:t>
            </w:r>
          </w:p>
        </w:tc>
        <w:tc>
          <w:tcPr>
            <w:tcW w:w="717" w:type="pct"/>
          </w:tcPr>
          <w:p w14:paraId="1E91495F" w14:textId="6A26D2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6B873F0" w14:textId="6E6380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D44A165" w14:textId="7A4A82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3721</w:t>
            </w:r>
          </w:p>
        </w:tc>
        <w:tc>
          <w:tcPr>
            <w:tcW w:w="223" w:type="pct"/>
          </w:tcPr>
          <w:p w14:paraId="3CF0660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D87C9B3" w14:textId="178E4B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D51D516" w14:textId="48F1EE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768669D" w14:textId="0446FA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1B3562AA" w14:textId="31F9C3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9D89F33" w14:textId="77777777" w:rsidTr="00B04748">
        <w:tc>
          <w:tcPr>
            <w:tcW w:w="587" w:type="pct"/>
          </w:tcPr>
          <w:p w14:paraId="0F3B245C" w14:textId="36604D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R4-2321517</w:t>
            </w:r>
          </w:p>
        </w:tc>
        <w:tc>
          <w:tcPr>
            <w:tcW w:w="810" w:type="pct"/>
          </w:tcPr>
          <w:p w14:paraId="6AEEA8B9" w14:textId="278FEF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ConMGs capability</w:t>
            </w:r>
          </w:p>
        </w:tc>
        <w:tc>
          <w:tcPr>
            <w:tcW w:w="717" w:type="pct"/>
          </w:tcPr>
          <w:p w14:paraId="60CBB019" w14:textId="57E81B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12FA8B2" w14:textId="7E7D53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C676093" w14:textId="290076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3721</w:t>
            </w:r>
          </w:p>
        </w:tc>
        <w:tc>
          <w:tcPr>
            <w:tcW w:w="223" w:type="pct"/>
          </w:tcPr>
          <w:p w14:paraId="44F0ABD0" w14:textId="11E05DC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FFC29AF" w14:textId="6779C3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7D7FBEF" w14:textId="4552BD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3E8E619" w14:textId="1238B7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78D04AF5" w14:textId="24E7E4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1770B49" w14:textId="77777777" w:rsidTr="00B04748">
        <w:tc>
          <w:tcPr>
            <w:tcW w:w="587" w:type="pct"/>
          </w:tcPr>
          <w:p w14:paraId="25242AF5" w14:textId="1EF89E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R4-2321634</w:t>
            </w:r>
          </w:p>
        </w:tc>
        <w:tc>
          <w:tcPr>
            <w:tcW w:w="810" w:type="pct"/>
          </w:tcPr>
          <w:p w14:paraId="7790D0AB" w14:textId="42D9EA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ConMGs capability</w:t>
            </w:r>
          </w:p>
        </w:tc>
        <w:tc>
          <w:tcPr>
            <w:tcW w:w="717" w:type="pct"/>
          </w:tcPr>
          <w:p w14:paraId="09A21DE5" w14:textId="3D0951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B6191B7" w14:textId="297895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91FE3CF" w14:textId="121022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3721</w:t>
            </w:r>
          </w:p>
        </w:tc>
        <w:tc>
          <w:tcPr>
            <w:tcW w:w="223" w:type="pct"/>
          </w:tcPr>
          <w:p w14:paraId="37735D3B" w14:textId="0FFF651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5FCC82E3" w14:textId="53D519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3C6323B" w14:textId="313702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581CD43" w14:textId="265DFB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7FAC5648" w14:textId="7E8F34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D392D6A" w14:textId="77777777" w:rsidTr="00B04748">
        <w:tc>
          <w:tcPr>
            <w:tcW w:w="587" w:type="pct"/>
          </w:tcPr>
          <w:p w14:paraId="17C02993" w14:textId="25900F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R4-2319157</w:t>
            </w:r>
          </w:p>
        </w:tc>
        <w:tc>
          <w:tcPr>
            <w:tcW w:w="810" w:type="pct"/>
          </w:tcPr>
          <w:p w14:paraId="42079ADC" w14:textId="22BDF2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ConMGs capability</w:t>
            </w:r>
          </w:p>
        </w:tc>
        <w:tc>
          <w:tcPr>
            <w:tcW w:w="717" w:type="pct"/>
          </w:tcPr>
          <w:p w14:paraId="38CCB513" w14:textId="6C0AD2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04B7ADD" w14:textId="76434F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AB5256A" w14:textId="0F4F21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3722</w:t>
            </w:r>
          </w:p>
        </w:tc>
        <w:tc>
          <w:tcPr>
            <w:tcW w:w="223" w:type="pct"/>
          </w:tcPr>
          <w:p w14:paraId="6268FEA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0FEB192" w14:textId="69C4E0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5EF2ADE" w14:textId="40D8EC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34C7829" w14:textId="5CF2CF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57AAC44A" w14:textId="6A0BE9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9368BB6" w14:textId="77777777" w:rsidTr="00B04748">
        <w:tc>
          <w:tcPr>
            <w:tcW w:w="587" w:type="pct"/>
          </w:tcPr>
          <w:p w14:paraId="72FF8678" w14:textId="0C9A6D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R4-2319158</w:t>
            </w:r>
          </w:p>
        </w:tc>
        <w:tc>
          <w:tcPr>
            <w:tcW w:w="810" w:type="pct"/>
          </w:tcPr>
          <w:p w14:paraId="4FD6A4DA" w14:textId="1B6ABA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in NR-U</w:t>
            </w:r>
          </w:p>
        </w:tc>
        <w:tc>
          <w:tcPr>
            <w:tcW w:w="717" w:type="pct"/>
          </w:tcPr>
          <w:p w14:paraId="787F1163" w14:textId="6890C2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DCB0D22" w14:textId="148677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1C3A918" w14:textId="05B53F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3723</w:t>
            </w:r>
          </w:p>
        </w:tc>
        <w:tc>
          <w:tcPr>
            <w:tcW w:w="223" w:type="pct"/>
          </w:tcPr>
          <w:p w14:paraId="3A3ACC1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CB48E68" w14:textId="155BC7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5C815E1" w14:textId="7CF0F6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7FC3A5E" w14:textId="4326A0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02581BFE" w14:textId="3BE819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BF61C0A" w14:textId="77777777" w:rsidTr="00B04748">
        <w:tc>
          <w:tcPr>
            <w:tcW w:w="587" w:type="pct"/>
          </w:tcPr>
          <w:p w14:paraId="70D2B002" w14:textId="0B9E89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R4-2319159</w:t>
            </w:r>
          </w:p>
        </w:tc>
        <w:tc>
          <w:tcPr>
            <w:tcW w:w="810" w:type="pct"/>
          </w:tcPr>
          <w:p w14:paraId="5DB725D9" w14:textId="5C0E7D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in NR-U</w:t>
            </w:r>
          </w:p>
        </w:tc>
        <w:tc>
          <w:tcPr>
            <w:tcW w:w="717" w:type="pct"/>
          </w:tcPr>
          <w:p w14:paraId="5633F00A" w14:textId="32F703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18C934A" w14:textId="496049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8FB47B0" w14:textId="0E0063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3724</w:t>
            </w:r>
          </w:p>
        </w:tc>
        <w:tc>
          <w:tcPr>
            <w:tcW w:w="223" w:type="pct"/>
          </w:tcPr>
          <w:p w14:paraId="4AFA018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41A7D86" w14:textId="3FF27E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74E6ED3" w14:textId="54FDE9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6FE52EB" w14:textId="2BEFF1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75BFD909" w14:textId="2F0446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5D41DF2" w14:textId="77777777" w:rsidTr="00B04748">
        <w:tc>
          <w:tcPr>
            <w:tcW w:w="587" w:type="pct"/>
          </w:tcPr>
          <w:p w14:paraId="1CE6EECB" w14:textId="558D84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R4-2319160</w:t>
            </w:r>
          </w:p>
        </w:tc>
        <w:tc>
          <w:tcPr>
            <w:tcW w:w="810" w:type="pct"/>
          </w:tcPr>
          <w:p w14:paraId="62639D2A" w14:textId="312CE6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in NR-U</w:t>
            </w:r>
          </w:p>
        </w:tc>
        <w:tc>
          <w:tcPr>
            <w:tcW w:w="717" w:type="pct"/>
          </w:tcPr>
          <w:p w14:paraId="22912FAC" w14:textId="228E96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6DEA40A" w14:textId="534159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647E336" w14:textId="0D13FF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3725</w:t>
            </w:r>
          </w:p>
        </w:tc>
        <w:tc>
          <w:tcPr>
            <w:tcW w:w="223" w:type="pct"/>
          </w:tcPr>
          <w:p w14:paraId="5EE43E5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38AADB" w14:textId="532EAD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9FF7B30" w14:textId="40B21B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9259C01" w14:textId="0BC76C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32DEBBB7" w14:textId="7C89D9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2E9C08D" w14:textId="77777777" w:rsidTr="00B04748">
        <w:tc>
          <w:tcPr>
            <w:tcW w:w="587" w:type="pct"/>
          </w:tcPr>
          <w:p w14:paraId="1289539C" w14:textId="5C8C9A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R4-2319161</w:t>
            </w:r>
          </w:p>
        </w:tc>
        <w:tc>
          <w:tcPr>
            <w:tcW w:w="810" w:type="pct"/>
          </w:tcPr>
          <w:p w14:paraId="39594916" w14:textId="191A3E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inter-frequency measurement without gap in CHO</w:t>
            </w:r>
          </w:p>
        </w:tc>
        <w:tc>
          <w:tcPr>
            <w:tcW w:w="717" w:type="pct"/>
          </w:tcPr>
          <w:p w14:paraId="31559A6C" w14:textId="1ED20C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C11FB60" w14:textId="7B38D3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8E5590F" w14:textId="4E22DB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3726</w:t>
            </w:r>
          </w:p>
        </w:tc>
        <w:tc>
          <w:tcPr>
            <w:tcW w:w="223" w:type="pct"/>
          </w:tcPr>
          <w:p w14:paraId="31965D5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0883BC8" w14:textId="2A3E6C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56A4BB0" w14:textId="37D3F0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9E6654B" w14:textId="58B9FA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511" w:type="pct"/>
          </w:tcPr>
          <w:p w14:paraId="26C8DD97" w14:textId="71B9C6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7B60188" w14:textId="77777777" w:rsidTr="00B04748">
        <w:tc>
          <w:tcPr>
            <w:tcW w:w="587" w:type="pct"/>
          </w:tcPr>
          <w:p w14:paraId="1DFFDBC3" w14:textId="5C659E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R4-2319162</w:t>
            </w:r>
          </w:p>
        </w:tc>
        <w:tc>
          <w:tcPr>
            <w:tcW w:w="810" w:type="pct"/>
          </w:tcPr>
          <w:p w14:paraId="7B9E861A" w14:textId="417FEF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gap in CHO</w:t>
            </w:r>
          </w:p>
        </w:tc>
        <w:tc>
          <w:tcPr>
            <w:tcW w:w="717" w:type="pct"/>
          </w:tcPr>
          <w:p w14:paraId="0B8B917A" w14:textId="641B58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458BCE1" w14:textId="0811BD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B52C91F" w14:textId="2BAD9E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3727</w:t>
            </w:r>
          </w:p>
        </w:tc>
        <w:tc>
          <w:tcPr>
            <w:tcW w:w="223" w:type="pct"/>
          </w:tcPr>
          <w:p w14:paraId="11FA8BB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CFDDED" w14:textId="3E981F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881A822" w14:textId="6CFC23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11C14CA" w14:textId="1FE5D9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511" w:type="pct"/>
          </w:tcPr>
          <w:p w14:paraId="3D566D90" w14:textId="4FC713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29AD53F" w14:textId="77777777" w:rsidTr="00B04748">
        <w:tc>
          <w:tcPr>
            <w:tcW w:w="587" w:type="pct"/>
          </w:tcPr>
          <w:p w14:paraId="483CDAFD" w14:textId="48F3A7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R4-2319163</w:t>
            </w:r>
          </w:p>
        </w:tc>
        <w:tc>
          <w:tcPr>
            <w:tcW w:w="810" w:type="pct"/>
          </w:tcPr>
          <w:p w14:paraId="61AA070E" w14:textId="465D98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inter-frequency measurement without gap in CHO</w:t>
            </w:r>
          </w:p>
        </w:tc>
        <w:tc>
          <w:tcPr>
            <w:tcW w:w="717" w:type="pct"/>
          </w:tcPr>
          <w:p w14:paraId="52DD9A8C" w14:textId="0FA70E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A7ECD5F" w14:textId="16EB79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D996731" w14:textId="62A72E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3728</w:t>
            </w:r>
          </w:p>
        </w:tc>
        <w:tc>
          <w:tcPr>
            <w:tcW w:w="223" w:type="pct"/>
          </w:tcPr>
          <w:p w14:paraId="511886A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4F3D725" w14:textId="42B654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9916BAE" w14:textId="67C163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ADC9F65" w14:textId="011FC8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511" w:type="pct"/>
          </w:tcPr>
          <w:p w14:paraId="6CDBAD78" w14:textId="3B590C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B9FED09" w14:textId="77777777" w:rsidTr="00B04748">
        <w:tc>
          <w:tcPr>
            <w:tcW w:w="587" w:type="pct"/>
          </w:tcPr>
          <w:p w14:paraId="0F03F762" w14:textId="515540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R4-2319172</w:t>
            </w:r>
          </w:p>
        </w:tc>
        <w:tc>
          <w:tcPr>
            <w:tcW w:w="810" w:type="pct"/>
          </w:tcPr>
          <w:p w14:paraId="263618E9" w14:textId="4E86D4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of correction in TC A.6.5.5.4</w:t>
            </w:r>
          </w:p>
        </w:tc>
        <w:tc>
          <w:tcPr>
            <w:tcW w:w="717" w:type="pct"/>
          </w:tcPr>
          <w:p w14:paraId="046676DE" w14:textId="259962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Anritsu</w:t>
            </w:r>
          </w:p>
        </w:tc>
        <w:tc>
          <w:tcPr>
            <w:tcW w:w="294" w:type="pct"/>
          </w:tcPr>
          <w:p w14:paraId="69EADC6A" w14:textId="086327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216D06E" w14:textId="5EEF43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3729</w:t>
            </w:r>
          </w:p>
        </w:tc>
        <w:tc>
          <w:tcPr>
            <w:tcW w:w="223" w:type="pct"/>
          </w:tcPr>
          <w:p w14:paraId="70470AD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076BB54" w14:textId="1BEFE6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5FD89C4" w14:textId="5D7D5E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A9AEE9C" w14:textId="2D904F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64C0984F" w14:textId="1436BC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4359075" w14:textId="77777777" w:rsidTr="00B04748">
        <w:tc>
          <w:tcPr>
            <w:tcW w:w="587" w:type="pct"/>
          </w:tcPr>
          <w:p w14:paraId="2E516BBE" w14:textId="35F3AD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R4-2319173</w:t>
            </w:r>
          </w:p>
        </w:tc>
        <w:tc>
          <w:tcPr>
            <w:tcW w:w="810" w:type="pct"/>
          </w:tcPr>
          <w:p w14:paraId="049F2654" w14:textId="605B73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of correction in TC A.6.5.5.4</w:t>
            </w:r>
          </w:p>
        </w:tc>
        <w:tc>
          <w:tcPr>
            <w:tcW w:w="717" w:type="pct"/>
          </w:tcPr>
          <w:p w14:paraId="688E10DF" w14:textId="2F70E6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Anritsu</w:t>
            </w:r>
          </w:p>
        </w:tc>
        <w:tc>
          <w:tcPr>
            <w:tcW w:w="294" w:type="pct"/>
          </w:tcPr>
          <w:p w14:paraId="2D2A293C" w14:textId="19510A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57C9DB1" w14:textId="551627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3730</w:t>
            </w:r>
          </w:p>
        </w:tc>
        <w:tc>
          <w:tcPr>
            <w:tcW w:w="223" w:type="pct"/>
          </w:tcPr>
          <w:p w14:paraId="58BA604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10D2B04" w14:textId="4DFC7C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137DF0A" w14:textId="6A3869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7747162" w14:textId="112B15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192E6717" w14:textId="3CE086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9DC2209" w14:textId="77777777" w:rsidTr="00B04748">
        <w:tc>
          <w:tcPr>
            <w:tcW w:w="587" w:type="pct"/>
          </w:tcPr>
          <w:p w14:paraId="320C37A8" w14:textId="7D1284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R4-2319174</w:t>
            </w:r>
          </w:p>
        </w:tc>
        <w:tc>
          <w:tcPr>
            <w:tcW w:w="810" w:type="pct"/>
          </w:tcPr>
          <w:p w14:paraId="19BFE926" w14:textId="4A748B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of correction in TC A.6.5.5.4</w:t>
            </w:r>
          </w:p>
        </w:tc>
        <w:tc>
          <w:tcPr>
            <w:tcW w:w="717" w:type="pct"/>
          </w:tcPr>
          <w:p w14:paraId="7260045C" w14:textId="741BDC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Anritsu</w:t>
            </w:r>
          </w:p>
        </w:tc>
        <w:tc>
          <w:tcPr>
            <w:tcW w:w="294" w:type="pct"/>
          </w:tcPr>
          <w:p w14:paraId="6894280B" w14:textId="6BE026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6D11A1F" w14:textId="111FDE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3731</w:t>
            </w:r>
          </w:p>
        </w:tc>
        <w:tc>
          <w:tcPr>
            <w:tcW w:w="223" w:type="pct"/>
          </w:tcPr>
          <w:p w14:paraId="6EE3CED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4839F38" w14:textId="0EAD1C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8800455" w14:textId="2227B2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232F451" w14:textId="67E56D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17D38D30" w14:textId="67B0CD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0BCDD43" w14:textId="77777777" w:rsidTr="00B04748">
        <w:tc>
          <w:tcPr>
            <w:tcW w:w="587" w:type="pct"/>
          </w:tcPr>
          <w:p w14:paraId="768E8AA9" w14:textId="088123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R4-2319175</w:t>
            </w:r>
          </w:p>
        </w:tc>
        <w:tc>
          <w:tcPr>
            <w:tcW w:w="810" w:type="pct"/>
          </w:tcPr>
          <w:p w14:paraId="556A7DEA" w14:textId="5D3960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of correction in TC A.6.5.5.4</w:t>
            </w:r>
          </w:p>
        </w:tc>
        <w:tc>
          <w:tcPr>
            <w:tcW w:w="717" w:type="pct"/>
          </w:tcPr>
          <w:p w14:paraId="716D520C" w14:textId="7D2C36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Anritsu</w:t>
            </w:r>
          </w:p>
        </w:tc>
        <w:tc>
          <w:tcPr>
            <w:tcW w:w="294" w:type="pct"/>
          </w:tcPr>
          <w:p w14:paraId="09F1809D" w14:textId="242853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0DFAA08" w14:textId="3A0A55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3732</w:t>
            </w:r>
          </w:p>
        </w:tc>
        <w:tc>
          <w:tcPr>
            <w:tcW w:w="223" w:type="pct"/>
          </w:tcPr>
          <w:p w14:paraId="6F8AA1B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46AB4C9" w14:textId="397C56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CA64B9F" w14:textId="720F11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2B01357" w14:textId="471CE4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07E2BEC2" w14:textId="3A79FB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B672060" w14:textId="77777777" w:rsidTr="00B04748">
        <w:tc>
          <w:tcPr>
            <w:tcW w:w="587" w:type="pct"/>
          </w:tcPr>
          <w:p w14:paraId="4907A4CF" w14:textId="7E51D4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R4-2319176</w:t>
            </w:r>
          </w:p>
        </w:tc>
        <w:tc>
          <w:tcPr>
            <w:tcW w:w="810" w:type="pct"/>
          </w:tcPr>
          <w:p w14:paraId="454A871E" w14:textId="244B38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[NR_feMIMO-Perf] CR of correction in TC A.6.5.5.7</w:t>
            </w:r>
          </w:p>
        </w:tc>
        <w:tc>
          <w:tcPr>
            <w:tcW w:w="717" w:type="pct"/>
          </w:tcPr>
          <w:p w14:paraId="572E75A5" w14:textId="74C89F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Anritsu</w:t>
            </w:r>
          </w:p>
        </w:tc>
        <w:tc>
          <w:tcPr>
            <w:tcW w:w="294" w:type="pct"/>
          </w:tcPr>
          <w:p w14:paraId="2C641C6D" w14:textId="4FAD2C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7A34124" w14:textId="4185BB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3733</w:t>
            </w:r>
          </w:p>
        </w:tc>
        <w:tc>
          <w:tcPr>
            <w:tcW w:w="223" w:type="pct"/>
          </w:tcPr>
          <w:p w14:paraId="6D06B6C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59DD831" w14:textId="427EC9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37B8DC5" w14:textId="14F3B7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5FA7A5C" w14:textId="64CD40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511" w:type="pct"/>
          </w:tcPr>
          <w:p w14:paraId="6534F350" w14:textId="3126A1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E2B7612" w14:textId="77777777" w:rsidTr="00B04748">
        <w:tc>
          <w:tcPr>
            <w:tcW w:w="587" w:type="pct"/>
          </w:tcPr>
          <w:p w14:paraId="72A7596A" w14:textId="545D4D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R4-2319177</w:t>
            </w:r>
          </w:p>
        </w:tc>
        <w:tc>
          <w:tcPr>
            <w:tcW w:w="810" w:type="pct"/>
          </w:tcPr>
          <w:p w14:paraId="191E1C37" w14:textId="1A68AF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[NR_feMIMO-Perf] CR of correction in TC A.6.5.5.7</w:t>
            </w:r>
          </w:p>
        </w:tc>
        <w:tc>
          <w:tcPr>
            <w:tcW w:w="717" w:type="pct"/>
          </w:tcPr>
          <w:p w14:paraId="332D2241" w14:textId="3D16C8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Anritsu</w:t>
            </w:r>
          </w:p>
        </w:tc>
        <w:tc>
          <w:tcPr>
            <w:tcW w:w="294" w:type="pct"/>
          </w:tcPr>
          <w:p w14:paraId="6587DAE6" w14:textId="2E1938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7E587BE" w14:textId="189DEC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3734</w:t>
            </w:r>
          </w:p>
        </w:tc>
        <w:tc>
          <w:tcPr>
            <w:tcW w:w="223" w:type="pct"/>
          </w:tcPr>
          <w:p w14:paraId="2B9543D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85945D6" w14:textId="7D8102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3D8E056" w14:textId="593E3F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223028F" w14:textId="441C13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511" w:type="pct"/>
          </w:tcPr>
          <w:p w14:paraId="3425EE15" w14:textId="041C54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5BA3415" w14:textId="77777777" w:rsidTr="00B04748">
        <w:tc>
          <w:tcPr>
            <w:tcW w:w="587" w:type="pct"/>
          </w:tcPr>
          <w:p w14:paraId="4620D1A6" w14:textId="136CD5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R4-2319209</w:t>
            </w:r>
          </w:p>
        </w:tc>
        <w:tc>
          <w:tcPr>
            <w:tcW w:w="810" w:type="pct"/>
          </w:tcPr>
          <w:p w14:paraId="7417A711" w14:textId="51347D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measurements for UE configured with relaxed measurement criterion</w:t>
            </w:r>
          </w:p>
        </w:tc>
        <w:tc>
          <w:tcPr>
            <w:tcW w:w="717" w:type="pct"/>
          </w:tcPr>
          <w:p w14:paraId="4A71283E" w14:textId="65B4E9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7221B01B" w14:textId="6862F5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16DF6FE" w14:textId="377CED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3735</w:t>
            </w:r>
          </w:p>
        </w:tc>
        <w:tc>
          <w:tcPr>
            <w:tcW w:w="223" w:type="pct"/>
          </w:tcPr>
          <w:p w14:paraId="42A9396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10CEB8D" w14:textId="4EAE3A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7B58214" w14:textId="0CF9E1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94BE480" w14:textId="693F80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1" w:type="pct"/>
          </w:tcPr>
          <w:p w14:paraId="5F89D4EB" w14:textId="4421D3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D94A049" w14:textId="77777777" w:rsidTr="00B04748">
        <w:tc>
          <w:tcPr>
            <w:tcW w:w="587" w:type="pct"/>
          </w:tcPr>
          <w:p w14:paraId="4CBB112E" w14:textId="29D5FE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R4-2321526</w:t>
            </w:r>
          </w:p>
        </w:tc>
        <w:tc>
          <w:tcPr>
            <w:tcW w:w="810" w:type="pct"/>
          </w:tcPr>
          <w:p w14:paraId="3F8EE4A8" w14:textId="1187CA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measurements for UE configured with relaxed measurement criterion</w:t>
            </w:r>
          </w:p>
        </w:tc>
        <w:tc>
          <w:tcPr>
            <w:tcW w:w="717" w:type="pct"/>
          </w:tcPr>
          <w:p w14:paraId="67E6DDCA" w14:textId="217BBD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1ED789A4" w14:textId="230F12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DC82AB3" w14:textId="14392C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3735</w:t>
            </w:r>
          </w:p>
        </w:tc>
        <w:tc>
          <w:tcPr>
            <w:tcW w:w="223" w:type="pct"/>
          </w:tcPr>
          <w:p w14:paraId="131AF1DE" w14:textId="70684B8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BBD8727" w14:textId="6C2615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0F68ACF" w14:textId="0C1B02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D37DE0D" w14:textId="032FD2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1" w:type="pct"/>
          </w:tcPr>
          <w:p w14:paraId="334E4AB4" w14:textId="5C98B0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9705779" w14:textId="77777777" w:rsidTr="00B04748">
        <w:tc>
          <w:tcPr>
            <w:tcW w:w="587" w:type="pct"/>
          </w:tcPr>
          <w:p w14:paraId="12C89EEF" w14:textId="05D87E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R4-2319210</w:t>
            </w:r>
          </w:p>
        </w:tc>
        <w:tc>
          <w:tcPr>
            <w:tcW w:w="810" w:type="pct"/>
          </w:tcPr>
          <w:p w14:paraId="3585E522" w14:textId="5D666C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measurements for UE configured with relaxed measurement criterion</w:t>
            </w:r>
          </w:p>
        </w:tc>
        <w:tc>
          <w:tcPr>
            <w:tcW w:w="717" w:type="pct"/>
          </w:tcPr>
          <w:p w14:paraId="6CB40691" w14:textId="3D60A5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516CD1E0" w14:textId="3FAFDA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6BC591D" w14:textId="585D08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3736</w:t>
            </w:r>
          </w:p>
        </w:tc>
        <w:tc>
          <w:tcPr>
            <w:tcW w:w="223" w:type="pct"/>
          </w:tcPr>
          <w:p w14:paraId="12B3861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C2C61C0" w14:textId="040CDD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DAEAF1C" w14:textId="7CA70F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1808D07" w14:textId="2FF8EA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1" w:type="pct"/>
          </w:tcPr>
          <w:p w14:paraId="4BAF26CD" w14:textId="7B4C9B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6F58071" w14:textId="77777777" w:rsidTr="00B04748">
        <w:tc>
          <w:tcPr>
            <w:tcW w:w="587" w:type="pct"/>
          </w:tcPr>
          <w:p w14:paraId="16480A6E" w14:textId="034D42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R4-2321527</w:t>
            </w:r>
          </w:p>
        </w:tc>
        <w:tc>
          <w:tcPr>
            <w:tcW w:w="810" w:type="pct"/>
          </w:tcPr>
          <w:p w14:paraId="64C4DD93" w14:textId="45E9B0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measurements for UE configured with relaxed measurement criterion</w:t>
            </w:r>
          </w:p>
        </w:tc>
        <w:tc>
          <w:tcPr>
            <w:tcW w:w="717" w:type="pct"/>
          </w:tcPr>
          <w:p w14:paraId="6F753268" w14:textId="31210D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7E1BB018" w14:textId="5C210C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73F93B7" w14:textId="7AE59F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3736</w:t>
            </w:r>
          </w:p>
        </w:tc>
        <w:tc>
          <w:tcPr>
            <w:tcW w:w="223" w:type="pct"/>
          </w:tcPr>
          <w:p w14:paraId="2D1284DC" w14:textId="5618D11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A7FBA4C" w14:textId="111B86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11ACF4C" w14:textId="680885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C8F80B6" w14:textId="29F00C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1" w:type="pct"/>
          </w:tcPr>
          <w:p w14:paraId="78498162" w14:textId="791F8F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CE0DDD9" w14:textId="77777777" w:rsidTr="00B04748">
        <w:tc>
          <w:tcPr>
            <w:tcW w:w="587" w:type="pct"/>
          </w:tcPr>
          <w:p w14:paraId="6A5350BB" w14:textId="59ABC4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R4-2319211</w:t>
            </w:r>
          </w:p>
        </w:tc>
        <w:tc>
          <w:tcPr>
            <w:tcW w:w="810" w:type="pct"/>
          </w:tcPr>
          <w:p w14:paraId="194D12D7" w14:textId="2D9371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measurements for UE configured with relaxed measurement criterion</w:t>
            </w:r>
          </w:p>
        </w:tc>
        <w:tc>
          <w:tcPr>
            <w:tcW w:w="717" w:type="pct"/>
          </w:tcPr>
          <w:p w14:paraId="3CD89414" w14:textId="0C84C7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5BB5922A" w14:textId="5CDD3F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FB5395C" w14:textId="2ECEED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3737</w:t>
            </w:r>
          </w:p>
        </w:tc>
        <w:tc>
          <w:tcPr>
            <w:tcW w:w="223" w:type="pct"/>
          </w:tcPr>
          <w:p w14:paraId="4666720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331A786" w14:textId="538212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2F49ADF" w14:textId="401022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CE612A8" w14:textId="46175E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511" w:type="pct"/>
          </w:tcPr>
          <w:p w14:paraId="2166B956" w14:textId="098658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15E0D32" w14:textId="77777777" w:rsidTr="00B04748">
        <w:tc>
          <w:tcPr>
            <w:tcW w:w="587" w:type="pct"/>
          </w:tcPr>
          <w:p w14:paraId="3033C42D" w14:textId="502D0E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R4-2319245</w:t>
            </w:r>
          </w:p>
        </w:tc>
        <w:tc>
          <w:tcPr>
            <w:tcW w:w="810" w:type="pct"/>
          </w:tcPr>
          <w:p w14:paraId="4CF9AD77" w14:textId="6B7F2A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Dual TxRx Multi-SIM for NR</w:t>
            </w:r>
          </w:p>
        </w:tc>
        <w:tc>
          <w:tcPr>
            <w:tcW w:w="717" w:type="pct"/>
          </w:tcPr>
          <w:p w14:paraId="21809423" w14:textId="088318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5CBFB763" w14:textId="283DD0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1EB4567" w14:textId="6677D0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3738</w:t>
            </w:r>
          </w:p>
        </w:tc>
        <w:tc>
          <w:tcPr>
            <w:tcW w:w="223" w:type="pct"/>
          </w:tcPr>
          <w:p w14:paraId="79D2649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6A15CE" w14:textId="1D8B64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BD3399B" w14:textId="079DCB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155CADF" w14:textId="4B8FB3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NR_DualTxRx_MUSIM-Core</w:t>
            </w:r>
          </w:p>
        </w:tc>
        <w:tc>
          <w:tcPr>
            <w:tcW w:w="511" w:type="pct"/>
          </w:tcPr>
          <w:p w14:paraId="6354A580" w14:textId="62F6A9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3C91E33" w14:textId="77777777" w:rsidTr="00B04748">
        <w:tc>
          <w:tcPr>
            <w:tcW w:w="587" w:type="pct"/>
          </w:tcPr>
          <w:p w14:paraId="485ECF39" w14:textId="55984F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R4-2321405</w:t>
            </w:r>
          </w:p>
        </w:tc>
        <w:tc>
          <w:tcPr>
            <w:tcW w:w="810" w:type="pct"/>
          </w:tcPr>
          <w:p w14:paraId="78408C61" w14:textId="4F1EE0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Dual TxRx Multi-SIM for NR</w:t>
            </w:r>
          </w:p>
        </w:tc>
        <w:tc>
          <w:tcPr>
            <w:tcW w:w="717" w:type="pct"/>
          </w:tcPr>
          <w:p w14:paraId="5F565ACD" w14:textId="6E9947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0EE6442A" w14:textId="0961A7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2D1C2FE" w14:textId="027124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3738</w:t>
            </w:r>
          </w:p>
        </w:tc>
        <w:tc>
          <w:tcPr>
            <w:tcW w:w="223" w:type="pct"/>
          </w:tcPr>
          <w:p w14:paraId="34326BE8" w14:textId="4997AE9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D6270C3" w14:textId="5B1209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48C9546" w14:textId="5E05AB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0476D40" w14:textId="1AA2BD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NR_DualTxRx_MUSIM-Core</w:t>
            </w:r>
          </w:p>
        </w:tc>
        <w:tc>
          <w:tcPr>
            <w:tcW w:w="511" w:type="pct"/>
          </w:tcPr>
          <w:p w14:paraId="7F3733BF" w14:textId="70434B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2AF3F04" w14:textId="77777777" w:rsidTr="00B04748">
        <w:tc>
          <w:tcPr>
            <w:tcW w:w="587" w:type="pct"/>
          </w:tcPr>
          <w:p w14:paraId="6F86C258" w14:textId="78116C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R4-2319293</w:t>
            </w:r>
          </w:p>
        </w:tc>
        <w:tc>
          <w:tcPr>
            <w:tcW w:w="810" w:type="pct"/>
          </w:tcPr>
          <w:p w14:paraId="1FDA8C6D" w14:textId="4F7846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[NR_redcap-Core] CR to Rel-17 TS 38.133: on NR RedCap HO</w:t>
            </w:r>
          </w:p>
        </w:tc>
        <w:tc>
          <w:tcPr>
            <w:tcW w:w="717" w:type="pct"/>
          </w:tcPr>
          <w:p w14:paraId="1E49FF27" w14:textId="543FB2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7CE2E92" w14:textId="2AB2CE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BDD61BE" w14:textId="28B286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3739</w:t>
            </w:r>
          </w:p>
        </w:tc>
        <w:tc>
          <w:tcPr>
            <w:tcW w:w="223" w:type="pct"/>
          </w:tcPr>
          <w:p w14:paraId="56FB938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C57BCA0" w14:textId="63E556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CEBEF0A" w14:textId="7022AA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23E0CDB" w14:textId="7CF3ED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417FE634" w14:textId="34F5E0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79EE793" w14:textId="77777777" w:rsidTr="00B04748">
        <w:tc>
          <w:tcPr>
            <w:tcW w:w="587" w:type="pct"/>
          </w:tcPr>
          <w:p w14:paraId="2D21AD65" w14:textId="3626CF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R4-2321479</w:t>
            </w:r>
          </w:p>
        </w:tc>
        <w:tc>
          <w:tcPr>
            <w:tcW w:w="810" w:type="pct"/>
          </w:tcPr>
          <w:p w14:paraId="0005CFB1" w14:textId="0A05F1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[NR_redcap-Core] CR to Rel-17 TS 38.133: on NR RedCap HO</w:t>
            </w:r>
          </w:p>
        </w:tc>
        <w:tc>
          <w:tcPr>
            <w:tcW w:w="717" w:type="pct"/>
          </w:tcPr>
          <w:p w14:paraId="79FD5E2A" w14:textId="21175E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08125930" w14:textId="188152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2F4454D" w14:textId="34580F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3739</w:t>
            </w:r>
          </w:p>
        </w:tc>
        <w:tc>
          <w:tcPr>
            <w:tcW w:w="223" w:type="pct"/>
          </w:tcPr>
          <w:p w14:paraId="30138406" w14:textId="3161A3B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7BCA6FA" w14:textId="09D2E2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B5ECBFE" w14:textId="7A35D6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EC49CD4" w14:textId="7E7869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77C1246A" w14:textId="6C6CCE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FFDC2D3" w14:textId="77777777" w:rsidTr="00B04748">
        <w:tc>
          <w:tcPr>
            <w:tcW w:w="587" w:type="pct"/>
          </w:tcPr>
          <w:p w14:paraId="24449A47" w14:textId="3527F8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R4-2319294</w:t>
            </w:r>
          </w:p>
        </w:tc>
        <w:tc>
          <w:tcPr>
            <w:tcW w:w="810" w:type="pct"/>
          </w:tcPr>
          <w:p w14:paraId="76DF61D8" w14:textId="596913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[NR_redcap-Core] CR to Rel-18 TS 38.133: on NR RedCap HO</w:t>
            </w:r>
          </w:p>
        </w:tc>
        <w:tc>
          <w:tcPr>
            <w:tcW w:w="717" w:type="pct"/>
          </w:tcPr>
          <w:p w14:paraId="72B98351" w14:textId="2F2267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51EFB156" w14:textId="55E937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3731445" w14:textId="6F01E9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3740</w:t>
            </w:r>
          </w:p>
        </w:tc>
        <w:tc>
          <w:tcPr>
            <w:tcW w:w="223" w:type="pct"/>
          </w:tcPr>
          <w:p w14:paraId="20DD87B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DAC39A4" w14:textId="376BD8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32C3155" w14:textId="3F5F22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16D3AF5" w14:textId="3FB909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667BA1DF" w14:textId="38B3A2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311CFAC" w14:textId="77777777" w:rsidTr="00B04748">
        <w:tc>
          <w:tcPr>
            <w:tcW w:w="587" w:type="pct"/>
          </w:tcPr>
          <w:p w14:paraId="68431EA6" w14:textId="6D58E3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R4-2319295</w:t>
            </w:r>
          </w:p>
        </w:tc>
        <w:tc>
          <w:tcPr>
            <w:tcW w:w="810" w:type="pct"/>
          </w:tcPr>
          <w:p w14:paraId="71FBB977" w14:textId="06142D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 Introduction of 900 MHz NR Band in the US</w:t>
            </w:r>
          </w:p>
        </w:tc>
        <w:tc>
          <w:tcPr>
            <w:tcW w:w="717" w:type="pct"/>
          </w:tcPr>
          <w:p w14:paraId="61071166" w14:textId="4F19DA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673369F7" w14:textId="2DECCF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A7528DC" w14:textId="70D8D5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3741</w:t>
            </w:r>
          </w:p>
        </w:tc>
        <w:tc>
          <w:tcPr>
            <w:tcW w:w="223" w:type="pct"/>
          </w:tcPr>
          <w:p w14:paraId="3BAD4AA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214B9A4" w14:textId="499488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0227010" w14:textId="6236D3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4320B73" w14:textId="6C6143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NR_900MHz_US-Core</w:t>
            </w:r>
          </w:p>
        </w:tc>
        <w:tc>
          <w:tcPr>
            <w:tcW w:w="511" w:type="pct"/>
          </w:tcPr>
          <w:p w14:paraId="3EEE3270" w14:textId="6A70A6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257827" w14:textId="77777777" w:rsidTr="00B04748">
        <w:tc>
          <w:tcPr>
            <w:tcW w:w="587" w:type="pct"/>
          </w:tcPr>
          <w:p w14:paraId="484478F9" w14:textId="3F7F35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R4-2319296</w:t>
            </w:r>
          </w:p>
        </w:tc>
        <w:tc>
          <w:tcPr>
            <w:tcW w:w="810" w:type="pct"/>
          </w:tcPr>
          <w:p w14:paraId="05E1C539" w14:textId="0E3083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 Introduction of NR bands n31 and n72</w:t>
            </w:r>
          </w:p>
        </w:tc>
        <w:tc>
          <w:tcPr>
            <w:tcW w:w="717" w:type="pct"/>
          </w:tcPr>
          <w:p w14:paraId="4157E13E" w14:textId="764362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Nokia, Ericsson</w:t>
            </w:r>
          </w:p>
        </w:tc>
        <w:tc>
          <w:tcPr>
            <w:tcW w:w="294" w:type="pct"/>
          </w:tcPr>
          <w:p w14:paraId="6368D094" w14:textId="122715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7169B6D" w14:textId="007F2D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3742</w:t>
            </w:r>
          </w:p>
        </w:tc>
        <w:tc>
          <w:tcPr>
            <w:tcW w:w="223" w:type="pct"/>
          </w:tcPr>
          <w:p w14:paraId="4955806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02B1CFF" w14:textId="2A11F1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10443F8" w14:textId="0D68E1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BB05922" w14:textId="0BAD77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1758579A" w14:textId="18CB38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49188A2" w14:textId="77777777" w:rsidTr="00B04748">
        <w:tc>
          <w:tcPr>
            <w:tcW w:w="587" w:type="pct"/>
          </w:tcPr>
          <w:p w14:paraId="0CDF27E8" w14:textId="1E3394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R4-2319338</w:t>
            </w:r>
          </w:p>
        </w:tc>
        <w:tc>
          <w:tcPr>
            <w:tcW w:w="810" w:type="pct"/>
          </w:tcPr>
          <w:p w14:paraId="680A980A" w14:textId="3BD5EB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Correction to CORESET RMC and SS-RSRQ accuracy test cases_R15</w:t>
            </w:r>
          </w:p>
        </w:tc>
        <w:tc>
          <w:tcPr>
            <w:tcW w:w="717" w:type="pct"/>
          </w:tcPr>
          <w:p w14:paraId="7977B0A4" w14:textId="18B9E7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294" w:type="pct"/>
          </w:tcPr>
          <w:p w14:paraId="7FC06AD3" w14:textId="2EF5AF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3CF2C8C" w14:textId="224B0A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3743</w:t>
            </w:r>
          </w:p>
        </w:tc>
        <w:tc>
          <w:tcPr>
            <w:tcW w:w="223" w:type="pct"/>
          </w:tcPr>
          <w:p w14:paraId="0DECAF2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C076EA3" w14:textId="33DEC8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542C4166" w14:textId="04AEC9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0D5CC42" w14:textId="4085BC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6509D086" w14:textId="65A7E7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A330F7B" w14:textId="77777777" w:rsidTr="00B04748">
        <w:tc>
          <w:tcPr>
            <w:tcW w:w="587" w:type="pct"/>
          </w:tcPr>
          <w:p w14:paraId="3FFD485D" w14:textId="13E5D4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R4-2321510</w:t>
            </w:r>
          </w:p>
        </w:tc>
        <w:tc>
          <w:tcPr>
            <w:tcW w:w="810" w:type="pct"/>
          </w:tcPr>
          <w:p w14:paraId="72CDE5EF" w14:textId="7306AB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Correction to CORESET RMC and SS-RSRQ accuracy test cases_R15</w:t>
            </w:r>
          </w:p>
        </w:tc>
        <w:tc>
          <w:tcPr>
            <w:tcW w:w="717" w:type="pct"/>
          </w:tcPr>
          <w:p w14:paraId="5FFAECF8" w14:textId="61DB43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294" w:type="pct"/>
          </w:tcPr>
          <w:p w14:paraId="3861DCB5" w14:textId="33A9C1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D5CD3D6" w14:textId="127B52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3743</w:t>
            </w:r>
          </w:p>
        </w:tc>
        <w:tc>
          <w:tcPr>
            <w:tcW w:w="223" w:type="pct"/>
          </w:tcPr>
          <w:p w14:paraId="0D37888B" w14:textId="20085C8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67E0122" w14:textId="7BD24E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4AFE3783" w14:textId="4E12E7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5A48558" w14:textId="463764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639C31E5" w14:textId="560BB7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C358027" w14:textId="77777777" w:rsidTr="00B04748">
        <w:tc>
          <w:tcPr>
            <w:tcW w:w="587" w:type="pct"/>
          </w:tcPr>
          <w:p w14:paraId="2C81670B" w14:textId="4B8220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R4-2319339</w:t>
            </w:r>
          </w:p>
        </w:tc>
        <w:tc>
          <w:tcPr>
            <w:tcW w:w="810" w:type="pct"/>
          </w:tcPr>
          <w:p w14:paraId="7B5ACEA9" w14:textId="5A1927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Correction to CORESET RMC and SS-RSRQ accuracy test cases_R16</w:t>
            </w:r>
          </w:p>
        </w:tc>
        <w:tc>
          <w:tcPr>
            <w:tcW w:w="717" w:type="pct"/>
          </w:tcPr>
          <w:p w14:paraId="65B7160A" w14:textId="1200D8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BD56629" w14:textId="457D35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4BCF549" w14:textId="6F75B6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3744</w:t>
            </w:r>
          </w:p>
        </w:tc>
        <w:tc>
          <w:tcPr>
            <w:tcW w:w="223" w:type="pct"/>
          </w:tcPr>
          <w:p w14:paraId="601AA27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8D6E0B4" w14:textId="11E785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6774BCE" w14:textId="79EAE5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9A405C4" w14:textId="437A21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747DE134" w14:textId="3F7243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B6A90D7" w14:textId="77777777" w:rsidTr="00B04748">
        <w:tc>
          <w:tcPr>
            <w:tcW w:w="587" w:type="pct"/>
          </w:tcPr>
          <w:p w14:paraId="4F93CABE" w14:textId="124334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R4-2319340</w:t>
            </w:r>
          </w:p>
        </w:tc>
        <w:tc>
          <w:tcPr>
            <w:tcW w:w="810" w:type="pct"/>
          </w:tcPr>
          <w:p w14:paraId="73D5B310" w14:textId="373DA1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Correction to CORESET RMC and SS-RSRQ accuracy test cases_R17</w:t>
            </w:r>
          </w:p>
        </w:tc>
        <w:tc>
          <w:tcPr>
            <w:tcW w:w="717" w:type="pct"/>
          </w:tcPr>
          <w:p w14:paraId="6843570F" w14:textId="525EA0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A6FCA2A" w14:textId="133ABA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DABA6CB" w14:textId="4F0022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3745</w:t>
            </w:r>
          </w:p>
        </w:tc>
        <w:tc>
          <w:tcPr>
            <w:tcW w:w="223" w:type="pct"/>
          </w:tcPr>
          <w:p w14:paraId="2D2A853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44CBFE" w14:textId="534872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152C0A5" w14:textId="1D6DDA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EB5269A" w14:textId="1A7633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76969F4F" w14:textId="438FC8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00A38DF" w14:textId="77777777" w:rsidTr="00B04748">
        <w:tc>
          <w:tcPr>
            <w:tcW w:w="587" w:type="pct"/>
          </w:tcPr>
          <w:p w14:paraId="6611F698" w14:textId="43348C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R4-2319341</w:t>
            </w:r>
          </w:p>
        </w:tc>
        <w:tc>
          <w:tcPr>
            <w:tcW w:w="810" w:type="pct"/>
          </w:tcPr>
          <w:p w14:paraId="5A2E24BF" w14:textId="520DE4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Correction to CORESET RMC and SS-RSRQ accuracy test cases_R18</w:t>
            </w:r>
          </w:p>
        </w:tc>
        <w:tc>
          <w:tcPr>
            <w:tcW w:w="717" w:type="pct"/>
          </w:tcPr>
          <w:p w14:paraId="37449312" w14:textId="7A008B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CCAF1A7" w14:textId="01EDE0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0A584E2" w14:textId="1DD0E1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3746</w:t>
            </w:r>
          </w:p>
        </w:tc>
        <w:tc>
          <w:tcPr>
            <w:tcW w:w="223" w:type="pct"/>
          </w:tcPr>
          <w:p w14:paraId="18E7BD8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D5F8FFC" w14:textId="715A77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6236E25" w14:textId="36AC19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84552BD" w14:textId="035C39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683F992" w14:textId="0409FA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1A2E1D8" w14:textId="77777777" w:rsidTr="00B04748">
        <w:tc>
          <w:tcPr>
            <w:tcW w:w="587" w:type="pct"/>
          </w:tcPr>
          <w:p w14:paraId="26DF4BB5" w14:textId="10BF1B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R4-2319342</w:t>
            </w:r>
          </w:p>
        </w:tc>
        <w:tc>
          <w:tcPr>
            <w:tcW w:w="810" w:type="pct"/>
          </w:tcPr>
          <w:p w14:paraId="5F68349F" w14:textId="0E9287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Correction to CGI measurement test cases_R16</w:t>
            </w:r>
          </w:p>
        </w:tc>
        <w:tc>
          <w:tcPr>
            <w:tcW w:w="717" w:type="pct"/>
          </w:tcPr>
          <w:p w14:paraId="3BB797BF" w14:textId="266298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D454804" w14:textId="2F8BA9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5E87BD3" w14:textId="1BF3E3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3747</w:t>
            </w:r>
          </w:p>
        </w:tc>
        <w:tc>
          <w:tcPr>
            <w:tcW w:w="223" w:type="pct"/>
          </w:tcPr>
          <w:p w14:paraId="32E3143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C8C1FAE" w14:textId="765E4F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6A846E7" w14:textId="1B0C41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0B4ECF3" w14:textId="40415A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67F308BB" w14:textId="26287F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56B11F88" w14:textId="77777777" w:rsidTr="00B04748">
        <w:tc>
          <w:tcPr>
            <w:tcW w:w="587" w:type="pct"/>
          </w:tcPr>
          <w:p w14:paraId="1905CFDF" w14:textId="641379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R4-2319343</w:t>
            </w:r>
          </w:p>
        </w:tc>
        <w:tc>
          <w:tcPr>
            <w:tcW w:w="810" w:type="pct"/>
          </w:tcPr>
          <w:p w14:paraId="0F045E3B" w14:textId="5A1B91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Correction to CGI measurement test cases_R17</w:t>
            </w:r>
          </w:p>
        </w:tc>
        <w:tc>
          <w:tcPr>
            <w:tcW w:w="717" w:type="pct"/>
          </w:tcPr>
          <w:p w14:paraId="359FA419" w14:textId="6EA40E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867226E" w14:textId="26D79D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7A0BD83" w14:textId="38B084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3748</w:t>
            </w:r>
          </w:p>
        </w:tc>
        <w:tc>
          <w:tcPr>
            <w:tcW w:w="223" w:type="pct"/>
          </w:tcPr>
          <w:p w14:paraId="2C93257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119FD3" w14:textId="66C653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32D27B6" w14:textId="618581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6594497" w14:textId="59D50A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29A915AC" w14:textId="5D0C47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9D2EB08" w14:textId="77777777" w:rsidTr="00B04748">
        <w:tc>
          <w:tcPr>
            <w:tcW w:w="587" w:type="pct"/>
          </w:tcPr>
          <w:p w14:paraId="2695D91C" w14:textId="4B8F64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R4-2319344</w:t>
            </w:r>
          </w:p>
        </w:tc>
        <w:tc>
          <w:tcPr>
            <w:tcW w:w="810" w:type="pct"/>
          </w:tcPr>
          <w:p w14:paraId="5DB6C4C3" w14:textId="5702FD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Correction to CGI measurement test cases_R18</w:t>
            </w:r>
          </w:p>
        </w:tc>
        <w:tc>
          <w:tcPr>
            <w:tcW w:w="717" w:type="pct"/>
          </w:tcPr>
          <w:p w14:paraId="47A75284" w14:textId="28B561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9157E72" w14:textId="5178E9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8A0DC37" w14:textId="26B026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3749</w:t>
            </w:r>
          </w:p>
        </w:tc>
        <w:tc>
          <w:tcPr>
            <w:tcW w:w="223" w:type="pct"/>
          </w:tcPr>
          <w:p w14:paraId="5E2D0D1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15CD0EE" w14:textId="4EBC93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0C7E132" w14:textId="336AEE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F1737D8" w14:textId="2844BB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68C6485C" w14:textId="6FE705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664455A" w14:textId="77777777" w:rsidTr="00B04748">
        <w:tc>
          <w:tcPr>
            <w:tcW w:w="587" w:type="pct"/>
          </w:tcPr>
          <w:p w14:paraId="62126136" w14:textId="1FC554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R4-2319345</w:t>
            </w:r>
          </w:p>
        </w:tc>
        <w:tc>
          <w:tcPr>
            <w:tcW w:w="810" w:type="pct"/>
          </w:tcPr>
          <w:p w14:paraId="76284D66" w14:textId="704A85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Correction to FR1 RedCap test cases</w:t>
            </w:r>
          </w:p>
        </w:tc>
        <w:tc>
          <w:tcPr>
            <w:tcW w:w="717" w:type="pct"/>
          </w:tcPr>
          <w:p w14:paraId="032E3AC5" w14:textId="75E356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294" w:type="pct"/>
          </w:tcPr>
          <w:p w14:paraId="1F913CA9" w14:textId="2D6B05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1D0CF81" w14:textId="7DD11C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3750</w:t>
            </w:r>
          </w:p>
        </w:tc>
        <w:tc>
          <w:tcPr>
            <w:tcW w:w="223" w:type="pct"/>
          </w:tcPr>
          <w:p w14:paraId="62B5438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EEB9C2E" w14:textId="5A362B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FD37545" w14:textId="6B2AF7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E468267" w14:textId="6A691D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320574F2" w14:textId="5D8C0A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3A7808A" w14:textId="77777777" w:rsidTr="00B04748">
        <w:tc>
          <w:tcPr>
            <w:tcW w:w="587" w:type="pct"/>
          </w:tcPr>
          <w:p w14:paraId="5F7D7119" w14:textId="0BFB15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R4-2319346</w:t>
            </w:r>
          </w:p>
        </w:tc>
        <w:tc>
          <w:tcPr>
            <w:tcW w:w="810" w:type="pct"/>
          </w:tcPr>
          <w:p w14:paraId="6A68A95E" w14:textId="3A61D6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Correction to FR1 RedCap test cases</w:t>
            </w:r>
          </w:p>
        </w:tc>
        <w:tc>
          <w:tcPr>
            <w:tcW w:w="717" w:type="pct"/>
          </w:tcPr>
          <w:p w14:paraId="4C365A75" w14:textId="56739D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294" w:type="pct"/>
          </w:tcPr>
          <w:p w14:paraId="5C391624" w14:textId="2C686E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513428A" w14:textId="3D6D62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3751</w:t>
            </w:r>
          </w:p>
        </w:tc>
        <w:tc>
          <w:tcPr>
            <w:tcW w:w="223" w:type="pct"/>
          </w:tcPr>
          <w:p w14:paraId="1EEC6B5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EDEE62F" w14:textId="285CAC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8318365" w14:textId="0648BA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E8AB04E" w14:textId="2F2534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499A687E" w14:textId="415A10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A2A0FEE" w14:textId="77777777" w:rsidTr="00B04748">
        <w:tc>
          <w:tcPr>
            <w:tcW w:w="587" w:type="pct"/>
          </w:tcPr>
          <w:p w14:paraId="11248BB0" w14:textId="0AB1E3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R4-2319348</w:t>
            </w:r>
          </w:p>
        </w:tc>
        <w:tc>
          <w:tcPr>
            <w:tcW w:w="810" w:type="pct"/>
          </w:tcPr>
          <w:p w14:paraId="420F8C58" w14:textId="657DB8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[NR_RRM_enh2-Core] CR on PUCCH SCell activation with multiple SCells R17</w:t>
            </w:r>
          </w:p>
        </w:tc>
        <w:tc>
          <w:tcPr>
            <w:tcW w:w="717" w:type="pct"/>
          </w:tcPr>
          <w:p w14:paraId="6987E8A7" w14:textId="231305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DF542F6" w14:textId="2BD0C3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516873F" w14:textId="02E473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3752</w:t>
            </w:r>
          </w:p>
        </w:tc>
        <w:tc>
          <w:tcPr>
            <w:tcW w:w="223" w:type="pct"/>
          </w:tcPr>
          <w:p w14:paraId="2C4F585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AFD2DB6" w14:textId="11347F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DCFA816" w14:textId="261096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2702F55" w14:textId="656EB0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1" w:type="pct"/>
          </w:tcPr>
          <w:p w14:paraId="24D49377" w14:textId="627E58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1E36AB5B" w14:textId="77777777" w:rsidTr="00B04748">
        <w:tc>
          <w:tcPr>
            <w:tcW w:w="587" w:type="pct"/>
          </w:tcPr>
          <w:p w14:paraId="28A32FD5" w14:textId="325885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R4-2319349</w:t>
            </w:r>
          </w:p>
        </w:tc>
        <w:tc>
          <w:tcPr>
            <w:tcW w:w="810" w:type="pct"/>
          </w:tcPr>
          <w:p w14:paraId="176EB4C8" w14:textId="08FD7F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[NR_RRM_enh2-Core] CR on PUCCH SCell activation with multiple SCells R18</w:t>
            </w:r>
          </w:p>
        </w:tc>
        <w:tc>
          <w:tcPr>
            <w:tcW w:w="717" w:type="pct"/>
          </w:tcPr>
          <w:p w14:paraId="0D1A0B31" w14:textId="0008D7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B2C028F" w14:textId="6E3F59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26B04CA" w14:textId="0F670E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3753</w:t>
            </w:r>
          </w:p>
        </w:tc>
        <w:tc>
          <w:tcPr>
            <w:tcW w:w="223" w:type="pct"/>
          </w:tcPr>
          <w:p w14:paraId="7EA36EE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EE1A21A" w14:textId="7F9250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1149CBC" w14:textId="2B367B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CD913E" w14:textId="6428A4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1" w:type="pct"/>
          </w:tcPr>
          <w:p w14:paraId="0F49D32A" w14:textId="0640DD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3B84FBE" w14:textId="77777777" w:rsidTr="00B04748">
        <w:tc>
          <w:tcPr>
            <w:tcW w:w="587" w:type="pct"/>
          </w:tcPr>
          <w:p w14:paraId="37449971" w14:textId="70D800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R4-2319376</w:t>
            </w:r>
          </w:p>
        </w:tc>
        <w:tc>
          <w:tcPr>
            <w:tcW w:w="810" w:type="pct"/>
          </w:tcPr>
          <w:p w14:paraId="5DBF6036" w14:textId="2999AA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DL interruption for Tx switching across 3/4 bands</w:t>
            </w:r>
          </w:p>
        </w:tc>
        <w:tc>
          <w:tcPr>
            <w:tcW w:w="717" w:type="pct"/>
          </w:tcPr>
          <w:p w14:paraId="11DAE17E" w14:textId="0720F2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5096B81" w14:textId="15F9A2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56DE757" w14:textId="24D7B1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3754</w:t>
            </w:r>
          </w:p>
        </w:tc>
        <w:tc>
          <w:tcPr>
            <w:tcW w:w="223" w:type="pct"/>
          </w:tcPr>
          <w:p w14:paraId="0450C64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9D36B2F" w14:textId="01CD70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EC3B84D" w14:textId="415FB7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5822DBA" w14:textId="100528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1" w:type="pct"/>
          </w:tcPr>
          <w:p w14:paraId="0E21048D" w14:textId="30FF07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F415259" w14:textId="77777777" w:rsidTr="00B04748">
        <w:tc>
          <w:tcPr>
            <w:tcW w:w="587" w:type="pct"/>
          </w:tcPr>
          <w:p w14:paraId="3C8FEFF9" w14:textId="7800F9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R4-2319379</w:t>
            </w:r>
          </w:p>
        </w:tc>
        <w:tc>
          <w:tcPr>
            <w:tcW w:w="810" w:type="pct"/>
          </w:tcPr>
          <w:p w14:paraId="78F5F6C6" w14:textId="5867BD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SCell activation for R18 FR2 HST CA</w:t>
            </w:r>
          </w:p>
        </w:tc>
        <w:tc>
          <w:tcPr>
            <w:tcW w:w="717" w:type="pct"/>
          </w:tcPr>
          <w:p w14:paraId="0F090989" w14:textId="1ED27E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8BF8D21" w14:textId="0C5A7B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7962C51" w14:textId="064AFB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3755</w:t>
            </w:r>
          </w:p>
        </w:tc>
        <w:tc>
          <w:tcPr>
            <w:tcW w:w="223" w:type="pct"/>
          </w:tcPr>
          <w:p w14:paraId="772EE68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4ED7B4" w14:textId="05B15D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4B60E9A" w14:textId="0053E3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75AE73D" w14:textId="2D48B1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NR_HST_FR2_enh-Core</w:t>
            </w:r>
          </w:p>
        </w:tc>
        <w:tc>
          <w:tcPr>
            <w:tcW w:w="511" w:type="pct"/>
          </w:tcPr>
          <w:p w14:paraId="0565D8F8" w14:textId="58D7F4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046E380" w14:textId="77777777" w:rsidTr="00B04748">
        <w:tc>
          <w:tcPr>
            <w:tcW w:w="587" w:type="pct"/>
          </w:tcPr>
          <w:p w14:paraId="65B1625C" w14:textId="4A927E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R4-2321422</w:t>
            </w:r>
          </w:p>
        </w:tc>
        <w:tc>
          <w:tcPr>
            <w:tcW w:w="810" w:type="pct"/>
          </w:tcPr>
          <w:p w14:paraId="611746ED" w14:textId="710C5F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SCell activation for R18 FR2 HST CA</w:t>
            </w:r>
          </w:p>
        </w:tc>
        <w:tc>
          <w:tcPr>
            <w:tcW w:w="717" w:type="pct"/>
          </w:tcPr>
          <w:p w14:paraId="5508D454" w14:textId="02C036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EC67960" w14:textId="22F33E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F2B3011" w14:textId="68A6C4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3755</w:t>
            </w:r>
          </w:p>
        </w:tc>
        <w:tc>
          <w:tcPr>
            <w:tcW w:w="223" w:type="pct"/>
          </w:tcPr>
          <w:p w14:paraId="26DFCE00" w14:textId="60C9C75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2EE96F6" w14:textId="37F1FE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2247B7" w14:textId="59C6B5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C260422" w14:textId="373016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NR_HST_FR2_enh-Core</w:t>
            </w:r>
          </w:p>
        </w:tc>
        <w:tc>
          <w:tcPr>
            <w:tcW w:w="511" w:type="pct"/>
          </w:tcPr>
          <w:p w14:paraId="49795F39" w14:textId="4AD927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090FCFDB" w14:textId="77777777" w:rsidTr="00B04748">
        <w:tc>
          <w:tcPr>
            <w:tcW w:w="587" w:type="pct"/>
          </w:tcPr>
          <w:p w14:paraId="36F68966" w14:textId="3EA5B7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R4-2319381</w:t>
            </w:r>
          </w:p>
        </w:tc>
        <w:tc>
          <w:tcPr>
            <w:tcW w:w="810" w:type="pct"/>
          </w:tcPr>
          <w:p w14:paraId="2B01DA8F" w14:textId="768683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network energy saving</w:t>
            </w:r>
          </w:p>
        </w:tc>
        <w:tc>
          <w:tcPr>
            <w:tcW w:w="717" w:type="pct"/>
          </w:tcPr>
          <w:p w14:paraId="012A64E3" w14:textId="216E09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26D1023" w14:textId="156A9B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D10E6FB" w14:textId="35CAAF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3756</w:t>
            </w:r>
          </w:p>
        </w:tc>
        <w:tc>
          <w:tcPr>
            <w:tcW w:w="223" w:type="pct"/>
          </w:tcPr>
          <w:p w14:paraId="4C7A0F7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1AF16E1" w14:textId="3BB94F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50D6B63" w14:textId="4F2FA0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EDD90E7" w14:textId="713530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Netw_Energy_NR-Core</w:t>
            </w:r>
          </w:p>
        </w:tc>
        <w:tc>
          <w:tcPr>
            <w:tcW w:w="511" w:type="pct"/>
          </w:tcPr>
          <w:p w14:paraId="750CD9E3" w14:textId="209EC5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BF0067C" w14:textId="77777777" w:rsidTr="00B04748">
        <w:tc>
          <w:tcPr>
            <w:tcW w:w="587" w:type="pct"/>
          </w:tcPr>
          <w:p w14:paraId="7A0E15AA" w14:textId="62357F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R4-2321616</w:t>
            </w:r>
          </w:p>
        </w:tc>
        <w:tc>
          <w:tcPr>
            <w:tcW w:w="810" w:type="pct"/>
          </w:tcPr>
          <w:p w14:paraId="09620B27" w14:textId="3966D4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network energy saving</w:t>
            </w:r>
          </w:p>
        </w:tc>
        <w:tc>
          <w:tcPr>
            <w:tcW w:w="717" w:type="pct"/>
          </w:tcPr>
          <w:p w14:paraId="11529C54" w14:textId="3904C3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9440F18" w14:textId="06BC84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303D79F" w14:textId="092E19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3756</w:t>
            </w:r>
          </w:p>
        </w:tc>
        <w:tc>
          <w:tcPr>
            <w:tcW w:w="223" w:type="pct"/>
          </w:tcPr>
          <w:p w14:paraId="3573C8AD" w14:textId="488230E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5E66D7D" w14:textId="459BCD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40329AD" w14:textId="052FA2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862C6CF" w14:textId="0F7030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Netw_Energy_NR-Core</w:t>
            </w:r>
          </w:p>
        </w:tc>
        <w:tc>
          <w:tcPr>
            <w:tcW w:w="511" w:type="pct"/>
          </w:tcPr>
          <w:p w14:paraId="3071E1CB" w14:textId="5E06D0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55941B7" w14:textId="77777777" w:rsidTr="00B04748">
        <w:tc>
          <w:tcPr>
            <w:tcW w:w="587" w:type="pct"/>
          </w:tcPr>
          <w:p w14:paraId="1CED354A" w14:textId="4C3ACB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R4-2319382</w:t>
            </w:r>
          </w:p>
        </w:tc>
        <w:tc>
          <w:tcPr>
            <w:tcW w:w="810" w:type="pct"/>
          </w:tcPr>
          <w:p w14:paraId="53220E0E" w14:textId="06AEBA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activation/deactivation requirements for inter-band SSB-less</w:t>
            </w:r>
          </w:p>
        </w:tc>
        <w:tc>
          <w:tcPr>
            <w:tcW w:w="717" w:type="pct"/>
          </w:tcPr>
          <w:p w14:paraId="5C821570" w14:textId="784184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57D482D" w14:textId="047FFC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2469BB3" w14:textId="3D1767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3757</w:t>
            </w:r>
          </w:p>
        </w:tc>
        <w:tc>
          <w:tcPr>
            <w:tcW w:w="223" w:type="pct"/>
          </w:tcPr>
          <w:p w14:paraId="59CFE21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2171D0" w14:textId="45EB15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917E9CA" w14:textId="6695AB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570D130" w14:textId="16D061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Netw_Energy_NR-Core</w:t>
            </w:r>
          </w:p>
        </w:tc>
        <w:tc>
          <w:tcPr>
            <w:tcW w:w="511" w:type="pct"/>
          </w:tcPr>
          <w:p w14:paraId="7415DA01" w14:textId="532ADA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64C8221" w14:textId="77777777" w:rsidTr="00B04748">
        <w:tc>
          <w:tcPr>
            <w:tcW w:w="587" w:type="pct"/>
          </w:tcPr>
          <w:p w14:paraId="45236004" w14:textId="502900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R4-2321561</w:t>
            </w:r>
          </w:p>
        </w:tc>
        <w:tc>
          <w:tcPr>
            <w:tcW w:w="810" w:type="pct"/>
          </w:tcPr>
          <w:p w14:paraId="79275563" w14:textId="500550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activation/deactivation requirements for inter-band SSB-less</w:t>
            </w:r>
          </w:p>
        </w:tc>
        <w:tc>
          <w:tcPr>
            <w:tcW w:w="717" w:type="pct"/>
          </w:tcPr>
          <w:p w14:paraId="7503B24B" w14:textId="76FC46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9DBE6DA" w14:textId="4719BA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433F98E" w14:textId="410EA1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3757</w:t>
            </w:r>
          </w:p>
        </w:tc>
        <w:tc>
          <w:tcPr>
            <w:tcW w:w="223" w:type="pct"/>
          </w:tcPr>
          <w:p w14:paraId="08F9BDEA" w14:textId="695C5BC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FF78143" w14:textId="1739F8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526DD95" w14:textId="260D6E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F0F4285" w14:textId="6C536A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Netw_Energy_NR-Core</w:t>
            </w:r>
          </w:p>
        </w:tc>
        <w:tc>
          <w:tcPr>
            <w:tcW w:w="511" w:type="pct"/>
          </w:tcPr>
          <w:p w14:paraId="4777B44B" w14:textId="57289A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ED60ADE" w14:textId="77777777" w:rsidTr="00B04748">
        <w:tc>
          <w:tcPr>
            <w:tcW w:w="587" w:type="pct"/>
          </w:tcPr>
          <w:p w14:paraId="0767ABB8" w14:textId="646BC0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R4-2321617</w:t>
            </w:r>
          </w:p>
        </w:tc>
        <w:tc>
          <w:tcPr>
            <w:tcW w:w="810" w:type="pct"/>
          </w:tcPr>
          <w:p w14:paraId="2F336000" w14:textId="14B8CD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activation/deactivation requirements for inter-band SSB-less</w:t>
            </w:r>
          </w:p>
        </w:tc>
        <w:tc>
          <w:tcPr>
            <w:tcW w:w="717" w:type="pct"/>
          </w:tcPr>
          <w:p w14:paraId="60F6B5A4" w14:textId="10B450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3A34604" w14:textId="707F65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9C207CE" w14:textId="625B62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3757</w:t>
            </w:r>
          </w:p>
        </w:tc>
        <w:tc>
          <w:tcPr>
            <w:tcW w:w="223" w:type="pct"/>
          </w:tcPr>
          <w:p w14:paraId="03B24986" w14:textId="66D5E92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69BB4B6E" w14:textId="375F43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149AC2D" w14:textId="5CB540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25F25CC" w14:textId="308604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Netw_Energy_NR-Core</w:t>
            </w:r>
          </w:p>
        </w:tc>
        <w:tc>
          <w:tcPr>
            <w:tcW w:w="511" w:type="pct"/>
          </w:tcPr>
          <w:p w14:paraId="6739C8B7" w14:textId="20562F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7BF1B8F1" w14:textId="77777777" w:rsidTr="00B04748">
        <w:tc>
          <w:tcPr>
            <w:tcW w:w="587" w:type="pct"/>
          </w:tcPr>
          <w:p w14:paraId="50A8FDED" w14:textId="0350E2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R4-2319383</w:t>
            </w:r>
          </w:p>
        </w:tc>
        <w:tc>
          <w:tcPr>
            <w:tcW w:w="810" w:type="pct"/>
          </w:tcPr>
          <w:p w14:paraId="7E224835" w14:textId="50FCCF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Fast SCell activation and PSCell activation tests</w:t>
            </w:r>
          </w:p>
        </w:tc>
        <w:tc>
          <w:tcPr>
            <w:tcW w:w="717" w:type="pct"/>
          </w:tcPr>
          <w:p w14:paraId="043914AA" w14:textId="0DA51C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CDA7788" w14:textId="123CED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428519C" w14:textId="465EF5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3758</w:t>
            </w:r>
          </w:p>
        </w:tc>
        <w:tc>
          <w:tcPr>
            <w:tcW w:w="223" w:type="pct"/>
          </w:tcPr>
          <w:p w14:paraId="19CF7FC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66A2CE" w14:textId="43FAFB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4808FAE" w14:textId="0E91CB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314CDB1" w14:textId="0A42A2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511" w:type="pct"/>
          </w:tcPr>
          <w:p w14:paraId="0023E415" w14:textId="395D03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6C75B9E" w14:textId="77777777" w:rsidTr="00B04748">
        <w:tc>
          <w:tcPr>
            <w:tcW w:w="587" w:type="pct"/>
          </w:tcPr>
          <w:p w14:paraId="017FF186" w14:textId="691287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R4-2321466</w:t>
            </w:r>
          </w:p>
        </w:tc>
        <w:tc>
          <w:tcPr>
            <w:tcW w:w="810" w:type="pct"/>
          </w:tcPr>
          <w:p w14:paraId="24615A8D" w14:textId="06F28C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Fast SCell activation and PSCell activation tests</w:t>
            </w:r>
          </w:p>
        </w:tc>
        <w:tc>
          <w:tcPr>
            <w:tcW w:w="717" w:type="pct"/>
          </w:tcPr>
          <w:p w14:paraId="45DBA7E5" w14:textId="220B20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6C4C4EA" w14:textId="1FF4AB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5C2F02B" w14:textId="0871FA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3758</w:t>
            </w:r>
          </w:p>
        </w:tc>
        <w:tc>
          <w:tcPr>
            <w:tcW w:w="223" w:type="pct"/>
          </w:tcPr>
          <w:p w14:paraId="72846D12" w14:textId="17A9A97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D59485E" w14:textId="62D626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53A2FAA" w14:textId="4C91A2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4436DB7" w14:textId="0A075F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511" w:type="pct"/>
          </w:tcPr>
          <w:p w14:paraId="09D4E0F9" w14:textId="57EB8D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E99D0D6" w14:textId="77777777" w:rsidTr="00B04748">
        <w:tc>
          <w:tcPr>
            <w:tcW w:w="587" w:type="pct"/>
          </w:tcPr>
          <w:p w14:paraId="10DF405E" w14:textId="1DED87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R4-2319384</w:t>
            </w:r>
          </w:p>
        </w:tc>
        <w:tc>
          <w:tcPr>
            <w:tcW w:w="810" w:type="pct"/>
          </w:tcPr>
          <w:p w14:paraId="5FB52040" w14:textId="3C7F5F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Fast SCell activation and PSCell activation tests</w:t>
            </w:r>
          </w:p>
        </w:tc>
        <w:tc>
          <w:tcPr>
            <w:tcW w:w="717" w:type="pct"/>
          </w:tcPr>
          <w:p w14:paraId="42A329BE" w14:textId="7D8DC1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885267C" w14:textId="424FF2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72208F5" w14:textId="1010E7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3759</w:t>
            </w:r>
          </w:p>
        </w:tc>
        <w:tc>
          <w:tcPr>
            <w:tcW w:w="223" w:type="pct"/>
          </w:tcPr>
          <w:p w14:paraId="6FBE9BC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E6A4BF2" w14:textId="739FF2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EF08776" w14:textId="5A1F72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C89A024" w14:textId="037F36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511" w:type="pct"/>
          </w:tcPr>
          <w:p w14:paraId="46D182F5" w14:textId="426197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B4B61F3" w14:textId="77777777" w:rsidTr="00B04748">
        <w:tc>
          <w:tcPr>
            <w:tcW w:w="587" w:type="pct"/>
          </w:tcPr>
          <w:p w14:paraId="3A5299F2" w14:textId="75F99E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R4-2319385</w:t>
            </w:r>
          </w:p>
        </w:tc>
        <w:tc>
          <w:tcPr>
            <w:tcW w:w="810" w:type="pct"/>
          </w:tcPr>
          <w:p w14:paraId="0DE8A92A" w14:textId="043F1B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interruption in paging reception for HD-FDD RedCap UEs</w:t>
            </w:r>
          </w:p>
        </w:tc>
        <w:tc>
          <w:tcPr>
            <w:tcW w:w="717" w:type="pct"/>
          </w:tcPr>
          <w:p w14:paraId="31AE7857" w14:textId="03FBCE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D4B7168" w14:textId="6E3790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24A676B" w14:textId="64A925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3760</w:t>
            </w:r>
          </w:p>
        </w:tc>
        <w:tc>
          <w:tcPr>
            <w:tcW w:w="223" w:type="pct"/>
          </w:tcPr>
          <w:p w14:paraId="1B6E360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E1BB9A7" w14:textId="480B06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8AE3953" w14:textId="6A0437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ED9F029" w14:textId="3EDDD0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59DF018D" w14:textId="5E9853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576FA9A" w14:textId="77777777" w:rsidTr="00B04748">
        <w:tc>
          <w:tcPr>
            <w:tcW w:w="587" w:type="pct"/>
          </w:tcPr>
          <w:p w14:paraId="108973B5" w14:textId="3078A7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R4-2319386</w:t>
            </w:r>
          </w:p>
        </w:tc>
        <w:tc>
          <w:tcPr>
            <w:tcW w:w="810" w:type="pct"/>
          </w:tcPr>
          <w:p w14:paraId="042893CA" w14:textId="1FBEFD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interruption in paging reception for HD-FDD RedCap UEs</w:t>
            </w:r>
          </w:p>
        </w:tc>
        <w:tc>
          <w:tcPr>
            <w:tcW w:w="717" w:type="pct"/>
          </w:tcPr>
          <w:p w14:paraId="23BA663B" w14:textId="7D1382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0F0A19A" w14:textId="707380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A746550" w14:textId="1A222D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3761</w:t>
            </w:r>
          </w:p>
        </w:tc>
        <w:tc>
          <w:tcPr>
            <w:tcW w:w="223" w:type="pct"/>
          </w:tcPr>
          <w:p w14:paraId="0E5F9C2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4F597AD" w14:textId="2C2E70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CC87AB9" w14:textId="0C9DC0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218F1DD" w14:textId="1AF67E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620358EA" w14:textId="7D6773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8DAD1F2" w14:textId="77777777" w:rsidTr="00B04748">
        <w:tc>
          <w:tcPr>
            <w:tcW w:w="587" w:type="pct"/>
          </w:tcPr>
          <w:p w14:paraId="72F69AEA" w14:textId="5DB514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R4-2319471</w:t>
            </w:r>
          </w:p>
        </w:tc>
        <w:tc>
          <w:tcPr>
            <w:tcW w:w="810" w:type="pct"/>
          </w:tcPr>
          <w:p w14:paraId="79A2012F" w14:textId="06D76F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R18 RRM enhancement - FR1+FR1 NR-DC</w:t>
            </w:r>
          </w:p>
        </w:tc>
        <w:tc>
          <w:tcPr>
            <w:tcW w:w="717" w:type="pct"/>
          </w:tcPr>
          <w:p w14:paraId="571463C8" w14:textId="11D803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4444C54D" w14:textId="270C03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D51E60E" w14:textId="12E095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3762</w:t>
            </w:r>
          </w:p>
        </w:tc>
        <w:tc>
          <w:tcPr>
            <w:tcW w:w="223" w:type="pct"/>
          </w:tcPr>
          <w:p w14:paraId="69F35AB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7EBD7BA" w14:textId="4CC5D6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DBFCBB7" w14:textId="5CCE38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1F720D1" w14:textId="6E6267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NR_RRM_enh3-Core</w:t>
            </w:r>
          </w:p>
        </w:tc>
        <w:tc>
          <w:tcPr>
            <w:tcW w:w="511" w:type="pct"/>
          </w:tcPr>
          <w:p w14:paraId="30B2DD26" w14:textId="502860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E0331C5" w14:textId="77777777" w:rsidTr="00B04748">
        <w:tc>
          <w:tcPr>
            <w:tcW w:w="587" w:type="pct"/>
          </w:tcPr>
          <w:p w14:paraId="191D1A59" w14:textId="7B9924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R4-2321368</w:t>
            </w:r>
          </w:p>
        </w:tc>
        <w:tc>
          <w:tcPr>
            <w:tcW w:w="810" w:type="pct"/>
          </w:tcPr>
          <w:p w14:paraId="0C8875AB" w14:textId="3D1011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R18 RRM enhancement - FR1+FR1 NR-DC</w:t>
            </w:r>
          </w:p>
        </w:tc>
        <w:tc>
          <w:tcPr>
            <w:tcW w:w="717" w:type="pct"/>
          </w:tcPr>
          <w:p w14:paraId="6A16D079" w14:textId="2C7E1C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0848AA5F" w14:textId="7D1913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6BCAE04" w14:textId="460A1E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3762</w:t>
            </w:r>
          </w:p>
        </w:tc>
        <w:tc>
          <w:tcPr>
            <w:tcW w:w="223" w:type="pct"/>
          </w:tcPr>
          <w:p w14:paraId="6F6CAF6F" w14:textId="0D3844C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7932950" w14:textId="42B2C4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3A4C2CC" w14:textId="5F34F6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2D1D2B2" w14:textId="0DD2AA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NR_RRM_enh3-Core</w:t>
            </w:r>
          </w:p>
        </w:tc>
        <w:tc>
          <w:tcPr>
            <w:tcW w:w="511" w:type="pct"/>
          </w:tcPr>
          <w:p w14:paraId="468CAE30" w14:textId="65D937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EDD214E" w14:textId="77777777" w:rsidTr="00B04748">
        <w:tc>
          <w:tcPr>
            <w:tcW w:w="587" w:type="pct"/>
          </w:tcPr>
          <w:p w14:paraId="08159291" w14:textId="74536B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R4-2319497</w:t>
            </w:r>
          </w:p>
        </w:tc>
        <w:tc>
          <w:tcPr>
            <w:tcW w:w="810" w:type="pct"/>
          </w:tcPr>
          <w:p w14:paraId="3EA479A7" w14:textId="3F5F4A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MRTD/MTTD requirement for EN-DC/NE-DC (R16)</w:t>
            </w:r>
          </w:p>
        </w:tc>
        <w:tc>
          <w:tcPr>
            <w:tcW w:w="717" w:type="pct"/>
          </w:tcPr>
          <w:p w14:paraId="46DBBF41" w14:textId="45AA58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7744F44E" w14:textId="3304BD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B5D506B" w14:textId="57E35E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3763</w:t>
            </w:r>
          </w:p>
        </w:tc>
        <w:tc>
          <w:tcPr>
            <w:tcW w:w="223" w:type="pct"/>
          </w:tcPr>
          <w:p w14:paraId="35E2EAE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5B0F3D" w14:textId="48BCA4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9647726" w14:textId="07F142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E3B9411" w14:textId="4D83CC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1" w:type="pct"/>
          </w:tcPr>
          <w:p w14:paraId="7EAC30E8" w14:textId="545881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08D69022" w14:textId="77777777" w:rsidTr="00B04748">
        <w:tc>
          <w:tcPr>
            <w:tcW w:w="587" w:type="pct"/>
          </w:tcPr>
          <w:p w14:paraId="7488D5C3" w14:textId="2A641A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R4-2319554</w:t>
            </w:r>
          </w:p>
        </w:tc>
        <w:tc>
          <w:tcPr>
            <w:tcW w:w="810" w:type="pct"/>
          </w:tcPr>
          <w:p w14:paraId="407D965F" w14:textId="5D55C8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of correction in TC A.6.5.5.4</w:t>
            </w:r>
          </w:p>
        </w:tc>
        <w:tc>
          <w:tcPr>
            <w:tcW w:w="717" w:type="pct"/>
          </w:tcPr>
          <w:p w14:paraId="2CFE9028" w14:textId="3EEC0E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Anritsu</w:t>
            </w:r>
          </w:p>
        </w:tc>
        <w:tc>
          <w:tcPr>
            <w:tcW w:w="294" w:type="pct"/>
          </w:tcPr>
          <w:p w14:paraId="3CED199C" w14:textId="00F172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EFC4FA9" w14:textId="49D156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3764</w:t>
            </w:r>
          </w:p>
        </w:tc>
        <w:tc>
          <w:tcPr>
            <w:tcW w:w="223" w:type="pct"/>
          </w:tcPr>
          <w:p w14:paraId="6088E60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EEC8582" w14:textId="7EFA71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52CAC190" w14:textId="68CFC8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7709C89" w14:textId="064AD8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6320AD6" w14:textId="00623F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EAB2538" w14:textId="77777777" w:rsidTr="00B04748">
        <w:tc>
          <w:tcPr>
            <w:tcW w:w="587" w:type="pct"/>
          </w:tcPr>
          <w:p w14:paraId="3B89FB73" w14:textId="46BFA4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R4-2319596</w:t>
            </w:r>
          </w:p>
        </w:tc>
        <w:tc>
          <w:tcPr>
            <w:tcW w:w="810" w:type="pct"/>
          </w:tcPr>
          <w:p w14:paraId="37803ED9" w14:textId="4109E2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38.133 - Introduction of band n109</w:t>
            </w:r>
          </w:p>
        </w:tc>
        <w:tc>
          <w:tcPr>
            <w:tcW w:w="717" w:type="pct"/>
          </w:tcPr>
          <w:p w14:paraId="4DF7DD07" w14:textId="334CFD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Vodafone</w:t>
            </w:r>
          </w:p>
        </w:tc>
        <w:tc>
          <w:tcPr>
            <w:tcW w:w="294" w:type="pct"/>
          </w:tcPr>
          <w:p w14:paraId="38E73959" w14:textId="2BB351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98FE313" w14:textId="195291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3765</w:t>
            </w:r>
          </w:p>
        </w:tc>
        <w:tc>
          <w:tcPr>
            <w:tcW w:w="223" w:type="pct"/>
          </w:tcPr>
          <w:p w14:paraId="40071E4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21637B" w14:textId="0FB13C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7F24FC8" w14:textId="1D61FD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5EB8D4B" w14:textId="5338C1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38981D5C" w14:textId="4366A4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9BAB14D" w14:textId="77777777" w:rsidTr="00B04748">
        <w:tc>
          <w:tcPr>
            <w:tcW w:w="587" w:type="pct"/>
          </w:tcPr>
          <w:p w14:paraId="40E25A6A" w14:textId="5A309E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R4-2319712</w:t>
            </w:r>
          </w:p>
        </w:tc>
        <w:tc>
          <w:tcPr>
            <w:tcW w:w="810" w:type="pct"/>
          </w:tcPr>
          <w:p w14:paraId="46B369ED" w14:textId="164FCC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relative angular offsets between 2 active probes for FR2 HST PC6</w:t>
            </w:r>
          </w:p>
        </w:tc>
        <w:tc>
          <w:tcPr>
            <w:tcW w:w="717" w:type="pct"/>
          </w:tcPr>
          <w:p w14:paraId="6BF385A2" w14:textId="0E527E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Nokia, Nokia Shanghai Bell</w:t>
            </w:r>
          </w:p>
        </w:tc>
        <w:tc>
          <w:tcPr>
            <w:tcW w:w="294" w:type="pct"/>
          </w:tcPr>
          <w:p w14:paraId="785A7E33" w14:textId="0DC09F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2A86F86" w14:textId="31B01E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3766</w:t>
            </w:r>
          </w:p>
        </w:tc>
        <w:tc>
          <w:tcPr>
            <w:tcW w:w="223" w:type="pct"/>
          </w:tcPr>
          <w:p w14:paraId="52CB516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CFEC192" w14:textId="4C9631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454E01F" w14:textId="3902A7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726D62F" w14:textId="35EC1A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1" w:type="pct"/>
          </w:tcPr>
          <w:p w14:paraId="67F3A981" w14:textId="3DCBD3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84B7510" w14:textId="77777777" w:rsidTr="00B04748">
        <w:tc>
          <w:tcPr>
            <w:tcW w:w="587" w:type="pct"/>
          </w:tcPr>
          <w:p w14:paraId="50CDB209" w14:textId="11D6C3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R4-2321350</w:t>
            </w:r>
          </w:p>
        </w:tc>
        <w:tc>
          <w:tcPr>
            <w:tcW w:w="810" w:type="pct"/>
          </w:tcPr>
          <w:p w14:paraId="7E33E9B1" w14:textId="772812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relative angular offsets between 2 active probes for FR2 HST PC6</w:t>
            </w:r>
          </w:p>
        </w:tc>
        <w:tc>
          <w:tcPr>
            <w:tcW w:w="717" w:type="pct"/>
          </w:tcPr>
          <w:p w14:paraId="2899371E" w14:textId="57604E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Nokia, Nokia Shanghai Bell</w:t>
            </w:r>
          </w:p>
        </w:tc>
        <w:tc>
          <w:tcPr>
            <w:tcW w:w="294" w:type="pct"/>
          </w:tcPr>
          <w:p w14:paraId="18E451A4" w14:textId="24A43F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A1CCEF5" w14:textId="4C32AC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3766</w:t>
            </w:r>
          </w:p>
        </w:tc>
        <w:tc>
          <w:tcPr>
            <w:tcW w:w="223" w:type="pct"/>
          </w:tcPr>
          <w:p w14:paraId="0E3C4055" w14:textId="4F02DD6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87CC09D" w14:textId="3BF3DF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4F628AB" w14:textId="15D414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282F59A" w14:textId="041397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1" w:type="pct"/>
          </w:tcPr>
          <w:p w14:paraId="4514C161" w14:textId="7EA673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229D78A" w14:textId="77777777" w:rsidTr="00B04748">
        <w:tc>
          <w:tcPr>
            <w:tcW w:w="587" w:type="pct"/>
          </w:tcPr>
          <w:p w14:paraId="40F791B1" w14:textId="0A3E95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R4-2319713</w:t>
            </w:r>
          </w:p>
        </w:tc>
        <w:tc>
          <w:tcPr>
            <w:tcW w:w="810" w:type="pct"/>
          </w:tcPr>
          <w:p w14:paraId="749D0A84" w14:textId="1DEE13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relative angular offsets between 2 active probes for FR2 HST PC6</w:t>
            </w:r>
          </w:p>
        </w:tc>
        <w:tc>
          <w:tcPr>
            <w:tcW w:w="717" w:type="pct"/>
          </w:tcPr>
          <w:p w14:paraId="47A95447" w14:textId="517F3B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Nokia, Nokia Shanghai Bell</w:t>
            </w:r>
          </w:p>
        </w:tc>
        <w:tc>
          <w:tcPr>
            <w:tcW w:w="294" w:type="pct"/>
          </w:tcPr>
          <w:p w14:paraId="4612F80B" w14:textId="191A4D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0C28613" w14:textId="210EBF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3767</w:t>
            </w:r>
          </w:p>
        </w:tc>
        <w:tc>
          <w:tcPr>
            <w:tcW w:w="223" w:type="pct"/>
          </w:tcPr>
          <w:p w14:paraId="219E7D1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830B9CF" w14:textId="4DC59A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05522B9" w14:textId="30CE26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D21FBF5" w14:textId="6F9A18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1" w:type="pct"/>
          </w:tcPr>
          <w:p w14:paraId="5BCBBD4B" w14:textId="05BD30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F4F64A" w14:textId="77777777" w:rsidTr="00B04748">
        <w:tc>
          <w:tcPr>
            <w:tcW w:w="587" w:type="pct"/>
          </w:tcPr>
          <w:p w14:paraId="16981F4E" w14:textId="08993E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R4-2319714</w:t>
            </w:r>
          </w:p>
        </w:tc>
        <w:tc>
          <w:tcPr>
            <w:tcW w:w="810" w:type="pct"/>
          </w:tcPr>
          <w:p w14:paraId="64F5A217" w14:textId="7A099C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performance testing requirements for FR2 HST PC6 UE in TS 38.133 Annex B</w:t>
            </w:r>
          </w:p>
        </w:tc>
        <w:tc>
          <w:tcPr>
            <w:tcW w:w="717" w:type="pct"/>
          </w:tcPr>
          <w:p w14:paraId="3E583362" w14:textId="5DC2D6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Nokia, Nokia Shanghai Bell</w:t>
            </w:r>
          </w:p>
        </w:tc>
        <w:tc>
          <w:tcPr>
            <w:tcW w:w="294" w:type="pct"/>
          </w:tcPr>
          <w:p w14:paraId="58B80713" w14:textId="16A892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6F440E4" w14:textId="5BF6D1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3768</w:t>
            </w:r>
          </w:p>
        </w:tc>
        <w:tc>
          <w:tcPr>
            <w:tcW w:w="223" w:type="pct"/>
          </w:tcPr>
          <w:p w14:paraId="036A2E4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B7DAC77" w14:textId="26C207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F4E08D4" w14:textId="7C9B27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FB57E50" w14:textId="6743D8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1" w:type="pct"/>
          </w:tcPr>
          <w:p w14:paraId="60BB9FF9" w14:textId="30E72B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EA118CF" w14:textId="77777777" w:rsidTr="00B04748">
        <w:tc>
          <w:tcPr>
            <w:tcW w:w="587" w:type="pct"/>
          </w:tcPr>
          <w:p w14:paraId="41374B0D" w14:textId="45419D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R4-2321351</w:t>
            </w:r>
          </w:p>
        </w:tc>
        <w:tc>
          <w:tcPr>
            <w:tcW w:w="810" w:type="pct"/>
          </w:tcPr>
          <w:p w14:paraId="01470DF7" w14:textId="013501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performance testing requirements for FR2 HST PC6 UE in TS 38.133 Annex B</w:t>
            </w:r>
          </w:p>
        </w:tc>
        <w:tc>
          <w:tcPr>
            <w:tcW w:w="717" w:type="pct"/>
          </w:tcPr>
          <w:p w14:paraId="1DEF60D9" w14:textId="699406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Nokia, Nokia Shanghai Bell</w:t>
            </w:r>
          </w:p>
        </w:tc>
        <w:tc>
          <w:tcPr>
            <w:tcW w:w="294" w:type="pct"/>
          </w:tcPr>
          <w:p w14:paraId="03632D71" w14:textId="6ED85F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ED30768" w14:textId="7DC9D4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3768</w:t>
            </w:r>
          </w:p>
        </w:tc>
        <w:tc>
          <w:tcPr>
            <w:tcW w:w="223" w:type="pct"/>
          </w:tcPr>
          <w:p w14:paraId="50CFD737" w14:textId="42DF18F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080448A" w14:textId="03CDDD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3D24556" w14:textId="0BC896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4BAE0F7" w14:textId="294D58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1" w:type="pct"/>
          </w:tcPr>
          <w:p w14:paraId="60552CB5" w14:textId="1757DB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765F8E0F" w14:textId="77777777" w:rsidTr="00B04748">
        <w:tc>
          <w:tcPr>
            <w:tcW w:w="587" w:type="pct"/>
          </w:tcPr>
          <w:p w14:paraId="3DCB052A" w14:textId="4AD9DB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R4-2319715</w:t>
            </w:r>
          </w:p>
        </w:tc>
        <w:tc>
          <w:tcPr>
            <w:tcW w:w="810" w:type="pct"/>
          </w:tcPr>
          <w:p w14:paraId="3091E95C" w14:textId="22B530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performance testing requirements for FR2 HST PC6 UE in TS 38.133 Annex B</w:t>
            </w:r>
          </w:p>
        </w:tc>
        <w:tc>
          <w:tcPr>
            <w:tcW w:w="717" w:type="pct"/>
          </w:tcPr>
          <w:p w14:paraId="68B244BD" w14:textId="1C033F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Nokia, Nokia Shanghai Bell</w:t>
            </w:r>
          </w:p>
        </w:tc>
        <w:tc>
          <w:tcPr>
            <w:tcW w:w="294" w:type="pct"/>
          </w:tcPr>
          <w:p w14:paraId="1A03EA18" w14:textId="43BAD8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3384F9F" w14:textId="720ACF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3769</w:t>
            </w:r>
          </w:p>
        </w:tc>
        <w:tc>
          <w:tcPr>
            <w:tcW w:w="223" w:type="pct"/>
          </w:tcPr>
          <w:p w14:paraId="4253436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F4CB80F" w14:textId="23D30D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D3DC66F" w14:textId="72AFE3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5F23F88" w14:textId="60BD7F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1" w:type="pct"/>
          </w:tcPr>
          <w:p w14:paraId="097C0885" w14:textId="60D4C2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9E18007" w14:textId="77777777" w:rsidTr="00B04748">
        <w:tc>
          <w:tcPr>
            <w:tcW w:w="587" w:type="pct"/>
          </w:tcPr>
          <w:p w14:paraId="7B1C4170" w14:textId="3AF96D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R4-2319778</w:t>
            </w:r>
          </w:p>
        </w:tc>
        <w:tc>
          <w:tcPr>
            <w:tcW w:w="810" w:type="pct"/>
          </w:tcPr>
          <w:p w14:paraId="06076F2F" w14:textId="0DF062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 Introduction of NR bands n31 and n72</w:t>
            </w:r>
          </w:p>
        </w:tc>
        <w:tc>
          <w:tcPr>
            <w:tcW w:w="717" w:type="pct"/>
          </w:tcPr>
          <w:p w14:paraId="66411D89" w14:textId="5A0869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Nokia, Ericsson</w:t>
            </w:r>
          </w:p>
        </w:tc>
        <w:tc>
          <w:tcPr>
            <w:tcW w:w="294" w:type="pct"/>
          </w:tcPr>
          <w:p w14:paraId="6B170B33" w14:textId="0FB92F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E159C16" w14:textId="4E53ED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3770</w:t>
            </w:r>
          </w:p>
        </w:tc>
        <w:tc>
          <w:tcPr>
            <w:tcW w:w="223" w:type="pct"/>
          </w:tcPr>
          <w:p w14:paraId="4E11DBD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E2CD8CC" w14:textId="04CB0F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985DB55" w14:textId="7D2476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F3C21D2" w14:textId="7AEE56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20EA5C3E" w14:textId="248BEA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BB4D1F7" w14:textId="77777777" w:rsidTr="00B04748">
        <w:tc>
          <w:tcPr>
            <w:tcW w:w="587" w:type="pct"/>
          </w:tcPr>
          <w:p w14:paraId="5621B4C1" w14:textId="02E7C4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R4-2319461</w:t>
            </w:r>
          </w:p>
        </w:tc>
        <w:tc>
          <w:tcPr>
            <w:tcW w:w="810" w:type="pct"/>
          </w:tcPr>
          <w:p w14:paraId="6620272E" w14:textId="106D1F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Draft CR on FR1-FR2 test cases for HO with PSCell</w:t>
            </w:r>
          </w:p>
        </w:tc>
        <w:tc>
          <w:tcPr>
            <w:tcW w:w="717" w:type="pct"/>
          </w:tcPr>
          <w:p w14:paraId="7A8BEC18" w14:textId="454D4C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64ED537F" w14:textId="417347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FA915DC" w14:textId="7E8098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3771</w:t>
            </w:r>
          </w:p>
        </w:tc>
        <w:tc>
          <w:tcPr>
            <w:tcW w:w="223" w:type="pct"/>
          </w:tcPr>
          <w:p w14:paraId="14B89A4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9025083" w14:textId="266DCA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8D75B1A" w14:textId="5CEE92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8CEC00C" w14:textId="4775F5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6EAA70C3" w14:textId="135F30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64AFE91" w14:textId="77777777" w:rsidTr="00B04748">
        <w:tc>
          <w:tcPr>
            <w:tcW w:w="587" w:type="pct"/>
          </w:tcPr>
          <w:p w14:paraId="3306CE3E" w14:textId="1614EC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R4-2319462</w:t>
            </w:r>
          </w:p>
        </w:tc>
        <w:tc>
          <w:tcPr>
            <w:tcW w:w="810" w:type="pct"/>
          </w:tcPr>
          <w:p w14:paraId="2722F33F" w14:textId="3BCA4C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Draft CR on FR1-FR2 test cases for HO with PSCell</w:t>
            </w:r>
          </w:p>
        </w:tc>
        <w:tc>
          <w:tcPr>
            <w:tcW w:w="717" w:type="pct"/>
          </w:tcPr>
          <w:p w14:paraId="02DA7FBF" w14:textId="5ADA15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13637D49" w14:textId="7B88C1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ACA0427" w14:textId="48723F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3772</w:t>
            </w:r>
          </w:p>
        </w:tc>
        <w:tc>
          <w:tcPr>
            <w:tcW w:w="223" w:type="pct"/>
          </w:tcPr>
          <w:p w14:paraId="630E4A9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64FAD5D" w14:textId="61ECB3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9BA98F6" w14:textId="50B3C4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68AD67A" w14:textId="1B82CE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753009A" w14:textId="043252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BD9DC70" w14:textId="77777777" w:rsidTr="00B04748">
        <w:tc>
          <w:tcPr>
            <w:tcW w:w="587" w:type="pct"/>
          </w:tcPr>
          <w:p w14:paraId="39A6B8DA" w14:textId="0FEA7C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R4-2319786</w:t>
            </w:r>
          </w:p>
        </w:tc>
        <w:tc>
          <w:tcPr>
            <w:tcW w:w="810" w:type="pct"/>
          </w:tcPr>
          <w:p w14:paraId="4C0E644D" w14:textId="31C161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38.133 on RRM core requirements for NR support for dedicated spectrum less than 5MHz for FR1</w:t>
            </w:r>
          </w:p>
        </w:tc>
        <w:tc>
          <w:tcPr>
            <w:tcW w:w="717" w:type="pct"/>
          </w:tcPr>
          <w:p w14:paraId="5F2AC765" w14:textId="62C117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7305D57" w14:textId="24BA3C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5797871" w14:textId="17A399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3773</w:t>
            </w:r>
          </w:p>
        </w:tc>
        <w:tc>
          <w:tcPr>
            <w:tcW w:w="223" w:type="pct"/>
          </w:tcPr>
          <w:p w14:paraId="000E7CD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6D80C43" w14:textId="7A431B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95B3D1B" w14:textId="7B75BE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C442952" w14:textId="6F2670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0DF219F1" w14:textId="30BE91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57F69B5" w14:textId="77777777" w:rsidTr="00B04748">
        <w:tc>
          <w:tcPr>
            <w:tcW w:w="587" w:type="pct"/>
          </w:tcPr>
          <w:p w14:paraId="579E43FC" w14:textId="240704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R4-2321476</w:t>
            </w:r>
          </w:p>
        </w:tc>
        <w:tc>
          <w:tcPr>
            <w:tcW w:w="810" w:type="pct"/>
          </w:tcPr>
          <w:p w14:paraId="6DA30DB6" w14:textId="3C452B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38.133 on RRM core requirements for NR support for dedicated spectrum less than 5MHz for FR1</w:t>
            </w:r>
          </w:p>
        </w:tc>
        <w:tc>
          <w:tcPr>
            <w:tcW w:w="717" w:type="pct"/>
          </w:tcPr>
          <w:p w14:paraId="2351DFED" w14:textId="44B1D8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70854A7" w14:textId="75C28E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5A43E12" w14:textId="43CEAC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3773</w:t>
            </w:r>
          </w:p>
        </w:tc>
        <w:tc>
          <w:tcPr>
            <w:tcW w:w="223" w:type="pct"/>
          </w:tcPr>
          <w:p w14:paraId="78EE033D" w14:textId="6AB7F45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DFF3F08" w14:textId="2E262F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4220A1F" w14:textId="09EDF0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8EB1689" w14:textId="083130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7DCC6659" w14:textId="622166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04B9B037" w14:textId="77777777" w:rsidTr="00B04748">
        <w:tc>
          <w:tcPr>
            <w:tcW w:w="587" w:type="pct"/>
          </w:tcPr>
          <w:p w14:paraId="3C9EC6C3" w14:textId="62A9DB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R4-2319796</w:t>
            </w:r>
          </w:p>
        </w:tc>
        <w:tc>
          <w:tcPr>
            <w:tcW w:w="810" w:type="pct"/>
          </w:tcPr>
          <w:p w14:paraId="323BEE2C" w14:textId="2960A1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Handover with PSCell from SA to EN-DC with target FR2 PSCell in A.7.3.1.6 and A.7.3.1.7</w:t>
            </w:r>
          </w:p>
        </w:tc>
        <w:tc>
          <w:tcPr>
            <w:tcW w:w="717" w:type="pct"/>
          </w:tcPr>
          <w:p w14:paraId="402CE4D4" w14:textId="7B0D83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15536080" w14:textId="50693B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AA9CCEA" w14:textId="701B82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3774</w:t>
            </w:r>
          </w:p>
        </w:tc>
        <w:tc>
          <w:tcPr>
            <w:tcW w:w="223" w:type="pct"/>
          </w:tcPr>
          <w:p w14:paraId="1F27129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01D033" w14:textId="6A5DBD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59D1317" w14:textId="293911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5F215AC" w14:textId="0D5130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733649CA" w14:textId="7EC1E2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5EFD3F2" w14:textId="77777777" w:rsidTr="00B04748">
        <w:tc>
          <w:tcPr>
            <w:tcW w:w="587" w:type="pct"/>
          </w:tcPr>
          <w:p w14:paraId="3BC7B1A1" w14:textId="4CA2C6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R4-2321544</w:t>
            </w:r>
          </w:p>
        </w:tc>
        <w:tc>
          <w:tcPr>
            <w:tcW w:w="810" w:type="pct"/>
          </w:tcPr>
          <w:p w14:paraId="76F64DEB" w14:textId="1BADAE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Handover with PSCell from SA to EN-DC with target FR2 PSCell in A.7.3.1.6 and A.7.3.1.7</w:t>
            </w:r>
          </w:p>
        </w:tc>
        <w:tc>
          <w:tcPr>
            <w:tcW w:w="717" w:type="pct"/>
          </w:tcPr>
          <w:p w14:paraId="621827CE" w14:textId="710946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294" w:type="pct"/>
          </w:tcPr>
          <w:p w14:paraId="53BBF85B" w14:textId="0BE500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D3391D3" w14:textId="6B5677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3774</w:t>
            </w:r>
          </w:p>
        </w:tc>
        <w:tc>
          <w:tcPr>
            <w:tcW w:w="223" w:type="pct"/>
          </w:tcPr>
          <w:p w14:paraId="6E6E3287" w14:textId="6F2062F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4954E05" w14:textId="488267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EDEDBBA" w14:textId="4DB7D0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6A0341C" w14:textId="1FC512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AFBB8DD" w14:textId="667453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A937898" w14:textId="77777777" w:rsidTr="00B04748">
        <w:tc>
          <w:tcPr>
            <w:tcW w:w="587" w:type="pct"/>
          </w:tcPr>
          <w:p w14:paraId="4694015F" w14:textId="568602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R4-2319813</w:t>
            </w:r>
          </w:p>
        </w:tc>
        <w:tc>
          <w:tcPr>
            <w:tcW w:w="810" w:type="pct"/>
          </w:tcPr>
          <w:p w14:paraId="370568C9" w14:textId="6E2983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[NR_HST_FR2] CR for 38.133: Corrections in HST FR2 RRM requirements and test (Rel-17, Cat F)</w:t>
            </w:r>
          </w:p>
        </w:tc>
        <w:tc>
          <w:tcPr>
            <w:tcW w:w="717" w:type="pct"/>
          </w:tcPr>
          <w:p w14:paraId="6591C79A" w14:textId="49AB5D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294" w:type="pct"/>
          </w:tcPr>
          <w:p w14:paraId="24A33DF5" w14:textId="4E368E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58C9FC5" w14:textId="1E036C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3775</w:t>
            </w:r>
          </w:p>
        </w:tc>
        <w:tc>
          <w:tcPr>
            <w:tcW w:w="223" w:type="pct"/>
          </w:tcPr>
          <w:p w14:paraId="1EDA122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F6FD85" w14:textId="0475AA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4689641" w14:textId="3113BB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B592BA1" w14:textId="5D0ACB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1" w:type="pct"/>
          </w:tcPr>
          <w:p w14:paraId="36EBAE88" w14:textId="023FD4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0473C70" w14:textId="77777777" w:rsidTr="00B04748">
        <w:tc>
          <w:tcPr>
            <w:tcW w:w="587" w:type="pct"/>
          </w:tcPr>
          <w:p w14:paraId="2EB4556B" w14:textId="37E652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R4-2321549</w:t>
            </w:r>
          </w:p>
        </w:tc>
        <w:tc>
          <w:tcPr>
            <w:tcW w:w="810" w:type="pct"/>
          </w:tcPr>
          <w:p w14:paraId="573DB73B" w14:textId="19E993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[NR_HST_FR2] CR for 38.133: Corrections in HST FR2 RRM requirements and test (Rel-17, Cat F)</w:t>
            </w:r>
          </w:p>
        </w:tc>
        <w:tc>
          <w:tcPr>
            <w:tcW w:w="717" w:type="pct"/>
          </w:tcPr>
          <w:p w14:paraId="75AB3D51" w14:textId="30D53B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294" w:type="pct"/>
          </w:tcPr>
          <w:p w14:paraId="455C3DB8" w14:textId="7F511F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EB887E4" w14:textId="662E03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3775</w:t>
            </w:r>
          </w:p>
        </w:tc>
        <w:tc>
          <w:tcPr>
            <w:tcW w:w="223" w:type="pct"/>
          </w:tcPr>
          <w:p w14:paraId="0842440C" w14:textId="0E385E7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1392A8B" w14:textId="238C08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921FA74" w14:textId="4E3DE5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791F39A" w14:textId="379EF9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1" w:type="pct"/>
          </w:tcPr>
          <w:p w14:paraId="653B5560" w14:textId="68E7BC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3CBD9A0" w14:textId="77777777" w:rsidTr="00B04748">
        <w:tc>
          <w:tcPr>
            <w:tcW w:w="587" w:type="pct"/>
          </w:tcPr>
          <w:p w14:paraId="7F75F900" w14:textId="0E6899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R4-2319814</w:t>
            </w:r>
          </w:p>
        </w:tc>
        <w:tc>
          <w:tcPr>
            <w:tcW w:w="810" w:type="pct"/>
          </w:tcPr>
          <w:p w14:paraId="6BDE72A7" w14:textId="5DCB38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[NR_HST_FR2] CR for 38.133: Corrections in HST FR2 RRM requirements and test (Rel-18, Cat A)</w:t>
            </w:r>
          </w:p>
        </w:tc>
        <w:tc>
          <w:tcPr>
            <w:tcW w:w="717" w:type="pct"/>
          </w:tcPr>
          <w:p w14:paraId="4FE16209" w14:textId="5845B4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294" w:type="pct"/>
          </w:tcPr>
          <w:p w14:paraId="147AC65E" w14:textId="0534B5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518C87C" w14:textId="5230F5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3776</w:t>
            </w:r>
          </w:p>
        </w:tc>
        <w:tc>
          <w:tcPr>
            <w:tcW w:w="223" w:type="pct"/>
          </w:tcPr>
          <w:p w14:paraId="62D009B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210EAE5" w14:textId="3B54E3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E104F59" w14:textId="42A197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2C0E25A" w14:textId="4C4E68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1" w:type="pct"/>
          </w:tcPr>
          <w:p w14:paraId="0CB84215" w14:textId="7717EE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19347DA" w14:textId="77777777" w:rsidTr="00B04748">
        <w:tc>
          <w:tcPr>
            <w:tcW w:w="587" w:type="pct"/>
          </w:tcPr>
          <w:p w14:paraId="54653EFF" w14:textId="4A385F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R4-2319820</w:t>
            </w:r>
          </w:p>
        </w:tc>
        <w:tc>
          <w:tcPr>
            <w:tcW w:w="810" w:type="pct"/>
          </w:tcPr>
          <w:p w14:paraId="4B2EB0C6" w14:textId="6FC1BF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38.133: UL TX Timing and TCI State Switch Delay Requirements with New MAC CE (Rel-18, Cat C)</w:t>
            </w:r>
          </w:p>
        </w:tc>
        <w:tc>
          <w:tcPr>
            <w:tcW w:w="717" w:type="pct"/>
          </w:tcPr>
          <w:p w14:paraId="59408A99" w14:textId="76E24F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C11F44A" w14:textId="631EEE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7D57327" w14:textId="34B2C7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3777</w:t>
            </w:r>
          </w:p>
        </w:tc>
        <w:tc>
          <w:tcPr>
            <w:tcW w:w="223" w:type="pct"/>
          </w:tcPr>
          <w:p w14:paraId="52AF88D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3209843" w14:textId="49AEAE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47E101F" w14:textId="4D67F3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1104" w:type="pct"/>
          </w:tcPr>
          <w:p w14:paraId="733D1734" w14:textId="27F95C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NR_HST_FR2_enh-Core</w:t>
            </w:r>
          </w:p>
        </w:tc>
        <w:tc>
          <w:tcPr>
            <w:tcW w:w="511" w:type="pct"/>
          </w:tcPr>
          <w:p w14:paraId="09B00A99" w14:textId="244FF0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3E5CB1CE" w14:textId="77777777" w:rsidTr="00B04748">
        <w:tc>
          <w:tcPr>
            <w:tcW w:w="587" w:type="pct"/>
          </w:tcPr>
          <w:p w14:paraId="1A34982A" w14:textId="051E10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R4-2319828</w:t>
            </w:r>
          </w:p>
        </w:tc>
        <w:tc>
          <w:tcPr>
            <w:tcW w:w="810" w:type="pct"/>
          </w:tcPr>
          <w:p w14:paraId="6EBE463E" w14:textId="6D593D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[NR_UE_pow_sav_enh-Perf] CR to TS 38.133: Corrections to Enhanced Power Saving test cases (Rel 17)</w:t>
            </w:r>
          </w:p>
        </w:tc>
        <w:tc>
          <w:tcPr>
            <w:tcW w:w="717" w:type="pct"/>
          </w:tcPr>
          <w:p w14:paraId="1499A134" w14:textId="139FCF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64C9F1EC" w14:textId="74ECBC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252E71E" w14:textId="38F684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3778</w:t>
            </w:r>
          </w:p>
        </w:tc>
        <w:tc>
          <w:tcPr>
            <w:tcW w:w="223" w:type="pct"/>
          </w:tcPr>
          <w:p w14:paraId="3179317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16B1AE4" w14:textId="644EBD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4F357F2" w14:textId="3BC0CB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681C4D2" w14:textId="6E47EA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NR_UE_pow_sav_enh-Perf</w:t>
            </w:r>
          </w:p>
        </w:tc>
        <w:tc>
          <w:tcPr>
            <w:tcW w:w="511" w:type="pct"/>
          </w:tcPr>
          <w:p w14:paraId="0B6860F8" w14:textId="57EE11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B38843A" w14:textId="77777777" w:rsidTr="00B04748">
        <w:tc>
          <w:tcPr>
            <w:tcW w:w="587" w:type="pct"/>
          </w:tcPr>
          <w:p w14:paraId="2A01740B" w14:textId="623557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R4-2319829</w:t>
            </w:r>
          </w:p>
        </w:tc>
        <w:tc>
          <w:tcPr>
            <w:tcW w:w="810" w:type="pct"/>
          </w:tcPr>
          <w:p w14:paraId="14CD9D3F" w14:textId="3361E6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[NR_UE_pow_sav_enh-Perf] CR to TS 38.133: Corrections to Enhanced Power Saving test cases (Rel 18)</w:t>
            </w:r>
          </w:p>
        </w:tc>
        <w:tc>
          <w:tcPr>
            <w:tcW w:w="717" w:type="pct"/>
          </w:tcPr>
          <w:p w14:paraId="2F1625CC" w14:textId="4DDD66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7FB4C784" w14:textId="41B802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5570CEF" w14:textId="4B539F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3779</w:t>
            </w:r>
          </w:p>
        </w:tc>
        <w:tc>
          <w:tcPr>
            <w:tcW w:w="223" w:type="pct"/>
          </w:tcPr>
          <w:p w14:paraId="079821F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25ACA5A" w14:textId="62234D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011DA8E" w14:textId="7F55AB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7FA36CD" w14:textId="149929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NR_UE_pow_sav_enh-Perf</w:t>
            </w:r>
          </w:p>
        </w:tc>
        <w:tc>
          <w:tcPr>
            <w:tcW w:w="511" w:type="pct"/>
          </w:tcPr>
          <w:p w14:paraId="05153FAD" w14:textId="52CE51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DE8A2BC" w14:textId="77777777" w:rsidTr="00B04748">
        <w:tc>
          <w:tcPr>
            <w:tcW w:w="587" w:type="pct"/>
          </w:tcPr>
          <w:p w14:paraId="1AF824D0" w14:textId="50B7C9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R4-2319830</w:t>
            </w:r>
          </w:p>
        </w:tc>
        <w:tc>
          <w:tcPr>
            <w:tcW w:w="810" w:type="pct"/>
          </w:tcPr>
          <w:p w14:paraId="3CA90506" w14:textId="35B1B7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CR to TS 38.133: Corrections to RedCap test cases (Rel 17)</w:t>
            </w:r>
          </w:p>
        </w:tc>
        <w:tc>
          <w:tcPr>
            <w:tcW w:w="717" w:type="pct"/>
          </w:tcPr>
          <w:p w14:paraId="3B327944" w14:textId="7DE636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1A63077D" w14:textId="03CD66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422FB75" w14:textId="79DFC8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3780</w:t>
            </w:r>
          </w:p>
        </w:tc>
        <w:tc>
          <w:tcPr>
            <w:tcW w:w="223" w:type="pct"/>
          </w:tcPr>
          <w:p w14:paraId="2D15A86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2EB06CF" w14:textId="192752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D71094A" w14:textId="14A0D6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47E50C5" w14:textId="795567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2CED7D32" w14:textId="5C7725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7ACF1B1" w14:textId="77777777" w:rsidTr="00B04748">
        <w:tc>
          <w:tcPr>
            <w:tcW w:w="587" w:type="pct"/>
          </w:tcPr>
          <w:p w14:paraId="2940DD0D" w14:textId="20C10A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R4-2319831</w:t>
            </w:r>
          </w:p>
        </w:tc>
        <w:tc>
          <w:tcPr>
            <w:tcW w:w="810" w:type="pct"/>
          </w:tcPr>
          <w:p w14:paraId="386D1676" w14:textId="28BBAD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CR to TS 38.133: Corrections to RedCap test cases (Rel 18)</w:t>
            </w:r>
          </w:p>
        </w:tc>
        <w:tc>
          <w:tcPr>
            <w:tcW w:w="717" w:type="pct"/>
          </w:tcPr>
          <w:p w14:paraId="4C03856F" w14:textId="42EEB2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3E22C1A0" w14:textId="5A39D9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66AE9D8" w14:textId="785EEA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3781</w:t>
            </w:r>
          </w:p>
        </w:tc>
        <w:tc>
          <w:tcPr>
            <w:tcW w:w="223" w:type="pct"/>
          </w:tcPr>
          <w:p w14:paraId="5E99F1B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2D9CE32" w14:textId="6C49AC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8C8252A" w14:textId="617A6E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1467D4D" w14:textId="30F510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08419991" w14:textId="44966C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B975F26" w14:textId="77777777" w:rsidTr="00B04748">
        <w:tc>
          <w:tcPr>
            <w:tcW w:w="587" w:type="pct"/>
          </w:tcPr>
          <w:p w14:paraId="09BA3A1B" w14:textId="6929F1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R4-2319832</w:t>
            </w:r>
          </w:p>
        </w:tc>
        <w:tc>
          <w:tcPr>
            <w:tcW w:w="810" w:type="pct"/>
          </w:tcPr>
          <w:p w14:paraId="4853D794" w14:textId="092273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[NR_NTN_solutions-Perf] CR to TS 38.133: Corrections to NR NTN test cases (Rel 17)</w:t>
            </w:r>
          </w:p>
        </w:tc>
        <w:tc>
          <w:tcPr>
            <w:tcW w:w="717" w:type="pct"/>
          </w:tcPr>
          <w:p w14:paraId="53822454" w14:textId="09C5F5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42B88302" w14:textId="0A798D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B86AB0F" w14:textId="744763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3782</w:t>
            </w:r>
          </w:p>
        </w:tc>
        <w:tc>
          <w:tcPr>
            <w:tcW w:w="223" w:type="pct"/>
          </w:tcPr>
          <w:p w14:paraId="385D354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AD245BA" w14:textId="71CF05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FC9D55A" w14:textId="2E058A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D0A9D03" w14:textId="259968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3B364239" w14:textId="09564C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778B9B5" w14:textId="77777777" w:rsidTr="00B04748">
        <w:tc>
          <w:tcPr>
            <w:tcW w:w="587" w:type="pct"/>
          </w:tcPr>
          <w:p w14:paraId="288E400F" w14:textId="4D794B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R4-2321488</w:t>
            </w:r>
          </w:p>
        </w:tc>
        <w:tc>
          <w:tcPr>
            <w:tcW w:w="810" w:type="pct"/>
          </w:tcPr>
          <w:p w14:paraId="743C3E29" w14:textId="416427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[NR_NTN_solutions-Perf] CR to TS 38.133: Corrections to NR NTN test cases (Rel 17)</w:t>
            </w:r>
          </w:p>
        </w:tc>
        <w:tc>
          <w:tcPr>
            <w:tcW w:w="717" w:type="pct"/>
          </w:tcPr>
          <w:p w14:paraId="4629AC5F" w14:textId="3A524B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47C68D8E" w14:textId="0229FD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73160A5" w14:textId="1FE838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3782</w:t>
            </w:r>
          </w:p>
        </w:tc>
        <w:tc>
          <w:tcPr>
            <w:tcW w:w="223" w:type="pct"/>
          </w:tcPr>
          <w:p w14:paraId="2C556E89" w14:textId="2ACAE28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47E5A61" w14:textId="446065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E5E288F" w14:textId="411C01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D46D050" w14:textId="6A7888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00B26927" w14:textId="2D16F4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D2B9831" w14:textId="77777777" w:rsidTr="00B04748">
        <w:tc>
          <w:tcPr>
            <w:tcW w:w="587" w:type="pct"/>
          </w:tcPr>
          <w:p w14:paraId="02F1D64F" w14:textId="2C7A4F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R4-2321548</w:t>
            </w:r>
          </w:p>
        </w:tc>
        <w:tc>
          <w:tcPr>
            <w:tcW w:w="810" w:type="pct"/>
          </w:tcPr>
          <w:p w14:paraId="12B74C4D" w14:textId="6B4B37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[NR_NTN_solutions-Perf] CR to TS 38.133: Corrections to NR NTN test cases (Rel 17)</w:t>
            </w:r>
          </w:p>
        </w:tc>
        <w:tc>
          <w:tcPr>
            <w:tcW w:w="717" w:type="pct"/>
          </w:tcPr>
          <w:p w14:paraId="1CF6D0E9" w14:textId="3F93A0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43B94832" w14:textId="1D8865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6137FEE" w14:textId="14A3A5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3782</w:t>
            </w:r>
          </w:p>
        </w:tc>
        <w:tc>
          <w:tcPr>
            <w:tcW w:w="223" w:type="pct"/>
          </w:tcPr>
          <w:p w14:paraId="251F982B" w14:textId="64FFA84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481D60C5" w14:textId="3EE7B3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A16336B" w14:textId="59E639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0BF5F26" w14:textId="704B75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38B1EF06" w14:textId="19F414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A481296" w14:textId="77777777" w:rsidTr="00B04748">
        <w:tc>
          <w:tcPr>
            <w:tcW w:w="587" w:type="pct"/>
          </w:tcPr>
          <w:p w14:paraId="154FBE86" w14:textId="79FDCE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R4-2319833</w:t>
            </w:r>
          </w:p>
        </w:tc>
        <w:tc>
          <w:tcPr>
            <w:tcW w:w="810" w:type="pct"/>
          </w:tcPr>
          <w:p w14:paraId="2F4CE9F5" w14:textId="18E8AF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[NR_NTN_solutions-Perf] CR to TS 38.133: Corrections to NR NTN test cases (Rel 18)</w:t>
            </w:r>
          </w:p>
        </w:tc>
        <w:tc>
          <w:tcPr>
            <w:tcW w:w="717" w:type="pct"/>
          </w:tcPr>
          <w:p w14:paraId="34B81639" w14:textId="31AE97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294" w:type="pct"/>
          </w:tcPr>
          <w:p w14:paraId="153967B8" w14:textId="1200C0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64CBD9B" w14:textId="41DFEC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3783</w:t>
            </w:r>
          </w:p>
        </w:tc>
        <w:tc>
          <w:tcPr>
            <w:tcW w:w="223" w:type="pct"/>
          </w:tcPr>
          <w:p w14:paraId="5912D34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23F2653" w14:textId="467260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BAE2375" w14:textId="2CF245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2930929" w14:textId="655A61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4DD33293" w14:textId="575BA8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0418B1" w14:textId="77777777" w:rsidTr="00B04748">
        <w:tc>
          <w:tcPr>
            <w:tcW w:w="587" w:type="pct"/>
          </w:tcPr>
          <w:p w14:paraId="107A8087" w14:textId="70340D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R4-2319897</w:t>
            </w:r>
          </w:p>
        </w:tc>
        <w:tc>
          <w:tcPr>
            <w:tcW w:w="810" w:type="pct"/>
          </w:tcPr>
          <w:p w14:paraId="46A1836C" w14:textId="17F101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specify RRM requirements on enhanced NR support for Rel-18 FR2 HST</w:t>
            </w:r>
          </w:p>
        </w:tc>
        <w:tc>
          <w:tcPr>
            <w:tcW w:w="717" w:type="pct"/>
          </w:tcPr>
          <w:p w14:paraId="3D3BB1E8" w14:textId="13CE85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3624EBCC" w14:textId="74D276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176B4C5" w14:textId="49262E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3784</w:t>
            </w:r>
          </w:p>
        </w:tc>
        <w:tc>
          <w:tcPr>
            <w:tcW w:w="223" w:type="pct"/>
          </w:tcPr>
          <w:p w14:paraId="0201C43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8D1DD09" w14:textId="58DBBC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194E54" w14:textId="00D31C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3DED5DD" w14:textId="3DEAEF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NR_HST_FR2_enh-Core</w:t>
            </w:r>
          </w:p>
        </w:tc>
        <w:tc>
          <w:tcPr>
            <w:tcW w:w="511" w:type="pct"/>
          </w:tcPr>
          <w:p w14:paraId="26BF67F6" w14:textId="78E4E0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DF25E53" w14:textId="77777777" w:rsidTr="00B04748">
        <w:tc>
          <w:tcPr>
            <w:tcW w:w="587" w:type="pct"/>
          </w:tcPr>
          <w:p w14:paraId="3854F606" w14:textId="561989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R4-2319945</w:t>
            </w:r>
          </w:p>
        </w:tc>
        <w:tc>
          <w:tcPr>
            <w:tcW w:w="810" w:type="pct"/>
          </w:tcPr>
          <w:p w14:paraId="2E6F1554" w14:textId="2CBB89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[TEI16]CR on MRTD/MTTD requirements for inter-band EN-DC with overlapping DL bands R16</w:t>
            </w:r>
          </w:p>
        </w:tc>
        <w:tc>
          <w:tcPr>
            <w:tcW w:w="717" w:type="pct"/>
          </w:tcPr>
          <w:p w14:paraId="7692067D" w14:textId="318584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B0FD47B" w14:textId="6A25CA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9576241" w14:textId="46D248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3785</w:t>
            </w:r>
          </w:p>
        </w:tc>
        <w:tc>
          <w:tcPr>
            <w:tcW w:w="223" w:type="pct"/>
          </w:tcPr>
          <w:p w14:paraId="78611CD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09C8461" w14:textId="0C3CDE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F8F4518" w14:textId="1638CF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65A8AFA" w14:textId="1C7C29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1" w:type="pct"/>
          </w:tcPr>
          <w:p w14:paraId="1A9269D2" w14:textId="624763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52528A9A" w14:textId="77777777" w:rsidTr="00B04748">
        <w:tc>
          <w:tcPr>
            <w:tcW w:w="587" w:type="pct"/>
          </w:tcPr>
          <w:p w14:paraId="44FEE2B4" w14:textId="439C1F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R4-2319946</w:t>
            </w:r>
          </w:p>
        </w:tc>
        <w:tc>
          <w:tcPr>
            <w:tcW w:w="810" w:type="pct"/>
          </w:tcPr>
          <w:p w14:paraId="014BE2E5" w14:textId="5760C9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[TEI16]CR on MRTD/MTTD requirements for inter-band EN-DC with overlapping DL bands R17</w:t>
            </w:r>
          </w:p>
        </w:tc>
        <w:tc>
          <w:tcPr>
            <w:tcW w:w="717" w:type="pct"/>
          </w:tcPr>
          <w:p w14:paraId="574C13F4" w14:textId="3717B8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CA64A4A" w14:textId="24097B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27CC53C" w14:textId="1AE2B0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3786</w:t>
            </w:r>
          </w:p>
        </w:tc>
        <w:tc>
          <w:tcPr>
            <w:tcW w:w="223" w:type="pct"/>
          </w:tcPr>
          <w:p w14:paraId="77A76C2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ED20CE" w14:textId="05897F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0107CCA" w14:textId="06DA02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3903842" w14:textId="749A4C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1" w:type="pct"/>
          </w:tcPr>
          <w:p w14:paraId="7ECB24DF" w14:textId="5E6A68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7A33F37" w14:textId="77777777" w:rsidTr="00B04748">
        <w:tc>
          <w:tcPr>
            <w:tcW w:w="587" w:type="pct"/>
          </w:tcPr>
          <w:p w14:paraId="0E900574" w14:textId="4CBD16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R4-2319947</w:t>
            </w:r>
          </w:p>
        </w:tc>
        <w:tc>
          <w:tcPr>
            <w:tcW w:w="810" w:type="pct"/>
          </w:tcPr>
          <w:p w14:paraId="462DE0D9" w14:textId="0D084C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[TEI16]CR on MRTD/MTTD requirements for inter-band EN-DC with overlapping DL bands R18</w:t>
            </w:r>
          </w:p>
        </w:tc>
        <w:tc>
          <w:tcPr>
            <w:tcW w:w="717" w:type="pct"/>
          </w:tcPr>
          <w:p w14:paraId="6917B707" w14:textId="12757F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DD56B59" w14:textId="40B68B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F840D14" w14:textId="361AA3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3787</w:t>
            </w:r>
          </w:p>
        </w:tc>
        <w:tc>
          <w:tcPr>
            <w:tcW w:w="223" w:type="pct"/>
          </w:tcPr>
          <w:p w14:paraId="57F6604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D85D7C" w14:textId="370BC6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48721C9" w14:textId="59C21F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F27D74A" w14:textId="07311B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1" w:type="pct"/>
          </w:tcPr>
          <w:p w14:paraId="467AFF5C" w14:textId="01FB56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AF77A56" w14:textId="77777777" w:rsidTr="00B04748">
        <w:tc>
          <w:tcPr>
            <w:tcW w:w="587" w:type="pct"/>
          </w:tcPr>
          <w:p w14:paraId="342A441C" w14:textId="031D1D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R4-2319949</w:t>
            </w:r>
          </w:p>
        </w:tc>
        <w:tc>
          <w:tcPr>
            <w:tcW w:w="810" w:type="pct"/>
          </w:tcPr>
          <w:p w14:paraId="5483BF69" w14:textId="0EEF12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[NR_UE_pow_sav_enh-Core]CR on maintaining RLM/BFD relaxation requirements R17</w:t>
            </w:r>
          </w:p>
        </w:tc>
        <w:tc>
          <w:tcPr>
            <w:tcW w:w="717" w:type="pct"/>
          </w:tcPr>
          <w:p w14:paraId="5D5305CB" w14:textId="049EB4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vivo.</w:t>
            </w:r>
          </w:p>
        </w:tc>
        <w:tc>
          <w:tcPr>
            <w:tcW w:w="294" w:type="pct"/>
          </w:tcPr>
          <w:p w14:paraId="5512371A" w14:textId="578EB5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6D8D20A" w14:textId="18DA54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3788</w:t>
            </w:r>
          </w:p>
        </w:tc>
        <w:tc>
          <w:tcPr>
            <w:tcW w:w="223" w:type="pct"/>
          </w:tcPr>
          <w:p w14:paraId="36FE8B3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E2ED487" w14:textId="0AFAC7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59C374E" w14:textId="51D19F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5027345" w14:textId="71D48F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1A0CDFEE" w14:textId="0288D8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2CF0192" w14:textId="77777777" w:rsidTr="00B04748">
        <w:tc>
          <w:tcPr>
            <w:tcW w:w="587" w:type="pct"/>
          </w:tcPr>
          <w:p w14:paraId="5C7C5661" w14:textId="0A7C2F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R4-2321620</w:t>
            </w:r>
          </w:p>
        </w:tc>
        <w:tc>
          <w:tcPr>
            <w:tcW w:w="810" w:type="pct"/>
          </w:tcPr>
          <w:p w14:paraId="290AAFEA" w14:textId="592DBC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[NR_UE_pow_sav_enh-Core]CR on maintaining RLM/BFD relaxation requirements R17</w:t>
            </w:r>
          </w:p>
        </w:tc>
        <w:tc>
          <w:tcPr>
            <w:tcW w:w="717" w:type="pct"/>
          </w:tcPr>
          <w:p w14:paraId="1A0B7455" w14:textId="4A9757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OPPO, Apple, MediaTek inc, Qualcomm Incorporated, Xiaomi, Ericsson, CATT, ZTE</w:t>
            </w:r>
          </w:p>
        </w:tc>
        <w:tc>
          <w:tcPr>
            <w:tcW w:w="294" w:type="pct"/>
          </w:tcPr>
          <w:p w14:paraId="447AAFEE" w14:textId="2AFCA4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1BC0924" w14:textId="39321F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3788</w:t>
            </w:r>
          </w:p>
        </w:tc>
        <w:tc>
          <w:tcPr>
            <w:tcW w:w="223" w:type="pct"/>
          </w:tcPr>
          <w:p w14:paraId="15B76F17" w14:textId="52F7AE7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92D83FF" w14:textId="02EDA0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22DA1C9" w14:textId="712C12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BA44ED2" w14:textId="42BC5E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7970ADF8" w14:textId="4F8CC6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D03EF27" w14:textId="77777777" w:rsidTr="00B04748">
        <w:tc>
          <w:tcPr>
            <w:tcW w:w="587" w:type="pct"/>
          </w:tcPr>
          <w:p w14:paraId="29670FC8" w14:textId="6AFA6C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R4-2319950</w:t>
            </w:r>
          </w:p>
        </w:tc>
        <w:tc>
          <w:tcPr>
            <w:tcW w:w="810" w:type="pct"/>
          </w:tcPr>
          <w:p w14:paraId="71D54618" w14:textId="242FD9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[NR_UE_pow_sav_enh-Core]CR on maintaining RLM/BFD relaxation requirements R18</w:t>
            </w:r>
          </w:p>
        </w:tc>
        <w:tc>
          <w:tcPr>
            <w:tcW w:w="717" w:type="pct"/>
          </w:tcPr>
          <w:p w14:paraId="1DEEE9C7" w14:textId="5AA644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OPPO, Apple, MediaTek inc, Qualcomm Incorporated, Xiaomi, Ericsson, CATT, ZTE.</w:t>
            </w:r>
          </w:p>
        </w:tc>
        <w:tc>
          <w:tcPr>
            <w:tcW w:w="294" w:type="pct"/>
          </w:tcPr>
          <w:p w14:paraId="718B2FDC" w14:textId="37A483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3B81073" w14:textId="3D4FCE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3789</w:t>
            </w:r>
          </w:p>
        </w:tc>
        <w:tc>
          <w:tcPr>
            <w:tcW w:w="223" w:type="pct"/>
          </w:tcPr>
          <w:p w14:paraId="475BB34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3F906FB" w14:textId="39B267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38D8568" w14:textId="0C4BF3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7439F6E" w14:textId="58D133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4847FEBA" w14:textId="6CAB0F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DC13A43" w14:textId="77777777" w:rsidTr="00B04748">
        <w:tc>
          <w:tcPr>
            <w:tcW w:w="587" w:type="pct"/>
          </w:tcPr>
          <w:p w14:paraId="522CE7EF" w14:textId="48E4CB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R4-2319952</w:t>
            </w:r>
          </w:p>
        </w:tc>
        <w:tc>
          <w:tcPr>
            <w:tcW w:w="810" w:type="pct"/>
          </w:tcPr>
          <w:p w14:paraId="1FCA90DF" w14:textId="0C531E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[NR_FeMIMO-Core]CR on maintaining L1-RSRP requirements for inter-cell BM R17</w:t>
            </w:r>
          </w:p>
        </w:tc>
        <w:tc>
          <w:tcPr>
            <w:tcW w:w="717" w:type="pct"/>
          </w:tcPr>
          <w:p w14:paraId="392474B5" w14:textId="6BCA5F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69E1859" w14:textId="4DC826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A18EAF2" w14:textId="126AE6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3790</w:t>
            </w:r>
          </w:p>
        </w:tc>
        <w:tc>
          <w:tcPr>
            <w:tcW w:w="223" w:type="pct"/>
          </w:tcPr>
          <w:p w14:paraId="68FA0CD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BCCA160" w14:textId="2A1D61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457BBF6" w14:textId="44206D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4D2AF46" w14:textId="2B2377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1" w:type="pct"/>
          </w:tcPr>
          <w:p w14:paraId="619AE147" w14:textId="0AB4D6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B7E896B" w14:textId="77777777" w:rsidTr="00B04748">
        <w:tc>
          <w:tcPr>
            <w:tcW w:w="587" w:type="pct"/>
          </w:tcPr>
          <w:p w14:paraId="63D80D6C" w14:textId="206AA2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R4-2321489</w:t>
            </w:r>
          </w:p>
        </w:tc>
        <w:tc>
          <w:tcPr>
            <w:tcW w:w="810" w:type="pct"/>
          </w:tcPr>
          <w:p w14:paraId="7287E06B" w14:textId="35F8CB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[NR_FeMIMO-Core]CR on maintaining L1-RSRP requirements for inter-cell BM R17</w:t>
            </w:r>
          </w:p>
        </w:tc>
        <w:tc>
          <w:tcPr>
            <w:tcW w:w="717" w:type="pct"/>
          </w:tcPr>
          <w:p w14:paraId="61B95032" w14:textId="24931F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D467A96" w14:textId="3B36A5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3D99FF7" w14:textId="3A6B9C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3790</w:t>
            </w:r>
          </w:p>
        </w:tc>
        <w:tc>
          <w:tcPr>
            <w:tcW w:w="223" w:type="pct"/>
          </w:tcPr>
          <w:p w14:paraId="3EDA878B" w14:textId="4D66267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08EBDE7" w14:textId="62DF3F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F184206" w14:textId="2985DE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0A9CABA" w14:textId="0FAC5A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1" w:type="pct"/>
          </w:tcPr>
          <w:p w14:paraId="4CD326A6" w14:textId="62252A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E2C4E47" w14:textId="77777777" w:rsidTr="00B04748">
        <w:tc>
          <w:tcPr>
            <w:tcW w:w="587" w:type="pct"/>
          </w:tcPr>
          <w:p w14:paraId="5CAB951F" w14:textId="44C3DB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R4-2319953</w:t>
            </w:r>
          </w:p>
        </w:tc>
        <w:tc>
          <w:tcPr>
            <w:tcW w:w="810" w:type="pct"/>
          </w:tcPr>
          <w:p w14:paraId="3D84A319" w14:textId="28D9D1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[NR_FeMIMO-Core]CR on maintaining L1-RSRP requirements for inter-cell BM R18</w:t>
            </w:r>
          </w:p>
        </w:tc>
        <w:tc>
          <w:tcPr>
            <w:tcW w:w="717" w:type="pct"/>
          </w:tcPr>
          <w:p w14:paraId="2471D1F2" w14:textId="473A3A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D8FFEEA" w14:textId="1FF3B4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8333438" w14:textId="6357A5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3791</w:t>
            </w:r>
          </w:p>
        </w:tc>
        <w:tc>
          <w:tcPr>
            <w:tcW w:w="223" w:type="pct"/>
          </w:tcPr>
          <w:p w14:paraId="3F6720A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25DB954" w14:textId="3484DC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09BD0F7" w14:textId="680FA4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4AC5A8A" w14:textId="3B1B82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1" w:type="pct"/>
          </w:tcPr>
          <w:p w14:paraId="231A2C90" w14:textId="295D30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BE4E58D" w14:textId="77777777" w:rsidTr="00B04748">
        <w:tc>
          <w:tcPr>
            <w:tcW w:w="587" w:type="pct"/>
          </w:tcPr>
          <w:p w14:paraId="5575A035" w14:textId="77472A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R4-2319954</w:t>
            </w:r>
          </w:p>
        </w:tc>
        <w:tc>
          <w:tcPr>
            <w:tcW w:w="810" w:type="pct"/>
          </w:tcPr>
          <w:p w14:paraId="1C900219" w14:textId="004715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[NR_FeMIMO-Perf] Corrections to unified TCI states switching test cases R17</w:t>
            </w:r>
          </w:p>
        </w:tc>
        <w:tc>
          <w:tcPr>
            <w:tcW w:w="717" w:type="pct"/>
          </w:tcPr>
          <w:p w14:paraId="5BAD41B0" w14:textId="420DC1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0BDD727" w14:textId="24B7C4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DF3C152" w14:textId="390391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3792</w:t>
            </w:r>
          </w:p>
        </w:tc>
        <w:tc>
          <w:tcPr>
            <w:tcW w:w="223" w:type="pct"/>
          </w:tcPr>
          <w:p w14:paraId="7B4C2B9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4307680" w14:textId="58F1CB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23EED15" w14:textId="4F1C55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31A1DA4" w14:textId="0D1702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511" w:type="pct"/>
          </w:tcPr>
          <w:p w14:paraId="1BEFDC58" w14:textId="46CFCA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011F805" w14:textId="77777777" w:rsidTr="00B04748">
        <w:tc>
          <w:tcPr>
            <w:tcW w:w="587" w:type="pct"/>
          </w:tcPr>
          <w:p w14:paraId="1B224368" w14:textId="1C649A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R4-2321575</w:t>
            </w:r>
          </w:p>
        </w:tc>
        <w:tc>
          <w:tcPr>
            <w:tcW w:w="810" w:type="pct"/>
          </w:tcPr>
          <w:p w14:paraId="0C80AC19" w14:textId="5A9673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[NR_FeMIMO-Perf] Corrections to unified TCI states switching test cases R17</w:t>
            </w:r>
          </w:p>
        </w:tc>
        <w:tc>
          <w:tcPr>
            <w:tcW w:w="717" w:type="pct"/>
          </w:tcPr>
          <w:p w14:paraId="3F570137" w14:textId="58C753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7D6756C" w14:textId="71C8B6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9636CED" w14:textId="3C0430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3792</w:t>
            </w:r>
          </w:p>
        </w:tc>
        <w:tc>
          <w:tcPr>
            <w:tcW w:w="223" w:type="pct"/>
          </w:tcPr>
          <w:p w14:paraId="06569EE3" w14:textId="07CC5A0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41A1553" w14:textId="45A792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7B0E719" w14:textId="48AEA9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89E6AAC" w14:textId="6FA7AC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511" w:type="pct"/>
          </w:tcPr>
          <w:p w14:paraId="106F11FE" w14:textId="0E9ADA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6D0BE8C" w14:textId="77777777" w:rsidTr="00B04748">
        <w:tc>
          <w:tcPr>
            <w:tcW w:w="587" w:type="pct"/>
          </w:tcPr>
          <w:p w14:paraId="5FD9BB15" w14:textId="712AEC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R4-2319955</w:t>
            </w:r>
          </w:p>
        </w:tc>
        <w:tc>
          <w:tcPr>
            <w:tcW w:w="810" w:type="pct"/>
          </w:tcPr>
          <w:p w14:paraId="3EEB03AC" w14:textId="16C3D7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[NR_FeMIMO-Perf] Corrections to unified TCI states switching test cases R18</w:t>
            </w:r>
          </w:p>
        </w:tc>
        <w:tc>
          <w:tcPr>
            <w:tcW w:w="717" w:type="pct"/>
          </w:tcPr>
          <w:p w14:paraId="58F8BEAA" w14:textId="723A46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9B77026" w14:textId="40AA19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D564D53" w14:textId="589E5A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3793</w:t>
            </w:r>
          </w:p>
        </w:tc>
        <w:tc>
          <w:tcPr>
            <w:tcW w:w="223" w:type="pct"/>
          </w:tcPr>
          <w:p w14:paraId="22E15C1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A96D0C6" w14:textId="4E12A7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D3FD6B" w14:textId="3CB310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DADC245" w14:textId="3C7A0E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511" w:type="pct"/>
          </w:tcPr>
          <w:p w14:paraId="1E02A716" w14:textId="318FA0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8D68CE5" w14:textId="77777777" w:rsidTr="00B04748">
        <w:tc>
          <w:tcPr>
            <w:tcW w:w="587" w:type="pct"/>
          </w:tcPr>
          <w:p w14:paraId="4776161E" w14:textId="69E80F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R4-2319963</w:t>
            </w:r>
          </w:p>
        </w:tc>
        <w:tc>
          <w:tcPr>
            <w:tcW w:w="810" w:type="pct"/>
          </w:tcPr>
          <w:p w14:paraId="183B53E5" w14:textId="069901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L1-RSRP requirements for R18 FR2 HST</w:t>
            </w:r>
          </w:p>
        </w:tc>
        <w:tc>
          <w:tcPr>
            <w:tcW w:w="717" w:type="pct"/>
          </w:tcPr>
          <w:p w14:paraId="370E273F" w14:textId="36DFA6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504786D" w14:textId="3CFD74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78CAD97" w14:textId="627120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3794</w:t>
            </w:r>
          </w:p>
        </w:tc>
        <w:tc>
          <w:tcPr>
            <w:tcW w:w="223" w:type="pct"/>
          </w:tcPr>
          <w:p w14:paraId="3AEC31F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2461F89" w14:textId="28E891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7348AD6" w14:textId="7D1B48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5BEF2D5" w14:textId="1AC12C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NR_HST_FR2_enh-Core</w:t>
            </w:r>
          </w:p>
        </w:tc>
        <w:tc>
          <w:tcPr>
            <w:tcW w:w="511" w:type="pct"/>
          </w:tcPr>
          <w:p w14:paraId="2976ACF9" w14:textId="7FDEE2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59DD90B6" w14:textId="77777777" w:rsidTr="00B04748">
        <w:tc>
          <w:tcPr>
            <w:tcW w:w="587" w:type="pct"/>
          </w:tcPr>
          <w:p w14:paraId="386E001D" w14:textId="24056D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R4-2319971</w:t>
            </w:r>
          </w:p>
        </w:tc>
        <w:tc>
          <w:tcPr>
            <w:tcW w:w="810" w:type="pct"/>
          </w:tcPr>
          <w:p w14:paraId="6F071F44" w14:textId="7F3D60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[NR_MG_enh-Core] CR on Rel-17 MGE requirements</w:t>
            </w:r>
          </w:p>
        </w:tc>
        <w:tc>
          <w:tcPr>
            <w:tcW w:w="717" w:type="pct"/>
          </w:tcPr>
          <w:p w14:paraId="7F475F85" w14:textId="70A571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0288034" w14:textId="15F38C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CCB33B7" w14:textId="3B54DF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3795</w:t>
            </w:r>
          </w:p>
        </w:tc>
        <w:tc>
          <w:tcPr>
            <w:tcW w:w="223" w:type="pct"/>
          </w:tcPr>
          <w:p w14:paraId="7A8BD1D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0FD0CB3" w14:textId="420A67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6DD1DD8" w14:textId="2442BB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BCEDA1C" w14:textId="2F27CD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59923A90" w14:textId="2510AF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02B1C7E" w14:textId="77777777" w:rsidTr="00B04748">
        <w:tc>
          <w:tcPr>
            <w:tcW w:w="587" w:type="pct"/>
          </w:tcPr>
          <w:p w14:paraId="072DE1C2" w14:textId="60F0C3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R4-2321509</w:t>
            </w:r>
          </w:p>
        </w:tc>
        <w:tc>
          <w:tcPr>
            <w:tcW w:w="810" w:type="pct"/>
          </w:tcPr>
          <w:p w14:paraId="063A794A" w14:textId="0F7A62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[NR_MG_enh-Core] CR on Rel-17 MGE requirements</w:t>
            </w:r>
          </w:p>
        </w:tc>
        <w:tc>
          <w:tcPr>
            <w:tcW w:w="717" w:type="pct"/>
          </w:tcPr>
          <w:p w14:paraId="0C4BCD00" w14:textId="6528DF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5304268E" w14:textId="6C0ED6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1480035" w14:textId="1057DC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3795</w:t>
            </w:r>
          </w:p>
        </w:tc>
        <w:tc>
          <w:tcPr>
            <w:tcW w:w="223" w:type="pct"/>
          </w:tcPr>
          <w:p w14:paraId="223CDD4D" w14:textId="15A665E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402A9F8" w14:textId="2BA0AB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53F3E26" w14:textId="4DDAAA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6401458" w14:textId="58D4BE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035933F6" w14:textId="74A1A8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FC10228" w14:textId="77777777" w:rsidTr="00B04748">
        <w:tc>
          <w:tcPr>
            <w:tcW w:w="587" w:type="pct"/>
          </w:tcPr>
          <w:p w14:paraId="207B57AC" w14:textId="1A7C7A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R4-2319972</w:t>
            </w:r>
          </w:p>
        </w:tc>
        <w:tc>
          <w:tcPr>
            <w:tcW w:w="810" w:type="pct"/>
          </w:tcPr>
          <w:p w14:paraId="36DF2DC3" w14:textId="347EA0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[NR_MG_enh-Core] CR on Rel-17 MGE requirements R18</w:t>
            </w:r>
          </w:p>
        </w:tc>
        <w:tc>
          <w:tcPr>
            <w:tcW w:w="717" w:type="pct"/>
          </w:tcPr>
          <w:p w14:paraId="2AEB683C" w14:textId="78F050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40A89D5" w14:textId="365C9F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3568785" w14:textId="1A6306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3796</w:t>
            </w:r>
          </w:p>
        </w:tc>
        <w:tc>
          <w:tcPr>
            <w:tcW w:w="223" w:type="pct"/>
          </w:tcPr>
          <w:p w14:paraId="6999DCA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B386C7" w14:textId="63EDC7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8466765" w14:textId="34037C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FF96523" w14:textId="04D609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3DA9A238" w14:textId="223C0F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5FEDF54" w14:textId="77777777" w:rsidTr="00B04748">
        <w:tc>
          <w:tcPr>
            <w:tcW w:w="587" w:type="pct"/>
          </w:tcPr>
          <w:p w14:paraId="5235EEE9" w14:textId="1DCA3F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R4-2319973</w:t>
            </w:r>
          </w:p>
        </w:tc>
        <w:tc>
          <w:tcPr>
            <w:tcW w:w="810" w:type="pct"/>
          </w:tcPr>
          <w:p w14:paraId="7A1B4A24" w14:textId="72F035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[NR_IIOT_URLLC_enh-Perf] CR on performance requirements for PDC measurement</w:t>
            </w:r>
          </w:p>
        </w:tc>
        <w:tc>
          <w:tcPr>
            <w:tcW w:w="717" w:type="pct"/>
          </w:tcPr>
          <w:p w14:paraId="03F83DB2" w14:textId="043BA8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5637774" w14:textId="7FAC77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3EA9A46" w14:textId="167F16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3797</w:t>
            </w:r>
          </w:p>
        </w:tc>
        <w:tc>
          <w:tcPr>
            <w:tcW w:w="223" w:type="pct"/>
          </w:tcPr>
          <w:p w14:paraId="4A2D2FF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2951973" w14:textId="248676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CFE3601" w14:textId="5572D0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F6AAD69" w14:textId="30C270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1" w:type="pct"/>
          </w:tcPr>
          <w:p w14:paraId="6A8B8875" w14:textId="2E73A7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47338CE" w14:textId="77777777" w:rsidTr="00B04748">
        <w:tc>
          <w:tcPr>
            <w:tcW w:w="587" w:type="pct"/>
          </w:tcPr>
          <w:p w14:paraId="7E7DBFC1" w14:textId="435715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R4-2319974</w:t>
            </w:r>
          </w:p>
        </w:tc>
        <w:tc>
          <w:tcPr>
            <w:tcW w:w="810" w:type="pct"/>
          </w:tcPr>
          <w:p w14:paraId="39325576" w14:textId="7EDCA6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[NR_IIOT_URLLC_enh-Perf] CR on performance requirements for PDC measurement R18</w:t>
            </w:r>
          </w:p>
        </w:tc>
        <w:tc>
          <w:tcPr>
            <w:tcW w:w="717" w:type="pct"/>
          </w:tcPr>
          <w:p w14:paraId="5B055D91" w14:textId="71E76C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7E36B60" w14:textId="564673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A9B2AB3" w14:textId="67D387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3798</w:t>
            </w:r>
          </w:p>
        </w:tc>
        <w:tc>
          <w:tcPr>
            <w:tcW w:w="223" w:type="pct"/>
          </w:tcPr>
          <w:p w14:paraId="5DC1F35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4A2048F" w14:textId="38F8C8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695D09F" w14:textId="3B22EC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C71222D" w14:textId="45E1CC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511" w:type="pct"/>
          </w:tcPr>
          <w:p w14:paraId="5B38FDF3" w14:textId="02809D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23A8CD5" w14:textId="77777777" w:rsidTr="00B04748">
        <w:tc>
          <w:tcPr>
            <w:tcW w:w="587" w:type="pct"/>
          </w:tcPr>
          <w:p w14:paraId="3CC1E35C" w14:textId="5B399B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R4-2319975</w:t>
            </w:r>
          </w:p>
        </w:tc>
        <w:tc>
          <w:tcPr>
            <w:tcW w:w="810" w:type="pct"/>
          </w:tcPr>
          <w:p w14:paraId="753C0D72" w14:textId="4C0A7D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[NR_redcap-Core] CR on INACTIVE requirements</w:t>
            </w:r>
          </w:p>
        </w:tc>
        <w:tc>
          <w:tcPr>
            <w:tcW w:w="717" w:type="pct"/>
          </w:tcPr>
          <w:p w14:paraId="1BDCC421" w14:textId="496E36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F5CE73F" w14:textId="2428B1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A20641C" w14:textId="483CD6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3799</w:t>
            </w:r>
          </w:p>
        </w:tc>
        <w:tc>
          <w:tcPr>
            <w:tcW w:w="223" w:type="pct"/>
          </w:tcPr>
          <w:p w14:paraId="37AD425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CD6D7FA" w14:textId="6102F3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9285987" w14:textId="4936BA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BFF635E" w14:textId="53A3FE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5F93C006" w14:textId="557A64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829DA08" w14:textId="77777777" w:rsidTr="00B04748">
        <w:tc>
          <w:tcPr>
            <w:tcW w:w="587" w:type="pct"/>
          </w:tcPr>
          <w:p w14:paraId="4277590E" w14:textId="589E42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R4-2321480</w:t>
            </w:r>
          </w:p>
        </w:tc>
        <w:tc>
          <w:tcPr>
            <w:tcW w:w="810" w:type="pct"/>
          </w:tcPr>
          <w:p w14:paraId="77A057CF" w14:textId="4A7AEF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[NR_redcap-Core] CR on INACTIVE requirements</w:t>
            </w:r>
          </w:p>
        </w:tc>
        <w:tc>
          <w:tcPr>
            <w:tcW w:w="717" w:type="pct"/>
          </w:tcPr>
          <w:p w14:paraId="5D55855A" w14:textId="694EFD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</w:t>
            </w:r>
          </w:p>
        </w:tc>
        <w:tc>
          <w:tcPr>
            <w:tcW w:w="294" w:type="pct"/>
          </w:tcPr>
          <w:p w14:paraId="34E9AFED" w14:textId="166838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40EF5F6" w14:textId="37537E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3799</w:t>
            </w:r>
          </w:p>
        </w:tc>
        <w:tc>
          <w:tcPr>
            <w:tcW w:w="223" w:type="pct"/>
          </w:tcPr>
          <w:p w14:paraId="4CFE9032" w14:textId="1920F29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CEE9FFC" w14:textId="200761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97C6DDF" w14:textId="563617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58FF05C" w14:textId="743AA7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3E04C5ED" w14:textId="092E1A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6EFB2B2" w14:textId="77777777" w:rsidTr="00B04748">
        <w:tc>
          <w:tcPr>
            <w:tcW w:w="587" w:type="pct"/>
          </w:tcPr>
          <w:p w14:paraId="238C975D" w14:textId="04A724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R4-2321628</w:t>
            </w:r>
          </w:p>
        </w:tc>
        <w:tc>
          <w:tcPr>
            <w:tcW w:w="810" w:type="pct"/>
          </w:tcPr>
          <w:p w14:paraId="6397848E" w14:textId="1B394A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[NR_redcap-Core] CR on INACTIVE requirements</w:t>
            </w:r>
          </w:p>
        </w:tc>
        <w:tc>
          <w:tcPr>
            <w:tcW w:w="717" w:type="pct"/>
          </w:tcPr>
          <w:p w14:paraId="46C51726" w14:textId="7FF8EE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</w:t>
            </w:r>
          </w:p>
        </w:tc>
        <w:tc>
          <w:tcPr>
            <w:tcW w:w="294" w:type="pct"/>
          </w:tcPr>
          <w:p w14:paraId="1215E54C" w14:textId="0BDBC6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D0A5BF0" w14:textId="0952BA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3799</w:t>
            </w:r>
          </w:p>
        </w:tc>
        <w:tc>
          <w:tcPr>
            <w:tcW w:w="223" w:type="pct"/>
          </w:tcPr>
          <w:p w14:paraId="41760365" w14:textId="45BC6FF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676D013F" w14:textId="692126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BD5B9A2" w14:textId="37CE3A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13F5D56" w14:textId="7D9E06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66EC6BC8" w14:textId="327277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FAA727F" w14:textId="77777777" w:rsidTr="00B04748">
        <w:tc>
          <w:tcPr>
            <w:tcW w:w="587" w:type="pct"/>
          </w:tcPr>
          <w:p w14:paraId="60DE6DA7" w14:textId="28F754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R4-2319976</w:t>
            </w:r>
          </w:p>
        </w:tc>
        <w:tc>
          <w:tcPr>
            <w:tcW w:w="810" w:type="pct"/>
          </w:tcPr>
          <w:p w14:paraId="50219D06" w14:textId="3360F9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[NR_redcap-Core] CR on INACTIVE requirements R18</w:t>
            </w:r>
          </w:p>
        </w:tc>
        <w:tc>
          <w:tcPr>
            <w:tcW w:w="717" w:type="pct"/>
          </w:tcPr>
          <w:p w14:paraId="3491C499" w14:textId="2A5172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HiSilicon,MediaTek inc.</w:t>
            </w:r>
          </w:p>
        </w:tc>
        <w:tc>
          <w:tcPr>
            <w:tcW w:w="294" w:type="pct"/>
          </w:tcPr>
          <w:p w14:paraId="572FFE1E" w14:textId="119CDD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734AB40" w14:textId="49E5C7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3800</w:t>
            </w:r>
          </w:p>
        </w:tc>
        <w:tc>
          <w:tcPr>
            <w:tcW w:w="223" w:type="pct"/>
          </w:tcPr>
          <w:p w14:paraId="6A9A94B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748CC02" w14:textId="0F291D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EC74F27" w14:textId="3757A4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F34709F" w14:textId="384882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29D15B5B" w14:textId="50C76E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21640C5" w14:textId="77777777" w:rsidTr="00B04748">
        <w:tc>
          <w:tcPr>
            <w:tcW w:w="587" w:type="pct"/>
          </w:tcPr>
          <w:p w14:paraId="700EB2A3" w14:textId="7ABF7B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R4-2320069</w:t>
            </w:r>
          </w:p>
        </w:tc>
        <w:tc>
          <w:tcPr>
            <w:tcW w:w="810" w:type="pct"/>
          </w:tcPr>
          <w:p w14:paraId="7EE80F06" w14:textId="1EE6C8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in paging reception for HD-FDD RedCap Ues</w:t>
            </w:r>
          </w:p>
        </w:tc>
        <w:tc>
          <w:tcPr>
            <w:tcW w:w="717" w:type="pct"/>
          </w:tcPr>
          <w:p w14:paraId="2795441B" w14:textId="16B6B4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24627B14" w14:textId="7A3426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1187BBD" w14:textId="3DB85D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3801</w:t>
            </w:r>
          </w:p>
        </w:tc>
        <w:tc>
          <w:tcPr>
            <w:tcW w:w="223" w:type="pct"/>
          </w:tcPr>
          <w:p w14:paraId="534FFAD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E561930" w14:textId="64DEFC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8112A8C" w14:textId="599346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599E3C0" w14:textId="01F2C3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4BC2FAA4" w14:textId="595144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7927FF93" w14:textId="77777777" w:rsidTr="00B04748">
        <w:tc>
          <w:tcPr>
            <w:tcW w:w="587" w:type="pct"/>
          </w:tcPr>
          <w:p w14:paraId="5A46DAFA" w14:textId="0E84A3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R4-2320070</w:t>
            </w:r>
          </w:p>
        </w:tc>
        <w:tc>
          <w:tcPr>
            <w:tcW w:w="810" w:type="pct"/>
          </w:tcPr>
          <w:p w14:paraId="6B4B7FBC" w14:textId="118959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in paging reception for HD-FDD RedCap Ues R17</w:t>
            </w:r>
          </w:p>
        </w:tc>
        <w:tc>
          <w:tcPr>
            <w:tcW w:w="717" w:type="pct"/>
          </w:tcPr>
          <w:p w14:paraId="4A70441C" w14:textId="5D4CC1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4FF1C6E7" w14:textId="64A83F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96878DE" w14:textId="25A6DE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3802</w:t>
            </w:r>
          </w:p>
        </w:tc>
        <w:tc>
          <w:tcPr>
            <w:tcW w:w="223" w:type="pct"/>
          </w:tcPr>
          <w:p w14:paraId="07F1942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9CE2650" w14:textId="0DB286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4A0AC18" w14:textId="14DDD6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2F6F72D" w14:textId="1D6A9C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477546C0" w14:textId="1DFCEF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4CED318" w14:textId="77777777" w:rsidTr="00B04748">
        <w:tc>
          <w:tcPr>
            <w:tcW w:w="587" w:type="pct"/>
          </w:tcPr>
          <w:p w14:paraId="24A4EC1F" w14:textId="5D850A9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R4-2320119</w:t>
            </w:r>
          </w:p>
        </w:tc>
        <w:tc>
          <w:tcPr>
            <w:tcW w:w="810" w:type="pct"/>
          </w:tcPr>
          <w:p w14:paraId="66032392" w14:textId="53F36E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Enhanced support of reduced capability NR devices</w:t>
            </w:r>
          </w:p>
        </w:tc>
        <w:tc>
          <w:tcPr>
            <w:tcW w:w="717" w:type="pct"/>
          </w:tcPr>
          <w:p w14:paraId="21788EBA" w14:textId="3CE277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908449F" w14:textId="56FCCA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D3D5371" w14:textId="3AFE73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3803</w:t>
            </w:r>
          </w:p>
        </w:tc>
        <w:tc>
          <w:tcPr>
            <w:tcW w:w="223" w:type="pct"/>
          </w:tcPr>
          <w:p w14:paraId="74B6DB0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5FEB374" w14:textId="4EA75D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7373D49" w14:textId="05AB98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D36F2AF" w14:textId="22FF4E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NR_redcap_enh-Core</w:t>
            </w:r>
          </w:p>
        </w:tc>
        <w:tc>
          <w:tcPr>
            <w:tcW w:w="511" w:type="pct"/>
          </w:tcPr>
          <w:p w14:paraId="20090343" w14:textId="3773F7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434E4FC" w14:textId="77777777" w:rsidTr="00B04748">
        <w:tc>
          <w:tcPr>
            <w:tcW w:w="587" w:type="pct"/>
          </w:tcPr>
          <w:p w14:paraId="6D0E2D64" w14:textId="5C4173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R4-2321367</w:t>
            </w:r>
          </w:p>
        </w:tc>
        <w:tc>
          <w:tcPr>
            <w:tcW w:w="810" w:type="pct"/>
          </w:tcPr>
          <w:p w14:paraId="53F05814" w14:textId="55F831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Enhanced support of reduced capability NR devices</w:t>
            </w:r>
          </w:p>
        </w:tc>
        <w:tc>
          <w:tcPr>
            <w:tcW w:w="717" w:type="pct"/>
          </w:tcPr>
          <w:p w14:paraId="466FCFC2" w14:textId="2D7D3F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A820CCF" w14:textId="38FB90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A32380A" w14:textId="25D843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3803</w:t>
            </w:r>
          </w:p>
        </w:tc>
        <w:tc>
          <w:tcPr>
            <w:tcW w:w="223" w:type="pct"/>
          </w:tcPr>
          <w:p w14:paraId="739CC57A" w14:textId="74AFF30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050BE3F" w14:textId="1D0B8F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49F6A81" w14:textId="5F82F1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2C594C1" w14:textId="3D759D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NR_redcap_enh-Core</w:t>
            </w:r>
          </w:p>
        </w:tc>
        <w:tc>
          <w:tcPr>
            <w:tcW w:w="511" w:type="pct"/>
          </w:tcPr>
          <w:p w14:paraId="30E88B4D" w14:textId="643741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6E513C0" w14:textId="77777777" w:rsidTr="00B04748">
        <w:tc>
          <w:tcPr>
            <w:tcW w:w="587" w:type="pct"/>
          </w:tcPr>
          <w:p w14:paraId="08B6C54D" w14:textId="0D3378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R4-2320120</w:t>
            </w:r>
          </w:p>
        </w:tc>
        <w:tc>
          <w:tcPr>
            <w:tcW w:w="810" w:type="pct"/>
          </w:tcPr>
          <w:p w14:paraId="66BBD6C3" w14:textId="0A9FD8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measurement gap parameters for additional rel-16 mandatory gap patterns test case</w:t>
            </w:r>
          </w:p>
        </w:tc>
        <w:tc>
          <w:tcPr>
            <w:tcW w:w="717" w:type="pct"/>
          </w:tcPr>
          <w:p w14:paraId="4F2AF518" w14:textId="315387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E097608" w14:textId="6C729E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C01E25B" w14:textId="042CF0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3804</w:t>
            </w:r>
          </w:p>
        </w:tc>
        <w:tc>
          <w:tcPr>
            <w:tcW w:w="223" w:type="pct"/>
          </w:tcPr>
          <w:p w14:paraId="3F55818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578C15" w14:textId="4B090D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FA5F2A0" w14:textId="355CBF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C59944D" w14:textId="422CFA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511" w:type="pct"/>
          </w:tcPr>
          <w:p w14:paraId="439B464F" w14:textId="5283CA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71D791D" w14:textId="77777777" w:rsidTr="00B04748">
        <w:tc>
          <w:tcPr>
            <w:tcW w:w="587" w:type="pct"/>
          </w:tcPr>
          <w:p w14:paraId="2D236313" w14:textId="00BC10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R4-2320121</w:t>
            </w:r>
          </w:p>
        </w:tc>
        <w:tc>
          <w:tcPr>
            <w:tcW w:w="810" w:type="pct"/>
          </w:tcPr>
          <w:p w14:paraId="419CA3E6" w14:textId="49C447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measurement gap parameters for additional rel-16 mandatory gap patterns test case</w:t>
            </w:r>
          </w:p>
        </w:tc>
        <w:tc>
          <w:tcPr>
            <w:tcW w:w="717" w:type="pct"/>
          </w:tcPr>
          <w:p w14:paraId="314879C9" w14:textId="09FD1D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474D595" w14:textId="4E53ED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1328C7F" w14:textId="04BB13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3805</w:t>
            </w:r>
          </w:p>
        </w:tc>
        <w:tc>
          <w:tcPr>
            <w:tcW w:w="223" w:type="pct"/>
          </w:tcPr>
          <w:p w14:paraId="1B44B60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6083F34" w14:textId="17F72D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56D6FC0" w14:textId="008C1F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2650BFE" w14:textId="1AAB59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511" w:type="pct"/>
          </w:tcPr>
          <w:p w14:paraId="7989D0D5" w14:textId="3A983F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3BA89B2" w14:textId="77777777" w:rsidTr="00B04748">
        <w:tc>
          <w:tcPr>
            <w:tcW w:w="587" w:type="pct"/>
          </w:tcPr>
          <w:p w14:paraId="71D5F8A7" w14:textId="564175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R4-2320122</w:t>
            </w:r>
          </w:p>
        </w:tc>
        <w:tc>
          <w:tcPr>
            <w:tcW w:w="810" w:type="pct"/>
          </w:tcPr>
          <w:p w14:paraId="38B1034C" w14:textId="28413D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measurement gap parameters for additional rel-16 mandatory gap patterns test case</w:t>
            </w:r>
          </w:p>
        </w:tc>
        <w:tc>
          <w:tcPr>
            <w:tcW w:w="717" w:type="pct"/>
          </w:tcPr>
          <w:p w14:paraId="79D85259" w14:textId="69DD0A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ADC1511" w14:textId="5FF372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8212D60" w14:textId="1972C1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3806</w:t>
            </w:r>
          </w:p>
        </w:tc>
        <w:tc>
          <w:tcPr>
            <w:tcW w:w="223" w:type="pct"/>
          </w:tcPr>
          <w:p w14:paraId="5BD6B3F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6C3AAE7" w14:textId="627D5E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B805063" w14:textId="7EAD53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498B217" w14:textId="5A7C46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511" w:type="pct"/>
          </w:tcPr>
          <w:p w14:paraId="20F50B2D" w14:textId="6CA23B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D8F9E4C" w14:textId="77777777" w:rsidTr="00B04748">
        <w:tc>
          <w:tcPr>
            <w:tcW w:w="587" w:type="pct"/>
          </w:tcPr>
          <w:p w14:paraId="613B1F68" w14:textId="49B89D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R4-2320130</w:t>
            </w:r>
          </w:p>
        </w:tc>
        <w:tc>
          <w:tcPr>
            <w:tcW w:w="810" w:type="pct"/>
          </w:tcPr>
          <w:p w14:paraId="3430C67A" w14:textId="4A85EE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L1-RSRP measurement for beam reporting accuracy</w:t>
            </w:r>
          </w:p>
        </w:tc>
        <w:tc>
          <w:tcPr>
            <w:tcW w:w="717" w:type="pct"/>
          </w:tcPr>
          <w:p w14:paraId="4E3B0D29" w14:textId="0F17EF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</w:t>
            </w:r>
          </w:p>
        </w:tc>
        <w:tc>
          <w:tcPr>
            <w:tcW w:w="294" w:type="pct"/>
          </w:tcPr>
          <w:p w14:paraId="4A74CBBD" w14:textId="244F25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DB8F66F" w14:textId="0B543D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3807</w:t>
            </w:r>
          </w:p>
        </w:tc>
        <w:tc>
          <w:tcPr>
            <w:tcW w:w="223" w:type="pct"/>
          </w:tcPr>
          <w:p w14:paraId="3BD30C4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A8B586A" w14:textId="39BB9A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ECB92B4" w14:textId="6D29A2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2C7E613" w14:textId="714F0F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69D222D8" w14:textId="011C79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BABD620" w14:textId="77777777" w:rsidTr="00B04748">
        <w:tc>
          <w:tcPr>
            <w:tcW w:w="587" w:type="pct"/>
          </w:tcPr>
          <w:p w14:paraId="07DBEF1E" w14:textId="6A425E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R4-2320131</w:t>
            </w:r>
          </w:p>
        </w:tc>
        <w:tc>
          <w:tcPr>
            <w:tcW w:w="810" w:type="pct"/>
          </w:tcPr>
          <w:p w14:paraId="1B710095" w14:textId="0F4225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L1-RSRP measurement for beam reporting accuracy</w:t>
            </w:r>
          </w:p>
        </w:tc>
        <w:tc>
          <w:tcPr>
            <w:tcW w:w="717" w:type="pct"/>
          </w:tcPr>
          <w:p w14:paraId="59300DD3" w14:textId="77ABAE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</w:t>
            </w:r>
          </w:p>
        </w:tc>
        <w:tc>
          <w:tcPr>
            <w:tcW w:w="294" w:type="pct"/>
          </w:tcPr>
          <w:p w14:paraId="238F2C40" w14:textId="106058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6A1497F" w14:textId="5B39E9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3808</w:t>
            </w:r>
          </w:p>
        </w:tc>
        <w:tc>
          <w:tcPr>
            <w:tcW w:w="223" w:type="pct"/>
          </w:tcPr>
          <w:p w14:paraId="348D7A7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29FB4DE" w14:textId="57C7BF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3EA84BD" w14:textId="251565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6F30334" w14:textId="40E787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73CEB2BC" w14:textId="0D50DE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B4000E8" w14:textId="77777777" w:rsidTr="00B04748">
        <w:tc>
          <w:tcPr>
            <w:tcW w:w="587" w:type="pct"/>
          </w:tcPr>
          <w:p w14:paraId="6DD1094F" w14:textId="516F8F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R4-2320132</w:t>
            </w:r>
          </w:p>
        </w:tc>
        <w:tc>
          <w:tcPr>
            <w:tcW w:w="810" w:type="pct"/>
          </w:tcPr>
          <w:p w14:paraId="075F0F18" w14:textId="3FF295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to rel-17 RedCap test cases</w:t>
            </w:r>
          </w:p>
        </w:tc>
        <w:tc>
          <w:tcPr>
            <w:tcW w:w="717" w:type="pct"/>
          </w:tcPr>
          <w:p w14:paraId="64D2CBC8" w14:textId="585968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5E09D1D" w14:textId="791953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4F812C4" w14:textId="5BB3DE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3809</w:t>
            </w:r>
          </w:p>
        </w:tc>
        <w:tc>
          <w:tcPr>
            <w:tcW w:w="223" w:type="pct"/>
          </w:tcPr>
          <w:p w14:paraId="0BF4A9A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41CDA82" w14:textId="1E62B6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1F79694" w14:textId="4C018B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2586E14" w14:textId="725DE0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0583C598" w14:textId="167156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DB53559" w14:textId="77777777" w:rsidTr="00B04748">
        <w:tc>
          <w:tcPr>
            <w:tcW w:w="587" w:type="pct"/>
          </w:tcPr>
          <w:p w14:paraId="2DAE4ABB" w14:textId="5BCC78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R4-2320133</w:t>
            </w:r>
          </w:p>
        </w:tc>
        <w:tc>
          <w:tcPr>
            <w:tcW w:w="810" w:type="pct"/>
          </w:tcPr>
          <w:p w14:paraId="1275BBEE" w14:textId="4E354A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requirements and parameters for RedCap testing</w:t>
            </w:r>
          </w:p>
        </w:tc>
        <w:tc>
          <w:tcPr>
            <w:tcW w:w="717" w:type="pct"/>
          </w:tcPr>
          <w:p w14:paraId="49B764B0" w14:textId="6D6903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B9E9BDE" w14:textId="70C435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ECE44A7" w14:textId="323702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</w:t>
            </w:r>
          </w:p>
        </w:tc>
        <w:tc>
          <w:tcPr>
            <w:tcW w:w="223" w:type="pct"/>
          </w:tcPr>
          <w:p w14:paraId="3A2C8C9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A195E9B" w14:textId="036744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A4F4889" w14:textId="2BBFEE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E9E7CA5" w14:textId="7D2549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5120ADB7" w14:textId="1A874B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D755E6C" w14:textId="77777777" w:rsidTr="00B04748">
        <w:tc>
          <w:tcPr>
            <w:tcW w:w="587" w:type="pct"/>
          </w:tcPr>
          <w:p w14:paraId="0FCEA65D" w14:textId="4AB43E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R4-2320134</w:t>
            </w:r>
          </w:p>
        </w:tc>
        <w:tc>
          <w:tcPr>
            <w:tcW w:w="810" w:type="pct"/>
          </w:tcPr>
          <w:p w14:paraId="05D0EE1E" w14:textId="7FBDA3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requirements and parameters for RedCap testing</w:t>
            </w:r>
          </w:p>
        </w:tc>
        <w:tc>
          <w:tcPr>
            <w:tcW w:w="717" w:type="pct"/>
          </w:tcPr>
          <w:p w14:paraId="3B4BAE72" w14:textId="294123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1701212" w14:textId="430711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3722165" w14:textId="0139B3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3811</w:t>
            </w:r>
          </w:p>
        </w:tc>
        <w:tc>
          <w:tcPr>
            <w:tcW w:w="223" w:type="pct"/>
          </w:tcPr>
          <w:p w14:paraId="6C77E5E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BB89F6" w14:textId="1DB96E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BA8814E" w14:textId="6DBF13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A754621" w14:textId="565479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6010540D" w14:textId="01D85D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E9E3E2E" w14:textId="77777777" w:rsidTr="00B04748">
        <w:tc>
          <w:tcPr>
            <w:tcW w:w="587" w:type="pct"/>
          </w:tcPr>
          <w:p w14:paraId="1A49A16A" w14:textId="77C459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R4-2320135</w:t>
            </w:r>
          </w:p>
        </w:tc>
        <w:tc>
          <w:tcPr>
            <w:tcW w:w="810" w:type="pct"/>
          </w:tcPr>
          <w:p w14:paraId="15C21DC7" w14:textId="429A43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CG-SDT test cases for RedCap based on RAN5 feedback</w:t>
            </w:r>
          </w:p>
        </w:tc>
        <w:tc>
          <w:tcPr>
            <w:tcW w:w="717" w:type="pct"/>
          </w:tcPr>
          <w:p w14:paraId="52FD0C98" w14:textId="331ACE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0D910FD" w14:textId="267591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26D97B9" w14:textId="076B83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3812</w:t>
            </w:r>
          </w:p>
        </w:tc>
        <w:tc>
          <w:tcPr>
            <w:tcW w:w="223" w:type="pct"/>
          </w:tcPr>
          <w:p w14:paraId="3162579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C63AD5" w14:textId="42B093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3CBB918" w14:textId="0B26F4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988C502" w14:textId="707864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2EFA97CC" w14:textId="55C3CD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271514ED" w14:textId="77777777" w:rsidTr="00B04748">
        <w:tc>
          <w:tcPr>
            <w:tcW w:w="587" w:type="pct"/>
          </w:tcPr>
          <w:p w14:paraId="3EC2A7A5" w14:textId="6ED095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R4-2320136</w:t>
            </w:r>
          </w:p>
        </w:tc>
        <w:tc>
          <w:tcPr>
            <w:tcW w:w="810" w:type="pct"/>
          </w:tcPr>
          <w:p w14:paraId="4CA64200" w14:textId="53127A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CG-SDT test cases for RedCap based on RAN5 feedback</w:t>
            </w:r>
          </w:p>
        </w:tc>
        <w:tc>
          <w:tcPr>
            <w:tcW w:w="717" w:type="pct"/>
          </w:tcPr>
          <w:p w14:paraId="213EEAC5" w14:textId="06F949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5C14935" w14:textId="249854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3222E39" w14:textId="02EF0B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</w:t>
            </w:r>
          </w:p>
        </w:tc>
        <w:tc>
          <w:tcPr>
            <w:tcW w:w="223" w:type="pct"/>
          </w:tcPr>
          <w:p w14:paraId="315434D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7C3124" w14:textId="278A5C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575F06B" w14:textId="0209D7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8951781" w14:textId="4E911F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0AB39984" w14:textId="306DCF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59CB9FF" w14:textId="77777777" w:rsidTr="00B04748">
        <w:tc>
          <w:tcPr>
            <w:tcW w:w="587" w:type="pct"/>
          </w:tcPr>
          <w:p w14:paraId="011225AB" w14:textId="589846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R4-2320144</w:t>
            </w:r>
          </w:p>
        </w:tc>
        <w:tc>
          <w:tcPr>
            <w:tcW w:w="810" w:type="pct"/>
          </w:tcPr>
          <w:p w14:paraId="303BB636" w14:textId="64D0A9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relaxed RLM/BFD requirements</w:t>
            </w:r>
          </w:p>
        </w:tc>
        <w:tc>
          <w:tcPr>
            <w:tcW w:w="717" w:type="pct"/>
          </w:tcPr>
          <w:p w14:paraId="7DCA0C15" w14:textId="340122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B3E7E7F" w14:textId="2A8FA9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787AFEB" w14:textId="646335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3814</w:t>
            </w:r>
          </w:p>
        </w:tc>
        <w:tc>
          <w:tcPr>
            <w:tcW w:w="223" w:type="pct"/>
          </w:tcPr>
          <w:p w14:paraId="6B74A5C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08DA92" w14:textId="4D1101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FB6090C" w14:textId="207FF3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58614DC" w14:textId="679AA1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73DB0D5E" w14:textId="32322B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C3FFA9F" w14:textId="77777777" w:rsidTr="00B04748">
        <w:tc>
          <w:tcPr>
            <w:tcW w:w="587" w:type="pct"/>
          </w:tcPr>
          <w:p w14:paraId="5CC6262D" w14:textId="1D7E83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R4-2320145</w:t>
            </w:r>
          </w:p>
        </w:tc>
        <w:tc>
          <w:tcPr>
            <w:tcW w:w="810" w:type="pct"/>
          </w:tcPr>
          <w:p w14:paraId="38B3631E" w14:textId="197EE2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relaxed RLM/BFD requirements</w:t>
            </w:r>
          </w:p>
        </w:tc>
        <w:tc>
          <w:tcPr>
            <w:tcW w:w="717" w:type="pct"/>
          </w:tcPr>
          <w:p w14:paraId="54EE3669" w14:textId="33BBB3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1AA430B" w14:textId="42DF63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BDAE23A" w14:textId="0EFAAA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3815</w:t>
            </w:r>
          </w:p>
        </w:tc>
        <w:tc>
          <w:tcPr>
            <w:tcW w:w="223" w:type="pct"/>
          </w:tcPr>
          <w:p w14:paraId="67258DC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6BC1848" w14:textId="416BFC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8FC3C9A" w14:textId="66D565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FADAD80" w14:textId="23B144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64E5BAE6" w14:textId="6294F0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A1E0191" w14:textId="77777777" w:rsidTr="00B04748">
        <w:tc>
          <w:tcPr>
            <w:tcW w:w="587" w:type="pct"/>
          </w:tcPr>
          <w:p w14:paraId="176A7A6D" w14:textId="7C2EE3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R4-2320148</w:t>
            </w:r>
          </w:p>
        </w:tc>
        <w:tc>
          <w:tcPr>
            <w:tcW w:w="810" w:type="pct"/>
          </w:tcPr>
          <w:p w14:paraId="6AE76FD4" w14:textId="2DCC3F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combination of HST and RRM relaxation - R16</w:t>
            </w:r>
          </w:p>
        </w:tc>
        <w:tc>
          <w:tcPr>
            <w:tcW w:w="717" w:type="pct"/>
          </w:tcPr>
          <w:p w14:paraId="4BB9F5C0" w14:textId="0FAB36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815A995" w14:textId="365CAB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2178302" w14:textId="1C3EE4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3816</w:t>
            </w:r>
          </w:p>
        </w:tc>
        <w:tc>
          <w:tcPr>
            <w:tcW w:w="223" w:type="pct"/>
          </w:tcPr>
          <w:p w14:paraId="4B09C15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049EEE1" w14:textId="33CCEE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F5E1F41" w14:textId="57E96F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8E1E193" w14:textId="315C8D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NR_HST, NR_UE_pow_sav-Core</w:t>
            </w:r>
          </w:p>
        </w:tc>
        <w:tc>
          <w:tcPr>
            <w:tcW w:w="511" w:type="pct"/>
          </w:tcPr>
          <w:p w14:paraId="2C977987" w14:textId="46B92F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0F9101E6" w14:textId="77777777" w:rsidTr="00B04748">
        <w:tc>
          <w:tcPr>
            <w:tcW w:w="587" w:type="pct"/>
          </w:tcPr>
          <w:p w14:paraId="61695391" w14:textId="490299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R4-2320149</w:t>
            </w:r>
          </w:p>
        </w:tc>
        <w:tc>
          <w:tcPr>
            <w:tcW w:w="810" w:type="pct"/>
          </w:tcPr>
          <w:p w14:paraId="20B7D0DF" w14:textId="03D2AD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combination of HST and RRM relaxation - R17</w:t>
            </w:r>
          </w:p>
        </w:tc>
        <w:tc>
          <w:tcPr>
            <w:tcW w:w="717" w:type="pct"/>
          </w:tcPr>
          <w:p w14:paraId="46D4C3C4" w14:textId="44674B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6B671E5A" w14:textId="49BE63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E044EF7" w14:textId="2807F7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3817</w:t>
            </w:r>
          </w:p>
        </w:tc>
        <w:tc>
          <w:tcPr>
            <w:tcW w:w="223" w:type="pct"/>
          </w:tcPr>
          <w:p w14:paraId="365645B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6BCDA7E" w14:textId="54B5B5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616CDEB" w14:textId="59F6B5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3E6886A" w14:textId="68A2E4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NR_HST, NR_UE_pow_sav-Core</w:t>
            </w:r>
          </w:p>
        </w:tc>
        <w:tc>
          <w:tcPr>
            <w:tcW w:w="511" w:type="pct"/>
          </w:tcPr>
          <w:p w14:paraId="5E0C0E64" w14:textId="4C31CF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4A7EF30E" w14:textId="77777777" w:rsidTr="00B04748">
        <w:tc>
          <w:tcPr>
            <w:tcW w:w="587" w:type="pct"/>
          </w:tcPr>
          <w:p w14:paraId="3AEDD863" w14:textId="033F42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R4-2320150</w:t>
            </w:r>
          </w:p>
        </w:tc>
        <w:tc>
          <w:tcPr>
            <w:tcW w:w="810" w:type="pct"/>
          </w:tcPr>
          <w:p w14:paraId="51932B8D" w14:textId="2CD75C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combination of HST and RRM relaxation - R18</w:t>
            </w:r>
          </w:p>
        </w:tc>
        <w:tc>
          <w:tcPr>
            <w:tcW w:w="717" w:type="pct"/>
          </w:tcPr>
          <w:p w14:paraId="15FA950B" w14:textId="5D0B17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49349226" w14:textId="0D7FC2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0D79CC4" w14:textId="794F1F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3818</w:t>
            </w:r>
          </w:p>
        </w:tc>
        <w:tc>
          <w:tcPr>
            <w:tcW w:w="223" w:type="pct"/>
          </w:tcPr>
          <w:p w14:paraId="6AA5C05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3D02809" w14:textId="6B801A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39CDE8D" w14:textId="2C8B3F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41295AD" w14:textId="7514B7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NR_HST, NR_UE_pow_sav-Core</w:t>
            </w:r>
          </w:p>
        </w:tc>
        <w:tc>
          <w:tcPr>
            <w:tcW w:w="511" w:type="pct"/>
          </w:tcPr>
          <w:p w14:paraId="5804C824" w14:textId="36D2F2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7AFA91DE" w14:textId="77777777" w:rsidTr="00B04748">
        <w:tc>
          <w:tcPr>
            <w:tcW w:w="587" w:type="pct"/>
          </w:tcPr>
          <w:p w14:paraId="78AE5EE4" w14:textId="79BAF7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R4-2320168</w:t>
            </w:r>
          </w:p>
        </w:tc>
        <w:tc>
          <w:tcPr>
            <w:tcW w:w="810" w:type="pct"/>
          </w:tcPr>
          <w:p w14:paraId="547B4F88" w14:textId="14B4A0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CR on TCs for UE specific CBW change R16</w:t>
            </w:r>
          </w:p>
        </w:tc>
        <w:tc>
          <w:tcPr>
            <w:tcW w:w="717" w:type="pct"/>
          </w:tcPr>
          <w:p w14:paraId="19A6F43E" w14:textId="707728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4F4AE37" w14:textId="265F77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9CC3698" w14:textId="37809A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3819</w:t>
            </w:r>
          </w:p>
        </w:tc>
        <w:tc>
          <w:tcPr>
            <w:tcW w:w="223" w:type="pct"/>
          </w:tcPr>
          <w:p w14:paraId="1A572B0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1B76A7" w14:textId="5BBF4C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41A3B1D8" w14:textId="54E643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FEA88C1" w14:textId="20A857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238D336D" w14:textId="7523EA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777C0C2" w14:textId="77777777" w:rsidTr="00B04748">
        <w:tc>
          <w:tcPr>
            <w:tcW w:w="587" w:type="pct"/>
          </w:tcPr>
          <w:p w14:paraId="0D54B2E4" w14:textId="382A9F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R4-2320169</w:t>
            </w:r>
          </w:p>
        </w:tc>
        <w:tc>
          <w:tcPr>
            <w:tcW w:w="810" w:type="pct"/>
          </w:tcPr>
          <w:p w14:paraId="055F8396" w14:textId="562A67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CR on TCs for UE specific CBW change R17</w:t>
            </w:r>
          </w:p>
        </w:tc>
        <w:tc>
          <w:tcPr>
            <w:tcW w:w="717" w:type="pct"/>
          </w:tcPr>
          <w:p w14:paraId="3C47D228" w14:textId="33DA42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2A561902" w14:textId="573A0D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40A1859" w14:textId="692C5A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3820</w:t>
            </w:r>
          </w:p>
        </w:tc>
        <w:tc>
          <w:tcPr>
            <w:tcW w:w="223" w:type="pct"/>
          </w:tcPr>
          <w:p w14:paraId="5254F82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0BFF61D" w14:textId="658F3B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F516E21" w14:textId="42E551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1FADFA5" w14:textId="726619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4062C04A" w14:textId="51ED64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FA10BB3" w14:textId="77777777" w:rsidTr="00B04748">
        <w:tc>
          <w:tcPr>
            <w:tcW w:w="587" w:type="pct"/>
          </w:tcPr>
          <w:p w14:paraId="636AED27" w14:textId="704AC2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R4-2320170</w:t>
            </w:r>
          </w:p>
        </w:tc>
        <w:tc>
          <w:tcPr>
            <w:tcW w:w="810" w:type="pct"/>
          </w:tcPr>
          <w:p w14:paraId="1818CADC" w14:textId="7F1A0E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[NR_RRM_Enh-Perf] CR on TCs for UE specific CBW change R18</w:t>
            </w:r>
          </w:p>
        </w:tc>
        <w:tc>
          <w:tcPr>
            <w:tcW w:w="717" w:type="pct"/>
          </w:tcPr>
          <w:p w14:paraId="0A2B1DA9" w14:textId="259823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31D97AA" w14:textId="588704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150223D" w14:textId="4EC064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3821</w:t>
            </w:r>
          </w:p>
        </w:tc>
        <w:tc>
          <w:tcPr>
            <w:tcW w:w="223" w:type="pct"/>
          </w:tcPr>
          <w:p w14:paraId="4A3E2A9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DF4D80B" w14:textId="45E697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510FB22" w14:textId="3A4A5E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77F18B9" w14:textId="52247E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21E45517" w14:textId="5D12D0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9377438" w14:textId="77777777" w:rsidTr="00B04748">
        <w:tc>
          <w:tcPr>
            <w:tcW w:w="587" w:type="pct"/>
          </w:tcPr>
          <w:p w14:paraId="5FC522AB" w14:textId="0F7267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R4-2320252</w:t>
            </w:r>
          </w:p>
        </w:tc>
        <w:tc>
          <w:tcPr>
            <w:tcW w:w="810" w:type="pct"/>
          </w:tcPr>
          <w:p w14:paraId="28CFE1E6" w14:textId="3307EC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Completion of specification support for bandwidth part operation without restriction in NR</w:t>
            </w:r>
          </w:p>
        </w:tc>
        <w:tc>
          <w:tcPr>
            <w:tcW w:w="717" w:type="pct"/>
          </w:tcPr>
          <w:p w14:paraId="4A19FDFC" w14:textId="5218C6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Vodafone, vivo</w:t>
            </w:r>
          </w:p>
        </w:tc>
        <w:tc>
          <w:tcPr>
            <w:tcW w:w="294" w:type="pct"/>
          </w:tcPr>
          <w:p w14:paraId="623186AF" w14:textId="1B82AD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108D51F" w14:textId="7F5750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3822</w:t>
            </w:r>
          </w:p>
        </w:tc>
        <w:tc>
          <w:tcPr>
            <w:tcW w:w="223" w:type="pct"/>
          </w:tcPr>
          <w:p w14:paraId="6AE4CF2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EC7458" w14:textId="53A93B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8383800" w14:textId="1E58DA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FC91E48" w14:textId="51CBD2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NR_BWP_wor-Core</w:t>
            </w:r>
          </w:p>
        </w:tc>
        <w:tc>
          <w:tcPr>
            <w:tcW w:w="511" w:type="pct"/>
          </w:tcPr>
          <w:p w14:paraId="219B9889" w14:textId="134A38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2AF75C7" w14:textId="77777777" w:rsidTr="00B04748">
        <w:tc>
          <w:tcPr>
            <w:tcW w:w="587" w:type="pct"/>
          </w:tcPr>
          <w:p w14:paraId="0E1BCB5D" w14:textId="104611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R4-2321647</w:t>
            </w:r>
          </w:p>
        </w:tc>
        <w:tc>
          <w:tcPr>
            <w:tcW w:w="810" w:type="pct"/>
          </w:tcPr>
          <w:p w14:paraId="5B55555F" w14:textId="6B0E13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Completion of specification support for bandwidth part operation without restriction in NR</w:t>
            </w:r>
          </w:p>
        </w:tc>
        <w:tc>
          <w:tcPr>
            <w:tcW w:w="717" w:type="pct"/>
          </w:tcPr>
          <w:p w14:paraId="73B90C41" w14:textId="1605CD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Vodafone, vivo</w:t>
            </w:r>
          </w:p>
        </w:tc>
        <w:tc>
          <w:tcPr>
            <w:tcW w:w="294" w:type="pct"/>
          </w:tcPr>
          <w:p w14:paraId="1D18054A" w14:textId="77A3D1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D8F9C1C" w14:textId="62AE08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3822</w:t>
            </w:r>
          </w:p>
        </w:tc>
        <w:tc>
          <w:tcPr>
            <w:tcW w:w="223" w:type="pct"/>
          </w:tcPr>
          <w:p w14:paraId="4964A8CD" w14:textId="4995398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5AC9704" w14:textId="7CCCD6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92A466D" w14:textId="59553E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5DC9280" w14:textId="3651A4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NR_BWP_wor-Core</w:t>
            </w:r>
          </w:p>
        </w:tc>
        <w:tc>
          <w:tcPr>
            <w:tcW w:w="511" w:type="pct"/>
          </w:tcPr>
          <w:p w14:paraId="19ECF63E" w14:textId="75282F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C561F50" w14:textId="77777777" w:rsidTr="00B04748">
        <w:tc>
          <w:tcPr>
            <w:tcW w:w="587" w:type="pct"/>
          </w:tcPr>
          <w:p w14:paraId="486D39C7" w14:textId="4EFC02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R4-2320276</w:t>
            </w:r>
          </w:p>
        </w:tc>
        <w:tc>
          <w:tcPr>
            <w:tcW w:w="810" w:type="pct"/>
          </w:tcPr>
          <w:p w14:paraId="214E628F" w14:textId="35080C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 CR clarification on MAC-CE based TCI state switch delay</w:t>
            </w:r>
          </w:p>
        </w:tc>
        <w:tc>
          <w:tcPr>
            <w:tcW w:w="717" w:type="pct"/>
          </w:tcPr>
          <w:p w14:paraId="5727C491" w14:textId="10CC71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BACC67E" w14:textId="0E3706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E47A51F" w14:textId="700F1F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3823</w:t>
            </w:r>
          </w:p>
        </w:tc>
        <w:tc>
          <w:tcPr>
            <w:tcW w:w="223" w:type="pct"/>
          </w:tcPr>
          <w:p w14:paraId="3D96457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F3D0B4" w14:textId="0F2557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4C9A6780" w14:textId="269DD0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A8178BC" w14:textId="0F5316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340198F8" w14:textId="019FCC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EB4BB41" w14:textId="77777777" w:rsidTr="00B04748">
        <w:tc>
          <w:tcPr>
            <w:tcW w:w="587" w:type="pct"/>
          </w:tcPr>
          <w:p w14:paraId="6C5E8F7C" w14:textId="46806C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R4-2321513</w:t>
            </w:r>
          </w:p>
        </w:tc>
        <w:tc>
          <w:tcPr>
            <w:tcW w:w="810" w:type="pct"/>
          </w:tcPr>
          <w:p w14:paraId="02B385C8" w14:textId="47CA8E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 CR clarification on MAC-CE based TCI state switch delay</w:t>
            </w:r>
          </w:p>
        </w:tc>
        <w:tc>
          <w:tcPr>
            <w:tcW w:w="717" w:type="pct"/>
          </w:tcPr>
          <w:p w14:paraId="3C1FF557" w14:textId="40D5D0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113E07A" w14:textId="659975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29778F1" w14:textId="4B35FA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3823</w:t>
            </w:r>
          </w:p>
        </w:tc>
        <w:tc>
          <w:tcPr>
            <w:tcW w:w="223" w:type="pct"/>
          </w:tcPr>
          <w:p w14:paraId="6807A079" w14:textId="70EAAAF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7A42384" w14:textId="75AD33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3EF34576" w14:textId="10A9EF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5BC96C9" w14:textId="625FB1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7EF16B77" w14:textId="0C302F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E121D87" w14:textId="77777777" w:rsidTr="00B04748">
        <w:tc>
          <w:tcPr>
            <w:tcW w:w="587" w:type="pct"/>
          </w:tcPr>
          <w:p w14:paraId="6661A560" w14:textId="08038D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R4-2320277</w:t>
            </w:r>
          </w:p>
        </w:tc>
        <w:tc>
          <w:tcPr>
            <w:tcW w:w="810" w:type="pct"/>
          </w:tcPr>
          <w:p w14:paraId="4B1250C8" w14:textId="0B62B4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 CR clarification on MAC-CE based TCI state switch delay</w:t>
            </w:r>
          </w:p>
        </w:tc>
        <w:tc>
          <w:tcPr>
            <w:tcW w:w="717" w:type="pct"/>
          </w:tcPr>
          <w:p w14:paraId="18B1DAA1" w14:textId="64B66E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A1D2162" w14:textId="45C685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A96B712" w14:textId="6BF941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3824</w:t>
            </w:r>
          </w:p>
        </w:tc>
        <w:tc>
          <w:tcPr>
            <w:tcW w:w="223" w:type="pct"/>
          </w:tcPr>
          <w:p w14:paraId="12F9FAC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B16FBA4" w14:textId="5460E6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BC07767" w14:textId="2471B2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1B1866F" w14:textId="38CD84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127F05E7" w14:textId="3F5B2A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2E70CD3" w14:textId="77777777" w:rsidTr="00B04748">
        <w:tc>
          <w:tcPr>
            <w:tcW w:w="587" w:type="pct"/>
          </w:tcPr>
          <w:p w14:paraId="23B0021D" w14:textId="14E3BA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R4-2320278</w:t>
            </w:r>
          </w:p>
        </w:tc>
        <w:tc>
          <w:tcPr>
            <w:tcW w:w="810" w:type="pct"/>
          </w:tcPr>
          <w:p w14:paraId="324DD034" w14:textId="7F7EE3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 CR clarification on MAC-CE based TCI state switch delay</w:t>
            </w:r>
          </w:p>
        </w:tc>
        <w:tc>
          <w:tcPr>
            <w:tcW w:w="717" w:type="pct"/>
          </w:tcPr>
          <w:p w14:paraId="6E39212C" w14:textId="41FB1F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0BA7D5D" w14:textId="59F10C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D680D50" w14:textId="0F74F4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3825</w:t>
            </w:r>
          </w:p>
        </w:tc>
        <w:tc>
          <w:tcPr>
            <w:tcW w:w="223" w:type="pct"/>
          </w:tcPr>
          <w:p w14:paraId="0BD3763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A6A6EF3" w14:textId="14D4B7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02F33BF" w14:textId="3F9943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DE10D90" w14:textId="75C3F7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1DD22BCD" w14:textId="79FD30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6C05299" w14:textId="77777777" w:rsidTr="00B04748">
        <w:tc>
          <w:tcPr>
            <w:tcW w:w="587" w:type="pct"/>
          </w:tcPr>
          <w:p w14:paraId="1A8A21E6" w14:textId="2B2DAC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R4-2320279</w:t>
            </w:r>
          </w:p>
        </w:tc>
        <w:tc>
          <w:tcPr>
            <w:tcW w:w="810" w:type="pct"/>
          </w:tcPr>
          <w:p w14:paraId="40433E6F" w14:textId="124CBE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 CR clarification on MAC-CE based TCI state switch delay</w:t>
            </w:r>
          </w:p>
        </w:tc>
        <w:tc>
          <w:tcPr>
            <w:tcW w:w="717" w:type="pct"/>
          </w:tcPr>
          <w:p w14:paraId="6EBF05E8" w14:textId="2537DA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1529077" w14:textId="6ACC1C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77CF062" w14:textId="337E64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3826</w:t>
            </w:r>
          </w:p>
        </w:tc>
        <w:tc>
          <w:tcPr>
            <w:tcW w:w="223" w:type="pct"/>
          </w:tcPr>
          <w:p w14:paraId="1F1EC09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9CE096F" w14:textId="12F28D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04CDF35" w14:textId="7E3794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01BE612" w14:textId="353D13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9561714" w14:textId="030F33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DC10FDC" w14:textId="77777777" w:rsidTr="00B04748">
        <w:tc>
          <w:tcPr>
            <w:tcW w:w="587" w:type="pct"/>
          </w:tcPr>
          <w:p w14:paraId="1A227024" w14:textId="428A2E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R4-2320281</w:t>
            </w:r>
          </w:p>
        </w:tc>
        <w:tc>
          <w:tcPr>
            <w:tcW w:w="810" w:type="pct"/>
          </w:tcPr>
          <w:p w14:paraId="3634C329" w14:textId="4A2704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 CR corrections for SCG Activation and Deactivation Delay</w:t>
            </w:r>
          </w:p>
        </w:tc>
        <w:tc>
          <w:tcPr>
            <w:tcW w:w="717" w:type="pct"/>
          </w:tcPr>
          <w:p w14:paraId="212FCA92" w14:textId="55F4A7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17B123D" w14:textId="25C8DF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97787C7" w14:textId="26270A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3827</w:t>
            </w:r>
          </w:p>
        </w:tc>
        <w:tc>
          <w:tcPr>
            <w:tcW w:w="223" w:type="pct"/>
          </w:tcPr>
          <w:p w14:paraId="69A09A0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1431733" w14:textId="42C332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5DDF2FF" w14:textId="556E41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EBFD096" w14:textId="01D060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1" w:type="pct"/>
          </w:tcPr>
          <w:p w14:paraId="1FB2144A" w14:textId="3208F1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35C878B" w14:textId="77777777" w:rsidTr="00B04748">
        <w:tc>
          <w:tcPr>
            <w:tcW w:w="587" w:type="pct"/>
          </w:tcPr>
          <w:p w14:paraId="32A6DF35" w14:textId="7FC8AF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R4-2321514</w:t>
            </w:r>
          </w:p>
        </w:tc>
        <w:tc>
          <w:tcPr>
            <w:tcW w:w="810" w:type="pct"/>
          </w:tcPr>
          <w:p w14:paraId="46CDBB5C" w14:textId="50F3FB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 CR corrections for SCG Activation and Deactivation Delay</w:t>
            </w:r>
          </w:p>
        </w:tc>
        <w:tc>
          <w:tcPr>
            <w:tcW w:w="717" w:type="pct"/>
          </w:tcPr>
          <w:p w14:paraId="5D99A0B8" w14:textId="3B044E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9B7AD0D" w14:textId="2F412E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676AF61" w14:textId="729FA1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3827</w:t>
            </w:r>
          </w:p>
        </w:tc>
        <w:tc>
          <w:tcPr>
            <w:tcW w:w="223" w:type="pct"/>
          </w:tcPr>
          <w:p w14:paraId="5232E60B" w14:textId="7103C6C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5B00A9E" w14:textId="38EC9B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D9401F9" w14:textId="681193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21C9E99" w14:textId="05602F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1" w:type="pct"/>
          </w:tcPr>
          <w:p w14:paraId="5EFD380F" w14:textId="55FF06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3C7E556C" w14:textId="77777777" w:rsidTr="00B04748">
        <w:tc>
          <w:tcPr>
            <w:tcW w:w="587" w:type="pct"/>
          </w:tcPr>
          <w:p w14:paraId="013AAAA7" w14:textId="559FD4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R4-2320282</w:t>
            </w:r>
          </w:p>
        </w:tc>
        <w:tc>
          <w:tcPr>
            <w:tcW w:w="810" w:type="pct"/>
          </w:tcPr>
          <w:p w14:paraId="42B183F0" w14:textId="6FB071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 CR corrections for SCG Activation and Deactivation Delay</w:t>
            </w:r>
          </w:p>
        </w:tc>
        <w:tc>
          <w:tcPr>
            <w:tcW w:w="717" w:type="pct"/>
          </w:tcPr>
          <w:p w14:paraId="2F1F5BAA" w14:textId="5EFC79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10C6704" w14:textId="16DF5C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3D8F1A0" w14:textId="11E049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3828</w:t>
            </w:r>
          </w:p>
        </w:tc>
        <w:tc>
          <w:tcPr>
            <w:tcW w:w="223" w:type="pct"/>
          </w:tcPr>
          <w:p w14:paraId="24BA538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B242C8E" w14:textId="645F20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5CDFF61" w14:textId="306568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ACB0421" w14:textId="3D56BA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1" w:type="pct"/>
          </w:tcPr>
          <w:p w14:paraId="396A424D" w14:textId="434C2D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0F6D69F" w14:textId="77777777" w:rsidTr="00B04748">
        <w:tc>
          <w:tcPr>
            <w:tcW w:w="587" w:type="pct"/>
          </w:tcPr>
          <w:p w14:paraId="3F1C9AD8" w14:textId="58945C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R4-2320284</w:t>
            </w:r>
          </w:p>
        </w:tc>
        <w:tc>
          <w:tcPr>
            <w:tcW w:w="810" w:type="pct"/>
          </w:tcPr>
          <w:p w14:paraId="476D1554" w14:textId="4EA65F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 CR correcting TCI state activation command at SCell activation</w:t>
            </w:r>
          </w:p>
        </w:tc>
        <w:tc>
          <w:tcPr>
            <w:tcW w:w="717" w:type="pct"/>
          </w:tcPr>
          <w:p w14:paraId="3ED80E95" w14:textId="5F9759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1B44685" w14:textId="4C41BC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C020E5D" w14:textId="10DF7E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3829</w:t>
            </w:r>
          </w:p>
        </w:tc>
        <w:tc>
          <w:tcPr>
            <w:tcW w:w="223" w:type="pct"/>
          </w:tcPr>
          <w:p w14:paraId="75EE12E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9570D57" w14:textId="68F759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BA7A716" w14:textId="74378A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9C1C0B8" w14:textId="11D3BA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1" w:type="pct"/>
          </w:tcPr>
          <w:p w14:paraId="790B48DA" w14:textId="02AF41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35AF2802" w14:textId="77777777" w:rsidTr="00B04748">
        <w:tc>
          <w:tcPr>
            <w:tcW w:w="587" w:type="pct"/>
          </w:tcPr>
          <w:p w14:paraId="418A4761" w14:textId="1B9EAA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R4-2320285</w:t>
            </w:r>
          </w:p>
        </w:tc>
        <w:tc>
          <w:tcPr>
            <w:tcW w:w="810" w:type="pct"/>
          </w:tcPr>
          <w:p w14:paraId="70E120AA" w14:textId="310089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 CR correcting TCI state activation command at SCell activation</w:t>
            </w:r>
          </w:p>
        </w:tc>
        <w:tc>
          <w:tcPr>
            <w:tcW w:w="717" w:type="pct"/>
          </w:tcPr>
          <w:p w14:paraId="07AEFE17" w14:textId="7CA153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F567439" w14:textId="541201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2B58D92" w14:textId="51CFBC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3830</w:t>
            </w:r>
          </w:p>
        </w:tc>
        <w:tc>
          <w:tcPr>
            <w:tcW w:w="223" w:type="pct"/>
          </w:tcPr>
          <w:p w14:paraId="5A04CBD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50DD579" w14:textId="2977B0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EC343EB" w14:textId="6FA92F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4117AB8" w14:textId="489D64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1" w:type="pct"/>
          </w:tcPr>
          <w:p w14:paraId="4D9DB17F" w14:textId="59331B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D8F1838" w14:textId="77777777" w:rsidTr="00B04748">
        <w:tc>
          <w:tcPr>
            <w:tcW w:w="587" w:type="pct"/>
          </w:tcPr>
          <w:p w14:paraId="22CFD946" w14:textId="55A0FD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R4-2320287</w:t>
            </w:r>
          </w:p>
        </w:tc>
        <w:tc>
          <w:tcPr>
            <w:tcW w:w="810" w:type="pct"/>
          </w:tcPr>
          <w:p w14:paraId="1ACF15DE" w14:textId="1C224E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 CR for correting removing Tidentify_inter_without_index</w:t>
            </w:r>
          </w:p>
        </w:tc>
        <w:tc>
          <w:tcPr>
            <w:tcW w:w="717" w:type="pct"/>
          </w:tcPr>
          <w:p w14:paraId="1586AB69" w14:textId="6B28D6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A6A92BD" w14:textId="18B585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58C5453" w14:textId="06DA20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3831</w:t>
            </w:r>
          </w:p>
        </w:tc>
        <w:tc>
          <w:tcPr>
            <w:tcW w:w="223" w:type="pct"/>
          </w:tcPr>
          <w:p w14:paraId="438BAAB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02077DB" w14:textId="791216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8A2FCCD" w14:textId="45F5FB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FC9220E" w14:textId="08BA5C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1" w:type="pct"/>
          </w:tcPr>
          <w:p w14:paraId="622C6E44" w14:textId="70713E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AA3E9F2" w14:textId="77777777" w:rsidTr="00B04748">
        <w:tc>
          <w:tcPr>
            <w:tcW w:w="587" w:type="pct"/>
          </w:tcPr>
          <w:p w14:paraId="77017CBE" w14:textId="2D52DF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R4-2320288</w:t>
            </w:r>
          </w:p>
        </w:tc>
        <w:tc>
          <w:tcPr>
            <w:tcW w:w="810" w:type="pct"/>
          </w:tcPr>
          <w:p w14:paraId="0F1B70C6" w14:textId="5F41E7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 CR for correting removing Tidentify_inter_without_index</w:t>
            </w:r>
          </w:p>
        </w:tc>
        <w:tc>
          <w:tcPr>
            <w:tcW w:w="717" w:type="pct"/>
          </w:tcPr>
          <w:p w14:paraId="2AC21733" w14:textId="7E48E4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300CD00" w14:textId="4D66ED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0C5722A" w14:textId="00BE1F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3832</w:t>
            </w:r>
          </w:p>
        </w:tc>
        <w:tc>
          <w:tcPr>
            <w:tcW w:w="223" w:type="pct"/>
          </w:tcPr>
          <w:p w14:paraId="31B95DC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F5018DA" w14:textId="18C965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ED63BF3" w14:textId="013F41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BC6A5D0" w14:textId="72B5B9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1" w:type="pct"/>
          </w:tcPr>
          <w:p w14:paraId="3ED41E87" w14:textId="40AB95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34D01EF" w14:textId="77777777" w:rsidTr="00B04748">
        <w:tc>
          <w:tcPr>
            <w:tcW w:w="587" w:type="pct"/>
          </w:tcPr>
          <w:p w14:paraId="44181147" w14:textId="5C5005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R4-2320325</w:t>
            </w:r>
          </w:p>
        </w:tc>
        <w:tc>
          <w:tcPr>
            <w:tcW w:w="810" w:type="pct"/>
          </w:tcPr>
          <w:p w14:paraId="6A5BBA84" w14:textId="04EF7A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</w:t>
            </w:r>
          </w:p>
        </w:tc>
        <w:tc>
          <w:tcPr>
            <w:tcW w:w="717" w:type="pct"/>
          </w:tcPr>
          <w:p w14:paraId="5C0F3F1B" w14:textId="722F14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ZTE, MediaTek inc, Intel</w:t>
            </w:r>
          </w:p>
        </w:tc>
        <w:tc>
          <w:tcPr>
            <w:tcW w:w="294" w:type="pct"/>
          </w:tcPr>
          <w:p w14:paraId="4FF4D0E4" w14:textId="13331C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DFE8BBF" w14:textId="2AC790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3833</w:t>
            </w:r>
          </w:p>
        </w:tc>
        <w:tc>
          <w:tcPr>
            <w:tcW w:w="223" w:type="pct"/>
          </w:tcPr>
          <w:p w14:paraId="2944252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6534D39" w14:textId="450D30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4C652AF" w14:textId="261C8D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75EC849" w14:textId="3063FD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4A3661A6" w14:textId="070BD5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06D2A5E" w14:textId="77777777" w:rsidTr="00B04748">
        <w:tc>
          <w:tcPr>
            <w:tcW w:w="587" w:type="pct"/>
          </w:tcPr>
          <w:p w14:paraId="753BD9E9" w14:textId="26FF52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R4-2320364</w:t>
            </w:r>
          </w:p>
        </w:tc>
        <w:tc>
          <w:tcPr>
            <w:tcW w:w="810" w:type="pct"/>
          </w:tcPr>
          <w:p w14:paraId="1423B908" w14:textId="2C0470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PRS-RSRPP accuracy requirement</w:t>
            </w:r>
          </w:p>
        </w:tc>
        <w:tc>
          <w:tcPr>
            <w:tcW w:w="717" w:type="pct"/>
          </w:tcPr>
          <w:p w14:paraId="397E2546" w14:textId="416F9C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768BF34" w14:textId="71C5B8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87C0063" w14:textId="494C21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3834</w:t>
            </w:r>
          </w:p>
        </w:tc>
        <w:tc>
          <w:tcPr>
            <w:tcW w:w="223" w:type="pct"/>
          </w:tcPr>
          <w:p w14:paraId="5827AF4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57C246B" w14:textId="08B55B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68DC663" w14:textId="308982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8006935" w14:textId="2659FC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1" w:type="pct"/>
          </w:tcPr>
          <w:p w14:paraId="12D0D44C" w14:textId="6531E9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8E78AE9" w14:textId="77777777" w:rsidTr="00B04748">
        <w:tc>
          <w:tcPr>
            <w:tcW w:w="587" w:type="pct"/>
          </w:tcPr>
          <w:p w14:paraId="645C550E" w14:textId="55C8E7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R4-2321532</w:t>
            </w:r>
          </w:p>
        </w:tc>
        <w:tc>
          <w:tcPr>
            <w:tcW w:w="810" w:type="pct"/>
          </w:tcPr>
          <w:p w14:paraId="4537E010" w14:textId="176453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PRS-RSRPP accuracy requirement</w:t>
            </w:r>
          </w:p>
        </w:tc>
        <w:tc>
          <w:tcPr>
            <w:tcW w:w="717" w:type="pct"/>
          </w:tcPr>
          <w:p w14:paraId="0B9BA7D2" w14:textId="7ED270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D81ED3E" w14:textId="6A3EAE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C774814" w14:textId="01BF4D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3834</w:t>
            </w:r>
          </w:p>
        </w:tc>
        <w:tc>
          <w:tcPr>
            <w:tcW w:w="223" w:type="pct"/>
          </w:tcPr>
          <w:p w14:paraId="7714F81C" w14:textId="2318AB7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A7F49FF" w14:textId="047676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046B759" w14:textId="4FA388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3F4809D" w14:textId="4FC353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1" w:type="pct"/>
          </w:tcPr>
          <w:p w14:paraId="45F6D21D" w14:textId="136520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EB0D003" w14:textId="77777777" w:rsidTr="00B04748">
        <w:tc>
          <w:tcPr>
            <w:tcW w:w="587" w:type="pct"/>
          </w:tcPr>
          <w:p w14:paraId="24B7462A" w14:textId="7028F2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R4-2320365</w:t>
            </w:r>
          </w:p>
        </w:tc>
        <w:tc>
          <w:tcPr>
            <w:tcW w:w="810" w:type="pct"/>
          </w:tcPr>
          <w:p w14:paraId="260B8683" w14:textId="6DDB03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PRS-RSRPP accuracy requirement</w:t>
            </w:r>
          </w:p>
        </w:tc>
        <w:tc>
          <w:tcPr>
            <w:tcW w:w="717" w:type="pct"/>
          </w:tcPr>
          <w:p w14:paraId="23340D7C" w14:textId="06285E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EF602E0" w14:textId="55CDD5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ED90106" w14:textId="54848C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3835</w:t>
            </w:r>
          </w:p>
        </w:tc>
        <w:tc>
          <w:tcPr>
            <w:tcW w:w="223" w:type="pct"/>
          </w:tcPr>
          <w:p w14:paraId="46091F1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FB96DD" w14:textId="7C1F62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CD79BBD" w14:textId="5B1FF7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67E7A60" w14:textId="745D12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511" w:type="pct"/>
          </w:tcPr>
          <w:p w14:paraId="4D29911C" w14:textId="319FEC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6F684C0" w14:textId="77777777" w:rsidTr="00B04748">
        <w:tc>
          <w:tcPr>
            <w:tcW w:w="587" w:type="pct"/>
          </w:tcPr>
          <w:p w14:paraId="13D0B250" w14:textId="4A4F8F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R4-2320367</w:t>
            </w:r>
          </w:p>
        </w:tc>
        <w:tc>
          <w:tcPr>
            <w:tcW w:w="810" w:type="pct"/>
          </w:tcPr>
          <w:p w14:paraId="48556FBE" w14:textId="6950FF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of PRS-RSRP measurement period requirement</w:t>
            </w:r>
          </w:p>
        </w:tc>
        <w:tc>
          <w:tcPr>
            <w:tcW w:w="717" w:type="pct"/>
          </w:tcPr>
          <w:p w14:paraId="10ACAD35" w14:textId="6374A4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B7D9448" w14:textId="0CE2BB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BAE79AE" w14:textId="714454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3836</w:t>
            </w:r>
          </w:p>
        </w:tc>
        <w:tc>
          <w:tcPr>
            <w:tcW w:w="223" w:type="pct"/>
          </w:tcPr>
          <w:p w14:paraId="5F7ED4C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B6154A" w14:textId="6579AD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75B6B6F" w14:textId="07FD5A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93559F6" w14:textId="1D85A8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1" w:type="pct"/>
          </w:tcPr>
          <w:p w14:paraId="0EC92E01" w14:textId="2B9B6C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83C6601" w14:textId="77777777" w:rsidTr="00B04748">
        <w:tc>
          <w:tcPr>
            <w:tcW w:w="587" w:type="pct"/>
          </w:tcPr>
          <w:p w14:paraId="341634CA" w14:textId="0021F9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R4-2321022</w:t>
            </w:r>
          </w:p>
        </w:tc>
        <w:tc>
          <w:tcPr>
            <w:tcW w:w="810" w:type="pct"/>
          </w:tcPr>
          <w:p w14:paraId="52F3F476" w14:textId="3276F5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of PRS-RSRP measurement period requirement</w:t>
            </w:r>
          </w:p>
        </w:tc>
        <w:tc>
          <w:tcPr>
            <w:tcW w:w="717" w:type="pct"/>
          </w:tcPr>
          <w:p w14:paraId="73F62CDA" w14:textId="18C32B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623AD2B" w14:textId="126AA9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1B71BC4" w14:textId="20FB0E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3836</w:t>
            </w:r>
          </w:p>
        </w:tc>
        <w:tc>
          <w:tcPr>
            <w:tcW w:w="223" w:type="pct"/>
          </w:tcPr>
          <w:p w14:paraId="48B1238A" w14:textId="5A6B5CB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EAD5034" w14:textId="63CFE8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9EACA62" w14:textId="3A0782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F62F63A" w14:textId="4D26B2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1" w:type="pct"/>
          </w:tcPr>
          <w:p w14:paraId="428D0D1A" w14:textId="609533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D1822EF" w14:textId="77777777" w:rsidTr="00B04748">
        <w:tc>
          <w:tcPr>
            <w:tcW w:w="587" w:type="pct"/>
          </w:tcPr>
          <w:p w14:paraId="09A149F3" w14:textId="4200E5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R4-2320436</w:t>
            </w:r>
          </w:p>
        </w:tc>
        <w:tc>
          <w:tcPr>
            <w:tcW w:w="810" w:type="pct"/>
          </w:tcPr>
          <w:p w14:paraId="0B9E9A37" w14:textId="3773D5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[NR_RRM_enh_Core] CR on the inter-frequency measurement without gap</w:t>
            </w:r>
          </w:p>
        </w:tc>
        <w:tc>
          <w:tcPr>
            <w:tcW w:w="717" w:type="pct"/>
          </w:tcPr>
          <w:p w14:paraId="5E8EE687" w14:textId="71C30F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2B2EABE0" w14:textId="633F1E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8847A41" w14:textId="078C61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3837</w:t>
            </w:r>
          </w:p>
        </w:tc>
        <w:tc>
          <w:tcPr>
            <w:tcW w:w="223" w:type="pct"/>
          </w:tcPr>
          <w:p w14:paraId="4D52ED3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162925A" w14:textId="2F8288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D952B7C" w14:textId="3DAB86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EB21502" w14:textId="785902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30DCAE51" w14:textId="09C074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00D2AFE" w14:textId="77777777" w:rsidTr="00B04748">
        <w:tc>
          <w:tcPr>
            <w:tcW w:w="587" w:type="pct"/>
          </w:tcPr>
          <w:p w14:paraId="6885FCD1" w14:textId="74374E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R4-2320437</w:t>
            </w:r>
          </w:p>
        </w:tc>
        <w:tc>
          <w:tcPr>
            <w:tcW w:w="810" w:type="pct"/>
          </w:tcPr>
          <w:p w14:paraId="7740C4A6" w14:textId="08D9EA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on the inter-frequency measurement without gap</w:t>
            </w:r>
          </w:p>
        </w:tc>
        <w:tc>
          <w:tcPr>
            <w:tcW w:w="717" w:type="pct"/>
          </w:tcPr>
          <w:p w14:paraId="0AC515A2" w14:textId="2AFA86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45DBAF1C" w14:textId="67F5DD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7D9950C" w14:textId="5E522C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3838</w:t>
            </w:r>
          </w:p>
        </w:tc>
        <w:tc>
          <w:tcPr>
            <w:tcW w:w="223" w:type="pct"/>
          </w:tcPr>
          <w:p w14:paraId="1137B8F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BF99C6" w14:textId="117CFC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E7B03B1" w14:textId="02FCDD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0497112" w14:textId="39C9B0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7C839C39" w14:textId="0994FD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0470D5E" w14:textId="77777777" w:rsidTr="00B04748">
        <w:tc>
          <w:tcPr>
            <w:tcW w:w="587" w:type="pct"/>
          </w:tcPr>
          <w:p w14:paraId="3B0CF443" w14:textId="40D887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R4-2320438</w:t>
            </w:r>
          </w:p>
        </w:tc>
        <w:tc>
          <w:tcPr>
            <w:tcW w:w="810" w:type="pct"/>
          </w:tcPr>
          <w:p w14:paraId="7B037D29" w14:textId="4DDE5C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on the inter-frequency measurement without gap</w:t>
            </w:r>
          </w:p>
        </w:tc>
        <w:tc>
          <w:tcPr>
            <w:tcW w:w="717" w:type="pct"/>
          </w:tcPr>
          <w:p w14:paraId="4FE59165" w14:textId="669DD5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3507A124" w14:textId="500E4D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0BDA691" w14:textId="4FCECA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3839</w:t>
            </w:r>
          </w:p>
        </w:tc>
        <w:tc>
          <w:tcPr>
            <w:tcW w:w="223" w:type="pct"/>
          </w:tcPr>
          <w:p w14:paraId="06ABBCE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57AB48D" w14:textId="4B4692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F6D40E7" w14:textId="6D731B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D5FBE8A" w14:textId="73EE0E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4D1D8368" w14:textId="0EA5F8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5586A01" w14:textId="77777777" w:rsidTr="00B04748">
        <w:tc>
          <w:tcPr>
            <w:tcW w:w="587" w:type="pct"/>
          </w:tcPr>
          <w:p w14:paraId="538E7B13" w14:textId="5BE79E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R4-2320439</w:t>
            </w:r>
          </w:p>
        </w:tc>
        <w:tc>
          <w:tcPr>
            <w:tcW w:w="810" w:type="pct"/>
          </w:tcPr>
          <w:p w14:paraId="1C1470CE" w14:textId="5FA546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[NR_MG_enh-Core] CR on the scheduling restriction of NCSG</w:t>
            </w:r>
          </w:p>
        </w:tc>
        <w:tc>
          <w:tcPr>
            <w:tcW w:w="717" w:type="pct"/>
          </w:tcPr>
          <w:p w14:paraId="57384DB3" w14:textId="629760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2609B514" w14:textId="646C75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D748D11" w14:textId="2FE945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3840</w:t>
            </w:r>
          </w:p>
        </w:tc>
        <w:tc>
          <w:tcPr>
            <w:tcW w:w="223" w:type="pct"/>
          </w:tcPr>
          <w:p w14:paraId="5B54A5F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9708219" w14:textId="231A54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C3BD2D9" w14:textId="441BFE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E149989" w14:textId="00FD02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6752FA47" w14:textId="0553E7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79CC62C7" w14:textId="77777777" w:rsidTr="00B04748">
        <w:tc>
          <w:tcPr>
            <w:tcW w:w="587" w:type="pct"/>
          </w:tcPr>
          <w:p w14:paraId="52D6914E" w14:textId="30F662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R4-2320440</w:t>
            </w:r>
          </w:p>
        </w:tc>
        <w:tc>
          <w:tcPr>
            <w:tcW w:w="810" w:type="pct"/>
          </w:tcPr>
          <w:p w14:paraId="0C91487D" w14:textId="7731A6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[NR_MG_enh-Core] CR on the scheduling restriction of NCSG</w:t>
            </w:r>
          </w:p>
        </w:tc>
        <w:tc>
          <w:tcPr>
            <w:tcW w:w="717" w:type="pct"/>
          </w:tcPr>
          <w:p w14:paraId="3C968D25" w14:textId="46DEC5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76B1A4F2" w14:textId="6B5AA1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811D652" w14:textId="0EECFE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3841</w:t>
            </w:r>
          </w:p>
        </w:tc>
        <w:tc>
          <w:tcPr>
            <w:tcW w:w="223" w:type="pct"/>
          </w:tcPr>
          <w:p w14:paraId="7F57CBB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3054EC" w14:textId="34F0D6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736C95C" w14:textId="16575F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BD7B047" w14:textId="30F05D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1" w:type="pct"/>
          </w:tcPr>
          <w:p w14:paraId="5C92762C" w14:textId="10457E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B1FCFA4" w14:textId="77777777" w:rsidTr="00B04748">
        <w:tc>
          <w:tcPr>
            <w:tcW w:w="587" w:type="pct"/>
          </w:tcPr>
          <w:p w14:paraId="49CD4572" w14:textId="5E6D77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R4-2320441</w:t>
            </w:r>
          </w:p>
        </w:tc>
        <w:tc>
          <w:tcPr>
            <w:tcW w:w="810" w:type="pct"/>
          </w:tcPr>
          <w:p w14:paraId="62EDF6A9" w14:textId="289161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on the SCell activation</w:t>
            </w:r>
          </w:p>
        </w:tc>
        <w:tc>
          <w:tcPr>
            <w:tcW w:w="717" w:type="pct"/>
          </w:tcPr>
          <w:p w14:paraId="5E1C9FD6" w14:textId="6C4411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0B2CCAE8" w14:textId="0A5F37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070EAEA" w14:textId="01D4D3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3842</w:t>
            </w:r>
          </w:p>
        </w:tc>
        <w:tc>
          <w:tcPr>
            <w:tcW w:w="223" w:type="pct"/>
          </w:tcPr>
          <w:p w14:paraId="16F0FB8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5EE7928" w14:textId="5CB07B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8AACAD3" w14:textId="798EF8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B33CB94" w14:textId="7CDC9F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3D15DF2E" w14:textId="36D807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BB26E08" w14:textId="77777777" w:rsidTr="00B04748">
        <w:tc>
          <w:tcPr>
            <w:tcW w:w="587" w:type="pct"/>
          </w:tcPr>
          <w:p w14:paraId="1E35C32D" w14:textId="673416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R4-2321529</w:t>
            </w:r>
          </w:p>
        </w:tc>
        <w:tc>
          <w:tcPr>
            <w:tcW w:w="810" w:type="pct"/>
          </w:tcPr>
          <w:p w14:paraId="0F8D5A6F" w14:textId="545108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on the SCell activation</w:t>
            </w:r>
          </w:p>
        </w:tc>
        <w:tc>
          <w:tcPr>
            <w:tcW w:w="717" w:type="pct"/>
          </w:tcPr>
          <w:p w14:paraId="3CD319EF" w14:textId="43CFEA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0996B5DA" w14:textId="1A7636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5CB1F5E" w14:textId="44237F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3842</w:t>
            </w:r>
          </w:p>
        </w:tc>
        <w:tc>
          <w:tcPr>
            <w:tcW w:w="223" w:type="pct"/>
          </w:tcPr>
          <w:p w14:paraId="0C7F5BAD" w14:textId="20CDC32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CECBF83" w14:textId="10C3A5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17BB8E3" w14:textId="3CB7AB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270D46D" w14:textId="6D45A1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2D922C18" w14:textId="2344F1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392D6DB" w14:textId="77777777" w:rsidTr="00B04748">
        <w:tc>
          <w:tcPr>
            <w:tcW w:w="587" w:type="pct"/>
          </w:tcPr>
          <w:p w14:paraId="7273E37B" w14:textId="334945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R4-2321553</w:t>
            </w:r>
          </w:p>
        </w:tc>
        <w:tc>
          <w:tcPr>
            <w:tcW w:w="810" w:type="pct"/>
          </w:tcPr>
          <w:p w14:paraId="62EAD613" w14:textId="1CFF3D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on the SCell activation</w:t>
            </w:r>
          </w:p>
        </w:tc>
        <w:tc>
          <w:tcPr>
            <w:tcW w:w="717" w:type="pct"/>
          </w:tcPr>
          <w:p w14:paraId="6623826C" w14:textId="06E8E4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7B4F5C2C" w14:textId="2F8839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E8FF640" w14:textId="181942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3842</w:t>
            </w:r>
          </w:p>
        </w:tc>
        <w:tc>
          <w:tcPr>
            <w:tcW w:w="223" w:type="pct"/>
          </w:tcPr>
          <w:p w14:paraId="63E6CF3D" w14:textId="1C1C832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28A936C5" w14:textId="0CE069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EA6F4B6" w14:textId="18376B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606DF74" w14:textId="21250A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30B7505D" w14:textId="250590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1194AC8" w14:textId="77777777" w:rsidTr="00B04748">
        <w:tc>
          <w:tcPr>
            <w:tcW w:w="587" w:type="pct"/>
          </w:tcPr>
          <w:p w14:paraId="63A112F0" w14:textId="5256BE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R4-2320442</w:t>
            </w:r>
          </w:p>
        </w:tc>
        <w:tc>
          <w:tcPr>
            <w:tcW w:w="810" w:type="pct"/>
          </w:tcPr>
          <w:p w14:paraId="35605D80" w14:textId="64E9AB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on the SCell activation</w:t>
            </w:r>
          </w:p>
        </w:tc>
        <w:tc>
          <w:tcPr>
            <w:tcW w:w="717" w:type="pct"/>
          </w:tcPr>
          <w:p w14:paraId="4CEFC8F2" w14:textId="736CF0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25FCD6C4" w14:textId="354AD6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FC7D16D" w14:textId="13128B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3843</w:t>
            </w:r>
          </w:p>
        </w:tc>
        <w:tc>
          <w:tcPr>
            <w:tcW w:w="223" w:type="pct"/>
          </w:tcPr>
          <w:p w14:paraId="5FBA339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559FE67" w14:textId="496CE9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8816106" w14:textId="7245EE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6741871" w14:textId="7FD2BE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6EDA8B27" w14:textId="52D21B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7DE50F6" w14:textId="77777777" w:rsidTr="00B04748">
        <w:tc>
          <w:tcPr>
            <w:tcW w:w="587" w:type="pct"/>
          </w:tcPr>
          <w:p w14:paraId="6A0B44D4" w14:textId="66D4B0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R4-2320443</w:t>
            </w:r>
          </w:p>
        </w:tc>
        <w:tc>
          <w:tcPr>
            <w:tcW w:w="810" w:type="pct"/>
          </w:tcPr>
          <w:p w14:paraId="4D5C685C" w14:textId="0886F4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on the SCell activation</w:t>
            </w:r>
          </w:p>
        </w:tc>
        <w:tc>
          <w:tcPr>
            <w:tcW w:w="717" w:type="pct"/>
          </w:tcPr>
          <w:p w14:paraId="6D1C681D" w14:textId="3C712B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75D30071" w14:textId="5C9EEA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AC4DC12" w14:textId="579332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3844</w:t>
            </w:r>
          </w:p>
        </w:tc>
        <w:tc>
          <w:tcPr>
            <w:tcW w:w="223" w:type="pct"/>
          </w:tcPr>
          <w:p w14:paraId="2D3B837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F2F5FC5" w14:textId="45065F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779E5DA" w14:textId="2083DD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A73BB81" w14:textId="7DDFE0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24ED1F81" w14:textId="10C6AD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41F4731" w14:textId="77777777" w:rsidTr="00B04748">
        <w:tc>
          <w:tcPr>
            <w:tcW w:w="587" w:type="pct"/>
          </w:tcPr>
          <w:p w14:paraId="1525CAA7" w14:textId="2EFAF2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R4-2320467</w:t>
            </w:r>
          </w:p>
        </w:tc>
        <w:tc>
          <w:tcPr>
            <w:tcW w:w="810" w:type="pct"/>
          </w:tcPr>
          <w:p w14:paraId="65DC26A2" w14:textId="6C25A3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on updating the band combination configurations in performance part</w:t>
            </w:r>
          </w:p>
        </w:tc>
        <w:tc>
          <w:tcPr>
            <w:tcW w:w="717" w:type="pct"/>
          </w:tcPr>
          <w:p w14:paraId="49C2F702" w14:textId="7AFDAB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78ADF9E" w14:textId="70981E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5B18CB7" w14:textId="16CBED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3845</w:t>
            </w:r>
          </w:p>
        </w:tc>
        <w:tc>
          <w:tcPr>
            <w:tcW w:w="223" w:type="pct"/>
          </w:tcPr>
          <w:p w14:paraId="076FF39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DFC628" w14:textId="28684E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5FC1ED7B" w14:textId="44AA68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DC078C0" w14:textId="586DFE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BE53B43" w14:textId="0ED49D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3EAE013D" w14:textId="77777777" w:rsidTr="00B04748">
        <w:tc>
          <w:tcPr>
            <w:tcW w:w="587" w:type="pct"/>
          </w:tcPr>
          <w:p w14:paraId="60B78FA4" w14:textId="34725D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R4-2320468</w:t>
            </w:r>
          </w:p>
        </w:tc>
        <w:tc>
          <w:tcPr>
            <w:tcW w:w="810" w:type="pct"/>
          </w:tcPr>
          <w:p w14:paraId="7D0E6CED" w14:textId="227B9C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on updating the band combination configurations in performance requirements R16</w:t>
            </w:r>
          </w:p>
        </w:tc>
        <w:tc>
          <w:tcPr>
            <w:tcW w:w="717" w:type="pct"/>
          </w:tcPr>
          <w:p w14:paraId="2D75C4F2" w14:textId="7B2710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A1153B4" w14:textId="24A3A9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5C4E76D" w14:textId="35AA34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3846</w:t>
            </w:r>
          </w:p>
        </w:tc>
        <w:tc>
          <w:tcPr>
            <w:tcW w:w="223" w:type="pct"/>
          </w:tcPr>
          <w:p w14:paraId="0DEEFB9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35C1A5" w14:textId="5DA8D6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D5293DC" w14:textId="313C44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3FF2C40" w14:textId="70143C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0F51581D" w14:textId="535633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47EE50D" w14:textId="77777777" w:rsidTr="00B04748">
        <w:tc>
          <w:tcPr>
            <w:tcW w:w="587" w:type="pct"/>
          </w:tcPr>
          <w:p w14:paraId="23CF3060" w14:textId="3325F4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R4-2320469</w:t>
            </w:r>
          </w:p>
        </w:tc>
        <w:tc>
          <w:tcPr>
            <w:tcW w:w="810" w:type="pct"/>
          </w:tcPr>
          <w:p w14:paraId="5E7FA273" w14:textId="522CFE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on updating the band combination configurations in performance requirements R17</w:t>
            </w:r>
          </w:p>
        </w:tc>
        <w:tc>
          <w:tcPr>
            <w:tcW w:w="717" w:type="pct"/>
          </w:tcPr>
          <w:p w14:paraId="6187EBDE" w14:textId="231D8D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670988A" w14:textId="3FD307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898A766" w14:textId="1DDAD3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3847</w:t>
            </w:r>
          </w:p>
        </w:tc>
        <w:tc>
          <w:tcPr>
            <w:tcW w:w="223" w:type="pct"/>
          </w:tcPr>
          <w:p w14:paraId="335AAF8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0D703E" w14:textId="6EE0DF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397C0F5" w14:textId="43E1F9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FD246F3" w14:textId="4F2362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0F8D136" w14:textId="1B7BB5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7FB0AE8" w14:textId="77777777" w:rsidTr="00B04748">
        <w:tc>
          <w:tcPr>
            <w:tcW w:w="587" w:type="pct"/>
          </w:tcPr>
          <w:p w14:paraId="1775229F" w14:textId="14DE27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R4-2320470</w:t>
            </w:r>
          </w:p>
        </w:tc>
        <w:tc>
          <w:tcPr>
            <w:tcW w:w="810" w:type="pct"/>
          </w:tcPr>
          <w:p w14:paraId="03BDF22D" w14:textId="299461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[NR_newRAT-Perf] CR on updating the band combination configurations in performance requirements R18</w:t>
            </w:r>
          </w:p>
        </w:tc>
        <w:tc>
          <w:tcPr>
            <w:tcW w:w="717" w:type="pct"/>
          </w:tcPr>
          <w:p w14:paraId="2900559B" w14:textId="3C7B74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CE0EA10" w14:textId="6731B0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B80179E" w14:textId="785BD2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3848</w:t>
            </w:r>
          </w:p>
        </w:tc>
        <w:tc>
          <w:tcPr>
            <w:tcW w:w="223" w:type="pct"/>
          </w:tcPr>
          <w:p w14:paraId="6C16DDE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44B5755" w14:textId="75A750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9623A1D" w14:textId="2ED248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85C2307" w14:textId="54267E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31B8C219" w14:textId="63C7EE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0DCFE9D" w14:textId="77777777" w:rsidTr="00B04748">
        <w:tc>
          <w:tcPr>
            <w:tcW w:w="587" w:type="pct"/>
          </w:tcPr>
          <w:p w14:paraId="7FA56F16" w14:textId="7920B7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R4-2320476</w:t>
            </w:r>
          </w:p>
        </w:tc>
        <w:tc>
          <w:tcPr>
            <w:tcW w:w="810" w:type="pct"/>
          </w:tcPr>
          <w:p w14:paraId="08A39169" w14:textId="771B95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[NR_SmallData_INACTIVE-Perf] CR on CG-SDT RRM test procedure</w:t>
            </w:r>
          </w:p>
        </w:tc>
        <w:tc>
          <w:tcPr>
            <w:tcW w:w="717" w:type="pct"/>
          </w:tcPr>
          <w:p w14:paraId="060E2AB6" w14:textId="78344B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6889391E" w14:textId="0938E9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3612C28" w14:textId="676617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3849</w:t>
            </w:r>
          </w:p>
        </w:tc>
        <w:tc>
          <w:tcPr>
            <w:tcW w:w="223" w:type="pct"/>
          </w:tcPr>
          <w:p w14:paraId="71E7E8D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8DBCEE0" w14:textId="528D50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39C5AB0" w14:textId="124FDE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05000AF" w14:textId="1D1092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1" w:type="pct"/>
          </w:tcPr>
          <w:p w14:paraId="0836FEE3" w14:textId="1FD336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0E5C1411" w14:textId="77777777" w:rsidTr="00B04748">
        <w:tc>
          <w:tcPr>
            <w:tcW w:w="587" w:type="pct"/>
          </w:tcPr>
          <w:p w14:paraId="1F96AA16" w14:textId="7D7A7C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R4-2320477</w:t>
            </w:r>
          </w:p>
        </w:tc>
        <w:tc>
          <w:tcPr>
            <w:tcW w:w="810" w:type="pct"/>
          </w:tcPr>
          <w:p w14:paraId="7207DBC4" w14:textId="5EF43C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[NR_SmallData_INACTIVE-Perf] CR on CG-SDT RRM test procedure</w:t>
            </w:r>
          </w:p>
        </w:tc>
        <w:tc>
          <w:tcPr>
            <w:tcW w:w="717" w:type="pct"/>
          </w:tcPr>
          <w:p w14:paraId="3286DCE0" w14:textId="5AC305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AD43BC9" w14:textId="06A951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B0699FC" w14:textId="289C2B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3850</w:t>
            </w:r>
          </w:p>
        </w:tc>
        <w:tc>
          <w:tcPr>
            <w:tcW w:w="223" w:type="pct"/>
          </w:tcPr>
          <w:p w14:paraId="074E3E1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FB03D76" w14:textId="0A39D2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732BA8D" w14:textId="674003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02B6F2A" w14:textId="1DDE9C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1" w:type="pct"/>
          </w:tcPr>
          <w:p w14:paraId="5D548415" w14:textId="0037E9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CEA2218" w14:textId="77777777" w:rsidTr="00B04748">
        <w:tc>
          <w:tcPr>
            <w:tcW w:w="587" w:type="pct"/>
          </w:tcPr>
          <w:p w14:paraId="3977AFA1" w14:textId="4D2AD6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R4-2320478</w:t>
            </w:r>
          </w:p>
        </w:tc>
        <w:tc>
          <w:tcPr>
            <w:tcW w:w="810" w:type="pct"/>
          </w:tcPr>
          <w:p w14:paraId="3F998AA1" w14:textId="7F7A6A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[NR_unlic-Perf] HO test cases under CCA update</w:t>
            </w:r>
          </w:p>
        </w:tc>
        <w:tc>
          <w:tcPr>
            <w:tcW w:w="717" w:type="pct"/>
          </w:tcPr>
          <w:p w14:paraId="006825D9" w14:textId="164793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3680A3C4" w14:textId="52EE3D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01756F2" w14:textId="18C46B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3851</w:t>
            </w:r>
          </w:p>
        </w:tc>
        <w:tc>
          <w:tcPr>
            <w:tcW w:w="223" w:type="pct"/>
          </w:tcPr>
          <w:p w14:paraId="1A6F416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92BFA4F" w14:textId="4253A1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72E888D" w14:textId="1D7187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F396767" w14:textId="275746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5840E6FB" w14:textId="5A4241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FCAD195" w14:textId="77777777" w:rsidTr="00B04748">
        <w:tc>
          <w:tcPr>
            <w:tcW w:w="587" w:type="pct"/>
          </w:tcPr>
          <w:p w14:paraId="6FD6350F" w14:textId="22D74C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R4-2320479</w:t>
            </w:r>
          </w:p>
        </w:tc>
        <w:tc>
          <w:tcPr>
            <w:tcW w:w="810" w:type="pct"/>
          </w:tcPr>
          <w:p w14:paraId="07BE7591" w14:textId="388D39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[NR_unlic-Perf] HO test cases under CCA update</w:t>
            </w:r>
          </w:p>
        </w:tc>
        <w:tc>
          <w:tcPr>
            <w:tcW w:w="717" w:type="pct"/>
          </w:tcPr>
          <w:p w14:paraId="30B0EB8E" w14:textId="1CD87F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0E49830D" w14:textId="38A88B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53542BE" w14:textId="34EAC6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3852</w:t>
            </w:r>
          </w:p>
        </w:tc>
        <w:tc>
          <w:tcPr>
            <w:tcW w:w="223" w:type="pct"/>
          </w:tcPr>
          <w:p w14:paraId="574E55A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337DCD3" w14:textId="2DC4EB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11F749A" w14:textId="767A55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EC90BCA" w14:textId="4E2CDC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31D6280A" w14:textId="2A1B49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DE9A0BA" w14:textId="77777777" w:rsidTr="00B04748">
        <w:tc>
          <w:tcPr>
            <w:tcW w:w="587" w:type="pct"/>
          </w:tcPr>
          <w:p w14:paraId="66BF1ED5" w14:textId="36C800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R4-2320480</w:t>
            </w:r>
          </w:p>
        </w:tc>
        <w:tc>
          <w:tcPr>
            <w:tcW w:w="810" w:type="pct"/>
          </w:tcPr>
          <w:p w14:paraId="4D0EBA6E" w14:textId="31BA7F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[NR_unlic-Perf] HO test cases under CCA update</w:t>
            </w:r>
          </w:p>
        </w:tc>
        <w:tc>
          <w:tcPr>
            <w:tcW w:w="717" w:type="pct"/>
          </w:tcPr>
          <w:p w14:paraId="4912DAC3" w14:textId="5ACB9E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35F4BA5" w14:textId="50977B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9E5ECDB" w14:textId="5E68FE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3853</w:t>
            </w:r>
          </w:p>
        </w:tc>
        <w:tc>
          <w:tcPr>
            <w:tcW w:w="223" w:type="pct"/>
          </w:tcPr>
          <w:p w14:paraId="74BC676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AD785B9" w14:textId="7CEC75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9320A1C" w14:textId="1671A3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FBAB068" w14:textId="2094A3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480E76A0" w14:textId="014DEC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8279062" w14:textId="77777777" w:rsidTr="00B04748">
        <w:tc>
          <w:tcPr>
            <w:tcW w:w="587" w:type="pct"/>
          </w:tcPr>
          <w:p w14:paraId="7BAF2567" w14:textId="50DAE0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R4-2320481</w:t>
            </w:r>
          </w:p>
        </w:tc>
        <w:tc>
          <w:tcPr>
            <w:tcW w:w="810" w:type="pct"/>
          </w:tcPr>
          <w:p w14:paraId="093AD78F" w14:textId="77DA29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redCap HO test cases update</w:t>
            </w:r>
          </w:p>
        </w:tc>
        <w:tc>
          <w:tcPr>
            <w:tcW w:w="717" w:type="pct"/>
          </w:tcPr>
          <w:p w14:paraId="316C353C" w14:textId="078857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1F42FFB0" w14:textId="149745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857C1F3" w14:textId="0A48D9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3854</w:t>
            </w:r>
          </w:p>
        </w:tc>
        <w:tc>
          <w:tcPr>
            <w:tcW w:w="223" w:type="pct"/>
          </w:tcPr>
          <w:p w14:paraId="09B87E4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5D0BB44" w14:textId="27CE07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3ACDAE6" w14:textId="25F362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9567011" w14:textId="05105A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5415ECBA" w14:textId="5F738C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A30CB35" w14:textId="77777777" w:rsidTr="00B04748">
        <w:tc>
          <w:tcPr>
            <w:tcW w:w="587" w:type="pct"/>
          </w:tcPr>
          <w:p w14:paraId="278A8902" w14:textId="3CF09D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R4-2320482</w:t>
            </w:r>
          </w:p>
        </w:tc>
        <w:tc>
          <w:tcPr>
            <w:tcW w:w="810" w:type="pct"/>
          </w:tcPr>
          <w:p w14:paraId="08B6E965" w14:textId="75D42B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redCap HO test cases update</w:t>
            </w:r>
          </w:p>
        </w:tc>
        <w:tc>
          <w:tcPr>
            <w:tcW w:w="717" w:type="pct"/>
          </w:tcPr>
          <w:p w14:paraId="6C248F18" w14:textId="678649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51928FE4" w14:textId="25B9EC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EA7078C" w14:textId="68AA11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3855</w:t>
            </w:r>
          </w:p>
        </w:tc>
        <w:tc>
          <w:tcPr>
            <w:tcW w:w="223" w:type="pct"/>
          </w:tcPr>
          <w:p w14:paraId="68D9916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AAF21A" w14:textId="5F75B2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216D4AC" w14:textId="414BEF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0E97C76" w14:textId="1929EF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78589A9F" w14:textId="78DD22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2E16A35" w14:textId="77777777" w:rsidTr="00B04748">
        <w:tc>
          <w:tcPr>
            <w:tcW w:w="587" w:type="pct"/>
          </w:tcPr>
          <w:p w14:paraId="038A268A" w14:textId="5CB45A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R4-2320495</w:t>
            </w:r>
          </w:p>
        </w:tc>
        <w:tc>
          <w:tcPr>
            <w:tcW w:w="810" w:type="pct"/>
          </w:tcPr>
          <w:p w14:paraId="65F53AB2" w14:textId="0E0F4B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test case for intra-band non-collcoated NR CA</w:t>
            </w:r>
          </w:p>
        </w:tc>
        <w:tc>
          <w:tcPr>
            <w:tcW w:w="717" w:type="pct"/>
          </w:tcPr>
          <w:p w14:paraId="0BD9B235" w14:textId="7BD3E8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3996522D" w14:textId="0B8F22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6DB67A8" w14:textId="0D26B3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3856</w:t>
            </w:r>
          </w:p>
        </w:tc>
        <w:tc>
          <w:tcPr>
            <w:tcW w:w="223" w:type="pct"/>
          </w:tcPr>
          <w:p w14:paraId="3A2473A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3764695" w14:textId="20B50B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B7E8558" w14:textId="5C742C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FCE31D3" w14:textId="6FC932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1" w:type="pct"/>
          </w:tcPr>
          <w:p w14:paraId="745A2F9C" w14:textId="1498AB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D370C2B" w14:textId="77777777" w:rsidTr="00B04748">
        <w:tc>
          <w:tcPr>
            <w:tcW w:w="587" w:type="pct"/>
          </w:tcPr>
          <w:p w14:paraId="647EA767" w14:textId="03DA96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R4-2320524</w:t>
            </w:r>
          </w:p>
        </w:tc>
        <w:tc>
          <w:tcPr>
            <w:tcW w:w="810" w:type="pct"/>
          </w:tcPr>
          <w:p w14:paraId="69E900C5" w14:textId="73D628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[NR_RRM_enh_Core] CR on the SCell activation</w:t>
            </w:r>
          </w:p>
        </w:tc>
        <w:tc>
          <w:tcPr>
            <w:tcW w:w="717" w:type="pct"/>
          </w:tcPr>
          <w:p w14:paraId="2ACF640D" w14:textId="79D7E8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713E226F" w14:textId="6B0ED3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7BBE2C0" w14:textId="32E1A4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3857</w:t>
            </w:r>
          </w:p>
        </w:tc>
        <w:tc>
          <w:tcPr>
            <w:tcW w:w="223" w:type="pct"/>
          </w:tcPr>
          <w:p w14:paraId="7DF6C54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EFB136D" w14:textId="157310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1252653" w14:textId="7A59CA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93BFD05" w14:textId="61BA1B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5D666B81" w14:textId="3BAD26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9937558" w14:textId="77777777" w:rsidTr="00B04748">
        <w:tc>
          <w:tcPr>
            <w:tcW w:w="587" w:type="pct"/>
          </w:tcPr>
          <w:p w14:paraId="294F4CD1" w14:textId="2909A0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R4-2320525</w:t>
            </w:r>
          </w:p>
        </w:tc>
        <w:tc>
          <w:tcPr>
            <w:tcW w:w="810" w:type="pct"/>
          </w:tcPr>
          <w:p w14:paraId="6242AF7C" w14:textId="715AD3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[NR_RRM_enh_Core] CR on the SCell activation</w:t>
            </w:r>
          </w:p>
        </w:tc>
        <w:tc>
          <w:tcPr>
            <w:tcW w:w="717" w:type="pct"/>
          </w:tcPr>
          <w:p w14:paraId="335325C7" w14:textId="44785C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7DD1531" w14:textId="588C4E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782C0BC" w14:textId="199C44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3858</w:t>
            </w:r>
          </w:p>
        </w:tc>
        <w:tc>
          <w:tcPr>
            <w:tcW w:w="223" w:type="pct"/>
          </w:tcPr>
          <w:p w14:paraId="0E28AE2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9AE27C5" w14:textId="1B0C6A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9389858" w14:textId="466BD6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B393166" w14:textId="32076A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6C28F031" w14:textId="617F71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45C2619" w14:textId="77777777" w:rsidTr="00B04748">
        <w:tc>
          <w:tcPr>
            <w:tcW w:w="587" w:type="pct"/>
          </w:tcPr>
          <w:p w14:paraId="50E89859" w14:textId="1E2E6C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R4-2320526</w:t>
            </w:r>
          </w:p>
        </w:tc>
        <w:tc>
          <w:tcPr>
            <w:tcW w:w="810" w:type="pct"/>
          </w:tcPr>
          <w:p w14:paraId="062969AC" w14:textId="761829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[NR_RRM_enh_Core] CR on the SCell activation</w:t>
            </w:r>
          </w:p>
        </w:tc>
        <w:tc>
          <w:tcPr>
            <w:tcW w:w="717" w:type="pct"/>
          </w:tcPr>
          <w:p w14:paraId="7DC7AF11" w14:textId="180D91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7094193B" w14:textId="5B97FB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C98E896" w14:textId="708A7C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3859</w:t>
            </w:r>
          </w:p>
        </w:tc>
        <w:tc>
          <w:tcPr>
            <w:tcW w:w="223" w:type="pct"/>
          </w:tcPr>
          <w:p w14:paraId="111FC1F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A6039B5" w14:textId="0BD269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8929199" w14:textId="22162E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9E860F1" w14:textId="47FD50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02DBC689" w14:textId="5BFA60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453D3E5" w14:textId="77777777" w:rsidTr="00B04748">
        <w:tc>
          <w:tcPr>
            <w:tcW w:w="587" w:type="pct"/>
          </w:tcPr>
          <w:p w14:paraId="63C45467" w14:textId="6EF4B2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R4-2320556</w:t>
            </w:r>
          </w:p>
        </w:tc>
        <w:tc>
          <w:tcPr>
            <w:tcW w:w="810" w:type="pct"/>
          </w:tcPr>
          <w:p w14:paraId="7DE6F018" w14:textId="3C7304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 -Core]: Modify the condition for NTN gradual timing adjustment.</w:t>
            </w:r>
          </w:p>
        </w:tc>
        <w:tc>
          <w:tcPr>
            <w:tcW w:w="717" w:type="pct"/>
          </w:tcPr>
          <w:p w14:paraId="1F95D284" w14:textId="238FA3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51B9C6ED" w14:textId="5875C0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F115C0B" w14:textId="38607C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3860</w:t>
            </w:r>
          </w:p>
        </w:tc>
        <w:tc>
          <w:tcPr>
            <w:tcW w:w="223" w:type="pct"/>
          </w:tcPr>
          <w:p w14:paraId="38050C0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4AC4ACE" w14:textId="688322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0BE92E2" w14:textId="09C078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A15BDF8" w14:textId="37EAB2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6F25B313" w14:textId="41C218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3F7E34E" w14:textId="77777777" w:rsidTr="00B04748">
        <w:tc>
          <w:tcPr>
            <w:tcW w:w="587" w:type="pct"/>
          </w:tcPr>
          <w:p w14:paraId="75387A85" w14:textId="37D81E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R4-2321537</w:t>
            </w:r>
          </w:p>
        </w:tc>
        <w:tc>
          <w:tcPr>
            <w:tcW w:w="810" w:type="pct"/>
          </w:tcPr>
          <w:p w14:paraId="12C12D7E" w14:textId="792719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 -Core]: Modify the condition for NTN gradual timing adjustment.</w:t>
            </w:r>
          </w:p>
        </w:tc>
        <w:tc>
          <w:tcPr>
            <w:tcW w:w="717" w:type="pct"/>
          </w:tcPr>
          <w:p w14:paraId="17FAEC74" w14:textId="6C10E8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04DE207" w14:textId="5FBFCA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6E4EFC0" w14:textId="5BBA1C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3860</w:t>
            </w:r>
          </w:p>
        </w:tc>
        <w:tc>
          <w:tcPr>
            <w:tcW w:w="223" w:type="pct"/>
          </w:tcPr>
          <w:p w14:paraId="67CE5DFB" w14:textId="0DED8D2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2F86017" w14:textId="6D4DBD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D8B4080" w14:textId="5A6252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23648F1" w14:textId="090434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1799023F" w14:textId="01647B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48ACDAA" w14:textId="77777777" w:rsidTr="00B04748">
        <w:tc>
          <w:tcPr>
            <w:tcW w:w="587" w:type="pct"/>
          </w:tcPr>
          <w:p w14:paraId="7A10FD04" w14:textId="0C00F6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R4-2320560</w:t>
            </w:r>
          </w:p>
        </w:tc>
        <w:tc>
          <w:tcPr>
            <w:tcW w:w="810" w:type="pct"/>
          </w:tcPr>
          <w:p w14:paraId="78C77397" w14:textId="1BF413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 -Core]: Modify the condition for NTN gradual timing adjustment.</w:t>
            </w:r>
          </w:p>
        </w:tc>
        <w:tc>
          <w:tcPr>
            <w:tcW w:w="717" w:type="pct"/>
          </w:tcPr>
          <w:p w14:paraId="16AA72DA" w14:textId="7D9A01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2404C693" w14:textId="18285D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642C3C6" w14:textId="5F8CF8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3861</w:t>
            </w:r>
          </w:p>
        </w:tc>
        <w:tc>
          <w:tcPr>
            <w:tcW w:w="223" w:type="pct"/>
          </w:tcPr>
          <w:p w14:paraId="2A5D82F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076C148" w14:textId="3E14C1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E1C8CA" w14:textId="3D5E55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E0BADB" w14:textId="6710CE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6E6D5CB7" w14:textId="0AD124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F37E51F" w14:textId="77777777" w:rsidTr="00B04748">
        <w:tc>
          <w:tcPr>
            <w:tcW w:w="587" w:type="pct"/>
          </w:tcPr>
          <w:p w14:paraId="62076D78" w14:textId="2E5DAE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R4-2320563</w:t>
            </w:r>
          </w:p>
        </w:tc>
        <w:tc>
          <w:tcPr>
            <w:tcW w:w="810" w:type="pct"/>
          </w:tcPr>
          <w:p w14:paraId="51FF7241" w14:textId="5B0309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 NR_pos_enh-Core]:Modify positioning measurements related in RRC_INACTIVE and RRC_CONNECTED state.</w:t>
            </w:r>
          </w:p>
        </w:tc>
        <w:tc>
          <w:tcPr>
            <w:tcW w:w="717" w:type="pct"/>
          </w:tcPr>
          <w:p w14:paraId="4FCF0366" w14:textId="1E9327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53C24D73" w14:textId="0E5A08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022161C" w14:textId="2EFB8D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3862</w:t>
            </w:r>
          </w:p>
        </w:tc>
        <w:tc>
          <w:tcPr>
            <w:tcW w:w="223" w:type="pct"/>
          </w:tcPr>
          <w:p w14:paraId="16B7082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C00A00" w14:textId="03801D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04C48F7" w14:textId="650617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997F097" w14:textId="35CDD0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1" w:type="pct"/>
          </w:tcPr>
          <w:p w14:paraId="34F5A7EC" w14:textId="33B166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D1B4290" w14:textId="77777777" w:rsidTr="00B04748">
        <w:tc>
          <w:tcPr>
            <w:tcW w:w="587" w:type="pct"/>
          </w:tcPr>
          <w:p w14:paraId="73143837" w14:textId="49D582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R4-2321538</w:t>
            </w:r>
          </w:p>
        </w:tc>
        <w:tc>
          <w:tcPr>
            <w:tcW w:w="810" w:type="pct"/>
          </w:tcPr>
          <w:p w14:paraId="69BD7A9B" w14:textId="1F0BB2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 NR_pos_enh-Core]:Modify positioning measurements related in RRC_INACTIVE and RRC_CONNECTED state.</w:t>
            </w:r>
          </w:p>
        </w:tc>
        <w:tc>
          <w:tcPr>
            <w:tcW w:w="717" w:type="pct"/>
          </w:tcPr>
          <w:p w14:paraId="25158A6A" w14:textId="1EBAB0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466BD2E2" w14:textId="7B16FF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18601CB" w14:textId="3C5E85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3862</w:t>
            </w:r>
          </w:p>
        </w:tc>
        <w:tc>
          <w:tcPr>
            <w:tcW w:w="223" w:type="pct"/>
          </w:tcPr>
          <w:p w14:paraId="7CFF8C7A" w14:textId="1128D98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2BD2C50" w14:textId="672F09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E59ECFA" w14:textId="128204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AE50CA9" w14:textId="20FF54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1" w:type="pct"/>
          </w:tcPr>
          <w:p w14:paraId="00238112" w14:textId="7E46D6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69D8005" w14:textId="77777777" w:rsidTr="00B04748">
        <w:tc>
          <w:tcPr>
            <w:tcW w:w="587" w:type="pct"/>
          </w:tcPr>
          <w:p w14:paraId="5E1135D3" w14:textId="034514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R4-2320564</w:t>
            </w:r>
          </w:p>
        </w:tc>
        <w:tc>
          <w:tcPr>
            <w:tcW w:w="810" w:type="pct"/>
          </w:tcPr>
          <w:p w14:paraId="554AC63A" w14:textId="0C329C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 NR_pos_enh-Core]:Modify positioning measurements related in RRC_INACTIVE and RRC_CONNECTED state.</w:t>
            </w:r>
          </w:p>
        </w:tc>
        <w:tc>
          <w:tcPr>
            <w:tcW w:w="717" w:type="pct"/>
          </w:tcPr>
          <w:p w14:paraId="30A39276" w14:textId="0CAA99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0E368838" w14:textId="07C4C5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D148D88" w14:textId="22C9C0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3863</w:t>
            </w:r>
          </w:p>
        </w:tc>
        <w:tc>
          <w:tcPr>
            <w:tcW w:w="223" w:type="pct"/>
          </w:tcPr>
          <w:p w14:paraId="7886754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94EA4BF" w14:textId="30DA7F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9131FCF" w14:textId="494AA3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DB81BAC" w14:textId="4F6AB8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1" w:type="pct"/>
          </w:tcPr>
          <w:p w14:paraId="0B0A564D" w14:textId="4C3EDE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2092E11" w14:textId="77777777" w:rsidTr="00B04748">
        <w:tc>
          <w:tcPr>
            <w:tcW w:w="587" w:type="pct"/>
          </w:tcPr>
          <w:p w14:paraId="7409D9E1" w14:textId="3538EE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R4-2320565</w:t>
            </w:r>
          </w:p>
        </w:tc>
        <w:tc>
          <w:tcPr>
            <w:tcW w:w="810" w:type="pct"/>
          </w:tcPr>
          <w:p w14:paraId="38F878C9" w14:textId="643504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 NR_pos_enh-Core]: Modify positioning measurements related in RRC_INACTIVE state.</w:t>
            </w:r>
          </w:p>
        </w:tc>
        <w:tc>
          <w:tcPr>
            <w:tcW w:w="717" w:type="pct"/>
          </w:tcPr>
          <w:p w14:paraId="2F3E8E2A" w14:textId="6107FE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0DE09E41" w14:textId="0AC416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D23D18A" w14:textId="1F9129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3864</w:t>
            </w:r>
          </w:p>
        </w:tc>
        <w:tc>
          <w:tcPr>
            <w:tcW w:w="223" w:type="pct"/>
          </w:tcPr>
          <w:p w14:paraId="622AA89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992CD07" w14:textId="1EF6F0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FD0380C" w14:textId="02692E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202E82B" w14:textId="1819FB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1" w:type="pct"/>
          </w:tcPr>
          <w:p w14:paraId="2491A239" w14:textId="37C7B5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C44DAF6" w14:textId="77777777" w:rsidTr="00B04748">
        <w:tc>
          <w:tcPr>
            <w:tcW w:w="587" w:type="pct"/>
          </w:tcPr>
          <w:p w14:paraId="6C5F82ED" w14:textId="3890D1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R4-2321540</w:t>
            </w:r>
          </w:p>
        </w:tc>
        <w:tc>
          <w:tcPr>
            <w:tcW w:w="810" w:type="pct"/>
          </w:tcPr>
          <w:p w14:paraId="272EBAA2" w14:textId="26CBB0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 NR_pos_enh-Core]: Modify positioning measurements related in RRC_INACTIVE state.</w:t>
            </w:r>
          </w:p>
        </w:tc>
        <w:tc>
          <w:tcPr>
            <w:tcW w:w="717" w:type="pct"/>
          </w:tcPr>
          <w:p w14:paraId="46BA965E" w14:textId="6F3B50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7F2772DB" w14:textId="519422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76E2C2D" w14:textId="3AEFB3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3864</w:t>
            </w:r>
          </w:p>
        </w:tc>
        <w:tc>
          <w:tcPr>
            <w:tcW w:w="223" w:type="pct"/>
          </w:tcPr>
          <w:p w14:paraId="48A1947C" w14:textId="18C7D93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9CA4697" w14:textId="45E557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002FE1F" w14:textId="0A6C8D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DDBE16C" w14:textId="016B07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1" w:type="pct"/>
          </w:tcPr>
          <w:p w14:paraId="2763D73C" w14:textId="0207ED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887FF35" w14:textId="77777777" w:rsidTr="00B04748">
        <w:tc>
          <w:tcPr>
            <w:tcW w:w="587" w:type="pct"/>
          </w:tcPr>
          <w:p w14:paraId="7D339254" w14:textId="04564F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R4-2320566</w:t>
            </w:r>
          </w:p>
        </w:tc>
        <w:tc>
          <w:tcPr>
            <w:tcW w:w="810" w:type="pct"/>
          </w:tcPr>
          <w:p w14:paraId="3E81ABBC" w14:textId="7E3E34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 NR_UE_pow_sav_enh-Core]: Modify the IE for RLM.</w:t>
            </w:r>
          </w:p>
        </w:tc>
        <w:tc>
          <w:tcPr>
            <w:tcW w:w="717" w:type="pct"/>
          </w:tcPr>
          <w:p w14:paraId="0FA611A8" w14:textId="337B30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71002302" w14:textId="17ED3F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D4C00C9" w14:textId="03BB1F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3865</w:t>
            </w:r>
          </w:p>
        </w:tc>
        <w:tc>
          <w:tcPr>
            <w:tcW w:w="223" w:type="pct"/>
          </w:tcPr>
          <w:p w14:paraId="57C6D8A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271D935" w14:textId="3CC1A8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4A6809F" w14:textId="6C5B4A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2A140B5" w14:textId="05340B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5F3C54A4" w14:textId="38AAB5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B400D8F" w14:textId="77777777" w:rsidTr="00B04748">
        <w:tc>
          <w:tcPr>
            <w:tcW w:w="587" w:type="pct"/>
          </w:tcPr>
          <w:p w14:paraId="6C538725" w14:textId="3354CF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R4-2321536</w:t>
            </w:r>
          </w:p>
        </w:tc>
        <w:tc>
          <w:tcPr>
            <w:tcW w:w="810" w:type="pct"/>
          </w:tcPr>
          <w:p w14:paraId="5B748B07" w14:textId="57AE6B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 NR_UE_pow_sav_enh-Core]: Modify the IE for RLM.</w:t>
            </w:r>
          </w:p>
        </w:tc>
        <w:tc>
          <w:tcPr>
            <w:tcW w:w="717" w:type="pct"/>
          </w:tcPr>
          <w:p w14:paraId="21067DA9" w14:textId="596DF5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110F8860" w14:textId="6A648A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BEF8566" w14:textId="2E2357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3865</w:t>
            </w:r>
          </w:p>
        </w:tc>
        <w:tc>
          <w:tcPr>
            <w:tcW w:w="223" w:type="pct"/>
          </w:tcPr>
          <w:p w14:paraId="4EDD4836" w14:textId="1CE2956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A281543" w14:textId="3B89D6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EC4766C" w14:textId="31FC76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1FFC0DD" w14:textId="3D57D8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6B969787" w14:textId="6E09AF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86CF207" w14:textId="77777777" w:rsidTr="00B04748">
        <w:tc>
          <w:tcPr>
            <w:tcW w:w="587" w:type="pct"/>
          </w:tcPr>
          <w:p w14:paraId="1A777A77" w14:textId="768DCC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R4-2320567</w:t>
            </w:r>
          </w:p>
        </w:tc>
        <w:tc>
          <w:tcPr>
            <w:tcW w:w="810" w:type="pct"/>
          </w:tcPr>
          <w:p w14:paraId="74A1EB90" w14:textId="38F337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[NR_UE_pow_sav_enh-Core]: Modify the IE for RLM</w:t>
            </w:r>
          </w:p>
        </w:tc>
        <w:tc>
          <w:tcPr>
            <w:tcW w:w="717" w:type="pct"/>
          </w:tcPr>
          <w:p w14:paraId="02D6E655" w14:textId="65A93F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094EF777" w14:textId="28EC63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57846A2" w14:textId="0FB00D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3866</w:t>
            </w:r>
          </w:p>
        </w:tc>
        <w:tc>
          <w:tcPr>
            <w:tcW w:w="223" w:type="pct"/>
          </w:tcPr>
          <w:p w14:paraId="623A7A6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8759501" w14:textId="700359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1E2494A" w14:textId="4B8E11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1227485" w14:textId="2446AD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51DD0DF3" w14:textId="466F25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3D7E4F1" w14:textId="77777777" w:rsidTr="00B04748">
        <w:tc>
          <w:tcPr>
            <w:tcW w:w="587" w:type="pct"/>
          </w:tcPr>
          <w:p w14:paraId="6BA726C7" w14:textId="1C76D1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R4-2320568</w:t>
            </w:r>
          </w:p>
        </w:tc>
        <w:tc>
          <w:tcPr>
            <w:tcW w:w="810" w:type="pct"/>
          </w:tcPr>
          <w:p w14:paraId="068792DD" w14:textId="1548A2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[NR_unlic-Core]: Modify the condition for gradual timing adjustment.</w:t>
            </w:r>
          </w:p>
        </w:tc>
        <w:tc>
          <w:tcPr>
            <w:tcW w:w="717" w:type="pct"/>
          </w:tcPr>
          <w:p w14:paraId="1A19D16C" w14:textId="1E99BF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6B83EB5B" w14:textId="0B5E14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EE8FB11" w14:textId="33480D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3867</w:t>
            </w:r>
          </w:p>
        </w:tc>
        <w:tc>
          <w:tcPr>
            <w:tcW w:w="223" w:type="pct"/>
          </w:tcPr>
          <w:p w14:paraId="0AF4A28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0AF4D8" w14:textId="6E3A56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4D5FF555" w14:textId="4F0971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553A92C" w14:textId="384915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258E0162" w14:textId="66CBF8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35286A8" w14:textId="77777777" w:rsidTr="00B04748">
        <w:tc>
          <w:tcPr>
            <w:tcW w:w="587" w:type="pct"/>
          </w:tcPr>
          <w:p w14:paraId="0852525A" w14:textId="60048C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R4-2321539</w:t>
            </w:r>
          </w:p>
        </w:tc>
        <w:tc>
          <w:tcPr>
            <w:tcW w:w="810" w:type="pct"/>
          </w:tcPr>
          <w:p w14:paraId="592E0AF4" w14:textId="298B66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[NR_unlic-Core]: Modify the condition for gradual timing adjustment.</w:t>
            </w:r>
          </w:p>
        </w:tc>
        <w:tc>
          <w:tcPr>
            <w:tcW w:w="717" w:type="pct"/>
          </w:tcPr>
          <w:p w14:paraId="56671EB0" w14:textId="63E8D6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4D111CEE" w14:textId="7666CE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48FABE2" w14:textId="610B66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3867</w:t>
            </w:r>
          </w:p>
        </w:tc>
        <w:tc>
          <w:tcPr>
            <w:tcW w:w="223" w:type="pct"/>
          </w:tcPr>
          <w:p w14:paraId="36C1B347" w14:textId="0D680A0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0076AC8" w14:textId="6B566E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77985923" w14:textId="6DD97C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AA095CB" w14:textId="4B7B42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6D9F4CCF" w14:textId="52A474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0CC707D" w14:textId="77777777" w:rsidTr="00B04748">
        <w:tc>
          <w:tcPr>
            <w:tcW w:w="587" w:type="pct"/>
          </w:tcPr>
          <w:p w14:paraId="7DA02B2A" w14:textId="3E041E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R4-2320569</w:t>
            </w:r>
          </w:p>
        </w:tc>
        <w:tc>
          <w:tcPr>
            <w:tcW w:w="810" w:type="pct"/>
          </w:tcPr>
          <w:p w14:paraId="04A4F268" w14:textId="3F0D9D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[NR_unlic-Core]: Modify the condition for gradual timing adjustment.</w:t>
            </w:r>
          </w:p>
        </w:tc>
        <w:tc>
          <w:tcPr>
            <w:tcW w:w="717" w:type="pct"/>
          </w:tcPr>
          <w:p w14:paraId="46F434E8" w14:textId="084E8A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219E79CE" w14:textId="481DC8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7B39F4A" w14:textId="39AE40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3868</w:t>
            </w:r>
          </w:p>
        </w:tc>
        <w:tc>
          <w:tcPr>
            <w:tcW w:w="223" w:type="pct"/>
          </w:tcPr>
          <w:p w14:paraId="20F2B05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96437B4" w14:textId="6CF55B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4B9A10D" w14:textId="1BD0F2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0642D17" w14:textId="39FF05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2E229C21" w14:textId="077C28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14410DF" w14:textId="77777777" w:rsidTr="00B04748">
        <w:tc>
          <w:tcPr>
            <w:tcW w:w="587" w:type="pct"/>
          </w:tcPr>
          <w:p w14:paraId="7CCE0A95" w14:textId="3B482C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R4-2320570</w:t>
            </w:r>
          </w:p>
        </w:tc>
        <w:tc>
          <w:tcPr>
            <w:tcW w:w="810" w:type="pct"/>
          </w:tcPr>
          <w:p w14:paraId="0778DF2F" w14:textId="5AE9B7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[NR_unlic-Core]: Modify the condition for gradual timing adjustment.</w:t>
            </w:r>
          </w:p>
        </w:tc>
        <w:tc>
          <w:tcPr>
            <w:tcW w:w="717" w:type="pct"/>
          </w:tcPr>
          <w:p w14:paraId="4316B4AA" w14:textId="5335D1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591DA623" w14:textId="52A5E4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17B7863" w14:textId="413D69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3869</w:t>
            </w:r>
          </w:p>
        </w:tc>
        <w:tc>
          <w:tcPr>
            <w:tcW w:w="223" w:type="pct"/>
          </w:tcPr>
          <w:p w14:paraId="58C6487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9D75A58" w14:textId="6C00B9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5B1BCA1" w14:textId="72EBA2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E9E6472" w14:textId="54D1A3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4D806233" w14:textId="09842B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61C712F" w14:textId="77777777" w:rsidTr="00B04748">
        <w:tc>
          <w:tcPr>
            <w:tcW w:w="587" w:type="pct"/>
          </w:tcPr>
          <w:p w14:paraId="47051817" w14:textId="2C2ED0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R4-2320571</w:t>
            </w:r>
          </w:p>
        </w:tc>
        <w:tc>
          <w:tcPr>
            <w:tcW w:w="810" w:type="pct"/>
          </w:tcPr>
          <w:p w14:paraId="297A0818" w14:textId="1B0729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[NR_unlic-Core]: Modify the condition for gradual timing adjustment.</w:t>
            </w:r>
          </w:p>
        </w:tc>
        <w:tc>
          <w:tcPr>
            <w:tcW w:w="717" w:type="pct"/>
          </w:tcPr>
          <w:p w14:paraId="49953D1C" w14:textId="7CC098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7D564471" w14:textId="0399AB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18CAB1E" w14:textId="39476C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3870</w:t>
            </w:r>
          </w:p>
        </w:tc>
        <w:tc>
          <w:tcPr>
            <w:tcW w:w="223" w:type="pct"/>
          </w:tcPr>
          <w:p w14:paraId="3C8D98B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282682" w14:textId="0429B8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259F907" w14:textId="4F8B83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0B37D67" w14:textId="364151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1" w:type="pct"/>
          </w:tcPr>
          <w:p w14:paraId="70DE958F" w14:textId="02E9CA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95DB7EB" w14:textId="77777777" w:rsidTr="00B04748">
        <w:tc>
          <w:tcPr>
            <w:tcW w:w="587" w:type="pct"/>
          </w:tcPr>
          <w:p w14:paraId="69CFDE90" w14:textId="0B6576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R4-2320587</w:t>
            </w:r>
          </w:p>
        </w:tc>
        <w:tc>
          <w:tcPr>
            <w:tcW w:w="810" w:type="pct"/>
          </w:tcPr>
          <w:p w14:paraId="669A381D" w14:textId="4E8AAA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on the inter-frequency measurement without gap</w:t>
            </w:r>
          </w:p>
        </w:tc>
        <w:tc>
          <w:tcPr>
            <w:tcW w:w="717" w:type="pct"/>
          </w:tcPr>
          <w:p w14:paraId="4567AFC3" w14:textId="38B334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ZTE, Ericsson</w:t>
            </w:r>
          </w:p>
        </w:tc>
        <w:tc>
          <w:tcPr>
            <w:tcW w:w="294" w:type="pct"/>
          </w:tcPr>
          <w:p w14:paraId="35CEB604" w14:textId="4DF38E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62979B0" w14:textId="13B4E5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3871</w:t>
            </w:r>
          </w:p>
        </w:tc>
        <w:tc>
          <w:tcPr>
            <w:tcW w:w="223" w:type="pct"/>
          </w:tcPr>
          <w:p w14:paraId="102E44A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A0CB433" w14:textId="1DCBAB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469FA32" w14:textId="2988ED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0B018B1" w14:textId="050627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5EB037E8" w14:textId="5832C8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3AA123AC" w14:textId="77777777" w:rsidTr="00B04748">
        <w:tc>
          <w:tcPr>
            <w:tcW w:w="587" w:type="pct"/>
          </w:tcPr>
          <w:p w14:paraId="0E8A6DDF" w14:textId="52E259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R4-2320589</w:t>
            </w:r>
          </w:p>
        </w:tc>
        <w:tc>
          <w:tcPr>
            <w:tcW w:w="810" w:type="pct"/>
          </w:tcPr>
          <w:p w14:paraId="6FA5CC77" w14:textId="508D64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INACTIVE requirements for non-Redcap UEs</w:t>
            </w:r>
          </w:p>
        </w:tc>
        <w:tc>
          <w:tcPr>
            <w:tcW w:w="717" w:type="pct"/>
          </w:tcPr>
          <w:p w14:paraId="46A1E3DF" w14:textId="5B5BC5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4BAFB88E" w14:textId="6AA8D7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F47F18F" w14:textId="6A537B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3872</w:t>
            </w:r>
          </w:p>
        </w:tc>
        <w:tc>
          <w:tcPr>
            <w:tcW w:w="223" w:type="pct"/>
          </w:tcPr>
          <w:p w14:paraId="760AC9D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6EE6DF0" w14:textId="1FC1C9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3FC5D70" w14:textId="686300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39975F2" w14:textId="3911B5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1" w:type="pct"/>
          </w:tcPr>
          <w:p w14:paraId="014E79BE" w14:textId="777433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6041982A" w14:textId="77777777" w:rsidTr="00B04748">
        <w:tc>
          <w:tcPr>
            <w:tcW w:w="587" w:type="pct"/>
          </w:tcPr>
          <w:p w14:paraId="3E1DA979" w14:textId="4F775A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R4-2320618</w:t>
            </w:r>
          </w:p>
        </w:tc>
        <w:tc>
          <w:tcPr>
            <w:tcW w:w="810" w:type="pct"/>
          </w:tcPr>
          <w:p w14:paraId="12FB5D0D" w14:textId="30D6BE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for scg activation and deactivation test case</w:t>
            </w:r>
          </w:p>
        </w:tc>
        <w:tc>
          <w:tcPr>
            <w:tcW w:w="717" w:type="pct"/>
          </w:tcPr>
          <w:p w14:paraId="502D8A3F" w14:textId="394EA0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E1D7A82" w14:textId="18699D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BF1D572" w14:textId="26DEED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3873</w:t>
            </w:r>
          </w:p>
        </w:tc>
        <w:tc>
          <w:tcPr>
            <w:tcW w:w="223" w:type="pct"/>
          </w:tcPr>
          <w:p w14:paraId="179658F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DF1048" w14:textId="513E5B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1808839" w14:textId="60462A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AF6EC77" w14:textId="7ED0E3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1" w:type="pct"/>
          </w:tcPr>
          <w:p w14:paraId="1DDA7184" w14:textId="2EA6FE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1E73BD6" w14:textId="77777777" w:rsidTr="00B04748">
        <w:tc>
          <w:tcPr>
            <w:tcW w:w="587" w:type="pct"/>
          </w:tcPr>
          <w:p w14:paraId="56705DEF" w14:textId="2EEF67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R4-2320619</w:t>
            </w:r>
          </w:p>
        </w:tc>
        <w:tc>
          <w:tcPr>
            <w:tcW w:w="810" w:type="pct"/>
          </w:tcPr>
          <w:p w14:paraId="2FD089D8" w14:textId="316421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SCG activation and deactivaton test case</w:t>
            </w:r>
          </w:p>
        </w:tc>
        <w:tc>
          <w:tcPr>
            <w:tcW w:w="717" w:type="pct"/>
          </w:tcPr>
          <w:p w14:paraId="6E44EC26" w14:textId="69633B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5244EFC" w14:textId="1EFF9B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CF70A04" w14:textId="4F00C0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3874</w:t>
            </w:r>
          </w:p>
        </w:tc>
        <w:tc>
          <w:tcPr>
            <w:tcW w:w="223" w:type="pct"/>
          </w:tcPr>
          <w:p w14:paraId="6C48079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257A796" w14:textId="6AD973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7C4F1D9" w14:textId="333ACB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97EC8D4" w14:textId="719E72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1" w:type="pct"/>
          </w:tcPr>
          <w:p w14:paraId="0FEB534C" w14:textId="669A7E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2A99B05C" w14:textId="77777777" w:rsidTr="00B04748">
        <w:tc>
          <w:tcPr>
            <w:tcW w:w="587" w:type="pct"/>
          </w:tcPr>
          <w:p w14:paraId="4F930C0A" w14:textId="650F75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R4-2320687</w:t>
            </w:r>
          </w:p>
        </w:tc>
        <w:tc>
          <w:tcPr>
            <w:tcW w:w="810" w:type="pct"/>
          </w:tcPr>
          <w:p w14:paraId="5741B1B9" w14:textId="1D0AD7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[5G_V2X_NRSL] Draft CR on correction to interruption requirements in U2N relay operation under SL-DRX</w:t>
            </w:r>
          </w:p>
        </w:tc>
        <w:tc>
          <w:tcPr>
            <w:tcW w:w="717" w:type="pct"/>
          </w:tcPr>
          <w:p w14:paraId="0E4BFB19" w14:textId="43EBF1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13ECAF59" w14:textId="4D9E32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A0FA4D2" w14:textId="48F873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3875</w:t>
            </w:r>
          </w:p>
        </w:tc>
        <w:tc>
          <w:tcPr>
            <w:tcW w:w="223" w:type="pct"/>
          </w:tcPr>
          <w:p w14:paraId="4533150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BAC0C7" w14:textId="7E7B2A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E826936" w14:textId="56235B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C0B0B12" w14:textId="257BB7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3EB46BD5" w14:textId="1629E8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F07ACF1" w14:textId="77777777" w:rsidTr="00B04748">
        <w:tc>
          <w:tcPr>
            <w:tcW w:w="587" w:type="pct"/>
          </w:tcPr>
          <w:p w14:paraId="7504D8C3" w14:textId="748281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R4-2321475</w:t>
            </w:r>
          </w:p>
        </w:tc>
        <w:tc>
          <w:tcPr>
            <w:tcW w:w="810" w:type="pct"/>
          </w:tcPr>
          <w:p w14:paraId="55FC9551" w14:textId="4DB0DC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[5G_V2X_NRSL] Draft CR on correction to interruption requirements in U2N relay operation under SL-DRX</w:t>
            </w:r>
          </w:p>
        </w:tc>
        <w:tc>
          <w:tcPr>
            <w:tcW w:w="717" w:type="pct"/>
          </w:tcPr>
          <w:p w14:paraId="55F93498" w14:textId="150A27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46381D6" w14:textId="41A5B2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878C7B0" w14:textId="0CC729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3875</w:t>
            </w:r>
          </w:p>
        </w:tc>
        <w:tc>
          <w:tcPr>
            <w:tcW w:w="223" w:type="pct"/>
          </w:tcPr>
          <w:p w14:paraId="1C914F5B" w14:textId="4FA1EE1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D9E142D" w14:textId="123841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478CC15" w14:textId="13386D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939EAEB" w14:textId="76E01E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2DF5F012" w14:textId="0EF5AF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D278133" w14:textId="77777777" w:rsidTr="00B04748">
        <w:tc>
          <w:tcPr>
            <w:tcW w:w="587" w:type="pct"/>
          </w:tcPr>
          <w:p w14:paraId="3B712C7E" w14:textId="0F9455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R4-2320688</w:t>
            </w:r>
          </w:p>
        </w:tc>
        <w:tc>
          <w:tcPr>
            <w:tcW w:w="810" w:type="pct"/>
          </w:tcPr>
          <w:p w14:paraId="7FC4BA9B" w14:textId="489081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[5G_V2X_NRSL] Draft CR on correction to interruption requirements in U2N relay operation under SL-DRX</w:t>
            </w:r>
          </w:p>
        </w:tc>
        <w:tc>
          <w:tcPr>
            <w:tcW w:w="717" w:type="pct"/>
          </w:tcPr>
          <w:p w14:paraId="3937CE89" w14:textId="6ACBF0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CFB2BEC" w14:textId="2CE423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AD0C185" w14:textId="472F0D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3876</w:t>
            </w:r>
          </w:p>
        </w:tc>
        <w:tc>
          <w:tcPr>
            <w:tcW w:w="223" w:type="pct"/>
          </w:tcPr>
          <w:p w14:paraId="759CDB6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9A5205" w14:textId="73239E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4493B7E" w14:textId="389347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87C3B06" w14:textId="0528F0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1" w:type="pct"/>
          </w:tcPr>
          <w:p w14:paraId="60F11E62" w14:textId="0EA503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DC79C4E" w14:textId="77777777" w:rsidTr="00B04748">
        <w:tc>
          <w:tcPr>
            <w:tcW w:w="587" w:type="pct"/>
          </w:tcPr>
          <w:p w14:paraId="5095741F" w14:textId="2DC43D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R4-2320697</w:t>
            </w:r>
          </w:p>
        </w:tc>
        <w:tc>
          <w:tcPr>
            <w:tcW w:w="810" w:type="pct"/>
          </w:tcPr>
          <w:p w14:paraId="1094971E" w14:textId="5C78E1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[NR_pos_enh] TA validation requirements for positioning in RRC inactive state in Rel-17</w:t>
            </w:r>
          </w:p>
        </w:tc>
        <w:tc>
          <w:tcPr>
            <w:tcW w:w="717" w:type="pct"/>
          </w:tcPr>
          <w:p w14:paraId="2F7602D0" w14:textId="2469D8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D569FC8" w14:textId="0BA326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F3C9AAA" w14:textId="0D0316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3877</w:t>
            </w:r>
          </w:p>
        </w:tc>
        <w:tc>
          <w:tcPr>
            <w:tcW w:w="223" w:type="pct"/>
          </w:tcPr>
          <w:p w14:paraId="330651E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4803B0C" w14:textId="4A86C5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665FD13" w14:textId="2F5371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1AA80D7" w14:textId="2F40B4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1" w:type="pct"/>
          </w:tcPr>
          <w:p w14:paraId="651DA81F" w14:textId="605BC6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628FB43" w14:textId="77777777" w:rsidTr="00B04748">
        <w:tc>
          <w:tcPr>
            <w:tcW w:w="587" w:type="pct"/>
          </w:tcPr>
          <w:p w14:paraId="2DC8034B" w14:textId="7D3C24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R4-2321558</w:t>
            </w:r>
          </w:p>
        </w:tc>
        <w:tc>
          <w:tcPr>
            <w:tcW w:w="810" w:type="pct"/>
          </w:tcPr>
          <w:p w14:paraId="6D3318A7" w14:textId="074DBF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[NR_pos_enh] TA validation requirements for positioning in RRC inactive state in Rel-17</w:t>
            </w:r>
          </w:p>
        </w:tc>
        <w:tc>
          <w:tcPr>
            <w:tcW w:w="717" w:type="pct"/>
          </w:tcPr>
          <w:p w14:paraId="5C45B8A6" w14:textId="4CBDB4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9C9AD6A" w14:textId="24CF9A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90EB80A" w14:textId="4B58F8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3877</w:t>
            </w:r>
          </w:p>
        </w:tc>
        <w:tc>
          <w:tcPr>
            <w:tcW w:w="223" w:type="pct"/>
          </w:tcPr>
          <w:p w14:paraId="54B72D46" w14:textId="2F339B1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250C7E0" w14:textId="69D0EB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0109000" w14:textId="0EDE4E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6712F9C" w14:textId="017619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1" w:type="pct"/>
          </w:tcPr>
          <w:p w14:paraId="4F3C44D2" w14:textId="2ACAB7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44D9206" w14:textId="77777777" w:rsidTr="00B04748">
        <w:tc>
          <w:tcPr>
            <w:tcW w:w="587" w:type="pct"/>
          </w:tcPr>
          <w:p w14:paraId="0226DF1F" w14:textId="5EE7E1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R4-2320702</w:t>
            </w:r>
          </w:p>
        </w:tc>
        <w:tc>
          <w:tcPr>
            <w:tcW w:w="810" w:type="pct"/>
          </w:tcPr>
          <w:p w14:paraId="284A645B" w14:textId="00D5CA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RRM Core Requirements for Positioning Enhancement in Rel-18</w:t>
            </w:r>
          </w:p>
        </w:tc>
        <w:tc>
          <w:tcPr>
            <w:tcW w:w="717" w:type="pct"/>
          </w:tcPr>
          <w:p w14:paraId="48F8C476" w14:textId="24BA18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A95C5B4" w14:textId="1251C0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ECE2DE8" w14:textId="6551D1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3878</w:t>
            </w:r>
          </w:p>
        </w:tc>
        <w:tc>
          <w:tcPr>
            <w:tcW w:w="223" w:type="pct"/>
          </w:tcPr>
          <w:p w14:paraId="36C3FAD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7BEB78" w14:textId="0EE15D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80525C0" w14:textId="76C1C5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885F158" w14:textId="02BBB9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NR_pos_enh2-Core</w:t>
            </w:r>
          </w:p>
        </w:tc>
        <w:tc>
          <w:tcPr>
            <w:tcW w:w="511" w:type="pct"/>
          </w:tcPr>
          <w:p w14:paraId="55889875" w14:textId="76C54D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050338A" w14:textId="77777777" w:rsidTr="00B04748">
        <w:tc>
          <w:tcPr>
            <w:tcW w:w="587" w:type="pct"/>
          </w:tcPr>
          <w:p w14:paraId="40DB5EC9" w14:textId="2FD61A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R4-2321429</w:t>
            </w:r>
          </w:p>
        </w:tc>
        <w:tc>
          <w:tcPr>
            <w:tcW w:w="810" w:type="pct"/>
          </w:tcPr>
          <w:p w14:paraId="3AD0145F" w14:textId="43B864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RRM Core Requirements for Positioning Enhancement in Rel-18</w:t>
            </w:r>
          </w:p>
        </w:tc>
        <w:tc>
          <w:tcPr>
            <w:tcW w:w="717" w:type="pct"/>
          </w:tcPr>
          <w:p w14:paraId="5BAA41B3" w14:textId="13FD2E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DA74AEB" w14:textId="73000C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5F1D983" w14:textId="63FAE8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3878</w:t>
            </w:r>
          </w:p>
        </w:tc>
        <w:tc>
          <w:tcPr>
            <w:tcW w:w="223" w:type="pct"/>
          </w:tcPr>
          <w:p w14:paraId="2A323CA6" w14:textId="2BAFE19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44D7FC6" w14:textId="156D45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C2BB61C" w14:textId="1C13FB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3F60839" w14:textId="45983C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NR_pos_enh2-Core</w:t>
            </w:r>
          </w:p>
        </w:tc>
        <w:tc>
          <w:tcPr>
            <w:tcW w:w="511" w:type="pct"/>
          </w:tcPr>
          <w:p w14:paraId="10A62117" w14:textId="7C6522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8EBADB6" w14:textId="77777777" w:rsidTr="00B04748">
        <w:tc>
          <w:tcPr>
            <w:tcW w:w="587" w:type="pct"/>
          </w:tcPr>
          <w:p w14:paraId="45D59D46" w14:textId="3473FD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R4-2320708</w:t>
            </w:r>
          </w:p>
        </w:tc>
        <w:tc>
          <w:tcPr>
            <w:tcW w:w="810" w:type="pct"/>
          </w:tcPr>
          <w:p w14:paraId="2EFF5614" w14:textId="60C959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 ] Correction on Control Channel RMCs (Rel-16)</w:t>
            </w:r>
          </w:p>
        </w:tc>
        <w:tc>
          <w:tcPr>
            <w:tcW w:w="717" w:type="pct"/>
          </w:tcPr>
          <w:p w14:paraId="14961A54" w14:textId="276EE3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294" w:type="pct"/>
          </w:tcPr>
          <w:p w14:paraId="5D7CD2EB" w14:textId="6429AC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8B46960" w14:textId="2DBDED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3879</w:t>
            </w:r>
          </w:p>
        </w:tc>
        <w:tc>
          <w:tcPr>
            <w:tcW w:w="223" w:type="pct"/>
          </w:tcPr>
          <w:p w14:paraId="5C3B3FD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80D359B" w14:textId="6A3E84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DCE69FA" w14:textId="7B69F1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2C48086" w14:textId="2A5462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7837350" w14:textId="02421E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15406C61" w14:textId="77777777" w:rsidTr="00B04748">
        <w:tc>
          <w:tcPr>
            <w:tcW w:w="587" w:type="pct"/>
          </w:tcPr>
          <w:p w14:paraId="36643ECA" w14:textId="638A88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R4-2320709</w:t>
            </w:r>
          </w:p>
        </w:tc>
        <w:tc>
          <w:tcPr>
            <w:tcW w:w="810" w:type="pct"/>
          </w:tcPr>
          <w:p w14:paraId="3EC99AF5" w14:textId="549E9B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 ] Correction on Control Channel RMCs (Rel-17)</w:t>
            </w:r>
          </w:p>
        </w:tc>
        <w:tc>
          <w:tcPr>
            <w:tcW w:w="717" w:type="pct"/>
          </w:tcPr>
          <w:p w14:paraId="574A7F18" w14:textId="63B1E2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294" w:type="pct"/>
          </w:tcPr>
          <w:p w14:paraId="5FFAB09B" w14:textId="3A5309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F5611F0" w14:textId="1EA251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3880</w:t>
            </w:r>
          </w:p>
        </w:tc>
        <w:tc>
          <w:tcPr>
            <w:tcW w:w="223" w:type="pct"/>
          </w:tcPr>
          <w:p w14:paraId="13FADFA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A63F898" w14:textId="5412B9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844A5A8" w14:textId="6D7162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C93C79E" w14:textId="31D8BA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C5DCAF8" w14:textId="6271B3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818582D" w14:textId="77777777" w:rsidTr="00B04748">
        <w:tc>
          <w:tcPr>
            <w:tcW w:w="587" w:type="pct"/>
          </w:tcPr>
          <w:p w14:paraId="4D04A34C" w14:textId="08FBB3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R4-2320711</w:t>
            </w:r>
          </w:p>
        </w:tc>
        <w:tc>
          <w:tcPr>
            <w:tcW w:w="810" w:type="pct"/>
          </w:tcPr>
          <w:p w14:paraId="45F97041" w14:textId="3B2416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[NR_newRAT-Perf ] Correction on Control Channel RMCs (Rel-18)</w:t>
            </w:r>
          </w:p>
        </w:tc>
        <w:tc>
          <w:tcPr>
            <w:tcW w:w="717" w:type="pct"/>
          </w:tcPr>
          <w:p w14:paraId="0D544429" w14:textId="726F6E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294" w:type="pct"/>
          </w:tcPr>
          <w:p w14:paraId="74C78480" w14:textId="38006C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53317C4" w14:textId="03456C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3881</w:t>
            </w:r>
          </w:p>
        </w:tc>
        <w:tc>
          <w:tcPr>
            <w:tcW w:w="223" w:type="pct"/>
          </w:tcPr>
          <w:p w14:paraId="3423780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FC02C09" w14:textId="194F0D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A663568" w14:textId="08BD65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1B8BFB" w14:textId="64F8BC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61D5F4AC" w14:textId="35531B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86F7EDD" w14:textId="77777777" w:rsidTr="00B04748">
        <w:tc>
          <w:tcPr>
            <w:tcW w:w="587" w:type="pct"/>
          </w:tcPr>
          <w:p w14:paraId="23846646" w14:textId="2862C8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R4-2320714</w:t>
            </w:r>
          </w:p>
        </w:tc>
        <w:tc>
          <w:tcPr>
            <w:tcW w:w="810" w:type="pct"/>
          </w:tcPr>
          <w:p w14:paraId="29545D54" w14:textId="70B9F1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[NR_UE_pow_sav_enh-Perf] Update on Power saving enhancement test scenario (Rel-17)</w:t>
            </w:r>
          </w:p>
        </w:tc>
        <w:tc>
          <w:tcPr>
            <w:tcW w:w="717" w:type="pct"/>
          </w:tcPr>
          <w:p w14:paraId="248D2773" w14:textId="2861C6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294" w:type="pct"/>
          </w:tcPr>
          <w:p w14:paraId="562F28A3" w14:textId="4A0C1E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A36E874" w14:textId="4E0CC5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3882</w:t>
            </w:r>
          </w:p>
        </w:tc>
        <w:tc>
          <w:tcPr>
            <w:tcW w:w="223" w:type="pct"/>
          </w:tcPr>
          <w:p w14:paraId="578091E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A6AADCC" w14:textId="5B0526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99A6B9C" w14:textId="6F980F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41F2D4A" w14:textId="379992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NR_UE_pow_sav_enh-Perf</w:t>
            </w:r>
          </w:p>
        </w:tc>
        <w:tc>
          <w:tcPr>
            <w:tcW w:w="511" w:type="pct"/>
          </w:tcPr>
          <w:p w14:paraId="1B19661F" w14:textId="19A66D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092E427F" w14:textId="77777777" w:rsidTr="00B04748">
        <w:tc>
          <w:tcPr>
            <w:tcW w:w="587" w:type="pct"/>
          </w:tcPr>
          <w:p w14:paraId="11DD126C" w14:textId="4EB9A5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R4-2320715</w:t>
            </w:r>
          </w:p>
        </w:tc>
        <w:tc>
          <w:tcPr>
            <w:tcW w:w="810" w:type="pct"/>
          </w:tcPr>
          <w:p w14:paraId="69187D31" w14:textId="4300B6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[NR_UE_pow_sav_enh-Perf] Update on Power saving enhancement test scenario (Rel-18)</w:t>
            </w:r>
          </w:p>
        </w:tc>
        <w:tc>
          <w:tcPr>
            <w:tcW w:w="717" w:type="pct"/>
          </w:tcPr>
          <w:p w14:paraId="6B87B756" w14:textId="0D590E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294" w:type="pct"/>
          </w:tcPr>
          <w:p w14:paraId="509145B8" w14:textId="2C8283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02C77D6" w14:textId="25EAA9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3883</w:t>
            </w:r>
          </w:p>
        </w:tc>
        <w:tc>
          <w:tcPr>
            <w:tcW w:w="223" w:type="pct"/>
          </w:tcPr>
          <w:p w14:paraId="74FE3E5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8AA2ACE" w14:textId="367CE3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338F848" w14:textId="704132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B9994A9" w14:textId="103EEB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NR_UE_pow_sav_enh-Perf</w:t>
            </w:r>
          </w:p>
        </w:tc>
        <w:tc>
          <w:tcPr>
            <w:tcW w:w="511" w:type="pct"/>
          </w:tcPr>
          <w:p w14:paraId="1DE8DB35" w14:textId="58D1F8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17BF502" w14:textId="77777777" w:rsidTr="00B04748">
        <w:tc>
          <w:tcPr>
            <w:tcW w:w="587" w:type="pct"/>
          </w:tcPr>
          <w:p w14:paraId="3C6F62CB" w14:textId="4B7314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R4-2320720</w:t>
            </w:r>
          </w:p>
        </w:tc>
        <w:tc>
          <w:tcPr>
            <w:tcW w:w="810" w:type="pct"/>
          </w:tcPr>
          <w:p w14:paraId="182DCF2E" w14:textId="18E1D8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Clarification of interruption behavior for measurements without gaps</w:t>
            </w:r>
          </w:p>
        </w:tc>
        <w:tc>
          <w:tcPr>
            <w:tcW w:w="717" w:type="pct"/>
          </w:tcPr>
          <w:p w14:paraId="3071CB7D" w14:textId="2B39C6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8984198" w14:textId="628915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4192D20" w14:textId="400B94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3884</w:t>
            </w:r>
          </w:p>
        </w:tc>
        <w:tc>
          <w:tcPr>
            <w:tcW w:w="223" w:type="pct"/>
          </w:tcPr>
          <w:p w14:paraId="74E4F45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E7EDE5D" w14:textId="17512A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4255C25" w14:textId="1FCC8D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84CC06D" w14:textId="056B3E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537EC5ED" w14:textId="7E5C32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172EB24B" w14:textId="77777777" w:rsidTr="00B04748">
        <w:tc>
          <w:tcPr>
            <w:tcW w:w="587" w:type="pct"/>
          </w:tcPr>
          <w:p w14:paraId="38DD3A11" w14:textId="757AB1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R4-2320721</w:t>
            </w:r>
          </w:p>
        </w:tc>
        <w:tc>
          <w:tcPr>
            <w:tcW w:w="810" w:type="pct"/>
          </w:tcPr>
          <w:p w14:paraId="1A095E18" w14:textId="7EEFB5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Clarification of interruption behavior for measurements without gaps</w:t>
            </w:r>
          </w:p>
        </w:tc>
        <w:tc>
          <w:tcPr>
            <w:tcW w:w="717" w:type="pct"/>
          </w:tcPr>
          <w:p w14:paraId="746B6FDE" w14:textId="4D241E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8AF9DD8" w14:textId="7DAAF6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4474D98" w14:textId="22B392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3885</w:t>
            </w:r>
          </w:p>
        </w:tc>
        <w:tc>
          <w:tcPr>
            <w:tcW w:w="223" w:type="pct"/>
          </w:tcPr>
          <w:p w14:paraId="1E78B02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0AFCF9" w14:textId="5E0A73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B979B66" w14:textId="51F84A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23161B6" w14:textId="3D4035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5B7E4BCC" w14:textId="6350FF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9C316E5" w14:textId="77777777" w:rsidTr="00B04748">
        <w:tc>
          <w:tcPr>
            <w:tcW w:w="587" w:type="pct"/>
          </w:tcPr>
          <w:p w14:paraId="6C552DC7" w14:textId="0C5231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R4-2320722</w:t>
            </w:r>
          </w:p>
        </w:tc>
        <w:tc>
          <w:tcPr>
            <w:tcW w:w="810" w:type="pct"/>
          </w:tcPr>
          <w:p w14:paraId="1ACA292D" w14:textId="4841BA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[NR_RRM_enh-Core] CR Clarification of interruption behavior for measurements without gaps</w:t>
            </w:r>
          </w:p>
        </w:tc>
        <w:tc>
          <w:tcPr>
            <w:tcW w:w="717" w:type="pct"/>
          </w:tcPr>
          <w:p w14:paraId="589A5CD1" w14:textId="1CAE69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4E7A3FB" w14:textId="6A1DAF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58A96CC" w14:textId="0FE916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3886</w:t>
            </w:r>
          </w:p>
        </w:tc>
        <w:tc>
          <w:tcPr>
            <w:tcW w:w="223" w:type="pct"/>
          </w:tcPr>
          <w:p w14:paraId="20C7D5F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D67637B" w14:textId="7C2159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26032DB" w14:textId="26805B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F8BFF34" w14:textId="254257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511" w:type="pct"/>
          </w:tcPr>
          <w:p w14:paraId="68CA73A3" w14:textId="7D2481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9E2B4C0" w14:textId="77777777" w:rsidTr="00B04748">
        <w:tc>
          <w:tcPr>
            <w:tcW w:w="587" w:type="pct"/>
          </w:tcPr>
          <w:p w14:paraId="58981286" w14:textId="693D05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R4-2320747</w:t>
            </w:r>
          </w:p>
        </w:tc>
        <w:tc>
          <w:tcPr>
            <w:tcW w:w="810" w:type="pct"/>
          </w:tcPr>
          <w:p w14:paraId="5D0B7F56" w14:textId="6515C5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[NR_NTN_solutions-Perf] CR to 38.133 on transmit timing test case for NTN</w:t>
            </w:r>
          </w:p>
        </w:tc>
        <w:tc>
          <w:tcPr>
            <w:tcW w:w="717" w:type="pct"/>
          </w:tcPr>
          <w:p w14:paraId="1D20EC39" w14:textId="0F4C42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313025A" w14:textId="7B92AB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B4E00A6" w14:textId="44CF3B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3887</w:t>
            </w:r>
          </w:p>
        </w:tc>
        <w:tc>
          <w:tcPr>
            <w:tcW w:w="223" w:type="pct"/>
          </w:tcPr>
          <w:p w14:paraId="5A7BC4D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93BFC9E" w14:textId="5D1903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D572B49" w14:textId="239776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4249352" w14:textId="04A9BF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4A3477BF" w14:textId="7F1FAC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5CF4DC1D" w14:textId="77777777" w:rsidTr="00B04748">
        <w:tc>
          <w:tcPr>
            <w:tcW w:w="587" w:type="pct"/>
          </w:tcPr>
          <w:p w14:paraId="41C9143C" w14:textId="38AD3E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R4-2320748</w:t>
            </w:r>
          </w:p>
        </w:tc>
        <w:tc>
          <w:tcPr>
            <w:tcW w:w="810" w:type="pct"/>
          </w:tcPr>
          <w:p w14:paraId="5A1A08E7" w14:textId="694A02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[NR_NTN_solutions-Perf] CR to 38.133 on transmit timing test case for NTN</w:t>
            </w:r>
          </w:p>
        </w:tc>
        <w:tc>
          <w:tcPr>
            <w:tcW w:w="717" w:type="pct"/>
          </w:tcPr>
          <w:p w14:paraId="33D46E38" w14:textId="575A8D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7952E2F" w14:textId="47E4DA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119CB18" w14:textId="31AD53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3888</w:t>
            </w:r>
          </w:p>
        </w:tc>
        <w:tc>
          <w:tcPr>
            <w:tcW w:w="223" w:type="pct"/>
          </w:tcPr>
          <w:p w14:paraId="459121A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BC5A809" w14:textId="615A38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8CC5855" w14:textId="5D3882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265807B" w14:textId="5BE76D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3AFED317" w14:textId="5852C1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B396586" w14:textId="77777777" w:rsidTr="00B04748">
        <w:tc>
          <w:tcPr>
            <w:tcW w:w="587" w:type="pct"/>
          </w:tcPr>
          <w:p w14:paraId="387DB28C" w14:textId="43F8B4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R4-2320749</w:t>
            </w:r>
          </w:p>
        </w:tc>
        <w:tc>
          <w:tcPr>
            <w:tcW w:w="810" w:type="pct"/>
          </w:tcPr>
          <w:p w14:paraId="49377209" w14:textId="3725DF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to 38.133 on Measurement Req. For NTN</w:t>
            </w:r>
          </w:p>
        </w:tc>
        <w:tc>
          <w:tcPr>
            <w:tcW w:w="717" w:type="pct"/>
          </w:tcPr>
          <w:p w14:paraId="6F1EAEF0" w14:textId="42F427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72A2E11" w14:textId="2B8DB9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83605D5" w14:textId="77053F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3889</w:t>
            </w:r>
          </w:p>
        </w:tc>
        <w:tc>
          <w:tcPr>
            <w:tcW w:w="223" w:type="pct"/>
          </w:tcPr>
          <w:p w14:paraId="4B8ABD6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911088" w14:textId="1F5371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C33EB66" w14:textId="5F2ED7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EDA9886" w14:textId="22FB7C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431A18E2" w14:textId="24F0E3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5E4EC51" w14:textId="77777777" w:rsidTr="00B04748">
        <w:tc>
          <w:tcPr>
            <w:tcW w:w="587" w:type="pct"/>
          </w:tcPr>
          <w:p w14:paraId="47A9D1F4" w14:textId="1A4ABB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R4-2320750</w:t>
            </w:r>
          </w:p>
        </w:tc>
        <w:tc>
          <w:tcPr>
            <w:tcW w:w="810" w:type="pct"/>
          </w:tcPr>
          <w:p w14:paraId="58E86304" w14:textId="3FFA14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to 38.133 on Measurement Req. For NTN</w:t>
            </w:r>
          </w:p>
        </w:tc>
        <w:tc>
          <w:tcPr>
            <w:tcW w:w="717" w:type="pct"/>
          </w:tcPr>
          <w:p w14:paraId="662B8770" w14:textId="77E38E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EF7BE9D" w14:textId="6FDFCE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158483A" w14:textId="7814F3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3890</w:t>
            </w:r>
          </w:p>
        </w:tc>
        <w:tc>
          <w:tcPr>
            <w:tcW w:w="223" w:type="pct"/>
          </w:tcPr>
          <w:p w14:paraId="62D7C5F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AD1858C" w14:textId="56CED1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2FCFAEB" w14:textId="574A6D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32BF8B" w14:textId="5D5AD9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5BEB1DD9" w14:textId="0144AA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4B31AD2" w14:textId="77777777" w:rsidTr="00B04748">
        <w:tc>
          <w:tcPr>
            <w:tcW w:w="587" w:type="pct"/>
          </w:tcPr>
          <w:p w14:paraId="20663E84" w14:textId="3618AC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R4-2320759</w:t>
            </w:r>
          </w:p>
        </w:tc>
        <w:tc>
          <w:tcPr>
            <w:tcW w:w="810" w:type="pct"/>
          </w:tcPr>
          <w:p w14:paraId="0D791BF5" w14:textId="6B8E41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scg activation and deactivation test case</w:t>
            </w:r>
          </w:p>
        </w:tc>
        <w:tc>
          <w:tcPr>
            <w:tcW w:w="717" w:type="pct"/>
          </w:tcPr>
          <w:p w14:paraId="7A323CD9" w14:textId="4B6720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4554F88" w14:textId="4E6547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7D91A9B" w14:textId="1E67A7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3891</w:t>
            </w:r>
          </w:p>
        </w:tc>
        <w:tc>
          <w:tcPr>
            <w:tcW w:w="223" w:type="pct"/>
          </w:tcPr>
          <w:p w14:paraId="2EDE6C1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5E4DE7C" w14:textId="0985DE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837FCC2" w14:textId="6FB90D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6E883C7" w14:textId="29569E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1" w:type="pct"/>
          </w:tcPr>
          <w:p w14:paraId="5114594F" w14:textId="7B16D0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FB3D1A0" w14:textId="77777777" w:rsidTr="00B04748">
        <w:tc>
          <w:tcPr>
            <w:tcW w:w="587" w:type="pct"/>
          </w:tcPr>
          <w:p w14:paraId="74BD9E36" w14:textId="007D99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R4-2320803</w:t>
            </w:r>
          </w:p>
        </w:tc>
        <w:tc>
          <w:tcPr>
            <w:tcW w:w="810" w:type="pct"/>
          </w:tcPr>
          <w:p w14:paraId="296B726F" w14:textId="6D72D9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SDT Test Case Parameters for RedCap</w:t>
            </w:r>
          </w:p>
        </w:tc>
        <w:tc>
          <w:tcPr>
            <w:tcW w:w="717" w:type="pct"/>
          </w:tcPr>
          <w:p w14:paraId="1A11C6B2" w14:textId="6A1603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700613F" w14:textId="699298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49F8BC6" w14:textId="380392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3892</w:t>
            </w:r>
          </w:p>
        </w:tc>
        <w:tc>
          <w:tcPr>
            <w:tcW w:w="223" w:type="pct"/>
          </w:tcPr>
          <w:p w14:paraId="17C1F54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6EAC603" w14:textId="7C171C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7BB1D2E" w14:textId="1D9ECE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05B6179" w14:textId="705AF9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2CB75139" w14:textId="6D2115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53E3C0F" w14:textId="77777777" w:rsidTr="00B04748">
        <w:tc>
          <w:tcPr>
            <w:tcW w:w="587" w:type="pct"/>
          </w:tcPr>
          <w:p w14:paraId="7180A5AB" w14:textId="7F92F7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R4-2321484</w:t>
            </w:r>
          </w:p>
        </w:tc>
        <w:tc>
          <w:tcPr>
            <w:tcW w:w="810" w:type="pct"/>
          </w:tcPr>
          <w:p w14:paraId="6F607526" w14:textId="441C5A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SDT Test Case Parameters for RedCap</w:t>
            </w:r>
          </w:p>
        </w:tc>
        <w:tc>
          <w:tcPr>
            <w:tcW w:w="717" w:type="pct"/>
          </w:tcPr>
          <w:p w14:paraId="627B1F86" w14:textId="0ED83E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875471A" w14:textId="18D4A5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63567BE" w14:textId="30F012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3892</w:t>
            </w:r>
          </w:p>
        </w:tc>
        <w:tc>
          <w:tcPr>
            <w:tcW w:w="223" w:type="pct"/>
          </w:tcPr>
          <w:p w14:paraId="39D9BFD0" w14:textId="0500D38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1A05598" w14:textId="0BC048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F00898D" w14:textId="6AA82C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2A9BE43" w14:textId="50B2E6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04F4FA98" w14:textId="7A3633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84D33F4" w14:textId="77777777" w:rsidTr="00B04748">
        <w:tc>
          <w:tcPr>
            <w:tcW w:w="587" w:type="pct"/>
          </w:tcPr>
          <w:p w14:paraId="7B9441C8" w14:textId="34CEF0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R4-2321550</w:t>
            </w:r>
          </w:p>
        </w:tc>
        <w:tc>
          <w:tcPr>
            <w:tcW w:w="810" w:type="pct"/>
          </w:tcPr>
          <w:p w14:paraId="01AC884D" w14:textId="01ED6F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SDT Test Case Parameters for RedCap</w:t>
            </w:r>
          </w:p>
        </w:tc>
        <w:tc>
          <w:tcPr>
            <w:tcW w:w="717" w:type="pct"/>
          </w:tcPr>
          <w:p w14:paraId="52F5A227" w14:textId="0CC994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45A8425" w14:textId="2C60F8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F8C3EFC" w14:textId="1F2518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3892</w:t>
            </w:r>
          </w:p>
        </w:tc>
        <w:tc>
          <w:tcPr>
            <w:tcW w:w="223" w:type="pct"/>
          </w:tcPr>
          <w:p w14:paraId="1258FE39" w14:textId="6D228E6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1" w:type="pct"/>
          </w:tcPr>
          <w:p w14:paraId="7B1D9EC7" w14:textId="61BE56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A6142D6" w14:textId="5E069A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04DE009" w14:textId="3E74E4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0698A060" w14:textId="2577A7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24286AA" w14:textId="77777777" w:rsidTr="00B04748">
        <w:tc>
          <w:tcPr>
            <w:tcW w:w="587" w:type="pct"/>
          </w:tcPr>
          <w:p w14:paraId="5DA60F14" w14:textId="0D34F5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R4-2320804</w:t>
            </w:r>
          </w:p>
        </w:tc>
        <w:tc>
          <w:tcPr>
            <w:tcW w:w="810" w:type="pct"/>
          </w:tcPr>
          <w:p w14:paraId="469D638F" w14:textId="43C7D0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SDT Test Case Parameters for RedCap</w:t>
            </w:r>
          </w:p>
        </w:tc>
        <w:tc>
          <w:tcPr>
            <w:tcW w:w="717" w:type="pct"/>
          </w:tcPr>
          <w:p w14:paraId="1F013101" w14:textId="6398D2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MediaTek inc.</w:t>
            </w:r>
          </w:p>
        </w:tc>
        <w:tc>
          <w:tcPr>
            <w:tcW w:w="294" w:type="pct"/>
          </w:tcPr>
          <w:p w14:paraId="0BC1B4DB" w14:textId="78C39B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143DF98" w14:textId="033B16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3893</w:t>
            </w:r>
          </w:p>
        </w:tc>
        <w:tc>
          <w:tcPr>
            <w:tcW w:w="223" w:type="pct"/>
          </w:tcPr>
          <w:p w14:paraId="43E5A03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B410BB7" w14:textId="0CE1C3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96B573A" w14:textId="4C1567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5FE2D8D" w14:textId="6C3763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13266021" w14:textId="23FCAC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7307417" w14:textId="77777777" w:rsidTr="00B04748">
        <w:tc>
          <w:tcPr>
            <w:tcW w:w="587" w:type="pct"/>
          </w:tcPr>
          <w:p w14:paraId="4611050E" w14:textId="68E247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R4-2320859</w:t>
            </w:r>
          </w:p>
        </w:tc>
        <w:tc>
          <w:tcPr>
            <w:tcW w:w="810" w:type="pct"/>
          </w:tcPr>
          <w:p w14:paraId="15FBC67A" w14:textId="4BEC85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NR Measurements with Autonomous Gaps for RedCap</w:t>
            </w:r>
          </w:p>
        </w:tc>
        <w:tc>
          <w:tcPr>
            <w:tcW w:w="717" w:type="pct"/>
          </w:tcPr>
          <w:p w14:paraId="76F9E85F" w14:textId="4BC704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C546B3C" w14:textId="2D15EF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DA2DE32" w14:textId="3D9169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3894</w:t>
            </w:r>
          </w:p>
        </w:tc>
        <w:tc>
          <w:tcPr>
            <w:tcW w:w="223" w:type="pct"/>
          </w:tcPr>
          <w:p w14:paraId="6C3318A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F469011" w14:textId="0E75EF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111D9AE" w14:textId="5D76CA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4D8CBA4" w14:textId="313166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7C092DD6" w14:textId="4F4494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D2DD2D3" w14:textId="77777777" w:rsidTr="00B04748">
        <w:tc>
          <w:tcPr>
            <w:tcW w:w="587" w:type="pct"/>
          </w:tcPr>
          <w:p w14:paraId="38CFBF6C" w14:textId="41FDDF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R4-2320860</w:t>
            </w:r>
          </w:p>
        </w:tc>
        <w:tc>
          <w:tcPr>
            <w:tcW w:w="810" w:type="pct"/>
          </w:tcPr>
          <w:p w14:paraId="14EF5AD8" w14:textId="436B12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NR Measurements with Autonomous Gaps for RedCap</w:t>
            </w:r>
          </w:p>
        </w:tc>
        <w:tc>
          <w:tcPr>
            <w:tcW w:w="717" w:type="pct"/>
          </w:tcPr>
          <w:p w14:paraId="3D7CC452" w14:textId="7DBC96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6844BF0" w14:textId="46D7C2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C622156" w14:textId="5E4805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3895</w:t>
            </w:r>
          </w:p>
        </w:tc>
        <w:tc>
          <w:tcPr>
            <w:tcW w:w="223" w:type="pct"/>
          </w:tcPr>
          <w:p w14:paraId="6BA5B07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7099DB" w14:textId="0C0B0D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0CB3682" w14:textId="1F2048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EF6EBCD" w14:textId="347825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01C0D165" w14:textId="00504E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6132C66" w14:textId="77777777" w:rsidTr="00B04748">
        <w:tc>
          <w:tcPr>
            <w:tcW w:w="587" w:type="pct"/>
          </w:tcPr>
          <w:p w14:paraId="40399A6F" w14:textId="789B0D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R4-2320861</w:t>
            </w:r>
          </w:p>
        </w:tc>
        <w:tc>
          <w:tcPr>
            <w:tcW w:w="810" w:type="pct"/>
          </w:tcPr>
          <w:p w14:paraId="7CE6676B" w14:textId="6F6226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NR Measurements with Autonomous Gaps</w:t>
            </w:r>
          </w:p>
        </w:tc>
        <w:tc>
          <w:tcPr>
            <w:tcW w:w="717" w:type="pct"/>
          </w:tcPr>
          <w:p w14:paraId="2E1A5E92" w14:textId="2379E9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4AAD3B1" w14:textId="16F3CE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888002B" w14:textId="225330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3896</w:t>
            </w:r>
          </w:p>
        </w:tc>
        <w:tc>
          <w:tcPr>
            <w:tcW w:w="223" w:type="pct"/>
          </w:tcPr>
          <w:p w14:paraId="447B6DC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2F444F" w14:textId="6C8023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65C5C73" w14:textId="0ACBF7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05361C6" w14:textId="4DEB08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1" w:type="pct"/>
          </w:tcPr>
          <w:p w14:paraId="39DAB309" w14:textId="4CA6EC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03B8C31" w14:textId="77777777" w:rsidTr="00B04748">
        <w:tc>
          <w:tcPr>
            <w:tcW w:w="587" w:type="pct"/>
          </w:tcPr>
          <w:p w14:paraId="5A354009" w14:textId="777E06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R4-2321541</w:t>
            </w:r>
          </w:p>
        </w:tc>
        <w:tc>
          <w:tcPr>
            <w:tcW w:w="810" w:type="pct"/>
          </w:tcPr>
          <w:p w14:paraId="47E67103" w14:textId="38BBCB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NR Measurements with Autonomous Gaps</w:t>
            </w:r>
          </w:p>
        </w:tc>
        <w:tc>
          <w:tcPr>
            <w:tcW w:w="717" w:type="pct"/>
          </w:tcPr>
          <w:p w14:paraId="6E8A4E76" w14:textId="17738F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AF104EB" w14:textId="475EDB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B56958C" w14:textId="1D0BDF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3896</w:t>
            </w:r>
          </w:p>
        </w:tc>
        <w:tc>
          <w:tcPr>
            <w:tcW w:w="223" w:type="pct"/>
          </w:tcPr>
          <w:p w14:paraId="63B3DE18" w14:textId="6B7EF07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65C2E71" w14:textId="7FDCA5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96E51DC" w14:textId="4EB3F1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847303A" w14:textId="6848AF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NR_RRM_enh-Perf</w:t>
            </w:r>
          </w:p>
        </w:tc>
        <w:tc>
          <w:tcPr>
            <w:tcW w:w="511" w:type="pct"/>
          </w:tcPr>
          <w:p w14:paraId="1E11E99A" w14:textId="4771A8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7A51B86" w14:textId="77777777" w:rsidTr="00B04748">
        <w:tc>
          <w:tcPr>
            <w:tcW w:w="587" w:type="pct"/>
          </w:tcPr>
          <w:p w14:paraId="495D8440" w14:textId="341D90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R4-2320862</w:t>
            </w:r>
          </w:p>
        </w:tc>
        <w:tc>
          <w:tcPr>
            <w:tcW w:w="810" w:type="pct"/>
          </w:tcPr>
          <w:p w14:paraId="23A76252" w14:textId="6D3FB6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NR Measurements with Autonomous Gaps</w:t>
            </w:r>
          </w:p>
        </w:tc>
        <w:tc>
          <w:tcPr>
            <w:tcW w:w="717" w:type="pct"/>
          </w:tcPr>
          <w:p w14:paraId="677399CF" w14:textId="404C5C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8E098FA" w14:textId="4C94DD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B59958C" w14:textId="0606A5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3897</w:t>
            </w:r>
          </w:p>
        </w:tc>
        <w:tc>
          <w:tcPr>
            <w:tcW w:w="223" w:type="pct"/>
          </w:tcPr>
          <w:p w14:paraId="76CAF6D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36BC3C2" w14:textId="4811AF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841D1DA" w14:textId="69798D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01C7302" w14:textId="774051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6E74F342" w14:textId="798FD9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3EF8279" w14:textId="77777777" w:rsidTr="00B04748">
        <w:tc>
          <w:tcPr>
            <w:tcW w:w="587" w:type="pct"/>
          </w:tcPr>
          <w:p w14:paraId="261BEFB0" w14:textId="166D10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R4-2320863</w:t>
            </w:r>
          </w:p>
        </w:tc>
        <w:tc>
          <w:tcPr>
            <w:tcW w:w="810" w:type="pct"/>
          </w:tcPr>
          <w:p w14:paraId="18C70B35" w14:textId="710CE5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NR Measurements with Autonomous Gaps</w:t>
            </w:r>
          </w:p>
        </w:tc>
        <w:tc>
          <w:tcPr>
            <w:tcW w:w="717" w:type="pct"/>
          </w:tcPr>
          <w:p w14:paraId="2705A2AF" w14:textId="16DEED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E3ED06B" w14:textId="013CC2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ACE5F3A" w14:textId="12FD2C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3898</w:t>
            </w:r>
          </w:p>
        </w:tc>
        <w:tc>
          <w:tcPr>
            <w:tcW w:w="223" w:type="pct"/>
          </w:tcPr>
          <w:p w14:paraId="0A28236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0E3705A" w14:textId="159343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059F42D" w14:textId="4DA117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5F94720" w14:textId="37FD2D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511" w:type="pct"/>
          </w:tcPr>
          <w:p w14:paraId="072A7C4E" w14:textId="06C410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EC5B257" w14:textId="77777777" w:rsidTr="00B04748">
        <w:tc>
          <w:tcPr>
            <w:tcW w:w="587" w:type="pct"/>
          </w:tcPr>
          <w:p w14:paraId="4FB527A4" w14:textId="0157B4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R4-2320873</w:t>
            </w:r>
          </w:p>
        </w:tc>
        <w:tc>
          <w:tcPr>
            <w:tcW w:w="810" w:type="pct"/>
          </w:tcPr>
          <w:p w14:paraId="73BEA514" w14:textId="1CB3BC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measurement gap parameters for additional rel-16 mandatory gap patterns test case</w:t>
            </w:r>
          </w:p>
        </w:tc>
        <w:tc>
          <w:tcPr>
            <w:tcW w:w="717" w:type="pct"/>
          </w:tcPr>
          <w:p w14:paraId="73CFDCAF" w14:textId="365B46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8521F7C" w14:textId="66A953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18E9FE7" w14:textId="090732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3899</w:t>
            </w:r>
          </w:p>
        </w:tc>
        <w:tc>
          <w:tcPr>
            <w:tcW w:w="223" w:type="pct"/>
          </w:tcPr>
          <w:p w14:paraId="6799422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8C8957" w14:textId="741DB7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37DDC5F" w14:textId="3326D4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E7BF576" w14:textId="73C32E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511" w:type="pct"/>
          </w:tcPr>
          <w:p w14:paraId="54849E9C" w14:textId="21CBDF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33702E9" w14:textId="77777777" w:rsidTr="00B04748">
        <w:tc>
          <w:tcPr>
            <w:tcW w:w="587" w:type="pct"/>
          </w:tcPr>
          <w:p w14:paraId="58B657EE" w14:textId="507799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R4-2321552</w:t>
            </w:r>
          </w:p>
        </w:tc>
        <w:tc>
          <w:tcPr>
            <w:tcW w:w="810" w:type="pct"/>
          </w:tcPr>
          <w:p w14:paraId="6658267E" w14:textId="173B7E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measurement gap parameters for additional rel-16 mandatory gap patterns test case</w:t>
            </w:r>
          </w:p>
        </w:tc>
        <w:tc>
          <w:tcPr>
            <w:tcW w:w="717" w:type="pct"/>
          </w:tcPr>
          <w:p w14:paraId="5EC9923A" w14:textId="6077A9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5FBAED5" w14:textId="69A71C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36F1392" w14:textId="4AF1F5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3899</w:t>
            </w:r>
          </w:p>
        </w:tc>
        <w:tc>
          <w:tcPr>
            <w:tcW w:w="223" w:type="pct"/>
          </w:tcPr>
          <w:p w14:paraId="674E9AFC" w14:textId="3F5C287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D9C924F" w14:textId="4D8A59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AA5B599" w14:textId="4F924A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2345A58" w14:textId="3A3580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511" w:type="pct"/>
          </w:tcPr>
          <w:p w14:paraId="7D7A9870" w14:textId="318D10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C7880A4" w14:textId="77777777" w:rsidTr="00B04748">
        <w:tc>
          <w:tcPr>
            <w:tcW w:w="587" w:type="pct"/>
          </w:tcPr>
          <w:p w14:paraId="2F909867" w14:textId="25EBE6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R4-2320874</w:t>
            </w:r>
          </w:p>
        </w:tc>
        <w:tc>
          <w:tcPr>
            <w:tcW w:w="810" w:type="pct"/>
          </w:tcPr>
          <w:p w14:paraId="5933714C" w14:textId="65FA5F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L1-RSRP measurement for beam reporting accuracy</w:t>
            </w:r>
          </w:p>
        </w:tc>
        <w:tc>
          <w:tcPr>
            <w:tcW w:w="717" w:type="pct"/>
          </w:tcPr>
          <w:p w14:paraId="258E4E32" w14:textId="512750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</w:t>
            </w:r>
          </w:p>
        </w:tc>
        <w:tc>
          <w:tcPr>
            <w:tcW w:w="294" w:type="pct"/>
          </w:tcPr>
          <w:p w14:paraId="5F5AA8FB" w14:textId="6C54F4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41196B3" w14:textId="122AA1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3900</w:t>
            </w:r>
          </w:p>
        </w:tc>
        <w:tc>
          <w:tcPr>
            <w:tcW w:w="223" w:type="pct"/>
          </w:tcPr>
          <w:p w14:paraId="21CF31F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BD6C09" w14:textId="08818C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1E666CB" w14:textId="6CFAD9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F024533" w14:textId="6E7C34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25258BFF" w14:textId="2DEAAD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DB950C0" w14:textId="77777777" w:rsidTr="00B04748">
        <w:tc>
          <w:tcPr>
            <w:tcW w:w="587" w:type="pct"/>
          </w:tcPr>
          <w:p w14:paraId="1CFCC092" w14:textId="495BC4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R4-2320875</w:t>
            </w:r>
          </w:p>
        </w:tc>
        <w:tc>
          <w:tcPr>
            <w:tcW w:w="810" w:type="pct"/>
          </w:tcPr>
          <w:p w14:paraId="27746F91" w14:textId="608282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to rel-17 RedCap test cases</w:t>
            </w:r>
          </w:p>
        </w:tc>
        <w:tc>
          <w:tcPr>
            <w:tcW w:w="717" w:type="pct"/>
          </w:tcPr>
          <w:p w14:paraId="38E8CEF0" w14:textId="09C665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657AF0B" w14:textId="1B219D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CE31B60" w14:textId="739464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3901</w:t>
            </w:r>
          </w:p>
        </w:tc>
        <w:tc>
          <w:tcPr>
            <w:tcW w:w="223" w:type="pct"/>
          </w:tcPr>
          <w:p w14:paraId="2F9E1EA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00B7C6E" w14:textId="1EEDF5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3B180E5" w14:textId="29FBCE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BAAB17A" w14:textId="3C284F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1E675875" w14:textId="718B38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C2D800C" w14:textId="77777777" w:rsidTr="00B04748">
        <w:tc>
          <w:tcPr>
            <w:tcW w:w="587" w:type="pct"/>
          </w:tcPr>
          <w:p w14:paraId="243C8357" w14:textId="189610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R4-2320876</w:t>
            </w:r>
          </w:p>
        </w:tc>
        <w:tc>
          <w:tcPr>
            <w:tcW w:w="810" w:type="pct"/>
          </w:tcPr>
          <w:p w14:paraId="40876910" w14:textId="4FF72A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requirements and parameters for RedCap testing</w:t>
            </w:r>
          </w:p>
        </w:tc>
        <w:tc>
          <w:tcPr>
            <w:tcW w:w="717" w:type="pct"/>
          </w:tcPr>
          <w:p w14:paraId="25D65717" w14:textId="581B96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AD7E3C0" w14:textId="3558B6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74900C9" w14:textId="2770AC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3902</w:t>
            </w:r>
          </w:p>
        </w:tc>
        <w:tc>
          <w:tcPr>
            <w:tcW w:w="223" w:type="pct"/>
          </w:tcPr>
          <w:p w14:paraId="06AFF62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7836640" w14:textId="28A3EF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6F6798B" w14:textId="343085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8A1B098" w14:textId="448A75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1E00B507" w14:textId="0EBEE9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FE7ED62" w14:textId="77777777" w:rsidTr="00B04748">
        <w:tc>
          <w:tcPr>
            <w:tcW w:w="587" w:type="pct"/>
          </w:tcPr>
          <w:p w14:paraId="21E77D33" w14:textId="5F8AB5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R4-2321485</w:t>
            </w:r>
          </w:p>
        </w:tc>
        <w:tc>
          <w:tcPr>
            <w:tcW w:w="810" w:type="pct"/>
          </w:tcPr>
          <w:p w14:paraId="48BADA07" w14:textId="676399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requirements and parameters for RedCap testing</w:t>
            </w:r>
          </w:p>
        </w:tc>
        <w:tc>
          <w:tcPr>
            <w:tcW w:w="717" w:type="pct"/>
          </w:tcPr>
          <w:p w14:paraId="434B29D7" w14:textId="730DFE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590FB24" w14:textId="7AF193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5FF6C59" w14:textId="20B4EB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3902</w:t>
            </w:r>
          </w:p>
        </w:tc>
        <w:tc>
          <w:tcPr>
            <w:tcW w:w="223" w:type="pct"/>
          </w:tcPr>
          <w:p w14:paraId="02EC44C3" w14:textId="57ACD8B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D16A9AF" w14:textId="1D0266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97864F0" w14:textId="002059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AC504D0" w14:textId="740953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435646D3" w14:textId="24D585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EBB7E0A" w14:textId="77777777" w:rsidTr="00B04748">
        <w:tc>
          <w:tcPr>
            <w:tcW w:w="587" w:type="pct"/>
          </w:tcPr>
          <w:p w14:paraId="37F7DCD0" w14:textId="49DF0E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R4-2320877</w:t>
            </w:r>
          </w:p>
        </w:tc>
        <w:tc>
          <w:tcPr>
            <w:tcW w:w="810" w:type="pct"/>
          </w:tcPr>
          <w:p w14:paraId="3ADEF1B4" w14:textId="0D4353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relaxed RLM/BFD requirements</w:t>
            </w:r>
          </w:p>
        </w:tc>
        <w:tc>
          <w:tcPr>
            <w:tcW w:w="717" w:type="pct"/>
          </w:tcPr>
          <w:p w14:paraId="15EB4D93" w14:textId="6AEAF0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F0BC94E" w14:textId="521433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236AB6D" w14:textId="6C0A3C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3903</w:t>
            </w:r>
          </w:p>
        </w:tc>
        <w:tc>
          <w:tcPr>
            <w:tcW w:w="223" w:type="pct"/>
          </w:tcPr>
          <w:p w14:paraId="065B324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3A420FC" w14:textId="5FCC68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A9262EA" w14:textId="3FE448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CE993FB" w14:textId="33C28A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1" w:type="pct"/>
          </w:tcPr>
          <w:p w14:paraId="07DEF075" w14:textId="494068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14C9DCDD" w14:textId="77777777" w:rsidTr="00B04748">
        <w:tc>
          <w:tcPr>
            <w:tcW w:w="587" w:type="pct"/>
          </w:tcPr>
          <w:p w14:paraId="06E5351E" w14:textId="1F2AD9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R4-2320889</w:t>
            </w:r>
          </w:p>
        </w:tc>
        <w:tc>
          <w:tcPr>
            <w:tcW w:w="810" w:type="pct"/>
          </w:tcPr>
          <w:p w14:paraId="223367C3" w14:textId="49DDA4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to 38.133 on Measurement Req. For NTN</w:t>
            </w:r>
          </w:p>
        </w:tc>
        <w:tc>
          <w:tcPr>
            <w:tcW w:w="717" w:type="pct"/>
          </w:tcPr>
          <w:p w14:paraId="29206F98" w14:textId="56EB4F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C65E632" w14:textId="1C6342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C3CED0C" w14:textId="270770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3904</w:t>
            </w:r>
          </w:p>
        </w:tc>
        <w:tc>
          <w:tcPr>
            <w:tcW w:w="223" w:type="pct"/>
          </w:tcPr>
          <w:p w14:paraId="585EB9E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50DC262" w14:textId="636CC1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BE6F4AE" w14:textId="5E3C78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6459134" w14:textId="50F9D2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55E03123" w14:textId="1B0113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6B22F8C" w14:textId="77777777" w:rsidTr="00B04748">
        <w:tc>
          <w:tcPr>
            <w:tcW w:w="587" w:type="pct"/>
          </w:tcPr>
          <w:p w14:paraId="25724222" w14:textId="0CD6F9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R4-2320894</w:t>
            </w:r>
          </w:p>
        </w:tc>
        <w:tc>
          <w:tcPr>
            <w:tcW w:w="810" w:type="pct"/>
          </w:tcPr>
          <w:p w14:paraId="2B5FE3F3" w14:textId="2E1E71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[NR_unlic-Perf] HO test cases under CCA update</w:t>
            </w:r>
          </w:p>
        </w:tc>
        <w:tc>
          <w:tcPr>
            <w:tcW w:w="717" w:type="pct"/>
          </w:tcPr>
          <w:p w14:paraId="18B8B3B4" w14:textId="60FC96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00D2AC61" w14:textId="551549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D2BAA41" w14:textId="2CA3AA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3905</w:t>
            </w:r>
          </w:p>
        </w:tc>
        <w:tc>
          <w:tcPr>
            <w:tcW w:w="223" w:type="pct"/>
          </w:tcPr>
          <w:p w14:paraId="7F2F4F1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4FAE629" w14:textId="1DCE8C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385C943A" w14:textId="17DE3C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2AF4D09" w14:textId="43C622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2A2B358D" w14:textId="231CC5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C9B9F89" w14:textId="77777777" w:rsidTr="00B04748">
        <w:tc>
          <w:tcPr>
            <w:tcW w:w="587" w:type="pct"/>
          </w:tcPr>
          <w:p w14:paraId="3EDAC973" w14:textId="694417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R4-2320895</w:t>
            </w:r>
          </w:p>
        </w:tc>
        <w:tc>
          <w:tcPr>
            <w:tcW w:w="810" w:type="pct"/>
          </w:tcPr>
          <w:p w14:paraId="6A6F0D80" w14:textId="744EDC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redCap HO test cases update</w:t>
            </w:r>
          </w:p>
        </w:tc>
        <w:tc>
          <w:tcPr>
            <w:tcW w:w="717" w:type="pct"/>
          </w:tcPr>
          <w:p w14:paraId="4165E7B4" w14:textId="107152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D76B60F" w14:textId="6669EF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E335D34" w14:textId="092322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3906</w:t>
            </w:r>
          </w:p>
        </w:tc>
        <w:tc>
          <w:tcPr>
            <w:tcW w:w="223" w:type="pct"/>
          </w:tcPr>
          <w:p w14:paraId="238B623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542C486" w14:textId="23EDDF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D7A1089" w14:textId="77A091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ED93907" w14:textId="65EBFA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5E6D928A" w14:textId="290148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239F3C9" w14:textId="77777777" w:rsidTr="00B04748">
        <w:tc>
          <w:tcPr>
            <w:tcW w:w="587" w:type="pct"/>
          </w:tcPr>
          <w:p w14:paraId="530F6025" w14:textId="744A2A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R4-2320919</w:t>
            </w:r>
          </w:p>
        </w:tc>
        <w:tc>
          <w:tcPr>
            <w:tcW w:w="810" w:type="pct"/>
          </w:tcPr>
          <w:p w14:paraId="0FE84E93" w14:textId="5C3F12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Further enhancements on NR and MR-DC measurement gaps and measurements without gaps</w:t>
            </w:r>
          </w:p>
        </w:tc>
        <w:tc>
          <w:tcPr>
            <w:tcW w:w="717" w:type="pct"/>
          </w:tcPr>
          <w:p w14:paraId="5E1B1CCA" w14:textId="7AA628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Intel Corporation</w:t>
            </w:r>
          </w:p>
        </w:tc>
        <w:tc>
          <w:tcPr>
            <w:tcW w:w="294" w:type="pct"/>
          </w:tcPr>
          <w:p w14:paraId="512C64D9" w14:textId="536580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F25AF27" w14:textId="77EFFC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3907</w:t>
            </w:r>
          </w:p>
        </w:tc>
        <w:tc>
          <w:tcPr>
            <w:tcW w:w="223" w:type="pct"/>
          </w:tcPr>
          <w:p w14:paraId="53BD283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ABD6110" w14:textId="4CB498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E415F6D" w14:textId="474D2B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CF6D6C7" w14:textId="7698CA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NR_MG_enh2-Core</w:t>
            </w:r>
          </w:p>
        </w:tc>
        <w:tc>
          <w:tcPr>
            <w:tcW w:w="511" w:type="pct"/>
          </w:tcPr>
          <w:p w14:paraId="049A65A4" w14:textId="5EACBE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E55FCEC" w14:textId="77777777" w:rsidTr="00B04748">
        <w:tc>
          <w:tcPr>
            <w:tcW w:w="587" w:type="pct"/>
          </w:tcPr>
          <w:p w14:paraId="0248CE18" w14:textId="73D4E3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R4-2321637</w:t>
            </w:r>
          </w:p>
        </w:tc>
        <w:tc>
          <w:tcPr>
            <w:tcW w:w="810" w:type="pct"/>
          </w:tcPr>
          <w:p w14:paraId="3E171C47" w14:textId="4933B8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Further enhancements on NR and MR-DC measurement gaps and measurements without gaps</w:t>
            </w:r>
          </w:p>
        </w:tc>
        <w:tc>
          <w:tcPr>
            <w:tcW w:w="717" w:type="pct"/>
          </w:tcPr>
          <w:p w14:paraId="17A4940F" w14:textId="603B5F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Intel Corporation</w:t>
            </w:r>
          </w:p>
        </w:tc>
        <w:tc>
          <w:tcPr>
            <w:tcW w:w="294" w:type="pct"/>
          </w:tcPr>
          <w:p w14:paraId="1FD0B9C6" w14:textId="60C0E6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573AEDB" w14:textId="635499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3907</w:t>
            </w:r>
          </w:p>
        </w:tc>
        <w:tc>
          <w:tcPr>
            <w:tcW w:w="223" w:type="pct"/>
          </w:tcPr>
          <w:p w14:paraId="6207DDCD" w14:textId="3F90817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2D4DDEF" w14:textId="25C26E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B52F936" w14:textId="2F0E0D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92F48DC" w14:textId="492736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NR_MG_enh2-Core</w:t>
            </w:r>
          </w:p>
        </w:tc>
        <w:tc>
          <w:tcPr>
            <w:tcW w:w="511" w:type="pct"/>
          </w:tcPr>
          <w:p w14:paraId="060AFB43" w14:textId="005022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29DA4B2" w14:textId="77777777" w:rsidTr="00B04748">
        <w:tc>
          <w:tcPr>
            <w:tcW w:w="587" w:type="pct"/>
          </w:tcPr>
          <w:p w14:paraId="2BB13A68" w14:textId="14C410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R4-2320934</w:t>
            </w:r>
          </w:p>
        </w:tc>
        <w:tc>
          <w:tcPr>
            <w:tcW w:w="810" w:type="pct"/>
          </w:tcPr>
          <w:p w14:paraId="491A788E" w14:textId="40B869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 Formal CR to Rel-17 TS 38.133: on RedCap Perf maintenance in TS 38.133</w:t>
            </w:r>
          </w:p>
        </w:tc>
        <w:tc>
          <w:tcPr>
            <w:tcW w:w="717" w:type="pct"/>
          </w:tcPr>
          <w:p w14:paraId="178FB216" w14:textId="7DC22B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7EAFA8F1" w14:textId="1D178C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3F1132C" w14:textId="2B871D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3908</w:t>
            </w:r>
          </w:p>
        </w:tc>
        <w:tc>
          <w:tcPr>
            <w:tcW w:w="223" w:type="pct"/>
          </w:tcPr>
          <w:p w14:paraId="42794EE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2D5F965" w14:textId="798BF4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5CD77FA" w14:textId="0937AD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68074F4" w14:textId="381845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1913AB41" w14:textId="16398D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071D44B" w14:textId="77777777" w:rsidTr="00B04748">
        <w:tc>
          <w:tcPr>
            <w:tcW w:w="587" w:type="pct"/>
          </w:tcPr>
          <w:p w14:paraId="6EB08273" w14:textId="69EA2A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R4-2321486</w:t>
            </w:r>
          </w:p>
        </w:tc>
        <w:tc>
          <w:tcPr>
            <w:tcW w:w="810" w:type="pct"/>
          </w:tcPr>
          <w:p w14:paraId="0489783B" w14:textId="576B32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 Formal CR to Rel-17 TS 38.133: on RedCap Perf maintenance in TS 38.133</w:t>
            </w:r>
          </w:p>
        </w:tc>
        <w:tc>
          <w:tcPr>
            <w:tcW w:w="717" w:type="pct"/>
          </w:tcPr>
          <w:p w14:paraId="28D62C0D" w14:textId="466FDA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3B64C68A" w14:textId="4C272C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421717A" w14:textId="15E6BC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3908</w:t>
            </w:r>
          </w:p>
        </w:tc>
        <w:tc>
          <w:tcPr>
            <w:tcW w:w="223" w:type="pct"/>
          </w:tcPr>
          <w:p w14:paraId="320B2AE4" w14:textId="4FD2C43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17930EF" w14:textId="63BD6D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157454C" w14:textId="750DA9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C0A53D9" w14:textId="282A61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533F5A23" w14:textId="7CF75B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23DDFE5" w14:textId="77777777" w:rsidTr="00B04748">
        <w:tc>
          <w:tcPr>
            <w:tcW w:w="587" w:type="pct"/>
          </w:tcPr>
          <w:p w14:paraId="48993A0F" w14:textId="4AC33D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R4-2320935</w:t>
            </w:r>
          </w:p>
        </w:tc>
        <w:tc>
          <w:tcPr>
            <w:tcW w:w="810" w:type="pct"/>
          </w:tcPr>
          <w:p w14:paraId="395533D5" w14:textId="3F0B80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 Formal CR to Rel-18 TS 38.133: on RedCap Perf maintenance in TS 38.133</w:t>
            </w:r>
          </w:p>
        </w:tc>
        <w:tc>
          <w:tcPr>
            <w:tcW w:w="717" w:type="pct"/>
          </w:tcPr>
          <w:p w14:paraId="14B238D1" w14:textId="3750BD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143A5384" w14:textId="2F765A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CA29B2A" w14:textId="6A7B34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3909</w:t>
            </w:r>
          </w:p>
        </w:tc>
        <w:tc>
          <w:tcPr>
            <w:tcW w:w="223" w:type="pct"/>
          </w:tcPr>
          <w:p w14:paraId="2527542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0D52BD8" w14:textId="1395FA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CFFF415" w14:textId="7BBBE6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24391C9" w14:textId="727631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353CA2CA" w14:textId="3B59E4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C7810AC" w14:textId="77777777" w:rsidTr="00B04748">
        <w:tc>
          <w:tcPr>
            <w:tcW w:w="587" w:type="pct"/>
          </w:tcPr>
          <w:p w14:paraId="1FCDEA2F" w14:textId="252497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R4-2321487</w:t>
            </w:r>
          </w:p>
        </w:tc>
        <w:tc>
          <w:tcPr>
            <w:tcW w:w="810" w:type="pct"/>
          </w:tcPr>
          <w:p w14:paraId="399DC45F" w14:textId="07C6EE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 Formal CR to Rel-18 TS 38.133: on RedCap Perf maintenance in TS 38.133</w:t>
            </w:r>
          </w:p>
        </w:tc>
        <w:tc>
          <w:tcPr>
            <w:tcW w:w="717" w:type="pct"/>
          </w:tcPr>
          <w:p w14:paraId="74834C4C" w14:textId="75C828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6C12ED01" w14:textId="1ABDF8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D1B20B2" w14:textId="04E580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3909</w:t>
            </w:r>
          </w:p>
        </w:tc>
        <w:tc>
          <w:tcPr>
            <w:tcW w:w="223" w:type="pct"/>
          </w:tcPr>
          <w:p w14:paraId="04C224B5" w14:textId="738DFE9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706F7A4" w14:textId="296DED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15717C8" w14:textId="792FF7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5383F42" w14:textId="4042D0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29DF7429" w14:textId="5E34C6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CE61B29" w14:textId="77777777" w:rsidTr="00B04748">
        <w:tc>
          <w:tcPr>
            <w:tcW w:w="587" w:type="pct"/>
          </w:tcPr>
          <w:p w14:paraId="272A6CB7" w14:textId="12ACB2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R4-2320936</w:t>
            </w:r>
          </w:p>
        </w:tc>
        <w:tc>
          <w:tcPr>
            <w:tcW w:w="810" w:type="pct"/>
          </w:tcPr>
          <w:p w14:paraId="21997343" w14:textId="063E86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[NR_unlic] EN-DC intra-frequency measurement test cases for NR-U – R16</w:t>
            </w:r>
          </w:p>
        </w:tc>
        <w:tc>
          <w:tcPr>
            <w:tcW w:w="717" w:type="pct"/>
          </w:tcPr>
          <w:p w14:paraId="16E78F75" w14:textId="27B813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4C77453C" w14:textId="5BD525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6A7DE73" w14:textId="1B1A28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3910</w:t>
            </w:r>
          </w:p>
        </w:tc>
        <w:tc>
          <w:tcPr>
            <w:tcW w:w="223" w:type="pct"/>
          </w:tcPr>
          <w:p w14:paraId="410D987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19F4AB9" w14:textId="559A91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7028336" w14:textId="25C866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6706696" w14:textId="14212B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</w:t>
            </w:r>
          </w:p>
        </w:tc>
        <w:tc>
          <w:tcPr>
            <w:tcW w:w="511" w:type="pct"/>
          </w:tcPr>
          <w:p w14:paraId="311C7CA2" w14:textId="577D57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5EF6AD6" w14:textId="77777777" w:rsidTr="00B04748">
        <w:tc>
          <w:tcPr>
            <w:tcW w:w="587" w:type="pct"/>
          </w:tcPr>
          <w:p w14:paraId="587DD339" w14:textId="4CE243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R4-2320937</w:t>
            </w:r>
          </w:p>
        </w:tc>
        <w:tc>
          <w:tcPr>
            <w:tcW w:w="810" w:type="pct"/>
          </w:tcPr>
          <w:p w14:paraId="6E1D15BC" w14:textId="1F34E8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[NR_unlic] EN-DC intra-frequency measurement test cases for NR-U – R17</w:t>
            </w:r>
          </w:p>
        </w:tc>
        <w:tc>
          <w:tcPr>
            <w:tcW w:w="717" w:type="pct"/>
          </w:tcPr>
          <w:p w14:paraId="6CD7B9F1" w14:textId="4BBA0F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2B053B14" w14:textId="3BFF24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2B830BB" w14:textId="4629B6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3911</w:t>
            </w:r>
          </w:p>
        </w:tc>
        <w:tc>
          <w:tcPr>
            <w:tcW w:w="223" w:type="pct"/>
          </w:tcPr>
          <w:p w14:paraId="6F322DD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3150B30" w14:textId="493CA3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95B13DF" w14:textId="366C34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61606FD" w14:textId="701C26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1616DB80" w14:textId="02F36F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8B61373" w14:textId="77777777" w:rsidTr="00B04748">
        <w:tc>
          <w:tcPr>
            <w:tcW w:w="587" w:type="pct"/>
          </w:tcPr>
          <w:p w14:paraId="4A151DBA" w14:textId="7C1527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R4-2320938</w:t>
            </w:r>
          </w:p>
        </w:tc>
        <w:tc>
          <w:tcPr>
            <w:tcW w:w="810" w:type="pct"/>
          </w:tcPr>
          <w:p w14:paraId="272243E9" w14:textId="528701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[NR_unlic] EN-DC intra-frequency measurement test cases for NR-U – R18</w:t>
            </w:r>
          </w:p>
        </w:tc>
        <w:tc>
          <w:tcPr>
            <w:tcW w:w="717" w:type="pct"/>
          </w:tcPr>
          <w:p w14:paraId="6894053A" w14:textId="206288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11997C22" w14:textId="7F2E37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83BD3B5" w14:textId="2B0902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3912</w:t>
            </w:r>
          </w:p>
        </w:tc>
        <w:tc>
          <w:tcPr>
            <w:tcW w:w="223" w:type="pct"/>
          </w:tcPr>
          <w:p w14:paraId="3A3598C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533C657" w14:textId="13B6EF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E4CD797" w14:textId="6C20E5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4F7897C" w14:textId="450767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2762146B" w14:textId="4825C2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707381E" w14:textId="77777777" w:rsidTr="00B04748">
        <w:tc>
          <w:tcPr>
            <w:tcW w:w="587" w:type="pct"/>
          </w:tcPr>
          <w:p w14:paraId="4F6D6F8D" w14:textId="7B00BA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R4-2320939</w:t>
            </w:r>
          </w:p>
        </w:tc>
        <w:tc>
          <w:tcPr>
            <w:tcW w:w="810" w:type="pct"/>
          </w:tcPr>
          <w:p w14:paraId="345D52B5" w14:textId="660763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RLM and BFD test cases in FR2 RedCap – R17</w:t>
            </w:r>
          </w:p>
        </w:tc>
        <w:tc>
          <w:tcPr>
            <w:tcW w:w="717" w:type="pct"/>
          </w:tcPr>
          <w:p w14:paraId="7B3AC576" w14:textId="4472DD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18B64CA9" w14:textId="05B3E2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4A7AE90" w14:textId="60F6F1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3913</w:t>
            </w:r>
          </w:p>
        </w:tc>
        <w:tc>
          <w:tcPr>
            <w:tcW w:w="223" w:type="pct"/>
          </w:tcPr>
          <w:p w14:paraId="4FE0828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2FB97E8" w14:textId="7CAD72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8FF8197" w14:textId="251786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D1B3D52" w14:textId="129419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</w:t>
            </w:r>
          </w:p>
        </w:tc>
        <w:tc>
          <w:tcPr>
            <w:tcW w:w="511" w:type="pct"/>
          </w:tcPr>
          <w:p w14:paraId="590C46DB" w14:textId="56A966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95128ED" w14:textId="77777777" w:rsidTr="00B04748">
        <w:tc>
          <w:tcPr>
            <w:tcW w:w="587" w:type="pct"/>
          </w:tcPr>
          <w:p w14:paraId="6EA9AAA4" w14:textId="399BF3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R4-2320940</w:t>
            </w:r>
          </w:p>
        </w:tc>
        <w:tc>
          <w:tcPr>
            <w:tcW w:w="810" w:type="pct"/>
          </w:tcPr>
          <w:p w14:paraId="7E0442F8" w14:textId="2ECAE3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RLM and BFD test cases in FR2 RedCap – R18</w:t>
            </w:r>
          </w:p>
        </w:tc>
        <w:tc>
          <w:tcPr>
            <w:tcW w:w="717" w:type="pct"/>
          </w:tcPr>
          <w:p w14:paraId="048A2BCB" w14:textId="3879F2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43BEBC6C" w14:textId="3969C6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74F657D" w14:textId="29FEF8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3914</w:t>
            </w:r>
          </w:p>
        </w:tc>
        <w:tc>
          <w:tcPr>
            <w:tcW w:w="223" w:type="pct"/>
          </w:tcPr>
          <w:p w14:paraId="0BF50F4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56F5D9" w14:textId="359AEB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A225960" w14:textId="1339DA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2CBA606" w14:textId="2D8ABC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79ACE81A" w14:textId="3E7689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6CC4A6B" w14:textId="77777777" w:rsidTr="00B04748">
        <w:tc>
          <w:tcPr>
            <w:tcW w:w="587" w:type="pct"/>
          </w:tcPr>
          <w:p w14:paraId="6436EA9F" w14:textId="064FA7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R4-2320941</w:t>
            </w:r>
          </w:p>
        </w:tc>
        <w:tc>
          <w:tcPr>
            <w:tcW w:w="810" w:type="pct"/>
          </w:tcPr>
          <w:p w14:paraId="29D3C0B0" w14:textId="38E1DD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High priority search with eDRX in IDLE mode – R17</w:t>
            </w:r>
          </w:p>
        </w:tc>
        <w:tc>
          <w:tcPr>
            <w:tcW w:w="717" w:type="pct"/>
          </w:tcPr>
          <w:p w14:paraId="3B93DB22" w14:textId="4C084A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324A6DDC" w14:textId="750F04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C6567D6" w14:textId="5C338D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3915</w:t>
            </w:r>
          </w:p>
        </w:tc>
        <w:tc>
          <w:tcPr>
            <w:tcW w:w="223" w:type="pct"/>
          </w:tcPr>
          <w:p w14:paraId="094D718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B0A3551" w14:textId="40C794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1AC515F" w14:textId="43A0A2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ABA878C" w14:textId="047D11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</w:t>
            </w:r>
          </w:p>
        </w:tc>
        <w:tc>
          <w:tcPr>
            <w:tcW w:w="511" w:type="pct"/>
          </w:tcPr>
          <w:p w14:paraId="40EEDE20" w14:textId="4D05A7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0591DB3" w14:textId="77777777" w:rsidTr="00B04748">
        <w:tc>
          <w:tcPr>
            <w:tcW w:w="587" w:type="pct"/>
          </w:tcPr>
          <w:p w14:paraId="71BBB0A8" w14:textId="35D536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R4-2320942</w:t>
            </w:r>
          </w:p>
        </w:tc>
        <w:tc>
          <w:tcPr>
            <w:tcW w:w="810" w:type="pct"/>
          </w:tcPr>
          <w:p w14:paraId="48750C13" w14:textId="4FAB75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High priority search with eDRX in IDLE mode – R17</w:t>
            </w:r>
          </w:p>
        </w:tc>
        <w:tc>
          <w:tcPr>
            <w:tcW w:w="717" w:type="pct"/>
          </w:tcPr>
          <w:p w14:paraId="4D5D163C" w14:textId="7FC2F2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072AD3C4" w14:textId="74DF6B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10AC31F" w14:textId="3A3E39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3916</w:t>
            </w:r>
          </w:p>
        </w:tc>
        <w:tc>
          <w:tcPr>
            <w:tcW w:w="223" w:type="pct"/>
          </w:tcPr>
          <w:p w14:paraId="64EC499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7CFEAB7" w14:textId="0032A7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E6C458C" w14:textId="324037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AB4E83E" w14:textId="648AF6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093E914E" w14:textId="4221A1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973526A" w14:textId="77777777" w:rsidTr="00B04748">
        <w:tc>
          <w:tcPr>
            <w:tcW w:w="587" w:type="pct"/>
          </w:tcPr>
          <w:p w14:paraId="3599345E" w14:textId="382D8A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R4-2320943</w:t>
            </w:r>
          </w:p>
        </w:tc>
        <w:tc>
          <w:tcPr>
            <w:tcW w:w="810" w:type="pct"/>
          </w:tcPr>
          <w:p w14:paraId="517AC18E" w14:textId="4614AF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Correction CR for eDRX operation in IDLE mode – RedCap clauses (R17)</w:t>
            </w:r>
          </w:p>
        </w:tc>
        <w:tc>
          <w:tcPr>
            <w:tcW w:w="717" w:type="pct"/>
          </w:tcPr>
          <w:p w14:paraId="6D604265" w14:textId="22A402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20E0066B" w14:textId="08FCBD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D62F5BC" w14:textId="62F605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3917</w:t>
            </w:r>
          </w:p>
        </w:tc>
        <w:tc>
          <w:tcPr>
            <w:tcW w:w="223" w:type="pct"/>
          </w:tcPr>
          <w:p w14:paraId="687A165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B82123" w14:textId="133B7F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8DBF628" w14:textId="6CA33E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97F5072" w14:textId="4DA1C2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</w:t>
            </w:r>
          </w:p>
        </w:tc>
        <w:tc>
          <w:tcPr>
            <w:tcW w:w="511" w:type="pct"/>
          </w:tcPr>
          <w:p w14:paraId="043DFF2F" w14:textId="51C056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386D6A5" w14:textId="77777777" w:rsidTr="00B04748">
        <w:tc>
          <w:tcPr>
            <w:tcW w:w="587" w:type="pct"/>
          </w:tcPr>
          <w:p w14:paraId="796D8524" w14:textId="66E533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R4-2320944</w:t>
            </w:r>
          </w:p>
        </w:tc>
        <w:tc>
          <w:tcPr>
            <w:tcW w:w="810" w:type="pct"/>
          </w:tcPr>
          <w:p w14:paraId="7999A5DE" w14:textId="01ED4B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Correction CR for eDRX operation in IDLE mode – RedCap clauses (R18)</w:t>
            </w:r>
          </w:p>
        </w:tc>
        <w:tc>
          <w:tcPr>
            <w:tcW w:w="717" w:type="pct"/>
          </w:tcPr>
          <w:p w14:paraId="167D3627" w14:textId="078811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5C933D6C" w14:textId="0A1091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7A84E79" w14:textId="38BD3A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3918</w:t>
            </w:r>
          </w:p>
        </w:tc>
        <w:tc>
          <w:tcPr>
            <w:tcW w:w="223" w:type="pct"/>
          </w:tcPr>
          <w:p w14:paraId="2ED7439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347A95B" w14:textId="4E8548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F38CAD2" w14:textId="6A3D35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0C9AE10" w14:textId="492BAF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54275222" w14:textId="2BF194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05A9087" w14:textId="77777777" w:rsidTr="00B04748">
        <w:tc>
          <w:tcPr>
            <w:tcW w:w="587" w:type="pct"/>
          </w:tcPr>
          <w:p w14:paraId="720E4023" w14:textId="2D6735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R4-2320945</w:t>
            </w:r>
          </w:p>
        </w:tc>
        <w:tc>
          <w:tcPr>
            <w:tcW w:w="810" w:type="pct"/>
          </w:tcPr>
          <w:p w14:paraId="27BF80CB" w14:textId="6B7795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Correction CR for eDRX operation in IDLE mode – Non-RedCap clauses (R17)</w:t>
            </w:r>
          </w:p>
        </w:tc>
        <w:tc>
          <w:tcPr>
            <w:tcW w:w="717" w:type="pct"/>
          </w:tcPr>
          <w:p w14:paraId="78BCABCF" w14:textId="65B96C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91809A6" w14:textId="15720A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A372369" w14:textId="531184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3919</w:t>
            </w:r>
          </w:p>
        </w:tc>
        <w:tc>
          <w:tcPr>
            <w:tcW w:w="223" w:type="pct"/>
          </w:tcPr>
          <w:p w14:paraId="2056419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81F44E1" w14:textId="620730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2A22B5A" w14:textId="48D777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265FDB4" w14:textId="0D0DF6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0DC2AC59" w14:textId="6BA72B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453EA91" w14:textId="77777777" w:rsidTr="00B04748">
        <w:tc>
          <w:tcPr>
            <w:tcW w:w="587" w:type="pct"/>
          </w:tcPr>
          <w:p w14:paraId="6B887CCE" w14:textId="325AAF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R4-2320946</w:t>
            </w:r>
          </w:p>
        </w:tc>
        <w:tc>
          <w:tcPr>
            <w:tcW w:w="810" w:type="pct"/>
          </w:tcPr>
          <w:p w14:paraId="6E28D2AF" w14:textId="5C12EC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Correction CR for eDRX operation in IDLE mode – Non-RedCap clauses (R18)</w:t>
            </w:r>
          </w:p>
        </w:tc>
        <w:tc>
          <w:tcPr>
            <w:tcW w:w="717" w:type="pct"/>
          </w:tcPr>
          <w:p w14:paraId="2F277A7D" w14:textId="5CFB29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1892CB14" w14:textId="2A7E90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285848C" w14:textId="5472F8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3920</w:t>
            </w:r>
          </w:p>
        </w:tc>
        <w:tc>
          <w:tcPr>
            <w:tcW w:w="223" w:type="pct"/>
          </w:tcPr>
          <w:p w14:paraId="673AD73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75FF39C" w14:textId="59B20D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7118735" w14:textId="1EC72F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67CC670" w14:textId="5A6438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4BD5636B" w14:textId="51D469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4336258" w14:textId="77777777" w:rsidTr="00B04748">
        <w:tc>
          <w:tcPr>
            <w:tcW w:w="587" w:type="pct"/>
          </w:tcPr>
          <w:p w14:paraId="542453FF" w14:textId="0250AB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R4-2320947</w:t>
            </w:r>
          </w:p>
        </w:tc>
        <w:tc>
          <w:tcPr>
            <w:tcW w:w="810" w:type="pct"/>
          </w:tcPr>
          <w:p w14:paraId="10B73BC0" w14:textId="6BC5A1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operation in INACTIVE mode for R18 eRedCap Ues</w:t>
            </w:r>
          </w:p>
        </w:tc>
        <w:tc>
          <w:tcPr>
            <w:tcW w:w="717" w:type="pct"/>
          </w:tcPr>
          <w:p w14:paraId="607BED9E" w14:textId="17C0F0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0D57C16F" w14:textId="5FDA41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AA47C8A" w14:textId="531AF5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3921</w:t>
            </w:r>
          </w:p>
        </w:tc>
        <w:tc>
          <w:tcPr>
            <w:tcW w:w="223" w:type="pct"/>
          </w:tcPr>
          <w:p w14:paraId="134AA35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168CE9E" w14:textId="4C44E5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CCB5BF7" w14:textId="0A2D05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093E108" w14:textId="7C2D7B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NR_redcap_enh-Core</w:t>
            </w:r>
          </w:p>
        </w:tc>
        <w:tc>
          <w:tcPr>
            <w:tcW w:w="511" w:type="pct"/>
          </w:tcPr>
          <w:p w14:paraId="042CC2A2" w14:textId="77E4CE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A346C9E" w14:textId="77777777" w:rsidTr="00B04748">
        <w:tc>
          <w:tcPr>
            <w:tcW w:w="587" w:type="pct"/>
          </w:tcPr>
          <w:p w14:paraId="5BAFA59C" w14:textId="3837BA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R4-2321366</w:t>
            </w:r>
          </w:p>
        </w:tc>
        <w:tc>
          <w:tcPr>
            <w:tcW w:w="810" w:type="pct"/>
          </w:tcPr>
          <w:p w14:paraId="7C7135D9" w14:textId="4CF3BC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operation in INACTIVE mode for R18 eRedCap Ues</w:t>
            </w:r>
          </w:p>
        </w:tc>
        <w:tc>
          <w:tcPr>
            <w:tcW w:w="717" w:type="pct"/>
          </w:tcPr>
          <w:p w14:paraId="1E2BC06B" w14:textId="3D88A7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0F8182A5" w14:textId="3E996B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67DA923" w14:textId="1EC421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3921</w:t>
            </w:r>
          </w:p>
        </w:tc>
        <w:tc>
          <w:tcPr>
            <w:tcW w:w="223" w:type="pct"/>
          </w:tcPr>
          <w:p w14:paraId="4DCEA291" w14:textId="6549669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B3F8273" w14:textId="4BF256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E7C2D3A" w14:textId="2AF9A2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CDFCD6F" w14:textId="45DE33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</w:t>
            </w:r>
          </w:p>
        </w:tc>
        <w:tc>
          <w:tcPr>
            <w:tcW w:w="511" w:type="pct"/>
          </w:tcPr>
          <w:p w14:paraId="50D8DA1D" w14:textId="7877D4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ACA1866" w14:textId="77777777" w:rsidTr="00B04748">
        <w:tc>
          <w:tcPr>
            <w:tcW w:w="587" w:type="pct"/>
          </w:tcPr>
          <w:p w14:paraId="11A9B748" w14:textId="3616EE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R4-2320948</w:t>
            </w:r>
          </w:p>
        </w:tc>
        <w:tc>
          <w:tcPr>
            <w:tcW w:w="810" w:type="pct"/>
          </w:tcPr>
          <w:p w14:paraId="36E905F8" w14:textId="28C3B3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for R18 FR2 HST</w:t>
            </w:r>
          </w:p>
        </w:tc>
        <w:tc>
          <w:tcPr>
            <w:tcW w:w="717" w:type="pct"/>
          </w:tcPr>
          <w:p w14:paraId="2496D981" w14:textId="76C2E7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4A22FE9B" w14:textId="2E2948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B8E6ADB" w14:textId="00D632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3922</w:t>
            </w:r>
          </w:p>
        </w:tc>
        <w:tc>
          <w:tcPr>
            <w:tcW w:w="223" w:type="pct"/>
          </w:tcPr>
          <w:p w14:paraId="61A638A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0D7A054" w14:textId="346A71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B2E8B90" w14:textId="72A14D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3ACCD02" w14:textId="312989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NR_HST_FR2_enh-Core</w:t>
            </w:r>
          </w:p>
        </w:tc>
        <w:tc>
          <w:tcPr>
            <w:tcW w:w="511" w:type="pct"/>
          </w:tcPr>
          <w:p w14:paraId="07419A53" w14:textId="217BCA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2B6581C" w14:textId="77777777" w:rsidTr="00B04748">
        <w:tc>
          <w:tcPr>
            <w:tcW w:w="587" w:type="pct"/>
          </w:tcPr>
          <w:p w14:paraId="5DDB8AF7" w14:textId="385F09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R4-2320953</w:t>
            </w:r>
          </w:p>
        </w:tc>
        <w:tc>
          <w:tcPr>
            <w:tcW w:w="810" w:type="pct"/>
          </w:tcPr>
          <w:p w14:paraId="4A6F16B9" w14:textId="310CCE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Fast SCell Activation of SCell in FR2 inter-band (Cat-F Rel-17)</w:t>
            </w:r>
          </w:p>
        </w:tc>
        <w:tc>
          <w:tcPr>
            <w:tcW w:w="717" w:type="pct"/>
          </w:tcPr>
          <w:p w14:paraId="22C78DC0" w14:textId="535C97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5C95D0B8" w14:textId="223067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A75181A" w14:textId="360640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3923</w:t>
            </w:r>
          </w:p>
        </w:tc>
        <w:tc>
          <w:tcPr>
            <w:tcW w:w="223" w:type="pct"/>
          </w:tcPr>
          <w:p w14:paraId="792AA7E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4788942" w14:textId="28DD85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F368D4E" w14:textId="555328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AD7CB90" w14:textId="724ECB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511" w:type="pct"/>
          </w:tcPr>
          <w:p w14:paraId="43A95889" w14:textId="53E4BC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585234A3" w14:textId="77777777" w:rsidTr="00B04748">
        <w:tc>
          <w:tcPr>
            <w:tcW w:w="587" w:type="pct"/>
          </w:tcPr>
          <w:p w14:paraId="43794673" w14:textId="64BA47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R4-2320954</w:t>
            </w:r>
          </w:p>
        </w:tc>
        <w:tc>
          <w:tcPr>
            <w:tcW w:w="810" w:type="pct"/>
          </w:tcPr>
          <w:p w14:paraId="1E90856B" w14:textId="5956D8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Fast SCell Activation of SCell in FR2 inter-band (Cat-A Rel-18)</w:t>
            </w:r>
          </w:p>
        </w:tc>
        <w:tc>
          <w:tcPr>
            <w:tcW w:w="717" w:type="pct"/>
          </w:tcPr>
          <w:p w14:paraId="295B12F8" w14:textId="73C0DF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25F3774E" w14:textId="49440F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834C28E" w14:textId="5323C7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3924</w:t>
            </w:r>
          </w:p>
        </w:tc>
        <w:tc>
          <w:tcPr>
            <w:tcW w:w="223" w:type="pct"/>
          </w:tcPr>
          <w:p w14:paraId="6B18858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6C81C09" w14:textId="1EA369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5E84688" w14:textId="7E0FD7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AE6B144" w14:textId="40C3B6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511" w:type="pct"/>
          </w:tcPr>
          <w:p w14:paraId="1F2B39B9" w14:textId="2F36C3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1F27714" w14:textId="77777777" w:rsidTr="00B04748">
        <w:tc>
          <w:tcPr>
            <w:tcW w:w="587" w:type="pct"/>
          </w:tcPr>
          <w:p w14:paraId="1F79826D" w14:textId="6DCEF8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R4-2320955</w:t>
            </w:r>
          </w:p>
        </w:tc>
        <w:tc>
          <w:tcPr>
            <w:tcW w:w="810" w:type="pct"/>
          </w:tcPr>
          <w:p w14:paraId="138D47F2" w14:textId="382151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fading conditions in FR2 2 AoA RLM test cases (Cat-F Rel-15)</w:t>
            </w:r>
          </w:p>
        </w:tc>
        <w:tc>
          <w:tcPr>
            <w:tcW w:w="717" w:type="pct"/>
          </w:tcPr>
          <w:p w14:paraId="2E0DD92B" w14:textId="71300D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645120AF" w14:textId="5B812D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75FC027" w14:textId="05B1D1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3925</w:t>
            </w:r>
          </w:p>
        </w:tc>
        <w:tc>
          <w:tcPr>
            <w:tcW w:w="223" w:type="pct"/>
          </w:tcPr>
          <w:p w14:paraId="4F5B653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045FE84" w14:textId="11CD98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312" w:type="pct"/>
          </w:tcPr>
          <w:p w14:paraId="1841CF25" w14:textId="176338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FB472F8" w14:textId="547DBB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38AB629A" w14:textId="76810A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7B18B258" w14:textId="77777777" w:rsidTr="00B04748">
        <w:tc>
          <w:tcPr>
            <w:tcW w:w="587" w:type="pct"/>
          </w:tcPr>
          <w:p w14:paraId="4526FF6B" w14:textId="7D7EE2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R4-2320956</w:t>
            </w:r>
          </w:p>
        </w:tc>
        <w:tc>
          <w:tcPr>
            <w:tcW w:w="810" w:type="pct"/>
          </w:tcPr>
          <w:p w14:paraId="0421790D" w14:textId="07B82D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fading conditions in FR2 2 AoA RLM test cases (Cat-A Rel-16)</w:t>
            </w:r>
          </w:p>
        </w:tc>
        <w:tc>
          <w:tcPr>
            <w:tcW w:w="717" w:type="pct"/>
          </w:tcPr>
          <w:p w14:paraId="132D9EA6" w14:textId="3FC857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582BFF40" w14:textId="03D317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AEC15E4" w14:textId="54452F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3926</w:t>
            </w:r>
          </w:p>
        </w:tc>
        <w:tc>
          <w:tcPr>
            <w:tcW w:w="223" w:type="pct"/>
          </w:tcPr>
          <w:p w14:paraId="3E1084E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AC83B50" w14:textId="7D3835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E981CEB" w14:textId="706FC4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C9A2754" w14:textId="0AC8B1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40E3B80D" w14:textId="503E20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D04C31C" w14:textId="77777777" w:rsidTr="00B04748">
        <w:tc>
          <w:tcPr>
            <w:tcW w:w="587" w:type="pct"/>
          </w:tcPr>
          <w:p w14:paraId="6BF7CC19" w14:textId="5ABDC7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R4-2320957</w:t>
            </w:r>
          </w:p>
        </w:tc>
        <w:tc>
          <w:tcPr>
            <w:tcW w:w="810" w:type="pct"/>
          </w:tcPr>
          <w:p w14:paraId="1C5DD7FD" w14:textId="3D8D6B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fading conditions in FR2 2 AoA RLM test cases (Cat-A Rel-17)</w:t>
            </w:r>
          </w:p>
        </w:tc>
        <w:tc>
          <w:tcPr>
            <w:tcW w:w="717" w:type="pct"/>
          </w:tcPr>
          <w:p w14:paraId="5733D6F5" w14:textId="757021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7ACA4ADE" w14:textId="69D177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DA72CFF" w14:textId="23D7E3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3927</w:t>
            </w:r>
          </w:p>
        </w:tc>
        <w:tc>
          <w:tcPr>
            <w:tcW w:w="223" w:type="pct"/>
          </w:tcPr>
          <w:p w14:paraId="5176005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6F7CAF2" w14:textId="2C4E19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B316860" w14:textId="4B386A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17E0923" w14:textId="4E4A72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2B314A86" w14:textId="190E24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F8FCD4F" w14:textId="77777777" w:rsidTr="00B04748">
        <w:tc>
          <w:tcPr>
            <w:tcW w:w="587" w:type="pct"/>
          </w:tcPr>
          <w:p w14:paraId="434FCDC1" w14:textId="3AC424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R4-2320958</w:t>
            </w:r>
          </w:p>
        </w:tc>
        <w:tc>
          <w:tcPr>
            <w:tcW w:w="810" w:type="pct"/>
          </w:tcPr>
          <w:p w14:paraId="67952FBD" w14:textId="11BF8D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fading conditions in FR2 2 AoA RLM test cases (Cat-A Rel-18)</w:t>
            </w:r>
          </w:p>
        </w:tc>
        <w:tc>
          <w:tcPr>
            <w:tcW w:w="717" w:type="pct"/>
          </w:tcPr>
          <w:p w14:paraId="61556290" w14:textId="7C9929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23B326A6" w14:textId="1AD37E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ADE7D35" w14:textId="3E9A0F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3928</w:t>
            </w:r>
          </w:p>
        </w:tc>
        <w:tc>
          <w:tcPr>
            <w:tcW w:w="223" w:type="pct"/>
          </w:tcPr>
          <w:p w14:paraId="347617F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1835EE4" w14:textId="374FA4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7DC0EB9" w14:textId="056ED6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02D8407" w14:textId="082A93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1D2F02EC" w14:textId="6479D2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91E05D5" w14:textId="77777777" w:rsidTr="00B04748">
        <w:tc>
          <w:tcPr>
            <w:tcW w:w="587" w:type="pct"/>
          </w:tcPr>
          <w:p w14:paraId="0D2FB141" w14:textId="6FD2A7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R4-2320968</w:t>
            </w:r>
          </w:p>
        </w:tc>
        <w:tc>
          <w:tcPr>
            <w:tcW w:w="810" w:type="pct"/>
          </w:tcPr>
          <w:p w14:paraId="79AFBF6F" w14:textId="7F7A55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test case for intra-band non-collcoated NR CA</w:t>
            </w:r>
          </w:p>
        </w:tc>
        <w:tc>
          <w:tcPr>
            <w:tcW w:w="717" w:type="pct"/>
          </w:tcPr>
          <w:p w14:paraId="665007B3" w14:textId="1338A1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274439F7" w14:textId="7E8F3A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F708DB2" w14:textId="57B936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3929</w:t>
            </w:r>
          </w:p>
        </w:tc>
        <w:tc>
          <w:tcPr>
            <w:tcW w:w="223" w:type="pct"/>
          </w:tcPr>
          <w:p w14:paraId="1BF8E51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67A88B0" w14:textId="7771B8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5DAAB25" w14:textId="60D2E7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0E470CE" w14:textId="161383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56C83174" w14:textId="05A12D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65A74087" w14:textId="77777777" w:rsidTr="00B04748">
        <w:tc>
          <w:tcPr>
            <w:tcW w:w="587" w:type="pct"/>
          </w:tcPr>
          <w:p w14:paraId="53888C70" w14:textId="5C635F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R4-2320978</w:t>
            </w:r>
          </w:p>
        </w:tc>
        <w:tc>
          <w:tcPr>
            <w:tcW w:w="810" w:type="pct"/>
          </w:tcPr>
          <w:p w14:paraId="3880971B" w14:textId="6B4EA1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[NR_unlic] EN-DC intra-frequency measurement test cases for NR-U – R16</w:t>
            </w:r>
          </w:p>
        </w:tc>
        <w:tc>
          <w:tcPr>
            <w:tcW w:w="717" w:type="pct"/>
          </w:tcPr>
          <w:p w14:paraId="3831A84C" w14:textId="429CF5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64123C01" w14:textId="1A7050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A94EEBF" w14:textId="61CC30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3930</w:t>
            </w:r>
          </w:p>
        </w:tc>
        <w:tc>
          <w:tcPr>
            <w:tcW w:w="223" w:type="pct"/>
          </w:tcPr>
          <w:p w14:paraId="2E97DCF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303F54D" w14:textId="717683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9E64618" w14:textId="6A8D58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21BC642" w14:textId="4B7B4A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6E91AD03" w14:textId="53ED84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EE0E882" w14:textId="77777777" w:rsidTr="00B04748">
        <w:tc>
          <w:tcPr>
            <w:tcW w:w="587" w:type="pct"/>
          </w:tcPr>
          <w:p w14:paraId="74BC943D" w14:textId="1544CD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R4-2320979</w:t>
            </w:r>
          </w:p>
        </w:tc>
        <w:tc>
          <w:tcPr>
            <w:tcW w:w="810" w:type="pct"/>
          </w:tcPr>
          <w:p w14:paraId="018FD230" w14:textId="0B93F2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[NR_unlic] EN-DC intra-frequency measurement test cases for NR-U – R17</w:t>
            </w:r>
          </w:p>
        </w:tc>
        <w:tc>
          <w:tcPr>
            <w:tcW w:w="717" w:type="pct"/>
          </w:tcPr>
          <w:p w14:paraId="057F2FD1" w14:textId="45DADF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7B5A1720" w14:textId="78B3E8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A3626C9" w14:textId="28EC5F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3931</w:t>
            </w:r>
          </w:p>
        </w:tc>
        <w:tc>
          <w:tcPr>
            <w:tcW w:w="223" w:type="pct"/>
          </w:tcPr>
          <w:p w14:paraId="1A7AC6D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32BB797" w14:textId="0F0778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F2F1B9B" w14:textId="2C9453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D42FDF8" w14:textId="5146B1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0E160C42" w14:textId="202376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D107982" w14:textId="77777777" w:rsidTr="00B04748">
        <w:tc>
          <w:tcPr>
            <w:tcW w:w="587" w:type="pct"/>
          </w:tcPr>
          <w:p w14:paraId="52FE9861" w14:textId="4C1229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R4-2320980</w:t>
            </w:r>
          </w:p>
        </w:tc>
        <w:tc>
          <w:tcPr>
            <w:tcW w:w="810" w:type="pct"/>
          </w:tcPr>
          <w:p w14:paraId="0C28A439" w14:textId="6FCDD8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[NR_unlic] EN-DC intra-frequency measurement test cases for NR-U – R18</w:t>
            </w:r>
          </w:p>
        </w:tc>
        <w:tc>
          <w:tcPr>
            <w:tcW w:w="717" w:type="pct"/>
          </w:tcPr>
          <w:p w14:paraId="0E30D02A" w14:textId="46E852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01AE8A3E" w14:textId="59BCAD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FFA1BBB" w14:textId="366767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3932</w:t>
            </w:r>
          </w:p>
        </w:tc>
        <w:tc>
          <w:tcPr>
            <w:tcW w:w="223" w:type="pct"/>
          </w:tcPr>
          <w:p w14:paraId="5906990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D2A301B" w14:textId="380626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6847858" w14:textId="5EF531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3097740" w14:textId="7F6A58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3D309D54" w14:textId="2DE4BC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E393149" w14:textId="77777777" w:rsidTr="00B04748">
        <w:tc>
          <w:tcPr>
            <w:tcW w:w="587" w:type="pct"/>
          </w:tcPr>
          <w:p w14:paraId="27E11A9D" w14:textId="63247B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R4-2320981</w:t>
            </w:r>
          </w:p>
        </w:tc>
        <w:tc>
          <w:tcPr>
            <w:tcW w:w="810" w:type="pct"/>
          </w:tcPr>
          <w:p w14:paraId="01C6B26F" w14:textId="09ADA5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RLM and BFD test cases in FR2 RedCap – R17</w:t>
            </w:r>
          </w:p>
        </w:tc>
        <w:tc>
          <w:tcPr>
            <w:tcW w:w="717" w:type="pct"/>
          </w:tcPr>
          <w:p w14:paraId="3EB8050C" w14:textId="65BA18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34A66418" w14:textId="2F44C5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E5AC92E" w14:textId="7C644D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3933</w:t>
            </w:r>
          </w:p>
        </w:tc>
        <w:tc>
          <w:tcPr>
            <w:tcW w:w="223" w:type="pct"/>
          </w:tcPr>
          <w:p w14:paraId="2BE4C91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3038067" w14:textId="2EEB77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861AB5D" w14:textId="1A5857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5F7CE41" w14:textId="4A2327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5EB05852" w14:textId="41C213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D1A9CB3" w14:textId="77777777" w:rsidTr="00B04748">
        <w:tc>
          <w:tcPr>
            <w:tcW w:w="587" w:type="pct"/>
          </w:tcPr>
          <w:p w14:paraId="07E6BA91" w14:textId="00FA77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R4-2320982</w:t>
            </w:r>
          </w:p>
        </w:tc>
        <w:tc>
          <w:tcPr>
            <w:tcW w:w="810" w:type="pct"/>
          </w:tcPr>
          <w:p w14:paraId="398FFD28" w14:textId="23CA99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RLM and BFD test cases in FR2 RedCap – R18</w:t>
            </w:r>
          </w:p>
        </w:tc>
        <w:tc>
          <w:tcPr>
            <w:tcW w:w="717" w:type="pct"/>
          </w:tcPr>
          <w:p w14:paraId="63EFAF03" w14:textId="2E6AB0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7D19EADD" w14:textId="4DF750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6542C40" w14:textId="23D6A7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3934</w:t>
            </w:r>
          </w:p>
        </w:tc>
        <w:tc>
          <w:tcPr>
            <w:tcW w:w="223" w:type="pct"/>
          </w:tcPr>
          <w:p w14:paraId="463278C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95048DB" w14:textId="7CE7BF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807B5E0" w14:textId="61B2BF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AD934AF" w14:textId="21639A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19C6DD0B" w14:textId="052B83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776F296" w14:textId="77777777" w:rsidTr="00B04748">
        <w:tc>
          <w:tcPr>
            <w:tcW w:w="587" w:type="pct"/>
          </w:tcPr>
          <w:p w14:paraId="0CC39659" w14:textId="09453E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R4-2320983</w:t>
            </w:r>
          </w:p>
        </w:tc>
        <w:tc>
          <w:tcPr>
            <w:tcW w:w="810" w:type="pct"/>
          </w:tcPr>
          <w:p w14:paraId="466B7C1E" w14:textId="408653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High priority search with eDRX in IDLE mode – R17</w:t>
            </w:r>
          </w:p>
        </w:tc>
        <w:tc>
          <w:tcPr>
            <w:tcW w:w="717" w:type="pct"/>
          </w:tcPr>
          <w:p w14:paraId="2485760C" w14:textId="7C48B9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2F0E7A76" w14:textId="0D12BC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97CBB03" w14:textId="22D571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3935</w:t>
            </w:r>
          </w:p>
        </w:tc>
        <w:tc>
          <w:tcPr>
            <w:tcW w:w="223" w:type="pct"/>
          </w:tcPr>
          <w:p w14:paraId="211F3A2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605EE3D" w14:textId="716E66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C91635D" w14:textId="336D83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09DD262" w14:textId="0B5133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619CCD25" w14:textId="452DA1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17FC183" w14:textId="77777777" w:rsidTr="00B04748">
        <w:tc>
          <w:tcPr>
            <w:tcW w:w="587" w:type="pct"/>
          </w:tcPr>
          <w:p w14:paraId="21D69266" w14:textId="6D2F7A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R4-2321481</w:t>
            </w:r>
          </w:p>
        </w:tc>
        <w:tc>
          <w:tcPr>
            <w:tcW w:w="810" w:type="pct"/>
          </w:tcPr>
          <w:p w14:paraId="3FBB1225" w14:textId="5176D9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High priority search with eDRX in IDLE mode – R17</w:t>
            </w:r>
          </w:p>
        </w:tc>
        <w:tc>
          <w:tcPr>
            <w:tcW w:w="717" w:type="pct"/>
          </w:tcPr>
          <w:p w14:paraId="06B3ED09" w14:textId="578293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3F9932B5" w14:textId="475464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33B2BAF" w14:textId="0B9911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3935</w:t>
            </w:r>
          </w:p>
        </w:tc>
        <w:tc>
          <w:tcPr>
            <w:tcW w:w="223" w:type="pct"/>
          </w:tcPr>
          <w:p w14:paraId="4007C1EC" w14:textId="0A3E5D9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4A76390" w14:textId="159824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4A34336" w14:textId="08BA05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656356D" w14:textId="63653C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544C6306" w14:textId="3DDB74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A2D3F6A" w14:textId="77777777" w:rsidTr="00B04748">
        <w:tc>
          <w:tcPr>
            <w:tcW w:w="587" w:type="pct"/>
          </w:tcPr>
          <w:p w14:paraId="7457FC25" w14:textId="24E68F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R4-2320984</w:t>
            </w:r>
          </w:p>
        </w:tc>
        <w:tc>
          <w:tcPr>
            <w:tcW w:w="810" w:type="pct"/>
          </w:tcPr>
          <w:p w14:paraId="6E70FB51" w14:textId="3C17A6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High priority search with eDRX in IDLE mode – R18</w:t>
            </w:r>
          </w:p>
        </w:tc>
        <w:tc>
          <w:tcPr>
            <w:tcW w:w="717" w:type="pct"/>
          </w:tcPr>
          <w:p w14:paraId="7F665792" w14:textId="725D44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143A73B4" w14:textId="7F0825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1757704" w14:textId="768603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3936</w:t>
            </w:r>
          </w:p>
        </w:tc>
        <w:tc>
          <w:tcPr>
            <w:tcW w:w="223" w:type="pct"/>
          </w:tcPr>
          <w:p w14:paraId="326397E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1C6CB96" w14:textId="0E4E0B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27D1774" w14:textId="631350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3F98E71" w14:textId="771270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17DA3B9A" w14:textId="196171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3EB2B69" w14:textId="77777777" w:rsidTr="00B04748">
        <w:tc>
          <w:tcPr>
            <w:tcW w:w="587" w:type="pct"/>
          </w:tcPr>
          <w:p w14:paraId="42167E78" w14:textId="1FED56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R4-2320985</w:t>
            </w:r>
          </w:p>
        </w:tc>
        <w:tc>
          <w:tcPr>
            <w:tcW w:w="810" w:type="pct"/>
          </w:tcPr>
          <w:p w14:paraId="73FEA240" w14:textId="6F29BE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Correction CR for eDRX operation in IDLE mode – RedCap clauses (R17)</w:t>
            </w:r>
          </w:p>
        </w:tc>
        <w:tc>
          <w:tcPr>
            <w:tcW w:w="717" w:type="pct"/>
          </w:tcPr>
          <w:p w14:paraId="0AA3573B" w14:textId="2F8B09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37562E27" w14:textId="03EC2A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0355F18" w14:textId="161C47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3937</w:t>
            </w:r>
          </w:p>
        </w:tc>
        <w:tc>
          <w:tcPr>
            <w:tcW w:w="223" w:type="pct"/>
          </w:tcPr>
          <w:p w14:paraId="1A8DD5C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E4F7775" w14:textId="55E2DF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9A699E0" w14:textId="7B981D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76A18A3" w14:textId="15C30A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6C40257D" w14:textId="766BA6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7294DE9" w14:textId="77777777" w:rsidTr="00B04748">
        <w:tc>
          <w:tcPr>
            <w:tcW w:w="587" w:type="pct"/>
          </w:tcPr>
          <w:p w14:paraId="3202E752" w14:textId="769EA0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R4-2321482</w:t>
            </w:r>
          </w:p>
        </w:tc>
        <w:tc>
          <w:tcPr>
            <w:tcW w:w="810" w:type="pct"/>
          </w:tcPr>
          <w:p w14:paraId="3470F561" w14:textId="3E7422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Correction CR for eDRX operation in IDLE mode – RedCap clauses (R17)</w:t>
            </w:r>
          </w:p>
        </w:tc>
        <w:tc>
          <w:tcPr>
            <w:tcW w:w="717" w:type="pct"/>
          </w:tcPr>
          <w:p w14:paraId="6C8253BE" w14:textId="085424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5ED38121" w14:textId="1EF82F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730DB869" w14:textId="32475D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3937</w:t>
            </w:r>
          </w:p>
        </w:tc>
        <w:tc>
          <w:tcPr>
            <w:tcW w:w="223" w:type="pct"/>
          </w:tcPr>
          <w:p w14:paraId="706883C9" w14:textId="76DC909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494A8BB" w14:textId="06A3A4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61A11BC" w14:textId="4EE422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1272041" w14:textId="211134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450D37FA" w14:textId="2C1743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73827A1" w14:textId="77777777" w:rsidTr="00B04748">
        <w:tc>
          <w:tcPr>
            <w:tcW w:w="587" w:type="pct"/>
          </w:tcPr>
          <w:p w14:paraId="21069C75" w14:textId="00552D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R4-2320986</w:t>
            </w:r>
          </w:p>
        </w:tc>
        <w:tc>
          <w:tcPr>
            <w:tcW w:w="810" w:type="pct"/>
          </w:tcPr>
          <w:p w14:paraId="15ACF10D" w14:textId="5EBC62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Correction CR for eDRX operation in IDLE mode – RedCap clauses (R18)</w:t>
            </w:r>
          </w:p>
        </w:tc>
        <w:tc>
          <w:tcPr>
            <w:tcW w:w="717" w:type="pct"/>
          </w:tcPr>
          <w:p w14:paraId="26A82A35" w14:textId="7C1104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1C680CB9" w14:textId="33DF76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EBCC409" w14:textId="1EE385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3938</w:t>
            </w:r>
          </w:p>
        </w:tc>
        <w:tc>
          <w:tcPr>
            <w:tcW w:w="223" w:type="pct"/>
          </w:tcPr>
          <w:p w14:paraId="0AB97B4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8BAAC0F" w14:textId="1989FE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C677271" w14:textId="5E01CB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79E65B1" w14:textId="05DE63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02B00EE5" w14:textId="3F9A75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AFB21BB" w14:textId="77777777" w:rsidTr="00B04748">
        <w:tc>
          <w:tcPr>
            <w:tcW w:w="587" w:type="pct"/>
          </w:tcPr>
          <w:p w14:paraId="20FCEF2C" w14:textId="3F49EA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R4-2320987</w:t>
            </w:r>
          </w:p>
        </w:tc>
        <w:tc>
          <w:tcPr>
            <w:tcW w:w="810" w:type="pct"/>
          </w:tcPr>
          <w:p w14:paraId="227020A3" w14:textId="11BE11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Correction CR for eDRX operation in IDLE mode – Non-RedCap clauses (R17)</w:t>
            </w:r>
          </w:p>
        </w:tc>
        <w:tc>
          <w:tcPr>
            <w:tcW w:w="717" w:type="pct"/>
          </w:tcPr>
          <w:p w14:paraId="42A0C2CA" w14:textId="43B6E1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2C5D945A" w14:textId="5A03EB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D1119CA" w14:textId="635E01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3939</w:t>
            </w:r>
          </w:p>
        </w:tc>
        <w:tc>
          <w:tcPr>
            <w:tcW w:w="223" w:type="pct"/>
          </w:tcPr>
          <w:p w14:paraId="34170CB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3506488" w14:textId="286034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E2DA63F" w14:textId="0DC257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84FAE01" w14:textId="7398C7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53D34496" w14:textId="472A50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121346B" w14:textId="77777777" w:rsidTr="00B04748">
        <w:tc>
          <w:tcPr>
            <w:tcW w:w="587" w:type="pct"/>
          </w:tcPr>
          <w:p w14:paraId="21FA3351" w14:textId="61E4C3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R4-2321483</w:t>
            </w:r>
          </w:p>
        </w:tc>
        <w:tc>
          <w:tcPr>
            <w:tcW w:w="810" w:type="pct"/>
          </w:tcPr>
          <w:p w14:paraId="168F810C" w14:textId="202C6B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Correction CR for eDRX operation in IDLE mode – Non-RedCap clauses (R17)</w:t>
            </w:r>
          </w:p>
        </w:tc>
        <w:tc>
          <w:tcPr>
            <w:tcW w:w="717" w:type="pct"/>
          </w:tcPr>
          <w:p w14:paraId="1A565BF0" w14:textId="631F26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7E11D0F6" w14:textId="3D13D4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0C8A7836" w14:textId="3CC996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3939</w:t>
            </w:r>
          </w:p>
        </w:tc>
        <w:tc>
          <w:tcPr>
            <w:tcW w:w="223" w:type="pct"/>
          </w:tcPr>
          <w:p w14:paraId="3732796C" w14:textId="1C9C568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668FADA" w14:textId="34B009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46C5623" w14:textId="606498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B31477E" w14:textId="0E40B3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5C909140" w14:textId="633613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A8ED8F3" w14:textId="77777777" w:rsidTr="00B04748">
        <w:tc>
          <w:tcPr>
            <w:tcW w:w="587" w:type="pct"/>
          </w:tcPr>
          <w:p w14:paraId="26308F88" w14:textId="252599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R4-2320988</w:t>
            </w:r>
          </w:p>
        </w:tc>
        <w:tc>
          <w:tcPr>
            <w:tcW w:w="810" w:type="pct"/>
          </w:tcPr>
          <w:p w14:paraId="2FFF269B" w14:textId="2E6D59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[NR_redcap] Correction CR for eDRX operation in IDLE mode – Non-RedCap clauses (R18)</w:t>
            </w:r>
          </w:p>
        </w:tc>
        <w:tc>
          <w:tcPr>
            <w:tcW w:w="717" w:type="pct"/>
          </w:tcPr>
          <w:p w14:paraId="6A78C5BF" w14:textId="33FFD1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36472E7E" w14:textId="7818B9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3CF6626" w14:textId="67893C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3940</w:t>
            </w:r>
          </w:p>
        </w:tc>
        <w:tc>
          <w:tcPr>
            <w:tcW w:w="223" w:type="pct"/>
          </w:tcPr>
          <w:p w14:paraId="268E997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7A360DF" w14:textId="16E2D4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1C82CA4" w14:textId="17045E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765836B" w14:textId="1DB427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1" w:type="pct"/>
          </w:tcPr>
          <w:p w14:paraId="6C6F72AA" w14:textId="23659A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5A7A1D6" w14:textId="77777777" w:rsidTr="00B04748">
        <w:tc>
          <w:tcPr>
            <w:tcW w:w="587" w:type="pct"/>
          </w:tcPr>
          <w:p w14:paraId="7AE2FE81" w14:textId="2AF857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R4-2320989</w:t>
            </w:r>
          </w:p>
        </w:tc>
        <w:tc>
          <w:tcPr>
            <w:tcW w:w="810" w:type="pct"/>
          </w:tcPr>
          <w:p w14:paraId="714AA5ED" w14:textId="14418B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operation in INACTIVE mode for R18 eRedCap Ues</w:t>
            </w:r>
          </w:p>
        </w:tc>
        <w:tc>
          <w:tcPr>
            <w:tcW w:w="717" w:type="pct"/>
          </w:tcPr>
          <w:p w14:paraId="57CC7A18" w14:textId="31895B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5A74D471" w14:textId="7D9340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F06D834" w14:textId="1515D3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3941</w:t>
            </w:r>
          </w:p>
        </w:tc>
        <w:tc>
          <w:tcPr>
            <w:tcW w:w="223" w:type="pct"/>
          </w:tcPr>
          <w:p w14:paraId="54A124F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5143561" w14:textId="01549C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350AAAC" w14:textId="25FF0B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8B0598F" w14:textId="446724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</w:t>
            </w:r>
          </w:p>
        </w:tc>
        <w:tc>
          <w:tcPr>
            <w:tcW w:w="511" w:type="pct"/>
          </w:tcPr>
          <w:p w14:paraId="60688AF4" w14:textId="43DEF3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A14E974" w14:textId="77777777" w:rsidTr="00B04748">
        <w:tc>
          <w:tcPr>
            <w:tcW w:w="587" w:type="pct"/>
          </w:tcPr>
          <w:p w14:paraId="2BA82BA4" w14:textId="0F4D03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R4-2320990</w:t>
            </w:r>
          </w:p>
        </w:tc>
        <w:tc>
          <w:tcPr>
            <w:tcW w:w="810" w:type="pct"/>
          </w:tcPr>
          <w:p w14:paraId="6D9F0A51" w14:textId="187E93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for R18 FR2 HST</w:t>
            </w:r>
          </w:p>
        </w:tc>
        <w:tc>
          <w:tcPr>
            <w:tcW w:w="717" w:type="pct"/>
          </w:tcPr>
          <w:p w14:paraId="095BBA2B" w14:textId="4AFEFE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1F01B719" w14:textId="3387FE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FDA0BC2" w14:textId="0348E9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3942</w:t>
            </w:r>
          </w:p>
        </w:tc>
        <w:tc>
          <w:tcPr>
            <w:tcW w:w="223" w:type="pct"/>
          </w:tcPr>
          <w:p w14:paraId="0B01C48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DC5716" w14:textId="1F2296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905D91B" w14:textId="0CE47A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066D327" w14:textId="342CF3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NR_HST_FR2_enh-Core</w:t>
            </w:r>
          </w:p>
        </w:tc>
        <w:tc>
          <w:tcPr>
            <w:tcW w:w="511" w:type="pct"/>
          </w:tcPr>
          <w:p w14:paraId="23BF39B0" w14:textId="3B7683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635C388D" w14:textId="77777777" w:rsidTr="00B04748">
        <w:tc>
          <w:tcPr>
            <w:tcW w:w="587" w:type="pct"/>
          </w:tcPr>
          <w:p w14:paraId="58A5180E" w14:textId="63F25B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R4-2321000</w:t>
            </w:r>
          </w:p>
        </w:tc>
        <w:tc>
          <w:tcPr>
            <w:tcW w:w="810" w:type="pct"/>
          </w:tcPr>
          <w:p w14:paraId="5098C899" w14:textId="63B3EF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operation in INACTIVE mode for R18 eRedCap UEs</w:t>
            </w:r>
          </w:p>
        </w:tc>
        <w:tc>
          <w:tcPr>
            <w:tcW w:w="717" w:type="pct"/>
          </w:tcPr>
          <w:p w14:paraId="1054648F" w14:textId="08FC25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10A286A9" w14:textId="4C4562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614CA86" w14:textId="1CD64E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3943</w:t>
            </w:r>
          </w:p>
        </w:tc>
        <w:tc>
          <w:tcPr>
            <w:tcW w:w="223" w:type="pct"/>
          </w:tcPr>
          <w:p w14:paraId="26AA5B4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07DBD5D" w14:textId="6482A9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2D6868F" w14:textId="039C76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AF4D379" w14:textId="247D9B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</w:t>
            </w:r>
          </w:p>
        </w:tc>
        <w:tc>
          <w:tcPr>
            <w:tcW w:w="511" w:type="pct"/>
          </w:tcPr>
          <w:p w14:paraId="3D619349" w14:textId="01D1BC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8E9877E" w14:textId="77777777" w:rsidTr="00B04748">
        <w:tc>
          <w:tcPr>
            <w:tcW w:w="587" w:type="pct"/>
          </w:tcPr>
          <w:p w14:paraId="2755ED62" w14:textId="51FFB9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R4-2321589</w:t>
            </w:r>
          </w:p>
        </w:tc>
        <w:tc>
          <w:tcPr>
            <w:tcW w:w="810" w:type="pct"/>
          </w:tcPr>
          <w:p w14:paraId="2680975A" w14:textId="5A739D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operation in INACTIVE mode for R18 eRedCap UEs</w:t>
            </w:r>
          </w:p>
        </w:tc>
        <w:tc>
          <w:tcPr>
            <w:tcW w:w="717" w:type="pct"/>
          </w:tcPr>
          <w:p w14:paraId="2E3B2DDD" w14:textId="2076C6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294" w:type="pct"/>
          </w:tcPr>
          <w:p w14:paraId="2F5B4CC8" w14:textId="07AE00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C9D51CC" w14:textId="3958E0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3943</w:t>
            </w:r>
          </w:p>
        </w:tc>
        <w:tc>
          <w:tcPr>
            <w:tcW w:w="223" w:type="pct"/>
          </w:tcPr>
          <w:p w14:paraId="1A57E158" w14:textId="219D9B0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86CA577" w14:textId="365062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B149E6C" w14:textId="44CFAE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10E670F" w14:textId="6E785D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</w:t>
            </w:r>
          </w:p>
        </w:tc>
        <w:tc>
          <w:tcPr>
            <w:tcW w:w="511" w:type="pct"/>
          </w:tcPr>
          <w:p w14:paraId="40946B6A" w14:textId="1A9A5A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3A79E492" w14:textId="77777777" w:rsidTr="00B04748">
        <w:tc>
          <w:tcPr>
            <w:tcW w:w="587" w:type="pct"/>
          </w:tcPr>
          <w:p w14:paraId="6B0CB62D" w14:textId="714280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R4-2321001</w:t>
            </w:r>
          </w:p>
        </w:tc>
        <w:tc>
          <w:tcPr>
            <w:tcW w:w="810" w:type="pct"/>
          </w:tcPr>
          <w:p w14:paraId="61B5C612" w14:textId="1F3CB8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[NR_unlic-Perf] HO test cases under CCA update</w:t>
            </w:r>
          </w:p>
        </w:tc>
        <w:tc>
          <w:tcPr>
            <w:tcW w:w="717" w:type="pct"/>
          </w:tcPr>
          <w:p w14:paraId="157C85C5" w14:textId="7788C6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65249940" w14:textId="552525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8181F6A" w14:textId="0D2F6B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3944</w:t>
            </w:r>
          </w:p>
        </w:tc>
        <w:tc>
          <w:tcPr>
            <w:tcW w:w="223" w:type="pct"/>
          </w:tcPr>
          <w:p w14:paraId="607A065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4511EFA" w14:textId="6F289D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71E3695" w14:textId="043A30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D20E332" w14:textId="476216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51B8D2C0" w14:textId="18FB96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33140BA" w14:textId="77777777" w:rsidTr="00B04748">
        <w:tc>
          <w:tcPr>
            <w:tcW w:w="587" w:type="pct"/>
          </w:tcPr>
          <w:p w14:paraId="3F1A1674" w14:textId="338CF4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R4-2321002</w:t>
            </w:r>
          </w:p>
        </w:tc>
        <w:tc>
          <w:tcPr>
            <w:tcW w:w="810" w:type="pct"/>
          </w:tcPr>
          <w:p w14:paraId="66DC2F56" w14:textId="419C8A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redCap HO test cases update</w:t>
            </w:r>
          </w:p>
        </w:tc>
        <w:tc>
          <w:tcPr>
            <w:tcW w:w="717" w:type="pct"/>
          </w:tcPr>
          <w:p w14:paraId="2810F639" w14:textId="2D7D13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2DC2A57A" w14:textId="327056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F52F8B6" w14:textId="1AB2B2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3945</w:t>
            </w:r>
          </w:p>
        </w:tc>
        <w:tc>
          <w:tcPr>
            <w:tcW w:w="223" w:type="pct"/>
          </w:tcPr>
          <w:p w14:paraId="4D1C2B3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CB2D9A9" w14:textId="546E48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4550BD4" w14:textId="25ECAA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DB378EA" w14:textId="034B82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79328BFC" w14:textId="02DF5B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E85490B" w14:textId="77777777" w:rsidTr="00B04748">
        <w:tc>
          <w:tcPr>
            <w:tcW w:w="587" w:type="pct"/>
          </w:tcPr>
          <w:p w14:paraId="16508E91" w14:textId="0A502C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R4-2321012</w:t>
            </w:r>
          </w:p>
        </w:tc>
        <w:tc>
          <w:tcPr>
            <w:tcW w:w="810" w:type="pct"/>
          </w:tcPr>
          <w:p w14:paraId="2B7A008E" w14:textId="40D552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[NR_SmallData_INACTIVE-Perf] Formal CR to Rel-17 TS 38.133 on SDT test cases</w:t>
            </w:r>
          </w:p>
        </w:tc>
        <w:tc>
          <w:tcPr>
            <w:tcW w:w="717" w:type="pct"/>
          </w:tcPr>
          <w:p w14:paraId="0274240D" w14:textId="52C818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3C97BFBE" w14:textId="615C39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4A3BEA2" w14:textId="2A27EA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3946</w:t>
            </w:r>
          </w:p>
        </w:tc>
        <w:tc>
          <w:tcPr>
            <w:tcW w:w="223" w:type="pct"/>
          </w:tcPr>
          <w:p w14:paraId="38D518D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2265DE5" w14:textId="5861FE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4ED1512" w14:textId="426E76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64E4F8C" w14:textId="22C612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1" w:type="pct"/>
          </w:tcPr>
          <w:p w14:paraId="454E7903" w14:textId="23AF63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A814565" w14:textId="77777777" w:rsidTr="00B04748">
        <w:tc>
          <w:tcPr>
            <w:tcW w:w="587" w:type="pct"/>
          </w:tcPr>
          <w:p w14:paraId="2B0C2244" w14:textId="7C5021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R4-2321474</w:t>
            </w:r>
          </w:p>
        </w:tc>
        <w:tc>
          <w:tcPr>
            <w:tcW w:w="810" w:type="pct"/>
          </w:tcPr>
          <w:p w14:paraId="0B8B4C0B" w14:textId="292929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[NR_SmallData_INACTIVE-Perf] Formal CR to Rel-17 TS 38.133 on SDT test cases</w:t>
            </w:r>
          </w:p>
        </w:tc>
        <w:tc>
          <w:tcPr>
            <w:tcW w:w="717" w:type="pct"/>
          </w:tcPr>
          <w:p w14:paraId="79F10474" w14:textId="2B21D9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2E44DAC4" w14:textId="4C9AE5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289582A" w14:textId="6D69CA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3946</w:t>
            </w:r>
          </w:p>
        </w:tc>
        <w:tc>
          <w:tcPr>
            <w:tcW w:w="223" w:type="pct"/>
          </w:tcPr>
          <w:p w14:paraId="0A07F743" w14:textId="0E98F9F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EA57B10" w14:textId="1DB99B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D6EF7B7" w14:textId="748D38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5221EB2" w14:textId="68C83E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1" w:type="pct"/>
          </w:tcPr>
          <w:p w14:paraId="090045C5" w14:textId="651B38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69A1465" w14:textId="77777777" w:rsidTr="00B04748">
        <w:tc>
          <w:tcPr>
            <w:tcW w:w="587" w:type="pct"/>
          </w:tcPr>
          <w:p w14:paraId="2F5507A6" w14:textId="100D58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R4-2321013</w:t>
            </w:r>
          </w:p>
        </w:tc>
        <w:tc>
          <w:tcPr>
            <w:tcW w:w="810" w:type="pct"/>
          </w:tcPr>
          <w:p w14:paraId="6C133628" w14:textId="6B0C29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[NR_SmallData_INACTIVE-Perf] Formal CR to Rel-18 TS 38.133 on SDT test cases (Mirror)</w:t>
            </w:r>
          </w:p>
        </w:tc>
        <w:tc>
          <w:tcPr>
            <w:tcW w:w="717" w:type="pct"/>
          </w:tcPr>
          <w:p w14:paraId="381187FB" w14:textId="4CA366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139A6DF2" w14:textId="33A24F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6789483" w14:textId="74D082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3947</w:t>
            </w:r>
          </w:p>
        </w:tc>
        <w:tc>
          <w:tcPr>
            <w:tcW w:w="223" w:type="pct"/>
          </w:tcPr>
          <w:p w14:paraId="7AE636E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D47F60" w14:textId="7E3B4B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F2768B5" w14:textId="43D267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5E8B1B6" w14:textId="79DCD3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511" w:type="pct"/>
          </w:tcPr>
          <w:p w14:paraId="1AF6514F" w14:textId="27AD0E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5FEA425" w14:textId="77777777" w:rsidTr="00B04748">
        <w:tc>
          <w:tcPr>
            <w:tcW w:w="587" w:type="pct"/>
          </w:tcPr>
          <w:p w14:paraId="728FF462" w14:textId="44EC10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R4-2321014</w:t>
            </w:r>
          </w:p>
        </w:tc>
        <w:tc>
          <w:tcPr>
            <w:tcW w:w="810" w:type="pct"/>
          </w:tcPr>
          <w:p w14:paraId="179F4366" w14:textId="2F30E9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Formal CR to Rel-17 TS 38.133 on RedCap SDT test cases</w:t>
            </w:r>
          </w:p>
        </w:tc>
        <w:tc>
          <w:tcPr>
            <w:tcW w:w="717" w:type="pct"/>
          </w:tcPr>
          <w:p w14:paraId="53E953D4" w14:textId="027E0D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3941D990" w14:textId="38C701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2E443238" w14:textId="4592DA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3948</w:t>
            </w:r>
          </w:p>
        </w:tc>
        <w:tc>
          <w:tcPr>
            <w:tcW w:w="223" w:type="pct"/>
          </w:tcPr>
          <w:p w14:paraId="09475E1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1F09635" w14:textId="2DE2FE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5BF3589" w14:textId="784DCA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375B126" w14:textId="5B5BED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7519B340" w14:textId="70B408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4F8AFD96" w14:textId="77777777" w:rsidTr="00B04748">
        <w:tc>
          <w:tcPr>
            <w:tcW w:w="587" w:type="pct"/>
          </w:tcPr>
          <w:p w14:paraId="402AE168" w14:textId="222F3D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R4-2321015</w:t>
            </w:r>
          </w:p>
        </w:tc>
        <w:tc>
          <w:tcPr>
            <w:tcW w:w="810" w:type="pct"/>
          </w:tcPr>
          <w:p w14:paraId="48162D25" w14:textId="0964D6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[NR_redcap-Perf] Formal CR to Rel-18 TS 38.133 on RedCap SDT test cases (Mirror)</w:t>
            </w:r>
          </w:p>
        </w:tc>
        <w:tc>
          <w:tcPr>
            <w:tcW w:w="717" w:type="pct"/>
          </w:tcPr>
          <w:p w14:paraId="15CEC088" w14:textId="7C8B5A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294" w:type="pct"/>
          </w:tcPr>
          <w:p w14:paraId="37BCDDF3" w14:textId="092907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39B8420" w14:textId="061877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3949</w:t>
            </w:r>
          </w:p>
        </w:tc>
        <w:tc>
          <w:tcPr>
            <w:tcW w:w="223" w:type="pct"/>
          </w:tcPr>
          <w:p w14:paraId="6028991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085DC8D" w14:textId="73B6DC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A6AD4DA" w14:textId="4945C0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F74A1E8" w14:textId="13F77B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511" w:type="pct"/>
          </w:tcPr>
          <w:p w14:paraId="68744514" w14:textId="183B0E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E96C7BA" w14:textId="77777777" w:rsidTr="00B04748">
        <w:tc>
          <w:tcPr>
            <w:tcW w:w="587" w:type="pct"/>
          </w:tcPr>
          <w:p w14:paraId="565AE9DB" w14:textId="3978FC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R4-2321018</w:t>
            </w:r>
          </w:p>
        </w:tc>
        <w:tc>
          <w:tcPr>
            <w:tcW w:w="810" w:type="pct"/>
          </w:tcPr>
          <w:p w14:paraId="78CA642D" w14:textId="716ED0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NTN L-/S-band to TS 38.133</w:t>
            </w:r>
          </w:p>
        </w:tc>
        <w:tc>
          <w:tcPr>
            <w:tcW w:w="717" w:type="pct"/>
          </w:tcPr>
          <w:p w14:paraId="07720897" w14:textId="433008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Globalstar, ZTE Corp</w:t>
            </w:r>
          </w:p>
        </w:tc>
        <w:tc>
          <w:tcPr>
            <w:tcW w:w="294" w:type="pct"/>
          </w:tcPr>
          <w:p w14:paraId="3CC02E3F" w14:textId="24BCE3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33BAF2DD" w14:textId="7D6D7C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3950</w:t>
            </w:r>
          </w:p>
        </w:tc>
        <w:tc>
          <w:tcPr>
            <w:tcW w:w="223" w:type="pct"/>
          </w:tcPr>
          <w:p w14:paraId="2603E92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F14EB23" w14:textId="6C55D0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08D99B8" w14:textId="332885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34F195C" w14:textId="34A15A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</w:t>
            </w:r>
          </w:p>
        </w:tc>
        <w:tc>
          <w:tcPr>
            <w:tcW w:w="511" w:type="pct"/>
          </w:tcPr>
          <w:p w14:paraId="7C8CBF60" w14:textId="2D24F1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2BA54BA" w14:textId="77777777" w:rsidTr="00B04748">
        <w:tc>
          <w:tcPr>
            <w:tcW w:w="587" w:type="pct"/>
          </w:tcPr>
          <w:p w14:paraId="354D77CC" w14:textId="415110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R4-2321811</w:t>
            </w:r>
          </w:p>
        </w:tc>
        <w:tc>
          <w:tcPr>
            <w:tcW w:w="810" w:type="pct"/>
          </w:tcPr>
          <w:p w14:paraId="77F98F6C" w14:textId="5E0523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NTN L-/S-band to TS 38.133</w:t>
            </w:r>
          </w:p>
        </w:tc>
        <w:tc>
          <w:tcPr>
            <w:tcW w:w="717" w:type="pct"/>
          </w:tcPr>
          <w:p w14:paraId="3C000990" w14:textId="063017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Globalstar, ZTE Corp</w:t>
            </w:r>
          </w:p>
        </w:tc>
        <w:tc>
          <w:tcPr>
            <w:tcW w:w="294" w:type="pct"/>
          </w:tcPr>
          <w:p w14:paraId="687B9F5E" w14:textId="7DF526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699DD2FB" w14:textId="40DACB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3950</w:t>
            </w:r>
          </w:p>
        </w:tc>
        <w:tc>
          <w:tcPr>
            <w:tcW w:w="223" w:type="pct"/>
          </w:tcPr>
          <w:p w14:paraId="66B3CE5C" w14:textId="24AC1E0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B007DD6" w14:textId="7A0862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CE8291F" w14:textId="2EA6B4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17E74CF" w14:textId="4C726D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511" w:type="pct"/>
          </w:tcPr>
          <w:p w14:paraId="1B540E6E" w14:textId="5CCE19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026A7AF" w14:textId="77777777" w:rsidTr="00B04748">
        <w:tc>
          <w:tcPr>
            <w:tcW w:w="587" w:type="pct"/>
          </w:tcPr>
          <w:p w14:paraId="366CFE8D" w14:textId="75FBCD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R4-2321639</w:t>
            </w:r>
          </w:p>
        </w:tc>
        <w:tc>
          <w:tcPr>
            <w:tcW w:w="810" w:type="pct"/>
          </w:tcPr>
          <w:p w14:paraId="0E6E499B" w14:textId="57F820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intra-band non-collocated EN-DC/NR-CA deployment</w:t>
            </w:r>
          </w:p>
        </w:tc>
        <w:tc>
          <w:tcPr>
            <w:tcW w:w="717" w:type="pct"/>
          </w:tcPr>
          <w:p w14:paraId="380A85BE" w14:textId="651062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294" w:type="pct"/>
          </w:tcPr>
          <w:p w14:paraId="06B999FA" w14:textId="40ABEB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954B808" w14:textId="1E6921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3951</w:t>
            </w:r>
          </w:p>
        </w:tc>
        <w:tc>
          <w:tcPr>
            <w:tcW w:w="223" w:type="pct"/>
          </w:tcPr>
          <w:p w14:paraId="6224C4D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79FBC27" w14:textId="4230EF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601F46C" w14:textId="6A558D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40A74F5" w14:textId="6F266C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511" w:type="pct"/>
          </w:tcPr>
          <w:p w14:paraId="70358470" w14:textId="302A65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A72875" w14:textId="77777777" w:rsidTr="00B04748">
        <w:tc>
          <w:tcPr>
            <w:tcW w:w="587" w:type="pct"/>
          </w:tcPr>
          <w:p w14:paraId="0B5D498A" w14:textId="2EC7F1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R4-2321641</w:t>
            </w:r>
          </w:p>
        </w:tc>
        <w:tc>
          <w:tcPr>
            <w:tcW w:w="810" w:type="pct"/>
          </w:tcPr>
          <w:p w14:paraId="14DAD7C7" w14:textId="4789F7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Further NR mobility enhancements</w:t>
            </w:r>
          </w:p>
        </w:tc>
        <w:tc>
          <w:tcPr>
            <w:tcW w:w="717" w:type="pct"/>
          </w:tcPr>
          <w:p w14:paraId="2A9499F4" w14:textId="12DE39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Inc, Apple</w:t>
            </w:r>
          </w:p>
        </w:tc>
        <w:tc>
          <w:tcPr>
            <w:tcW w:w="294" w:type="pct"/>
          </w:tcPr>
          <w:p w14:paraId="21E2E302" w14:textId="724FA2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182B9481" w14:textId="7424CB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3952</w:t>
            </w:r>
          </w:p>
        </w:tc>
        <w:tc>
          <w:tcPr>
            <w:tcW w:w="223" w:type="pct"/>
          </w:tcPr>
          <w:p w14:paraId="5AECC4F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4E43F3" w14:textId="42B19F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D91AEE5" w14:textId="334359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8EF7D6D" w14:textId="39D1B1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NR_Mob_enh2-Core</w:t>
            </w:r>
          </w:p>
        </w:tc>
        <w:tc>
          <w:tcPr>
            <w:tcW w:w="511" w:type="pct"/>
          </w:tcPr>
          <w:p w14:paraId="76ABB0B6" w14:textId="3C804C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9E1B63A" w14:textId="77777777" w:rsidTr="00B04748">
        <w:tc>
          <w:tcPr>
            <w:tcW w:w="587" w:type="pct"/>
          </w:tcPr>
          <w:p w14:paraId="775310D8" w14:textId="4318BF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R4-2321644</w:t>
            </w:r>
          </w:p>
        </w:tc>
        <w:tc>
          <w:tcPr>
            <w:tcW w:w="810" w:type="pct"/>
          </w:tcPr>
          <w:p w14:paraId="48BA1E09" w14:textId="27731D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NR MIMO evolution for downlink and uplink</w:t>
            </w:r>
          </w:p>
        </w:tc>
        <w:tc>
          <w:tcPr>
            <w:tcW w:w="717" w:type="pct"/>
          </w:tcPr>
          <w:p w14:paraId="271F2AF1" w14:textId="064048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71BF3A10" w14:textId="6B178C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02361D6" w14:textId="018856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3953</w:t>
            </w:r>
          </w:p>
        </w:tc>
        <w:tc>
          <w:tcPr>
            <w:tcW w:w="223" w:type="pct"/>
          </w:tcPr>
          <w:p w14:paraId="786D297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EDD2C41" w14:textId="666FD8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5F761B3" w14:textId="6BD9E5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E6BF0B0" w14:textId="213B09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NR_MIMO_evo_DL_UL-Core</w:t>
            </w:r>
          </w:p>
        </w:tc>
        <w:tc>
          <w:tcPr>
            <w:tcW w:w="511" w:type="pct"/>
          </w:tcPr>
          <w:p w14:paraId="5DFD4F8D" w14:textId="70F3FE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1B207BE" w14:textId="77777777" w:rsidTr="00B04748">
        <w:tc>
          <w:tcPr>
            <w:tcW w:w="587" w:type="pct"/>
          </w:tcPr>
          <w:p w14:paraId="09194081" w14:textId="55E008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R4-2321645</w:t>
            </w:r>
          </w:p>
        </w:tc>
        <w:tc>
          <w:tcPr>
            <w:tcW w:w="810" w:type="pct"/>
          </w:tcPr>
          <w:p w14:paraId="28CC58D3" w14:textId="0EC12E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 on RRM requirements for enhanced NR sidelink relay</w:t>
            </w:r>
          </w:p>
        </w:tc>
        <w:tc>
          <w:tcPr>
            <w:tcW w:w="717" w:type="pct"/>
          </w:tcPr>
          <w:p w14:paraId="427866D3" w14:textId="242D35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294" w:type="pct"/>
          </w:tcPr>
          <w:p w14:paraId="200D9421" w14:textId="756A77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43F889E8" w14:textId="106B91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3954</w:t>
            </w:r>
          </w:p>
        </w:tc>
        <w:tc>
          <w:tcPr>
            <w:tcW w:w="223" w:type="pct"/>
          </w:tcPr>
          <w:p w14:paraId="30CF73E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9E50F7" w14:textId="09AB82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194EAB9" w14:textId="13B71E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8FD90A0" w14:textId="730BE1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NR_SL_relay_enh-Core</w:t>
            </w:r>
          </w:p>
        </w:tc>
        <w:tc>
          <w:tcPr>
            <w:tcW w:w="511" w:type="pct"/>
          </w:tcPr>
          <w:p w14:paraId="12A226AA" w14:textId="29D051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6EE22CF" w14:textId="77777777" w:rsidTr="00B04748">
        <w:tc>
          <w:tcPr>
            <w:tcW w:w="587" w:type="pct"/>
          </w:tcPr>
          <w:p w14:paraId="6CD06E2C" w14:textId="38BA2C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R4-2321648</w:t>
            </w:r>
          </w:p>
        </w:tc>
        <w:tc>
          <w:tcPr>
            <w:tcW w:w="810" w:type="pct"/>
          </w:tcPr>
          <w:p w14:paraId="131F8952" w14:textId="5939BC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38.133 on RRM core requirements for NR support for dedicated spectrum less than 5MHz for FR1</w:t>
            </w:r>
          </w:p>
        </w:tc>
        <w:tc>
          <w:tcPr>
            <w:tcW w:w="717" w:type="pct"/>
          </w:tcPr>
          <w:p w14:paraId="3BE3C1AA" w14:textId="170828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B897D69" w14:textId="2F0BF5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232" w:type="pct"/>
          </w:tcPr>
          <w:p w14:paraId="549CF923" w14:textId="78DE5B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3955</w:t>
            </w:r>
          </w:p>
        </w:tc>
        <w:tc>
          <w:tcPr>
            <w:tcW w:w="223" w:type="pct"/>
          </w:tcPr>
          <w:p w14:paraId="250EA54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DE88943" w14:textId="0556E4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CE6A6B5" w14:textId="7186DF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7963FA6" w14:textId="5E3BF5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3A14B19A" w14:textId="3D4232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ABF2482" w14:textId="77777777" w:rsidTr="00B04748">
        <w:tc>
          <w:tcPr>
            <w:tcW w:w="587" w:type="pct"/>
          </w:tcPr>
          <w:p w14:paraId="6D52F4A1" w14:textId="31E857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R4-2318289</w:t>
            </w:r>
          </w:p>
        </w:tc>
        <w:tc>
          <w:tcPr>
            <w:tcW w:w="810" w:type="pct"/>
          </w:tcPr>
          <w:p w14:paraId="227FC5E4" w14:textId="395EC2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38.141-1, Correction on reference of PREFSENS</w:t>
            </w:r>
          </w:p>
        </w:tc>
        <w:tc>
          <w:tcPr>
            <w:tcW w:w="717" w:type="pct"/>
          </w:tcPr>
          <w:p w14:paraId="1AD789FB" w14:textId="0345E8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59D526F7" w14:textId="2BF810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6144C831" w14:textId="668D2C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223" w:type="pct"/>
          </w:tcPr>
          <w:p w14:paraId="26C0E04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06A0EBD" w14:textId="50F6D0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FC452E9" w14:textId="27A1AD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9AD7DD9" w14:textId="009C3C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0FC1D96F" w14:textId="04D409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7B20C1C" w14:textId="77777777" w:rsidTr="00B04748">
        <w:tc>
          <w:tcPr>
            <w:tcW w:w="587" w:type="pct"/>
          </w:tcPr>
          <w:p w14:paraId="0E922AFA" w14:textId="248743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R4-2318290</w:t>
            </w:r>
          </w:p>
        </w:tc>
        <w:tc>
          <w:tcPr>
            <w:tcW w:w="810" w:type="pct"/>
          </w:tcPr>
          <w:p w14:paraId="1887706C" w14:textId="7424EC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38.141-1, Correction on reference of PREFSENS</w:t>
            </w:r>
          </w:p>
        </w:tc>
        <w:tc>
          <w:tcPr>
            <w:tcW w:w="717" w:type="pct"/>
          </w:tcPr>
          <w:p w14:paraId="1EF095AC" w14:textId="479282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0EAAACAF" w14:textId="5A9727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44AF7274" w14:textId="73DAAD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223" w:type="pct"/>
          </w:tcPr>
          <w:p w14:paraId="19C6A92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5548A52" w14:textId="27349A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74B525E" w14:textId="282794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FA3AD40" w14:textId="11777F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353A4692" w14:textId="306095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757D5CC" w14:textId="77777777" w:rsidTr="00B04748">
        <w:tc>
          <w:tcPr>
            <w:tcW w:w="587" w:type="pct"/>
          </w:tcPr>
          <w:p w14:paraId="0B36AED3" w14:textId="4FB1A2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R4-2318291</w:t>
            </w:r>
          </w:p>
        </w:tc>
        <w:tc>
          <w:tcPr>
            <w:tcW w:w="810" w:type="pct"/>
          </w:tcPr>
          <w:p w14:paraId="4BDD8F9F" w14:textId="6CB281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38.141-1, Correction on reference of PREFSENS</w:t>
            </w:r>
          </w:p>
        </w:tc>
        <w:tc>
          <w:tcPr>
            <w:tcW w:w="717" w:type="pct"/>
          </w:tcPr>
          <w:p w14:paraId="0DDB9EBB" w14:textId="171656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3D6528DA" w14:textId="4F0771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6CDD0085" w14:textId="6B9B23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223" w:type="pct"/>
          </w:tcPr>
          <w:p w14:paraId="7569D98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8CB5A45" w14:textId="39B1C9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C5312DC" w14:textId="749784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A075D43" w14:textId="73D189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79196ED" w14:textId="4896A9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776945E" w14:textId="77777777" w:rsidTr="00B04748">
        <w:tc>
          <w:tcPr>
            <w:tcW w:w="587" w:type="pct"/>
          </w:tcPr>
          <w:p w14:paraId="71562CA6" w14:textId="0B26A2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R4-2318369</w:t>
            </w:r>
          </w:p>
        </w:tc>
        <w:tc>
          <w:tcPr>
            <w:tcW w:w="810" w:type="pct"/>
          </w:tcPr>
          <w:p w14:paraId="11FBD132" w14:textId="642A81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[NR_unlic-Perf] CR to TS 38.141-1 on correction of table numbers for Local Area BS in-channel selectivity for bands n46, n96 and n102</w:t>
            </w:r>
          </w:p>
        </w:tc>
        <w:tc>
          <w:tcPr>
            <w:tcW w:w="717" w:type="pct"/>
          </w:tcPr>
          <w:p w14:paraId="04952C6E" w14:textId="4DAC9F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9D63374" w14:textId="726D27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5980CB85" w14:textId="6090A8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223" w:type="pct"/>
          </w:tcPr>
          <w:p w14:paraId="3D0C9A1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7811A7C" w14:textId="28A871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EE1D99F" w14:textId="611907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96662AE" w14:textId="1831C1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47E496B6" w14:textId="47CC50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5CF3C5" w14:textId="77777777" w:rsidTr="00B04748">
        <w:tc>
          <w:tcPr>
            <w:tcW w:w="587" w:type="pct"/>
          </w:tcPr>
          <w:p w14:paraId="0CAA31EC" w14:textId="410089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R4-2318370</w:t>
            </w:r>
          </w:p>
        </w:tc>
        <w:tc>
          <w:tcPr>
            <w:tcW w:w="810" w:type="pct"/>
          </w:tcPr>
          <w:p w14:paraId="7849F1FD" w14:textId="4C98C8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[NR_unlic-Perf] CR to TS 38.141-1 on correction of table numbers for Local Area BS in-channel selectivity for bands n46, n96 and n102</w:t>
            </w:r>
          </w:p>
        </w:tc>
        <w:tc>
          <w:tcPr>
            <w:tcW w:w="717" w:type="pct"/>
          </w:tcPr>
          <w:p w14:paraId="47D56D26" w14:textId="1C3E41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1C9168E" w14:textId="1B5B3C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7A7337EC" w14:textId="162710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223" w:type="pct"/>
          </w:tcPr>
          <w:p w14:paraId="31355FF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7AFF4C7" w14:textId="73AA32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44E52E7" w14:textId="636E4C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BCF553D" w14:textId="1966CF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4C05DF86" w14:textId="1825F0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96136B2" w14:textId="77777777" w:rsidTr="00B04748">
        <w:tc>
          <w:tcPr>
            <w:tcW w:w="587" w:type="pct"/>
          </w:tcPr>
          <w:p w14:paraId="33FB4E36" w14:textId="317C23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R4-2318371</w:t>
            </w:r>
          </w:p>
        </w:tc>
        <w:tc>
          <w:tcPr>
            <w:tcW w:w="810" w:type="pct"/>
          </w:tcPr>
          <w:p w14:paraId="4AF4352C" w14:textId="026EBC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[NR_unlic-Perf] CR to TS 38.141-1 on correction of table numbers for Local Area BS in-channel selectivity for bands n46, n96 and n102</w:t>
            </w:r>
          </w:p>
        </w:tc>
        <w:tc>
          <w:tcPr>
            <w:tcW w:w="717" w:type="pct"/>
          </w:tcPr>
          <w:p w14:paraId="15A8C4BC" w14:textId="6D327C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6901B6B" w14:textId="44DDF7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61789769" w14:textId="127401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223" w:type="pct"/>
          </w:tcPr>
          <w:p w14:paraId="6A55722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B0A4326" w14:textId="0770B1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3BEECFD" w14:textId="095ECD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E9653D7" w14:textId="14F75E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781B4634" w14:textId="70EBE9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B55FE68" w14:textId="77777777" w:rsidTr="00B04748">
        <w:tc>
          <w:tcPr>
            <w:tcW w:w="587" w:type="pct"/>
          </w:tcPr>
          <w:p w14:paraId="29FC8F7E" w14:textId="7D0D86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R4-2318381</w:t>
            </w:r>
          </w:p>
        </w:tc>
        <w:tc>
          <w:tcPr>
            <w:tcW w:w="810" w:type="pct"/>
          </w:tcPr>
          <w:p w14:paraId="5919A3BF" w14:textId="0AE798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38.141-1 on correction of table reference for Band n18 transmitter spurious emissions</w:t>
            </w:r>
          </w:p>
        </w:tc>
        <w:tc>
          <w:tcPr>
            <w:tcW w:w="717" w:type="pct"/>
          </w:tcPr>
          <w:p w14:paraId="47ABC176" w14:textId="71C088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3299500" w14:textId="024C2F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0D45DF45" w14:textId="3FCC1E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223" w:type="pct"/>
          </w:tcPr>
          <w:p w14:paraId="4C930B5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02802EB" w14:textId="14C303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A04CF2E" w14:textId="185E15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58D0170" w14:textId="6C6A45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0D7CE47B" w14:textId="43FC26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B64BDB8" w14:textId="77777777" w:rsidTr="00B04748">
        <w:tc>
          <w:tcPr>
            <w:tcW w:w="587" w:type="pct"/>
          </w:tcPr>
          <w:p w14:paraId="47567FEB" w14:textId="32CEF2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R4-2318382</w:t>
            </w:r>
          </w:p>
        </w:tc>
        <w:tc>
          <w:tcPr>
            <w:tcW w:w="810" w:type="pct"/>
          </w:tcPr>
          <w:p w14:paraId="5C763CD3" w14:textId="484428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38.141-1 on correction of table reference for Band n18 transmitter spurious emissions</w:t>
            </w:r>
          </w:p>
        </w:tc>
        <w:tc>
          <w:tcPr>
            <w:tcW w:w="717" w:type="pct"/>
          </w:tcPr>
          <w:p w14:paraId="3F085E6B" w14:textId="79D305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F1AFAB3" w14:textId="2F7C61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091077FA" w14:textId="51B661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223" w:type="pct"/>
          </w:tcPr>
          <w:p w14:paraId="57D7683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C6013C" w14:textId="5CD181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02A5348" w14:textId="6C5C62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2C9CDFE" w14:textId="2F2DD0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72F06522" w14:textId="0B9170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021CAC5" w14:textId="77777777" w:rsidTr="00B04748">
        <w:tc>
          <w:tcPr>
            <w:tcW w:w="587" w:type="pct"/>
          </w:tcPr>
          <w:p w14:paraId="0D649859" w14:textId="3B6CD1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R4-2318383</w:t>
            </w:r>
          </w:p>
        </w:tc>
        <w:tc>
          <w:tcPr>
            <w:tcW w:w="810" w:type="pct"/>
          </w:tcPr>
          <w:p w14:paraId="6735494C" w14:textId="58A029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38.141-1 on correction of table reference for Band n18 transmitter spurious emissions</w:t>
            </w:r>
          </w:p>
        </w:tc>
        <w:tc>
          <w:tcPr>
            <w:tcW w:w="717" w:type="pct"/>
          </w:tcPr>
          <w:p w14:paraId="0249E6F1" w14:textId="135D0C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82D6877" w14:textId="73B80D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310D90EC" w14:textId="76DFB8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223" w:type="pct"/>
          </w:tcPr>
          <w:p w14:paraId="707D899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B148096" w14:textId="7FA644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C95B169" w14:textId="28A6EB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5C40ED2" w14:textId="26B046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1D794391" w14:textId="539242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7AA54008" w14:textId="77777777" w:rsidTr="00B04748">
        <w:tc>
          <w:tcPr>
            <w:tcW w:w="587" w:type="pct"/>
          </w:tcPr>
          <w:p w14:paraId="627617A2" w14:textId="30967E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R4-2321192</w:t>
            </w:r>
          </w:p>
        </w:tc>
        <w:tc>
          <w:tcPr>
            <w:tcW w:w="810" w:type="pct"/>
          </w:tcPr>
          <w:p w14:paraId="67759D68" w14:textId="187437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38.141-1 on correction of table reference for Band n18 transmitter spurious emissions</w:t>
            </w:r>
          </w:p>
        </w:tc>
        <w:tc>
          <w:tcPr>
            <w:tcW w:w="717" w:type="pct"/>
          </w:tcPr>
          <w:p w14:paraId="26248CC7" w14:textId="3D8CB1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63397AA5" w14:textId="598423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2F22E94E" w14:textId="3D415F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223" w:type="pct"/>
          </w:tcPr>
          <w:p w14:paraId="695D153F" w14:textId="0FF49B7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3050FC4" w14:textId="35FC5F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43AB209" w14:textId="2DF1FB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ACCE953" w14:textId="374950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621FD7C3" w14:textId="129045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F0EB016" w14:textId="77777777" w:rsidTr="00B04748">
        <w:tc>
          <w:tcPr>
            <w:tcW w:w="587" w:type="pct"/>
          </w:tcPr>
          <w:p w14:paraId="475CC4B4" w14:textId="1185F9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R4-2318390</w:t>
            </w:r>
          </w:p>
        </w:tc>
        <w:tc>
          <w:tcPr>
            <w:tcW w:w="810" w:type="pct"/>
          </w:tcPr>
          <w:p w14:paraId="4CF315C4" w14:textId="5BB386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introduction NR bands n31 and n72</w:t>
            </w:r>
          </w:p>
        </w:tc>
        <w:tc>
          <w:tcPr>
            <w:tcW w:w="717" w:type="pct"/>
          </w:tcPr>
          <w:p w14:paraId="2496DB05" w14:textId="113EFE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 Corporation, Ericsson</w:t>
            </w:r>
          </w:p>
        </w:tc>
        <w:tc>
          <w:tcPr>
            <w:tcW w:w="294" w:type="pct"/>
          </w:tcPr>
          <w:p w14:paraId="4A5D07FD" w14:textId="38AE0F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6E083F16" w14:textId="0896CC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223" w:type="pct"/>
          </w:tcPr>
          <w:p w14:paraId="4D69287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641AE8D" w14:textId="1C30C4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0D22AD8" w14:textId="15E7FB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9C26F39" w14:textId="7F9B6C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NR_bands_n31_n72-Perf</w:t>
            </w:r>
          </w:p>
        </w:tc>
        <w:tc>
          <w:tcPr>
            <w:tcW w:w="511" w:type="pct"/>
          </w:tcPr>
          <w:p w14:paraId="03318D84" w14:textId="08A7CA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31DE9BF" w14:textId="77777777" w:rsidTr="00B04748">
        <w:tc>
          <w:tcPr>
            <w:tcW w:w="587" w:type="pct"/>
          </w:tcPr>
          <w:p w14:paraId="0EB5FCBA" w14:textId="6D9D0A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R4-2319943</w:t>
            </w:r>
          </w:p>
        </w:tc>
        <w:tc>
          <w:tcPr>
            <w:tcW w:w="810" w:type="pct"/>
          </w:tcPr>
          <w:p w14:paraId="76AD3273" w14:textId="3C982B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introduction NR bands n31 and n72</w:t>
            </w:r>
          </w:p>
        </w:tc>
        <w:tc>
          <w:tcPr>
            <w:tcW w:w="717" w:type="pct"/>
          </w:tcPr>
          <w:p w14:paraId="6D755F89" w14:textId="34CAD5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 Corporation, Ericsson</w:t>
            </w:r>
          </w:p>
        </w:tc>
        <w:tc>
          <w:tcPr>
            <w:tcW w:w="294" w:type="pct"/>
          </w:tcPr>
          <w:p w14:paraId="4ADEEB0D" w14:textId="647CBC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64EC3B4B" w14:textId="20476D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223" w:type="pct"/>
          </w:tcPr>
          <w:p w14:paraId="55ABA9D3" w14:textId="6F478B1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59EEDFA" w14:textId="26AF09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D1C5FFF" w14:textId="24151C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49B7AC0" w14:textId="58FFDF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NR_bands_n31_n72-Perf</w:t>
            </w:r>
          </w:p>
        </w:tc>
        <w:tc>
          <w:tcPr>
            <w:tcW w:w="511" w:type="pct"/>
          </w:tcPr>
          <w:p w14:paraId="4BC0EBAB" w14:textId="6B26C1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7085083" w14:textId="77777777" w:rsidTr="00B04748">
        <w:tc>
          <w:tcPr>
            <w:tcW w:w="587" w:type="pct"/>
          </w:tcPr>
          <w:p w14:paraId="3005FA2A" w14:textId="4505AB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R4-2318394</w:t>
            </w:r>
          </w:p>
        </w:tc>
        <w:tc>
          <w:tcPr>
            <w:tcW w:w="810" w:type="pct"/>
          </w:tcPr>
          <w:p w14:paraId="705AE629" w14:textId="0593F5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38.141-1 on introduction of 3 MHz channel bandwidth</w:t>
            </w:r>
          </w:p>
        </w:tc>
        <w:tc>
          <w:tcPr>
            <w:tcW w:w="717" w:type="pct"/>
          </w:tcPr>
          <w:p w14:paraId="6A3CA8FB" w14:textId="1830AF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 Corporation, Ericsson, Huawei</w:t>
            </w:r>
          </w:p>
        </w:tc>
        <w:tc>
          <w:tcPr>
            <w:tcW w:w="294" w:type="pct"/>
          </w:tcPr>
          <w:p w14:paraId="342B8937" w14:textId="1EC34B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053BC944" w14:textId="453D4E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223" w:type="pct"/>
          </w:tcPr>
          <w:p w14:paraId="61A4F7B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0C0024C" w14:textId="5C04F0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124D6C8" w14:textId="449308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D5080D5" w14:textId="57B057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NR_FR1_lessthan_5MHz_BW-Perf</w:t>
            </w:r>
          </w:p>
        </w:tc>
        <w:tc>
          <w:tcPr>
            <w:tcW w:w="511" w:type="pct"/>
          </w:tcPr>
          <w:p w14:paraId="446B64D6" w14:textId="23175B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7C2157E" w14:textId="77777777" w:rsidTr="00B04748">
        <w:tc>
          <w:tcPr>
            <w:tcW w:w="587" w:type="pct"/>
          </w:tcPr>
          <w:p w14:paraId="53F4325B" w14:textId="5BBF46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R4-2321025</w:t>
            </w:r>
          </w:p>
        </w:tc>
        <w:tc>
          <w:tcPr>
            <w:tcW w:w="810" w:type="pct"/>
          </w:tcPr>
          <w:p w14:paraId="5A3CACF7" w14:textId="53F82B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38.141-1 on introduction of 3 MHz channel bandwidth</w:t>
            </w:r>
          </w:p>
        </w:tc>
        <w:tc>
          <w:tcPr>
            <w:tcW w:w="717" w:type="pct"/>
          </w:tcPr>
          <w:p w14:paraId="64C46CC0" w14:textId="729FE9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 Corporation, Ericsson, Huawei</w:t>
            </w:r>
          </w:p>
        </w:tc>
        <w:tc>
          <w:tcPr>
            <w:tcW w:w="294" w:type="pct"/>
          </w:tcPr>
          <w:p w14:paraId="5E8CE69A" w14:textId="7BD656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5E778E84" w14:textId="68B762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223" w:type="pct"/>
          </w:tcPr>
          <w:p w14:paraId="2BA33F5D" w14:textId="5E39DC0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0C28B5B" w14:textId="6CBBA9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2690138" w14:textId="7656F8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1608F0C" w14:textId="0187FA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NR_FR1_lessthan_5MHz_BW-Perf</w:t>
            </w:r>
          </w:p>
        </w:tc>
        <w:tc>
          <w:tcPr>
            <w:tcW w:w="511" w:type="pct"/>
          </w:tcPr>
          <w:p w14:paraId="705C80B2" w14:textId="589EFC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948A385" w14:textId="77777777" w:rsidTr="00B04748">
        <w:tc>
          <w:tcPr>
            <w:tcW w:w="587" w:type="pct"/>
          </w:tcPr>
          <w:p w14:paraId="3237DBEA" w14:textId="12B5F0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R4-2318476</w:t>
            </w:r>
          </w:p>
        </w:tc>
        <w:tc>
          <w:tcPr>
            <w:tcW w:w="810" w:type="pct"/>
          </w:tcPr>
          <w:p w14:paraId="23FC7BB9" w14:textId="68EB2B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[NR_FR1_lessthan_5MHz_BW-Core] CR for Tx intermodulation requirements in certain region</w:t>
            </w:r>
          </w:p>
        </w:tc>
        <w:tc>
          <w:tcPr>
            <w:tcW w:w="717" w:type="pct"/>
          </w:tcPr>
          <w:p w14:paraId="28232846" w14:textId="20F63D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SoftBank Corp., KDDI Corporation, Rakuten mobile, Inc</w:t>
            </w:r>
          </w:p>
        </w:tc>
        <w:tc>
          <w:tcPr>
            <w:tcW w:w="294" w:type="pct"/>
          </w:tcPr>
          <w:p w14:paraId="67CCC484" w14:textId="21B341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359BF9E9" w14:textId="74D3B5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223" w:type="pct"/>
          </w:tcPr>
          <w:p w14:paraId="3BCF201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40EA790" w14:textId="78EB27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13F024D" w14:textId="705F96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9480649" w14:textId="1E0BA9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1B25EED8" w14:textId="40659E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806CC2B" w14:textId="77777777" w:rsidTr="00B04748">
        <w:tc>
          <w:tcPr>
            <w:tcW w:w="587" w:type="pct"/>
          </w:tcPr>
          <w:p w14:paraId="5A625D0C" w14:textId="17D36D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R4-2321050</w:t>
            </w:r>
          </w:p>
        </w:tc>
        <w:tc>
          <w:tcPr>
            <w:tcW w:w="810" w:type="pct"/>
          </w:tcPr>
          <w:p w14:paraId="0A988D66" w14:textId="251241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[NR_FR1_lessthan_5MHz_BW-Core] CR for Tx intermodulation requirements in certain region</w:t>
            </w:r>
          </w:p>
        </w:tc>
        <w:tc>
          <w:tcPr>
            <w:tcW w:w="717" w:type="pct"/>
          </w:tcPr>
          <w:p w14:paraId="19753515" w14:textId="486AC0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SoftBank Corp., KDDI Corporation, Rakuten mobile, Inc</w:t>
            </w:r>
          </w:p>
        </w:tc>
        <w:tc>
          <w:tcPr>
            <w:tcW w:w="294" w:type="pct"/>
          </w:tcPr>
          <w:p w14:paraId="408234DB" w14:textId="425890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5E32814F" w14:textId="5AAD07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223" w:type="pct"/>
          </w:tcPr>
          <w:p w14:paraId="5297A60A" w14:textId="3B03850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EC9AE84" w14:textId="1113CE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A38D279" w14:textId="3FEC17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0EF419A" w14:textId="5F4184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65B47C06" w14:textId="6F7469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F0BE1DF" w14:textId="77777777" w:rsidTr="00B04748">
        <w:tc>
          <w:tcPr>
            <w:tcW w:w="587" w:type="pct"/>
          </w:tcPr>
          <w:p w14:paraId="5655D224" w14:textId="15E505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R4-2318563</w:t>
            </w:r>
          </w:p>
        </w:tc>
        <w:tc>
          <w:tcPr>
            <w:tcW w:w="810" w:type="pct"/>
          </w:tcPr>
          <w:p w14:paraId="356B8805" w14:textId="0E0354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RMR Wide Area BS type 1-C output power limits</w:t>
            </w:r>
          </w:p>
        </w:tc>
        <w:tc>
          <w:tcPr>
            <w:tcW w:w="717" w:type="pct"/>
          </w:tcPr>
          <w:p w14:paraId="794DF297" w14:textId="30C126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294" w:type="pct"/>
          </w:tcPr>
          <w:p w14:paraId="3E6095B3" w14:textId="7CE45D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1A5BBDD6" w14:textId="5FEE8B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223" w:type="pct"/>
          </w:tcPr>
          <w:p w14:paraId="4C8E6AF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EAB9194" w14:textId="5D7A43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6FCA58B" w14:textId="36873D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567A9FB" w14:textId="7D43BC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NR_RAIL_EU_1900MHz_TDD, NR_RAIL_EU_900MHz</w:t>
            </w:r>
          </w:p>
        </w:tc>
        <w:tc>
          <w:tcPr>
            <w:tcW w:w="511" w:type="pct"/>
          </w:tcPr>
          <w:p w14:paraId="74F0A58C" w14:textId="2AAEAD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8C881B4" w14:textId="77777777" w:rsidTr="00B04748">
        <w:tc>
          <w:tcPr>
            <w:tcW w:w="587" w:type="pct"/>
          </w:tcPr>
          <w:p w14:paraId="7701A0A3" w14:textId="1F24B4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R4-2318641</w:t>
            </w:r>
          </w:p>
        </w:tc>
        <w:tc>
          <w:tcPr>
            <w:tcW w:w="810" w:type="pct"/>
          </w:tcPr>
          <w:p w14:paraId="147C8CAC" w14:textId="5E3EB0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Introduction of n109</w:t>
            </w:r>
          </w:p>
        </w:tc>
        <w:tc>
          <w:tcPr>
            <w:tcW w:w="717" w:type="pct"/>
          </w:tcPr>
          <w:p w14:paraId="092D54EA" w14:textId="261789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294" w:type="pct"/>
          </w:tcPr>
          <w:p w14:paraId="2B1F51DA" w14:textId="6FFB81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6B93DE8D" w14:textId="1EA4EC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223" w:type="pct"/>
          </w:tcPr>
          <w:p w14:paraId="22CDB69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E1AF84" w14:textId="3802E6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51748CD" w14:textId="626037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9509EE3" w14:textId="203D39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64EC5011" w14:textId="67C78F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C189FA4" w14:textId="77777777" w:rsidTr="00B04748">
        <w:tc>
          <w:tcPr>
            <w:tcW w:w="587" w:type="pct"/>
          </w:tcPr>
          <w:p w14:paraId="397ED390" w14:textId="27B108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R4-2321690</w:t>
            </w:r>
          </w:p>
        </w:tc>
        <w:tc>
          <w:tcPr>
            <w:tcW w:w="810" w:type="pct"/>
          </w:tcPr>
          <w:p w14:paraId="5186FD06" w14:textId="4DAD8E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Introduction of n109</w:t>
            </w:r>
          </w:p>
        </w:tc>
        <w:tc>
          <w:tcPr>
            <w:tcW w:w="717" w:type="pct"/>
          </w:tcPr>
          <w:p w14:paraId="42A5B47C" w14:textId="164D29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294" w:type="pct"/>
          </w:tcPr>
          <w:p w14:paraId="6A09C2B3" w14:textId="29425A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137F3C13" w14:textId="719BB0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223" w:type="pct"/>
          </w:tcPr>
          <w:p w14:paraId="13305FB9" w14:textId="7CC45D7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1D5063D" w14:textId="144261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45D1752" w14:textId="519B43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254715E" w14:textId="4C7D3E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1C8DEF0E" w14:textId="7BC4D0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92C6607" w14:textId="77777777" w:rsidTr="00B04748">
        <w:tc>
          <w:tcPr>
            <w:tcW w:w="587" w:type="pct"/>
          </w:tcPr>
          <w:p w14:paraId="442B18CE" w14:textId="0752C5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R4-2319528</w:t>
            </w:r>
          </w:p>
        </w:tc>
        <w:tc>
          <w:tcPr>
            <w:tcW w:w="810" w:type="pct"/>
          </w:tcPr>
          <w:p w14:paraId="446371B9" w14:textId="0D7FF5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for supporting of 4Tx in R18</w:t>
            </w:r>
          </w:p>
        </w:tc>
        <w:tc>
          <w:tcPr>
            <w:tcW w:w="717" w:type="pct"/>
          </w:tcPr>
          <w:p w14:paraId="360EACB6" w14:textId="00F853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6C04882C" w14:textId="51AC53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04E8F9D2" w14:textId="5B17A7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223" w:type="pct"/>
          </w:tcPr>
          <w:p w14:paraId="78C4AE4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C5DB999" w14:textId="35922D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2A5EF3C" w14:textId="43DCF2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2D7A3AB" w14:textId="0E46F4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NR_ENDC_RF_FR1_enh2-Perf</w:t>
            </w:r>
          </w:p>
        </w:tc>
        <w:tc>
          <w:tcPr>
            <w:tcW w:w="511" w:type="pct"/>
          </w:tcPr>
          <w:p w14:paraId="35AEACEA" w14:textId="531A8A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7D6C8D7" w14:textId="77777777" w:rsidTr="00B04748">
        <w:tc>
          <w:tcPr>
            <w:tcW w:w="587" w:type="pct"/>
          </w:tcPr>
          <w:p w14:paraId="1D732A6A" w14:textId="55E3A4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R4-2319690</w:t>
            </w:r>
          </w:p>
        </w:tc>
        <w:tc>
          <w:tcPr>
            <w:tcW w:w="810" w:type="pct"/>
          </w:tcPr>
          <w:p w14:paraId="662EF188" w14:textId="19228F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MB_MSR_RF] CR to 38.141-1: clarification on requirements for BS capable of multi-band operation</w:t>
            </w:r>
          </w:p>
        </w:tc>
        <w:tc>
          <w:tcPr>
            <w:tcW w:w="717" w:type="pct"/>
          </w:tcPr>
          <w:p w14:paraId="31F4E41F" w14:textId="5DF9AB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1AE03A74" w14:textId="4E3462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272F28AB" w14:textId="4ABC59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223" w:type="pct"/>
          </w:tcPr>
          <w:p w14:paraId="5737E842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6D61867" w14:textId="36C74A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E72D487" w14:textId="1671E4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64FFFDC" w14:textId="2A4DE5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461752F8" w14:textId="09697A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DB009B6" w14:textId="77777777" w:rsidTr="00B04748">
        <w:tc>
          <w:tcPr>
            <w:tcW w:w="587" w:type="pct"/>
          </w:tcPr>
          <w:p w14:paraId="43F0B227" w14:textId="357151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R4-2321158</w:t>
            </w:r>
          </w:p>
        </w:tc>
        <w:tc>
          <w:tcPr>
            <w:tcW w:w="810" w:type="pct"/>
          </w:tcPr>
          <w:p w14:paraId="03EF6D65" w14:textId="5743FE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 MB_MSR_RF] CR to 38.141-1: clarification on requirements for BS capable of multi-band operation</w:t>
            </w:r>
          </w:p>
        </w:tc>
        <w:tc>
          <w:tcPr>
            <w:tcW w:w="717" w:type="pct"/>
          </w:tcPr>
          <w:p w14:paraId="13446C66" w14:textId="66937F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2FF3B14" w14:textId="437FE6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548A46AE" w14:textId="1CC834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223" w:type="pct"/>
          </w:tcPr>
          <w:p w14:paraId="57C667F0" w14:textId="478B588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18E3D26" w14:textId="47CFCB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8CCC846" w14:textId="09BABC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32C0DCE" w14:textId="5BE9FF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2C1A72BA" w14:textId="3B0A3A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51505F83" w14:textId="77777777" w:rsidTr="00B04748">
        <w:tc>
          <w:tcPr>
            <w:tcW w:w="587" w:type="pct"/>
          </w:tcPr>
          <w:p w14:paraId="49504613" w14:textId="136D0D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R4-2319691</w:t>
            </w:r>
          </w:p>
        </w:tc>
        <w:tc>
          <w:tcPr>
            <w:tcW w:w="810" w:type="pct"/>
          </w:tcPr>
          <w:p w14:paraId="279D2457" w14:textId="59BC98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[MB_MSR_RF] CR to 38.141-1: clarification on requirements for BS capable of multi-band operation</w:t>
            </w:r>
          </w:p>
        </w:tc>
        <w:tc>
          <w:tcPr>
            <w:tcW w:w="717" w:type="pct"/>
          </w:tcPr>
          <w:p w14:paraId="5287E47D" w14:textId="334126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25562CE" w14:textId="6572FD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60BC590B" w14:textId="077C6D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223" w:type="pct"/>
          </w:tcPr>
          <w:p w14:paraId="34B0DD8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02F586B" w14:textId="4B9062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35FA237" w14:textId="7D1EA0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6DEEB4D" w14:textId="1B11D1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60F5D099" w14:textId="159F67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3AFD7A4" w14:textId="77777777" w:rsidTr="00B04748">
        <w:tc>
          <w:tcPr>
            <w:tcW w:w="587" w:type="pct"/>
          </w:tcPr>
          <w:p w14:paraId="02626ADF" w14:textId="1BF08C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R4-2319692</w:t>
            </w:r>
          </w:p>
        </w:tc>
        <w:tc>
          <w:tcPr>
            <w:tcW w:w="810" w:type="pct"/>
          </w:tcPr>
          <w:p w14:paraId="14AA8F2F" w14:textId="765ABA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[MB_MSR_RF] CR to 38.141-1: clarification on requirements for BS capable of multi-band operation</w:t>
            </w:r>
          </w:p>
        </w:tc>
        <w:tc>
          <w:tcPr>
            <w:tcW w:w="717" w:type="pct"/>
          </w:tcPr>
          <w:p w14:paraId="6E43AAF5" w14:textId="11BC79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35026247" w14:textId="068749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37811F93" w14:textId="0F2C15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223" w:type="pct"/>
          </w:tcPr>
          <w:p w14:paraId="6FA525D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DA88D7B" w14:textId="2930EC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6487755" w14:textId="54E7A4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516D4F1" w14:textId="5591C1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</w:t>
            </w:r>
          </w:p>
        </w:tc>
        <w:tc>
          <w:tcPr>
            <w:tcW w:w="511" w:type="pct"/>
          </w:tcPr>
          <w:p w14:paraId="27F3EBF5" w14:textId="53C9F6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D8D2057" w14:textId="77777777" w:rsidTr="00B04748">
        <w:tc>
          <w:tcPr>
            <w:tcW w:w="587" w:type="pct"/>
          </w:tcPr>
          <w:p w14:paraId="456BC46B" w14:textId="4A1E7C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R4-2319812</w:t>
            </w:r>
          </w:p>
        </w:tc>
        <w:tc>
          <w:tcPr>
            <w:tcW w:w="810" w:type="pct"/>
          </w:tcPr>
          <w:p w14:paraId="525B0853" w14:textId="0E8EAA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for supporting of 4Tx in R18</w:t>
            </w:r>
          </w:p>
        </w:tc>
        <w:tc>
          <w:tcPr>
            <w:tcW w:w="717" w:type="pct"/>
          </w:tcPr>
          <w:p w14:paraId="095B2EA0" w14:textId="1234CB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0A1854C5" w14:textId="0E8279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6278B639" w14:textId="3E6EE1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223" w:type="pct"/>
          </w:tcPr>
          <w:p w14:paraId="4BF38C7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95F7575" w14:textId="3EE003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E2A025D" w14:textId="32F7AF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CA98319" w14:textId="63109E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NR_ENDC_RF_FR1_enh2-Perf</w:t>
            </w:r>
          </w:p>
        </w:tc>
        <w:tc>
          <w:tcPr>
            <w:tcW w:w="511" w:type="pct"/>
          </w:tcPr>
          <w:p w14:paraId="3E1743B4" w14:textId="0F928C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0B98624E" w14:textId="77777777" w:rsidTr="00B04748">
        <w:tc>
          <w:tcPr>
            <w:tcW w:w="587" w:type="pct"/>
          </w:tcPr>
          <w:p w14:paraId="4F634EB5" w14:textId="6FFFFE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R4-2320208</w:t>
            </w:r>
          </w:p>
        </w:tc>
        <w:tc>
          <w:tcPr>
            <w:tcW w:w="810" w:type="pct"/>
          </w:tcPr>
          <w:p w14:paraId="2FCF6613" w14:textId="4AD5A4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38.141: Correction on applicability rules for different bandwidth for PRACH with LRA=1151 and 571 (Rel-16)</w:t>
            </w:r>
          </w:p>
        </w:tc>
        <w:tc>
          <w:tcPr>
            <w:tcW w:w="717" w:type="pct"/>
          </w:tcPr>
          <w:p w14:paraId="428BA518" w14:textId="012588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02495A6C" w14:textId="17E2D2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531E8666" w14:textId="73B99F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223" w:type="pct"/>
          </w:tcPr>
          <w:p w14:paraId="5516D47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7E2C3A8" w14:textId="331D57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0178F4BA" w14:textId="07A48F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8513E3E" w14:textId="4F19DE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7FCD8C9D" w14:textId="2E872A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DE9D91" w14:textId="77777777" w:rsidTr="00B04748">
        <w:tc>
          <w:tcPr>
            <w:tcW w:w="587" w:type="pct"/>
          </w:tcPr>
          <w:p w14:paraId="301F797B" w14:textId="7E4F89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R4-2320209</w:t>
            </w:r>
          </w:p>
        </w:tc>
        <w:tc>
          <w:tcPr>
            <w:tcW w:w="810" w:type="pct"/>
          </w:tcPr>
          <w:p w14:paraId="42842CE4" w14:textId="4C5845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38.141-1: Correction on applicability rules for different bandwidth for PRACH with LRA=1151 and 571(Rel-17)</w:t>
            </w:r>
          </w:p>
        </w:tc>
        <w:tc>
          <w:tcPr>
            <w:tcW w:w="717" w:type="pct"/>
          </w:tcPr>
          <w:p w14:paraId="63BAEC0F" w14:textId="7166D2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14FEF55C" w14:textId="10B838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14179235" w14:textId="065F60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223" w:type="pct"/>
          </w:tcPr>
          <w:p w14:paraId="6750AF2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5D4CD5" w14:textId="14060D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F59480B" w14:textId="473E03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F2D9E78" w14:textId="310FF4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54253E94" w14:textId="4C12D1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7491F59" w14:textId="77777777" w:rsidTr="00B04748">
        <w:tc>
          <w:tcPr>
            <w:tcW w:w="587" w:type="pct"/>
          </w:tcPr>
          <w:p w14:paraId="039CE23D" w14:textId="0B4473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R4-2320210</w:t>
            </w:r>
          </w:p>
        </w:tc>
        <w:tc>
          <w:tcPr>
            <w:tcW w:w="810" w:type="pct"/>
          </w:tcPr>
          <w:p w14:paraId="349FFC0D" w14:textId="5C146F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38.141-1: Correction on applicability rules for different bandwidth for PRACH with LRA=1151 and 571(Rel-18)</w:t>
            </w:r>
          </w:p>
        </w:tc>
        <w:tc>
          <w:tcPr>
            <w:tcW w:w="717" w:type="pct"/>
          </w:tcPr>
          <w:p w14:paraId="789559E8" w14:textId="1714F1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294" w:type="pct"/>
          </w:tcPr>
          <w:p w14:paraId="14A71BA9" w14:textId="198BBC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69DCD7F7" w14:textId="20D215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223" w:type="pct"/>
          </w:tcPr>
          <w:p w14:paraId="58561A1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A32B0E6" w14:textId="369C76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5B966A3" w14:textId="2B6E88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4A33117" w14:textId="4A7641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1" w:type="pct"/>
          </w:tcPr>
          <w:p w14:paraId="739F09D5" w14:textId="35BDB5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830BDB4" w14:textId="77777777" w:rsidTr="00B04748">
        <w:tc>
          <w:tcPr>
            <w:tcW w:w="587" w:type="pct"/>
          </w:tcPr>
          <w:p w14:paraId="7841E9EF" w14:textId="60EA97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R4-2320399</w:t>
            </w:r>
          </w:p>
        </w:tc>
        <w:tc>
          <w:tcPr>
            <w:tcW w:w="810" w:type="pct"/>
          </w:tcPr>
          <w:p w14:paraId="13B86732" w14:textId="22CBA5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Band n106</w:t>
            </w:r>
          </w:p>
        </w:tc>
        <w:tc>
          <w:tcPr>
            <w:tcW w:w="717" w:type="pct"/>
          </w:tcPr>
          <w:p w14:paraId="245B95E6" w14:textId="799E74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Anterix</w:t>
            </w:r>
          </w:p>
        </w:tc>
        <w:tc>
          <w:tcPr>
            <w:tcW w:w="294" w:type="pct"/>
          </w:tcPr>
          <w:p w14:paraId="68925CE3" w14:textId="4ED7BB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5202637B" w14:textId="453438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223" w:type="pct"/>
          </w:tcPr>
          <w:p w14:paraId="40AF388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D197562" w14:textId="7F6316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4B8E340" w14:textId="1755FC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3F3065B" w14:textId="58C7CA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NR_900MHz_US-Perf</w:t>
            </w:r>
          </w:p>
        </w:tc>
        <w:tc>
          <w:tcPr>
            <w:tcW w:w="511" w:type="pct"/>
          </w:tcPr>
          <w:p w14:paraId="4D47D7DB" w14:textId="03A8D4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DCCDBCA" w14:textId="77777777" w:rsidTr="00B04748">
        <w:tc>
          <w:tcPr>
            <w:tcW w:w="587" w:type="pct"/>
          </w:tcPr>
          <w:p w14:paraId="130B7984" w14:textId="57189A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R4-2320712</w:t>
            </w:r>
          </w:p>
        </w:tc>
        <w:tc>
          <w:tcPr>
            <w:tcW w:w="810" w:type="pct"/>
          </w:tcPr>
          <w:p w14:paraId="3A41668A" w14:textId="65DB55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Removal of RMR Wide Area BS type 1-C rated output power limits </w:t>
            </w:r>
          </w:p>
        </w:tc>
        <w:tc>
          <w:tcPr>
            <w:tcW w:w="717" w:type="pct"/>
          </w:tcPr>
          <w:p w14:paraId="7A078EB3" w14:textId="2A5F28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294" w:type="pct"/>
          </w:tcPr>
          <w:p w14:paraId="0EFA6FAD" w14:textId="1F8FE4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389B030F" w14:textId="6E312B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223" w:type="pct"/>
          </w:tcPr>
          <w:p w14:paraId="2DD12DA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CD1BD15" w14:textId="6F70CD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54F9ECE" w14:textId="559972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A8C05F2" w14:textId="7AC43A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NR_RAIL_EU_900MHz, NR_RAIL_EU_1900MHz_TDD</w:t>
            </w:r>
          </w:p>
        </w:tc>
        <w:tc>
          <w:tcPr>
            <w:tcW w:w="511" w:type="pct"/>
          </w:tcPr>
          <w:p w14:paraId="68CD0F32" w14:textId="550D40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742F8008" w14:textId="77777777" w:rsidTr="00B04748">
        <w:tc>
          <w:tcPr>
            <w:tcW w:w="587" w:type="pct"/>
          </w:tcPr>
          <w:p w14:paraId="7640C4E5" w14:textId="5D4FB9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R4-2321134</w:t>
            </w:r>
          </w:p>
        </w:tc>
        <w:tc>
          <w:tcPr>
            <w:tcW w:w="810" w:type="pct"/>
          </w:tcPr>
          <w:p w14:paraId="2DCE8313" w14:textId="568B5F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</w:t>
            </w:r>
          </w:p>
        </w:tc>
        <w:tc>
          <w:tcPr>
            <w:tcW w:w="717" w:type="pct"/>
          </w:tcPr>
          <w:p w14:paraId="6687295F" w14:textId="3BE902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A4B0790" w14:textId="75143C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232" w:type="pct"/>
          </w:tcPr>
          <w:p w14:paraId="5B6E0849" w14:textId="245D4E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223" w:type="pct"/>
          </w:tcPr>
          <w:p w14:paraId="2740C4B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AC78568" w14:textId="2AA98C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355DA52" w14:textId="459213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FA5593A" w14:textId="0FF3ED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NR_ENDC_RF_FR1_enh2-Perf</w:t>
            </w:r>
          </w:p>
        </w:tc>
        <w:tc>
          <w:tcPr>
            <w:tcW w:w="511" w:type="pct"/>
          </w:tcPr>
          <w:p w14:paraId="255CCCF4" w14:textId="1BDE55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B842016" w14:textId="77777777" w:rsidTr="00B04748">
        <w:tc>
          <w:tcPr>
            <w:tcW w:w="587" w:type="pct"/>
          </w:tcPr>
          <w:p w14:paraId="431309B0" w14:textId="46CFEA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R4-2318292</w:t>
            </w:r>
          </w:p>
        </w:tc>
        <w:tc>
          <w:tcPr>
            <w:tcW w:w="810" w:type="pct"/>
          </w:tcPr>
          <w:p w14:paraId="4C678299" w14:textId="316E6E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38.141-2, Correction on  title of Table 4.7.2.1-2 for test signal for BS type 2-O</w:t>
            </w:r>
          </w:p>
        </w:tc>
        <w:tc>
          <w:tcPr>
            <w:tcW w:w="717" w:type="pct"/>
          </w:tcPr>
          <w:p w14:paraId="3A0A035F" w14:textId="748A0E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2D301A8C" w14:textId="6F4FF4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297727D4" w14:textId="696C45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223" w:type="pct"/>
          </w:tcPr>
          <w:p w14:paraId="5B3FC7F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8E7CB77" w14:textId="79B640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F75618F" w14:textId="5FC2BF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52C6FCF" w14:textId="4D4AE0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1" w:type="pct"/>
          </w:tcPr>
          <w:p w14:paraId="54CA2F44" w14:textId="4C8299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85ED053" w14:textId="77777777" w:rsidTr="00B04748">
        <w:tc>
          <w:tcPr>
            <w:tcW w:w="587" w:type="pct"/>
          </w:tcPr>
          <w:p w14:paraId="2854F0B4" w14:textId="586AB5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R4-2318384</w:t>
            </w:r>
          </w:p>
        </w:tc>
        <w:tc>
          <w:tcPr>
            <w:tcW w:w="810" w:type="pct"/>
          </w:tcPr>
          <w:p w14:paraId="5DA2EC13" w14:textId="10D315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38.141-2 on correction of transmitter spurious emissions for protection of Band n18</w:t>
            </w:r>
          </w:p>
        </w:tc>
        <w:tc>
          <w:tcPr>
            <w:tcW w:w="717" w:type="pct"/>
          </w:tcPr>
          <w:p w14:paraId="4E478811" w14:textId="0CDF45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93BD4FC" w14:textId="6C893C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77669518" w14:textId="67D0D0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0548</w:t>
            </w:r>
          </w:p>
        </w:tc>
        <w:tc>
          <w:tcPr>
            <w:tcW w:w="223" w:type="pct"/>
          </w:tcPr>
          <w:p w14:paraId="3572B9D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D5084B0" w14:textId="50DE97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4FF1905" w14:textId="065F67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96FC0CA" w14:textId="15125D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3F43D568" w14:textId="7C8708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B4D8F30" w14:textId="77777777" w:rsidTr="00B04748">
        <w:tc>
          <w:tcPr>
            <w:tcW w:w="587" w:type="pct"/>
          </w:tcPr>
          <w:p w14:paraId="6643989F" w14:textId="797B0B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R4-2318385</w:t>
            </w:r>
          </w:p>
        </w:tc>
        <w:tc>
          <w:tcPr>
            <w:tcW w:w="810" w:type="pct"/>
          </w:tcPr>
          <w:p w14:paraId="4A42FF27" w14:textId="0073A4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38.141-2 on correction of transmitter spurious emissions for protection of Band n18</w:t>
            </w:r>
          </w:p>
        </w:tc>
        <w:tc>
          <w:tcPr>
            <w:tcW w:w="717" w:type="pct"/>
          </w:tcPr>
          <w:p w14:paraId="07434A85" w14:textId="6F826A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B8E9181" w14:textId="793D8E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6770DCC0" w14:textId="498D67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0549</w:t>
            </w:r>
          </w:p>
        </w:tc>
        <w:tc>
          <w:tcPr>
            <w:tcW w:w="223" w:type="pct"/>
          </w:tcPr>
          <w:p w14:paraId="6FD1984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6CABBAC" w14:textId="50D8CC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A8E8908" w14:textId="2836EA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92BBFB1" w14:textId="5DC103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6E659D39" w14:textId="50B4F2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854661E" w14:textId="77777777" w:rsidTr="00B04748">
        <w:tc>
          <w:tcPr>
            <w:tcW w:w="587" w:type="pct"/>
          </w:tcPr>
          <w:p w14:paraId="2C4C9891" w14:textId="18DE56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R4-2318386</w:t>
            </w:r>
          </w:p>
        </w:tc>
        <w:tc>
          <w:tcPr>
            <w:tcW w:w="810" w:type="pct"/>
          </w:tcPr>
          <w:p w14:paraId="1185C6F9" w14:textId="249A0F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38.141-2 on correction of transmitter spurious emissions for protection of Band n18</w:t>
            </w:r>
          </w:p>
        </w:tc>
        <w:tc>
          <w:tcPr>
            <w:tcW w:w="717" w:type="pct"/>
          </w:tcPr>
          <w:p w14:paraId="542EFF32" w14:textId="453FEC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A00F89B" w14:textId="406258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024E2B2D" w14:textId="17E176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223" w:type="pct"/>
          </w:tcPr>
          <w:p w14:paraId="0BDB212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093E421" w14:textId="3F7BD8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4A3CCB2" w14:textId="0D36FE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AF0D05C" w14:textId="11CAF8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13763177" w14:textId="32BE92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303BF21" w14:textId="77777777" w:rsidTr="00B04748">
        <w:tc>
          <w:tcPr>
            <w:tcW w:w="587" w:type="pct"/>
          </w:tcPr>
          <w:p w14:paraId="2338688C" w14:textId="61C81C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R4-2321193</w:t>
            </w:r>
          </w:p>
        </w:tc>
        <w:tc>
          <w:tcPr>
            <w:tcW w:w="810" w:type="pct"/>
          </w:tcPr>
          <w:p w14:paraId="460F77FC" w14:textId="54F06C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[NR_n18-Perf] CR to TS 38.141-2 on correction of transmitter spurious emissions for protection of Band n18</w:t>
            </w:r>
          </w:p>
        </w:tc>
        <w:tc>
          <w:tcPr>
            <w:tcW w:w="717" w:type="pct"/>
          </w:tcPr>
          <w:p w14:paraId="5A7AD011" w14:textId="268940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348D0DFE" w14:textId="7A7A13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225E9FBE" w14:textId="384932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223" w:type="pct"/>
          </w:tcPr>
          <w:p w14:paraId="23230707" w14:textId="6B1A2E8C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1D16A91" w14:textId="667894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9F1FA0B" w14:textId="3AE655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31248C5" w14:textId="317A89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NR_n18-Perf</w:t>
            </w:r>
          </w:p>
        </w:tc>
        <w:tc>
          <w:tcPr>
            <w:tcW w:w="511" w:type="pct"/>
          </w:tcPr>
          <w:p w14:paraId="2F7E8010" w14:textId="4506A7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82FD256" w14:textId="77777777" w:rsidTr="00B04748">
        <w:tc>
          <w:tcPr>
            <w:tcW w:w="587" w:type="pct"/>
          </w:tcPr>
          <w:p w14:paraId="5FCD4111" w14:textId="2DA4F5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R4-2318391</w:t>
            </w:r>
          </w:p>
        </w:tc>
        <w:tc>
          <w:tcPr>
            <w:tcW w:w="810" w:type="pct"/>
          </w:tcPr>
          <w:p w14:paraId="604623E8" w14:textId="2C5E81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on introduction NR bands n31 and n72</w:t>
            </w:r>
          </w:p>
        </w:tc>
        <w:tc>
          <w:tcPr>
            <w:tcW w:w="717" w:type="pct"/>
          </w:tcPr>
          <w:p w14:paraId="7DDC6959" w14:textId="408FC1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 Corporation, Ericsson</w:t>
            </w:r>
          </w:p>
        </w:tc>
        <w:tc>
          <w:tcPr>
            <w:tcW w:w="294" w:type="pct"/>
          </w:tcPr>
          <w:p w14:paraId="0BC27505" w14:textId="65FEE6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3E0FF3B1" w14:textId="7EDF78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0551</w:t>
            </w:r>
          </w:p>
        </w:tc>
        <w:tc>
          <w:tcPr>
            <w:tcW w:w="223" w:type="pct"/>
          </w:tcPr>
          <w:p w14:paraId="0504B3F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0786BA3" w14:textId="5E2478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C61771" w14:textId="383B64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87E31FA" w14:textId="5989AC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NR_bands_n31_n72-Perf</w:t>
            </w:r>
          </w:p>
        </w:tc>
        <w:tc>
          <w:tcPr>
            <w:tcW w:w="511" w:type="pct"/>
          </w:tcPr>
          <w:p w14:paraId="5C501B2F" w14:textId="11A6D0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EEA5C6F" w14:textId="77777777" w:rsidTr="00B04748">
        <w:tc>
          <w:tcPr>
            <w:tcW w:w="587" w:type="pct"/>
          </w:tcPr>
          <w:p w14:paraId="2F45135E" w14:textId="4FE8BE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R4-2318477</w:t>
            </w:r>
          </w:p>
        </w:tc>
        <w:tc>
          <w:tcPr>
            <w:tcW w:w="810" w:type="pct"/>
          </w:tcPr>
          <w:p w14:paraId="0804C9CE" w14:textId="2EE9CC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[NR_FR1_lessthan_5MHz_BW-Core] CR for OTA Tx intermodulation requirements in certain region</w:t>
            </w:r>
          </w:p>
        </w:tc>
        <w:tc>
          <w:tcPr>
            <w:tcW w:w="717" w:type="pct"/>
          </w:tcPr>
          <w:p w14:paraId="3ABE9058" w14:textId="5A551A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SoftBank Corp., KDDI Corporation, Rakuten mobile, Inc</w:t>
            </w:r>
          </w:p>
        </w:tc>
        <w:tc>
          <w:tcPr>
            <w:tcW w:w="294" w:type="pct"/>
          </w:tcPr>
          <w:p w14:paraId="3BB455C3" w14:textId="0DDF54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104AF2DC" w14:textId="4BB183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0552</w:t>
            </w:r>
          </w:p>
        </w:tc>
        <w:tc>
          <w:tcPr>
            <w:tcW w:w="223" w:type="pct"/>
          </w:tcPr>
          <w:p w14:paraId="26538D4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E60C9B1" w14:textId="741F34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2267BC5" w14:textId="6C32BE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96700C4" w14:textId="71D3A4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2F9554FE" w14:textId="5F55D0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561847F" w14:textId="77777777" w:rsidTr="00B04748">
        <w:tc>
          <w:tcPr>
            <w:tcW w:w="587" w:type="pct"/>
          </w:tcPr>
          <w:p w14:paraId="297F4767" w14:textId="5924B2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R4-2321051</w:t>
            </w:r>
          </w:p>
        </w:tc>
        <w:tc>
          <w:tcPr>
            <w:tcW w:w="810" w:type="pct"/>
          </w:tcPr>
          <w:p w14:paraId="12E30DE4" w14:textId="6FDC46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[NR_FR1_lessthan_5MHz_BW-Core] CR for OTA Tx intermodulation requirements in certain region</w:t>
            </w:r>
          </w:p>
        </w:tc>
        <w:tc>
          <w:tcPr>
            <w:tcW w:w="717" w:type="pct"/>
          </w:tcPr>
          <w:p w14:paraId="2B98A4A5" w14:textId="7099A6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SoftBank Corp., KDDI Corporation, Rakuten mobile, Inc</w:t>
            </w:r>
          </w:p>
        </w:tc>
        <w:tc>
          <w:tcPr>
            <w:tcW w:w="294" w:type="pct"/>
          </w:tcPr>
          <w:p w14:paraId="19F105FE" w14:textId="5185E9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4E7F8FA7" w14:textId="1954B9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0552</w:t>
            </w:r>
          </w:p>
        </w:tc>
        <w:tc>
          <w:tcPr>
            <w:tcW w:w="223" w:type="pct"/>
          </w:tcPr>
          <w:p w14:paraId="0EB6E438" w14:textId="6257348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95DF710" w14:textId="46878E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4DBD590" w14:textId="597605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09CCA5B" w14:textId="1FB941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5A0BE51E" w14:textId="21209D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4C8F564" w14:textId="77777777" w:rsidTr="00B04748">
        <w:tc>
          <w:tcPr>
            <w:tcW w:w="587" w:type="pct"/>
          </w:tcPr>
          <w:p w14:paraId="6BCB7DEC" w14:textId="0C7ADF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R4-2318660</w:t>
            </w:r>
          </w:p>
        </w:tc>
        <w:tc>
          <w:tcPr>
            <w:tcW w:w="810" w:type="pct"/>
          </w:tcPr>
          <w:p w14:paraId="78AAAF7B" w14:textId="60DF4F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Introduction of n109</w:t>
            </w:r>
          </w:p>
        </w:tc>
        <w:tc>
          <w:tcPr>
            <w:tcW w:w="717" w:type="pct"/>
          </w:tcPr>
          <w:p w14:paraId="471AFF7D" w14:textId="720590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294" w:type="pct"/>
          </w:tcPr>
          <w:p w14:paraId="71C83759" w14:textId="5A811E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2900427A" w14:textId="266E7F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223" w:type="pct"/>
          </w:tcPr>
          <w:p w14:paraId="0A03009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03A5229" w14:textId="781001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86EB64D" w14:textId="19100C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A5485C8" w14:textId="17C5C0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779D3361" w14:textId="1872C7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0B3B3C6" w14:textId="77777777" w:rsidTr="00B04748">
        <w:tc>
          <w:tcPr>
            <w:tcW w:w="587" w:type="pct"/>
          </w:tcPr>
          <w:p w14:paraId="33CB3F48" w14:textId="79047E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R4-2321691</w:t>
            </w:r>
          </w:p>
        </w:tc>
        <w:tc>
          <w:tcPr>
            <w:tcW w:w="810" w:type="pct"/>
          </w:tcPr>
          <w:p w14:paraId="174779E3" w14:textId="3C7FAB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Introduction of n109</w:t>
            </w:r>
          </w:p>
        </w:tc>
        <w:tc>
          <w:tcPr>
            <w:tcW w:w="717" w:type="pct"/>
          </w:tcPr>
          <w:p w14:paraId="2C1BACF1" w14:textId="08E02B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294" w:type="pct"/>
          </w:tcPr>
          <w:p w14:paraId="3CC66B39" w14:textId="1AE12D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230C4319" w14:textId="4B97966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223" w:type="pct"/>
          </w:tcPr>
          <w:p w14:paraId="2876E44F" w14:textId="1172641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4217673" w14:textId="6C7651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2CA0C1E" w14:textId="123376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C3FBBEE" w14:textId="5B6368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14197BEB" w14:textId="0FAA18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3A072D7" w14:textId="77777777" w:rsidTr="00B04748">
        <w:tc>
          <w:tcPr>
            <w:tcW w:w="587" w:type="pct"/>
          </w:tcPr>
          <w:p w14:paraId="68A2A111" w14:textId="6D6293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R4-2319308</w:t>
            </w:r>
          </w:p>
        </w:tc>
        <w:tc>
          <w:tcPr>
            <w:tcW w:w="810" w:type="pct"/>
          </w:tcPr>
          <w:p w14:paraId="420A00D6" w14:textId="79D19B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[NR_cov_enh-Perf] CR for configuration of FR1 PUSCH TBoMS demodulation requirement</w:t>
            </w:r>
          </w:p>
        </w:tc>
        <w:tc>
          <w:tcPr>
            <w:tcW w:w="717" w:type="pct"/>
          </w:tcPr>
          <w:p w14:paraId="14CEEEA8" w14:textId="793EC4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1A65F7F" w14:textId="781242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46AA7B61" w14:textId="6F7CAD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0554</w:t>
            </w:r>
          </w:p>
        </w:tc>
        <w:tc>
          <w:tcPr>
            <w:tcW w:w="223" w:type="pct"/>
          </w:tcPr>
          <w:p w14:paraId="154C15D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2EE1479" w14:textId="1D147F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294311D" w14:textId="366CA8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A2CE021" w14:textId="018DA2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511" w:type="pct"/>
          </w:tcPr>
          <w:p w14:paraId="169F2D7B" w14:textId="318E68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30D15B5C" w14:textId="77777777" w:rsidTr="00B04748">
        <w:tc>
          <w:tcPr>
            <w:tcW w:w="587" w:type="pct"/>
          </w:tcPr>
          <w:p w14:paraId="41E9D613" w14:textId="6AAAAF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R4-2319309</w:t>
            </w:r>
          </w:p>
        </w:tc>
        <w:tc>
          <w:tcPr>
            <w:tcW w:w="810" w:type="pct"/>
          </w:tcPr>
          <w:p w14:paraId="42C66D12" w14:textId="311E0A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[NR_cov_enh-Perf] CR for TS38.141-2 correction on configuration in FDD (Rel-18 CAT A)</w:t>
            </w:r>
          </w:p>
        </w:tc>
        <w:tc>
          <w:tcPr>
            <w:tcW w:w="717" w:type="pct"/>
          </w:tcPr>
          <w:p w14:paraId="51532108" w14:textId="688C16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D271368" w14:textId="6144C7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5F208560" w14:textId="26AA83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0555</w:t>
            </w:r>
          </w:p>
        </w:tc>
        <w:tc>
          <w:tcPr>
            <w:tcW w:w="223" w:type="pct"/>
          </w:tcPr>
          <w:p w14:paraId="7DA992C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D71EE5B" w14:textId="7674C8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6D20D46" w14:textId="7938DB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35405C8" w14:textId="153F28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511" w:type="pct"/>
          </w:tcPr>
          <w:p w14:paraId="496E8AD8" w14:textId="330AF7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F779769" w14:textId="77777777" w:rsidTr="00B04748">
        <w:tc>
          <w:tcPr>
            <w:tcW w:w="587" w:type="pct"/>
          </w:tcPr>
          <w:p w14:paraId="425C28C2" w14:textId="19F874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R4-2319708</w:t>
            </w:r>
          </w:p>
        </w:tc>
        <w:tc>
          <w:tcPr>
            <w:tcW w:w="810" w:type="pct"/>
          </w:tcPr>
          <w:p w14:paraId="649472F7" w14:textId="6BA8BE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[NR_ext_to_71GHz-Perf] CR to 38.141-2: 71 GHz Extension BS performance test PRACH offset correction R17</w:t>
            </w:r>
          </w:p>
        </w:tc>
        <w:tc>
          <w:tcPr>
            <w:tcW w:w="717" w:type="pct"/>
          </w:tcPr>
          <w:p w14:paraId="2E0B5B6D" w14:textId="43A0D1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294" w:type="pct"/>
          </w:tcPr>
          <w:p w14:paraId="04BF3B72" w14:textId="0B809B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37582589" w14:textId="5FCC8F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0556</w:t>
            </w:r>
          </w:p>
        </w:tc>
        <w:tc>
          <w:tcPr>
            <w:tcW w:w="223" w:type="pct"/>
          </w:tcPr>
          <w:p w14:paraId="4BA4B72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9146BAE" w14:textId="45A99F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F73B15F" w14:textId="175229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4688E6F" w14:textId="45FF2D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7A2D1B27" w14:textId="697F63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99B244D" w14:textId="77777777" w:rsidTr="00B04748">
        <w:tc>
          <w:tcPr>
            <w:tcW w:w="587" w:type="pct"/>
          </w:tcPr>
          <w:p w14:paraId="545CF347" w14:textId="6FCC60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R4-2319709</w:t>
            </w:r>
          </w:p>
        </w:tc>
        <w:tc>
          <w:tcPr>
            <w:tcW w:w="810" w:type="pct"/>
          </w:tcPr>
          <w:p w14:paraId="0CEDD5CB" w14:textId="0E90E1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[NR_ext_to_71GHz-Perf] CR to 38.141-2: 71 GHz Extension BS performance test PRACH offset correction R18</w:t>
            </w:r>
          </w:p>
        </w:tc>
        <w:tc>
          <w:tcPr>
            <w:tcW w:w="717" w:type="pct"/>
          </w:tcPr>
          <w:p w14:paraId="1B2F8EE9" w14:textId="671879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294" w:type="pct"/>
          </w:tcPr>
          <w:p w14:paraId="0A8A4309" w14:textId="3108D2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753A6132" w14:textId="3A79CA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223" w:type="pct"/>
          </w:tcPr>
          <w:p w14:paraId="5BAFAC7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D77D08D" w14:textId="6D61AA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888BF6F" w14:textId="56D839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124FC3D" w14:textId="402243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72ED6DD3" w14:textId="7D8A56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5AE4744" w14:textId="77777777" w:rsidTr="00B04748">
        <w:tc>
          <w:tcPr>
            <w:tcW w:w="587" w:type="pct"/>
          </w:tcPr>
          <w:p w14:paraId="63137903" w14:textId="79F0BB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R4-2319850</w:t>
            </w:r>
          </w:p>
        </w:tc>
        <w:tc>
          <w:tcPr>
            <w:tcW w:w="810" w:type="pct"/>
          </w:tcPr>
          <w:p w14:paraId="7D16491E" w14:textId="236313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on 4Tx demodulation requirements</w:t>
            </w:r>
          </w:p>
        </w:tc>
        <w:tc>
          <w:tcPr>
            <w:tcW w:w="717" w:type="pct"/>
          </w:tcPr>
          <w:p w14:paraId="5B000CB7" w14:textId="2AF0F5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2BF4BC65" w14:textId="790A69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66EC4874" w14:textId="1F836C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223" w:type="pct"/>
          </w:tcPr>
          <w:p w14:paraId="11A47B3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E177DC3" w14:textId="0FE666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640960E" w14:textId="14E615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6C9666F" w14:textId="59C392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NR_ENDC_RF_FR1_enh2-Perf</w:t>
            </w:r>
          </w:p>
        </w:tc>
        <w:tc>
          <w:tcPr>
            <w:tcW w:w="511" w:type="pct"/>
          </w:tcPr>
          <w:p w14:paraId="376B97E0" w14:textId="3EEA84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7B92E6CF" w14:textId="77777777" w:rsidTr="00B04748">
        <w:tc>
          <w:tcPr>
            <w:tcW w:w="587" w:type="pct"/>
          </w:tcPr>
          <w:p w14:paraId="0DE9E2BE" w14:textId="4DAD8D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R4-2320159</w:t>
            </w:r>
          </w:p>
        </w:tc>
        <w:tc>
          <w:tcPr>
            <w:tcW w:w="810" w:type="pct"/>
          </w:tcPr>
          <w:p w14:paraId="60AC43E0" w14:textId="160E12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Measurement uncertainty for OBW in FR2-2 (Rel-17)</w:t>
            </w:r>
          </w:p>
        </w:tc>
        <w:tc>
          <w:tcPr>
            <w:tcW w:w="717" w:type="pct"/>
          </w:tcPr>
          <w:p w14:paraId="4BB4D2B3" w14:textId="34F4FE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294" w:type="pct"/>
          </w:tcPr>
          <w:p w14:paraId="7303ED33" w14:textId="35E093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78AFA500" w14:textId="039243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223" w:type="pct"/>
          </w:tcPr>
          <w:p w14:paraId="0559EB5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A6F3B9" w14:textId="1D275E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0E0EF1A" w14:textId="0A52D0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0418BB0" w14:textId="2614FD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4D98D792" w14:textId="0E43DE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5265DED3" w14:textId="77777777" w:rsidTr="00B04748">
        <w:tc>
          <w:tcPr>
            <w:tcW w:w="587" w:type="pct"/>
          </w:tcPr>
          <w:p w14:paraId="73742666" w14:textId="292226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R4-2320160</w:t>
            </w:r>
          </w:p>
        </w:tc>
        <w:tc>
          <w:tcPr>
            <w:tcW w:w="810" w:type="pct"/>
          </w:tcPr>
          <w:p w14:paraId="49F20A12" w14:textId="1E31EB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Measurement uncertainty for OBW in FR2-2 (Rel-18)</w:t>
            </w:r>
          </w:p>
        </w:tc>
        <w:tc>
          <w:tcPr>
            <w:tcW w:w="717" w:type="pct"/>
          </w:tcPr>
          <w:p w14:paraId="6579277C" w14:textId="7C1E99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294" w:type="pct"/>
          </w:tcPr>
          <w:p w14:paraId="73EC9CCE" w14:textId="3D026A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57488618" w14:textId="20AF98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223" w:type="pct"/>
          </w:tcPr>
          <w:p w14:paraId="144D18E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C1ACCF" w14:textId="0B8814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D0F7F4D" w14:textId="7E809D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693A1C9" w14:textId="271E80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1" w:type="pct"/>
          </w:tcPr>
          <w:p w14:paraId="58B27CAD" w14:textId="5836F1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3066F42" w14:textId="77777777" w:rsidTr="00B04748">
        <w:tc>
          <w:tcPr>
            <w:tcW w:w="587" w:type="pct"/>
          </w:tcPr>
          <w:p w14:paraId="11DF9054" w14:textId="68E705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R4-2320400</w:t>
            </w:r>
          </w:p>
        </w:tc>
        <w:tc>
          <w:tcPr>
            <w:tcW w:w="810" w:type="pct"/>
          </w:tcPr>
          <w:p w14:paraId="48B09FE9" w14:textId="01CDC7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 on introduction of Band 106</w:t>
            </w:r>
          </w:p>
        </w:tc>
        <w:tc>
          <w:tcPr>
            <w:tcW w:w="717" w:type="pct"/>
          </w:tcPr>
          <w:p w14:paraId="3AF38CBB" w14:textId="4E5802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Anterix</w:t>
            </w:r>
          </w:p>
        </w:tc>
        <w:tc>
          <w:tcPr>
            <w:tcW w:w="294" w:type="pct"/>
          </w:tcPr>
          <w:p w14:paraId="2C6AA8AB" w14:textId="215FD9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12D56D95" w14:textId="751F05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0561</w:t>
            </w:r>
          </w:p>
        </w:tc>
        <w:tc>
          <w:tcPr>
            <w:tcW w:w="223" w:type="pct"/>
          </w:tcPr>
          <w:p w14:paraId="20D9AF3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A23B2C3" w14:textId="423546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68DBE41" w14:textId="10EAE2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6C88E2B" w14:textId="1DECC9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NR_900MHz_US-Perf</w:t>
            </w:r>
          </w:p>
        </w:tc>
        <w:tc>
          <w:tcPr>
            <w:tcW w:w="511" w:type="pct"/>
          </w:tcPr>
          <w:p w14:paraId="7702D731" w14:textId="1FEFBA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186DDD9" w14:textId="77777777" w:rsidTr="00B04748">
        <w:tc>
          <w:tcPr>
            <w:tcW w:w="587" w:type="pct"/>
          </w:tcPr>
          <w:p w14:paraId="00DE4839" w14:textId="6DF9B4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R4-2321120</w:t>
            </w:r>
          </w:p>
        </w:tc>
        <w:tc>
          <w:tcPr>
            <w:tcW w:w="810" w:type="pct"/>
          </w:tcPr>
          <w:p w14:paraId="6A857398" w14:textId="1F8DCD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on 4Tx demodulation requirements</w:t>
            </w:r>
          </w:p>
        </w:tc>
        <w:tc>
          <w:tcPr>
            <w:tcW w:w="717" w:type="pct"/>
          </w:tcPr>
          <w:p w14:paraId="1CB0739A" w14:textId="1DFFEA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Benelux BV</w:t>
            </w:r>
          </w:p>
        </w:tc>
        <w:tc>
          <w:tcPr>
            <w:tcW w:w="294" w:type="pct"/>
          </w:tcPr>
          <w:p w14:paraId="384F90AB" w14:textId="7DCC54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5F6DD306" w14:textId="22D2AC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0562</w:t>
            </w:r>
          </w:p>
        </w:tc>
        <w:tc>
          <w:tcPr>
            <w:tcW w:w="223" w:type="pct"/>
          </w:tcPr>
          <w:p w14:paraId="1345846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CF4C9CA" w14:textId="072180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5EE45F2" w14:textId="2B4C39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0FDF642" w14:textId="264E31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NR_ENDC_RF_FR1_enh2-Perf</w:t>
            </w:r>
          </w:p>
        </w:tc>
        <w:tc>
          <w:tcPr>
            <w:tcW w:w="511" w:type="pct"/>
          </w:tcPr>
          <w:p w14:paraId="49DD154C" w14:textId="20C0E7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B9907C1" w14:textId="77777777" w:rsidTr="00B04748">
        <w:tc>
          <w:tcPr>
            <w:tcW w:w="587" w:type="pct"/>
          </w:tcPr>
          <w:p w14:paraId="32383281" w14:textId="18CB4F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R4-2321133</w:t>
            </w:r>
          </w:p>
        </w:tc>
        <w:tc>
          <w:tcPr>
            <w:tcW w:w="810" w:type="pct"/>
          </w:tcPr>
          <w:p w14:paraId="30F63C61" w14:textId="4AA595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on 4Tx demodulation requirements</w:t>
            </w:r>
          </w:p>
        </w:tc>
        <w:tc>
          <w:tcPr>
            <w:tcW w:w="717" w:type="pct"/>
          </w:tcPr>
          <w:p w14:paraId="717733F2" w14:textId="4D66E9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0510BB89" w14:textId="000C9B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232" w:type="pct"/>
          </w:tcPr>
          <w:p w14:paraId="6DF72A8B" w14:textId="7EAE89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223" w:type="pct"/>
          </w:tcPr>
          <w:p w14:paraId="3E28040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02FE30E" w14:textId="08E48E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8264762" w14:textId="433179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F8D5664" w14:textId="5C1F42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NR_ENDC_RF_FR1_enh2-Perf</w:t>
            </w:r>
          </w:p>
        </w:tc>
        <w:tc>
          <w:tcPr>
            <w:tcW w:w="511" w:type="pct"/>
          </w:tcPr>
          <w:p w14:paraId="0C38015D" w14:textId="364DCE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F476E23" w14:textId="77777777" w:rsidTr="00B04748">
        <w:tc>
          <w:tcPr>
            <w:tcW w:w="587" w:type="pct"/>
          </w:tcPr>
          <w:p w14:paraId="5EEAF0EA" w14:textId="725931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R4-2318230</w:t>
            </w:r>
          </w:p>
        </w:tc>
        <w:tc>
          <w:tcPr>
            <w:tcW w:w="810" w:type="pct"/>
          </w:tcPr>
          <w:p w14:paraId="762927BB" w14:textId="62D452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FR1 Channel model validation</w:t>
            </w:r>
          </w:p>
        </w:tc>
        <w:tc>
          <w:tcPr>
            <w:tcW w:w="717" w:type="pct"/>
          </w:tcPr>
          <w:p w14:paraId="23E63243" w14:textId="0671CF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MVG Industries, MVG, Spirent, Keysight, Apple</w:t>
            </w:r>
          </w:p>
        </w:tc>
        <w:tc>
          <w:tcPr>
            <w:tcW w:w="294" w:type="pct"/>
          </w:tcPr>
          <w:p w14:paraId="5122FB99" w14:textId="572543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232" w:type="pct"/>
          </w:tcPr>
          <w:p w14:paraId="461AEC75" w14:textId="4B954C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223" w:type="pct"/>
          </w:tcPr>
          <w:p w14:paraId="11EE101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4ECC036" w14:textId="39A799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996C0BE" w14:textId="6DC3B3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76D0CDE" w14:textId="07DA40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NR_MIMO_OTA_enh-Core</w:t>
            </w:r>
          </w:p>
        </w:tc>
        <w:tc>
          <w:tcPr>
            <w:tcW w:w="511" w:type="pct"/>
          </w:tcPr>
          <w:p w14:paraId="5D93844D" w14:textId="5AF87B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27997524" w14:textId="77777777" w:rsidTr="00B04748">
        <w:tc>
          <w:tcPr>
            <w:tcW w:w="587" w:type="pct"/>
          </w:tcPr>
          <w:p w14:paraId="052BBFC9" w14:textId="452FBF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R4-2321203</w:t>
            </w:r>
          </w:p>
        </w:tc>
        <w:tc>
          <w:tcPr>
            <w:tcW w:w="810" w:type="pct"/>
          </w:tcPr>
          <w:p w14:paraId="7A692EF9" w14:textId="53CE4C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FR1 Channel model validation</w:t>
            </w:r>
          </w:p>
        </w:tc>
        <w:tc>
          <w:tcPr>
            <w:tcW w:w="717" w:type="pct"/>
          </w:tcPr>
          <w:p w14:paraId="303C0610" w14:textId="2C6AD6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MVG Industries, MVG, Spirent, Keysight, Apple</w:t>
            </w:r>
          </w:p>
        </w:tc>
        <w:tc>
          <w:tcPr>
            <w:tcW w:w="294" w:type="pct"/>
          </w:tcPr>
          <w:p w14:paraId="09C1542E" w14:textId="19A661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232" w:type="pct"/>
          </w:tcPr>
          <w:p w14:paraId="58C71D4F" w14:textId="1F01A6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223" w:type="pct"/>
          </w:tcPr>
          <w:p w14:paraId="69BC4D2B" w14:textId="1D6F613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77E952EB" w14:textId="54F175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D1EFB94" w14:textId="4E26B6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8A6407F" w14:textId="3E2976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NR_MIMO_OTA_enh-Core</w:t>
            </w:r>
          </w:p>
        </w:tc>
        <w:tc>
          <w:tcPr>
            <w:tcW w:w="511" w:type="pct"/>
          </w:tcPr>
          <w:p w14:paraId="5D0518E8" w14:textId="57B8FB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3B9133E" w14:textId="77777777" w:rsidTr="00B04748">
        <w:tc>
          <w:tcPr>
            <w:tcW w:w="587" w:type="pct"/>
          </w:tcPr>
          <w:p w14:paraId="24175CA7" w14:textId="6E23EC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R4-2318836</w:t>
            </w:r>
          </w:p>
        </w:tc>
        <w:tc>
          <w:tcPr>
            <w:tcW w:w="810" w:type="pct"/>
          </w:tcPr>
          <w:p w14:paraId="2F4A4457" w14:textId="733A35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preliminary FR2 MU</w:t>
            </w:r>
          </w:p>
        </w:tc>
        <w:tc>
          <w:tcPr>
            <w:tcW w:w="717" w:type="pct"/>
          </w:tcPr>
          <w:p w14:paraId="4F2C96FF" w14:textId="1B228A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294" w:type="pct"/>
          </w:tcPr>
          <w:p w14:paraId="7CA982DC" w14:textId="1730A9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232" w:type="pct"/>
          </w:tcPr>
          <w:p w14:paraId="0E0E240B" w14:textId="40DDF3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223" w:type="pct"/>
          </w:tcPr>
          <w:p w14:paraId="4F895FA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28A46C" w14:textId="1DC808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638BA00" w14:textId="1DF545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94441A7" w14:textId="656CB3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</w:t>
            </w:r>
          </w:p>
        </w:tc>
        <w:tc>
          <w:tcPr>
            <w:tcW w:w="511" w:type="pct"/>
          </w:tcPr>
          <w:p w14:paraId="5A979196" w14:textId="163F9B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85EB4C0" w14:textId="77777777" w:rsidTr="00B04748">
        <w:tc>
          <w:tcPr>
            <w:tcW w:w="587" w:type="pct"/>
          </w:tcPr>
          <w:p w14:paraId="29B743C7" w14:textId="5448E2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R4-2318978</w:t>
            </w:r>
          </w:p>
        </w:tc>
        <w:tc>
          <w:tcPr>
            <w:tcW w:w="810" w:type="pct"/>
          </w:tcPr>
          <w:p w14:paraId="76AFED53" w14:textId="0B3921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38.161 on Applicability rules and test configurations</w:t>
            </w:r>
          </w:p>
        </w:tc>
        <w:tc>
          <w:tcPr>
            <w:tcW w:w="717" w:type="pct"/>
          </w:tcPr>
          <w:p w14:paraId="563086A8" w14:textId="29D1EA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1EAABE77" w14:textId="7530FD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232" w:type="pct"/>
          </w:tcPr>
          <w:p w14:paraId="17599022" w14:textId="737408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223" w:type="pct"/>
          </w:tcPr>
          <w:p w14:paraId="61FB24F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AC615E8" w14:textId="45757B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C4360FE" w14:textId="470F8E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FEC9F8D" w14:textId="3AE91C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</w:t>
            </w:r>
          </w:p>
        </w:tc>
        <w:tc>
          <w:tcPr>
            <w:tcW w:w="511" w:type="pct"/>
          </w:tcPr>
          <w:p w14:paraId="13B1D5AB" w14:textId="1BE85E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4624A6A" w14:textId="77777777" w:rsidTr="00B04748">
        <w:tc>
          <w:tcPr>
            <w:tcW w:w="587" w:type="pct"/>
          </w:tcPr>
          <w:p w14:paraId="66307497" w14:textId="49CD72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R4-2321109</w:t>
            </w:r>
          </w:p>
        </w:tc>
        <w:tc>
          <w:tcPr>
            <w:tcW w:w="810" w:type="pct"/>
          </w:tcPr>
          <w:p w14:paraId="6BF5AB6E" w14:textId="69BD590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38.151 on test configurations</w:t>
            </w:r>
          </w:p>
        </w:tc>
        <w:tc>
          <w:tcPr>
            <w:tcW w:w="717" w:type="pct"/>
          </w:tcPr>
          <w:p w14:paraId="4ABE8E5A" w14:textId="200CAD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0B67E20C" w14:textId="215C25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232" w:type="pct"/>
          </w:tcPr>
          <w:p w14:paraId="2B57A78C" w14:textId="672072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223" w:type="pct"/>
          </w:tcPr>
          <w:p w14:paraId="5CC380BF" w14:textId="62CF53A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532F05E3" w14:textId="46C975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E01C1E3" w14:textId="39A7DA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477F4F0" w14:textId="776ECF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</w:t>
            </w:r>
          </w:p>
        </w:tc>
        <w:tc>
          <w:tcPr>
            <w:tcW w:w="511" w:type="pct"/>
          </w:tcPr>
          <w:p w14:paraId="78FC5BFF" w14:textId="71213A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4D803C4" w14:textId="77777777" w:rsidTr="00B04748">
        <w:tc>
          <w:tcPr>
            <w:tcW w:w="587" w:type="pct"/>
          </w:tcPr>
          <w:p w14:paraId="5A482C9A" w14:textId="2E1542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R4-2319271</w:t>
            </w:r>
          </w:p>
        </w:tc>
        <w:tc>
          <w:tcPr>
            <w:tcW w:w="810" w:type="pct"/>
          </w:tcPr>
          <w:p w14:paraId="1DE3F660" w14:textId="0098BF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applicability rules for MIMO OTA requirements</w:t>
            </w:r>
          </w:p>
        </w:tc>
        <w:tc>
          <w:tcPr>
            <w:tcW w:w="717" w:type="pct"/>
          </w:tcPr>
          <w:p w14:paraId="4D6F7FF7" w14:textId="7EFAFE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294" w:type="pct"/>
          </w:tcPr>
          <w:p w14:paraId="498CFE52" w14:textId="7E0B6E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232" w:type="pct"/>
          </w:tcPr>
          <w:p w14:paraId="41057697" w14:textId="17937D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223" w:type="pct"/>
          </w:tcPr>
          <w:p w14:paraId="09A360C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BC4E85E" w14:textId="103055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C1346D3" w14:textId="294DE9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A90DCF9" w14:textId="2D0A25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NR_MIMO_OTA-Core</w:t>
            </w:r>
          </w:p>
        </w:tc>
        <w:tc>
          <w:tcPr>
            <w:tcW w:w="511" w:type="pct"/>
          </w:tcPr>
          <w:p w14:paraId="227A31DF" w14:textId="795B09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A322CDE" w14:textId="77777777" w:rsidTr="00B04748">
        <w:tc>
          <w:tcPr>
            <w:tcW w:w="587" w:type="pct"/>
          </w:tcPr>
          <w:p w14:paraId="78208FD7" w14:textId="51F01D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R4-2321110</w:t>
            </w:r>
          </w:p>
        </w:tc>
        <w:tc>
          <w:tcPr>
            <w:tcW w:w="810" w:type="pct"/>
          </w:tcPr>
          <w:p w14:paraId="143B25C4" w14:textId="03A23A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applicability rules for MIMO OTA requirements</w:t>
            </w:r>
          </w:p>
        </w:tc>
        <w:tc>
          <w:tcPr>
            <w:tcW w:w="717" w:type="pct"/>
          </w:tcPr>
          <w:p w14:paraId="3C249104" w14:textId="019E59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Apple, Qualcomm, CAICT, Cybercore</w:t>
            </w:r>
          </w:p>
        </w:tc>
        <w:tc>
          <w:tcPr>
            <w:tcW w:w="294" w:type="pct"/>
          </w:tcPr>
          <w:p w14:paraId="61DC24DC" w14:textId="32EA4F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232" w:type="pct"/>
          </w:tcPr>
          <w:p w14:paraId="557F0707" w14:textId="620231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223" w:type="pct"/>
          </w:tcPr>
          <w:p w14:paraId="053D8218" w14:textId="093C40A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3B49170" w14:textId="6789F0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13C2A6F" w14:textId="31D9A6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C34DFBB" w14:textId="05C2E3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NR_MIMO_OTA-Core</w:t>
            </w:r>
          </w:p>
        </w:tc>
        <w:tc>
          <w:tcPr>
            <w:tcW w:w="511" w:type="pct"/>
          </w:tcPr>
          <w:p w14:paraId="7377E8FD" w14:textId="209FD0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CCF5478" w14:textId="77777777" w:rsidTr="00B04748">
        <w:tc>
          <w:tcPr>
            <w:tcW w:w="587" w:type="pct"/>
          </w:tcPr>
          <w:p w14:paraId="2093ECFB" w14:textId="28E850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R4-2320596</w:t>
            </w:r>
          </w:p>
        </w:tc>
        <w:tc>
          <w:tcPr>
            <w:tcW w:w="810" w:type="pct"/>
          </w:tcPr>
          <w:p w14:paraId="65F70CBB" w14:textId="736898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38.151 on FR2 channel model validation pass/fail limits</w:t>
            </w:r>
          </w:p>
        </w:tc>
        <w:tc>
          <w:tcPr>
            <w:tcW w:w="717" w:type="pct"/>
          </w:tcPr>
          <w:p w14:paraId="51B060F0" w14:textId="0EA5E8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294" w:type="pct"/>
          </w:tcPr>
          <w:p w14:paraId="7683AC74" w14:textId="0DE5BA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232" w:type="pct"/>
          </w:tcPr>
          <w:p w14:paraId="347BD31B" w14:textId="414095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223" w:type="pct"/>
          </w:tcPr>
          <w:p w14:paraId="0D5E7B1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CA5EC3C" w14:textId="65B9D7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464BECC" w14:textId="2594B2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7F85B79" w14:textId="547FE6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</w:t>
            </w:r>
          </w:p>
        </w:tc>
        <w:tc>
          <w:tcPr>
            <w:tcW w:w="511" w:type="pct"/>
          </w:tcPr>
          <w:p w14:paraId="7DD9EFBE" w14:textId="49CC01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C1EA228" w14:textId="77777777" w:rsidTr="00B04748">
        <w:tc>
          <w:tcPr>
            <w:tcW w:w="587" w:type="pct"/>
          </w:tcPr>
          <w:p w14:paraId="5BD473AB" w14:textId="7E3F9D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R4-2318972</w:t>
            </w:r>
          </w:p>
        </w:tc>
        <w:tc>
          <w:tcPr>
            <w:tcW w:w="810" w:type="pct"/>
          </w:tcPr>
          <w:p w14:paraId="006658CB" w14:textId="698B9C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38.161 on New test configurations for Rel-18 TRP TRS</w:t>
            </w:r>
          </w:p>
        </w:tc>
        <w:tc>
          <w:tcPr>
            <w:tcW w:w="717" w:type="pct"/>
          </w:tcPr>
          <w:p w14:paraId="716905E9" w14:textId="2BF1BE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6514B541" w14:textId="7433D7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232" w:type="pct"/>
          </w:tcPr>
          <w:p w14:paraId="667A5F58" w14:textId="03CF46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23" w:type="pct"/>
          </w:tcPr>
          <w:p w14:paraId="7FA89FE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30BB1E6" w14:textId="41D733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2B46898" w14:textId="77CDD8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E1D773A" w14:textId="2EF5C1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NR_FR1_TRP_TRS_enh-Core</w:t>
            </w:r>
          </w:p>
        </w:tc>
        <w:tc>
          <w:tcPr>
            <w:tcW w:w="511" w:type="pct"/>
          </w:tcPr>
          <w:p w14:paraId="1B7394C2" w14:textId="250BDE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599CCDD" w14:textId="77777777" w:rsidTr="00B04748">
        <w:tc>
          <w:tcPr>
            <w:tcW w:w="587" w:type="pct"/>
          </w:tcPr>
          <w:p w14:paraId="04BC4EA4" w14:textId="68550E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R4-2318824</w:t>
            </w:r>
          </w:p>
        </w:tc>
        <w:tc>
          <w:tcPr>
            <w:tcW w:w="810" w:type="pct"/>
          </w:tcPr>
          <w:p w14:paraId="47218A2C" w14:textId="222B8A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38.174 on RRM core requirements for NR Mobile IAB</w:t>
            </w:r>
          </w:p>
        </w:tc>
        <w:tc>
          <w:tcPr>
            <w:tcW w:w="717" w:type="pct"/>
          </w:tcPr>
          <w:p w14:paraId="6CBE9458" w14:textId="7B626F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664DF66B" w14:textId="0A5E02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57F349DA" w14:textId="538890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0073</w:t>
            </w:r>
          </w:p>
        </w:tc>
        <w:tc>
          <w:tcPr>
            <w:tcW w:w="223" w:type="pct"/>
          </w:tcPr>
          <w:p w14:paraId="2B65080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DF1306F" w14:textId="3919ED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08DBE7E5" w14:textId="32CA9E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75C004C" w14:textId="223368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NR_mobile_IAB-Core</w:t>
            </w:r>
          </w:p>
        </w:tc>
        <w:tc>
          <w:tcPr>
            <w:tcW w:w="511" w:type="pct"/>
          </w:tcPr>
          <w:p w14:paraId="1F846816" w14:textId="293E53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17FC3235" w14:textId="77777777" w:rsidTr="00B04748">
        <w:tc>
          <w:tcPr>
            <w:tcW w:w="587" w:type="pct"/>
          </w:tcPr>
          <w:p w14:paraId="5E8FD1E9" w14:textId="411EEA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R4-2319191</w:t>
            </w:r>
          </w:p>
        </w:tc>
        <w:tc>
          <w:tcPr>
            <w:tcW w:w="810" w:type="pct"/>
          </w:tcPr>
          <w:p w14:paraId="4E74C20B" w14:textId="5A1AFD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TS38.174: introduction of NR bands n31 and n72</w:t>
            </w:r>
          </w:p>
        </w:tc>
        <w:tc>
          <w:tcPr>
            <w:tcW w:w="717" w:type="pct"/>
          </w:tcPr>
          <w:p w14:paraId="7044F723" w14:textId="587BCC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20C9DD12" w14:textId="204EE8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7B32CFFB" w14:textId="0E4147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0074</w:t>
            </w:r>
          </w:p>
        </w:tc>
        <w:tc>
          <w:tcPr>
            <w:tcW w:w="223" w:type="pct"/>
          </w:tcPr>
          <w:p w14:paraId="6761C53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CD7EB0F" w14:textId="7965E5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2615FA2" w14:textId="551B61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C9ECB1B" w14:textId="168A1F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12E28B06" w14:textId="4BDC5C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226B530" w14:textId="77777777" w:rsidTr="00B04748">
        <w:tc>
          <w:tcPr>
            <w:tcW w:w="587" w:type="pct"/>
          </w:tcPr>
          <w:p w14:paraId="6F0E7A81" w14:textId="6201D5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R4-2319203</w:t>
            </w:r>
          </w:p>
        </w:tc>
        <w:tc>
          <w:tcPr>
            <w:tcW w:w="810" w:type="pct"/>
          </w:tcPr>
          <w:p w14:paraId="197E87C0" w14:textId="7B5CA2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TS38.174: introduction of band n106</w:t>
            </w:r>
          </w:p>
        </w:tc>
        <w:tc>
          <w:tcPr>
            <w:tcW w:w="717" w:type="pct"/>
          </w:tcPr>
          <w:p w14:paraId="262A95E9" w14:textId="2BC294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4AC5D839" w14:textId="62CBF9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2304CE9D" w14:textId="4620C2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0075</w:t>
            </w:r>
          </w:p>
        </w:tc>
        <w:tc>
          <w:tcPr>
            <w:tcW w:w="223" w:type="pct"/>
          </w:tcPr>
          <w:p w14:paraId="0A77109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4C42323" w14:textId="71D550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384A49F" w14:textId="1F81FD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2AC365C" w14:textId="58E93A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NR_900MHz_US-Core</w:t>
            </w:r>
          </w:p>
        </w:tc>
        <w:tc>
          <w:tcPr>
            <w:tcW w:w="511" w:type="pct"/>
          </w:tcPr>
          <w:p w14:paraId="33AE5604" w14:textId="0665F7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444745F" w14:textId="77777777" w:rsidTr="00B04748">
        <w:tc>
          <w:tcPr>
            <w:tcW w:w="587" w:type="pct"/>
          </w:tcPr>
          <w:p w14:paraId="4EC0A39B" w14:textId="613150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R4-2319784</w:t>
            </w:r>
          </w:p>
        </w:tc>
        <w:tc>
          <w:tcPr>
            <w:tcW w:w="810" w:type="pct"/>
          </w:tcPr>
          <w:p w14:paraId="4F5147DA" w14:textId="3BDFBA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on RF core requirements for NR Mobile IAB</w:t>
            </w:r>
          </w:p>
        </w:tc>
        <w:tc>
          <w:tcPr>
            <w:tcW w:w="717" w:type="pct"/>
          </w:tcPr>
          <w:p w14:paraId="7C3E482A" w14:textId="110697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Germany, Ericsson</w:t>
            </w:r>
          </w:p>
        </w:tc>
        <w:tc>
          <w:tcPr>
            <w:tcW w:w="294" w:type="pct"/>
          </w:tcPr>
          <w:p w14:paraId="7C636884" w14:textId="44F32A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0CAD9A80" w14:textId="3FB4CF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0076</w:t>
            </w:r>
          </w:p>
        </w:tc>
        <w:tc>
          <w:tcPr>
            <w:tcW w:w="223" w:type="pct"/>
          </w:tcPr>
          <w:p w14:paraId="7B0CCE6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5583910" w14:textId="169963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491F242" w14:textId="157808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E07807B" w14:textId="38DCFA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NR_mobile_IAB-Core</w:t>
            </w:r>
          </w:p>
        </w:tc>
        <w:tc>
          <w:tcPr>
            <w:tcW w:w="511" w:type="pct"/>
          </w:tcPr>
          <w:p w14:paraId="40D8B27E" w14:textId="107C83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491F85C" w14:textId="77777777" w:rsidTr="00B04748">
        <w:tc>
          <w:tcPr>
            <w:tcW w:w="587" w:type="pct"/>
          </w:tcPr>
          <w:p w14:paraId="7CBF7D95" w14:textId="6EF18B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R4-2319785</w:t>
            </w:r>
          </w:p>
        </w:tc>
        <w:tc>
          <w:tcPr>
            <w:tcW w:w="810" w:type="pct"/>
          </w:tcPr>
          <w:p w14:paraId="5941AFFE" w14:textId="43718C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38.174 on RF core requirements for NR Mobile IAB</w:t>
            </w:r>
          </w:p>
        </w:tc>
        <w:tc>
          <w:tcPr>
            <w:tcW w:w="717" w:type="pct"/>
          </w:tcPr>
          <w:p w14:paraId="48098EA5" w14:textId="762971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Germany, Ericsson, Nokia, Nokia Shanghai Bell, NEC </w:t>
            </w:r>
          </w:p>
        </w:tc>
        <w:tc>
          <w:tcPr>
            <w:tcW w:w="294" w:type="pct"/>
          </w:tcPr>
          <w:p w14:paraId="31B234F2" w14:textId="2EE142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1CA5FC10" w14:textId="12C5D9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0077</w:t>
            </w:r>
          </w:p>
        </w:tc>
        <w:tc>
          <w:tcPr>
            <w:tcW w:w="223" w:type="pct"/>
          </w:tcPr>
          <w:p w14:paraId="26C3A49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A8EFAB8" w14:textId="4B303A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A353CF6" w14:textId="144A7E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7707439" w14:textId="08D7D8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NR_mobile_IAB-Core</w:t>
            </w:r>
          </w:p>
        </w:tc>
        <w:tc>
          <w:tcPr>
            <w:tcW w:w="511" w:type="pct"/>
          </w:tcPr>
          <w:p w14:paraId="002773CC" w14:textId="5B8FB6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775EB99" w14:textId="77777777" w:rsidTr="00B04748">
        <w:tc>
          <w:tcPr>
            <w:tcW w:w="587" w:type="pct"/>
          </w:tcPr>
          <w:p w14:paraId="6DF2CDF1" w14:textId="31DC31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R4-2320256</w:t>
            </w:r>
          </w:p>
        </w:tc>
        <w:tc>
          <w:tcPr>
            <w:tcW w:w="810" w:type="pct"/>
          </w:tcPr>
          <w:p w14:paraId="16D37E54" w14:textId="675E7C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on RF core requirements for NR Mobile IAB</w:t>
            </w:r>
          </w:p>
        </w:tc>
        <w:tc>
          <w:tcPr>
            <w:tcW w:w="717" w:type="pct"/>
          </w:tcPr>
          <w:p w14:paraId="4AA22605" w14:textId="2EC8D7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9996EEC" w14:textId="6A0819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1E413D29" w14:textId="53BFF4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0078</w:t>
            </w:r>
          </w:p>
        </w:tc>
        <w:tc>
          <w:tcPr>
            <w:tcW w:w="223" w:type="pct"/>
          </w:tcPr>
          <w:p w14:paraId="47D4172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89E58D" w14:textId="061CFF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B3821A5" w14:textId="217C1F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36FA576" w14:textId="31CB47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NR_mobile_IAB-Core</w:t>
            </w:r>
          </w:p>
        </w:tc>
        <w:tc>
          <w:tcPr>
            <w:tcW w:w="511" w:type="pct"/>
          </w:tcPr>
          <w:p w14:paraId="5D2B76B5" w14:textId="5E711C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24AF6D68" w14:textId="77777777" w:rsidTr="00B04748">
        <w:tc>
          <w:tcPr>
            <w:tcW w:w="587" w:type="pct"/>
          </w:tcPr>
          <w:p w14:paraId="06343D82" w14:textId="7904E2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R4-2320268</w:t>
            </w:r>
          </w:p>
        </w:tc>
        <w:tc>
          <w:tcPr>
            <w:tcW w:w="810" w:type="pct"/>
          </w:tcPr>
          <w:p w14:paraId="1D284C04" w14:textId="4B7A0E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with correction of co-existence and co-location requirements</w:t>
            </w:r>
          </w:p>
        </w:tc>
        <w:tc>
          <w:tcPr>
            <w:tcW w:w="717" w:type="pct"/>
          </w:tcPr>
          <w:p w14:paraId="2DF8FA3D" w14:textId="249968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3A4C642" w14:textId="2C3918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2356B27C" w14:textId="255EA0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0079</w:t>
            </w:r>
          </w:p>
        </w:tc>
        <w:tc>
          <w:tcPr>
            <w:tcW w:w="223" w:type="pct"/>
          </w:tcPr>
          <w:p w14:paraId="500A171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24913E" w14:textId="3A4B75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BE4C0BA" w14:textId="7BE941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1C28B2B" w14:textId="3E8728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1" w:type="pct"/>
          </w:tcPr>
          <w:p w14:paraId="3F61C42B" w14:textId="622422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72C6DD3" w14:textId="77777777" w:rsidTr="00B04748">
        <w:tc>
          <w:tcPr>
            <w:tcW w:w="587" w:type="pct"/>
          </w:tcPr>
          <w:p w14:paraId="40DD4980" w14:textId="5E7E18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R4-2320269</w:t>
            </w:r>
          </w:p>
        </w:tc>
        <w:tc>
          <w:tcPr>
            <w:tcW w:w="810" w:type="pct"/>
          </w:tcPr>
          <w:p w14:paraId="04598F71" w14:textId="269153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with correction of co-location requirements</w:t>
            </w:r>
          </w:p>
        </w:tc>
        <w:tc>
          <w:tcPr>
            <w:tcW w:w="717" w:type="pct"/>
          </w:tcPr>
          <w:p w14:paraId="7AE090A7" w14:textId="303DAB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41A5620" w14:textId="48F757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5166BC0D" w14:textId="53DE69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0080</w:t>
            </w:r>
          </w:p>
        </w:tc>
        <w:tc>
          <w:tcPr>
            <w:tcW w:w="223" w:type="pct"/>
          </w:tcPr>
          <w:p w14:paraId="6D4921E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9A76DD2" w14:textId="1680D1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72CDA59" w14:textId="66EA2C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EC13FA1" w14:textId="40CD0B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1" w:type="pct"/>
          </w:tcPr>
          <w:p w14:paraId="46B2DF46" w14:textId="152DD8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400E421" w14:textId="77777777" w:rsidTr="00B04748">
        <w:tc>
          <w:tcPr>
            <w:tcW w:w="587" w:type="pct"/>
          </w:tcPr>
          <w:p w14:paraId="55C2DB7E" w14:textId="113CC4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R4-2320353</w:t>
            </w:r>
          </w:p>
        </w:tc>
        <w:tc>
          <w:tcPr>
            <w:tcW w:w="810" w:type="pct"/>
          </w:tcPr>
          <w:p w14:paraId="2F6B630A" w14:textId="634CDA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NR_IAB-Core: CR to 38.174 Correction of the value of X in IAB-MT OTA receiver spurious emissions</w:t>
            </w:r>
          </w:p>
        </w:tc>
        <w:tc>
          <w:tcPr>
            <w:tcW w:w="717" w:type="pct"/>
          </w:tcPr>
          <w:p w14:paraId="45C3508C" w14:textId="16603C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294" w:type="pct"/>
          </w:tcPr>
          <w:p w14:paraId="70F5E37F" w14:textId="05077E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24257AC5" w14:textId="0B7D51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0081</w:t>
            </w:r>
          </w:p>
        </w:tc>
        <w:tc>
          <w:tcPr>
            <w:tcW w:w="223" w:type="pct"/>
          </w:tcPr>
          <w:p w14:paraId="4CE3A65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4704798" w14:textId="61AFAC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727767B6" w14:textId="2B76AF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9D2949F" w14:textId="033CB2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511" w:type="pct"/>
          </w:tcPr>
          <w:p w14:paraId="4E9C79FE" w14:textId="4A8A01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5190E637" w14:textId="77777777" w:rsidTr="00B04748">
        <w:tc>
          <w:tcPr>
            <w:tcW w:w="587" w:type="pct"/>
          </w:tcPr>
          <w:p w14:paraId="3EADC9FE" w14:textId="3EDCB9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R4-2320354</w:t>
            </w:r>
          </w:p>
        </w:tc>
        <w:tc>
          <w:tcPr>
            <w:tcW w:w="810" w:type="pct"/>
          </w:tcPr>
          <w:p w14:paraId="2C2ADAA9" w14:textId="34CBF8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NR_IAB-Core:CR to 38.174 Correction of the value of X in IAB-MT OTA receiver spurious emissions_Rel17</w:t>
            </w:r>
          </w:p>
        </w:tc>
        <w:tc>
          <w:tcPr>
            <w:tcW w:w="717" w:type="pct"/>
          </w:tcPr>
          <w:p w14:paraId="03134084" w14:textId="101065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49EC77F" w14:textId="601D8E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2A5807D1" w14:textId="68EE1D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0082</w:t>
            </w:r>
          </w:p>
        </w:tc>
        <w:tc>
          <w:tcPr>
            <w:tcW w:w="223" w:type="pct"/>
          </w:tcPr>
          <w:p w14:paraId="0E309BA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9CFBDB0" w14:textId="11FEF2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1AD0458" w14:textId="7CAEC2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58C841A" w14:textId="576F96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511" w:type="pct"/>
          </w:tcPr>
          <w:p w14:paraId="0AB4B503" w14:textId="6EE41D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6BD3546" w14:textId="77777777" w:rsidTr="00B04748">
        <w:tc>
          <w:tcPr>
            <w:tcW w:w="587" w:type="pct"/>
          </w:tcPr>
          <w:p w14:paraId="3004FF49" w14:textId="63B1A9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R4-2320355</w:t>
            </w:r>
          </w:p>
        </w:tc>
        <w:tc>
          <w:tcPr>
            <w:tcW w:w="810" w:type="pct"/>
          </w:tcPr>
          <w:p w14:paraId="4AC26AF6" w14:textId="31C362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NR_IAB-Core:CR to 38.174 Correction of the value of X in IAB-MT OTA receiver spurious emissions_Rel18</w:t>
            </w:r>
          </w:p>
        </w:tc>
        <w:tc>
          <w:tcPr>
            <w:tcW w:w="717" w:type="pct"/>
          </w:tcPr>
          <w:p w14:paraId="1F8E383C" w14:textId="2FB498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2E10199C" w14:textId="3E567B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3AB337E9" w14:textId="16D7B8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0083</w:t>
            </w:r>
          </w:p>
        </w:tc>
        <w:tc>
          <w:tcPr>
            <w:tcW w:w="223" w:type="pct"/>
          </w:tcPr>
          <w:p w14:paraId="0874AF0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F6A662B" w14:textId="6CC4F8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FDE714A" w14:textId="5B755A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3ACEC7E" w14:textId="4023FF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511" w:type="pct"/>
          </w:tcPr>
          <w:p w14:paraId="1BF951A0" w14:textId="40061B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0702D4E9" w14:textId="77777777" w:rsidTr="00B04748">
        <w:tc>
          <w:tcPr>
            <w:tcW w:w="587" w:type="pct"/>
          </w:tcPr>
          <w:p w14:paraId="08AAC165" w14:textId="12AEA1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R4-2320404</w:t>
            </w:r>
          </w:p>
        </w:tc>
        <w:tc>
          <w:tcPr>
            <w:tcW w:w="810" w:type="pct"/>
          </w:tcPr>
          <w:p w14:paraId="19C9F63E" w14:textId="5082D1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38.174 on introduction of Band n109</w:t>
            </w:r>
          </w:p>
        </w:tc>
        <w:tc>
          <w:tcPr>
            <w:tcW w:w="717" w:type="pct"/>
          </w:tcPr>
          <w:p w14:paraId="73F864FD" w14:textId="45AA12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Vodafone</w:t>
            </w:r>
          </w:p>
        </w:tc>
        <w:tc>
          <w:tcPr>
            <w:tcW w:w="294" w:type="pct"/>
          </w:tcPr>
          <w:p w14:paraId="1B472E28" w14:textId="289A5D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14C26BE8" w14:textId="44FDC5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0084</w:t>
            </w:r>
          </w:p>
        </w:tc>
        <w:tc>
          <w:tcPr>
            <w:tcW w:w="223" w:type="pct"/>
          </w:tcPr>
          <w:p w14:paraId="01B25FA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30D32C2" w14:textId="568FC4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C611E30" w14:textId="64620C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4CFDC85" w14:textId="208C57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NR_FDD_ULn28_DLn75_n76-Core</w:t>
            </w:r>
          </w:p>
        </w:tc>
        <w:tc>
          <w:tcPr>
            <w:tcW w:w="511" w:type="pct"/>
          </w:tcPr>
          <w:p w14:paraId="454BC64A" w14:textId="42FC4A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79AC9E9" w14:textId="77777777" w:rsidTr="00B04748">
        <w:tc>
          <w:tcPr>
            <w:tcW w:w="587" w:type="pct"/>
          </w:tcPr>
          <w:p w14:paraId="7E3A3C47" w14:textId="2840BB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R4-2320417</w:t>
            </w:r>
          </w:p>
        </w:tc>
        <w:tc>
          <w:tcPr>
            <w:tcW w:w="810" w:type="pct"/>
          </w:tcPr>
          <w:p w14:paraId="1B27662F" w14:textId="566AA3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on RF core requirements for NR Mobile IAB</w:t>
            </w:r>
          </w:p>
        </w:tc>
        <w:tc>
          <w:tcPr>
            <w:tcW w:w="717" w:type="pct"/>
          </w:tcPr>
          <w:p w14:paraId="5187CC40" w14:textId="5414C5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Ericsson</w:t>
            </w:r>
          </w:p>
        </w:tc>
        <w:tc>
          <w:tcPr>
            <w:tcW w:w="294" w:type="pct"/>
          </w:tcPr>
          <w:p w14:paraId="61B38F69" w14:textId="3BE815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40919905" w14:textId="518E0D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0085</w:t>
            </w:r>
          </w:p>
        </w:tc>
        <w:tc>
          <w:tcPr>
            <w:tcW w:w="223" w:type="pct"/>
          </w:tcPr>
          <w:p w14:paraId="2CA8218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91BAB56" w14:textId="51AF33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588D3EA" w14:textId="494898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D369166" w14:textId="011A01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NR_mobile_IAB-Core</w:t>
            </w:r>
          </w:p>
        </w:tc>
        <w:tc>
          <w:tcPr>
            <w:tcW w:w="511" w:type="pct"/>
          </w:tcPr>
          <w:p w14:paraId="2174C448" w14:textId="5DC40A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B04748" w14:paraId="5503C10A" w14:textId="77777777" w:rsidTr="00B04748">
        <w:tc>
          <w:tcPr>
            <w:tcW w:w="587" w:type="pct"/>
          </w:tcPr>
          <w:p w14:paraId="71B5E526" w14:textId="0C1180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R4-2320532</w:t>
            </w:r>
          </w:p>
        </w:tc>
        <w:tc>
          <w:tcPr>
            <w:tcW w:w="810" w:type="pct"/>
          </w:tcPr>
          <w:p w14:paraId="6A24C5C8" w14:textId="16849F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FR2 range in IAB specification</w:t>
            </w:r>
          </w:p>
        </w:tc>
        <w:tc>
          <w:tcPr>
            <w:tcW w:w="717" w:type="pct"/>
          </w:tcPr>
          <w:p w14:paraId="1FC487EA" w14:textId="78F791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19ED1F5" w14:textId="4CA4FF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54E97573" w14:textId="70F3F8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0086</w:t>
            </w:r>
          </w:p>
        </w:tc>
        <w:tc>
          <w:tcPr>
            <w:tcW w:w="223" w:type="pct"/>
          </w:tcPr>
          <w:p w14:paraId="1B4BA7A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06A7FB7" w14:textId="5A822D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0B25A1C" w14:textId="4F0829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537BAB6" w14:textId="071E17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1" w:type="pct"/>
          </w:tcPr>
          <w:p w14:paraId="2602D074" w14:textId="286530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7BFF17C" w14:textId="77777777" w:rsidTr="00B04748">
        <w:tc>
          <w:tcPr>
            <w:tcW w:w="587" w:type="pct"/>
          </w:tcPr>
          <w:p w14:paraId="6F8EC9C0" w14:textId="59A006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R4-2320533</w:t>
            </w:r>
          </w:p>
        </w:tc>
        <w:tc>
          <w:tcPr>
            <w:tcW w:w="810" w:type="pct"/>
          </w:tcPr>
          <w:p w14:paraId="53DECE66" w14:textId="6B2CF2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FR2 range in IAB specification</w:t>
            </w:r>
          </w:p>
        </w:tc>
        <w:tc>
          <w:tcPr>
            <w:tcW w:w="717" w:type="pct"/>
          </w:tcPr>
          <w:p w14:paraId="25A0FE71" w14:textId="366079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C4DF14B" w14:textId="2E1C9C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452EA595" w14:textId="1AA54D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223" w:type="pct"/>
          </w:tcPr>
          <w:p w14:paraId="29932F1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E81E5F7" w14:textId="5288E6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85FE416" w14:textId="690277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1BDF20B" w14:textId="1EBD00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1" w:type="pct"/>
          </w:tcPr>
          <w:p w14:paraId="6EFB3F80" w14:textId="53C23B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59EEDBA" w14:textId="77777777" w:rsidTr="00B04748">
        <w:tc>
          <w:tcPr>
            <w:tcW w:w="587" w:type="pct"/>
          </w:tcPr>
          <w:p w14:paraId="3F720779" w14:textId="4D12DF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R4-2320538</w:t>
            </w:r>
          </w:p>
        </w:tc>
        <w:tc>
          <w:tcPr>
            <w:tcW w:w="810" w:type="pct"/>
          </w:tcPr>
          <w:p w14:paraId="149570D8" w14:textId="6815E1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align scaling factor for IAB-MT type I-O to IAB-DU type 1-O</w:t>
            </w:r>
          </w:p>
        </w:tc>
        <w:tc>
          <w:tcPr>
            <w:tcW w:w="717" w:type="pct"/>
          </w:tcPr>
          <w:p w14:paraId="4416D7AC" w14:textId="2A6CA9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B5CCD15" w14:textId="25A333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7234722C" w14:textId="00ED8F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0088</w:t>
            </w:r>
          </w:p>
        </w:tc>
        <w:tc>
          <w:tcPr>
            <w:tcW w:w="223" w:type="pct"/>
          </w:tcPr>
          <w:p w14:paraId="610CF02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64FC6D" w14:textId="349398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534C4A7" w14:textId="1D5B3F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4691974" w14:textId="50A118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511" w:type="pct"/>
          </w:tcPr>
          <w:p w14:paraId="3F02485D" w14:textId="4F2503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1F32AD1E" w14:textId="77777777" w:rsidTr="00B04748">
        <w:tc>
          <w:tcPr>
            <w:tcW w:w="587" w:type="pct"/>
          </w:tcPr>
          <w:p w14:paraId="52F61A80" w14:textId="762827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R4-2320539</w:t>
            </w:r>
          </w:p>
        </w:tc>
        <w:tc>
          <w:tcPr>
            <w:tcW w:w="810" w:type="pct"/>
          </w:tcPr>
          <w:p w14:paraId="466390D1" w14:textId="7D8AA2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align scaling factor for IAB-MT type I-O to IAB-DU type 1-O</w:t>
            </w:r>
          </w:p>
        </w:tc>
        <w:tc>
          <w:tcPr>
            <w:tcW w:w="717" w:type="pct"/>
          </w:tcPr>
          <w:p w14:paraId="74B7867A" w14:textId="4A8A1F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FAEED62" w14:textId="2FF611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34D59435" w14:textId="0E015A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0089</w:t>
            </w:r>
          </w:p>
        </w:tc>
        <w:tc>
          <w:tcPr>
            <w:tcW w:w="223" w:type="pct"/>
          </w:tcPr>
          <w:p w14:paraId="00A3734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98AED60" w14:textId="6500C48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1C12949" w14:textId="697FC6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6A599757" w14:textId="65F7D8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511" w:type="pct"/>
          </w:tcPr>
          <w:p w14:paraId="0A0FE78C" w14:textId="703624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F391B3D" w14:textId="77777777" w:rsidTr="00B04748">
        <w:tc>
          <w:tcPr>
            <w:tcW w:w="587" w:type="pct"/>
          </w:tcPr>
          <w:p w14:paraId="28FE5B1C" w14:textId="7CD6D4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R4-2320540</w:t>
            </w:r>
          </w:p>
        </w:tc>
        <w:tc>
          <w:tcPr>
            <w:tcW w:w="810" w:type="pct"/>
          </w:tcPr>
          <w:p w14:paraId="40FA1AB6" w14:textId="58917E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align scaling factor for IAB-MT type I-O to IAB-DU type 1-O</w:t>
            </w:r>
          </w:p>
        </w:tc>
        <w:tc>
          <w:tcPr>
            <w:tcW w:w="717" w:type="pct"/>
          </w:tcPr>
          <w:p w14:paraId="55DF9447" w14:textId="60B2438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D4851AA" w14:textId="31D5F9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5A71D9D9" w14:textId="78CE7A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0090</w:t>
            </w:r>
          </w:p>
        </w:tc>
        <w:tc>
          <w:tcPr>
            <w:tcW w:w="223" w:type="pct"/>
          </w:tcPr>
          <w:p w14:paraId="5CBF33A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E2E1F28" w14:textId="243D76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A6E1AEC" w14:textId="6502B6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2D0B9DF6" w14:textId="34143F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511" w:type="pct"/>
          </w:tcPr>
          <w:p w14:paraId="31B7B21F" w14:textId="07E753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417F9117" w14:textId="77777777" w:rsidTr="00B04748">
        <w:tc>
          <w:tcPr>
            <w:tcW w:w="587" w:type="pct"/>
          </w:tcPr>
          <w:p w14:paraId="1E863B8F" w14:textId="55EDEE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R4-2320681</w:t>
            </w:r>
          </w:p>
        </w:tc>
        <w:tc>
          <w:tcPr>
            <w:tcW w:w="810" w:type="pct"/>
          </w:tcPr>
          <w:p w14:paraId="1EA78D5B" w14:textId="23DA17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[NR_IAB_enh] Correction to IAB-MT TA adjustment accuracy requirements</w:t>
            </w:r>
          </w:p>
        </w:tc>
        <w:tc>
          <w:tcPr>
            <w:tcW w:w="717" w:type="pct"/>
          </w:tcPr>
          <w:p w14:paraId="1CE69C93" w14:textId="00CCBB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61175F0" w14:textId="49326B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76E65D6A" w14:textId="2E650A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0091</w:t>
            </w:r>
          </w:p>
        </w:tc>
        <w:tc>
          <w:tcPr>
            <w:tcW w:w="223" w:type="pct"/>
          </w:tcPr>
          <w:p w14:paraId="7E9A948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B41FEE7" w14:textId="755643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DDCAC5F" w14:textId="096533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5CDAB28" w14:textId="0A80B7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1" w:type="pct"/>
          </w:tcPr>
          <w:p w14:paraId="0E2BCDB7" w14:textId="06F98D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222E355" w14:textId="77777777" w:rsidTr="00B04748">
        <w:tc>
          <w:tcPr>
            <w:tcW w:w="587" w:type="pct"/>
          </w:tcPr>
          <w:p w14:paraId="6C9DAE45" w14:textId="1F7810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R4-2320682</w:t>
            </w:r>
          </w:p>
        </w:tc>
        <w:tc>
          <w:tcPr>
            <w:tcW w:w="810" w:type="pct"/>
          </w:tcPr>
          <w:p w14:paraId="7833798F" w14:textId="5C14D9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[NR_IAB_enh] Correction to IAB-MT TA adjustment accuracy requirements</w:t>
            </w:r>
          </w:p>
        </w:tc>
        <w:tc>
          <w:tcPr>
            <w:tcW w:w="717" w:type="pct"/>
          </w:tcPr>
          <w:p w14:paraId="69CB63C0" w14:textId="26DA3A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ABE9FE1" w14:textId="1D07E7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3E08607E" w14:textId="533924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0092</w:t>
            </w:r>
          </w:p>
        </w:tc>
        <w:tc>
          <w:tcPr>
            <w:tcW w:w="223" w:type="pct"/>
          </w:tcPr>
          <w:p w14:paraId="626A8ED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CF7FDB2" w14:textId="5238AB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0CC52BB" w14:textId="630B64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798EAB31" w14:textId="471A0C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1" w:type="pct"/>
          </w:tcPr>
          <w:p w14:paraId="714A8024" w14:textId="4D6D2A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0A34312" w14:textId="77777777" w:rsidTr="00B04748">
        <w:tc>
          <w:tcPr>
            <w:tcW w:w="587" w:type="pct"/>
          </w:tcPr>
          <w:p w14:paraId="55BAD982" w14:textId="2250E8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R4-2320683</w:t>
            </w:r>
          </w:p>
        </w:tc>
        <w:tc>
          <w:tcPr>
            <w:tcW w:w="810" w:type="pct"/>
          </w:tcPr>
          <w:p w14:paraId="7C372ABD" w14:textId="14F349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[NR_IAB_enh] Correction to applicable FR2 range in IAB-MT RRM performance requirements</w:t>
            </w:r>
          </w:p>
        </w:tc>
        <w:tc>
          <w:tcPr>
            <w:tcW w:w="717" w:type="pct"/>
          </w:tcPr>
          <w:p w14:paraId="6B6F7EAE" w14:textId="5448D1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F5BDA50" w14:textId="089DC2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71D307B3" w14:textId="27332C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0093</w:t>
            </w:r>
          </w:p>
        </w:tc>
        <w:tc>
          <w:tcPr>
            <w:tcW w:w="223" w:type="pct"/>
          </w:tcPr>
          <w:p w14:paraId="47DB59A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50B7725" w14:textId="715177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3E69C9B" w14:textId="5D6017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112E22B" w14:textId="4A67B2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1" w:type="pct"/>
          </w:tcPr>
          <w:p w14:paraId="6C7B48C3" w14:textId="072C86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77281A5" w14:textId="77777777" w:rsidTr="00B04748">
        <w:tc>
          <w:tcPr>
            <w:tcW w:w="587" w:type="pct"/>
          </w:tcPr>
          <w:p w14:paraId="59AFF7AA" w14:textId="3EE46A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R4-2320684</w:t>
            </w:r>
          </w:p>
        </w:tc>
        <w:tc>
          <w:tcPr>
            <w:tcW w:w="810" w:type="pct"/>
          </w:tcPr>
          <w:p w14:paraId="4EBD223A" w14:textId="5BDEA4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[NR_IAB_enh] Correction to applicable FR2 range in IAB-MT RRM performance requirements</w:t>
            </w:r>
          </w:p>
        </w:tc>
        <w:tc>
          <w:tcPr>
            <w:tcW w:w="717" w:type="pct"/>
          </w:tcPr>
          <w:p w14:paraId="48D6F35F" w14:textId="076540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943575A" w14:textId="52724F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277B21B7" w14:textId="0650B5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223" w:type="pct"/>
          </w:tcPr>
          <w:p w14:paraId="39C9336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6C70DE0" w14:textId="614012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D6C4170" w14:textId="721BBF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D17314A" w14:textId="2D856F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1" w:type="pct"/>
          </w:tcPr>
          <w:p w14:paraId="0DCAC84A" w14:textId="7301BC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2EA8F65" w14:textId="77777777" w:rsidTr="00B04748">
        <w:tc>
          <w:tcPr>
            <w:tcW w:w="587" w:type="pct"/>
          </w:tcPr>
          <w:p w14:paraId="775D4C23" w14:textId="0B8C0A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R4-2321533</w:t>
            </w:r>
          </w:p>
        </w:tc>
        <w:tc>
          <w:tcPr>
            <w:tcW w:w="810" w:type="pct"/>
          </w:tcPr>
          <w:p w14:paraId="513EC2F0" w14:textId="167EB7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38.174 on RRM core requirements for NR Mobile IAB</w:t>
            </w:r>
          </w:p>
        </w:tc>
        <w:tc>
          <w:tcPr>
            <w:tcW w:w="717" w:type="pct"/>
          </w:tcPr>
          <w:p w14:paraId="6FC96480" w14:textId="164E59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294" w:type="pct"/>
          </w:tcPr>
          <w:p w14:paraId="1C21713F" w14:textId="56C042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232" w:type="pct"/>
          </w:tcPr>
          <w:p w14:paraId="4A024358" w14:textId="28C248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223" w:type="pct"/>
          </w:tcPr>
          <w:p w14:paraId="53DE6F6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7653DA8" w14:textId="4074EF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1FB0B15" w14:textId="6106E4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6E4EF2F" w14:textId="6070A4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NR_mobile_IAB-Core</w:t>
            </w:r>
          </w:p>
        </w:tc>
        <w:tc>
          <w:tcPr>
            <w:tcW w:w="511" w:type="pct"/>
          </w:tcPr>
          <w:p w14:paraId="07B8ADA7" w14:textId="5C6F35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A757387" w14:textId="77777777" w:rsidTr="00B04748">
        <w:tc>
          <w:tcPr>
            <w:tcW w:w="587" w:type="pct"/>
          </w:tcPr>
          <w:p w14:paraId="7D81F038" w14:textId="56DDC7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R4-2320506</w:t>
            </w:r>
          </w:p>
        </w:tc>
        <w:tc>
          <w:tcPr>
            <w:tcW w:w="810" w:type="pct"/>
          </w:tcPr>
          <w:p w14:paraId="7CE990B9" w14:textId="152A22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 on correction of FR range to FR2-1</w:t>
            </w:r>
          </w:p>
        </w:tc>
        <w:tc>
          <w:tcPr>
            <w:tcW w:w="717" w:type="pct"/>
          </w:tcPr>
          <w:p w14:paraId="2761F721" w14:textId="0C830D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74527272" w14:textId="1AB1FE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232" w:type="pct"/>
          </w:tcPr>
          <w:p w14:paraId="19FD67DE" w14:textId="3982DF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223" w:type="pct"/>
          </w:tcPr>
          <w:p w14:paraId="29866B3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4CC0655" w14:textId="6CC9D5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21BAD31" w14:textId="160676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AD00120" w14:textId="10F82C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1" w:type="pct"/>
          </w:tcPr>
          <w:p w14:paraId="58C7F7AC" w14:textId="1BCC11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567D9DB" w14:textId="77777777" w:rsidTr="00B04748">
        <w:tc>
          <w:tcPr>
            <w:tcW w:w="587" w:type="pct"/>
          </w:tcPr>
          <w:p w14:paraId="6C60804A" w14:textId="0C1D7C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R4-2321073</w:t>
            </w:r>
          </w:p>
        </w:tc>
        <w:tc>
          <w:tcPr>
            <w:tcW w:w="810" w:type="pct"/>
          </w:tcPr>
          <w:p w14:paraId="4D268BFF" w14:textId="623B41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 on correction of FR range to FR2-1</w:t>
            </w:r>
          </w:p>
        </w:tc>
        <w:tc>
          <w:tcPr>
            <w:tcW w:w="717" w:type="pct"/>
          </w:tcPr>
          <w:p w14:paraId="5AD58BE1" w14:textId="164FBE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4D641333" w14:textId="0C55D2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232" w:type="pct"/>
          </w:tcPr>
          <w:p w14:paraId="13416AEA" w14:textId="538695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223" w:type="pct"/>
          </w:tcPr>
          <w:p w14:paraId="4FAF4F40" w14:textId="6D1EE16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3802597" w14:textId="54B9AA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62ED571" w14:textId="71BC62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DBF23BF" w14:textId="632901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1" w:type="pct"/>
          </w:tcPr>
          <w:p w14:paraId="68CB2C1A" w14:textId="372341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CF6E07D" w14:textId="77777777" w:rsidTr="00B04748">
        <w:tc>
          <w:tcPr>
            <w:tcW w:w="587" w:type="pct"/>
          </w:tcPr>
          <w:p w14:paraId="242F220F" w14:textId="560EFB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R4-2320847</w:t>
            </w:r>
          </w:p>
        </w:tc>
        <w:tc>
          <w:tcPr>
            <w:tcW w:w="810" w:type="pct"/>
          </w:tcPr>
          <w:p w14:paraId="3F3A631B" w14:textId="17DD95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[NR_IAB-Core] CR to TS 38.175 correction of EMC requirements applicability, Rel-16</w:t>
            </w:r>
          </w:p>
        </w:tc>
        <w:tc>
          <w:tcPr>
            <w:tcW w:w="717" w:type="pct"/>
          </w:tcPr>
          <w:p w14:paraId="3DF8CB7D" w14:textId="2AC6B0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0CA35B98" w14:textId="2378AD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232" w:type="pct"/>
          </w:tcPr>
          <w:p w14:paraId="71FDA03F" w14:textId="67B0F7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223" w:type="pct"/>
          </w:tcPr>
          <w:p w14:paraId="29F97C6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32694CB" w14:textId="0B13DB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A2728FB" w14:textId="13E2C8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B5BFAFA" w14:textId="7E23FF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511" w:type="pct"/>
          </w:tcPr>
          <w:p w14:paraId="02B821D7" w14:textId="460F26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249984D" w14:textId="77777777" w:rsidTr="00B04748">
        <w:tc>
          <w:tcPr>
            <w:tcW w:w="587" w:type="pct"/>
          </w:tcPr>
          <w:p w14:paraId="11EA0600" w14:textId="5C6460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R4-2320848</w:t>
            </w:r>
          </w:p>
        </w:tc>
        <w:tc>
          <w:tcPr>
            <w:tcW w:w="810" w:type="pct"/>
          </w:tcPr>
          <w:p w14:paraId="59F4F302" w14:textId="11D5B2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[NR_IAB-Core] CR to TS 38.175 correction of EMC requirements applicability, Rel-17</w:t>
            </w:r>
          </w:p>
        </w:tc>
        <w:tc>
          <w:tcPr>
            <w:tcW w:w="717" w:type="pct"/>
          </w:tcPr>
          <w:p w14:paraId="251B78BB" w14:textId="4E33F0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29F37214" w14:textId="39A91E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232" w:type="pct"/>
          </w:tcPr>
          <w:p w14:paraId="7B6C426D" w14:textId="27FEE3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223" w:type="pct"/>
          </w:tcPr>
          <w:p w14:paraId="033D55A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30B7321" w14:textId="787224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94CB12D" w14:textId="4DFF0B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E35E351" w14:textId="4C6966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511" w:type="pct"/>
          </w:tcPr>
          <w:p w14:paraId="145E5758" w14:textId="0293C1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BA52DE5" w14:textId="77777777" w:rsidTr="00B04748">
        <w:tc>
          <w:tcPr>
            <w:tcW w:w="587" w:type="pct"/>
          </w:tcPr>
          <w:p w14:paraId="7245E9C5" w14:textId="5ADE58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R4-2319192</w:t>
            </w:r>
          </w:p>
        </w:tc>
        <w:tc>
          <w:tcPr>
            <w:tcW w:w="810" w:type="pct"/>
          </w:tcPr>
          <w:p w14:paraId="7F260F91" w14:textId="1EF023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TS38.176-1: introduction of NR bands n31 and n72</w:t>
            </w:r>
          </w:p>
        </w:tc>
        <w:tc>
          <w:tcPr>
            <w:tcW w:w="717" w:type="pct"/>
          </w:tcPr>
          <w:p w14:paraId="7230282E" w14:textId="7DA0F8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3C826C50" w14:textId="237969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232" w:type="pct"/>
          </w:tcPr>
          <w:p w14:paraId="72821FC9" w14:textId="03D2D9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223" w:type="pct"/>
          </w:tcPr>
          <w:p w14:paraId="050A635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A921496" w14:textId="4AE291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12CB4BA" w14:textId="71013C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B1E35B0" w14:textId="5788FC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NR_bands_n31_n72-Perf</w:t>
            </w:r>
          </w:p>
        </w:tc>
        <w:tc>
          <w:tcPr>
            <w:tcW w:w="511" w:type="pct"/>
          </w:tcPr>
          <w:p w14:paraId="10FE6CEB" w14:textId="3D3C10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0647655" w14:textId="77777777" w:rsidTr="00B04748">
        <w:tc>
          <w:tcPr>
            <w:tcW w:w="587" w:type="pct"/>
          </w:tcPr>
          <w:p w14:paraId="105FA3CF" w14:textId="191C75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R4-2319204</w:t>
            </w:r>
          </w:p>
        </w:tc>
        <w:tc>
          <w:tcPr>
            <w:tcW w:w="810" w:type="pct"/>
          </w:tcPr>
          <w:p w14:paraId="401BE3B0" w14:textId="73C4E7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TS38.176-1: the introduction of band n106</w:t>
            </w:r>
          </w:p>
        </w:tc>
        <w:tc>
          <w:tcPr>
            <w:tcW w:w="717" w:type="pct"/>
          </w:tcPr>
          <w:p w14:paraId="08FAA637" w14:textId="64001A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2C74634" w14:textId="7310D4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232" w:type="pct"/>
          </w:tcPr>
          <w:p w14:paraId="01DCF18A" w14:textId="67AF95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223" w:type="pct"/>
          </w:tcPr>
          <w:p w14:paraId="142AFAE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FE81323" w14:textId="560745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532FE6F" w14:textId="700E0F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0579E32" w14:textId="66676B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NR_900MHz_US-Perf</w:t>
            </w:r>
          </w:p>
        </w:tc>
        <w:tc>
          <w:tcPr>
            <w:tcW w:w="511" w:type="pct"/>
          </w:tcPr>
          <w:p w14:paraId="1C5CD502" w14:textId="28990F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454DB28" w14:textId="77777777" w:rsidTr="00B04748">
        <w:tc>
          <w:tcPr>
            <w:tcW w:w="587" w:type="pct"/>
          </w:tcPr>
          <w:p w14:paraId="2C0AE6EE" w14:textId="766894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R4-2319208</w:t>
            </w:r>
          </w:p>
        </w:tc>
        <w:tc>
          <w:tcPr>
            <w:tcW w:w="810" w:type="pct"/>
          </w:tcPr>
          <w:p w14:paraId="394A0257" w14:textId="25234A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[NR_600MHz_APT-Perf] CR to TS38.176-1: Addition of missing band n105 for IAB coexistence and co-location requirements</w:t>
            </w:r>
          </w:p>
        </w:tc>
        <w:tc>
          <w:tcPr>
            <w:tcW w:w="717" w:type="pct"/>
          </w:tcPr>
          <w:p w14:paraId="6748A130" w14:textId="55FAAC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685CA99E" w14:textId="0CC857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232" w:type="pct"/>
          </w:tcPr>
          <w:p w14:paraId="45E403EA" w14:textId="7CC59F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223" w:type="pct"/>
          </w:tcPr>
          <w:p w14:paraId="577708F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C9FC739" w14:textId="44860F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8AA80DD" w14:textId="65FE4B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01E9019" w14:textId="67A1C0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NR_600MHz_APT-Perf</w:t>
            </w:r>
          </w:p>
        </w:tc>
        <w:tc>
          <w:tcPr>
            <w:tcW w:w="511" w:type="pct"/>
          </w:tcPr>
          <w:p w14:paraId="5F8B0BE9" w14:textId="436BE8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3096D97" w14:textId="77777777" w:rsidTr="00B04748">
        <w:tc>
          <w:tcPr>
            <w:tcW w:w="587" w:type="pct"/>
          </w:tcPr>
          <w:p w14:paraId="7CF147DF" w14:textId="2BBE21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R4-2319815</w:t>
            </w:r>
          </w:p>
        </w:tc>
        <w:tc>
          <w:tcPr>
            <w:tcW w:w="810" w:type="pct"/>
          </w:tcPr>
          <w:p w14:paraId="4F5F262E" w14:textId="381A2D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[NR_IAB-Perf] CR for 38.176-1: Removal of Square Brackets in IAB-MT Performance Requirements (Rel-17, Cat F)</w:t>
            </w:r>
          </w:p>
        </w:tc>
        <w:tc>
          <w:tcPr>
            <w:tcW w:w="717" w:type="pct"/>
          </w:tcPr>
          <w:p w14:paraId="10488968" w14:textId="5F4CF3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49CC1453" w14:textId="2622A3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232" w:type="pct"/>
          </w:tcPr>
          <w:p w14:paraId="3534A12D" w14:textId="19EAA4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223" w:type="pct"/>
          </w:tcPr>
          <w:p w14:paraId="3F17F9D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5D87351" w14:textId="59AD42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BCCA579" w14:textId="66DC71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4F4CB87" w14:textId="31EFAF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1" w:type="pct"/>
          </w:tcPr>
          <w:p w14:paraId="1E30D934" w14:textId="533767F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04E94D" w14:textId="77777777" w:rsidTr="00B04748">
        <w:tc>
          <w:tcPr>
            <w:tcW w:w="587" w:type="pct"/>
          </w:tcPr>
          <w:p w14:paraId="1C9A641A" w14:textId="0F76F7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R4-2319816</w:t>
            </w:r>
          </w:p>
        </w:tc>
        <w:tc>
          <w:tcPr>
            <w:tcW w:w="810" w:type="pct"/>
          </w:tcPr>
          <w:p w14:paraId="69FEFB28" w14:textId="621042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[NR_IAB-Perf] CR for 38.176-1: Removal of Square Brackets in IAB-MT Performance Requirements (Rel-18, Cat A)</w:t>
            </w:r>
          </w:p>
        </w:tc>
        <w:tc>
          <w:tcPr>
            <w:tcW w:w="717" w:type="pct"/>
          </w:tcPr>
          <w:p w14:paraId="75F612D5" w14:textId="24D28C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C3D6565" w14:textId="3C7419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232" w:type="pct"/>
          </w:tcPr>
          <w:p w14:paraId="5A67C2CF" w14:textId="4D100F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223" w:type="pct"/>
          </w:tcPr>
          <w:p w14:paraId="59A9676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2F18D79" w14:textId="7C20CC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7CD42BC" w14:textId="115A41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3885EFBA" w14:textId="4E956D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1" w:type="pct"/>
          </w:tcPr>
          <w:p w14:paraId="054A8CB7" w14:textId="55A6D0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09CB019" w14:textId="77777777" w:rsidTr="00B04748">
        <w:tc>
          <w:tcPr>
            <w:tcW w:w="587" w:type="pct"/>
          </w:tcPr>
          <w:p w14:paraId="03D7658D" w14:textId="661C58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R4-2320270</w:t>
            </w:r>
          </w:p>
        </w:tc>
        <w:tc>
          <w:tcPr>
            <w:tcW w:w="810" w:type="pct"/>
          </w:tcPr>
          <w:p w14:paraId="795F9667" w14:textId="68740B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correction of co-existence and co-location requirements</w:t>
            </w:r>
          </w:p>
        </w:tc>
        <w:tc>
          <w:tcPr>
            <w:tcW w:w="717" w:type="pct"/>
          </w:tcPr>
          <w:p w14:paraId="6319F8DC" w14:textId="46E3D7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766CEB1B" w14:textId="2DC0F4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232" w:type="pct"/>
          </w:tcPr>
          <w:p w14:paraId="4B846D2F" w14:textId="5E750C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223" w:type="pct"/>
          </w:tcPr>
          <w:p w14:paraId="325D800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04C80F" w14:textId="4B7C69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A7BC089" w14:textId="7EDD03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89646D8" w14:textId="7FCAD9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1" w:type="pct"/>
          </w:tcPr>
          <w:p w14:paraId="3828CF12" w14:textId="240D6E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58B979E" w14:textId="77777777" w:rsidTr="00B04748">
        <w:tc>
          <w:tcPr>
            <w:tcW w:w="587" w:type="pct"/>
          </w:tcPr>
          <w:p w14:paraId="57A27BD7" w14:textId="47445B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R4-2320271</w:t>
            </w:r>
          </w:p>
        </w:tc>
        <w:tc>
          <w:tcPr>
            <w:tcW w:w="810" w:type="pct"/>
          </w:tcPr>
          <w:p w14:paraId="0F75C9DD" w14:textId="246B5B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with correction of co-location requirements</w:t>
            </w:r>
          </w:p>
        </w:tc>
        <w:tc>
          <w:tcPr>
            <w:tcW w:w="717" w:type="pct"/>
          </w:tcPr>
          <w:p w14:paraId="34CDE632" w14:textId="45B4D6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5A04EDDF" w14:textId="45845B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232" w:type="pct"/>
          </w:tcPr>
          <w:p w14:paraId="0A265876" w14:textId="01BFF8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223" w:type="pct"/>
          </w:tcPr>
          <w:p w14:paraId="7C1C4F2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1666E9" w14:textId="3CB922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776D256" w14:textId="2564A1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46FF0FB" w14:textId="209BA7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1" w:type="pct"/>
          </w:tcPr>
          <w:p w14:paraId="257C8874" w14:textId="0E7B1C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46314D4" w14:textId="77777777" w:rsidTr="00B04748">
        <w:tc>
          <w:tcPr>
            <w:tcW w:w="587" w:type="pct"/>
          </w:tcPr>
          <w:p w14:paraId="366D1949" w14:textId="5822D9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R4-2320405</w:t>
            </w:r>
          </w:p>
        </w:tc>
        <w:tc>
          <w:tcPr>
            <w:tcW w:w="810" w:type="pct"/>
          </w:tcPr>
          <w:p w14:paraId="126FDB9E" w14:textId="4BF5CD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38.176-1 on introduction of Band n109</w:t>
            </w:r>
          </w:p>
        </w:tc>
        <w:tc>
          <w:tcPr>
            <w:tcW w:w="717" w:type="pct"/>
          </w:tcPr>
          <w:p w14:paraId="6848E48F" w14:textId="2FE467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Vodafone</w:t>
            </w:r>
          </w:p>
        </w:tc>
        <w:tc>
          <w:tcPr>
            <w:tcW w:w="294" w:type="pct"/>
          </w:tcPr>
          <w:p w14:paraId="4F752993" w14:textId="686FA7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232" w:type="pct"/>
          </w:tcPr>
          <w:p w14:paraId="5CC8CE42" w14:textId="1E89F1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223" w:type="pct"/>
          </w:tcPr>
          <w:p w14:paraId="1E9D9C5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843BDB" w14:textId="2CF959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EF91082" w14:textId="74F40B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3FB1DCD" w14:textId="5177E8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NR_FDD_ULn28_DLn75_n76-Perf</w:t>
            </w:r>
          </w:p>
        </w:tc>
        <w:tc>
          <w:tcPr>
            <w:tcW w:w="511" w:type="pct"/>
          </w:tcPr>
          <w:p w14:paraId="73B2FB64" w14:textId="001452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1934509" w14:textId="77777777" w:rsidTr="00B04748">
        <w:tc>
          <w:tcPr>
            <w:tcW w:w="587" w:type="pct"/>
          </w:tcPr>
          <w:p w14:paraId="0CA1796C" w14:textId="69CC66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R4-2320534</w:t>
            </w:r>
          </w:p>
        </w:tc>
        <w:tc>
          <w:tcPr>
            <w:tcW w:w="810" w:type="pct"/>
          </w:tcPr>
          <w:p w14:paraId="29BBEF17" w14:textId="618DBC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FR2 range in IAB specification</w:t>
            </w:r>
          </w:p>
        </w:tc>
        <w:tc>
          <w:tcPr>
            <w:tcW w:w="717" w:type="pct"/>
          </w:tcPr>
          <w:p w14:paraId="29D00A71" w14:textId="1575CC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2D2D56A9" w14:textId="632D2D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232" w:type="pct"/>
          </w:tcPr>
          <w:p w14:paraId="3F62616B" w14:textId="5743DA0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223" w:type="pct"/>
          </w:tcPr>
          <w:p w14:paraId="3C401F6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301DB4F" w14:textId="611051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9472935" w14:textId="4A1B36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A04C959" w14:textId="11007A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1" w:type="pct"/>
          </w:tcPr>
          <w:p w14:paraId="64AD25E2" w14:textId="5A5BF0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F3D292E" w14:textId="77777777" w:rsidTr="00B04748">
        <w:tc>
          <w:tcPr>
            <w:tcW w:w="587" w:type="pct"/>
          </w:tcPr>
          <w:p w14:paraId="50E9ADFA" w14:textId="6861BA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R4-2320535</w:t>
            </w:r>
          </w:p>
        </w:tc>
        <w:tc>
          <w:tcPr>
            <w:tcW w:w="810" w:type="pct"/>
          </w:tcPr>
          <w:p w14:paraId="2FC43F8A" w14:textId="084741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FR2 range in IAB specification</w:t>
            </w:r>
          </w:p>
        </w:tc>
        <w:tc>
          <w:tcPr>
            <w:tcW w:w="717" w:type="pct"/>
          </w:tcPr>
          <w:p w14:paraId="16C6644E" w14:textId="30B729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5402CFA3" w14:textId="7DC21E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232" w:type="pct"/>
          </w:tcPr>
          <w:p w14:paraId="0AE48F1D" w14:textId="1B09AC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23" w:type="pct"/>
          </w:tcPr>
          <w:p w14:paraId="7D52F86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310F324" w14:textId="5D27C7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C4C9700" w14:textId="5A0C43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149BCA1" w14:textId="238815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1" w:type="pct"/>
          </w:tcPr>
          <w:p w14:paraId="14D66068" w14:textId="369D2AC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49C59F2" w14:textId="77777777" w:rsidTr="00B04748">
        <w:tc>
          <w:tcPr>
            <w:tcW w:w="587" w:type="pct"/>
          </w:tcPr>
          <w:p w14:paraId="0B53BA63" w14:textId="2D33A0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R4-2318284</w:t>
            </w:r>
          </w:p>
        </w:tc>
        <w:tc>
          <w:tcPr>
            <w:tcW w:w="810" w:type="pct"/>
          </w:tcPr>
          <w:p w14:paraId="26221FB7" w14:textId="30A278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38.176-2, Correction on scaling factor for IAB-MT type 1-O</w:t>
            </w:r>
          </w:p>
        </w:tc>
        <w:tc>
          <w:tcPr>
            <w:tcW w:w="717" w:type="pct"/>
          </w:tcPr>
          <w:p w14:paraId="0627685B" w14:textId="64059E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30DB195E" w14:textId="469881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6068E85D" w14:textId="639B4C2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223" w:type="pct"/>
          </w:tcPr>
          <w:p w14:paraId="33A720F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DA93E49" w14:textId="57C44C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50C74F16" w14:textId="20AE31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931CD4C" w14:textId="55A55E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1" w:type="pct"/>
          </w:tcPr>
          <w:p w14:paraId="569D88F7" w14:textId="442998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AFC6351" w14:textId="77777777" w:rsidTr="00B04748">
        <w:tc>
          <w:tcPr>
            <w:tcW w:w="587" w:type="pct"/>
          </w:tcPr>
          <w:p w14:paraId="1D36C7CE" w14:textId="0F7ACB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R4-2321183</w:t>
            </w:r>
          </w:p>
        </w:tc>
        <w:tc>
          <w:tcPr>
            <w:tcW w:w="810" w:type="pct"/>
          </w:tcPr>
          <w:p w14:paraId="599BEF5E" w14:textId="74CF8D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38.176-2, Correction on scaling factor for IAB-DU type 1-O</w:t>
            </w:r>
          </w:p>
        </w:tc>
        <w:tc>
          <w:tcPr>
            <w:tcW w:w="717" w:type="pct"/>
          </w:tcPr>
          <w:p w14:paraId="4E3AD891" w14:textId="596F74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42931056" w14:textId="23CD21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1EE68F08" w14:textId="0F8F38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223" w:type="pct"/>
          </w:tcPr>
          <w:p w14:paraId="0E09ECF1" w14:textId="047C8C5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DD39485" w14:textId="39200E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28F58A49" w14:textId="1DC95C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EC6CF6F" w14:textId="50E2F4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1" w:type="pct"/>
          </w:tcPr>
          <w:p w14:paraId="5C10C903" w14:textId="2DBE78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51C950E" w14:textId="77777777" w:rsidTr="00B04748">
        <w:tc>
          <w:tcPr>
            <w:tcW w:w="587" w:type="pct"/>
          </w:tcPr>
          <w:p w14:paraId="08887400" w14:textId="248F06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R4-2318285</w:t>
            </w:r>
          </w:p>
        </w:tc>
        <w:tc>
          <w:tcPr>
            <w:tcW w:w="810" w:type="pct"/>
          </w:tcPr>
          <w:p w14:paraId="75D6DB5E" w14:textId="1E0253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38.176-2, Correction on scaling factor for IAB-DU type 1-O</w:t>
            </w:r>
          </w:p>
        </w:tc>
        <w:tc>
          <w:tcPr>
            <w:tcW w:w="717" w:type="pct"/>
          </w:tcPr>
          <w:p w14:paraId="4EAAAE44" w14:textId="5A4B5E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04EC5022" w14:textId="1869A3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78CACB44" w14:textId="27B3DD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223" w:type="pct"/>
          </w:tcPr>
          <w:p w14:paraId="16E4E24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C94090" w14:textId="3A3B73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74BEC9CC" w14:textId="15D96F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650901E" w14:textId="518C10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1" w:type="pct"/>
          </w:tcPr>
          <w:p w14:paraId="6BB5B639" w14:textId="055D48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E6CD4E1" w14:textId="77777777" w:rsidTr="00B04748">
        <w:tc>
          <w:tcPr>
            <w:tcW w:w="587" w:type="pct"/>
          </w:tcPr>
          <w:p w14:paraId="6BCB6213" w14:textId="602FA70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R4-2318286</w:t>
            </w:r>
          </w:p>
        </w:tc>
        <w:tc>
          <w:tcPr>
            <w:tcW w:w="810" w:type="pct"/>
          </w:tcPr>
          <w:p w14:paraId="747E629E" w14:textId="1F27F9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38.176-2, Correction on scaling factor for IAB-DU type 1-O</w:t>
            </w:r>
          </w:p>
        </w:tc>
        <w:tc>
          <w:tcPr>
            <w:tcW w:w="717" w:type="pct"/>
          </w:tcPr>
          <w:p w14:paraId="2F9A4102" w14:textId="5B96FA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4BBCBC13" w14:textId="4A1F2D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2287F048" w14:textId="29107B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223" w:type="pct"/>
          </w:tcPr>
          <w:p w14:paraId="5419C9A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C5A0127" w14:textId="787021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3EB2E2E" w14:textId="00D046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10575BAD" w14:textId="513BB1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1" w:type="pct"/>
          </w:tcPr>
          <w:p w14:paraId="0264C1D6" w14:textId="7A0FA9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FF89C2E" w14:textId="77777777" w:rsidTr="00B04748">
        <w:tc>
          <w:tcPr>
            <w:tcW w:w="587" w:type="pct"/>
          </w:tcPr>
          <w:p w14:paraId="0A7294CE" w14:textId="1F8C4B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R4-2319193</w:t>
            </w:r>
          </w:p>
        </w:tc>
        <w:tc>
          <w:tcPr>
            <w:tcW w:w="810" w:type="pct"/>
          </w:tcPr>
          <w:p w14:paraId="68C34A05" w14:textId="6434AA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TS38.176-2: introduction of NR bands n31 and n72</w:t>
            </w:r>
          </w:p>
        </w:tc>
        <w:tc>
          <w:tcPr>
            <w:tcW w:w="717" w:type="pct"/>
          </w:tcPr>
          <w:p w14:paraId="26FBA1F2" w14:textId="53853C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1E808B9F" w14:textId="395E24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447909E9" w14:textId="6B980D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223" w:type="pct"/>
          </w:tcPr>
          <w:p w14:paraId="727DFD7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72C069" w14:textId="43436C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B4C5CE0" w14:textId="0CA4BF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B93EA53" w14:textId="27632D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NR_bands_n31_n72-Perf</w:t>
            </w:r>
          </w:p>
        </w:tc>
        <w:tc>
          <w:tcPr>
            <w:tcW w:w="511" w:type="pct"/>
          </w:tcPr>
          <w:p w14:paraId="149129AD" w14:textId="22DD26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0175770" w14:textId="77777777" w:rsidTr="00B04748">
        <w:tc>
          <w:tcPr>
            <w:tcW w:w="587" w:type="pct"/>
          </w:tcPr>
          <w:p w14:paraId="2CEBACBC" w14:textId="0A823F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R4-2319205</w:t>
            </w:r>
          </w:p>
        </w:tc>
        <w:tc>
          <w:tcPr>
            <w:tcW w:w="810" w:type="pct"/>
          </w:tcPr>
          <w:p w14:paraId="684E7D0A" w14:textId="41D571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TS38.176-2: introduction of band n106</w:t>
            </w:r>
          </w:p>
        </w:tc>
        <w:tc>
          <w:tcPr>
            <w:tcW w:w="717" w:type="pct"/>
          </w:tcPr>
          <w:p w14:paraId="261FD32F" w14:textId="347CEF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2DF570CA" w14:textId="38004D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3BF4D07F" w14:textId="7EA317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223" w:type="pct"/>
          </w:tcPr>
          <w:p w14:paraId="39EF6D2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13C5DC5" w14:textId="51DBE6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3E62328" w14:textId="7C1A3F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EDFB881" w14:textId="15F226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NR_900MHz_US-Perf</w:t>
            </w:r>
          </w:p>
        </w:tc>
        <w:tc>
          <w:tcPr>
            <w:tcW w:w="511" w:type="pct"/>
          </w:tcPr>
          <w:p w14:paraId="47B61A2F" w14:textId="05AF4C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5499A59" w14:textId="77777777" w:rsidTr="00B04748">
        <w:tc>
          <w:tcPr>
            <w:tcW w:w="587" w:type="pct"/>
          </w:tcPr>
          <w:p w14:paraId="43ABE326" w14:textId="23B33F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R4-2320272</w:t>
            </w:r>
          </w:p>
        </w:tc>
        <w:tc>
          <w:tcPr>
            <w:tcW w:w="810" w:type="pct"/>
          </w:tcPr>
          <w:p w14:paraId="3435FCF3" w14:textId="2EA510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correction of co-existence and co-location requirements</w:t>
            </w:r>
          </w:p>
        </w:tc>
        <w:tc>
          <w:tcPr>
            <w:tcW w:w="717" w:type="pct"/>
          </w:tcPr>
          <w:p w14:paraId="1635CF72" w14:textId="0D7789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296401BC" w14:textId="3DF5C0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7CA36169" w14:textId="17EC5E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223" w:type="pct"/>
          </w:tcPr>
          <w:p w14:paraId="22DCEA5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017B6F2" w14:textId="62033E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8D22E7D" w14:textId="31709E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24E63AD" w14:textId="4881CC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1" w:type="pct"/>
          </w:tcPr>
          <w:p w14:paraId="0452BDD7" w14:textId="369786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99AEFAC" w14:textId="77777777" w:rsidTr="00B04748">
        <w:tc>
          <w:tcPr>
            <w:tcW w:w="587" w:type="pct"/>
          </w:tcPr>
          <w:p w14:paraId="467B5EF1" w14:textId="67E94C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R4-2320273</w:t>
            </w:r>
          </w:p>
        </w:tc>
        <w:tc>
          <w:tcPr>
            <w:tcW w:w="810" w:type="pct"/>
          </w:tcPr>
          <w:p w14:paraId="05F62483" w14:textId="7C262B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with correction of co-existence requirements</w:t>
            </w:r>
          </w:p>
        </w:tc>
        <w:tc>
          <w:tcPr>
            <w:tcW w:w="717" w:type="pct"/>
          </w:tcPr>
          <w:p w14:paraId="4EE36AB7" w14:textId="5F70B2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0581C002" w14:textId="0187BB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5DAFB1D1" w14:textId="4F22F9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23" w:type="pct"/>
          </w:tcPr>
          <w:p w14:paraId="3845756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BB56EB1" w14:textId="0BD1DC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A6475AF" w14:textId="0CF8D7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B039E4D" w14:textId="415F28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1" w:type="pct"/>
          </w:tcPr>
          <w:p w14:paraId="34DCE71C" w14:textId="7A9141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2FFBC39" w14:textId="77777777" w:rsidTr="00B04748">
        <w:tc>
          <w:tcPr>
            <w:tcW w:w="587" w:type="pct"/>
          </w:tcPr>
          <w:p w14:paraId="33BBB6CC" w14:textId="37E4A7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R4-2320406</w:t>
            </w:r>
          </w:p>
        </w:tc>
        <w:tc>
          <w:tcPr>
            <w:tcW w:w="810" w:type="pct"/>
          </w:tcPr>
          <w:p w14:paraId="43608E72" w14:textId="5A056B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38.176-2 on introduction of Band n109</w:t>
            </w:r>
          </w:p>
        </w:tc>
        <w:tc>
          <w:tcPr>
            <w:tcW w:w="717" w:type="pct"/>
          </w:tcPr>
          <w:p w14:paraId="6A457930" w14:textId="1D0021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Vodafone</w:t>
            </w:r>
          </w:p>
        </w:tc>
        <w:tc>
          <w:tcPr>
            <w:tcW w:w="294" w:type="pct"/>
          </w:tcPr>
          <w:p w14:paraId="0647151C" w14:textId="291566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70019182" w14:textId="350E56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223" w:type="pct"/>
          </w:tcPr>
          <w:p w14:paraId="07382D3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12BCD6F" w14:textId="0225A2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874DA1D" w14:textId="78DA33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5E06C9F" w14:textId="6603D4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NR_FDD_ULn28_DLn75_n76-Perf</w:t>
            </w:r>
          </w:p>
        </w:tc>
        <w:tc>
          <w:tcPr>
            <w:tcW w:w="511" w:type="pct"/>
          </w:tcPr>
          <w:p w14:paraId="5DB3BA52" w14:textId="3C0AFD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2B9F61B" w14:textId="77777777" w:rsidTr="00B04748">
        <w:tc>
          <w:tcPr>
            <w:tcW w:w="587" w:type="pct"/>
          </w:tcPr>
          <w:p w14:paraId="19C9AA49" w14:textId="432344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R4-2320536</w:t>
            </w:r>
          </w:p>
        </w:tc>
        <w:tc>
          <w:tcPr>
            <w:tcW w:w="810" w:type="pct"/>
          </w:tcPr>
          <w:p w14:paraId="689664B8" w14:textId="3B00E7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FR2 range in IAB specification</w:t>
            </w:r>
          </w:p>
        </w:tc>
        <w:tc>
          <w:tcPr>
            <w:tcW w:w="717" w:type="pct"/>
          </w:tcPr>
          <w:p w14:paraId="6CA2DB81" w14:textId="2CC9F1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ECBDCF3" w14:textId="5A380F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2DE81E23" w14:textId="33BDE5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223" w:type="pct"/>
          </w:tcPr>
          <w:p w14:paraId="3CD8DF9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70734AB" w14:textId="171BD7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A7C6B86" w14:textId="223444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235C0A2" w14:textId="4A4208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1" w:type="pct"/>
          </w:tcPr>
          <w:p w14:paraId="532BCF3B" w14:textId="624674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3477108" w14:textId="77777777" w:rsidTr="00B04748">
        <w:tc>
          <w:tcPr>
            <w:tcW w:w="587" w:type="pct"/>
          </w:tcPr>
          <w:p w14:paraId="5BB9628E" w14:textId="56C802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R4-2320537</w:t>
            </w:r>
          </w:p>
        </w:tc>
        <w:tc>
          <w:tcPr>
            <w:tcW w:w="810" w:type="pct"/>
          </w:tcPr>
          <w:p w14:paraId="7206CC82" w14:textId="521E0D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FR2 range in IAB specification</w:t>
            </w:r>
          </w:p>
        </w:tc>
        <w:tc>
          <w:tcPr>
            <w:tcW w:w="717" w:type="pct"/>
          </w:tcPr>
          <w:p w14:paraId="09E078C9" w14:textId="6602CA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3867DAE" w14:textId="141BC6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232" w:type="pct"/>
          </w:tcPr>
          <w:p w14:paraId="59903AB3" w14:textId="088AE6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223" w:type="pct"/>
          </w:tcPr>
          <w:p w14:paraId="0D28D19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1FDBBFC" w14:textId="53B3D28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E21B7D9" w14:textId="34A14C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5E96B8B3" w14:textId="2AFFDB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1" w:type="pct"/>
          </w:tcPr>
          <w:p w14:paraId="5738A60F" w14:textId="349B89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CDCAC90" w14:textId="77777777" w:rsidTr="00B04748">
        <w:tc>
          <w:tcPr>
            <w:tcW w:w="587" w:type="pct"/>
          </w:tcPr>
          <w:p w14:paraId="0765F6DD" w14:textId="28D4EB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R4-2318295</w:t>
            </w:r>
          </w:p>
        </w:tc>
        <w:tc>
          <w:tcPr>
            <w:tcW w:w="810" w:type="pct"/>
          </w:tcPr>
          <w:p w14:paraId="6DBC2186" w14:textId="0B6129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38.181, Correction on out-of-band emissions</w:t>
            </w:r>
          </w:p>
        </w:tc>
        <w:tc>
          <w:tcPr>
            <w:tcW w:w="717" w:type="pct"/>
          </w:tcPr>
          <w:p w14:paraId="655EF615" w14:textId="297876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07136CC2" w14:textId="0D5F8A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232" w:type="pct"/>
          </w:tcPr>
          <w:p w14:paraId="0F3FFBE3" w14:textId="254DFC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223" w:type="pct"/>
          </w:tcPr>
          <w:p w14:paraId="24AEE9C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54BB84E" w14:textId="3BEC99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4EA84F2" w14:textId="7EBF99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3FAEE03" w14:textId="1762EE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5C89C879" w14:textId="4953E2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39E0FA8" w14:textId="77777777" w:rsidTr="00B04748">
        <w:tc>
          <w:tcPr>
            <w:tcW w:w="587" w:type="pct"/>
          </w:tcPr>
          <w:p w14:paraId="4A10E82E" w14:textId="21CB68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R4-2321166</w:t>
            </w:r>
          </w:p>
        </w:tc>
        <w:tc>
          <w:tcPr>
            <w:tcW w:w="810" w:type="pct"/>
          </w:tcPr>
          <w:p w14:paraId="05A7F9F7" w14:textId="137A0F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38.181, Correction on out-of-band emissions</w:t>
            </w:r>
          </w:p>
        </w:tc>
        <w:tc>
          <w:tcPr>
            <w:tcW w:w="717" w:type="pct"/>
          </w:tcPr>
          <w:p w14:paraId="182D36A0" w14:textId="4CAEBD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China Telecom, NEC, Ericsson</w:t>
            </w:r>
          </w:p>
        </w:tc>
        <w:tc>
          <w:tcPr>
            <w:tcW w:w="294" w:type="pct"/>
          </w:tcPr>
          <w:p w14:paraId="19954CF4" w14:textId="6699C6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232" w:type="pct"/>
          </w:tcPr>
          <w:p w14:paraId="0FB5E24B" w14:textId="345A07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223" w:type="pct"/>
          </w:tcPr>
          <w:p w14:paraId="4FB70CD2" w14:textId="7CED6FF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C73A942" w14:textId="3BED7B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C312211" w14:textId="20A7A1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3F4BEE4" w14:textId="59E9FC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511" w:type="pct"/>
          </w:tcPr>
          <w:p w14:paraId="1F4C0D11" w14:textId="0076F3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3482E6B" w14:textId="77777777" w:rsidTr="00B04748">
        <w:tc>
          <w:tcPr>
            <w:tcW w:w="587" w:type="pct"/>
          </w:tcPr>
          <w:p w14:paraId="4A50882B" w14:textId="3329AB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R4-2318312</w:t>
            </w:r>
          </w:p>
        </w:tc>
        <w:tc>
          <w:tcPr>
            <w:tcW w:w="810" w:type="pct"/>
          </w:tcPr>
          <w:p w14:paraId="0E84B75C" w14:textId="609D2F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38.181, On introduction of the satellite L-/S-band</w:t>
            </w:r>
          </w:p>
        </w:tc>
        <w:tc>
          <w:tcPr>
            <w:tcW w:w="717" w:type="pct"/>
          </w:tcPr>
          <w:p w14:paraId="147B00D1" w14:textId="093F46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4DDB14D6" w14:textId="5B8183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232" w:type="pct"/>
          </w:tcPr>
          <w:p w14:paraId="68BB3772" w14:textId="1298290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223" w:type="pct"/>
          </w:tcPr>
          <w:p w14:paraId="714B0B3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6FA5861" w14:textId="7269A5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D1D76F4" w14:textId="5A053B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E692FD4" w14:textId="15BE23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511" w:type="pct"/>
          </w:tcPr>
          <w:p w14:paraId="045CB2E8" w14:textId="3A6769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CD3A1E6" w14:textId="77777777" w:rsidTr="00B04748">
        <w:tc>
          <w:tcPr>
            <w:tcW w:w="587" w:type="pct"/>
          </w:tcPr>
          <w:p w14:paraId="7D68C704" w14:textId="2DF6A5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R4-2321810</w:t>
            </w:r>
          </w:p>
        </w:tc>
        <w:tc>
          <w:tcPr>
            <w:tcW w:w="810" w:type="pct"/>
          </w:tcPr>
          <w:p w14:paraId="37A7DE4A" w14:textId="6A3D10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38.181, On introduction of the satellite L-/S-band</w:t>
            </w:r>
          </w:p>
        </w:tc>
        <w:tc>
          <w:tcPr>
            <w:tcW w:w="717" w:type="pct"/>
          </w:tcPr>
          <w:p w14:paraId="3E077DD9" w14:textId="43B726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4073B3D1" w14:textId="6452BD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232" w:type="pct"/>
          </w:tcPr>
          <w:p w14:paraId="31C6256E" w14:textId="5533C9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223" w:type="pct"/>
          </w:tcPr>
          <w:p w14:paraId="1996B1E6" w14:textId="3EC3076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45337C3A" w14:textId="5AFFEC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3319556" w14:textId="2710D0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03ADD09" w14:textId="4B1C77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511" w:type="pct"/>
          </w:tcPr>
          <w:p w14:paraId="6D3E5F1C" w14:textId="1E3191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5C03A99" w14:textId="77777777" w:rsidTr="00B04748">
        <w:tc>
          <w:tcPr>
            <w:tcW w:w="587" w:type="pct"/>
          </w:tcPr>
          <w:p w14:paraId="7E3C7FCE" w14:textId="2A94DC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R4-2318314</w:t>
            </w:r>
          </w:p>
        </w:tc>
        <w:tc>
          <w:tcPr>
            <w:tcW w:w="810" w:type="pct"/>
          </w:tcPr>
          <w:p w14:paraId="71FFFA9E" w14:textId="2BD5F0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independent CR for NR_700800900_combo_enh</w:t>
            </w:r>
          </w:p>
        </w:tc>
        <w:tc>
          <w:tcPr>
            <w:tcW w:w="717" w:type="pct"/>
          </w:tcPr>
          <w:p w14:paraId="043E781D" w14:textId="498620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6B92959F" w14:textId="399612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7182F197" w14:textId="4D5513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0126</w:t>
            </w:r>
          </w:p>
        </w:tc>
        <w:tc>
          <w:tcPr>
            <w:tcW w:w="223" w:type="pct"/>
          </w:tcPr>
          <w:p w14:paraId="477B1F5F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96F608B" w14:textId="53D0BF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0D796F4" w14:textId="0A4949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9C6DC0C" w14:textId="38A1AF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NR_700800900_combo_enh-Perf</w:t>
            </w:r>
          </w:p>
        </w:tc>
        <w:tc>
          <w:tcPr>
            <w:tcW w:w="511" w:type="pct"/>
          </w:tcPr>
          <w:p w14:paraId="2CF45DD3" w14:textId="2DCDA3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704D726F" w14:textId="77777777" w:rsidTr="00B04748">
        <w:tc>
          <w:tcPr>
            <w:tcW w:w="587" w:type="pct"/>
          </w:tcPr>
          <w:p w14:paraId="1C111182" w14:textId="662BF7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R4-2318329</w:t>
            </w:r>
          </w:p>
        </w:tc>
        <w:tc>
          <w:tcPr>
            <w:tcW w:w="810" w:type="pct"/>
          </w:tcPr>
          <w:p w14:paraId="55D963B8" w14:textId="3FBBED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release independent for concurrent operation of NR/LTE Uu bands/band combinations and one NR/LTE V2X PC5 band</w:t>
            </w:r>
          </w:p>
        </w:tc>
        <w:tc>
          <w:tcPr>
            <w:tcW w:w="717" w:type="pct"/>
          </w:tcPr>
          <w:p w14:paraId="0FD36C3A" w14:textId="278BFE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3CEBB381" w14:textId="40BB48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39522BD0" w14:textId="6BE6C4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0127</w:t>
            </w:r>
          </w:p>
        </w:tc>
        <w:tc>
          <w:tcPr>
            <w:tcW w:w="223" w:type="pct"/>
          </w:tcPr>
          <w:p w14:paraId="20679D2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20401A2" w14:textId="0F0CBB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EBF8D5A" w14:textId="768085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59E85F3" w14:textId="3B9994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NR_LTE_V2X_PC5_combos_R18-Core</w:t>
            </w:r>
          </w:p>
        </w:tc>
        <w:tc>
          <w:tcPr>
            <w:tcW w:w="511" w:type="pct"/>
          </w:tcPr>
          <w:p w14:paraId="2D855CFF" w14:textId="0DD3EE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3E578FAB" w14:textId="77777777" w:rsidTr="00B04748">
        <w:tc>
          <w:tcPr>
            <w:tcW w:w="587" w:type="pct"/>
          </w:tcPr>
          <w:p w14:paraId="1338895E" w14:textId="402F65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R4-2318404</w:t>
            </w:r>
          </w:p>
        </w:tc>
        <w:tc>
          <w:tcPr>
            <w:tcW w:w="810" w:type="pct"/>
          </w:tcPr>
          <w:p w14:paraId="7AFAA553" w14:textId="754EB8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TS 38.307: spec release problem</w:t>
            </w:r>
          </w:p>
        </w:tc>
        <w:tc>
          <w:tcPr>
            <w:tcW w:w="717" w:type="pct"/>
          </w:tcPr>
          <w:p w14:paraId="7CA55A9C" w14:textId="67FE87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6E91FD71" w14:textId="2A9497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71B4D21B" w14:textId="21904D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0128</w:t>
            </w:r>
          </w:p>
        </w:tc>
        <w:tc>
          <w:tcPr>
            <w:tcW w:w="223" w:type="pct"/>
          </w:tcPr>
          <w:p w14:paraId="40ED51F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B6E49D1" w14:textId="38043E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112D602" w14:textId="15D24C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AA8C09A" w14:textId="3FD5F8C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1" w:type="pct"/>
          </w:tcPr>
          <w:p w14:paraId="46F19E6D" w14:textId="0EB68E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79D0DD58" w14:textId="77777777" w:rsidTr="00B04748">
        <w:tc>
          <w:tcPr>
            <w:tcW w:w="587" w:type="pct"/>
          </w:tcPr>
          <w:p w14:paraId="7F3197C3" w14:textId="5CC883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R4-2318467</w:t>
            </w:r>
          </w:p>
        </w:tc>
        <w:tc>
          <w:tcPr>
            <w:tcW w:w="810" w:type="pct"/>
          </w:tcPr>
          <w:p w14:paraId="2C98068E" w14:textId="13786C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[NR_RF_TxD-Core] Removing brackets from TxD release independent information</w:t>
            </w:r>
          </w:p>
        </w:tc>
        <w:tc>
          <w:tcPr>
            <w:tcW w:w="717" w:type="pct"/>
          </w:tcPr>
          <w:p w14:paraId="5F405305" w14:textId="0DE012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41BDD410" w14:textId="68339A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2A7D3D36" w14:textId="1EB0DD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0129</w:t>
            </w:r>
          </w:p>
        </w:tc>
        <w:tc>
          <w:tcPr>
            <w:tcW w:w="223" w:type="pct"/>
          </w:tcPr>
          <w:p w14:paraId="21A1FA77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E126365" w14:textId="023981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27C146E" w14:textId="731A79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D28614D" w14:textId="59B1CA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NR_RF_TxD-Perf</w:t>
            </w:r>
          </w:p>
        </w:tc>
        <w:tc>
          <w:tcPr>
            <w:tcW w:w="511" w:type="pct"/>
          </w:tcPr>
          <w:p w14:paraId="4129C0A9" w14:textId="14ABE7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6DCF849" w14:textId="77777777" w:rsidTr="00B04748">
        <w:tc>
          <w:tcPr>
            <w:tcW w:w="587" w:type="pct"/>
          </w:tcPr>
          <w:p w14:paraId="23EDF712" w14:textId="262DEB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R4-2318516</w:t>
            </w:r>
          </w:p>
        </w:tc>
        <w:tc>
          <w:tcPr>
            <w:tcW w:w="810" w:type="pct"/>
          </w:tcPr>
          <w:p w14:paraId="7B2C3B63" w14:textId="4A9F26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General enhancement for future purposes and necessary fixes</w:t>
            </w:r>
          </w:p>
        </w:tc>
        <w:tc>
          <w:tcPr>
            <w:tcW w:w="717" w:type="pct"/>
          </w:tcPr>
          <w:p w14:paraId="6AEF3A9A" w14:textId="56852E6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76A806AD" w14:textId="4E52DE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271507DF" w14:textId="5C3EB6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0130</w:t>
            </w:r>
          </w:p>
        </w:tc>
        <w:tc>
          <w:tcPr>
            <w:tcW w:w="223" w:type="pct"/>
          </w:tcPr>
          <w:p w14:paraId="6CDBB49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3AB5EF1" w14:textId="6CF065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206620FD" w14:textId="5D6BF5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90C50CC" w14:textId="11A87E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TEI18</w:t>
            </w:r>
          </w:p>
        </w:tc>
        <w:tc>
          <w:tcPr>
            <w:tcW w:w="511" w:type="pct"/>
          </w:tcPr>
          <w:p w14:paraId="38844F24" w14:textId="07FAC0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1F7263C5" w14:textId="77777777" w:rsidTr="00B04748">
        <w:tc>
          <w:tcPr>
            <w:tcW w:w="587" w:type="pct"/>
          </w:tcPr>
          <w:p w14:paraId="035BF65F" w14:textId="026A35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R4-2318532</w:t>
            </w:r>
          </w:p>
        </w:tc>
        <w:tc>
          <w:tcPr>
            <w:tcW w:w="810" w:type="pct"/>
          </w:tcPr>
          <w:p w14:paraId="7A0741D9" w14:textId="3FA21D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n106 and n8 overlapping bands</w:t>
            </w:r>
          </w:p>
        </w:tc>
        <w:tc>
          <w:tcPr>
            <w:tcW w:w="717" w:type="pct"/>
          </w:tcPr>
          <w:p w14:paraId="03760989" w14:textId="4955A7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Anterix</w:t>
            </w:r>
          </w:p>
        </w:tc>
        <w:tc>
          <w:tcPr>
            <w:tcW w:w="294" w:type="pct"/>
          </w:tcPr>
          <w:p w14:paraId="62588F3B" w14:textId="761A4A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7A7BA8B1" w14:textId="69AE0BC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0131</w:t>
            </w:r>
          </w:p>
        </w:tc>
        <w:tc>
          <w:tcPr>
            <w:tcW w:w="223" w:type="pct"/>
          </w:tcPr>
          <w:p w14:paraId="75037B78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1A49D76" w14:textId="5505E2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3397CE0" w14:textId="5DC863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F788262" w14:textId="6BA2799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NR_900MHz_US</w:t>
            </w:r>
          </w:p>
        </w:tc>
        <w:tc>
          <w:tcPr>
            <w:tcW w:w="511" w:type="pct"/>
          </w:tcPr>
          <w:p w14:paraId="1D2E9763" w14:textId="531F83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128B469" w14:textId="77777777" w:rsidTr="00B04748">
        <w:tc>
          <w:tcPr>
            <w:tcW w:w="587" w:type="pct"/>
          </w:tcPr>
          <w:p w14:paraId="11A16097" w14:textId="319DDE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R4-2318531</w:t>
            </w:r>
          </w:p>
        </w:tc>
        <w:tc>
          <w:tcPr>
            <w:tcW w:w="810" w:type="pct"/>
          </w:tcPr>
          <w:p w14:paraId="7703476F" w14:textId="107E58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38.307: Release independece of NR 3 MHz channel bandwidth</w:t>
            </w:r>
          </w:p>
        </w:tc>
        <w:tc>
          <w:tcPr>
            <w:tcW w:w="717" w:type="pct"/>
          </w:tcPr>
          <w:p w14:paraId="53D87192" w14:textId="5A258D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294" w:type="pct"/>
          </w:tcPr>
          <w:p w14:paraId="3189DECF" w14:textId="6DA6E4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11356CD7" w14:textId="369215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0132</w:t>
            </w:r>
          </w:p>
        </w:tc>
        <w:tc>
          <w:tcPr>
            <w:tcW w:w="223" w:type="pct"/>
          </w:tcPr>
          <w:p w14:paraId="499D2C1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DB0C90B" w14:textId="1D451A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21D734D" w14:textId="7F0BF9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EDD35AC" w14:textId="097C6D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511" w:type="pct"/>
          </w:tcPr>
          <w:p w14:paraId="37610C7C" w14:textId="05862F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832C1E5" w14:textId="77777777" w:rsidTr="00B04748">
        <w:tc>
          <w:tcPr>
            <w:tcW w:w="587" w:type="pct"/>
          </w:tcPr>
          <w:p w14:paraId="650742E9" w14:textId="6E453F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R4-2318578</w:t>
            </w:r>
          </w:p>
        </w:tc>
        <w:tc>
          <w:tcPr>
            <w:tcW w:w="810" w:type="pct"/>
          </w:tcPr>
          <w:p w14:paraId="629ED8B5" w14:textId="7198DB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release independence for Absolute physical layer throughput requirements</w:t>
            </w:r>
          </w:p>
        </w:tc>
        <w:tc>
          <w:tcPr>
            <w:tcW w:w="717" w:type="pct"/>
          </w:tcPr>
          <w:p w14:paraId="02EC7F75" w14:textId="10319E0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294" w:type="pct"/>
          </w:tcPr>
          <w:p w14:paraId="45E26DF7" w14:textId="5A881B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1AA17AFF" w14:textId="32A630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0133</w:t>
            </w:r>
          </w:p>
        </w:tc>
        <w:tc>
          <w:tcPr>
            <w:tcW w:w="223" w:type="pct"/>
          </w:tcPr>
          <w:p w14:paraId="3FF8401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1BF4F5B" w14:textId="2CABAA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35414DA" w14:textId="50B6E6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BB0AAEA" w14:textId="13B6A0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NR_demod_enh3-Perf</w:t>
            </w:r>
          </w:p>
        </w:tc>
        <w:tc>
          <w:tcPr>
            <w:tcW w:w="511" w:type="pct"/>
          </w:tcPr>
          <w:p w14:paraId="6399A3EE" w14:textId="6031CE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0576FB8" w14:textId="77777777" w:rsidTr="00B04748">
        <w:tc>
          <w:tcPr>
            <w:tcW w:w="587" w:type="pct"/>
          </w:tcPr>
          <w:p w14:paraId="135EDBD9" w14:textId="1565E2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R4-2319022</w:t>
            </w:r>
          </w:p>
        </w:tc>
        <w:tc>
          <w:tcPr>
            <w:tcW w:w="810" w:type="pct"/>
          </w:tcPr>
          <w:p w14:paraId="3924D46C" w14:textId="00AD32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38.307 big CR for NR_ENDC_RF_FR1_enh2</w:t>
            </w:r>
          </w:p>
        </w:tc>
        <w:tc>
          <w:tcPr>
            <w:tcW w:w="717" w:type="pct"/>
          </w:tcPr>
          <w:p w14:paraId="54F5FCBD" w14:textId="0F6D2D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Huawei, HiSilicon, vivo</w:t>
            </w:r>
          </w:p>
        </w:tc>
        <w:tc>
          <w:tcPr>
            <w:tcW w:w="294" w:type="pct"/>
          </w:tcPr>
          <w:p w14:paraId="7BEDBFC4" w14:textId="6A7910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6AE2ABA0" w14:textId="416B9C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0134</w:t>
            </w:r>
          </w:p>
        </w:tc>
        <w:tc>
          <w:tcPr>
            <w:tcW w:w="223" w:type="pct"/>
          </w:tcPr>
          <w:p w14:paraId="14DF08D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B6319B7" w14:textId="58576E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33DE53C1" w14:textId="2D4226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33FD785" w14:textId="5DBEA0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NR_ENDC_RF_FR1_enh2-Core</w:t>
            </w:r>
          </w:p>
        </w:tc>
        <w:tc>
          <w:tcPr>
            <w:tcW w:w="511" w:type="pct"/>
          </w:tcPr>
          <w:p w14:paraId="733C034C" w14:textId="7512C6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19B6AFA" w14:textId="77777777" w:rsidTr="00B04748">
        <w:tc>
          <w:tcPr>
            <w:tcW w:w="587" w:type="pct"/>
          </w:tcPr>
          <w:p w14:paraId="0D1EF8B5" w14:textId="0263C7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R4-2319194</w:t>
            </w:r>
          </w:p>
        </w:tc>
        <w:tc>
          <w:tcPr>
            <w:tcW w:w="810" w:type="pct"/>
          </w:tcPr>
          <w:p w14:paraId="7837F51E" w14:textId="48EEE2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TS38.307: the introduction of NR bands n31 and n72</w:t>
            </w:r>
          </w:p>
        </w:tc>
        <w:tc>
          <w:tcPr>
            <w:tcW w:w="717" w:type="pct"/>
          </w:tcPr>
          <w:p w14:paraId="15C3770A" w14:textId="0F63EA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06BA66EB" w14:textId="072D6A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380B0643" w14:textId="744C16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0135</w:t>
            </w:r>
          </w:p>
        </w:tc>
        <w:tc>
          <w:tcPr>
            <w:tcW w:w="223" w:type="pct"/>
          </w:tcPr>
          <w:p w14:paraId="19FBF75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24D2EAE" w14:textId="2610A8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604B423" w14:textId="6822C2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4D7F5DFC" w14:textId="188A56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NR_bands_n31_n72-Core</w:t>
            </w:r>
          </w:p>
        </w:tc>
        <w:tc>
          <w:tcPr>
            <w:tcW w:w="511" w:type="pct"/>
          </w:tcPr>
          <w:p w14:paraId="2A455A06" w14:textId="0E28F4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928F05F" w14:textId="77777777" w:rsidTr="00B04748">
        <w:tc>
          <w:tcPr>
            <w:tcW w:w="587" w:type="pct"/>
          </w:tcPr>
          <w:p w14:paraId="57F69642" w14:textId="629A65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R4-2319436</w:t>
            </w:r>
          </w:p>
        </w:tc>
        <w:tc>
          <w:tcPr>
            <w:tcW w:w="810" w:type="pct"/>
          </w:tcPr>
          <w:p w14:paraId="29EF37EC" w14:textId="5827273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Implementation of two-band Tx switching with dual TAG in an earlier release</w:t>
            </w:r>
          </w:p>
        </w:tc>
        <w:tc>
          <w:tcPr>
            <w:tcW w:w="717" w:type="pct"/>
          </w:tcPr>
          <w:p w14:paraId="59411952" w14:textId="71183C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1754EA9" w14:textId="49D9AE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7C576423" w14:textId="3F0FB8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0136</w:t>
            </w:r>
          </w:p>
        </w:tc>
        <w:tc>
          <w:tcPr>
            <w:tcW w:w="223" w:type="pct"/>
          </w:tcPr>
          <w:p w14:paraId="3FA97C2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40C3A6E" w14:textId="593578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442A877F" w14:textId="7365F0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E9CDE71" w14:textId="28C4A8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NR_channel_raster_enh-Core</w:t>
            </w:r>
          </w:p>
        </w:tc>
        <w:tc>
          <w:tcPr>
            <w:tcW w:w="511" w:type="pct"/>
          </w:tcPr>
          <w:p w14:paraId="530E5D95" w14:textId="1B7CB9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EF13991" w14:textId="77777777" w:rsidTr="00B04748">
        <w:tc>
          <w:tcPr>
            <w:tcW w:w="587" w:type="pct"/>
          </w:tcPr>
          <w:p w14:paraId="28994EB1" w14:textId="273A3C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R4-2320090</w:t>
            </w:r>
          </w:p>
        </w:tc>
        <w:tc>
          <w:tcPr>
            <w:tcW w:w="810" w:type="pct"/>
          </w:tcPr>
          <w:p w14:paraId="1C6C93AD" w14:textId="004034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Common UE RF requirements for 4Rx</w:t>
            </w:r>
          </w:p>
        </w:tc>
        <w:tc>
          <w:tcPr>
            <w:tcW w:w="717" w:type="pct"/>
          </w:tcPr>
          <w:p w14:paraId="0C6A103E" w14:textId="3A253B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5BFDDD6F" w14:textId="417729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3524CD08" w14:textId="137127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0137</w:t>
            </w:r>
          </w:p>
        </w:tc>
        <w:tc>
          <w:tcPr>
            <w:tcW w:w="223" w:type="pct"/>
          </w:tcPr>
          <w:p w14:paraId="5FDA8059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C7ACB5E" w14:textId="7712F3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6DD8CAB5" w14:textId="2D04C7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0E581BC" w14:textId="2B5A9D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FAEC610" w14:textId="4E4BF9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E312795" w14:textId="77777777" w:rsidTr="00B04748">
        <w:tc>
          <w:tcPr>
            <w:tcW w:w="587" w:type="pct"/>
          </w:tcPr>
          <w:p w14:paraId="408174A8" w14:textId="6EC880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R4-2320091</w:t>
            </w:r>
          </w:p>
        </w:tc>
        <w:tc>
          <w:tcPr>
            <w:tcW w:w="810" w:type="pct"/>
          </w:tcPr>
          <w:p w14:paraId="416520C1" w14:textId="1CEF0F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[NR_newRAT-Core] Common UE RF requirements for 4Rx</w:t>
            </w:r>
          </w:p>
        </w:tc>
        <w:tc>
          <w:tcPr>
            <w:tcW w:w="717" w:type="pct"/>
          </w:tcPr>
          <w:p w14:paraId="5FA67024" w14:textId="1A40A8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0F2901BA" w14:textId="3D8412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3333FE95" w14:textId="0ED0CF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0138</w:t>
            </w:r>
          </w:p>
        </w:tc>
        <w:tc>
          <w:tcPr>
            <w:tcW w:w="223" w:type="pct"/>
          </w:tcPr>
          <w:p w14:paraId="6CBA74F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8252116" w14:textId="7BBFF8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5373133F" w14:textId="0EB420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00B631F4" w14:textId="2F5FE5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1" w:type="pct"/>
          </w:tcPr>
          <w:p w14:paraId="68A71DDA" w14:textId="0CEEDC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E81F3E7" w14:textId="77777777" w:rsidTr="00B04748">
        <w:tc>
          <w:tcPr>
            <w:tcW w:w="587" w:type="pct"/>
          </w:tcPr>
          <w:p w14:paraId="0C1449E4" w14:textId="0A76D5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R4-2320092</w:t>
            </w:r>
          </w:p>
        </w:tc>
        <w:tc>
          <w:tcPr>
            <w:tcW w:w="810" w:type="pct"/>
          </w:tcPr>
          <w:p w14:paraId="01637418" w14:textId="0BE7E3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independent for 3Tx band combination</w:t>
            </w:r>
          </w:p>
        </w:tc>
        <w:tc>
          <w:tcPr>
            <w:tcW w:w="717" w:type="pct"/>
          </w:tcPr>
          <w:p w14:paraId="5F695C0A" w14:textId="5A00A1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67FCC2A0" w14:textId="654C46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66C35501" w14:textId="3A3DA2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0139</w:t>
            </w:r>
          </w:p>
        </w:tc>
        <w:tc>
          <w:tcPr>
            <w:tcW w:w="223" w:type="pct"/>
          </w:tcPr>
          <w:p w14:paraId="6EA1023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1E00088" w14:textId="6987E5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9812C8E" w14:textId="1D8F3D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B974AE7" w14:textId="1B42DD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4Rx_low_NR_band_handheld_3Tx_NR_CA_ENDC-Core</w:t>
            </w:r>
          </w:p>
        </w:tc>
        <w:tc>
          <w:tcPr>
            <w:tcW w:w="511" w:type="pct"/>
          </w:tcPr>
          <w:p w14:paraId="262181EC" w14:textId="6F31C3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36521421" w14:textId="77777777" w:rsidTr="00B04748">
        <w:tc>
          <w:tcPr>
            <w:tcW w:w="587" w:type="pct"/>
          </w:tcPr>
          <w:p w14:paraId="4FBE0EC0" w14:textId="05DB04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R4-2321765</w:t>
            </w:r>
          </w:p>
        </w:tc>
        <w:tc>
          <w:tcPr>
            <w:tcW w:w="810" w:type="pct"/>
          </w:tcPr>
          <w:p w14:paraId="4948CBC4" w14:textId="3E519C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independent for 3Tx band combination</w:t>
            </w:r>
          </w:p>
        </w:tc>
        <w:tc>
          <w:tcPr>
            <w:tcW w:w="717" w:type="pct"/>
          </w:tcPr>
          <w:p w14:paraId="08BE0D40" w14:textId="5BFA46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294" w:type="pct"/>
          </w:tcPr>
          <w:p w14:paraId="7E0F0B11" w14:textId="2B6FCC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22287B92" w14:textId="7B0E04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0139</w:t>
            </w:r>
          </w:p>
        </w:tc>
        <w:tc>
          <w:tcPr>
            <w:tcW w:w="223" w:type="pct"/>
          </w:tcPr>
          <w:p w14:paraId="06195534" w14:textId="63C29E1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4E6521B" w14:textId="3C38BD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2E8A1B6" w14:textId="67C0AC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1909D09" w14:textId="65B692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4Rx_low_NR_band_handheld_3Tx_NR_CA_ENDC-Core</w:t>
            </w:r>
          </w:p>
        </w:tc>
        <w:tc>
          <w:tcPr>
            <w:tcW w:w="511" w:type="pct"/>
          </w:tcPr>
          <w:p w14:paraId="73E5148B" w14:textId="281D59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6F044717" w14:textId="77777777" w:rsidTr="00B04748">
        <w:tc>
          <w:tcPr>
            <w:tcW w:w="587" w:type="pct"/>
          </w:tcPr>
          <w:p w14:paraId="15BE72E8" w14:textId="122839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R4-2320248</w:t>
            </w:r>
          </w:p>
        </w:tc>
        <w:tc>
          <w:tcPr>
            <w:tcW w:w="810" w:type="pct"/>
          </w:tcPr>
          <w:p w14:paraId="464AF1F1" w14:textId="2C3BCF3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R16 38.307 Release independent requirements for 2CC 1Tx-2Tx switching</w:t>
            </w:r>
          </w:p>
        </w:tc>
        <w:tc>
          <w:tcPr>
            <w:tcW w:w="717" w:type="pct"/>
          </w:tcPr>
          <w:p w14:paraId="44308537" w14:textId="0D895C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294" w:type="pct"/>
          </w:tcPr>
          <w:p w14:paraId="14736095" w14:textId="69B72D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294CE030" w14:textId="334831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0140</w:t>
            </w:r>
          </w:p>
        </w:tc>
        <w:tc>
          <w:tcPr>
            <w:tcW w:w="223" w:type="pct"/>
          </w:tcPr>
          <w:p w14:paraId="054163C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89DE166" w14:textId="73A4A2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312" w:type="pct"/>
          </w:tcPr>
          <w:p w14:paraId="1BDCD58E" w14:textId="0DEDF3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1F977B7" w14:textId="7C9CE8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DL_intrpt_combos_TxSW_R18</w:t>
            </w:r>
          </w:p>
        </w:tc>
        <w:tc>
          <w:tcPr>
            <w:tcW w:w="511" w:type="pct"/>
          </w:tcPr>
          <w:p w14:paraId="5A7253C3" w14:textId="2A851B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7549F800" w14:textId="77777777" w:rsidTr="00B04748">
        <w:tc>
          <w:tcPr>
            <w:tcW w:w="587" w:type="pct"/>
          </w:tcPr>
          <w:p w14:paraId="6EC91657" w14:textId="31BBFD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R4-2320249</w:t>
            </w:r>
          </w:p>
        </w:tc>
        <w:tc>
          <w:tcPr>
            <w:tcW w:w="810" w:type="pct"/>
          </w:tcPr>
          <w:p w14:paraId="336AE8DD" w14:textId="13EBA3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38.307 Release independent requirements for 3CC 1Tx-2Tx switching and 2CC or 3CC 2Tx-2Tx switching</w:t>
            </w:r>
          </w:p>
        </w:tc>
        <w:tc>
          <w:tcPr>
            <w:tcW w:w="717" w:type="pct"/>
          </w:tcPr>
          <w:p w14:paraId="2774376F" w14:textId="51E85E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294" w:type="pct"/>
          </w:tcPr>
          <w:p w14:paraId="307F6C4D" w14:textId="5A8E0F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236A8AAF" w14:textId="16E9E9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0141</w:t>
            </w:r>
          </w:p>
        </w:tc>
        <w:tc>
          <w:tcPr>
            <w:tcW w:w="223" w:type="pct"/>
          </w:tcPr>
          <w:p w14:paraId="495724B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F27F205" w14:textId="26A9E2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A7C817C" w14:textId="5E6933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5803975" w14:textId="04E4DC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DL_intrpt_combos_TxSW_R18</w:t>
            </w:r>
          </w:p>
        </w:tc>
        <w:tc>
          <w:tcPr>
            <w:tcW w:w="511" w:type="pct"/>
          </w:tcPr>
          <w:p w14:paraId="2328F4F4" w14:textId="5AF529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6BFB9D1" w14:textId="77777777" w:rsidTr="00B04748">
        <w:tc>
          <w:tcPr>
            <w:tcW w:w="587" w:type="pct"/>
          </w:tcPr>
          <w:p w14:paraId="162670FB" w14:textId="144873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R4-2321799</w:t>
            </w:r>
          </w:p>
        </w:tc>
        <w:tc>
          <w:tcPr>
            <w:tcW w:w="810" w:type="pct"/>
          </w:tcPr>
          <w:p w14:paraId="5BC904DB" w14:textId="3A83B0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38.307 Release independent requirements for 3CC 1Tx-2Tx switching and 2CC or 3CC 2Tx-2Tx switching</w:t>
            </w:r>
          </w:p>
        </w:tc>
        <w:tc>
          <w:tcPr>
            <w:tcW w:w="717" w:type="pct"/>
          </w:tcPr>
          <w:p w14:paraId="49CC1DD3" w14:textId="6918A3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294" w:type="pct"/>
          </w:tcPr>
          <w:p w14:paraId="36A10071" w14:textId="714292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599AD241" w14:textId="21EC7C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0141</w:t>
            </w:r>
          </w:p>
        </w:tc>
        <w:tc>
          <w:tcPr>
            <w:tcW w:w="223" w:type="pct"/>
          </w:tcPr>
          <w:p w14:paraId="2380F456" w14:textId="0882D12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252A5039" w14:textId="1D9E41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63547166" w14:textId="5B51E22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98F35F7" w14:textId="6F5DB9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DL_intrpt_combos_TxSW_R18</w:t>
            </w:r>
          </w:p>
        </w:tc>
        <w:tc>
          <w:tcPr>
            <w:tcW w:w="511" w:type="pct"/>
          </w:tcPr>
          <w:p w14:paraId="46160B63" w14:textId="799C7A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530163BC" w14:textId="77777777" w:rsidTr="00B04748">
        <w:tc>
          <w:tcPr>
            <w:tcW w:w="587" w:type="pct"/>
          </w:tcPr>
          <w:p w14:paraId="4D6A54A2" w14:textId="775C13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R4-2320378</w:t>
            </w:r>
          </w:p>
        </w:tc>
        <w:tc>
          <w:tcPr>
            <w:tcW w:w="810" w:type="pct"/>
          </w:tcPr>
          <w:p w14:paraId="033D9CAD" w14:textId="225AF3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on TS 38.307 for NR NTN bands release independent</w:t>
            </w:r>
          </w:p>
        </w:tc>
        <w:tc>
          <w:tcPr>
            <w:tcW w:w="717" w:type="pct"/>
          </w:tcPr>
          <w:p w14:paraId="6DB059CF" w14:textId="16322A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CHTTL</w:t>
            </w:r>
          </w:p>
        </w:tc>
        <w:tc>
          <w:tcPr>
            <w:tcW w:w="294" w:type="pct"/>
          </w:tcPr>
          <w:p w14:paraId="2172468D" w14:textId="1D88D0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38094C71" w14:textId="24C5A5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0142</w:t>
            </w:r>
          </w:p>
        </w:tc>
        <w:tc>
          <w:tcPr>
            <w:tcW w:w="223" w:type="pct"/>
          </w:tcPr>
          <w:p w14:paraId="57C64DE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DA6D833" w14:textId="4D586C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34C11B75" w14:textId="543475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F4725F4" w14:textId="7B90457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1787E24D" w14:textId="68C70D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B04748" w14:paraId="11335AB4" w14:textId="77777777" w:rsidTr="00B04748">
        <w:tc>
          <w:tcPr>
            <w:tcW w:w="587" w:type="pct"/>
          </w:tcPr>
          <w:p w14:paraId="52F52150" w14:textId="7A2B57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R4-2320550</w:t>
            </w:r>
          </w:p>
        </w:tc>
        <w:tc>
          <w:tcPr>
            <w:tcW w:w="810" w:type="pct"/>
          </w:tcPr>
          <w:p w14:paraId="210BEB95" w14:textId="6BC988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adding RedCap UE for release independent feature</w:t>
            </w:r>
          </w:p>
        </w:tc>
        <w:tc>
          <w:tcPr>
            <w:tcW w:w="717" w:type="pct"/>
          </w:tcPr>
          <w:p w14:paraId="61596DB9" w14:textId="2D9965E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ED32DB2" w14:textId="70E6D2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468CD730" w14:textId="621881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0143</w:t>
            </w:r>
          </w:p>
        </w:tc>
        <w:tc>
          <w:tcPr>
            <w:tcW w:w="223" w:type="pct"/>
          </w:tcPr>
          <w:p w14:paraId="242817E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1295C4C" w14:textId="61329D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AC69A9D" w14:textId="6DDA2C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0264C0E" w14:textId="65F2F0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NR_FDD_bands_R18_redcap-Core</w:t>
            </w:r>
          </w:p>
        </w:tc>
        <w:tc>
          <w:tcPr>
            <w:tcW w:w="511" w:type="pct"/>
          </w:tcPr>
          <w:p w14:paraId="684098D0" w14:textId="33F9A9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B04748" w14:paraId="26FAA968" w14:textId="77777777" w:rsidTr="00B04748">
        <w:tc>
          <w:tcPr>
            <w:tcW w:w="587" w:type="pct"/>
          </w:tcPr>
          <w:p w14:paraId="757D7A91" w14:textId="7941B2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R4-2320680</w:t>
            </w:r>
          </w:p>
        </w:tc>
        <w:tc>
          <w:tcPr>
            <w:tcW w:w="810" w:type="pct"/>
          </w:tcPr>
          <w:p w14:paraId="69D408D4" w14:textId="685985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Implementation of two-band Tx switching with dual TAG in an earlier release</w:t>
            </w:r>
          </w:p>
        </w:tc>
        <w:tc>
          <w:tcPr>
            <w:tcW w:w="717" w:type="pct"/>
          </w:tcPr>
          <w:p w14:paraId="0663AC79" w14:textId="4D5231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38DC504F" w14:textId="65360D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7701C2EF" w14:textId="65A172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0144</w:t>
            </w:r>
          </w:p>
        </w:tc>
        <w:tc>
          <w:tcPr>
            <w:tcW w:w="223" w:type="pct"/>
          </w:tcPr>
          <w:p w14:paraId="19A03BA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331DD7E1" w14:textId="7DAA64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AEF9487" w14:textId="0CDFCB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421C4F3" w14:textId="009F8C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511" w:type="pct"/>
          </w:tcPr>
          <w:p w14:paraId="4E8D8A2C" w14:textId="03EC73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455B0AF" w14:textId="77777777" w:rsidTr="00B04748">
        <w:tc>
          <w:tcPr>
            <w:tcW w:w="587" w:type="pct"/>
          </w:tcPr>
          <w:p w14:paraId="5B9CFBBC" w14:textId="3667EE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R4-2320842</w:t>
            </w:r>
          </w:p>
        </w:tc>
        <w:tc>
          <w:tcPr>
            <w:tcW w:w="810" w:type="pct"/>
          </w:tcPr>
          <w:p w14:paraId="307236DC" w14:textId="4C300F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to TS 38.307: release independent requirements for NTN FR1, Rel-17</w:t>
            </w:r>
          </w:p>
        </w:tc>
        <w:tc>
          <w:tcPr>
            <w:tcW w:w="717" w:type="pct"/>
          </w:tcPr>
          <w:p w14:paraId="28AF6E6A" w14:textId="6AD041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6D2B9FD6" w14:textId="527A13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3D9FD1F3" w14:textId="305257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0145</w:t>
            </w:r>
          </w:p>
        </w:tc>
        <w:tc>
          <w:tcPr>
            <w:tcW w:w="223" w:type="pct"/>
          </w:tcPr>
          <w:p w14:paraId="37461ED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819BD21" w14:textId="61F865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E79561C" w14:textId="1152FC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7FE92FB5" w14:textId="379DABE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2FD83428" w14:textId="36D8F4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43CDD97E" w14:textId="77777777" w:rsidTr="00B04748">
        <w:tc>
          <w:tcPr>
            <w:tcW w:w="587" w:type="pct"/>
          </w:tcPr>
          <w:p w14:paraId="4D954F57" w14:textId="4B1D8C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R4-2321953</w:t>
            </w:r>
          </w:p>
        </w:tc>
        <w:tc>
          <w:tcPr>
            <w:tcW w:w="810" w:type="pct"/>
          </w:tcPr>
          <w:p w14:paraId="74119E89" w14:textId="479F40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[NR_NTN_solutions-Core] CR to TS 38.307: release independent requirements for NTN FR1, Rel-17</w:t>
            </w:r>
          </w:p>
        </w:tc>
        <w:tc>
          <w:tcPr>
            <w:tcW w:w="717" w:type="pct"/>
          </w:tcPr>
          <w:p w14:paraId="62FBD71E" w14:textId="436912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294" w:type="pct"/>
          </w:tcPr>
          <w:p w14:paraId="727882B8" w14:textId="30EE382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143BD178" w14:textId="3DED29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0145</w:t>
            </w:r>
          </w:p>
        </w:tc>
        <w:tc>
          <w:tcPr>
            <w:tcW w:w="223" w:type="pct"/>
          </w:tcPr>
          <w:p w14:paraId="55DFAF8D" w14:textId="4E62C9D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15E8E97" w14:textId="3EE570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390EC95" w14:textId="031233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9D0CCAD" w14:textId="6C434E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2A48BED6" w14:textId="6D15FB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E137242" w14:textId="77777777" w:rsidTr="00B04748">
        <w:tc>
          <w:tcPr>
            <w:tcW w:w="587" w:type="pct"/>
          </w:tcPr>
          <w:p w14:paraId="11B9C9A8" w14:textId="4B134F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R4-2321800</w:t>
            </w:r>
          </w:p>
        </w:tc>
        <w:tc>
          <w:tcPr>
            <w:tcW w:w="810" w:type="pct"/>
          </w:tcPr>
          <w:p w14:paraId="1F79DA58" w14:textId="3ECD8A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Release independent requirements for 1Tx-2Tx switching and 2Tx-2Tx switching</w:t>
            </w:r>
          </w:p>
        </w:tc>
        <w:tc>
          <w:tcPr>
            <w:tcW w:w="717" w:type="pct"/>
          </w:tcPr>
          <w:p w14:paraId="20BA312C" w14:textId="6E56BB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294" w:type="pct"/>
          </w:tcPr>
          <w:p w14:paraId="21FD183D" w14:textId="1065DE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059798EE" w14:textId="2F220C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0146</w:t>
            </w:r>
          </w:p>
        </w:tc>
        <w:tc>
          <w:tcPr>
            <w:tcW w:w="223" w:type="pct"/>
          </w:tcPr>
          <w:p w14:paraId="23D2A1D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297F54B" w14:textId="4857F7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AAA3AEC" w14:textId="71C6B9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6FA37986" w14:textId="6FC2F4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DL_intrpt_combos_TxSW_R18</w:t>
            </w:r>
          </w:p>
        </w:tc>
        <w:tc>
          <w:tcPr>
            <w:tcW w:w="511" w:type="pct"/>
          </w:tcPr>
          <w:p w14:paraId="6D7A0B61" w14:textId="252F09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F73CD80" w14:textId="77777777" w:rsidTr="00B04748">
        <w:tc>
          <w:tcPr>
            <w:tcW w:w="587" w:type="pct"/>
          </w:tcPr>
          <w:p w14:paraId="7472B6B3" w14:textId="789F82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R4-2321923</w:t>
            </w:r>
          </w:p>
        </w:tc>
        <w:tc>
          <w:tcPr>
            <w:tcW w:w="810" w:type="pct"/>
          </w:tcPr>
          <w:p w14:paraId="6FD7D4E7" w14:textId="1A70F5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adding RedCap UE for release independent feature</w:t>
            </w:r>
          </w:p>
        </w:tc>
        <w:tc>
          <w:tcPr>
            <w:tcW w:w="717" w:type="pct"/>
          </w:tcPr>
          <w:p w14:paraId="460FA711" w14:textId="7A846E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61890879" w14:textId="459A9E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232" w:type="pct"/>
          </w:tcPr>
          <w:p w14:paraId="6116E6DE" w14:textId="57C969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0147</w:t>
            </w:r>
          </w:p>
        </w:tc>
        <w:tc>
          <w:tcPr>
            <w:tcW w:w="223" w:type="pct"/>
          </w:tcPr>
          <w:p w14:paraId="46A3B57B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175F991" w14:textId="64F4163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5F3E6E5" w14:textId="0305B0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28EDDA60" w14:textId="0C611F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NR_FDD_bands_R18_redcap-Core</w:t>
            </w:r>
          </w:p>
        </w:tc>
        <w:tc>
          <w:tcPr>
            <w:tcW w:w="511" w:type="pct"/>
          </w:tcPr>
          <w:p w14:paraId="47DF6007" w14:textId="04F8F2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FF21284" w14:textId="77777777" w:rsidTr="00B04748">
        <w:tc>
          <w:tcPr>
            <w:tcW w:w="587" w:type="pct"/>
          </w:tcPr>
          <w:p w14:paraId="54585620" w14:textId="54BD0F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R4-2318950</w:t>
            </w:r>
          </w:p>
        </w:tc>
        <w:tc>
          <w:tcPr>
            <w:tcW w:w="810" w:type="pct"/>
          </w:tcPr>
          <w:p w14:paraId="5BECF37F" w14:textId="74018D8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the antenna number restriction for TxD signaling in TR 38.837 for Rel-17</w:t>
            </w:r>
          </w:p>
        </w:tc>
        <w:tc>
          <w:tcPr>
            <w:tcW w:w="717" w:type="pct"/>
          </w:tcPr>
          <w:p w14:paraId="2C46423A" w14:textId="7AA09F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1E6784E9" w14:textId="7F1FA1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232" w:type="pct"/>
          </w:tcPr>
          <w:p w14:paraId="0462B052" w14:textId="7B86EC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23" w:type="pct"/>
          </w:tcPr>
          <w:p w14:paraId="5912ECD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613DC27" w14:textId="021E8D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2F18FED" w14:textId="69209E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82B1CB7" w14:textId="236A2C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511" w:type="pct"/>
          </w:tcPr>
          <w:p w14:paraId="78F95300" w14:textId="3B3E67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7A85408" w14:textId="77777777" w:rsidTr="00B04748">
        <w:tc>
          <w:tcPr>
            <w:tcW w:w="587" w:type="pct"/>
          </w:tcPr>
          <w:p w14:paraId="55B8337D" w14:textId="4FAC78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R4-2320604</w:t>
            </w:r>
          </w:p>
        </w:tc>
        <w:tc>
          <w:tcPr>
            <w:tcW w:w="810" w:type="pct"/>
          </w:tcPr>
          <w:p w14:paraId="169C3162" w14:textId="26A4CA5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the antenna number restriction for TxD signaling in TR 38.837 for Rel-17</w:t>
            </w:r>
          </w:p>
        </w:tc>
        <w:tc>
          <w:tcPr>
            <w:tcW w:w="717" w:type="pct"/>
          </w:tcPr>
          <w:p w14:paraId="011F3075" w14:textId="1AF242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2492A04B" w14:textId="5AF656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232" w:type="pct"/>
          </w:tcPr>
          <w:p w14:paraId="281C2209" w14:textId="3766F4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23" w:type="pct"/>
          </w:tcPr>
          <w:p w14:paraId="5A526881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26800C05" w14:textId="03CEDA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959F43C" w14:textId="31A7E9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AFB6229" w14:textId="11BA83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1" w:type="pct"/>
          </w:tcPr>
          <w:p w14:paraId="08F199DC" w14:textId="3B579B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547F1770" w14:textId="77777777" w:rsidTr="00B04748">
        <w:tc>
          <w:tcPr>
            <w:tcW w:w="587" w:type="pct"/>
          </w:tcPr>
          <w:p w14:paraId="122743F6" w14:textId="2AB313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R4-2318745</w:t>
            </w:r>
          </w:p>
        </w:tc>
        <w:tc>
          <w:tcPr>
            <w:tcW w:w="810" w:type="pct"/>
          </w:tcPr>
          <w:p w14:paraId="0766F93B" w14:textId="330D8F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20MHz channel raster points for 5925-5945MHz in the full and lower 6GHz bands</w:t>
            </w:r>
          </w:p>
        </w:tc>
        <w:tc>
          <w:tcPr>
            <w:tcW w:w="717" w:type="pct"/>
          </w:tcPr>
          <w:p w14:paraId="1473FD24" w14:textId="2A3A8A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Nokia</w:t>
            </w:r>
          </w:p>
        </w:tc>
        <w:tc>
          <w:tcPr>
            <w:tcW w:w="294" w:type="pct"/>
          </w:tcPr>
          <w:p w14:paraId="40C3041A" w14:textId="22D803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232" w:type="pct"/>
          </w:tcPr>
          <w:p w14:paraId="148131DD" w14:textId="54114E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23" w:type="pct"/>
          </w:tcPr>
          <w:p w14:paraId="3B62ABA6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5FDA44" w14:textId="370BB1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F45502D" w14:textId="569628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104" w:type="pct"/>
          </w:tcPr>
          <w:p w14:paraId="41219049" w14:textId="599AED9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NR_6GHz_unlic_EU-Core, NR_unlic_enh-Core</w:t>
            </w:r>
          </w:p>
        </w:tc>
        <w:tc>
          <w:tcPr>
            <w:tcW w:w="511" w:type="pct"/>
          </w:tcPr>
          <w:p w14:paraId="3FA9145D" w14:textId="27989E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2F5E3F13" w14:textId="77777777" w:rsidTr="00B04748">
        <w:tc>
          <w:tcPr>
            <w:tcW w:w="587" w:type="pct"/>
          </w:tcPr>
          <w:p w14:paraId="17487DF2" w14:textId="4DA67B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R4-2321021</w:t>
            </w:r>
          </w:p>
        </w:tc>
        <w:tc>
          <w:tcPr>
            <w:tcW w:w="810" w:type="pct"/>
          </w:tcPr>
          <w:p w14:paraId="53146EA0" w14:textId="06E8D8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20MHz channel raster points for 5925-5945MHz in the full and lower 6GHz bands</w:t>
            </w:r>
          </w:p>
        </w:tc>
        <w:tc>
          <w:tcPr>
            <w:tcW w:w="717" w:type="pct"/>
          </w:tcPr>
          <w:p w14:paraId="51E4D56D" w14:textId="2DC446E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Nokia</w:t>
            </w:r>
          </w:p>
        </w:tc>
        <w:tc>
          <w:tcPr>
            <w:tcW w:w="294" w:type="pct"/>
          </w:tcPr>
          <w:p w14:paraId="52DCA69D" w14:textId="5DE032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232" w:type="pct"/>
          </w:tcPr>
          <w:p w14:paraId="75F0C413" w14:textId="7CF0EB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23" w:type="pct"/>
          </w:tcPr>
          <w:p w14:paraId="309F147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1E049E1" w14:textId="4179B0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47F2F3A" w14:textId="746C52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E43B2E4" w14:textId="7AA060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NR_6GHz_unlic_EU-Core, NR_unlic_enh-Core</w:t>
            </w:r>
          </w:p>
        </w:tc>
        <w:tc>
          <w:tcPr>
            <w:tcW w:w="511" w:type="pct"/>
          </w:tcPr>
          <w:p w14:paraId="1632A12F" w14:textId="75A6AB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CF0156B" w14:textId="77777777" w:rsidTr="00B04748">
        <w:tc>
          <w:tcPr>
            <w:tcW w:w="587" w:type="pct"/>
          </w:tcPr>
          <w:p w14:paraId="24A9EF9B" w14:textId="717251F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R4-2318542</w:t>
            </w:r>
          </w:p>
        </w:tc>
        <w:tc>
          <w:tcPr>
            <w:tcW w:w="810" w:type="pct"/>
          </w:tcPr>
          <w:p w14:paraId="2659C821" w14:textId="49BF04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 38.852</w:t>
            </w:r>
          </w:p>
        </w:tc>
        <w:tc>
          <w:tcPr>
            <w:tcW w:w="717" w:type="pct"/>
          </w:tcPr>
          <w:p w14:paraId="5D5F6404" w14:textId="4022AD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294" w:type="pct"/>
          </w:tcPr>
          <w:p w14:paraId="2F8CD8FA" w14:textId="0D67B7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232" w:type="pct"/>
          </w:tcPr>
          <w:p w14:paraId="496CBB66" w14:textId="5EEE47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23" w:type="pct"/>
          </w:tcPr>
          <w:p w14:paraId="6B5E03F4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0CAA7EC" w14:textId="7628A3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998BB03" w14:textId="10030D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34B375D" w14:textId="601E26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</w:t>
            </w:r>
          </w:p>
        </w:tc>
        <w:tc>
          <w:tcPr>
            <w:tcW w:w="511" w:type="pct"/>
          </w:tcPr>
          <w:p w14:paraId="77979305" w14:textId="7FAF80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36CCF490" w14:textId="77777777" w:rsidTr="00B04748">
        <w:tc>
          <w:tcPr>
            <w:tcW w:w="587" w:type="pct"/>
          </w:tcPr>
          <w:p w14:paraId="640AA892" w14:textId="6FCF03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R4-2320705</w:t>
            </w:r>
          </w:p>
        </w:tc>
        <w:tc>
          <w:tcPr>
            <w:tcW w:w="810" w:type="pct"/>
          </w:tcPr>
          <w:p w14:paraId="07F1DEE8" w14:textId="73C4CD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 38.852</w:t>
            </w:r>
          </w:p>
        </w:tc>
        <w:tc>
          <w:tcPr>
            <w:tcW w:w="717" w:type="pct"/>
          </w:tcPr>
          <w:p w14:paraId="6501130A" w14:textId="600086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294" w:type="pct"/>
          </w:tcPr>
          <w:p w14:paraId="75445FA4" w14:textId="0F2466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232" w:type="pct"/>
          </w:tcPr>
          <w:p w14:paraId="5B15FDD4" w14:textId="027AA0D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23" w:type="pct"/>
          </w:tcPr>
          <w:p w14:paraId="75B7938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EA41A0F" w14:textId="357A37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8886DEB" w14:textId="2CB95E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44ED9A40" w14:textId="5E73C2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</w:t>
            </w:r>
          </w:p>
        </w:tc>
        <w:tc>
          <w:tcPr>
            <w:tcW w:w="511" w:type="pct"/>
          </w:tcPr>
          <w:p w14:paraId="6A4366D5" w14:textId="1A0762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680C7E9" w14:textId="77777777" w:rsidTr="00B04748">
        <w:tc>
          <w:tcPr>
            <w:tcW w:w="587" w:type="pct"/>
          </w:tcPr>
          <w:p w14:paraId="4D01F83C" w14:textId="758218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R4-2321172</w:t>
            </w:r>
          </w:p>
        </w:tc>
        <w:tc>
          <w:tcPr>
            <w:tcW w:w="810" w:type="pct"/>
          </w:tcPr>
          <w:p w14:paraId="5F9CF2DB" w14:textId="1AEC0A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 38.852</w:t>
            </w:r>
          </w:p>
        </w:tc>
        <w:tc>
          <w:tcPr>
            <w:tcW w:w="717" w:type="pct"/>
          </w:tcPr>
          <w:p w14:paraId="231DAC54" w14:textId="6C5A10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294" w:type="pct"/>
          </w:tcPr>
          <w:p w14:paraId="4468D427" w14:textId="563160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232" w:type="pct"/>
          </w:tcPr>
          <w:p w14:paraId="049FBA82" w14:textId="3F611C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23" w:type="pct"/>
          </w:tcPr>
          <w:p w14:paraId="7EC2B4A3" w14:textId="0B93F18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E98BFE3" w14:textId="45A4B1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50625E2" w14:textId="5A350B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7E80E58" w14:textId="4016BC4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</w:t>
            </w:r>
          </w:p>
        </w:tc>
        <w:tc>
          <w:tcPr>
            <w:tcW w:w="511" w:type="pct"/>
          </w:tcPr>
          <w:p w14:paraId="0C7B0523" w14:textId="43424A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462FC3AF" w14:textId="77777777" w:rsidTr="00B04748">
        <w:tc>
          <w:tcPr>
            <w:tcW w:w="587" w:type="pct"/>
          </w:tcPr>
          <w:p w14:paraId="527BE130" w14:textId="3172D9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R4-2318543</w:t>
            </w:r>
          </w:p>
        </w:tc>
        <w:tc>
          <w:tcPr>
            <w:tcW w:w="810" w:type="pct"/>
          </w:tcPr>
          <w:p w14:paraId="757AD623" w14:textId="1DFFB4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 38.853</w:t>
            </w:r>
          </w:p>
        </w:tc>
        <w:tc>
          <w:tcPr>
            <w:tcW w:w="717" w:type="pct"/>
          </w:tcPr>
          <w:p w14:paraId="0475E58B" w14:textId="75AB4F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294" w:type="pct"/>
          </w:tcPr>
          <w:p w14:paraId="39F3BD78" w14:textId="481040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232" w:type="pct"/>
          </w:tcPr>
          <w:p w14:paraId="56B8725E" w14:textId="3293FF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23" w:type="pct"/>
          </w:tcPr>
          <w:p w14:paraId="7D086ED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7902CA1" w14:textId="72AD51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10CFB20" w14:textId="7E2112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6A0ABDE9" w14:textId="55DB65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</w:t>
            </w:r>
          </w:p>
        </w:tc>
        <w:tc>
          <w:tcPr>
            <w:tcW w:w="511" w:type="pct"/>
          </w:tcPr>
          <w:p w14:paraId="392471D5" w14:textId="5CC3FD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18DBCF97" w14:textId="77777777" w:rsidTr="00B04748">
        <w:tc>
          <w:tcPr>
            <w:tcW w:w="587" w:type="pct"/>
          </w:tcPr>
          <w:p w14:paraId="7F562927" w14:textId="43B78B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R4-2320706</w:t>
            </w:r>
          </w:p>
        </w:tc>
        <w:tc>
          <w:tcPr>
            <w:tcW w:w="810" w:type="pct"/>
          </w:tcPr>
          <w:p w14:paraId="2775AEB0" w14:textId="736512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 38.853</w:t>
            </w:r>
          </w:p>
        </w:tc>
        <w:tc>
          <w:tcPr>
            <w:tcW w:w="717" w:type="pct"/>
          </w:tcPr>
          <w:p w14:paraId="68BB509B" w14:textId="079011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294" w:type="pct"/>
          </w:tcPr>
          <w:p w14:paraId="75102CC3" w14:textId="3D0C92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232" w:type="pct"/>
          </w:tcPr>
          <w:p w14:paraId="0892289C" w14:textId="266B9D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23" w:type="pct"/>
          </w:tcPr>
          <w:p w14:paraId="6A2C8E3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4A588788" w14:textId="0978AB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154450C" w14:textId="7560A7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8E9B2A0" w14:textId="181179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</w:t>
            </w:r>
          </w:p>
        </w:tc>
        <w:tc>
          <w:tcPr>
            <w:tcW w:w="511" w:type="pct"/>
          </w:tcPr>
          <w:p w14:paraId="18769917" w14:textId="717889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0A96FD5D" w14:textId="77777777" w:rsidTr="00B04748">
        <w:tc>
          <w:tcPr>
            <w:tcW w:w="587" w:type="pct"/>
          </w:tcPr>
          <w:p w14:paraId="60D0EC95" w14:textId="5D8291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R4-2321173</w:t>
            </w:r>
          </w:p>
        </w:tc>
        <w:tc>
          <w:tcPr>
            <w:tcW w:w="810" w:type="pct"/>
          </w:tcPr>
          <w:p w14:paraId="4A110398" w14:textId="751AAEB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 38.853</w:t>
            </w:r>
          </w:p>
        </w:tc>
        <w:tc>
          <w:tcPr>
            <w:tcW w:w="717" w:type="pct"/>
          </w:tcPr>
          <w:p w14:paraId="09C3B48A" w14:textId="1BACEC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294" w:type="pct"/>
          </w:tcPr>
          <w:p w14:paraId="33F1CF33" w14:textId="53FDDF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232" w:type="pct"/>
          </w:tcPr>
          <w:p w14:paraId="5EA6B2CA" w14:textId="4D7738D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23" w:type="pct"/>
          </w:tcPr>
          <w:p w14:paraId="3C25D25D" w14:textId="71CC3E2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1204119B" w14:textId="437A86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4124164A" w14:textId="4E77D5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2077EA74" w14:textId="665526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</w:t>
            </w:r>
          </w:p>
        </w:tc>
        <w:tc>
          <w:tcPr>
            <w:tcW w:w="511" w:type="pct"/>
          </w:tcPr>
          <w:p w14:paraId="336A2840" w14:textId="6BB8AF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2B09945E" w14:textId="77777777" w:rsidTr="00B04748">
        <w:tc>
          <w:tcPr>
            <w:tcW w:w="587" w:type="pct"/>
          </w:tcPr>
          <w:p w14:paraId="71B98494" w14:textId="298DAA6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R4-2318296</w:t>
            </w:r>
          </w:p>
        </w:tc>
        <w:tc>
          <w:tcPr>
            <w:tcW w:w="810" w:type="pct"/>
          </w:tcPr>
          <w:p w14:paraId="75201CB8" w14:textId="3ACED32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38.863, Correction on interfering signal power for out-of-band blocking</w:t>
            </w:r>
          </w:p>
        </w:tc>
        <w:tc>
          <w:tcPr>
            <w:tcW w:w="717" w:type="pct"/>
          </w:tcPr>
          <w:p w14:paraId="6BFAC1E4" w14:textId="2B86B5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0DED3C32" w14:textId="69EE4D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232" w:type="pct"/>
          </w:tcPr>
          <w:p w14:paraId="612B0116" w14:textId="76235C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223" w:type="pct"/>
          </w:tcPr>
          <w:p w14:paraId="49D5884D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1FDACD9D" w14:textId="458DEE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280EB922" w14:textId="70F818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57E11090" w14:textId="78CA4D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70453B87" w14:textId="04155C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B04748" w14:paraId="662DA928" w14:textId="77777777" w:rsidTr="00B04748">
        <w:tc>
          <w:tcPr>
            <w:tcW w:w="587" w:type="pct"/>
          </w:tcPr>
          <w:p w14:paraId="64C84905" w14:textId="00BF41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R4-2318306</w:t>
            </w:r>
          </w:p>
        </w:tc>
        <w:tc>
          <w:tcPr>
            <w:tcW w:w="810" w:type="pct"/>
          </w:tcPr>
          <w:p w14:paraId="72A626E5" w14:textId="443D70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38.863, Correction on Satellite and UE Antenna and beam forming pattern modelling</w:t>
            </w:r>
          </w:p>
        </w:tc>
        <w:tc>
          <w:tcPr>
            <w:tcW w:w="717" w:type="pct"/>
          </w:tcPr>
          <w:p w14:paraId="6B2F167A" w14:textId="040635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087E26C2" w14:textId="7D419C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232" w:type="pct"/>
          </w:tcPr>
          <w:p w14:paraId="6AA18B42" w14:textId="592BDC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223" w:type="pct"/>
          </w:tcPr>
          <w:p w14:paraId="52685850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0810E024" w14:textId="02B2F0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0A7367D9" w14:textId="25BA6D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0863AE1A" w14:textId="7C0C8C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731ACCBF" w14:textId="086EB2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674D9ED2" w14:textId="77777777" w:rsidTr="00B04748">
        <w:tc>
          <w:tcPr>
            <w:tcW w:w="587" w:type="pct"/>
          </w:tcPr>
          <w:p w14:paraId="579443A3" w14:textId="27D2C3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R4-2321167</w:t>
            </w:r>
          </w:p>
        </w:tc>
        <w:tc>
          <w:tcPr>
            <w:tcW w:w="810" w:type="pct"/>
          </w:tcPr>
          <w:p w14:paraId="6DF39DD4" w14:textId="5BA947B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38.863, Correction on Satellite and UE Antenna and beam forming pattern modelling</w:t>
            </w:r>
          </w:p>
        </w:tc>
        <w:tc>
          <w:tcPr>
            <w:tcW w:w="717" w:type="pct"/>
          </w:tcPr>
          <w:p w14:paraId="35FAB126" w14:textId="08322E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294" w:type="pct"/>
          </w:tcPr>
          <w:p w14:paraId="6D6ABE44" w14:textId="083FDB7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232" w:type="pct"/>
          </w:tcPr>
          <w:p w14:paraId="33123123" w14:textId="14D3777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223" w:type="pct"/>
          </w:tcPr>
          <w:p w14:paraId="5BF3DE0F" w14:textId="0F9AE727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359AD731" w14:textId="44A26B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312" w:type="pct"/>
          </w:tcPr>
          <w:p w14:paraId="103E424E" w14:textId="25F97D4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3F825319" w14:textId="6F47A6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1" w:type="pct"/>
          </w:tcPr>
          <w:p w14:paraId="05BAB8BB" w14:textId="2AB9D6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12BE3415" w14:textId="77777777" w:rsidTr="00B04748">
        <w:tc>
          <w:tcPr>
            <w:tcW w:w="587" w:type="pct"/>
          </w:tcPr>
          <w:p w14:paraId="54268378" w14:textId="25E0D2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R4-2319571</w:t>
            </w:r>
          </w:p>
        </w:tc>
        <w:tc>
          <w:tcPr>
            <w:tcW w:w="810" w:type="pct"/>
          </w:tcPr>
          <w:p w14:paraId="648E854F" w14:textId="3CF101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enhancement: CR to TR 38.863 NTN Ka-band Regulatory aspects</w:t>
            </w:r>
          </w:p>
        </w:tc>
        <w:tc>
          <w:tcPr>
            <w:tcW w:w="717" w:type="pct"/>
          </w:tcPr>
          <w:p w14:paraId="4A9D050F" w14:textId="04E205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294" w:type="pct"/>
          </w:tcPr>
          <w:p w14:paraId="04D7F6BB" w14:textId="6DEBAE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232" w:type="pct"/>
          </w:tcPr>
          <w:p w14:paraId="6C211516" w14:textId="0592A4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223" w:type="pct"/>
          </w:tcPr>
          <w:p w14:paraId="4C32CCD3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3E8A0C7" w14:textId="65B0D1A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E6CE23D" w14:textId="4B689B5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522FFFDF" w14:textId="071C02A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1677F351" w14:textId="589E23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74AD6E7" w14:textId="77777777" w:rsidTr="00B04748">
        <w:tc>
          <w:tcPr>
            <w:tcW w:w="587" w:type="pct"/>
          </w:tcPr>
          <w:p w14:paraId="7B75168A" w14:textId="5D23158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R4-2320949</w:t>
            </w:r>
          </w:p>
        </w:tc>
        <w:tc>
          <w:tcPr>
            <w:tcW w:w="810" w:type="pct"/>
          </w:tcPr>
          <w:p w14:paraId="55EE9BDA" w14:textId="25FE1C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proposal to add Doppler and Delay variation examples as a function of time for NGSO and GSO in a new Annex</w:t>
            </w:r>
          </w:p>
        </w:tc>
        <w:tc>
          <w:tcPr>
            <w:tcW w:w="717" w:type="pct"/>
          </w:tcPr>
          <w:p w14:paraId="3DDDCD71" w14:textId="20A21F3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294" w:type="pct"/>
          </w:tcPr>
          <w:p w14:paraId="011F3A54" w14:textId="069421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232" w:type="pct"/>
          </w:tcPr>
          <w:p w14:paraId="260D4690" w14:textId="7BCA7F6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223" w:type="pct"/>
          </w:tcPr>
          <w:p w14:paraId="6658D5EE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9140C12" w14:textId="2286CF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112019C2" w14:textId="28E025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1788EDD6" w14:textId="3A15FF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7B18F3B8" w14:textId="78F346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1CBC7C2B" w14:textId="77777777" w:rsidTr="00B04748">
        <w:tc>
          <w:tcPr>
            <w:tcW w:w="587" w:type="pct"/>
          </w:tcPr>
          <w:p w14:paraId="442DFA88" w14:textId="05F445C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R4-2321058</w:t>
            </w:r>
          </w:p>
        </w:tc>
        <w:tc>
          <w:tcPr>
            <w:tcW w:w="810" w:type="pct"/>
          </w:tcPr>
          <w:p w14:paraId="32F11989" w14:textId="0725BA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proposal to add Doppler and Delay variation examples as a function of time for NGSO and GSO in a new Annex</w:t>
            </w:r>
          </w:p>
        </w:tc>
        <w:tc>
          <w:tcPr>
            <w:tcW w:w="717" w:type="pct"/>
          </w:tcPr>
          <w:p w14:paraId="666D6659" w14:textId="4D5FB85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294" w:type="pct"/>
          </w:tcPr>
          <w:p w14:paraId="0DFC4C69" w14:textId="6C2F310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232" w:type="pct"/>
          </w:tcPr>
          <w:p w14:paraId="230C1716" w14:textId="6979A4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223" w:type="pct"/>
          </w:tcPr>
          <w:p w14:paraId="21DE70A6" w14:textId="7AB9E766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6D9458FC" w14:textId="48EF2E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F269CBA" w14:textId="1ACBC4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37577C0A" w14:textId="16358D4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NR_NTN_enh-Core</w:t>
            </w:r>
          </w:p>
        </w:tc>
        <w:tc>
          <w:tcPr>
            <w:tcW w:w="511" w:type="pct"/>
          </w:tcPr>
          <w:p w14:paraId="323E57D6" w14:textId="1F7A44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B04748" w14:paraId="78E7A859" w14:textId="77777777" w:rsidTr="00B04748">
        <w:tc>
          <w:tcPr>
            <w:tcW w:w="587" w:type="pct"/>
          </w:tcPr>
          <w:p w14:paraId="62F36274" w14:textId="6A3255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R4-2318994</w:t>
            </w:r>
          </w:p>
        </w:tc>
        <w:tc>
          <w:tcPr>
            <w:tcW w:w="810" w:type="pct"/>
          </w:tcPr>
          <w:p w14:paraId="2E14F8AC" w14:textId="27F74F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capturing the output for 2UL/2DL CA_n5-n8</w:t>
            </w:r>
          </w:p>
        </w:tc>
        <w:tc>
          <w:tcPr>
            <w:tcW w:w="717" w:type="pct"/>
          </w:tcPr>
          <w:p w14:paraId="7594B3FA" w14:textId="55BDAD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64C96153" w14:textId="68A60C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38.872</w:t>
            </w:r>
          </w:p>
        </w:tc>
        <w:tc>
          <w:tcPr>
            <w:tcW w:w="232" w:type="pct"/>
          </w:tcPr>
          <w:p w14:paraId="1CA78F63" w14:textId="453EEB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23" w:type="pct"/>
          </w:tcPr>
          <w:p w14:paraId="63348175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7057640E" w14:textId="19D3FE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3A66545" w14:textId="74EA43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0187EF66" w14:textId="5A1BD9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NR_700800900_combo_enh-Core</w:t>
            </w:r>
          </w:p>
        </w:tc>
        <w:tc>
          <w:tcPr>
            <w:tcW w:w="511" w:type="pct"/>
          </w:tcPr>
          <w:p w14:paraId="56F7BBAC" w14:textId="797363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B04748" w14:paraId="563BFBDD" w14:textId="77777777" w:rsidTr="00B04748">
        <w:tc>
          <w:tcPr>
            <w:tcW w:w="587" w:type="pct"/>
          </w:tcPr>
          <w:p w14:paraId="3C890918" w14:textId="563A2C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R4-2321680</w:t>
            </w:r>
          </w:p>
        </w:tc>
        <w:tc>
          <w:tcPr>
            <w:tcW w:w="810" w:type="pct"/>
          </w:tcPr>
          <w:p w14:paraId="702EB768" w14:textId="10BC5F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capturing the output for 2UL/2DL CA_n5-n8</w:t>
            </w:r>
          </w:p>
        </w:tc>
        <w:tc>
          <w:tcPr>
            <w:tcW w:w="717" w:type="pct"/>
          </w:tcPr>
          <w:p w14:paraId="4B3EFAE1" w14:textId="25AD9B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294" w:type="pct"/>
          </w:tcPr>
          <w:p w14:paraId="4A2B6B5F" w14:textId="1039FCD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38.872</w:t>
            </w:r>
          </w:p>
        </w:tc>
        <w:tc>
          <w:tcPr>
            <w:tcW w:w="232" w:type="pct"/>
          </w:tcPr>
          <w:p w14:paraId="7EC2E8FC" w14:textId="1BA47D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23" w:type="pct"/>
          </w:tcPr>
          <w:p w14:paraId="167104B5" w14:textId="1071305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1" w:type="pct"/>
          </w:tcPr>
          <w:p w14:paraId="08CE62A8" w14:textId="615924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70AB84C5" w14:textId="33E284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104" w:type="pct"/>
          </w:tcPr>
          <w:p w14:paraId="7F116D2D" w14:textId="141084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NR_700800900_combo_enh-Core</w:t>
            </w:r>
          </w:p>
        </w:tc>
        <w:tc>
          <w:tcPr>
            <w:tcW w:w="511" w:type="pct"/>
          </w:tcPr>
          <w:p w14:paraId="5A96620A" w14:textId="58A4F3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7D2D54C1" w14:textId="77777777" w:rsidTr="00B04748">
        <w:tc>
          <w:tcPr>
            <w:tcW w:w="587" w:type="pct"/>
          </w:tcPr>
          <w:p w14:paraId="1F6E400A" w14:textId="4F196D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R4-2318784</w:t>
            </w:r>
          </w:p>
        </w:tc>
        <w:tc>
          <w:tcPr>
            <w:tcW w:w="810" w:type="pct"/>
          </w:tcPr>
          <w:p w14:paraId="639B74E8" w14:textId="1D8F29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TR38.878 on Summary of link level evaluation</w:t>
            </w:r>
          </w:p>
        </w:tc>
        <w:tc>
          <w:tcPr>
            <w:tcW w:w="717" w:type="pct"/>
          </w:tcPr>
          <w:p w14:paraId="5DE0C7BD" w14:textId="184485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294" w:type="pct"/>
          </w:tcPr>
          <w:p w14:paraId="135B873D" w14:textId="17B9D7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38.878</w:t>
            </w:r>
          </w:p>
        </w:tc>
        <w:tc>
          <w:tcPr>
            <w:tcW w:w="232" w:type="pct"/>
          </w:tcPr>
          <w:p w14:paraId="395FE004" w14:textId="4F979E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23" w:type="pct"/>
          </w:tcPr>
          <w:p w14:paraId="2E21BD6A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5F6C5BAE" w14:textId="06B1DAB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5B0609B0" w14:textId="70210D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1AE78DC" w14:textId="3F0FD1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NR_demod_enh3-Perf</w:t>
            </w:r>
          </w:p>
        </w:tc>
        <w:tc>
          <w:tcPr>
            <w:tcW w:w="511" w:type="pct"/>
          </w:tcPr>
          <w:p w14:paraId="6D5F542E" w14:textId="5CF71B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B04748" w14:paraId="051016F2" w14:textId="77777777" w:rsidTr="00B04748">
        <w:tc>
          <w:tcPr>
            <w:tcW w:w="587" w:type="pct"/>
          </w:tcPr>
          <w:p w14:paraId="6022D91B" w14:textId="554D01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R4-2319394</w:t>
            </w:r>
          </w:p>
        </w:tc>
        <w:tc>
          <w:tcPr>
            <w:tcW w:w="810" w:type="pct"/>
          </w:tcPr>
          <w:p w14:paraId="33EFBC13" w14:textId="062F3A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TR 38.878</w:t>
            </w:r>
          </w:p>
        </w:tc>
        <w:tc>
          <w:tcPr>
            <w:tcW w:w="717" w:type="pct"/>
          </w:tcPr>
          <w:p w14:paraId="0F0EE186" w14:textId="5CF093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294" w:type="pct"/>
          </w:tcPr>
          <w:p w14:paraId="48EE8322" w14:textId="145106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38.878</w:t>
            </w:r>
          </w:p>
        </w:tc>
        <w:tc>
          <w:tcPr>
            <w:tcW w:w="232" w:type="pct"/>
          </w:tcPr>
          <w:p w14:paraId="012984B3" w14:textId="03671E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23" w:type="pct"/>
          </w:tcPr>
          <w:p w14:paraId="30D4763C" w14:textId="77777777" w:rsidR="001060BC" w:rsidRPr="001060BC" w:rsidRDefault="001060BC" w:rsidP="001060BC">
            <w:pPr>
              <w:pStyle w:val="TAR"/>
              <w:rPr>
                <w:sz w:val="16"/>
              </w:rPr>
            </w:pPr>
          </w:p>
        </w:tc>
        <w:tc>
          <w:tcPr>
            <w:tcW w:w="211" w:type="pct"/>
          </w:tcPr>
          <w:p w14:paraId="61C89FE8" w14:textId="261957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312" w:type="pct"/>
          </w:tcPr>
          <w:p w14:paraId="68AB70E4" w14:textId="355157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104" w:type="pct"/>
          </w:tcPr>
          <w:p w14:paraId="1416C8AD" w14:textId="0C878A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NR_demod_enh3-Perf</w:t>
            </w:r>
          </w:p>
        </w:tc>
        <w:tc>
          <w:tcPr>
            <w:tcW w:w="511" w:type="pct"/>
          </w:tcPr>
          <w:p w14:paraId="491D5343" w14:textId="46DD80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</w:tbl>
    <w:p w14:paraId="0467105E" w14:textId="77777777" w:rsidR="001060BC" w:rsidRDefault="001060BC" w:rsidP="001060BC"/>
    <w:p w14:paraId="4907044C" w14:textId="77777777" w:rsidR="001060BC" w:rsidRDefault="001060BC" w:rsidP="001060BC">
      <w:pPr>
        <w:pStyle w:val="Heading2"/>
      </w:pPr>
      <w:r>
        <w:br w:type="page"/>
      </w:r>
      <w:r>
        <w:lastRenderedPageBreak/>
        <w:t>Annex C: Lists of liaisons</w:t>
      </w:r>
    </w:p>
    <w:p w14:paraId="0D9B4D01" w14:textId="77777777" w:rsidR="001060BC" w:rsidRDefault="001060BC" w:rsidP="001060BC">
      <w:pPr>
        <w:pStyle w:val="Heading3"/>
      </w:pPr>
      <w:r>
        <w:t>C1: Incoming liaison statements</w:t>
      </w:r>
    </w:p>
    <w:p w14:paraId="1FC81FF0" w14:textId="77777777" w:rsidR="001060BC" w:rsidRDefault="001060BC" w:rsidP="001060B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000"/>
        <w:gridCol w:w="4692"/>
        <w:gridCol w:w="666"/>
        <w:gridCol w:w="967"/>
        <w:gridCol w:w="1207"/>
      </w:tblGrid>
      <w:tr w:rsidR="001060BC" w14:paraId="702A5044" w14:textId="77777777" w:rsidTr="001060BC">
        <w:tc>
          <w:tcPr>
            <w:tcW w:w="0" w:type="auto"/>
          </w:tcPr>
          <w:p w14:paraId="38FEAF43" w14:textId="22563512" w:rsidR="001060BC" w:rsidRDefault="001060BC" w:rsidP="001060BC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1D96669F" w14:textId="603EAA76" w:rsidR="001060BC" w:rsidRDefault="001060BC" w:rsidP="001060BC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2DEBADF7" w14:textId="5F1E502D" w:rsidR="001060BC" w:rsidRDefault="001060BC" w:rsidP="001060B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57DAC28" w14:textId="28F6A9FD" w:rsidR="001060BC" w:rsidRDefault="001060BC" w:rsidP="001060BC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014242B1" w14:textId="19E40802" w:rsidR="001060BC" w:rsidRDefault="001060BC" w:rsidP="001060BC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60530B4" w14:textId="5C13F7F0" w:rsidR="001060BC" w:rsidRDefault="001060BC" w:rsidP="001060BC">
            <w:pPr>
              <w:pStyle w:val="TAH"/>
            </w:pPr>
            <w:r>
              <w:t>Reply TDoc</w:t>
            </w:r>
          </w:p>
        </w:tc>
      </w:tr>
      <w:tr w:rsidR="001060BC" w14:paraId="29938AB1" w14:textId="77777777" w:rsidTr="001060BC">
        <w:tc>
          <w:tcPr>
            <w:tcW w:w="0" w:type="auto"/>
          </w:tcPr>
          <w:p w14:paraId="0D161F87" w14:textId="1C3C68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R4-2318003</w:t>
            </w:r>
          </w:p>
        </w:tc>
        <w:tc>
          <w:tcPr>
            <w:tcW w:w="0" w:type="auto"/>
          </w:tcPr>
          <w:p w14:paraId="24C42EAC" w14:textId="547C9D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R1-2310478</w:t>
            </w:r>
          </w:p>
        </w:tc>
        <w:tc>
          <w:tcPr>
            <w:tcW w:w="0" w:type="auto"/>
          </w:tcPr>
          <w:p w14:paraId="153F51E8" w14:textId="4BA904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PRS bandwidth aggregation</w:t>
            </w:r>
          </w:p>
        </w:tc>
        <w:tc>
          <w:tcPr>
            <w:tcW w:w="0" w:type="auto"/>
          </w:tcPr>
          <w:p w14:paraId="3935E775" w14:textId="2E2820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3FD337E" w14:textId="5475A3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AD4743" w14:textId="4000F8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7100A04A" w14:textId="77777777" w:rsidTr="001060BC">
        <w:tc>
          <w:tcPr>
            <w:tcW w:w="0" w:type="auto"/>
          </w:tcPr>
          <w:p w14:paraId="5FD6C274" w14:textId="401221B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R4-2318004</w:t>
            </w:r>
          </w:p>
        </w:tc>
        <w:tc>
          <w:tcPr>
            <w:tcW w:w="0" w:type="auto"/>
          </w:tcPr>
          <w:p w14:paraId="4CEEBF92" w14:textId="12A4DD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R1-2310492</w:t>
            </w:r>
          </w:p>
        </w:tc>
        <w:tc>
          <w:tcPr>
            <w:tcW w:w="0" w:type="auto"/>
          </w:tcPr>
          <w:p w14:paraId="7E381F4C" w14:textId="59D8E8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TS38.300 TP for UL Tx switching in Rel-18</w:t>
            </w:r>
          </w:p>
        </w:tc>
        <w:tc>
          <w:tcPr>
            <w:tcW w:w="0" w:type="auto"/>
          </w:tcPr>
          <w:p w14:paraId="4A15AFF4" w14:textId="714B090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D0BFB88" w14:textId="66A5FD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BD6CB9" w14:textId="090A4E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04E13DCE" w14:textId="77777777" w:rsidTr="001060BC">
        <w:tc>
          <w:tcPr>
            <w:tcW w:w="0" w:type="auto"/>
          </w:tcPr>
          <w:p w14:paraId="6694B54B" w14:textId="500CC4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R4-2318005</w:t>
            </w:r>
          </w:p>
        </w:tc>
        <w:tc>
          <w:tcPr>
            <w:tcW w:w="0" w:type="auto"/>
          </w:tcPr>
          <w:p w14:paraId="71FBE1AC" w14:textId="14EAAD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R1-2310518</w:t>
            </w:r>
          </w:p>
        </w:tc>
        <w:tc>
          <w:tcPr>
            <w:tcW w:w="0" w:type="auto"/>
          </w:tcPr>
          <w:p w14:paraId="670D851C" w14:textId="0A02A0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RAN1 impacts regarding enhancements to realize increasing UE power high limit for CA and DC</w:t>
            </w:r>
          </w:p>
        </w:tc>
        <w:tc>
          <w:tcPr>
            <w:tcW w:w="0" w:type="auto"/>
          </w:tcPr>
          <w:p w14:paraId="0CB8664E" w14:textId="21DB7E1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397DBA" w14:textId="7C821A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9915AC" w14:textId="263592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5F036F16" w14:textId="77777777" w:rsidTr="001060BC">
        <w:tc>
          <w:tcPr>
            <w:tcW w:w="0" w:type="auto"/>
          </w:tcPr>
          <w:p w14:paraId="6629E476" w14:textId="21C98A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R4-2318006</w:t>
            </w:r>
          </w:p>
        </w:tc>
        <w:tc>
          <w:tcPr>
            <w:tcW w:w="0" w:type="auto"/>
          </w:tcPr>
          <w:p w14:paraId="702E8218" w14:textId="4BCDF6C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R1-2310555</w:t>
            </w:r>
          </w:p>
        </w:tc>
        <w:tc>
          <w:tcPr>
            <w:tcW w:w="0" w:type="auto"/>
          </w:tcPr>
          <w:p w14:paraId="4341BCE4" w14:textId="378177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power scaling and PHR in 38.213</w:t>
            </w:r>
          </w:p>
        </w:tc>
        <w:tc>
          <w:tcPr>
            <w:tcW w:w="0" w:type="auto"/>
          </w:tcPr>
          <w:p w14:paraId="4BF85F81" w14:textId="7CD34F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274A831" w14:textId="519283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65087D" w14:textId="7CDC66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3836CEDC" w14:textId="77777777" w:rsidTr="001060BC">
        <w:tc>
          <w:tcPr>
            <w:tcW w:w="0" w:type="auto"/>
          </w:tcPr>
          <w:p w14:paraId="4B4602AC" w14:textId="29AA98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R4-2318007</w:t>
            </w:r>
          </w:p>
        </w:tc>
        <w:tc>
          <w:tcPr>
            <w:tcW w:w="0" w:type="auto"/>
          </w:tcPr>
          <w:p w14:paraId="57E1596C" w14:textId="10B3CF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R1-2310559</w:t>
            </w:r>
          </w:p>
        </w:tc>
        <w:tc>
          <w:tcPr>
            <w:tcW w:w="0" w:type="auto"/>
          </w:tcPr>
          <w:p w14:paraId="7B30755F" w14:textId="5D2781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frequencyInfo for NR SL RSRP measurements</w:t>
            </w:r>
          </w:p>
        </w:tc>
        <w:tc>
          <w:tcPr>
            <w:tcW w:w="0" w:type="auto"/>
          </w:tcPr>
          <w:p w14:paraId="0D13C85B" w14:textId="4FAD31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AFA14DD" w14:textId="425E78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FF38E6" w14:textId="3D3233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7704C1EC" w14:textId="77777777" w:rsidTr="001060BC">
        <w:tc>
          <w:tcPr>
            <w:tcW w:w="0" w:type="auto"/>
          </w:tcPr>
          <w:p w14:paraId="350CF562" w14:textId="0C9080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R4-2318008</w:t>
            </w:r>
          </w:p>
        </w:tc>
        <w:tc>
          <w:tcPr>
            <w:tcW w:w="0" w:type="auto"/>
          </w:tcPr>
          <w:p w14:paraId="4D2E7C94" w14:textId="1EA670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R1-2310566</w:t>
            </w:r>
          </w:p>
        </w:tc>
        <w:tc>
          <w:tcPr>
            <w:tcW w:w="0" w:type="auto"/>
          </w:tcPr>
          <w:p w14:paraId="0B6E1AA7" w14:textId="72461C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NCD-SSB time offset for RedCap UEs in TDD</w:t>
            </w:r>
          </w:p>
        </w:tc>
        <w:tc>
          <w:tcPr>
            <w:tcW w:w="0" w:type="auto"/>
          </w:tcPr>
          <w:p w14:paraId="1A0126D4" w14:textId="06CF41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93B424C" w14:textId="582004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6B28B0" w14:textId="5F4B04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0B988791" w14:textId="77777777" w:rsidTr="001060BC">
        <w:tc>
          <w:tcPr>
            <w:tcW w:w="0" w:type="auto"/>
          </w:tcPr>
          <w:p w14:paraId="03EA8B99" w14:textId="759572B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R4-2318009</w:t>
            </w:r>
          </w:p>
        </w:tc>
        <w:tc>
          <w:tcPr>
            <w:tcW w:w="0" w:type="auto"/>
          </w:tcPr>
          <w:p w14:paraId="57FA0D1A" w14:textId="015E69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R1-2310581</w:t>
            </w:r>
          </w:p>
        </w:tc>
        <w:tc>
          <w:tcPr>
            <w:tcW w:w="0" w:type="auto"/>
          </w:tcPr>
          <w:p w14:paraId="2ED571D8" w14:textId="1E13E4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Dual TCI state switching in mDCI</w:t>
            </w:r>
          </w:p>
        </w:tc>
        <w:tc>
          <w:tcPr>
            <w:tcW w:w="0" w:type="auto"/>
          </w:tcPr>
          <w:p w14:paraId="4D7D2550" w14:textId="7C411F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50D5098" w14:textId="69729A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D9AB96" w14:textId="6C9684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50EEF259" w14:textId="77777777" w:rsidTr="001060BC">
        <w:tc>
          <w:tcPr>
            <w:tcW w:w="0" w:type="auto"/>
          </w:tcPr>
          <w:p w14:paraId="3ED69C06" w14:textId="79D414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R4-2318010</w:t>
            </w:r>
          </w:p>
        </w:tc>
        <w:tc>
          <w:tcPr>
            <w:tcW w:w="0" w:type="auto"/>
          </w:tcPr>
          <w:p w14:paraId="4A2C79A8" w14:textId="582825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R1-2310584</w:t>
            </w:r>
          </w:p>
        </w:tc>
        <w:tc>
          <w:tcPr>
            <w:tcW w:w="0" w:type="auto"/>
          </w:tcPr>
          <w:p w14:paraId="2743F5F4" w14:textId="1728F9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conditions for triggering switch and descriptions on determination of the length of switching period in specifications</w:t>
            </w:r>
          </w:p>
        </w:tc>
        <w:tc>
          <w:tcPr>
            <w:tcW w:w="0" w:type="auto"/>
          </w:tcPr>
          <w:p w14:paraId="753F55E6" w14:textId="19F8EF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CF449B" w14:textId="7E071F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879F16" w14:textId="724928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200C8B84" w14:textId="77777777" w:rsidTr="001060BC">
        <w:tc>
          <w:tcPr>
            <w:tcW w:w="0" w:type="auto"/>
          </w:tcPr>
          <w:p w14:paraId="4D84C27B" w14:textId="1C511A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R4-2318011</w:t>
            </w:r>
          </w:p>
        </w:tc>
        <w:tc>
          <w:tcPr>
            <w:tcW w:w="0" w:type="auto"/>
          </w:tcPr>
          <w:p w14:paraId="7925CFEE" w14:textId="6E7268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R1-2310595</w:t>
            </w:r>
          </w:p>
        </w:tc>
        <w:tc>
          <w:tcPr>
            <w:tcW w:w="0" w:type="auto"/>
          </w:tcPr>
          <w:p w14:paraId="3AA6E934" w14:textId="36176C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PSFCH power control</w:t>
            </w:r>
          </w:p>
        </w:tc>
        <w:tc>
          <w:tcPr>
            <w:tcW w:w="0" w:type="auto"/>
          </w:tcPr>
          <w:p w14:paraId="304D4097" w14:textId="3BA826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EB3AC63" w14:textId="3CDDF6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E90909" w14:textId="2A3EDA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R4-2319253</w:t>
            </w:r>
          </w:p>
        </w:tc>
      </w:tr>
      <w:tr w:rsidR="001060BC" w14:paraId="2823ADE6" w14:textId="77777777" w:rsidTr="001060BC">
        <w:tc>
          <w:tcPr>
            <w:tcW w:w="0" w:type="auto"/>
          </w:tcPr>
          <w:p w14:paraId="2D7FEFFB" w14:textId="7BD307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R4-2318012</w:t>
            </w:r>
          </w:p>
        </w:tc>
        <w:tc>
          <w:tcPr>
            <w:tcW w:w="0" w:type="auto"/>
          </w:tcPr>
          <w:p w14:paraId="20263D10" w14:textId="69E111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R1-2310634</w:t>
            </w:r>
          </w:p>
        </w:tc>
        <w:tc>
          <w:tcPr>
            <w:tcW w:w="0" w:type="auto"/>
          </w:tcPr>
          <w:p w14:paraId="76015039" w14:textId="7A7BB7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LTE after RAN1#114bis</w:t>
            </w:r>
          </w:p>
        </w:tc>
        <w:tc>
          <w:tcPr>
            <w:tcW w:w="0" w:type="auto"/>
          </w:tcPr>
          <w:p w14:paraId="2B6F8A80" w14:textId="774169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1212AA3" w14:textId="238B22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6D9CC3" w14:textId="2BC834E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02D3D9AB" w14:textId="77777777" w:rsidTr="001060BC">
        <w:tc>
          <w:tcPr>
            <w:tcW w:w="0" w:type="auto"/>
          </w:tcPr>
          <w:p w14:paraId="0D3807D5" w14:textId="14522E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R4-2318013</w:t>
            </w:r>
          </w:p>
        </w:tc>
        <w:tc>
          <w:tcPr>
            <w:tcW w:w="0" w:type="auto"/>
          </w:tcPr>
          <w:p w14:paraId="39913924" w14:textId="2FC109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R1-2310637</w:t>
            </w:r>
          </w:p>
        </w:tc>
        <w:tc>
          <w:tcPr>
            <w:tcW w:w="0" w:type="auto"/>
          </w:tcPr>
          <w:p w14:paraId="1349EDDA" w14:textId="1B8A23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NR after RAN1#114bis</w:t>
            </w:r>
          </w:p>
        </w:tc>
        <w:tc>
          <w:tcPr>
            <w:tcW w:w="0" w:type="auto"/>
          </w:tcPr>
          <w:p w14:paraId="16367A85" w14:textId="1D6FC3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3070E3E" w14:textId="63AC5E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BA36C5" w14:textId="66B632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629C8AF3" w14:textId="77777777" w:rsidTr="001060BC">
        <w:tc>
          <w:tcPr>
            <w:tcW w:w="0" w:type="auto"/>
          </w:tcPr>
          <w:p w14:paraId="38588133" w14:textId="2A8B6E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R4-2318014</w:t>
            </w:r>
          </w:p>
        </w:tc>
        <w:tc>
          <w:tcPr>
            <w:tcW w:w="0" w:type="auto"/>
          </w:tcPr>
          <w:p w14:paraId="36614903" w14:textId="421E2F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R1-2310645</w:t>
            </w:r>
          </w:p>
        </w:tc>
        <w:tc>
          <w:tcPr>
            <w:tcW w:w="0" w:type="auto"/>
          </w:tcPr>
          <w:p w14:paraId="4D3AB681" w14:textId="1B229E1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coherence between PUSCH and 8-ports SRS with partial dropping</w:t>
            </w:r>
          </w:p>
        </w:tc>
        <w:tc>
          <w:tcPr>
            <w:tcW w:w="0" w:type="auto"/>
          </w:tcPr>
          <w:p w14:paraId="60785877" w14:textId="1A1711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3E6B2C3" w14:textId="01F7CF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649B09" w14:textId="1AEF0F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2E399E56" w14:textId="77777777" w:rsidTr="001060BC">
        <w:tc>
          <w:tcPr>
            <w:tcW w:w="0" w:type="auto"/>
          </w:tcPr>
          <w:p w14:paraId="17D1DD2F" w14:textId="737C20E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R4-2318015</w:t>
            </w:r>
          </w:p>
        </w:tc>
        <w:tc>
          <w:tcPr>
            <w:tcW w:w="0" w:type="auto"/>
          </w:tcPr>
          <w:p w14:paraId="691F0D51" w14:textId="7C0752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R1-2310649</w:t>
            </w:r>
          </w:p>
        </w:tc>
        <w:tc>
          <w:tcPr>
            <w:tcW w:w="0" w:type="auto"/>
          </w:tcPr>
          <w:p w14:paraId="674ED3EF" w14:textId="3FE39A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report quantity parameter setting for CQI reporting with 1Tx</w:t>
            </w:r>
          </w:p>
        </w:tc>
        <w:tc>
          <w:tcPr>
            <w:tcW w:w="0" w:type="auto"/>
          </w:tcPr>
          <w:p w14:paraId="56256D29" w14:textId="19AF1D1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4D9A8F7" w14:textId="6DFB49E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33FB39" w14:textId="5C4F014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6A376224" w14:textId="77777777" w:rsidTr="001060BC">
        <w:tc>
          <w:tcPr>
            <w:tcW w:w="0" w:type="auto"/>
          </w:tcPr>
          <w:p w14:paraId="522EEEBB" w14:textId="69BCEE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R4-2318016</w:t>
            </w:r>
          </w:p>
        </w:tc>
        <w:tc>
          <w:tcPr>
            <w:tcW w:w="0" w:type="auto"/>
          </w:tcPr>
          <w:p w14:paraId="6D895D1D" w14:textId="101E9F6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R1-2310679</w:t>
            </w:r>
          </w:p>
        </w:tc>
        <w:tc>
          <w:tcPr>
            <w:tcW w:w="0" w:type="auto"/>
          </w:tcPr>
          <w:p w14:paraId="49C611ED" w14:textId="01D5D9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determination of switching period location in frequency domain based on band priority</w:t>
            </w:r>
          </w:p>
        </w:tc>
        <w:tc>
          <w:tcPr>
            <w:tcW w:w="0" w:type="auto"/>
          </w:tcPr>
          <w:p w14:paraId="4EAA9C9F" w14:textId="0401497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2474C58" w14:textId="406C0A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487183" w14:textId="0BEC663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2321194A" w14:textId="77777777" w:rsidTr="001060BC">
        <w:tc>
          <w:tcPr>
            <w:tcW w:w="0" w:type="auto"/>
          </w:tcPr>
          <w:p w14:paraId="21C382E4" w14:textId="47D403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R4-2318017</w:t>
            </w:r>
          </w:p>
        </w:tc>
        <w:tc>
          <w:tcPr>
            <w:tcW w:w="0" w:type="auto"/>
          </w:tcPr>
          <w:p w14:paraId="64813513" w14:textId="2B8AA0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R1-2310694</w:t>
            </w:r>
          </w:p>
        </w:tc>
        <w:tc>
          <w:tcPr>
            <w:tcW w:w="0" w:type="auto"/>
          </w:tcPr>
          <w:p w14:paraId="4BDE0859" w14:textId="00338F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higher-layers parameter list</w:t>
            </w:r>
          </w:p>
        </w:tc>
        <w:tc>
          <w:tcPr>
            <w:tcW w:w="0" w:type="auto"/>
          </w:tcPr>
          <w:p w14:paraId="1FF30E22" w14:textId="552239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A71F2FC" w14:textId="1CFDCF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839613" w14:textId="500248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024BB8B9" w14:textId="77777777" w:rsidTr="001060BC">
        <w:tc>
          <w:tcPr>
            <w:tcW w:w="0" w:type="auto"/>
          </w:tcPr>
          <w:p w14:paraId="69FD9EA2" w14:textId="2DFA52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R4-2318018</w:t>
            </w:r>
          </w:p>
        </w:tc>
        <w:tc>
          <w:tcPr>
            <w:tcW w:w="0" w:type="auto"/>
          </w:tcPr>
          <w:p w14:paraId="41BBAEDA" w14:textId="7734E7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R4-2311387</w:t>
            </w:r>
          </w:p>
        </w:tc>
        <w:tc>
          <w:tcPr>
            <w:tcW w:w="0" w:type="auto"/>
          </w:tcPr>
          <w:p w14:paraId="582FC0A7" w14:textId="43AA0C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handling of additional regulatory requirements for UAV UEs</w:t>
            </w:r>
          </w:p>
        </w:tc>
        <w:tc>
          <w:tcPr>
            <w:tcW w:w="0" w:type="auto"/>
          </w:tcPr>
          <w:p w14:paraId="3AFEB03E" w14:textId="6DA9C8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7BC11BD" w14:textId="2578A3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0169FB" w14:textId="2034A2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4AA29929" w14:textId="77777777" w:rsidTr="001060BC">
        <w:tc>
          <w:tcPr>
            <w:tcW w:w="0" w:type="auto"/>
          </w:tcPr>
          <w:p w14:paraId="70E6E63C" w14:textId="5ADA9C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R4-2318019</w:t>
            </w:r>
          </w:p>
        </w:tc>
        <w:tc>
          <w:tcPr>
            <w:tcW w:w="0" w:type="auto"/>
          </w:tcPr>
          <w:p w14:paraId="651B8E65" w14:textId="0FB2B5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R2-2311333</w:t>
            </w:r>
          </w:p>
        </w:tc>
        <w:tc>
          <w:tcPr>
            <w:tcW w:w="0" w:type="auto"/>
          </w:tcPr>
          <w:p w14:paraId="6D32A99B" w14:textId="55F6BC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L1 measurements for LTM</w:t>
            </w:r>
          </w:p>
        </w:tc>
        <w:tc>
          <w:tcPr>
            <w:tcW w:w="0" w:type="auto"/>
          </w:tcPr>
          <w:p w14:paraId="4BA1953F" w14:textId="75B1A5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0E76822" w14:textId="3B39FD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929674" w14:textId="3AB95E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174EE704" w14:textId="77777777" w:rsidTr="001060BC">
        <w:tc>
          <w:tcPr>
            <w:tcW w:w="0" w:type="auto"/>
          </w:tcPr>
          <w:p w14:paraId="32DA1AA4" w14:textId="4901456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R4-2318020</w:t>
            </w:r>
          </w:p>
        </w:tc>
        <w:tc>
          <w:tcPr>
            <w:tcW w:w="0" w:type="auto"/>
          </w:tcPr>
          <w:p w14:paraId="743CD201" w14:textId="50D0DFD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R2-2311391</w:t>
            </w:r>
          </w:p>
        </w:tc>
        <w:tc>
          <w:tcPr>
            <w:tcW w:w="0" w:type="auto"/>
          </w:tcPr>
          <w:p w14:paraId="5C5154B1" w14:textId="7828A10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request for clarifications on RedCap positioning, carrier phase positioning, and bandwidth aggregation for positioning</w:t>
            </w:r>
          </w:p>
        </w:tc>
        <w:tc>
          <w:tcPr>
            <w:tcW w:w="0" w:type="auto"/>
          </w:tcPr>
          <w:p w14:paraId="372AEC88" w14:textId="49B7A7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4C0FC45" w14:textId="25AB286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9A94E4" w14:textId="323A8F8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3FA7C67C" w14:textId="77777777" w:rsidTr="001060BC">
        <w:tc>
          <w:tcPr>
            <w:tcW w:w="0" w:type="auto"/>
          </w:tcPr>
          <w:p w14:paraId="77B9C194" w14:textId="227667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R4-2318021</w:t>
            </w:r>
          </w:p>
        </w:tc>
        <w:tc>
          <w:tcPr>
            <w:tcW w:w="0" w:type="auto"/>
          </w:tcPr>
          <w:p w14:paraId="2C442F9F" w14:textId="337FAEF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R3-2311424</w:t>
            </w:r>
          </w:p>
        </w:tc>
        <w:tc>
          <w:tcPr>
            <w:tcW w:w="0" w:type="auto"/>
          </w:tcPr>
          <w:p w14:paraId="4EE3AD1E" w14:textId="446949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monitoring of paging occasions for CG-SDT with HD-FDD Redcap UEs</w:t>
            </w:r>
          </w:p>
        </w:tc>
        <w:tc>
          <w:tcPr>
            <w:tcW w:w="0" w:type="auto"/>
          </w:tcPr>
          <w:p w14:paraId="0F75473F" w14:textId="1645C2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13AEC38" w14:textId="0D31FB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84D9E3" w14:textId="518F55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37AB6853" w14:textId="77777777" w:rsidTr="001060BC">
        <w:tc>
          <w:tcPr>
            <w:tcW w:w="0" w:type="auto"/>
          </w:tcPr>
          <w:p w14:paraId="67E52D7B" w14:textId="45CE13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R4-2318022</w:t>
            </w:r>
          </w:p>
        </w:tc>
        <w:tc>
          <w:tcPr>
            <w:tcW w:w="0" w:type="auto"/>
          </w:tcPr>
          <w:p w14:paraId="5E0EB3BB" w14:textId="0DDCEB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R2-2311435</w:t>
            </w:r>
          </w:p>
        </w:tc>
        <w:tc>
          <w:tcPr>
            <w:tcW w:w="0" w:type="auto"/>
          </w:tcPr>
          <w:p w14:paraId="7511E3EC" w14:textId="6F4B8A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combination of HST and RRM relaxation</w:t>
            </w:r>
          </w:p>
        </w:tc>
        <w:tc>
          <w:tcPr>
            <w:tcW w:w="0" w:type="auto"/>
          </w:tcPr>
          <w:p w14:paraId="4A61D084" w14:textId="400FDA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589347E" w14:textId="3B43395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AF85C4" w14:textId="1CFC8D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05255F1B" w14:textId="77777777" w:rsidTr="001060BC">
        <w:tc>
          <w:tcPr>
            <w:tcW w:w="0" w:type="auto"/>
          </w:tcPr>
          <w:p w14:paraId="0508B614" w14:textId="05BE32C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R4-2318023</w:t>
            </w:r>
          </w:p>
        </w:tc>
        <w:tc>
          <w:tcPr>
            <w:tcW w:w="0" w:type="auto"/>
          </w:tcPr>
          <w:p w14:paraId="3A3DD46A" w14:textId="6CAEB6F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R2-2311440</w:t>
            </w:r>
          </w:p>
        </w:tc>
        <w:tc>
          <w:tcPr>
            <w:tcW w:w="0" w:type="auto"/>
          </w:tcPr>
          <w:p w14:paraId="710AB45B" w14:textId="05ADDD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CA Aggregated BW capability signaling by the UE</w:t>
            </w:r>
          </w:p>
        </w:tc>
        <w:tc>
          <w:tcPr>
            <w:tcW w:w="0" w:type="auto"/>
          </w:tcPr>
          <w:p w14:paraId="42B5FCB2" w14:textId="7A23B53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AAC1965" w14:textId="46EB65A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5724A4" w14:textId="4FA7A8E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R4-2318717</w:t>
            </w:r>
          </w:p>
        </w:tc>
      </w:tr>
      <w:tr w:rsidR="001060BC" w14:paraId="1B4082E1" w14:textId="77777777" w:rsidTr="001060BC">
        <w:tc>
          <w:tcPr>
            <w:tcW w:w="0" w:type="auto"/>
          </w:tcPr>
          <w:p w14:paraId="2D51D273" w14:textId="14E9BE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R4-2318024</w:t>
            </w:r>
          </w:p>
        </w:tc>
        <w:tc>
          <w:tcPr>
            <w:tcW w:w="0" w:type="auto"/>
          </w:tcPr>
          <w:p w14:paraId="37034B03" w14:textId="662E55B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R2-2311441</w:t>
            </w:r>
          </w:p>
        </w:tc>
        <w:tc>
          <w:tcPr>
            <w:tcW w:w="0" w:type="auto"/>
          </w:tcPr>
          <w:p w14:paraId="146185A3" w14:textId="1A9B33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higher power limit capability for inter-band UL DC</w:t>
            </w:r>
          </w:p>
        </w:tc>
        <w:tc>
          <w:tcPr>
            <w:tcW w:w="0" w:type="auto"/>
          </w:tcPr>
          <w:p w14:paraId="7C5085FE" w14:textId="4F1D70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83161ED" w14:textId="3784A01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86964A" w14:textId="75FF11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R4-2318716</w:t>
            </w:r>
          </w:p>
        </w:tc>
      </w:tr>
      <w:tr w:rsidR="001060BC" w14:paraId="0B8A8AFF" w14:textId="77777777" w:rsidTr="001060BC">
        <w:tc>
          <w:tcPr>
            <w:tcW w:w="0" w:type="auto"/>
          </w:tcPr>
          <w:p w14:paraId="36FB3B79" w14:textId="5D0301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R4-2318025</w:t>
            </w:r>
          </w:p>
        </w:tc>
        <w:tc>
          <w:tcPr>
            <w:tcW w:w="0" w:type="auto"/>
          </w:tcPr>
          <w:p w14:paraId="5F2552E5" w14:textId="575698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R2-2311505</w:t>
            </w:r>
          </w:p>
        </w:tc>
        <w:tc>
          <w:tcPr>
            <w:tcW w:w="0" w:type="auto"/>
          </w:tcPr>
          <w:p w14:paraId="35EA060A" w14:textId="3031E8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to RAN4 LS R4-2314351</w:t>
            </w:r>
          </w:p>
        </w:tc>
        <w:tc>
          <w:tcPr>
            <w:tcW w:w="0" w:type="auto"/>
          </w:tcPr>
          <w:p w14:paraId="6DF68838" w14:textId="05AD02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5D4BD56" w14:textId="5957B8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7062C8" w14:textId="1543D5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5B464096" w14:textId="77777777" w:rsidTr="001060BC">
        <w:tc>
          <w:tcPr>
            <w:tcW w:w="0" w:type="auto"/>
          </w:tcPr>
          <w:p w14:paraId="63FDA719" w14:textId="3128AF1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R4-2318026</w:t>
            </w:r>
          </w:p>
        </w:tc>
        <w:tc>
          <w:tcPr>
            <w:tcW w:w="0" w:type="auto"/>
          </w:tcPr>
          <w:p w14:paraId="1500463F" w14:textId="00D1846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R2-2311565</w:t>
            </w:r>
          </w:p>
        </w:tc>
        <w:tc>
          <w:tcPr>
            <w:tcW w:w="0" w:type="auto"/>
          </w:tcPr>
          <w:p w14:paraId="4693A266" w14:textId="00D06F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R1-2308644 for CPP</w:t>
            </w:r>
          </w:p>
        </w:tc>
        <w:tc>
          <w:tcPr>
            <w:tcW w:w="0" w:type="auto"/>
          </w:tcPr>
          <w:p w14:paraId="28C9EFC8" w14:textId="575561A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600A57E" w14:textId="018FFD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D9CACF" w14:textId="0BF626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56B04B09" w14:textId="77777777" w:rsidTr="001060BC">
        <w:tc>
          <w:tcPr>
            <w:tcW w:w="0" w:type="auto"/>
          </w:tcPr>
          <w:p w14:paraId="714959C6" w14:textId="443B87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R4-2318027</w:t>
            </w:r>
          </w:p>
        </w:tc>
        <w:tc>
          <w:tcPr>
            <w:tcW w:w="0" w:type="auto"/>
          </w:tcPr>
          <w:p w14:paraId="260600FC" w14:textId="3AC009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R2-2311568</w:t>
            </w:r>
          </w:p>
        </w:tc>
        <w:tc>
          <w:tcPr>
            <w:tcW w:w="0" w:type="auto"/>
          </w:tcPr>
          <w:p w14:paraId="4F60875B" w14:textId="743476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TA validation for LPHAP</w:t>
            </w:r>
          </w:p>
        </w:tc>
        <w:tc>
          <w:tcPr>
            <w:tcW w:w="0" w:type="auto"/>
          </w:tcPr>
          <w:p w14:paraId="453596A9" w14:textId="1BA0AF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3E19AC0" w14:textId="7E72F9C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FA8AEB" w14:textId="1BE49C4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777F2471" w14:textId="77777777" w:rsidTr="001060BC">
        <w:tc>
          <w:tcPr>
            <w:tcW w:w="0" w:type="auto"/>
          </w:tcPr>
          <w:p w14:paraId="768E42D7" w14:textId="63A5F5D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R4-2318028</w:t>
            </w:r>
          </w:p>
        </w:tc>
        <w:tc>
          <w:tcPr>
            <w:tcW w:w="0" w:type="auto"/>
          </w:tcPr>
          <w:p w14:paraId="4AA71D1B" w14:textId="70D51D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R2-2311586</w:t>
            </w:r>
          </w:p>
        </w:tc>
        <w:tc>
          <w:tcPr>
            <w:tcW w:w="0" w:type="auto"/>
          </w:tcPr>
          <w:p w14:paraId="08146283" w14:textId="3AD70D7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power class indication in lower MSD capability</w:t>
            </w:r>
          </w:p>
        </w:tc>
        <w:tc>
          <w:tcPr>
            <w:tcW w:w="0" w:type="auto"/>
          </w:tcPr>
          <w:p w14:paraId="1113FCEE" w14:textId="672CFF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6DAF8EC" w14:textId="445B46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8C53FE" w14:textId="7CAABF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490DF713" w14:textId="77777777" w:rsidTr="001060BC">
        <w:tc>
          <w:tcPr>
            <w:tcW w:w="0" w:type="auto"/>
          </w:tcPr>
          <w:p w14:paraId="76A677B1" w14:textId="37CC5E9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R4-2318029</w:t>
            </w:r>
          </w:p>
        </w:tc>
        <w:tc>
          <w:tcPr>
            <w:tcW w:w="0" w:type="auto"/>
          </w:tcPr>
          <w:p w14:paraId="6B4AC4A6" w14:textId="36563D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R3-235924</w:t>
            </w:r>
          </w:p>
        </w:tc>
        <w:tc>
          <w:tcPr>
            <w:tcW w:w="0" w:type="auto"/>
          </w:tcPr>
          <w:p w14:paraId="2E66FE2E" w14:textId="258E6F2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FS_VMR solutions review</w:t>
            </w:r>
          </w:p>
        </w:tc>
        <w:tc>
          <w:tcPr>
            <w:tcW w:w="0" w:type="auto"/>
          </w:tcPr>
          <w:p w14:paraId="4031F783" w14:textId="644A87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57F13D65" w14:textId="1A3768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CD3F9B" w14:textId="5AA84A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064CBE6E" w14:textId="77777777" w:rsidTr="001060BC">
        <w:tc>
          <w:tcPr>
            <w:tcW w:w="0" w:type="auto"/>
          </w:tcPr>
          <w:p w14:paraId="35747D64" w14:textId="49322C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R4-2318077</w:t>
            </w:r>
          </w:p>
        </w:tc>
        <w:tc>
          <w:tcPr>
            <w:tcW w:w="0" w:type="auto"/>
          </w:tcPr>
          <w:p w14:paraId="50FB2F5B" w14:textId="24EB6A5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R2-2311293</w:t>
            </w:r>
          </w:p>
        </w:tc>
        <w:tc>
          <w:tcPr>
            <w:tcW w:w="0" w:type="auto"/>
          </w:tcPr>
          <w:p w14:paraId="4F54A195" w14:textId="765C36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Stage-2 CR for MIMO evolution</w:t>
            </w:r>
          </w:p>
        </w:tc>
        <w:tc>
          <w:tcPr>
            <w:tcW w:w="0" w:type="auto"/>
          </w:tcPr>
          <w:p w14:paraId="7CC79DB4" w14:textId="4AA36F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0F9F4A9" w14:textId="7AF0685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2BAB05" w14:textId="73DF5C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6AADA433" w14:textId="77777777" w:rsidTr="001060BC">
        <w:tc>
          <w:tcPr>
            <w:tcW w:w="0" w:type="auto"/>
          </w:tcPr>
          <w:p w14:paraId="61DF8759" w14:textId="228118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R4-2318078</w:t>
            </w:r>
          </w:p>
        </w:tc>
        <w:tc>
          <w:tcPr>
            <w:tcW w:w="0" w:type="auto"/>
          </w:tcPr>
          <w:p w14:paraId="575856BE" w14:textId="4D9907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R2-2311611</w:t>
            </w:r>
          </w:p>
        </w:tc>
        <w:tc>
          <w:tcPr>
            <w:tcW w:w="0" w:type="auto"/>
          </w:tcPr>
          <w:p w14:paraId="7304A910" w14:textId="02B1B3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delta power class</w:t>
            </w:r>
          </w:p>
        </w:tc>
        <w:tc>
          <w:tcPr>
            <w:tcW w:w="0" w:type="auto"/>
          </w:tcPr>
          <w:p w14:paraId="14D6B630" w14:textId="764408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C180E28" w14:textId="2AFDF3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E3C949" w14:textId="6B62C6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R4-2318718</w:t>
            </w:r>
          </w:p>
        </w:tc>
      </w:tr>
      <w:tr w:rsidR="001060BC" w14:paraId="01DDF736" w14:textId="77777777" w:rsidTr="001060BC">
        <w:tc>
          <w:tcPr>
            <w:tcW w:w="0" w:type="auto"/>
          </w:tcPr>
          <w:p w14:paraId="5D1EEAD1" w14:textId="3B6186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R4-2318079</w:t>
            </w:r>
          </w:p>
        </w:tc>
        <w:tc>
          <w:tcPr>
            <w:tcW w:w="0" w:type="auto"/>
          </w:tcPr>
          <w:p w14:paraId="06233B7B" w14:textId="27736E9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R2-2311619</w:t>
            </w:r>
          </w:p>
        </w:tc>
        <w:tc>
          <w:tcPr>
            <w:tcW w:w="0" w:type="auto"/>
          </w:tcPr>
          <w:p w14:paraId="10AD9236" w14:textId="1267535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Reply LS on MAC-CE Based Indication for Cross-RRH TCI State</w:t>
            </w:r>
          </w:p>
        </w:tc>
        <w:tc>
          <w:tcPr>
            <w:tcW w:w="0" w:type="auto"/>
          </w:tcPr>
          <w:p w14:paraId="6DCEE1C1" w14:textId="20F587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4B79589" w14:textId="064DB1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07C52" w14:textId="6DAE34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1C5FF52F" w14:textId="77777777" w:rsidTr="001060BC">
        <w:tc>
          <w:tcPr>
            <w:tcW w:w="0" w:type="auto"/>
          </w:tcPr>
          <w:p w14:paraId="77EE3FB7" w14:textId="284DC6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R4-2321323</w:t>
            </w:r>
          </w:p>
        </w:tc>
        <w:tc>
          <w:tcPr>
            <w:tcW w:w="0" w:type="auto"/>
          </w:tcPr>
          <w:p w14:paraId="0A0F52C2" w14:textId="4ACB69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R2-2311594</w:t>
            </w:r>
          </w:p>
        </w:tc>
        <w:tc>
          <w:tcPr>
            <w:tcW w:w="0" w:type="auto"/>
          </w:tcPr>
          <w:p w14:paraId="08E698F3" w14:textId="789F573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LS on Dual TCI state switching in mDCI</w:t>
            </w:r>
          </w:p>
        </w:tc>
        <w:tc>
          <w:tcPr>
            <w:tcW w:w="0" w:type="auto"/>
          </w:tcPr>
          <w:p w14:paraId="118645CC" w14:textId="13E0E49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7305A54" w14:textId="35AF57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0643B3" w14:textId="22CD8A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11EEB75F" w14:textId="77777777" w:rsidTr="001060BC">
        <w:tc>
          <w:tcPr>
            <w:tcW w:w="0" w:type="auto"/>
          </w:tcPr>
          <w:p w14:paraId="118C1EB0" w14:textId="0DFD79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R4-2322125</w:t>
            </w:r>
          </w:p>
        </w:tc>
        <w:tc>
          <w:tcPr>
            <w:tcW w:w="0" w:type="auto"/>
          </w:tcPr>
          <w:p w14:paraId="4781F48B" w14:textId="502624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R1- 2312393</w:t>
            </w:r>
          </w:p>
        </w:tc>
        <w:tc>
          <w:tcPr>
            <w:tcW w:w="0" w:type="auto"/>
          </w:tcPr>
          <w:p w14:paraId="5F8F5196" w14:textId="625CC18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CPP</w:t>
            </w:r>
          </w:p>
        </w:tc>
        <w:tc>
          <w:tcPr>
            <w:tcW w:w="0" w:type="auto"/>
          </w:tcPr>
          <w:p w14:paraId="1839C036" w14:textId="1B79217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A8F8D7D" w14:textId="1105F9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3E540" w14:textId="2D31FB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25B5DA48" w14:textId="77777777" w:rsidTr="001060BC">
        <w:tc>
          <w:tcPr>
            <w:tcW w:w="0" w:type="auto"/>
          </w:tcPr>
          <w:p w14:paraId="7F88F06B" w14:textId="4C83BE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R4-2322126</w:t>
            </w:r>
          </w:p>
        </w:tc>
        <w:tc>
          <w:tcPr>
            <w:tcW w:w="0" w:type="auto"/>
          </w:tcPr>
          <w:p w14:paraId="437C304F" w14:textId="753D314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R1-2312395</w:t>
            </w:r>
          </w:p>
        </w:tc>
        <w:tc>
          <w:tcPr>
            <w:tcW w:w="0" w:type="auto"/>
          </w:tcPr>
          <w:p w14:paraId="0E560EDC" w14:textId="479804E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SRS and PRS bandwidth aggregation for positioning</w:t>
            </w:r>
          </w:p>
        </w:tc>
        <w:tc>
          <w:tcPr>
            <w:tcW w:w="0" w:type="auto"/>
          </w:tcPr>
          <w:p w14:paraId="1684BE54" w14:textId="2DFFD2E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D865D07" w14:textId="4A4BA7D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ABBE72" w14:textId="537393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578BAEF7" w14:textId="77777777" w:rsidTr="001060BC">
        <w:tc>
          <w:tcPr>
            <w:tcW w:w="0" w:type="auto"/>
          </w:tcPr>
          <w:p w14:paraId="57650807" w14:textId="24C41C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R4-2322127</w:t>
            </w:r>
          </w:p>
        </w:tc>
        <w:tc>
          <w:tcPr>
            <w:tcW w:w="0" w:type="auto"/>
          </w:tcPr>
          <w:p w14:paraId="59F1D49A" w14:textId="128B6A1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R1- 2312434</w:t>
            </w:r>
          </w:p>
        </w:tc>
        <w:tc>
          <w:tcPr>
            <w:tcW w:w="0" w:type="auto"/>
          </w:tcPr>
          <w:p w14:paraId="2D75EC8A" w14:textId="0970C1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request for clarifications on RedCap positioning, carrier phase positioning, and bandwidth aggregation for positioning</w:t>
            </w:r>
          </w:p>
        </w:tc>
        <w:tc>
          <w:tcPr>
            <w:tcW w:w="0" w:type="auto"/>
          </w:tcPr>
          <w:p w14:paraId="200046BF" w14:textId="45B395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5A6D458" w14:textId="158DD28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2D0E55" w14:textId="7CD2EA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01435328" w14:textId="77777777" w:rsidTr="001060BC">
        <w:tc>
          <w:tcPr>
            <w:tcW w:w="0" w:type="auto"/>
          </w:tcPr>
          <w:p w14:paraId="5AEE7001" w14:textId="0ED9DC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R4-2322128</w:t>
            </w:r>
          </w:p>
        </w:tc>
        <w:tc>
          <w:tcPr>
            <w:tcW w:w="0" w:type="auto"/>
          </w:tcPr>
          <w:p w14:paraId="084BBF6B" w14:textId="56F3CD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R1-2312526</w:t>
            </w:r>
          </w:p>
        </w:tc>
        <w:tc>
          <w:tcPr>
            <w:tcW w:w="0" w:type="auto"/>
          </w:tcPr>
          <w:p w14:paraId="5CFB124F" w14:textId="620EB99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Stage-2 CR for MIMO evolution</w:t>
            </w:r>
          </w:p>
        </w:tc>
        <w:tc>
          <w:tcPr>
            <w:tcW w:w="0" w:type="auto"/>
          </w:tcPr>
          <w:p w14:paraId="26FA4182" w14:textId="69F29E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9AFE5C6" w14:textId="1BBE8EB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0EDD0F" w14:textId="787504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060BC" w14:paraId="6916EB13" w14:textId="77777777" w:rsidTr="001060BC">
        <w:tc>
          <w:tcPr>
            <w:tcW w:w="0" w:type="auto"/>
          </w:tcPr>
          <w:p w14:paraId="7295C193" w14:textId="2F451DF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R4-2322129</w:t>
            </w:r>
          </w:p>
        </w:tc>
        <w:tc>
          <w:tcPr>
            <w:tcW w:w="0" w:type="auto"/>
          </w:tcPr>
          <w:p w14:paraId="7630249A" w14:textId="099B02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R1-2312538</w:t>
            </w:r>
          </w:p>
        </w:tc>
        <w:tc>
          <w:tcPr>
            <w:tcW w:w="0" w:type="auto"/>
          </w:tcPr>
          <w:p w14:paraId="2FF9200F" w14:textId="1AC02D3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higher-layers parameter list</w:t>
            </w:r>
          </w:p>
        </w:tc>
        <w:tc>
          <w:tcPr>
            <w:tcW w:w="0" w:type="auto"/>
          </w:tcPr>
          <w:p w14:paraId="034F9986" w14:textId="599415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FC15464" w14:textId="21045DF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CF4856" w14:textId="3F9583A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0991DEBE" w14:textId="77777777" w:rsidR="001060BC" w:rsidRDefault="001060BC" w:rsidP="001060BC"/>
    <w:p w14:paraId="79FDFFF0" w14:textId="77777777" w:rsidR="001060BC" w:rsidRDefault="001060BC" w:rsidP="001060BC">
      <w:pPr>
        <w:pStyle w:val="Heading3"/>
      </w:pPr>
      <w:r>
        <w:lastRenderedPageBreak/>
        <w:t>C2: Outgoing liaison statements</w:t>
      </w:r>
    </w:p>
    <w:p w14:paraId="4EDB2487" w14:textId="77777777" w:rsidR="001060BC" w:rsidRDefault="001060BC" w:rsidP="001060B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667"/>
        <w:gridCol w:w="1019"/>
        <w:gridCol w:w="643"/>
        <w:gridCol w:w="1203"/>
      </w:tblGrid>
      <w:tr w:rsidR="001060BC" w14:paraId="608BF701" w14:textId="77777777" w:rsidTr="001060BC">
        <w:tc>
          <w:tcPr>
            <w:tcW w:w="0" w:type="auto"/>
          </w:tcPr>
          <w:p w14:paraId="6F518DF4" w14:textId="748FBD99" w:rsidR="001060BC" w:rsidRDefault="001060BC" w:rsidP="001060BC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26BFCCD8" w14:textId="4969876C" w:rsidR="001060BC" w:rsidRDefault="001060BC" w:rsidP="001060B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2722300B" w14:textId="707D295A" w:rsidR="001060BC" w:rsidRDefault="001060BC" w:rsidP="001060BC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6599EAF6" w14:textId="0CA849D9" w:rsidR="001060BC" w:rsidRDefault="001060BC" w:rsidP="001060BC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5CD7DED2" w14:textId="2F25CFE4" w:rsidR="001060BC" w:rsidRDefault="001060BC" w:rsidP="001060BC">
            <w:pPr>
              <w:pStyle w:val="TAH"/>
            </w:pPr>
            <w:r>
              <w:t>reply to i/c LS</w:t>
            </w:r>
          </w:p>
        </w:tc>
      </w:tr>
      <w:tr w:rsidR="001060BC" w14:paraId="6A1F09AB" w14:textId="77777777" w:rsidTr="001060BC">
        <w:tc>
          <w:tcPr>
            <w:tcW w:w="0" w:type="auto"/>
          </w:tcPr>
          <w:p w14:paraId="7A77DB6A" w14:textId="43C2CF2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R4-2321345</w:t>
            </w:r>
          </w:p>
        </w:tc>
        <w:tc>
          <w:tcPr>
            <w:tcW w:w="0" w:type="auto"/>
          </w:tcPr>
          <w:p w14:paraId="63295A8E" w14:textId="2391991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inter-RAT measurement without gap</w:t>
            </w:r>
          </w:p>
        </w:tc>
        <w:tc>
          <w:tcPr>
            <w:tcW w:w="0" w:type="auto"/>
          </w:tcPr>
          <w:p w14:paraId="4483ECE7" w14:textId="23AB72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424224D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4A948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31B76DD6" w14:textId="77777777" w:rsidTr="001060BC">
        <w:tc>
          <w:tcPr>
            <w:tcW w:w="0" w:type="auto"/>
          </w:tcPr>
          <w:p w14:paraId="56FD4DE6" w14:textId="64FD85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R4-2321347</w:t>
            </w:r>
          </w:p>
        </w:tc>
        <w:tc>
          <w:tcPr>
            <w:tcW w:w="0" w:type="auto"/>
          </w:tcPr>
          <w:p w14:paraId="4EA257BB" w14:textId="6D050E9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SCell/SCG setup delay improvement</w:t>
            </w:r>
          </w:p>
        </w:tc>
        <w:tc>
          <w:tcPr>
            <w:tcW w:w="0" w:type="auto"/>
          </w:tcPr>
          <w:p w14:paraId="450C7F58" w14:textId="760E27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B7E27B7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65BAB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2E9CF045" w14:textId="77777777" w:rsidTr="001060BC">
        <w:tc>
          <w:tcPr>
            <w:tcW w:w="0" w:type="auto"/>
          </w:tcPr>
          <w:p w14:paraId="6D249A5C" w14:textId="55BA54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R4-2321371</w:t>
            </w:r>
          </w:p>
        </w:tc>
        <w:tc>
          <w:tcPr>
            <w:tcW w:w="0" w:type="auto"/>
          </w:tcPr>
          <w:p w14:paraId="3042B482" w14:textId="68360C3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UL Timing Adjustment Solutions in HST FR2</w:t>
            </w:r>
          </w:p>
        </w:tc>
        <w:tc>
          <w:tcPr>
            <w:tcW w:w="0" w:type="auto"/>
          </w:tcPr>
          <w:p w14:paraId="0A13A716" w14:textId="7C7EC5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EFDB1E3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E2276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4C81B2E8" w14:textId="77777777" w:rsidTr="001060BC">
        <w:tc>
          <w:tcPr>
            <w:tcW w:w="0" w:type="auto"/>
          </w:tcPr>
          <w:p w14:paraId="60CFE4E3" w14:textId="26B94E7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R4-2321388</w:t>
            </w:r>
          </w:p>
        </w:tc>
        <w:tc>
          <w:tcPr>
            <w:tcW w:w="0" w:type="auto"/>
          </w:tcPr>
          <w:p w14:paraId="228CB2F6" w14:textId="2E04F3F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L1 measurements for LTM</w:t>
            </w:r>
          </w:p>
        </w:tc>
        <w:tc>
          <w:tcPr>
            <w:tcW w:w="0" w:type="auto"/>
          </w:tcPr>
          <w:p w14:paraId="0ABA52E6" w14:textId="0F0F38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90AF8A1" w14:textId="56077D7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4F0FF5F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3A60D39E" w14:textId="77777777" w:rsidTr="001060BC">
        <w:tc>
          <w:tcPr>
            <w:tcW w:w="0" w:type="auto"/>
          </w:tcPr>
          <w:p w14:paraId="1C45286D" w14:textId="2FA31F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R4-2321389</w:t>
            </w:r>
          </w:p>
        </w:tc>
        <w:tc>
          <w:tcPr>
            <w:tcW w:w="0" w:type="auto"/>
          </w:tcPr>
          <w:p w14:paraId="242CB172" w14:textId="1FEFE5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n-TimingAdvanceOffset for PDCCH order RACH</w:t>
            </w:r>
          </w:p>
        </w:tc>
        <w:tc>
          <w:tcPr>
            <w:tcW w:w="0" w:type="auto"/>
          </w:tcPr>
          <w:p w14:paraId="61A01FB4" w14:textId="5150BFB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6ED2C8F" w14:textId="21D8D2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3D34091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550622A9" w14:textId="77777777" w:rsidTr="001060BC">
        <w:tc>
          <w:tcPr>
            <w:tcW w:w="0" w:type="auto"/>
          </w:tcPr>
          <w:p w14:paraId="6C0B94E7" w14:textId="676C84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R4-2321464</w:t>
            </w:r>
          </w:p>
        </w:tc>
        <w:tc>
          <w:tcPr>
            <w:tcW w:w="0" w:type="auto"/>
          </w:tcPr>
          <w:p w14:paraId="135C46A0" w14:textId="49369E5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TA validation for LPHAP</w:t>
            </w:r>
          </w:p>
        </w:tc>
        <w:tc>
          <w:tcPr>
            <w:tcW w:w="0" w:type="auto"/>
          </w:tcPr>
          <w:p w14:paraId="560E2065" w14:textId="4F659E4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76FDAC56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963C9" w14:textId="087559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R2-2311568</w:t>
            </w:r>
          </w:p>
        </w:tc>
      </w:tr>
      <w:tr w:rsidR="001060BC" w14:paraId="6C6E6B2B" w14:textId="77777777" w:rsidTr="001060BC">
        <w:tc>
          <w:tcPr>
            <w:tcW w:w="0" w:type="auto"/>
          </w:tcPr>
          <w:p w14:paraId="71807099" w14:textId="631230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R4-2321535</w:t>
            </w:r>
          </w:p>
        </w:tc>
        <w:tc>
          <w:tcPr>
            <w:tcW w:w="0" w:type="auto"/>
          </w:tcPr>
          <w:p w14:paraId="676C988A" w14:textId="4BC8790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SL-U RSSI measurement</w:t>
            </w:r>
          </w:p>
        </w:tc>
        <w:tc>
          <w:tcPr>
            <w:tcW w:w="0" w:type="auto"/>
          </w:tcPr>
          <w:p w14:paraId="4C24C2D2" w14:textId="64D87D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952C037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A4D439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1E07AD56" w14:textId="77777777" w:rsidTr="001060BC">
        <w:tc>
          <w:tcPr>
            <w:tcW w:w="0" w:type="auto"/>
          </w:tcPr>
          <w:p w14:paraId="733B2298" w14:textId="279187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R4-2321545</w:t>
            </w:r>
          </w:p>
        </w:tc>
        <w:tc>
          <w:tcPr>
            <w:tcW w:w="0" w:type="auto"/>
          </w:tcPr>
          <w:p w14:paraId="3EAB2146" w14:textId="1509CE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to reply LS on SRS and PRS bandwidth aggregation for positioning</w:t>
            </w:r>
          </w:p>
        </w:tc>
        <w:tc>
          <w:tcPr>
            <w:tcW w:w="0" w:type="auto"/>
          </w:tcPr>
          <w:p w14:paraId="46283E3D" w14:textId="343FA59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RAN3</w:t>
            </w:r>
          </w:p>
        </w:tc>
        <w:tc>
          <w:tcPr>
            <w:tcW w:w="0" w:type="auto"/>
          </w:tcPr>
          <w:p w14:paraId="10E892C3" w14:textId="08BFCAA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5530C32" w14:textId="40CF13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R1-2312395</w:t>
            </w:r>
          </w:p>
        </w:tc>
      </w:tr>
      <w:tr w:rsidR="001060BC" w14:paraId="7C5E436A" w14:textId="77777777" w:rsidTr="001060BC">
        <w:tc>
          <w:tcPr>
            <w:tcW w:w="0" w:type="auto"/>
          </w:tcPr>
          <w:p w14:paraId="335E5542" w14:textId="474D3E2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R4-2321576</w:t>
            </w:r>
          </w:p>
        </w:tc>
        <w:tc>
          <w:tcPr>
            <w:tcW w:w="0" w:type="auto"/>
          </w:tcPr>
          <w:p w14:paraId="44F9A3E9" w14:textId="7955654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Handover Times for NTN UEs with mechanically steered beams in FR2-NTN</w:t>
            </w:r>
          </w:p>
        </w:tc>
        <w:tc>
          <w:tcPr>
            <w:tcW w:w="0" w:type="auto"/>
          </w:tcPr>
          <w:p w14:paraId="381200CE" w14:textId="5C1C62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5B5AC8A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8EB78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4B233587" w14:textId="77777777" w:rsidTr="001060BC">
        <w:tc>
          <w:tcPr>
            <w:tcW w:w="0" w:type="auto"/>
          </w:tcPr>
          <w:p w14:paraId="4CE8759E" w14:textId="20C967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R4-2321599</w:t>
            </w:r>
          </w:p>
        </w:tc>
        <w:tc>
          <w:tcPr>
            <w:tcW w:w="0" w:type="auto"/>
          </w:tcPr>
          <w:p w14:paraId="0CF4FE80" w14:textId="699CB1F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measurement definitions for positioning with bandwidth aggregation</w:t>
            </w:r>
          </w:p>
        </w:tc>
        <w:tc>
          <w:tcPr>
            <w:tcW w:w="0" w:type="auto"/>
          </w:tcPr>
          <w:p w14:paraId="2DD42EA5" w14:textId="3B6547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00E47FC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EC526E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6E2427F6" w14:textId="77777777" w:rsidTr="001060BC">
        <w:tc>
          <w:tcPr>
            <w:tcW w:w="0" w:type="auto"/>
          </w:tcPr>
          <w:p w14:paraId="4D101B71" w14:textId="7C1DF3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R4-2321609</w:t>
            </w:r>
          </w:p>
        </w:tc>
        <w:tc>
          <w:tcPr>
            <w:tcW w:w="0" w:type="auto"/>
          </w:tcPr>
          <w:p w14:paraId="7DF98D2C" w14:textId="24199EC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Layer-1/2/3 ATG UE features and koffset mechanism</w:t>
            </w:r>
          </w:p>
        </w:tc>
        <w:tc>
          <w:tcPr>
            <w:tcW w:w="0" w:type="auto"/>
          </w:tcPr>
          <w:p w14:paraId="69A9C9FE" w14:textId="05EDAA1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31B6FC9A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0565ED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7B74DF0D" w14:textId="77777777" w:rsidTr="001060BC">
        <w:tc>
          <w:tcPr>
            <w:tcW w:w="0" w:type="auto"/>
          </w:tcPr>
          <w:p w14:paraId="6AC1A6CD" w14:textId="4D9DEF2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R4-2321728</w:t>
            </w:r>
          </w:p>
        </w:tc>
        <w:tc>
          <w:tcPr>
            <w:tcW w:w="0" w:type="auto"/>
          </w:tcPr>
          <w:p w14:paraId="22290853" w14:textId="3EEDA2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coherence between PUSCH and 8-ports SRS with partial dropping</w:t>
            </w:r>
          </w:p>
        </w:tc>
        <w:tc>
          <w:tcPr>
            <w:tcW w:w="0" w:type="auto"/>
          </w:tcPr>
          <w:p w14:paraId="1B3129AD" w14:textId="3D7F42A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8189D4D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76970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754EA681" w14:textId="77777777" w:rsidTr="001060BC">
        <w:tc>
          <w:tcPr>
            <w:tcW w:w="0" w:type="auto"/>
          </w:tcPr>
          <w:p w14:paraId="72AE4997" w14:textId="6556A5E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R4-2321730</w:t>
            </w:r>
          </w:p>
        </w:tc>
        <w:tc>
          <w:tcPr>
            <w:tcW w:w="0" w:type="auto"/>
          </w:tcPr>
          <w:p w14:paraId="234A2490" w14:textId="4827D0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UE feature list for Rel-18</w:t>
            </w:r>
          </w:p>
        </w:tc>
        <w:tc>
          <w:tcPr>
            <w:tcW w:w="0" w:type="auto"/>
          </w:tcPr>
          <w:p w14:paraId="6E6961C8" w14:textId="3A63B9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BD91BB5" w14:textId="1EE1048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308D7E1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59424463" w14:textId="77777777" w:rsidTr="001060BC">
        <w:tc>
          <w:tcPr>
            <w:tcW w:w="0" w:type="auto"/>
          </w:tcPr>
          <w:p w14:paraId="1CB64BD8" w14:textId="5E465C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R4-2321741</w:t>
            </w:r>
          </w:p>
        </w:tc>
        <w:tc>
          <w:tcPr>
            <w:tcW w:w="0" w:type="auto"/>
          </w:tcPr>
          <w:p w14:paraId="18885298" w14:textId="4C6A134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guard period for SRS and PRS bandwidth aggregation for positioning</w:t>
            </w:r>
          </w:p>
        </w:tc>
        <w:tc>
          <w:tcPr>
            <w:tcW w:w="0" w:type="auto"/>
          </w:tcPr>
          <w:p w14:paraId="40D562BE" w14:textId="1C725B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539DE7A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8C4CA" w14:textId="6A2F9C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R1-2306216</w:t>
            </w:r>
          </w:p>
        </w:tc>
      </w:tr>
      <w:tr w:rsidR="001060BC" w14:paraId="1284CA3B" w14:textId="77777777" w:rsidTr="001060BC">
        <w:tc>
          <w:tcPr>
            <w:tcW w:w="0" w:type="auto"/>
          </w:tcPr>
          <w:p w14:paraId="44F7B100" w14:textId="0B4EF2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R4-2321767</w:t>
            </w:r>
          </w:p>
        </w:tc>
        <w:tc>
          <w:tcPr>
            <w:tcW w:w="0" w:type="auto"/>
          </w:tcPr>
          <w:p w14:paraId="6D4E20C4" w14:textId="6EC68E1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PSFCH power control</w:t>
            </w:r>
          </w:p>
        </w:tc>
        <w:tc>
          <w:tcPr>
            <w:tcW w:w="0" w:type="auto"/>
          </w:tcPr>
          <w:p w14:paraId="694C0240" w14:textId="524642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3FF459E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1E7540" w14:textId="6C65A42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</w:tr>
      <w:tr w:rsidR="001060BC" w14:paraId="7E47F9C9" w14:textId="77777777" w:rsidTr="001060BC">
        <w:tc>
          <w:tcPr>
            <w:tcW w:w="0" w:type="auto"/>
          </w:tcPr>
          <w:p w14:paraId="6C2B22BD" w14:textId="2A46930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R4-2321814</w:t>
            </w:r>
          </w:p>
        </w:tc>
        <w:tc>
          <w:tcPr>
            <w:tcW w:w="0" w:type="auto"/>
          </w:tcPr>
          <w:p w14:paraId="4DE09EB3" w14:textId="708322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blocking requirements for extended L band</w:t>
            </w:r>
          </w:p>
        </w:tc>
        <w:tc>
          <w:tcPr>
            <w:tcW w:w="0" w:type="auto"/>
          </w:tcPr>
          <w:p w14:paraId="3D35248D" w14:textId="71D044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SES</w:t>
            </w:r>
          </w:p>
        </w:tc>
        <w:tc>
          <w:tcPr>
            <w:tcW w:w="0" w:type="auto"/>
          </w:tcPr>
          <w:p w14:paraId="3AC801CD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9E160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12D600FB" w14:textId="77777777" w:rsidTr="001060BC">
        <w:tc>
          <w:tcPr>
            <w:tcW w:w="0" w:type="auto"/>
          </w:tcPr>
          <w:p w14:paraId="5CFDC19C" w14:textId="36F0524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R4-2321823</w:t>
            </w:r>
          </w:p>
        </w:tc>
        <w:tc>
          <w:tcPr>
            <w:tcW w:w="0" w:type="auto"/>
          </w:tcPr>
          <w:p w14:paraId="0DF96DEB" w14:textId="3C92723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UE feature list for Rel-18 (version 2)</w:t>
            </w:r>
          </w:p>
        </w:tc>
        <w:tc>
          <w:tcPr>
            <w:tcW w:w="0" w:type="auto"/>
          </w:tcPr>
          <w:p w14:paraId="34FA8798" w14:textId="5934C02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A30A70B" w14:textId="57BCBB5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784F5CA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0DED8DB5" w14:textId="77777777" w:rsidTr="001060BC">
        <w:tc>
          <w:tcPr>
            <w:tcW w:w="0" w:type="auto"/>
          </w:tcPr>
          <w:p w14:paraId="5D466165" w14:textId="6D62173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R4-2321905</w:t>
            </w:r>
          </w:p>
        </w:tc>
        <w:tc>
          <w:tcPr>
            <w:tcW w:w="0" w:type="auto"/>
          </w:tcPr>
          <w:p w14:paraId="70134511" w14:textId="6722921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Further reply LS on higher power limit capability for inter-band UL DC </w:t>
            </w:r>
          </w:p>
        </w:tc>
        <w:tc>
          <w:tcPr>
            <w:tcW w:w="0" w:type="auto"/>
          </w:tcPr>
          <w:p w14:paraId="2E4D942A" w14:textId="344B84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139D3D1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7FDA7B" w14:textId="501B7E6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R2-2311441</w:t>
            </w:r>
          </w:p>
        </w:tc>
      </w:tr>
      <w:tr w:rsidR="001060BC" w14:paraId="6060486F" w14:textId="77777777" w:rsidTr="001060BC">
        <w:tc>
          <w:tcPr>
            <w:tcW w:w="0" w:type="auto"/>
          </w:tcPr>
          <w:p w14:paraId="09C2E498" w14:textId="68C7B37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R4-2321950</w:t>
            </w:r>
          </w:p>
        </w:tc>
        <w:tc>
          <w:tcPr>
            <w:tcW w:w="0" w:type="auto"/>
          </w:tcPr>
          <w:p w14:paraId="14C84E2C" w14:textId="503C16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R17 DC location signaling</w:t>
            </w:r>
          </w:p>
        </w:tc>
        <w:tc>
          <w:tcPr>
            <w:tcW w:w="0" w:type="auto"/>
          </w:tcPr>
          <w:p w14:paraId="636BB53D" w14:textId="2C39D5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614DB66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1A3A8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7022F556" w14:textId="77777777" w:rsidTr="001060BC">
        <w:tc>
          <w:tcPr>
            <w:tcW w:w="0" w:type="auto"/>
          </w:tcPr>
          <w:p w14:paraId="58C0718A" w14:textId="082ADAD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R4-2321960</w:t>
            </w:r>
          </w:p>
        </w:tc>
        <w:tc>
          <w:tcPr>
            <w:tcW w:w="0" w:type="auto"/>
          </w:tcPr>
          <w:p w14:paraId="69D0A7ED" w14:textId="6F1ACBB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capabilities for MPR reduction</w:t>
            </w:r>
          </w:p>
        </w:tc>
        <w:tc>
          <w:tcPr>
            <w:tcW w:w="0" w:type="auto"/>
          </w:tcPr>
          <w:p w14:paraId="04C7256A" w14:textId="7206023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RAN1</w:t>
            </w:r>
          </w:p>
        </w:tc>
        <w:tc>
          <w:tcPr>
            <w:tcW w:w="0" w:type="auto"/>
          </w:tcPr>
          <w:p w14:paraId="66F2FFB7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8EFC4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16938C5A" w14:textId="77777777" w:rsidTr="001060BC">
        <w:tc>
          <w:tcPr>
            <w:tcW w:w="0" w:type="auto"/>
          </w:tcPr>
          <w:p w14:paraId="32BD144E" w14:textId="357C277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R4-2321975</w:t>
            </w:r>
          </w:p>
        </w:tc>
        <w:tc>
          <w:tcPr>
            <w:tcW w:w="0" w:type="auto"/>
          </w:tcPr>
          <w:p w14:paraId="1AC0D3DF" w14:textId="77022D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NTN VSAT capability</w:t>
            </w:r>
          </w:p>
        </w:tc>
        <w:tc>
          <w:tcPr>
            <w:tcW w:w="0" w:type="auto"/>
          </w:tcPr>
          <w:p w14:paraId="728CDC30" w14:textId="299B9FE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20E816E6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339F8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5AC40287" w14:textId="77777777" w:rsidTr="001060BC">
        <w:tc>
          <w:tcPr>
            <w:tcW w:w="0" w:type="auto"/>
          </w:tcPr>
          <w:p w14:paraId="7282A9E5" w14:textId="2CA1CAB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R4-2321976</w:t>
            </w:r>
          </w:p>
        </w:tc>
        <w:tc>
          <w:tcPr>
            <w:tcW w:w="0" w:type="auto"/>
          </w:tcPr>
          <w:p w14:paraId="19BCB74C" w14:textId="55E98D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UE capability to support DMRS bundling for GSO and NGSO </w:t>
            </w:r>
          </w:p>
        </w:tc>
        <w:tc>
          <w:tcPr>
            <w:tcW w:w="0" w:type="auto"/>
          </w:tcPr>
          <w:p w14:paraId="77D090E2" w14:textId="7BD3AC7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175329BC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4E00B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4BC51D38" w14:textId="77777777" w:rsidTr="001060BC">
        <w:tc>
          <w:tcPr>
            <w:tcW w:w="0" w:type="auto"/>
          </w:tcPr>
          <w:p w14:paraId="3B0D4850" w14:textId="63FEBD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R4-2321983</w:t>
            </w:r>
          </w:p>
        </w:tc>
        <w:tc>
          <w:tcPr>
            <w:tcW w:w="0" w:type="auto"/>
          </w:tcPr>
          <w:p w14:paraId="079BFCA8" w14:textId="3EBF18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2Tx-TxD capability and 4Tx-TxD capability</w:t>
            </w:r>
          </w:p>
        </w:tc>
        <w:tc>
          <w:tcPr>
            <w:tcW w:w="0" w:type="auto"/>
          </w:tcPr>
          <w:p w14:paraId="06387979" w14:textId="440F1BA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F98D286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D14807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10748F32" w14:textId="77777777" w:rsidTr="001060BC">
        <w:tc>
          <w:tcPr>
            <w:tcW w:w="0" w:type="auto"/>
          </w:tcPr>
          <w:p w14:paraId="239C7067" w14:textId="62A62A2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R4-2321986</w:t>
            </w:r>
          </w:p>
        </w:tc>
        <w:tc>
          <w:tcPr>
            <w:tcW w:w="0" w:type="auto"/>
          </w:tcPr>
          <w:p w14:paraId="4390E208" w14:textId="1BAD2F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Tx switching enhancement</w:t>
            </w:r>
          </w:p>
        </w:tc>
        <w:tc>
          <w:tcPr>
            <w:tcW w:w="0" w:type="auto"/>
          </w:tcPr>
          <w:p w14:paraId="283C12BE" w14:textId="5E0B018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3A7C197" w14:textId="674741C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5BA8B07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694B6957" w14:textId="77777777" w:rsidTr="001060BC">
        <w:tc>
          <w:tcPr>
            <w:tcW w:w="0" w:type="auto"/>
          </w:tcPr>
          <w:p w14:paraId="6E94B402" w14:textId="0D1512F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R4-2321997</w:t>
            </w:r>
          </w:p>
        </w:tc>
        <w:tc>
          <w:tcPr>
            <w:tcW w:w="0" w:type="auto"/>
          </w:tcPr>
          <w:p w14:paraId="59CA986D" w14:textId="7C843C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power class indication in lower-MSD capability</w:t>
            </w:r>
          </w:p>
        </w:tc>
        <w:tc>
          <w:tcPr>
            <w:tcW w:w="0" w:type="auto"/>
          </w:tcPr>
          <w:p w14:paraId="4C46766C" w14:textId="7824411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639EB7E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C2DF2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2E4F481E" w14:textId="77777777" w:rsidTr="001060BC">
        <w:tc>
          <w:tcPr>
            <w:tcW w:w="0" w:type="auto"/>
          </w:tcPr>
          <w:p w14:paraId="46DC0A17" w14:textId="328E78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R4-2321998</w:t>
            </w:r>
          </w:p>
        </w:tc>
        <w:tc>
          <w:tcPr>
            <w:tcW w:w="0" w:type="auto"/>
          </w:tcPr>
          <w:p w14:paraId="027BFA0A" w14:textId="1EC2B1C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further clarifications on enhancements to realize increasing UE power high limit for CA and DC</w:t>
            </w:r>
          </w:p>
        </w:tc>
        <w:tc>
          <w:tcPr>
            <w:tcW w:w="0" w:type="auto"/>
          </w:tcPr>
          <w:p w14:paraId="6933F166" w14:textId="2E2B25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8C0D6DD" w14:textId="484FD2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8FF899D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</w:tr>
      <w:tr w:rsidR="001060BC" w14:paraId="09F3B31B" w14:textId="77777777" w:rsidTr="001060BC">
        <w:tc>
          <w:tcPr>
            <w:tcW w:w="0" w:type="auto"/>
          </w:tcPr>
          <w:p w14:paraId="13B75785" w14:textId="652ABE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R4-2322003</w:t>
            </w:r>
          </w:p>
        </w:tc>
        <w:tc>
          <w:tcPr>
            <w:tcW w:w="0" w:type="auto"/>
          </w:tcPr>
          <w:p w14:paraId="7BA556B7" w14:textId="33E07D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CA Aggregated BW capability signaling by the UE</w:t>
            </w:r>
          </w:p>
        </w:tc>
        <w:tc>
          <w:tcPr>
            <w:tcW w:w="0" w:type="auto"/>
          </w:tcPr>
          <w:p w14:paraId="10FC9CAD" w14:textId="4636F0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613456E" w14:textId="77777777" w:rsidR="001060BC" w:rsidRPr="001060BC" w:rsidRDefault="001060BC" w:rsidP="001060B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B69B8" w14:textId="44AF2E5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R2-2311440</w:t>
            </w:r>
          </w:p>
        </w:tc>
      </w:tr>
    </w:tbl>
    <w:p w14:paraId="6D5B6874" w14:textId="77777777" w:rsidR="001060BC" w:rsidRDefault="001060BC" w:rsidP="001060BC"/>
    <w:p w14:paraId="73C4259E" w14:textId="77777777" w:rsidR="001060BC" w:rsidRDefault="001060BC" w:rsidP="001060BC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369C811B" w14:textId="77777777" w:rsidR="001060BC" w:rsidRDefault="001060BC" w:rsidP="001060BC">
      <w:pPr>
        <w:pStyle w:val="TH"/>
      </w:pPr>
    </w:p>
    <w:p w14:paraId="1DD546EF" w14:textId="2431F639" w:rsidR="001060BC" w:rsidRDefault="006C0108" w:rsidP="001060BC">
      <w:r>
        <w:t>None</w:t>
      </w:r>
    </w:p>
    <w:p w14:paraId="5F5340B9" w14:textId="77777777" w:rsidR="006C0108" w:rsidRDefault="006C0108" w:rsidP="001060BC"/>
    <w:p w14:paraId="3E25AA5A" w14:textId="77777777" w:rsidR="001060BC" w:rsidRDefault="001060BC" w:rsidP="001060BC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4D34A9D0" w14:textId="77777777" w:rsidR="001060BC" w:rsidRDefault="001060BC" w:rsidP="001060B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17"/>
        <w:gridCol w:w="587"/>
        <w:gridCol w:w="7028"/>
      </w:tblGrid>
      <w:tr w:rsidR="001060BC" w14:paraId="125B68CB" w14:textId="77777777" w:rsidTr="001060BC">
        <w:tc>
          <w:tcPr>
            <w:tcW w:w="0" w:type="auto"/>
          </w:tcPr>
          <w:p w14:paraId="689DA467" w14:textId="57CFFA5D" w:rsidR="001060BC" w:rsidRDefault="001060BC" w:rsidP="001060BC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02B8F071" w14:textId="60C4B656" w:rsidR="001060BC" w:rsidRDefault="001060BC" w:rsidP="001060BC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0BECDD8B" w14:textId="7593DCA7" w:rsidR="001060BC" w:rsidRDefault="001060BC" w:rsidP="001060BC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14:paraId="18FBE3B5" w14:textId="4484E396" w:rsidR="001060BC" w:rsidRDefault="001060BC" w:rsidP="001060BC">
            <w:pPr>
              <w:pStyle w:val="TAH"/>
            </w:pPr>
            <w:r>
              <w:t>Doc title</w:t>
            </w:r>
          </w:p>
        </w:tc>
      </w:tr>
      <w:tr w:rsidR="001060BC" w14:paraId="16E21CC0" w14:textId="77777777" w:rsidTr="001060BC">
        <w:tc>
          <w:tcPr>
            <w:tcW w:w="0" w:type="auto"/>
          </w:tcPr>
          <w:p w14:paraId="7684F7DA" w14:textId="7B759F3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R4-2318061</w:t>
            </w:r>
          </w:p>
        </w:tc>
        <w:tc>
          <w:tcPr>
            <w:tcW w:w="0" w:type="auto"/>
          </w:tcPr>
          <w:p w14:paraId="66255D41" w14:textId="6A6A7E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38.741</w:t>
            </w:r>
          </w:p>
        </w:tc>
        <w:tc>
          <w:tcPr>
            <w:tcW w:w="0" w:type="auto"/>
          </w:tcPr>
          <w:p w14:paraId="42777894" w14:textId="1274025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7C59AA2B" w14:textId="0789754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38.741 for the NTN L-/S-band</w:t>
            </w:r>
          </w:p>
        </w:tc>
      </w:tr>
      <w:tr w:rsidR="001060BC" w14:paraId="7FB59C50" w14:textId="77777777" w:rsidTr="001060BC">
        <w:tc>
          <w:tcPr>
            <w:tcW w:w="0" w:type="auto"/>
          </w:tcPr>
          <w:p w14:paraId="26BF2E55" w14:textId="753AB66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R4-2318087</w:t>
            </w:r>
          </w:p>
        </w:tc>
        <w:tc>
          <w:tcPr>
            <w:tcW w:w="0" w:type="auto"/>
          </w:tcPr>
          <w:p w14:paraId="0F612F93" w14:textId="687387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36.770</w:t>
            </w:r>
          </w:p>
        </w:tc>
        <w:tc>
          <w:tcPr>
            <w:tcW w:w="0" w:type="auto"/>
          </w:tcPr>
          <w:p w14:paraId="1E6AD2D3" w14:textId="332E626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326B9E1" w14:textId="1580C39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36.770 v.0.1.0</w:t>
            </w:r>
          </w:p>
        </w:tc>
      </w:tr>
      <w:tr w:rsidR="001060BC" w14:paraId="77B026CC" w14:textId="77777777" w:rsidTr="001060BC">
        <w:tc>
          <w:tcPr>
            <w:tcW w:w="0" w:type="auto"/>
          </w:tcPr>
          <w:p w14:paraId="2CD67B48" w14:textId="3BCD685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R4-2318098</w:t>
            </w:r>
          </w:p>
        </w:tc>
        <w:tc>
          <w:tcPr>
            <w:tcW w:w="0" w:type="auto"/>
          </w:tcPr>
          <w:p w14:paraId="3B4448BB" w14:textId="5228410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37.718-11-21</w:t>
            </w:r>
          </w:p>
        </w:tc>
        <w:tc>
          <w:tcPr>
            <w:tcW w:w="0" w:type="auto"/>
          </w:tcPr>
          <w:p w14:paraId="45A70407" w14:textId="6D543D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0" w:type="auto"/>
          </w:tcPr>
          <w:p w14:paraId="33524F12" w14:textId="53D0F6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37.718-11-21 v0.9.0 for DC_R18_xBLTE_2BNR_yDL2UL</w:t>
            </w:r>
          </w:p>
        </w:tc>
      </w:tr>
      <w:tr w:rsidR="001060BC" w14:paraId="7949184E" w14:textId="77777777" w:rsidTr="001060BC">
        <w:tc>
          <w:tcPr>
            <w:tcW w:w="0" w:type="auto"/>
          </w:tcPr>
          <w:p w14:paraId="4ADC1452" w14:textId="0436566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R4-2318272</w:t>
            </w:r>
          </w:p>
        </w:tc>
        <w:tc>
          <w:tcPr>
            <w:tcW w:w="0" w:type="auto"/>
          </w:tcPr>
          <w:p w14:paraId="7804612E" w14:textId="339DA72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38.850</w:t>
            </w:r>
          </w:p>
        </w:tc>
        <w:tc>
          <w:tcPr>
            <w:tcW w:w="0" w:type="auto"/>
          </w:tcPr>
          <w:p w14:paraId="5B112848" w14:textId="4223498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3C4334B0" w14:textId="5EC9AF1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38.850 v1.2.0 HPUE_FR1_FDD_NR_CADC_R18</w:t>
            </w:r>
          </w:p>
        </w:tc>
      </w:tr>
      <w:tr w:rsidR="001060BC" w14:paraId="221DA63A" w14:textId="77777777" w:rsidTr="001060BC">
        <w:tc>
          <w:tcPr>
            <w:tcW w:w="0" w:type="auto"/>
          </w:tcPr>
          <w:p w14:paraId="3BF5CEF4" w14:textId="667EBDA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R4-2318275</w:t>
            </w:r>
          </w:p>
        </w:tc>
        <w:tc>
          <w:tcPr>
            <w:tcW w:w="0" w:type="auto"/>
          </w:tcPr>
          <w:p w14:paraId="60114679" w14:textId="273DE36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38.896</w:t>
            </w:r>
          </w:p>
        </w:tc>
        <w:tc>
          <w:tcPr>
            <w:tcW w:w="0" w:type="auto"/>
          </w:tcPr>
          <w:p w14:paraId="11C97603" w14:textId="0C49509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78C113B3" w14:textId="73A676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38.896 v1.2.0 HPUE_NR_FR1_FDD_R18</w:t>
            </w:r>
          </w:p>
        </w:tc>
      </w:tr>
      <w:tr w:rsidR="001060BC" w14:paraId="5FCB2D6B" w14:textId="77777777" w:rsidTr="001060BC">
        <w:tc>
          <w:tcPr>
            <w:tcW w:w="0" w:type="auto"/>
          </w:tcPr>
          <w:p w14:paraId="6A0C58C0" w14:textId="109A51B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R4-2318501</w:t>
            </w:r>
          </w:p>
        </w:tc>
        <w:tc>
          <w:tcPr>
            <w:tcW w:w="0" w:type="auto"/>
          </w:tcPr>
          <w:p w14:paraId="76B5B0C3" w14:textId="0B3EA0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38.751</w:t>
            </w:r>
          </w:p>
        </w:tc>
        <w:tc>
          <w:tcPr>
            <w:tcW w:w="0" w:type="auto"/>
          </w:tcPr>
          <w:p w14:paraId="334B2213" w14:textId="7CAA68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646708D8" w14:textId="307CB1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38.751v1.2.0 for UE RF requirement for NR FR2 multi-Rx chain DL reception</w:t>
            </w:r>
          </w:p>
        </w:tc>
      </w:tr>
      <w:tr w:rsidR="001060BC" w14:paraId="3F67A121" w14:textId="77777777" w:rsidTr="001060BC">
        <w:tc>
          <w:tcPr>
            <w:tcW w:w="0" w:type="auto"/>
          </w:tcPr>
          <w:p w14:paraId="55A6590E" w14:textId="059D3E0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R4-2318526</w:t>
            </w:r>
          </w:p>
        </w:tc>
        <w:tc>
          <w:tcPr>
            <w:tcW w:w="0" w:type="auto"/>
          </w:tcPr>
          <w:p w14:paraId="69B35004" w14:textId="7C61DFB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37.829</w:t>
            </w:r>
          </w:p>
        </w:tc>
        <w:tc>
          <w:tcPr>
            <w:tcW w:w="0" w:type="auto"/>
          </w:tcPr>
          <w:p w14:paraId="1F1192CE" w14:textId="51CF963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0" w:type="auto"/>
          </w:tcPr>
          <w:p w14:paraId="0039AB27" w14:textId="23C395A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FWA TR</w:t>
            </w:r>
          </w:p>
        </w:tc>
      </w:tr>
      <w:tr w:rsidR="001060BC" w14:paraId="71D50B43" w14:textId="77777777" w:rsidTr="001060BC">
        <w:tc>
          <w:tcPr>
            <w:tcW w:w="0" w:type="auto"/>
          </w:tcPr>
          <w:p w14:paraId="09032303" w14:textId="151E0EF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R4-2318707</w:t>
            </w:r>
          </w:p>
        </w:tc>
        <w:tc>
          <w:tcPr>
            <w:tcW w:w="0" w:type="auto"/>
          </w:tcPr>
          <w:p w14:paraId="5862D912" w14:textId="3D2FE1E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36.764</w:t>
            </w:r>
          </w:p>
        </w:tc>
        <w:tc>
          <w:tcPr>
            <w:tcW w:w="0" w:type="auto"/>
          </w:tcPr>
          <w:p w14:paraId="632E5D1B" w14:textId="70FB520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0.0.5</w:t>
            </w:r>
          </w:p>
        </w:tc>
        <w:tc>
          <w:tcPr>
            <w:tcW w:w="0" w:type="auto"/>
          </w:tcPr>
          <w:p w14:paraId="04B6BF49" w14:textId="7485FBC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36.764 for IoT NTN bands v0.0.5</w:t>
            </w:r>
          </w:p>
        </w:tc>
      </w:tr>
      <w:tr w:rsidR="001060BC" w14:paraId="1324E5FE" w14:textId="77777777" w:rsidTr="001060BC">
        <w:tc>
          <w:tcPr>
            <w:tcW w:w="0" w:type="auto"/>
          </w:tcPr>
          <w:p w14:paraId="636C82C7" w14:textId="0998011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R4-2318965</w:t>
            </w:r>
          </w:p>
        </w:tc>
        <w:tc>
          <w:tcPr>
            <w:tcW w:w="0" w:type="auto"/>
          </w:tcPr>
          <w:p w14:paraId="54E20800" w14:textId="276F861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38.870</w:t>
            </w:r>
          </w:p>
        </w:tc>
        <w:tc>
          <w:tcPr>
            <w:tcW w:w="0" w:type="auto"/>
          </w:tcPr>
          <w:p w14:paraId="7E59BD91" w14:textId="7C77B79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53CA4E26" w14:textId="17CAB4C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38.870 v0.7.0</w:t>
            </w:r>
          </w:p>
        </w:tc>
      </w:tr>
      <w:tr w:rsidR="001060BC" w14:paraId="1C54DD6C" w14:textId="77777777" w:rsidTr="001060BC">
        <w:tc>
          <w:tcPr>
            <w:tcW w:w="0" w:type="auto"/>
          </w:tcPr>
          <w:p w14:paraId="3E5EA556" w14:textId="7EBF41C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R4-2319135</w:t>
            </w:r>
          </w:p>
        </w:tc>
        <w:tc>
          <w:tcPr>
            <w:tcW w:w="0" w:type="auto"/>
          </w:tcPr>
          <w:p w14:paraId="4FF9A384" w14:textId="0A4CB0A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38.891</w:t>
            </w:r>
          </w:p>
        </w:tc>
        <w:tc>
          <w:tcPr>
            <w:tcW w:w="0" w:type="auto"/>
          </w:tcPr>
          <w:p w14:paraId="3702DF89" w14:textId="3B21429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0" w:type="auto"/>
          </w:tcPr>
          <w:p w14:paraId="044669C8" w14:textId="060491D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TR38.891 v 0.8.0 for NR RF requirements enhancement for frequency range 2 (FR2), Phase 3</w:t>
            </w:r>
          </w:p>
        </w:tc>
      </w:tr>
      <w:tr w:rsidR="001060BC" w14:paraId="30E94F1C" w14:textId="77777777" w:rsidTr="001060BC">
        <w:tc>
          <w:tcPr>
            <w:tcW w:w="0" w:type="auto"/>
          </w:tcPr>
          <w:p w14:paraId="181E1421" w14:textId="018CBA25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R4-2319164</w:t>
            </w:r>
          </w:p>
        </w:tc>
        <w:tc>
          <w:tcPr>
            <w:tcW w:w="0" w:type="auto"/>
          </w:tcPr>
          <w:p w14:paraId="54F6F3E1" w14:textId="0ECDD02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38.761</w:t>
            </w:r>
          </w:p>
        </w:tc>
        <w:tc>
          <w:tcPr>
            <w:tcW w:w="0" w:type="auto"/>
          </w:tcPr>
          <w:p w14:paraId="20F6D9EE" w14:textId="08B7DA5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913351C" w14:textId="103FFCF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38.761 v0.1.0</w:t>
            </w:r>
          </w:p>
        </w:tc>
      </w:tr>
      <w:tr w:rsidR="001060BC" w14:paraId="50F1D4C1" w14:textId="77777777" w:rsidTr="001060BC">
        <w:tc>
          <w:tcPr>
            <w:tcW w:w="0" w:type="auto"/>
          </w:tcPr>
          <w:p w14:paraId="2AF5FAB2" w14:textId="687BD7BD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R4-2319553</w:t>
            </w:r>
          </w:p>
        </w:tc>
        <w:tc>
          <w:tcPr>
            <w:tcW w:w="0" w:type="auto"/>
          </w:tcPr>
          <w:p w14:paraId="399F4938" w14:textId="72104F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38.894</w:t>
            </w:r>
          </w:p>
        </w:tc>
        <w:tc>
          <w:tcPr>
            <w:tcW w:w="0" w:type="auto"/>
          </w:tcPr>
          <w:p w14:paraId="2EC8B8EB" w14:textId="76C75D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656AE576" w14:textId="595472C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38.894</w:t>
            </w:r>
          </w:p>
        </w:tc>
      </w:tr>
      <w:tr w:rsidR="001060BC" w14:paraId="70801812" w14:textId="77777777" w:rsidTr="001060BC">
        <w:tc>
          <w:tcPr>
            <w:tcW w:w="0" w:type="auto"/>
          </w:tcPr>
          <w:p w14:paraId="29EAEBF4" w14:textId="7D285EF9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R4-2319600</w:t>
            </w:r>
          </w:p>
        </w:tc>
        <w:tc>
          <w:tcPr>
            <w:tcW w:w="0" w:type="auto"/>
          </w:tcPr>
          <w:p w14:paraId="346ACB5B" w14:textId="10D0812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38.718-03-01</w:t>
            </w:r>
          </w:p>
        </w:tc>
        <w:tc>
          <w:tcPr>
            <w:tcW w:w="0" w:type="auto"/>
          </w:tcPr>
          <w:p w14:paraId="00082220" w14:textId="29F7710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0" w:type="auto"/>
          </w:tcPr>
          <w:p w14:paraId="5311E4B7" w14:textId="14B8452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TR38.718-03-01 v0.9.0 on Rel-18 NR Inter-band Carrier Aggregation/Dual Connectivity for 3 bands DL with x bands UL (x=1,2)</w:t>
            </w:r>
          </w:p>
        </w:tc>
      </w:tr>
      <w:tr w:rsidR="001060BC" w14:paraId="26E0C634" w14:textId="77777777" w:rsidTr="001060BC">
        <w:tc>
          <w:tcPr>
            <w:tcW w:w="0" w:type="auto"/>
          </w:tcPr>
          <w:p w14:paraId="7CCF61A8" w14:textId="182075C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R4-2319604</w:t>
            </w:r>
          </w:p>
        </w:tc>
        <w:tc>
          <w:tcPr>
            <w:tcW w:w="0" w:type="auto"/>
          </w:tcPr>
          <w:p w14:paraId="3AE25554" w14:textId="3054538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38.846</w:t>
            </w:r>
          </w:p>
        </w:tc>
        <w:tc>
          <w:tcPr>
            <w:tcW w:w="0" w:type="auto"/>
          </w:tcPr>
          <w:p w14:paraId="17F0558E" w14:textId="2E1526E7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1.4.0</w:t>
            </w:r>
          </w:p>
        </w:tc>
        <w:tc>
          <w:tcPr>
            <w:tcW w:w="0" w:type="auto"/>
          </w:tcPr>
          <w:p w14:paraId="7A0EDA7C" w14:textId="7C8242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38.846 v1.4.0_Study on simplification of band combination specification for NR and LTE</w:t>
            </w:r>
          </w:p>
        </w:tc>
      </w:tr>
      <w:tr w:rsidR="001060BC" w14:paraId="78DF5423" w14:textId="77777777" w:rsidTr="001060BC">
        <w:tc>
          <w:tcPr>
            <w:tcW w:w="0" w:type="auto"/>
          </w:tcPr>
          <w:p w14:paraId="0591A646" w14:textId="2AABC4B8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R4-2319702</w:t>
            </w:r>
          </w:p>
        </w:tc>
        <w:tc>
          <w:tcPr>
            <w:tcW w:w="0" w:type="auto"/>
          </w:tcPr>
          <w:p w14:paraId="3FA489FF" w14:textId="1AA6800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37.718-21-11</w:t>
            </w:r>
          </w:p>
        </w:tc>
        <w:tc>
          <w:tcPr>
            <w:tcW w:w="0" w:type="auto"/>
          </w:tcPr>
          <w:p w14:paraId="264EC8D1" w14:textId="0089E3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0" w:type="auto"/>
          </w:tcPr>
          <w:p w14:paraId="377AB0D9" w14:textId="44EE90F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37.718-21-11 V0.9.0 for DC of 2 LTE band and 1 NR band</w:t>
            </w:r>
          </w:p>
        </w:tc>
      </w:tr>
      <w:tr w:rsidR="001060BC" w14:paraId="2ACFA159" w14:textId="77777777" w:rsidTr="001060BC">
        <w:tc>
          <w:tcPr>
            <w:tcW w:w="0" w:type="auto"/>
          </w:tcPr>
          <w:p w14:paraId="759DA92E" w14:textId="7A6DA24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R4-2319706</w:t>
            </w:r>
          </w:p>
        </w:tc>
        <w:tc>
          <w:tcPr>
            <w:tcW w:w="0" w:type="auto"/>
          </w:tcPr>
          <w:p w14:paraId="3C703BFA" w14:textId="5AF8756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38.876</w:t>
            </w:r>
          </w:p>
        </w:tc>
        <w:tc>
          <w:tcPr>
            <w:tcW w:w="0" w:type="auto"/>
          </w:tcPr>
          <w:p w14:paraId="38B9BFCF" w14:textId="08BD065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490047CF" w14:textId="56A96FE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38.876 ATG</w:t>
            </w:r>
          </w:p>
        </w:tc>
      </w:tr>
      <w:tr w:rsidR="001060BC" w14:paraId="3A1BBCD5" w14:textId="77777777" w:rsidTr="001060BC">
        <w:tc>
          <w:tcPr>
            <w:tcW w:w="0" w:type="auto"/>
          </w:tcPr>
          <w:p w14:paraId="2DE46491" w14:textId="5528156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R4-2319732</w:t>
            </w:r>
          </w:p>
        </w:tc>
        <w:tc>
          <w:tcPr>
            <w:tcW w:w="0" w:type="auto"/>
          </w:tcPr>
          <w:p w14:paraId="2DF2DF26" w14:textId="7DCA5B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38.881</w:t>
            </w:r>
          </w:p>
        </w:tc>
        <w:tc>
          <w:tcPr>
            <w:tcW w:w="0" w:type="auto"/>
          </w:tcPr>
          <w:p w14:paraId="596791CA" w14:textId="572F93B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0" w:type="auto"/>
          </w:tcPr>
          <w:p w14:paraId="7550DC2E" w14:textId="5742DD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38.881 v0.8.0</w:t>
            </w:r>
          </w:p>
        </w:tc>
      </w:tr>
      <w:tr w:rsidR="001060BC" w14:paraId="7068FCD7" w14:textId="77777777" w:rsidTr="001060BC">
        <w:tc>
          <w:tcPr>
            <w:tcW w:w="0" w:type="auto"/>
          </w:tcPr>
          <w:p w14:paraId="2BF5603B" w14:textId="06B8BD1E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R4-2319853</w:t>
            </w:r>
          </w:p>
        </w:tc>
        <w:tc>
          <w:tcPr>
            <w:tcW w:w="0" w:type="auto"/>
          </w:tcPr>
          <w:p w14:paraId="7F7977CB" w14:textId="783BE8D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37.718-00-00</w:t>
            </w:r>
          </w:p>
        </w:tc>
        <w:tc>
          <w:tcPr>
            <w:tcW w:w="0" w:type="auto"/>
          </w:tcPr>
          <w:p w14:paraId="71F5A812" w14:textId="2D612C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783DA828" w14:textId="03EC1FB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37.718-00-00 v0.7.0</w:t>
            </w:r>
          </w:p>
        </w:tc>
      </w:tr>
      <w:tr w:rsidR="001060BC" w14:paraId="582C6433" w14:textId="77777777" w:rsidTr="001060BC">
        <w:tc>
          <w:tcPr>
            <w:tcW w:w="0" w:type="auto"/>
          </w:tcPr>
          <w:p w14:paraId="175DF6A2" w14:textId="3A0CCD9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R4-2319898</w:t>
            </w:r>
          </w:p>
        </w:tc>
        <w:tc>
          <w:tcPr>
            <w:tcW w:w="0" w:type="auto"/>
          </w:tcPr>
          <w:p w14:paraId="0ACB5AEA" w14:textId="18373A1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38.786</w:t>
            </w:r>
          </w:p>
        </w:tc>
        <w:tc>
          <w:tcPr>
            <w:tcW w:w="0" w:type="auto"/>
          </w:tcPr>
          <w:p w14:paraId="366B8BBA" w14:textId="19BCA5A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56DC300E" w14:textId="752CBA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TR38.786 v1.2.0 for SL evolution</w:t>
            </w:r>
          </w:p>
        </w:tc>
      </w:tr>
      <w:tr w:rsidR="001060BC" w14:paraId="446E7FF1" w14:textId="77777777" w:rsidTr="001060BC">
        <w:tc>
          <w:tcPr>
            <w:tcW w:w="0" w:type="auto"/>
          </w:tcPr>
          <w:p w14:paraId="325B3EAF" w14:textId="5E2F28B3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R4-2319899</w:t>
            </w:r>
          </w:p>
        </w:tc>
        <w:tc>
          <w:tcPr>
            <w:tcW w:w="0" w:type="auto"/>
          </w:tcPr>
          <w:p w14:paraId="71809584" w14:textId="5239474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38.880</w:t>
            </w:r>
          </w:p>
        </w:tc>
        <w:tc>
          <w:tcPr>
            <w:tcW w:w="0" w:type="auto"/>
          </w:tcPr>
          <w:p w14:paraId="6CF4CFE7" w14:textId="7A711A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06D8C0F1" w14:textId="6012B648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38.880 for 3Tx band combinations</w:t>
            </w:r>
          </w:p>
        </w:tc>
      </w:tr>
      <w:tr w:rsidR="001060BC" w14:paraId="6166DE30" w14:textId="77777777" w:rsidTr="001060BC">
        <w:tc>
          <w:tcPr>
            <w:tcW w:w="0" w:type="auto"/>
          </w:tcPr>
          <w:p w14:paraId="64A5E7F0" w14:textId="4266BF10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R4-2320107</w:t>
            </w:r>
          </w:p>
        </w:tc>
        <w:tc>
          <w:tcPr>
            <w:tcW w:w="0" w:type="auto"/>
          </w:tcPr>
          <w:p w14:paraId="4BBFD31B" w14:textId="7ABCAAA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38.718-02-01</w:t>
            </w:r>
          </w:p>
        </w:tc>
        <w:tc>
          <w:tcPr>
            <w:tcW w:w="0" w:type="auto"/>
          </w:tcPr>
          <w:p w14:paraId="19128263" w14:textId="32EC448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0" w:type="auto"/>
          </w:tcPr>
          <w:p w14:paraId="7620BFB1" w14:textId="2D0CCF5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TR38.718-02-01 v0.9.0: Rel-18 NR Inter-band Carrier Aggregation/Dual Connectivity for 2 bands DL with x bands UL (x=1,2)</w:t>
            </w:r>
          </w:p>
        </w:tc>
      </w:tr>
      <w:tr w:rsidR="001060BC" w14:paraId="093BD3EA" w14:textId="77777777" w:rsidTr="001060BC">
        <w:tc>
          <w:tcPr>
            <w:tcW w:w="0" w:type="auto"/>
          </w:tcPr>
          <w:p w14:paraId="5C0E97C8" w14:textId="573D6F1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R4-2320179</w:t>
            </w:r>
          </w:p>
        </w:tc>
        <w:tc>
          <w:tcPr>
            <w:tcW w:w="0" w:type="auto"/>
          </w:tcPr>
          <w:p w14:paraId="36E1C3FA" w14:textId="6ADB3F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38.761</w:t>
            </w:r>
          </w:p>
        </w:tc>
        <w:tc>
          <w:tcPr>
            <w:tcW w:w="0" w:type="auto"/>
          </w:tcPr>
          <w:p w14:paraId="0E280C04" w14:textId="782057FB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31619FCA" w14:textId="0BDC3E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38.761 v0.2.0</w:t>
            </w:r>
          </w:p>
        </w:tc>
      </w:tr>
      <w:tr w:rsidR="001060BC" w14:paraId="1FD53BB3" w14:textId="77777777" w:rsidTr="001060BC">
        <w:tc>
          <w:tcPr>
            <w:tcW w:w="0" w:type="auto"/>
          </w:tcPr>
          <w:p w14:paraId="60EA2DFA" w14:textId="52601772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R4-2320303</w:t>
            </w:r>
          </w:p>
        </w:tc>
        <w:tc>
          <w:tcPr>
            <w:tcW w:w="0" w:type="auto"/>
          </w:tcPr>
          <w:p w14:paraId="12F2CA1B" w14:textId="4B704CF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38.718-01-01</w:t>
            </w:r>
          </w:p>
        </w:tc>
        <w:tc>
          <w:tcPr>
            <w:tcW w:w="0" w:type="auto"/>
          </w:tcPr>
          <w:p w14:paraId="07403212" w14:textId="2E44ECA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44CDA239" w14:textId="2536BAF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38.718-01-01 v0.7.0 Rel-18 NR Intra-band</w:t>
            </w:r>
          </w:p>
        </w:tc>
      </w:tr>
      <w:tr w:rsidR="001060BC" w14:paraId="4DEEC12B" w14:textId="77777777" w:rsidTr="001060BC">
        <w:tc>
          <w:tcPr>
            <w:tcW w:w="0" w:type="auto"/>
          </w:tcPr>
          <w:p w14:paraId="48C4A4F8" w14:textId="5B755DA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R4-2320306</w:t>
            </w:r>
          </w:p>
        </w:tc>
        <w:tc>
          <w:tcPr>
            <w:tcW w:w="0" w:type="auto"/>
          </w:tcPr>
          <w:p w14:paraId="3AF9A007" w14:textId="40975B2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38.898</w:t>
            </w:r>
          </w:p>
        </w:tc>
        <w:tc>
          <w:tcPr>
            <w:tcW w:w="0" w:type="auto"/>
          </w:tcPr>
          <w:p w14:paraId="157CEF88" w14:textId="09911F4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74FDF6B7" w14:textId="1F6958B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38.898 v0.7.0 Rel-18 High power UE for FR1 for DC_R18_xBLTE_yBNR_zDLnUL</w:t>
            </w:r>
          </w:p>
        </w:tc>
      </w:tr>
      <w:tr w:rsidR="001060BC" w14:paraId="2220FF4B" w14:textId="77777777" w:rsidTr="001060BC">
        <w:tc>
          <w:tcPr>
            <w:tcW w:w="0" w:type="auto"/>
          </w:tcPr>
          <w:p w14:paraId="69CCA39E" w14:textId="66EE97EA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R4-2320391</w:t>
            </w:r>
          </w:p>
        </w:tc>
        <w:tc>
          <w:tcPr>
            <w:tcW w:w="0" w:type="auto"/>
          </w:tcPr>
          <w:p w14:paraId="6AADCBB9" w14:textId="6A46EA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38.871</w:t>
            </w:r>
          </w:p>
        </w:tc>
        <w:tc>
          <w:tcPr>
            <w:tcW w:w="0" w:type="auto"/>
          </w:tcPr>
          <w:p w14:paraId="286D648E" w14:textId="3DA4480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07B76817" w14:textId="626B319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38.871 v0.6.0</w:t>
            </w:r>
          </w:p>
        </w:tc>
      </w:tr>
      <w:tr w:rsidR="001060BC" w14:paraId="53DEAD7E" w14:textId="77777777" w:rsidTr="001060BC">
        <w:tc>
          <w:tcPr>
            <w:tcW w:w="0" w:type="auto"/>
          </w:tcPr>
          <w:p w14:paraId="0D5D0874" w14:textId="20B299EF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R4-2320527</w:t>
            </w:r>
          </w:p>
        </w:tc>
        <w:tc>
          <w:tcPr>
            <w:tcW w:w="0" w:type="auto"/>
          </w:tcPr>
          <w:p w14:paraId="451A08A1" w14:textId="7EC8338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37.718-11-11</w:t>
            </w:r>
          </w:p>
        </w:tc>
        <w:tc>
          <w:tcPr>
            <w:tcW w:w="0" w:type="auto"/>
          </w:tcPr>
          <w:p w14:paraId="12C9F510" w14:textId="616D836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68CB21DB" w14:textId="4156091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37.718-11-11 v1.2.0 Rel-18 Dual Connectivity (DC) of 1 LTE band (1DL/1UL) and 1 NR band (1DL/1UL)</w:t>
            </w:r>
          </w:p>
        </w:tc>
      </w:tr>
      <w:tr w:rsidR="001060BC" w14:paraId="67290F85" w14:textId="77777777" w:rsidTr="001060BC">
        <w:tc>
          <w:tcPr>
            <w:tcW w:w="0" w:type="auto"/>
          </w:tcPr>
          <w:p w14:paraId="1B176ED0" w14:textId="2D45626B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R4-2320676</w:t>
            </w:r>
          </w:p>
        </w:tc>
        <w:tc>
          <w:tcPr>
            <w:tcW w:w="0" w:type="auto"/>
          </w:tcPr>
          <w:p w14:paraId="6D02D316" w14:textId="59DD7B6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38.899</w:t>
            </w:r>
          </w:p>
        </w:tc>
        <w:tc>
          <w:tcPr>
            <w:tcW w:w="0" w:type="auto"/>
          </w:tcPr>
          <w:p w14:paraId="2068F5AB" w14:textId="20D545F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75A57291" w14:textId="30EACDA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  <w:tr w:rsidR="001060BC" w14:paraId="24C95544" w14:textId="77777777" w:rsidTr="001060BC">
        <w:tc>
          <w:tcPr>
            <w:tcW w:w="0" w:type="auto"/>
          </w:tcPr>
          <w:p w14:paraId="178D16A5" w14:textId="5AD8C601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R4-2321687</w:t>
            </w:r>
          </w:p>
        </w:tc>
        <w:tc>
          <w:tcPr>
            <w:tcW w:w="0" w:type="auto"/>
          </w:tcPr>
          <w:p w14:paraId="1AAA8053" w14:textId="4930F17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38.894</w:t>
            </w:r>
          </w:p>
        </w:tc>
        <w:tc>
          <w:tcPr>
            <w:tcW w:w="0" w:type="auto"/>
          </w:tcPr>
          <w:p w14:paraId="1A09B577" w14:textId="75AC1CF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01834A62" w14:textId="66E065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38.894 v0.4.0</w:t>
            </w:r>
          </w:p>
        </w:tc>
      </w:tr>
      <w:tr w:rsidR="001060BC" w14:paraId="321CA078" w14:textId="77777777" w:rsidTr="001060BC">
        <w:tc>
          <w:tcPr>
            <w:tcW w:w="0" w:type="auto"/>
          </w:tcPr>
          <w:p w14:paraId="27CADD46" w14:textId="0F44F1C4" w:rsidR="001060BC" w:rsidRPr="001060BC" w:rsidRDefault="001060BC" w:rsidP="001060B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R4-2321959</w:t>
            </w:r>
          </w:p>
        </w:tc>
        <w:tc>
          <w:tcPr>
            <w:tcW w:w="0" w:type="auto"/>
          </w:tcPr>
          <w:p w14:paraId="2C9798B4" w14:textId="62FB9B5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36.764</w:t>
            </w:r>
          </w:p>
        </w:tc>
        <w:tc>
          <w:tcPr>
            <w:tcW w:w="0" w:type="auto"/>
          </w:tcPr>
          <w:p w14:paraId="4EC9F5CD" w14:textId="6982EF6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0.0.6</w:t>
            </w:r>
          </w:p>
        </w:tc>
        <w:tc>
          <w:tcPr>
            <w:tcW w:w="0" w:type="auto"/>
          </w:tcPr>
          <w:p w14:paraId="34E78D18" w14:textId="5F2664D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36.764 for IoT NTN bands v0.0.6</w:t>
            </w:r>
          </w:p>
        </w:tc>
      </w:tr>
    </w:tbl>
    <w:p w14:paraId="16F33A3E" w14:textId="77777777" w:rsidR="001060BC" w:rsidRDefault="001060BC" w:rsidP="001060BC"/>
    <w:p w14:paraId="18AB6885" w14:textId="77777777" w:rsidR="001060BC" w:rsidRDefault="001060BC" w:rsidP="001060BC">
      <w:pPr>
        <w:pStyle w:val="Heading2"/>
      </w:pPr>
      <w:r>
        <w:br w:type="page"/>
      </w:r>
      <w:r>
        <w:lastRenderedPageBreak/>
        <w:t>Annex F: List of action items</w:t>
      </w:r>
    </w:p>
    <w:p w14:paraId="524DCB23" w14:textId="77777777" w:rsidR="001060BC" w:rsidRDefault="001060BC" w:rsidP="001060BC">
      <w:pPr>
        <w:pStyle w:val="TH"/>
      </w:pPr>
    </w:p>
    <w:p w14:paraId="26F86011" w14:textId="7B0F5F18" w:rsidR="001060BC" w:rsidRDefault="00B33326" w:rsidP="001060BC">
      <w:r w:rsidRPr="00B3128D">
        <w:t>None</w:t>
      </w:r>
    </w:p>
    <w:p w14:paraId="23FDC524" w14:textId="77777777" w:rsidR="00B33326" w:rsidRDefault="00B33326" w:rsidP="001060BC"/>
    <w:p w14:paraId="64D8AD63" w14:textId="69B75592" w:rsidR="004C62AE" w:rsidRDefault="001060BC" w:rsidP="004C62AE">
      <w:pPr>
        <w:pStyle w:val="Heading2"/>
      </w:pPr>
      <w:r>
        <w:br w:type="page"/>
      </w:r>
    </w:p>
    <w:p w14:paraId="26A569C6" w14:textId="64CD1064" w:rsidR="001060BC" w:rsidRDefault="001060BC" w:rsidP="001060BC">
      <w:pPr>
        <w:pStyle w:val="Heading2"/>
      </w:pPr>
      <w:r>
        <w:lastRenderedPageBreak/>
        <w:t xml:space="preserve">Annex </w:t>
      </w:r>
      <w:r w:rsidR="004C62AE">
        <w:t>G</w:t>
      </w:r>
      <w:r>
        <w:t>: List of participants</w:t>
      </w:r>
    </w:p>
    <w:p w14:paraId="15240BBC" w14:textId="77777777" w:rsidR="001060BC" w:rsidRDefault="001060BC" w:rsidP="001060BC">
      <w:pPr>
        <w:pStyle w:val="TH"/>
      </w:pPr>
    </w:p>
    <w:p w14:paraId="07994145" w14:textId="2BC54719" w:rsidR="004C62AE" w:rsidRDefault="004C62AE" w:rsidP="004C62AE">
      <w:r>
        <w:t>See excel file attached to this report.</w:t>
      </w:r>
    </w:p>
    <w:p w14:paraId="661ACFF2" w14:textId="77777777" w:rsidR="004C62AE" w:rsidRDefault="004C62AE" w:rsidP="004C62AE"/>
    <w:p w14:paraId="675C4DAB" w14:textId="6403685F" w:rsidR="001060BC" w:rsidRDefault="001060BC" w:rsidP="001060BC">
      <w:pPr>
        <w:pStyle w:val="Heading2"/>
      </w:pPr>
      <w:r>
        <w:br w:type="page"/>
      </w:r>
      <w:r>
        <w:lastRenderedPageBreak/>
        <w:t xml:space="preserve">Annex </w:t>
      </w:r>
      <w:r w:rsidR="00CF480E">
        <w:t>H</w:t>
      </w:r>
      <w:r>
        <w:t>: List of future meetings</w:t>
      </w:r>
    </w:p>
    <w:p w14:paraId="72BCFC20" w14:textId="77777777" w:rsidR="001060BC" w:rsidRDefault="001060BC" w:rsidP="001060B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1515"/>
        <w:gridCol w:w="906"/>
        <w:gridCol w:w="1087"/>
      </w:tblGrid>
      <w:tr w:rsidR="001060BC" w14:paraId="6747D2E3" w14:textId="77777777" w:rsidTr="001060BC">
        <w:tc>
          <w:tcPr>
            <w:tcW w:w="0" w:type="auto"/>
          </w:tcPr>
          <w:p w14:paraId="137EAF64" w14:textId="49724BE5" w:rsidR="001060BC" w:rsidRDefault="001060BC" w:rsidP="001060B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E1B3DEE" w14:textId="40D66C94" w:rsidR="001060BC" w:rsidRDefault="001060BC" w:rsidP="001060BC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7623D2E9" w14:textId="7D10422D" w:rsidR="001060BC" w:rsidRDefault="001060BC" w:rsidP="001060BC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575F33CC" w14:textId="73C7C56F" w:rsidR="001060BC" w:rsidRDefault="001060BC" w:rsidP="001060BC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7A52FC63" w14:textId="51EE34BA" w:rsidR="001060BC" w:rsidRDefault="001060BC" w:rsidP="001060BC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14:paraId="5CA955A7" w14:textId="3A6991B9" w:rsidR="001060BC" w:rsidRDefault="001060BC" w:rsidP="001060BC">
            <w:pPr>
              <w:pStyle w:val="TAH"/>
            </w:pPr>
            <w:r>
              <w:t>Reference</w:t>
            </w:r>
          </w:p>
        </w:tc>
      </w:tr>
      <w:tr w:rsidR="001060BC" w14:paraId="4B9084CE" w14:textId="77777777" w:rsidTr="001060BC">
        <w:tc>
          <w:tcPr>
            <w:tcW w:w="0" w:type="auto"/>
          </w:tcPr>
          <w:p w14:paraId="0E0D45AA" w14:textId="0243A4B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</w:t>
            </w:r>
          </w:p>
        </w:tc>
        <w:tc>
          <w:tcPr>
            <w:tcW w:w="0" w:type="auto"/>
          </w:tcPr>
          <w:p w14:paraId="2E364D25" w14:textId="781388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2024-02-26</w:t>
            </w:r>
          </w:p>
        </w:tc>
        <w:tc>
          <w:tcPr>
            <w:tcW w:w="0" w:type="auto"/>
          </w:tcPr>
          <w:p w14:paraId="743A5BBB" w14:textId="205E014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2024-03-01</w:t>
            </w:r>
          </w:p>
        </w:tc>
        <w:tc>
          <w:tcPr>
            <w:tcW w:w="0" w:type="auto"/>
          </w:tcPr>
          <w:p w14:paraId="7DDE0639" w14:textId="5164A47D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49A1AB1F" w14:textId="1D072E1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5A2EAC30" w14:textId="378125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</w:t>
            </w:r>
          </w:p>
        </w:tc>
      </w:tr>
      <w:tr w:rsidR="001060BC" w14:paraId="593F6AA5" w14:textId="77777777" w:rsidTr="001060BC">
        <w:tc>
          <w:tcPr>
            <w:tcW w:w="0" w:type="auto"/>
          </w:tcPr>
          <w:p w14:paraId="07D0E60E" w14:textId="70EB273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RAN4#110-bis</w:t>
            </w:r>
          </w:p>
        </w:tc>
        <w:tc>
          <w:tcPr>
            <w:tcW w:w="0" w:type="auto"/>
          </w:tcPr>
          <w:p w14:paraId="74166679" w14:textId="084CD130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2024-04-15</w:t>
            </w:r>
          </w:p>
        </w:tc>
        <w:tc>
          <w:tcPr>
            <w:tcW w:w="0" w:type="auto"/>
          </w:tcPr>
          <w:p w14:paraId="1A66236D" w14:textId="0601CE5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2024-04-19</w:t>
            </w:r>
          </w:p>
        </w:tc>
        <w:tc>
          <w:tcPr>
            <w:tcW w:w="0" w:type="auto"/>
          </w:tcPr>
          <w:p w14:paraId="5B69BCA0" w14:textId="5CF4748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</w:t>
            </w:r>
            <w:r w:rsidR="000D4F06" w:rsidRPr="000D4F06">
              <w:rPr>
                <w:sz w:val="16"/>
              </w:rPr>
              <w:t>Changsha</w:t>
            </w:r>
            <w:r w:rsidR="000D4F06"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02763087" w14:textId="679E44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0B305BD3" w14:textId="3BD22BC6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</w:t>
            </w:r>
            <w:r w:rsidR="000D4F06">
              <w:rPr>
                <w:sz w:val="16"/>
              </w:rPr>
              <w:t>-bis</w:t>
            </w:r>
          </w:p>
        </w:tc>
      </w:tr>
      <w:tr w:rsidR="001060BC" w14:paraId="5075F198" w14:textId="77777777" w:rsidTr="001060BC">
        <w:tc>
          <w:tcPr>
            <w:tcW w:w="0" w:type="auto"/>
          </w:tcPr>
          <w:p w14:paraId="1CF2D1AC" w14:textId="57C239D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RAN4#111</w:t>
            </w:r>
          </w:p>
        </w:tc>
        <w:tc>
          <w:tcPr>
            <w:tcW w:w="0" w:type="auto"/>
          </w:tcPr>
          <w:p w14:paraId="2A6268AF" w14:textId="513112D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2024-05-20</w:t>
            </w:r>
          </w:p>
        </w:tc>
        <w:tc>
          <w:tcPr>
            <w:tcW w:w="0" w:type="auto"/>
          </w:tcPr>
          <w:p w14:paraId="1C56DA11" w14:textId="62ABBA7C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2024-05-24</w:t>
            </w:r>
          </w:p>
        </w:tc>
        <w:tc>
          <w:tcPr>
            <w:tcW w:w="0" w:type="auto"/>
          </w:tcPr>
          <w:p w14:paraId="4AF88582" w14:textId="711E09BA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Japan</w:t>
            </w:r>
          </w:p>
        </w:tc>
        <w:tc>
          <w:tcPr>
            <w:tcW w:w="0" w:type="auto"/>
          </w:tcPr>
          <w:p w14:paraId="3B26A312" w14:textId="286806E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JP</w:t>
            </w:r>
          </w:p>
        </w:tc>
        <w:tc>
          <w:tcPr>
            <w:tcW w:w="0" w:type="auto"/>
          </w:tcPr>
          <w:p w14:paraId="544AB105" w14:textId="39DCA53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R4-111</w:t>
            </w:r>
          </w:p>
        </w:tc>
      </w:tr>
      <w:tr w:rsidR="001060BC" w14:paraId="7C79CCD6" w14:textId="77777777" w:rsidTr="001060BC">
        <w:tc>
          <w:tcPr>
            <w:tcW w:w="0" w:type="auto"/>
          </w:tcPr>
          <w:p w14:paraId="009CCB9E" w14:textId="67B4237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</w:t>
            </w:r>
          </w:p>
        </w:tc>
        <w:tc>
          <w:tcPr>
            <w:tcW w:w="0" w:type="auto"/>
          </w:tcPr>
          <w:p w14:paraId="1A3C27AB" w14:textId="04C100C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2024-08-19</w:t>
            </w:r>
          </w:p>
        </w:tc>
        <w:tc>
          <w:tcPr>
            <w:tcW w:w="0" w:type="auto"/>
          </w:tcPr>
          <w:p w14:paraId="10CA989A" w14:textId="7B47410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2024-08-23</w:t>
            </w:r>
          </w:p>
        </w:tc>
        <w:tc>
          <w:tcPr>
            <w:tcW w:w="0" w:type="auto"/>
          </w:tcPr>
          <w:p w14:paraId="474D03E1" w14:textId="7797BED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709AAC35" w14:textId="1380B7E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78CD7120" w14:textId="4C1B567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1060BC" w14:paraId="18CDD757" w14:textId="77777777" w:rsidTr="001060BC">
        <w:tc>
          <w:tcPr>
            <w:tcW w:w="0" w:type="auto"/>
          </w:tcPr>
          <w:p w14:paraId="77B0519D" w14:textId="2BCAD4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RAN4#112-bis</w:t>
            </w:r>
          </w:p>
        </w:tc>
        <w:tc>
          <w:tcPr>
            <w:tcW w:w="0" w:type="auto"/>
          </w:tcPr>
          <w:p w14:paraId="4237F25D" w14:textId="1F4C3541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2024-10-14</w:t>
            </w:r>
          </w:p>
        </w:tc>
        <w:tc>
          <w:tcPr>
            <w:tcW w:w="0" w:type="auto"/>
          </w:tcPr>
          <w:p w14:paraId="7759BD36" w14:textId="49A3AF6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2024-10-18</w:t>
            </w:r>
          </w:p>
        </w:tc>
        <w:tc>
          <w:tcPr>
            <w:tcW w:w="0" w:type="auto"/>
          </w:tcPr>
          <w:p w14:paraId="48BCC23E" w14:textId="278C72AF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</w:tcPr>
          <w:p w14:paraId="0C74A7A8" w14:textId="521877DE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7250976B" w14:textId="2B721582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  <w:r w:rsidR="000D4F06">
              <w:rPr>
                <w:sz w:val="16"/>
              </w:rPr>
              <w:t>-bis</w:t>
            </w:r>
          </w:p>
        </w:tc>
      </w:tr>
      <w:tr w:rsidR="001060BC" w14:paraId="7F373C71" w14:textId="77777777" w:rsidTr="001060BC">
        <w:tc>
          <w:tcPr>
            <w:tcW w:w="0" w:type="auto"/>
          </w:tcPr>
          <w:p w14:paraId="218EF741" w14:textId="0516BA95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RAN4#113</w:t>
            </w:r>
          </w:p>
        </w:tc>
        <w:tc>
          <w:tcPr>
            <w:tcW w:w="0" w:type="auto"/>
          </w:tcPr>
          <w:p w14:paraId="04B03DA0" w14:textId="54009F9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2024-11-18</w:t>
            </w:r>
          </w:p>
        </w:tc>
        <w:tc>
          <w:tcPr>
            <w:tcW w:w="0" w:type="auto"/>
          </w:tcPr>
          <w:p w14:paraId="7838E1C3" w14:textId="36F796A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2024-11-22</w:t>
            </w:r>
          </w:p>
        </w:tc>
        <w:tc>
          <w:tcPr>
            <w:tcW w:w="0" w:type="auto"/>
          </w:tcPr>
          <w:p w14:paraId="3939F059" w14:textId="535AADD3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TBC</w:t>
            </w:r>
          </w:p>
        </w:tc>
        <w:tc>
          <w:tcPr>
            <w:tcW w:w="0" w:type="auto"/>
          </w:tcPr>
          <w:p w14:paraId="7EC65F91" w14:textId="58CB63D9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1B4D4AB2" w14:textId="0DC260C4" w:rsidR="001060BC" w:rsidRPr="001060BC" w:rsidRDefault="001060BC" w:rsidP="001060B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R4-113</w:t>
            </w:r>
          </w:p>
        </w:tc>
      </w:tr>
    </w:tbl>
    <w:p w14:paraId="31B539E9" w14:textId="77777777" w:rsidR="001060BC" w:rsidRDefault="001060BC" w:rsidP="001060BC"/>
    <w:p w14:paraId="24B304BE" w14:textId="77777777" w:rsidR="001060BC" w:rsidRDefault="001060BC" w:rsidP="001060BC">
      <w:pPr>
        <w:pStyle w:val="FP"/>
      </w:pPr>
    </w:p>
    <w:p w14:paraId="0CF3D69B" w14:textId="77777777" w:rsidR="001060BC" w:rsidRDefault="001060BC" w:rsidP="001060BC">
      <w:pPr>
        <w:pStyle w:val="FP"/>
      </w:pPr>
      <w:r>
        <w:t>Annexes to report prepared by: MCC</w:t>
      </w:r>
    </w:p>
    <w:p w14:paraId="687823AE" w14:textId="02C9A60C" w:rsidR="001060BC" w:rsidRDefault="001060BC" w:rsidP="001060BC">
      <w:pPr>
        <w:pStyle w:val="FP"/>
      </w:pPr>
    </w:p>
    <w:p w14:paraId="763459C2" w14:textId="107B6255" w:rsidR="001060BC" w:rsidRDefault="001060BC" w:rsidP="001060BC"/>
    <w:sectPr w:rsidR="001060BC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8C4DA" w14:textId="77777777" w:rsidR="004F3658" w:rsidRDefault="004F3658">
      <w:pPr>
        <w:spacing w:after="0"/>
      </w:pPr>
      <w:r>
        <w:separator/>
      </w:r>
    </w:p>
  </w:endnote>
  <w:endnote w:type="continuationSeparator" w:id="0">
    <w:p w14:paraId="707C2D30" w14:textId="77777777" w:rsidR="004F3658" w:rsidRDefault="004F36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917CC" w14:textId="77777777" w:rsidR="004F3658" w:rsidRDefault="004F3658">
      <w:pPr>
        <w:spacing w:after="0"/>
      </w:pPr>
      <w:r>
        <w:separator/>
      </w:r>
    </w:p>
  </w:footnote>
  <w:footnote w:type="continuationSeparator" w:id="0">
    <w:p w14:paraId="6446B3B8" w14:textId="77777777" w:rsidR="004F3658" w:rsidRDefault="004F36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8A51" w14:textId="77777777" w:rsidR="004D345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0BC"/>
    <w:rsid w:val="000D4F06"/>
    <w:rsid w:val="001060BC"/>
    <w:rsid w:val="003E7E96"/>
    <w:rsid w:val="004C62AE"/>
    <w:rsid w:val="004D3457"/>
    <w:rsid w:val="004F3658"/>
    <w:rsid w:val="004F77B4"/>
    <w:rsid w:val="006C0108"/>
    <w:rsid w:val="006C47FB"/>
    <w:rsid w:val="00A139BA"/>
    <w:rsid w:val="00A87E4B"/>
    <w:rsid w:val="00B04748"/>
    <w:rsid w:val="00B33326"/>
    <w:rsid w:val="00CF480E"/>
    <w:rsid w:val="00F65EBB"/>
    <w:rsid w:val="00FB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9E2FA2"/>
  <w15:chartTrackingRefBased/>
  <w15:docId w15:val="{C60C9CE5-CDFD-4E4E-A65C-219B2EE3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3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FB03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B03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03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03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03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03E5"/>
    <w:pPr>
      <w:outlineLvl w:val="5"/>
    </w:pPr>
  </w:style>
  <w:style w:type="paragraph" w:styleId="Heading7">
    <w:name w:val="heading 7"/>
    <w:basedOn w:val="H6"/>
    <w:next w:val="Normal"/>
    <w:qFormat/>
    <w:rsid w:val="00FB03E5"/>
    <w:pPr>
      <w:outlineLvl w:val="6"/>
    </w:pPr>
  </w:style>
  <w:style w:type="paragraph" w:styleId="Heading8">
    <w:name w:val="heading 8"/>
    <w:basedOn w:val="Heading1"/>
    <w:next w:val="Normal"/>
    <w:qFormat/>
    <w:rsid w:val="00FB03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03E5"/>
    <w:pPr>
      <w:outlineLvl w:val="8"/>
    </w:pPr>
  </w:style>
  <w:style w:type="character" w:default="1" w:styleId="DefaultParagraphFont">
    <w:name w:val="Default Paragraph Font"/>
    <w:semiHidden/>
    <w:rsid w:val="00FB03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03E5"/>
  </w:style>
  <w:style w:type="paragraph" w:styleId="TOC8">
    <w:name w:val="toc 8"/>
    <w:basedOn w:val="TOC1"/>
    <w:semiHidden/>
    <w:rsid w:val="00FB03E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03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FB03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03E5"/>
    <w:pPr>
      <w:ind w:left="1701" w:hanging="1701"/>
    </w:pPr>
  </w:style>
  <w:style w:type="paragraph" w:styleId="TOC4">
    <w:name w:val="toc 4"/>
    <w:basedOn w:val="TOC3"/>
    <w:semiHidden/>
    <w:rsid w:val="00FB03E5"/>
    <w:pPr>
      <w:ind w:left="1418" w:hanging="1418"/>
    </w:pPr>
  </w:style>
  <w:style w:type="paragraph" w:styleId="TOC3">
    <w:name w:val="toc 3"/>
    <w:basedOn w:val="TOC2"/>
    <w:semiHidden/>
    <w:rsid w:val="00FB03E5"/>
    <w:pPr>
      <w:ind w:left="1134" w:hanging="1134"/>
    </w:pPr>
  </w:style>
  <w:style w:type="paragraph" w:styleId="TOC2">
    <w:name w:val="toc 2"/>
    <w:basedOn w:val="TOC1"/>
    <w:semiHidden/>
    <w:rsid w:val="00FB03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03E5"/>
    <w:pPr>
      <w:ind w:left="284"/>
    </w:pPr>
  </w:style>
  <w:style w:type="paragraph" w:styleId="Index1">
    <w:name w:val="index 1"/>
    <w:basedOn w:val="Normal"/>
    <w:semiHidden/>
    <w:rsid w:val="00FB03E5"/>
    <w:pPr>
      <w:keepLines/>
      <w:spacing w:after="0"/>
    </w:pPr>
  </w:style>
  <w:style w:type="paragraph" w:customStyle="1" w:styleId="ZH">
    <w:name w:val="ZH"/>
    <w:rsid w:val="00FB03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03E5"/>
    <w:pPr>
      <w:outlineLvl w:val="9"/>
    </w:pPr>
  </w:style>
  <w:style w:type="paragraph" w:styleId="ListNumber2">
    <w:name w:val="List Number 2"/>
    <w:basedOn w:val="ListNumber"/>
    <w:semiHidden/>
    <w:rsid w:val="00FB03E5"/>
    <w:pPr>
      <w:ind w:left="851"/>
    </w:pPr>
  </w:style>
  <w:style w:type="paragraph" w:styleId="Header">
    <w:name w:val="header"/>
    <w:semiHidden/>
    <w:rsid w:val="00FB03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FB03E5"/>
    <w:rPr>
      <w:b/>
      <w:position w:val="6"/>
      <w:sz w:val="16"/>
    </w:rPr>
  </w:style>
  <w:style w:type="paragraph" w:styleId="FootnoteText">
    <w:name w:val="footnote text"/>
    <w:basedOn w:val="Normal"/>
    <w:semiHidden/>
    <w:rsid w:val="00FB03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B03E5"/>
    <w:rPr>
      <w:b/>
    </w:rPr>
  </w:style>
  <w:style w:type="paragraph" w:customStyle="1" w:styleId="TAC">
    <w:name w:val="TAC"/>
    <w:basedOn w:val="TAL"/>
    <w:rsid w:val="00FB03E5"/>
    <w:pPr>
      <w:jc w:val="center"/>
    </w:pPr>
  </w:style>
  <w:style w:type="paragraph" w:customStyle="1" w:styleId="TF">
    <w:name w:val="TF"/>
    <w:basedOn w:val="TH"/>
    <w:rsid w:val="00FB03E5"/>
    <w:pPr>
      <w:keepNext w:val="0"/>
      <w:spacing w:before="0" w:after="240"/>
    </w:pPr>
  </w:style>
  <w:style w:type="paragraph" w:customStyle="1" w:styleId="NO">
    <w:name w:val="NO"/>
    <w:basedOn w:val="Normal"/>
    <w:rsid w:val="00FB03E5"/>
    <w:pPr>
      <w:keepLines/>
      <w:ind w:left="1135" w:hanging="851"/>
    </w:pPr>
  </w:style>
  <w:style w:type="paragraph" w:styleId="TOC9">
    <w:name w:val="toc 9"/>
    <w:basedOn w:val="TOC8"/>
    <w:semiHidden/>
    <w:rsid w:val="00FB03E5"/>
    <w:pPr>
      <w:ind w:left="1418" w:hanging="1418"/>
    </w:pPr>
  </w:style>
  <w:style w:type="paragraph" w:customStyle="1" w:styleId="EX">
    <w:name w:val="EX"/>
    <w:basedOn w:val="Normal"/>
    <w:rsid w:val="00FB03E5"/>
    <w:pPr>
      <w:keepLines/>
      <w:ind w:left="1702" w:hanging="1418"/>
    </w:pPr>
  </w:style>
  <w:style w:type="paragraph" w:customStyle="1" w:styleId="FP">
    <w:name w:val="FP"/>
    <w:basedOn w:val="Normal"/>
    <w:rsid w:val="00FB03E5"/>
    <w:pPr>
      <w:spacing w:after="0"/>
    </w:pPr>
  </w:style>
  <w:style w:type="paragraph" w:customStyle="1" w:styleId="LD">
    <w:name w:val="LD"/>
    <w:rsid w:val="00FB03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03E5"/>
    <w:pPr>
      <w:spacing w:after="0"/>
    </w:pPr>
  </w:style>
  <w:style w:type="paragraph" w:customStyle="1" w:styleId="EW">
    <w:name w:val="EW"/>
    <w:basedOn w:val="EX"/>
    <w:rsid w:val="00FB03E5"/>
    <w:pPr>
      <w:spacing w:after="0"/>
    </w:pPr>
  </w:style>
  <w:style w:type="paragraph" w:styleId="TOC6">
    <w:name w:val="toc 6"/>
    <w:basedOn w:val="TOC5"/>
    <w:next w:val="Normal"/>
    <w:semiHidden/>
    <w:rsid w:val="00FB03E5"/>
    <w:pPr>
      <w:ind w:left="1985" w:hanging="1985"/>
    </w:pPr>
  </w:style>
  <w:style w:type="paragraph" w:styleId="TOC7">
    <w:name w:val="toc 7"/>
    <w:basedOn w:val="TOC6"/>
    <w:next w:val="Normal"/>
    <w:semiHidden/>
    <w:rsid w:val="00FB03E5"/>
    <w:pPr>
      <w:ind w:left="2268" w:hanging="2268"/>
    </w:pPr>
  </w:style>
  <w:style w:type="paragraph" w:styleId="ListBullet2">
    <w:name w:val="List Bullet 2"/>
    <w:basedOn w:val="ListBullet"/>
    <w:semiHidden/>
    <w:rsid w:val="00FB03E5"/>
    <w:pPr>
      <w:ind w:left="851"/>
    </w:pPr>
  </w:style>
  <w:style w:type="paragraph" w:styleId="ListBullet3">
    <w:name w:val="List Bullet 3"/>
    <w:basedOn w:val="ListBullet2"/>
    <w:semiHidden/>
    <w:rsid w:val="00FB03E5"/>
    <w:pPr>
      <w:ind w:left="1135"/>
    </w:pPr>
  </w:style>
  <w:style w:type="paragraph" w:styleId="ListNumber">
    <w:name w:val="List Number"/>
    <w:basedOn w:val="List"/>
    <w:semiHidden/>
    <w:rsid w:val="00FB03E5"/>
  </w:style>
  <w:style w:type="paragraph" w:customStyle="1" w:styleId="EQ">
    <w:name w:val="EQ"/>
    <w:basedOn w:val="Normal"/>
    <w:next w:val="Normal"/>
    <w:rsid w:val="00FB03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03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03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03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03E5"/>
    <w:pPr>
      <w:jc w:val="right"/>
    </w:pPr>
  </w:style>
  <w:style w:type="paragraph" w:customStyle="1" w:styleId="H6">
    <w:name w:val="H6"/>
    <w:basedOn w:val="Heading5"/>
    <w:next w:val="Normal"/>
    <w:rsid w:val="00FB03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03E5"/>
    <w:pPr>
      <w:ind w:left="851" w:hanging="851"/>
    </w:pPr>
  </w:style>
  <w:style w:type="paragraph" w:customStyle="1" w:styleId="TAL">
    <w:name w:val="TAL"/>
    <w:basedOn w:val="Normal"/>
    <w:rsid w:val="00FB03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03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03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03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03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03E5"/>
    <w:pPr>
      <w:framePr w:wrap="notBeside" w:y="16161"/>
    </w:pPr>
  </w:style>
  <w:style w:type="character" w:customStyle="1" w:styleId="ZGSM">
    <w:name w:val="ZGSM"/>
    <w:rsid w:val="00FB03E5"/>
  </w:style>
  <w:style w:type="paragraph" w:styleId="List2">
    <w:name w:val="List 2"/>
    <w:basedOn w:val="List"/>
    <w:semiHidden/>
    <w:rsid w:val="00FB03E5"/>
    <w:pPr>
      <w:ind w:left="851"/>
    </w:pPr>
  </w:style>
  <w:style w:type="paragraph" w:customStyle="1" w:styleId="ZG">
    <w:name w:val="ZG"/>
    <w:rsid w:val="00FB03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03E5"/>
    <w:pPr>
      <w:ind w:left="1135"/>
    </w:pPr>
  </w:style>
  <w:style w:type="paragraph" w:styleId="List4">
    <w:name w:val="List 4"/>
    <w:basedOn w:val="List3"/>
    <w:semiHidden/>
    <w:rsid w:val="00FB03E5"/>
    <w:pPr>
      <w:ind w:left="1418"/>
    </w:pPr>
  </w:style>
  <w:style w:type="paragraph" w:styleId="List5">
    <w:name w:val="List 5"/>
    <w:basedOn w:val="List4"/>
    <w:semiHidden/>
    <w:rsid w:val="00FB03E5"/>
    <w:pPr>
      <w:ind w:left="1702"/>
    </w:pPr>
  </w:style>
  <w:style w:type="paragraph" w:customStyle="1" w:styleId="EditorsNote">
    <w:name w:val="Editor's Note"/>
    <w:basedOn w:val="NO"/>
    <w:rsid w:val="00FB03E5"/>
    <w:rPr>
      <w:color w:val="FF0000"/>
    </w:rPr>
  </w:style>
  <w:style w:type="paragraph" w:styleId="List">
    <w:name w:val="List"/>
    <w:basedOn w:val="Normal"/>
    <w:semiHidden/>
    <w:rsid w:val="00FB03E5"/>
    <w:pPr>
      <w:ind w:left="568" w:hanging="284"/>
    </w:pPr>
  </w:style>
  <w:style w:type="paragraph" w:styleId="ListBullet">
    <w:name w:val="List Bullet"/>
    <w:basedOn w:val="List"/>
    <w:semiHidden/>
    <w:rsid w:val="00FB03E5"/>
  </w:style>
  <w:style w:type="paragraph" w:styleId="ListBullet4">
    <w:name w:val="List Bullet 4"/>
    <w:basedOn w:val="ListBullet3"/>
    <w:semiHidden/>
    <w:rsid w:val="00FB03E5"/>
    <w:pPr>
      <w:ind w:left="1418"/>
    </w:pPr>
  </w:style>
  <w:style w:type="paragraph" w:styleId="ListBullet5">
    <w:name w:val="List Bullet 5"/>
    <w:basedOn w:val="ListBullet4"/>
    <w:semiHidden/>
    <w:rsid w:val="00FB03E5"/>
    <w:pPr>
      <w:ind w:left="1702"/>
    </w:pPr>
  </w:style>
  <w:style w:type="paragraph" w:customStyle="1" w:styleId="B1">
    <w:name w:val="B1"/>
    <w:basedOn w:val="List"/>
    <w:rsid w:val="00FB03E5"/>
  </w:style>
  <w:style w:type="paragraph" w:customStyle="1" w:styleId="B2">
    <w:name w:val="B2"/>
    <w:basedOn w:val="List2"/>
    <w:rsid w:val="00FB03E5"/>
  </w:style>
  <w:style w:type="paragraph" w:customStyle="1" w:styleId="B3">
    <w:name w:val="B3"/>
    <w:basedOn w:val="List3"/>
    <w:rsid w:val="00FB03E5"/>
  </w:style>
  <w:style w:type="paragraph" w:customStyle="1" w:styleId="B4">
    <w:name w:val="B4"/>
    <w:basedOn w:val="List4"/>
    <w:rsid w:val="00FB03E5"/>
  </w:style>
  <w:style w:type="paragraph" w:customStyle="1" w:styleId="B5">
    <w:name w:val="B5"/>
    <w:basedOn w:val="List5"/>
    <w:rsid w:val="00FB03E5"/>
  </w:style>
  <w:style w:type="paragraph" w:styleId="Footer">
    <w:name w:val="footer"/>
    <w:basedOn w:val="Header"/>
    <w:semiHidden/>
    <w:rsid w:val="00FB03E5"/>
    <w:pPr>
      <w:jc w:val="center"/>
    </w:pPr>
    <w:rPr>
      <w:i/>
    </w:rPr>
  </w:style>
  <w:style w:type="paragraph" w:customStyle="1" w:styleId="ZTD">
    <w:name w:val="ZTD"/>
    <w:basedOn w:val="ZB"/>
    <w:rsid w:val="00FB03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10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96</Pages>
  <Words>29110</Words>
  <Characters>165928</Characters>
  <Application>Microsoft Office Word</Application>
  <DocSecurity>0</DocSecurity>
  <Lines>1382</Lines>
  <Paragraphs>389</Paragraphs>
  <ScaleCrop>false</ScaleCrop>
  <Company>ETSI Sophia Antipolis</Company>
  <LinksUpToDate>false</LinksUpToDate>
  <CharactersWithSpaces>194649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12</cp:revision>
  <cp:lastPrinted>1899-12-31T23:00:00Z</cp:lastPrinted>
  <dcterms:created xsi:type="dcterms:W3CDTF">2024-01-23T00:55:00Z</dcterms:created>
  <dcterms:modified xsi:type="dcterms:W3CDTF">2024-02-19T18:39:00Z</dcterms:modified>
</cp:coreProperties>
</file>