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305C" w14:textId="683544DC"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796302" w:rsidRPr="00796302">
        <w:rPr>
          <w:rFonts w:cs="Arial"/>
          <w:sz w:val="24"/>
          <w:szCs w:val="24"/>
          <w:lang w:eastAsia="zh-CN"/>
        </w:rPr>
        <w:t>R4-2316510</w:t>
      </w:r>
    </w:p>
    <w:p w14:paraId="53560027" w14:textId="77777777" w:rsidR="00E95BA4" w:rsidRPr="00376830" w:rsidRDefault="00E95BA4" w:rsidP="00E95BA4">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195A9AF6"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94363">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310C8E">
        <w:rPr>
          <w:rFonts w:ascii="Arial" w:hAnsi="Arial" w:cs="Arial"/>
          <w:sz w:val="22"/>
          <w:szCs w:val="22"/>
          <w:lang w:val="sv-SE"/>
        </w:rPr>
        <w:t>2</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276B97A"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966EE3" w:rsidRPr="00966EE3">
        <w:rPr>
          <w:rFonts w:ascii="Arial" w:hAnsi="Arial"/>
          <w:sz w:val="22"/>
          <w:szCs w:val="22"/>
        </w:rPr>
        <w:t>Discus</w:t>
      </w:r>
      <w:r w:rsidR="00A535BD">
        <w:rPr>
          <w:rFonts w:ascii="Arial" w:hAnsi="Arial"/>
          <w:sz w:val="22"/>
          <w:szCs w:val="22"/>
        </w:rPr>
        <w:t>s</w:t>
      </w:r>
      <w:r w:rsidR="00966EE3" w:rsidRPr="00966EE3">
        <w:rPr>
          <w:rFonts w:ascii="Arial" w:hAnsi="Arial"/>
          <w:sz w:val="22"/>
          <w:szCs w:val="22"/>
        </w:rPr>
        <w:t xml:space="preserve">ion on MU assessment </w:t>
      </w:r>
      <w:r w:rsidR="002A20A4" w:rsidRPr="0062465A">
        <w:rPr>
          <w:rFonts w:ascii="Arial" w:hAnsi="Arial"/>
          <w:sz w:val="22"/>
          <w:szCs w:val="22"/>
        </w:rPr>
        <w:t>for FR2 multi-Rx UE</w:t>
      </w:r>
      <w:r w:rsidR="00966EE3">
        <w:rPr>
          <w:rFonts w:ascii="Arial" w:hAnsi="Arial"/>
          <w:sz w:val="22"/>
          <w:szCs w:val="22"/>
        </w:rPr>
        <w:t xml:space="preserve"> test methodology</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FA4A05A" w14:textId="76332919" w:rsidR="00A00E2A" w:rsidRPr="00446396" w:rsidRDefault="00D96AF3" w:rsidP="00446396">
      <w:pPr>
        <w:jc w:val="both"/>
      </w:pPr>
      <w:r w:rsidRPr="00CF0993">
        <w:t>In RAN4#</w:t>
      </w:r>
      <w:r w:rsidR="001C4485">
        <w:t>10</w:t>
      </w:r>
      <w:r w:rsidR="00C4488C">
        <w:t>8</w:t>
      </w:r>
      <w:r w:rsidRPr="00CF0993">
        <w:t>,</w:t>
      </w:r>
      <w:r w:rsidR="00966EE3">
        <w:t xml:space="preserve"> the </w:t>
      </w:r>
      <w:r w:rsidR="006563E9">
        <w:t>MU framework of measurement grid was initially discussed</w:t>
      </w:r>
      <w:r w:rsidR="00866B93">
        <w:t xml:space="preserve"> [1]. In our paper submitted in </w:t>
      </w:r>
      <w:r w:rsidR="00E42593">
        <w:t xml:space="preserve">RAN4#108bis [2], the MU analysis framework is proposed. In this paper, we will </w:t>
      </w:r>
      <w:r w:rsidR="006C0DCF">
        <w:t xml:space="preserve">further </w:t>
      </w:r>
      <w:r w:rsidR="003B03AE">
        <w:t xml:space="preserve">discuss the MU assessment for </w:t>
      </w:r>
      <w:r w:rsidR="003B03AE" w:rsidRPr="003B03AE">
        <w:t xml:space="preserve">multi-Rx UE RF, RRM and Demodulation testing. </w:t>
      </w:r>
      <w:r w:rsidR="002A36F2" w:rsidRPr="003B03AE">
        <w:t xml:space="preserve">                </w:t>
      </w:r>
    </w:p>
    <w:p w14:paraId="2BC331C3" w14:textId="482D3B16" w:rsidR="009D67FE" w:rsidRDefault="00953A5E" w:rsidP="009D67FE">
      <w:pPr>
        <w:pStyle w:val="Heading1"/>
        <w:rPr>
          <w:lang w:val="en-US"/>
        </w:rPr>
      </w:pPr>
      <w:r>
        <w:rPr>
          <w:lang w:val="en-US"/>
        </w:rPr>
        <w:t>Discussion</w:t>
      </w:r>
    </w:p>
    <w:p w14:paraId="6F3F9FE9" w14:textId="7B7A54C4" w:rsidR="00B348D3" w:rsidRPr="004C69F8" w:rsidRDefault="001B49DE" w:rsidP="004C69F8">
      <w:pPr>
        <w:pStyle w:val="Heading2"/>
        <w:rPr>
          <w:lang w:val="en-US"/>
        </w:rPr>
      </w:pPr>
      <w:r w:rsidRPr="001B49DE">
        <w:rPr>
          <w:lang w:val="en-US"/>
        </w:rPr>
        <w:t>MU assessment</w:t>
      </w:r>
      <w:r w:rsidR="009B1281">
        <w:rPr>
          <w:lang w:val="en-US"/>
        </w:rPr>
        <w:t xml:space="preserve"> </w:t>
      </w:r>
      <w:r w:rsidR="00223523">
        <w:rPr>
          <w:lang w:val="en-US"/>
        </w:rPr>
        <w:t xml:space="preserve">for </w:t>
      </w:r>
      <w:r w:rsidR="00FD2642">
        <w:rPr>
          <w:lang w:val="en-US"/>
        </w:rPr>
        <w:t>multi-Rx UE RF</w:t>
      </w:r>
      <w:r w:rsidR="00223523">
        <w:rPr>
          <w:lang w:val="en-US"/>
        </w:rPr>
        <w:t xml:space="preserve"> testing</w:t>
      </w:r>
    </w:p>
    <w:p w14:paraId="0F96096E" w14:textId="2B2B4C13" w:rsidR="00AE4FFF" w:rsidRDefault="00423A1D" w:rsidP="00737FC9">
      <w:pPr>
        <w:jc w:val="both"/>
        <w:rPr>
          <w:lang w:val="en-US"/>
        </w:rPr>
      </w:pPr>
      <w:r>
        <w:rPr>
          <w:lang w:val="en-US"/>
        </w:rPr>
        <w:t xml:space="preserve">As </w:t>
      </w:r>
      <w:r w:rsidR="00E55546">
        <w:rPr>
          <w:lang w:val="en-US"/>
        </w:rPr>
        <w:t>discussed</w:t>
      </w:r>
      <w:r>
        <w:rPr>
          <w:lang w:val="en-US"/>
        </w:rPr>
        <w:t xml:space="preserve"> in [2], </w:t>
      </w:r>
      <w:bookmarkStart w:id="2" w:name="OLE_LINK4"/>
      <w:r w:rsidR="00E55546">
        <w:rPr>
          <w:lang w:val="en-US"/>
        </w:rPr>
        <w:t xml:space="preserve">the principle of </w:t>
      </w:r>
      <w:r w:rsidR="00FD2642">
        <w:rPr>
          <w:lang w:val="en-US"/>
        </w:rPr>
        <w:t xml:space="preserve">MU assessment for multi-Rx UE RF </w:t>
      </w:r>
      <w:r w:rsidR="00575946">
        <w:rPr>
          <w:lang w:val="en-US"/>
        </w:rPr>
        <w:t xml:space="preserve">testing is to </w:t>
      </w:r>
      <w:r w:rsidR="007F44E3">
        <w:rPr>
          <w:lang w:val="en-US"/>
        </w:rPr>
        <w:t xml:space="preserve">leverage the uncertainty budget of </w:t>
      </w:r>
      <w:r w:rsidR="00575946">
        <w:rPr>
          <w:lang w:val="en-US"/>
        </w:rPr>
        <w:t xml:space="preserve">legacy </w:t>
      </w:r>
      <w:r w:rsidR="007F44E3">
        <w:rPr>
          <w:lang w:val="en-US"/>
        </w:rPr>
        <w:t>EIS spherical coverage specified in TR 38.903</w:t>
      </w:r>
      <w:r w:rsidR="0024689C">
        <w:rPr>
          <w:lang w:val="en-US"/>
        </w:rPr>
        <w:t xml:space="preserve"> considering the 2AoA can be controlled independently</w:t>
      </w:r>
      <w:r w:rsidR="007D3163">
        <w:rPr>
          <w:lang w:val="en-US"/>
        </w:rPr>
        <w:t xml:space="preserve">. </w:t>
      </w:r>
    </w:p>
    <w:p w14:paraId="4F44DBAB" w14:textId="4A6409BD" w:rsidR="007D3163" w:rsidRPr="00B43658" w:rsidRDefault="007D3163" w:rsidP="00737FC9">
      <w:pPr>
        <w:jc w:val="both"/>
        <w:rPr>
          <w:b/>
          <w:bCs/>
          <w:lang w:val="en-US"/>
        </w:rPr>
      </w:pPr>
      <w:r w:rsidRPr="00B43658">
        <w:rPr>
          <w:rFonts w:hint="eastAsia"/>
          <w:b/>
          <w:bCs/>
          <w:lang w:val="en-US"/>
        </w:rPr>
        <w:t>Observation</w:t>
      </w:r>
      <w:r w:rsidRPr="00B43658">
        <w:rPr>
          <w:b/>
          <w:bCs/>
          <w:lang w:val="en-US"/>
        </w:rPr>
        <w:t xml:space="preserve"> 1: </w:t>
      </w:r>
      <w:r w:rsidRPr="00B43658">
        <w:rPr>
          <w:rFonts w:hint="eastAsia"/>
          <w:b/>
          <w:bCs/>
          <w:lang w:val="en-US"/>
        </w:rPr>
        <w:t>The</w:t>
      </w:r>
      <w:r w:rsidRPr="00B43658">
        <w:rPr>
          <w:b/>
          <w:bCs/>
          <w:lang w:val="en-US"/>
        </w:rPr>
        <w:t xml:space="preserve"> uncertainty budget of legacy EIS spherical coverage </w:t>
      </w:r>
      <w:r w:rsidR="00B43658" w:rsidRPr="00B43658">
        <w:rPr>
          <w:b/>
          <w:bCs/>
          <w:lang w:val="en-US"/>
        </w:rPr>
        <w:t>can be leveraged for 2AoA multi-Rx UE RF testing considering the 2AoA can be controlled independently.</w:t>
      </w:r>
    </w:p>
    <w:p w14:paraId="796C1DC8" w14:textId="02B00E33" w:rsidR="00B9163E" w:rsidRPr="00476E41" w:rsidRDefault="0050046A" w:rsidP="002C0F82">
      <w:pPr>
        <w:jc w:val="both"/>
        <w:rPr>
          <w:b/>
          <w:bCs/>
          <w:lang w:val="en-US"/>
        </w:rPr>
      </w:pPr>
      <w:r w:rsidRPr="00476E41">
        <w:rPr>
          <w:b/>
          <w:bCs/>
          <w:lang w:val="en-US"/>
        </w:rPr>
        <w:t xml:space="preserve">Proposal 1: </w:t>
      </w:r>
      <w:r w:rsidR="00476E41" w:rsidRPr="00476E41">
        <w:rPr>
          <w:b/>
          <w:bCs/>
          <w:lang w:val="en-US"/>
        </w:rPr>
        <w:t xml:space="preserve">The </w:t>
      </w:r>
      <w:r w:rsidR="00D803B9" w:rsidRPr="00D803B9">
        <w:rPr>
          <w:b/>
          <w:bCs/>
          <w:lang w:val="en-US"/>
        </w:rPr>
        <w:t xml:space="preserve">MU assessment </w:t>
      </w:r>
      <w:r w:rsidR="00476E41" w:rsidRPr="00476E41">
        <w:rPr>
          <w:b/>
          <w:bCs/>
          <w:lang w:val="en-US"/>
        </w:rPr>
        <w:t xml:space="preserve">of 2AoA RF testing shown in Table 1 and Table 2 should be adopted </w:t>
      </w:r>
      <w:r w:rsidR="00707E8E">
        <w:rPr>
          <w:b/>
          <w:bCs/>
          <w:lang w:val="en-US"/>
        </w:rPr>
        <w:t xml:space="preserve">for IFF </w:t>
      </w:r>
      <w:r w:rsidR="005835FD">
        <w:rPr>
          <w:b/>
          <w:bCs/>
          <w:lang w:val="en-US"/>
        </w:rPr>
        <w:t xml:space="preserve">measurement setup </w:t>
      </w:r>
      <w:r w:rsidR="00476E41" w:rsidRPr="00476E41">
        <w:rPr>
          <w:b/>
          <w:bCs/>
          <w:lang w:val="en-US"/>
        </w:rPr>
        <w:t>and captured in the TR 38.871.</w:t>
      </w:r>
    </w:p>
    <w:p w14:paraId="1FADB8DB" w14:textId="77777777" w:rsidR="00B9163E" w:rsidRDefault="00B9163E" w:rsidP="002C0F82">
      <w:pPr>
        <w:jc w:val="both"/>
        <w:rPr>
          <w:lang w:val="en-US"/>
        </w:rPr>
      </w:pPr>
    </w:p>
    <w:p w14:paraId="2883CB10" w14:textId="77777777" w:rsidR="00B9163E" w:rsidRDefault="00B9163E" w:rsidP="002C0F82">
      <w:pPr>
        <w:jc w:val="both"/>
        <w:rPr>
          <w:lang w:val="en-US"/>
        </w:rPr>
      </w:pPr>
    </w:p>
    <w:p w14:paraId="27C63EA6" w14:textId="1A85891F" w:rsidR="0041536A" w:rsidRPr="00B9163E" w:rsidRDefault="00B9163E" w:rsidP="00B9163E">
      <w:pPr>
        <w:pStyle w:val="TH"/>
      </w:pPr>
      <w:r>
        <w:lastRenderedPageBreak/>
        <w:t xml:space="preserve">Table 1: </w:t>
      </w:r>
      <w:r w:rsidRPr="009709C5">
        <w:t xml:space="preserve">Uncertainty assessment for </w:t>
      </w:r>
      <w:bookmarkEnd w:id="2"/>
      <w:r w:rsidR="00675822">
        <w:t xml:space="preserve">wanted </w:t>
      </w:r>
      <w:r w:rsidR="002434F7" w:rsidRPr="00730649">
        <w:t xml:space="preserve">DL </w:t>
      </w:r>
      <w:r w:rsidR="00675822">
        <w:t xml:space="preserve">signal </w:t>
      </w:r>
      <w:r w:rsidR="002434F7" w:rsidRPr="00730649">
        <w:t xml:space="preserve">absolute power in </w:t>
      </w:r>
      <w:r w:rsidR="00730649" w:rsidRPr="00730649">
        <w:t>2AoA coverage</w:t>
      </w:r>
      <w:r w:rsidR="00072A81">
        <w:t xml:space="preserve"> </w:t>
      </w:r>
      <w:r w:rsidR="00072A81" w:rsidRPr="00730649">
        <w:t>measurement</w:t>
      </w:r>
      <w:r w:rsidR="00737FC9">
        <w:t xml:space="preserve"> with </w:t>
      </w:r>
      <w:proofErr w:type="gramStart"/>
      <w:r w:rsidR="00737FC9">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219EB" w:rsidRPr="009709C5" w14:paraId="77F96EFE"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2AE14" w14:textId="77777777" w:rsidR="007219EB" w:rsidRPr="009709C5" w:rsidRDefault="007219EB" w:rsidP="00FB1E98">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4ED3BC3" w14:textId="77777777" w:rsidR="007219EB" w:rsidRPr="009709C5" w:rsidRDefault="007219EB" w:rsidP="00FB1E9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C1A837A" w14:textId="77777777" w:rsidR="007219EB" w:rsidRPr="009709C5" w:rsidRDefault="007219EB" w:rsidP="00FB1E9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032BEC8" w14:textId="77777777" w:rsidR="007219EB" w:rsidRPr="009709C5" w:rsidRDefault="007219EB" w:rsidP="00FB1E9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CDC1DE" w14:textId="77777777" w:rsidR="007219EB" w:rsidRPr="009709C5" w:rsidRDefault="007219EB" w:rsidP="00FB1E9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319338DE" w14:textId="77777777" w:rsidR="007219EB" w:rsidRPr="009709C5" w:rsidRDefault="007219EB" w:rsidP="00FB1E98">
            <w:pPr>
              <w:pStyle w:val="TAH"/>
            </w:pPr>
            <w:r w:rsidRPr="009709C5">
              <w:t>Standard uncertainty (σ) [dB]</w:t>
            </w:r>
          </w:p>
        </w:tc>
      </w:tr>
      <w:tr w:rsidR="007219EB" w:rsidRPr="009709C5" w14:paraId="79EE8119" w14:textId="77777777" w:rsidTr="00FB1E9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3F804" w14:textId="77777777" w:rsidR="007219EB" w:rsidRPr="009709C5" w:rsidRDefault="007219EB" w:rsidP="00FB1E98">
            <w:pPr>
              <w:pStyle w:val="TAH"/>
            </w:pPr>
            <w:r w:rsidRPr="009709C5">
              <w:t>Stage 2: DUT measurement</w:t>
            </w:r>
          </w:p>
        </w:tc>
      </w:tr>
      <w:tr w:rsidR="007219EB" w:rsidRPr="009709C5" w14:paraId="570F083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DB9F81" w14:textId="77777777" w:rsidR="007219EB" w:rsidRPr="009709C5" w:rsidRDefault="007219EB" w:rsidP="00FB1E9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D8308C7" w14:textId="77777777" w:rsidR="007219EB" w:rsidRPr="009709C5" w:rsidRDefault="007219EB" w:rsidP="00FB1E9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6F4B03B"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199DAE"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C2D24F"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0B0016" w14:textId="77777777" w:rsidR="007219EB" w:rsidRPr="009709C5" w:rsidRDefault="007219EB" w:rsidP="00FB1E98">
            <w:pPr>
              <w:pStyle w:val="TAC"/>
            </w:pPr>
            <w:r w:rsidRPr="009709C5">
              <w:t>0.00</w:t>
            </w:r>
          </w:p>
        </w:tc>
      </w:tr>
      <w:tr w:rsidR="007219EB" w:rsidRPr="009709C5" w14:paraId="4AF9B4C6"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BBC122" w14:textId="77777777" w:rsidR="007219EB" w:rsidRPr="009709C5" w:rsidRDefault="007219EB" w:rsidP="00FB1E9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BED1F4D" w14:textId="77777777" w:rsidR="007219EB" w:rsidRPr="009709C5" w:rsidRDefault="007219EB" w:rsidP="00FB1E9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D6A0D1"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E45595"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B3FF16"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4DAD2E" w14:textId="77777777" w:rsidR="007219EB" w:rsidRPr="009709C5" w:rsidRDefault="007219EB" w:rsidP="00FB1E98">
            <w:pPr>
              <w:pStyle w:val="TAC"/>
            </w:pPr>
            <w:r w:rsidRPr="009709C5">
              <w:t>0.00</w:t>
            </w:r>
          </w:p>
        </w:tc>
      </w:tr>
      <w:tr w:rsidR="007219EB" w:rsidRPr="009709C5" w14:paraId="36A44F23"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98DB88" w14:textId="77777777" w:rsidR="007219EB" w:rsidRPr="009709C5" w:rsidRDefault="007219EB" w:rsidP="00FB1E9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B2AD4CF" w14:textId="77777777" w:rsidR="007219EB" w:rsidRPr="009709C5" w:rsidRDefault="007219EB" w:rsidP="00FB1E9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4532F253" w14:textId="77777777" w:rsidR="007219EB" w:rsidRPr="009709C5" w:rsidRDefault="007219EB" w:rsidP="00FB1E9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E872DEC"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F9936C" w14:textId="77777777" w:rsidR="007219EB" w:rsidRPr="009709C5" w:rsidRDefault="007219EB" w:rsidP="00FB1E9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996429" w14:textId="77777777" w:rsidR="007219EB" w:rsidRPr="009709C5" w:rsidRDefault="007219EB" w:rsidP="00FB1E98">
            <w:pPr>
              <w:pStyle w:val="TAC"/>
            </w:pPr>
            <w:r w:rsidRPr="009709C5">
              <w:t>0.6</w:t>
            </w:r>
          </w:p>
        </w:tc>
      </w:tr>
      <w:tr w:rsidR="007219EB" w:rsidRPr="009709C5" w14:paraId="72084E42"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7CCE2D" w14:textId="77777777" w:rsidR="007219EB" w:rsidRPr="009709C5" w:rsidRDefault="007219EB" w:rsidP="00FB1E9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6FE73BB" w14:textId="77777777" w:rsidR="007219EB" w:rsidRPr="009709C5" w:rsidRDefault="007219EB" w:rsidP="00FB1E9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AAAF8A" w14:textId="77777777" w:rsidR="007219EB" w:rsidRPr="009709C5" w:rsidRDefault="007219EB" w:rsidP="00FB1E9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11D1C78"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DA118C" w14:textId="77777777" w:rsidR="007219EB" w:rsidRPr="009709C5" w:rsidRDefault="007219EB" w:rsidP="00FB1E9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DFD557" w14:textId="77777777" w:rsidR="007219EB" w:rsidRPr="009709C5" w:rsidRDefault="007219EB" w:rsidP="00FB1E98">
            <w:pPr>
              <w:pStyle w:val="TAC"/>
            </w:pPr>
            <w:r w:rsidRPr="009709C5">
              <w:t>1.30</w:t>
            </w:r>
          </w:p>
        </w:tc>
      </w:tr>
      <w:tr w:rsidR="007219EB" w:rsidRPr="009709C5" w14:paraId="5C6F227B"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AF2A25" w14:textId="77777777" w:rsidR="007219EB" w:rsidRPr="009709C5" w:rsidRDefault="007219EB" w:rsidP="00FB1E9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31F0A422" w14:textId="77777777" w:rsidR="007219EB" w:rsidRPr="009709C5" w:rsidRDefault="007219EB" w:rsidP="00FB1E9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7D58C42"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72ACFF" w14:textId="77777777" w:rsidR="007219EB" w:rsidRPr="009709C5" w:rsidRDefault="007219EB" w:rsidP="00FB1E9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639792" w14:textId="77777777" w:rsidR="007219EB" w:rsidRPr="009709C5" w:rsidRDefault="007219EB" w:rsidP="00FB1E9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FBA62D9" w14:textId="77777777" w:rsidR="007219EB" w:rsidRPr="009709C5" w:rsidRDefault="007219EB" w:rsidP="00FB1E98">
            <w:pPr>
              <w:pStyle w:val="TAC"/>
            </w:pPr>
            <w:r w:rsidRPr="009709C5">
              <w:t>0.00</w:t>
            </w:r>
          </w:p>
        </w:tc>
      </w:tr>
      <w:tr w:rsidR="007219EB" w:rsidRPr="009709C5" w14:paraId="039426B2"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AA812" w14:textId="77777777" w:rsidR="007219EB" w:rsidRPr="009709C5" w:rsidRDefault="007219EB" w:rsidP="00FB1E9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85E76C9" w14:textId="77777777" w:rsidR="007219EB" w:rsidRPr="009709C5" w:rsidRDefault="007219EB" w:rsidP="00FB1E9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AFFB1FE" w14:textId="77777777" w:rsidR="007219EB" w:rsidRPr="009709C5" w:rsidRDefault="007219EB" w:rsidP="00FB1E9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E5C4739"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25298D"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DB7E9E1" w14:textId="77777777" w:rsidR="007219EB" w:rsidRPr="009709C5" w:rsidRDefault="007219EB" w:rsidP="00FB1E98">
            <w:pPr>
              <w:pStyle w:val="TAC"/>
            </w:pPr>
            <w:r w:rsidRPr="009709C5">
              <w:t>1.45</w:t>
            </w:r>
          </w:p>
        </w:tc>
      </w:tr>
      <w:tr w:rsidR="007219EB" w:rsidRPr="009709C5" w14:paraId="36F51FD9"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D38DA" w14:textId="77777777" w:rsidR="007219EB" w:rsidRPr="009709C5" w:rsidRDefault="007219EB" w:rsidP="00FB1E9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B9AFA41" w14:textId="77777777" w:rsidR="007219EB" w:rsidRPr="009709C5" w:rsidRDefault="007219EB" w:rsidP="00FB1E9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37F8181"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980F4D" w14:textId="77777777" w:rsidR="007219EB" w:rsidRPr="009709C5" w:rsidRDefault="007219EB" w:rsidP="00FB1E9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8FC3DB" w14:textId="77777777" w:rsidR="007219EB" w:rsidRPr="009709C5" w:rsidRDefault="007219EB" w:rsidP="00FB1E9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F597BF4" w14:textId="77777777" w:rsidR="007219EB" w:rsidRPr="009709C5" w:rsidRDefault="007219EB" w:rsidP="00FB1E98">
            <w:pPr>
              <w:pStyle w:val="TAC"/>
            </w:pPr>
            <w:r w:rsidRPr="009709C5">
              <w:t>0.00</w:t>
            </w:r>
          </w:p>
        </w:tc>
      </w:tr>
      <w:tr w:rsidR="007219EB" w:rsidRPr="009709C5" w14:paraId="6C2AA2E6"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D3AA5C" w14:textId="77777777" w:rsidR="007219EB" w:rsidRPr="009709C5" w:rsidRDefault="007219EB" w:rsidP="00FB1E9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73B8627" w14:textId="77777777" w:rsidR="007219EB" w:rsidRPr="009709C5" w:rsidRDefault="007219EB" w:rsidP="00FB1E9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967463" w14:textId="77777777" w:rsidR="007219EB" w:rsidRPr="009709C5" w:rsidRDefault="007219EB" w:rsidP="00FB1E9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3FBDB4C"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18CA94"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2204CAF" w14:textId="77777777" w:rsidR="007219EB" w:rsidRPr="009709C5" w:rsidRDefault="007219EB" w:rsidP="00FB1E98">
            <w:pPr>
              <w:pStyle w:val="TAC"/>
            </w:pPr>
            <w:r w:rsidRPr="009709C5">
              <w:t>1.05</w:t>
            </w:r>
          </w:p>
        </w:tc>
      </w:tr>
      <w:tr w:rsidR="007219EB" w:rsidRPr="009709C5" w14:paraId="65BEBBD9"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83CC7" w14:textId="77777777" w:rsidR="007219EB" w:rsidRPr="009709C5" w:rsidRDefault="007219EB" w:rsidP="00FB1E9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00756F" w14:textId="77777777" w:rsidR="007219EB" w:rsidRPr="009709C5" w:rsidRDefault="007219EB" w:rsidP="00FB1E9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A606AE" w14:textId="77777777" w:rsidR="007219EB" w:rsidRPr="009709C5" w:rsidRDefault="007219EB" w:rsidP="00FB1E9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95B1581"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654DCF7"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ADC72C" w14:textId="77777777" w:rsidR="007219EB" w:rsidRPr="009709C5" w:rsidRDefault="007219EB" w:rsidP="00FB1E98">
            <w:pPr>
              <w:pStyle w:val="TAC"/>
            </w:pPr>
            <w:r w:rsidRPr="009709C5">
              <w:t>0.25</w:t>
            </w:r>
          </w:p>
        </w:tc>
      </w:tr>
      <w:tr w:rsidR="007219EB" w:rsidRPr="009709C5" w14:paraId="76DB4FEA"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395E01" w14:textId="77777777" w:rsidR="007219EB" w:rsidRPr="009709C5" w:rsidRDefault="007219EB" w:rsidP="00FB1E9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0D834F6" w14:textId="77777777" w:rsidR="007219EB" w:rsidRPr="009709C5" w:rsidRDefault="007219EB" w:rsidP="00FB1E9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174B116" w14:textId="77777777" w:rsidR="007219EB" w:rsidRPr="009709C5" w:rsidRDefault="007219EB" w:rsidP="00FB1E9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4BA6C3C" w14:textId="77777777" w:rsidR="007219EB" w:rsidRPr="009709C5" w:rsidRDefault="007219EB" w:rsidP="00FB1E9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ED7326E" w14:textId="77777777" w:rsidR="007219EB" w:rsidRPr="009709C5" w:rsidRDefault="007219EB" w:rsidP="00FB1E9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0B690BD" w14:textId="77777777" w:rsidR="007219EB" w:rsidRPr="009709C5" w:rsidRDefault="007219EB" w:rsidP="00FB1E98">
            <w:pPr>
              <w:pStyle w:val="TAC"/>
            </w:pPr>
            <w:r w:rsidRPr="009709C5">
              <w:t>0.00</w:t>
            </w:r>
          </w:p>
        </w:tc>
      </w:tr>
      <w:tr w:rsidR="007219EB" w:rsidRPr="009709C5" w14:paraId="75D87D3B"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95B91F" w14:textId="77777777" w:rsidR="007219EB" w:rsidRPr="009709C5" w:rsidRDefault="007219EB" w:rsidP="00FB1E9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8EBBC0B" w14:textId="77777777" w:rsidR="007219EB" w:rsidRPr="009709C5" w:rsidRDefault="007219EB" w:rsidP="00FB1E9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699CD69"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69FFB3"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834599"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D11FB0A" w14:textId="77777777" w:rsidR="007219EB" w:rsidRPr="009709C5" w:rsidRDefault="007219EB" w:rsidP="00FB1E98">
            <w:pPr>
              <w:pStyle w:val="TAC"/>
            </w:pPr>
            <w:r w:rsidRPr="009709C5">
              <w:t>0.00</w:t>
            </w:r>
          </w:p>
        </w:tc>
      </w:tr>
      <w:tr w:rsidR="007219EB" w:rsidRPr="009709C5" w14:paraId="792163DD"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492F08" w14:textId="77777777" w:rsidR="007219EB" w:rsidRPr="009709C5" w:rsidRDefault="007219EB" w:rsidP="00FB1E9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B9DFD47" w14:textId="77777777" w:rsidR="007219EB" w:rsidRPr="009709C5" w:rsidRDefault="007219EB" w:rsidP="00FB1E9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70A6F8D"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6663722"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A5DF510" w14:textId="77777777" w:rsidR="007219EB" w:rsidRPr="009709C5" w:rsidRDefault="007219EB" w:rsidP="00FB1E9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18F14E5" w14:textId="77777777" w:rsidR="007219EB" w:rsidRPr="009709C5" w:rsidRDefault="007219EB" w:rsidP="00FB1E98">
            <w:pPr>
              <w:pStyle w:val="TAC"/>
            </w:pPr>
            <w:r w:rsidRPr="009709C5">
              <w:t>0.00</w:t>
            </w:r>
          </w:p>
        </w:tc>
      </w:tr>
      <w:tr w:rsidR="007219EB" w:rsidRPr="009709C5" w14:paraId="7F385E7F"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10ADA" w14:textId="77777777" w:rsidR="007219EB" w:rsidRPr="009709C5" w:rsidRDefault="007219EB" w:rsidP="00FB1E9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00A0085" w14:textId="77777777" w:rsidR="007219EB" w:rsidRPr="009709C5" w:rsidRDefault="007219EB" w:rsidP="00FB1E9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AC2D86A" w14:textId="77777777" w:rsidR="007219EB" w:rsidRPr="009709C5" w:rsidRDefault="007219EB" w:rsidP="00FB1E9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FF53C24"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10FE8D" w14:textId="77777777" w:rsidR="007219EB" w:rsidRPr="009709C5" w:rsidRDefault="007219EB" w:rsidP="00FB1E9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D026062" w14:textId="77777777" w:rsidR="007219EB" w:rsidRPr="009709C5" w:rsidRDefault="007219EB" w:rsidP="00FB1E98">
            <w:pPr>
              <w:pStyle w:val="TAC"/>
            </w:pPr>
            <w:r w:rsidRPr="009709C5">
              <w:t>0.15</w:t>
            </w:r>
          </w:p>
        </w:tc>
      </w:tr>
      <w:tr w:rsidR="007219EB" w:rsidRPr="009709C5" w14:paraId="1D854B72"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8E389B" w14:textId="77777777" w:rsidR="007219EB" w:rsidRPr="009709C5" w:rsidRDefault="007219EB" w:rsidP="00FB1E9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B1E5F8F" w14:textId="77777777" w:rsidR="007219EB" w:rsidRPr="009709C5" w:rsidRDefault="007219EB" w:rsidP="00FB1E9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B40714" w14:textId="1FE83485"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806648"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FE08DBC"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BCA5E01" w14:textId="1A37DC30" w:rsidR="007219EB" w:rsidRPr="009709C5" w:rsidRDefault="007219EB" w:rsidP="00FB1E98">
            <w:pPr>
              <w:pStyle w:val="TAC"/>
            </w:pPr>
            <w:r w:rsidRPr="009709C5">
              <w:t xml:space="preserve">0.00 </w:t>
            </w:r>
          </w:p>
        </w:tc>
      </w:tr>
      <w:tr w:rsidR="007219EB" w:rsidRPr="009709C5" w14:paraId="076162A9"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AC0A4A" w14:textId="77777777" w:rsidR="007219EB" w:rsidRPr="009709C5" w:rsidRDefault="007219EB" w:rsidP="00FB1E9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13835C" w14:textId="77777777" w:rsidR="007219EB" w:rsidRPr="009709C5" w:rsidRDefault="007219EB" w:rsidP="00FB1E9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3A34F64" w14:textId="77777777" w:rsidR="007219EB" w:rsidRPr="009709C5" w:rsidRDefault="007219EB" w:rsidP="00FB1E9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B29899D"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3914785" w14:textId="77777777" w:rsidR="007219EB" w:rsidRPr="009709C5" w:rsidRDefault="007219EB" w:rsidP="00FB1E9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677179FA" w14:textId="77777777" w:rsidR="007219EB" w:rsidRPr="009709C5" w:rsidRDefault="007219EB" w:rsidP="00FB1E98">
            <w:pPr>
              <w:pStyle w:val="TAC"/>
            </w:pPr>
            <w:r w:rsidRPr="009709C5">
              <w:t>0.12</w:t>
            </w:r>
          </w:p>
        </w:tc>
      </w:tr>
      <w:tr w:rsidR="007219EB" w:rsidRPr="009709C5" w14:paraId="6C2B1740" w14:textId="77777777" w:rsidTr="00FB1E9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E12A405" w14:textId="77777777" w:rsidR="007219EB" w:rsidRPr="009709C5" w:rsidRDefault="007219EB" w:rsidP="00FB1E98">
            <w:pPr>
              <w:pStyle w:val="TAH"/>
            </w:pPr>
            <w:r w:rsidRPr="009709C5">
              <w:t>Stage 1: Calibration measurement</w:t>
            </w:r>
          </w:p>
        </w:tc>
      </w:tr>
      <w:tr w:rsidR="007219EB" w:rsidRPr="009709C5" w14:paraId="65A90F15"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7DE5F" w14:textId="77777777" w:rsidR="007219EB" w:rsidRPr="009709C5" w:rsidRDefault="007219EB" w:rsidP="00FB1E9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308AC08C" w14:textId="77777777" w:rsidR="007219EB" w:rsidRPr="009709C5" w:rsidRDefault="007219EB" w:rsidP="00FB1E9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6099320"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5E0B6A" w14:textId="77777777" w:rsidR="007219EB" w:rsidRPr="009709C5" w:rsidRDefault="007219EB" w:rsidP="00FB1E9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E8C4B6" w14:textId="77777777" w:rsidR="007219EB" w:rsidRPr="009709C5" w:rsidRDefault="007219EB" w:rsidP="00FB1E9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ECF66D7" w14:textId="77777777" w:rsidR="007219EB" w:rsidRPr="009709C5" w:rsidRDefault="007219EB" w:rsidP="00FB1E98">
            <w:pPr>
              <w:pStyle w:val="TAC"/>
            </w:pPr>
            <w:r w:rsidRPr="009709C5">
              <w:t>0.00</w:t>
            </w:r>
          </w:p>
        </w:tc>
      </w:tr>
      <w:tr w:rsidR="007219EB" w:rsidRPr="009709C5" w14:paraId="23E75E6F"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B495B0" w14:textId="77777777" w:rsidR="007219EB" w:rsidRPr="009709C5" w:rsidRDefault="007219EB" w:rsidP="00FB1E9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DF3A7C" w14:textId="77777777" w:rsidR="007219EB" w:rsidRPr="009709C5" w:rsidRDefault="007219EB" w:rsidP="00FB1E9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D36DB4"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24773E"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FF7218"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6C8E433" w14:textId="77777777" w:rsidR="007219EB" w:rsidRPr="009709C5" w:rsidRDefault="007219EB" w:rsidP="00FB1E98">
            <w:pPr>
              <w:pStyle w:val="TAC"/>
            </w:pPr>
            <w:r w:rsidRPr="009709C5">
              <w:t>0.00</w:t>
            </w:r>
          </w:p>
        </w:tc>
      </w:tr>
      <w:tr w:rsidR="007219EB" w:rsidRPr="009709C5" w14:paraId="30C4706B"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E7CFF" w14:textId="77777777" w:rsidR="007219EB" w:rsidRPr="009709C5" w:rsidRDefault="007219EB" w:rsidP="00FB1E9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2AE3713" w14:textId="77777777" w:rsidR="007219EB" w:rsidRPr="009709C5" w:rsidRDefault="007219EB" w:rsidP="00FB1E9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083B83C"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3F91A9"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9C4059E"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1856BD" w14:textId="77777777" w:rsidR="007219EB" w:rsidRPr="009709C5" w:rsidRDefault="007219EB" w:rsidP="00FB1E98">
            <w:pPr>
              <w:pStyle w:val="TAC"/>
            </w:pPr>
            <w:r w:rsidRPr="009709C5">
              <w:t>0.00</w:t>
            </w:r>
          </w:p>
        </w:tc>
      </w:tr>
      <w:tr w:rsidR="007219EB" w:rsidRPr="009709C5" w14:paraId="60C0C6D4"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1997F4" w14:textId="77777777" w:rsidR="007219EB" w:rsidRPr="009709C5" w:rsidRDefault="007219EB" w:rsidP="00FB1E9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FE758BD" w14:textId="77777777" w:rsidR="007219EB" w:rsidRPr="009709C5" w:rsidRDefault="007219EB" w:rsidP="00FB1E9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44101F" w14:textId="77777777" w:rsidR="007219EB" w:rsidRPr="009709C5" w:rsidRDefault="007219EB" w:rsidP="00FB1E98">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32B375A"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F7331C"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0BAF2" w14:textId="77777777" w:rsidR="007219EB" w:rsidRPr="009709C5" w:rsidRDefault="007219EB" w:rsidP="00FB1E98">
            <w:pPr>
              <w:pStyle w:val="TAC"/>
            </w:pPr>
            <w:r w:rsidRPr="000907E4">
              <w:t>0.75</w:t>
            </w:r>
          </w:p>
        </w:tc>
      </w:tr>
      <w:tr w:rsidR="007219EB" w:rsidRPr="009709C5" w14:paraId="5857338E"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8A8F4" w14:textId="77777777" w:rsidR="007219EB" w:rsidRPr="009709C5" w:rsidRDefault="007219EB" w:rsidP="00FB1E9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1966EBC" w14:textId="77777777" w:rsidR="007219EB" w:rsidRPr="009709C5" w:rsidRDefault="007219EB" w:rsidP="00FB1E9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322F0D3" w14:textId="77777777" w:rsidR="007219EB" w:rsidRPr="009709C5" w:rsidRDefault="007219EB" w:rsidP="00FB1E9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E7D8FEB"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206E5DE"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AD31AA" w14:textId="77777777" w:rsidR="007219EB" w:rsidRPr="009709C5" w:rsidRDefault="007219EB" w:rsidP="00FB1E98">
            <w:pPr>
              <w:pStyle w:val="TAC"/>
            </w:pPr>
            <w:r w:rsidRPr="009709C5">
              <w:t>0.30</w:t>
            </w:r>
          </w:p>
        </w:tc>
      </w:tr>
      <w:tr w:rsidR="007219EB" w:rsidRPr="009709C5" w14:paraId="120565E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1B58A" w14:textId="77777777" w:rsidR="007219EB" w:rsidRPr="009709C5" w:rsidRDefault="007219EB" w:rsidP="00FB1E9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37E38A3" w14:textId="77777777" w:rsidR="007219EB" w:rsidRPr="009709C5" w:rsidRDefault="007219EB" w:rsidP="00FB1E9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C4FA653" w14:textId="77777777" w:rsidR="007219EB" w:rsidRPr="009709C5" w:rsidRDefault="007219EB" w:rsidP="00FB1E9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6AC8138"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E5E443"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72AA8A" w14:textId="77777777" w:rsidR="007219EB" w:rsidRPr="009709C5" w:rsidRDefault="007219EB" w:rsidP="00FB1E98">
            <w:pPr>
              <w:pStyle w:val="TAC"/>
            </w:pPr>
            <w:r w:rsidRPr="009709C5">
              <w:t>0.00</w:t>
            </w:r>
          </w:p>
        </w:tc>
      </w:tr>
      <w:tr w:rsidR="007219EB" w:rsidRPr="009709C5" w14:paraId="3ECBB8E3"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3D6E3" w14:textId="77777777" w:rsidR="007219EB" w:rsidRPr="009709C5" w:rsidRDefault="007219EB" w:rsidP="00FB1E9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DF7BF99" w14:textId="77777777" w:rsidR="007219EB" w:rsidRPr="009709C5" w:rsidRDefault="007219EB" w:rsidP="00FB1E9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47E113F"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686E5C"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85E9C68"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0A32B94" w14:textId="77777777" w:rsidR="007219EB" w:rsidRPr="009709C5" w:rsidRDefault="007219EB" w:rsidP="00FB1E98">
            <w:pPr>
              <w:pStyle w:val="TAC"/>
            </w:pPr>
            <w:r w:rsidRPr="009709C5">
              <w:t>0.00</w:t>
            </w:r>
          </w:p>
        </w:tc>
      </w:tr>
      <w:tr w:rsidR="007219EB" w:rsidRPr="009709C5" w14:paraId="02E08EB8"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0BA80" w14:textId="77777777" w:rsidR="007219EB" w:rsidRPr="009709C5" w:rsidDel="00842179" w:rsidRDefault="007219EB" w:rsidP="00FB1E9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D7F98C3" w14:textId="77777777" w:rsidR="007219EB" w:rsidRPr="009709C5" w:rsidRDefault="007219EB" w:rsidP="00FB1E9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53146FFE" w14:textId="77777777" w:rsidR="007219EB" w:rsidRPr="009709C5" w:rsidRDefault="007219EB" w:rsidP="00FB1E9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219468D" w14:textId="77777777" w:rsidR="007219EB" w:rsidRPr="009709C5" w:rsidRDefault="007219EB" w:rsidP="00FB1E9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EB482EA" w14:textId="77777777" w:rsidR="007219EB" w:rsidRPr="009709C5" w:rsidRDefault="007219EB" w:rsidP="00FB1E9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E0F0FDE" w14:textId="77777777" w:rsidR="007219EB" w:rsidRPr="009709C5" w:rsidRDefault="007219EB" w:rsidP="00FB1E98">
            <w:pPr>
              <w:pStyle w:val="TAC"/>
            </w:pPr>
            <w:r w:rsidRPr="009709C5">
              <w:t>0.4</w:t>
            </w:r>
          </w:p>
        </w:tc>
      </w:tr>
      <w:tr w:rsidR="007219EB" w:rsidRPr="009709C5" w14:paraId="4A4D1F5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FDEDD" w14:textId="77777777" w:rsidR="007219EB" w:rsidRPr="009709C5" w:rsidDel="00842179" w:rsidRDefault="007219EB" w:rsidP="00FB1E9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0A5C310" w14:textId="77777777" w:rsidR="007219EB" w:rsidRPr="009709C5" w:rsidRDefault="007219EB" w:rsidP="00FB1E9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2393A9F"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8A9858" w14:textId="77777777" w:rsidR="007219EB" w:rsidRPr="009709C5" w:rsidRDefault="007219EB" w:rsidP="00FB1E9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030C62" w14:textId="77777777" w:rsidR="007219EB" w:rsidRPr="009709C5" w:rsidRDefault="007219EB" w:rsidP="00FB1E9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7FEF015" w14:textId="77777777" w:rsidR="007219EB" w:rsidRPr="009709C5" w:rsidRDefault="007219EB" w:rsidP="00FB1E98">
            <w:pPr>
              <w:pStyle w:val="TAC"/>
            </w:pPr>
            <w:r w:rsidRPr="009709C5">
              <w:t>0.00</w:t>
            </w:r>
          </w:p>
        </w:tc>
      </w:tr>
      <w:tr w:rsidR="007219EB" w:rsidRPr="009709C5" w14:paraId="2DC0DFC9"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8DC13" w14:textId="77777777" w:rsidR="007219EB" w:rsidRPr="009709C5" w:rsidDel="00842179" w:rsidRDefault="007219EB" w:rsidP="00FB1E9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DDF7B99" w14:textId="77777777" w:rsidR="007219EB" w:rsidRPr="009709C5" w:rsidRDefault="007219EB" w:rsidP="00FB1E9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1958D5A" w14:textId="77777777" w:rsidR="007219EB" w:rsidRPr="009709C5" w:rsidRDefault="007219EB" w:rsidP="00FB1E9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15C7755" w14:textId="77777777" w:rsidR="007219EB" w:rsidRPr="009709C5" w:rsidRDefault="007219EB" w:rsidP="00FB1E9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35AD637" w14:textId="77777777" w:rsidR="007219EB" w:rsidRPr="009709C5" w:rsidRDefault="007219EB" w:rsidP="00FB1E9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D8C9C2" w14:textId="77777777" w:rsidR="007219EB" w:rsidRPr="009709C5" w:rsidRDefault="007219EB" w:rsidP="00FB1E98">
            <w:pPr>
              <w:pStyle w:val="TAC"/>
            </w:pPr>
            <w:r w:rsidRPr="009709C5">
              <w:t>0.07</w:t>
            </w:r>
          </w:p>
        </w:tc>
      </w:tr>
      <w:tr w:rsidR="007219EB" w:rsidRPr="009709C5" w14:paraId="2A67E80C"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55E05C" w14:textId="77777777" w:rsidR="007219EB" w:rsidRPr="009709C5" w:rsidRDefault="007219EB" w:rsidP="00FB1E9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88D080F" w14:textId="77777777" w:rsidR="007219EB" w:rsidRPr="009709C5" w:rsidRDefault="007219EB" w:rsidP="00FB1E9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57AEABD" w14:textId="77777777" w:rsidR="007219EB" w:rsidRPr="009709C5" w:rsidRDefault="007219EB" w:rsidP="00FB1E9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8C0C7B" w14:textId="77777777" w:rsidR="007219EB" w:rsidRPr="009709C5" w:rsidRDefault="007219EB" w:rsidP="00FB1E9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2C7B0E3" w14:textId="77777777" w:rsidR="007219EB" w:rsidRPr="009709C5" w:rsidRDefault="007219EB" w:rsidP="00FB1E9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D9C503" w14:textId="77777777" w:rsidR="007219EB" w:rsidRPr="009709C5" w:rsidRDefault="007219EB" w:rsidP="00FB1E98">
            <w:pPr>
              <w:pStyle w:val="TAC"/>
            </w:pPr>
            <w:r w:rsidRPr="009709C5">
              <w:t>0.00</w:t>
            </w:r>
          </w:p>
        </w:tc>
      </w:tr>
      <w:tr w:rsidR="007219EB" w:rsidRPr="009709C5" w14:paraId="0CFCD2D2" w14:textId="77777777" w:rsidTr="00FB1E9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3DD3AC" w14:textId="77777777" w:rsidR="007219EB" w:rsidRPr="009709C5" w:rsidRDefault="007219EB" w:rsidP="00FB1E9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1EE59FB" w14:textId="7A1828A2" w:rsidR="007219EB" w:rsidRPr="009709C5" w:rsidRDefault="005379D1" w:rsidP="00FB1E98">
            <w:pPr>
              <w:pStyle w:val="TAH"/>
            </w:pPr>
            <w:r>
              <w:t>M</w:t>
            </w:r>
            <w:r w:rsidR="00F71EC1" w:rsidRPr="009709C5">
              <w:t>easurement uncertainty</w:t>
            </w:r>
          </w:p>
        </w:tc>
        <w:tc>
          <w:tcPr>
            <w:tcW w:w="1210" w:type="dxa"/>
            <w:tcBorders>
              <w:top w:val="single" w:sz="6" w:space="0" w:color="auto"/>
              <w:left w:val="single" w:sz="6" w:space="0" w:color="auto"/>
              <w:bottom w:val="single" w:sz="6" w:space="0" w:color="auto"/>
              <w:right w:val="single" w:sz="6" w:space="0" w:color="auto"/>
            </w:tcBorders>
          </w:tcPr>
          <w:p w14:paraId="1FFECCA0" w14:textId="77777777" w:rsidR="007219EB" w:rsidRPr="009709C5" w:rsidRDefault="007219EB" w:rsidP="00FB1E98">
            <w:pPr>
              <w:pStyle w:val="TAH"/>
            </w:pPr>
            <w:r w:rsidRPr="009709C5">
              <w:t>Value</w:t>
            </w:r>
          </w:p>
        </w:tc>
      </w:tr>
      <w:tr w:rsidR="00D12E28" w:rsidRPr="009709C5" w14:paraId="6C6CE04A" w14:textId="77777777" w:rsidTr="009F360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A99FFBE" w14:textId="4F59FD8E" w:rsidR="00D12E28" w:rsidRPr="00B9163E" w:rsidRDefault="00675822" w:rsidP="00FB1E98">
            <w:pPr>
              <w:pStyle w:val="TAH"/>
              <w:rPr>
                <w:b w:val="0"/>
                <w:bCs/>
              </w:rPr>
            </w:pPr>
            <w:r>
              <w:rPr>
                <w:b w:val="0"/>
                <w:bCs/>
              </w:rPr>
              <w:t xml:space="preserve">Wanted </w:t>
            </w:r>
            <w:r w:rsidR="00D00BD9" w:rsidRPr="00B9163E">
              <w:rPr>
                <w:b w:val="0"/>
                <w:bCs/>
              </w:rPr>
              <w:t>DL</w:t>
            </w:r>
            <w:r>
              <w:rPr>
                <w:b w:val="0"/>
                <w:bCs/>
              </w:rPr>
              <w:t xml:space="preserve"> signal</w:t>
            </w:r>
            <w:r w:rsidR="00D00BD9" w:rsidRPr="00B9163E">
              <w:rPr>
                <w:b w:val="0"/>
                <w:bCs/>
              </w:rPr>
              <w:t xml:space="preserve"> absolute power</w:t>
            </w:r>
            <w:r w:rsidR="00B9163E" w:rsidRPr="00B9163E">
              <w:rPr>
                <w:b w:val="0"/>
                <w:bCs/>
              </w:rPr>
              <w:t xml:space="preserve">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0F4DA71" w14:textId="66496207" w:rsidR="00D12E28" w:rsidRPr="0085076A" w:rsidRDefault="0085076A" w:rsidP="00FB1E98">
            <w:pPr>
              <w:pStyle w:val="TAH"/>
              <w:rPr>
                <w:b w:val="0"/>
                <w:bCs/>
              </w:rPr>
            </w:pPr>
            <w:r w:rsidRPr="0085076A">
              <w:rPr>
                <w:b w:val="0"/>
                <w:bCs/>
              </w:rPr>
              <w:t>4.86</w:t>
            </w:r>
          </w:p>
        </w:tc>
      </w:tr>
    </w:tbl>
    <w:p w14:paraId="655D5053" w14:textId="77777777" w:rsidR="0041536A" w:rsidRPr="00A922ED" w:rsidRDefault="0041536A" w:rsidP="002C0F82">
      <w:pPr>
        <w:jc w:val="both"/>
      </w:pPr>
    </w:p>
    <w:p w14:paraId="54DE488F" w14:textId="0A601773" w:rsidR="00A922ED" w:rsidRPr="0085076A" w:rsidRDefault="00617A83" w:rsidP="00D922DF">
      <w:pPr>
        <w:pStyle w:val="TH"/>
      </w:pPr>
      <w:r>
        <w:t xml:space="preserve">Table </w:t>
      </w:r>
      <w:r w:rsidR="00D922DF">
        <w:t>2</w:t>
      </w:r>
      <w:r>
        <w:t xml:space="preserve">: </w:t>
      </w:r>
      <w:r w:rsidR="00C71720">
        <w:t>Total u</w:t>
      </w:r>
      <w:r w:rsidRPr="009709C5">
        <w:t xml:space="preserve">ncertainty assessment for </w:t>
      </w:r>
      <w:r w:rsidRPr="00730649">
        <w:t>2AoA coverage measurement</w:t>
      </w:r>
      <w:r w:rsidR="00737FC9">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215E1D" w:rsidRPr="009709C5" w14:paraId="08C06C57" w14:textId="77777777" w:rsidTr="00D922DF">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01798226" w14:textId="77777777" w:rsidR="00215E1D" w:rsidRPr="009709C5" w:rsidRDefault="00215E1D" w:rsidP="00FB1E98">
            <w:pPr>
              <w:pStyle w:val="TAH"/>
            </w:pPr>
            <w:r>
              <w:t>M</w:t>
            </w:r>
            <w:r w:rsidRPr="009709C5">
              <w:t>easurement uncertainty</w:t>
            </w:r>
          </w:p>
        </w:tc>
        <w:tc>
          <w:tcPr>
            <w:tcW w:w="1267" w:type="dxa"/>
            <w:tcBorders>
              <w:top w:val="single" w:sz="6" w:space="0" w:color="auto"/>
              <w:left w:val="single" w:sz="6" w:space="0" w:color="auto"/>
              <w:bottom w:val="single" w:sz="6" w:space="0" w:color="auto"/>
              <w:right w:val="single" w:sz="6" w:space="0" w:color="auto"/>
            </w:tcBorders>
          </w:tcPr>
          <w:p w14:paraId="2D82A9FF" w14:textId="77777777" w:rsidR="00215E1D" w:rsidRPr="009709C5" w:rsidRDefault="00215E1D" w:rsidP="00FB1E98">
            <w:pPr>
              <w:pStyle w:val="TAH"/>
            </w:pPr>
            <w:r w:rsidRPr="009709C5">
              <w:t>Value</w:t>
            </w:r>
          </w:p>
        </w:tc>
      </w:tr>
      <w:tr w:rsidR="009014E7" w:rsidRPr="0085076A" w14:paraId="761F1C7F" w14:textId="77777777" w:rsidTr="00D922DF">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908F645" w14:textId="10A9D4ED" w:rsidR="009014E7" w:rsidRPr="00B9163E" w:rsidRDefault="009014E7" w:rsidP="00FB1E98">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sidR="00215E1D">
              <w:rPr>
                <w:b w:val="0"/>
                <w:bCs/>
              </w:rPr>
              <w:t>%</w:t>
            </w:r>
            <w:r w:rsidRPr="00B9163E">
              <w:rPr>
                <w:b w:val="0"/>
                <w:bCs/>
              </w:rPr>
              <w:t>]</w:t>
            </w:r>
          </w:p>
        </w:tc>
        <w:tc>
          <w:tcPr>
            <w:tcW w:w="1267" w:type="dxa"/>
            <w:tcBorders>
              <w:top w:val="single" w:sz="6" w:space="0" w:color="auto"/>
              <w:left w:val="single" w:sz="6" w:space="0" w:color="auto"/>
              <w:bottom w:val="single" w:sz="6" w:space="0" w:color="auto"/>
              <w:right w:val="single" w:sz="6" w:space="0" w:color="auto"/>
            </w:tcBorders>
          </w:tcPr>
          <w:p w14:paraId="47DCA126" w14:textId="534BC7CB" w:rsidR="009014E7" w:rsidRPr="0085076A" w:rsidRDefault="00215E1D" w:rsidP="00FB1E98">
            <w:pPr>
              <w:pStyle w:val="TAH"/>
              <w:rPr>
                <w:b w:val="0"/>
                <w:bCs/>
              </w:rPr>
            </w:pPr>
            <w:r>
              <w:rPr>
                <w:b w:val="0"/>
                <w:bCs/>
              </w:rPr>
              <w:t>X%</w:t>
            </w:r>
          </w:p>
        </w:tc>
      </w:tr>
      <w:tr w:rsidR="00215E1D" w:rsidRPr="0085076A" w14:paraId="64A13F24" w14:textId="77777777" w:rsidTr="00D922DF">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4A9A9761" w14:textId="06A015C9" w:rsidR="00215E1D" w:rsidRDefault="00B1443A" w:rsidP="00FB1E98">
            <w:pPr>
              <w:pStyle w:val="TAH"/>
              <w:rPr>
                <w:b w:val="0"/>
                <w:bCs/>
              </w:rPr>
            </w:pPr>
            <w:r>
              <w:rPr>
                <w:b w:val="0"/>
                <w:bCs/>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27AE4BDE" w14:textId="6239CA3F" w:rsidR="00215E1D" w:rsidRPr="0085076A" w:rsidRDefault="00B1443A" w:rsidP="00FB1E98">
            <w:pPr>
              <w:pStyle w:val="TAH"/>
              <w:rPr>
                <w:b w:val="0"/>
                <w:bCs/>
              </w:rPr>
            </w:pPr>
            <w:r>
              <w:rPr>
                <w:b w:val="0"/>
                <w:bCs/>
              </w:rPr>
              <w:t>Y%</w:t>
            </w:r>
          </w:p>
        </w:tc>
      </w:tr>
      <w:tr w:rsidR="00215E1D" w:rsidRPr="0085076A" w14:paraId="052BD84C" w14:textId="77777777" w:rsidTr="00D922DF">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6A660E7" w14:textId="2AE8D6ED" w:rsidR="00215E1D" w:rsidRPr="00B1443A" w:rsidRDefault="00B1443A" w:rsidP="00FB1E98">
            <w:pPr>
              <w:pStyle w:val="TAH"/>
            </w:pPr>
            <w:r w:rsidRPr="00B1443A">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47E05BBA" w14:textId="1B3D7A31" w:rsidR="00215E1D" w:rsidRPr="00B1443A" w:rsidRDefault="00B1443A" w:rsidP="00FB1E98">
            <w:pPr>
              <w:pStyle w:val="TAH"/>
            </w:pPr>
            <w:r w:rsidRPr="00B1443A">
              <w:t>Value</w:t>
            </w:r>
          </w:p>
        </w:tc>
      </w:tr>
      <w:tr w:rsidR="00B1443A" w:rsidRPr="0085076A" w14:paraId="300A7497" w14:textId="77777777" w:rsidTr="00D922DF">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123B8AB8" w14:textId="64E183F2" w:rsidR="00B1443A" w:rsidRPr="00052F93" w:rsidRDefault="00052F93" w:rsidP="00FB1E98">
            <w:pPr>
              <w:pStyle w:val="TAH"/>
              <w:rPr>
                <w:b w:val="0"/>
                <w:bCs/>
              </w:rPr>
            </w:pPr>
            <w:r w:rsidRPr="00052F93">
              <w:rPr>
                <w:b w:val="0"/>
                <w:bCs/>
              </w:rPr>
              <w:t>[</w:t>
            </w:r>
            <w:r w:rsidR="00B1443A" w:rsidRPr="00052F93">
              <w:rPr>
                <w:b w:val="0"/>
                <w:bCs/>
              </w:rPr>
              <w:t>2AoA spherical coverage</w:t>
            </w:r>
            <w:r w:rsidRPr="00052F93">
              <w:rPr>
                <w:b w:val="0"/>
                <w:bCs/>
              </w:rPr>
              <w:t>]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114570F0" w14:textId="01F3613D" w:rsidR="00B1443A" w:rsidRPr="00B1443A" w:rsidRDefault="00052F93" w:rsidP="00FB1E98">
            <w:pPr>
              <w:pStyle w:val="TAH"/>
            </w:pPr>
            <w:r>
              <w:t>X+Y</w:t>
            </w:r>
            <w:r w:rsidR="00D922DF">
              <w:t>%</w:t>
            </w:r>
          </w:p>
        </w:tc>
      </w:tr>
      <w:tr w:rsidR="00D922DF" w:rsidRPr="0085076A" w14:paraId="0440F817" w14:textId="77777777" w:rsidTr="006E12D5">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7EFF6EEC" w14:textId="7AD1F087" w:rsidR="00D922DF" w:rsidRPr="003224F0" w:rsidRDefault="00D922DF" w:rsidP="00D922DF">
            <w:pPr>
              <w:pStyle w:val="TAH"/>
              <w:jc w:val="left"/>
              <w:rPr>
                <w:b w:val="0"/>
                <w:bCs/>
              </w:rPr>
            </w:pPr>
            <w:r w:rsidRPr="003224F0">
              <w:rPr>
                <w:b w:val="0"/>
                <w:bCs/>
              </w:rPr>
              <w:t xml:space="preserve">NOTE 1: X% is derived based </w:t>
            </w:r>
            <w:r w:rsidR="00C4120B" w:rsidRPr="003224F0">
              <w:rPr>
                <w:b w:val="0"/>
                <w:bCs/>
              </w:rPr>
              <w:t xml:space="preserve">on </w:t>
            </w:r>
            <w:r w:rsidRPr="003224F0">
              <w:rPr>
                <w:b w:val="0"/>
                <w:bCs/>
              </w:rPr>
              <w:t>the simulation</w:t>
            </w:r>
            <w:r w:rsidR="00666940" w:rsidRPr="003224F0">
              <w:rPr>
                <w:b w:val="0"/>
                <w:bCs/>
              </w:rPr>
              <w:t xml:space="preserve">s </w:t>
            </w:r>
            <w:r w:rsidR="00C4120B" w:rsidRPr="003224F0">
              <w:rPr>
                <w:b w:val="0"/>
                <w:bCs/>
              </w:rPr>
              <w:t>with different DL power vs percentage</w:t>
            </w:r>
            <w:r w:rsidR="003224F0" w:rsidRPr="003224F0">
              <w:rPr>
                <w:b w:val="0"/>
                <w:bCs/>
              </w:rPr>
              <w:t xml:space="preserve"> of 2AoA metric.</w:t>
            </w:r>
          </w:p>
          <w:p w14:paraId="2AEDEA44" w14:textId="4A6A3871" w:rsidR="00C4120B" w:rsidRDefault="00C4120B" w:rsidP="00D922DF">
            <w:pPr>
              <w:pStyle w:val="TAH"/>
              <w:jc w:val="left"/>
            </w:pPr>
            <w:r w:rsidRPr="003224F0">
              <w:rPr>
                <w:b w:val="0"/>
                <w:bCs/>
              </w:rPr>
              <w:t>NOTE 2: Y% is derived based on the simulations with measurement step size vs percentage</w:t>
            </w:r>
            <w:r w:rsidR="003224F0" w:rsidRPr="003224F0">
              <w:rPr>
                <w:b w:val="0"/>
                <w:bCs/>
              </w:rPr>
              <w:t xml:space="preserve"> of 2AoA metric.</w:t>
            </w:r>
          </w:p>
        </w:tc>
      </w:tr>
    </w:tbl>
    <w:p w14:paraId="6B2C06C7" w14:textId="77777777" w:rsidR="00084091" w:rsidRPr="003224F0" w:rsidRDefault="00084091" w:rsidP="009D68D6">
      <w:pPr>
        <w:jc w:val="center"/>
      </w:pPr>
    </w:p>
    <w:p w14:paraId="159CC21D" w14:textId="1679517C" w:rsidR="00D803B9" w:rsidRDefault="00F870E6" w:rsidP="00D803B9">
      <w:pPr>
        <w:pStyle w:val="Heading2"/>
        <w:rPr>
          <w:lang w:val="en-US"/>
        </w:rPr>
      </w:pPr>
      <w:r>
        <w:rPr>
          <w:b/>
          <w:bCs/>
          <w:lang w:val="en-US"/>
        </w:rPr>
        <w:lastRenderedPageBreak/>
        <w:t xml:space="preserve"> </w:t>
      </w:r>
      <w:r w:rsidR="00D803B9" w:rsidRPr="001B49DE">
        <w:rPr>
          <w:lang w:val="en-US"/>
        </w:rPr>
        <w:t>MU assessment</w:t>
      </w:r>
      <w:r w:rsidR="00D803B9">
        <w:rPr>
          <w:lang w:val="en-US"/>
        </w:rPr>
        <w:t xml:space="preserve"> for multi-Rx UE RRM testing</w:t>
      </w:r>
    </w:p>
    <w:p w14:paraId="5349BC1E" w14:textId="7A961657" w:rsidR="000C2923" w:rsidRDefault="005B2BD4" w:rsidP="000C2923">
      <w:pPr>
        <w:jc w:val="both"/>
        <w:rPr>
          <w:lang w:val="en-US"/>
        </w:rPr>
      </w:pPr>
      <w:r w:rsidRPr="000C2923">
        <w:rPr>
          <w:lang w:val="en-US"/>
        </w:rPr>
        <w:t>Similar</w:t>
      </w:r>
      <w:r w:rsidR="00B70EFA" w:rsidRPr="000C2923">
        <w:rPr>
          <w:lang w:val="en-US"/>
        </w:rPr>
        <w:t xml:space="preserve"> </w:t>
      </w:r>
      <w:r w:rsidRPr="000C2923">
        <w:rPr>
          <w:lang w:val="en-US"/>
        </w:rPr>
        <w:t xml:space="preserve">observation as </w:t>
      </w:r>
      <w:r w:rsidR="000C2923" w:rsidRPr="000C2923">
        <w:rPr>
          <w:lang w:val="en-US"/>
        </w:rPr>
        <w:t>multi-Rx UE RF testing, the uncertainty budget of legacy RRM can be leveraged for 2AoA multi-Rx UE RF testing considering the 2AoA can be controlled independently.</w:t>
      </w:r>
      <w:r w:rsidR="008F6A1E">
        <w:rPr>
          <w:lang w:val="en-US"/>
        </w:rPr>
        <w:t xml:space="preserve"> And it should be noted that for multi-Rx UE RRM testing, the metric of power level should be used for MU </w:t>
      </w:r>
      <w:r w:rsidR="00562473">
        <w:rPr>
          <w:lang w:val="en-US"/>
        </w:rPr>
        <w:t>analysis.</w:t>
      </w:r>
    </w:p>
    <w:p w14:paraId="01DE29E3" w14:textId="24421F83" w:rsidR="00707E8E" w:rsidRPr="00476E41" w:rsidRDefault="00932277" w:rsidP="00707E8E">
      <w:pPr>
        <w:jc w:val="both"/>
        <w:rPr>
          <w:b/>
          <w:bCs/>
          <w:lang w:val="en-US"/>
        </w:rPr>
      </w:pPr>
      <w:r w:rsidRPr="00DF3D79">
        <w:rPr>
          <w:b/>
          <w:bCs/>
          <w:lang w:val="en-US"/>
        </w:rPr>
        <w:t>Proposal 2:</w:t>
      </w:r>
      <w:r w:rsidR="00707E8E">
        <w:rPr>
          <w:lang w:val="en-US"/>
        </w:rPr>
        <w:t xml:space="preserve"> </w:t>
      </w:r>
      <w:r w:rsidR="00707E8E" w:rsidRPr="00476E41">
        <w:rPr>
          <w:b/>
          <w:bCs/>
          <w:lang w:val="en-US"/>
        </w:rPr>
        <w:t xml:space="preserve">The </w:t>
      </w:r>
      <w:r w:rsidR="00707E8E" w:rsidRPr="00D803B9">
        <w:rPr>
          <w:b/>
          <w:bCs/>
          <w:lang w:val="en-US"/>
        </w:rPr>
        <w:t xml:space="preserve">MU assessment </w:t>
      </w:r>
      <w:r w:rsidR="00707E8E" w:rsidRPr="00476E41">
        <w:rPr>
          <w:b/>
          <w:bCs/>
          <w:lang w:val="en-US"/>
        </w:rPr>
        <w:t xml:space="preserve">of 2AoA </w:t>
      </w:r>
      <w:r w:rsidR="005835FD">
        <w:rPr>
          <w:b/>
          <w:bCs/>
          <w:lang w:val="en-US"/>
        </w:rPr>
        <w:t>UE RRM</w:t>
      </w:r>
      <w:r w:rsidR="00707E8E" w:rsidRPr="00476E41">
        <w:rPr>
          <w:b/>
          <w:bCs/>
          <w:lang w:val="en-US"/>
        </w:rPr>
        <w:t xml:space="preserve"> testing shown in Table </w:t>
      </w:r>
      <w:r w:rsidR="00707E8E">
        <w:rPr>
          <w:b/>
          <w:bCs/>
          <w:lang w:val="en-US"/>
        </w:rPr>
        <w:t>3</w:t>
      </w:r>
      <w:r w:rsidR="00707E8E" w:rsidRPr="00476E41">
        <w:rPr>
          <w:b/>
          <w:bCs/>
          <w:lang w:val="en-US"/>
        </w:rPr>
        <w:t xml:space="preserve"> should be adopted </w:t>
      </w:r>
      <w:r w:rsidR="00DF3D79">
        <w:rPr>
          <w:b/>
          <w:bCs/>
          <w:lang w:val="en-US"/>
        </w:rPr>
        <w:t xml:space="preserve">for IFF </w:t>
      </w:r>
      <w:r w:rsidR="005835FD">
        <w:rPr>
          <w:b/>
          <w:bCs/>
          <w:lang w:val="en-US"/>
        </w:rPr>
        <w:t xml:space="preserve">measurement setup </w:t>
      </w:r>
      <w:r w:rsidR="00707E8E" w:rsidRPr="00476E41">
        <w:rPr>
          <w:b/>
          <w:bCs/>
          <w:lang w:val="en-US"/>
        </w:rPr>
        <w:t>and captured in the TR 38.871.</w:t>
      </w:r>
    </w:p>
    <w:p w14:paraId="069C4D0A" w14:textId="42F990A7" w:rsidR="00932277" w:rsidRDefault="00932277" w:rsidP="000C2923">
      <w:pPr>
        <w:jc w:val="both"/>
        <w:rPr>
          <w:lang w:val="en-US"/>
        </w:rPr>
      </w:pPr>
    </w:p>
    <w:p w14:paraId="5BC2F123" w14:textId="20F27E05" w:rsidR="00932277" w:rsidRPr="009709C5" w:rsidRDefault="00932277" w:rsidP="00932277">
      <w:pPr>
        <w:pStyle w:val="TH"/>
      </w:pPr>
      <w:r w:rsidRPr="009709C5">
        <w:lastRenderedPageBreak/>
        <w:t xml:space="preserve">Table </w:t>
      </w:r>
      <w:r w:rsidR="00DF3D79">
        <w:rPr>
          <w:rFonts w:eastAsia="MS Mincho"/>
          <w:lang w:eastAsia="ja-JP"/>
        </w:rPr>
        <w:t xml:space="preserve">3: </w:t>
      </w:r>
      <w:r w:rsidRPr="009709C5">
        <w:rPr>
          <w:lang w:eastAsia="ja-JP"/>
        </w:rPr>
        <w:t>U</w:t>
      </w:r>
      <w:r w:rsidRPr="009709C5">
        <w:t>ncertainty assessment fo</w:t>
      </w:r>
      <w:r w:rsidR="00DF3D79">
        <w:t xml:space="preserve">r </w:t>
      </w:r>
      <w:proofErr w:type="gramStart"/>
      <w:r w:rsidR="003360E9">
        <w:t>Multi-Rx RRM</w:t>
      </w:r>
      <w:proofErr w:type="gramEnd"/>
      <w:r w:rsidR="003360E9">
        <w:t xml:space="preserve"> testing</w:t>
      </w:r>
      <w:r w:rsidR="005835FD">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32277" w:rsidRPr="009709C5" w14:paraId="09B0E78F"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A9A002" w14:textId="77777777" w:rsidR="00932277" w:rsidRPr="009709C5" w:rsidRDefault="00932277" w:rsidP="00CC0015">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66C53D3" w14:textId="77777777" w:rsidR="00932277" w:rsidRPr="009709C5" w:rsidRDefault="00932277" w:rsidP="00CC001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4D8C374" w14:textId="77777777" w:rsidR="00932277" w:rsidRPr="009709C5" w:rsidRDefault="00932277" w:rsidP="00CC001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ACF385E" w14:textId="77777777" w:rsidR="00932277" w:rsidRPr="009709C5" w:rsidRDefault="00932277" w:rsidP="00CC001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AB25853" w14:textId="77777777" w:rsidR="00932277" w:rsidRPr="009709C5" w:rsidRDefault="00932277" w:rsidP="00CC0015">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16F32A77" w14:textId="77777777" w:rsidR="00932277" w:rsidRPr="009709C5" w:rsidRDefault="00932277" w:rsidP="00CC0015">
            <w:pPr>
              <w:pStyle w:val="TAH"/>
            </w:pPr>
            <w:r w:rsidRPr="009709C5">
              <w:t>Standard uncertainty (σ) [dB]</w:t>
            </w:r>
          </w:p>
        </w:tc>
      </w:tr>
      <w:tr w:rsidR="00932277" w:rsidRPr="009709C5" w14:paraId="153B95E5"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2B001A2" w14:textId="77777777" w:rsidR="00932277" w:rsidRPr="009709C5" w:rsidRDefault="00932277" w:rsidP="00CC0015">
            <w:pPr>
              <w:pStyle w:val="TAH"/>
            </w:pPr>
            <w:r w:rsidRPr="009709C5">
              <w:t>Stage 2: DUT measurement</w:t>
            </w:r>
          </w:p>
        </w:tc>
      </w:tr>
      <w:tr w:rsidR="00932277" w:rsidRPr="009709C5" w14:paraId="59E24A1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23734" w14:textId="77777777" w:rsidR="00932277" w:rsidRPr="009709C5" w:rsidRDefault="00932277" w:rsidP="00CC001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C3C8488" w14:textId="77777777" w:rsidR="00932277" w:rsidRPr="009709C5" w:rsidRDefault="00932277" w:rsidP="00CC001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8B5298D"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7DF63"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E11B8A5"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E5906C" w14:textId="77777777" w:rsidR="00932277" w:rsidRPr="009709C5" w:rsidRDefault="00932277" w:rsidP="00CC0015">
            <w:pPr>
              <w:pStyle w:val="TAC"/>
            </w:pPr>
            <w:r w:rsidRPr="009709C5">
              <w:t>0.00</w:t>
            </w:r>
          </w:p>
        </w:tc>
      </w:tr>
      <w:tr w:rsidR="00932277" w:rsidRPr="009709C5" w14:paraId="033F405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411970" w14:textId="77777777" w:rsidR="00932277" w:rsidRPr="009709C5" w:rsidRDefault="00932277" w:rsidP="00CC001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179C9A9" w14:textId="77777777" w:rsidR="00932277" w:rsidRPr="009709C5" w:rsidRDefault="00932277" w:rsidP="00CC001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83A286B"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D6A69"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581A4F"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DF60C36" w14:textId="77777777" w:rsidR="00932277" w:rsidRPr="009709C5" w:rsidRDefault="00932277" w:rsidP="00CC0015">
            <w:pPr>
              <w:pStyle w:val="TAC"/>
            </w:pPr>
            <w:r w:rsidRPr="009709C5">
              <w:t>0.00</w:t>
            </w:r>
          </w:p>
        </w:tc>
      </w:tr>
      <w:tr w:rsidR="00932277" w:rsidRPr="009709C5" w14:paraId="2FFA1DC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449CF" w14:textId="77777777" w:rsidR="00932277" w:rsidRPr="009709C5" w:rsidRDefault="00932277" w:rsidP="00CC001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FE05BDF" w14:textId="77777777" w:rsidR="00932277" w:rsidRPr="009709C5" w:rsidRDefault="00932277" w:rsidP="00CC001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D316A67" w14:textId="77777777" w:rsidR="00932277" w:rsidRPr="009709C5" w:rsidRDefault="00932277" w:rsidP="00CC001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BCBDCF1" w14:textId="77777777" w:rsidR="00932277" w:rsidRPr="009709C5" w:rsidRDefault="00932277"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E7D633" w14:textId="77777777" w:rsidR="00932277" w:rsidRPr="009709C5" w:rsidRDefault="00932277"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115BC3" w14:textId="77777777" w:rsidR="00932277" w:rsidRPr="009709C5" w:rsidRDefault="00932277" w:rsidP="00CC0015">
            <w:pPr>
              <w:pStyle w:val="TAC"/>
            </w:pPr>
            <w:r w:rsidRPr="009709C5">
              <w:t>0.6</w:t>
            </w:r>
          </w:p>
        </w:tc>
      </w:tr>
      <w:tr w:rsidR="00932277" w:rsidRPr="009709C5" w14:paraId="5DF3CC7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5689C" w14:textId="77777777" w:rsidR="00932277" w:rsidRPr="009709C5" w:rsidRDefault="00932277" w:rsidP="00CC001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C9AF22D" w14:textId="77777777" w:rsidR="00932277" w:rsidRPr="009709C5" w:rsidRDefault="00932277"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F498974" w14:textId="77777777" w:rsidR="00932277" w:rsidRPr="009709C5" w:rsidRDefault="00932277" w:rsidP="00CC001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32B1090" w14:textId="77777777" w:rsidR="00932277" w:rsidRPr="009709C5" w:rsidRDefault="00932277"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6275408" w14:textId="77777777" w:rsidR="00932277" w:rsidRPr="009709C5" w:rsidRDefault="00932277"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CF8A27" w14:textId="77777777" w:rsidR="00932277" w:rsidRPr="009709C5" w:rsidRDefault="00932277" w:rsidP="00CC0015">
            <w:pPr>
              <w:pStyle w:val="TAC"/>
            </w:pPr>
            <w:r w:rsidRPr="009709C5">
              <w:t>1.30</w:t>
            </w:r>
          </w:p>
        </w:tc>
      </w:tr>
      <w:tr w:rsidR="00932277" w:rsidRPr="009709C5" w14:paraId="032E0D6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6CF75" w14:textId="77777777" w:rsidR="00932277" w:rsidRPr="009709C5" w:rsidRDefault="00932277" w:rsidP="00CC001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381B57C" w14:textId="77777777" w:rsidR="00932277" w:rsidRPr="009709C5" w:rsidRDefault="00932277" w:rsidP="00CC001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1C4B29"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7C3A11" w14:textId="77777777" w:rsidR="00932277" w:rsidRPr="009709C5" w:rsidRDefault="00932277"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CC4D4E" w14:textId="77777777" w:rsidR="00932277" w:rsidRPr="009709C5" w:rsidRDefault="00932277"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2BE8CD8" w14:textId="77777777" w:rsidR="00932277" w:rsidRPr="009709C5" w:rsidRDefault="00932277" w:rsidP="00CC0015">
            <w:pPr>
              <w:pStyle w:val="TAC"/>
            </w:pPr>
            <w:r w:rsidRPr="009709C5">
              <w:t>0.00</w:t>
            </w:r>
          </w:p>
        </w:tc>
      </w:tr>
      <w:tr w:rsidR="00932277" w:rsidRPr="009709C5" w14:paraId="1CBF3A1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57846" w14:textId="77777777" w:rsidR="00932277" w:rsidRPr="009709C5" w:rsidRDefault="00932277" w:rsidP="00CC001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AA3C3F6" w14:textId="77777777" w:rsidR="00932277" w:rsidRPr="009709C5" w:rsidRDefault="00932277" w:rsidP="00CC001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7A19D7E" w14:textId="77777777" w:rsidR="00932277" w:rsidRPr="009709C5" w:rsidRDefault="00932277" w:rsidP="00CC001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E23BE8A"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51B72F"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5ED5414" w14:textId="77777777" w:rsidR="00932277" w:rsidRPr="009709C5" w:rsidRDefault="00932277" w:rsidP="00CC0015">
            <w:pPr>
              <w:pStyle w:val="TAC"/>
            </w:pPr>
            <w:r w:rsidRPr="009709C5">
              <w:t>1.45</w:t>
            </w:r>
          </w:p>
        </w:tc>
      </w:tr>
      <w:tr w:rsidR="00932277" w:rsidRPr="009709C5" w14:paraId="4387614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2542E0" w14:textId="77777777" w:rsidR="00932277" w:rsidRPr="009709C5" w:rsidRDefault="00932277" w:rsidP="00CC001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3836B23" w14:textId="77777777" w:rsidR="00932277" w:rsidRPr="009709C5" w:rsidRDefault="00932277" w:rsidP="00CC0015">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3B1D695"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8820D29" w14:textId="77777777" w:rsidR="00932277" w:rsidRPr="009709C5" w:rsidRDefault="00932277"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3FC179" w14:textId="77777777" w:rsidR="00932277" w:rsidRPr="009709C5" w:rsidRDefault="00932277"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8EE2828" w14:textId="77777777" w:rsidR="00932277" w:rsidRPr="009709C5" w:rsidRDefault="00932277" w:rsidP="00CC0015">
            <w:pPr>
              <w:pStyle w:val="TAC"/>
            </w:pPr>
            <w:r w:rsidRPr="009709C5">
              <w:t>0.00</w:t>
            </w:r>
          </w:p>
        </w:tc>
      </w:tr>
      <w:tr w:rsidR="00932277" w:rsidRPr="009709C5" w14:paraId="044AEB2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AB6CA2" w14:textId="77777777" w:rsidR="00932277" w:rsidRPr="009709C5" w:rsidRDefault="00932277" w:rsidP="00CC001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A735127" w14:textId="77777777" w:rsidR="00932277" w:rsidRPr="009709C5" w:rsidRDefault="00932277" w:rsidP="00CC001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4FD17E3" w14:textId="77777777" w:rsidR="00932277" w:rsidRPr="009709C5" w:rsidRDefault="00932277" w:rsidP="00CC001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C8A4DB0"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D313E8"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CAF833F" w14:textId="77777777" w:rsidR="00932277" w:rsidRPr="009709C5" w:rsidRDefault="00932277" w:rsidP="00CC0015">
            <w:pPr>
              <w:pStyle w:val="TAC"/>
            </w:pPr>
            <w:r w:rsidRPr="009709C5">
              <w:t>1.05</w:t>
            </w:r>
          </w:p>
        </w:tc>
      </w:tr>
      <w:tr w:rsidR="00932277" w:rsidRPr="009709C5" w14:paraId="687433F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C9DF2" w14:textId="77777777" w:rsidR="00932277" w:rsidRPr="009709C5" w:rsidRDefault="00932277" w:rsidP="00CC001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FB43823" w14:textId="77777777" w:rsidR="00932277" w:rsidRPr="009709C5" w:rsidRDefault="00932277" w:rsidP="00CC001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DA6DC8" w14:textId="77777777" w:rsidR="00932277" w:rsidRPr="009709C5" w:rsidRDefault="00932277" w:rsidP="00CC001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9B26E0C"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34746A"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62C6E0" w14:textId="77777777" w:rsidR="00932277" w:rsidRPr="009709C5" w:rsidRDefault="00932277" w:rsidP="00CC0015">
            <w:pPr>
              <w:pStyle w:val="TAC"/>
            </w:pPr>
            <w:r w:rsidRPr="009709C5">
              <w:t>0.25</w:t>
            </w:r>
          </w:p>
        </w:tc>
      </w:tr>
      <w:tr w:rsidR="00932277" w:rsidRPr="009709C5" w14:paraId="2D56A2D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FAC4EE" w14:textId="77777777" w:rsidR="00932277" w:rsidRPr="009709C5" w:rsidRDefault="00932277" w:rsidP="00CC001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B61AEC9" w14:textId="77777777" w:rsidR="00932277" w:rsidRPr="009709C5" w:rsidRDefault="00932277" w:rsidP="00CC001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D7B2411" w14:textId="77777777" w:rsidR="00932277" w:rsidRPr="009709C5" w:rsidRDefault="00932277"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8239237" w14:textId="77777777" w:rsidR="00932277" w:rsidRPr="009709C5" w:rsidRDefault="00932277"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7AD3382" w14:textId="77777777" w:rsidR="00932277" w:rsidRPr="009709C5" w:rsidRDefault="00932277"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9DA884" w14:textId="77777777" w:rsidR="00932277" w:rsidRPr="009709C5" w:rsidRDefault="00932277" w:rsidP="00CC0015">
            <w:pPr>
              <w:pStyle w:val="TAC"/>
            </w:pPr>
            <w:r w:rsidRPr="009709C5">
              <w:t>0.00</w:t>
            </w:r>
          </w:p>
        </w:tc>
      </w:tr>
      <w:tr w:rsidR="00932277" w:rsidRPr="009709C5" w14:paraId="290F593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B14E71" w14:textId="77777777" w:rsidR="00932277" w:rsidRPr="009709C5" w:rsidRDefault="00932277" w:rsidP="00CC001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1B446F" w14:textId="77777777" w:rsidR="00932277" w:rsidRPr="009709C5" w:rsidRDefault="00932277"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1D01B5"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0D75D1D"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11BFA07"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53A5E0" w14:textId="77777777" w:rsidR="00932277" w:rsidRPr="009709C5" w:rsidRDefault="00932277" w:rsidP="00CC0015">
            <w:pPr>
              <w:pStyle w:val="TAC"/>
            </w:pPr>
            <w:r w:rsidRPr="009709C5">
              <w:t>0.00</w:t>
            </w:r>
          </w:p>
        </w:tc>
      </w:tr>
      <w:tr w:rsidR="00932277" w:rsidRPr="009709C5" w14:paraId="25B4B21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DE80D3" w14:textId="77777777" w:rsidR="00932277" w:rsidRPr="009709C5" w:rsidRDefault="00932277" w:rsidP="00CC001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F01036F" w14:textId="77777777" w:rsidR="00932277" w:rsidRPr="009709C5" w:rsidRDefault="00932277" w:rsidP="00CC001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4ED7891"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3711D8" w14:textId="77777777" w:rsidR="00932277" w:rsidRPr="009709C5" w:rsidRDefault="00932277"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B443A9" w14:textId="77777777" w:rsidR="00932277" w:rsidRPr="009709C5" w:rsidRDefault="00932277"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A94B371" w14:textId="77777777" w:rsidR="00932277" w:rsidRPr="009709C5" w:rsidRDefault="00932277" w:rsidP="00CC0015">
            <w:pPr>
              <w:pStyle w:val="TAC"/>
            </w:pPr>
            <w:r w:rsidRPr="009709C5">
              <w:t>0.00</w:t>
            </w:r>
          </w:p>
        </w:tc>
      </w:tr>
      <w:tr w:rsidR="00932277" w:rsidRPr="009709C5" w14:paraId="018DBFB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022F9" w14:textId="77777777" w:rsidR="00932277" w:rsidRPr="009709C5" w:rsidRDefault="00932277" w:rsidP="00CC001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EA7A69" w14:textId="77777777" w:rsidR="00932277" w:rsidRPr="009709C5" w:rsidRDefault="00932277" w:rsidP="00CC001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D66BA5A" w14:textId="77777777" w:rsidR="00932277" w:rsidRPr="009709C5" w:rsidRDefault="00932277" w:rsidP="00CC001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907EEFB" w14:textId="77777777" w:rsidR="00932277" w:rsidRPr="009709C5" w:rsidRDefault="00932277"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67D652" w14:textId="77777777" w:rsidR="00932277" w:rsidRPr="009709C5" w:rsidRDefault="00932277"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95D80A" w14:textId="77777777" w:rsidR="00932277" w:rsidRPr="009709C5" w:rsidRDefault="00932277" w:rsidP="00CC0015">
            <w:pPr>
              <w:pStyle w:val="TAC"/>
            </w:pPr>
            <w:r w:rsidRPr="009709C5">
              <w:t>0.15</w:t>
            </w:r>
          </w:p>
        </w:tc>
      </w:tr>
      <w:tr w:rsidR="00932277" w:rsidRPr="009709C5" w14:paraId="429ABE0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09F48" w14:textId="77777777" w:rsidR="00932277" w:rsidRPr="009709C5" w:rsidRDefault="00932277" w:rsidP="00CC001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0EB51CB" w14:textId="77777777" w:rsidR="00932277" w:rsidRPr="009709C5" w:rsidRDefault="00932277" w:rsidP="00CC001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EADA65F" w14:textId="77777777" w:rsidR="00932277" w:rsidRPr="009709C5" w:rsidRDefault="00932277" w:rsidP="00CC0015">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6D46B3F"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23168B"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24B759" w14:textId="77777777" w:rsidR="00932277" w:rsidRPr="009709C5" w:rsidRDefault="00932277" w:rsidP="00CC0015">
            <w:pPr>
              <w:pStyle w:val="TAC"/>
            </w:pPr>
            <w:r w:rsidRPr="009709C5">
              <w:t>0.05</w:t>
            </w:r>
          </w:p>
        </w:tc>
      </w:tr>
      <w:tr w:rsidR="00932277" w:rsidRPr="009709C5" w14:paraId="70C8AADD"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579E811" w14:textId="77777777" w:rsidR="00932277" w:rsidRPr="009709C5" w:rsidRDefault="00932277" w:rsidP="00CC0015">
            <w:pPr>
              <w:pStyle w:val="TAH"/>
            </w:pPr>
            <w:r w:rsidRPr="009709C5">
              <w:t>Stage 1: Calibration measurement</w:t>
            </w:r>
          </w:p>
        </w:tc>
      </w:tr>
      <w:tr w:rsidR="00932277" w:rsidRPr="009709C5" w14:paraId="5D8750F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4FE68E" w14:textId="77777777" w:rsidR="00932277" w:rsidRPr="009709C5" w:rsidRDefault="00932277" w:rsidP="00CC0015">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5D4CC29B" w14:textId="77777777" w:rsidR="00932277" w:rsidRPr="009709C5" w:rsidRDefault="00932277"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D29929"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E4AA676" w14:textId="77777777" w:rsidR="00932277" w:rsidRPr="009709C5" w:rsidRDefault="00932277"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E104A4" w14:textId="77777777" w:rsidR="00932277" w:rsidRPr="009709C5" w:rsidRDefault="00932277"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7BC027" w14:textId="77777777" w:rsidR="00932277" w:rsidRPr="009709C5" w:rsidRDefault="00932277" w:rsidP="00CC0015">
            <w:pPr>
              <w:pStyle w:val="TAC"/>
            </w:pPr>
            <w:r w:rsidRPr="009709C5">
              <w:t>0.00</w:t>
            </w:r>
          </w:p>
        </w:tc>
      </w:tr>
      <w:tr w:rsidR="00932277" w:rsidRPr="009709C5" w14:paraId="573A4DF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9E16F" w14:textId="77777777" w:rsidR="00932277" w:rsidRPr="009709C5" w:rsidRDefault="00932277" w:rsidP="00CC001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68A20A9" w14:textId="77777777" w:rsidR="00932277" w:rsidRPr="009709C5" w:rsidRDefault="00932277" w:rsidP="00CC001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C13DC38"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F42E9C"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ACB71E"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F9C654" w14:textId="77777777" w:rsidR="00932277" w:rsidRPr="009709C5" w:rsidRDefault="00932277" w:rsidP="00CC0015">
            <w:pPr>
              <w:pStyle w:val="TAC"/>
            </w:pPr>
            <w:r w:rsidRPr="009709C5">
              <w:t>0.00</w:t>
            </w:r>
          </w:p>
        </w:tc>
      </w:tr>
      <w:tr w:rsidR="00932277" w:rsidRPr="009709C5" w14:paraId="60D7856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E86FC" w14:textId="77777777" w:rsidR="00932277" w:rsidRPr="009709C5" w:rsidRDefault="00932277" w:rsidP="00CC001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81D702C" w14:textId="77777777" w:rsidR="00932277" w:rsidRPr="009709C5" w:rsidRDefault="00932277" w:rsidP="00CC001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65474A"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46CACBC"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82B93BF"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CFCC26" w14:textId="77777777" w:rsidR="00932277" w:rsidRPr="009709C5" w:rsidRDefault="00932277" w:rsidP="00CC0015">
            <w:pPr>
              <w:pStyle w:val="TAC"/>
            </w:pPr>
            <w:r w:rsidRPr="009709C5">
              <w:t>0.00</w:t>
            </w:r>
          </w:p>
        </w:tc>
      </w:tr>
      <w:tr w:rsidR="00932277" w:rsidRPr="009709C5" w14:paraId="18E1271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591B7" w14:textId="77777777" w:rsidR="00932277" w:rsidRPr="009709C5" w:rsidRDefault="00932277" w:rsidP="00CC001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0753F665" w14:textId="77777777" w:rsidR="00932277" w:rsidRPr="009709C5" w:rsidRDefault="00932277" w:rsidP="00CC001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B203D29" w14:textId="77777777" w:rsidR="00932277" w:rsidRPr="009709C5" w:rsidRDefault="00932277" w:rsidP="00CC0015">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5ED717C6"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B7E483"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C670C6" w14:textId="77777777" w:rsidR="00932277" w:rsidRPr="009709C5" w:rsidRDefault="00932277" w:rsidP="00CC0015">
            <w:pPr>
              <w:pStyle w:val="TAC"/>
            </w:pPr>
            <w:r w:rsidRPr="009709C5">
              <w:t>0.37</w:t>
            </w:r>
          </w:p>
        </w:tc>
      </w:tr>
      <w:tr w:rsidR="00932277" w:rsidRPr="009709C5" w14:paraId="5B80FCB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A53197" w14:textId="77777777" w:rsidR="00932277" w:rsidRPr="009709C5" w:rsidRDefault="00932277" w:rsidP="00CC0015">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C6C22FB" w14:textId="77777777" w:rsidR="00932277" w:rsidRPr="009709C5" w:rsidRDefault="00932277" w:rsidP="00CC001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86C8B5" w14:textId="77777777" w:rsidR="00932277" w:rsidRPr="009709C5" w:rsidRDefault="00932277" w:rsidP="00CC001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CCE9336"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F22EB8"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4F73A36" w14:textId="77777777" w:rsidR="00932277" w:rsidRPr="009709C5" w:rsidRDefault="00932277" w:rsidP="00CC0015">
            <w:pPr>
              <w:pStyle w:val="TAC"/>
            </w:pPr>
            <w:r w:rsidRPr="009709C5">
              <w:t>0.30</w:t>
            </w:r>
          </w:p>
        </w:tc>
      </w:tr>
      <w:tr w:rsidR="00932277" w:rsidRPr="009709C5" w14:paraId="46349D4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6BBCD0" w14:textId="77777777" w:rsidR="00932277" w:rsidRPr="009709C5" w:rsidRDefault="00932277" w:rsidP="00CC001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6376A95" w14:textId="77777777" w:rsidR="00932277" w:rsidRPr="009709C5" w:rsidRDefault="00932277" w:rsidP="00CC001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70082B7" w14:textId="77777777" w:rsidR="00932277" w:rsidRPr="009709C5" w:rsidRDefault="00932277"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9A35CE2"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B2EF8A1"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0530F9" w14:textId="77777777" w:rsidR="00932277" w:rsidRPr="009709C5" w:rsidRDefault="00932277" w:rsidP="00CC0015">
            <w:pPr>
              <w:pStyle w:val="TAC"/>
            </w:pPr>
            <w:r w:rsidRPr="009709C5">
              <w:t>0.00</w:t>
            </w:r>
          </w:p>
        </w:tc>
      </w:tr>
      <w:tr w:rsidR="00932277" w:rsidRPr="009709C5" w14:paraId="6AF225E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3221B" w14:textId="77777777" w:rsidR="00932277" w:rsidRPr="009709C5" w:rsidRDefault="00932277" w:rsidP="00CC001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0C05A2D" w14:textId="77777777" w:rsidR="00932277" w:rsidRPr="009709C5" w:rsidRDefault="00932277" w:rsidP="00CC001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E502746"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FF6160"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7477B83"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C5A300D" w14:textId="77777777" w:rsidR="00932277" w:rsidRPr="009709C5" w:rsidRDefault="00932277" w:rsidP="00CC0015">
            <w:pPr>
              <w:pStyle w:val="TAC"/>
            </w:pPr>
            <w:r w:rsidRPr="009709C5">
              <w:t>0.00</w:t>
            </w:r>
          </w:p>
        </w:tc>
      </w:tr>
      <w:tr w:rsidR="00932277" w:rsidRPr="009709C5" w14:paraId="1A4AE03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A6190A" w14:textId="77777777" w:rsidR="00932277" w:rsidRPr="009709C5" w:rsidDel="00842179" w:rsidRDefault="00932277" w:rsidP="00CC001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D1B7EF6" w14:textId="77777777" w:rsidR="00932277" w:rsidRPr="009709C5" w:rsidRDefault="00932277" w:rsidP="00CC001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2E24D2D" w14:textId="77777777" w:rsidR="00932277" w:rsidRPr="009709C5" w:rsidRDefault="00932277" w:rsidP="00CC001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EB79ED2" w14:textId="77777777" w:rsidR="00932277" w:rsidRPr="009709C5" w:rsidRDefault="00932277"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54D8A6" w14:textId="77777777" w:rsidR="00932277" w:rsidRPr="009709C5" w:rsidRDefault="00932277"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308239B" w14:textId="77777777" w:rsidR="00932277" w:rsidRPr="009709C5" w:rsidRDefault="00932277" w:rsidP="00CC0015">
            <w:pPr>
              <w:pStyle w:val="TAC"/>
            </w:pPr>
            <w:r w:rsidRPr="009709C5">
              <w:t>0.4</w:t>
            </w:r>
          </w:p>
        </w:tc>
      </w:tr>
      <w:tr w:rsidR="00932277" w:rsidRPr="009709C5" w14:paraId="23FB40C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7FE23" w14:textId="77777777" w:rsidR="00932277" w:rsidRPr="009709C5" w:rsidDel="00842179" w:rsidRDefault="00932277" w:rsidP="00CC0015">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D2D56FD" w14:textId="77777777" w:rsidR="00932277" w:rsidRPr="009709C5" w:rsidRDefault="00932277" w:rsidP="00CC001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F6EEC52"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6CD968" w14:textId="77777777" w:rsidR="00932277" w:rsidRPr="009709C5" w:rsidRDefault="00932277"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3DD5FE5" w14:textId="77777777" w:rsidR="00932277" w:rsidRPr="009709C5" w:rsidRDefault="00932277"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EB4AA6E" w14:textId="77777777" w:rsidR="00932277" w:rsidRPr="009709C5" w:rsidRDefault="00932277" w:rsidP="00CC0015">
            <w:pPr>
              <w:pStyle w:val="TAC"/>
            </w:pPr>
            <w:r w:rsidRPr="009709C5">
              <w:t>0.00</w:t>
            </w:r>
          </w:p>
        </w:tc>
      </w:tr>
      <w:tr w:rsidR="00932277" w:rsidRPr="009709C5" w14:paraId="6B4B1034"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F13E8D" w14:textId="77777777" w:rsidR="00932277" w:rsidRPr="009709C5" w:rsidDel="00842179" w:rsidRDefault="00932277" w:rsidP="00CC001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9F997C4" w14:textId="77777777" w:rsidR="00932277" w:rsidRPr="009709C5" w:rsidRDefault="00932277" w:rsidP="00CC001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400D73" w14:textId="77777777" w:rsidR="00932277" w:rsidRPr="009709C5" w:rsidRDefault="00932277" w:rsidP="00CC001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50C70C" w14:textId="77777777" w:rsidR="00932277" w:rsidRPr="009709C5" w:rsidRDefault="00932277"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F10221" w14:textId="77777777" w:rsidR="00932277" w:rsidRPr="009709C5" w:rsidRDefault="00932277"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0EBA5FA" w14:textId="77777777" w:rsidR="00932277" w:rsidRPr="009709C5" w:rsidRDefault="00932277" w:rsidP="00CC0015">
            <w:pPr>
              <w:pStyle w:val="TAC"/>
            </w:pPr>
            <w:r w:rsidRPr="009709C5">
              <w:t>0.07</w:t>
            </w:r>
          </w:p>
        </w:tc>
      </w:tr>
      <w:tr w:rsidR="00932277" w:rsidRPr="009709C5" w14:paraId="4EFA259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9976C" w14:textId="77777777" w:rsidR="00932277" w:rsidRPr="009709C5" w:rsidRDefault="00932277" w:rsidP="00CC0015">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FF2EB45" w14:textId="77777777" w:rsidR="00932277" w:rsidRPr="009709C5" w:rsidRDefault="00932277"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387229" w14:textId="77777777" w:rsidR="00932277" w:rsidRPr="009709C5" w:rsidRDefault="00932277"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805C4C" w14:textId="77777777" w:rsidR="00932277" w:rsidRPr="009709C5" w:rsidRDefault="00932277"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619B70" w14:textId="77777777" w:rsidR="00932277" w:rsidRPr="009709C5" w:rsidRDefault="00932277"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F94EAA2" w14:textId="77777777" w:rsidR="00932277" w:rsidRPr="009709C5" w:rsidRDefault="00932277" w:rsidP="00CC0015">
            <w:pPr>
              <w:pStyle w:val="TAC"/>
            </w:pPr>
            <w:r w:rsidRPr="009709C5">
              <w:t>0.00</w:t>
            </w:r>
          </w:p>
        </w:tc>
      </w:tr>
      <w:tr w:rsidR="00932277" w:rsidRPr="009709C5" w14:paraId="07A0A79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1CCED" w14:textId="77777777" w:rsidR="00932277" w:rsidRPr="009709C5" w:rsidRDefault="00932277" w:rsidP="00CC001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9F9896" w14:textId="77777777" w:rsidR="00932277" w:rsidRPr="009709C5" w:rsidRDefault="00932277" w:rsidP="00CC0015">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0AD68F7" w14:textId="77777777" w:rsidR="00932277" w:rsidRPr="009709C5" w:rsidRDefault="00932277" w:rsidP="00CC0015">
            <w:pPr>
              <w:pStyle w:val="TAH"/>
            </w:pPr>
            <w:r w:rsidRPr="009709C5">
              <w:t>Value</w:t>
            </w:r>
          </w:p>
        </w:tc>
      </w:tr>
      <w:tr w:rsidR="00932277" w:rsidRPr="009709C5" w14:paraId="5B4FEFE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4A4038" w14:textId="77777777" w:rsidR="00932277" w:rsidRPr="009709C5" w:rsidRDefault="00932277" w:rsidP="00CC0015">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08E818D" w14:textId="77777777" w:rsidR="00932277" w:rsidRPr="009709C5" w:rsidRDefault="00932277" w:rsidP="00CC0015">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60CFCEE" w14:textId="77777777" w:rsidR="00932277" w:rsidRPr="009709C5" w:rsidRDefault="00932277" w:rsidP="00CC0015">
            <w:pPr>
              <w:pStyle w:val="TAC"/>
            </w:pPr>
            <w:r w:rsidRPr="009709C5">
              <w:t>0.5</w:t>
            </w:r>
          </w:p>
        </w:tc>
      </w:tr>
      <w:tr w:rsidR="00932277" w:rsidRPr="009709C5" w14:paraId="26295D83" w14:textId="77777777" w:rsidTr="00CC001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4B46384" w14:textId="77777777" w:rsidR="00932277" w:rsidRPr="009709C5" w:rsidRDefault="00932277" w:rsidP="00CC0015">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75A8191" w14:textId="77777777" w:rsidR="00932277" w:rsidRPr="009709C5" w:rsidRDefault="00932277" w:rsidP="00CC0015">
            <w:pPr>
              <w:pStyle w:val="TAH"/>
            </w:pPr>
            <w:r w:rsidRPr="009709C5">
              <w:t>Value</w:t>
            </w:r>
          </w:p>
        </w:tc>
      </w:tr>
      <w:tr w:rsidR="00932277" w:rsidRPr="009709C5" w14:paraId="44DFED0A" w14:textId="77777777" w:rsidTr="00CC001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BF52928" w14:textId="77777777" w:rsidR="00932277" w:rsidRPr="009709C5" w:rsidRDefault="00932277" w:rsidP="00CC0015">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738B0B6" w14:textId="77777777" w:rsidR="00932277" w:rsidRPr="009709C5" w:rsidRDefault="00932277" w:rsidP="00CC0015">
            <w:pPr>
              <w:pStyle w:val="TAC"/>
            </w:pPr>
            <w:r w:rsidRPr="009709C5">
              <w:t>5.19</w:t>
            </w:r>
          </w:p>
        </w:tc>
      </w:tr>
      <w:tr w:rsidR="00932277" w:rsidRPr="009709C5" w14:paraId="6D2EDF31" w14:textId="77777777" w:rsidTr="00CC001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5D9577F1" w14:textId="77777777" w:rsidR="00932277" w:rsidRPr="009709C5" w:rsidRDefault="00932277" w:rsidP="00CC0015">
            <w:pPr>
              <w:pStyle w:val="TAN"/>
            </w:pPr>
            <w:r w:rsidRPr="009709C5">
              <w:t>NOTE 1:</w:t>
            </w:r>
            <w:r w:rsidRPr="009709C5">
              <w:tab/>
              <w:t>The analysis was done only for the case of operating in-band, non-CA.</w:t>
            </w:r>
          </w:p>
          <w:p w14:paraId="4A273430" w14:textId="77777777" w:rsidR="00932277" w:rsidRPr="009709C5" w:rsidRDefault="00932277" w:rsidP="00CC0015">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5D09F4E5" w14:textId="77777777" w:rsidR="00932277" w:rsidRPr="009709C5" w:rsidRDefault="00932277" w:rsidP="00CC0015">
            <w:pPr>
              <w:pStyle w:val="TAN"/>
            </w:pPr>
            <w:r w:rsidRPr="009709C5">
              <w:t>NOTE 3:</w:t>
            </w:r>
            <w:r w:rsidRPr="009709C5">
              <w:tab/>
              <w:t>Applies to the system which has a structure of mechanical feed antenna positioning.</w:t>
            </w:r>
          </w:p>
          <w:p w14:paraId="6204DEC3" w14:textId="77777777" w:rsidR="00932277" w:rsidRPr="009709C5" w:rsidRDefault="00932277" w:rsidP="00CC0015">
            <w:pPr>
              <w:pStyle w:val="TAN"/>
            </w:pPr>
            <w:r w:rsidRPr="009709C5">
              <w:t>NOTE 4:</w:t>
            </w:r>
            <w:r w:rsidRPr="009709C5">
              <w:tab/>
              <w:t>Value based on procedure defined in Annex D.2 of TR 38.810 [13] for Quiet Zone size less or equal to 30 cm.</w:t>
            </w:r>
          </w:p>
          <w:p w14:paraId="6FE2DC6B" w14:textId="77777777" w:rsidR="00932277" w:rsidRPr="009709C5" w:rsidRDefault="00932277" w:rsidP="00CC0015">
            <w:pPr>
              <w:pStyle w:val="TAN"/>
            </w:pPr>
            <w:r w:rsidRPr="009709C5">
              <w:t>NOTE 5:</w:t>
            </w:r>
            <w:r w:rsidRPr="009709C5">
              <w:tab/>
              <w:t>The values in this table have been derived for DL powers above and equal to REFSENS. The values might need to be revisited for power levels below REFSENS</w:t>
            </w:r>
          </w:p>
        </w:tc>
      </w:tr>
    </w:tbl>
    <w:p w14:paraId="3A35516A" w14:textId="77777777" w:rsidR="00932277" w:rsidRPr="009709C5" w:rsidRDefault="00932277" w:rsidP="00932277"/>
    <w:p w14:paraId="7F70590F" w14:textId="77777777" w:rsidR="000C2923" w:rsidRPr="00932277" w:rsidRDefault="000C2923" w:rsidP="000C2923">
      <w:pPr>
        <w:jc w:val="both"/>
      </w:pPr>
    </w:p>
    <w:p w14:paraId="1A66C28D" w14:textId="4BEA19AF" w:rsidR="003360E9" w:rsidRPr="004C69F8" w:rsidRDefault="003360E9" w:rsidP="003360E9">
      <w:pPr>
        <w:pStyle w:val="Heading2"/>
        <w:rPr>
          <w:lang w:val="en-US"/>
        </w:rPr>
      </w:pPr>
      <w:r w:rsidRPr="001B49DE">
        <w:rPr>
          <w:lang w:val="en-US"/>
        </w:rPr>
        <w:lastRenderedPageBreak/>
        <w:t>MU assessment</w:t>
      </w:r>
      <w:r>
        <w:rPr>
          <w:lang w:val="en-US"/>
        </w:rPr>
        <w:t xml:space="preserve"> for multi-Rx UE Demodulation testing</w:t>
      </w:r>
    </w:p>
    <w:p w14:paraId="1905F526" w14:textId="7B428C04" w:rsidR="004970E5" w:rsidRDefault="009F6E00" w:rsidP="009F6E00">
      <w:pPr>
        <w:jc w:val="both"/>
        <w:rPr>
          <w:lang w:val="en-US"/>
        </w:rPr>
      </w:pPr>
      <w:r w:rsidRPr="000C2923">
        <w:rPr>
          <w:lang w:val="en-US"/>
        </w:rPr>
        <w:t xml:space="preserve">Similar observation as multi-Rx UE </w:t>
      </w:r>
      <w:r>
        <w:rPr>
          <w:lang w:val="en-US"/>
        </w:rPr>
        <w:t>RRM</w:t>
      </w:r>
      <w:r w:rsidRPr="000C2923">
        <w:rPr>
          <w:lang w:val="en-US"/>
        </w:rPr>
        <w:t xml:space="preserve"> testing, the uncertainty budget of legacy </w:t>
      </w:r>
      <w:r>
        <w:rPr>
          <w:lang w:val="en-US"/>
        </w:rPr>
        <w:t>Demodulation</w:t>
      </w:r>
      <w:r w:rsidRPr="000C2923">
        <w:rPr>
          <w:lang w:val="en-US"/>
        </w:rPr>
        <w:t xml:space="preserve"> can be leveraged for 2AoA multi-Rx UE RF testing considering the 2AoA can be controlled independently.</w:t>
      </w:r>
      <w:r w:rsidR="00055385">
        <w:rPr>
          <w:lang w:val="en-US"/>
        </w:rPr>
        <w:t xml:space="preserve"> </w:t>
      </w:r>
      <w:r w:rsidR="00562473">
        <w:rPr>
          <w:lang w:val="en-US"/>
        </w:rPr>
        <w:t xml:space="preserve">And the </w:t>
      </w:r>
      <w:r w:rsidR="0076404D">
        <w:rPr>
          <w:lang w:val="en-US"/>
        </w:rPr>
        <w:t xml:space="preserve">metric of power level should be used for </w:t>
      </w:r>
      <w:r w:rsidR="0076404D">
        <w:rPr>
          <w:lang w:val="en-US"/>
        </w:rPr>
        <w:t xml:space="preserve">demodulation </w:t>
      </w:r>
      <w:r w:rsidR="0076404D">
        <w:rPr>
          <w:lang w:val="en-US"/>
        </w:rPr>
        <w:t>MU analysis</w:t>
      </w:r>
      <w:r w:rsidR="0076404D">
        <w:rPr>
          <w:lang w:val="en-US"/>
        </w:rPr>
        <w:t>.</w:t>
      </w:r>
    </w:p>
    <w:p w14:paraId="7DCABF17" w14:textId="51BC8AD5" w:rsidR="009F6E00" w:rsidRPr="00055385" w:rsidRDefault="004970E5" w:rsidP="009F6E00">
      <w:pPr>
        <w:jc w:val="both"/>
      </w:pPr>
      <w:r>
        <w:rPr>
          <w:lang w:val="en-US"/>
        </w:rPr>
        <w:t>Note that t</w:t>
      </w:r>
      <w:r w:rsidR="00055385">
        <w:rPr>
          <w:lang w:val="en-US"/>
        </w:rPr>
        <w:t>he element of i</w:t>
      </w:r>
      <w:r w:rsidR="00055385" w:rsidRPr="00055385">
        <w:rPr>
          <w:lang w:val="en-US"/>
        </w:rPr>
        <w:t>mpact on non-ideal isolation between branches for the wireless cable mode</w:t>
      </w:r>
      <w:r>
        <w:rPr>
          <w:lang w:val="en-US"/>
        </w:rPr>
        <w:t xml:space="preserve"> is FFS which is related to the min. isolation </w:t>
      </w:r>
      <w:r w:rsidR="00B32178">
        <w:rPr>
          <w:lang w:val="en-US"/>
        </w:rPr>
        <w:t>requirements and corresponding MU.</w:t>
      </w:r>
    </w:p>
    <w:p w14:paraId="6611CB5E" w14:textId="73B3B7A8" w:rsidR="009F6E00" w:rsidRPr="00476E41" w:rsidRDefault="009F6E00" w:rsidP="009F6E00">
      <w:pPr>
        <w:jc w:val="both"/>
        <w:rPr>
          <w:b/>
          <w:bCs/>
          <w:lang w:val="en-US"/>
        </w:rPr>
      </w:pPr>
      <w:r w:rsidRPr="00DF3D79">
        <w:rPr>
          <w:b/>
          <w:bCs/>
          <w:lang w:val="en-US"/>
        </w:rPr>
        <w:t xml:space="preserve">Proposal </w:t>
      </w:r>
      <w:r w:rsidR="00131100">
        <w:rPr>
          <w:b/>
          <w:bCs/>
          <w:lang w:val="en-US"/>
        </w:rPr>
        <w:t>3</w:t>
      </w:r>
      <w:r w:rsidRPr="00DF3D79">
        <w:rPr>
          <w:b/>
          <w:bCs/>
          <w:lang w:val="en-US"/>
        </w:rPr>
        <w:t>:</w:t>
      </w:r>
      <w:r>
        <w:rPr>
          <w:lang w:val="en-US"/>
        </w:rPr>
        <w:t xml:space="preserve"> </w:t>
      </w:r>
      <w:r w:rsidRPr="00476E41">
        <w:rPr>
          <w:b/>
          <w:bCs/>
          <w:lang w:val="en-US"/>
        </w:rPr>
        <w:t xml:space="preserve">The </w:t>
      </w:r>
      <w:r w:rsidRPr="00D803B9">
        <w:rPr>
          <w:b/>
          <w:bCs/>
          <w:lang w:val="en-US"/>
        </w:rPr>
        <w:t xml:space="preserve">MU assessment </w:t>
      </w:r>
      <w:r w:rsidRPr="00476E41">
        <w:rPr>
          <w:b/>
          <w:bCs/>
          <w:lang w:val="en-US"/>
        </w:rPr>
        <w:t xml:space="preserve">of 2AoA </w:t>
      </w:r>
      <w:r w:rsidR="0076404D">
        <w:rPr>
          <w:b/>
          <w:bCs/>
          <w:lang w:val="en-US"/>
        </w:rPr>
        <w:t>demodulation</w:t>
      </w:r>
      <w:r w:rsidRPr="00476E41">
        <w:rPr>
          <w:b/>
          <w:bCs/>
          <w:lang w:val="en-US"/>
        </w:rPr>
        <w:t xml:space="preserve"> testing shown in Table </w:t>
      </w:r>
      <w:r w:rsidR="00131100">
        <w:rPr>
          <w:b/>
          <w:bCs/>
          <w:lang w:val="en-US"/>
        </w:rPr>
        <w:t>4</w:t>
      </w:r>
      <w:r w:rsidRPr="00476E41">
        <w:rPr>
          <w:b/>
          <w:bCs/>
          <w:lang w:val="en-US"/>
        </w:rPr>
        <w:t xml:space="preserve"> should be adopted </w:t>
      </w:r>
      <w:r>
        <w:rPr>
          <w:b/>
          <w:bCs/>
          <w:lang w:val="en-US"/>
        </w:rPr>
        <w:t xml:space="preserve">for IFF </w:t>
      </w:r>
      <w:r w:rsidR="0076404D">
        <w:rPr>
          <w:b/>
          <w:bCs/>
          <w:lang w:val="en-US"/>
        </w:rPr>
        <w:t xml:space="preserve">measurement setup </w:t>
      </w:r>
      <w:r w:rsidRPr="00476E41">
        <w:rPr>
          <w:b/>
          <w:bCs/>
          <w:lang w:val="en-US"/>
        </w:rPr>
        <w:t>and captured in the TR 38.871.</w:t>
      </w:r>
    </w:p>
    <w:p w14:paraId="52B09072" w14:textId="0EC7ECAF" w:rsidR="0068582F" w:rsidRPr="009709C5" w:rsidRDefault="0068582F" w:rsidP="0068582F">
      <w:pPr>
        <w:pStyle w:val="TH"/>
      </w:pPr>
      <w:r w:rsidRPr="009709C5">
        <w:lastRenderedPageBreak/>
        <w:t xml:space="preserve">Table </w:t>
      </w:r>
      <w:r w:rsidR="0076404D">
        <w:t>4</w:t>
      </w:r>
      <w:r w:rsidRPr="009709C5">
        <w:t xml:space="preserve">: </w:t>
      </w:r>
      <w:r w:rsidR="0076404D" w:rsidRPr="009709C5">
        <w:rPr>
          <w:lang w:eastAsia="ja-JP"/>
        </w:rPr>
        <w:t>U</w:t>
      </w:r>
      <w:r w:rsidR="0076404D" w:rsidRPr="009709C5">
        <w:t>ncertainty assessment fo</w:t>
      </w:r>
      <w:r w:rsidR="0076404D">
        <w:t xml:space="preserve">r </w:t>
      </w:r>
      <w:proofErr w:type="gramStart"/>
      <w:r w:rsidR="0076404D">
        <w:t>Multi-Rx</w:t>
      </w:r>
      <w:proofErr w:type="gramEnd"/>
      <w:r w:rsidR="0076404D">
        <w:t xml:space="preserve"> </w:t>
      </w:r>
      <w:r w:rsidR="0076404D">
        <w:t>demodulation</w:t>
      </w:r>
      <w:r w:rsidR="0076404D">
        <w:t xml:space="preserve">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68582F" w:rsidRPr="009709C5" w14:paraId="20007CA2" w14:textId="77777777" w:rsidTr="00CC0015">
        <w:trPr>
          <w:cantSplit/>
          <w:tblHeader/>
          <w:jc w:val="center"/>
        </w:trPr>
        <w:tc>
          <w:tcPr>
            <w:tcW w:w="636" w:type="dxa"/>
          </w:tcPr>
          <w:p w14:paraId="5AA24A7E" w14:textId="77777777" w:rsidR="0068582F" w:rsidRPr="009709C5" w:rsidRDefault="0068582F" w:rsidP="00CC0015">
            <w:pPr>
              <w:pStyle w:val="TAH"/>
            </w:pPr>
            <w:r w:rsidRPr="009709C5">
              <w:t>UID</w:t>
            </w:r>
          </w:p>
        </w:tc>
        <w:tc>
          <w:tcPr>
            <w:tcW w:w="2949" w:type="dxa"/>
            <w:hideMark/>
          </w:tcPr>
          <w:p w14:paraId="1F109EE3" w14:textId="77777777" w:rsidR="0068582F" w:rsidRPr="009709C5" w:rsidRDefault="0068582F" w:rsidP="00CC0015">
            <w:pPr>
              <w:pStyle w:val="TAH"/>
            </w:pPr>
            <w:r w:rsidRPr="009709C5">
              <w:t>Uncertainty source</w:t>
            </w:r>
          </w:p>
        </w:tc>
        <w:tc>
          <w:tcPr>
            <w:tcW w:w="1126" w:type="dxa"/>
            <w:gridSpan w:val="2"/>
          </w:tcPr>
          <w:p w14:paraId="5BAC3F82" w14:textId="77777777" w:rsidR="0068582F" w:rsidRPr="009709C5" w:rsidRDefault="0068582F" w:rsidP="00CC0015">
            <w:pPr>
              <w:pStyle w:val="TAH"/>
            </w:pPr>
            <w:r w:rsidRPr="009709C5">
              <w:t>Uncertainty value</w:t>
            </w:r>
          </w:p>
        </w:tc>
        <w:tc>
          <w:tcPr>
            <w:tcW w:w="2197" w:type="dxa"/>
          </w:tcPr>
          <w:p w14:paraId="7A0D3E48" w14:textId="77777777" w:rsidR="0068582F" w:rsidRPr="009709C5" w:rsidRDefault="0068582F" w:rsidP="00CC0015">
            <w:pPr>
              <w:pStyle w:val="TAH"/>
            </w:pPr>
            <w:r w:rsidRPr="009709C5">
              <w:t>Distribution of the probability</w:t>
            </w:r>
          </w:p>
        </w:tc>
        <w:tc>
          <w:tcPr>
            <w:tcW w:w="1484" w:type="dxa"/>
          </w:tcPr>
          <w:p w14:paraId="691B4B1D" w14:textId="77777777" w:rsidR="0068582F" w:rsidRPr="009709C5" w:rsidRDefault="0068582F" w:rsidP="00CC0015">
            <w:pPr>
              <w:pStyle w:val="TAH"/>
              <w:rPr>
                <w:lang w:eastAsia="ja-JP"/>
              </w:rPr>
            </w:pPr>
            <w:r w:rsidRPr="009709C5">
              <w:t xml:space="preserve">Divisor </w:t>
            </w:r>
          </w:p>
        </w:tc>
        <w:tc>
          <w:tcPr>
            <w:tcW w:w="1202" w:type="dxa"/>
          </w:tcPr>
          <w:p w14:paraId="571D7438" w14:textId="77777777" w:rsidR="0068582F" w:rsidRPr="009709C5" w:rsidRDefault="0068582F" w:rsidP="00CC0015">
            <w:pPr>
              <w:pStyle w:val="TAH"/>
            </w:pPr>
            <w:r w:rsidRPr="009709C5">
              <w:t>Standard uncertainty (σ) [dB]</w:t>
            </w:r>
          </w:p>
        </w:tc>
      </w:tr>
      <w:tr w:rsidR="0068582F" w:rsidRPr="009709C5" w14:paraId="79C75A2D" w14:textId="77777777" w:rsidTr="00CC0015">
        <w:trPr>
          <w:cantSplit/>
          <w:tblHeader/>
          <w:jc w:val="center"/>
        </w:trPr>
        <w:tc>
          <w:tcPr>
            <w:tcW w:w="9594" w:type="dxa"/>
            <w:gridSpan w:val="7"/>
          </w:tcPr>
          <w:p w14:paraId="4DBA2918" w14:textId="77777777" w:rsidR="0068582F" w:rsidRPr="009709C5" w:rsidRDefault="0068582F" w:rsidP="00CC0015">
            <w:pPr>
              <w:pStyle w:val="TAH"/>
              <w:rPr>
                <w:lang w:eastAsia="ja-JP"/>
              </w:rPr>
            </w:pPr>
            <w:r w:rsidRPr="009709C5">
              <w:rPr>
                <w:lang w:eastAsia="ja-JP"/>
              </w:rPr>
              <w:t>Signal-to-noise ratio uncertainty</w:t>
            </w:r>
          </w:p>
        </w:tc>
      </w:tr>
      <w:tr w:rsidR="0068582F" w:rsidRPr="009709C5" w14:paraId="514E5966" w14:textId="77777777" w:rsidTr="00CC0015">
        <w:trPr>
          <w:cantSplit/>
          <w:tblHeader/>
          <w:jc w:val="center"/>
        </w:trPr>
        <w:tc>
          <w:tcPr>
            <w:tcW w:w="9594" w:type="dxa"/>
            <w:gridSpan w:val="7"/>
          </w:tcPr>
          <w:p w14:paraId="6FDB7618" w14:textId="77777777" w:rsidR="0068582F" w:rsidRPr="009709C5" w:rsidRDefault="0068582F" w:rsidP="00CC0015">
            <w:pPr>
              <w:pStyle w:val="TAH"/>
            </w:pPr>
            <w:r w:rsidRPr="009709C5">
              <w:t>Stage 2: DUT measurement</w:t>
            </w:r>
          </w:p>
        </w:tc>
      </w:tr>
      <w:tr w:rsidR="0068582F" w:rsidRPr="009709C5" w14:paraId="73075F37" w14:textId="77777777" w:rsidTr="00CC0015">
        <w:trPr>
          <w:cantSplit/>
          <w:tblHeader/>
          <w:jc w:val="center"/>
        </w:trPr>
        <w:tc>
          <w:tcPr>
            <w:tcW w:w="636" w:type="dxa"/>
          </w:tcPr>
          <w:p w14:paraId="45C8806F" w14:textId="77777777" w:rsidR="0068582F" w:rsidRPr="009709C5" w:rsidRDefault="0068582F" w:rsidP="00CC0015">
            <w:pPr>
              <w:pStyle w:val="TAL"/>
            </w:pPr>
            <w:r w:rsidRPr="009709C5">
              <w:t>1</w:t>
            </w:r>
          </w:p>
        </w:tc>
        <w:tc>
          <w:tcPr>
            <w:tcW w:w="2949" w:type="dxa"/>
            <w:vAlign w:val="center"/>
          </w:tcPr>
          <w:p w14:paraId="37F40F1F" w14:textId="77777777" w:rsidR="0068582F" w:rsidRPr="009709C5" w:rsidRDefault="0068582F" w:rsidP="00CC0015">
            <w:pPr>
              <w:pStyle w:val="TAL"/>
              <w:rPr>
                <w:lang w:eastAsia="ja-JP"/>
              </w:rPr>
            </w:pPr>
            <w:r w:rsidRPr="009709C5">
              <w:rPr>
                <w:lang w:eastAsia="ja-JP"/>
              </w:rPr>
              <w:t>Positioning misalignment</w:t>
            </w:r>
          </w:p>
        </w:tc>
        <w:tc>
          <w:tcPr>
            <w:tcW w:w="1126" w:type="dxa"/>
            <w:gridSpan w:val="2"/>
          </w:tcPr>
          <w:p w14:paraId="28F4E836" w14:textId="77777777" w:rsidR="0068582F" w:rsidRPr="009709C5" w:rsidRDefault="0068582F" w:rsidP="00CC0015">
            <w:pPr>
              <w:pStyle w:val="TAC"/>
            </w:pPr>
          </w:p>
        </w:tc>
        <w:tc>
          <w:tcPr>
            <w:tcW w:w="2197" w:type="dxa"/>
          </w:tcPr>
          <w:p w14:paraId="567D3230" w14:textId="77777777" w:rsidR="0068582F" w:rsidRPr="009709C5" w:rsidRDefault="0068582F" w:rsidP="00CC0015">
            <w:pPr>
              <w:pStyle w:val="TAC"/>
            </w:pPr>
            <w:r w:rsidRPr="009709C5">
              <w:t>[Normal]</w:t>
            </w:r>
          </w:p>
        </w:tc>
        <w:tc>
          <w:tcPr>
            <w:tcW w:w="1484" w:type="dxa"/>
          </w:tcPr>
          <w:p w14:paraId="1BFB3BB9" w14:textId="77777777" w:rsidR="0068582F" w:rsidRPr="009709C5" w:rsidRDefault="0068582F" w:rsidP="00CC0015">
            <w:pPr>
              <w:pStyle w:val="TAC"/>
            </w:pPr>
            <w:r w:rsidRPr="009709C5">
              <w:t>[2.00]</w:t>
            </w:r>
          </w:p>
        </w:tc>
        <w:tc>
          <w:tcPr>
            <w:tcW w:w="1202" w:type="dxa"/>
          </w:tcPr>
          <w:p w14:paraId="102EEB59" w14:textId="77777777" w:rsidR="0068582F" w:rsidRPr="009709C5" w:rsidRDefault="0068582F" w:rsidP="00CC0015">
            <w:pPr>
              <w:pStyle w:val="TAC"/>
            </w:pPr>
          </w:p>
        </w:tc>
      </w:tr>
      <w:tr w:rsidR="0068582F" w:rsidRPr="009709C5" w14:paraId="30FD6E48" w14:textId="77777777" w:rsidTr="00CC0015">
        <w:trPr>
          <w:cantSplit/>
          <w:tblHeader/>
          <w:jc w:val="center"/>
        </w:trPr>
        <w:tc>
          <w:tcPr>
            <w:tcW w:w="636" w:type="dxa"/>
          </w:tcPr>
          <w:p w14:paraId="7CDCAF6C" w14:textId="77777777" w:rsidR="0068582F" w:rsidRPr="009709C5" w:rsidRDefault="0068582F" w:rsidP="00CC0015">
            <w:pPr>
              <w:pStyle w:val="TAL"/>
            </w:pPr>
            <w:r w:rsidRPr="009709C5">
              <w:t>2</w:t>
            </w:r>
          </w:p>
        </w:tc>
        <w:tc>
          <w:tcPr>
            <w:tcW w:w="2949" w:type="dxa"/>
            <w:vAlign w:val="center"/>
          </w:tcPr>
          <w:p w14:paraId="3942B88C" w14:textId="77777777" w:rsidR="0068582F" w:rsidRPr="009709C5" w:rsidRDefault="0068582F" w:rsidP="00CC0015">
            <w:pPr>
              <w:pStyle w:val="TAL"/>
              <w:rPr>
                <w:sz w:val="21"/>
                <w:lang w:eastAsia="ja-JP"/>
              </w:rPr>
            </w:pPr>
            <w:r w:rsidRPr="009709C5">
              <w:rPr>
                <w:lang w:eastAsia="ja-JP"/>
              </w:rPr>
              <w:t>Measure distance uncertainty</w:t>
            </w:r>
          </w:p>
        </w:tc>
        <w:tc>
          <w:tcPr>
            <w:tcW w:w="1126" w:type="dxa"/>
            <w:gridSpan w:val="2"/>
          </w:tcPr>
          <w:p w14:paraId="4FAEA581" w14:textId="77777777" w:rsidR="0068582F" w:rsidRPr="009709C5" w:rsidRDefault="0068582F" w:rsidP="00CC0015">
            <w:pPr>
              <w:pStyle w:val="TAC"/>
            </w:pPr>
          </w:p>
        </w:tc>
        <w:tc>
          <w:tcPr>
            <w:tcW w:w="2197" w:type="dxa"/>
          </w:tcPr>
          <w:p w14:paraId="7A102D1C" w14:textId="77777777" w:rsidR="0068582F" w:rsidRPr="009709C5" w:rsidRDefault="0068582F" w:rsidP="00CC0015">
            <w:pPr>
              <w:pStyle w:val="TAC"/>
            </w:pPr>
            <w:r w:rsidRPr="009709C5">
              <w:t>[Rectangular]</w:t>
            </w:r>
          </w:p>
        </w:tc>
        <w:tc>
          <w:tcPr>
            <w:tcW w:w="1484" w:type="dxa"/>
          </w:tcPr>
          <w:p w14:paraId="599F96E9" w14:textId="77777777" w:rsidR="0068582F" w:rsidRPr="009709C5" w:rsidRDefault="0068582F" w:rsidP="00CC0015">
            <w:pPr>
              <w:pStyle w:val="TAC"/>
            </w:pPr>
            <w:r w:rsidRPr="009709C5">
              <w:t>[1.73]</w:t>
            </w:r>
          </w:p>
        </w:tc>
        <w:tc>
          <w:tcPr>
            <w:tcW w:w="1202" w:type="dxa"/>
          </w:tcPr>
          <w:p w14:paraId="5A6D5FB4" w14:textId="77777777" w:rsidR="0068582F" w:rsidRPr="009709C5" w:rsidRDefault="0068582F" w:rsidP="00CC0015">
            <w:pPr>
              <w:pStyle w:val="TAC"/>
            </w:pPr>
          </w:p>
        </w:tc>
      </w:tr>
      <w:tr w:rsidR="0068582F" w:rsidRPr="009709C5" w14:paraId="3B7C4990" w14:textId="77777777" w:rsidTr="00CC0015">
        <w:trPr>
          <w:cantSplit/>
          <w:tblHeader/>
          <w:jc w:val="center"/>
        </w:trPr>
        <w:tc>
          <w:tcPr>
            <w:tcW w:w="636" w:type="dxa"/>
          </w:tcPr>
          <w:p w14:paraId="057C9D99" w14:textId="77777777" w:rsidR="0068582F" w:rsidRPr="009709C5" w:rsidRDefault="0068582F" w:rsidP="00CC0015">
            <w:pPr>
              <w:pStyle w:val="TAL"/>
            </w:pPr>
            <w:r w:rsidRPr="009709C5">
              <w:t>3</w:t>
            </w:r>
          </w:p>
        </w:tc>
        <w:tc>
          <w:tcPr>
            <w:tcW w:w="2949" w:type="dxa"/>
            <w:vAlign w:val="center"/>
          </w:tcPr>
          <w:p w14:paraId="18B6971B" w14:textId="77777777" w:rsidR="0068582F" w:rsidRPr="009709C5" w:rsidRDefault="0068582F" w:rsidP="00CC0015">
            <w:pPr>
              <w:pStyle w:val="TAL"/>
            </w:pPr>
            <w:r w:rsidRPr="009709C5">
              <w:t>Quality of Quiet Zone</w:t>
            </w:r>
          </w:p>
        </w:tc>
        <w:tc>
          <w:tcPr>
            <w:tcW w:w="1126" w:type="dxa"/>
            <w:gridSpan w:val="2"/>
          </w:tcPr>
          <w:p w14:paraId="2FCF93D8" w14:textId="77777777" w:rsidR="0068582F" w:rsidRPr="009709C5" w:rsidRDefault="0068582F" w:rsidP="00CC0015">
            <w:pPr>
              <w:pStyle w:val="TAC"/>
            </w:pPr>
          </w:p>
        </w:tc>
        <w:tc>
          <w:tcPr>
            <w:tcW w:w="2197" w:type="dxa"/>
          </w:tcPr>
          <w:p w14:paraId="49677F50" w14:textId="77777777" w:rsidR="0068582F" w:rsidRPr="009709C5" w:rsidRDefault="0068582F" w:rsidP="00CC0015">
            <w:pPr>
              <w:pStyle w:val="TAC"/>
            </w:pPr>
            <w:r w:rsidRPr="009709C5">
              <w:t>[Actual]</w:t>
            </w:r>
          </w:p>
        </w:tc>
        <w:tc>
          <w:tcPr>
            <w:tcW w:w="1484" w:type="dxa"/>
          </w:tcPr>
          <w:p w14:paraId="228C0298" w14:textId="77777777" w:rsidR="0068582F" w:rsidRPr="009709C5" w:rsidRDefault="0068582F" w:rsidP="00CC0015">
            <w:pPr>
              <w:pStyle w:val="TAC"/>
            </w:pPr>
            <w:r w:rsidRPr="009709C5">
              <w:t>[1.00]</w:t>
            </w:r>
          </w:p>
        </w:tc>
        <w:tc>
          <w:tcPr>
            <w:tcW w:w="1202" w:type="dxa"/>
          </w:tcPr>
          <w:p w14:paraId="704C5596" w14:textId="77777777" w:rsidR="0068582F" w:rsidRPr="009709C5" w:rsidRDefault="0068582F" w:rsidP="00CC0015">
            <w:pPr>
              <w:pStyle w:val="TAC"/>
            </w:pPr>
          </w:p>
        </w:tc>
      </w:tr>
      <w:tr w:rsidR="0068582F" w:rsidRPr="009709C5" w14:paraId="0004F9B8" w14:textId="77777777" w:rsidTr="00CC0015">
        <w:trPr>
          <w:cantSplit/>
          <w:tblHeader/>
          <w:jc w:val="center"/>
        </w:trPr>
        <w:tc>
          <w:tcPr>
            <w:tcW w:w="636" w:type="dxa"/>
          </w:tcPr>
          <w:p w14:paraId="2A1EECB6" w14:textId="77777777" w:rsidR="0068582F" w:rsidRPr="009709C5" w:rsidRDefault="0068582F" w:rsidP="00CC0015">
            <w:pPr>
              <w:pStyle w:val="TAL"/>
            </w:pPr>
            <w:r w:rsidRPr="009709C5">
              <w:t>4</w:t>
            </w:r>
          </w:p>
        </w:tc>
        <w:tc>
          <w:tcPr>
            <w:tcW w:w="2949" w:type="dxa"/>
            <w:vAlign w:val="center"/>
          </w:tcPr>
          <w:p w14:paraId="7F6BBBF5" w14:textId="77777777" w:rsidR="0068582F" w:rsidRPr="009709C5" w:rsidRDefault="0068582F" w:rsidP="00CC0015">
            <w:pPr>
              <w:pStyle w:val="TAL"/>
            </w:pPr>
            <w:r w:rsidRPr="009709C5">
              <w:t>Mismatch</w:t>
            </w:r>
          </w:p>
        </w:tc>
        <w:tc>
          <w:tcPr>
            <w:tcW w:w="1126" w:type="dxa"/>
            <w:gridSpan w:val="2"/>
          </w:tcPr>
          <w:p w14:paraId="6316AEE5" w14:textId="77777777" w:rsidR="0068582F" w:rsidRPr="009709C5" w:rsidRDefault="0068582F" w:rsidP="00CC0015">
            <w:pPr>
              <w:pStyle w:val="TAC"/>
            </w:pPr>
          </w:p>
        </w:tc>
        <w:tc>
          <w:tcPr>
            <w:tcW w:w="2197" w:type="dxa"/>
          </w:tcPr>
          <w:p w14:paraId="784081FF" w14:textId="77777777" w:rsidR="0068582F" w:rsidRPr="009709C5" w:rsidRDefault="0068582F" w:rsidP="00CC0015">
            <w:pPr>
              <w:pStyle w:val="TAC"/>
            </w:pPr>
            <w:r w:rsidRPr="009709C5">
              <w:t>[Actual]</w:t>
            </w:r>
          </w:p>
        </w:tc>
        <w:tc>
          <w:tcPr>
            <w:tcW w:w="1484" w:type="dxa"/>
          </w:tcPr>
          <w:p w14:paraId="5DC808AC" w14:textId="77777777" w:rsidR="0068582F" w:rsidRPr="009709C5" w:rsidRDefault="0068582F" w:rsidP="00CC0015">
            <w:pPr>
              <w:pStyle w:val="TAC"/>
            </w:pPr>
            <w:r w:rsidRPr="009709C5">
              <w:t>[1.00]</w:t>
            </w:r>
          </w:p>
        </w:tc>
        <w:tc>
          <w:tcPr>
            <w:tcW w:w="1202" w:type="dxa"/>
          </w:tcPr>
          <w:p w14:paraId="5E01A432" w14:textId="77777777" w:rsidR="0068582F" w:rsidRPr="009709C5" w:rsidRDefault="0068582F" w:rsidP="00CC0015">
            <w:pPr>
              <w:pStyle w:val="TAC"/>
            </w:pPr>
          </w:p>
        </w:tc>
      </w:tr>
      <w:tr w:rsidR="0068582F" w:rsidRPr="009709C5" w14:paraId="7B21D86B" w14:textId="77777777" w:rsidTr="00CC0015">
        <w:trPr>
          <w:cantSplit/>
          <w:tblHeader/>
          <w:jc w:val="center"/>
        </w:trPr>
        <w:tc>
          <w:tcPr>
            <w:tcW w:w="636" w:type="dxa"/>
          </w:tcPr>
          <w:p w14:paraId="59ECBC5E" w14:textId="77777777" w:rsidR="0068582F" w:rsidRPr="009709C5" w:rsidRDefault="0068582F" w:rsidP="00CC0015">
            <w:pPr>
              <w:pStyle w:val="TAL"/>
            </w:pPr>
            <w:r w:rsidRPr="009709C5">
              <w:t>5</w:t>
            </w:r>
          </w:p>
        </w:tc>
        <w:tc>
          <w:tcPr>
            <w:tcW w:w="2949" w:type="dxa"/>
            <w:vAlign w:val="center"/>
          </w:tcPr>
          <w:p w14:paraId="6A0348A6" w14:textId="77777777" w:rsidR="0068582F" w:rsidRPr="009709C5" w:rsidRDefault="0068582F" w:rsidP="00CC0015">
            <w:pPr>
              <w:pStyle w:val="TAL"/>
            </w:pPr>
            <w:r w:rsidRPr="009709C5">
              <w:t>Standing wave between the DUT and measurement antenna</w:t>
            </w:r>
          </w:p>
        </w:tc>
        <w:tc>
          <w:tcPr>
            <w:tcW w:w="1126" w:type="dxa"/>
            <w:gridSpan w:val="2"/>
          </w:tcPr>
          <w:p w14:paraId="1B070297" w14:textId="77777777" w:rsidR="0068582F" w:rsidRPr="009709C5" w:rsidRDefault="0068582F" w:rsidP="00CC0015">
            <w:pPr>
              <w:pStyle w:val="TAC"/>
            </w:pPr>
          </w:p>
        </w:tc>
        <w:tc>
          <w:tcPr>
            <w:tcW w:w="2197" w:type="dxa"/>
          </w:tcPr>
          <w:p w14:paraId="76FB1F1D" w14:textId="77777777" w:rsidR="0068582F" w:rsidRPr="009709C5" w:rsidRDefault="0068582F" w:rsidP="00CC0015">
            <w:pPr>
              <w:pStyle w:val="TAC"/>
            </w:pPr>
            <w:r w:rsidRPr="009709C5">
              <w:t>[U-shaped]</w:t>
            </w:r>
          </w:p>
        </w:tc>
        <w:tc>
          <w:tcPr>
            <w:tcW w:w="1484" w:type="dxa"/>
          </w:tcPr>
          <w:p w14:paraId="1AE58796" w14:textId="77777777" w:rsidR="0068582F" w:rsidRPr="009709C5" w:rsidRDefault="0068582F" w:rsidP="00CC0015">
            <w:pPr>
              <w:pStyle w:val="TAC"/>
            </w:pPr>
            <w:r w:rsidRPr="009709C5">
              <w:t>[1.41]</w:t>
            </w:r>
          </w:p>
        </w:tc>
        <w:tc>
          <w:tcPr>
            <w:tcW w:w="1202" w:type="dxa"/>
          </w:tcPr>
          <w:p w14:paraId="728F3645" w14:textId="77777777" w:rsidR="0068582F" w:rsidRPr="009709C5" w:rsidRDefault="0068582F" w:rsidP="00CC0015">
            <w:pPr>
              <w:pStyle w:val="TAC"/>
            </w:pPr>
          </w:p>
        </w:tc>
      </w:tr>
      <w:tr w:rsidR="0068582F" w:rsidRPr="009709C5" w14:paraId="79E64AE2" w14:textId="77777777" w:rsidTr="00CC0015">
        <w:trPr>
          <w:cantSplit/>
          <w:tblHeader/>
          <w:jc w:val="center"/>
        </w:trPr>
        <w:tc>
          <w:tcPr>
            <w:tcW w:w="636" w:type="dxa"/>
          </w:tcPr>
          <w:p w14:paraId="5C787BAD" w14:textId="77777777" w:rsidR="0068582F" w:rsidRPr="009709C5" w:rsidRDefault="0068582F" w:rsidP="00CC0015">
            <w:pPr>
              <w:pStyle w:val="TAL"/>
            </w:pPr>
            <w:r w:rsidRPr="009709C5">
              <w:t>6</w:t>
            </w:r>
          </w:p>
        </w:tc>
        <w:tc>
          <w:tcPr>
            <w:tcW w:w="2949" w:type="dxa"/>
            <w:vAlign w:val="center"/>
          </w:tcPr>
          <w:p w14:paraId="152D90F7" w14:textId="77777777" w:rsidR="0068582F" w:rsidRPr="009709C5" w:rsidRDefault="0068582F" w:rsidP="00CC0015">
            <w:pPr>
              <w:pStyle w:val="TAL"/>
            </w:pPr>
            <w:proofErr w:type="spellStart"/>
            <w:r w:rsidRPr="009709C5">
              <w:t>gNB</w:t>
            </w:r>
            <w:proofErr w:type="spellEnd"/>
            <w:r w:rsidRPr="009709C5">
              <w:t xml:space="preserve"> emulator SNR uncertainty</w:t>
            </w:r>
          </w:p>
        </w:tc>
        <w:tc>
          <w:tcPr>
            <w:tcW w:w="1126" w:type="dxa"/>
            <w:gridSpan w:val="2"/>
          </w:tcPr>
          <w:p w14:paraId="101F038A" w14:textId="77777777" w:rsidR="0068582F" w:rsidRPr="009709C5" w:rsidRDefault="0068582F" w:rsidP="00CC0015">
            <w:pPr>
              <w:pStyle w:val="TAC"/>
            </w:pPr>
          </w:p>
        </w:tc>
        <w:tc>
          <w:tcPr>
            <w:tcW w:w="2197" w:type="dxa"/>
          </w:tcPr>
          <w:p w14:paraId="10D77444" w14:textId="77777777" w:rsidR="0068582F" w:rsidRPr="009709C5" w:rsidRDefault="0068582F" w:rsidP="00CC0015">
            <w:pPr>
              <w:pStyle w:val="TAC"/>
            </w:pPr>
            <w:r w:rsidRPr="009709C5">
              <w:t>[Normal]</w:t>
            </w:r>
          </w:p>
        </w:tc>
        <w:tc>
          <w:tcPr>
            <w:tcW w:w="1484" w:type="dxa"/>
          </w:tcPr>
          <w:p w14:paraId="349411D8" w14:textId="77777777" w:rsidR="0068582F" w:rsidRPr="009709C5" w:rsidRDefault="0068582F" w:rsidP="00CC0015">
            <w:pPr>
              <w:pStyle w:val="TAC"/>
            </w:pPr>
            <w:r w:rsidRPr="009709C5">
              <w:t>[2.00]</w:t>
            </w:r>
          </w:p>
        </w:tc>
        <w:tc>
          <w:tcPr>
            <w:tcW w:w="1202" w:type="dxa"/>
          </w:tcPr>
          <w:p w14:paraId="2F7D6DB3" w14:textId="77777777" w:rsidR="0068582F" w:rsidRPr="009709C5" w:rsidRDefault="0068582F" w:rsidP="00CC0015">
            <w:pPr>
              <w:pStyle w:val="TAC"/>
            </w:pPr>
          </w:p>
        </w:tc>
      </w:tr>
      <w:tr w:rsidR="0068582F" w:rsidRPr="009709C5" w14:paraId="422D3922" w14:textId="77777777" w:rsidTr="00CC0015">
        <w:trPr>
          <w:cantSplit/>
          <w:tblHeader/>
          <w:jc w:val="center"/>
        </w:trPr>
        <w:tc>
          <w:tcPr>
            <w:tcW w:w="636" w:type="dxa"/>
          </w:tcPr>
          <w:p w14:paraId="12D3BEA9" w14:textId="77777777" w:rsidR="0068582F" w:rsidRPr="009709C5" w:rsidRDefault="0068582F" w:rsidP="00CC0015">
            <w:pPr>
              <w:pStyle w:val="TAL"/>
              <w:rPr>
                <w:lang w:eastAsia="ja-JP"/>
              </w:rPr>
            </w:pPr>
            <w:r w:rsidRPr="009709C5">
              <w:rPr>
                <w:lang w:eastAsia="ja-JP"/>
              </w:rPr>
              <w:t>7</w:t>
            </w:r>
          </w:p>
        </w:tc>
        <w:tc>
          <w:tcPr>
            <w:tcW w:w="2949" w:type="dxa"/>
          </w:tcPr>
          <w:p w14:paraId="604604ED" w14:textId="77777777" w:rsidR="0068582F" w:rsidRPr="009709C5" w:rsidRDefault="0068582F" w:rsidP="00CC0015">
            <w:pPr>
              <w:pStyle w:val="TAL"/>
            </w:pPr>
            <w:r w:rsidRPr="009709C5">
              <w:t xml:space="preserve">Phase curvature </w:t>
            </w:r>
          </w:p>
        </w:tc>
        <w:tc>
          <w:tcPr>
            <w:tcW w:w="1126" w:type="dxa"/>
            <w:gridSpan w:val="2"/>
          </w:tcPr>
          <w:p w14:paraId="7937E664" w14:textId="77777777" w:rsidR="0068582F" w:rsidRPr="009709C5" w:rsidRDefault="0068582F" w:rsidP="00CC0015">
            <w:pPr>
              <w:pStyle w:val="TAC"/>
            </w:pPr>
          </w:p>
        </w:tc>
        <w:tc>
          <w:tcPr>
            <w:tcW w:w="2197" w:type="dxa"/>
          </w:tcPr>
          <w:p w14:paraId="708E728D" w14:textId="77777777" w:rsidR="0068582F" w:rsidRPr="009709C5" w:rsidRDefault="0068582F" w:rsidP="00CC0015">
            <w:pPr>
              <w:pStyle w:val="TAC"/>
            </w:pPr>
            <w:r w:rsidRPr="009709C5">
              <w:t>[U-shaped]</w:t>
            </w:r>
          </w:p>
        </w:tc>
        <w:tc>
          <w:tcPr>
            <w:tcW w:w="1484" w:type="dxa"/>
          </w:tcPr>
          <w:p w14:paraId="23CD7E8A" w14:textId="77777777" w:rsidR="0068582F" w:rsidRPr="009709C5" w:rsidRDefault="0068582F" w:rsidP="00CC0015">
            <w:pPr>
              <w:pStyle w:val="TAC"/>
            </w:pPr>
            <w:r w:rsidRPr="009709C5">
              <w:t>[1.41]</w:t>
            </w:r>
          </w:p>
        </w:tc>
        <w:tc>
          <w:tcPr>
            <w:tcW w:w="1202" w:type="dxa"/>
          </w:tcPr>
          <w:p w14:paraId="1D7C3C97" w14:textId="77777777" w:rsidR="0068582F" w:rsidRPr="009709C5" w:rsidRDefault="0068582F" w:rsidP="00CC0015">
            <w:pPr>
              <w:pStyle w:val="TAC"/>
            </w:pPr>
          </w:p>
        </w:tc>
      </w:tr>
      <w:tr w:rsidR="0068582F" w:rsidRPr="009709C5" w14:paraId="0CAEF535" w14:textId="77777777" w:rsidTr="00CC0015">
        <w:trPr>
          <w:cantSplit/>
          <w:tblHeader/>
          <w:jc w:val="center"/>
        </w:trPr>
        <w:tc>
          <w:tcPr>
            <w:tcW w:w="636" w:type="dxa"/>
          </w:tcPr>
          <w:p w14:paraId="5BF5A3BE" w14:textId="77777777" w:rsidR="0068582F" w:rsidRPr="009709C5" w:rsidRDefault="0068582F" w:rsidP="00CC0015">
            <w:pPr>
              <w:pStyle w:val="TAL"/>
              <w:rPr>
                <w:lang w:eastAsia="ja-JP"/>
              </w:rPr>
            </w:pPr>
            <w:r w:rsidRPr="009709C5">
              <w:rPr>
                <w:lang w:eastAsia="ja-JP"/>
              </w:rPr>
              <w:t>8</w:t>
            </w:r>
          </w:p>
        </w:tc>
        <w:tc>
          <w:tcPr>
            <w:tcW w:w="2949" w:type="dxa"/>
          </w:tcPr>
          <w:p w14:paraId="79979A6B" w14:textId="77777777" w:rsidR="0068582F" w:rsidRPr="009709C5" w:rsidRDefault="0068582F" w:rsidP="00CC0015">
            <w:pPr>
              <w:pStyle w:val="TAL"/>
            </w:pPr>
            <w:r w:rsidRPr="009709C5">
              <w:t>Amplifier uncertainties</w:t>
            </w:r>
          </w:p>
        </w:tc>
        <w:tc>
          <w:tcPr>
            <w:tcW w:w="1126" w:type="dxa"/>
            <w:gridSpan w:val="2"/>
          </w:tcPr>
          <w:p w14:paraId="480BF860" w14:textId="77777777" w:rsidR="0068582F" w:rsidRPr="009709C5" w:rsidRDefault="0068582F" w:rsidP="00CC0015">
            <w:pPr>
              <w:pStyle w:val="TAC"/>
            </w:pPr>
          </w:p>
        </w:tc>
        <w:tc>
          <w:tcPr>
            <w:tcW w:w="2197" w:type="dxa"/>
          </w:tcPr>
          <w:p w14:paraId="0E445E4F" w14:textId="77777777" w:rsidR="0068582F" w:rsidRPr="009709C5" w:rsidRDefault="0068582F" w:rsidP="00CC0015">
            <w:pPr>
              <w:pStyle w:val="TAC"/>
            </w:pPr>
            <w:r w:rsidRPr="009709C5">
              <w:t>[Normal]</w:t>
            </w:r>
          </w:p>
        </w:tc>
        <w:tc>
          <w:tcPr>
            <w:tcW w:w="1484" w:type="dxa"/>
          </w:tcPr>
          <w:p w14:paraId="6FE2B199" w14:textId="77777777" w:rsidR="0068582F" w:rsidRPr="009709C5" w:rsidRDefault="0068582F" w:rsidP="00CC0015">
            <w:pPr>
              <w:pStyle w:val="TAC"/>
            </w:pPr>
            <w:r w:rsidRPr="009709C5">
              <w:t>[2.00]</w:t>
            </w:r>
          </w:p>
        </w:tc>
        <w:tc>
          <w:tcPr>
            <w:tcW w:w="1202" w:type="dxa"/>
          </w:tcPr>
          <w:p w14:paraId="66C41D8F" w14:textId="77777777" w:rsidR="0068582F" w:rsidRPr="009709C5" w:rsidRDefault="0068582F" w:rsidP="00CC0015">
            <w:pPr>
              <w:pStyle w:val="TAC"/>
            </w:pPr>
          </w:p>
        </w:tc>
      </w:tr>
      <w:tr w:rsidR="0068582F" w:rsidRPr="009709C5" w14:paraId="0A56F6E7" w14:textId="77777777" w:rsidTr="00CC0015">
        <w:trPr>
          <w:cantSplit/>
          <w:tblHeader/>
          <w:jc w:val="center"/>
        </w:trPr>
        <w:tc>
          <w:tcPr>
            <w:tcW w:w="636" w:type="dxa"/>
          </w:tcPr>
          <w:p w14:paraId="2F01A834" w14:textId="77777777" w:rsidR="0068582F" w:rsidRPr="009709C5" w:rsidRDefault="0068582F" w:rsidP="00CC0015">
            <w:pPr>
              <w:pStyle w:val="TAL"/>
              <w:rPr>
                <w:lang w:eastAsia="zh-CN"/>
              </w:rPr>
            </w:pPr>
            <w:r w:rsidRPr="009709C5">
              <w:rPr>
                <w:lang w:eastAsia="ja-JP"/>
              </w:rPr>
              <w:t>9</w:t>
            </w:r>
          </w:p>
        </w:tc>
        <w:tc>
          <w:tcPr>
            <w:tcW w:w="2949" w:type="dxa"/>
          </w:tcPr>
          <w:p w14:paraId="6D9EA456" w14:textId="77777777" w:rsidR="0068582F" w:rsidRPr="009709C5" w:rsidRDefault="0068582F" w:rsidP="00CC0015">
            <w:pPr>
              <w:pStyle w:val="TAL"/>
              <w:rPr>
                <w:lang w:eastAsia="ja-JP"/>
              </w:rPr>
            </w:pPr>
            <w:r w:rsidRPr="009709C5">
              <w:t>Random uncertainty</w:t>
            </w:r>
          </w:p>
        </w:tc>
        <w:tc>
          <w:tcPr>
            <w:tcW w:w="1126" w:type="dxa"/>
            <w:gridSpan w:val="2"/>
          </w:tcPr>
          <w:p w14:paraId="7A136216" w14:textId="77777777" w:rsidR="0068582F" w:rsidRPr="009709C5" w:rsidRDefault="0068582F" w:rsidP="00CC0015">
            <w:pPr>
              <w:pStyle w:val="TAC"/>
            </w:pPr>
          </w:p>
        </w:tc>
        <w:tc>
          <w:tcPr>
            <w:tcW w:w="2197" w:type="dxa"/>
          </w:tcPr>
          <w:p w14:paraId="54A6E718" w14:textId="77777777" w:rsidR="0068582F" w:rsidRPr="009709C5" w:rsidRDefault="0068582F" w:rsidP="00CC0015">
            <w:pPr>
              <w:pStyle w:val="TAC"/>
            </w:pPr>
            <w:r w:rsidRPr="009709C5">
              <w:t>[Normal]</w:t>
            </w:r>
          </w:p>
        </w:tc>
        <w:tc>
          <w:tcPr>
            <w:tcW w:w="1484" w:type="dxa"/>
          </w:tcPr>
          <w:p w14:paraId="21FC5C5C" w14:textId="77777777" w:rsidR="0068582F" w:rsidRPr="009709C5" w:rsidRDefault="0068582F" w:rsidP="00CC0015">
            <w:pPr>
              <w:pStyle w:val="TAC"/>
            </w:pPr>
            <w:r w:rsidRPr="009709C5">
              <w:t>[2.00]</w:t>
            </w:r>
          </w:p>
        </w:tc>
        <w:tc>
          <w:tcPr>
            <w:tcW w:w="1202" w:type="dxa"/>
          </w:tcPr>
          <w:p w14:paraId="69700AB0" w14:textId="77777777" w:rsidR="0068582F" w:rsidRPr="009709C5" w:rsidRDefault="0068582F" w:rsidP="00CC0015">
            <w:pPr>
              <w:pStyle w:val="TAC"/>
            </w:pPr>
          </w:p>
        </w:tc>
      </w:tr>
      <w:tr w:rsidR="0068582F" w:rsidRPr="009709C5" w14:paraId="678D23E5" w14:textId="77777777" w:rsidTr="00CC0015">
        <w:trPr>
          <w:cantSplit/>
          <w:tblHeader/>
          <w:jc w:val="center"/>
        </w:trPr>
        <w:tc>
          <w:tcPr>
            <w:tcW w:w="636" w:type="dxa"/>
          </w:tcPr>
          <w:p w14:paraId="454AC426" w14:textId="77777777" w:rsidR="0068582F" w:rsidRPr="009709C5" w:rsidRDefault="0068582F" w:rsidP="00CC0015">
            <w:pPr>
              <w:pStyle w:val="TAL"/>
              <w:rPr>
                <w:lang w:eastAsia="zh-CN"/>
              </w:rPr>
            </w:pPr>
            <w:r w:rsidRPr="009709C5">
              <w:rPr>
                <w:lang w:eastAsia="ja-JP"/>
              </w:rPr>
              <w:t>10</w:t>
            </w:r>
          </w:p>
        </w:tc>
        <w:tc>
          <w:tcPr>
            <w:tcW w:w="2949" w:type="dxa"/>
          </w:tcPr>
          <w:p w14:paraId="6053C38A" w14:textId="77777777" w:rsidR="0068582F" w:rsidRPr="009709C5" w:rsidRDefault="0068582F" w:rsidP="00CC0015">
            <w:pPr>
              <w:pStyle w:val="TAL"/>
              <w:rPr>
                <w:lang w:eastAsia="ja-JP"/>
              </w:rPr>
            </w:pPr>
            <w:r w:rsidRPr="009709C5">
              <w:t>Influence of the XPD</w:t>
            </w:r>
          </w:p>
        </w:tc>
        <w:tc>
          <w:tcPr>
            <w:tcW w:w="1126" w:type="dxa"/>
            <w:gridSpan w:val="2"/>
          </w:tcPr>
          <w:p w14:paraId="088167E4" w14:textId="77777777" w:rsidR="0068582F" w:rsidRPr="009709C5" w:rsidRDefault="0068582F" w:rsidP="00CC0015">
            <w:pPr>
              <w:pStyle w:val="TAC"/>
            </w:pPr>
          </w:p>
        </w:tc>
        <w:tc>
          <w:tcPr>
            <w:tcW w:w="2197" w:type="dxa"/>
          </w:tcPr>
          <w:p w14:paraId="677B58BD" w14:textId="77777777" w:rsidR="0068582F" w:rsidRPr="009709C5" w:rsidRDefault="0068582F" w:rsidP="00CC0015">
            <w:pPr>
              <w:pStyle w:val="TAC"/>
            </w:pPr>
            <w:r w:rsidRPr="009709C5">
              <w:t>[U-shaped]</w:t>
            </w:r>
          </w:p>
        </w:tc>
        <w:tc>
          <w:tcPr>
            <w:tcW w:w="1484" w:type="dxa"/>
          </w:tcPr>
          <w:p w14:paraId="02082C5F" w14:textId="77777777" w:rsidR="0068582F" w:rsidRPr="009709C5" w:rsidRDefault="0068582F" w:rsidP="00CC0015">
            <w:pPr>
              <w:pStyle w:val="TAC"/>
            </w:pPr>
            <w:r w:rsidRPr="009709C5">
              <w:t>[1.41]</w:t>
            </w:r>
          </w:p>
        </w:tc>
        <w:tc>
          <w:tcPr>
            <w:tcW w:w="1202" w:type="dxa"/>
          </w:tcPr>
          <w:p w14:paraId="0E9AE699" w14:textId="77777777" w:rsidR="0068582F" w:rsidRPr="009709C5" w:rsidRDefault="0068582F" w:rsidP="00CC0015">
            <w:pPr>
              <w:pStyle w:val="TAC"/>
            </w:pPr>
          </w:p>
        </w:tc>
      </w:tr>
      <w:tr w:rsidR="0068582F" w:rsidRPr="009709C5" w14:paraId="3093DE67" w14:textId="77777777" w:rsidTr="00CC0015">
        <w:trPr>
          <w:cantSplit/>
          <w:tblHeader/>
          <w:jc w:val="center"/>
        </w:trPr>
        <w:tc>
          <w:tcPr>
            <w:tcW w:w="636" w:type="dxa"/>
          </w:tcPr>
          <w:p w14:paraId="2CA6EE65" w14:textId="77777777" w:rsidR="0068582F" w:rsidRPr="009709C5" w:rsidRDefault="0068582F" w:rsidP="00CC0015">
            <w:pPr>
              <w:pStyle w:val="TAL"/>
            </w:pPr>
            <w:r w:rsidRPr="009709C5">
              <w:rPr>
                <w:lang w:eastAsia="zh-CN"/>
              </w:rPr>
              <w:t>1</w:t>
            </w:r>
            <w:r w:rsidRPr="009709C5">
              <w:rPr>
                <w:lang w:eastAsia="ja-JP"/>
              </w:rPr>
              <w:t>1</w:t>
            </w:r>
          </w:p>
        </w:tc>
        <w:tc>
          <w:tcPr>
            <w:tcW w:w="2949" w:type="dxa"/>
          </w:tcPr>
          <w:p w14:paraId="1B14693E" w14:textId="77777777" w:rsidR="0068582F" w:rsidRPr="009709C5" w:rsidRDefault="0068582F" w:rsidP="00CC0015">
            <w:pPr>
              <w:pStyle w:val="TAL"/>
            </w:pPr>
            <w:r w:rsidRPr="009709C5">
              <w:t>Insertion Loss Variation</w:t>
            </w:r>
          </w:p>
        </w:tc>
        <w:tc>
          <w:tcPr>
            <w:tcW w:w="1126" w:type="dxa"/>
            <w:gridSpan w:val="2"/>
          </w:tcPr>
          <w:p w14:paraId="79162D1D" w14:textId="77777777" w:rsidR="0068582F" w:rsidRPr="009709C5" w:rsidRDefault="0068582F" w:rsidP="00CC0015">
            <w:pPr>
              <w:pStyle w:val="TAC"/>
            </w:pPr>
          </w:p>
        </w:tc>
        <w:tc>
          <w:tcPr>
            <w:tcW w:w="2197" w:type="dxa"/>
          </w:tcPr>
          <w:p w14:paraId="62CD9736" w14:textId="77777777" w:rsidR="0068582F" w:rsidRPr="009709C5" w:rsidRDefault="0068582F" w:rsidP="00CC0015">
            <w:pPr>
              <w:pStyle w:val="TAC"/>
            </w:pPr>
            <w:r w:rsidRPr="009709C5">
              <w:t>[Rectangular]</w:t>
            </w:r>
          </w:p>
        </w:tc>
        <w:tc>
          <w:tcPr>
            <w:tcW w:w="1484" w:type="dxa"/>
          </w:tcPr>
          <w:p w14:paraId="042EDF31" w14:textId="77777777" w:rsidR="0068582F" w:rsidRPr="009709C5" w:rsidRDefault="0068582F" w:rsidP="00CC0015">
            <w:pPr>
              <w:pStyle w:val="TAC"/>
            </w:pPr>
            <w:r w:rsidRPr="009709C5">
              <w:t>[1.73]</w:t>
            </w:r>
          </w:p>
        </w:tc>
        <w:tc>
          <w:tcPr>
            <w:tcW w:w="1202" w:type="dxa"/>
          </w:tcPr>
          <w:p w14:paraId="153515D9" w14:textId="77777777" w:rsidR="0068582F" w:rsidRPr="009709C5" w:rsidRDefault="0068582F" w:rsidP="00CC0015">
            <w:pPr>
              <w:pStyle w:val="TAC"/>
            </w:pPr>
          </w:p>
        </w:tc>
      </w:tr>
      <w:tr w:rsidR="0068582F" w:rsidRPr="009709C5" w14:paraId="2310BA8D" w14:textId="77777777" w:rsidTr="00CC0015">
        <w:trPr>
          <w:cantSplit/>
          <w:tblHeader/>
          <w:jc w:val="center"/>
        </w:trPr>
        <w:tc>
          <w:tcPr>
            <w:tcW w:w="636" w:type="dxa"/>
          </w:tcPr>
          <w:p w14:paraId="33C7F494" w14:textId="77777777" w:rsidR="0068582F" w:rsidRPr="009709C5" w:rsidRDefault="0068582F" w:rsidP="00CC0015">
            <w:pPr>
              <w:pStyle w:val="TAL"/>
            </w:pPr>
            <w:r w:rsidRPr="009709C5">
              <w:rPr>
                <w:lang w:eastAsia="zh-CN"/>
              </w:rPr>
              <w:t>1</w:t>
            </w:r>
            <w:r w:rsidRPr="009709C5">
              <w:rPr>
                <w:lang w:eastAsia="ja-JP"/>
              </w:rPr>
              <w:t>2</w:t>
            </w:r>
          </w:p>
        </w:tc>
        <w:tc>
          <w:tcPr>
            <w:tcW w:w="2949" w:type="dxa"/>
          </w:tcPr>
          <w:p w14:paraId="18FE9F78" w14:textId="77777777" w:rsidR="0068582F" w:rsidRPr="009709C5" w:rsidRDefault="0068582F" w:rsidP="00CC0015">
            <w:pPr>
              <w:pStyle w:val="TAL"/>
            </w:pPr>
            <w:r w:rsidRPr="009709C5">
              <w:t>RF leakage (from measurement antenna to the receiver/transmitter)</w:t>
            </w:r>
          </w:p>
        </w:tc>
        <w:tc>
          <w:tcPr>
            <w:tcW w:w="1126" w:type="dxa"/>
            <w:gridSpan w:val="2"/>
          </w:tcPr>
          <w:p w14:paraId="7B387FEE" w14:textId="77777777" w:rsidR="0068582F" w:rsidRPr="009709C5" w:rsidRDefault="0068582F" w:rsidP="00CC0015">
            <w:pPr>
              <w:pStyle w:val="TAC"/>
            </w:pPr>
          </w:p>
        </w:tc>
        <w:tc>
          <w:tcPr>
            <w:tcW w:w="2197" w:type="dxa"/>
          </w:tcPr>
          <w:p w14:paraId="4190B649" w14:textId="77777777" w:rsidR="0068582F" w:rsidRPr="009709C5" w:rsidRDefault="0068582F" w:rsidP="00CC0015">
            <w:pPr>
              <w:pStyle w:val="TAC"/>
            </w:pPr>
            <w:r w:rsidRPr="009709C5">
              <w:t>[Actual]</w:t>
            </w:r>
          </w:p>
        </w:tc>
        <w:tc>
          <w:tcPr>
            <w:tcW w:w="1484" w:type="dxa"/>
          </w:tcPr>
          <w:p w14:paraId="67ADECDA" w14:textId="77777777" w:rsidR="0068582F" w:rsidRPr="009709C5" w:rsidRDefault="0068582F" w:rsidP="00CC0015">
            <w:pPr>
              <w:pStyle w:val="TAC"/>
            </w:pPr>
            <w:r w:rsidRPr="009709C5">
              <w:t>[1.00]</w:t>
            </w:r>
          </w:p>
        </w:tc>
        <w:tc>
          <w:tcPr>
            <w:tcW w:w="1202" w:type="dxa"/>
          </w:tcPr>
          <w:p w14:paraId="16645B56" w14:textId="77777777" w:rsidR="0068582F" w:rsidRPr="009709C5" w:rsidRDefault="0068582F" w:rsidP="00CC0015">
            <w:pPr>
              <w:pStyle w:val="TAC"/>
            </w:pPr>
          </w:p>
        </w:tc>
      </w:tr>
      <w:tr w:rsidR="0068582F" w:rsidRPr="009709C5" w14:paraId="34775620" w14:textId="77777777" w:rsidTr="00CC0015">
        <w:trPr>
          <w:cantSplit/>
          <w:tblHeader/>
          <w:jc w:val="center"/>
        </w:trPr>
        <w:tc>
          <w:tcPr>
            <w:tcW w:w="636" w:type="dxa"/>
          </w:tcPr>
          <w:p w14:paraId="53D17190" w14:textId="77777777" w:rsidR="0068582F" w:rsidRPr="009709C5" w:rsidRDefault="0068582F" w:rsidP="00CC0015">
            <w:pPr>
              <w:pStyle w:val="TAL"/>
              <w:rPr>
                <w:lang w:eastAsia="ja-JP"/>
              </w:rPr>
            </w:pPr>
            <w:r w:rsidRPr="009709C5">
              <w:rPr>
                <w:lang w:eastAsia="zh-CN"/>
              </w:rPr>
              <w:t>1</w:t>
            </w:r>
            <w:r w:rsidRPr="009709C5">
              <w:rPr>
                <w:lang w:eastAsia="ja-JP"/>
              </w:rPr>
              <w:t>3</w:t>
            </w:r>
          </w:p>
        </w:tc>
        <w:tc>
          <w:tcPr>
            <w:tcW w:w="2949" w:type="dxa"/>
          </w:tcPr>
          <w:p w14:paraId="24FE7FF3" w14:textId="77777777" w:rsidR="0068582F" w:rsidRPr="009709C5" w:rsidRDefault="0068582F" w:rsidP="00CC0015">
            <w:pPr>
              <w:pStyle w:val="TAL"/>
            </w:pPr>
            <w:r w:rsidRPr="009709C5">
              <w:t>Multiple measurement antenna uncertainty</w:t>
            </w:r>
          </w:p>
        </w:tc>
        <w:tc>
          <w:tcPr>
            <w:tcW w:w="1126" w:type="dxa"/>
            <w:gridSpan w:val="2"/>
          </w:tcPr>
          <w:p w14:paraId="527F5090" w14:textId="77777777" w:rsidR="0068582F" w:rsidRPr="009709C5" w:rsidRDefault="0068582F" w:rsidP="00CC0015">
            <w:pPr>
              <w:pStyle w:val="TAC"/>
            </w:pPr>
          </w:p>
        </w:tc>
        <w:tc>
          <w:tcPr>
            <w:tcW w:w="2197" w:type="dxa"/>
          </w:tcPr>
          <w:p w14:paraId="7942827F" w14:textId="77777777" w:rsidR="0068582F" w:rsidRPr="009709C5" w:rsidRDefault="0068582F" w:rsidP="00CC0015">
            <w:pPr>
              <w:pStyle w:val="TAC"/>
            </w:pPr>
            <w:r w:rsidRPr="009709C5">
              <w:t xml:space="preserve">[Actual] </w:t>
            </w:r>
          </w:p>
        </w:tc>
        <w:tc>
          <w:tcPr>
            <w:tcW w:w="1484" w:type="dxa"/>
          </w:tcPr>
          <w:p w14:paraId="07952858" w14:textId="77777777" w:rsidR="0068582F" w:rsidRPr="009709C5" w:rsidRDefault="0068582F" w:rsidP="00CC0015">
            <w:pPr>
              <w:pStyle w:val="TAC"/>
            </w:pPr>
            <w:r w:rsidRPr="009709C5">
              <w:t>[1.00]</w:t>
            </w:r>
          </w:p>
        </w:tc>
        <w:tc>
          <w:tcPr>
            <w:tcW w:w="1202" w:type="dxa"/>
          </w:tcPr>
          <w:p w14:paraId="00396228" w14:textId="77777777" w:rsidR="0068582F" w:rsidRPr="009709C5" w:rsidRDefault="0068582F" w:rsidP="00CC0015">
            <w:pPr>
              <w:pStyle w:val="TAC"/>
            </w:pPr>
          </w:p>
        </w:tc>
      </w:tr>
      <w:tr w:rsidR="0068582F" w:rsidRPr="009709C5" w14:paraId="4C5E5461" w14:textId="77777777" w:rsidTr="00CC0015">
        <w:trPr>
          <w:cantSplit/>
          <w:tblHeader/>
          <w:jc w:val="center"/>
        </w:trPr>
        <w:tc>
          <w:tcPr>
            <w:tcW w:w="636" w:type="dxa"/>
          </w:tcPr>
          <w:p w14:paraId="612FC8F0" w14:textId="77777777" w:rsidR="0068582F" w:rsidRPr="009709C5" w:rsidRDefault="0068582F" w:rsidP="00CC0015">
            <w:pPr>
              <w:pStyle w:val="TAL"/>
              <w:rPr>
                <w:lang w:eastAsia="zh-CN"/>
              </w:rPr>
            </w:pPr>
            <w:r w:rsidRPr="009709C5">
              <w:rPr>
                <w:lang w:eastAsia="ja-JP"/>
              </w:rPr>
              <w:t>14</w:t>
            </w:r>
          </w:p>
        </w:tc>
        <w:tc>
          <w:tcPr>
            <w:tcW w:w="2949" w:type="dxa"/>
            <w:vAlign w:val="center"/>
          </w:tcPr>
          <w:p w14:paraId="013C9A13" w14:textId="77777777" w:rsidR="0068582F" w:rsidRPr="009709C5" w:rsidRDefault="0068582F" w:rsidP="00CC0015">
            <w:pPr>
              <w:pStyle w:val="TAL"/>
            </w:pPr>
            <w:r w:rsidRPr="009709C5">
              <w:rPr>
                <w:lang w:eastAsia="ja-JP"/>
              </w:rPr>
              <w:t>DUT repositioning</w:t>
            </w:r>
          </w:p>
        </w:tc>
        <w:tc>
          <w:tcPr>
            <w:tcW w:w="1126" w:type="dxa"/>
            <w:gridSpan w:val="2"/>
          </w:tcPr>
          <w:p w14:paraId="0CEF7A2F" w14:textId="77777777" w:rsidR="0068582F" w:rsidRPr="009709C5" w:rsidRDefault="0068582F" w:rsidP="00CC0015">
            <w:pPr>
              <w:pStyle w:val="TAC"/>
            </w:pPr>
          </w:p>
        </w:tc>
        <w:tc>
          <w:tcPr>
            <w:tcW w:w="2197" w:type="dxa"/>
          </w:tcPr>
          <w:p w14:paraId="5A2F2827" w14:textId="77777777" w:rsidR="0068582F" w:rsidRPr="009709C5" w:rsidRDefault="0068582F" w:rsidP="00CC0015">
            <w:pPr>
              <w:pStyle w:val="TAC"/>
            </w:pPr>
            <w:r w:rsidRPr="009709C5">
              <w:t>[Rectangular]</w:t>
            </w:r>
          </w:p>
        </w:tc>
        <w:tc>
          <w:tcPr>
            <w:tcW w:w="1484" w:type="dxa"/>
          </w:tcPr>
          <w:p w14:paraId="5E2445A8" w14:textId="77777777" w:rsidR="0068582F" w:rsidRPr="009709C5" w:rsidRDefault="0068582F" w:rsidP="00CC0015">
            <w:pPr>
              <w:pStyle w:val="TAC"/>
            </w:pPr>
            <w:r w:rsidRPr="009709C5">
              <w:t>[1.73]</w:t>
            </w:r>
          </w:p>
        </w:tc>
        <w:tc>
          <w:tcPr>
            <w:tcW w:w="1202" w:type="dxa"/>
          </w:tcPr>
          <w:p w14:paraId="30912C54" w14:textId="77777777" w:rsidR="0068582F" w:rsidRPr="009709C5" w:rsidRDefault="0068582F" w:rsidP="00CC0015">
            <w:pPr>
              <w:pStyle w:val="TAC"/>
            </w:pPr>
          </w:p>
        </w:tc>
      </w:tr>
      <w:tr w:rsidR="0068582F" w:rsidRPr="009709C5" w14:paraId="48D77250" w14:textId="77777777" w:rsidTr="00CC0015">
        <w:trPr>
          <w:cantSplit/>
          <w:tblHeader/>
          <w:jc w:val="center"/>
        </w:trPr>
        <w:tc>
          <w:tcPr>
            <w:tcW w:w="9594" w:type="dxa"/>
            <w:gridSpan w:val="7"/>
          </w:tcPr>
          <w:p w14:paraId="59D7DA1D" w14:textId="77777777" w:rsidR="0068582F" w:rsidRPr="009709C5" w:rsidRDefault="0068582F" w:rsidP="00CC0015">
            <w:pPr>
              <w:pStyle w:val="TAH"/>
            </w:pPr>
            <w:r w:rsidRPr="009709C5">
              <w:t>Stage 1: Calibration measurement</w:t>
            </w:r>
          </w:p>
        </w:tc>
      </w:tr>
      <w:tr w:rsidR="0068582F" w:rsidRPr="009709C5" w14:paraId="6B914D62" w14:textId="77777777" w:rsidTr="00CC0015">
        <w:trPr>
          <w:cantSplit/>
          <w:tblHeader/>
          <w:jc w:val="center"/>
        </w:trPr>
        <w:tc>
          <w:tcPr>
            <w:tcW w:w="636" w:type="dxa"/>
          </w:tcPr>
          <w:p w14:paraId="0C49307F" w14:textId="77777777" w:rsidR="0068582F" w:rsidRPr="009709C5" w:rsidRDefault="0068582F" w:rsidP="00CC0015">
            <w:pPr>
              <w:pStyle w:val="TAL"/>
              <w:rPr>
                <w:lang w:eastAsia="ja-JP"/>
              </w:rPr>
            </w:pPr>
            <w:r w:rsidRPr="009709C5">
              <w:t>1</w:t>
            </w:r>
            <w:r w:rsidRPr="009709C5">
              <w:rPr>
                <w:lang w:eastAsia="ja-JP"/>
              </w:rPr>
              <w:t>5</w:t>
            </w:r>
          </w:p>
        </w:tc>
        <w:tc>
          <w:tcPr>
            <w:tcW w:w="2949" w:type="dxa"/>
            <w:vAlign w:val="center"/>
          </w:tcPr>
          <w:p w14:paraId="6ED62BE9" w14:textId="77777777" w:rsidR="0068582F" w:rsidRPr="009709C5" w:rsidRDefault="0068582F" w:rsidP="00CC0015">
            <w:pPr>
              <w:pStyle w:val="TAL"/>
            </w:pPr>
            <w:r w:rsidRPr="009709C5">
              <w:t xml:space="preserve">Mismatch </w:t>
            </w:r>
          </w:p>
        </w:tc>
        <w:tc>
          <w:tcPr>
            <w:tcW w:w="1126" w:type="dxa"/>
            <w:gridSpan w:val="2"/>
          </w:tcPr>
          <w:p w14:paraId="295F7731" w14:textId="77777777" w:rsidR="0068582F" w:rsidRPr="009709C5" w:rsidRDefault="0068582F" w:rsidP="00CC0015">
            <w:pPr>
              <w:pStyle w:val="TAC"/>
            </w:pPr>
          </w:p>
        </w:tc>
        <w:tc>
          <w:tcPr>
            <w:tcW w:w="2197" w:type="dxa"/>
          </w:tcPr>
          <w:p w14:paraId="4E6C5BDB" w14:textId="77777777" w:rsidR="0068582F" w:rsidRPr="009709C5" w:rsidRDefault="0068582F" w:rsidP="00CC0015">
            <w:pPr>
              <w:pStyle w:val="TAC"/>
            </w:pPr>
            <w:r w:rsidRPr="009709C5">
              <w:t>[U-shaped]</w:t>
            </w:r>
          </w:p>
        </w:tc>
        <w:tc>
          <w:tcPr>
            <w:tcW w:w="1484" w:type="dxa"/>
          </w:tcPr>
          <w:p w14:paraId="2E0CBE38" w14:textId="77777777" w:rsidR="0068582F" w:rsidRPr="009709C5" w:rsidRDefault="0068582F" w:rsidP="00CC0015">
            <w:pPr>
              <w:pStyle w:val="TAC"/>
            </w:pPr>
            <w:r w:rsidRPr="009709C5">
              <w:t>[1.41]</w:t>
            </w:r>
          </w:p>
        </w:tc>
        <w:tc>
          <w:tcPr>
            <w:tcW w:w="1202" w:type="dxa"/>
          </w:tcPr>
          <w:p w14:paraId="39EA4622" w14:textId="77777777" w:rsidR="0068582F" w:rsidRPr="009709C5" w:rsidRDefault="0068582F" w:rsidP="00CC0015">
            <w:pPr>
              <w:pStyle w:val="TAC"/>
            </w:pPr>
          </w:p>
        </w:tc>
      </w:tr>
      <w:tr w:rsidR="0068582F" w:rsidRPr="009709C5" w14:paraId="2B13E7A2" w14:textId="77777777" w:rsidTr="00CC0015">
        <w:trPr>
          <w:cantSplit/>
          <w:tblHeader/>
          <w:jc w:val="center"/>
        </w:trPr>
        <w:tc>
          <w:tcPr>
            <w:tcW w:w="636" w:type="dxa"/>
          </w:tcPr>
          <w:p w14:paraId="405289EF" w14:textId="77777777" w:rsidR="0068582F" w:rsidRPr="009709C5" w:rsidRDefault="0068582F" w:rsidP="00CC0015">
            <w:pPr>
              <w:pStyle w:val="TAL"/>
              <w:rPr>
                <w:lang w:eastAsia="ja-JP"/>
              </w:rPr>
            </w:pPr>
            <w:r w:rsidRPr="009709C5">
              <w:rPr>
                <w:lang w:eastAsia="ja-JP"/>
              </w:rPr>
              <w:t>16</w:t>
            </w:r>
          </w:p>
        </w:tc>
        <w:tc>
          <w:tcPr>
            <w:tcW w:w="2949" w:type="dxa"/>
            <w:vAlign w:val="center"/>
          </w:tcPr>
          <w:p w14:paraId="39826DDE" w14:textId="77777777" w:rsidR="0068582F" w:rsidRPr="009709C5" w:rsidRDefault="0068582F" w:rsidP="00CC0015">
            <w:pPr>
              <w:pStyle w:val="TAL"/>
              <w:rPr>
                <w:lang w:eastAsia="ja-JP"/>
              </w:rPr>
            </w:pPr>
            <w:r w:rsidRPr="009709C5">
              <w:t>Amplifier Uncertainties</w:t>
            </w:r>
          </w:p>
        </w:tc>
        <w:tc>
          <w:tcPr>
            <w:tcW w:w="1126" w:type="dxa"/>
            <w:gridSpan w:val="2"/>
          </w:tcPr>
          <w:p w14:paraId="5BBDA188" w14:textId="77777777" w:rsidR="0068582F" w:rsidRPr="009709C5" w:rsidRDefault="0068582F" w:rsidP="00CC0015">
            <w:pPr>
              <w:pStyle w:val="TAC"/>
            </w:pPr>
          </w:p>
        </w:tc>
        <w:tc>
          <w:tcPr>
            <w:tcW w:w="2197" w:type="dxa"/>
          </w:tcPr>
          <w:p w14:paraId="14EACDFA" w14:textId="77777777" w:rsidR="0068582F" w:rsidRPr="009709C5" w:rsidRDefault="0068582F" w:rsidP="00CC0015">
            <w:pPr>
              <w:pStyle w:val="TAC"/>
            </w:pPr>
            <w:r w:rsidRPr="009709C5">
              <w:t>[Normal]</w:t>
            </w:r>
          </w:p>
        </w:tc>
        <w:tc>
          <w:tcPr>
            <w:tcW w:w="1484" w:type="dxa"/>
          </w:tcPr>
          <w:p w14:paraId="0EECB50F" w14:textId="77777777" w:rsidR="0068582F" w:rsidRPr="009709C5" w:rsidRDefault="0068582F" w:rsidP="00CC0015">
            <w:pPr>
              <w:pStyle w:val="TAC"/>
            </w:pPr>
            <w:r w:rsidRPr="009709C5">
              <w:t>[2.00]</w:t>
            </w:r>
          </w:p>
        </w:tc>
        <w:tc>
          <w:tcPr>
            <w:tcW w:w="1202" w:type="dxa"/>
          </w:tcPr>
          <w:p w14:paraId="29EAADA2" w14:textId="77777777" w:rsidR="0068582F" w:rsidRPr="009709C5" w:rsidRDefault="0068582F" w:rsidP="00CC0015">
            <w:pPr>
              <w:pStyle w:val="TAC"/>
            </w:pPr>
          </w:p>
        </w:tc>
      </w:tr>
      <w:tr w:rsidR="0068582F" w:rsidRPr="009709C5" w14:paraId="145F7D76" w14:textId="77777777" w:rsidTr="00CC0015">
        <w:trPr>
          <w:cantSplit/>
          <w:tblHeader/>
          <w:jc w:val="center"/>
        </w:trPr>
        <w:tc>
          <w:tcPr>
            <w:tcW w:w="636" w:type="dxa"/>
          </w:tcPr>
          <w:p w14:paraId="35AA0C24" w14:textId="77777777" w:rsidR="0068582F" w:rsidRPr="009709C5" w:rsidRDefault="0068582F" w:rsidP="00CC0015">
            <w:pPr>
              <w:pStyle w:val="TAL"/>
              <w:rPr>
                <w:lang w:eastAsia="ja-JP"/>
              </w:rPr>
            </w:pPr>
            <w:r w:rsidRPr="009709C5">
              <w:rPr>
                <w:lang w:eastAsia="ja-JP"/>
              </w:rPr>
              <w:t>17</w:t>
            </w:r>
          </w:p>
        </w:tc>
        <w:tc>
          <w:tcPr>
            <w:tcW w:w="2949" w:type="dxa"/>
            <w:vAlign w:val="center"/>
          </w:tcPr>
          <w:p w14:paraId="57A09632" w14:textId="77777777" w:rsidR="0068582F" w:rsidRPr="009709C5" w:rsidRDefault="0068582F" w:rsidP="00CC0015">
            <w:pPr>
              <w:pStyle w:val="TAL"/>
              <w:rPr>
                <w:lang w:eastAsia="ja-JP"/>
              </w:rPr>
            </w:pPr>
            <w:r w:rsidRPr="009709C5">
              <w:t>Misalignment of positioning System</w:t>
            </w:r>
          </w:p>
        </w:tc>
        <w:tc>
          <w:tcPr>
            <w:tcW w:w="1126" w:type="dxa"/>
            <w:gridSpan w:val="2"/>
          </w:tcPr>
          <w:p w14:paraId="46AEE331" w14:textId="77777777" w:rsidR="0068582F" w:rsidRPr="009709C5" w:rsidRDefault="0068582F" w:rsidP="00CC0015">
            <w:pPr>
              <w:pStyle w:val="TAC"/>
            </w:pPr>
          </w:p>
        </w:tc>
        <w:tc>
          <w:tcPr>
            <w:tcW w:w="2197" w:type="dxa"/>
          </w:tcPr>
          <w:p w14:paraId="3E4E9F46" w14:textId="77777777" w:rsidR="0068582F" w:rsidRPr="009709C5" w:rsidRDefault="0068582F" w:rsidP="00CC0015">
            <w:pPr>
              <w:pStyle w:val="TAC"/>
            </w:pPr>
            <w:r w:rsidRPr="009709C5">
              <w:t>[Normal]</w:t>
            </w:r>
          </w:p>
        </w:tc>
        <w:tc>
          <w:tcPr>
            <w:tcW w:w="1484" w:type="dxa"/>
          </w:tcPr>
          <w:p w14:paraId="69411D6A" w14:textId="77777777" w:rsidR="0068582F" w:rsidRPr="009709C5" w:rsidRDefault="0068582F" w:rsidP="00CC0015">
            <w:pPr>
              <w:pStyle w:val="TAC"/>
            </w:pPr>
            <w:r w:rsidRPr="009709C5">
              <w:t>[2.00]</w:t>
            </w:r>
          </w:p>
        </w:tc>
        <w:tc>
          <w:tcPr>
            <w:tcW w:w="1202" w:type="dxa"/>
          </w:tcPr>
          <w:p w14:paraId="02125550" w14:textId="77777777" w:rsidR="0068582F" w:rsidRPr="009709C5" w:rsidRDefault="0068582F" w:rsidP="00CC0015">
            <w:pPr>
              <w:pStyle w:val="TAC"/>
            </w:pPr>
          </w:p>
        </w:tc>
      </w:tr>
      <w:tr w:rsidR="0068582F" w:rsidRPr="009709C5" w14:paraId="20E9E89D" w14:textId="77777777" w:rsidTr="00CC0015">
        <w:trPr>
          <w:cantSplit/>
          <w:tblHeader/>
          <w:jc w:val="center"/>
        </w:trPr>
        <w:tc>
          <w:tcPr>
            <w:tcW w:w="636" w:type="dxa"/>
          </w:tcPr>
          <w:p w14:paraId="2E5CCF78" w14:textId="77777777" w:rsidR="0068582F" w:rsidRPr="009709C5" w:rsidRDefault="0068582F" w:rsidP="00CC0015">
            <w:pPr>
              <w:pStyle w:val="TAL"/>
              <w:rPr>
                <w:lang w:eastAsia="ja-JP"/>
              </w:rPr>
            </w:pPr>
            <w:r w:rsidRPr="009709C5">
              <w:rPr>
                <w:lang w:eastAsia="ja-JP"/>
              </w:rPr>
              <w:t>18</w:t>
            </w:r>
          </w:p>
        </w:tc>
        <w:tc>
          <w:tcPr>
            <w:tcW w:w="2949" w:type="dxa"/>
            <w:vAlign w:val="center"/>
          </w:tcPr>
          <w:p w14:paraId="398FF088" w14:textId="77777777" w:rsidR="0068582F" w:rsidRPr="009709C5" w:rsidRDefault="0068582F" w:rsidP="00CC0015">
            <w:pPr>
              <w:pStyle w:val="TAL"/>
              <w:rPr>
                <w:lang w:eastAsia="ja-JP"/>
              </w:rPr>
            </w:pPr>
            <w:r w:rsidRPr="009709C5">
              <w:t>Uncertainty of the Network Analyzer</w:t>
            </w:r>
          </w:p>
        </w:tc>
        <w:tc>
          <w:tcPr>
            <w:tcW w:w="1126" w:type="dxa"/>
            <w:gridSpan w:val="2"/>
          </w:tcPr>
          <w:p w14:paraId="620B6540" w14:textId="77777777" w:rsidR="0068582F" w:rsidRPr="009709C5" w:rsidRDefault="0068582F" w:rsidP="00CC0015">
            <w:pPr>
              <w:pStyle w:val="TAC"/>
            </w:pPr>
          </w:p>
        </w:tc>
        <w:tc>
          <w:tcPr>
            <w:tcW w:w="2197" w:type="dxa"/>
          </w:tcPr>
          <w:p w14:paraId="6A382BE7" w14:textId="77777777" w:rsidR="0068582F" w:rsidRPr="009709C5" w:rsidRDefault="0068582F" w:rsidP="00CC0015">
            <w:pPr>
              <w:pStyle w:val="TAC"/>
            </w:pPr>
            <w:r w:rsidRPr="009709C5">
              <w:t>[Normal]</w:t>
            </w:r>
          </w:p>
        </w:tc>
        <w:tc>
          <w:tcPr>
            <w:tcW w:w="1484" w:type="dxa"/>
          </w:tcPr>
          <w:p w14:paraId="07F92D17" w14:textId="77777777" w:rsidR="0068582F" w:rsidRPr="009709C5" w:rsidRDefault="0068582F" w:rsidP="00CC0015">
            <w:pPr>
              <w:pStyle w:val="TAC"/>
            </w:pPr>
            <w:r w:rsidRPr="009709C5">
              <w:t>[2.00]</w:t>
            </w:r>
          </w:p>
        </w:tc>
        <w:tc>
          <w:tcPr>
            <w:tcW w:w="1202" w:type="dxa"/>
          </w:tcPr>
          <w:p w14:paraId="7D437B9B" w14:textId="77777777" w:rsidR="0068582F" w:rsidRPr="009709C5" w:rsidRDefault="0068582F" w:rsidP="00CC0015">
            <w:pPr>
              <w:pStyle w:val="TAC"/>
            </w:pPr>
          </w:p>
        </w:tc>
      </w:tr>
      <w:tr w:rsidR="0068582F" w:rsidRPr="009709C5" w14:paraId="7254B76E" w14:textId="77777777" w:rsidTr="00CC0015">
        <w:trPr>
          <w:cantSplit/>
          <w:tblHeader/>
          <w:jc w:val="center"/>
        </w:trPr>
        <w:tc>
          <w:tcPr>
            <w:tcW w:w="636" w:type="dxa"/>
          </w:tcPr>
          <w:p w14:paraId="488D99E3" w14:textId="77777777" w:rsidR="0068582F" w:rsidRPr="009709C5" w:rsidRDefault="0068582F" w:rsidP="00CC0015">
            <w:pPr>
              <w:pStyle w:val="TAL"/>
              <w:rPr>
                <w:lang w:eastAsia="ja-JP"/>
              </w:rPr>
            </w:pPr>
            <w:r w:rsidRPr="009709C5">
              <w:rPr>
                <w:lang w:eastAsia="ja-JP"/>
              </w:rPr>
              <w:t>19</w:t>
            </w:r>
          </w:p>
        </w:tc>
        <w:tc>
          <w:tcPr>
            <w:tcW w:w="2949" w:type="dxa"/>
            <w:vAlign w:val="center"/>
          </w:tcPr>
          <w:p w14:paraId="7B5584E9" w14:textId="77777777" w:rsidR="0068582F" w:rsidRPr="009709C5" w:rsidRDefault="0068582F" w:rsidP="00CC0015">
            <w:pPr>
              <w:pStyle w:val="TAL"/>
              <w:rPr>
                <w:lang w:eastAsia="ja-JP"/>
              </w:rPr>
            </w:pPr>
            <w:r w:rsidRPr="009709C5">
              <w:rPr>
                <w:lang w:eastAsia="ja-JP"/>
              </w:rPr>
              <w:t>Uncertainty of the absolute gain of the calibration antenna</w:t>
            </w:r>
          </w:p>
        </w:tc>
        <w:tc>
          <w:tcPr>
            <w:tcW w:w="1126" w:type="dxa"/>
            <w:gridSpan w:val="2"/>
          </w:tcPr>
          <w:p w14:paraId="1AD8CA9E" w14:textId="77777777" w:rsidR="0068582F" w:rsidRPr="009709C5" w:rsidRDefault="0068582F" w:rsidP="00CC0015">
            <w:pPr>
              <w:pStyle w:val="TAC"/>
            </w:pPr>
          </w:p>
        </w:tc>
        <w:tc>
          <w:tcPr>
            <w:tcW w:w="2197" w:type="dxa"/>
          </w:tcPr>
          <w:p w14:paraId="09E1DF80" w14:textId="77777777" w:rsidR="0068582F" w:rsidRPr="009709C5" w:rsidRDefault="0068582F" w:rsidP="00CC0015">
            <w:pPr>
              <w:pStyle w:val="TAC"/>
            </w:pPr>
            <w:r w:rsidRPr="009709C5">
              <w:t>[Normal]</w:t>
            </w:r>
          </w:p>
        </w:tc>
        <w:tc>
          <w:tcPr>
            <w:tcW w:w="1484" w:type="dxa"/>
          </w:tcPr>
          <w:p w14:paraId="3947EBA5" w14:textId="77777777" w:rsidR="0068582F" w:rsidRPr="009709C5" w:rsidRDefault="0068582F" w:rsidP="00CC0015">
            <w:pPr>
              <w:pStyle w:val="TAC"/>
            </w:pPr>
            <w:r w:rsidRPr="009709C5">
              <w:t>[2.00]</w:t>
            </w:r>
          </w:p>
        </w:tc>
        <w:tc>
          <w:tcPr>
            <w:tcW w:w="1202" w:type="dxa"/>
          </w:tcPr>
          <w:p w14:paraId="1727F0FC" w14:textId="77777777" w:rsidR="0068582F" w:rsidRPr="009709C5" w:rsidRDefault="0068582F" w:rsidP="00CC0015">
            <w:pPr>
              <w:pStyle w:val="TAC"/>
            </w:pPr>
          </w:p>
        </w:tc>
      </w:tr>
      <w:tr w:rsidR="0068582F" w:rsidRPr="009709C5" w14:paraId="408255DB" w14:textId="77777777" w:rsidTr="00CC0015">
        <w:trPr>
          <w:cantSplit/>
          <w:tblHeader/>
          <w:jc w:val="center"/>
        </w:trPr>
        <w:tc>
          <w:tcPr>
            <w:tcW w:w="636" w:type="dxa"/>
          </w:tcPr>
          <w:p w14:paraId="370DE688" w14:textId="77777777" w:rsidR="0068582F" w:rsidRPr="009709C5" w:rsidRDefault="0068582F" w:rsidP="00CC0015">
            <w:pPr>
              <w:pStyle w:val="TAL"/>
              <w:rPr>
                <w:lang w:eastAsia="ja-JP"/>
              </w:rPr>
            </w:pPr>
            <w:r w:rsidRPr="009709C5">
              <w:t>2</w:t>
            </w:r>
            <w:r w:rsidRPr="009709C5">
              <w:rPr>
                <w:lang w:eastAsia="ja-JP"/>
              </w:rPr>
              <w:t>0</w:t>
            </w:r>
          </w:p>
        </w:tc>
        <w:tc>
          <w:tcPr>
            <w:tcW w:w="2949" w:type="dxa"/>
            <w:vAlign w:val="center"/>
          </w:tcPr>
          <w:p w14:paraId="2B51B4B7" w14:textId="77777777" w:rsidR="0068582F" w:rsidRPr="009709C5" w:rsidRDefault="0068582F" w:rsidP="00CC0015">
            <w:pPr>
              <w:pStyle w:val="TAL"/>
              <w:rPr>
                <w:lang w:eastAsia="ja-JP"/>
              </w:rPr>
            </w:pPr>
            <w:r w:rsidRPr="009709C5">
              <w:t>Positioning and pointing misalignment between the reference antenna and the measurement antenna</w:t>
            </w:r>
          </w:p>
        </w:tc>
        <w:tc>
          <w:tcPr>
            <w:tcW w:w="1126" w:type="dxa"/>
            <w:gridSpan w:val="2"/>
          </w:tcPr>
          <w:p w14:paraId="788EAAFE" w14:textId="77777777" w:rsidR="0068582F" w:rsidRPr="009709C5" w:rsidRDefault="0068582F" w:rsidP="00CC0015">
            <w:pPr>
              <w:pStyle w:val="TAC"/>
            </w:pPr>
          </w:p>
        </w:tc>
        <w:tc>
          <w:tcPr>
            <w:tcW w:w="2197" w:type="dxa"/>
          </w:tcPr>
          <w:p w14:paraId="1442BC4D" w14:textId="77777777" w:rsidR="0068582F" w:rsidRPr="009709C5" w:rsidRDefault="0068582F" w:rsidP="00CC0015">
            <w:pPr>
              <w:pStyle w:val="TAC"/>
            </w:pPr>
            <w:r w:rsidRPr="009709C5">
              <w:t>[Rectangular]</w:t>
            </w:r>
          </w:p>
        </w:tc>
        <w:tc>
          <w:tcPr>
            <w:tcW w:w="1484" w:type="dxa"/>
          </w:tcPr>
          <w:p w14:paraId="5F3E8A59" w14:textId="77777777" w:rsidR="0068582F" w:rsidRPr="009709C5" w:rsidRDefault="0068582F" w:rsidP="00CC0015">
            <w:pPr>
              <w:pStyle w:val="TAC"/>
            </w:pPr>
            <w:r w:rsidRPr="009709C5">
              <w:t>[1.73]</w:t>
            </w:r>
          </w:p>
        </w:tc>
        <w:tc>
          <w:tcPr>
            <w:tcW w:w="1202" w:type="dxa"/>
          </w:tcPr>
          <w:p w14:paraId="7D4E50E5" w14:textId="77777777" w:rsidR="0068582F" w:rsidRPr="009709C5" w:rsidRDefault="0068582F" w:rsidP="00CC0015">
            <w:pPr>
              <w:pStyle w:val="TAC"/>
            </w:pPr>
          </w:p>
        </w:tc>
      </w:tr>
      <w:tr w:rsidR="0068582F" w:rsidRPr="009709C5" w14:paraId="13D70FB1" w14:textId="77777777" w:rsidTr="00CC0015">
        <w:trPr>
          <w:cantSplit/>
          <w:tblHeader/>
          <w:jc w:val="center"/>
        </w:trPr>
        <w:tc>
          <w:tcPr>
            <w:tcW w:w="636" w:type="dxa"/>
          </w:tcPr>
          <w:p w14:paraId="6324855A" w14:textId="77777777" w:rsidR="0068582F" w:rsidRPr="009709C5" w:rsidRDefault="0068582F" w:rsidP="00CC0015">
            <w:pPr>
              <w:pStyle w:val="TAL"/>
              <w:rPr>
                <w:lang w:eastAsia="ja-JP"/>
              </w:rPr>
            </w:pPr>
            <w:r w:rsidRPr="009709C5">
              <w:rPr>
                <w:lang w:eastAsia="ja-JP"/>
              </w:rPr>
              <w:t>21</w:t>
            </w:r>
          </w:p>
        </w:tc>
        <w:tc>
          <w:tcPr>
            <w:tcW w:w="2949" w:type="dxa"/>
            <w:vAlign w:val="center"/>
          </w:tcPr>
          <w:p w14:paraId="0B1CC2E3" w14:textId="77777777" w:rsidR="0068582F" w:rsidRPr="009709C5" w:rsidRDefault="0068582F" w:rsidP="00CC0015">
            <w:pPr>
              <w:pStyle w:val="TAL"/>
            </w:pPr>
            <w:r w:rsidRPr="009709C5">
              <w:t>Phase centre offset of calibration antenna</w:t>
            </w:r>
          </w:p>
        </w:tc>
        <w:tc>
          <w:tcPr>
            <w:tcW w:w="1126" w:type="dxa"/>
            <w:gridSpan w:val="2"/>
          </w:tcPr>
          <w:p w14:paraId="696D353C" w14:textId="77777777" w:rsidR="0068582F" w:rsidRPr="009709C5" w:rsidRDefault="0068582F" w:rsidP="00CC0015">
            <w:pPr>
              <w:pStyle w:val="TAC"/>
            </w:pPr>
          </w:p>
        </w:tc>
        <w:tc>
          <w:tcPr>
            <w:tcW w:w="2197" w:type="dxa"/>
          </w:tcPr>
          <w:p w14:paraId="1DA03689" w14:textId="77777777" w:rsidR="0068582F" w:rsidRPr="009709C5" w:rsidRDefault="0068582F" w:rsidP="00CC0015">
            <w:pPr>
              <w:pStyle w:val="TAC"/>
            </w:pPr>
            <w:r w:rsidRPr="009709C5">
              <w:t>[Rectangular]</w:t>
            </w:r>
          </w:p>
        </w:tc>
        <w:tc>
          <w:tcPr>
            <w:tcW w:w="1484" w:type="dxa"/>
          </w:tcPr>
          <w:p w14:paraId="2658E34A" w14:textId="77777777" w:rsidR="0068582F" w:rsidRPr="009709C5" w:rsidRDefault="0068582F" w:rsidP="00CC0015">
            <w:pPr>
              <w:pStyle w:val="TAC"/>
            </w:pPr>
            <w:r w:rsidRPr="009709C5">
              <w:t>[1.73]</w:t>
            </w:r>
          </w:p>
        </w:tc>
        <w:tc>
          <w:tcPr>
            <w:tcW w:w="1202" w:type="dxa"/>
          </w:tcPr>
          <w:p w14:paraId="3B14463B" w14:textId="77777777" w:rsidR="0068582F" w:rsidRPr="009709C5" w:rsidRDefault="0068582F" w:rsidP="00CC0015">
            <w:pPr>
              <w:pStyle w:val="TAC"/>
            </w:pPr>
          </w:p>
        </w:tc>
      </w:tr>
      <w:tr w:rsidR="0068582F" w:rsidRPr="009709C5" w14:paraId="397FD838" w14:textId="77777777" w:rsidTr="00CC0015">
        <w:trPr>
          <w:cantSplit/>
          <w:tblHeader/>
          <w:jc w:val="center"/>
        </w:trPr>
        <w:tc>
          <w:tcPr>
            <w:tcW w:w="636" w:type="dxa"/>
          </w:tcPr>
          <w:p w14:paraId="3C81AD00" w14:textId="77777777" w:rsidR="0068582F" w:rsidRPr="009709C5" w:rsidDel="00842179" w:rsidRDefault="0068582F" w:rsidP="00CC0015">
            <w:pPr>
              <w:pStyle w:val="TAL"/>
              <w:rPr>
                <w:lang w:eastAsia="ja-JP"/>
              </w:rPr>
            </w:pPr>
            <w:r w:rsidRPr="009709C5">
              <w:t>2</w:t>
            </w:r>
            <w:r w:rsidRPr="009709C5">
              <w:rPr>
                <w:lang w:eastAsia="ja-JP"/>
              </w:rPr>
              <w:t>2</w:t>
            </w:r>
          </w:p>
        </w:tc>
        <w:tc>
          <w:tcPr>
            <w:tcW w:w="2949" w:type="dxa"/>
            <w:vAlign w:val="center"/>
          </w:tcPr>
          <w:p w14:paraId="55D6BF93" w14:textId="77777777" w:rsidR="0068582F" w:rsidRPr="009709C5" w:rsidRDefault="0068582F" w:rsidP="00CC0015">
            <w:pPr>
              <w:pStyle w:val="TAL"/>
            </w:pPr>
            <w:r w:rsidRPr="009709C5">
              <w:t xml:space="preserve">Quality of quiet zone for calibration process </w:t>
            </w:r>
          </w:p>
        </w:tc>
        <w:tc>
          <w:tcPr>
            <w:tcW w:w="1126" w:type="dxa"/>
            <w:gridSpan w:val="2"/>
          </w:tcPr>
          <w:p w14:paraId="2A805DCB" w14:textId="77777777" w:rsidR="0068582F" w:rsidRPr="009709C5" w:rsidRDefault="0068582F" w:rsidP="00CC0015">
            <w:pPr>
              <w:pStyle w:val="TAC"/>
            </w:pPr>
          </w:p>
        </w:tc>
        <w:tc>
          <w:tcPr>
            <w:tcW w:w="2197" w:type="dxa"/>
          </w:tcPr>
          <w:p w14:paraId="199B0419" w14:textId="77777777" w:rsidR="0068582F" w:rsidRPr="009709C5" w:rsidRDefault="0068582F" w:rsidP="00CC0015">
            <w:pPr>
              <w:pStyle w:val="TAC"/>
            </w:pPr>
            <w:r w:rsidRPr="009709C5">
              <w:t>[Actual]</w:t>
            </w:r>
          </w:p>
        </w:tc>
        <w:tc>
          <w:tcPr>
            <w:tcW w:w="1484" w:type="dxa"/>
          </w:tcPr>
          <w:p w14:paraId="6AF8F444" w14:textId="77777777" w:rsidR="0068582F" w:rsidRPr="009709C5" w:rsidRDefault="0068582F" w:rsidP="00CC0015">
            <w:pPr>
              <w:pStyle w:val="TAC"/>
            </w:pPr>
            <w:r w:rsidRPr="009709C5">
              <w:t>[1.00]</w:t>
            </w:r>
          </w:p>
        </w:tc>
        <w:tc>
          <w:tcPr>
            <w:tcW w:w="1202" w:type="dxa"/>
          </w:tcPr>
          <w:p w14:paraId="6BBFD5F4" w14:textId="77777777" w:rsidR="0068582F" w:rsidRPr="009709C5" w:rsidRDefault="0068582F" w:rsidP="00CC0015">
            <w:pPr>
              <w:pStyle w:val="TAC"/>
            </w:pPr>
          </w:p>
        </w:tc>
      </w:tr>
      <w:tr w:rsidR="0068582F" w:rsidRPr="009709C5" w14:paraId="45346894" w14:textId="77777777" w:rsidTr="00CC0015">
        <w:trPr>
          <w:cantSplit/>
          <w:tblHeader/>
          <w:jc w:val="center"/>
        </w:trPr>
        <w:tc>
          <w:tcPr>
            <w:tcW w:w="636" w:type="dxa"/>
          </w:tcPr>
          <w:p w14:paraId="7896A971" w14:textId="77777777" w:rsidR="0068582F" w:rsidRPr="009709C5" w:rsidDel="00842179" w:rsidRDefault="0068582F" w:rsidP="00CC0015">
            <w:pPr>
              <w:pStyle w:val="TAL"/>
              <w:rPr>
                <w:lang w:eastAsia="ja-JP"/>
              </w:rPr>
            </w:pPr>
            <w:r w:rsidRPr="009709C5">
              <w:rPr>
                <w:lang w:eastAsia="zh-CN"/>
              </w:rPr>
              <w:t>2</w:t>
            </w:r>
            <w:r w:rsidRPr="009709C5">
              <w:rPr>
                <w:lang w:eastAsia="ja-JP"/>
              </w:rPr>
              <w:t>3</w:t>
            </w:r>
          </w:p>
        </w:tc>
        <w:tc>
          <w:tcPr>
            <w:tcW w:w="2949" w:type="dxa"/>
            <w:vAlign w:val="center"/>
          </w:tcPr>
          <w:p w14:paraId="46EF50BB" w14:textId="77777777" w:rsidR="0068582F" w:rsidRPr="009709C5" w:rsidRDefault="0068582F" w:rsidP="00CC0015">
            <w:pPr>
              <w:pStyle w:val="TAL"/>
            </w:pPr>
            <w:r w:rsidRPr="009709C5">
              <w:t>Standing wave between reference calibration antenna and measurement antenna</w:t>
            </w:r>
          </w:p>
        </w:tc>
        <w:tc>
          <w:tcPr>
            <w:tcW w:w="1126" w:type="dxa"/>
            <w:gridSpan w:val="2"/>
          </w:tcPr>
          <w:p w14:paraId="65F8F95D" w14:textId="77777777" w:rsidR="0068582F" w:rsidRPr="009709C5" w:rsidRDefault="0068582F" w:rsidP="00CC0015">
            <w:pPr>
              <w:pStyle w:val="TAC"/>
            </w:pPr>
          </w:p>
        </w:tc>
        <w:tc>
          <w:tcPr>
            <w:tcW w:w="2197" w:type="dxa"/>
          </w:tcPr>
          <w:p w14:paraId="1B83400D" w14:textId="77777777" w:rsidR="0068582F" w:rsidRPr="009709C5" w:rsidRDefault="0068582F" w:rsidP="00CC0015">
            <w:pPr>
              <w:pStyle w:val="TAC"/>
            </w:pPr>
            <w:r w:rsidRPr="009709C5">
              <w:t>[U-shaped]</w:t>
            </w:r>
          </w:p>
        </w:tc>
        <w:tc>
          <w:tcPr>
            <w:tcW w:w="1484" w:type="dxa"/>
          </w:tcPr>
          <w:p w14:paraId="153CEF58" w14:textId="77777777" w:rsidR="0068582F" w:rsidRPr="009709C5" w:rsidRDefault="0068582F" w:rsidP="00CC0015">
            <w:pPr>
              <w:pStyle w:val="TAC"/>
            </w:pPr>
            <w:r w:rsidRPr="009709C5">
              <w:t>[1.41]</w:t>
            </w:r>
          </w:p>
        </w:tc>
        <w:tc>
          <w:tcPr>
            <w:tcW w:w="1202" w:type="dxa"/>
          </w:tcPr>
          <w:p w14:paraId="5DB6B46C" w14:textId="77777777" w:rsidR="0068582F" w:rsidRPr="009709C5" w:rsidRDefault="0068582F" w:rsidP="00CC0015">
            <w:pPr>
              <w:pStyle w:val="TAC"/>
            </w:pPr>
          </w:p>
        </w:tc>
      </w:tr>
      <w:tr w:rsidR="0068582F" w:rsidRPr="009709C5" w14:paraId="31B975A8" w14:textId="77777777" w:rsidTr="00CC0015">
        <w:trPr>
          <w:cantSplit/>
          <w:tblHeader/>
          <w:jc w:val="center"/>
        </w:trPr>
        <w:tc>
          <w:tcPr>
            <w:tcW w:w="636" w:type="dxa"/>
          </w:tcPr>
          <w:p w14:paraId="069CCB56" w14:textId="77777777" w:rsidR="0068582F" w:rsidRPr="009709C5" w:rsidDel="00842179" w:rsidRDefault="0068582F" w:rsidP="00CC0015">
            <w:pPr>
              <w:pStyle w:val="TAL"/>
              <w:rPr>
                <w:lang w:eastAsia="ja-JP"/>
              </w:rPr>
            </w:pPr>
            <w:r w:rsidRPr="009709C5">
              <w:rPr>
                <w:lang w:eastAsia="ja-JP"/>
              </w:rPr>
              <w:t>24</w:t>
            </w:r>
          </w:p>
        </w:tc>
        <w:tc>
          <w:tcPr>
            <w:tcW w:w="2949" w:type="dxa"/>
            <w:vAlign w:val="center"/>
          </w:tcPr>
          <w:p w14:paraId="4831665A" w14:textId="77777777" w:rsidR="0068582F" w:rsidRPr="009709C5" w:rsidRDefault="0068582F" w:rsidP="00CC0015">
            <w:pPr>
              <w:pStyle w:val="TAL"/>
            </w:pPr>
            <w:r w:rsidRPr="009709C5">
              <w:t>Influence of the calibration antenna feed cable</w:t>
            </w:r>
          </w:p>
        </w:tc>
        <w:tc>
          <w:tcPr>
            <w:tcW w:w="1126" w:type="dxa"/>
            <w:gridSpan w:val="2"/>
          </w:tcPr>
          <w:p w14:paraId="2A3068CF" w14:textId="77777777" w:rsidR="0068582F" w:rsidRPr="009709C5" w:rsidRDefault="0068582F" w:rsidP="00CC0015">
            <w:pPr>
              <w:pStyle w:val="TAC"/>
            </w:pPr>
          </w:p>
        </w:tc>
        <w:tc>
          <w:tcPr>
            <w:tcW w:w="2197" w:type="dxa"/>
          </w:tcPr>
          <w:p w14:paraId="1E318612" w14:textId="77777777" w:rsidR="0068582F" w:rsidRPr="009709C5" w:rsidRDefault="0068582F" w:rsidP="00CC0015">
            <w:pPr>
              <w:pStyle w:val="TAC"/>
            </w:pPr>
            <w:r w:rsidRPr="009709C5">
              <w:t>[Normal]</w:t>
            </w:r>
          </w:p>
        </w:tc>
        <w:tc>
          <w:tcPr>
            <w:tcW w:w="1484" w:type="dxa"/>
          </w:tcPr>
          <w:p w14:paraId="6CF13535" w14:textId="77777777" w:rsidR="0068582F" w:rsidRPr="009709C5" w:rsidRDefault="0068582F" w:rsidP="00CC0015">
            <w:pPr>
              <w:pStyle w:val="TAC"/>
            </w:pPr>
            <w:r w:rsidRPr="009709C5">
              <w:t>[2.00]</w:t>
            </w:r>
          </w:p>
        </w:tc>
        <w:tc>
          <w:tcPr>
            <w:tcW w:w="1202" w:type="dxa"/>
          </w:tcPr>
          <w:p w14:paraId="7C9315D5" w14:textId="77777777" w:rsidR="0068582F" w:rsidRPr="009709C5" w:rsidRDefault="0068582F" w:rsidP="00CC0015">
            <w:pPr>
              <w:pStyle w:val="TAC"/>
            </w:pPr>
          </w:p>
        </w:tc>
      </w:tr>
      <w:tr w:rsidR="0068582F" w:rsidRPr="009709C5" w14:paraId="1A62BE51" w14:textId="77777777" w:rsidTr="00CC0015">
        <w:trPr>
          <w:cantSplit/>
          <w:tblHeader/>
          <w:jc w:val="center"/>
        </w:trPr>
        <w:tc>
          <w:tcPr>
            <w:tcW w:w="636" w:type="dxa"/>
          </w:tcPr>
          <w:p w14:paraId="32E36973" w14:textId="77777777" w:rsidR="0068582F" w:rsidRPr="009709C5" w:rsidRDefault="0068582F" w:rsidP="00CC0015">
            <w:pPr>
              <w:pStyle w:val="TAL"/>
            </w:pPr>
            <w:r w:rsidRPr="009709C5">
              <w:rPr>
                <w:lang w:eastAsia="ja-JP"/>
              </w:rPr>
              <w:t>25</w:t>
            </w:r>
          </w:p>
        </w:tc>
        <w:tc>
          <w:tcPr>
            <w:tcW w:w="2949" w:type="dxa"/>
          </w:tcPr>
          <w:p w14:paraId="59513C30" w14:textId="77777777" w:rsidR="0068582F" w:rsidRPr="009709C5" w:rsidRDefault="0068582F" w:rsidP="00CC0015">
            <w:pPr>
              <w:pStyle w:val="TAL"/>
            </w:pPr>
            <w:r w:rsidRPr="009709C5">
              <w:t>Insertion Loss Variation</w:t>
            </w:r>
          </w:p>
        </w:tc>
        <w:tc>
          <w:tcPr>
            <w:tcW w:w="1126" w:type="dxa"/>
            <w:gridSpan w:val="2"/>
          </w:tcPr>
          <w:p w14:paraId="1C7EEE5B" w14:textId="77777777" w:rsidR="0068582F" w:rsidRPr="009709C5" w:rsidRDefault="0068582F" w:rsidP="00CC0015">
            <w:pPr>
              <w:pStyle w:val="TAC"/>
            </w:pPr>
          </w:p>
        </w:tc>
        <w:tc>
          <w:tcPr>
            <w:tcW w:w="2197" w:type="dxa"/>
          </w:tcPr>
          <w:p w14:paraId="4C8AE8A2" w14:textId="77777777" w:rsidR="0068582F" w:rsidRPr="009709C5" w:rsidRDefault="0068582F" w:rsidP="00CC0015">
            <w:pPr>
              <w:pStyle w:val="TAC"/>
            </w:pPr>
            <w:r w:rsidRPr="009709C5">
              <w:t>[Rectangular]</w:t>
            </w:r>
          </w:p>
        </w:tc>
        <w:tc>
          <w:tcPr>
            <w:tcW w:w="1484" w:type="dxa"/>
          </w:tcPr>
          <w:p w14:paraId="080B64F3" w14:textId="77777777" w:rsidR="0068582F" w:rsidRPr="009709C5" w:rsidRDefault="0068582F" w:rsidP="00CC0015">
            <w:pPr>
              <w:pStyle w:val="TAC"/>
            </w:pPr>
            <w:r w:rsidRPr="009709C5">
              <w:t>[1.73]</w:t>
            </w:r>
          </w:p>
        </w:tc>
        <w:tc>
          <w:tcPr>
            <w:tcW w:w="1202" w:type="dxa"/>
          </w:tcPr>
          <w:p w14:paraId="382C6671" w14:textId="77777777" w:rsidR="0068582F" w:rsidRPr="009709C5" w:rsidRDefault="0068582F" w:rsidP="00CC0015">
            <w:pPr>
              <w:pStyle w:val="TAC"/>
            </w:pPr>
          </w:p>
        </w:tc>
      </w:tr>
      <w:tr w:rsidR="0068582F" w:rsidRPr="009709C5" w14:paraId="1FE789CF" w14:textId="77777777" w:rsidTr="00CC0015">
        <w:trPr>
          <w:cantSplit/>
          <w:tblHeader/>
          <w:jc w:val="center"/>
        </w:trPr>
        <w:tc>
          <w:tcPr>
            <w:tcW w:w="636" w:type="dxa"/>
          </w:tcPr>
          <w:p w14:paraId="592BE4EB" w14:textId="77777777" w:rsidR="0068582F" w:rsidRPr="009709C5" w:rsidRDefault="0068582F" w:rsidP="00CC0015">
            <w:pPr>
              <w:pStyle w:val="TAH"/>
              <w:jc w:val="left"/>
              <w:rPr>
                <w:lang w:eastAsia="ja-JP"/>
              </w:rPr>
            </w:pPr>
          </w:p>
        </w:tc>
        <w:tc>
          <w:tcPr>
            <w:tcW w:w="7756" w:type="dxa"/>
            <w:gridSpan w:val="5"/>
          </w:tcPr>
          <w:p w14:paraId="03F9EDC2" w14:textId="77777777" w:rsidR="0068582F" w:rsidRPr="009709C5" w:rsidRDefault="0068582F" w:rsidP="00CC0015">
            <w:pPr>
              <w:pStyle w:val="TAH"/>
            </w:pPr>
            <w:r w:rsidRPr="009709C5">
              <w:t xml:space="preserve">Systematic uncertainties </w:t>
            </w:r>
          </w:p>
        </w:tc>
        <w:tc>
          <w:tcPr>
            <w:tcW w:w="1202" w:type="dxa"/>
          </w:tcPr>
          <w:p w14:paraId="2622CB8C" w14:textId="77777777" w:rsidR="0068582F" w:rsidRPr="009709C5" w:rsidRDefault="0068582F" w:rsidP="00CC0015">
            <w:pPr>
              <w:pStyle w:val="TAH"/>
            </w:pPr>
            <w:r w:rsidRPr="009709C5">
              <w:t>Value</w:t>
            </w:r>
          </w:p>
        </w:tc>
      </w:tr>
      <w:tr w:rsidR="0068582F" w:rsidRPr="009709C5" w14:paraId="7926A611" w14:textId="77777777" w:rsidTr="00CC0015">
        <w:trPr>
          <w:cantSplit/>
          <w:tblHeader/>
          <w:jc w:val="center"/>
        </w:trPr>
        <w:tc>
          <w:tcPr>
            <w:tcW w:w="636" w:type="dxa"/>
          </w:tcPr>
          <w:p w14:paraId="109E9CC6" w14:textId="77777777" w:rsidR="0068582F" w:rsidRPr="009709C5" w:rsidRDefault="0068582F" w:rsidP="00CC0015">
            <w:pPr>
              <w:pStyle w:val="TAL"/>
              <w:rPr>
                <w:lang w:eastAsia="ja-JP"/>
              </w:rPr>
            </w:pPr>
            <w:r w:rsidRPr="009709C5">
              <w:rPr>
                <w:lang w:eastAsia="zh-CN"/>
              </w:rPr>
              <w:t>2</w:t>
            </w:r>
            <w:r w:rsidRPr="009709C5">
              <w:rPr>
                <w:lang w:eastAsia="ja-JP"/>
              </w:rPr>
              <w:t>6</w:t>
            </w:r>
          </w:p>
        </w:tc>
        <w:tc>
          <w:tcPr>
            <w:tcW w:w="7756" w:type="dxa"/>
            <w:gridSpan w:val="5"/>
            <w:vAlign w:val="center"/>
          </w:tcPr>
          <w:p w14:paraId="2FF111DA" w14:textId="77777777" w:rsidR="0068582F" w:rsidRPr="009709C5" w:rsidRDefault="0068582F" w:rsidP="00CC0015">
            <w:pPr>
              <w:pStyle w:val="TAL"/>
            </w:pPr>
            <w:r w:rsidRPr="009709C5">
              <w:t>Impact on non-ideal isolation between branches for the wireless cable mode</w:t>
            </w:r>
          </w:p>
        </w:tc>
        <w:tc>
          <w:tcPr>
            <w:tcW w:w="1202" w:type="dxa"/>
          </w:tcPr>
          <w:p w14:paraId="05C1DC22" w14:textId="14468A5D" w:rsidR="0068582F" w:rsidRPr="009709C5" w:rsidRDefault="0068582F" w:rsidP="00CC0015">
            <w:pPr>
              <w:pStyle w:val="TAC"/>
            </w:pPr>
            <w:r>
              <w:t>FFS</w:t>
            </w:r>
            <w:r w:rsidR="00055385">
              <w:t xml:space="preserve"> (Note 1)</w:t>
            </w:r>
          </w:p>
        </w:tc>
      </w:tr>
      <w:tr w:rsidR="0068582F" w:rsidRPr="009709C5" w14:paraId="3EEE5E51" w14:textId="77777777" w:rsidTr="00CC0015">
        <w:trPr>
          <w:cantSplit/>
          <w:tblHeader/>
          <w:jc w:val="center"/>
        </w:trPr>
        <w:tc>
          <w:tcPr>
            <w:tcW w:w="9594" w:type="dxa"/>
            <w:gridSpan w:val="7"/>
          </w:tcPr>
          <w:p w14:paraId="5ABDD056" w14:textId="77777777" w:rsidR="0068582F" w:rsidRPr="009709C5" w:rsidRDefault="0068582F" w:rsidP="00CC0015">
            <w:pPr>
              <w:pStyle w:val="TAC"/>
            </w:pPr>
            <w:r w:rsidRPr="009709C5">
              <w:rPr>
                <w:b/>
                <w:lang w:eastAsia="ja-JP"/>
              </w:rPr>
              <w:t>Total Signal-to-Noise ratio uncertainty</w:t>
            </w:r>
          </w:p>
        </w:tc>
      </w:tr>
      <w:tr w:rsidR="0068582F" w:rsidRPr="009709C5" w14:paraId="37EC33A6" w14:textId="77777777" w:rsidTr="00CC0015">
        <w:trPr>
          <w:cantSplit/>
          <w:tblHeader/>
          <w:jc w:val="center"/>
        </w:trPr>
        <w:tc>
          <w:tcPr>
            <w:tcW w:w="8392" w:type="dxa"/>
            <w:gridSpan w:val="6"/>
          </w:tcPr>
          <w:p w14:paraId="59A5128E" w14:textId="77777777" w:rsidR="0068582F" w:rsidRPr="009709C5" w:rsidRDefault="0068582F" w:rsidP="00CC0015">
            <w:pPr>
              <w:pStyle w:val="TAL"/>
              <w:rPr>
                <w:b/>
                <w:lang w:eastAsia="ja-JP"/>
              </w:rPr>
            </w:pPr>
          </w:p>
        </w:tc>
        <w:tc>
          <w:tcPr>
            <w:tcW w:w="1202" w:type="dxa"/>
          </w:tcPr>
          <w:p w14:paraId="2CC5B637" w14:textId="77777777" w:rsidR="0068582F" w:rsidRPr="009709C5" w:rsidRDefault="0068582F" w:rsidP="00CC0015">
            <w:pPr>
              <w:pStyle w:val="TAC"/>
            </w:pPr>
          </w:p>
        </w:tc>
      </w:tr>
      <w:tr w:rsidR="0068582F" w:rsidRPr="009709C5" w14:paraId="65BAD9ED" w14:textId="77777777" w:rsidTr="00CC0015">
        <w:trPr>
          <w:cantSplit/>
          <w:tblHeader/>
          <w:jc w:val="center"/>
        </w:trPr>
        <w:tc>
          <w:tcPr>
            <w:tcW w:w="9594" w:type="dxa"/>
            <w:gridSpan w:val="7"/>
          </w:tcPr>
          <w:p w14:paraId="7B862EB5" w14:textId="77777777" w:rsidR="0068582F" w:rsidRPr="009709C5" w:rsidRDefault="0068582F" w:rsidP="00CC0015">
            <w:pPr>
              <w:pStyle w:val="TAH"/>
              <w:rPr>
                <w:lang w:eastAsia="ja-JP"/>
              </w:rPr>
            </w:pPr>
            <w:r w:rsidRPr="009709C5">
              <w:rPr>
                <w:lang w:eastAsia="ja-JP"/>
              </w:rPr>
              <w:t>Other contributors affecting test result</w:t>
            </w:r>
          </w:p>
        </w:tc>
      </w:tr>
      <w:tr w:rsidR="0068582F" w:rsidRPr="009709C5" w14:paraId="1C09226E" w14:textId="77777777" w:rsidTr="00CC0015">
        <w:trPr>
          <w:cantSplit/>
          <w:tblHeader/>
          <w:jc w:val="center"/>
        </w:trPr>
        <w:tc>
          <w:tcPr>
            <w:tcW w:w="636" w:type="dxa"/>
          </w:tcPr>
          <w:p w14:paraId="4C4742D2" w14:textId="77777777" w:rsidR="0068582F" w:rsidRPr="009709C5" w:rsidRDefault="0068582F" w:rsidP="00CC0015">
            <w:pPr>
              <w:pStyle w:val="TAL"/>
              <w:rPr>
                <w:lang w:eastAsia="ja-JP"/>
              </w:rPr>
            </w:pPr>
            <w:r w:rsidRPr="009709C5">
              <w:rPr>
                <w:lang w:eastAsia="ja-JP"/>
              </w:rPr>
              <w:t>27</w:t>
            </w:r>
          </w:p>
        </w:tc>
        <w:tc>
          <w:tcPr>
            <w:tcW w:w="2964" w:type="dxa"/>
            <w:gridSpan w:val="2"/>
            <w:vAlign w:val="center"/>
          </w:tcPr>
          <w:p w14:paraId="64DB5771" w14:textId="77777777" w:rsidR="0068582F" w:rsidRPr="009709C5" w:rsidRDefault="0068582F" w:rsidP="00CC0015">
            <w:pPr>
              <w:pStyle w:val="TAL"/>
            </w:pPr>
            <w:proofErr w:type="spellStart"/>
            <w:r w:rsidRPr="009709C5">
              <w:t>gNB</w:t>
            </w:r>
            <w:proofErr w:type="spellEnd"/>
            <w:r w:rsidRPr="009709C5">
              <w:t xml:space="preserve"> emulator fading model impairments</w:t>
            </w:r>
          </w:p>
        </w:tc>
        <w:tc>
          <w:tcPr>
            <w:tcW w:w="1111" w:type="dxa"/>
            <w:vAlign w:val="center"/>
          </w:tcPr>
          <w:p w14:paraId="4DB66C22" w14:textId="77777777" w:rsidR="0068582F" w:rsidRPr="009709C5" w:rsidRDefault="0068582F" w:rsidP="00CC0015">
            <w:pPr>
              <w:pStyle w:val="TAL"/>
            </w:pPr>
          </w:p>
        </w:tc>
        <w:tc>
          <w:tcPr>
            <w:tcW w:w="2197" w:type="dxa"/>
            <w:vAlign w:val="center"/>
          </w:tcPr>
          <w:p w14:paraId="6A5F2546" w14:textId="77777777" w:rsidR="0068582F" w:rsidRPr="009709C5" w:rsidRDefault="0068582F" w:rsidP="00CC0015">
            <w:pPr>
              <w:pStyle w:val="TAC"/>
              <w:rPr>
                <w:lang w:eastAsia="ja-JP"/>
              </w:rPr>
            </w:pPr>
            <w:r w:rsidRPr="009709C5">
              <w:rPr>
                <w:lang w:eastAsia="ja-JP"/>
              </w:rPr>
              <w:t>[Normal]</w:t>
            </w:r>
          </w:p>
        </w:tc>
        <w:tc>
          <w:tcPr>
            <w:tcW w:w="1484" w:type="dxa"/>
            <w:vAlign w:val="center"/>
          </w:tcPr>
          <w:p w14:paraId="5F25CEDC" w14:textId="77777777" w:rsidR="0068582F" w:rsidRPr="009709C5" w:rsidRDefault="0068582F" w:rsidP="00CC0015">
            <w:pPr>
              <w:pStyle w:val="TAC"/>
              <w:rPr>
                <w:lang w:eastAsia="ja-JP"/>
              </w:rPr>
            </w:pPr>
            <w:r w:rsidRPr="009709C5">
              <w:rPr>
                <w:lang w:eastAsia="ja-JP"/>
              </w:rPr>
              <w:t>[2.00]</w:t>
            </w:r>
          </w:p>
        </w:tc>
        <w:tc>
          <w:tcPr>
            <w:tcW w:w="1202" w:type="dxa"/>
          </w:tcPr>
          <w:p w14:paraId="487DC55B" w14:textId="77777777" w:rsidR="0068582F" w:rsidRPr="009709C5" w:rsidRDefault="0068582F" w:rsidP="00CC0015">
            <w:pPr>
              <w:pStyle w:val="TAC"/>
            </w:pPr>
          </w:p>
        </w:tc>
      </w:tr>
      <w:tr w:rsidR="0068582F" w:rsidRPr="009709C5" w14:paraId="18580EFF" w14:textId="77777777" w:rsidTr="00CC0015">
        <w:trPr>
          <w:cantSplit/>
          <w:tblHeader/>
          <w:jc w:val="center"/>
        </w:trPr>
        <w:tc>
          <w:tcPr>
            <w:tcW w:w="636" w:type="dxa"/>
          </w:tcPr>
          <w:p w14:paraId="257A9ECB" w14:textId="77777777" w:rsidR="0068582F" w:rsidRPr="009709C5" w:rsidRDefault="0068582F" w:rsidP="00CC0015">
            <w:pPr>
              <w:pStyle w:val="TAL"/>
              <w:rPr>
                <w:lang w:eastAsia="ja-JP"/>
              </w:rPr>
            </w:pPr>
            <w:r w:rsidRPr="009709C5">
              <w:rPr>
                <w:lang w:eastAsia="ja-JP"/>
              </w:rPr>
              <w:t>28</w:t>
            </w:r>
          </w:p>
        </w:tc>
        <w:tc>
          <w:tcPr>
            <w:tcW w:w="2964" w:type="dxa"/>
            <w:gridSpan w:val="2"/>
            <w:vAlign w:val="center"/>
          </w:tcPr>
          <w:p w14:paraId="6C2A9A80" w14:textId="77777777" w:rsidR="0068582F" w:rsidRPr="009709C5" w:rsidRDefault="0068582F" w:rsidP="00CC0015">
            <w:pPr>
              <w:pStyle w:val="TAL"/>
            </w:pPr>
            <w:r w:rsidRPr="009709C5">
              <w:rPr>
                <w:rFonts w:eastAsia="Batang"/>
              </w:rPr>
              <w:t xml:space="preserve">AWGN flatness and signal flatness, max deviation for any Resource Block, relative to average over </w:t>
            </w:r>
            <w:proofErr w:type="spellStart"/>
            <w:r w:rsidRPr="009709C5">
              <w:rPr>
                <w:rFonts w:eastAsia="Batang"/>
              </w:rPr>
              <w:t>BW</w:t>
            </w:r>
            <w:r w:rsidRPr="009709C5">
              <w:rPr>
                <w:rFonts w:eastAsia="Batang"/>
                <w:vertAlign w:val="subscript"/>
              </w:rPr>
              <w:t>Config</w:t>
            </w:r>
            <w:proofErr w:type="spellEnd"/>
            <w:r w:rsidRPr="009709C5">
              <w:rPr>
                <w:rFonts w:eastAsia="Batang"/>
                <w:vertAlign w:val="subscript"/>
              </w:rPr>
              <w:t xml:space="preserve"> </w:t>
            </w:r>
            <w:r w:rsidRPr="009709C5">
              <w:t>(Note 3)</w:t>
            </w:r>
          </w:p>
        </w:tc>
        <w:tc>
          <w:tcPr>
            <w:tcW w:w="1111" w:type="dxa"/>
            <w:vAlign w:val="center"/>
          </w:tcPr>
          <w:p w14:paraId="397608A7" w14:textId="77777777" w:rsidR="0068582F" w:rsidRPr="009709C5" w:rsidRDefault="0068582F" w:rsidP="00CC0015">
            <w:pPr>
              <w:pStyle w:val="TAL"/>
            </w:pPr>
          </w:p>
        </w:tc>
        <w:tc>
          <w:tcPr>
            <w:tcW w:w="2197" w:type="dxa"/>
          </w:tcPr>
          <w:p w14:paraId="0036B4BB" w14:textId="77777777" w:rsidR="0068582F" w:rsidRPr="009709C5" w:rsidRDefault="0068582F" w:rsidP="00CC0015">
            <w:pPr>
              <w:pStyle w:val="TAC"/>
            </w:pPr>
            <w:r w:rsidRPr="009709C5">
              <w:t>[Actual]</w:t>
            </w:r>
          </w:p>
        </w:tc>
        <w:tc>
          <w:tcPr>
            <w:tcW w:w="1484" w:type="dxa"/>
          </w:tcPr>
          <w:p w14:paraId="4DC0170A" w14:textId="77777777" w:rsidR="0068582F" w:rsidRPr="009709C5" w:rsidRDefault="0068582F" w:rsidP="00CC0015">
            <w:pPr>
              <w:pStyle w:val="TAC"/>
            </w:pPr>
            <w:r w:rsidRPr="009709C5">
              <w:t>1.00</w:t>
            </w:r>
          </w:p>
        </w:tc>
        <w:tc>
          <w:tcPr>
            <w:tcW w:w="1202" w:type="dxa"/>
          </w:tcPr>
          <w:p w14:paraId="5D40C1CF" w14:textId="77777777" w:rsidR="0068582F" w:rsidRPr="009709C5" w:rsidRDefault="0068582F" w:rsidP="00CC0015">
            <w:pPr>
              <w:pStyle w:val="TAC"/>
            </w:pPr>
          </w:p>
        </w:tc>
      </w:tr>
      <w:tr w:rsidR="0068582F" w:rsidRPr="009709C5" w14:paraId="4D6CD5C5" w14:textId="77777777" w:rsidTr="00CC0015">
        <w:trPr>
          <w:cantSplit/>
          <w:tblHeader/>
          <w:jc w:val="center"/>
        </w:trPr>
        <w:tc>
          <w:tcPr>
            <w:tcW w:w="636" w:type="dxa"/>
          </w:tcPr>
          <w:p w14:paraId="05441C97" w14:textId="77777777" w:rsidR="0068582F" w:rsidRPr="009709C5" w:rsidRDefault="0068582F" w:rsidP="00CC0015">
            <w:pPr>
              <w:pStyle w:val="TAL"/>
              <w:rPr>
                <w:lang w:eastAsia="ja-JP"/>
              </w:rPr>
            </w:pPr>
            <w:r w:rsidRPr="009709C5">
              <w:rPr>
                <w:lang w:eastAsia="ja-JP"/>
              </w:rPr>
              <w:t>29</w:t>
            </w:r>
          </w:p>
        </w:tc>
        <w:tc>
          <w:tcPr>
            <w:tcW w:w="2964" w:type="dxa"/>
            <w:gridSpan w:val="2"/>
            <w:vAlign w:val="center"/>
          </w:tcPr>
          <w:p w14:paraId="21097911" w14:textId="77777777" w:rsidR="0068582F" w:rsidRPr="009709C5" w:rsidRDefault="0068582F" w:rsidP="00CC0015">
            <w:pPr>
              <w:pStyle w:val="TAL"/>
            </w:pPr>
            <w:r w:rsidRPr="009709C5">
              <w:rPr>
                <w:lang w:eastAsia="ja-JP"/>
              </w:rPr>
              <w:t>Result variation due to finite test time</w:t>
            </w:r>
          </w:p>
        </w:tc>
        <w:tc>
          <w:tcPr>
            <w:tcW w:w="1111" w:type="dxa"/>
            <w:vAlign w:val="center"/>
          </w:tcPr>
          <w:p w14:paraId="03763B19" w14:textId="77777777" w:rsidR="0068582F" w:rsidRPr="009709C5" w:rsidRDefault="0068582F" w:rsidP="00CC0015">
            <w:pPr>
              <w:pStyle w:val="TAL"/>
            </w:pPr>
          </w:p>
        </w:tc>
        <w:tc>
          <w:tcPr>
            <w:tcW w:w="2197" w:type="dxa"/>
          </w:tcPr>
          <w:p w14:paraId="69C5F137" w14:textId="77777777" w:rsidR="0068582F" w:rsidRPr="009709C5" w:rsidRDefault="0068582F" w:rsidP="00CC0015">
            <w:pPr>
              <w:pStyle w:val="TAC"/>
            </w:pPr>
            <w:r w:rsidRPr="009709C5">
              <w:t xml:space="preserve">[Actual] </w:t>
            </w:r>
          </w:p>
        </w:tc>
        <w:tc>
          <w:tcPr>
            <w:tcW w:w="1484" w:type="dxa"/>
          </w:tcPr>
          <w:p w14:paraId="69C3C197" w14:textId="77777777" w:rsidR="0068582F" w:rsidRPr="009709C5" w:rsidRDefault="0068582F" w:rsidP="00CC0015">
            <w:pPr>
              <w:pStyle w:val="TAC"/>
            </w:pPr>
            <w:r w:rsidRPr="009709C5">
              <w:t>[1.00]</w:t>
            </w:r>
          </w:p>
        </w:tc>
        <w:tc>
          <w:tcPr>
            <w:tcW w:w="1202" w:type="dxa"/>
          </w:tcPr>
          <w:p w14:paraId="15E6AC4D" w14:textId="77777777" w:rsidR="0068582F" w:rsidRPr="009709C5" w:rsidRDefault="0068582F" w:rsidP="00CC0015">
            <w:pPr>
              <w:pStyle w:val="TAC"/>
            </w:pPr>
          </w:p>
        </w:tc>
      </w:tr>
      <w:tr w:rsidR="0068582F" w:rsidRPr="009709C5" w14:paraId="0E12FC11" w14:textId="77777777" w:rsidTr="00CC0015">
        <w:trPr>
          <w:cantSplit/>
          <w:tblHeader/>
          <w:jc w:val="center"/>
        </w:trPr>
        <w:tc>
          <w:tcPr>
            <w:tcW w:w="9594" w:type="dxa"/>
            <w:gridSpan w:val="7"/>
          </w:tcPr>
          <w:p w14:paraId="6351D190" w14:textId="000EA454" w:rsidR="0068582F" w:rsidRPr="009709C5" w:rsidRDefault="0068582F" w:rsidP="0068582F">
            <w:pPr>
              <w:pStyle w:val="TAN"/>
            </w:pPr>
            <w:r w:rsidRPr="009709C5">
              <w:t xml:space="preserve">Note 1: </w:t>
            </w:r>
            <w:r w:rsidR="00EF0C27">
              <w:t>FFS which is relying</w:t>
            </w:r>
            <w:r w:rsidR="00B3510F">
              <w:t xml:space="preserve"> on the </w:t>
            </w:r>
            <w:r w:rsidR="00B3510F" w:rsidRPr="00EF0C27">
              <w:rPr>
                <w:rFonts w:hint="eastAsia"/>
              </w:rPr>
              <w:t>min</w:t>
            </w:r>
            <w:r w:rsidR="00B3510F">
              <w:t xml:space="preserve">. isolation </w:t>
            </w:r>
            <w:r w:rsidR="00EF0C27">
              <w:t>requirements.</w:t>
            </w:r>
            <w:r w:rsidR="00B3510F">
              <w:t xml:space="preserve"> </w:t>
            </w:r>
          </w:p>
          <w:p w14:paraId="66A61F7D" w14:textId="630748DC" w:rsidR="0068582F" w:rsidRPr="009709C5" w:rsidRDefault="0068582F" w:rsidP="00CC0015">
            <w:pPr>
              <w:pStyle w:val="TAN"/>
            </w:pPr>
          </w:p>
        </w:tc>
      </w:tr>
    </w:tbl>
    <w:p w14:paraId="3EB8023D" w14:textId="4EC2B1D9" w:rsidR="00B70EFA" w:rsidRPr="0068582F" w:rsidRDefault="00B70EFA" w:rsidP="00B70EFA"/>
    <w:p w14:paraId="1733E617" w14:textId="39CF86D6" w:rsidR="00DF2EC6" w:rsidRDefault="00DF2EC6" w:rsidP="00DF2EC6">
      <w:pPr>
        <w:jc w:val="both"/>
        <w:rPr>
          <w:b/>
          <w:bCs/>
          <w:lang w:val="en-US"/>
        </w:rPr>
      </w:pPr>
    </w:p>
    <w:p w14:paraId="1A4E8B34" w14:textId="398F5A4A" w:rsidR="00633D72" w:rsidRDefault="00FC468A" w:rsidP="00633D72">
      <w:pPr>
        <w:pStyle w:val="Heading1"/>
        <w:rPr>
          <w:lang w:val="en-US"/>
        </w:rPr>
      </w:pPr>
      <w:r>
        <w:rPr>
          <w:lang w:val="en-US"/>
        </w:rPr>
        <w:lastRenderedPageBreak/>
        <w:t>Conclusions</w:t>
      </w:r>
    </w:p>
    <w:p w14:paraId="4B87A4AB" w14:textId="1B9BDB85" w:rsidR="00497D13" w:rsidRDefault="00497D13" w:rsidP="00497D13">
      <w:pPr>
        <w:jc w:val="both"/>
        <w:rPr>
          <w:lang w:val="en-US"/>
        </w:rPr>
      </w:pPr>
      <w:r>
        <w:rPr>
          <w:lang w:val="en-US"/>
        </w:rPr>
        <w:t xml:space="preserve">In this paper, we discuss the </w:t>
      </w:r>
      <w:r w:rsidR="001D000D">
        <w:rPr>
          <w:lang w:val="en-US"/>
        </w:rPr>
        <w:t>MU for the multi-Rx UE testing</w:t>
      </w:r>
      <w:r>
        <w:rPr>
          <w:lang w:val="en-US"/>
        </w:rPr>
        <w:t>. The following observation and proposals are made:</w:t>
      </w:r>
    </w:p>
    <w:p w14:paraId="65658A32" w14:textId="77777777" w:rsidR="001D000D" w:rsidRPr="00B43658" w:rsidRDefault="001D000D" w:rsidP="001D000D">
      <w:pPr>
        <w:jc w:val="both"/>
        <w:rPr>
          <w:b/>
          <w:bCs/>
          <w:lang w:val="en-US"/>
        </w:rPr>
      </w:pPr>
      <w:r w:rsidRPr="00B43658">
        <w:rPr>
          <w:rFonts w:hint="eastAsia"/>
          <w:b/>
          <w:bCs/>
          <w:lang w:val="en-US"/>
        </w:rPr>
        <w:t>Observation</w:t>
      </w:r>
      <w:r w:rsidRPr="00B43658">
        <w:rPr>
          <w:b/>
          <w:bCs/>
          <w:lang w:val="en-US"/>
        </w:rPr>
        <w:t xml:space="preserve"> 1: </w:t>
      </w:r>
      <w:r w:rsidRPr="00B43658">
        <w:rPr>
          <w:rFonts w:hint="eastAsia"/>
          <w:b/>
          <w:bCs/>
          <w:lang w:val="en-US"/>
        </w:rPr>
        <w:t>The</w:t>
      </w:r>
      <w:r w:rsidRPr="00B43658">
        <w:rPr>
          <w:b/>
          <w:bCs/>
          <w:lang w:val="en-US"/>
        </w:rPr>
        <w:t xml:space="preserve"> uncertainty budget of legacy EIS spherical coverage can be leveraged for 2AoA multi-Rx UE RF testing considering the 2AoA can be controlled independently.</w:t>
      </w:r>
    </w:p>
    <w:p w14:paraId="03739595" w14:textId="77777777" w:rsidR="001D000D" w:rsidRPr="00476E41" w:rsidRDefault="001D000D" w:rsidP="001D000D">
      <w:pPr>
        <w:jc w:val="both"/>
        <w:rPr>
          <w:b/>
          <w:bCs/>
          <w:lang w:val="en-US"/>
        </w:rPr>
      </w:pPr>
      <w:r w:rsidRPr="00476E41">
        <w:rPr>
          <w:b/>
          <w:bCs/>
          <w:lang w:val="en-US"/>
        </w:rPr>
        <w:t xml:space="preserve">Proposal 1: The </w:t>
      </w:r>
      <w:r w:rsidRPr="00D803B9">
        <w:rPr>
          <w:b/>
          <w:bCs/>
          <w:lang w:val="en-US"/>
        </w:rPr>
        <w:t xml:space="preserve">MU assessment </w:t>
      </w:r>
      <w:r w:rsidRPr="00476E41">
        <w:rPr>
          <w:b/>
          <w:bCs/>
          <w:lang w:val="en-US"/>
        </w:rPr>
        <w:t xml:space="preserve">of 2AoA RF testing shown in Table 1 and Table 2 should be adopted </w:t>
      </w:r>
      <w:r>
        <w:rPr>
          <w:b/>
          <w:bCs/>
          <w:lang w:val="en-US"/>
        </w:rPr>
        <w:t xml:space="preserve">for IFF measurement setup </w:t>
      </w:r>
      <w:r w:rsidRPr="00476E41">
        <w:rPr>
          <w:b/>
          <w:bCs/>
          <w:lang w:val="en-US"/>
        </w:rPr>
        <w:t>and captured in the TR 38.871.</w:t>
      </w:r>
    </w:p>
    <w:p w14:paraId="043E1A72" w14:textId="77777777" w:rsidR="001D000D" w:rsidRDefault="001D000D" w:rsidP="001D000D">
      <w:pPr>
        <w:jc w:val="both"/>
        <w:rPr>
          <w:lang w:val="en-US"/>
        </w:rPr>
      </w:pPr>
    </w:p>
    <w:p w14:paraId="5D894C6C" w14:textId="77777777" w:rsidR="001D000D" w:rsidRDefault="001D000D" w:rsidP="001D000D">
      <w:pPr>
        <w:jc w:val="both"/>
        <w:rPr>
          <w:lang w:val="en-US"/>
        </w:rPr>
      </w:pPr>
    </w:p>
    <w:p w14:paraId="7745B03C" w14:textId="77777777" w:rsidR="001D000D" w:rsidRPr="00B9163E" w:rsidRDefault="001D000D" w:rsidP="001D000D">
      <w:pPr>
        <w:pStyle w:val="TH"/>
      </w:pPr>
      <w:r>
        <w:lastRenderedPageBreak/>
        <w:t xml:space="preserve">Table 1: </w:t>
      </w:r>
      <w:r w:rsidRPr="009709C5">
        <w:t xml:space="preserve">Uncertainty assessment for </w:t>
      </w:r>
      <w:r>
        <w:t xml:space="preserve">wanted </w:t>
      </w:r>
      <w:r w:rsidRPr="00730649">
        <w:t xml:space="preserve">DL </w:t>
      </w:r>
      <w:r>
        <w:t xml:space="preserve">signal </w:t>
      </w:r>
      <w:r w:rsidRPr="00730649">
        <w:t>absolute power in 2AoA coverage</w:t>
      </w:r>
      <w:r>
        <w:t xml:space="preserve"> </w:t>
      </w:r>
      <w:r w:rsidRPr="00730649">
        <w:t>measurement</w:t>
      </w:r>
      <w:r>
        <w:t xml:space="preserve"> with </w:t>
      </w:r>
      <w:proofErr w:type="gramStart"/>
      <w:r>
        <w:t>IFF</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D000D" w:rsidRPr="009709C5" w14:paraId="1BE3E74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86E84E" w14:textId="77777777" w:rsidR="001D000D" w:rsidRPr="009709C5" w:rsidRDefault="001D000D" w:rsidP="00CC0015">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D8AD194" w14:textId="77777777" w:rsidR="001D000D" w:rsidRPr="009709C5" w:rsidRDefault="001D000D" w:rsidP="00CC001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196DB0D" w14:textId="77777777" w:rsidR="001D000D" w:rsidRPr="009709C5" w:rsidRDefault="001D000D" w:rsidP="00CC001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35E7C15" w14:textId="77777777" w:rsidR="001D000D" w:rsidRPr="009709C5" w:rsidRDefault="001D000D" w:rsidP="00CC001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ACAFCEF" w14:textId="77777777" w:rsidR="001D000D" w:rsidRPr="009709C5" w:rsidRDefault="001D000D" w:rsidP="00CC0015">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7856255A" w14:textId="77777777" w:rsidR="001D000D" w:rsidRPr="009709C5" w:rsidRDefault="001D000D" w:rsidP="00CC0015">
            <w:pPr>
              <w:pStyle w:val="TAH"/>
            </w:pPr>
            <w:r w:rsidRPr="009709C5">
              <w:t>Standard uncertainty (σ) [dB]</w:t>
            </w:r>
          </w:p>
        </w:tc>
      </w:tr>
      <w:tr w:rsidR="001D000D" w:rsidRPr="009709C5" w14:paraId="16D59DF4"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12D6DAF" w14:textId="77777777" w:rsidR="001D000D" w:rsidRPr="009709C5" w:rsidRDefault="001D000D" w:rsidP="00CC0015">
            <w:pPr>
              <w:pStyle w:val="TAH"/>
            </w:pPr>
            <w:r w:rsidRPr="009709C5">
              <w:t>Stage 2: DUT measurement</w:t>
            </w:r>
          </w:p>
        </w:tc>
      </w:tr>
      <w:tr w:rsidR="001D000D" w:rsidRPr="009709C5" w14:paraId="41DD89E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196924" w14:textId="77777777" w:rsidR="001D000D" w:rsidRPr="009709C5" w:rsidRDefault="001D000D" w:rsidP="00CC001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5E35935" w14:textId="77777777" w:rsidR="001D000D" w:rsidRPr="009709C5" w:rsidRDefault="001D000D" w:rsidP="00CC001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DE1F289"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0225905"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0BDFA31"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3420DD" w14:textId="77777777" w:rsidR="001D000D" w:rsidRPr="009709C5" w:rsidRDefault="001D000D" w:rsidP="00CC0015">
            <w:pPr>
              <w:pStyle w:val="TAC"/>
            </w:pPr>
            <w:r w:rsidRPr="009709C5">
              <w:t>0.00</w:t>
            </w:r>
          </w:p>
        </w:tc>
      </w:tr>
      <w:tr w:rsidR="001D000D" w:rsidRPr="009709C5" w14:paraId="275A583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FFADDE" w14:textId="77777777" w:rsidR="001D000D" w:rsidRPr="009709C5" w:rsidRDefault="001D000D" w:rsidP="00CC001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DBE06C5" w14:textId="77777777" w:rsidR="001D000D" w:rsidRPr="009709C5" w:rsidRDefault="001D000D" w:rsidP="00CC001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16ADC7"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1568A9"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B5CEC2B"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DD001E" w14:textId="77777777" w:rsidR="001D000D" w:rsidRPr="009709C5" w:rsidRDefault="001D000D" w:rsidP="00CC0015">
            <w:pPr>
              <w:pStyle w:val="TAC"/>
            </w:pPr>
            <w:r w:rsidRPr="009709C5">
              <w:t>0.00</w:t>
            </w:r>
          </w:p>
        </w:tc>
      </w:tr>
      <w:tr w:rsidR="001D000D" w:rsidRPr="009709C5" w14:paraId="0BCE0D9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6FD3D" w14:textId="77777777" w:rsidR="001D000D" w:rsidRPr="009709C5" w:rsidRDefault="001D000D" w:rsidP="00CC001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15DDD08" w14:textId="77777777" w:rsidR="001D000D" w:rsidRPr="009709C5" w:rsidRDefault="001D000D" w:rsidP="00CC0015">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8F56DE0" w14:textId="77777777" w:rsidR="001D000D" w:rsidRPr="009709C5" w:rsidRDefault="001D000D" w:rsidP="00CC001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1A84E86B"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7D513A1"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45F019F" w14:textId="77777777" w:rsidR="001D000D" w:rsidRPr="009709C5" w:rsidRDefault="001D000D" w:rsidP="00CC0015">
            <w:pPr>
              <w:pStyle w:val="TAC"/>
            </w:pPr>
            <w:r w:rsidRPr="009709C5">
              <w:t>0.6</w:t>
            </w:r>
          </w:p>
        </w:tc>
      </w:tr>
      <w:tr w:rsidR="001D000D" w:rsidRPr="009709C5" w14:paraId="22A2E6A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EC8271" w14:textId="77777777" w:rsidR="001D000D" w:rsidRPr="009709C5" w:rsidRDefault="001D000D" w:rsidP="00CC001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E551D6A" w14:textId="77777777" w:rsidR="001D000D" w:rsidRPr="009709C5" w:rsidRDefault="001D000D"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25648CC" w14:textId="77777777" w:rsidR="001D000D" w:rsidRPr="009709C5" w:rsidRDefault="001D000D" w:rsidP="00CC001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4333730E"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D1BBBA"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1B9EAB" w14:textId="77777777" w:rsidR="001D000D" w:rsidRPr="009709C5" w:rsidRDefault="001D000D" w:rsidP="00CC0015">
            <w:pPr>
              <w:pStyle w:val="TAC"/>
            </w:pPr>
            <w:r w:rsidRPr="009709C5">
              <w:t>1.30</w:t>
            </w:r>
          </w:p>
        </w:tc>
      </w:tr>
      <w:tr w:rsidR="001D000D" w:rsidRPr="009709C5" w14:paraId="6DDC94B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768687" w14:textId="77777777" w:rsidR="001D000D" w:rsidRPr="009709C5" w:rsidRDefault="001D000D" w:rsidP="00CC001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413D34C" w14:textId="77777777" w:rsidR="001D000D" w:rsidRPr="009709C5" w:rsidRDefault="001D000D" w:rsidP="00CC001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79DAD74"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7140060"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55F366B"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B79505" w14:textId="77777777" w:rsidR="001D000D" w:rsidRPr="009709C5" w:rsidRDefault="001D000D" w:rsidP="00CC0015">
            <w:pPr>
              <w:pStyle w:val="TAC"/>
            </w:pPr>
            <w:r w:rsidRPr="009709C5">
              <w:t>0.00</w:t>
            </w:r>
          </w:p>
        </w:tc>
      </w:tr>
      <w:tr w:rsidR="001D000D" w:rsidRPr="009709C5" w14:paraId="59A98A1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31224" w14:textId="77777777" w:rsidR="001D000D" w:rsidRPr="009709C5" w:rsidRDefault="001D000D" w:rsidP="00CC001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21BD61B" w14:textId="77777777" w:rsidR="001D000D" w:rsidRPr="009709C5" w:rsidRDefault="001D000D" w:rsidP="00CC001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0F19A49" w14:textId="77777777" w:rsidR="001D000D" w:rsidRPr="009709C5" w:rsidRDefault="001D000D" w:rsidP="00CC001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6FB89924"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D7E3E1"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4DF47F" w14:textId="77777777" w:rsidR="001D000D" w:rsidRPr="009709C5" w:rsidRDefault="001D000D" w:rsidP="00CC0015">
            <w:pPr>
              <w:pStyle w:val="TAC"/>
            </w:pPr>
            <w:r w:rsidRPr="009709C5">
              <w:t>1.45</w:t>
            </w:r>
          </w:p>
        </w:tc>
      </w:tr>
      <w:tr w:rsidR="001D000D" w:rsidRPr="009709C5" w14:paraId="2FDAC7F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23B261" w14:textId="77777777" w:rsidR="001D000D" w:rsidRPr="009709C5" w:rsidRDefault="001D000D" w:rsidP="00CC001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C7F1026" w14:textId="77777777" w:rsidR="001D000D" w:rsidRPr="009709C5" w:rsidRDefault="001D000D" w:rsidP="00CC0015">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9B64A2"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708B2C"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597D52C"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CD9F00B" w14:textId="77777777" w:rsidR="001D000D" w:rsidRPr="009709C5" w:rsidRDefault="001D000D" w:rsidP="00CC0015">
            <w:pPr>
              <w:pStyle w:val="TAC"/>
            </w:pPr>
            <w:r w:rsidRPr="009709C5">
              <w:t>0.00</w:t>
            </w:r>
          </w:p>
        </w:tc>
      </w:tr>
      <w:tr w:rsidR="001D000D" w:rsidRPr="009709C5" w14:paraId="67CE0C8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360CC5" w14:textId="77777777" w:rsidR="001D000D" w:rsidRPr="009709C5" w:rsidRDefault="001D000D" w:rsidP="00CC001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F94CAB0" w14:textId="77777777" w:rsidR="001D000D" w:rsidRPr="009709C5" w:rsidRDefault="001D000D" w:rsidP="00CC001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A30BC25" w14:textId="77777777" w:rsidR="001D000D" w:rsidRPr="009709C5" w:rsidRDefault="001D000D" w:rsidP="00CC001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AAEBB2B"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C4F57C2"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E68020" w14:textId="77777777" w:rsidR="001D000D" w:rsidRPr="009709C5" w:rsidRDefault="001D000D" w:rsidP="00CC0015">
            <w:pPr>
              <w:pStyle w:val="TAC"/>
            </w:pPr>
            <w:r w:rsidRPr="009709C5">
              <w:t>1.05</w:t>
            </w:r>
          </w:p>
        </w:tc>
      </w:tr>
      <w:tr w:rsidR="001D000D" w:rsidRPr="009709C5" w14:paraId="228509C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C2E2F7" w14:textId="77777777" w:rsidR="001D000D" w:rsidRPr="009709C5" w:rsidRDefault="001D000D" w:rsidP="00CC001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D8A14B7" w14:textId="77777777" w:rsidR="001D000D" w:rsidRPr="009709C5" w:rsidRDefault="001D000D" w:rsidP="00CC001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499B68" w14:textId="77777777" w:rsidR="001D000D" w:rsidRPr="009709C5" w:rsidRDefault="001D000D" w:rsidP="00CC001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3DB9FFA"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950054"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3A6D6E" w14:textId="77777777" w:rsidR="001D000D" w:rsidRPr="009709C5" w:rsidRDefault="001D000D" w:rsidP="00CC0015">
            <w:pPr>
              <w:pStyle w:val="TAC"/>
            </w:pPr>
            <w:r w:rsidRPr="009709C5">
              <w:t>0.25</w:t>
            </w:r>
          </w:p>
        </w:tc>
      </w:tr>
      <w:tr w:rsidR="001D000D" w:rsidRPr="009709C5" w14:paraId="7928F3B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D4D1A9" w14:textId="77777777" w:rsidR="001D000D" w:rsidRPr="009709C5" w:rsidRDefault="001D000D" w:rsidP="00CC001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37C2D57" w14:textId="77777777" w:rsidR="001D000D" w:rsidRPr="009709C5" w:rsidRDefault="001D000D" w:rsidP="00CC001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DE4407D" w14:textId="77777777" w:rsidR="001D000D" w:rsidRPr="009709C5" w:rsidRDefault="001D000D"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88AEC1B"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90827B"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EA64C6" w14:textId="77777777" w:rsidR="001D000D" w:rsidRPr="009709C5" w:rsidRDefault="001D000D" w:rsidP="00CC0015">
            <w:pPr>
              <w:pStyle w:val="TAC"/>
            </w:pPr>
            <w:r w:rsidRPr="009709C5">
              <w:t>0.00</w:t>
            </w:r>
          </w:p>
        </w:tc>
      </w:tr>
      <w:tr w:rsidR="001D000D" w:rsidRPr="009709C5" w14:paraId="4EC6445E"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9BF7E" w14:textId="77777777" w:rsidR="001D000D" w:rsidRPr="009709C5" w:rsidRDefault="001D000D" w:rsidP="00CC001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DD417B7" w14:textId="77777777" w:rsidR="001D000D" w:rsidRPr="009709C5" w:rsidRDefault="001D000D"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C9ECA9B"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CF715B"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3C69C0"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B1E5B7" w14:textId="77777777" w:rsidR="001D000D" w:rsidRPr="009709C5" w:rsidRDefault="001D000D" w:rsidP="00CC0015">
            <w:pPr>
              <w:pStyle w:val="TAC"/>
            </w:pPr>
            <w:r w:rsidRPr="009709C5">
              <w:t>0.00</w:t>
            </w:r>
          </w:p>
        </w:tc>
      </w:tr>
      <w:tr w:rsidR="001D000D" w:rsidRPr="009709C5" w14:paraId="786CB12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39AE68" w14:textId="77777777" w:rsidR="001D000D" w:rsidRPr="009709C5" w:rsidRDefault="001D000D" w:rsidP="00CC001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AE4809A" w14:textId="77777777" w:rsidR="001D000D" w:rsidRPr="009709C5" w:rsidRDefault="001D000D" w:rsidP="00CC001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B269652"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61A3B9"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D2EB8A"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A2E660" w14:textId="77777777" w:rsidR="001D000D" w:rsidRPr="009709C5" w:rsidRDefault="001D000D" w:rsidP="00CC0015">
            <w:pPr>
              <w:pStyle w:val="TAC"/>
            </w:pPr>
            <w:r w:rsidRPr="009709C5">
              <w:t>0.00</w:t>
            </w:r>
          </w:p>
        </w:tc>
      </w:tr>
      <w:tr w:rsidR="001D000D" w:rsidRPr="009709C5" w14:paraId="4B110B1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D56C40" w14:textId="77777777" w:rsidR="001D000D" w:rsidRPr="009709C5" w:rsidRDefault="001D000D" w:rsidP="00CC001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A6C4EB" w14:textId="77777777" w:rsidR="001D000D" w:rsidRPr="009709C5" w:rsidRDefault="001D000D" w:rsidP="00CC0015">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72DD33F9" w14:textId="77777777" w:rsidR="001D000D" w:rsidRPr="009709C5" w:rsidRDefault="001D000D" w:rsidP="00CC001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B1FD809"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AF9F6B"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F83B706" w14:textId="77777777" w:rsidR="001D000D" w:rsidRPr="009709C5" w:rsidRDefault="001D000D" w:rsidP="00CC0015">
            <w:pPr>
              <w:pStyle w:val="TAC"/>
            </w:pPr>
            <w:r w:rsidRPr="009709C5">
              <w:t>0.15</w:t>
            </w:r>
          </w:p>
        </w:tc>
      </w:tr>
      <w:tr w:rsidR="001D000D" w:rsidRPr="009709C5" w14:paraId="7BE0410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25341" w14:textId="77777777" w:rsidR="001D000D" w:rsidRPr="009709C5" w:rsidRDefault="001D000D" w:rsidP="00CC001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0A0DAC6" w14:textId="77777777" w:rsidR="001D000D" w:rsidRPr="009709C5" w:rsidRDefault="001D000D" w:rsidP="00CC001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5F5C8ED"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2A14A0"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660082"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22E78E1" w14:textId="77777777" w:rsidR="001D000D" w:rsidRPr="009709C5" w:rsidRDefault="001D000D" w:rsidP="00CC0015">
            <w:pPr>
              <w:pStyle w:val="TAC"/>
            </w:pPr>
            <w:r w:rsidRPr="009709C5">
              <w:t xml:space="preserve">0.00 </w:t>
            </w:r>
          </w:p>
        </w:tc>
      </w:tr>
      <w:tr w:rsidR="001D000D" w:rsidRPr="009709C5" w14:paraId="3CB8F26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2B9BF5" w14:textId="77777777" w:rsidR="001D000D" w:rsidRPr="009709C5" w:rsidRDefault="001D000D" w:rsidP="00CC0015">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50AEDEE" w14:textId="77777777" w:rsidR="001D000D" w:rsidRPr="009709C5" w:rsidRDefault="001D000D" w:rsidP="00CC0015">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F569AD4" w14:textId="77777777" w:rsidR="001D000D" w:rsidRPr="009709C5" w:rsidRDefault="001D000D" w:rsidP="00CC0015">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87E88E9"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5740F1" w14:textId="77777777" w:rsidR="001D000D" w:rsidRPr="009709C5" w:rsidRDefault="001D000D" w:rsidP="00CC0015">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73631F69" w14:textId="77777777" w:rsidR="001D000D" w:rsidRPr="009709C5" w:rsidRDefault="001D000D" w:rsidP="00CC0015">
            <w:pPr>
              <w:pStyle w:val="TAC"/>
            </w:pPr>
            <w:r w:rsidRPr="009709C5">
              <w:t>0.12</w:t>
            </w:r>
          </w:p>
        </w:tc>
      </w:tr>
      <w:tr w:rsidR="001D000D" w:rsidRPr="009709C5" w14:paraId="5270EF69"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E378188" w14:textId="77777777" w:rsidR="001D000D" w:rsidRPr="009709C5" w:rsidRDefault="001D000D" w:rsidP="00CC0015">
            <w:pPr>
              <w:pStyle w:val="TAH"/>
            </w:pPr>
            <w:r w:rsidRPr="009709C5">
              <w:t>Stage 1: Calibration measurement</w:t>
            </w:r>
          </w:p>
        </w:tc>
      </w:tr>
      <w:tr w:rsidR="001D000D" w:rsidRPr="009709C5" w14:paraId="6DD3787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D610A" w14:textId="77777777" w:rsidR="001D000D" w:rsidRPr="009709C5" w:rsidRDefault="001D000D" w:rsidP="00CC0015">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DA0AAEE" w14:textId="77777777" w:rsidR="001D000D" w:rsidRPr="009709C5" w:rsidRDefault="001D000D" w:rsidP="00CC0015">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7CA2E53"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5FF307"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5FB3B52"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21F8238" w14:textId="77777777" w:rsidR="001D000D" w:rsidRPr="009709C5" w:rsidRDefault="001D000D" w:rsidP="00CC0015">
            <w:pPr>
              <w:pStyle w:val="TAC"/>
            </w:pPr>
            <w:r w:rsidRPr="009709C5">
              <w:t>0.00</w:t>
            </w:r>
          </w:p>
        </w:tc>
      </w:tr>
      <w:tr w:rsidR="001D000D" w:rsidRPr="009709C5" w14:paraId="023B3064"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C1F43A" w14:textId="77777777" w:rsidR="001D000D" w:rsidRPr="009709C5" w:rsidRDefault="001D000D" w:rsidP="00CC0015">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C3447C" w14:textId="77777777" w:rsidR="001D000D" w:rsidRPr="009709C5" w:rsidRDefault="001D000D" w:rsidP="00CC001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1274D13"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BC4877A"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E284B"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AC836F" w14:textId="77777777" w:rsidR="001D000D" w:rsidRPr="009709C5" w:rsidRDefault="001D000D" w:rsidP="00CC0015">
            <w:pPr>
              <w:pStyle w:val="TAC"/>
            </w:pPr>
            <w:r w:rsidRPr="009709C5">
              <w:t>0.00</w:t>
            </w:r>
          </w:p>
        </w:tc>
      </w:tr>
      <w:tr w:rsidR="001D000D" w:rsidRPr="009709C5" w14:paraId="5A8B2C4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C1192" w14:textId="77777777" w:rsidR="001D000D" w:rsidRPr="009709C5" w:rsidRDefault="001D000D" w:rsidP="00CC0015">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0FACC15" w14:textId="77777777" w:rsidR="001D000D" w:rsidRPr="009709C5" w:rsidRDefault="001D000D" w:rsidP="00CC001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0741B65"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4BBC65"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874C34"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8334BF" w14:textId="77777777" w:rsidR="001D000D" w:rsidRPr="009709C5" w:rsidRDefault="001D000D" w:rsidP="00CC0015">
            <w:pPr>
              <w:pStyle w:val="TAC"/>
            </w:pPr>
            <w:r w:rsidRPr="009709C5">
              <w:t>0.00</w:t>
            </w:r>
          </w:p>
        </w:tc>
      </w:tr>
      <w:tr w:rsidR="001D000D" w:rsidRPr="009709C5" w14:paraId="3927A26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2F4032" w14:textId="77777777" w:rsidR="001D000D" w:rsidRPr="009709C5" w:rsidRDefault="001D000D" w:rsidP="00CC0015">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7BE76D0" w14:textId="77777777" w:rsidR="001D000D" w:rsidRPr="009709C5" w:rsidRDefault="001D000D" w:rsidP="00CC001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0E0C954" w14:textId="77777777" w:rsidR="001D000D" w:rsidRPr="009709C5" w:rsidRDefault="001D000D" w:rsidP="00CC0015">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A986518"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6B31CB"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621E0C" w14:textId="77777777" w:rsidR="001D000D" w:rsidRPr="009709C5" w:rsidRDefault="001D000D" w:rsidP="00CC0015">
            <w:pPr>
              <w:pStyle w:val="TAC"/>
            </w:pPr>
            <w:r w:rsidRPr="000907E4">
              <w:t>0.75</w:t>
            </w:r>
          </w:p>
        </w:tc>
      </w:tr>
      <w:tr w:rsidR="001D000D" w:rsidRPr="009709C5" w14:paraId="78CE373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8D2BFE" w14:textId="77777777" w:rsidR="001D000D" w:rsidRPr="009709C5" w:rsidRDefault="001D000D" w:rsidP="00CC001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2DD976E" w14:textId="77777777" w:rsidR="001D000D" w:rsidRPr="009709C5" w:rsidRDefault="001D000D" w:rsidP="00CC001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A06F682" w14:textId="77777777" w:rsidR="001D000D" w:rsidRPr="009709C5" w:rsidRDefault="001D000D" w:rsidP="00CC001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82B9EC3"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767EE3"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EEB622" w14:textId="77777777" w:rsidR="001D000D" w:rsidRPr="009709C5" w:rsidRDefault="001D000D" w:rsidP="00CC0015">
            <w:pPr>
              <w:pStyle w:val="TAC"/>
            </w:pPr>
            <w:r w:rsidRPr="009709C5">
              <w:t>0.30</w:t>
            </w:r>
          </w:p>
        </w:tc>
      </w:tr>
      <w:tr w:rsidR="001D000D" w:rsidRPr="009709C5" w14:paraId="56A3D04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99619" w14:textId="77777777" w:rsidR="001D000D" w:rsidRPr="009709C5" w:rsidRDefault="001D000D" w:rsidP="00CC001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86FF175" w14:textId="77777777" w:rsidR="001D000D" w:rsidRPr="009709C5" w:rsidRDefault="001D000D" w:rsidP="00CC001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98EEE13" w14:textId="77777777" w:rsidR="001D000D" w:rsidRPr="009709C5" w:rsidRDefault="001D000D"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B4FF6D7"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BD68D3"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E6B54DF" w14:textId="77777777" w:rsidR="001D000D" w:rsidRPr="009709C5" w:rsidRDefault="001D000D" w:rsidP="00CC0015">
            <w:pPr>
              <w:pStyle w:val="TAC"/>
            </w:pPr>
            <w:r w:rsidRPr="009709C5">
              <w:t>0.00</w:t>
            </w:r>
          </w:p>
        </w:tc>
      </w:tr>
      <w:tr w:rsidR="001D000D" w:rsidRPr="009709C5" w14:paraId="5E6ACCA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9B810" w14:textId="77777777" w:rsidR="001D000D" w:rsidRPr="009709C5" w:rsidRDefault="001D000D" w:rsidP="00CC001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9972538" w14:textId="77777777" w:rsidR="001D000D" w:rsidRPr="009709C5" w:rsidRDefault="001D000D" w:rsidP="00CC001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67B7BF0"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A4E4834"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34DE90"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F4B14D3" w14:textId="77777777" w:rsidR="001D000D" w:rsidRPr="009709C5" w:rsidRDefault="001D000D" w:rsidP="00CC0015">
            <w:pPr>
              <w:pStyle w:val="TAC"/>
            </w:pPr>
            <w:r w:rsidRPr="009709C5">
              <w:t>0.00</w:t>
            </w:r>
          </w:p>
        </w:tc>
      </w:tr>
      <w:tr w:rsidR="001D000D" w:rsidRPr="009709C5" w14:paraId="4B166D2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AE383" w14:textId="77777777" w:rsidR="001D000D" w:rsidRPr="009709C5" w:rsidDel="00842179" w:rsidRDefault="001D000D" w:rsidP="00CC0015">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836EA2F" w14:textId="77777777" w:rsidR="001D000D" w:rsidRPr="009709C5" w:rsidRDefault="001D000D" w:rsidP="00CC0015">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1DC305DC" w14:textId="77777777" w:rsidR="001D000D" w:rsidRPr="009709C5" w:rsidRDefault="001D000D" w:rsidP="00CC001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DC49B44"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57171"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C5DF1EA" w14:textId="77777777" w:rsidR="001D000D" w:rsidRPr="009709C5" w:rsidRDefault="001D000D" w:rsidP="00CC0015">
            <w:pPr>
              <w:pStyle w:val="TAC"/>
            </w:pPr>
            <w:r w:rsidRPr="009709C5">
              <w:t>0.4</w:t>
            </w:r>
          </w:p>
        </w:tc>
      </w:tr>
      <w:tr w:rsidR="001D000D" w:rsidRPr="009709C5" w14:paraId="23151B4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658400" w14:textId="77777777" w:rsidR="001D000D" w:rsidRPr="009709C5" w:rsidDel="00842179" w:rsidRDefault="001D000D" w:rsidP="00CC001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F85B4E3" w14:textId="77777777" w:rsidR="001D000D" w:rsidRPr="009709C5" w:rsidRDefault="001D000D" w:rsidP="00CC001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794DD7"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3AC282C"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E8DC538"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D4001D" w14:textId="77777777" w:rsidR="001D000D" w:rsidRPr="009709C5" w:rsidRDefault="001D000D" w:rsidP="00CC0015">
            <w:pPr>
              <w:pStyle w:val="TAC"/>
            </w:pPr>
            <w:r w:rsidRPr="009709C5">
              <w:t>0.00</w:t>
            </w:r>
          </w:p>
        </w:tc>
      </w:tr>
      <w:tr w:rsidR="001D000D" w:rsidRPr="009709C5" w14:paraId="0CFDBA5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50660" w14:textId="77777777" w:rsidR="001D000D" w:rsidRPr="009709C5" w:rsidDel="00842179" w:rsidRDefault="001D000D" w:rsidP="00CC0015">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509293ED" w14:textId="77777777" w:rsidR="001D000D" w:rsidRPr="009709C5" w:rsidRDefault="001D000D" w:rsidP="00CC001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41B91A" w14:textId="77777777" w:rsidR="001D000D" w:rsidRPr="009709C5" w:rsidRDefault="001D000D" w:rsidP="00CC001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E66D14B"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780296"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C081440" w14:textId="77777777" w:rsidR="001D000D" w:rsidRPr="009709C5" w:rsidRDefault="001D000D" w:rsidP="00CC0015">
            <w:pPr>
              <w:pStyle w:val="TAC"/>
            </w:pPr>
            <w:r w:rsidRPr="009709C5">
              <w:t>0.07</w:t>
            </w:r>
          </w:p>
        </w:tc>
      </w:tr>
      <w:tr w:rsidR="001D000D" w:rsidRPr="009709C5" w14:paraId="4E0FDDCA"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E23C0C" w14:textId="77777777" w:rsidR="001D000D" w:rsidRPr="009709C5" w:rsidRDefault="001D000D" w:rsidP="00CC0015">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0E268B27" w14:textId="77777777" w:rsidR="001D000D" w:rsidRPr="009709C5" w:rsidRDefault="001D000D"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7B51521"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F89B81"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72A244"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C7F506" w14:textId="77777777" w:rsidR="001D000D" w:rsidRPr="009709C5" w:rsidRDefault="001D000D" w:rsidP="00CC0015">
            <w:pPr>
              <w:pStyle w:val="TAC"/>
            </w:pPr>
            <w:r w:rsidRPr="009709C5">
              <w:t>0.00</w:t>
            </w:r>
          </w:p>
        </w:tc>
      </w:tr>
      <w:tr w:rsidR="001D000D" w:rsidRPr="009709C5" w14:paraId="418944A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C7CE7" w14:textId="77777777" w:rsidR="001D000D" w:rsidRPr="009709C5" w:rsidRDefault="001D000D" w:rsidP="00CC001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71080AF" w14:textId="77777777" w:rsidR="001D000D" w:rsidRPr="009709C5" w:rsidRDefault="001D000D" w:rsidP="00CC0015">
            <w:pPr>
              <w:pStyle w:val="TAH"/>
            </w:pPr>
            <w:r>
              <w:t>M</w:t>
            </w:r>
            <w:r w:rsidRPr="009709C5">
              <w:t>easurement uncertainty</w:t>
            </w:r>
          </w:p>
        </w:tc>
        <w:tc>
          <w:tcPr>
            <w:tcW w:w="1210" w:type="dxa"/>
            <w:tcBorders>
              <w:top w:val="single" w:sz="6" w:space="0" w:color="auto"/>
              <w:left w:val="single" w:sz="6" w:space="0" w:color="auto"/>
              <w:bottom w:val="single" w:sz="6" w:space="0" w:color="auto"/>
              <w:right w:val="single" w:sz="6" w:space="0" w:color="auto"/>
            </w:tcBorders>
          </w:tcPr>
          <w:p w14:paraId="5F25A073" w14:textId="77777777" w:rsidR="001D000D" w:rsidRPr="009709C5" w:rsidRDefault="001D000D" w:rsidP="00CC0015">
            <w:pPr>
              <w:pStyle w:val="TAH"/>
            </w:pPr>
            <w:r w:rsidRPr="009709C5">
              <w:t>Value</w:t>
            </w:r>
          </w:p>
        </w:tc>
      </w:tr>
      <w:tr w:rsidR="001D000D" w:rsidRPr="009709C5" w14:paraId="7FE3B070" w14:textId="77777777" w:rsidTr="00CC001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A1C8613" w14:textId="77777777" w:rsidR="001D000D" w:rsidRPr="00B9163E" w:rsidRDefault="001D000D"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3506FF4" w14:textId="77777777" w:rsidR="001D000D" w:rsidRPr="0085076A" w:rsidRDefault="001D000D" w:rsidP="00CC0015">
            <w:pPr>
              <w:pStyle w:val="TAH"/>
              <w:rPr>
                <w:b w:val="0"/>
                <w:bCs/>
              </w:rPr>
            </w:pPr>
            <w:r w:rsidRPr="0085076A">
              <w:rPr>
                <w:b w:val="0"/>
                <w:bCs/>
              </w:rPr>
              <w:t>4.86</w:t>
            </w:r>
          </w:p>
        </w:tc>
      </w:tr>
    </w:tbl>
    <w:p w14:paraId="5CF4BFDB" w14:textId="77777777" w:rsidR="001D000D" w:rsidRPr="00A922ED" w:rsidRDefault="001D000D" w:rsidP="001D000D">
      <w:pPr>
        <w:jc w:val="both"/>
      </w:pPr>
    </w:p>
    <w:p w14:paraId="34712879" w14:textId="77777777" w:rsidR="001D000D" w:rsidRPr="0085076A" w:rsidRDefault="001D000D" w:rsidP="001D000D">
      <w:pPr>
        <w:pStyle w:val="TH"/>
      </w:pPr>
      <w:r>
        <w:t>Table 2: Total u</w:t>
      </w:r>
      <w:r w:rsidRPr="009709C5">
        <w:t xml:space="preserve">ncertainty assessment for </w:t>
      </w:r>
      <w:r w:rsidRPr="00730649">
        <w:t>2AoA coverage measurement</w:t>
      </w:r>
      <w:r>
        <w:t xml:space="preserve">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1D000D" w:rsidRPr="009709C5" w14:paraId="51713A3B"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742A83B8" w14:textId="77777777" w:rsidR="001D000D" w:rsidRPr="009709C5" w:rsidRDefault="001D000D" w:rsidP="00CC0015">
            <w:pPr>
              <w:pStyle w:val="TAH"/>
            </w:pPr>
            <w:r>
              <w:t>M</w:t>
            </w:r>
            <w:r w:rsidRPr="009709C5">
              <w:t>easurement uncertainty</w:t>
            </w:r>
          </w:p>
        </w:tc>
        <w:tc>
          <w:tcPr>
            <w:tcW w:w="1267" w:type="dxa"/>
            <w:tcBorders>
              <w:top w:val="single" w:sz="6" w:space="0" w:color="auto"/>
              <w:left w:val="single" w:sz="6" w:space="0" w:color="auto"/>
              <w:bottom w:val="single" w:sz="6" w:space="0" w:color="auto"/>
              <w:right w:val="single" w:sz="6" w:space="0" w:color="auto"/>
            </w:tcBorders>
          </w:tcPr>
          <w:p w14:paraId="1E0C1AEA" w14:textId="77777777" w:rsidR="001D000D" w:rsidRPr="009709C5" w:rsidRDefault="001D000D" w:rsidP="00CC0015">
            <w:pPr>
              <w:pStyle w:val="TAH"/>
            </w:pPr>
            <w:r w:rsidRPr="009709C5">
              <w:t>Value</w:t>
            </w:r>
          </w:p>
        </w:tc>
      </w:tr>
      <w:tr w:rsidR="001D000D" w:rsidRPr="0085076A" w14:paraId="3D0FD63C"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7FD3BE40" w14:textId="77777777" w:rsidR="001D000D" w:rsidRPr="00B9163E" w:rsidRDefault="001D000D" w:rsidP="00CC0015">
            <w:pPr>
              <w:pStyle w:val="TAH"/>
              <w:rPr>
                <w:b w:val="0"/>
                <w:bCs/>
              </w:rPr>
            </w:pPr>
            <w:r>
              <w:rPr>
                <w:b w:val="0"/>
                <w:bCs/>
              </w:rPr>
              <w:t xml:space="preserve">Wanted </w:t>
            </w:r>
            <w:r w:rsidRPr="00B9163E">
              <w:rPr>
                <w:b w:val="0"/>
                <w:bCs/>
              </w:rPr>
              <w:t>DL</w:t>
            </w:r>
            <w:r>
              <w:rPr>
                <w:b w:val="0"/>
                <w:bCs/>
              </w:rPr>
              <w:t xml:space="preserve"> signal</w:t>
            </w:r>
            <w:r w:rsidRPr="00B9163E">
              <w:rPr>
                <w:b w:val="0"/>
                <w:bCs/>
              </w:rPr>
              <w:t xml:space="preserve"> absolute power (1.96σ - confidence interval of 95 %) [</w:t>
            </w:r>
            <w:r>
              <w:rPr>
                <w:b w:val="0"/>
                <w:bCs/>
              </w:rPr>
              <w:t>%</w:t>
            </w:r>
            <w:r w:rsidRPr="00B9163E">
              <w:rPr>
                <w:b w:val="0"/>
                <w:bCs/>
              </w:rPr>
              <w:t>]</w:t>
            </w:r>
          </w:p>
        </w:tc>
        <w:tc>
          <w:tcPr>
            <w:tcW w:w="1267" w:type="dxa"/>
            <w:tcBorders>
              <w:top w:val="single" w:sz="6" w:space="0" w:color="auto"/>
              <w:left w:val="single" w:sz="6" w:space="0" w:color="auto"/>
              <w:bottom w:val="single" w:sz="6" w:space="0" w:color="auto"/>
              <w:right w:val="single" w:sz="6" w:space="0" w:color="auto"/>
            </w:tcBorders>
          </w:tcPr>
          <w:p w14:paraId="79368EC3" w14:textId="77777777" w:rsidR="001D000D" w:rsidRPr="0085076A" w:rsidRDefault="001D000D" w:rsidP="00CC0015">
            <w:pPr>
              <w:pStyle w:val="TAH"/>
              <w:rPr>
                <w:b w:val="0"/>
                <w:bCs/>
              </w:rPr>
            </w:pPr>
            <w:r>
              <w:rPr>
                <w:b w:val="0"/>
                <w:bCs/>
              </w:rPr>
              <w:t>X%</w:t>
            </w:r>
          </w:p>
        </w:tc>
      </w:tr>
      <w:tr w:rsidR="001D000D" w:rsidRPr="0085076A" w14:paraId="36325C2C" w14:textId="77777777" w:rsidTr="00CC0015">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239A9E54" w14:textId="77777777" w:rsidR="001D000D" w:rsidRDefault="001D000D" w:rsidP="00CC0015">
            <w:pPr>
              <w:pStyle w:val="TAH"/>
              <w:rPr>
                <w:b w:val="0"/>
                <w:bCs/>
              </w:rPr>
            </w:pPr>
            <w:r>
              <w:rPr>
                <w:b w:val="0"/>
                <w:bCs/>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7DB8D0E2" w14:textId="77777777" w:rsidR="001D000D" w:rsidRPr="0085076A" w:rsidRDefault="001D000D" w:rsidP="00CC0015">
            <w:pPr>
              <w:pStyle w:val="TAH"/>
              <w:rPr>
                <w:b w:val="0"/>
                <w:bCs/>
              </w:rPr>
            </w:pPr>
            <w:r>
              <w:rPr>
                <w:b w:val="0"/>
                <w:bCs/>
              </w:rPr>
              <w:t>Y%</w:t>
            </w:r>
          </w:p>
        </w:tc>
      </w:tr>
      <w:tr w:rsidR="001D000D" w:rsidRPr="0085076A" w14:paraId="2DC2EBF2" w14:textId="77777777" w:rsidTr="00CC0015">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4506D761" w14:textId="77777777" w:rsidR="001D000D" w:rsidRPr="00B1443A" w:rsidRDefault="001D000D" w:rsidP="00CC0015">
            <w:pPr>
              <w:pStyle w:val="TAH"/>
            </w:pPr>
            <w:r w:rsidRPr="00B1443A">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32818473" w14:textId="77777777" w:rsidR="001D000D" w:rsidRPr="00B1443A" w:rsidRDefault="001D000D" w:rsidP="00CC0015">
            <w:pPr>
              <w:pStyle w:val="TAH"/>
            </w:pPr>
            <w:r w:rsidRPr="00B1443A">
              <w:t>Value</w:t>
            </w:r>
          </w:p>
        </w:tc>
      </w:tr>
      <w:tr w:rsidR="001D000D" w:rsidRPr="0085076A" w14:paraId="55ADCB64" w14:textId="77777777" w:rsidTr="00CC0015">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29E27749" w14:textId="77777777" w:rsidR="001D000D" w:rsidRPr="00052F93" w:rsidRDefault="001D000D" w:rsidP="00CC0015">
            <w:pPr>
              <w:pStyle w:val="TAH"/>
              <w:rPr>
                <w:b w:val="0"/>
                <w:bCs/>
              </w:rPr>
            </w:pPr>
            <w:r w:rsidRPr="00052F93">
              <w:rPr>
                <w:b w:val="0"/>
                <w:bCs/>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7006F339" w14:textId="77777777" w:rsidR="001D000D" w:rsidRPr="00B1443A" w:rsidRDefault="001D000D" w:rsidP="00CC0015">
            <w:pPr>
              <w:pStyle w:val="TAH"/>
            </w:pPr>
            <w:r>
              <w:t>X+Y%</w:t>
            </w:r>
          </w:p>
        </w:tc>
      </w:tr>
      <w:tr w:rsidR="001D000D" w:rsidRPr="0085076A" w14:paraId="1EAC1B83" w14:textId="77777777" w:rsidTr="00CC0015">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07609492" w14:textId="77777777" w:rsidR="001D000D" w:rsidRPr="003224F0" w:rsidRDefault="001D000D" w:rsidP="00CC0015">
            <w:pPr>
              <w:pStyle w:val="TAH"/>
              <w:jc w:val="left"/>
              <w:rPr>
                <w:b w:val="0"/>
                <w:bCs/>
              </w:rPr>
            </w:pPr>
            <w:r w:rsidRPr="003224F0">
              <w:rPr>
                <w:b w:val="0"/>
                <w:bCs/>
              </w:rPr>
              <w:t>NOTE 1: X% is derived based on the simulations with different DL power vs percentage of 2AoA metric.</w:t>
            </w:r>
          </w:p>
          <w:p w14:paraId="1F306554" w14:textId="77777777" w:rsidR="001D000D" w:rsidRDefault="001D000D" w:rsidP="00CC0015">
            <w:pPr>
              <w:pStyle w:val="TAH"/>
              <w:jc w:val="left"/>
            </w:pPr>
            <w:r w:rsidRPr="003224F0">
              <w:rPr>
                <w:b w:val="0"/>
                <w:bCs/>
              </w:rPr>
              <w:t>NOTE 2: Y% is derived based on the simulations with measurement step size vs percentage of 2AoA metric.</w:t>
            </w:r>
          </w:p>
        </w:tc>
      </w:tr>
    </w:tbl>
    <w:p w14:paraId="4BA83BD1" w14:textId="77777777" w:rsidR="001D000D" w:rsidRPr="003224F0" w:rsidRDefault="001D000D" w:rsidP="001D000D">
      <w:pPr>
        <w:jc w:val="center"/>
      </w:pPr>
    </w:p>
    <w:p w14:paraId="51C830F7" w14:textId="77777777" w:rsidR="001D000D" w:rsidRPr="00476E41" w:rsidRDefault="001D000D" w:rsidP="001D000D">
      <w:pPr>
        <w:jc w:val="both"/>
        <w:rPr>
          <w:b/>
          <w:bCs/>
          <w:lang w:val="en-US"/>
        </w:rPr>
      </w:pPr>
      <w:r w:rsidRPr="00DF3D79">
        <w:rPr>
          <w:b/>
          <w:bCs/>
          <w:lang w:val="en-US"/>
        </w:rPr>
        <w:lastRenderedPageBreak/>
        <w:t>Proposal 2:</w:t>
      </w:r>
      <w:r>
        <w:rPr>
          <w:lang w:val="en-US"/>
        </w:rPr>
        <w:t xml:space="preserve"> </w:t>
      </w:r>
      <w:r w:rsidRPr="00476E41">
        <w:rPr>
          <w:b/>
          <w:bCs/>
          <w:lang w:val="en-US"/>
        </w:rPr>
        <w:t xml:space="preserve">The </w:t>
      </w:r>
      <w:r w:rsidRPr="00D803B9">
        <w:rPr>
          <w:b/>
          <w:bCs/>
          <w:lang w:val="en-US"/>
        </w:rPr>
        <w:t xml:space="preserve">MU assessment </w:t>
      </w:r>
      <w:r w:rsidRPr="00476E41">
        <w:rPr>
          <w:b/>
          <w:bCs/>
          <w:lang w:val="en-US"/>
        </w:rPr>
        <w:t xml:space="preserve">of 2AoA </w:t>
      </w:r>
      <w:r>
        <w:rPr>
          <w:b/>
          <w:bCs/>
          <w:lang w:val="en-US"/>
        </w:rPr>
        <w:t>UE RRM</w:t>
      </w:r>
      <w:r w:rsidRPr="00476E41">
        <w:rPr>
          <w:b/>
          <w:bCs/>
          <w:lang w:val="en-US"/>
        </w:rPr>
        <w:t xml:space="preserve"> testing shown in Table </w:t>
      </w:r>
      <w:r>
        <w:rPr>
          <w:b/>
          <w:bCs/>
          <w:lang w:val="en-US"/>
        </w:rPr>
        <w:t>3</w:t>
      </w:r>
      <w:r w:rsidRPr="00476E41">
        <w:rPr>
          <w:b/>
          <w:bCs/>
          <w:lang w:val="en-US"/>
        </w:rPr>
        <w:t xml:space="preserve"> should be adopted </w:t>
      </w:r>
      <w:r>
        <w:rPr>
          <w:b/>
          <w:bCs/>
          <w:lang w:val="en-US"/>
        </w:rPr>
        <w:t xml:space="preserve">for IFF measurement setup </w:t>
      </w:r>
      <w:r w:rsidRPr="00476E41">
        <w:rPr>
          <w:b/>
          <w:bCs/>
          <w:lang w:val="en-US"/>
        </w:rPr>
        <w:t>and captured in the TR 38.871.</w:t>
      </w:r>
    </w:p>
    <w:p w14:paraId="080B4388" w14:textId="77777777" w:rsidR="001D000D" w:rsidRDefault="001D000D" w:rsidP="001D000D">
      <w:pPr>
        <w:jc w:val="both"/>
        <w:rPr>
          <w:lang w:val="en-US"/>
        </w:rPr>
      </w:pPr>
    </w:p>
    <w:p w14:paraId="332A7D0B" w14:textId="77777777" w:rsidR="001D000D" w:rsidRPr="009709C5" w:rsidRDefault="001D000D" w:rsidP="001D000D">
      <w:pPr>
        <w:pStyle w:val="TH"/>
      </w:pPr>
      <w:r w:rsidRPr="009709C5">
        <w:t xml:space="preserve">Table </w:t>
      </w:r>
      <w:r>
        <w:rPr>
          <w:rFonts w:eastAsia="MS Mincho"/>
          <w:lang w:eastAsia="ja-JP"/>
        </w:rPr>
        <w:t xml:space="preserve">3: </w:t>
      </w:r>
      <w:r w:rsidRPr="009709C5">
        <w:rPr>
          <w:lang w:eastAsia="ja-JP"/>
        </w:rPr>
        <w:t>U</w:t>
      </w:r>
      <w:r w:rsidRPr="009709C5">
        <w:t>ncertainty assessment fo</w:t>
      </w:r>
      <w:r>
        <w:t xml:space="preserve">r </w:t>
      </w:r>
      <w:proofErr w:type="gramStart"/>
      <w:r>
        <w:t>Multi-Rx RRM</w:t>
      </w:r>
      <w:proofErr w:type="gramEnd"/>
      <w:r>
        <w:t xml:space="preserve">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D000D" w:rsidRPr="009709C5" w14:paraId="2089640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BD129" w14:textId="77777777" w:rsidR="001D000D" w:rsidRPr="009709C5" w:rsidRDefault="001D000D" w:rsidP="00CC0015">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063D448" w14:textId="77777777" w:rsidR="001D000D" w:rsidRPr="009709C5" w:rsidRDefault="001D000D" w:rsidP="00CC0015">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0D3A572" w14:textId="77777777" w:rsidR="001D000D" w:rsidRPr="009709C5" w:rsidRDefault="001D000D" w:rsidP="00CC0015">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27F0559" w14:textId="77777777" w:rsidR="001D000D" w:rsidRPr="009709C5" w:rsidRDefault="001D000D" w:rsidP="00CC0015">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FCCF6B" w14:textId="77777777" w:rsidR="001D000D" w:rsidRPr="009709C5" w:rsidRDefault="001D000D" w:rsidP="00CC0015">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46AE1C88" w14:textId="77777777" w:rsidR="001D000D" w:rsidRPr="009709C5" w:rsidRDefault="001D000D" w:rsidP="00CC0015">
            <w:pPr>
              <w:pStyle w:val="TAH"/>
            </w:pPr>
            <w:r w:rsidRPr="009709C5">
              <w:t>Standard uncertainty (σ) [dB]</w:t>
            </w:r>
          </w:p>
        </w:tc>
      </w:tr>
      <w:tr w:rsidR="001D000D" w:rsidRPr="009709C5" w14:paraId="101D570B"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1CF131E" w14:textId="77777777" w:rsidR="001D000D" w:rsidRPr="009709C5" w:rsidRDefault="001D000D" w:rsidP="00CC0015">
            <w:pPr>
              <w:pStyle w:val="TAH"/>
            </w:pPr>
            <w:r w:rsidRPr="009709C5">
              <w:t>Stage 2: DUT measurement</w:t>
            </w:r>
          </w:p>
        </w:tc>
      </w:tr>
      <w:tr w:rsidR="001D000D" w:rsidRPr="009709C5" w14:paraId="068CCE0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0FF1C" w14:textId="77777777" w:rsidR="001D000D" w:rsidRPr="009709C5" w:rsidRDefault="001D000D" w:rsidP="00CC0015">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B67C544" w14:textId="77777777" w:rsidR="001D000D" w:rsidRPr="009709C5" w:rsidRDefault="001D000D" w:rsidP="00CC0015">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707915A"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6006C2"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F00AE2"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1DE41BD" w14:textId="77777777" w:rsidR="001D000D" w:rsidRPr="009709C5" w:rsidRDefault="001D000D" w:rsidP="00CC0015">
            <w:pPr>
              <w:pStyle w:val="TAC"/>
            </w:pPr>
            <w:r w:rsidRPr="009709C5">
              <w:t>0.00</w:t>
            </w:r>
          </w:p>
        </w:tc>
      </w:tr>
      <w:tr w:rsidR="001D000D" w:rsidRPr="009709C5" w14:paraId="2D57BC4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C77D69" w14:textId="77777777" w:rsidR="001D000D" w:rsidRPr="009709C5" w:rsidRDefault="001D000D" w:rsidP="00CC0015">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A2313D1" w14:textId="77777777" w:rsidR="001D000D" w:rsidRPr="009709C5" w:rsidRDefault="001D000D" w:rsidP="00CC0015">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EBBF744"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C09CA57"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A42EE4"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BA7BF03" w14:textId="77777777" w:rsidR="001D000D" w:rsidRPr="009709C5" w:rsidRDefault="001D000D" w:rsidP="00CC0015">
            <w:pPr>
              <w:pStyle w:val="TAC"/>
            </w:pPr>
            <w:r w:rsidRPr="009709C5">
              <w:t>0.00</w:t>
            </w:r>
          </w:p>
        </w:tc>
      </w:tr>
      <w:tr w:rsidR="001D000D" w:rsidRPr="009709C5" w14:paraId="1789621D"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F59CC" w14:textId="77777777" w:rsidR="001D000D" w:rsidRPr="009709C5" w:rsidRDefault="001D000D" w:rsidP="00CC0015">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84A4B4" w14:textId="77777777" w:rsidR="001D000D" w:rsidRPr="009709C5" w:rsidRDefault="001D000D" w:rsidP="00CC0015">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3AF4CB6" w14:textId="77777777" w:rsidR="001D000D" w:rsidRPr="009709C5" w:rsidRDefault="001D000D" w:rsidP="00CC0015">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71E81E2"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69BBE7"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5A700C" w14:textId="77777777" w:rsidR="001D000D" w:rsidRPr="009709C5" w:rsidRDefault="001D000D" w:rsidP="00CC0015">
            <w:pPr>
              <w:pStyle w:val="TAC"/>
            </w:pPr>
            <w:r w:rsidRPr="009709C5">
              <w:t>0.6</w:t>
            </w:r>
          </w:p>
        </w:tc>
      </w:tr>
      <w:tr w:rsidR="001D000D" w:rsidRPr="009709C5" w14:paraId="4B7B5FCC"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5BFA4" w14:textId="77777777" w:rsidR="001D000D" w:rsidRPr="009709C5" w:rsidRDefault="001D000D" w:rsidP="00CC0015">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215A689" w14:textId="77777777" w:rsidR="001D000D" w:rsidRPr="009709C5" w:rsidRDefault="001D000D"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A292D7" w14:textId="77777777" w:rsidR="001D000D" w:rsidRPr="009709C5" w:rsidRDefault="001D000D" w:rsidP="00CC0015">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EE7F701"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3FBDB5A"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01AB414" w14:textId="77777777" w:rsidR="001D000D" w:rsidRPr="009709C5" w:rsidRDefault="001D000D" w:rsidP="00CC0015">
            <w:pPr>
              <w:pStyle w:val="TAC"/>
            </w:pPr>
            <w:r w:rsidRPr="009709C5">
              <w:t>1.30</w:t>
            </w:r>
          </w:p>
        </w:tc>
      </w:tr>
      <w:tr w:rsidR="001D000D" w:rsidRPr="009709C5" w14:paraId="2AEAC554"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16EAC0" w14:textId="77777777" w:rsidR="001D000D" w:rsidRPr="009709C5" w:rsidRDefault="001D000D" w:rsidP="00CC0015">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538B932" w14:textId="77777777" w:rsidR="001D000D" w:rsidRPr="009709C5" w:rsidRDefault="001D000D" w:rsidP="00CC0015">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C2566CB"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E532FF"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20B6C"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ADCFD36" w14:textId="77777777" w:rsidR="001D000D" w:rsidRPr="009709C5" w:rsidRDefault="001D000D" w:rsidP="00CC0015">
            <w:pPr>
              <w:pStyle w:val="TAC"/>
            </w:pPr>
            <w:r w:rsidRPr="009709C5">
              <w:t>0.00</w:t>
            </w:r>
          </w:p>
        </w:tc>
      </w:tr>
      <w:tr w:rsidR="001D000D" w:rsidRPr="009709C5" w14:paraId="20D9B7B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A0F0A6" w14:textId="77777777" w:rsidR="001D000D" w:rsidRPr="009709C5" w:rsidRDefault="001D000D" w:rsidP="00CC0015">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83CCE92" w14:textId="77777777" w:rsidR="001D000D" w:rsidRPr="009709C5" w:rsidRDefault="001D000D" w:rsidP="00CC0015">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FCD8EB5" w14:textId="77777777" w:rsidR="001D000D" w:rsidRPr="009709C5" w:rsidRDefault="001D000D" w:rsidP="00CC0015">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BE87D29"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166BB5"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2EC21D" w14:textId="77777777" w:rsidR="001D000D" w:rsidRPr="009709C5" w:rsidRDefault="001D000D" w:rsidP="00CC0015">
            <w:pPr>
              <w:pStyle w:val="TAC"/>
            </w:pPr>
            <w:r w:rsidRPr="009709C5">
              <w:t>1.45</w:t>
            </w:r>
          </w:p>
        </w:tc>
      </w:tr>
      <w:tr w:rsidR="001D000D" w:rsidRPr="009709C5" w14:paraId="0BE9323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68C87B" w14:textId="77777777" w:rsidR="001D000D" w:rsidRPr="009709C5" w:rsidRDefault="001D000D" w:rsidP="00CC0015">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DE005F3" w14:textId="77777777" w:rsidR="001D000D" w:rsidRPr="009709C5" w:rsidRDefault="001D000D" w:rsidP="00CC0015">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651315D"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3DFA0D1"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5293848"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9611180" w14:textId="77777777" w:rsidR="001D000D" w:rsidRPr="009709C5" w:rsidRDefault="001D000D" w:rsidP="00CC0015">
            <w:pPr>
              <w:pStyle w:val="TAC"/>
            </w:pPr>
            <w:r w:rsidRPr="009709C5">
              <w:t>0.00</w:t>
            </w:r>
          </w:p>
        </w:tc>
      </w:tr>
      <w:tr w:rsidR="001D000D" w:rsidRPr="009709C5" w14:paraId="157507C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761B6" w14:textId="77777777" w:rsidR="001D000D" w:rsidRPr="009709C5" w:rsidRDefault="001D000D" w:rsidP="00CC0015">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3AC49C6" w14:textId="77777777" w:rsidR="001D000D" w:rsidRPr="009709C5" w:rsidRDefault="001D000D" w:rsidP="00CC0015">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39715C9" w14:textId="77777777" w:rsidR="001D000D" w:rsidRPr="009709C5" w:rsidRDefault="001D000D" w:rsidP="00CC0015">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62B863B"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C9407B"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9BB6742" w14:textId="77777777" w:rsidR="001D000D" w:rsidRPr="009709C5" w:rsidRDefault="001D000D" w:rsidP="00CC0015">
            <w:pPr>
              <w:pStyle w:val="TAC"/>
            </w:pPr>
            <w:r w:rsidRPr="009709C5">
              <w:t>1.05</w:t>
            </w:r>
          </w:p>
        </w:tc>
      </w:tr>
      <w:tr w:rsidR="001D000D" w:rsidRPr="009709C5" w14:paraId="57A7025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804A1" w14:textId="77777777" w:rsidR="001D000D" w:rsidRPr="009709C5" w:rsidRDefault="001D000D" w:rsidP="00CC0015">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F967C30" w14:textId="77777777" w:rsidR="001D000D" w:rsidRPr="009709C5" w:rsidRDefault="001D000D" w:rsidP="00CC0015">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B272644" w14:textId="77777777" w:rsidR="001D000D" w:rsidRPr="009709C5" w:rsidRDefault="001D000D" w:rsidP="00CC0015">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7F3B699"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B0F8C0"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F43D09E" w14:textId="77777777" w:rsidR="001D000D" w:rsidRPr="009709C5" w:rsidRDefault="001D000D" w:rsidP="00CC0015">
            <w:pPr>
              <w:pStyle w:val="TAC"/>
            </w:pPr>
            <w:r w:rsidRPr="009709C5">
              <w:t>0.25</w:t>
            </w:r>
          </w:p>
        </w:tc>
      </w:tr>
      <w:tr w:rsidR="001D000D" w:rsidRPr="009709C5" w14:paraId="33ADEB2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154EA" w14:textId="77777777" w:rsidR="001D000D" w:rsidRPr="009709C5" w:rsidRDefault="001D000D" w:rsidP="00CC0015">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CF36D46" w14:textId="77777777" w:rsidR="001D000D" w:rsidRPr="009709C5" w:rsidRDefault="001D000D" w:rsidP="00CC0015">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1B3EF39" w14:textId="77777777" w:rsidR="001D000D" w:rsidRPr="009709C5" w:rsidRDefault="001D000D"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EED1A8C"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9205996"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919891E" w14:textId="77777777" w:rsidR="001D000D" w:rsidRPr="009709C5" w:rsidRDefault="001D000D" w:rsidP="00CC0015">
            <w:pPr>
              <w:pStyle w:val="TAC"/>
            </w:pPr>
            <w:r w:rsidRPr="009709C5">
              <w:t>0.00</w:t>
            </w:r>
          </w:p>
        </w:tc>
      </w:tr>
      <w:tr w:rsidR="001D000D" w:rsidRPr="009709C5" w14:paraId="0B90FDD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364A1" w14:textId="77777777" w:rsidR="001D000D" w:rsidRPr="009709C5" w:rsidRDefault="001D000D" w:rsidP="00CC0015">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D83B13" w14:textId="77777777" w:rsidR="001D000D" w:rsidRPr="009709C5" w:rsidRDefault="001D000D"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5EFF6D"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79C2ED"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37DF21"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777D772" w14:textId="77777777" w:rsidR="001D000D" w:rsidRPr="009709C5" w:rsidRDefault="001D000D" w:rsidP="00CC0015">
            <w:pPr>
              <w:pStyle w:val="TAC"/>
            </w:pPr>
            <w:r w:rsidRPr="009709C5">
              <w:t>0.00</w:t>
            </w:r>
          </w:p>
        </w:tc>
      </w:tr>
      <w:tr w:rsidR="001D000D" w:rsidRPr="009709C5" w14:paraId="6C55F28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6606C1" w14:textId="77777777" w:rsidR="001D000D" w:rsidRPr="009709C5" w:rsidRDefault="001D000D" w:rsidP="00CC0015">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1DED0F" w14:textId="77777777" w:rsidR="001D000D" w:rsidRPr="009709C5" w:rsidRDefault="001D000D" w:rsidP="00CC0015">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C1C3536"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322D83"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08CCB7"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A23EF3" w14:textId="77777777" w:rsidR="001D000D" w:rsidRPr="009709C5" w:rsidRDefault="001D000D" w:rsidP="00CC0015">
            <w:pPr>
              <w:pStyle w:val="TAC"/>
            </w:pPr>
            <w:r w:rsidRPr="009709C5">
              <w:t>0.00</w:t>
            </w:r>
          </w:p>
        </w:tc>
      </w:tr>
      <w:tr w:rsidR="001D000D" w:rsidRPr="009709C5" w14:paraId="5BE9DCA2"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450D04" w14:textId="77777777" w:rsidR="001D000D" w:rsidRPr="009709C5" w:rsidRDefault="001D000D" w:rsidP="00CC0015">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C111750" w14:textId="77777777" w:rsidR="001D000D" w:rsidRPr="009709C5" w:rsidRDefault="001D000D" w:rsidP="00CC0015">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6B82F21" w14:textId="77777777" w:rsidR="001D000D" w:rsidRPr="009709C5" w:rsidRDefault="001D000D" w:rsidP="00CC0015">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2F4E161"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76F84B"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A20159D" w14:textId="77777777" w:rsidR="001D000D" w:rsidRPr="009709C5" w:rsidRDefault="001D000D" w:rsidP="00CC0015">
            <w:pPr>
              <w:pStyle w:val="TAC"/>
            </w:pPr>
            <w:r w:rsidRPr="009709C5">
              <w:t>0.15</w:t>
            </w:r>
          </w:p>
        </w:tc>
      </w:tr>
      <w:tr w:rsidR="001D000D" w:rsidRPr="009709C5" w14:paraId="34940E34"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C22053" w14:textId="77777777" w:rsidR="001D000D" w:rsidRPr="009709C5" w:rsidRDefault="001D000D" w:rsidP="00CC0015">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35ED216" w14:textId="77777777" w:rsidR="001D000D" w:rsidRPr="009709C5" w:rsidRDefault="001D000D" w:rsidP="00CC0015">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AE9034" w14:textId="77777777" w:rsidR="001D000D" w:rsidRPr="009709C5" w:rsidRDefault="001D000D" w:rsidP="00CC0015">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EDED842"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1B2CBF"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B90943F" w14:textId="77777777" w:rsidR="001D000D" w:rsidRPr="009709C5" w:rsidRDefault="001D000D" w:rsidP="00CC0015">
            <w:pPr>
              <w:pStyle w:val="TAC"/>
            </w:pPr>
            <w:r w:rsidRPr="009709C5">
              <w:t>0.05</w:t>
            </w:r>
          </w:p>
        </w:tc>
      </w:tr>
      <w:tr w:rsidR="001D000D" w:rsidRPr="009709C5" w14:paraId="07CC89AF" w14:textId="77777777" w:rsidTr="00CC001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F1A826" w14:textId="77777777" w:rsidR="001D000D" w:rsidRPr="009709C5" w:rsidRDefault="001D000D" w:rsidP="00CC0015">
            <w:pPr>
              <w:pStyle w:val="TAH"/>
            </w:pPr>
            <w:r w:rsidRPr="009709C5">
              <w:t>Stage 1: Calibration measurement</w:t>
            </w:r>
          </w:p>
        </w:tc>
      </w:tr>
      <w:tr w:rsidR="001D000D" w:rsidRPr="009709C5" w14:paraId="5FA35E2B"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AA3D0" w14:textId="77777777" w:rsidR="001D000D" w:rsidRPr="009709C5" w:rsidRDefault="001D000D" w:rsidP="00CC0015">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14FB46F8" w14:textId="77777777" w:rsidR="001D000D" w:rsidRPr="009709C5" w:rsidRDefault="001D000D" w:rsidP="00CC0015">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6DE5ADC"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05755"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330E33"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B4AED0" w14:textId="77777777" w:rsidR="001D000D" w:rsidRPr="009709C5" w:rsidRDefault="001D000D" w:rsidP="00CC0015">
            <w:pPr>
              <w:pStyle w:val="TAC"/>
            </w:pPr>
            <w:r w:rsidRPr="009709C5">
              <w:t>0.00</w:t>
            </w:r>
          </w:p>
        </w:tc>
      </w:tr>
      <w:tr w:rsidR="001D000D" w:rsidRPr="009709C5" w14:paraId="3ED8AC11"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607416" w14:textId="77777777" w:rsidR="001D000D" w:rsidRPr="009709C5" w:rsidRDefault="001D000D" w:rsidP="00CC0015">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24522904" w14:textId="77777777" w:rsidR="001D000D" w:rsidRPr="009709C5" w:rsidRDefault="001D000D" w:rsidP="00CC0015">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EFC3AB1"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649A01"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74DC07"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929ACD8" w14:textId="77777777" w:rsidR="001D000D" w:rsidRPr="009709C5" w:rsidRDefault="001D000D" w:rsidP="00CC0015">
            <w:pPr>
              <w:pStyle w:val="TAC"/>
            </w:pPr>
            <w:r w:rsidRPr="009709C5">
              <w:t>0.00</w:t>
            </w:r>
          </w:p>
        </w:tc>
      </w:tr>
      <w:tr w:rsidR="001D000D" w:rsidRPr="009709C5" w14:paraId="6F1F0B58"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4DDA99" w14:textId="77777777" w:rsidR="001D000D" w:rsidRPr="009709C5" w:rsidRDefault="001D000D" w:rsidP="00CC0015">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AC7F1ED" w14:textId="77777777" w:rsidR="001D000D" w:rsidRPr="009709C5" w:rsidRDefault="001D000D" w:rsidP="00CC0015">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39902D7"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0EC19A"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126266F"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9D42F9" w14:textId="77777777" w:rsidR="001D000D" w:rsidRPr="009709C5" w:rsidRDefault="001D000D" w:rsidP="00CC0015">
            <w:pPr>
              <w:pStyle w:val="TAC"/>
            </w:pPr>
            <w:r w:rsidRPr="009709C5">
              <w:t>0.00</w:t>
            </w:r>
          </w:p>
        </w:tc>
      </w:tr>
      <w:tr w:rsidR="001D000D" w:rsidRPr="009709C5" w14:paraId="0AB9AEE6"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3145A" w14:textId="77777777" w:rsidR="001D000D" w:rsidRPr="009709C5" w:rsidRDefault="001D000D" w:rsidP="00CC0015">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306B08" w14:textId="77777777" w:rsidR="001D000D" w:rsidRPr="009709C5" w:rsidRDefault="001D000D" w:rsidP="00CC0015">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686DD70" w14:textId="77777777" w:rsidR="001D000D" w:rsidRPr="009709C5" w:rsidRDefault="001D000D" w:rsidP="00CC0015">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7EE9C8C2"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C7A7B8"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7A37C1" w14:textId="77777777" w:rsidR="001D000D" w:rsidRPr="009709C5" w:rsidRDefault="001D000D" w:rsidP="00CC0015">
            <w:pPr>
              <w:pStyle w:val="TAC"/>
            </w:pPr>
            <w:r w:rsidRPr="009709C5">
              <w:t>0.37</w:t>
            </w:r>
          </w:p>
        </w:tc>
      </w:tr>
      <w:tr w:rsidR="001D000D" w:rsidRPr="009709C5" w14:paraId="71F682F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7617C" w14:textId="77777777" w:rsidR="001D000D" w:rsidRPr="009709C5" w:rsidRDefault="001D000D" w:rsidP="00CC0015">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EE380CD" w14:textId="77777777" w:rsidR="001D000D" w:rsidRPr="009709C5" w:rsidRDefault="001D000D" w:rsidP="00CC0015">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D11F81" w14:textId="77777777" w:rsidR="001D000D" w:rsidRPr="009709C5" w:rsidRDefault="001D000D" w:rsidP="00CC0015">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9B241F9"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99CA72"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4F83AD9" w14:textId="77777777" w:rsidR="001D000D" w:rsidRPr="009709C5" w:rsidRDefault="001D000D" w:rsidP="00CC0015">
            <w:pPr>
              <w:pStyle w:val="TAC"/>
            </w:pPr>
            <w:r w:rsidRPr="009709C5">
              <w:t>0.30</w:t>
            </w:r>
          </w:p>
        </w:tc>
      </w:tr>
      <w:tr w:rsidR="001D000D" w:rsidRPr="009709C5" w14:paraId="705853D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0AA8AE" w14:textId="77777777" w:rsidR="001D000D" w:rsidRPr="009709C5" w:rsidRDefault="001D000D" w:rsidP="00CC0015">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8F5CD30" w14:textId="77777777" w:rsidR="001D000D" w:rsidRPr="009709C5" w:rsidRDefault="001D000D" w:rsidP="00CC0015">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8CD8A33" w14:textId="77777777" w:rsidR="001D000D" w:rsidRPr="009709C5" w:rsidRDefault="001D000D" w:rsidP="00CC0015">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03B7F40"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8D80FC"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09A0901" w14:textId="77777777" w:rsidR="001D000D" w:rsidRPr="009709C5" w:rsidRDefault="001D000D" w:rsidP="00CC0015">
            <w:pPr>
              <w:pStyle w:val="TAC"/>
            </w:pPr>
            <w:r w:rsidRPr="009709C5">
              <w:t>0.00</w:t>
            </w:r>
          </w:p>
        </w:tc>
      </w:tr>
      <w:tr w:rsidR="001D000D" w:rsidRPr="009709C5" w14:paraId="20292B59"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3459" w14:textId="77777777" w:rsidR="001D000D" w:rsidRPr="009709C5" w:rsidRDefault="001D000D" w:rsidP="00CC0015">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BA8EF74" w14:textId="77777777" w:rsidR="001D000D" w:rsidRPr="009709C5" w:rsidRDefault="001D000D" w:rsidP="00CC0015">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AF72D06"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8730FE"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86F7D2F"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221FC3" w14:textId="77777777" w:rsidR="001D000D" w:rsidRPr="009709C5" w:rsidRDefault="001D000D" w:rsidP="00CC0015">
            <w:pPr>
              <w:pStyle w:val="TAC"/>
            </w:pPr>
            <w:r w:rsidRPr="009709C5">
              <w:t>0.00</w:t>
            </w:r>
          </w:p>
        </w:tc>
      </w:tr>
      <w:tr w:rsidR="001D000D" w:rsidRPr="009709C5" w14:paraId="4A2C412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AEF3" w14:textId="77777777" w:rsidR="001D000D" w:rsidRPr="009709C5" w:rsidDel="00842179" w:rsidRDefault="001D000D" w:rsidP="00CC0015">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BF49445" w14:textId="77777777" w:rsidR="001D000D" w:rsidRPr="009709C5" w:rsidRDefault="001D000D" w:rsidP="00CC0015">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0E8D570" w14:textId="77777777" w:rsidR="001D000D" w:rsidRPr="009709C5" w:rsidRDefault="001D000D" w:rsidP="00CC0015">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F50F045" w14:textId="77777777" w:rsidR="001D000D" w:rsidRPr="009709C5" w:rsidRDefault="001D000D" w:rsidP="00CC0015">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F1E64F4" w14:textId="77777777" w:rsidR="001D000D" w:rsidRPr="009709C5" w:rsidRDefault="001D000D" w:rsidP="00CC0015">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3AEF8" w14:textId="77777777" w:rsidR="001D000D" w:rsidRPr="009709C5" w:rsidRDefault="001D000D" w:rsidP="00CC0015">
            <w:pPr>
              <w:pStyle w:val="TAC"/>
            </w:pPr>
            <w:r w:rsidRPr="009709C5">
              <w:t>0.4</w:t>
            </w:r>
          </w:p>
        </w:tc>
      </w:tr>
      <w:tr w:rsidR="001D000D" w:rsidRPr="009709C5" w14:paraId="667A01E0"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CB4B28" w14:textId="77777777" w:rsidR="001D000D" w:rsidRPr="009709C5" w:rsidDel="00842179" w:rsidRDefault="001D000D" w:rsidP="00CC0015">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80F11E6" w14:textId="77777777" w:rsidR="001D000D" w:rsidRPr="009709C5" w:rsidRDefault="001D000D" w:rsidP="00CC0015">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52E929F"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6BBD786" w14:textId="77777777" w:rsidR="001D000D" w:rsidRPr="009709C5" w:rsidRDefault="001D000D" w:rsidP="00CC0015">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47E99A" w14:textId="77777777" w:rsidR="001D000D" w:rsidRPr="009709C5" w:rsidRDefault="001D000D" w:rsidP="00CC0015">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4D97C15" w14:textId="77777777" w:rsidR="001D000D" w:rsidRPr="009709C5" w:rsidRDefault="001D000D" w:rsidP="00CC0015">
            <w:pPr>
              <w:pStyle w:val="TAC"/>
            </w:pPr>
            <w:r w:rsidRPr="009709C5">
              <w:t>0.00</w:t>
            </w:r>
          </w:p>
        </w:tc>
      </w:tr>
      <w:tr w:rsidR="001D000D" w:rsidRPr="009709C5" w14:paraId="5E4A6755"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6DCD1" w14:textId="77777777" w:rsidR="001D000D" w:rsidRPr="009709C5" w:rsidDel="00842179" w:rsidRDefault="001D000D" w:rsidP="00CC0015">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9723417" w14:textId="77777777" w:rsidR="001D000D" w:rsidRPr="009709C5" w:rsidRDefault="001D000D" w:rsidP="00CC0015">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D451B11" w14:textId="77777777" w:rsidR="001D000D" w:rsidRPr="009709C5" w:rsidRDefault="001D000D" w:rsidP="00CC0015">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F2C244D" w14:textId="77777777" w:rsidR="001D000D" w:rsidRPr="009709C5" w:rsidRDefault="001D000D" w:rsidP="00CC0015">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9A8F7" w14:textId="77777777" w:rsidR="001D000D" w:rsidRPr="009709C5" w:rsidRDefault="001D000D" w:rsidP="00CC0015">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53E378" w14:textId="77777777" w:rsidR="001D000D" w:rsidRPr="009709C5" w:rsidRDefault="001D000D" w:rsidP="00CC0015">
            <w:pPr>
              <w:pStyle w:val="TAC"/>
            </w:pPr>
            <w:r w:rsidRPr="009709C5">
              <w:t>0.07</w:t>
            </w:r>
          </w:p>
        </w:tc>
      </w:tr>
      <w:tr w:rsidR="001D000D" w:rsidRPr="009709C5" w14:paraId="451D12C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B0191" w14:textId="77777777" w:rsidR="001D000D" w:rsidRPr="009709C5" w:rsidRDefault="001D000D" w:rsidP="00CC0015">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F2801C7" w14:textId="77777777" w:rsidR="001D000D" w:rsidRPr="009709C5" w:rsidRDefault="001D000D" w:rsidP="00CC0015">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D8EA91" w14:textId="77777777" w:rsidR="001D000D" w:rsidRPr="009709C5" w:rsidRDefault="001D000D" w:rsidP="00CC0015">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8AB63C9" w14:textId="77777777" w:rsidR="001D000D" w:rsidRPr="009709C5" w:rsidRDefault="001D000D" w:rsidP="00CC0015">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200F2D" w14:textId="77777777" w:rsidR="001D000D" w:rsidRPr="009709C5" w:rsidRDefault="001D000D" w:rsidP="00CC0015">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F3269D" w14:textId="77777777" w:rsidR="001D000D" w:rsidRPr="009709C5" w:rsidRDefault="001D000D" w:rsidP="00CC0015">
            <w:pPr>
              <w:pStyle w:val="TAC"/>
            </w:pPr>
            <w:r w:rsidRPr="009709C5">
              <w:t>0.00</w:t>
            </w:r>
          </w:p>
        </w:tc>
      </w:tr>
      <w:tr w:rsidR="001D000D" w:rsidRPr="009709C5" w14:paraId="1FD934A3"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6298D" w14:textId="77777777" w:rsidR="001D000D" w:rsidRPr="009709C5" w:rsidRDefault="001D000D" w:rsidP="00CC001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554B4C0" w14:textId="77777777" w:rsidR="001D000D" w:rsidRPr="009709C5" w:rsidRDefault="001D000D" w:rsidP="00CC0015">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DA7223C" w14:textId="77777777" w:rsidR="001D000D" w:rsidRPr="009709C5" w:rsidRDefault="001D000D" w:rsidP="00CC0015">
            <w:pPr>
              <w:pStyle w:val="TAH"/>
            </w:pPr>
            <w:r w:rsidRPr="009709C5">
              <w:t>Value</w:t>
            </w:r>
          </w:p>
        </w:tc>
      </w:tr>
      <w:tr w:rsidR="001D000D" w:rsidRPr="009709C5" w14:paraId="5AA2F067" w14:textId="77777777" w:rsidTr="00CC001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506B6" w14:textId="77777777" w:rsidR="001D000D" w:rsidRPr="009709C5" w:rsidRDefault="001D000D" w:rsidP="00CC0015">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39F687C" w14:textId="77777777" w:rsidR="001D000D" w:rsidRPr="009709C5" w:rsidRDefault="001D000D" w:rsidP="00CC0015">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57813F8" w14:textId="77777777" w:rsidR="001D000D" w:rsidRPr="009709C5" w:rsidRDefault="001D000D" w:rsidP="00CC0015">
            <w:pPr>
              <w:pStyle w:val="TAC"/>
            </w:pPr>
            <w:r w:rsidRPr="009709C5">
              <w:t>0.5</w:t>
            </w:r>
          </w:p>
        </w:tc>
      </w:tr>
      <w:tr w:rsidR="001D000D" w:rsidRPr="009709C5" w14:paraId="2AA66912" w14:textId="77777777" w:rsidTr="00CC001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7ED7B0E" w14:textId="77777777" w:rsidR="001D000D" w:rsidRPr="009709C5" w:rsidRDefault="001D000D" w:rsidP="00CC0015">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C96A78C" w14:textId="77777777" w:rsidR="001D000D" w:rsidRPr="009709C5" w:rsidRDefault="001D000D" w:rsidP="00CC0015">
            <w:pPr>
              <w:pStyle w:val="TAH"/>
            </w:pPr>
            <w:r w:rsidRPr="009709C5">
              <w:t>Value</w:t>
            </w:r>
          </w:p>
        </w:tc>
      </w:tr>
      <w:tr w:rsidR="001D000D" w:rsidRPr="009709C5" w14:paraId="7FB3F4DB" w14:textId="77777777" w:rsidTr="00CC001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D19AEC1" w14:textId="77777777" w:rsidR="001D000D" w:rsidRPr="009709C5" w:rsidRDefault="001D000D" w:rsidP="00CC0015">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D520C6F" w14:textId="77777777" w:rsidR="001D000D" w:rsidRPr="009709C5" w:rsidRDefault="001D000D" w:rsidP="00CC0015">
            <w:pPr>
              <w:pStyle w:val="TAC"/>
            </w:pPr>
            <w:r w:rsidRPr="009709C5">
              <w:t>5.19</w:t>
            </w:r>
          </w:p>
        </w:tc>
      </w:tr>
      <w:tr w:rsidR="001D000D" w:rsidRPr="009709C5" w14:paraId="21DCF078" w14:textId="77777777" w:rsidTr="00CC001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5C5838C" w14:textId="77777777" w:rsidR="001D000D" w:rsidRPr="009709C5" w:rsidRDefault="001D000D" w:rsidP="00CC0015">
            <w:pPr>
              <w:pStyle w:val="TAN"/>
            </w:pPr>
            <w:r w:rsidRPr="009709C5">
              <w:t>NOTE 1:</w:t>
            </w:r>
            <w:r w:rsidRPr="009709C5">
              <w:tab/>
              <w:t>The analysis was done only for the case of operating in-band, non-CA.</w:t>
            </w:r>
          </w:p>
          <w:p w14:paraId="755473CA" w14:textId="77777777" w:rsidR="001D000D" w:rsidRPr="009709C5" w:rsidRDefault="001D000D" w:rsidP="00CC0015">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43EAF5BB" w14:textId="77777777" w:rsidR="001D000D" w:rsidRPr="009709C5" w:rsidRDefault="001D000D" w:rsidP="00CC0015">
            <w:pPr>
              <w:pStyle w:val="TAN"/>
            </w:pPr>
            <w:r w:rsidRPr="009709C5">
              <w:t>NOTE 3:</w:t>
            </w:r>
            <w:r w:rsidRPr="009709C5">
              <w:tab/>
              <w:t>Applies to the system which has a structure of mechanical feed antenna positioning.</w:t>
            </w:r>
          </w:p>
          <w:p w14:paraId="27E1EFC3" w14:textId="77777777" w:rsidR="001D000D" w:rsidRPr="009709C5" w:rsidRDefault="001D000D" w:rsidP="00CC0015">
            <w:pPr>
              <w:pStyle w:val="TAN"/>
            </w:pPr>
            <w:r w:rsidRPr="009709C5">
              <w:t>NOTE 4:</w:t>
            </w:r>
            <w:r w:rsidRPr="009709C5">
              <w:tab/>
              <w:t>Value based on procedure defined in Annex D.2 of TR 38.810 [13] for Quiet Zone size less or equal to 30 cm.</w:t>
            </w:r>
          </w:p>
          <w:p w14:paraId="21B7C3BD" w14:textId="77777777" w:rsidR="001D000D" w:rsidRPr="009709C5" w:rsidRDefault="001D000D" w:rsidP="00CC0015">
            <w:pPr>
              <w:pStyle w:val="TAN"/>
            </w:pPr>
            <w:r w:rsidRPr="009709C5">
              <w:t>NOTE 5:</w:t>
            </w:r>
            <w:r w:rsidRPr="009709C5">
              <w:tab/>
              <w:t>The values in this table have been derived for DL powers above and equal to REFSENS. The values might need to be revisited for power levels below REFSENS</w:t>
            </w:r>
          </w:p>
        </w:tc>
      </w:tr>
    </w:tbl>
    <w:p w14:paraId="3401F806" w14:textId="77777777" w:rsidR="001D000D" w:rsidRPr="009709C5" w:rsidRDefault="001D000D" w:rsidP="001D000D"/>
    <w:p w14:paraId="1A8C5325" w14:textId="77777777" w:rsidR="001D000D" w:rsidRPr="00476E41" w:rsidRDefault="001D000D" w:rsidP="001D000D">
      <w:pPr>
        <w:jc w:val="both"/>
        <w:rPr>
          <w:b/>
          <w:bCs/>
          <w:lang w:val="en-US"/>
        </w:rPr>
      </w:pPr>
      <w:r w:rsidRPr="00DF3D79">
        <w:rPr>
          <w:b/>
          <w:bCs/>
          <w:lang w:val="en-US"/>
        </w:rPr>
        <w:lastRenderedPageBreak/>
        <w:t xml:space="preserve">Proposal </w:t>
      </w:r>
      <w:r>
        <w:rPr>
          <w:b/>
          <w:bCs/>
          <w:lang w:val="en-US"/>
        </w:rPr>
        <w:t>3</w:t>
      </w:r>
      <w:r w:rsidRPr="00DF3D79">
        <w:rPr>
          <w:b/>
          <w:bCs/>
          <w:lang w:val="en-US"/>
        </w:rPr>
        <w:t>:</w:t>
      </w:r>
      <w:r>
        <w:rPr>
          <w:lang w:val="en-US"/>
        </w:rPr>
        <w:t xml:space="preserve"> </w:t>
      </w:r>
      <w:r w:rsidRPr="00476E41">
        <w:rPr>
          <w:b/>
          <w:bCs/>
          <w:lang w:val="en-US"/>
        </w:rPr>
        <w:t xml:space="preserve">The </w:t>
      </w:r>
      <w:r w:rsidRPr="00D803B9">
        <w:rPr>
          <w:b/>
          <w:bCs/>
          <w:lang w:val="en-US"/>
        </w:rPr>
        <w:t xml:space="preserve">MU assessment </w:t>
      </w:r>
      <w:r w:rsidRPr="00476E41">
        <w:rPr>
          <w:b/>
          <w:bCs/>
          <w:lang w:val="en-US"/>
        </w:rPr>
        <w:t xml:space="preserve">of 2AoA </w:t>
      </w:r>
      <w:r>
        <w:rPr>
          <w:b/>
          <w:bCs/>
          <w:lang w:val="en-US"/>
        </w:rPr>
        <w:t>demodulation</w:t>
      </w:r>
      <w:r w:rsidRPr="00476E41">
        <w:rPr>
          <w:b/>
          <w:bCs/>
          <w:lang w:val="en-US"/>
        </w:rPr>
        <w:t xml:space="preserve"> testing shown in Table </w:t>
      </w:r>
      <w:r>
        <w:rPr>
          <w:b/>
          <w:bCs/>
          <w:lang w:val="en-US"/>
        </w:rPr>
        <w:t>4</w:t>
      </w:r>
      <w:r w:rsidRPr="00476E41">
        <w:rPr>
          <w:b/>
          <w:bCs/>
          <w:lang w:val="en-US"/>
        </w:rPr>
        <w:t xml:space="preserve"> should be adopted </w:t>
      </w:r>
      <w:r>
        <w:rPr>
          <w:b/>
          <w:bCs/>
          <w:lang w:val="en-US"/>
        </w:rPr>
        <w:t xml:space="preserve">for IFF measurement setup </w:t>
      </w:r>
      <w:r w:rsidRPr="00476E41">
        <w:rPr>
          <w:b/>
          <w:bCs/>
          <w:lang w:val="en-US"/>
        </w:rPr>
        <w:t>and captured in the TR 38.871.</w:t>
      </w:r>
    </w:p>
    <w:p w14:paraId="145E6339" w14:textId="77777777" w:rsidR="001D000D" w:rsidRPr="009709C5" w:rsidRDefault="001D000D" w:rsidP="001D000D">
      <w:pPr>
        <w:pStyle w:val="TH"/>
      </w:pPr>
      <w:r w:rsidRPr="009709C5">
        <w:t xml:space="preserve">Table </w:t>
      </w:r>
      <w:r>
        <w:t>4</w:t>
      </w:r>
      <w:r w:rsidRPr="009709C5">
        <w:t xml:space="preserve">: </w:t>
      </w:r>
      <w:r w:rsidRPr="009709C5">
        <w:rPr>
          <w:lang w:eastAsia="ja-JP"/>
        </w:rPr>
        <w:t>U</w:t>
      </w:r>
      <w:r w:rsidRPr="009709C5">
        <w:t>ncertainty assessment fo</w:t>
      </w:r>
      <w:r>
        <w:t xml:space="preserve">r </w:t>
      </w:r>
      <w:proofErr w:type="gramStart"/>
      <w:r>
        <w:t>Multi-Rx</w:t>
      </w:r>
      <w:proofErr w:type="gramEnd"/>
      <w:r>
        <w:t xml:space="preserve"> demodulation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1D000D" w:rsidRPr="009709C5" w14:paraId="316DBD74" w14:textId="77777777" w:rsidTr="00CC0015">
        <w:trPr>
          <w:cantSplit/>
          <w:tblHeader/>
          <w:jc w:val="center"/>
        </w:trPr>
        <w:tc>
          <w:tcPr>
            <w:tcW w:w="636" w:type="dxa"/>
          </w:tcPr>
          <w:p w14:paraId="04113EB4" w14:textId="77777777" w:rsidR="001D000D" w:rsidRPr="009709C5" w:rsidRDefault="001D000D" w:rsidP="00CC0015">
            <w:pPr>
              <w:pStyle w:val="TAH"/>
            </w:pPr>
            <w:r w:rsidRPr="009709C5">
              <w:t>UID</w:t>
            </w:r>
          </w:p>
        </w:tc>
        <w:tc>
          <w:tcPr>
            <w:tcW w:w="2949" w:type="dxa"/>
            <w:hideMark/>
          </w:tcPr>
          <w:p w14:paraId="249F2D53" w14:textId="77777777" w:rsidR="001D000D" w:rsidRPr="009709C5" w:rsidRDefault="001D000D" w:rsidP="00CC0015">
            <w:pPr>
              <w:pStyle w:val="TAH"/>
            </w:pPr>
            <w:r w:rsidRPr="009709C5">
              <w:t>Uncertainty source</w:t>
            </w:r>
          </w:p>
        </w:tc>
        <w:tc>
          <w:tcPr>
            <w:tcW w:w="1126" w:type="dxa"/>
            <w:gridSpan w:val="2"/>
          </w:tcPr>
          <w:p w14:paraId="099A89E5" w14:textId="77777777" w:rsidR="001D000D" w:rsidRPr="009709C5" w:rsidRDefault="001D000D" w:rsidP="00CC0015">
            <w:pPr>
              <w:pStyle w:val="TAH"/>
            </w:pPr>
            <w:r w:rsidRPr="009709C5">
              <w:t>Uncertainty value</w:t>
            </w:r>
          </w:p>
        </w:tc>
        <w:tc>
          <w:tcPr>
            <w:tcW w:w="2197" w:type="dxa"/>
          </w:tcPr>
          <w:p w14:paraId="08A8C746" w14:textId="77777777" w:rsidR="001D000D" w:rsidRPr="009709C5" w:rsidRDefault="001D000D" w:rsidP="00CC0015">
            <w:pPr>
              <w:pStyle w:val="TAH"/>
            </w:pPr>
            <w:r w:rsidRPr="009709C5">
              <w:t>Distribution of the probability</w:t>
            </w:r>
          </w:p>
        </w:tc>
        <w:tc>
          <w:tcPr>
            <w:tcW w:w="1484" w:type="dxa"/>
          </w:tcPr>
          <w:p w14:paraId="4DF17AEE" w14:textId="77777777" w:rsidR="001D000D" w:rsidRPr="009709C5" w:rsidRDefault="001D000D" w:rsidP="00CC0015">
            <w:pPr>
              <w:pStyle w:val="TAH"/>
              <w:rPr>
                <w:lang w:eastAsia="ja-JP"/>
              </w:rPr>
            </w:pPr>
            <w:r w:rsidRPr="009709C5">
              <w:t xml:space="preserve">Divisor </w:t>
            </w:r>
          </w:p>
        </w:tc>
        <w:tc>
          <w:tcPr>
            <w:tcW w:w="1202" w:type="dxa"/>
          </w:tcPr>
          <w:p w14:paraId="4405E6A2" w14:textId="77777777" w:rsidR="001D000D" w:rsidRPr="009709C5" w:rsidRDefault="001D000D" w:rsidP="00CC0015">
            <w:pPr>
              <w:pStyle w:val="TAH"/>
            </w:pPr>
            <w:r w:rsidRPr="009709C5">
              <w:t>Standard uncertainty (σ) [dB]</w:t>
            </w:r>
          </w:p>
        </w:tc>
      </w:tr>
      <w:tr w:rsidR="001D000D" w:rsidRPr="009709C5" w14:paraId="4629DF4F" w14:textId="77777777" w:rsidTr="00CC0015">
        <w:trPr>
          <w:cantSplit/>
          <w:tblHeader/>
          <w:jc w:val="center"/>
        </w:trPr>
        <w:tc>
          <w:tcPr>
            <w:tcW w:w="9594" w:type="dxa"/>
            <w:gridSpan w:val="7"/>
          </w:tcPr>
          <w:p w14:paraId="5A09D47F" w14:textId="77777777" w:rsidR="001D000D" w:rsidRPr="009709C5" w:rsidRDefault="001D000D" w:rsidP="00CC0015">
            <w:pPr>
              <w:pStyle w:val="TAH"/>
              <w:rPr>
                <w:lang w:eastAsia="ja-JP"/>
              </w:rPr>
            </w:pPr>
            <w:r w:rsidRPr="009709C5">
              <w:rPr>
                <w:lang w:eastAsia="ja-JP"/>
              </w:rPr>
              <w:t>Signal-to-noise ratio uncertainty</w:t>
            </w:r>
          </w:p>
        </w:tc>
      </w:tr>
      <w:tr w:rsidR="001D000D" w:rsidRPr="009709C5" w14:paraId="7C8EDFE4" w14:textId="77777777" w:rsidTr="00CC0015">
        <w:trPr>
          <w:cantSplit/>
          <w:tblHeader/>
          <w:jc w:val="center"/>
        </w:trPr>
        <w:tc>
          <w:tcPr>
            <w:tcW w:w="9594" w:type="dxa"/>
            <w:gridSpan w:val="7"/>
          </w:tcPr>
          <w:p w14:paraId="4F68A500" w14:textId="77777777" w:rsidR="001D000D" w:rsidRPr="009709C5" w:rsidRDefault="001D000D" w:rsidP="00CC0015">
            <w:pPr>
              <w:pStyle w:val="TAH"/>
            </w:pPr>
            <w:r w:rsidRPr="009709C5">
              <w:t>Stage 2: DUT measurement</w:t>
            </w:r>
          </w:p>
        </w:tc>
      </w:tr>
      <w:tr w:rsidR="001D000D" w:rsidRPr="009709C5" w14:paraId="295A3C6B" w14:textId="77777777" w:rsidTr="00CC0015">
        <w:trPr>
          <w:cantSplit/>
          <w:tblHeader/>
          <w:jc w:val="center"/>
        </w:trPr>
        <w:tc>
          <w:tcPr>
            <w:tcW w:w="636" w:type="dxa"/>
          </w:tcPr>
          <w:p w14:paraId="10302771" w14:textId="77777777" w:rsidR="001D000D" w:rsidRPr="009709C5" w:rsidRDefault="001D000D" w:rsidP="00CC0015">
            <w:pPr>
              <w:pStyle w:val="TAL"/>
            </w:pPr>
            <w:r w:rsidRPr="009709C5">
              <w:t>1</w:t>
            </w:r>
          </w:p>
        </w:tc>
        <w:tc>
          <w:tcPr>
            <w:tcW w:w="2949" w:type="dxa"/>
            <w:vAlign w:val="center"/>
          </w:tcPr>
          <w:p w14:paraId="2265C609" w14:textId="77777777" w:rsidR="001D000D" w:rsidRPr="009709C5" w:rsidRDefault="001D000D" w:rsidP="00CC0015">
            <w:pPr>
              <w:pStyle w:val="TAL"/>
              <w:rPr>
                <w:lang w:eastAsia="ja-JP"/>
              </w:rPr>
            </w:pPr>
            <w:r w:rsidRPr="009709C5">
              <w:rPr>
                <w:lang w:eastAsia="ja-JP"/>
              </w:rPr>
              <w:t>Positioning misalignment</w:t>
            </w:r>
          </w:p>
        </w:tc>
        <w:tc>
          <w:tcPr>
            <w:tcW w:w="1126" w:type="dxa"/>
            <w:gridSpan w:val="2"/>
          </w:tcPr>
          <w:p w14:paraId="356B12A6" w14:textId="77777777" w:rsidR="001D000D" w:rsidRPr="009709C5" w:rsidRDefault="001D000D" w:rsidP="00CC0015">
            <w:pPr>
              <w:pStyle w:val="TAC"/>
            </w:pPr>
          </w:p>
        </w:tc>
        <w:tc>
          <w:tcPr>
            <w:tcW w:w="2197" w:type="dxa"/>
          </w:tcPr>
          <w:p w14:paraId="67B739CD" w14:textId="77777777" w:rsidR="001D000D" w:rsidRPr="009709C5" w:rsidRDefault="001D000D" w:rsidP="00CC0015">
            <w:pPr>
              <w:pStyle w:val="TAC"/>
            </w:pPr>
            <w:r w:rsidRPr="009709C5">
              <w:t>[Normal]</w:t>
            </w:r>
          </w:p>
        </w:tc>
        <w:tc>
          <w:tcPr>
            <w:tcW w:w="1484" w:type="dxa"/>
          </w:tcPr>
          <w:p w14:paraId="7B3162F5" w14:textId="77777777" w:rsidR="001D000D" w:rsidRPr="009709C5" w:rsidRDefault="001D000D" w:rsidP="00CC0015">
            <w:pPr>
              <w:pStyle w:val="TAC"/>
            </w:pPr>
            <w:r w:rsidRPr="009709C5">
              <w:t>[2.00]</w:t>
            </w:r>
          </w:p>
        </w:tc>
        <w:tc>
          <w:tcPr>
            <w:tcW w:w="1202" w:type="dxa"/>
          </w:tcPr>
          <w:p w14:paraId="30AE4A04" w14:textId="77777777" w:rsidR="001D000D" w:rsidRPr="009709C5" w:rsidRDefault="001D000D" w:rsidP="00CC0015">
            <w:pPr>
              <w:pStyle w:val="TAC"/>
            </w:pPr>
          </w:p>
        </w:tc>
      </w:tr>
      <w:tr w:rsidR="001D000D" w:rsidRPr="009709C5" w14:paraId="6EDCCED4" w14:textId="77777777" w:rsidTr="00CC0015">
        <w:trPr>
          <w:cantSplit/>
          <w:tblHeader/>
          <w:jc w:val="center"/>
        </w:trPr>
        <w:tc>
          <w:tcPr>
            <w:tcW w:w="636" w:type="dxa"/>
          </w:tcPr>
          <w:p w14:paraId="05CC9ADC" w14:textId="77777777" w:rsidR="001D000D" w:rsidRPr="009709C5" w:rsidRDefault="001D000D" w:rsidP="00CC0015">
            <w:pPr>
              <w:pStyle w:val="TAL"/>
            </w:pPr>
            <w:r w:rsidRPr="009709C5">
              <w:t>2</w:t>
            </w:r>
          </w:p>
        </w:tc>
        <w:tc>
          <w:tcPr>
            <w:tcW w:w="2949" w:type="dxa"/>
            <w:vAlign w:val="center"/>
          </w:tcPr>
          <w:p w14:paraId="155D9010" w14:textId="77777777" w:rsidR="001D000D" w:rsidRPr="009709C5" w:rsidRDefault="001D000D" w:rsidP="00CC0015">
            <w:pPr>
              <w:pStyle w:val="TAL"/>
              <w:rPr>
                <w:sz w:val="21"/>
                <w:lang w:eastAsia="ja-JP"/>
              </w:rPr>
            </w:pPr>
            <w:r w:rsidRPr="009709C5">
              <w:rPr>
                <w:lang w:eastAsia="ja-JP"/>
              </w:rPr>
              <w:t>Measure distance uncertainty</w:t>
            </w:r>
          </w:p>
        </w:tc>
        <w:tc>
          <w:tcPr>
            <w:tcW w:w="1126" w:type="dxa"/>
            <w:gridSpan w:val="2"/>
          </w:tcPr>
          <w:p w14:paraId="416C7ABF" w14:textId="77777777" w:rsidR="001D000D" w:rsidRPr="009709C5" w:rsidRDefault="001D000D" w:rsidP="00CC0015">
            <w:pPr>
              <w:pStyle w:val="TAC"/>
            </w:pPr>
          </w:p>
        </w:tc>
        <w:tc>
          <w:tcPr>
            <w:tcW w:w="2197" w:type="dxa"/>
          </w:tcPr>
          <w:p w14:paraId="79ADCF6B" w14:textId="77777777" w:rsidR="001D000D" w:rsidRPr="009709C5" w:rsidRDefault="001D000D" w:rsidP="00CC0015">
            <w:pPr>
              <w:pStyle w:val="TAC"/>
            </w:pPr>
            <w:r w:rsidRPr="009709C5">
              <w:t>[Rectangular]</w:t>
            </w:r>
          </w:p>
        </w:tc>
        <w:tc>
          <w:tcPr>
            <w:tcW w:w="1484" w:type="dxa"/>
          </w:tcPr>
          <w:p w14:paraId="1BFB3A81" w14:textId="77777777" w:rsidR="001D000D" w:rsidRPr="009709C5" w:rsidRDefault="001D000D" w:rsidP="00CC0015">
            <w:pPr>
              <w:pStyle w:val="TAC"/>
            </w:pPr>
            <w:r w:rsidRPr="009709C5">
              <w:t>[1.73]</w:t>
            </w:r>
          </w:p>
        </w:tc>
        <w:tc>
          <w:tcPr>
            <w:tcW w:w="1202" w:type="dxa"/>
          </w:tcPr>
          <w:p w14:paraId="10001971" w14:textId="77777777" w:rsidR="001D000D" w:rsidRPr="009709C5" w:rsidRDefault="001D000D" w:rsidP="00CC0015">
            <w:pPr>
              <w:pStyle w:val="TAC"/>
            </w:pPr>
          </w:p>
        </w:tc>
      </w:tr>
      <w:tr w:rsidR="001D000D" w:rsidRPr="009709C5" w14:paraId="699F3A78" w14:textId="77777777" w:rsidTr="00CC0015">
        <w:trPr>
          <w:cantSplit/>
          <w:tblHeader/>
          <w:jc w:val="center"/>
        </w:trPr>
        <w:tc>
          <w:tcPr>
            <w:tcW w:w="636" w:type="dxa"/>
          </w:tcPr>
          <w:p w14:paraId="27F77F7F" w14:textId="77777777" w:rsidR="001D000D" w:rsidRPr="009709C5" w:rsidRDefault="001D000D" w:rsidP="00CC0015">
            <w:pPr>
              <w:pStyle w:val="TAL"/>
            </w:pPr>
            <w:r w:rsidRPr="009709C5">
              <w:t>3</w:t>
            </w:r>
          </w:p>
        </w:tc>
        <w:tc>
          <w:tcPr>
            <w:tcW w:w="2949" w:type="dxa"/>
            <w:vAlign w:val="center"/>
          </w:tcPr>
          <w:p w14:paraId="5CE2F4F1" w14:textId="77777777" w:rsidR="001D000D" w:rsidRPr="009709C5" w:rsidRDefault="001D000D" w:rsidP="00CC0015">
            <w:pPr>
              <w:pStyle w:val="TAL"/>
            </w:pPr>
            <w:r w:rsidRPr="009709C5">
              <w:t>Quality of Quiet Zone</w:t>
            </w:r>
          </w:p>
        </w:tc>
        <w:tc>
          <w:tcPr>
            <w:tcW w:w="1126" w:type="dxa"/>
            <w:gridSpan w:val="2"/>
          </w:tcPr>
          <w:p w14:paraId="09DB982C" w14:textId="77777777" w:rsidR="001D000D" w:rsidRPr="009709C5" w:rsidRDefault="001D000D" w:rsidP="00CC0015">
            <w:pPr>
              <w:pStyle w:val="TAC"/>
            </w:pPr>
          </w:p>
        </w:tc>
        <w:tc>
          <w:tcPr>
            <w:tcW w:w="2197" w:type="dxa"/>
          </w:tcPr>
          <w:p w14:paraId="48698290" w14:textId="77777777" w:rsidR="001D000D" w:rsidRPr="009709C5" w:rsidRDefault="001D000D" w:rsidP="00CC0015">
            <w:pPr>
              <w:pStyle w:val="TAC"/>
            </w:pPr>
            <w:r w:rsidRPr="009709C5">
              <w:t>[Actual]</w:t>
            </w:r>
          </w:p>
        </w:tc>
        <w:tc>
          <w:tcPr>
            <w:tcW w:w="1484" w:type="dxa"/>
          </w:tcPr>
          <w:p w14:paraId="12C29918" w14:textId="77777777" w:rsidR="001D000D" w:rsidRPr="009709C5" w:rsidRDefault="001D000D" w:rsidP="00CC0015">
            <w:pPr>
              <w:pStyle w:val="TAC"/>
            </w:pPr>
            <w:r w:rsidRPr="009709C5">
              <w:t>[1.00]</w:t>
            </w:r>
          </w:p>
        </w:tc>
        <w:tc>
          <w:tcPr>
            <w:tcW w:w="1202" w:type="dxa"/>
          </w:tcPr>
          <w:p w14:paraId="4E77EBD5" w14:textId="77777777" w:rsidR="001D000D" w:rsidRPr="009709C5" w:rsidRDefault="001D000D" w:rsidP="00CC0015">
            <w:pPr>
              <w:pStyle w:val="TAC"/>
            </w:pPr>
          </w:p>
        </w:tc>
      </w:tr>
      <w:tr w:rsidR="001D000D" w:rsidRPr="009709C5" w14:paraId="495DEC08" w14:textId="77777777" w:rsidTr="00CC0015">
        <w:trPr>
          <w:cantSplit/>
          <w:tblHeader/>
          <w:jc w:val="center"/>
        </w:trPr>
        <w:tc>
          <w:tcPr>
            <w:tcW w:w="636" w:type="dxa"/>
          </w:tcPr>
          <w:p w14:paraId="1C93039C" w14:textId="77777777" w:rsidR="001D000D" w:rsidRPr="009709C5" w:rsidRDefault="001D000D" w:rsidP="00CC0015">
            <w:pPr>
              <w:pStyle w:val="TAL"/>
            </w:pPr>
            <w:r w:rsidRPr="009709C5">
              <w:t>4</w:t>
            </w:r>
          </w:p>
        </w:tc>
        <w:tc>
          <w:tcPr>
            <w:tcW w:w="2949" w:type="dxa"/>
            <w:vAlign w:val="center"/>
          </w:tcPr>
          <w:p w14:paraId="4EFE2E5E" w14:textId="77777777" w:rsidR="001D000D" w:rsidRPr="009709C5" w:rsidRDefault="001D000D" w:rsidP="00CC0015">
            <w:pPr>
              <w:pStyle w:val="TAL"/>
            </w:pPr>
            <w:r w:rsidRPr="009709C5">
              <w:t>Mismatch</w:t>
            </w:r>
          </w:p>
        </w:tc>
        <w:tc>
          <w:tcPr>
            <w:tcW w:w="1126" w:type="dxa"/>
            <w:gridSpan w:val="2"/>
          </w:tcPr>
          <w:p w14:paraId="0845BCEB" w14:textId="77777777" w:rsidR="001D000D" w:rsidRPr="009709C5" w:rsidRDefault="001D000D" w:rsidP="00CC0015">
            <w:pPr>
              <w:pStyle w:val="TAC"/>
            </w:pPr>
          </w:p>
        </w:tc>
        <w:tc>
          <w:tcPr>
            <w:tcW w:w="2197" w:type="dxa"/>
          </w:tcPr>
          <w:p w14:paraId="766D4501" w14:textId="77777777" w:rsidR="001D000D" w:rsidRPr="009709C5" w:rsidRDefault="001D000D" w:rsidP="00CC0015">
            <w:pPr>
              <w:pStyle w:val="TAC"/>
            </w:pPr>
            <w:r w:rsidRPr="009709C5">
              <w:t>[Actual]</w:t>
            </w:r>
          </w:p>
        </w:tc>
        <w:tc>
          <w:tcPr>
            <w:tcW w:w="1484" w:type="dxa"/>
          </w:tcPr>
          <w:p w14:paraId="58FD3C0F" w14:textId="77777777" w:rsidR="001D000D" w:rsidRPr="009709C5" w:rsidRDefault="001D000D" w:rsidP="00CC0015">
            <w:pPr>
              <w:pStyle w:val="TAC"/>
            </w:pPr>
            <w:r w:rsidRPr="009709C5">
              <w:t>[1.00]</w:t>
            </w:r>
          </w:p>
        </w:tc>
        <w:tc>
          <w:tcPr>
            <w:tcW w:w="1202" w:type="dxa"/>
          </w:tcPr>
          <w:p w14:paraId="05F5FFAB" w14:textId="77777777" w:rsidR="001D000D" w:rsidRPr="009709C5" w:rsidRDefault="001D000D" w:rsidP="00CC0015">
            <w:pPr>
              <w:pStyle w:val="TAC"/>
            </w:pPr>
          </w:p>
        </w:tc>
      </w:tr>
      <w:tr w:rsidR="001D000D" w:rsidRPr="009709C5" w14:paraId="539C60CC" w14:textId="77777777" w:rsidTr="00CC0015">
        <w:trPr>
          <w:cantSplit/>
          <w:tblHeader/>
          <w:jc w:val="center"/>
        </w:trPr>
        <w:tc>
          <w:tcPr>
            <w:tcW w:w="636" w:type="dxa"/>
          </w:tcPr>
          <w:p w14:paraId="3334CF7D" w14:textId="77777777" w:rsidR="001D000D" w:rsidRPr="009709C5" w:rsidRDefault="001D000D" w:rsidP="00CC0015">
            <w:pPr>
              <w:pStyle w:val="TAL"/>
            </w:pPr>
            <w:r w:rsidRPr="009709C5">
              <w:t>5</w:t>
            </w:r>
          </w:p>
        </w:tc>
        <w:tc>
          <w:tcPr>
            <w:tcW w:w="2949" w:type="dxa"/>
            <w:vAlign w:val="center"/>
          </w:tcPr>
          <w:p w14:paraId="0C08CD6C" w14:textId="77777777" w:rsidR="001D000D" w:rsidRPr="009709C5" w:rsidRDefault="001D000D" w:rsidP="00CC0015">
            <w:pPr>
              <w:pStyle w:val="TAL"/>
            </w:pPr>
            <w:r w:rsidRPr="009709C5">
              <w:t>Standing wave between the DUT and measurement antenna</w:t>
            </w:r>
          </w:p>
        </w:tc>
        <w:tc>
          <w:tcPr>
            <w:tcW w:w="1126" w:type="dxa"/>
            <w:gridSpan w:val="2"/>
          </w:tcPr>
          <w:p w14:paraId="48BD6800" w14:textId="77777777" w:rsidR="001D000D" w:rsidRPr="009709C5" w:rsidRDefault="001D000D" w:rsidP="00CC0015">
            <w:pPr>
              <w:pStyle w:val="TAC"/>
            </w:pPr>
          </w:p>
        </w:tc>
        <w:tc>
          <w:tcPr>
            <w:tcW w:w="2197" w:type="dxa"/>
          </w:tcPr>
          <w:p w14:paraId="254B9195" w14:textId="77777777" w:rsidR="001D000D" w:rsidRPr="009709C5" w:rsidRDefault="001D000D" w:rsidP="00CC0015">
            <w:pPr>
              <w:pStyle w:val="TAC"/>
            </w:pPr>
            <w:r w:rsidRPr="009709C5">
              <w:t>[U-shaped]</w:t>
            </w:r>
          </w:p>
        </w:tc>
        <w:tc>
          <w:tcPr>
            <w:tcW w:w="1484" w:type="dxa"/>
          </w:tcPr>
          <w:p w14:paraId="5F1CC2D7" w14:textId="77777777" w:rsidR="001D000D" w:rsidRPr="009709C5" w:rsidRDefault="001D000D" w:rsidP="00CC0015">
            <w:pPr>
              <w:pStyle w:val="TAC"/>
            </w:pPr>
            <w:r w:rsidRPr="009709C5">
              <w:t>[1.41]</w:t>
            </w:r>
          </w:p>
        </w:tc>
        <w:tc>
          <w:tcPr>
            <w:tcW w:w="1202" w:type="dxa"/>
          </w:tcPr>
          <w:p w14:paraId="6D6B9768" w14:textId="77777777" w:rsidR="001D000D" w:rsidRPr="009709C5" w:rsidRDefault="001D000D" w:rsidP="00CC0015">
            <w:pPr>
              <w:pStyle w:val="TAC"/>
            </w:pPr>
          </w:p>
        </w:tc>
      </w:tr>
      <w:tr w:rsidR="001D000D" w:rsidRPr="009709C5" w14:paraId="7C80EEB6" w14:textId="77777777" w:rsidTr="00CC0015">
        <w:trPr>
          <w:cantSplit/>
          <w:tblHeader/>
          <w:jc w:val="center"/>
        </w:trPr>
        <w:tc>
          <w:tcPr>
            <w:tcW w:w="636" w:type="dxa"/>
          </w:tcPr>
          <w:p w14:paraId="313A613B" w14:textId="77777777" w:rsidR="001D000D" w:rsidRPr="009709C5" w:rsidRDefault="001D000D" w:rsidP="00CC0015">
            <w:pPr>
              <w:pStyle w:val="TAL"/>
            </w:pPr>
            <w:r w:rsidRPr="009709C5">
              <w:t>6</w:t>
            </w:r>
          </w:p>
        </w:tc>
        <w:tc>
          <w:tcPr>
            <w:tcW w:w="2949" w:type="dxa"/>
            <w:vAlign w:val="center"/>
          </w:tcPr>
          <w:p w14:paraId="27B0D639" w14:textId="77777777" w:rsidR="001D000D" w:rsidRPr="009709C5" w:rsidRDefault="001D000D" w:rsidP="00CC0015">
            <w:pPr>
              <w:pStyle w:val="TAL"/>
            </w:pPr>
            <w:proofErr w:type="spellStart"/>
            <w:r w:rsidRPr="009709C5">
              <w:t>gNB</w:t>
            </w:r>
            <w:proofErr w:type="spellEnd"/>
            <w:r w:rsidRPr="009709C5">
              <w:t xml:space="preserve"> emulator SNR uncertainty</w:t>
            </w:r>
          </w:p>
        </w:tc>
        <w:tc>
          <w:tcPr>
            <w:tcW w:w="1126" w:type="dxa"/>
            <w:gridSpan w:val="2"/>
          </w:tcPr>
          <w:p w14:paraId="46170E9D" w14:textId="77777777" w:rsidR="001D000D" w:rsidRPr="009709C5" w:rsidRDefault="001D000D" w:rsidP="00CC0015">
            <w:pPr>
              <w:pStyle w:val="TAC"/>
            </w:pPr>
          </w:p>
        </w:tc>
        <w:tc>
          <w:tcPr>
            <w:tcW w:w="2197" w:type="dxa"/>
          </w:tcPr>
          <w:p w14:paraId="7D9888EE" w14:textId="77777777" w:rsidR="001D000D" w:rsidRPr="009709C5" w:rsidRDefault="001D000D" w:rsidP="00CC0015">
            <w:pPr>
              <w:pStyle w:val="TAC"/>
            </w:pPr>
            <w:r w:rsidRPr="009709C5">
              <w:t>[Normal]</w:t>
            </w:r>
          </w:p>
        </w:tc>
        <w:tc>
          <w:tcPr>
            <w:tcW w:w="1484" w:type="dxa"/>
          </w:tcPr>
          <w:p w14:paraId="5FCA01E1" w14:textId="77777777" w:rsidR="001D000D" w:rsidRPr="009709C5" w:rsidRDefault="001D000D" w:rsidP="00CC0015">
            <w:pPr>
              <w:pStyle w:val="TAC"/>
            </w:pPr>
            <w:r w:rsidRPr="009709C5">
              <w:t>[2.00]</w:t>
            </w:r>
          </w:p>
        </w:tc>
        <w:tc>
          <w:tcPr>
            <w:tcW w:w="1202" w:type="dxa"/>
          </w:tcPr>
          <w:p w14:paraId="63B6F279" w14:textId="77777777" w:rsidR="001D000D" w:rsidRPr="009709C5" w:rsidRDefault="001D000D" w:rsidP="00CC0015">
            <w:pPr>
              <w:pStyle w:val="TAC"/>
            </w:pPr>
          </w:p>
        </w:tc>
      </w:tr>
      <w:tr w:rsidR="001D000D" w:rsidRPr="009709C5" w14:paraId="0E50315D" w14:textId="77777777" w:rsidTr="00CC0015">
        <w:trPr>
          <w:cantSplit/>
          <w:tblHeader/>
          <w:jc w:val="center"/>
        </w:trPr>
        <w:tc>
          <w:tcPr>
            <w:tcW w:w="636" w:type="dxa"/>
          </w:tcPr>
          <w:p w14:paraId="7952A563" w14:textId="77777777" w:rsidR="001D000D" w:rsidRPr="009709C5" w:rsidRDefault="001D000D" w:rsidP="00CC0015">
            <w:pPr>
              <w:pStyle w:val="TAL"/>
              <w:rPr>
                <w:lang w:eastAsia="ja-JP"/>
              </w:rPr>
            </w:pPr>
            <w:r w:rsidRPr="009709C5">
              <w:rPr>
                <w:lang w:eastAsia="ja-JP"/>
              </w:rPr>
              <w:t>7</w:t>
            </w:r>
          </w:p>
        </w:tc>
        <w:tc>
          <w:tcPr>
            <w:tcW w:w="2949" w:type="dxa"/>
          </w:tcPr>
          <w:p w14:paraId="729FCF1B" w14:textId="77777777" w:rsidR="001D000D" w:rsidRPr="009709C5" w:rsidRDefault="001D000D" w:rsidP="00CC0015">
            <w:pPr>
              <w:pStyle w:val="TAL"/>
            </w:pPr>
            <w:r w:rsidRPr="009709C5">
              <w:t xml:space="preserve">Phase curvature </w:t>
            </w:r>
          </w:p>
        </w:tc>
        <w:tc>
          <w:tcPr>
            <w:tcW w:w="1126" w:type="dxa"/>
            <w:gridSpan w:val="2"/>
          </w:tcPr>
          <w:p w14:paraId="77D940A8" w14:textId="77777777" w:rsidR="001D000D" w:rsidRPr="009709C5" w:rsidRDefault="001D000D" w:rsidP="00CC0015">
            <w:pPr>
              <w:pStyle w:val="TAC"/>
            </w:pPr>
          </w:p>
        </w:tc>
        <w:tc>
          <w:tcPr>
            <w:tcW w:w="2197" w:type="dxa"/>
          </w:tcPr>
          <w:p w14:paraId="649264FD" w14:textId="77777777" w:rsidR="001D000D" w:rsidRPr="009709C5" w:rsidRDefault="001D000D" w:rsidP="00CC0015">
            <w:pPr>
              <w:pStyle w:val="TAC"/>
            </w:pPr>
            <w:r w:rsidRPr="009709C5">
              <w:t>[U-shaped]</w:t>
            </w:r>
          </w:p>
        </w:tc>
        <w:tc>
          <w:tcPr>
            <w:tcW w:w="1484" w:type="dxa"/>
          </w:tcPr>
          <w:p w14:paraId="5F3936C5" w14:textId="77777777" w:rsidR="001D000D" w:rsidRPr="009709C5" w:rsidRDefault="001D000D" w:rsidP="00CC0015">
            <w:pPr>
              <w:pStyle w:val="TAC"/>
            </w:pPr>
            <w:r w:rsidRPr="009709C5">
              <w:t>[1.41]</w:t>
            </w:r>
          </w:p>
        </w:tc>
        <w:tc>
          <w:tcPr>
            <w:tcW w:w="1202" w:type="dxa"/>
          </w:tcPr>
          <w:p w14:paraId="30F6FCE2" w14:textId="77777777" w:rsidR="001D000D" w:rsidRPr="009709C5" w:rsidRDefault="001D000D" w:rsidP="00CC0015">
            <w:pPr>
              <w:pStyle w:val="TAC"/>
            </w:pPr>
          </w:p>
        </w:tc>
      </w:tr>
      <w:tr w:rsidR="001D000D" w:rsidRPr="009709C5" w14:paraId="14140424" w14:textId="77777777" w:rsidTr="00CC0015">
        <w:trPr>
          <w:cantSplit/>
          <w:tblHeader/>
          <w:jc w:val="center"/>
        </w:trPr>
        <w:tc>
          <w:tcPr>
            <w:tcW w:w="636" w:type="dxa"/>
          </w:tcPr>
          <w:p w14:paraId="3582664C" w14:textId="77777777" w:rsidR="001D000D" w:rsidRPr="009709C5" w:rsidRDefault="001D000D" w:rsidP="00CC0015">
            <w:pPr>
              <w:pStyle w:val="TAL"/>
              <w:rPr>
                <w:lang w:eastAsia="ja-JP"/>
              </w:rPr>
            </w:pPr>
            <w:r w:rsidRPr="009709C5">
              <w:rPr>
                <w:lang w:eastAsia="ja-JP"/>
              </w:rPr>
              <w:t>8</w:t>
            </w:r>
          </w:p>
        </w:tc>
        <w:tc>
          <w:tcPr>
            <w:tcW w:w="2949" w:type="dxa"/>
          </w:tcPr>
          <w:p w14:paraId="669B3D36" w14:textId="77777777" w:rsidR="001D000D" w:rsidRPr="009709C5" w:rsidRDefault="001D000D" w:rsidP="00CC0015">
            <w:pPr>
              <w:pStyle w:val="TAL"/>
            </w:pPr>
            <w:r w:rsidRPr="009709C5">
              <w:t>Amplifier uncertainties</w:t>
            </w:r>
          </w:p>
        </w:tc>
        <w:tc>
          <w:tcPr>
            <w:tcW w:w="1126" w:type="dxa"/>
            <w:gridSpan w:val="2"/>
          </w:tcPr>
          <w:p w14:paraId="6C882505" w14:textId="77777777" w:rsidR="001D000D" w:rsidRPr="009709C5" w:rsidRDefault="001D000D" w:rsidP="00CC0015">
            <w:pPr>
              <w:pStyle w:val="TAC"/>
            </w:pPr>
          </w:p>
        </w:tc>
        <w:tc>
          <w:tcPr>
            <w:tcW w:w="2197" w:type="dxa"/>
          </w:tcPr>
          <w:p w14:paraId="3E0119F1" w14:textId="77777777" w:rsidR="001D000D" w:rsidRPr="009709C5" w:rsidRDefault="001D000D" w:rsidP="00CC0015">
            <w:pPr>
              <w:pStyle w:val="TAC"/>
            </w:pPr>
            <w:r w:rsidRPr="009709C5">
              <w:t>[Normal]</w:t>
            </w:r>
          </w:p>
        </w:tc>
        <w:tc>
          <w:tcPr>
            <w:tcW w:w="1484" w:type="dxa"/>
          </w:tcPr>
          <w:p w14:paraId="4B4D0665" w14:textId="77777777" w:rsidR="001D000D" w:rsidRPr="009709C5" w:rsidRDefault="001D000D" w:rsidP="00CC0015">
            <w:pPr>
              <w:pStyle w:val="TAC"/>
            </w:pPr>
            <w:r w:rsidRPr="009709C5">
              <w:t>[2.00]</w:t>
            </w:r>
          </w:p>
        </w:tc>
        <w:tc>
          <w:tcPr>
            <w:tcW w:w="1202" w:type="dxa"/>
          </w:tcPr>
          <w:p w14:paraId="64FB3458" w14:textId="77777777" w:rsidR="001D000D" w:rsidRPr="009709C5" w:rsidRDefault="001D000D" w:rsidP="00CC0015">
            <w:pPr>
              <w:pStyle w:val="TAC"/>
            </w:pPr>
          </w:p>
        </w:tc>
      </w:tr>
      <w:tr w:rsidR="001D000D" w:rsidRPr="009709C5" w14:paraId="14B4DB79" w14:textId="77777777" w:rsidTr="00CC0015">
        <w:trPr>
          <w:cantSplit/>
          <w:tblHeader/>
          <w:jc w:val="center"/>
        </w:trPr>
        <w:tc>
          <w:tcPr>
            <w:tcW w:w="636" w:type="dxa"/>
          </w:tcPr>
          <w:p w14:paraId="5EEF8955" w14:textId="77777777" w:rsidR="001D000D" w:rsidRPr="009709C5" w:rsidRDefault="001D000D" w:rsidP="00CC0015">
            <w:pPr>
              <w:pStyle w:val="TAL"/>
              <w:rPr>
                <w:lang w:eastAsia="zh-CN"/>
              </w:rPr>
            </w:pPr>
            <w:r w:rsidRPr="009709C5">
              <w:rPr>
                <w:lang w:eastAsia="ja-JP"/>
              </w:rPr>
              <w:t>9</w:t>
            </w:r>
          </w:p>
        </w:tc>
        <w:tc>
          <w:tcPr>
            <w:tcW w:w="2949" w:type="dxa"/>
          </w:tcPr>
          <w:p w14:paraId="26745AD2" w14:textId="77777777" w:rsidR="001D000D" w:rsidRPr="009709C5" w:rsidRDefault="001D000D" w:rsidP="00CC0015">
            <w:pPr>
              <w:pStyle w:val="TAL"/>
              <w:rPr>
                <w:lang w:eastAsia="ja-JP"/>
              </w:rPr>
            </w:pPr>
            <w:r w:rsidRPr="009709C5">
              <w:t>Random uncertainty</w:t>
            </w:r>
          </w:p>
        </w:tc>
        <w:tc>
          <w:tcPr>
            <w:tcW w:w="1126" w:type="dxa"/>
            <w:gridSpan w:val="2"/>
          </w:tcPr>
          <w:p w14:paraId="58CCF511" w14:textId="77777777" w:rsidR="001D000D" w:rsidRPr="009709C5" w:rsidRDefault="001D000D" w:rsidP="00CC0015">
            <w:pPr>
              <w:pStyle w:val="TAC"/>
            </w:pPr>
          </w:p>
        </w:tc>
        <w:tc>
          <w:tcPr>
            <w:tcW w:w="2197" w:type="dxa"/>
          </w:tcPr>
          <w:p w14:paraId="49E271A8" w14:textId="77777777" w:rsidR="001D000D" w:rsidRPr="009709C5" w:rsidRDefault="001D000D" w:rsidP="00CC0015">
            <w:pPr>
              <w:pStyle w:val="TAC"/>
            </w:pPr>
            <w:r w:rsidRPr="009709C5">
              <w:t>[Normal]</w:t>
            </w:r>
          </w:p>
        </w:tc>
        <w:tc>
          <w:tcPr>
            <w:tcW w:w="1484" w:type="dxa"/>
          </w:tcPr>
          <w:p w14:paraId="0F2F03C4" w14:textId="77777777" w:rsidR="001D000D" w:rsidRPr="009709C5" w:rsidRDefault="001D000D" w:rsidP="00CC0015">
            <w:pPr>
              <w:pStyle w:val="TAC"/>
            </w:pPr>
            <w:r w:rsidRPr="009709C5">
              <w:t>[2.00]</w:t>
            </w:r>
          </w:p>
        </w:tc>
        <w:tc>
          <w:tcPr>
            <w:tcW w:w="1202" w:type="dxa"/>
          </w:tcPr>
          <w:p w14:paraId="19B01F7E" w14:textId="77777777" w:rsidR="001D000D" w:rsidRPr="009709C5" w:rsidRDefault="001D000D" w:rsidP="00CC0015">
            <w:pPr>
              <w:pStyle w:val="TAC"/>
            </w:pPr>
          </w:p>
        </w:tc>
      </w:tr>
      <w:tr w:rsidR="001D000D" w:rsidRPr="009709C5" w14:paraId="5723B659" w14:textId="77777777" w:rsidTr="00CC0015">
        <w:trPr>
          <w:cantSplit/>
          <w:tblHeader/>
          <w:jc w:val="center"/>
        </w:trPr>
        <w:tc>
          <w:tcPr>
            <w:tcW w:w="636" w:type="dxa"/>
          </w:tcPr>
          <w:p w14:paraId="79547B5C" w14:textId="77777777" w:rsidR="001D000D" w:rsidRPr="009709C5" w:rsidRDefault="001D000D" w:rsidP="00CC0015">
            <w:pPr>
              <w:pStyle w:val="TAL"/>
              <w:rPr>
                <w:lang w:eastAsia="zh-CN"/>
              </w:rPr>
            </w:pPr>
            <w:r w:rsidRPr="009709C5">
              <w:rPr>
                <w:lang w:eastAsia="ja-JP"/>
              </w:rPr>
              <w:t>10</w:t>
            </w:r>
          </w:p>
        </w:tc>
        <w:tc>
          <w:tcPr>
            <w:tcW w:w="2949" w:type="dxa"/>
          </w:tcPr>
          <w:p w14:paraId="390D606C" w14:textId="77777777" w:rsidR="001D000D" w:rsidRPr="009709C5" w:rsidRDefault="001D000D" w:rsidP="00CC0015">
            <w:pPr>
              <w:pStyle w:val="TAL"/>
              <w:rPr>
                <w:lang w:eastAsia="ja-JP"/>
              </w:rPr>
            </w:pPr>
            <w:r w:rsidRPr="009709C5">
              <w:t>Influence of the XPD</w:t>
            </w:r>
          </w:p>
        </w:tc>
        <w:tc>
          <w:tcPr>
            <w:tcW w:w="1126" w:type="dxa"/>
            <w:gridSpan w:val="2"/>
          </w:tcPr>
          <w:p w14:paraId="5138ED92" w14:textId="77777777" w:rsidR="001D000D" w:rsidRPr="009709C5" w:rsidRDefault="001D000D" w:rsidP="00CC0015">
            <w:pPr>
              <w:pStyle w:val="TAC"/>
            </w:pPr>
          </w:p>
        </w:tc>
        <w:tc>
          <w:tcPr>
            <w:tcW w:w="2197" w:type="dxa"/>
          </w:tcPr>
          <w:p w14:paraId="0FFEC7D1" w14:textId="77777777" w:rsidR="001D000D" w:rsidRPr="009709C5" w:rsidRDefault="001D000D" w:rsidP="00CC0015">
            <w:pPr>
              <w:pStyle w:val="TAC"/>
            </w:pPr>
            <w:r w:rsidRPr="009709C5">
              <w:t>[U-shaped]</w:t>
            </w:r>
          </w:p>
        </w:tc>
        <w:tc>
          <w:tcPr>
            <w:tcW w:w="1484" w:type="dxa"/>
          </w:tcPr>
          <w:p w14:paraId="3C44653B" w14:textId="77777777" w:rsidR="001D000D" w:rsidRPr="009709C5" w:rsidRDefault="001D000D" w:rsidP="00CC0015">
            <w:pPr>
              <w:pStyle w:val="TAC"/>
            </w:pPr>
            <w:r w:rsidRPr="009709C5">
              <w:t>[1.41]</w:t>
            </w:r>
          </w:p>
        </w:tc>
        <w:tc>
          <w:tcPr>
            <w:tcW w:w="1202" w:type="dxa"/>
          </w:tcPr>
          <w:p w14:paraId="26EC6D24" w14:textId="77777777" w:rsidR="001D000D" w:rsidRPr="009709C5" w:rsidRDefault="001D000D" w:rsidP="00CC0015">
            <w:pPr>
              <w:pStyle w:val="TAC"/>
            </w:pPr>
          </w:p>
        </w:tc>
      </w:tr>
      <w:tr w:rsidR="001D000D" w:rsidRPr="009709C5" w14:paraId="4C93CB22" w14:textId="77777777" w:rsidTr="00CC0015">
        <w:trPr>
          <w:cantSplit/>
          <w:tblHeader/>
          <w:jc w:val="center"/>
        </w:trPr>
        <w:tc>
          <w:tcPr>
            <w:tcW w:w="636" w:type="dxa"/>
          </w:tcPr>
          <w:p w14:paraId="10175DFC" w14:textId="77777777" w:rsidR="001D000D" w:rsidRPr="009709C5" w:rsidRDefault="001D000D" w:rsidP="00CC0015">
            <w:pPr>
              <w:pStyle w:val="TAL"/>
            </w:pPr>
            <w:r w:rsidRPr="009709C5">
              <w:rPr>
                <w:lang w:eastAsia="zh-CN"/>
              </w:rPr>
              <w:t>1</w:t>
            </w:r>
            <w:r w:rsidRPr="009709C5">
              <w:rPr>
                <w:lang w:eastAsia="ja-JP"/>
              </w:rPr>
              <w:t>1</w:t>
            </w:r>
          </w:p>
        </w:tc>
        <w:tc>
          <w:tcPr>
            <w:tcW w:w="2949" w:type="dxa"/>
          </w:tcPr>
          <w:p w14:paraId="6B7D445E" w14:textId="77777777" w:rsidR="001D000D" w:rsidRPr="009709C5" w:rsidRDefault="001D000D" w:rsidP="00CC0015">
            <w:pPr>
              <w:pStyle w:val="TAL"/>
            </w:pPr>
            <w:r w:rsidRPr="009709C5">
              <w:t>Insertion Loss Variation</w:t>
            </w:r>
          </w:p>
        </w:tc>
        <w:tc>
          <w:tcPr>
            <w:tcW w:w="1126" w:type="dxa"/>
            <w:gridSpan w:val="2"/>
          </w:tcPr>
          <w:p w14:paraId="3FB4B05A" w14:textId="77777777" w:rsidR="001D000D" w:rsidRPr="009709C5" w:rsidRDefault="001D000D" w:rsidP="00CC0015">
            <w:pPr>
              <w:pStyle w:val="TAC"/>
            </w:pPr>
          </w:p>
        </w:tc>
        <w:tc>
          <w:tcPr>
            <w:tcW w:w="2197" w:type="dxa"/>
          </w:tcPr>
          <w:p w14:paraId="11DE3D3F" w14:textId="77777777" w:rsidR="001D000D" w:rsidRPr="009709C5" w:rsidRDefault="001D000D" w:rsidP="00CC0015">
            <w:pPr>
              <w:pStyle w:val="TAC"/>
            </w:pPr>
            <w:r w:rsidRPr="009709C5">
              <w:t>[Rectangular]</w:t>
            </w:r>
          </w:p>
        </w:tc>
        <w:tc>
          <w:tcPr>
            <w:tcW w:w="1484" w:type="dxa"/>
          </w:tcPr>
          <w:p w14:paraId="15E0577B" w14:textId="77777777" w:rsidR="001D000D" w:rsidRPr="009709C5" w:rsidRDefault="001D000D" w:rsidP="00CC0015">
            <w:pPr>
              <w:pStyle w:val="TAC"/>
            </w:pPr>
            <w:r w:rsidRPr="009709C5">
              <w:t>[1.73]</w:t>
            </w:r>
          </w:p>
        </w:tc>
        <w:tc>
          <w:tcPr>
            <w:tcW w:w="1202" w:type="dxa"/>
          </w:tcPr>
          <w:p w14:paraId="5A88C8FF" w14:textId="77777777" w:rsidR="001D000D" w:rsidRPr="009709C5" w:rsidRDefault="001D000D" w:rsidP="00CC0015">
            <w:pPr>
              <w:pStyle w:val="TAC"/>
            </w:pPr>
          </w:p>
        </w:tc>
      </w:tr>
      <w:tr w:rsidR="001D000D" w:rsidRPr="009709C5" w14:paraId="013B2745" w14:textId="77777777" w:rsidTr="00CC0015">
        <w:trPr>
          <w:cantSplit/>
          <w:tblHeader/>
          <w:jc w:val="center"/>
        </w:trPr>
        <w:tc>
          <w:tcPr>
            <w:tcW w:w="636" w:type="dxa"/>
          </w:tcPr>
          <w:p w14:paraId="5CE4B1CA" w14:textId="77777777" w:rsidR="001D000D" w:rsidRPr="009709C5" w:rsidRDefault="001D000D" w:rsidP="00CC0015">
            <w:pPr>
              <w:pStyle w:val="TAL"/>
            </w:pPr>
            <w:r w:rsidRPr="009709C5">
              <w:rPr>
                <w:lang w:eastAsia="zh-CN"/>
              </w:rPr>
              <w:t>1</w:t>
            </w:r>
            <w:r w:rsidRPr="009709C5">
              <w:rPr>
                <w:lang w:eastAsia="ja-JP"/>
              </w:rPr>
              <w:t>2</w:t>
            </w:r>
          </w:p>
        </w:tc>
        <w:tc>
          <w:tcPr>
            <w:tcW w:w="2949" w:type="dxa"/>
          </w:tcPr>
          <w:p w14:paraId="4C857570" w14:textId="77777777" w:rsidR="001D000D" w:rsidRPr="009709C5" w:rsidRDefault="001D000D" w:rsidP="00CC0015">
            <w:pPr>
              <w:pStyle w:val="TAL"/>
            </w:pPr>
            <w:r w:rsidRPr="009709C5">
              <w:t>RF leakage (from measurement antenna to the receiver/transmitter)</w:t>
            </w:r>
          </w:p>
        </w:tc>
        <w:tc>
          <w:tcPr>
            <w:tcW w:w="1126" w:type="dxa"/>
            <w:gridSpan w:val="2"/>
          </w:tcPr>
          <w:p w14:paraId="36F72879" w14:textId="77777777" w:rsidR="001D000D" w:rsidRPr="009709C5" w:rsidRDefault="001D000D" w:rsidP="00CC0015">
            <w:pPr>
              <w:pStyle w:val="TAC"/>
            </w:pPr>
          </w:p>
        </w:tc>
        <w:tc>
          <w:tcPr>
            <w:tcW w:w="2197" w:type="dxa"/>
          </w:tcPr>
          <w:p w14:paraId="42D87B2E" w14:textId="77777777" w:rsidR="001D000D" w:rsidRPr="009709C5" w:rsidRDefault="001D000D" w:rsidP="00CC0015">
            <w:pPr>
              <w:pStyle w:val="TAC"/>
            </w:pPr>
            <w:r w:rsidRPr="009709C5">
              <w:t>[Actual]</w:t>
            </w:r>
          </w:p>
        </w:tc>
        <w:tc>
          <w:tcPr>
            <w:tcW w:w="1484" w:type="dxa"/>
          </w:tcPr>
          <w:p w14:paraId="05FA69A8" w14:textId="77777777" w:rsidR="001D000D" w:rsidRPr="009709C5" w:rsidRDefault="001D000D" w:rsidP="00CC0015">
            <w:pPr>
              <w:pStyle w:val="TAC"/>
            </w:pPr>
            <w:r w:rsidRPr="009709C5">
              <w:t>[1.00]</w:t>
            </w:r>
          </w:p>
        </w:tc>
        <w:tc>
          <w:tcPr>
            <w:tcW w:w="1202" w:type="dxa"/>
          </w:tcPr>
          <w:p w14:paraId="72B4129E" w14:textId="77777777" w:rsidR="001D000D" w:rsidRPr="009709C5" w:rsidRDefault="001D000D" w:rsidP="00CC0015">
            <w:pPr>
              <w:pStyle w:val="TAC"/>
            </w:pPr>
          </w:p>
        </w:tc>
      </w:tr>
      <w:tr w:rsidR="001D000D" w:rsidRPr="009709C5" w14:paraId="36D0796A" w14:textId="77777777" w:rsidTr="00CC0015">
        <w:trPr>
          <w:cantSplit/>
          <w:tblHeader/>
          <w:jc w:val="center"/>
        </w:trPr>
        <w:tc>
          <w:tcPr>
            <w:tcW w:w="636" w:type="dxa"/>
          </w:tcPr>
          <w:p w14:paraId="555E3CE2" w14:textId="77777777" w:rsidR="001D000D" w:rsidRPr="009709C5" w:rsidRDefault="001D000D" w:rsidP="00CC0015">
            <w:pPr>
              <w:pStyle w:val="TAL"/>
              <w:rPr>
                <w:lang w:eastAsia="ja-JP"/>
              </w:rPr>
            </w:pPr>
            <w:r w:rsidRPr="009709C5">
              <w:rPr>
                <w:lang w:eastAsia="zh-CN"/>
              </w:rPr>
              <w:t>1</w:t>
            </w:r>
            <w:r w:rsidRPr="009709C5">
              <w:rPr>
                <w:lang w:eastAsia="ja-JP"/>
              </w:rPr>
              <w:t>3</w:t>
            </w:r>
          </w:p>
        </w:tc>
        <w:tc>
          <w:tcPr>
            <w:tcW w:w="2949" w:type="dxa"/>
          </w:tcPr>
          <w:p w14:paraId="1B529A7F" w14:textId="77777777" w:rsidR="001D000D" w:rsidRPr="009709C5" w:rsidRDefault="001D000D" w:rsidP="00CC0015">
            <w:pPr>
              <w:pStyle w:val="TAL"/>
            </w:pPr>
            <w:r w:rsidRPr="009709C5">
              <w:t>Multiple measurement antenna uncertainty</w:t>
            </w:r>
          </w:p>
        </w:tc>
        <w:tc>
          <w:tcPr>
            <w:tcW w:w="1126" w:type="dxa"/>
            <w:gridSpan w:val="2"/>
          </w:tcPr>
          <w:p w14:paraId="4AFDCAC2" w14:textId="77777777" w:rsidR="001D000D" w:rsidRPr="009709C5" w:rsidRDefault="001D000D" w:rsidP="00CC0015">
            <w:pPr>
              <w:pStyle w:val="TAC"/>
            </w:pPr>
          </w:p>
        </w:tc>
        <w:tc>
          <w:tcPr>
            <w:tcW w:w="2197" w:type="dxa"/>
          </w:tcPr>
          <w:p w14:paraId="05585F67" w14:textId="77777777" w:rsidR="001D000D" w:rsidRPr="009709C5" w:rsidRDefault="001D000D" w:rsidP="00CC0015">
            <w:pPr>
              <w:pStyle w:val="TAC"/>
            </w:pPr>
            <w:r w:rsidRPr="009709C5">
              <w:t xml:space="preserve">[Actual] </w:t>
            </w:r>
          </w:p>
        </w:tc>
        <w:tc>
          <w:tcPr>
            <w:tcW w:w="1484" w:type="dxa"/>
          </w:tcPr>
          <w:p w14:paraId="2A50AD9D" w14:textId="77777777" w:rsidR="001D000D" w:rsidRPr="009709C5" w:rsidRDefault="001D000D" w:rsidP="00CC0015">
            <w:pPr>
              <w:pStyle w:val="TAC"/>
            </w:pPr>
            <w:r w:rsidRPr="009709C5">
              <w:t>[1.00]</w:t>
            </w:r>
          </w:p>
        </w:tc>
        <w:tc>
          <w:tcPr>
            <w:tcW w:w="1202" w:type="dxa"/>
          </w:tcPr>
          <w:p w14:paraId="7421268A" w14:textId="77777777" w:rsidR="001D000D" w:rsidRPr="009709C5" w:rsidRDefault="001D000D" w:rsidP="00CC0015">
            <w:pPr>
              <w:pStyle w:val="TAC"/>
            </w:pPr>
          </w:p>
        </w:tc>
      </w:tr>
      <w:tr w:rsidR="001D000D" w:rsidRPr="009709C5" w14:paraId="41939167" w14:textId="77777777" w:rsidTr="00CC0015">
        <w:trPr>
          <w:cantSplit/>
          <w:tblHeader/>
          <w:jc w:val="center"/>
        </w:trPr>
        <w:tc>
          <w:tcPr>
            <w:tcW w:w="636" w:type="dxa"/>
          </w:tcPr>
          <w:p w14:paraId="76CEA5F4" w14:textId="77777777" w:rsidR="001D000D" w:rsidRPr="009709C5" w:rsidRDefault="001D000D" w:rsidP="00CC0015">
            <w:pPr>
              <w:pStyle w:val="TAL"/>
              <w:rPr>
                <w:lang w:eastAsia="zh-CN"/>
              </w:rPr>
            </w:pPr>
            <w:r w:rsidRPr="009709C5">
              <w:rPr>
                <w:lang w:eastAsia="ja-JP"/>
              </w:rPr>
              <w:t>14</w:t>
            </w:r>
          </w:p>
        </w:tc>
        <w:tc>
          <w:tcPr>
            <w:tcW w:w="2949" w:type="dxa"/>
            <w:vAlign w:val="center"/>
          </w:tcPr>
          <w:p w14:paraId="70C188A9" w14:textId="77777777" w:rsidR="001D000D" w:rsidRPr="009709C5" w:rsidRDefault="001D000D" w:rsidP="00CC0015">
            <w:pPr>
              <w:pStyle w:val="TAL"/>
            </w:pPr>
            <w:r w:rsidRPr="009709C5">
              <w:rPr>
                <w:lang w:eastAsia="ja-JP"/>
              </w:rPr>
              <w:t>DUT repositioning</w:t>
            </w:r>
          </w:p>
        </w:tc>
        <w:tc>
          <w:tcPr>
            <w:tcW w:w="1126" w:type="dxa"/>
            <w:gridSpan w:val="2"/>
          </w:tcPr>
          <w:p w14:paraId="4BA4A185" w14:textId="77777777" w:rsidR="001D000D" w:rsidRPr="009709C5" w:rsidRDefault="001D000D" w:rsidP="00CC0015">
            <w:pPr>
              <w:pStyle w:val="TAC"/>
            </w:pPr>
          </w:p>
        </w:tc>
        <w:tc>
          <w:tcPr>
            <w:tcW w:w="2197" w:type="dxa"/>
          </w:tcPr>
          <w:p w14:paraId="05D55B57" w14:textId="77777777" w:rsidR="001D000D" w:rsidRPr="009709C5" w:rsidRDefault="001D000D" w:rsidP="00CC0015">
            <w:pPr>
              <w:pStyle w:val="TAC"/>
            </w:pPr>
            <w:r w:rsidRPr="009709C5">
              <w:t>[Rectangular]</w:t>
            </w:r>
          </w:p>
        </w:tc>
        <w:tc>
          <w:tcPr>
            <w:tcW w:w="1484" w:type="dxa"/>
          </w:tcPr>
          <w:p w14:paraId="651DBAEC" w14:textId="77777777" w:rsidR="001D000D" w:rsidRPr="009709C5" w:rsidRDefault="001D000D" w:rsidP="00CC0015">
            <w:pPr>
              <w:pStyle w:val="TAC"/>
            </w:pPr>
            <w:r w:rsidRPr="009709C5">
              <w:t>[1.73]</w:t>
            </w:r>
          </w:p>
        </w:tc>
        <w:tc>
          <w:tcPr>
            <w:tcW w:w="1202" w:type="dxa"/>
          </w:tcPr>
          <w:p w14:paraId="4098D0EB" w14:textId="77777777" w:rsidR="001D000D" w:rsidRPr="009709C5" w:rsidRDefault="001D000D" w:rsidP="00CC0015">
            <w:pPr>
              <w:pStyle w:val="TAC"/>
            </w:pPr>
          </w:p>
        </w:tc>
      </w:tr>
      <w:tr w:rsidR="001D000D" w:rsidRPr="009709C5" w14:paraId="4203B758" w14:textId="77777777" w:rsidTr="00CC0015">
        <w:trPr>
          <w:cantSplit/>
          <w:tblHeader/>
          <w:jc w:val="center"/>
        </w:trPr>
        <w:tc>
          <w:tcPr>
            <w:tcW w:w="9594" w:type="dxa"/>
            <w:gridSpan w:val="7"/>
          </w:tcPr>
          <w:p w14:paraId="553DE193" w14:textId="77777777" w:rsidR="001D000D" w:rsidRPr="009709C5" w:rsidRDefault="001D000D" w:rsidP="00CC0015">
            <w:pPr>
              <w:pStyle w:val="TAH"/>
            </w:pPr>
            <w:r w:rsidRPr="009709C5">
              <w:t>Stage 1: Calibration measurement</w:t>
            </w:r>
          </w:p>
        </w:tc>
      </w:tr>
      <w:tr w:rsidR="001D000D" w:rsidRPr="009709C5" w14:paraId="2BE0E3F0" w14:textId="77777777" w:rsidTr="00CC0015">
        <w:trPr>
          <w:cantSplit/>
          <w:tblHeader/>
          <w:jc w:val="center"/>
        </w:trPr>
        <w:tc>
          <w:tcPr>
            <w:tcW w:w="636" w:type="dxa"/>
          </w:tcPr>
          <w:p w14:paraId="239D76E0" w14:textId="77777777" w:rsidR="001D000D" w:rsidRPr="009709C5" w:rsidRDefault="001D000D" w:rsidP="00CC0015">
            <w:pPr>
              <w:pStyle w:val="TAL"/>
              <w:rPr>
                <w:lang w:eastAsia="ja-JP"/>
              </w:rPr>
            </w:pPr>
            <w:r w:rsidRPr="009709C5">
              <w:t>1</w:t>
            </w:r>
            <w:r w:rsidRPr="009709C5">
              <w:rPr>
                <w:lang w:eastAsia="ja-JP"/>
              </w:rPr>
              <w:t>5</w:t>
            </w:r>
          </w:p>
        </w:tc>
        <w:tc>
          <w:tcPr>
            <w:tcW w:w="2949" w:type="dxa"/>
            <w:vAlign w:val="center"/>
          </w:tcPr>
          <w:p w14:paraId="6AE622EC" w14:textId="77777777" w:rsidR="001D000D" w:rsidRPr="009709C5" w:rsidRDefault="001D000D" w:rsidP="00CC0015">
            <w:pPr>
              <w:pStyle w:val="TAL"/>
            </w:pPr>
            <w:r w:rsidRPr="009709C5">
              <w:t xml:space="preserve">Mismatch </w:t>
            </w:r>
          </w:p>
        </w:tc>
        <w:tc>
          <w:tcPr>
            <w:tcW w:w="1126" w:type="dxa"/>
            <w:gridSpan w:val="2"/>
          </w:tcPr>
          <w:p w14:paraId="19D6B6BE" w14:textId="77777777" w:rsidR="001D000D" w:rsidRPr="009709C5" w:rsidRDefault="001D000D" w:rsidP="00CC0015">
            <w:pPr>
              <w:pStyle w:val="TAC"/>
            </w:pPr>
          </w:p>
        </w:tc>
        <w:tc>
          <w:tcPr>
            <w:tcW w:w="2197" w:type="dxa"/>
          </w:tcPr>
          <w:p w14:paraId="5D2D4601" w14:textId="77777777" w:rsidR="001D000D" w:rsidRPr="009709C5" w:rsidRDefault="001D000D" w:rsidP="00CC0015">
            <w:pPr>
              <w:pStyle w:val="TAC"/>
            </w:pPr>
            <w:r w:rsidRPr="009709C5">
              <w:t>[U-shaped]</w:t>
            </w:r>
          </w:p>
        </w:tc>
        <w:tc>
          <w:tcPr>
            <w:tcW w:w="1484" w:type="dxa"/>
          </w:tcPr>
          <w:p w14:paraId="2CE369EF" w14:textId="77777777" w:rsidR="001D000D" w:rsidRPr="009709C5" w:rsidRDefault="001D000D" w:rsidP="00CC0015">
            <w:pPr>
              <w:pStyle w:val="TAC"/>
            </w:pPr>
            <w:r w:rsidRPr="009709C5">
              <w:t>[1.41]</w:t>
            </w:r>
          </w:p>
        </w:tc>
        <w:tc>
          <w:tcPr>
            <w:tcW w:w="1202" w:type="dxa"/>
          </w:tcPr>
          <w:p w14:paraId="2B63B9F0" w14:textId="77777777" w:rsidR="001D000D" w:rsidRPr="009709C5" w:rsidRDefault="001D000D" w:rsidP="00CC0015">
            <w:pPr>
              <w:pStyle w:val="TAC"/>
            </w:pPr>
          </w:p>
        </w:tc>
      </w:tr>
      <w:tr w:rsidR="001D000D" w:rsidRPr="009709C5" w14:paraId="07B3FF7E" w14:textId="77777777" w:rsidTr="00CC0015">
        <w:trPr>
          <w:cantSplit/>
          <w:tblHeader/>
          <w:jc w:val="center"/>
        </w:trPr>
        <w:tc>
          <w:tcPr>
            <w:tcW w:w="636" w:type="dxa"/>
          </w:tcPr>
          <w:p w14:paraId="6D95270E" w14:textId="77777777" w:rsidR="001D000D" w:rsidRPr="009709C5" w:rsidRDefault="001D000D" w:rsidP="00CC0015">
            <w:pPr>
              <w:pStyle w:val="TAL"/>
              <w:rPr>
                <w:lang w:eastAsia="ja-JP"/>
              </w:rPr>
            </w:pPr>
            <w:r w:rsidRPr="009709C5">
              <w:rPr>
                <w:lang w:eastAsia="ja-JP"/>
              </w:rPr>
              <w:t>16</w:t>
            </w:r>
          </w:p>
        </w:tc>
        <w:tc>
          <w:tcPr>
            <w:tcW w:w="2949" w:type="dxa"/>
            <w:vAlign w:val="center"/>
          </w:tcPr>
          <w:p w14:paraId="0E083F1F" w14:textId="77777777" w:rsidR="001D000D" w:rsidRPr="009709C5" w:rsidRDefault="001D000D" w:rsidP="00CC0015">
            <w:pPr>
              <w:pStyle w:val="TAL"/>
              <w:rPr>
                <w:lang w:eastAsia="ja-JP"/>
              </w:rPr>
            </w:pPr>
            <w:r w:rsidRPr="009709C5">
              <w:t>Amplifier Uncertainties</w:t>
            </w:r>
          </w:p>
        </w:tc>
        <w:tc>
          <w:tcPr>
            <w:tcW w:w="1126" w:type="dxa"/>
            <w:gridSpan w:val="2"/>
          </w:tcPr>
          <w:p w14:paraId="6D6A45A0" w14:textId="77777777" w:rsidR="001D000D" w:rsidRPr="009709C5" w:rsidRDefault="001D000D" w:rsidP="00CC0015">
            <w:pPr>
              <w:pStyle w:val="TAC"/>
            </w:pPr>
          </w:p>
        </w:tc>
        <w:tc>
          <w:tcPr>
            <w:tcW w:w="2197" w:type="dxa"/>
          </w:tcPr>
          <w:p w14:paraId="20FE0243" w14:textId="77777777" w:rsidR="001D000D" w:rsidRPr="009709C5" w:rsidRDefault="001D000D" w:rsidP="00CC0015">
            <w:pPr>
              <w:pStyle w:val="TAC"/>
            </w:pPr>
            <w:r w:rsidRPr="009709C5">
              <w:t>[Normal]</w:t>
            </w:r>
          </w:p>
        </w:tc>
        <w:tc>
          <w:tcPr>
            <w:tcW w:w="1484" w:type="dxa"/>
          </w:tcPr>
          <w:p w14:paraId="4BA996FC" w14:textId="77777777" w:rsidR="001D000D" w:rsidRPr="009709C5" w:rsidRDefault="001D000D" w:rsidP="00CC0015">
            <w:pPr>
              <w:pStyle w:val="TAC"/>
            </w:pPr>
            <w:r w:rsidRPr="009709C5">
              <w:t>[2.00]</w:t>
            </w:r>
          </w:p>
        </w:tc>
        <w:tc>
          <w:tcPr>
            <w:tcW w:w="1202" w:type="dxa"/>
          </w:tcPr>
          <w:p w14:paraId="441228CC" w14:textId="77777777" w:rsidR="001D000D" w:rsidRPr="009709C5" w:rsidRDefault="001D000D" w:rsidP="00CC0015">
            <w:pPr>
              <w:pStyle w:val="TAC"/>
            </w:pPr>
          </w:p>
        </w:tc>
      </w:tr>
      <w:tr w:rsidR="001D000D" w:rsidRPr="009709C5" w14:paraId="0FE93380" w14:textId="77777777" w:rsidTr="00CC0015">
        <w:trPr>
          <w:cantSplit/>
          <w:tblHeader/>
          <w:jc w:val="center"/>
        </w:trPr>
        <w:tc>
          <w:tcPr>
            <w:tcW w:w="636" w:type="dxa"/>
          </w:tcPr>
          <w:p w14:paraId="1F5D2F09" w14:textId="77777777" w:rsidR="001D000D" w:rsidRPr="009709C5" w:rsidRDefault="001D000D" w:rsidP="00CC0015">
            <w:pPr>
              <w:pStyle w:val="TAL"/>
              <w:rPr>
                <w:lang w:eastAsia="ja-JP"/>
              </w:rPr>
            </w:pPr>
            <w:r w:rsidRPr="009709C5">
              <w:rPr>
                <w:lang w:eastAsia="ja-JP"/>
              </w:rPr>
              <w:t>17</w:t>
            </w:r>
          </w:p>
        </w:tc>
        <w:tc>
          <w:tcPr>
            <w:tcW w:w="2949" w:type="dxa"/>
            <w:vAlign w:val="center"/>
          </w:tcPr>
          <w:p w14:paraId="54E230D4" w14:textId="77777777" w:rsidR="001D000D" w:rsidRPr="009709C5" w:rsidRDefault="001D000D" w:rsidP="00CC0015">
            <w:pPr>
              <w:pStyle w:val="TAL"/>
              <w:rPr>
                <w:lang w:eastAsia="ja-JP"/>
              </w:rPr>
            </w:pPr>
            <w:r w:rsidRPr="009709C5">
              <w:t>Misalignment of positioning System</w:t>
            </w:r>
          </w:p>
        </w:tc>
        <w:tc>
          <w:tcPr>
            <w:tcW w:w="1126" w:type="dxa"/>
            <w:gridSpan w:val="2"/>
          </w:tcPr>
          <w:p w14:paraId="04781694" w14:textId="77777777" w:rsidR="001D000D" w:rsidRPr="009709C5" w:rsidRDefault="001D000D" w:rsidP="00CC0015">
            <w:pPr>
              <w:pStyle w:val="TAC"/>
            </w:pPr>
          </w:p>
        </w:tc>
        <w:tc>
          <w:tcPr>
            <w:tcW w:w="2197" w:type="dxa"/>
          </w:tcPr>
          <w:p w14:paraId="0E06CBEA" w14:textId="77777777" w:rsidR="001D000D" w:rsidRPr="009709C5" w:rsidRDefault="001D000D" w:rsidP="00CC0015">
            <w:pPr>
              <w:pStyle w:val="TAC"/>
            </w:pPr>
            <w:r w:rsidRPr="009709C5">
              <w:t>[Normal]</w:t>
            </w:r>
          </w:p>
        </w:tc>
        <w:tc>
          <w:tcPr>
            <w:tcW w:w="1484" w:type="dxa"/>
          </w:tcPr>
          <w:p w14:paraId="35C98090" w14:textId="77777777" w:rsidR="001D000D" w:rsidRPr="009709C5" w:rsidRDefault="001D000D" w:rsidP="00CC0015">
            <w:pPr>
              <w:pStyle w:val="TAC"/>
            </w:pPr>
            <w:r w:rsidRPr="009709C5">
              <w:t>[2.00]</w:t>
            </w:r>
          </w:p>
        </w:tc>
        <w:tc>
          <w:tcPr>
            <w:tcW w:w="1202" w:type="dxa"/>
          </w:tcPr>
          <w:p w14:paraId="0E55E2C4" w14:textId="77777777" w:rsidR="001D000D" w:rsidRPr="009709C5" w:rsidRDefault="001D000D" w:rsidP="00CC0015">
            <w:pPr>
              <w:pStyle w:val="TAC"/>
            </w:pPr>
          </w:p>
        </w:tc>
      </w:tr>
      <w:tr w:rsidR="001D000D" w:rsidRPr="009709C5" w14:paraId="5635FC65" w14:textId="77777777" w:rsidTr="00CC0015">
        <w:trPr>
          <w:cantSplit/>
          <w:tblHeader/>
          <w:jc w:val="center"/>
        </w:trPr>
        <w:tc>
          <w:tcPr>
            <w:tcW w:w="636" w:type="dxa"/>
          </w:tcPr>
          <w:p w14:paraId="0069751E" w14:textId="77777777" w:rsidR="001D000D" w:rsidRPr="009709C5" w:rsidRDefault="001D000D" w:rsidP="00CC0015">
            <w:pPr>
              <w:pStyle w:val="TAL"/>
              <w:rPr>
                <w:lang w:eastAsia="ja-JP"/>
              </w:rPr>
            </w:pPr>
            <w:r w:rsidRPr="009709C5">
              <w:rPr>
                <w:lang w:eastAsia="ja-JP"/>
              </w:rPr>
              <w:t>18</w:t>
            </w:r>
          </w:p>
        </w:tc>
        <w:tc>
          <w:tcPr>
            <w:tcW w:w="2949" w:type="dxa"/>
            <w:vAlign w:val="center"/>
          </w:tcPr>
          <w:p w14:paraId="68BEBB8A" w14:textId="77777777" w:rsidR="001D000D" w:rsidRPr="009709C5" w:rsidRDefault="001D000D" w:rsidP="00CC0015">
            <w:pPr>
              <w:pStyle w:val="TAL"/>
              <w:rPr>
                <w:lang w:eastAsia="ja-JP"/>
              </w:rPr>
            </w:pPr>
            <w:r w:rsidRPr="009709C5">
              <w:t>Uncertainty of the Network Analyzer</w:t>
            </w:r>
          </w:p>
        </w:tc>
        <w:tc>
          <w:tcPr>
            <w:tcW w:w="1126" w:type="dxa"/>
            <w:gridSpan w:val="2"/>
          </w:tcPr>
          <w:p w14:paraId="782D8D73" w14:textId="77777777" w:rsidR="001D000D" w:rsidRPr="009709C5" w:rsidRDefault="001D000D" w:rsidP="00CC0015">
            <w:pPr>
              <w:pStyle w:val="TAC"/>
            </w:pPr>
          </w:p>
        </w:tc>
        <w:tc>
          <w:tcPr>
            <w:tcW w:w="2197" w:type="dxa"/>
          </w:tcPr>
          <w:p w14:paraId="069867B9" w14:textId="77777777" w:rsidR="001D000D" w:rsidRPr="009709C5" w:rsidRDefault="001D000D" w:rsidP="00CC0015">
            <w:pPr>
              <w:pStyle w:val="TAC"/>
            </w:pPr>
            <w:r w:rsidRPr="009709C5">
              <w:t>[Normal]</w:t>
            </w:r>
          </w:p>
        </w:tc>
        <w:tc>
          <w:tcPr>
            <w:tcW w:w="1484" w:type="dxa"/>
          </w:tcPr>
          <w:p w14:paraId="1FCFC9E6" w14:textId="77777777" w:rsidR="001D000D" w:rsidRPr="009709C5" w:rsidRDefault="001D000D" w:rsidP="00CC0015">
            <w:pPr>
              <w:pStyle w:val="TAC"/>
            </w:pPr>
            <w:r w:rsidRPr="009709C5">
              <w:t>[2.00]</w:t>
            </w:r>
          </w:p>
        </w:tc>
        <w:tc>
          <w:tcPr>
            <w:tcW w:w="1202" w:type="dxa"/>
          </w:tcPr>
          <w:p w14:paraId="01813E0C" w14:textId="77777777" w:rsidR="001D000D" w:rsidRPr="009709C5" w:rsidRDefault="001D000D" w:rsidP="00CC0015">
            <w:pPr>
              <w:pStyle w:val="TAC"/>
            </w:pPr>
          </w:p>
        </w:tc>
      </w:tr>
      <w:tr w:rsidR="001D000D" w:rsidRPr="009709C5" w14:paraId="791F6643" w14:textId="77777777" w:rsidTr="00CC0015">
        <w:trPr>
          <w:cantSplit/>
          <w:tblHeader/>
          <w:jc w:val="center"/>
        </w:trPr>
        <w:tc>
          <w:tcPr>
            <w:tcW w:w="636" w:type="dxa"/>
          </w:tcPr>
          <w:p w14:paraId="702084B5" w14:textId="77777777" w:rsidR="001D000D" w:rsidRPr="009709C5" w:rsidRDefault="001D000D" w:rsidP="00CC0015">
            <w:pPr>
              <w:pStyle w:val="TAL"/>
              <w:rPr>
                <w:lang w:eastAsia="ja-JP"/>
              </w:rPr>
            </w:pPr>
            <w:r w:rsidRPr="009709C5">
              <w:rPr>
                <w:lang w:eastAsia="ja-JP"/>
              </w:rPr>
              <w:t>19</w:t>
            </w:r>
          </w:p>
        </w:tc>
        <w:tc>
          <w:tcPr>
            <w:tcW w:w="2949" w:type="dxa"/>
            <w:vAlign w:val="center"/>
          </w:tcPr>
          <w:p w14:paraId="2A900D24" w14:textId="77777777" w:rsidR="001D000D" w:rsidRPr="009709C5" w:rsidRDefault="001D000D" w:rsidP="00CC0015">
            <w:pPr>
              <w:pStyle w:val="TAL"/>
              <w:rPr>
                <w:lang w:eastAsia="ja-JP"/>
              </w:rPr>
            </w:pPr>
            <w:r w:rsidRPr="009709C5">
              <w:rPr>
                <w:lang w:eastAsia="ja-JP"/>
              </w:rPr>
              <w:t>Uncertainty of the absolute gain of the calibration antenna</w:t>
            </w:r>
          </w:p>
        </w:tc>
        <w:tc>
          <w:tcPr>
            <w:tcW w:w="1126" w:type="dxa"/>
            <w:gridSpan w:val="2"/>
          </w:tcPr>
          <w:p w14:paraId="7354DB71" w14:textId="77777777" w:rsidR="001D000D" w:rsidRPr="009709C5" w:rsidRDefault="001D000D" w:rsidP="00CC0015">
            <w:pPr>
              <w:pStyle w:val="TAC"/>
            </w:pPr>
          </w:p>
        </w:tc>
        <w:tc>
          <w:tcPr>
            <w:tcW w:w="2197" w:type="dxa"/>
          </w:tcPr>
          <w:p w14:paraId="19737531" w14:textId="77777777" w:rsidR="001D000D" w:rsidRPr="009709C5" w:rsidRDefault="001D000D" w:rsidP="00CC0015">
            <w:pPr>
              <w:pStyle w:val="TAC"/>
            </w:pPr>
            <w:r w:rsidRPr="009709C5">
              <w:t>[Normal]</w:t>
            </w:r>
          </w:p>
        </w:tc>
        <w:tc>
          <w:tcPr>
            <w:tcW w:w="1484" w:type="dxa"/>
          </w:tcPr>
          <w:p w14:paraId="7D638514" w14:textId="77777777" w:rsidR="001D000D" w:rsidRPr="009709C5" w:rsidRDefault="001D000D" w:rsidP="00CC0015">
            <w:pPr>
              <w:pStyle w:val="TAC"/>
            </w:pPr>
            <w:r w:rsidRPr="009709C5">
              <w:t>[2.00]</w:t>
            </w:r>
          </w:p>
        </w:tc>
        <w:tc>
          <w:tcPr>
            <w:tcW w:w="1202" w:type="dxa"/>
          </w:tcPr>
          <w:p w14:paraId="6DF55DE1" w14:textId="77777777" w:rsidR="001D000D" w:rsidRPr="009709C5" w:rsidRDefault="001D000D" w:rsidP="00CC0015">
            <w:pPr>
              <w:pStyle w:val="TAC"/>
            </w:pPr>
          </w:p>
        </w:tc>
      </w:tr>
      <w:tr w:rsidR="001D000D" w:rsidRPr="009709C5" w14:paraId="757EAA9C" w14:textId="77777777" w:rsidTr="00CC0015">
        <w:trPr>
          <w:cantSplit/>
          <w:tblHeader/>
          <w:jc w:val="center"/>
        </w:trPr>
        <w:tc>
          <w:tcPr>
            <w:tcW w:w="636" w:type="dxa"/>
          </w:tcPr>
          <w:p w14:paraId="44A31D56" w14:textId="77777777" w:rsidR="001D000D" w:rsidRPr="009709C5" w:rsidRDefault="001D000D" w:rsidP="00CC0015">
            <w:pPr>
              <w:pStyle w:val="TAL"/>
              <w:rPr>
                <w:lang w:eastAsia="ja-JP"/>
              </w:rPr>
            </w:pPr>
            <w:r w:rsidRPr="009709C5">
              <w:t>2</w:t>
            </w:r>
            <w:r w:rsidRPr="009709C5">
              <w:rPr>
                <w:lang w:eastAsia="ja-JP"/>
              </w:rPr>
              <w:t>0</w:t>
            </w:r>
          </w:p>
        </w:tc>
        <w:tc>
          <w:tcPr>
            <w:tcW w:w="2949" w:type="dxa"/>
            <w:vAlign w:val="center"/>
          </w:tcPr>
          <w:p w14:paraId="40A955F7" w14:textId="77777777" w:rsidR="001D000D" w:rsidRPr="009709C5" w:rsidRDefault="001D000D" w:rsidP="00CC0015">
            <w:pPr>
              <w:pStyle w:val="TAL"/>
              <w:rPr>
                <w:lang w:eastAsia="ja-JP"/>
              </w:rPr>
            </w:pPr>
            <w:r w:rsidRPr="009709C5">
              <w:t>Positioning and pointing misalignment between the reference antenna and the measurement antenna</w:t>
            </w:r>
          </w:p>
        </w:tc>
        <w:tc>
          <w:tcPr>
            <w:tcW w:w="1126" w:type="dxa"/>
            <w:gridSpan w:val="2"/>
          </w:tcPr>
          <w:p w14:paraId="3B53C9E2" w14:textId="77777777" w:rsidR="001D000D" w:rsidRPr="009709C5" w:rsidRDefault="001D000D" w:rsidP="00CC0015">
            <w:pPr>
              <w:pStyle w:val="TAC"/>
            </w:pPr>
          </w:p>
        </w:tc>
        <w:tc>
          <w:tcPr>
            <w:tcW w:w="2197" w:type="dxa"/>
          </w:tcPr>
          <w:p w14:paraId="1874C52F" w14:textId="77777777" w:rsidR="001D000D" w:rsidRPr="009709C5" w:rsidRDefault="001D000D" w:rsidP="00CC0015">
            <w:pPr>
              <w:pStyle w:val="TAC"/>
            </w:pPr>
            <w:r w:rsidRPr="009709C5">
              <w:t>[Rectangular]</w:t>
            </w:r>
          </w:p>
        </w:tc>
        <w:tc>
          <w:tcPr>
            <w:tcW w:w="1484" w:type="dxa"/>
          </w:tcPr>
          <w:p w14:paraId="52BD6CFF" w14:textId="77777777" w:rsidR="001D000D" w:rsidRPr="009709C5" w:rsidRDefault="001D000D" w:rsidP="00CC0015">
            <w:pPr>
              <w:pStyle w:val="TAC"/>
            </w:pPr>
            <w:r w:rsidRPr="009709C5">
              <w:t>[1.73]</w:t>
            </w:r>
          </w:p>
        </w:tc>
        <w:tc>
          <w:tcPr>
            <w:tcW w:w="1202" w:type="dxa"/>
          </w:tcPr>
          <w:p w14:paraId="480B5312" w14:textId="77777777" w:rsidR="001D000D" w:rsidRPr="009709C5" w:rsidRDefault="001D000D" w:rsidP="00CC0015">
            <w:pPr>
              <w:pStyle w:val="TAC"/>
            </w:pPr>
          </w:p>
        </w:tc>
      </w:tr>
      <w:tr w:rsidR="001D000D" w:rsidRPr="009709C5" w14:paraId="4C254A6A" w14:textId="77777777" w:rsidTr="00CC0015">
        <w:trPr>
          <w:cantSplit/>
          <w:tblHeader/>
          <w:jc w:val="center"/>
        </w:trPr>
        <w:tc>
          <w:tcPr>
            <w:tcW w:w="636" w:type="dxa"/>
          </w:tcPr>
          <w:p w14:paraId="1764110B" w14:textId="77777777" w:rsidR="001D000D" w:rsidRPr="009709C5" w:rsidRDefault="001D000D" w:rsidP="00CC0015">
            <w:pPr>
              <w:pStyle w:val="TAL"/>
              <w:rPr>
                <w:lang w:eastAsia="ja-JP"/>
              </w:rPr>
            </w:pPr>
            <w:r w:rsidRPr="009709C5">
              <w:rPr>
                <w:lang w:eastAsia="ja-JP"/>
              </w:rPr>
              <w:t>21</w:t>
            </w:r>
          </w:p>
        </w:tc>
        <w:tc>
          <w:tcPr>
            <w:tcW w:w="2949" w:type="dxa"/>
            <w:vAlign w:val="center"/>
          </w:tcPr>
          <w:p w14:paraId="74EE9BE6" w14:textId="77777777" w:rsidR="001D000D" w:rsidRPr="009709C5" w:rsidRDefault="001D000D" w:rsidP="00CC0015">
            <w:pPr>
              <w:pStyle w:val="TAL"/>
            </w:pPr>
            <w:r w:rsidRPr="009709C5">
              <w:t>Phase centre offset of calibration antenna</w:t>
            </w:r>
          </w:p>
        </w:tc>
        <w:tc>
          <w:tcPr>
            <w:tcW w:w="1126" w:type="dxa"/>
            <w:gridSpan w:val="2"/>
          </w:tcPr>
          <w:p w14:paraId="00DFBCA5" w14:textId="77777777" w:rsidR="001D000D" w:rsidRPr="009709C5" w:rsidRDefault="001D000D" w:rsidP="00CC0015">
            <w:pPr>
              <w:pStyle w:val="TAC"/>
            </w:pPr>
          </w:p>
        </w:tc>
        <w:tc>
          <w:tcPr>
            <w:tcW w:w="2197" w:type="dxa"/>
          </w:tcPr>
          <w:p w14:paraId="2254C39C" w14:textId="77777777" w:rsidR="001D000D" w:rsidRPr="009709C5" w:rsidRDefault="001D000D" w:rsidP="00CC0015">
            <w:pPr>
              <w:pStyle w:val="TAC"/>
            </w:pPr>
            <w:r w:rsidRPr="009709C5">
              <w:t>[Rectangular]</w:t>
            </w:r>
          </w:p>
        </w:tc>
        <w:tc>
          <w:tcPr>
            <w:tcW w:w="1484" w:type="dxa"/>
          </w:tcPr>
          <w:p w14:paraId="28E0FDF5" w14:textId="77777777" w:rsidR="001D000D" w:rsidRPr="009709C5" w:rsidRDefault="001D000D" w:rsidP="00CC0015">
            <w:pPr>
              <w:pStyle w:val="TAC"/>
            </w:pPr>
            <w:r w:rsidRPr="009709C5">
              <w:t>[1.73]</w:t>
            </w:r>
          </w:p>
        </w:tc>
        <w:tc>
          <w:tcPr>
            <w:tcW w:w="1202" w:type="dxa"/>
          </w:tcPr>
          <w:p w14:paraId="5A7B6D84" w14:textId="77777777" w:rsidR="001D000D" w:rsidRPr="009709C5" w:rsidRDefault="001D000D" w:rsidP="00CC0015">
            <w:pPr>
              <w:pStyle w:val="TAC"/>
            </w:pPr>
          </w:p>
        </w:tc>
      </w:tr>
      <w:tr w:rsidR="001D000D" w:rsidRPr="009709C5" w14:paraId="235C9B73" w14:textId="77777777" w:rsidTr="00CC0015">
        <w:trPr>
          <w:cantSplit/>
          <w:tblHeader/>
          <w:jc w:val="center"/>
        </w:trPr>
        <w:tc>
          <w:tcPr>
            <w:tcW w:w="636" w:type="dxa"/>
          </w:tcPr>
          <w:p w14:paraId="4DA4A46A" w14:textId="77777777" w:rsidR="001D000D" w:rsidRPr="009709C5" w:rsidDel="00842179" w:rsidRDefault="001D000D" w:rsidP="00CC0015">
            <w:pPr>
              <w:pStyle w:val="TAL"/>
              <w:rPr>
                <w:lang w:eastAsia="ja-JP"/>
              </w:rPr>
            </w:pPr>
            <w:r w:rsidRPr="009709C5">
              <w:t>2</w:t>
            </w:r>
            <w:r w:rsidRPr="009709C5">
              <w:rPr>
                <w:lang w:eastAsia="ja-JP"/>
              </w:rPr>
              <w:t>2</w:t>
            </w:r>
          </w:p>
        </w:tc>
        <w:tc>
          <w:tcPr>
            <w:tcW w:w="2949" w:type="dxa"/>
            <w:vAlign w:val="center"/>
          </w:tcPr>
          <w:p w14:paraId="40446387" w14:textId="77777777" w:rsidR="001D000D" w:rsidRPr="009709C5" w:rsidRDefault="001D000D" w:rsidP="00CC0015">
            <w:pPr>
              <w:pStyle w:val="TAL"/>
            </w:pPr>
            <w:r w:rsidRPr="009709C5">
              <w:t xml:space="preserve">Quality of quiet zone for calibration process </w:t>
            </w:r>
          </w:p>
        </w:tc>
        <w:tc>
          <w:tcPr>
            <w:tcW w:w="1126" w:type="dxa"/>
            <w:gridSpan w:val="2"/>
          </w:tcPr>
          <w:p w14:paraId="1AAB16E6" w14:textId="77777777" w:rsidR="001D000D" w:rsidRPr="009709C5" w:rsidRDefault="001D000D" w:rsidP="00CC0015">
            <w:pPr>
              <w:pStyle w:val="TAC"/>
            </w:pPr>
          </w:p>
        </w:tc>
        <w:tc>
          <w:tcPr>
            <w:tcW w:w="2197" w:type="dxa"/>
          </w:tcPr>
          <w:p w14:paraId="309A3BC4" w14:textId="77777777" w:rsidR="001D000D" w:rsidRPr="009709C5" w:rsidRDefault="001D000D" w:rsidP="00CC0015">
            <w:pPr>
              <w:pStyle w:val="TAC"/>
            </w:pPr>
            <w:r w:rsidRPr="009709C5">
              <w:t>[Actual]</w:t>
            </w:r>
          </w:p>
        </w:tc>
        <w:tc>
          <w:tcPr>
            <w:tcW w:w="1484" w:type="dxa"/>
          </w:tcPr>
          <w:p w14:paraId="27F38940" w14:textId="77777777" w:rsidR="001D000D" w:rsidRPr="009709C5" w:rsidRDefault="001D000D" w:rsidP="00CC0015">
            <w:pPr>
              <w:pStyle w:val="TAC"/>
            </w:pPr>
            <w:r w:rsidRPr="009709C5">
              <w:t>[1.00]</w:t>
            </w:r>
          </w:p>
        </w:tc>
        <w:tc>
          <w:tcPr>
            <w:tcW w:w="1202" w:type="dxa"/>
          </w:tcPr>
          <w:p w14:paraId="44E514D2" w14:textId="77777777" w:rsidR="001D000D" w:rsidRPr="009709C5" w:rsidRDefault="001D000D" w:rsidP="00CC0015">
            <w:pPr>
              <w:pStyle w:val="TAC"/>
            </w:pPr>
          </w:p>
        </w:tc>
      </w:tr>
      <w:tr w:rsidR="001D000D" w:rsidRPr="009709C5" w14:paraId="7DB5B9A7" w14:textId="77777777" w:rsidTr="00CC0015">
        <w:trPr>
          <w:cantSplit/>
          <w:tblHeader/>
          <w:jc w:val="center"/>
        </w:trPr>
        <w:tc>
          <w:tcPr>
            <w:tcW w:w="636" w:type="dxa"/>
          </w:tcPr>
          <w:p w14:paraId="32C4587B" w14:textId="77777777" w:rsidR="001D000D" w:rsidRPr="009709C5" w:rsidDel="00842179" w:rsidRDefault="001D000D" w:rsidP="00CC0015">
            <w:pPr>
              <w:pStyle w:val="TAL"/>
              <w:rPr>
                <w:lang w:eastAsia="ja-JP"/>
              </w:rPr>
            </w:pPr>
            <w:r w:rsidRPr="009709C5">
              <w:rPr>
                <w:lang w:eastAsia="zh-CN"/>
              </w:rPr>
              <w:t>2</w:t>
            </w:r>
            <w:r w:rsidRPr="009709C5">
              <w:rPr>
                <w:lang w:eastAsia="ja-JP"/>
              </w:rPr>
              <w:t>3</w:t>
            </w:r>
          </w:p>
        </w:tc>
        <w:tc>
          <w:tcPr>
            <w:tcW w:w="2949" w:type="dxa"/>
            <w:vAlign w:val="center"/>
          </w:tcPr>
          <w:p w14:paraId="31832806" w14:textId="77777777" w:rsidR="001D000D" w:rsidRPr="009709C5" w:rsidRDefault="001D000D" w:rsidP="00CC0015">
            <w:pPr>
              <w:pStyle w:val="TAL"/>
            </w:pPr>
            <w:r w:rsidRPr="009709C5">
              <w:t>Standing wave between reference calibration antenna and measurement antenna</w:t>
            </w:r>
          </w:p>
        </w:tc>
        <w:tc>
          <w:tcPr>
            <w:tcW w:w="1126" w:type="dxa"/>
            <w:gridSpan w:val="2"/>
          </w:tcPr>
          <w:p w14:paraId="0FA330A5" w14:textId="77777777" w:rsidR="001D000D" w:rsidRPr="009709C5" w:rsidRDefault="001D000D" w:rsidP="00CC0015">
            <w:pPr>
              <w:pStyle w:val="TAC"/>
            </w:pPr>
          </w:p>
        </w:tc>
        <w:tc>
          <w:tcPr>
            <w:tcW w:w="2197" w:type="dxa"/>
          </w:tcPr>
          <w:p w14:paraId="028DE1D8" w14:textId="77777777" w:rsidR="001D000D" w:rsidRPr="009709C5" w:rsidRDefault="001D000D" w:rsidP="00CC0015">
            <w:pPr>
              <w:pStyle w:val="TAC"/>
            </w:pPr>
            <w:r w:rsidRPr="009709C5">
              <w:t>[U-shaped]</w:t>
            </w:r>
          </w:p>
        </w:tc>
        <w:tc>
          <w:tcPr>
            <w:tcW w:w="1484" w:type="dxa"/>
          </w:tcPr>
          <w:p w14:paraId="181DBBEA" w14:textId="77777777" w:rsidR="001D000D" w:rsidRPr="009709C5" w:rsidRDefault="001D000D" w:rsidP="00CC0015">
            <w:pPr>
              <w:pStyle w:val="TAC"/>
            </w:pPr>
            <w:r w:rsidRPr="009709C5">
              <w:t>[1.41]</w:t>
            </w:r>
          </w:p>
        </w:tc>
        <w:tc>
          <w:tcPr>
            <w:tcW w:w="1202" w:type="dxa"/>
          </w:tcPr>
          <w:p w14:paraId="47BECC70" w14:textId="77777777" w:rsidR="001D000D" w:rsidRPr="009709C5" w:rsidRDefault="001D000D" w:rsidP="00CC0015">
            <w:pPr>
              <w:pStyle w:val="TAC"/>
            </w:pPr>
          </w:p>
        </w:tc>
      </w:tr>
      <w:tr w:rsidR="001D000D" w:rsidRPr="009709C5" w14:paraId="43A51BA8" w14:textId="77777777" w:rsidTr="00CC0015">
        <w:trPr>
          <w:cantSplit/>
          <w:tblHeader/>
          <w:jc w:val="center"/>
        </w:trPr>
        <w:tc>
          <w:tcPr>
            <w:tcW w:w="636" w:type="dxa"/>
          </w:tcPr>
          <w:p w14:paraId="3FA03B1F" w14:textId="77777777" w:rsidR="001D000D" w:rsidRPr="009709C5" w:rsidDel="00842179" w:rsidRDefault="001D000D" w:rsidP="00CC0015">
            <w:pPr>
              <w:pStyle w:val="TAL"/>
              <w:rPr>
                <w:lang w:eastAsia="ja-JP"/>
              </w:rPr>
            </w:pPr>
            <w:r w:rsidRPr="009709C5">
              <w:rPr>
                <w:lang w:eastAsia="ja-JP"/>
              </w:rPr>
              <w:t>24</w:t>
            </w:r>
          </w:p>
        </w:tc>
        <w:tc>
          <w:tcPr>
            <w:tcW w:w="2949" w:type="dxa"/>
            <w:vAlign w:val="center"/>
          </w:tcPr>
          <w:p w14:paraId="0108ED0E" w14:textId="77777777" w:rsidR="001D000D" w:rsidRPr="009709C5" w:rsidRDefault="001D000D" w:rsidP="00CC0015">
            <w:pPr>
              <w:pStyle w:val="TAL"/>
            </w:pPr>
            <w:r w:rsidRPr="009709C5">
              <w:t>Influence of the calibration antenna feed cable</w:t>
            </w:r>
          </w:p>
        </w:tc>
        <w:tc>
          <w:tcPr>
            <w:tcW w:w="1126" w:type="dxa"/>
            <w:gridSpan w:val="2"/>
          </w:tcPr>
          <w:p w14:paraId="4E7AEEED" w14:textId="77777777" w:rsidR="001D000D" w:rsidRPr="009709C5" w:rsidRDefault="001D000D" w:rsidP="00CC0015">
            <w:pPr>
              <w:pStyle w:val="TAC"/>
            </w:pPr>
          </w:p>
        </w:tc>
        <w:tc>
          <w:tcPr>
            <w:tcW w:w="2197" w:type="dxa"/>
          </w:tcPr>
          <w:p w14:paraId="5D2CE6D1" w14:textId="77777777" w:rsidR="001D000D" w:rsidRPr="009709C5" w:rsidRDefault="001D000D" w:rsidP="00CC0015">
            <w:pPr>
              <w:pStyle w:val="TAC"/>
            </w:pPr>
            <w:r w:rsidRPr="009709C5">
              <w:t>[Normal]</w:t>
            </w:r>
          </w:p>
        </w:tc>
        <w:tc>
          <w:tcPr>
            <w:tcW w:w="1484" w:type="dxa"/>
          </w:tcPr>
          <w:p w14:paraId="1E9FDABC" w14:textId="77777777" w:rsidR="001D000D" w:rsidRPr="009709C5" w:rsidRDefault="001D000D" w:rsidP="00CC0015">
            <w:pPr>
              <w:pStyle w:val="TAC"/>
            </w:pPr>
            <w:r w:rsidRPr="009709C5">
              <w:t>[2.00]</w:t>
            </w:r>
          </w:p>
        </w:tc>
        <w:tc>
          <w:tcPr>
            <w:tcW w:w="1202" w:type="dxa"/>
          </w:tcPr>
          <w:p w14:paraId="75972CF8" w14:textId="77777777" w:rsidR="001D000D" w:rsidRPr="009709C5" w:rsidRDefault="001D000D" w:rsidP="00CC0015">
            <w:pPr>
              <w:pStyle w:val="TAC"/>
            </w:pPr>
          </w:p>
        </w:tc>
      </w:tr>
      <w:tr w:rsidR="001D000D" w:rsidRPr="009709C5" w14:paraId="07B09AB8" w14:textId="77777777" w:rsidTr="00CC0015">
        <w:trPr>
          <w:cantSplit/>
          <w:tblHeader/>
          <w:jc w:val="center"/>
        </w:trPr>
        <w:tc>
          <w:tcPr>
            <w:tcW w:w="636" w:type="dxa"/>
          </w:tcPr>
          <w:p w14:paraId="3022D5B9" w14:textId="77777777" w:rsidR="001D000D" w:rsidRPr="009709C5" w:rsidRDefault="001D000D" w:rsidP="00CC0015">
            <w:pPr>
              <w:pStyle w:val="TAL"/>
            </w:pPr>
            <w:r w:rsidRPr="009709C5">
              <w:rPr>
                <w:lang w:eastAsia="ja-JP"/>
              </w:rPr>
              <w:t>25</w:t>
            </w:r>
          </w:p>
        </w:tc>
        <w:tc>
          <w:tcPr>
            <w:tcW w:w="2949" w:type="dxa"/>
          </w:tcPr>
          <w:p w14:paraId="436DDDF1" w14:textId="77777777" w:rsidR="001D000D" w:rsidRPr="009709C5" w:rsidRDefault="001D000D" w:rsidP="00CC0015">
            <w:pPr>
              <w:pStyle w:val="TAL"/>
            </w:pPr>
            <w:r w:rsidRPr="009709C5">
              <w:t>Insertion Loss Variation</w:t>
            </w:r>
          </w:p>
        </w:tc>
        <w:tc>
          <w:tcPr>
            <w:tcW w:w="1126" w:type="dxa"/>
            <w:gridSpan w:val="2"/>
          </w:tcPr>
          <w:p w14:paraId="68E8482E" w14:textId="77777777" w:rsidR="001D000D" w:rsidRPr="009709C5" w:rsidRDefault="001D000D" w:rsidP="00CC0015">
            <w:pPr>
              <w:pStyle w:val="TAC"/>
            </w:pPr>
          </w:p>
        </w:tc>
        <w:tc>
          <w:tcPr>
            <w:tcW w:w="2197" w:type="dxa"/>
          </w:tcPr>
          <w:p w14:paraId="3226008D" w14:textId="77777777" w:rsidR="001D000D" w:rsidRPr="009709C5" w:rsidRDefault="001D000D" w:rsidP="00CC0015">
            <w:pPr>
              <w:pStyle w:val="TAC"/>
            </w:pPr>
            <w:r w:rsidRPr="009709C5">
              <w:t>[Rectangular]</w:t>
            </w:r>
          </w:p>
        </w:tc>
        <w:tc>
          <w:tcPr>
            <w:tcW w:w="1484" w:type="dxa"/>
          </w:tcPr>
          <w:p w14:paraId="76EFF404" w14:textId="77777777" w:rsidR="001D000D" w:rsidRPr="009709C5" w:rsidRDefault="001D000D" w:rsidP="00CC0015">
            <w:pPr>
              <w:pStyle w:val="TAC"/>
            </w:pPr>
            <w:r w:rsidRPr="009709C5">
              <w:t>[1.73]</w:t>
            </w:r>
          </w:p>
        </w:tc>
        <w:tc>
          <w:tcPr>
            <w:tcW w:w="1202" w:type="dxa"/>
          </w:tcPr>
          <w:p w14:paraId="6E7132A3" w14:textId="77777777" w:rsidR="001D000D" w:rsidRPr="009709C5" w:rsidRDefault="001D000D" w:rsidP="00CC0015">
            <w:pPr>
              <w:pStyle w:val="TAC"/>
            </w:pPr>
          </w:p>
        </w:tc>
      </w:tr>
      <w:tr w:rsidR="001D000D" w:rsidRPr="009709C5" w14:paraId="463D4E7E" w14:textId="77777777" w:rsidTr="00CC0015">
        <w:trPr>
          <w:cantSplit/>
          <w:tblHeader/>
          <w:jc w:val="center"/>
        </w:trPr>
        <w:tc>
          <w:tcPr>
            <w:tcW w:w="636" w:type="dxa"/>
          </w:tcPr>
          <w:p w14:paraId="1D2C2FEE" w14:textId="77777777" w:rsidR="001D000D" w:rsidRPr="009709C5" w:rsidRDefault="001D000D" w:rsidP="00CC0015">
            <w:pPr>
              <w:pStyle w:val="TAH"/>
              <w:jc w:val="left"/>
              <w:rPr>
                <w:lang w:eastAsia="ja-JP"/>
              </w:rPr>
            </w:pPr>
          </w:p>
        </w:tc>
        <w:tc>
          <w:tcPr>
            <w:tcW w:w="7756" w:type="dxa"/>
            <w:gridSpan w:val="5"/>
          </w:tcPr>
          <w:p w14:paraId="433781F2" w14:textId="77777777" w:rsidR="001D000D" w:rsidRPr="009709C5" w:rsidRDefault="001D000D" w:rsidP="00CC0015">
            <w:pPr>
              <w:pStyle w:val="TAH"/>
            </w:pPr>
            <w:r w:rsidRPr="009709C5">
              <w:t xml:space="preserve">Systematic uncertainties </w:t>
            </w:r>
          </w:p>
        </w:tc>
        <w:tc>
          <w:tcPr>
            <w:tcW w:w="1202" w:type="dxa"/>
          </w:tcPr>
          <w:p w14:paraId="4380FB81" w14:textId="77777777" w:rsidR="001D000D" w:rsidRPr="009709C5" w:rsidRDefault="001D000D" w:rsidP="00CC0015">
            <w:pPr>
              <w:pStyle w:val="TAH"/>
            </w:pPr>
            <w:r w:rsidRPr="009709C5">
              <w:t>Value</w:t>
            </w:r>
          </w:p>
        </w:tc>
      </w:tr>
      <w:tr w:rsidR="001D000D" w:rsidRPr="009709C5" w14:paraId="581672BE" w14:textId="77777777" w:rsidTr="00CC0015">
        <w:trPr>
          <w:cantSplit/>
          <w:tblHeader/>
          <w:jc w:val="center"/>
        </w:trPr>
        <w:tc>
          <w:tcPr>
            <w:tcW w:w="636" w:type="dxa"/>
          </w:tcPr>
          <w:p w14:paraId="38F90E51" w14:textId="77777777" w:rsidR="001D000D" w:rsidRPr="009709C5" w:rsidRDefault="001D000D" w:rsidP="00CC0015">
            <w:pPr>
              <w:pStyle w:val="TAL"/>
              <w:rPr>
                <w:lang w:eastAsia="ja-JP"/>
              </w:rPr>
            </w:pPr>
            <w:r w:rsidRPr="009709C5">
              <w:rPr>
                <w:lang w:eastAsia="zh-CN"/>
              </w:rPr>
              <w:t>2</w:t>
            </w:r>
            <w:r w:rsidRPr="009709C5">
              <w:rPr>
                <w:lang w:eastAsia="ja-JP"/>
              </w:rPr>
              <w:t>6</w:t>
            </w:r>
          </w:p>
        </w:tc>
        <w:tc>
          <w:tcPr>
            <w:tcW w:w="7756" w:type="dxa"/>
            <w:gridSpan w:val="5"/>
            <w:vAlign w:val="center"/>
          </w:tcPr>
          <w:p w14:paraId="45A70B66" w14:textId="77777777" w:rsidR="001D000D" w:rsidRPr="009709C5" w:rsidRDefault="001D000D" w:rsidP="00CC0015">
            <w:pPr>
              <w:pStyle w:val="TAL"/>
            </w:pPr>
            <w:r w:rsidRPr="009709C5">
              <w:t>Impact on non-ideal isolation between branches for the wireless cable mode</w:t>
            </w:r>
          </w:p>
        </w:tc>
        <w:tc>
          <w:tcPr>
            <w:tcW w:w="1202" w:type="dxa"/>
          </w:tcPr>
          <w:p w14:paraId="346D16F5" w14:textId="77777777" w:rsidR="001D000D" w:rsidRPr="009709C5" w:rsidRDefault="001D000D" w:rsidP="00CC0015">
            <w:pPr>
              <w:pStyle w:val="TAC"/>
            </w:pPr>
            <w:r>
              <w:t>FFS (Note 1)</w:t>
            </w:r>
          </w:p>
        </w:tc>
      </w:tr>
      <w:tr w:rsidR="001D000D" w:rsidRPr="009709C5" w14:paraId="69030F77" w14:textId="77777777" w:rsidTr="00CC0015">
        <w:trPr>
          <w:cantSplit/>
          <w:tblHeader/>
          <w:jc w:val="center"/>
        </w:trPr>
        <w:tc>
          <w:tcPr>
            <w:tcW w:w="9594" w:type="dxa"/>
            <w:gridSpan w:val="7"/>
          </w:tcPr>
          <w:p w14:paraId="703CD6A3" w14:textId="77777777" w:rsidR="001D000D" w:rsidRPr="009709C5" w:rsidRDefault="001D000D" w:rsidP="00CC0015">
            <w:pPr>
              <w:pStyle w:val="TAC"/>
            </w:pPr>
            <w:r w:rsidRPr="009709C5">
              <w:rPr>
                <w:b/>
                <w:lang w:eastAsia="ja-JP"/>
              </w:rPr>
              <w:t>Total Signal-to-Noise ratio uncertainty</w:t>
            </w:r>
          </w:p>
        </w:tc>
      </w:tr>
      <w:tr w:rsidR="001D000D" w:rsidRPr="009709C5" w14:paraId="38B5A4D7" w14:textId="77777777" w:rsidTr="00CC0015">
        <w:trPr>
          <w:cantSplit/>
          <w:tblHeader/>
          <w:jc w:val="center"/>
        </w:trPr>
        <w:tc>
          <w:tcPr>
            <w:tcW w:w="8392" w:type="dxa"/>
            <w:gridSpan w:val="6"/>
          </w:tcPr>
          <w:p w14:paraId="357549EF" w14:textId="77777777" w:rsidR="001D000D" w:rsidRPr="009709C5" w:rsidRDefault="001D000D" w:rsidP="00CC0015">
            <w:pPr>
              <w:pStyle w:val="TAL"/>
              <w:rPr>
                <w:b/>
                <w:lang w:eastAsia="ja-JP"/>
              </w:rPr>
            </w:pPr>
          </w:p>
        </w:tc>
        <w:tc>
          <w:tcPr>
            <w:tcW w:w="1202" w:type="dxa"/>
          </w:tcPr>
          <w:p w14:paraId="6FA21968" w14:textId="77777777" w:rsidR="001D000D" w:rsidRPr="009709C5" w:rsidRDefault="001D000D" w:rsidP="00CC0015">
            <w:pPr>
              <w:pStyle w:val="TAC"/>
            </w:pPr>
          </w:p>
        </w:tc>
      </w:tr>
      <w:tr w:rsidR="001D000D" w:rsidRPr="009709C5" w14:paraId="272CCD92" w14:textId="77777777" w:rsidTr="00CC0015">
        <w:trPr>
          <w:cantSplit/>
          <w:tblHeader/>
          <w:jc w:val="center"/>
        </w:trPr>
        <w:tc>
          <w:tcPr>
            <w:tcW w:w="9594" w:type="dxa"/>
            <w:gridSpan w:val="7"/>
          </w:tcPr>
          <w:p w14:paraId="2B81A1E6" w14:textId="77777777" w:rsidR="001D000D" w:rsidRPr="009709C5" w:rsidRDefault="001D000D" w:rsidP="00CC0015">
            <w:pPr>
              <w:pStyle w:val="TAH"/>
              <w:rPr>
                <w:lang w:eastAsia="ja-JP"/>
              </w:rPr>
            </w:pPr>
            <w:r w:rsidRPr="009709C5">
              <w:rPr>
                <w:lang w:eastAsia="ja-JP"/>
              </w:rPr>
              <w:t>Other contributors affecting test result</w:t>
            </w:r>
          </w:p>
        </w:tc>
      </w:tr>
      <w:tr w:rsidR="001D000D" w:rsidRPr="009709C5" w14:paraId="17638747" w14:textId="77777777" w:rsidTr="00CC0015">
        <w:trPr>
          <w:cantSplit/>
          <w:tblHeader/>
          <w:jc w:val="center"/>
        </w:trPr>
        <w:tc>
          <w:tcPr>
            <w:tcW w:w="636" w:type="dxa"/>
          </w:tcPr>
          <w:p w14:paraId="7CD72BC8" w14:textId="77777777" w:rsidR="001D000D" w:rsidRPr="009709C5" w:rsidRDefault="001D000D" w:rsidP="00CC0015">
            <w:pPr>
              <w:pStyle w:val="TAL"/>
              <w:rPr>
                <w:lang w:eastAsia="ja-JP"/>
              </w:rPr>
            </w:pPr>
            <w:r w:rsidRPr="009709C5">
              <w:rPr>
                <w:lang w:eastAsia="ja-JP"/>
              </w:rPr>
              <w:t>27</w:t>
            </w:r>
          </w:p>
        </w:tc>
        <w:tc>
          <w:tcPr>
            <w:tcW w:w="2964" w:type="dxa"/>
            <w:gridSpan w:val="2"/>
            <w:vAlign w:val="center"/>
          </w:tcPr>
          <w:p w14:paraId="65B79E60" w14:textId="77777777" w:rsidR="001D000D" w:rsidRPr="009709C5" w:rsidRDefault="001D000D" w:rsidP="00CC0015">
            <w:pPr>
              <w:pStyle w:val="TAL"/>
            </w:pPr>
            <w:proofErr w:type="spellStart"/>
            <w:r w:rsidRPr="009709C5">
              <w:t>gNB</w:t>
            </w:r>
            <w:proofErr w:type="spellEnd"/>
            <w:r w:rsidRPr="009709C5">
              <w:t xml:space="preserve"> emulator fading model impairments</w:t>
            </w:r>
          </w:p>
        </w:tc>
        <w:tc>
          <w:tcPr>
            <w:tcW w:w="1111" w:type="dxa"/>
            <w:vAlign w:val="center"/>
          </w:tcPr>
          <w:p w14:paraId="5043B97E" w14:textId="77777777" w:rsidR="001D000D" w:rsidRPr="009709C5" w:rsidRDefault="001D000D" w:rsidP="00CC0015">
            <w:pPr>
              <w:pStyle w:val="TAL"/>
            </w:pPr>
          </w:p>
        </w:tc>
        <w:tc>
          <w:tcPr>
            <w:tcW w:w="2197" w:type="dxa"/>
            <w:vAlign w:val="center"/>
          </w:tcPr>
          <w:p w14:paraId="512FF0D6" w14:textId="77777777" w:rsidR="001D000D" w:rsidRPr="009709C5" w:rsidRDefault="001D000D" w:rsidP="00CC0015">
            <w:pPr>
              <w:pStyle w:val="TAC"/>
              <w:rPr>
                <w:lang w:eastAsia="ja-JP"/>
              </w:rPr>
            </w:pPr>
            <w:r w:rsidRPr="009709C5">
              <w:rPr>
                <w:lang w:eastAsia="ja-JP"/>
              </w:rPr>
              <w:t>[Normal]</w:t>
            </w:r>
          </w:p>
        </w:tc>
        <w:tc>
          <w:tcPr>
            <w:tcW w:w="1484" w:type="dxa"/>
            <w:vAlign w:val="center"/>
          </w:tcPr>
          <w:p w14:paraId="37372852" w14:textId="77777777" w:rsidR="001D000D" w:rsidRPr="009709C5" w:rsidRDefault="001D000D" w:rsidP="00CC0015">
            <w:pPr>
              <w:pStyle w:val="TAC"/>
              <w:rPr>
                <w:lang w:eastAsia="ja-JP"/>
              </w:rPr>
            </w:pPr>
            <w:r w:rsidRPr="009709C5">
              <w:rPr>
                <w:lang w:eastAsia="ja-JP"/>
              </w:rPr>
              <w:t>[2.00]</w:t>
            </w:r>
          </w:p>
        </w:tc>
        <w:tc>
          <w:tcPr>
            <w:tcW w:w="1202" w:type="dxa"/>
          </w:tcPr>
          <w:p w14:paraId="5A129ED0" w14:textId="77777777" w:rsidR="001D000D" w:rsidRPr="009709C5" w:rsidRDefault="001D000D" w:rsidP="00CC0015">
            <w:pPr>
              <w:pStyle w:val="TAC"/>
            </w:pPr>
          </w:p>
        </w:tc>
      </w:tr>
      <w:tr w:rsidR="001D000D" w:rsidRPr="009709C5" w14:paraId="38840D40" w14:textId="77777777" w:rsidTr="00CC0015">
        <w:trPr>
          <w:cantSplit/>
          <w:tblHeader/>
          <w:jc w:val="center"/>
        </w:trPr>
        <w:tc>
          <w:tcPr>
            <w:tcW w:w="636" w:type="dxa"/>
          </w:tcPr>
          <w:p w14:paraId="60496FFB" w14:textId="77777777" w:rsidR="001D000D" w:rsidRPr="009709C5" w:rsidRDefault="001D000D" w:rsidP="00CC0015">
            <w:pPr>
              <w:pStyle w:val="TAL"/>
              <w:rPr>
                <w:lang w:eastAsia="ja-JP"/>
              </w:rPr>
            </w:pPr>
            <w:r w:rsidRPr="009709C5">
              <w:rPr>
                <w:lang w:eastAsia="ja-JP"/>
              </w:rPr>
              <w:t>28</w:t>
            </w:r>
          </w:p>
        </w:tc>
        <w:tc>
          <w:tcPr>
            <w:tcW w:w="2964" w:type="dxa"/>
            <w:gridSpan w:val="2"/>
            <w:vAlign w:val="center"/>
          </w:tcPr>
          <w:p w14:paraId="7C59CB11" w14:textId="77777777" w:rsidR="001D000D" w:rsidRPr="009709C5" w:rsidRDefault="001D000D" w:rsidP="00CC0015">
            <w:pPr>
              <w:pStyle w:val="TAL"/>
            </w:pPr>
            <w:r w:rsidRPr="009709C5">
              <w:rPr>
                <w:rFonts w:eastAsia="Batang"/>
              </w:rPr>
              <w:t xml:space="preserve">AWGN flatness and signal flatness, max deviation for any Resource Block, relative to average over </w:t>
            </w:r>
            <w:proofErr w:type="spellStart"/>
            <w:r w:rsidRPr="009709C5">
              <w:rPr>
                <w:rFonts w:eastAsia="Batang"/>
              </w:rPr>
              <w:t>BW</w:t>
            </w:r>
            <w:r w:rsidRPr="009709C5">
              <w:rPr>
                <w:rFonts w:eastAsia="Batang"/>
                <w:vertAlign w:val="subscript"/>
              </w:rPr>
              <w:t>Config</w:t>
            </w:r>
            <w:proofErr w:type="spellEnd"/>
            <w:r w:rsidRPr="009709C5">
              <w:rPr>
                <w:rFonts w:eastAsia="Batang"/>
                <w:vertAlign w:val="subscript"/>
              </w:rPr>
              <w:t xml:space="preserve"> </w:t>
            </w:r>
            <w:r w:rsidRPr="009709C5">
              <w:t>(Note 3)</w:t>
            </w:r>
          </w:p>
        </w:tc>
        <w:tc>
          <w:tcPr>
            <w:tcW w:w="1111" w:type="dxa"/>
            <w:vAlign w:val="center"/>
          </w:tcPr>
          <w:p w14:paraId="1BD0580B" w14:textId="77777777" w:rsidR="001D000D" w:rsidRPr="009709C5" w:rsidRDefault="001D000D" w:rsidP="00CC0015">
            <w:pPr>
              <w:pStyle w:val="TAL"/>
            </w:pPr>
          </w:p>
        </w:tc>
        <w:tc>
          <w:tcPr>
            <w:tcW w:w="2197" w:type="dxa"/>
          </w:tcPr>
          <w:p w14:paraId="22CE640E" w14:textId="77777777" w:rsidR="001D000D" w:rsidRPr="009709C5" w:rsidRDefault="001D000D" w:rsidP="00CC0015">
            <w:pPr>
              <w:pStyle w:val="TAC"/>
            </w:pPr>
            <w:r w:rsidRPr="009709C5">
              <w:t>[Actual]</w:t>
            </w:r>
          </w:p>
        </w:tc>
        <w:tc>
          <w:tcPr>
            <w:tcW w:w="1484" w:type="dxa"/>
          </w:tcPr>
          <w:p w14:paraId="62E1408E" w14:textId="77777777" w:rsidR="001D000D" w:rsidRPr="009709C5" w:rsidRDefault="001D000D" w:rsidP="00CC0015">
            <w:pPr>
              <w:pStyle w:val="TAC"/>
            </w:pPr>
            <w:r w:rsidRPr="009709C5">
              <w:t>1.00</w:t>
            </w:r>
          </w:p>
        </w:tc>
        <w:tc>
          <w:tcPr>
            <w:tcW w:w="1202" w:type="dxa"/>
          </w:tcPr>
          <w:p w14:paraId="76766EC2" w14:textId="77777777" w:rsidR="001D000D" w:rsidRPr="009709C5" w:rsidRDefault="001D000D" w:rsidP="00CC0015">
            <w:pPr>
              <w:pStyle w:val="TAC"/>
            </w:pPr>
          </w:p>
        </w:tc>
      </w:tr>
      <w:tr w:rsidR="001D000D" w:rsidRPr="009709C5" w14:paraId="532ECA23" w14:textId="77777777" w:rsidTr="00CC0015">
        <w:trPr>
          <w:cantSplit/>
          <w:tblHeader/>
          <w:jc w:val="center"/>
        </w:trPr>
        <w:tc>
          <w:tcPr>
            <w:tcW w:w="636" w:type="dxa"/>
          </w:tcPr>
          <w:p w14:paraId="3CFD24FF" w14:textId="77777777" w:rsidR="001D000D" w:rsidRPr="009709C5" w:rsidRDefault="001D000D" w:rsidP="00CC0015">
            <w:pPr>
              <w:pStyle w:val="TAL"/>
              <w:rPr>
                <w:lang w:eastAsia="ja-JP"/>
              </w:rPr>
            </w:pPr>
            <w:r w:rsidRPr="009709C5">
              <w:rPr>
                <w:lang w:eastAsia="ja-JP"/>
              </w:rPr>
              <w:t>29</w:t>
            </w:r>
          </w:p>
        </w:tc>
        <w:tc>
          <w:tcPr>
            <w:tcW w:w="2964" w:type="dxa"/>
            <w:gridSpan w:val="2"/>
            <w:vAlign w:val="center"/>
          </w:tcPr>
          <w:p w14:paraId="56810ED2" w14:textId="77777777" w:rsidR="001D000D" w:rsidRPr="009709C5" w:rsidRDefault="001D000D" w:rsidP="00CC0015">
            <w:pPr>
              <w:pStyle w:val="TAL"/>
            </w:pPr>
            <w:r w:rsidRPr="009709C5">
              <w:rPr>
                <w:lang w:eastAsia="ja-JP"/>
              </w:rPr>
              <w:t>Result variation due to finite test time</w:t>
            </w:r>
          </w:p>
        </w:tc>
        <w:tc>
          <w:tcPr>
            <w:tcW w:w="1111" w:type="dxa"/>
            <w:vAlign w:val="center"/>
          </w:tcPr>
          <w:p w14:paraId="3022735E" w14:textId="77777777" w:rsidR="001D000D" w:rsidRPr="009709C5" w:rsidRDefault="001D000D" w:rsidP="00CC0015">
            <w:pPr>
              <w:pStyle w:val="TAL"/>
            </w:pPr>
          </w:p>
        </w:tc>
        <w:tc>
          <w:tcPr>
            <w:tcW w:w="2197" w:type="dxa"/>
          </w:tcPr>
          <w:p w14:paraId="34B0B843" w14:textId="77777777" w:rsidR="001D000D" w:rsidRPr="009709C5" w:rsidRDefault="001D000D" w:rsidP="00CC0015">
            <w:pPr>
              <w:pStyle w:val="TAC"/>
            </w:pPr>
            <w:r w:rsidRPr="009709C5">
              <w:t xml:space="preserve">[Actual] </w:t>
            </w:r>
          </w:p>
        </w:tc>
        <w:tc>
          <w:tcPr>
            <w:tcW w:w="1484" w:type="dxa"/>
          </w:tcPr>
          <w:p w14:paraId="7A99B761" w14:textId="77777777" w:rsidR="001D000D" w:rsidRPr="009709C5" w:rsidRDefault="001D000D" w:rsidP="00CC0015">
            <w:pPr>
              <w:pStyle w:val="TAC"/>
            </w:pPr>
            <w:r w:rsidRPr="009709C5">
              <w:t>[1.00]</w:t>
            </w:r>
          </w:p>
        </w:tc>
        <w:tc>
          <w:tcPr>
            <w:tcW w:w="1202" w:type="dxa"/>
          </w:tcPr>
          <w:p w14:paraId="761D0AA8" w14:textId="77777777" w:rsidR="001D000D" w:rsidRPr="009709C5" w:rsidRDefault="001D000D" w:rsidP="00CC0015">
            <w:pPr>
              <w:pStyle w:val="TAC"/>
            </w:pPr>
          </w:p>
        </w:tc>
      </w:tr>
      <w:tr w:rsidR="001D000D" w:rsidRPr="009709C5" w14:paraId="347343E0" w14:textId="77777777" w:rsidTr="00CC0015">
        <w:trPr>
          <w:cantSplit/>
          <w:tblHeader/>
          <w:jc w:val="center"/>
        </w:trPr>
        <w:tc>
          <w:tcPr>
            <w:tcW w:w="9594" w:type="dxa"/>
            <w:gridSpan w:val="7"/>
          </w:tcPr>
          <w:p w14:paraId="450D8B56" w14:textId="77777777" w:rsidR="001D000D" w:rsidRPr="009709C5" w:rsidRDefault="001D000D" w:rsidP="00CC0015">
            <w:pPr>
              <w:pStyle w:val="TAN"/>
            </w:pPr>
            <w:r w:rsidRPr="009709C5">
              <w:t xml:space="preserve">Note 1: </w:t>
            </w:r>
            <w:r>
              <w:t xml:space="preserve">FFS which is relying on the </w:t>
            </w:r>
            <w:r w:rsidRPr="00EF0C27">
              <w:rPr>
                <w:rFonts w:hint="eastAsia"/>
              </w:rPr>
              <w:t>min</w:t>
            </w:r>
            <w:r>
              <w:t xml:space="preserve">. isolation requirements. </w:t>
            </w:r>
          </w:p>
          <w:p w14:paraId="33A74E4A" w14:textId="77777777" w:rsidR="001D000D" w:rsidRPr="009709C5" w:rsidRDefault="001D000D" w:rsidP="00CC0015">
            <w:pPr>
              <w:pStyle w:val="TAN"/>
            </w:pPr>
          </w:p>
        </w:tc>
      </w:tr>
    </w:tbl>
    <w:p w14:paraId="4A94BC25" w14:textId="77777777" w:rsidR="001D000D" w:rsidRPr="00932277" w:rsidRDefault="001D000D" w:rsidP="001D000D">
      <w:pPr>
        <w:jc w:val="both"/>
      </w:pPr>
    </w:p>
    <w:p w14:paraId="33451030" w14:textId="6ED47291" w:rsidR="0069757C" w:rsidRPr="00C15607" w:rsidRDefault="0069757C" w:rsidP="00760706">
      <w:pPr>
        <w:pStyle w:val="Heading1"/>
        <w:rPr>
          <w:lang w:val="en-US"/>
        </w:rPr>
      </w:pPr>
      <w:r w:rsidRPr="00C15607">
        <w:rPr>
          <w:lang w:val="en-US"/>
        </w:rPr>
        <w:lastRenderedPageBreak/>
        <w:t>Reference</w:t>
      </w:r>
      <w:r w:rsidR="00FC468A">
        <w:rPr>
          <w:lang w:val="en-US"/>
        </w:rPr>
        <w:t>s</w:t>
      </w:r>
    </w:p>
    <w:p w14:paraId="3D6DF03D" w14:textId="6FECCD70" w:rsidR="00D624F3" w:rsidRDefault="0053506F" w:rsidP="00D624F3">
      <w:pPr>
        <w:pStyle w:val="References"/>
        <w:numPr>
          <w:ilvl w:val="0"/>
          <w:numId w:val="19"/>
        </w:numPr>
        <w:spacing w:line="256" w:lineRule="auto"/>
        <w:ind w:left="360"/>
        <w:jc w:val="both"/>
        <w:rPr>
          <w:color w:val="000000" w:themeColor="text1"/>
          <w:sz w:val="20"/>
          <w:lang w:val="en-GB"/>
        </w:rPr>
      </w:pPr>
      <w:r w:rsidRPr="0053506F">
        <w:rPr>
          <w:color w:val="000000" w:themeColor="text1"/>
          <w:sz w:val="20"/>
          <w:lang w:val="en-GB"/>
        </w:rPr>
        <w:t>R4-2313888</w:t>
      </w:r>
      <w:r w:rsidR="00D624F3" w:rsidRPr="00A8233D">
        <w:rPr>
          <w:color w:val="000000" w:themeColor="text1"/>
          <w:sz w:val="20"/>
          <w:lang w:val="en-GB"/>
        </w:rPr>
        <w:t xml:space="preserve">, </w:t>
      </w:r>
      <w:r w:rsidR="00FC35AF" w:rsidRPr="00FC35AF">
        <w:rPr>
          <w:color w:val="000000" w:themeColor="text1"/>
          <w:sz w:val="20"/>
          <w:lang w:val="en-GB"/>
        </w:rPr>
        <w:t>WF for FR2 OTA test SI</w:t>
      </w:r>
      <w:r w:rsidR="00D624F3" w:rsidRPr="00A8233D">
        <w:rPr>
          <w:color w:val="000000" w:themeColor="text1"/>
          <w:sz w:val="20"/>
          <w:lang w:val="en-GB"/>
        </w:rPr>
        <w:t>, Qualcomm, RAN4#</w:t>
      </w:r>
      <w:r w:rsidR="00162AA8">
        <w:rPr>
          <w:color w:val="000000" w:themeColor="text1"/>
          <w:sz w:val="20"/>
          <w:lang w:val="en-GB"/>
        </w:rPr>
        <w:t>10</w:t>
      </w:r>
      <w:r w:rsidR="00FC35AF">
        <w:rPr>
          <w:color w:val="000000" w:themeColor="text1"/>
          <w:sz w:val="20"/>
          <w:lang w:val="en-GB"/>
        </w:rPr>
        <w:t>8</w:t>
      </w:r>
      <w:r w:rsidR="00D624F3" w:rsidRPr="00A8233D">
        <w:rPr>
          <w:color w:val="000000" w:themeColor="text1"/>
          <w:sz w:val="20"/>
          <w:lang w:val="en-GB"/>
        </w:rPr>
        <w:t xml:space="preserve">, </w:t>
      </w:r>
      <w:r w:rsidR="00FC35AF">
        <w:rPr>
          <w:color w:val="000000" w:themeColor="text1"/>
          <w:sz w:val="20"/>
          <w:lang w:val="en-GB"/>
        </w:rPr>
        <w:t>August</w:t>
      </w:r>
      <w:r w:rsidR="00D624F3" w:rsidRPr="00A8233D">
        <w:rPr>
          <w:color w:val="000000" w:themeColor="text1"/>
          <w:sz w:val="20"/>
          <w:lang w:val="en-GB"/>
        </w:rPr>
        <w:t xml:space="preserve"> 2023</w:t>
      </w:r>
      <w:r w:rsidR="00162AA8">
        <w:rPr>
          <w:color w:val="000000" w:themeColor="text1"/>
          <w:sz w:val="20"/>
          <w:lang w:val="en-GB"/>
        </w:rPr>
        <w:t>.</w:t>
      </w:r>
    </w:p>
    <w:p w14:paraId="0D1EEFE1" w14:textId="0232286C" w:rsidR="00B966BF" w:rsidRPr="003B03AE" w:rsidRDefault="00796302" w:rsidP="003B03AE">
      <w:pPr>
        <w:pStyle w:val="References"/>
        <w:numPr>
          <w:ilvl w:val="0"/>
          <w:numId w:val="19"/>
        </w:numPr>
        <w:spacing w:line="256" w:lineRule="auto"/>
        <w:ind w:left="360"/>
        <w:jc w:val="both"/>
        <w:rPr>
          <w:color w:val="000000" w:themeColor="text1"/>
          <w:sz w:val="20"/>
          <w:lang w:val="en-GB"/>
        </w:rPr>
      </w:pPr>
      <w:r w:rsidRPr="00796302">
        <w:rPr>
          <w:color w:val="000000" w:themeColor="text1"/>
          <w:sz w:val="20"/>
          <w:lang w:val="en-GB"/>
        </w:rPr>
        <w:t>R4-2316507</w:t>
      </w:r>
      <w:r w:rsidR="00927DAE" w:rsidRPr="008C2EB9">
        <w:rPr>
          <w:color w:val="000000" w:themeColor="text1"/>
          <w:sz w:val="20"/>
          <w:lang w:val="en-GB"/>
        </w:rPr>
        <w:t xml:space="preserve">, </w:t>
      </w:r>
      <w:r w:rsidR="006C0DCF" w:rsidRPr="006C0DCF">
        <w:rPr>
          <w:color w:val="000000" w:themeColor="text1"/>
          <w:sz w:val="20"/>
          <w:lang w:val="en-GB"/>
        </w:rPr>
        <w:t>Discussion on RF test method for FR2 multi-Rx UE</w:t>
      </w:r>
      <w:r w:rsidR="006C0DCF">
        <w:rPr>
          <w:color w:val="000000" w:themeColor="text1"/>
          <w:sz w:val="20"/>
          <w:lang w:val="en-GB"/>
        </w:rPr>
        <w:t xml:space="preserve">, </w:t>
      </w:r>
      <w:r w:rsidR="00927DAE" w:rsidRPr="008C2EB9">
        <w:rPr>
          <w:color w:val="000000" w:themeColor="text1"/>
          <w:sz w:val="20"/>
          <w:lang w:val="en-GB"/>
        </w:rPr>
        <w:t>RAN4#10</w:t>
      </w:r>
      <w:r w:rsidR="001B49DE">
        <w:rPr>
          <w:color w:val="000000" w:themeColor="text1"/>
          <w:sz w:val="20"/>
          <w:lang w:val="en-GB"/>
        </w:rPr>
        <w:t>8bis</w:t>
      </w:r>
      <w:r w:rsidR="00927DAE" w:rsidRPr="008C2EB9">
        <w:rPr>
          <w:color w:val="000000" w:themeColor="text1"/>
          <w:sz w:val="20"/>
          <w:lang w:val="en-GB"/>
        </w:rPr>
        <w:t xml:space="preserve">, </w:t>
      </w:r>
      <w:r w:rsidR="001B49DE">
        <w:rPr>
          <w:color w:val="000000" w:themeColor="text1"/>
          <w:sz w:val="20"/>
          <w:lang w:val="en-GB"/>
        </w:rPr>
        <w:t>Oct</w:t>
      </w:r>
      <w:r w:rsidR="00927DAE" w:rsidRPr="008C2EB9">
        <w:rPr>
          <w:color w:val="000000" w:themeColor="text1"/>
          <w:sz w:val="20"/>
          <w:lang w:val="en-GB"/>
        </w:rPr>
        <w:t>. 2023</w:t>
      </w:r>
    </w:p>
    <w:p w14:paraId="065FEB53" w14:textId="1AEF2834" w:rsidR="006842E9" w:rsidRDefault="006842E9">
      <w:pPr>
        <w:spacing w:after="0"/>
        <w:rPr>
          <w:lang w:eastAsia="en-GB"/>
        </w:rPr>
      </w:pPr>
    </w:p>
    <w:sectPr w:rsidR="006842E9"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7F5A6" w14:textId="77777777" w:rsidR="00F14417" w:rsidRDefault="00F14417">
      <w:r>
        <w:separator/>
      </w:r>
    </w:p>
  </w:endnote>
  <w:endnote w:type="continuationSeparator" w:id="0">
    <w:p w14:paraId="7F73E372" w14:textId="77777777" w:rsidR="00F14417" w:rsidRDefault="00F14417">
      <w:r>
        <w:continuationSeparator/>
      </w:r>
    </w:p>
  </w:endnote>
  <w:endnote w:type="continuationNotice" w:id="1">
    <w:p w14:paraId="6890C8E8" w14:textId="77777777" w:rsidR="00F14417" w:rsidRDefault="00F14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7345" w14:textId="77777777" w:rsidR="00F14417" w:rsidRDefault="00F14417">
      <w:r>
        <w:separator/>
      </w:r>
    </w:p>
  </w:footnote>
  <w:footnote w:type="continuationSeparator" w:id="0">
    <w:p w14:paraId="433E7979" w14:textId="77777777" w:rsidR="00F14417" w:rsidRDefault="00F14417">
      <w:r>
        <w:continuationSeparator/>
      </w:r>
    </w:p>
  </w:footnote>
  <w:footnote w:type="continuationNotice" w:id="1">
    <w:p w14:paraId="4083BA1E" w14:textId="77777777" w:rsidR="00F14417" w:rsidRDefault="00F14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1"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3"/>
  </w:num>
  <w:num w:numId="2" w16cid:durableId="1818299601">
    <w:abstractNumId w:val="26"/>
  </w:num>
  <w:num w:numId="3" w16cid:durableId="822310547">
    <w:abstractNumId w:val="16"/>
  </w:num>
  <w:num w:numId="4" w16cid:durableId="1022324696">
    <w:abstractNumId w:val="7"/>
  </w:num>
  <w:num w:numId="5" w16cid:durableId="1224174323">
    <w:abstractNumId w:val="3"/>
  </w:num>
  <w:num w:numId="6" w16cid:durableId="789395670">
    <w:abstractNumId w:val="22"/>
  </w:num>
  <w:num w:numId="7" w16cid:durableId="1395664146">
    <w:abstractNumId w:val="8"/>
  </w:num>
  <w:num w:numId="8" w16cid:durableId="1404523643">
    <w:abstractNumId w:val="15"/>
  </w:num>
  <w:num w:numId="9" w16cid:durableId="543058064">
    <w:abstractNumId w:val="29"/>
  </w:num>
  <w:num w:numId="10" w16cid:durableId="185564226">
    <w:abstractNumId w:val="25"/>
  </w:num>
  <w:num w:numId="11" w16cid:durableId="165559958">
    <w:abstractNumId w:val="24"/>
  </w:num>
  <w:num w:numId="12" w16cid:durableId="613631309">
    <w:abstractNumId w:val="0"/>
  </w:num>
  <w:num w:numId="13" w16cid:durableId="23218209">
    <w:abstractNumId w:val="20"/>
  </w:num>
  <w:num w:numId="14" w16cid:durableId="1974825072">
    <w:abstractNumId w:val="9"/>
  </w:num>
  <w:num w:numId="15" w16cid:durableId="1363087755">
    <w:abstractNumId w:val="18"/>
  </w:num>
  <w:num w:numId="16" w16cid:durableId="946277362">
    <w:abstractNumId w:val="19"/>
  </w:num>
  <w:num w:numId="17" w16cid:durableId="1729920205">
    <w:abstractNumId w:val="11"/>
  </w:num>
  <w:num w:numId="18" w16cid:durableId="1253662544">
    <w:abstractNumId w:val="14"/>
  </w:num>
  <w:num w:numId="19" w16cid:durableId="133060761">
    <w:abstractNumId w:val="10"/>
  </w:num>
  <w:num w:numId="20" w16cid:durableId="1448549287">
    <w:abstractNumId w:val="4"/>
  </w:num>
  <w:num w:numId="21" w16cid:durableId="1214580115">
    <w:abstractNumId w:val="12"/>
  </w:num>
  <w:num w:numId="22" w16cid:durableId="1613585904">
    <w:abstractNumId w:val="17"/>
  </w:num>
  <w:num w:numId="23" w16cid:durableId="1469974005">
    <w:abstractNumId w:val="24"/>
  </w:num>
  <w:num w:numId="24" w16cid:durableId="962880810">
    <w:abstractNumId w:val="24"/>
  </w:num>
  <w:num w:numId="25" w16cid:durableId="1885480900">
    <w:abstractNumId w:val="24"/>
  </w:num>
  <w:num w:numId="26" w16cid:durableId="1232352167">
    <w:abstractNumId w:val="24"/>
  </w:num>
  <w:num w:numId="27" w16cid:durableId="637954921">
    <w:abstractNumId w:val="24"/>
  </w:num>
  <w:num w:numId="28" w16cid:durableId="1242642487">
    <w:abstractNumId w:val="24"/>
  </w:num>
  <w:num w:numId="29" w16cid:durableId="92240552">
    <w:abstractNumId w:val="24"/>
  </w:num>
  <w:num w:numId="30" w16cid:durableId="598177325">
    <w:abstractNumId w:val="12"/>
  </w:num>
  <w:num w:numId="31" w16cid:durableId="1072777591">
    <w:abstractNumId w:val="2"/>
  </w:num>
  <w:num w:numId="32" w16cid:durableId="1517500267">
    <w:abstractNumId w:val="24"/>
  </w:num>
  <w:num w:numId="33" w16cid:durableId="1015503061">
    <w:abstractNumId w:val="21"/>
  </w:num>
  <w:num w:numId="34" w16cid:durableId="709497093">
    <w:abstractNumId w:val="5"/>
  </w:num>
  <w:num w:numId="35" w16cid:durableId="1525441199">
    <w:abstractNumId w:val="6"/>
  </w:num>
  <w:num w:numId="36" w16cid:durableId="284503470">
    <w:abstractNumId w:val="24"/>
  </w:num>
  <w:num w:numId="37" w16cid:durableId="986278525">
    <w:abstractNumId w:val="28"/>
  </w:num>
  <w:num w:numId="38" w16cid:durableId="1312904561">
    <w:abstractNumId w:val="1"/>
  </w:num>
  <w:num w:numId="39" w16cid:durableId="1530680301">
    <w:abstractNumId w:val="27"/>
  </w:num>
  <w:num w:numId="40" w16cid:durableId="18169451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059"/>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2AE"/>
    <w:rsid w:val="0003159E"/>
    <w:rsid w:val="000317A7"/>
    <w:rsid w:val="0003188E"/>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4FE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A5D"/>
    <w:rsid w:val="00051D36"/>
    <w:rsid w:val="00051FC3"/>
    <w:rsid w:val="00052567"/>
    <w:rsid w:val="000528D5"/>
    <w:rsid w:val="00052EC4"/>
    <w:rsid w:val="00052F93"/>
    <w:rsid w:val="00053071"/>
    <w:rsid w:val="0005309E"/>
    <w:rsid w:val="0005325E"/>
    <w:rsid w:val="0005387F"/>
    <w:rsid w:val="00053949"/>
    <w:rsid w:val="00053951"/>
    <w:rsid w:val="00053C3F"/>
    <w:rsid w:val="00053DFE"/>
    <w:rsid w:val="00053E42"/>
    <w:rsid w:val="0005400D"/>
    <w:rsid w:val="000540BD"/>
    <w:rsid w:val="000546BA"/>
    <w:rsid w:val="000549BA"/>
    <w:rsid w:val="00054A8E"/>
    <w:rsid w:val="00054BB5"/>
    <w:rsid w:val="000550EF"/>
    <w:rsid w:val="00055130"/>
    <w:rsid w:val="00055385"/>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A81"/>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091"/>
    <w:rsid w:val="000841A8"/>
    <w:rsid w:val="00084301"/>
    <w:rsid w:val="00084485"/>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6E33"/>
    <w:rsid w:val="000972E8"/>
    <w:rsid w:val="00097471"/>
    <w:rsid w:val="000974BB"/>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0EC5"/>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923"/>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1AC"/>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91A"/>
    <w:rsid w:val="000D5B91"/>
    <w:rsid w:val="000D6053"/>
    <w:rsid w:val="000D64D5"/>
    <w:rsid w:val="000D66BB"/>
    <w:rsid w:val="000D6A46"/>
    <w:rsid w:val="000D6A5F"/>
    <w:rsid w:val="000D6CF1"/>
    <w:rsid w:val="000D6D63"/>
    <w:rsid w:val="000D6D9E"/>
    <w:rsid w:val="000D7179"/>
    <w:rsid w:val="000D7224"/>
    <w:rsid w:val="000D7404"/>
    <w:rsid w:val="000D75F9"/>
    <w:rsid w:val="000D7652"/>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6C33"/>
    <w:rsid w:val="000E6F8F"/>
    <w:rsid w:val="000E722D"/>
    <w:rsid w:val="000E7231"/>
    <w:rsid w:val="000E7250"/>
    <w:rsid w:val="000E74CC"/>
    <w:rsid w:val="000E76E4"/>
    <w:rsid w:val="000F00DF"/>
    <w:rsid w:val="000F067A"/>
    <w:rsid w:val="000F08CE"/>
    <w:rsid w:val="000F0E0B"/>
    <w:rsid w:val="000F10EE"/>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4D"/>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3F61"/>
    <w:rsid w:val="00104258"/>
    <w:rsid w:val="001043F3"/>
    <w:rsid w:val="00104417"/>
    <w:rsid w:val="0010454D"/>
    <w:rsid w:val="001046D6"/>
    <w:rsid w:val="001047BC"/>
    <w:rsid w:val="00104B7E"/>
    <w:rsid w:val="001052C7"/>
    <w:rsid w:val="001055B2"/>
    <w:rsid w:val="00105849"/>
    <w:rsid w:val="001058FC"/>
    <w:rsid w:val="00105ABE"/>
    <w:rsid w:val="00105BDD"/>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4C1"/>
    <w:rsid w:val="00116722"/>
    <w:rsid w:val="00116959"/>
    <w:rsid w:val="00116971"/>
    <w:rsid w:val="00116C9A"/>
    <w:rsid w:val="00116D09"/>
    <w:rsid w:val="00116F74"/>
    <w:rsid w:val="00117685"/>
    <w:rsid w:val="001176B7"/>
    <w:rsid w:val="0011792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4F"/>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100"/>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3A"/>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325"/>
    <w:rsid w:val="00193747"/>
    <w:rsid w:val="00194403"/>
    <w:rsid w:val="0019451B"/>
    <w:rsid w:val="00194BC4"/>
    <w:rsid w:val="00194F77"/>
    <w:rsid w:val="00194F8D"/>
    <w:rsid w:val="00195150"/>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D7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9DE"/>
    <w:rsid w:val="001B4ADB"/>
    <w:rsid w:val="001B4B5E"/>
    <w:rsid w:val="001B4BAB"/>
    <w:rsid w:val="001B4DD5"/>
    <w:rsid w:val="001B4F92"/>
    <w:rsid w:val="001B55D9"/>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DA4"/>
    <w:rsid w:val="001C3F3B"/>
    <w:rsid w:val="001C3FC8"/>
    <w:rsid w:val="001C4016"/>
    <w:rsid w:val="001C4116"/>
    <w:rsid w:val="001C41EF"/>
    <w:rsid w:val="001C42E1"/>
    <w:rsid w:val="001C4485"/>
    <w:rsid w:val="001C4627"/>
    <w:rsid w:val="001C46C6"/>
    <w:rsid w:val="001C4A08"/>
    <w:rsid w:val="001C4AAD"/>
    <w:rsid w:val="001C4BAE"/>
    <w:rsid w:val="001C4BC4"/>
    <w:rsid w:val="001C4FFC"/>
    <w:rsid w:val="001C504B"/>
    <w:rsid w:val="001C5B08"/>
    <w:rsid w:val="001C5DB8"/>
    <w:rsid w:val="001C6333"/>
    <w:rsid w:val="001C6438"/>
    <w:rsid w:val="001C6C94"/>
    <w:rsid w:val="001C7241"/>
    <w:rsid w:val="001C7497"/>
    <w:rsid w:val="001C76B4"/>
    <w:rsid w:val="001C777D"/>
    <w:rsid w:val="001C77EC"/>
    <w:rsid w:val="001C7871"/>
    <w:rsid w:val="001C7CC3"/>
    <w:rsid w:val="001C7DAA"/>
    <w:rsid w:val="001D000D"/>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15B"/>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3FD"/>
    <w:rsid w:val="002044B1"/>
    <w:rsid w:val="002046F0"/>
    <w:rsid w:val="00204C7B"/>
    <w:rsid w:val="00204E2E"/>
    <w:rsid w:val="00204F2B"/>
    <w:rsid w:val="002052E5"/>
    <w:rsid w:val="0020539F"/>
    <w:rsid w:val="00205462"/>
    <w:rsid w:val="0020552C"/>
    <w:rsid w:val="00205545"/>
    <w:rsid w:val="00205774"/>
    <w:rsid w:val="00205A5F"/>
    <w:rsid w:val="00205AAE"/>
    <w:rsid w:val="00205C3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3E"/>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5E1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523"/>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B4"/>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4F7"/>
    <w:rsid w:val="002435C4"/>
    <w:rsid w:val="00243649"/>
    <w:rsid w:val="00243E45"/>
    <w:rsid w:val="00243EA5"/>
    <w:rsid w:val="00244241"/>
    <w:rsid w:val="002443DA"/>
    <w:rsid w:val="0024451C"/>
    <w:rsid w:val="0024452F"/>
    <w:rsid w:val="0024466A"/>
    <w:rsid w:val="00244849"/>
    <w:rsid w:val="0024507C"/>
    <w:rsid w:val="002450EF"/>
    <w:rsid w:val="0024522F"/>
    <w:rsid w:val="00245579"/>
    <w:rsid w:val="00245A51"/>
    <w:rsid w:val="002461C3"/>
    <w:rsid w:val="002463A0"/>
    <w:rsid w:val="00246698"/>
    <w:rsid w:val="0024689C"/>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5330"/>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4F"/>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0BE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0F8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5C5"/>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B2A"/>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8E"/>
    <w:rsid w:val="00310CA8"/>
    <w:rsid w:val="00310F40"/>
    <w:rsid w:val="00310F83"/>
    <w:rsid w:val="00310FD8"/>
    <w:rsid w:val="0031107A"/>
    <w:rsid w:val="00311130"/>
    <w:rsid w:val="003111C1"/>
    <w:rsid w:val="00311200"/>
    <w:rsid w:val="003112E6"/>
    <w:rsid w:val="00311305"/>
    <w:rsid w:val="003113B1"/>
    <w:rsid w:val="003114BC"/>
    <w:rsid w:val="0031173D"/>
    <w:rsid w:val="00311923"/>
    <w:rsid w:val="00311B59"/>
    <w:rsid w:val="00311C7B"/>
    <w:rsid w:val="00311CEE"/>
    <w:rsid w:val="00311D14"/>
    <w:rsid w:val="00312440"/>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4F0"/>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28D"/>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2EDC"/>
    <w:rsid w:val="0033355F"/>
    <w:rsid w:val="00333865"/>
    <w:rsid w:val="003339C8"/>
    <w:rsid w:val="00333FE5"/>
    <w:rsid w:val="00334767"/>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0E9"/>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638"/>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0D9"/>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ABD"/>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4E"/>
    <w:rsid w:val="003736CC"/>
    <w:rsid w:val="00373C9D"/>
    <w:rsid w:val="00373DE6"/>
    <w:rsid w:val="003741B9"/>
    <w:rsid w:val="003741DE"/>
    <w:rsid w:val="00374467"/>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363"/>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392"/>
    <w:rsid w:val="003A0414"/>
    <w:rsid w:val="003A06B7"/>
    <w:rsid w:val="003A0A35"/>
    <w:rsid w:val="003A0C2B"/>
    <w:rsid w:val="003A1169"/>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257"/>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3AE"/>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7F8"/>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3BC"/>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1"/>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89A"/>
    <w:rsid w:val="003D0F0B"/>
    <w:rsid w:val="003D10A2"/>
    <w:rsid w:val="003D1896"/>
    <w:rsid w:val="003D1938"/>
    <w:rsid w:val="003D1991"/>
    <w:rsid w:val="003D1B40"/>
    <w:rsid w:val="003D1EFA"/>
    <w:rsid w:val="003D1F4A"/>
    <w:rsid w:val="003D20EB"/>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20B"/>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A"/>
    <w:rsid w:val="003F418F"/>
    <w:rsid w:val="003F4253"/>
    <w:rsid w:val="003F42B2"/>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ACB"/>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23A"/>
    <w:rsid w:val="004136AC"/>
    <w:rsid w:val="00413BE9"/>
    <w:rsid w:val="004148FF"/>
    <w:rsid w:val="00414958"/>
    <w:rsid w:val="00414B8E"/>
    <w:rsid w:val="00414BD6"/>
    <w:rsid w:val="00414F28"/>
    <w:rsid w:val="00414F41"/>
    <w:rsid w:val="00414FD2"/>
    <w:rsid w:val="00415165"/>
    <w:rsid w:val="00415201"/>
    <w:rsid w:val="0041536A"/>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A1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75"/>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9DC"/>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5A"/>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9F8"/>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6E41"/>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3E1"/>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0E5"/>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1FF"/>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3D0B"/>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63"/>
    <w:rsid w:val="004F7E8A"/>
    <w:rsid w:val="004F7ED0"/>
    <w:rsid w:val="004F7F50"/>
    <w:rsid w:val="004F7FA5"/>
    <w:rsid w:val="005001A0"/>
    <w:rsid w:val="00500322"/>
    <w:rsid w:val="005003DF"/>
    <w:rsid w:val="0050046A"/>
    <w:rsid w:val="0050050C"/>
    <w:rsid w:val="0050060C"/>
    <w:rsid w:val="00500733"/>
    <w:rsid w:val="005007E2"/>
    <w:rsid w:val="005008DA"/>
    <w:rsid w:val="00500D51"/>
    <w:rsid w:val="00500F81"/>
    <w:rsid w:val="005011AD"/>
    <w:rsid w:val="0050133B"/>
    <w:rsid w:val="00501352"/>
    <w:rsid w:val="005013DF"/>
    <w:rsid w:val="00501D13"/>
    <w:rsid w:val="005022F4"/>
    <w:rsid w:val="005023E8"/>
    <w:rsid w:val="0050256D"/>
    <w:rsid w:val="00502A3E"/>
    <w:rsid w:val="00502B12"/>
    <w:rsid w:val="00502E9C"/>
    <w:rsid w:val="00503742"/>
    <w:rsid w:val="0050380C"/>
    <w:rsid w:val="00503981"/>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4CEA"/>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17C52"/>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4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6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9D1"/>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0BA"/>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5E76"/>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473"/>
    <w:rsid w:val="00562AB6"/>
    <w:rsid w:val="00562C1B"/>
    <w:rsid w:val="00562C3D"/>
    <w:rsid w:val="00562D67"/>
    <w:rsid w:val="00562DDC"/>
    <w:rsid w:val="0056330C"/>
    <w:rsid w:val="00563434"/>
    <w:rsid w:val="00563D6B"/>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AFF"/>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55A"/>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946"/>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AF1"/>
    <w:rsid w:val="00581EE3"/>
    <w:rsid w:val="00581F81"/>
    <w:rsid w:val="0058203C"/>
    <w:rsid w:val="0058268D"/>
    <w:rsid w:val="0058282A"/>
    <w:rsid w:val="00582904"/>
    <w:rsid w:val="00582DBB"/>
    <w:rsid w:val="00583164"/>
    <w:rsid w:val="0058349A"/>
    <w:rsid w:val="005834CF"/>
    <w:rsid w:val="005835FD"/>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8F5"/>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BD4"/>
    <w:rsid w:val="005B2EA0"/>
    <w:rsid w:val="005B2F0F"/>
    <w:rsid w:val="005B3367"/>
    <w:rsid w:val="005B35DA"/>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544"/>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6C4"/>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1C5"/>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5EF"/>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A83"/>
    <w:rsid w:val="00617D97"/>
    <w:rsid w:val="00617DCD"/>
    <w:rsid w:val="00620135"/>
    <w:rsid w:val="0062020C"/>
    <w:rsid w:val="006205C1"/>
    <w:rsid w:val="00620AFE"/>
    <w:rsid w:val="00620D81"/>
    <w:rsid w:val="006211A1"/>
    <w:rsid w:val="006214E5"/>
    <w:rsid w:val="0062180E"/>
    <w:rsid w:val="00621CDF"/>
    <w:rsid w:val="00621E6C"/>
    <w:rsid w:val="00621F8A"/>
    <w:rsid w:val="00622688"/>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2"/>
    <w:rsid w:val="00633976"/>
    <w:rsid w:val="006339BB"/>
    <w:rsid w:val="00633A5E"/>
    <w:rsid w:val="00633A61"/>
    <w:rsid w:val="00633CAB"/>
    <w:rsid w:val="00633D72"/>
    <w:rsid w:val="00633F11"/>
    <w:rsid w:val="00633FC3"/>
    <w:rsid w:val="0063443C"/>
    <w:rsid w:val="006344A4"/>
    <w:rsid w:val="006348FB"/>
    <w:rsid w:val="00634B97"/>
    <w:rsid w:val="00634CBC"/>
    <w:rsid w:val="00634E76"/>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343"/>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2"/>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3E8"/>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3E9"/>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2B4"/>
    <w:rsid w:val="00665702"/>
    <w:rsid w:val="0066584D"/>
    <w:rsid w:val="00665AAD"/>
    <w:rsid w:val="00665CD8"/>
    <w:rsid w:val="00665EFC"/>
    <w:rsid w:val="006662F5"/>
    <w:rsid w:val="0066647A"/>
    <w:rsid w:val="00666499"/>
    <w:rsid w:val="006664B0"/>
    <w:rsid w:val="00666543"/>
    <w:rsid w:val="006665E0"/>
    <w:rsid w:val="0066694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22"/>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82F"/>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4CB"/>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00"/>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7D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0DCF"/>
    <w:rsid w:val="006C135A"/>
    <w:rsid w:val="006C141A"/>
    <w:rsid w:val="006C14A4"/>
    <w:rsid w:val="006C1709"/>
    <w:rsid w:val="006C18B7"/>
    <w:rsid w:val="006C19D1"/>
    <w:rsid w:val="006C1A97"/>
    <w:rsid w:val="006C1D21"/>
    <w:rsid w:val="006C1E3E"/>
    <w:rsid w:val="006C1F23"/>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609"/>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E8E"/>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716"/>
    <w:rsid w:val="00717AAF"/>
    <w:rsid w:val="00720426"/>
    <w:rsid w:val="007206E0"/>
    <w:rsid w:val="007209A1"/>
    <w:rsid w:val="007209E8"/>
    <w:rsid w:val="00720A0E"/>
    <w:rsid w:val="00720D57"/>
    <w:rsid w:val="0072118C"/>
    <w:rsid w:val="00721399"/>
    <w:rsid w:val="0072146C"/>
    <w:rsid w:val="0072146F"/>
    <w:rsid w:val="0072166E"/>
    <w:rsid w:val="00721679"/>
    <w:rsid w:val="00721831"/>
    <w:rsid w:val="0072195D"/>
    <w:rsid w:val="007219EB"/>
    <w:rsid w:val="00721B17"/>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7BB"/>
    <w:rsid w:val="00726949"/>
    <w:rsid w:val="00726A74"/>
    <w:rsid w:val="00726E5E"/>
    <w:rsid w:val="00726EDB"/>
    <w:rsid w:val="00727071"/>
    <w:rsid w:val="00727242"/>
    <w:rsid w:val="0072795B"/>
    <w:rsid w:val="00727E21"/>
    <w:rsid w:val="00730151"/>
    <w:rsid w:val="00730636"/>
    <w:rsid w:val="00730649"/>
    <w:rsid w:val="007308C4"/>
    <w:rsid w:val="00730A5C"/>
    <w:rsid w:val="00730C30"/>
    <w:rsid w:val="00730FCD"/>
    <w:rsid w:val="00731686"/>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37FC9"/>
    <w:rsid w:val="00740522"/>
    <w:rsid w:val="00740646"/>
    <w:rsid w:val="0074081A"/>
    <w:rsid w:val="00740823"/>
    <w:rsid w:val="00740A3C"/>
    <w:rsid w:val="00741223"/>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6DB"/>
    <w:rsid w:val="00744B8C"/>
    <w:rsid w:val="00744C74"/>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67A"/>
    <w:rsid w:val="0074798C"/>
    <w:rsid w:val="007479DE"/>
    <w:rsid w:val="00747AAA"/>
    <w:rsid w:val="00747EED"/>
    <w:rsid w:val="007500BD"/>
    <w:rsid w:val="007500CA"/>
    <w:rsid w:val="007500E4"/>
    <w:rsid w:val="00750550"/>
    <w:rsid w:val="0075088A"/>
    <w:rsid w:val="00750A9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04D"/>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BC2"/>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12B"/>
    <w:rsid w:val="007942B9"/>
    <w:rsid w:val="0079485D"/>
    <w:rsid w:val="00794C68"/>
    <w:rsid w:val="007951C7"/>
    <w:rsid w:val="007954A4"/>
    <w:rsid w:val="00795556"/>
    <w:rsid w:val="00795596"/>
    <w:rsid w:val="00795625"/>
    <w:rsid w:val="00795CFE"/>
    <w:rsid w:val="00795D8A"/>
    <w:rsid w:val="00795FA4"/>
    <w:rsid w:val="00795FF7"/>
    <w:rsid w:val="00796302"/>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A7ADD"/>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1F9"/>
    <w:rsid w:val="007B63B7"/>
    <w:rsid w:val="007B640B"/>
    <w:rsid w:val="007B64E4"/>
    <w:rsid w:val="007B6653"/>
    <w:rsid w:val="007B69EE"/>
    <w:rsid w:val="007B6CD7"/>
    <w:rsid w:val="007B6CF1"/>
    <w:rsid w:val="007B6DD7"/>
    <w:rsid w:val="007B6FBE"/>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CEE"/>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163"/>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E7DAE"/>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4E3"/>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2F54"/>
    <w:rsid w:val="00813110"/>
    <w:rsid w:val="00813500"/>
    <w:rsid w:val="00813781"/>
    <w:rsid w:val="008137D9"/>
    <w:rsid w:val="008138E5"/>
    <w:rsid w:val="00813ABB"/>
    <w:rsid w:val="00813F05"/>
    <w:rsid w:val="008144EA"/>
    <w:rsid w:val="0081451F"/>
    <w:rsid w:val="00814726"/>
    <w:rsid w:val="00814834"/>
    <w:rsid w:val="00814919"/>
    <w:rsid w:val="00814986"/>
    <w:rsid w:val="00814ECD"/>
    <w:rsid w:val="00814FCE"/>
    <w:rsid w:val="0081500C"/>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0F72"/>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3E6"/>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6B"/>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2B2"/>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2D"/>
    <w:rsid w:val="008472FC"/>
    <w:rsid w:val="0084778E"/>
    <w:rsid w:val="008477CC"/>
    <w:rsid w:val="0084784D"/>
    <w:rsid w:val="0084786D"/>
    <w:rsid w:val="00847A8F"/>
    <w:rsid w:val="00847CCE"/>
    <w:rsid w:val="00847CEE"/>
    <w:rsid w:val="00847D54"/>
    <w:rsid w:val="00847D73"/>
    <w:rsid w:val="00847F62"/>
    <w:rsid w:val="0085044B"/>
    <w:rsid w:val="008505D7"/>
    <w:rsid w:val="0085076A"/>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00F"/>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6B93"/>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A07"/>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078"/>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0EE"/>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09F"/>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04"/>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AF6"/>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6A1E"/>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4E7"/>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0EF4"/>
    <w:rsid w:val="009211B8"/>
    <w:rsid w:val="009212FA"/>
    <w:rsid w:val="0092142E"/>
    <w:rsid w:val="0092178A"/>
    <w:rsid w:val="009217A0"/>
    <w:rsid w:val="0092188F"/>
    <w:rsid w:val="009219E9"/>
    <w:rsid w:val="00921A67"/>
    <w:rsid w:val="00921E85"/>
    <w:rsid w:val="00922211"/>
    <w:rsid w:val="0092222E"/>
    <w:rsid w:val="009223FD"/>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3D"/>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DAE"/>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277"/>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1E"/>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36"/>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2BE"/>
    <w:rsid w:val="00954408"/>
    <w:rsid w:val="00954511"/>
    <w:rsid w:val="00954767"/>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990"/>
    <w:rsid w:val="00956A61"/>
    <w:rsid w:val="00956B4A"/>
    <w:rsid w:val="00956D4E"/>
    <w:rsid w:val="00956D72"/>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C37"/>
    <w:rsid w:val="00960DF0"/>
    <w:rsid w:val="00960F14"/>
    <w:rsid w:val="00960F64"/>
    <w:rsid w:val="0096102B"/>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6EE3"/>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10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9BA"/>
    <w:rsid w:val="00984AEC"/>
    <w:rsid w:val="00984CA4"/>
    <w:rsid w:val="00984F5B"/>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91F"/>
    <w:rsid w:val="009A0F1C"/>
    <w:rsid w:val="009A113C"/>
    <w:rsid w:val="009A1361"/>
    <w:rsid w:val="009A152A"/>
    <w:rsid w:val="009A1672"/>
    <w:rsid w:val="009A184F"/>
    <w:rsid w:val="009A192C"/>
    <w:rsid w:val="009A218F"/>
    <w:rsid w:val="009A2228"/>
    <w:rsid w:val="009A27D8"/>
    <w:rsid w:val="009A2A54"/>
    <w:rsid w:val="009A2DDE"/>
    <w:rsid w:val="009A3199"/>
    <w:rsid w:val="009A3306"/>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281"/>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A4A"/>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8D6"/>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6E00"/>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96"/>
    <w:rsid w:val="00A016B0"/>
    <w:rsid w:val="00A01922"/>
    <w:rsid w:val="00A01A78"/>
    <w:rsid w:val="00A027AF"/>
    <w:rsid w:val="00A02815"/>
    <w:rsid w:val="00A02CAB"/>
    <w:rsid w:val="00A02F1C"/>
    <w:rsid w:val="00A0365B"/>
    <w:rsid w:val="00A038E7"/>
    <w:rsid w:val="00A03923"/>
    <w:rsid w:val="00A03A32"/>
    <w:rsid w:val="00A03AE7"/>
    <w:rsid w:val="00A03B46"/>
    <w:rsid w:val="00A03BF6"/>
    <w:rsid w:val="00A03C61"/>
    <w:rsid w:val="00A03F99"/>
    <w:rsid w:val="00A04381"/>
    <w:rsid w:val="00A047F1"/>
    <w:rsid w:val="00A04A5F"/>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CB9"/>
    <w:rsid w:val="00A17F5E"/>
    <w:rsid w:val="00A2003E"/>
    <w:rsid w:val="00A20347"/>
    <w:rsid w:val="00A20377"/>
    <w:rsid w:val="00A2046F"/>
    <w:rsid w:val="00A209CE"/>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9B6"/>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79A"/>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CA"/>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608"/>
    <w:rsid w:val="00A5278A"/>
    <w:rsid w:val="00A52C37"/>
    <w:rsid w:val="00A52DA8"/>
    <w:rsid w:val="00A52DD9"/>
    <w:rsid w:val="00A5347C"/>
    <w:rsid w:val="00A535BD"/>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AD8"/>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154"/>
    <w:rsid w:val="00A803CF"/>
    <w:rsid w:val="00A803FA"/>
    <w:rsid w:val="00A804EF"/>
    <w:rsid w:val="00A80C9C"/>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2ED"/>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2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4C"/>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601"/>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63E"/>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113"/>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4FFF"/>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A29"/>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9D"/>
    <w:rsid w:val="00B129FB"/>
    <w:rsid w:val="00B12AC6"/>
    <w:rsid w:val="00B12AE8"/>
    <w:rsid w:val="00B12CB2"/>
    <w:rsid w:val="00B12D6A"/>
    <w:rsid w:val="00B12FF0"/>
    <w:rsid w:val="00B1327A"/>
    <w:rsid w:val="00B135D1"/>
    <w:rsid w:val="00B13B6D"/>
    <w:rsid w:val="00B13C73"/>
    <w:rsid w:val="00B13D2B"/>
    <w:rsid w:val="00B14386"/>
    <w:rsid w:val="00B1443A"/>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C58"/>
    <w:rsid w:val="00B30F40"/>
    <w:rsid w:val="00B30FA6"/>
    <w:rsid w:val="00B3130F"/>
    <w:rsid w:val="00B3136E"/>
    <w:rsid w:val="00B31410"/>
    <w:rsid w:val="00B31913"/>
    <w:rsid w:val="00B31D22"/>
    <w:rsid w:val="00B31D8E"/>
    <w:rsid w:val="00B3209B"/>
    <w:rsid w:val="00B32178"/>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10F"/>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478"/>
    <w:rsid w:val="00B4152C"/>
    <w:rsid w:val="00B41717"/>
    <w:rsid w:val="00B423EC"/>
    <w:rsid w:val="00B4257C"/>
    <w:rsid w:val="00B42A74"/>
    <w:rsid w:val="00B432A5"/>
    <w:rsid w:val="00B43582"/>
    <w:rsid w:val="00B435DD"/>
    <w:rsid w:val="00B4364F"/>
    <w:rsid w:val="00B43658"/>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05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8B9"/>
    <w:rsid w:val="00B61C7E"/>
    <w:rsid w:val="00B61D27"/>
    <w:rsid w:val="00B61F6F"/>
    <w:rsid w:val="00B62161"/>
    <w:rsid w:val="00B6299B"/>
    <w:rsid w:val="00B62B5E"/>
    <w:rsid w:val="00B62C73"/>
    <w:rsid w:val="00B62F94"/>
    <w:rsid w:val="00B6337F"/>
    <w:rsid w:val="00B63729"/>
    <w:rsid w:val="00B63934"/>
    <w:rsid w:val="00B63C57"/>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EFA"/>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5E7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23"/>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3E"/>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355"/>
    <w:rsid w:val="00B96432"/>
    <w:rsid w:val="00B966BF"/>
    <w:rsid w:val="00B9671B"/>
    <w:rsid w:val="00B967EC"/>
    <w:rsid w:val="00B96972"/>
    <w:rsid w:val="00B96992"/>
    <w:rsid w:val="00B96FA0"/>
    <w:rsid w:val="00B9725E"/>
    <w:rsid w:val="00B9746E"/>
    <w:rsid w:val="00B974E4"/>
    <w:rsid w:val="00B97552"/>
    <w:rsid w:val="00B9766C"/>
    <w:rsid w:val="00B979B9"/>
    <w:rsid w:val="00B97C32"/>
    <w:rsid w:val="00B97C57"/>
    <w:rsid w:val="00B97CBD"/>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6C64"/>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C8C"/>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16"/>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4B"/>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90E"/>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269"/>
    <w:rsid w:val="00C1036B"/>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D1F"/>
    <w:rsid w:val="00C12EB8"/>
    <w:rsid w:val="00C13098"/>
    <w:rsid w:val="00C13394"/>
    <w:rsid w:val="00C134CF"/>
    <w:rsid w:val="00C136E5"/>
    <w:rsid w:val="00C137D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2BA"/>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3D"/>
    <w:rsid w:val="00C40B8A"/>
    <w:rsid w:val="00C41041"/>
    <w:rsid w:val="00C410E4"/>
    <w:rsid w:val="00C411A9"/>
    <w:rsid w:val="00C4120B"/>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88C"/>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DE"/>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20"/>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6D7F"/>
    <w:rsid w:val="00C7710D"/>
    <w:rsid w:val="00C77200"/>
    <w:rsid w:val="00C772AE"/>
    <w:rsid w:val="00C7736E"/>
    <w:rsid w:val="00C7740C"/>
    <w:rsid w:val="00C7741A"/>
    <w:rsid w:val="00C7752A"/>
    <w:rsid w:val="00C77559"/>
    <w:rsid w:val="00C775D9"/>
    <w:rsid w:val="00C77747"/>
    <w:rsid w:val="00C778C5"/>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591"/>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87F4E"/>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722"/>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671"/>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9FE"/>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819"/>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37C"/>
    <w:rsid w:val="00D004D9"/>
    <w:rsid w:val="00D00553"/>
    <w:rsid w:val="00D00748"/>
    <w:rsid w:val="00D00BD9"/>
    <w:rsid w:val="00D010E7"/>
    <w:rsid w:val="00D01139"/>
    <w:rsid w:val="00D01167"/>
    <w:rsid w:val="00D01679"/>
    <w:rsid w:val="00D01816"/>
    <w:rsid w:val="00D01967"/>
    <w:rsid w:val="00D01B5C"/>
    <w:rsid w:val="00D01C6E"/>
    <w:rsid w:val="00D02103"/>
    <w:rsid w:val="00D027F6"/>
    <w:rsid w:val="00D027FD"/>
    <w:rsid w:val="00D02D44"/>
    <w:rsid w:val="00D02FE3"/>
    <w:rsid w:val="00D030A9"/>
    <w:rsid w:val="00D03248"/>
    <w:rsid w:val="00D03296"/>
    <w:rsid w:val="00D034A8"/>
    <w:rsid w:val="00D038B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E6"/>
    <w:rsid w:val="00D103F6"/>
    <w:rsid w:val="00D107AB"/>
    <w:rsid w:val="00D108DD"/>
    <w:rsid w:val="00D10A62"/>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28"/>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43"/>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6FE"/>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04E"/>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413"/>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74C"/>
    <w:rsid w:val="00D66B17"/>
    <w:rsid w:val="00D66C18"/>
    <w:rsid w:val="00D66E0E"/>
    <w:rsid w:val="00D67013"/>
    <w:rsid w:val="00D671D5"/>
    <w:rsid w:val="00D672C5"/>
    <w:rsid w:val="00D67498"/>
    <w:rsid w:val="00D67694"/>
    <w:rsid w:val="00D67B35"/>
    <w:rsid w:val="00D67E87"/>
    <w:rsid w:val="00D67F65"/>
    <w:rsid w:val="00D70D0D"/>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0E0"/>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3B9"/>
    <w:rsid w:val="00D805CB"/>
    <w:rsid w:val="00D80673"/>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2DF"/>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BE8"/>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141"/>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2EC6"/>
    <w:rsid w:val="00DF3278"/>
    <w:rsid w:val="00DF332C"/>
    <w:rsid w:val="00DF3941"/>
    <w:rsid w:val="00DF3B55"/>
    <w:rsid w:val="00DF3D79"/>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46A"/>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556"/>
    <w:rsid w:val="00E067C2"/>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479"/>
    <w:rsid w:val="00E315FB"/>
    <w:rsid w:val="00E31982"/>
    <w:rsid w:val="00E31A3C"/>
    <w:rsid w:val="00E31AAD"/>
    <w:rsid w:val="00E31E1A"/>
    <w:rsid w:val="00E31E70"/>
    <w:rsid w:val="00E31F40"/>
    <w:rsid w:val="00E32482"/>
    <w:rsid w:val="00E326B9"/>
    <w:rsid w:val="00E32EBA"/>
    <w:rsid w:val="00E32F11"/>
    <w:rsid w:val="00E32F4A"/>
    <w:rsid w:val="00E333E4"/>
    <w:rsid w:val="00E33440"/>
    <w:rsid w:val="00E33611"/>
    <w:rsid w:val="00E33CAB"/>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593"/>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5D2"/>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6"/>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B82"/>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07E"/>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A4"/>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7D"/>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A77"/>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CA7"/>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7A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99"/>
    <w:rsid w:val="00ED67BD"/>
    <w:rsid w:val="00ED69A2"/>
    <w:rsid w:val="00ED6A0D"/>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4E0"/>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E7D4A"/>
    <w:rsid w:val="00EF028B"/>
    <w:rsid w:val="00EF09B7"/>
    <w:rsid w:val="00EF0C2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3F6"/>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268"/>
    <w:rsid w:val="00F1355C"/>
    <w:rsid w:val="00F136D4"/>
    <w:rsid w:val="00F138D8"/>
    <w:rsid w:val="00F13B32"/>
    <w:rsid w:val="00F14195"/>
    <w:rsid w:val="00F1436C"/>
    <w:rsid w:val="00F14417"/>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69E"/>
    <w:rsid w:val="00F5097D"/>
    <w:rsid w:val="00F50A34"/>
    <w:rsid w:val="00F50AB2"/>
    <w:rsid w:val="00F50F32"/>
    <w:rsid w:val="00F5110D"/>
    <w:rsid w:val="00F51233"/>
    <w:rsid w:val="00F5187D"/>
    <w:rsid w:val="00F51B31"/>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D82"/>
    <w:rsid w:val="00F63FE7"/>
    <w:rsid w:val="00F64094"/>
    <w:rsid w:val="00F642C8"/>
    <w:rsid w:val="00F651DB"/>
    <w:rsid w:val="00F65374"/>
    <w:rsid w:val="00F65E8D"/>
    <w:rsid w:val="00F66065"/>
    <w:rsid w:val="00F660D7"/>
    <w:rsid w:val="00F66453"/>
    <w:rsid w:val="00F665D8"/>
    <w:rsid w:val="00F6680C"/>
    <w:rsid w:val="00F66838"/>
    <w:rsid w:val="00F668E1"/>
    <w:rsid w:val="00F66BDB"/>
    <w:rsid w:val="00F671F0"/>
    <w:rsid w:val="00F67830"/>
    <w:rsid w:val="00F67A91"/>
    <w:rsid w:val="00F67E43"/>
    <w:rsid w:val="00F67F1F"/>
    <w:rsid w:val="00F70057"/>
    <w:rsid w:val="00F7012E"/>
    <w:rsid w:val="00F7034B"/>
    <w:rsid w:val="00F703FD"/>
    <w:rsid w:val="00F70485"/>
    <w:rsid w:val="00F7064F"/>
    <w:rsid w:val="00F70AA8"/>
    <w:rsid w:val="00F70D7E"/>
    <w:rsid w:val="00F710F1"/>
    <w:rsid w:val="00F711A2"/>
    <w:rsid w:val="00F713D6"/>
    <w:rsid w:val="00F71651"/>
    <w:rsid w:val="00F71ADE"/>
    <w:rsid w:val="00F71D1D"/>
    <w:rsid w:val="00F71E58"/>
    <w:rsid w:val="00F71EC1"/>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AEA"/>
    <w:rsid w:val="00F73D3D"/>
    <w:rsid w:val="00F73D4B"/>
    <w:rsid w:val="00F741B6"/>
    <w:rsid w:val="00F74244"/>
    <w:rsid w:val="00F74566"/>
    <w:rsid w:val="00F74608"/>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12A"/>
    <w:rsid w:val="00F82760"/>
    <w:rsid w:val="00F8283B"/>
    <w:rsid w:val="00F828FF"/>
    <w:rsid w:val="00F82E3D"/>
    <w:rsid w:val="00F83522"/>
    <w:rsid w:val="00F8373E"/>
    <w:rsid w:val="00F8374B"/>
    <w:rsid w:val="00F83B60"/>
    <w:rsid w:val="00F83DDB"/>
    <w:rsid w:val="00F83EA8"/>
    <w:rsid w:val="00F84499"/>
    <w:rsid w:val="00F845FF"/>
    <w:rsid w:val="00F8477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0E6"/>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6FC"/>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59"/>
    <w:rsid w:val="00F963DE"/>
    <w:rsid w:val="00F964CA"/>
    <w:rsid w:val="00F96568"/>
    <w:rsid w:val="00F965DD"/>
    <w:rsid w:val="00F96980"/>
    <w:rsid w:val="00F96EC4"/>
    <w:rsid w:val="00F9714B"/>
    <w:rsid w:val="00F97218"/>
    <w:rsid w:val="00F975B4"/>
    <w:rsid w:val="00F979B7"/>
    <w:rsid w:val="00F97B51"/>
    <w:rsid w:val="00F97E0A"/>
    <w:rsid w:val="00F97E39"/>
    <w:rsid w:val="00F97F63"/>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9F7"/>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5F44"/>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7E3"/>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5AF"/>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642"/>
    <w:rsid w:val="00FD29B2"/>
    <w:rsid w:val="00FD2D58"/>
    <w:rsid w:val="00FD2D9C"/>
    <w:rsid w:val="00FD31BD"/>
    <w:rsid w:val="00FD33DB"/>
    <w:rsid w:val="00FD3479"/>
    <w:rsid w:val="00FD3609"/>
    <w:rsid w:val="00FD3725"/>
    <w:rsid w:val="00FD389D"/>
    <w:rsid w:val="00FD3AC1"/>
    <w:rsid w:val="00FD3AE8"/>
    <w:rsid w:val="00FD3D5C"/>
    <w:rsid w:val="00FD3E2A"/>
    <w:rsid w:val="00FD4062"/>
    <w:rsid w:val="00FD43CD"/>
    <w:rsid w:val="00FD4676"/>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46"/>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E7EB6"/>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B3B"/>
    <w:rsid w:val="00FF2D1F"/>
    <w:rsid w:val="00FF2FE8"/>
    <w:rsid w:val="00FF3508"/>
    <w:rsid w:val="00FF357A"/>
    <w:rsid w:val="00FF373D"/>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rynqvb">
    <w:name w:val="rynqvb"/>
    <w:basedOn w:val="DefaultParagraphFont"/>
    <w:rsid w:val="00084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06052-BEFF-45CF-9DC4-6FBFAD5C6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e51413fb-b6f8-4f29-abc2-eb20455e809e"/>
    <ds:schemaRef ds:uri="1d122eec-3bb3-4fc2-82b5-17eb52940d3b"/>
    <ds:schemaRef ds:uri="http://purl.org/dc/te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39</TotalTime>
  <Pages>11</Pages>
  <Words>2788</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47</cp:revision>
  <cp:lastPrinted>2016-03-25T21:53:00Z</cp:lastPrinted>
  <dcterms:created xsi:type="dcterms:W3CDTF">2023-09-27T09:04:00Z</dcterms:created>
  <dcterms:modified xsi:type="dcterms:W3CDTF">2023-09-27T17:35:00Z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