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23C49" w14:textId="1539922B" w:rsidR="001C07A2" w:rsidRDefault="001C07A2" w:rsidP="001C07A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#107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420EB" w:rsidRPr="00C420EB">
        <w:rPr>
          <w:rFonts w:ascii="Arial" w:hAnsi="Arial" w:cs="Arial"/>
          <w:b/>
          <w:noProof/>
          <w:color w:val="000000"/>
          <w:sz w:val="24"/>
          <w:szCs w:val="24"/>
        </w:rPr>
        <w:t>R4-2307000</w:t>
      </w:r>
    </w:p>
    <w:p w14:paraId="68DF9994" w14:textId="77777777" w:rsidR="001C07A2" w:rsidRDefault="001C07A2" w:rsidP="001C07A2">
      <w:pPr>
        <w:rPr>
          <w:rFonts w:ascii="Arial" w:hAnsi="Arial" w:cs="Arial"/>
          <w:b/>
          <w:noProof/>
          <w:sz w:val="24"/>
          <w:szCs w:val="24"/>
        </w:rPr>
      </w:pPr>
      <w:r w:rsidRPr="00AB4E9C">
        <w:rPr>
          <w:rFonts w:ascii="Arial" w:hAnsi="Arial" w:cs="Arial"/>
          <w:b/>
          <w:noProof/>
          <w:sz w:val="24"/>
          <w:szCs w:val="24"/>
        </w:rPr>
        <w:t>Incheon, K</w:t>
      </w:r>
      <w:r>
        <w:rPr>
          <w:rFonts w:ascii="Arial" w:hAnsi="Arial" w:cs="Arial"/>
          <w:b/>
          <w:noProof/>
          <w:sz w:val="24"/>
          <w:szCs w:val="24"/>
        </w:rPr>
        <w:t>orea, 22 – 26 May 2023</w:t>
      </w:r>
    </w:p>
    <w:p w14:paraId="6513B388" w14:textId="77777777" w:rsidR="001C07A2" w:rsidRDefault="001C07A2" w:rsidP="001C07A2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3FDB5068" w14:textId="265D8BF8" w:rsidR="001C07A2" w:rsidRDefault="001C07A2" w:rsidP="001C07A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106-bis-e</w:t>
      </w:r>
    </w:p>
    <w:p w14:paraId="5BA8841D" w14:textId="77777777" w:rsidR="001C07A2" w:rsidRDefault="001C07A2" w:rsidP="001C07A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online, meeting, 17/04/2023 to 26/04/2023</w:t>
      </w:r>
    </w:p>
    <w:p w14:paraId="6AE140AC" w14:textId="77777777" w:rsidR="001C07A2" w:rsidRDefault="001C07A2" w:rsidP="001C07A2"/>
    <w:p w14:paraId="13FD0450" w14:textId="77777777" w:rsidR="0006584F" w:rsidRDefault="0006584F" w:rsidP="0006584F">
      <w:pPr>
        <w:pStyle w:val="Heading2"/>
      </w:pPr>
      <w:r>
        <w:br w:type="page"/>
      </w:r>
      <w:r>
        <w:lastRenderedPageBreak/>
        <w:t>Annex A: Contribution documents and status</w:t>
      </w:r>
    </w:p>
    <w:p w14:paraId="30E798BF" w14:textId="7459C5DA" w:rsidR="0006584F" w:rsidRDefault="002E449F" w:rsidP="002E449F">
      <w:r w:rsidRPr="0090077D">
        <w:t>See excel file attached to this report.</w:t>
      </w:r>
    </w:p>
    <w:p w14:paraId="6AF406B0" w14:textId="77777777" w:rsidR="0006584F" w:rsidRDefault="0006584F" w:rsidP="0006584F"/>
    <w:p w14:paraId="7EF1BF1E" w14:textId="77777777" w:rsidR="0006584F" w:rsidRDefault="0006584F" w:rsidP="0006584F">
      <w:pPr>
        <w:pStyle w:val="Heading2"/>
      </w:pPr>
      <w:r>
        <w:br w:type="page"/>
      </w:r>
      <w:r>
        <w:lastRenderedPageBreak/>
        <w:t>Annex B: List of change requests</w:t>
      </w:r>
    </w:p>
    <w:p w14:paraId="316821FD" w14:textId="77777777" w:rsidR="0006584F" w:rsidRDefault="0006584F" w:rsidP="0006584F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971"/>
        <w:gridCol w:w="872"/>
        <w:gridCol w:w="709"/>
        <w:gridCol w:w="567"/>
        <w:gridCol w:w="708"/>
        <w:gridCol w:w="567"/>
        <w:gridCol w:w="1843"/>
        <w:gridCol w:w="987"/>
      </w:tblGrid>
      <w:tr w:rsidR="0006584F" w14:paraId="7A50C0B9" w14:textId="77777777" w:rsidTr="00EC24CB">
        <w:tc>
          <w:tcPr>
            <w:tcW w:w="1129" w:type="dxa"/>
          </w:tcPr>
          <w:p w14:paraId="16DAC2A6" w14:textId="06FE6F39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lastRenderedPageBreak/>
              <w:t>Document</w:t>
            </w:r>
          </w:p>
        </w:tc>
        <w:tc>
          <w:tcPr>
            <w:tcW w:w="1276" w:type="dxa"/>
          </w:tcPr>
          <w:p w14:paraId="616A1127" w14:textId="69FD947A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Title</w:t>
            </w:r>
          </w:p>
        </w:tc>
        <w:tc>
          <w:tcPr>
            <w:tcW w:w="971" w:type="dxa"/>
          </w:tcPr>
          <w:p w14:paraId="3D20DD82" w14:textId="4036040E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Source</w:t>
            </w:r>
          </w:p>
        </w:tc>
        <w:tc>
          <w:tcPr>
            <w:tcW w:w="872" w:type="dxa"/>
          </w:tcPr>
          <w:p w14:paraId="30DEA3FC" w14:textId="734670F6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Spec</w:t>
            </w:r>
          </w:p>
        </w:tc>
        <w:tc>
          <w:tcPr>
            <w:tcW w:w="709" w:type="dxa"/>
          </w:tcPr>
          <w:p w14:paraId="6845D9A1" w14:textId="70689270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CR</w:t>
            </w:r>
          </w:p>
        </w:tc>
        <w:tc>
          <w:tcPr>
            <w:tcW w:w="567" w:type="dxa"/>
          </w:tcPr>
          <w:p w14:paraId="5ABAE295" w14:textId="76C6C34D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Rev</w:t>
            </w:r>
          </w:p>
        </w:tc>
        <w:tc>
          <w:tcPr>
            <w:tcW w:w="708" w:type="dxa"/>
          </w:tcPr>
          <w:p w14:paraId="4E9359F3" w14:textId="423F617A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Rel</w:t>
            </w:r>
          </w:p>
        </w:tc>
        <w:tc>
          <w:tcPr>
            <w:tcW w:w="567" w:type="dxa"/>
          </w:tcPr>
          <w:p w14:paraId="05EEA7BB" w14:textId="148B4C95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Cat</w:t>
            </w:r>
          </w:p>
        </w:tc>
        <w:tc>
          <w:tcPr>
            <w:tcW w:w="1843" w:type="dxa"/>
          </w:tcPr>
          <w:p w14:paraId="2FA56C5A" w14:textId="3F0599A4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WI</w:t>
            </w:r>
          </w:p>
        </w:tc>
        <w:tc>
          <w:tcPr>
            <w:tcW w:w="987" w:type="dxa"/>
          </w:tcPr>
          <w:p w14:paraId="783A941B" w14:textId="54E3F42E" w:rsidR="0006584F" w:rsidRPr="002E449F" w:rsidRDefault="0006584F" w:rsidP="0006584F">
            <w:pPr>
              <w:pStyle w:val="TAH"/>
              <w:rPr>
                <w:szCs w:val="18"/>
              </w:rPr>
            </w:pPr>
            <w:r w:rsidRPr="002E449F">
              <w:rPr>
                <w:szCs w:val="18"/>
              </w:rPr>
              <w:t>Decision</w:t>
            </w:r>
          </w:p>
        </w:tc>
      </w:tr>
      <w:tr w:rsidR="0006584F" w14:paraId="4A1AE9EF" w14:textId="77777777" w:rsidTr="00EC24CB">
        <w:tc>
          <w:tcPr>
            <w:tcW w:w="1129" w:type="dxa"/>
          </w:tcPr>
          <w:p w14:paraId="5B0B6AE7" w14:textId="058D614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R4-2304512</w:t>
            </w:r>
          </w:p>
        </w:tc>
        <w:tc>
          <w:tcPr>
            <w:tcW w:w="1276" w:type="dxa"/>
          </w:tcPr>
          <w:p w14:paraId="60110572" w14:textId="1BD980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971" w:type="dxa"/>
          </w:tcPr>
          <w:p w14:paraId="080AC4FA" w14:textId="0211CFA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872" w:type="dxa"/>
          </w:tcPr>
          <w:p w14:paraId="20336724" w14:textId="0058399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F088C05" w14:textId="53A5723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5944</w:t>
            </w:r>
          </w:p>
        </w:tc>
        <w:tc>
          <w:tcPr>
            <w:tcW w:w="567" w:type="dxa"/>
          </w:tcPr>
          <w:p w14:paraId="35F081A5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6AA6B15" w14:textId="0D1B0F6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32DB0428" w14:textId="622A95D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73B5238" w14:textId="16C263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987" w:type="dxa"/>
          </w:tcPr>
          <w:p w14:paraId="59CDE018" w14:textId="3A82E4C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6639A450" w14:textId="77777777" w:rsidTr="00EC24CB">
        <w:tc>
          <w:tcPr>
            <w:tcW w:w="1129" w:type="dxa"/>
          </w:tcPr>
          <w:p w14:paraId="579B8416" w14:textId="4C617F2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R4-2305961</w:t>
            </w:r>
          </w:p>
        </w:tc>
        <w:tc>
          <w:tcPr>
            <w:tcW w:w="1276" w:type="dxa"/>
          </w:tcPr>
          <w:p w14:paraId="04273077" w14:textId="53570EA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TS36.102: Introduction of IoT-NTN UE demodulation requirements</w:t>
            </w:r>
          </w:p>
        </w:tc>
        <w:tc>
          <w:tcPr>
            <w:tcW w:w="971" w:type="dxa"/>
          </w:tcPr>
          <w:p w14:paraId="6E7AEAFE" w14:textId="4DDAB5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872" w:type="dxa"/>
          </w:tcPr>
          <w:p w14:paraId="7C960117" w14:textId="5A7A60D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21B4C213" w14:textId="494BB311" w:rsidR="0006584F" w:rsidRPr="0006584F" w:rsidRDefault="000B601B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2E8609FA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73982B3" w14:textId="23E2ABE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45806CA" w14:textId="49EA219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0092D3A" w14:textId="3617D28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87" w:type="dxa"/>
          </w:tcPr>
          <w:p w14:paraId="5B18EC9A" w14:textId="309E73BB" w:rsidR="0006584F" w:rsidRPr="0006584F" w:rsidRDefault="0089727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1AEDD4A9" w14:textId="77777777" w:rsidTr="00EC24CB">
        <w:tc>
          <w:tcPr>
            <w:tcW w:w="1129" w:type="dxa"/>
          </w:tcPr>
          <w:p w14:paraId="5F368B3E" w14:textId="31040CF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R4-2304469</w:t>
            </w:r>
          </w:p>
        </w:tc>
        <w:tc>
          <w:tcPr>
            <w:tcW w:w="1276" w:type="dxa"/>
          </w:tcPr>
          <w:p w14:paraId="4A88B80B" w14:textId="03725B1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A-MPR of NS_24</w:t>
            </w:r>
          </w:p>
        </w:tc>
        <w:tc>
          <w:tcPr>
            <w:tcW w:w="971" w:type="dxa"/>
          </w:tcPr>
          <w:p w14:paraId="7A0954C3" w14:textId="551C4DE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872" w:type="dxa"/>
          </w:tcPr>
          <w:p w14:paraId="5305A3B7" w14:textId="39E56FA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1A668C75" w14:textId="31F8761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567" w:type="dxa"/>
          </w:tcPr>
          <w:p w14:paraId="6B272A56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8900A2B" w14:textId="23D71AD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8E3073D" w14:textId="0E2D4C5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8996D0D" w14:textId="7AD6CC8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20F966EA" w14:textId="1D71E5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6584F" w14:paraId="77C6DEDE" w14:textId="77777777" w:rsidTr="00EC24CB">
        <w:tc>
          <w:tcPr>
            <w:tcW w:w="1129" w:type="dxa"/>
          </w:tcPr>
          <w:p w14:paraId="20792EBC" w14:textId="2360DEB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R4-2304490</w:t>
            </w:r>
          </w:p>
        </w:tc>
        <w:tc>
          <w:tcPr>
            <w:tcW w:w="1276" w:type="dxa"/>
          </w:tcPr>
          <w:p w14:paraId="6402A595" w14:textId="564CD3E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971" w:type="dxa"/>
          </w:tcPr>
          <w:p w14:paraId="54972350" w14:textId="5C69C19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872" w:type="dxa"/>
          </w:tcPr>
          <w:p w14:paraId="45329A44" w14:textId="6035CAE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4154F340" w14:textId="0AB5C71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567" w:type="dxa"/>
          </w:tcPr>
          <w:p w14:paraId="7304C234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89B2A92" w14:textId="7AA3F95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13BCE940" w14:textId="7FA1C16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14CF74B" w14:textId="7B8609E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10B7D72F" w14:textId="6036A94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4BD7BC90" w14:textId="77777777" w:rsidTr="00EC24CB">
        <w:tc>
          <w:tcPr>
            <w:tcW w:w="1129" w:type="dxa"/>
          </w:tcPr>
          <w:p w14:paraId="6FF6741B" w14:textId="2E69AF2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R4-2306646</w:t>
            </w:r>
          </w:p>
        </w:tc>
        <w:tc>
          <w:tcPr>
            <w:tcW w:w="1276" w:type="dxa"/>
          </w:tcPr>
          <w:p w14:paraId="5CD12B10" w14:textId="2770AED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971" w:type="dxa"/>
          </w:tcPr>
          <w:p w14:paraId="5F6DFD5F" w14:textId="28F0B29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872" w:type="dxa"/>
          </w:tcPr>
          <w:p w14:paraId="199E0952" w14:textId="34FF488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5ED8402A" w14:textId="408F4E4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567" w:type="dxa"/>
          </w:tcPr>
          <w:p w14:paraId="29227FFF" w14:textId="54BB83DD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2B953354" w14:textId="38BE8F5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15DEE141" w14:textId="018E2FE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27435E2" w14:textId="46D0CAA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5F43EC93" w14:textId="52FBF7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59684816" w14:textId="77777777" w:rsidTr="00EC24CB">
        <w:tc>
          <w:tcPr>
            <w:tcW w:w="1129" w:type="dxa"/>
          </w:tcPr>
          <w:p w14:paraId="4628DBDE" w14:textId="10A24A6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R4-2304821</w:t>
            </w:r>
          </w:p>
        </w:tc>
        <w:tc>
          <w:tcPr>
            <w:tcW w:w="1276" w:type="dxa"/>
          </w:tcPr>
          <w:p w14:paraId="2887BE0C" w14:textId="3D0C7C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of NB-IoT Radio Link Monitoring and reference configurations for satellite access</w:t>
            </w:r>
          </w:p>
        </w:tc>
        <w:tc>
          <w:tcPr>
            <w:tcW w:w="971" w:type="dxa"/>
          </w:tcPr>
          <w:p w14:paraId="7A92A97F" w14:textId="22FDE32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872" w:type="dxa"/>
          </w:tcPr>
          <w:p w14:paraId="677D76DA" w14:textId="00FFBF7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3458400" w14:textId="6E5FD99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7201</w:t>
            </w:r>
          </w:p>
        </w:tc>
        <w:tc>
          <w:tcPr>
            <w:tcW w:w="567" w:type="dxa"/>
          </w:tcPr>
          <w:p w14:paraId="2CE5E90A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B29F3D6" w14:textId="6E2C698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37C0BFE" w14:textId="38D8367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8E4F268" w14:textId="59AEE49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87" w:type="dxa"/>
          </w:tcPr>
          <w:p w14:paraId="72343F2B" w14:textId="2583B7B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0A079859" w14:textId="77777777" w:rsidTr="00EC24CB">
        <w:tc>
          <w:tcPr>
            <w:tcW w:w="1129" w:type="dxa"/>
          </w:tcPr>
          <w:p w14:paraId="284F7AC9" w14:textId="606C4EF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R4-2304822</w:t>
            </w:r>
          </w:p>
        </w:tc>
        <w:tc>
          <w:tcPr>
            <w:tcW w:w="1276" w:type="dxa"/>
          </w:tcPr>
          <w:p w14:paraId="0C2626AC" w14:textId="361F5D1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requirement for measurement accuracy and power headroom for Satellite Access</w:t>
            </w:r>
          </w:p>
        </w:tc>
        <w:tc>
          <w:tcPr>
            <w:tcW w:w="971" w:type="dxa"/>
          </w:tcPr>
          <w:p w14:paraId="2EA64A0F" w14:textId="6C43D82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872" w:type="dxa"/>
          </w:tcPr>
          <w:p w14:paraId="3C73F66B" w14:textId="01C8605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47C13FF6" w14:textId="7F2462A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7202</w:t>
            </w:r>
          </w:p>
        </w:tc>
        <w:tc>
          <w:tcPr>
            <w:tcW w:w="567" w:type="dxa"/>
          </w:tcPr>
          <w:p w14:paraId="5BBF9915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06096DD" w14:textId="31E8E52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74888D20" w14:textId="4EACD7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59AF398" w14:textId="57DCAF0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87" w:type="dxa"/>
          </w:tcPr>
          <w:p w14:paraId="147FE883" w14:textId="4833325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559ADD5B" w14:textId="77777777" w:rsidTr="00EC24CB">
        <w:tc>
          <w:tcPr>
            <w:tcW w:w="1129" w:type="dxa"/>
          </w:tcPr>
          <w:p w14:paraId="32A699BF" w14:textId="312ABE1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R4-2305738</w:t>
            </w:r>
          </w:p>
        </w:tc>
        <w:tc>
          <w:tcPr>
            <w:tcW w:w="1276" w:type="dxa"/>
          </w:tcPr>
          <w:p w14:paraId="3C6502B0" w14:textId="4FCBE7A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cat-M IoT NTN requirements</w:t>
            </w:r>
          </w:p>
        </w:tc>
        <w:tc>
          <w:tcPr>
            <w:tcW w:w="971" w:type="dxa"/>
          </w:tcPr>
          <w:p w14:paraId="0A24ECA9" w14:textId="5C83B7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872" w:type="dxa"/>
          </w:tcPr>
          <w:p w14:paraId="4597D740" w14:textId="4430340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6D299381" w14:textId="0847EB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7203</w:t>
            </w:r>
          </w:p>
        </w:tc>
        <w:tc>
          <w:tcPr>
            <w:tcW w:w="567" w:type="dxa"/>
          </w:tcPr>
          <w:p w14:paraId="6F0CB339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544792F" w14:textId="4A12E4A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3EE9D412" w14:textId="51DB2BA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B7981C5" w14:textId="602623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6F742420" w14:textId="3223EF1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12F81FF5" w14:textId="77777777" w:rsidTr="00EC24CB">
        <w:tc>
          <w:tcPr>
            <w:tcW w:w="1129" w:type="dxa"/>
          </w:tcPr>
          <w:p w14:paraId="2954266B" w14:textId="53EEAA5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R4-2305356</w:t>
            </w:r>
          </w:p>
        </w:tc>
        <w:tc>
          <w:tcPr>
            <w:tcW w:w="1276" w:type="dxa"/>
          </w:tcPr>
          <w:p w14:paraId="1C52ADF1" w14:textId="06095EC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the introduction of 900 MHz LTE new band</w:t>
            </w:r>
          </w:p>
        </w:tc>
        <w:tc>
          <w:tcPr>
            <w:tcW w:w="971" w:type="dxa"/>
          </w:tcPr>
          <w:p w14:paraId="2AE7AC93" w14:textId="3086320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14D45BD2" w14:textId="273A8E7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31D347A7" w14:textId="0C79179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1354</w:t>
            </w:r>
          </w:p>
        </w:tc>
        <w:tc>
          <w:tcPr>
            <w:tcW w:w="567" w:type="dxa"/>
          </w:tcPr>
          <w:p w14:paraId="1170ACA2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A9B89F6" w14:textId="1C8BE9C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C08644E" w14:textId="3E9562C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8FCD82E" w14:textId="03FAFEB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87" w:type="dxa"/>
          </w:tcPr>
          <w:p w14:paraId="76FE405D" w14:textId="4F0AF3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7193C370" w14:textId="77777777" w:rsidTr="00EC24CB">
        <w:tc>
          <w:tcPr>
            <w:tcW w:w="1129" w:type="dxa"/>
          </w:tcPr>
          <w:p w14:paraId="4E38E8ED" w14:textId="4CBD98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R4-2305837</w:t>
            </w:r>
          </w:p>
        </w:tc>
        <w:tc>
          <w:tcPr>
            <w:tcW w:w="1276" w:type="dxa"/>
          </w:tcPr>
          <w:p w14:paraId="784CBB83" w14:textId="2080CD0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TS36.141: the introduction of 900 MHz LTE new band</w:t>
            </w:r>
          </w:p>
        </w:tc>
        <w:tc>
          <w:tcPr>
            <w:tcW w:w="971" w:type="dxa"/>
          </w:tcPr>
          <w:p w14:paraId="32C2949D" w14:textId="0846462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6DCC26F8" w14:textId="0AFD4FD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4BFFF36D" w14:textId="32ED65A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1355</w:t>
            </w:r>
          </w:p>
        </w:tc>
        <w:tc>
          <w:tcPr>
            <w:tcW w:w="567" w:type="dxa"/>
          </w:tcPr>
          <w:p w14:paraId="352A75D7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8F77965" w14:textId="5862142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08F8EBB1" w14:textId="45AD185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0768A2A" w14:textId="1C8C274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6E9F552E" w14:textId="47CB04C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6584F" w14:paraId="624CE638" w14:textId="77777777" w:rsidTr="00EC24CB">
        <w:tc>
          <w:tcPr>
            <w:tcW w:w="1129" w:type="dxa"/>
          </w:tcPr>
          <w:p w14:paraId="01BF54D3" w14:textId="3B28DF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R4-2304476</w:t>
            </w:r>
          </w:p>
        </w:tc>
        <w:tc>
          <w:tcPr>
            <w:tcW w:w="1276" w:type="dxa"/>
          </w:tcPr>
          <w:p w14:paraId="2425E5DD" w14:textId="2A24D69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36.307 (Rel-17): release independence RRM requirements for IoT NTN</w:t>
            </w:r>
          </w:p>
        </w:tc>
        <w:tc>
          <w:tcPr>
            <w:tcW w:w="971" w:type="dxa"/>
          </w:tcPr>
          <w:p w14:paraId="5CF02681" w14:textId="6249C3E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872" w:type="dxa"/>
          </w:tcPr>
          <w:p w14:paraId="0401FDD5" w14:textId="42EDA60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5B73751F" w14:textId="3208037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4490</w:t>
            </w:r>
          </w:p>
        </w:tc>
        <w:tc>
          <w:tcPr>
            <w:tcW w:w="567" w:type="dxa"/>
          </w:tcPr>
          <w:p w14:paraId="77610E8F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1787E28" w14:textId="787A7FD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68CA842" w14:textId="0E86519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D1FE31D" w14:textId="51F5C20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0B58A209" w14:textId="5C21B07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24758C73" w14:textId="77777777" w:rsidTr="00EC24CB">
        <w:tc>
          <w:tcPr>
            <w:tcW w:w="1129" w:type="dxa"/>
          </w:tcPr>
          <w:p w14:paraId="0DCAB7D4" w14:textId="4C99DE6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R4-2306372</w:t>
            </w:r>
          </w:p>
        </w:tc>
        <w:tc>
          <w:tcPr>
            <w:tcW w:w="1276" w:type="dxa"/>
          </w:tcPr>
          <w:p w14:paraId="34FAF61D" w14:textId="45F72D2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36.307 (Rel-17): release independence RRM requirements for IoT NTN</w:t>
            </w:r>
          </w:p>
        </w:tc>
        <w:tc>
          <w:tcPr>
            <w:tcW w:w="971" w:type="dxa"/>
          </w:tcPr>
          <w:p w14:paraId="1AC095EC" w14:textId="368D03E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872" w:type="dxa"/>
          </w:tcPr>
          <w:p w14:paraId="69443AF9" w14:textId="5ADC2FC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79976428" w14:textId="4C21C43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4490</w:t>
            </w:r>
          </w:p>
        </w:tc>
        <w:tc>
          <w:tcPr>
            <w:tcW w:w="567" w:type="dxa"/>
          </w:tcPr>
          <w:p w14:paraId="3FEA3C7B" w14:textId="4671C43B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181F0E88" w14:textId="1581D92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A7D34B2" w14:textId="3173D5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05B80D5" w14:textId="43C13C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416A4212" w14:textId="673CA5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6584F" w14:paraId="41425FEE" w14:textId="77777777" w:rsidTr="00EC24CB">
        <w:tc>
          <w:tcPr>
            <w:tcW w:w="1129" w:type="dxa"/>
          </w:tcPr>
          <w:p w14:paraId="61B650F0" w14:textId="2A6709A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R4-2304477</w:t>
            </w:r>
          </w:p>
        </w:tc>
        <w:tc>
          <w:tcPr>
            <w:tcW w:w="1276" w:type="dxa"/>
          </w:tcPr>
          <w:p w14:paraId="2A4BEC31" w14:textId="4DE902A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36.307 (Rel-18): release independence RRM requirements for IoT NTN</w:t>
            </w:r>
          </w:p>
        </w:tc>
        <w:tc>
          <w:tcPr>
            <w:tcW w:w="971" w:type="dxa"/>
          </w:tcPr>
          <w:p w14:paraId="3DB0E7F2" w14:textId="7F16F3F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872" w:type="dxa"/>
          </w:tcPr>
          <w:p w14:paraId="46BF0814" w14:textId="2E993E6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29A5C6F3" w14:textId="47FB541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4491</w:t>
            </w:r>
          </w:p>
        </w:tc>
        <w:tc>
          <w:tcPr>
            <w:tcW w:w="567" w:type="dxa"/>
          </w:tcPr>
          <w:p w14:paraId="57CE3064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235D8C" w14:textId="0FD53D4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13C888F2" w14:textId="029BFD7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F3A7187" w14:textId="3556CA8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87" w:type="dxa"/>
          </w:tcPr>
          <w:p w14:paraId="5021F1B4" w14:textId="5DA4FEF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6584F" w14:paraId="73DBF6DF" w14:textId="77777777" w:rsidTr="00EC24CB">
        <w:tc>
          <w:tcPr>
            <w:tcW w:w="1129" w:type="dxa"/>
          </w:tcPr>
          <w:p w14:paraId="4DA810D7" w14:textId="589AB2F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R4-2305357</w:t>
            </w:r>
          </w:p>
        </w:tc>
        <w:tc>
          <w:tcPr>
            <w:tcW w:w="1276" w:type="dxa"/>
          </w:tcPr>
          <w:p w14:paraId="439AEC82" w14:textId="41D05B3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 the introduction of 900 MHz LTE new band</w:t>
            </w:r>
          </w:p>
        </w:tc>
        <w:tc>
          <w:tcPr>
            <w:tcW w:w="971" w:type="dxa"/>
          </w:tcPr>
          <w:p w14:paraId="2970205A" w14:textId="71480A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4D95F077" w14:textId="73BEE9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0C36E1EC" w14:textId="7E06797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1037</w:t>
            </w:r>
          </w:p>
        </w:tc>
        <w:tc>
          <w:tcPr>
            <w:tcW w:w="567" w:type="dxa"/>
          </w:tcPr>
          <w:p w14:paraId="3085C24C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67BB3DB" w14:textId="596F906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2AF8EA9" w14:textId="2803406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400A26A" w14:textId="1FCA240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87" w:type="dxa"/>
          </w:tcPr>
          <w:p w14:paraId="67639F1D" w14:textId="28D5095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2185DB1C" w14:textId="77777777" w:rsidTr="00EC24CB">
        <w:tc>
          <w:tcPr>
            <w:tcW w:w="1129" w:type="dxa"/>
          </w:tcPr>
          <w:p w14:paraId="233466AC" w14:textId="27338EE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R4-2305838</w:t>
            </w:r>
          </w:p>
        </w:tc>
        <w:tc>
          <w:tcPr>
            <w:tcW w:w="1276" w:type="dxa"/>
          </w:tcPr>
          <w:p w14:paraId="2C538C4F" w14:textId="7FFCE8B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TS37.141: the introduction of 900 MHz LTE new band</w:t>
            </w:r>
          </w:p>
        </w:tc>
        <w:tc>
          <w:tcPr>
            <w:tcW w:w="971" w:type="dxa"/>
          </w:tcPr>
          <w:p w14:paraId="1C3A728A" w14:textId="247876F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0948E8AF" w14:textId="3C77D9E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4D133F2A" w14:textId="5CEEA73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1038</w:t>
            </w:r>
          </w:p>
        </w:tc>
        <w:tc>
          <w:tcPr>
            <w:tcW w:w="567" w:type="dxa"/>
          </w:tcPr>
          <w:p w14:paraId="766B13EF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4E8A453" w14:textId="4A92BD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BF4B83A" w14:textId="7A8952B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64C6C21" w14:textId="01373B7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5CDCE68F" w14:textId="3EF1A10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49FF8E7D" w14:textId="77777777" w:rsidTr="00EC24CB">
        <w:tc>
          <w:tcPr>
            <w:tcW w:w="1129" w:type="dxa"/>
          </w:tcPr>
          <w:p w14:paraId="0773E0C8" w14:textId="6C0A403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R4-2306576</w:t>
            </w:r>
          </w:p>
        </w:tc>
        <w:tc>
          <w:tcPr>
            <w:tcW w:w="1276" w:type="dxa"/>
          </w:tcPr>
          <w:p w14:paraId="03830564" w14:textId="604EE3B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TS37.141: the introduction of 900 MHz LTE new band</w:t>
            </w:r>
          </w:p>
        </w:tc>
        <w:tc>
          <w:tcPr>
            <w:tcW w:w="971" w:type="dxa"/>
          </w:tcPr>
          <w:p w14:paraId="547291A9" w14:textId="4D8293A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4A4AF369" w14:textId="25678C5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3868D604" w14:textId="1080C10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1038</w:t>
            </w:r>
          </w:p>
        </w:tc>
        <w:tc>
          <w:tcPr>
            <w:tcW w:w="567" w:type="dxa"/>
          </w:tcPr>
          <w:p w14:paraId="28E72D3F" w14:textId="367ACD77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47BFA2E7" w14:textId="20291B7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1DD949AB" w14:textId="641021F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3EBDF1E" w14:textId="59F2CF6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7ADB4C00" w14:textId="530A71E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288EC506" w14:textId="77777777" w:rsidTr="00EC24CB">
        <w:tc>
          <w:tcPr>
            <w:tcW w:w="1129" w:type="dxa"/>
          </w:tcPr>
          <w:p w14:paraId="75E71B0F" w14:textId="0829413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R4-2305358</w:t>
            </w:r>
          </w:p>
        </w:tc>
        <w:tc>
          <w:tcPr>
            <w:tcW w:w="1276" w:type="dxa"/>
          </w:tcPr>
          <w:p w14:paraId="3E05FC98" w14:textId="31B779C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TS37.145-1 the introduction of 900 MHz LTE new band</w:t>
            </w:r>
          </w:p>
        </w:tc>
        <w:tc>
          <w:tcPr>
            <w:tcW w:w="971" w:type="dxa"/>
          </w:tcPr>
          <w:p w14:paraId="06B82DA9" w14:textId="66C793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62BC6916" w14:textId="11809DE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71184FC6" w14:textId="0E36F3E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567" w:type="dxa"/>
          </w:tcPr>
          <w:p w14:paraId="4CB95684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38DBE4" w14:textId="6D387D5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0958C726" w14:textId="2B2EA12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DDCA019" w14:textId="36E8D73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87" w:type="dxa"/>
          </w:tcPr>
          <w:p w14:paraId="03F6A7C4" w14:textId="1D9448F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6E2CB61C" w14:textId="77777777" w:rsidTr="00EC24CB">
        <w:tc>
          <w:tcPr>
            <w:tcW w:w="1129" w:type="dxa"/>
          </w:tcPr>
          <w:p w14:paraId="239D25DF" w14:textId="44533F3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R4-2305839</w:t>
            </w:r>
          </w:p>
        </w:tc>
        <w:tc>
          <w:tcPr>
            <w:tcW w:w="1276" w:type="dxa"/>
          </w:tcPr>
          <w:p w14:paraId="5EC2AA29" w14:textId="48AD025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TS37.145-1: the introduction of 900 MHz LTE new band</w:t>
            </w:r>
          </w:p>
        </w:tc>
        <w:tc>
          <w:tcPr>
            <w:tcW w:w="971" w:type="dxa"/>
          </w:tcPr>
          <w:p w14:paraId="6D06D20A" w14:textId="303E8F0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39B4C018" w14:textId="6B01E2D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663A394D" w14:textId="426785F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567" w:type="dxa"/>
          </w:tcPr>
          <w:p w14:paraId="62B51DFB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94C0C4F" w14:textId="188BB30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558122A4" w14:textId="426084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61AD5A7" w14:textId="0BB7363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5E834CF8" w14:textId="0EA71AF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320F9886" w14:textId="77777777" w:rsidTr="00EC24CB">
        <w:tc>
          <w:tcPr>
            <w:tcW w:w="1129" w:type="dxa"/>
          </w:tcPr>
          <w:p w14:paraId="6922ECA5" w14:textId="1B5B1B4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R4-2306577</w:t>
            </w:r>
          </w:p>
        </w:tc>
        <w:tc>
          <w:tcPr>
            <w:tcW w:w="1276" w:type="dxa"/>
          </w:tcPr>
          <w:p w14:paraId="7BDD632F" w14:textId="1132616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TS37.145-1: the introduction of 900 MHz LTE new band</w:t>
            </w:r>
          </w:p>
        </w:tc>
        <w:tc>
          <w:tcPr>
            <w:tcW w:w="971" w:type="dxa"/>
          </w:tcPr>
          <w:p w14:paraId="7732FBD4" w14:textId="54CEF0B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79F3FAA9" w14:textId="21F4E5C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1FE40EF9" w14:textId="4B2012E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567" w:type="dxa"/>
          </w:tcPr>
          <w:p w14:paraId="0B1F1764" w14:textId="2883162B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42D0FBE5" w14:textId="47F6441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65C4C3E" w14:textId="4D9E0ED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DE5CE5F" w14:textId="43AC906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742B0945" w14:textId="4E2C4C4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211A0017" w14:textId="77777777" w:rsidTr="00EC24CB">
        <w:tc>
          <w:tcPr>
            <w:tcW w:w="1129" w:type="dxa"/>
          </w:tcPr>
          <w:p w14:paraId="314CC5FF" w14:textId="7D8244A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R4-2305359</w:t>
            </w:r>
          </w:p>
        </w:tc>
        <w:tc>
          <w:tcPr>
            <w:tcW w:w="1276" w:type="dxa"/>
          </w:tcPr>
          <w:p w14:paraId="69549F60" w14:textId="098F98E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TS37.145-2 the introduction of 900 MHz LTE new band</w:t>
            </w:r>
          </w:p>
        </w:tc>
        <w:tc>
          <w:tcPr>
            <w:tcW w:w="971" w:type="dxa"/>
          </w:tcPr>
          <w:p w14:paraId="6E731A9C" w14:textId="64E9833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50D0D2B9" w14:textId="6D5D03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7630ED61" w14:textId="246E13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567" w:type="dxa"/>
          </w:tcPr>
          <w:p w14:paraId="4E0F8AD6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54E2376" w14:textId="2DE1220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1B33909" w14:textId="30E300C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39FFFF0" w14:textId="0FA14F1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87" w:type="dxa"/>
          </w:tcPr>
          <w:p w14:paraId="1C2A62B8" w14:textId="3A6346A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5DD401A6" w14:textId="77777777" w:rsidTr="00EC24CB">
        <w:tc>
          <w:tcPr>
            <w:tcW w:w="1129" w:type="dxa"/>
          </w:tcPr>
          <w:p w14:paraId="2C8B1D34" w14:textId="295023E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R4-2305840</w:t>
            </w:r>
          </w:p>
        </w:tc>
        <w:tc>
          <w:tcPr>
            <w:tcW w:w="1276" w:type="dxa"/>
          </w:tcPr>
          <w:p w14:paraId="6FEC2E2D" w14:textId="027D622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TS37.145-2: the introduction of 900 MHz LTE new band</w:t>
            </w:r>
          </w:p>
        </w:tc>
        <w:tc>
          <w:tcPr>
            <w:tcW w:w="971" w:type="dxa"/>
          </w:tcPr>
          <w:p w14:paraId="52B46FD4" w14:textId="1F2A5B5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6F32FF0A" w14:textId="36FED9C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126F1979" w14:textId="69F632A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567" w:type="dxa"/>
          </w:tcPr>
          <w:p w14:paraId="4B30EDBB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F1CF04F" w14:textId="250174A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043BC438" w14:textId="43E4F18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3E350B2" w14:textId="4113819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429B608E" w14:textId="24606A9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4E40AE6F" w14:textId="77777777" w:rsidTr="00EC24CB">
        <w:tc>
          <w:tcPr>
            <w:tcW w:w="1129" w:type="dxa"/>
          </w:tcPr>
          <w:p w14:paraId="45D5D5BF" w14:textId="2270B08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R4-2306578</w:t>
            </w:r>
          </w:p>
        </w:tc>
        <w:tc>
          <w:tcPr>
            <w:tcW w:w="1276" w:type="dxa"/>
          </w:tcPr>
          <w:p w14:paraId="3775D86E" w14:textId="583089C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TS37.145-2: the introduction of 900 MHz LTE new band</w:t>
            </w:r>
          </w:p>
        </w:tc>
        <w:tc>
          <w:tcPr>
            <w:tcW w:w="971" w:type="dxa"/>
          </w:tcPr>
          <w:p w14:paraId="3EFCB7D9" w14:textId="5922584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0025C90B" w14:textId="15A0A1F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449E49DE" w14:textId="4E7226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567" w:type="dxa"/>
          </w:tcPr>
          <w:p w14:paraId="07849D33" w14:textId="0C49FDF3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058F5D56" w14:textId="0DA00AF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7FC5B5F" w14:textId="4FD0E48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74A2F04" w14:textId="1BDC814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53FA8EAF" w14:textId="7558B0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574AC142" w14:textId="77777777" w:rsidTr="00EC24CB">
        <w:tc>
          <w:tcPr>
            <w:tcW w:w="1129" w:type="dxa"/>
          </w:tcPr>
          <w:p w14:paraId="2830B871" w14:textId="69E4D3D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R4-2304402</w:t>
            </w:r>
          </w:p>
        </w:tc>
        <w:tc>
          <w:tcPr>
            <w:tcW w:w="1276" w:type="dxa"/>
          </w:tcPr>
          <w:p w14:paraId="702098F2" w14:textId="0AA001A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971" w:type="dxa"/>
          </w:tcPr>
          <w:p w14:paraId="2D986A36" w14:textId="376B30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[NTT DOCOMO, Huawei, Hisilicon, CMCC, OPPO, ZTE]</w:t>
            </w:r>
          </w:p>
        </w:tc>
        <w:tc>
          <w:tcPr>
            <w:tcW w:w="872" w:type="dxa"/>
          </w:tcPr>
          <w:p w14:paraId="4B2F5B7B" w14:textId="2622A6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2D54A8F" w14:textId="1A66CD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1477</w:t>
            </w:r>
          </w:p>
        </w:tc>
        <w:tc>
          <w:tcPr>
            <w:tcW w:w="567" w:type="dxa"/>
          </w:tcPr>
          <w:p w14:paraId="7B9A37B9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658A413" w14:textId="74D3B63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719B4E15" w14:textId="7901684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E0F6C05" w14:textId="460ACDB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87" w:type="dxa"/>
          </w:tcPr>
          <w:p w14:paraId="60AFE756" w14:textId="27823EB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6584F" w14:paraId="665B0EAA" w14:textId="77777777" w:rsidTr="00EC24CB">
        <w:tc>
          <w:tcPr>
            <w:tcW w:w="1129" w:type="dxa"/>
          </w:tcPr>
          <w:p w14:paraId="73705BC4" w14:textId="4E4E701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R4-2304746</w:t>
            </w:r>
          </w:p>
        </w:tc>
        <w:tc>
          <w:tcPr>
            <w:tcW w:w="1276" w:type="dxa"/>
          </w:tcPr>
          <w:p w14:paraId="387D7034" w14:textId="322FF90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NR Inter-band CA/DC for y bands DL (y=4, 5, 6) with x bands UL (x=1, 2)</w:t>
            </w:r>
          </w:p>
        </w:tc>
        <w:tc>
          <w:tcPr>
            <w:tcW w:w="971" w:type="dxa"/>
          </w:tcPr>
          <w:p w14:paraId="3F465A6D" w14:textId="7570677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872" w:type="dxa"/>
          </w:tcPr>
          <w:p w14:paraId="0907D1C8" w14:textId="743F153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C079264" w14:textId="331E44C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1478</w:t>
            </w:r>
          </w:p>
        </w:tc>
        <w:tc>
          <w:tcPr>
            <w:tcW w:w="567" w:type="dxa"/>
          </w:tcPr>
          <w:p w14:paraId="1987CAAA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976A86A" w14:textId="2B41B07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8279704" w14:textId="121B3F6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1D94A40" w14:textId="3A5B8C5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987" w:type="dxa"/>
          </w:tcPr>
          <w:p w14:paraId="58022BE6" w14:textId="652485A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5025674D" w14:textId="77777777" w:rsidTr="00EC24CB">
        <w:tc>
          <w:tcPr>
            <w:tcW w:w="1129" w:type="dxa"/>
          </w:tcPr>
          <w:p w14:paraId="0F664128" w14:textId="45F8C73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R4-2305605</w:t>
            </w:r>
          </w:p>
        </w:tc>
        <w:tc>
          <w:tcPr>
            <w:tcW w:w="1276" w:type="dxa"/>
          </w:tcPr>
          <w:p w14:paraId="60DE4B1C" w14:textId="7400804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introduce UL MIMO configurations for Rel-18</w:t>
            </w:r>
          </w:p>
        </w:tc>
        <w:tc>
          <w:tcPr>
            <w:tcW w:w="971" w:type="dxa"/>
          </w:tcPr>
          <w:p w14:paraId="4AF4581F" w14:textId="5246B7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872" w:type="dxa"/>
          </w:tcPr>
          <w:p w14:paraId="1AE58D22" w14:textId="7DF0212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3640C18" w14:textId="0035DE3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1479</w:t>
            </w:r>
          </w:p>
        </w:tc>
        <w:tc>
          <w:tcPr>
            <w:tcW w:w="567" w:type="dxa"/>
          </w:tcPr>
          <w:p w14:paraId="6030DE24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DC6FACC" w14:textId="2D9BC62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65903747" w14:textId="4C0E2AB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8A59075" w14:textId="5688FD6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NR_bands_UL_MIMO_R18</w:t>
            </w:r>
          </w:p>
        </w:tc>
        <w:tc>
          <w:tcPr>
            <w:tcW w:w="987" w:type="dxa"/>
          </w:tcPr>
          <w:p w14:paraId="32A3C766" w14:textId="606E33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207CE0A5" w14:textId="77777777" w:rsidTr="00EC24CB">
        <w:tc>
          <w:tcPr>
            <w:tcW w:w="1129" w:type="dxa"/>
          </w:tcPr>
          <w:p w14:paraId="560689EB" w14:textId="71C2EF0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R4-2305644</w:t>
            </w:r>
          </w:p>
        </w:tc>
        <w:tc>
          <w:tcPr>
            <w:tcW w:w="1276" w:type="dxa"/>
          </w:tcPr>
          <w:p w14:paraId="53E5DE60" w14:textId="5E5A04F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REFSENS for HD-FDD RedCap UE for band n105</w:t>
            </w:r>
          </w:p>
        </w:tc>
        <w:tc>
          <w:tcPr>
            <w:tcW w:w="971" w:type="dxa"/>
          </w:tcPr>
          <w:p w14:paraId="3490F932" w14:textId="3E7DCA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872" w:type="dxa"/>
          </w:tcPr>
          <w:p w14:paraId="38B4B15B" w14:textId="7ABD4FC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04C0C3" w14:textId="4BA982B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1480</w:t>
            </w:r>
          </w:p>
        </w:tc>
        <w:tc>
          <w:tcPr>
            <w:tcW w:w="567" w:type="dxa"/>
          </w:tcPr>
          <w:p w14:paraId="5C639E01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4B169CC" w14:textId="4107A99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5534A45B" w14:textId="5E014E1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F920A9A" w14:textId="731E5C9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NR_FDD_bands_R18_redcap-Core</w:t>
            </w:r>
          </w:p>
        </w:tc>
        <w:tc>
          <w:tcPr>
            <w:tcW w:w="987" w:type="dxa"/>
          </w:tcPr>
          <w:p w14:paraId="00ADA418" w14:textId="6ED3E81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62027D38" w14:textId="77777777" w:rsidTr="00EC24CB">
        <w:tc>
          <w:tcPr>
            <w:tcW w:w="1129" w:type="dxa"/>
          </w:tcPr>
          <w:p w14:paraId="53AD9C62" w14:textId="148AC23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R4-2306548</w:t>
            </w:r>
          </w:p>
        </w:tc>
        <w:tc>
          <w:tcPr>
            <w:tcW w:w="1276" w:type="dxa"/>
          </w:tcPr>
          <w:p w14:paraId="46552B66" w14:textId="2A4A39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REFSENS for HD-FDD RedCap UE for band n105</w:t>
            </w:r>
          </w:p>
        </w:tc>
        <w:tc>
          <w:tcPr>
            <w:tcW w:w="971" w:type="dxa"/>
          </w:tcPr>
          <w:p w14:paraId="4C6ED30D" w14:textId="7C7BD64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872" w:type="dxa"/>
          </w:tcPr>
          <w:p w14:paraId="52A3823F" w14:textId="35D950B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5C893A2" w14:textId="6CFA695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1480</w:t>
            </w:r>
          </w:p>
        </w:tc>
        <w:tc>
          <w:tcPr>
            <w:tcW w:w="567" w:type="dxa"/>
          </w:tcPr>
          <w:p w14:paraId="5AD4AB81" w14:textId="5DA8789C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2BC46528" w14:textId="2327ED7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28697B96" w14:textId="4DCE8EB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1B6EAFA" w14:textId="0845755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NR_FDD_bands_R18_redcap-Core</w:t>
            </w:r>
          </w:p>
        </w:tc>
        <w:tc>
          <w:tcPr>
            <w:tcW w:w="987" w:type="dxa"/>
          </w:tcPr>
          <w:p w14:paraId="11616F96" w14:textId="6BB4792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5230AC46" w14:textId="77777777" w:rsidTr="00EC24CB">
        <w:tc>
          <w:tcPr>
            <w:tcW w:w="1129" w:type="dxa"/>
          </w:tcPr>
          <w:p w14:paraId="409FA258" w14:textId="304DDEB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R4-2304728</w:t>
            </w:r>
          </w:p>
        </w:tc>
        <w:tc>
          <w:tcPr>
            <w:tcW w:w="1276" w:type="dxa"/>
          </w:tcPr>
          <w:p w14:paraId="4723E3BC" w14:textId="36669BF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intra-band EN-DC configurations</w:t>
            </w:r>
          </w:p>
        </w:tc>
        <w:tc>
          <w:tcPr>
            <w:tcW w:w="971" w:type="dxa"/>
          </w:tcPr>
          <w:p w14:paraId="46E46E00" w14:textId="1979A85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445CD383" w14:textId="6B3B32F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82B1671" w14:textId="591F447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567" w:type="dxa"/>
          </w:tcPr>
          <w:p w14:paraId="6808BC53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22D9CBC" w14:textId="1F93349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AE2B74F" w14:textId="6D54919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69F1178" w14:textId="6063264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F6DCBD0" w14:textId="56C131F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06584F" w14:paraId="4FCC7B69" w14:textId="77777777" w:rsidTr="00EC24CB">
        <w:tc>
          <w:tcPr>
            <w:tcW w:w="1129" w:type="dxa"/>
          </w:tcPr>
          <w:p w14:paraId="0957990D" w14:textId="72A753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R4-2304729</w:t>
            </w:r>
          </w:p>
        </w:tc>
        <w:tc>
          <w:tcPr>
            <w:tcW w:w="1276" w:type="dxa"/>
          </w:tcPr>
          <w:p w14:paraId="00974372" w14:textId="184D2F5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intra-band EN-DC configurations (R17_CAT_A)</w:t>
            </w:r>
          </w:p>
        </w:tc>
        <w:tc>
          <w:tcPr>
            <w:tcW w:w="971" w:type="dxa"/>
          </w:tcPr>
          <w:p w14:paraId="460316F9" w14:textId="641E7D0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7F952EE3" w14:textId="00AEDCD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934BD5E" w14:textId="4F5A1A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567" w:type="dxa"/>
          </w:tcPr>
          <w:p w14:paraId="17517F37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C8A2012" w14:textId="4EA4C7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9FD2A21" w14:textId="22995DF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0461ACB" w14:textId="70B604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C7E9950" w14:textId="11E0180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06584F" w14:paraId="7125221C" w14:textId="77777777" w:rsidTr="00EC24CB">
        <w:tc>
          <w:tcPr>
            <w:tcW w:w="1129" w:type="dxa"/>
          </w:tcPr>
          <w:p w14:paraId="0A27891F" w14:textId="389A6F4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R4-2304730</w:t>
            </w:r>
          </w:p>
        </w:tc>
        <w:tc>
          <w:tcPr>
            <w:tcW w:w="1276" w:type="dxa"/>
          </w:tcPr>
          <w:p w14:paraId="29C41E6A" w14:textId="17ACC2C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intra-band EN-DC configurations (R18_CAT_A)</w:t>
            </w:r>
          </w:p>
        </w:tc>
        <w:tc>
          <w:tcPr>
            <w:tcW w:w="971" w:type="dxa"/>
          </w:tcPr>
          <w:p w14:paraId="63CF8C2B" w14:textId="59BA068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2C412849" w14:textId="5099D4B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AB34A1D" w14:textId="38816E1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567" w:type="dxa"/>
          </w:tcPr>
          <w:p w14:paraId="2B2F3352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CD0A323" w14:textId="5869D9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7B0F4117" w14:textId="6FCBC49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3410539" w14:textId="7741FB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4072048B" w14:textId="3951703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06584F" w14:paraId="090A4DB2" w14:textId="77777777" w:rsidTr="00EC24CB">
        <w:tc>
          <w:tcPr>
            <w:tcW w:w="1129" w:type="dxa"/>
          </w:tcPr>
          <w:p w14:paraId="11119DB5" w14:textId="6B5369D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R4-2304747</w:t>
            </w:r>
          </w:p>
        </w:tc>
        <w:tc>
          <w:tcPr>
            <w:tcW w:w="1276" w:type="dxa"/>
          </w:tcPr>
          <w:p w14:paraId="6BDBDD5A" w14:textId="7A108EE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NR Inter-band CA/DC for y bands DL (y=4, 5, 6) with x bands UL (x=1, 2)</w:t>
            </w:r>
          </w:p>
        </w:tc>
        <w:tc>
          <w:tcPr>
            <w:tcW w:w="971" w:type="dxa"/>
          </w:tcPr>
          <w:p w14:paraId="6CC7B32A" w14:textId="68475B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872" w:type="dxa"/>
          </w:tcPr>
          <w:p w14:paraId="44313AA2" w14:textId="149AD67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FA333BE" w14:textId="132276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567" w:type="dxa"/>
          </w:tcPr>
          <w:p w14:paraId="2304C02A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84CD152" w14:textId="2C1AED9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0606E3E6" w14:textId="201886C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161AF5E" w14:textId="67F7557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987" w:type="dxa"/>
          </w:tcPr>
          <w:p w14:paraId="2B91878F" w14:textId="1697640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10534833" w14:textId="77777777" w:rsidTr="00EC24CB">
        <w:tc>
          <w:tcPr>
            <w:tcW w:w="1129" w:type="dxa"/>
          </w:tcPr>
          <w:p w14:paraId="1BF0BA82" w14:textId="660577E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R4-2304795</w:t>
            </w:r>
          </w:p>
        </w:tc>
        <w:tc>
          <w:tcPr>
            <w:tcW w:w="1276" w:type="dxa"/>
          </w:tcPr>
          <w:p w14:paraId="7D2FC62B" w14:textId="7AD606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TS38.101-5 Introduction of the satellite L-/S-band</w:t>
            </w:r>
          </w:p>
        </w:tc>
        <w:tc>
          <w:tcPr>
            <w:tcW w:w="971" w:type="dxa"/>
          </w:tcPr>
          <w:p w14:paraId="2CD261A0" w14:textId="7FB11E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1DF7F04C" w14:textId="48EAADC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4BCA5DCA" w14:textId="6E1A3A9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567" w:type="dxa"/>
          </w:tcPr>
          <w:p w14:paraId="2D7CE17B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AE2F005" w14:textId="7F4741C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5F1EBC77" w14:textId="6BB401C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9311A77" w14:textId="73B4307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87" w:type="dxa"/>
          </w:tcPr>
          <w:p w14:paraId="2BD11D06" w14:textId="4A196099" w:rsidR="0006584F" w:rsidRPr="0006584F" w:rsidRDefault="000240EB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6584F" w14:paraId="73658AAA" w14:textId="77777777" w:rsidTr="00EC24CB">
        <w:tc>
          <w:tcPr>
            <w:tcW w:w="1129" w:type="dxa"/>
          </w:tcPr>
          <w:p w14:paraId="6EB07874" w14:textId="1985A26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R4-2304796</w:t>
            </w:r>
          </w:p>
        </w:tc>
        <w:tc>
          <w:tcPr>
            <w:tcW w:w="1276" w:type="dxa"/>
          </w:tcPr>
          <w:p w14:paraId="0309FF71" w14:textId="36B432F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TS38.108 Introduction of the satellite L-band and S-band</w:t>
            </w:r>
          </w:p>
        </w:tc>
        <w:tc>
          <w:tcPr>
            <w:tcW w:w="971" w:type="dxa"/>
          </w:tcPr>
          <w:p w14:paraId="31994AEC" w14:textId="3A15117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60DC1467" w14:textId="554CD2B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7607ADFF" w14:textId="7F3D46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567" w:type="dxa"/>
          </w:tcPr>
          <w:p w14:paraId="1FAB1623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17CF1FE" w14:textId="6CC5511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15C565F" w14:textId="68C3F38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E6A3DB9" w14:textId="40629A1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87" w:type="dxa"/>
          </w:tcPr>
          <w:p w14:paraId="0CCEC4EE" w14:textId="21BD936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09643185" w14:textId="77777777" w:rsidTr="00EC24CB">
        <w:tc>
          <w:tcPr>
            <w:tcW w:w="1129" w:type="dxa"/>
          </w:tcPr>
          <w:p w14:paraId="7F832F57" w14:textId="63CC6A3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R4-2306565</w:t>
            </w:r>
          </w:p>
        </w:tc>
        <w:tc>
          <w:tcPr>
            <w:tcW w:w="1276" w:type="dxa"/>
          </w:tcPr>
          <w:p w14:paraId="66BC2918" w14:textId="3413DB4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TS38.108 Introduction of the satellite L-band and S-band</w:t>
            </w:r>
          </w:p>
        </w:tc>
        <w:tc>
          <w:tcPr>
            <w:tcW w:w="971" w:type="dxa"/>
          </w:tcPr>
          <w:p w14:paraId="5B816DBC" w14:textId="78D12DE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0F5BB458" w14:textId="0BDBE13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4C224EC9" w14:textId="0D5B1D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567" w:type="dxa"/>
          </w:tcPr>
          <w:p w14:paraId="5B356569" w14:textId="7B9A8983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2A8058AB" w14:textId="729A6A8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8D664B3" w14:textId="28F6050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3E1F2ED" w14:textId="012BAFB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87" w:type="dxa"/>
          </w:tcPr>
          <w:p w14:paraId="3E316E60" w14:textId="0401C97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06584F" w14:paraId="4CBA1B36" w14:textId="77777777" w:rsidTr="00EC24CB">
        <w:tc>
          <w:tcPr>
            <w:tcW w:w="1129" w:type="dxa"/>
          </w:tcPr>
          <w:p w14:paraId="298B3F10" w14:textId="1AB2C7B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R4-2304309</w:t>
            </w:r>
          </w:p>
        </w:tc>
        <w:tc>
          <w:tcPr>
            <w:tcW w:w="1276" w:type="dxa"/>
          </w:tcPr>
          <w:p w14:paraId="5DFF1CCE" w14:textId="57A4EDA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intra-band non-collocated CA type 2 UE</w:t>
            </w:r>
          </w:p>
        </w:tc>
        <w:tc>
          <w:tcPr>
            <w:tcW w:w="971" w:type="dxa"/>
          </w:tcPr>
          <w:p w14:paraId="1F00FC6E" w14:textId="6D3D292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</w:t>
            </w:r>
          </w:p>
        </w:tc>
        <w:tc>
          <w:tcPr>
            <w:tcW w:w="872" w:type="dxa"/>
          </w:tcPr>
          <w:p w14:paraId="03E0C987" w14:textId="5E5FC98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19FF10B" w14:textId="1BC41C1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3107</w:t>
            </w:r>
          </w:p>
        </w:tc>
        <w:tc>
          <w:tcPr>
            <w:tcW w:w="567" w:type="dxa"/>
          </w:tcPr>
          <w:p w14:paraId="4FEF2B41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55B4AE9" w14:textId="4D7647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3A558E82" w14:textId="4D931C8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F48DE19" w14:textId="1FBAE7C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87" w:type="dxa"/>
          </w:tcPr>
          <w:p w14:paraId="297D7339" w14:textId="60596FC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6584F" w14:paraId="4E3665C3" w14:textId="77777777" w:rsidTr="00EC24CB">
        <w:tc>
          <w:tcPr>
            <w:tcW w:w="1129" w:type="dxa"/>
          </w:tcPr>
          <w:p w14:paraId="22306898" w14:textId="17EAD0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R4-2306336</w:t>
            </w:r>
          </w:p>
        </w:tc>
        <w:tc>
          <w:tcPr>
            <w:tcW w:w="1276" w:type="dxa"/>
          </w:tcPr>
          <w:p w14:paraId="36295FEB" w14:textId="265BA52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intra-band non-collocated CA type 2 UE</w:t>
            </w:r>
          </w:p>
        </w:tc>
        <w:tc>
          <w:tcPr>
            <w:tcW w:w="971" w:type="dxa"/>
          </w:tcPr>
          <w:p w14:paraId="6C5185E5" w14:textId="24DA734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</w:t>
            </w:r>
          </w:p>
        </w:tc>
        <w:tc>
          <w:tcPr>
            <w:tcW w:w="872" w:type="dxa"/>
          </w:tcPr>
          <w:p w14:paraId="0E8AA5FE" w14:textId="6B8421A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80EC83A" w14:textId="470D22B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3107</w:t>
            </w:r>
          </w:p>
        </w:tc>
        <w:tc>
          <w:tcPr>
            <w:tcW w:w="567" w:type="dxa"/>
          </w:tcPr>
          <w:p w14:paraId="6A2459CB" w14:textId="5DF8E4B3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0F95C359" w14:textId="306A7F4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7F73F7CF" w14:textId="00A239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EF6AF2C" w14:textId="6A72F17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87" w:type="dxa"/>
          </w:tcPr>
          <w:p w14:paraId="78AADEE8" w14:textId="56A69BA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6584F" w14:paraId="3400656A" w14:textId="77777777" w:rsidTr="00EC24CB">
        <w:tc>
          <w:tcPr>
            <w:tcW w:w="1129" w:type="dxa"/>
          </w:tcPr>
          <w:p w14:paraId="0872880F" w14:textId="0E3F757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R4-2304506</w:t>
            </w:r>
          </w:p>
        </w:tc>
        <w:tc>
          <w:tcPr>
            <w:tcW w:w="1276" w:type="dxa"/>
          </w:tcPr>
          <w:p w14:paraId="2CDA5DEC" w14:textId="338933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Cell Reselection for RRC Inactive in NTN</w:t>
            </w:r>
          </w:p>
        </w:tc>
        <w:tc>
          <w:tcPr>
            <w:tcW w:w="971" w:type="dxa"/>
          </w:tcPr>
          <w:p w14:paraId="50520299" w14:textId="3177C8F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872" w:type="dxa"/>
          </w:tcPr>
          <w:p w14:paraId="753A7594" w14:textId="5B64BC3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EBDB257" w14:textId="42963F3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3108</w:t>
            </w:r>
          </w:p>
        </w:tc>
        <w:tc>
          <w:tcPr>
            <w:tcW w:w="567" w:type="dxa"/>
          </w:tcPr>
          <w:p w14:paraId="2E6F8BF3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858A2AD" w14:textId="1903C64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B657F91" w14:textId="40DB169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FDBCAC6" w14:textId="2FFF906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87" w:type="dxa"/>
          </w:tcPr>
          <w:p w14:paraId="7DFED362" w14:textId="7A53938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06584F" w14:paraId="43063B26" w14:textId="77777777" w:rsidTr="00EC24CB">
        <w:tc>
          <w:tcPr>
            <w:tcW w:w="1129" w:type="dxa"/>
          </w:tcPr>
          <w:p w14:paraId="6117CA82" w14:textId="6118004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R4-2305360</w:t>
            </w:r>
          </w:p>
        </w:tc>
        <w:tc>
          <w:tcPr>
            <w:tcW w:w="1276" w:type="dxa"/>
          </w:tcPr>
          <w:p w14:paraId="68C0CC7E" w14:textId="70CEF3E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the introduction of 900 MHz LTE new band</w:t>
            </w:r>
          </w:p>
        </w:tc>
        <w:tc>
          <w:tcPr>
            <w:tcW w:w="971" w:type="dxa"/>
          </w:tcPr>
          <w:p w14:paraId="4771F3DC" w14:textId="4E702F3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79A522F3" w14:textId="40D0880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F3AB0EC" w14:textId="1AFF6B1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567" w:type="dxa"/>
          </w:tcPr>
          <w:p w14:paraId="19A23643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F086AB9" w14:textId="53BBC5B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00F338DE" w14:textId="659DDDF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DD9414B" w14:textId="7458512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87" w:type="dxa"/>
          </w:tcPr>
          <w:p w14:paraId="62AA86E7" w14:textId="7B2EF10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6584F" w14:paraId="39C097B0" w14:textId="77777777" w:rsidTr="00EC24CB">
        <w:tc>
          <w:tcPr>
            <w:tcW w:w="1129" w:type="dxa"/>
          </w:tcPr>
          <w:p w14:paraId="7326EF6E" w14:textId="2C880C1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R4-2305841</w:t>
            </w:r>
          </w:p>
        </w:tc>
        <w:tc>
          <w:tcPr>
            <w:tcW w:w="1276" w:type="dxa"/>
          </w:tcPr>
          <w:p w14:paraId="37BC328B" w14:textId="7A4476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TS38.141-1: the introduction of 900 MHz LTE new band</w:t>
            </w:r>
          </w:p>
        </w:tc>
        <w:tc>
          <w:tcPr>
            <w:tcW w:w="971" w:type="dxa"/>
          </w:tcPr>
          <w:p w14:paraId="49EBC168" w14:textId="2F94CCC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872" w:type="dxa"/>
          </w:tcPr>
          <w:p w14:paraId="7467947C" w14:textId="7A81C4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4B853DB" w14:textId="5F4A9F3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567" w:type="dxa"/>
          </w:tcPr>
          <w:p w14:paraId="6E75C74E" w14:textId="77777777" w:rsidR="0006584F" w:rsidRPr="0006584F" w:rsidRDefault="0006584F" w:rsidP="0006584F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76BF7DE" w14:textId="4CCB6DF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567" w:type="dxa"/>
          </w:tcPr>
          <w:p w14:paraId="4410D54B" w14:textId="3346FD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4D36953" w14:textId="4589C70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87" w:type="dxa"/>
          </w:tcPr>
          <w:p w14:paraId="4D7C6F24" w14:textId="51A4DFE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4C559DD5" w14:textId="77777777" w:rsidR="0006584F" w:rsidRDefault="0006584F" w:rsidP="0006584F"/>
    <w:p w14:paraId="47B9361B" w14:textId="77777777" w:rsidR="0006584F" w:rsidRDefault="0006584F" w:rsidP="0006584F">
      <w:pPr>
        <w:pStyle w:val="Heading2"/>
      </w:pPr>
      <w:r>
        <w:br w:type="page"/>
      </w:r>
      <w:r>
        <w:lastRenderedPageBreak/>
        <w:t>Annex C: Lists of liaisons</w:t>
      </w:r>
    </w:p>
    <w:p w14:paraId="4BF76D4D" w14:textId="77777777" w:rsidR="0006584F" w:rsidRDefault="0006584F" w:rsidP="0006584F">
      <w:pPr>
        <w:pStyle w:val="Heading3"/>
      </w:pPr>
      <w:r>
        <w:t>C1: Incoming liaison statements</w:t>
      </w:r>
    </w:p>
    <w:p w14:paraId="3577893C" w14:textId="77777777" w:rsidR="0006584F" w:rsidRDefault="0006584F" w:rsidP="0006584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93"/>
        <w:gridCol w:w="4178"/>
        <w:gridCol w:w="887"/>
        <w:gridCol w:w="967"/>
        <w:gridCol w:w="1207"/>
      </w:tblGrid>
      <w:tr w:rsidR="0006584F" w14:paraId="111EB4E6" w14:textId="77777777" w:rsidTr="0006584F">
        <w:tc>
          <w:tcPr>
            <w:tcW w:w="0" w:type="auto"/>
          </w:tcPr>
          <w:p w14:paraId="5C30DA62" w14:textId="620E95B3" w:rsidR="0006584F" w:rsidRDefault="0006584F" w:rsidP="0006584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936D271" w14:textId="6491CC11" w:rsidR="0006584F" w:rsidRDefault="0006584F" w:rsidP="0006584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27342805" w14:textId="484E926D" w:rsidR="0006584F" w:rsidRDefault="0006584F" w:rsidP="0006584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6F02208" w14:textId="095428CE" w:rsidR="0006584F" w:rsidRDefault="0006584F" w:rsidP="0006584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5565B0F" w14:textId="7CAE2C11" w:rsidR="0006584F" w:rsidRDefault="0006584F" w:rsidP="0006584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CF0133C" w14:textId="40DD8216" w:rsidR="0006584F" w:rsidRDefault="0006584F" w:rsidP="0006584F">
            <w:pPr>
              <w:pStyle w:val="TAH"/>
            </w:pPr>
            <w:r>
              <w:t>Reply TDoc</w:t>
            </w:r>
          </w:p>
        </w:tc>
      </w:tr>
      <w:tr w:rsidR="0006584F" w14:paraId="53698966" w14:textId="77777777" w:rsidTr="0006584F">
        <w:tc>
          <w:tcPr>
            <w:tcW w:w="0" w:type="auto"/>
          </w:tcPr>
          <w:p w14:paraId="1CA24EFB" w14:textId="12C900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R4-2304003</w:t>
            </w:r>
          </w:p>
        </w:tc>
        <w:tc>
          <w:tcPr>
            <w:tcW w:w="0" w:type="auto"/>
          </w:tcPr>
          <w:p w14:paraId="19BCA756" w14:textId="4426C35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R1-2302026</w:t>
            </w:r>
          </w:p>
        </w:tc>
        <w:tc>
          <w:tcPr>
            <w:tcW w:w="0" w:type="auto"/>
          </w:tcPr>
          <w:p w14:paraId="756C51E6" w14:textId="1E1FC6B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lists for NR after RAN1#112</w:t>
            </w:r>
          </w:p>
        </w:tc>
        <w:tc>
          <w:tcPr>
            <w:tcW w:w="0" w:type="auto"/>
          </w:tcPr>
          <w:p w14:paraId="578EE595" w14:textId="4416BDC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00A56E1" w14:textId="377B8C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B3AFBC" w14:textId="19B8CC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552E92DB" w14:textId="77777777" w:rsidTr="0006584F">
        <w:tc>
          <w:tcPr>
            <w:tcW w:w="0" w:type="auto"/>
          </w:tcPr>
          <w:p w14:paraId="49866282" w14:textId="76C4CFB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R4-2304004</w:t>
            </w:r>
          </w:p>
        </w:tc>
        <w:tc>
          <w:tcPr>
            <w:tcW w:w="0" w:type="auto"/>
          </w:tcPr>
          <w:p w14:paraId="437DDEF5" w14:textId="7760CE5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R1-2302081</w:t>
            </w:r>
          </w:p>
        </w:tc>
        <w:tc>
          <w:tcPr>
            <w:tcW w:w="0" w:type="auto"/>
          </w:tcPr>
          <w:p w14:paraId="4EDF2CA7" w14:textId="57D877A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for results of the LLS performance evaluation of MPR/PAR reduction solutions</w:t>
            </w:r>
          </w:p>
        </w:tc>
        <w:tc>
          <w:tcPr>
            <w:tcW w:w="0" w:type="auto"/>
          </w:tcPr>
          <w:p w14:paraId="62C0DFBA" w14:textId="26734DB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C53D357" w14:textId="3079054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DF723E" w14:textId="2DCB42B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083A4D55" w14:textId="77777777" w:rsidTr="0006584F">
        <w:tc>
          <w:tcPr>
            <w:tcW w:w="0" w:type="auto"/>
          </w:tcPr>
          <w:p w14:paraId="6804D96B" w14:textId="3FB5682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R4-2304005</w:t>
            </w:r>
          </w:p>
        </w:tc>
        <w:tc>
          <w:tcPr>
            <w:tcW w:w="0" w:type="auto"/>
          </w:tcPr>
          <w:p w14:paraId="1D15BF0E" w14:textId="2D699BC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R1-2302087</w:t>
            </w:r>
          </w:p>
        </w:tc>
        <w:tc>
          <w:tcPr>
            <w:tcW w:w="0" w:type="auto"/>
          </w:tcPr>
          <w:p w14:paraId="664F461D" w14:textId="478AD61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interference modelling for duplex evolution</w:t>
            </w:r>
          </w:p>
        </w:tc>
        <w:tc>
          <w:tcPr>
            <w:tcW w:w="0" w:type="auto"/>
          </w:tcPr>
          <w:p w14:paraId="0A41B210" w14:textId="34435F2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558B607" w14:textId="17A5791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4BF673" w14:textId="422323B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4BC87A56" w14:textId="77777777" w:rsidTr="0006584F">
        <w:tc>
          <w:tcPr>
            <w:tcW w:w="0" w:type="auto"/>
          </w:tcPr>
          <w:p w14:paraId="07E27DBB" w14:textId="650A0D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R4-2304006</w:t>
            </w:r>
          </w:p>
        </w:tc>
        <w:tc>
          <w:tcPr>
            <w:tcW w:w="0" w:type="auto"/>
          </w:tcPr>
          <w:p w14:paraId="16FE2E53" w14:textId="4DA3CDC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R1-2302127</w:t>
            </w:r>
          </w:p>
        </w:tc>
        <w:tc>
          <w:tcPr>
            <w:tcW w:w="0" w:type="auto"/>
          </w:tcPr>
          <w:p w14:paraId="3043F341" w14:textId="201ABA5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switching time for DL PRS or UL SRS frequency hopping for RedCap UEs</w:t>
            </w:r>
          </w:p>
        </w:tc>
        <w:tc>
          <w:tcPr>
            <w:tcW w:w="0" w:type="auto"/>
          </w:tcPr>
          <w:p w14:paraId="39D7DAEE" w14:textId="3C6A798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8F6BFE4" w14:textId="5BC55AE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C6918" w14:textId="3D3C48F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0AA454B0" w14:textId="77777777" w:rsidTr="0006584F">
        <w:tc>
          <w:tcPr>
            <w:tcW w:w="0" w:type="auto"/>
          </w:tcPr>
          <w:p w14:paraId="13250703" w14:textId="5D51A99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R4-2304007</w:t>
            </w:r>
          </w:p>
        </w:tc>
        <w:tc>
          <w:tcPr>
            <w:tcW w:w="0" w:type="auto"/>
          </w:tcPr>
          <w:p w14:paraId="0E8AC5F3" w14:textId="20E50FC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R1-2302194</w:t>
            </w:r>
          </w:p>
        </w:tc>
        <w:tc>
          <w:tcPr>
            <w:tcW w:w="0" w:type="auto"/>
          </w:tcPr>
          <w:p w14:paraId="7CD8B62B" w14:textId="0E9A348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 measurement RS configuration and PDCCH ordered RACH for LTM</w:t>
            </w:r>
          </w:p>
        </w:tc>
        <w:tc>
          <w:tcPr>
            <w:tcW w:w="0" w:type="auto"/>
          </w:tcPr>
          <w:p w14:paraId="20D186FC" w14:textId="4CDE21F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13432A9" w14:textId="00C900E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885150" w14:textId="3A347C6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7CA562D5" w14:textId="77777777" w:rsidTr="0006584F">
        <w:tc>
          <w:tcPr>
            <w:tcW w:w="0" w:type="auto"/>
          </w:tcPr>
          <w:p w14:paraId="371CBC3D" w14:textId="6FCD76F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R4-2304008</w:t>
            </w:r>
          </w:p>
        </w:tc>
        <w:tc>
          <w:tcPr>
            <w:tcW w:w="0" w:type="auto"/>
          </w:tcPr>
          <w:p w14:paraId="646E4487" w14:textId="3859F00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R1-2302198</w:t>
            </w:r>
          </w:p>
        </w:tc>
        <w:tc>
          <w:tcPr>
            <w:tcW w:w="0" w:type="auto"/>
          </w:tcPr>
          <w:p w14:paraId="7547DD1C" w14:textId="6D59C74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UL Tx Switching period</w:t>
            </w:r>
          </w:p>
        </w:tc>
        <w:tc>
          <w:tcPr>
            <w:tcW w:w="0" w:type="auto"/>
          </w:tcPr>
          <w:p w14:paraId="60FA74DB" w14:textId="283E07D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61CECD" w14:textId="6EBFAD6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74EC3" w14:textId="4A6D252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R4-2304337</w:t>
            </w:r>
          </w:p>
        </w:tc>
      </w:tr>
      <w:tr w:rsidR="0006584F" w14:paraId="4EC750A6" w14:textId="77777777" w:rsidTr="0006584F">
        <w:tc>
          <w:tcPr>
            <w:tcW w:w="0" w:type="auto"/>
          </w:tcPr>
          <w:p w14:paraId="051C8453" w14:textId="4F6DBEC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R4-2304009</w:t>
            </w:r>
          </w:p>
        </w:tc>
        <w:tc>
          <w:tcPr>
            <w:tcW w:w="0" w:type="auto"/>
          </w:tcPr>
          <w:p w14:paraId="320D232B" w14:textId="403BD2C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R1-2302201</w:t>
            </w:r>
          </w:p>
        </w:tc>
        <w:tc>
          <w:tcPr>
            <w:tcW w:w="0" w:type="auto"/>
          </w:tcPr>
          <w:p w14:paraId="3D0AF93F" w14:textId="5211B58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1-symbol PRS</w:t>
            </w:r>
          </w:p>
        </w:tc>
        <w:tc>
          <w:tcPr>
            <w:tcW w:w="0" w:type="auto"/>
          </w:tcPr>
          <w:p w14:paraId="6908AA72" w14:textId="0C6E778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7FB8F9" w14:textId="04EB59D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7EEF8" w14:textId="53E18B7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62FAB8FD" w14:textId="77777777" w:rsidTr="0006584F">
        <w:tc>
          <w:tcPr>
            <w:tcW w:w="0" w:type="auto"/>
          </w:tcPr>
          <w:p w14:paraId="05EDD17E" w14:textId="4797B56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R4-2304010</w:t>
            </w:r>
          </w:p>
        </w:tc>
        <w:tc>
          <w:tcPr>
            <w:tcW w:w="0" w:type="auto"/>
          </w:tcPr>
          <w:p w14:paraId="0F8A7CDC" w14:textId="2215FA3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R1-2302226</w:t>
            </w:r>
          </w:p>
        </w:tc>
        <w:tc>
          <w:tcPr>
            <w:tcW w:w="0" w:type="auto"/>
          </w:tcPr>
          <w:p w14:paraId="4EE4AC3C" w14:textId="402C0D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RAN2/4 on Agreements for Rel-18 MIMO</w:t>
            </w:r>
          </w:p>
        </w:tc>
        <w:tc>
          <w:tcPr>
            <w:tcW w:w="0" w:type="auto"/>
          </w:tcPr>
          <w:p w14:paraId="35B048FF" w14:textId="75046BB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6ED3840" w14:textId="45A46EA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93D262" w14:textId="503587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3699C8D5" w14:textId="77777777" w:rsidTr="0006584F">
        <w:tc>
          <w:tcPr>
            <w:tcW w:w="0" w:type="auto"/>
          </w:tcPr>
          <w:p w14:paraId="4041A2D0" w14:textId="44BA73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R4-2304011</w:t>
            </w:r>
          </w:p>
        </w:tc>
        <w:tc>
          <w:tcPr>
            <w:tcW w:w="0" w:type="auto"/>
          </w:tcPr>
          <w:p w14:paraId="310FD49D" w14:textId="3FDD04E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R1- 2302231</w:t>
            </w:r>
          </w:p>
        </w:tc>
        <w:tc>
          <w:tcPr>
            <w:tcW w:w="0" w:type="auto"/>
          </w:tcPr>
          <w:p w14:paraId="475C56B6" w14:textId="1D12E95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PSFCH configured power with multiple resource pools</w:t>
            </w:r>
          </w:p>
        </w:tc>
        <w:tc>
          <w:tcPr>
            <w:tcW w:w="0" w:type="auto"/>
          </w:tcPr>
          <w:p w14:paraId="3C776F7D" w14:textId="798D8D8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FCF36A" w14:textId="467AA03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12FDA8" w14:textId="696094A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317B95B0" w14:textId="77777777" w:rsidTr="0006584F">
        <w:tc>
          <w:tcPr>
            <w:tcW w:w="0" w:type="auto"/>
          </w:tcPr>
          <w:p w14:paraId="6EC65D1C" w14:textId="6D2A587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R4-2304012</w:t>
            </w:r>
          </w:p>
        </w:tc>
        <w:tc>
          <w:tcPr>
            <w:tcW w:w="0" w:type="auto"/>
          </w:tcPr>
          <w:p w14:paraId="4AEEFBD3" w14:textId="0C9039F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R2-2301966</w:t>
            </w:r>
          </w:p>
        </w:tc>
        <w:tc>
          <w:tcPr>
            <w:tcW w:w="0" w:type="auto"/>
          </w:tcPr>
          <w:p w14:paraId="4D3FA2D8" w14:textId="140CEB9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enhanced cell reselection requirements in NTN</w:t>
            </w:r>
          </w:p>
        </w:tc>
        <w:tc>
          <w:tcPr>
            <w:tcW w:w="0" w:type="auto"/>
          </w:tcPr>
          <w:p w14:paraId="1D572677" w14:textId="4EB6A31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6B6F95" w14:textId="4F9AD19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4847D" w14:textId="0168595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4771E692" w14:textId="77777777" w:rsidTr="0006584F">
        <w:tc>
          <w:tcPr>
            <w:tcW w:w="0" w:type="auto"/>
          </w:tcPr>
          <w:p w14:paraId="126ECDA2" w14:textId="77A75C4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R4-2304013</w:t>
            </w:r>
          </w:p>
        </w:tc>
        <w:tc>
          <w:tcPr>
            <w:tcW w:w="0" w:type="auto"/>
          </w:tcPr>
          <w:p w14:paraId="3FD37B7F" w14:textId="6A8C2FE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R2-2302040</w:t>
            </w:r>
          </w:p>
        </w:tc>
        <w:tc>
          <w:tcPr>
            <w:tcW w:w="0" w:type="auto"/>
          </w:tcPr>
          <w:p w14:paraId="2F358118" w14:textId="1F17044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Pemax,c of S-SSB transmission</w:t>
            </w:r>
          </w:p>
        </w:tc>
        <w:tc>
          <w:tcPr>
            <w:tcW w:w="0" w:type="auto"/>
          </w:tcPr>
          <w:p w14:paraId="32A633E9" w14:textId="510C746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D224258" w14:textId="65D9A3D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57F580" w14:textId="696FAA4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7516BB84" w14:textId="77777777" w:rsidTr="0006584F">
        <w:tc>
          <w:tcPr>
            <w:tcW w:w="0" w:type="auto"/>
          </w:tcPr>
          <w:p w14:paraId="766A9A92" w14:textId="0424BDE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R4-2304014</w:t>
            </w:r>
          </w:p>
        </w:tc>
        <w:tc>
          <w:tcPr>
            <w:tcW w:w="0" w:type="auto"/>
          </w:tcPr>
          <w:p w14:paraId="72B8B75E" w14:textId="1095FFA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R2-2302074</w:t>
            </w:r>
          </w:p>
        </w:tc>
        <w:tc>
          <w:tcPr>
            <w:tcW w:w="0" w:type="auto"/>
          </w:tcPr>
          <w:p w14:paraId="335F7361" w14:textId="657CFD4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autonomous denial for IDC</w:t>
            </w:r>
          </w:p>
        </w:tc>
        <w:tc>
          <w:tcPr>
            <w:tcW w:w="0" w:type="auto"/>
          </w:tcPr>
          <w:p w14:paraId="6FDA2F2B" w14:textId="070EAB8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0508A25" w14:textId="58D6F5C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07B4B" w14:textId="499F41F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59533E63" w14:textId="77777777" w:rsidTr="0006584F">
        <w:tc>
          <w:tcPr>
            <w:tcW w:w="0" w:type="auto"/>
          </w:tcPr>
          <w:p w14:paraId="6A87C686" w14:textId="698D3F1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R4-2304015</w:t>
            </w:r>
          </w:p>
        </w:tc>
        <w:tc>
          <w:tcPr>
            <w:tcW w:w="0" w:type="auto"/>
          </w:tcPr>
          <w:p w14:paraId="75D7F6D1" w14:textId="6ABA617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R2-2302234</w:t>
            </w:r>
          </w:p>
        </w:tc>
        <w:tc>
          <w:tcPr>
            <w:tcW w:w="0" w:type="auto"/>
          </w:tcPr>
          <w:p w14:paraId="79249E97" w14:textId="0B3A2C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Comparison of SL-RSRP and SD-RSRP measurements</w:t>
            </w:r>
          </w:p>
        </w:tc>
        <w:tc>
          <w:tcPr>
            <w:tcW w:w="0" w:type="auto"/>
          </w:tcPr>
          <w:p w14:paraId="0CE51200" w14:textId="51B911C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F04950" w14:textId="43EB6FA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396E8E" w14:textId="3A26751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68B0EC1F" w14:textId="77777777" w:rsidTr="0006584F">
        <w:tc>
          <w:tcPr>
            <w:tcW w:w="0" w:type="auto"/>
          </w:tcPr>
          <w:p w14:paraId="4077FF56" w14:textId="665F47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R4-2304016</w:t>
            </w:r>
          </w:p>
        </w:tc>
        <w:tc>
          <w:tcPr>
            <w:tcW w:w="0" w:type="auto"/>
          </w:tcPr>
          <w:p w14:paraId="568B56CA" w14:textId="7034318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R2-2302257</w:t>
            </w:r>
          </w:p>
        </w:tc>
        <w:tc>
          <w:tcPr>
            <w:tcW w:w="0" w:type="auto"/>
          </w:tcPr>
          <w:p w14:paraId="3A8D6756" w14:textId="1D5DEAE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extending the maximum range for NS values</w:t>
            </w:r>
          </w:p>
        </w:tc>
        <w:tc>
          <w:tcPr>
            <w:tcW w:w="0" w:type="auto"/>
          </w:tcPr>
          <w:p w14:paraId="5DC233EB" w14:textId="3709835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E4EAADD" w14:textId="0300C89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FDE117" w14:textId="501C523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49062F40" w14:textId="77777777" w:rsidTr="0006584F">
        <w:tc>
          <w:tcPr>
            <w:tcW w:w="0" w:type="auto"/>
          </w:tcPr>
          <w:p w14:paraId="326C8DF3" w14:textId="0D4F89F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R4-2304017</w:t>
            </w:r>
          </w:p>
        </w:tc>
        <w:tc>
          <w:tcPr>
            <w:tcW w:w="0" w:type="auto"/>
          </w:tcPr>
          <w:p w14:paraId="098E7255" w14:textId="3F6B6DF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R3-231011</w:t>
            </w:r>
          </w:p>
        </w:tc>
        <w:tc>
          <w:tcPr>
            <w:tcW w:w="0" w:type="auto"/>
          </w:tcPr>
          <w:p w14:paraId="38C4CC32" w14:textId="1765816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FS_VMR solutions review</w:t>
            </w:r>
          </w:p>
        </w:tc>
        <w:tc>
          <w:tcPr>
            <w:tcW w:w="0" w:type="auto"/>
          </w:tcPr>
          <w:p w14:paraId="70DA5F2C" w14:textId="2C2237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0481FFFE" w14:textId="37C6054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6610F" w14:textId="42C485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35D73BD4" w14:textId="77777777" w:rsidTr="0006584F">
        <w:tc>
          <w:tcPr>
            <w:tcW w:w="0" w:type="auto"/>
          </w:tcPr>
          <w:p w14:paraId="749CE69F" w14:textId="1D1F073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R4-2304018</w:t>
            </w:r>
          </w:p>
        </w:tc>
        <w:tc>
          <w:tcPr>
            <w:tcW w:w="0" w:type="auto"/>
          </w:tcPr>
          <w:p w14:paraId="4248565A" w14:textId="4A6387B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R5-231602</w:t>
            </w:r>
          </w:p>
        </w:tc>
        <w:tc>
          <w:tcPr>
            <w:tcW w:w="0" w:type="auto"/>
          </w:tcPr>
          <w:p w14:paraId="6C258672" w14:textId="675B4C8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TxD for OTA testing</w:t>
            </w:r>
          </w:p>
        </w:tc>
        <w:tc>
          <w:tcPr>
            <w:tcW w:w="0" w:type="auto"/>
          </w:tcPr>
          <w:p w14:paraId="76A3B5C0" w14:textId="3494B6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1808E26" w14:textId="4836DBA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DA03F9" w14:textId="7B955A1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0833DFD4" w14:textId="77777777" w:rsidTr="0006584F">
        <w:tc>
          <w:tcPr>
            <w:tcW w:w="0" w:type="auto"/>
          </w:tcPr>
          <w:p w14:paraId="52184123" w14:textId="491E6E2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R4-2304019</w:t>
            </w:r>
          </w:p>
        </w:tc>
        <w:tc>
          <w:tcPr>
            <w:tcW w:w="0" w:type="auto"/>
          </w:tcPr>
          <w:p w14:paraId="0787BAE1" w14:textId="2F74B9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R5-231795</w:t>
            </w:r>
          </w:p>
        </w:tc>
        <w:tc>
          <w:tcPr>
            <w:tcW w:w="0" w:type="auto"/>
          </w:tcPr>
          <w:p w14:paraId="7D18F112" w14:textId="2BFBE84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FR2 SEM test time reduction</w:t>
            </w:r>
          </w:p>
        </w:tc>
        <w:tc>
          <w:tcPr>
            <w:tcW w:w="0" w:type="auto"/>
          </w:tcPr>
          <w:p w14:paraId="40E54D9A" w14:textId="7A0A50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7DEF5C5" w14:textId="78D112E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764D3" w14:textId="07CE4B6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576682E7" w14:textId="77777777" w:rsidTr="0006584F">
        <w:tc>
          <w:tcPr>
            <w:tcW w:w="0" w:type="auto"/>
          </w:tcPr>
          <w:p w14:paraId="25CD21D8" w14:textId="12B8BA1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R4-2304020</w:t>
            </w:r>
          </w:p>
        </w:tc>
        <w:tc>
          <w:tcPr>
            <w:tcW w:w="0" w:type="auto"/>
          </w:tcPr>
          <w:p w14:paraId="499833CF" w14:textId="53C742C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R5-231830</w:t>
            </w:r>
          </w:p>
        </w:tc>
        <w:tc>
          <w:tcPr>
            <w:tcW w:w="0" w:type="auto"/>
          </w:tcPr>
          <w:p w14:paraId="6F086BF4" w14:textId="1E5A420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RLM/BFD and beam sweeping from multiple directions</w:t>
            </w:r>
          </w:p>
        </w:tc>
        <w:tc>
          <w:tcPr>
            <w:tcW w:w="0" w:type="auto"/>
          </w:tcPr>
          <w:p w14:paraId="31227517" w14:textId="07A50AE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1F2BA2A" w14:textId="619FDE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DCA9B0" w14:textId="4D16003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7AC61FAC" w14:textId="77777777" w:rsidTr="0006584F">
        <w:tc>
          <w:tcPr>
            <w:tcW w:w="0" w:type="auto"/>
          </w:tcPr>
          <w:p w14:paraId="02B13A91" w14:textId="1DBA05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R4-2304021</w:t>
            </w:r>
          </w:p>
        </w:tc>
        <w:tc>
          <w:tcPr>
            <w:tcW w:w="0" w:type="auto"/>
          </w:tcPr>
          <w:p w14:paraId="64208180" w14:textId="04631EA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R5-231834</w:t>
            </w:r>
          </w:p>
        </w:tc>
        <w:tc>
          <w:tcPr>
            <w:tcW w:w="0" w:type="auto"/>
          </w:tcPr>
          <w:p w14:paraId="4E14E784" w14:textId="699B9C7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testability for beam correspondence in initial access</w:t>
            </w:r>
          </w:p>
        </w:tc>
        <w:tc>
          <w:tcPr>
            <w:tcW w:w="0" w:type="auto"/>
          </w:tcPr>
          <w:p w14:paraId="13027F88" w14:textId="11CEA37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1E3504F" w14:textId="3F61564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8CC09C" w14:textId="1437EA6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183767F4" w14:textId="77777777" w:rsidTr="0006584F">
        <w:tc>
          <w:tcPr>
            <w:tcW w:w="0" w:type="auto"/>
          </w:tcPr>
          <w:p w14:paraId="6E9F0FB5" w14:textId="209BBDB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R4-2304022</w:t>
            </w:r>
          </w:p>
        </w:tc>
        <w:tc>
          <w:tcPr>
            <w:tcW w:w="0" w:type="auto"/>
          </w:tcPr>
          <w:p w14:paraId="672A9726" w14:textId="11CA6A5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S5-232903</w:t>
            </w:r>
          </w:p>
        </w:tc>
        <w:tc>
          <w:tcPr>
            <w:tcW w:w="0" w:type="auto"/>
          </w:tcPr>
          <w:p w14:paraId="67F58B82" w14:textId="1D5EDA1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3GPP work on Energy Efficiency</w:t>
            </w:r>
          </w:p>
        </w:tc>
        <w:tc>
          <w:tcPr>
            <w:tcW w:w="0" w:type="auto"/>
          </w:tcPr>
          <w:p w14:paraId="51F5D9FC" w14:textId="5AE22E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</w:t>
            </w:r>
          </w:p>
        </w:tc>
        <w:tc>
          <w:tcPr>
            <w:tcW w:w="0" w:type="auto"/>
          </w:tcPr>
          <w:p w14:paraId="5FB877A1" w14:textId="3227652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24896" w14:textId="2C60128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518759D2" w14:textId="77777777" w:rsidTr="0006584F">
        <w:tc>
          <w:tcPr>
            <w:tcW w:w="0" w:type="auto"/>
          </w:tcPr>
          <w:p w14:paraId="2E434A87" w14:textId="508DA76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R4-2304023</w:t>
            </w:r>
          </w:p>
        </w:tc>
        <w:tc>
          <w:tcPr>
            <w:tcW w:w="0" w:type="auto"/>
          </w:tcPr>
          <w:p w14:paraId="668EE8CB" w14:textId="655CEE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TSGAP76_004</w:t>
            </w:r>
          </w:p>
        </w:tc>
        <w:tc>
          <w:tcPr>
            <w:tcW w:w="0" w:type="auto"/>
          </w:tcPr>
          <w:p w14:paraId="1385A617" w14:textId="3928CA5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Bandwidth for OTA  TRS testing</w:t>
            </w:r>
          </w:p>
        </w:tc>
        <w:tc>
          <w:tcPr>
            <w:tcW w:w="0" w:type="auto"/>
          </w:tcPr>
          <w:p w14:paraId="09417AE1" w14:textId="6CE788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TSGAP</w:t>
            </w:r>
          </w:p>
        </w:tc>
        <w:tc>
          <w:tcPr>
            <w:tcW w:w="0" w:type="auto"/>
          </w:tcPr>
          <w:p w14:paraId="3013B7E5" w14:textId="095B65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2A1D5" w14:textId="1242F64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0DA5B10D" w14:textId="77777777" w:rsidTr="0006584F">
        <w:tc>
          <w:tcPr>
            <w:tcW w:w="0" w:type="auto"/>
          </w:tcPr>
          <w:p w14:paraId="7105ACE6" w14:textId="2885F2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R4-2304029</w:t>
            </w:r>
          </w:p>
        </w:tc>
        <w:tc>
          <w:tcPr>
            <w:tcW w:w="0" w:type="auto"/>
          </w:tcPr>
          <w:p w14:paraId="01C6F8DB" w14:textId="35A1BF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R5-231891</w:t>
            </w:r>
          </w:p>
        </w:tc>
        <w:tc>
          <w:tcPr>
            <w:tcW w:w="0" w:type="auto"/>
          </w:tcPr>
          <w:p w14:paraId="4945A26E" w14:textId="193388A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measurement of phase continuity requirements for DMRS bundling</w:t>
            </w:r>
          </w:p>
        </w:tc>
        <w:tc>
          <w:tcPr>
            <w:tcW w:w="0" w:type="auto"/>
          </w:tcPr>
          <w:p w14:paraId="0F752AA3" w14:textId="690ED05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CF15D13" w14:textId="785BEA6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C5BAB" w14:textId="793D60B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61DE20C0" w14:textId="77777777" w:rsidTr="0006584F">
        <w:tc>
          <w:tcPr>
            <w:tcW w:w="0" w:type="auto"/>
          </w:tcPr>
          <w:p w14:paraId="06B3130D" w14:textId="219B5D9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R4-2304030</w:t>
            </w:r>
          </w:p>
        </w:tc>
        <w:tc>
          <w:tcPr>
            <w:tcW w:w="0" w:type="auto"/>
          </w:tcPr>
          <w:p w14:paraId="1EEE9A63" w14:textId="606121C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RP-230780</w:t>
            </w:r>
          </w:p>
        </w:tc>
        <w:tc>
          <w:tcPr>
            <w:tcW w:w="0" w:type="auto"/>
          </w:tcPr>
          <w:p w14:paraId="42A59870" w14:textId="095A69B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LS from RAN1 on transmission bandwidths for NR on dedicated spectrum less than 5 MHz</w:t>
            </w:r>
          </w:p>
        </w:tc>
        <w:tc>
          <w:tcPr>
            <w:tcW w:w="0" w:type="auto"/>
          </w:tcPr>
          <w:p w14:paraId="65D5DDAC" w14:textId="6C95C2A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8A5F948" w14:textId="48597D9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92B46" w14:textId="2C33427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73B98EAD" w14:textId="77777777" w:rsidTr="0006584F">
        <w:tc>
          <w:tcPr>
            <w:tcW w:w="0" w:type="auto"/>
          </w:tcPr>
          <w:p w14:paraId="5CB0267D" w14:textId="30A377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R4-2304031</w:t>
            </w:r>
          </w:p>
        </w:tc>
        <w:tc>
          <w:tcPr>
            <w:tcW w:w="0" w:type="auto"/>
          </w:tcPr>
          <w:p w14:paraId="6CC16A71" w14:textId="0A1B702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RP-230781</w:t>
            </w:r>
          </w:p>
        </w:tc>
        <w:tc>
          <w:tcPr>
            <w:tcW w:w="0" w:type="auto"/>
          </w:tcPr>
          <w:p w14:paraId="531D5381" w14:textId="59AABC7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LS from RAN4 on spectrum less than 5 MHz</w:t>
            </w:r>
          </w:p>
        </w:tc>
        <w:tc>
          <w:tcPr>
            <w:tcW w:w="0" w:type="auto"/>
          </w:tcPr>
          <w:p w14:paraId="27196FC7" w14:textId="060C3C4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5E1FF0F" w14:textId="1E723C7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02AD28" w14:textId="1F86DA6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601ED636" w14:textId="77777777" w:rsidTr="0006584F">
        <w:tc>
          <w:tcPr>
            <w:tcW w:w="0" w:type="auto"/>
          </w:tcPr>
          <w:p w14:paraId="50D62112" w14:textId="1A0CB53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R4-2304032</w:t>
            </w:r>
          </w:p>
        </w:tc>
        <w:tc>
          <w:tcPr>
            <w:tcW w:w="0" w:type="auto"/>
          </w:tcPr>
          <w:p w14:paraId="41BFA1E1" w14:textId="7491433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RP-230784</w:t>
            </w:r>
          </w:p>
        </w:tc>
        <w:tc>
          <w:tcPr>
            <w:tcW w:w="0" w:type="auto"/>
          </w:tcPr>
          <w:p w14:paraId="6FB2159E" w14:textId="03CC8A5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frequency arrangements for APT 600MHz</w:t>
            </w:r>
          </w:p>
        </w:tc>
        <w:tc>
          <w:tcPr>
            <w:tcW w:w="0" w:type="auto"/>
          </w:tcPr>
          <w:p w14:paraId="1DF44949" w14:textId="58E330A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3FAC24CD" w14:textId="1ECE276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0C978D" w14:textId="65C943E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1B8F3FF3" w14:textId="77777777" w:rsidTr="0006584F">
        <w:tc>
          <w:tcPr>
            <w:tcW w:w="0" w:type="auto"/>
          </w:tcPr>
          <w:p w14:paraId="679F6EBE" w14:textId="6195013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R4-2304033</w:t>
            </w:r>
          </w:p>
        </w:tc>
        <w:tc>
          <w:tcPr>
            <w:tcW w:w="0" w:type="auto"/>
          </w:tcPr>
          <w:p w14:paraId="6A686D6D" w14:textId="2C5BFD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RP-230804</w:t>
            </w:r>
          </w:p>
        </w:tc>
        <w:tc>
          <w:tcPr>
            <w:tcW w:w="0" w:type="auto"/>
          </w:tcPr>
          <w:p w14:paraId="433AD8D9" w14:textId="60061CC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to 3GPP on ECC request for standardisation support related to ECC Decision (22)07 on “harmonised framework on aerial UE usage in MFCN harmonised bands”</w:t>
            </w:r>
          </w:p>
        </w:tc>
        <w:tc>
          <w:tcPr>
            <w:tcW w:w="0" w:type="auto"/>
          </w:tcPr>
          <w:p w14:paraId="439DC609" w14:textId="6589E89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6C332DF" w14:textId="76AC9F7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34231" w14:textId="576EF5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6584F" w14:paraId="367527FD" w14:textId="77777777" w:rsidTr="0006584F">
        <w:tc>
          <w:tcPr>
            <w:tcW w:w="0" w:type="auto"/>
          </w:tcPr>
          <w:p w14:paraId="584B8164" w14:textId="478BED4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R4-2306665</w:t>
            </w:r>
          </w:p>
        </w:tc>
        <w:tc>
          <w:tcPr>
            <w:tcW w:w="0" w:type="auto"/>
          </w:tcPr>
          <w:p w14:paraId="63AFAE38" w14:textId="5E199B7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R2-2304431</w:t>
            </w:r>
          </w:p>
        </w:tc>
        <w:tc>
          <w:tcPr>
            <w:tcW w:w="0" w:type="auto"/>
          </w:tcPr>
          <w:p w14:paraId="65BB92D4" w14:textId="176E480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intraBandENDC-Support</w:t>
            </w:r>
          </w:p>
        </w:tc>
        <w:tc>
          <w:tcPr>
            <w:tcW w:w="0" w:type="auto"/>
          </w:tcPr>
          <w:p w14:paraId="67FCABDA" w14:textId="7CCDEA9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359A60E" w14:textId="02AC951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45B74" w14:textId="31E07A1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1F26B68" w14:textId="77777777" w:rsidR="0006584F" w:rsidRDefault="0006584F" w:rsidP="0006584F"/>
    <w:p w14:paraId="55F54FE8" w14:textId="77777777" w:rsidR="00664AC1" w:rsidRDefault="00664AC1" w:rsidP="00664AC1">
      <w:pPr>
        <w:sectPr w:rsidR="00664AC1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E426B" w14:textId="77777777" w:rsidR="0006584F" w:rsidRDefault="0006584F" w:rsidP="0006584F">
      <w:pPr>
        <w:pStyle w:val="Heading3"/>
      </w:pPr>
      <w:r>
        <w:lastRenderedPageBreak/>
        <w:t>C2: Outgoing liaison statements</w:t>
      </w:r>
    </w:p>
    <w:p w14:paraId="1B43B2FB" w14:textId="77777777" w:rsidR="0006584F" w:rsidRDefault="0006584F" w:rsidP="0006584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6024"/>
        <w:gridCol w:w="892"/>
        <w:gridCol w:w="643"/>
        <w:gridCol w:w="972"/>
      </w:tblGrid>
      <w:tr w:rsidR="0006584F" w14:paraId="7E52B71E" w14:textId="77777777" w:rsidTr="0006584F">
        <w:tc>
          <w:tcPr>
            <w:tcW w:w="0" w:type="auto"/>
          </w:tcPr>
          <w:p w14:paraId="218DEAC5" w14:textId="4647F934" w:rsidR="0006584F" w:rsidRDefault="0006584F" w:rsidP="0006584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C743A24" w14:textId="52300ABE" w:rsidR="0006584F" w:rsidRDefault="0006584F" w:rsidP="0006584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1E76838" w14:textId="18190679" w:rsidR="0006584F" w:rsidRDefault="0006584F" w:rsidP="0006584F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559610D2" w14:textId="131A1592" w:rsidR="0006584F" w:rsidRDefault="0006584F" w:rsidP="0006584F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79103874" w14:textId="6ABA2BB2" w:rsidR="0006584F" w:rsidRDefault="0006584F" w:rsidP="0006584F">
            <w:pPr>
              <w:pStyle w:val="TAH"/>
            </w:pPr>
            <w:r>
              <w:t>reply to i/c LS</w:t>
            </w:r>
          </w:p>
        </w:tc>
      </w:tr>
      <w:tr w:rsidR="0006584F" w14:paraId="53D9A815" w14:textId="77777777" w:rsidTr="0006584F">
        <w:tc>
          <w:tcPr>
            <w:tcW w:w="0" w:type="auto"/>
          </w:tcPr>
          <w:p w14:paraId="23E435D7" w14:textId="60120C4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R4-2304660</w:t>
            </w:r>
          </w:p>
        </w:tc>
        <w:tc>
          <w:tcPr>
            <w:tcW w:w="0" w:type="auto"/>
          </w:tcPr>
          <w:p w14:paraId="04F23ABF" w14:textId="2F6D4FF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RAN4 feature list for NR</w:t>
            </w:r>
          </w:p>
        </w:tc>
        <w:tc>
          <w:tcPr>
            <w:tcW w:w="0" w:type="auto"/>
          </w:tcPr>
          <w:p w14:paraId="5BC4695B" w14:textId="0FA27B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90ABC33" w14:textId="67592DE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E2B8D5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24FE035F" w14:textId="77777777" w:rsidTr="0006584F">
        <w:tc>
          <w:tcPr>
            <w:tcW w:w="0" w:type="auto"/>
          </w:tcPr>
          <w:p w14:paraId="667658B2" w14:textId="3FD40E4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R4-2305902</w:t>
            </w:r>
          </w:p>
        </w:tc>
        <w:tc>
          <w:tcPr>
            <w:tcW w:w="0" w:type="auto"/>
          </w:tcPr>
          <w:p w14:paraId="65358372" w14:textId="4533BD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BS output power for 3 MHz channel bandwidth in the paired frequency bands 874.4-880.0 MHz and 919.4-925.0 MHz for Railway Mobile Radio (RMR)</w:t>
            </w:r>
          </w:p>
        </w:tc>
        <w:tc>
          <w:tcPr>
            <w:tcW w:w="0" w:type="auto"/>
          </w:tcPr>
          <w:p w14:paraId="5100A400" w14:textId="6CE7F1E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ECC WG FM</w:t>
            </w:r>
          </w:p>
        </w:tc>
        <w:tc>
          <w:tcPr>
            <w:tcW w:w="0" w:type="auto"/>
          </w:tcPr>
          <w:p w14:paraId="20A069F2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D2981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4FBC2FA0" w14:textId="77777777" w:rsidTr="0006584F">
        <w:tc>
          <w:tcPr>
            <w:tcW w:w="0" w:type="auto"/>
          </w:tcPr>
          <w:p w14:paraId="4B118B72" w14:textId="017BE9D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R4-2305903</w:t>
            </w:r>
          </w:p>
        </w:tc>
        <w:tc>
          <w:tcPr>
            <w:tcW w:w="0" w:type="auto"/>
          </w:tcPr>
          <w:p w14:paraId="7B1F730C" w14:textId="09C59E7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receiver narrowband blocking for 3 MHz channel bandwidth in the paired frequency bands 874.4-880.0 MHz and 919.4-925.0 MHz for Railway Mobile Radio (RMR)</w:t>
            </w:r>
          </w:p>
        </w:tc>
        <w:tc>
          <w:tcPr>
            <w:tcW w:w="0" w:type="auto"/>
          </w:tcPr>
          <w:p w14:paraId="008D7D03" w14:textId="7D5DF7A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RT</w:t>
            </w:r>
          </w:p>
        </w:tc>
        <w:tc>
          <w:tcPr>
            <w:tcW w:w="0" w:type="auto"/>
          </w:tcPr>
          <w:p w14:paraId="4F019410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9F798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542E6920" w14:textId="77777777" w:rsidTr="0006584F">
        <w:tc>
          <w:tcPr>
            <w:tcW w:w="0" w:type="auto"/>
          </w:tcPr>
          <w:p w14:paraId="272213E8" w14:textId="1383DFD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R4-2305926</w:t>
            </w:r>
          </w:p>
        </w:tc>
        <w:tc>
          <w:tcPr>
            <w:tcW w:w="0" w:type="auto"/>
          </w:tcPr>
          <w:p w14:paraId="61627682" w14:textId="452E440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Parameters for NTN above 10 GHz</w:t>
            </w:r>
          </w:p>
        </w:tc>
        <w:tc>
          <w:tcPr>
            <w:tcW w:w="0" w:type="auto"/>
          </w:tcPr>
          <w:p w14:paraId="19694128" w14:textId="1AF5422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5F54C88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5F5AA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392F12D0" w14:textId="77777777" w:rsidTr="0006584F">
        <w:tc>
          <w:tcPr>
            <w:tcW w:w="0" w:type="auto"/>
          </w:tcPr>
          <w:p w14:paraId="528C55A5" w14:textId="5DF174F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R4-2306004</w:t>
            </w:r>
          </w:p>
        </w:tc>
        <w:tc>
          <w:tcPr>
            <w:tcW w:w="0" w:type="auto"/>
          </w:tcPr>
          <w:p w14:paraId="6CBE7C45" w14:textId="132081B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interference modelling for duplex evolution</w:t>
            </w:r>
          </w:p>
        </w:tc>
        <w:tc>
          <w:tcPr>
            <w:tcW w:w="0" w:type="auto"/>
          </w:tcPr>
          <w:p w14:paraId="62B26165" w14:textId="611E2C5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04F431E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ED787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74C9EA49" w14:textId="77777777" w:rsidTr="0006584F">
        <w:tc>
          <w:tcPr>
            <w:tcW w:w="0" w:type="auto"/>
          </w:tcPr>
          <w:p w14:paraId="0FAAFDA5" w14:textId="012DDD9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R4-2306321</w:t>
            </w:r>
          </w:p>
        </w:tc>
        <w:tc>
          <w:tcPr>
            <w:tcW w:w="0" w:type="auto"/>
          </w:tcPr>
          <w:p w14:paraId="2DD16E05" w14:textId="579AD96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unknown SCell activation enhancement</w:t>
            </w:r>
          </w:p>
        </w:tc>
        <w:tc>
          <w:tcPr>
            <w:tcW w:w="0" w:type="auto"/>
          </w:tcPr>
          <w:p w14:paraId="56768FCE" w14:textId="6A93EF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D77B172" w14:textId="48649D6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3DF3390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FF7AFF" w14:paraId="3EA67991" w14:textId="77777777" w:rsidTr="0006584F">
        <w:tc>
          <w:tcPr>
            <w:tcW w:w="0" w:type="auto"/>
          </w:tcPr>
          <w:p w14:paraId="6B181F78" w14:textId="3629F502" w:rsidR="00FF7AFF" w:rsidRPr="00FF7AFF" w:rsidRDefault="00FF7AFF" w:rsidP="00FF7AFF">
            <w:pPr>
              <w:pStyle w:val="TAL"/>
              <w:rPr>
                <w:sz w:val="16"/>
                <w:szCs w:val="16"/>
              </w:rPr>
            </w:pPr>
            <w:r w:rsidRPr="00FF7AFF">
              <w:rPr>
                <w:sz w:val="16"/>
                <w:szCs w:val="16"/>
              </w:rPr>
              <w:t>R4-2306366</w:t>
            </w:r>
          </w:p>
        </w:tc>
        <w:tc>
          <w:tcPr>
            <w:tcW w:w="0" w:type="auto"/>
          </w:tcPr>
          <w:p w14:paraId="177C4073" w14:textId="02A9313C" w:rsidR="00FF7AFF" w:rsidRPr="00FF7AFF" w:rsidRDefault="00FF7AFF" w:rsidP="00FF7AFF">
            <w:pPr>
              <w:pStyle w:val="TAL"/>
              <w:rPr>
                <w:sz w:val="16"/>
                <w:szCs w:val="16"/>
              </w:rPr>
            </w:pPr>
            <w:r w:rsidRPr="00FF7AFF">
              <w:rPr>
                <w:sz w:val="16"/>
                <w:szCs w:val="16"/>
              </w:rPr>
              <w:t>Reply LS on Comparison of SL-RSRP and SDRSRP measurements</w:t>
            </w:r>
          </w:p>
        </w:tc>
        <w:tc>
          <w:tcPr>
            <w:tcW w:w="0" w:type="auto"/>
          </w:tcPr>
          <w:p w14:paraId="14C12704" w14:textId="3A4222C2" w:rsidR="00FF7AFF" w:rsidRPr="00FF7AFF" w:rsidRDefault="00FF7AFF" w:rsidP="00FF7AFF">
            <w:pPr>
              <w:pStyle w:val="TAL"/>
              <w:rPr>
                <w:sz w:val="16"/>
                <w:szCs w:val="16"/>
              </w:rPr>
            </w:pPr>
            <w:r w:rsidRPr="00FF7AFF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</w:tcPr>
          <w:p w14:paraId="51027083" w14:textId="3519BDD6" w:rsidR="00FF7AFF" w:rsidRPr="00FF7AFF" w:rsidRDefault="00FF7AFF" w:rsidP="00FF7AFF">
            <w:pPr>
              <w:pStyle w:val="TAL"/>
              <w:rPr>
                <w:sz w:val="16"/>
                <w:szCs w:val="16"/>
              </w:rPr>
            </w:pPr>
            <w:r w:rsidRPr="00FF7AFF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</w:tcPr>
          <w:p w14:paraId="65A323EF" w14:textId="77777777" w:rsidR="00FF7AFF" w:rsidRPr="0006584F" w:rsidRDefault="00FF7AFF" w:rsidP="00FF7AFF">
            <w:pPr>
              <w:pStyle w:val="TAL"/>
              <w:rPr>
                <w:sz w:val="16"/>
              </w:rPr>
            </w:pPr>
          </w:p>
        </w:tc>
      </w:tr>
      <w:tr w:rsidR="0006584F" w14:paraId="5FB75513" w14:textId="77777777" w:rsidTr="0006584F">
        <w:tc>
          <w:tcPr>
            <w:tcW w:w="0" w:type="auto"/>
          </w:tcPr>
          <w:p w14:paraId="5B03305F" w14:textId="174790F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R4-2306388</w:t>
            </w:r>
          </w:p>
        </w:tc>
        <w:tc>
          <w:tcPr>
            <w:tcW w:w="0" w:type="auto"/>
          </w:tcPr>
          <w:p w14:paraId="24638DD8" w14:textId="2F91567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support of per FR PRS gap</w:t>
            </w:r>
          </w:p>
        </w:tc>
        <w:tc>
          <w:tcPr>
            <w:tcW w:w="0" w:type="auto"/>
          </w:tcPr>
          <w:p w14:paraId="1A456F70" w14:textId="75AF85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4D0D89A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27FA3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3D02DA2B" w14:textId="77777777" w:rsidTr="0006584F">
        <w:tc>
          <w:tcPr>
            <w:tcW w:w="0" w:type="auto"/>
          </w:tcPr>
          <w:p w14:paraId="56F89FC4" w14:textId="31786D8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R4-2306389</w:t>
            </w:r>
          </w:p>
        </w:tc>
        <w:tc>
          <w:tcPr>
            <w:tcW w:w="0" w:type="auto"/>
          </w:tcPr>
          <w:p w14:paraId="1B15FDC5" w14:textId="740F150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cell reselection in NTN</w:t>
            </w:r>
          </w:p>
        </w:tc>
        <w:tc>
          <w:tcPr>
            <w:tcW w:w="0" w:type="auto"/>
          </w:tcPr>
          <w:p w14:paraId="35B520B2" w14:textId="01A7B6B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0B41400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FF47B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34B054B0" w14:textId="77777777" w:rsidTr="0006584F">
        <w:tc>
          <w:tcPr>
            <w:tcW w:w="0" w:type="auto"/>
          </w:tcPr>
          <w:p w14:paraId="02E9E10A" w14:textId="6BADA6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R4-2306390</w:t>
            </w:r>
          </w:p>
        </w:tc>
        <w:tc>
          <w:tcPr>
            <w:tcW w:w="0" w:type="auto"/>
          </w:tcPr>
          <w:p w14:paraId="616AEA90" w14:textId="7FC9F5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RLM/BFD and beam sweeping from multiple directions</w:t>
            </w:r>
          </w:p>
        </w:tc>
        <w:tc>
          <w:tcPr>
            <w:tcW w:w="0" w:type="auto"/>
          </w:tcPr>
          <w:p w14:paraId="5DB57D6A" w14:textId="01E8C3D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69939F4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11571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54914E1F" w14:textId="77777777" w:rsidTr="0006584F">
        <w:tc>
          <w:tcPr>
            <w:tcW w:w="0" w:type="auto"/>
          </w:tcPr>
          <w:p w14:paraId="72064FED" w14:textId="656EDE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R4-2306394</w:t>
            </w:r>
          </w:p>
        </w:tc>
        <w:tc>
          <w:tcPr>
            <w:tcW w:w="0" w:type="auto"/>
          </w:tcPr>
          <w:p w14:paraId="773520E5" w14:textId="695967F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RS supported for group-based reporting</w:t>
            </w:r>
          </w:p>
        </w:tc>
        <w:tc>
          <w:tcPr>
            <w:tcW w:w="0" w:type="auto"/>
          </w:tcPr>
          <w:p w14:paraId="4C3BDD50" w14:textId="25F5C49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FA62419" w14:textId="6084DE7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3C3AB5A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02742906" w14:textId="77777777" w:rsidTr="0006584F">
        <w:tc>
          <w:tcPr>
            <w:tcW w:w="0" w:type="auto"/>
          </w:tcPr>
          <w:p w14:paraId="28417D95" w14:textId="3D56842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R4-2306399</w:t>
            </w:r>
          </w:p>
        </w:tc>
        <w:tc>
          <w:tcPr>
            <w:tcW w:w="0" w:type="auto"/>
          </w:tcPr>
          <w:p w14:paraId="737B76AC" w14:textId="3B179B4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MAC-CE Based Indication for Cross-RRH TCI State Switch</w:t>
            </w:r>
          </w:p>
        </w:tc>
        <w:tc>
          <w:tcPr>
            <w:tcW w:w="0" w:type="auto"/>
          </w:tcPr>
          <w:p w14:paraId="62849181" w14:textId="13AC4FC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2CEE6CB" w14:textId="547E4BF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678C6ED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2514BC92" w14:textId="77777777" w:rsidTr="0006584F">
        <w:tc>
          <w:tcPr>
            <w:tcW w:w="0" w:type="auto"/>
          </w:tcPr>
          <w:p w14:paraId="14B2131B" w14:textId="2792F3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R4-2306465</w:t>
            </w:r>
          </w:p>
        </w:tc>
        <w:tc>
          <w:tcPr>
            <w:tcW w:w="0" w:type="auto"/>
          </w:tcPr>
          <w:p w14:paraId="0E93A790" w14:textId="4BA758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LS on non-simultaneous UL and DL from different two bands during UL CA</w:t>
            </w:r>
          </w:p>
        </w:tc>
        <w:tc>
          <w:tcPr>
            <w:tcW w:w="0" w:type="auto"/>
          </w:tcPr>
          <w:p w14:paraId="518FEDFE" w14:textId="6DE7D41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9AA0956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4D679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4641D325" w14:textId="77777777" w:rsidTr="0006584F">
        <w:tc>
          <w:tcPr>
            <w:tcW w:w="0" w:type="auto"/>
          </w:tcPr>
          <w:p w14:paraId="78A98BF8" w14:textId="664E069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R4-2306560</w:t>
            </w:r>
          </w:p>
        </w:tc>
        <w:tc>
          <w:tcPr>
            <w:tcW w:w="0" w:type="auto"/>
          </w:tcPr>
          <w:p w14:paraId="1B6BA09B" w14:textId="5A5F81A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[draft] Response LS on extending the maximum range for NS values </w:t>
            </w:r>
          </w:p>
        </w:tc>
        <w:tc>
          <w:tcPr>
            <w:tcW w:w="0" w:type="auto"/>
          </w:tcPr>
          <w:p w14:paraId="0AFD295D" w14:textId="1CFDE9B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D287A1A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E0FC75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0FC23BB8" w14:textId="77777777" w:rsidTr="0006584F">
        <w:tc>
          <w:tcPr>
            <w:tcW w:w="0" w:type="auto"/>
          </w:tcPr>
          <w:p w14:paraId="6463215B" w14:textId="2979B7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R4-2306591</w:t>
            </w:r>
          </w:p>
        </w:tc>
        <w:tc>
          <w:tcPr>
            <w:tcW w:w="0" w:type="auto"/>
          </w:tcPr>
          <w:p w14:paraId="4A037AF2" w14:textId="3D8F981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clarification of test configurations for CA/DC MSD requirements</w:t>
            </w:r>
          </w:p>
        </w:tc>
        <w:tc>
          <w:tcPr>
            <w:tcW w:w="0" w:type="auto"/>
          </w:tcPr>
          <w:p w14:paraId="02907C6C" w14:textId="48C9848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C01DAED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8AFEE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57159CA2" w14:textId="77777777" w:rsidTr="0006584F">
        <w:tc>
          <w:tcPr>
            <w:tcW w:w="0" w:type="auto"/>
          </w:tcPr>
          <w:p w14:paraId="6BB7D253" w14:textId="7326E81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R4-2306594</w:t>
            </w:r>
          </w:p>
        </w:tc>
        <w:tc>
          <w:tcPr>
            <w:tcW w:w="0" w:type="auto"/>
          </w:tcPr>
          <w:p w14:paraId="060C9BA0" w14:textId="36A384A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lower MSD capability</w:t>
            </w:r>
          </w:p>
        </w:tc>
        <w:tc>
          <w:tcPr>
            <w:tcW w:w="0" w:type="auto"/>
          </w:tcPr>
          <w:p w14:paraId="2CBAFD5A" w14:textId="3A2454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C963054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8B6B2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2F263568" w14:textId="77777777" w:rsidTr="0006584F">
        <w:tc>
          <w:tcPr>
            <w:tcW w:w="0" w:type="auto"/>
          </w:tcPr>
          <w:p w14:paraId="038061C0" w14:textId="67DBA54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R4-2306618</w:t>
            </w:r>
          </w:p>
        </w:tc>
        <w:tc>
          <w:tcPr>
            <w:tcW w:w="0" w:type="auto"/>
          </w:tcPr>
          <w:p w14:paraId="6F32B519" w14:textId="706188F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to RAN1 on low-power wake-up receiver architectures</w:t>
            </w:r>
          </w:p>
        </w:tc>
        <w:tc>
          <w:tcPr>
            <w:tcW w:w="0" w:type="auto"/>
          </w:tcPr>
          <w:p w14:paraId="075A82B0" w14:textId="68D0273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6543E21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04790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0915B42D" w14:textId="77777777" w:rsidTr="0006584F">
        <w:tc>
          <w:tcPr>
            <w:tcW w:w="0" w:type="auto"/>
          </w:tcPr>
          <w:p w14:paraId="7682FAC2" w14:textId="20ADE6C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R4-2306623</w:t>
            </w:r>
          </w:p>
        </w:tc>
        <w:tc>
          <w:tcPr>
            <w:tcW w:w="0" w:type="auto"/>
          </w:tcPr>
          <w:p w14:paraId="19DADED6" w14:textId="4A7A741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Tx switching across 3/4 bands</w:t>
            </w:r>
          </w:p>
        </w:tc>
        <w:tc>
          <w:tcPr>
            <w:tcW w:w="0" w:type="auto"/>
          </w:tcPr>
          <w:p w14:paraId="7CA3830B" w14:textId="56C4B1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7E72BE4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B9D12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1CED6852" w14:textId="77777777" w:rsidTr="0006584F">
        <w:tc>
          <w:tcPr>
            <w:tcW w:w="0" w:type="auto"/>
          </w:tcPr>
          <w:p w14:paraId="0D262496" w14:textId="5AC7E44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R4-2306649</w:t>
            </w:r>
          </w:p>
        </w:tc>
        <w:tc>
          <w:tcPr>
            <w:tcW w:w="0" w:type="auto"/>
          </w:tcPr>
          <w:p w14:paraId="0B5647E4" w14:textId="418D9DD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UL Tx switching period</w:t>
            </w:r>
          </w:p>
        </w:tc>
        <w:tc>
          <w:tcPr>
            <w:tcW w:w="0" w:type="auto"/>
          </w:tcPr>
          <w:p w14:paraId="0810AE8D" w14:textId="70ECE1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051DF6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B0576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6D187083" w14:textId="77777777" w:rsidTr="0006584F">
        <w:tc>
          <w:tcPr>
            <w:tcW w:w="0" w:type="auto"/>
          </w:tcPr>
          <w:p w14:paraId="5A680E89" w14:textId="5DA13D1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R4-2306657</w:t>
            </w:r>
          </w:p>
        </w:tc>
        <w:tc>
          <w:tcPr>
            <w:tcW w:w="0" w:type="auto"/>
          </w:tcPr>
          <w:p w14:paraId="65028312" w14:textId="0DB24E3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configured Tx power for STxMP in FR2</w:t>
            </w:r>
          </w:p>
        </w:tc>
        <w:tc>
          <w:tcPr>
            <w:tcW w:w="0" w:type="auto"/>
          </w:tcPr>
          <w:p w14:paraId="2C6B398F" w14:textId="0C6E5A5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88BEBA2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B60AC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  <w:tr w:rsidR="0006584F" w14:paraId="39F0A030" w14:textId="77777777" w:rsidTr="0006584F">
        <w:tc>
          <w:tcPr>
            <w:tcW w:w="0" w:type="auto"/>
          </w:tcPr>
          <w:p w14:paraId="3D9F86DE" w14:textId="5F3E2AD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R4-2306659</w:t>
            </w:r>
          </w:p>
        </w:tc>
        <w:tc>
          <w:tcPr>
            <w:tcW w:w="0" w:type="auto"/>
          </w:tcPr>
          <w:p w14:paraId="2C05CED0" w14:textId="6EFDD53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for the switching time for RedCap UE positioning</w:t>
            </w:r>
          </w:p>
        </w:tc>
        <w:tc>
          <w:tcPr>
            <w:tcW w:w="0" w:type="auto"/>
          </w:tcPr>
          <w:p w14:paraId="75DBC512" w14:textId="1AEA774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2436A2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09855" w14:textId="77777777" w:rsidR="0006584F" w:rsidRPr="0006584F" w:rsidRDefault="0006584F" w:rsidP="0006584F">
            <w:pPr>
              <w:pStyle w:val="TAL"/>
              <w:rPr>
                <w:sz w:val="16"/>
              </w:rPr>
            </w:pPr>
          </w:p>
        </w:tc>
      </w:tr>
    </w:tbl>
    <w:p w14:paraId="25007584" w14:textId="77777777" w:rsidR="0006584F" w:rsidRDefault="0006584F" w:rsidP="0006584F"/>
    <w:p w14:paraId="5ED50230" w14:textId="77777777" w:rsidR="0006584F" w:rsidRDefault="0006584F" w:rsidP="0006584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02A4CEF" w14:textId="77777777" w:rsidR="0006584F" w:rsidRDefault="0006584F" w:rsidP="0006584F">
      <w:pPr>
        <w:pStyle w:val="TH"/>
      </w:pPr>
    </w:p>
    <w:p w14:paraId="60B2E3D9" w14:textId="4AACF398" w:rsidR="0006584F" w:rsidRDefault="009A4F34" w:rsidP="0006584F">
      <w:r>
        <w:t>None</w:t>
      </w:r>
    </w:p>
    <w:p w14:paraId="3B7D5CA7" w14:textId="77777777" w:rsidR="0006584F" w:rsidRDefault="0006584F" w:rsidP="0006584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7ECC39C4" w14:textId="77777777" w:rsidR="0006584F" w:rsidRDefault="0006584F" w:rsidP="0006584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17"/>
        <w:gridCol w:w="587"/>
        <w:gridCol w:w="7028"/>
      </w:tblGrid>
      <w:tr w:rsidR="0006584F" w14:paraId="739B7A34" w14:textId="77777777" w:rsidTr="0006584F">
        <w:tc>
          <w:tcPr>
            <w:tcW w:w="0" w:type="auto"/>
          </w:tcPr>
          <w:p w14:paraId="71D2C3F9" w14:textId="2EAC1214" w:rsidR="0006584F" w:rsidRDefault="0006584F" w:rsidP="0006584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DB51261" w14:textId="1A3E6667" w:rsidR="0006584F" w:rsidRDefault="0006584F" w:rsidP="0006584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668EF4DE" w14:textId="66EB4ECA" w:rsidR="0006584F" w:rsidRDefault="0006584F" w:rsidP="0006584F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1554DC7E" w14:textId="6C3A7F43" w:rsidR="0006584F" w:rsidRDefault="0006584F" w:rsidP="0006584F">
            <w:pPr>
              <w:pStyle w:val="TAH"/>
            </w:pPr>
            <w:r>
              <w:t>Doc title</w:t>
            </w:r>
          </w:p>
        </w:tc>
      </w:tr>
      <w:tr w:rsidR="0006584F" w14:paraId="268930F5" w14:textId="77777777" w:rsidTr="0006584F">
        <w:tc>
          <w:tcPr>
            <w:tcW w:w="0" w:type="auto"/>
          </w:tcPr>
          <w:p w14:paraId="08D55C3E" w14:textId="7827E4D1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R4-2304038</w:t>
            </w:r>
          </w:p>
        </w:tc>
        <w:tc>
          <w:tcPr>
            <w:tcW w:w="0" w:type="auto"/>
          </w:tcPr>
          <w:p w14:paraId="7C405F82" w14:textId="2D82208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0" w:type="auto"/>
          </w:tcPr>
          <w:p w14:paraId="4C9CE5C7" w14:textId="7425FB5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A27DE55" w14:textId="7028D3F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37.829 v0.5.0</w:t>
            </w:r>
          </w:p>
        </w:tc>
      </w:tr>
      <w:tr w:rsidR="0006584F" w14:paraId="098E9EEC" w14:textId="77777777" w:rsidTr="0006584F">
        <w:tc>
          <w:tcPr>
            <w:tcW w:w="0" w:type="auto"/>
          </w:tcPr>
          <w:p w14:paraId="2BD7D2D3" w14:textId="3F737F14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R4-2304088</w:t>
            </w:r>
          </w:p>
        </w:tc>
        <w:tc>
          <w:tcPr>
            <w:tcW w:w="0" w:type="auto"/>
          </w:tcPr>
          <w:p w14:paraId="11BFA187" w14:textId="4CDEF6B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0" w:type="auto"/>
          </w:tcPr>
          <w:p w14:paraId="7FA46658" w14:textId="20AB72C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60F747E9" w14:textId="6C5FA4F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v0.5.0 TR Update for DC_R18_xBLTE_2BNR_yDL2UL</w:t>
            </w:r>
          </w:p>
        </w:tc>
      </w:tr>
      <w:tr w:rsidR="0006584F" w14:paraId="2724753A" w14:textId="77777777" w:rsidTr="0006584F">
        <w:tc>
          <w:tcPr>
            <w:tcW w:w="0" w:type="auto"/>
          </w:tcPr>
          <w:p w14:paraId="3C1E8E28" w14:textId="3CB20624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R4-2304281</w:t>
            </w:r>
          </w:p>
        </w:tc>
        <w:tc>
          <w:tcPr>
            <w:tcW w:w="0" w:type="auto"/>
          </w:tcPr>
          <w:p w14:paraId="7B4077F5" w14:textId="14A2654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38.895</w:t>
            </w:r>
          </w:p>
        </w:tc>
        <w:tc>
          <w:tcPr>
            <w:tcW w:w="0" w:type="auto"/>
          </w:tcPr>
          <w:p w14:paraId="7346F3A1" w14:textId="3514123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3FD4A9F" w14:textId="5E0C5F8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38.895 v0.2.0 TDD PC1_5 HPUE</w:t>
            </w:r>
          </w:p>
        </w:tc>
      </w:tr>
      <w:tr w:rsidR="0006584F" w14:paraId="45F20C5C" w14:textId="77777777" w:rsidTr="0006584F">
        <w:tc>
          <w:tcPr>
            <w:tcW w:w="0" w:type="auto"/>
          </w:tcPr>
          <w:p w14:paraId="5B20BB86" w14:textId="71D10241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R4-2304282</w:t>
            </w:r>
          </w:p>
        </w:tc>
        <w:tc>
          <w:tcPr>
            <w:tcW w:w="0" w:type="auto"/>
          </w:tcPr>
          <w:p w14:paraId="11C6FCFE" w14:textId="7A5079D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38.876</w:t>
            </w:r>
          </w:p>
        </w:tc>
        <w:tc>
          <w:tcPr>
            <w:tcW w:w="0" w:type="auto"/>
          </w:tcPr>
          <w:p w14:paraId="19E452AD" w14:textId="7C5EFB4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7446560" w14:textId="62D9D7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38.876 v0.3.0 ATG</w:t>
            </w:r>
          </w:p>
        </w:tc>
      </w:tr>
      <w:tr w:rsidR="0006584F" w14:paraId="52399264" w14:textId="77777777" w:rsidTr="0006584F">
        <w:tc>
          <w:tcPr>
            <w:tcW w:w="0" w:type="auto"/>
          </w:tcPr>
          <w:p w14:paraId="48DE37EE" w14:textId="05B1E258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R4-2304471</w:t>
            </w:r>
          </w:p>
        </w:tc>
        <w:tc>
          <w:tcPr>
            <w:tcW w:w="0" w:type="auto"/>
          </w:tcPr>
          <w:p w14:paraId="10147A35" w14:textId="1444FF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38.850</w:t>
            </w:r>
          </w:p>
        </w:tc>
        <w:tc>
          <w:tcPr>
            <w:tcW w:w="0" w:type="auto"/>
          </w:tcPr>
          <w:p w14:paraId="7CA1076F" w14:textId="360C4C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8A738C4" w14:textId="10DE4A5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38.850 v0.2.0 HPUE_FR1_FDD_NR_CADC_R18</w:t>
            </w:r>
          </w:p>
        </w:tc>
      </w:tr>
      <w:tr w:rsidR="0006584F" w14:paraId="108F66F4" w14:textId="77777777" w:rsidTr="0006584F">
        <w:tc>
          <w:tcPr>
            <w:tcW w:w="0" w:type="auto"/>
          </w:tcPr>
          <w:p w14:paraId="7E860FAD" w14:textId="686D5E1A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R4-2304514</w:t>
            </w:r>
          </w:p>
        </w:tc>
        <w:tc>
          <w:tcPr>
            <w:tcW w:w="0" w:type="auto"/>
          </w:tcPr>
          <w:p w14:paraId="78145B54" w14:textId="46C005E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0" w:type="auto"/>
          </w:tcPr>
          <w:p w14:paraId="40008C8B" w14:textId="4FAE5AE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0.0.4</w:t>
            </w:r>
          </w:p>
        </w:tc>
        <w:tc>
          <w:tcPr>
            <w:tcW w:w="0" w:type="auto"/>
          </w:tcPr>
          <w:p w14:paraId="701C810B" w14:textId="6EE366A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06584F" w14:paraId="4B0166E0" w14:textId="77777777" w:rsidTr="0006584F">
        <w:tc>
          <w:tcPr>
            <w:tcW w:w="0" w:type="auto"/>
          </w:tcPr>
          <w:p w14:paraId="43DEB4A6" w14:textId="0FD480B6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R4-2304522</w:t>
            </w:r>
          </w:p>
        </w:tc>
        <w:tc>
          <w:tcPr>
            <w:tcW w:w="0" w:type="auto"/>
          </w:tcPr>
          <w:p w14:paraId="51C51CDF" w14:textId="665A77B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0" w:type="auto"/>
          </w:tcPr>
          <w:p w14:paraId="11F16551" w14:textId="37AFB12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74C880C8" w14:textId="6A2AE5F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06584F" w14:paraId="559D975A" w14:textId="77777777" w:rsidTr="0006584F">
        <w:tc>
          <w:tcPr>
            <w:tcW w:w="0" w:type="auto"/>
          </w:tcPr>
          <w:p w14:paraId="7A5A2BCB" w14:textId="19C43416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R4-2304652</w:t>
            </w:r>
          </w:p>
        </w:tc>
        <w:tc>
          <w:tcPr>
            <w:tcW w:w="0" w:type="auto"/>
          </w:tcPr>
          <w:p w14:paraId="704F0C25" w14:textId="170EE20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38.718-00-02</w:t>
            </w:r>
          </w:p>
        </w:tc>
        <w:tc>
          <w:tcPr>
            <w:tcW w:w="0" w:type="auto"/>
          </w:tcPr>
          <w:p w14:paraId="2391DBF5" w14:textId="3102A6B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2DB00ADD" w14:textId="4DC2E22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38.718-00-02: NR Carrier Aggregation band combinations with two SUL cells</w:t>
            </w:r>
          </w:p>
        </w:tc>
      </w:tr>
      <w:tr w:rsidR="0006584F" w14:paraId="164A52AB" w14:textId="77777777" w:rsidTr="0006584F">
        <w:tc>
          <w:tcPr>
            <w:tcW w:w="0" w:type="auto"/>
          </w:tcPr>
          <w:p w14:paraId="383108B6" w14:textId="3C5233DA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R4-2304678</w:t>
            </w:r>
          </w:p>
        </w:tc>
        <w:tc>
          <w:tcPr>
            <w:tcW w:w="0" w:type="auto"/>
          </w:tcPr>
          <w:p w14:paraId="4C2804BC" w14:textId="389C01D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38.871</w:t>
            </w:r>
          </w:p>
        </w:tc>
        <w:tc>
          <w:tcPr>
            <w:tcW w:w="0" w:type="auto"/>
          </w:tcPr>
          <w:p w14:paraId="364A793D" w14:textId="53FF988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219E3F0" w14:textId="0F8B63D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38.871 V0.2.0</w:t>
            </w:r>
          </w:p>
        </w:tc>
      </w:tr>
      <w:tr w:rsidR="0006584F" w14:paraId="64347B90" w14:textId="77777777" w:rsidTr="0006584F">
        <w:tc>
          <w:tcPr>
            <w:tcW w:w="0" w:type="auto"/>
          </w:tcPr>
          <w:p w14:paraId="29E95D5D" w14:textId="4C75417E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R4-2304725</w:t>
            </w:r>
          </w:p>
        </w:tc>
        <w:tc>
          <w:tcPr>
            <w:tcW w:w="0" w:type="auto"/>
          </w:tcPr>
          <w:p w14:paraId="78AF93AC" w14:textId="495E541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0" w:type="auto"/>
          </w:tcPr>
          <w:p w14:paraId="02C113FE" w14:textId="42CDD87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442896F8" w14:textId="6DF637B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v0.5.0 on Rel-18 NR Inter-band Carrier Aggregation/Dual Connectivity for 3 bands DL with x bands UL (x=1,2)</w:t>
            </w:r>
          </w:p>
        </w:tc>
      </w:tr>
      <w:tr w:rsidR="0006584F" w14:paraId="1C636A02" w14:textId="77777777" w:rsidTr="0006584F">
        <w:tc>
          <w:tcPr>
            <w:tcW w:w="0" w:type="auto"/>
          </w:tcPr>
          <w:p w14:paraId="57D95DE6" w14:textId="2CE69696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R4-2304726</w:t>
            </w:r>
          </w:p>
        </w:tc>
        <w:tc>
          <w:tcPr>
            <w:tcW w:w="0" w:type="auto"/>
          </w:tcPr>
          <w:p w14:paraId="48F41B4B" w14:textId="252BB36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0" w:type="auto"/>
          </w:tcPr>
          <w:p w14:paraId="57C7E4CF" w14:textId="188DADF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2AA1CDDD" w14:textId="0E579DC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v0.4.0_Study on simplification of band combination specification for NR and LTE</w:t>
            </w:r>
          </w:p>
        </w:tc>
      </w:tr>
      <w:tr w:rsidR="0006584F" w14:paraId="2DEDC89B" w14:textId="77777777" w:rsidTr="0006584F">
        <w:tc>
          <w:tcPr>
            <w:tcW w:w="0" w:type="auto"/>
          </w:tcPr>
          <w:p w14:paraId="1BA6B024" w14:textId="1635ADB0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R4-2304857</w:t>
            </w:r>
          </w:p>
        </w:tc>
        <w:tc>
          <w:tcPr>
            <w:tcW w:w="0" w:type="auto"/>
          </w:tcPr>
          <w:p w14:paraId="64C00960" w14:textId="2455087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0" w:type="auto"/>
          </w:tcPr>
          <w:p w14:paraId="36349FD6" w14:textId="6D317FC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1BE4A72A" w14:textId="1F01213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v0.3.0 Rel-18 NR Intra-band</w:t>
            </w:r>
          </w:p>
        </w:tc>
      </w:tr>
      <w:tr w:rsidR="0006584F" w14:paraId="20496F21" w14:textId="77777777" w:rsidTr="0006584F">
        <w:tc>
          <w:tcPr>
            <w:tcW w:w="0" w:type="auto"/>
          </w:tcPr>
          <w:p w14:paraId="6863C0B5" w14:textId="3C390DF8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R4-2304858</w:t>
            </w:r>
          </w:p>
        </w:tc>
        <w:tc>
          <w:tcPr>
            <w:tcW w:w="0" w:type="auto"/>
          </w:tcPr>
          <w:p w14:paraId="55E4DE62" w14:textId="73D9B9C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0" w:type="auto"/>
          </w:tcPr>
          <w:p w14:paraId="48342E64" w14:textId="02B933E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14E49589" w14:textId="1609F81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v0.3.0 Rel-18 High power UE for FR1 for DC_R18_xBLTE_yBNR_zDLnUL</w:t>
            </w:r>
          </w:p>
        </w:tc>
      </w:tr>
      <w:tr w:rsidR="0006584F" w14:paraId="2ACA76F7" w14:textId="77777777" w:rsidTr="0006584F">
        <w:tc>
          <w:tcPr>
            <w:tcW w:w="0" w:type="auto"/>
          </w:tcPr>
          <w:p w14:paraId="6E8C3D7D" w14:textId="3442A23F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R4-2305066</w:t>
            </w:r>
          </w:p>
        </w:tc>
        <w:tc>
          <w:tcPr>
            <w:tcW w:w="0" w:type="auto"/>
          </w:tcPr>
          <w:p w14:paraId="151FD182" w14:textId="7B570D6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0" w:type="auto"/>
          </w:tcPr>
          <w:p w14:paraId="00B52DB0" w14:textId="55AACD7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41A67B06" w14:textId="149910F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0.4.0 for NR RF requirements enhancement for frequency range 2 (FR2), Phase 3</w:t>
            </w:r>
          </w:p>
        </w:tc>
      </w:tr>
      <w:tr w:rsidR="0006584F" w14:paraId="5085930A" w14:textId="77777777" w:rsidTr="0006584F">
        <w:tc>
          <w:tcPr>
            <w:tcW w:w="0" w:type="auto"/>
          </w:tcPr>
          <w:p w14:paraId="1BC6C67D" w14:textId="2F66BA54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R4-2305102</w:t>
            </w:r>
          </w:p>
        </w:tc>
        <w:tc>
          <w:tcPr>
            <w:tcW w:w="0" w:type="auto"/>
          </w:tcPr>
          <w:p w14:paraId="33B9626F" w14:textId="1306FE3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6A01F890" w14:textId="0E5415D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8A9AE03" w14:textId="4AD6D55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38.870 v0.3.0</w:t>
            </w:r>
          </w:p>
        </w:tc>
      </w:tr>
      <w:tr w:rsidR="0006584F" w14:paraId="4631030E" w14:textId="77777777" w:rsidTr="0006584F">
        <w:tc>
          <w:tcPr>
            <w:tcW w:w="0" w:type="auto"/>
          </w:tcPr>
          <w:p w14:paraId="335F4D1A" w14:textId="614EFBE9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R4-2305155</w:t>
            </w:r>
          </w:p>
        </w:tc>
        <w:tc>
          <w:tcPr>
            <w:tcW w:w="0" w:type="auto"/>
          </w:tcPr>
          <w:p w14:paraId="6A1DA8C6" w14:textId="2E2312F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37.877</w:t>
            </w:r>
          </w:p>
        </w:tc>
        <w:tc>
          <w:tcPr>
            <w:tcW w:w="0" w:type="auto"/>
          </w:tcPr>
          <w:p w14:paraId="0EE094F7" w14:textId="129AF76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8BF83D2" w14:textId="5E11FF4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37.877 0.3.0 draft TR for Rel-18 downlink interruption for NR and EN-DC band combinations at dynamic Tx switching</w:t>
            </w:r>
          </w:p>
        </w:tc>
      </w:tr>
      <w:tr w:rsidR="0006584F" w14:paraId="16CD90B5" w14:textId="77777777" w:rsidTr="0006584F">
        <w:tc>
          <w:tcPr>
            <w:tcW w:w="0" w:type="auto"/>
          </w:tcPr>
          <w:p w14:paraId="19EF882D" w14:textId="673538E2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R4-2305298</w:t>
            </w:r>
          </w:p>
        </w:tc>
        <w:tc>
          <w:tcPr>
            <w:tcW w:w="0" w:type="auto"/>
          </w:tcPr>
          <w:p w14:paraId="1547E42B" w14:textId="7FD41AB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38.877</w:t>
            </w:r>
          </w:p>
        </w:tc>
        <w:tc>
          <w:tcPr>
            <w:tcW w:w="0" w:type="auto"/>
          </w:tcPr>
          <w:p w14:paraId="0208F37B" w14:textId="07124F9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2C716F74" w14:textId="64848E8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38.877 v0.3.0</w:t>
            </w:r>
          </w:p>
        </w:tc>
      </w:tr>
      <w:tr w:rsidR="0006584F" w14:paraId="153C4AD3" w14:textId="77777777" w:rsidTr="0006584F">
        <w:tc>
          <w:tcPr>
            <w:tcW w:w="0" w:type="auto"/>
          </w:tcPr>
          <w:p w14:paraId="225EA5EB" w14:textId="450F32C8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R4-2305310</w:t>
            </w:r>
          </w:p>
        </w:tc>
        <w:tc>
          <w:tcPr>
            <w:tcW w:w="0" w:type="auto"/>
          </w:tcPr>
          <w:p w14:paraId="240FE630" w14:textId="731BE9F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0" w:type="auto"/>
          </w:tcPr>
          <w:p w14:paraId="10FE93A9" w14:textId="10EC65C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1173742B" w14:textId="580864A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V0.5.0 for DC of 2 LTE band and 1 NR band</w:t>
            </w:r>
          </w:p>
        </w:tc>
      </w:tr>
      <w:tr w:rsidR="0006584F" w14:paraId="237A54D7" w14:textId="77777777" w:rsidTr="0006584F">
        <w:tc>
          <w:tcPr>
            <w:tcW w:w="0" w:type="auto"/>
          </w:tcPr>
          <w:p w14:paraId="60ED7FB9" w14:textId="271592E0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R4-2305366</w:t>
            </w:r>
          </w:p>
        </w:tc>
        <w:tc>
          <w:tcPr>
            <w:tcW w:w="0" w:type="auto"/>
          </w:tcPr>
          <w:p w14:paraId="1249CBDA" w14:textId="01B05BE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0" w:type="auto"/>
          </w:tcPr>
          <w:p w14:paraId="341E3666" w14:textId="65C1FC5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619B67C" w14:textId="5DFB610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v0.3.0</w:t>
            </w:r>
          </w:p>
        </w:tc>
      </w:tr>
      <w:tr w:rsidR="0006584F" w14:paraId="5479FFDE" w14:textId="77777777" w:rsidTr="0006584F">
        <w:tc>
          <w:tcPr>
            <w:tcW w:w="0" w:type="auto"/>
          </w:tcPr>
          <w:p w14:paraId="3445BA31" w14:textId="6759C23C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R4-2305422</w:t>
            </w:r>
          </w:p>
        </w:tc>
        <w:tc>
          <w:tcPr>
            <w:tcW w:w="0" w:type="auto"/>
          </w:tcPr>
          <w:p w14:paraId="7204B89F" w14:textId="797D68C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38.786</w:t>
            </w:r>
          </w:p>
        </w:tc>
        <w:tc>
          <w:tcPr>
            <w:tcW w:w="0" w:type="auto"/>
          </w:tcPr>
          <w:p w14:paraId="3A2BAF43" w14:textId="5B29E3E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8EF6ECA" w14:textId="7119CD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TR38.786 v0.1.0 for SL evoluation</w:t>
            </w:r>
          </w:p>
        </w:tc>
      </w:tr>
      <w:tr w:rsidR="0006584F" w14:paraId="1E1A9C15" w14:textId="77777777" w:rsidTr="0006584F">
        <w:tc>
          <w:tcPr>
            <w:tcW w:w="0" w:type="auto"/>
          </w:tcPr>
          <w:p w14:paraId="52D98911" w14:textId="7DE29489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R4-2305443</w:t>
            </w:r>
          </w:p>
        </w:tc>
        <w:tc>
          <w:tcPr>
            <w:tcW w:w="0" w:type="auto"/>
          </w:tcPr>
          <w:p w14:paraId="7E6C4623" w14:textId="786953D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0" w:type="auto"/>
          </w:tcPr>
          <w:p w14:paraId="1ACB9B50" w14:textId="7BC233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0120370" w14:textId="644076F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38.894   v0.2.0</w:t>
            </w:r>
          </w:p>
        </w:tc>
      </w:tr>
      <w:tr w:rsidR="0006584F" w14:paraId="7ED205EC" w14:textId="77777777" w:rsidTr="0006584F">
        <w:tc>
          <w:tcPr>
            <w:tcW w:w="0" w:type="auto"/>
          </w:tcPr>
          <w:p w14:paraId="2EFA4709" w14:textId="5A3A2AF7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R4-2305500</w:t>
            </w:r>
          </w:p>
        </w:tc>
        <w:tc>
          <w:tcPr>
            <w:tcW w:w="0" w:type="auto"/>
          </w:tcPr>
          <w:p w14:paraId="5283E7DB" w14:textId="048F25D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38.897</w:t>
            </w:r>
          </w:p>
        </w:tc>
        <w:tc>
          <w:tcPr>
            <w:tcW w:w="0" w:type="auto"/>
          </w:tcPr>
          <w:p w14:paraId="29629041" w14:textId="02AC6AD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544E355" w14:textId="2B8BDF5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38.897-020</w:t>
            </w:r>
          </w:p>
        </w:tc>
      </w:tr>
      <w:tr w:rsidR="0006584F" w14:paraId="718D277E" w14:textId="77777777" w:rsidTr="0006584F">
        <w:tc>
          <w:tcPr>
            <w:tcW w:w="0" w:type="auto"/>
          </w:tcPr>
          <w:p w14:paraId="2514BE2D" w14:textId="4F310735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R4-2305563</w:t>
            </w:r>
          </w:p>
        </w:tc>
        <w:tc>
          <w:tcPr>
            <w:tcW w:w="0" w:type="auto"/>
          </w:tcPr>
          <w:p w14:paraId="27D07C8C" w14:textId="26EE4E9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0" w:type="auto"/>
          </w:tcPr>
          <w:p w14:paraId="0446C32E" w14:textId="1F4A355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29BA77A8" w14:textId="7CEC80A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v0.4.0</w:t>
            </w:r>
          </w:p>
        </w:tc>
      </w:tr>
      <w:tr w:rsidR="0006584F" w14:paraId="1112C919" w14:textId="77777777" w:rsidTr="0006584F">
        <w:tc>
          <w:tcPr>
            <w:tcW w:w="0" w:type="auto"/>
          </w:tcPr>
          <w:p w14:paraId="29EF1911" w14:textId="18B96C2C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R4-2305574</w:t>
            </w:r>
          </w:p>
        </w:tc>
        <w:tc>
          <w:tcPr>
            <w:tcW w:w="0" w:type="auto"/>
          </w:tcPr>
          <w:p w14:paraId="54A165BC" w14:textId="1C778E4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0" w:type="auto"/>
          </w:tcPr>
          <w:p w14:paraId="4EC8BEDA" w14:textId="319A1FC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064E9E12" w14:textId="00C1AA9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v0.5.0 Rel-18 Dual Connectivity (DC) of 1 LTE band (1DL/1UL) and 1 NR band (1DL/1UL)</w:t>
            </w:r>
          </w:p>
        </w:tc>
      </w:tr>
      <w:tr w:rsidR="0006584F" w14:paraId="0581E964" w14:textId="77777777" w:rsidTr="0006584F">
        <w:tc>
          <w:tcPr>
            <w:tcW w:w="0" w:type="auto"/>
          </w:tcPr>
          <w:p w14:paraId="0156AA45" w14:textId="63E34691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R4-2305882</w:t>
            </w:r>
          </w:p>
        </w:tc>
        <w:tc>
          <w:tcPr>
            <w:tcW w:w="0" w:type="auto"/>
          </w:tcPr>
          <w:p w14:paraId="74CEDC6D" w14:textId="21170D1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38.877</w:t>
            </w:r>
          </w:p>
        </w:tc>
        <w:tc>
          <w:tcPr>
            <w:tcW w:w="0" w:type="auto"/>
          </w:tcPr>
          <w:p w14:paraId="3EEB26C1" w14:textId="0C5DA16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E3A815E" w14:textId="7F054D1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38.877 v0.3.0</w:t>
            </w:r>
          </w:p>
        </w:tc>
      </w:tr>
      <w:tr w:rsidR="0006584F" w14:paraId="38E6FE1C" w14:textId="77777777" w:rsidTr="0006584F">
        <w:tc>
          <w:tcPr>
            <w:tcW w:w="0" w:type="auto"/>
          </w:tcPr>
          <w:p w14:paraId="6B88ACAB" w14:textId="10AF41FB" w:rsidR="0006584F" w:rsidRPr="0006584F" w:rsidRDefault="0006584F" w:rsidP="0006584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R4-2306473</w:t>
            </w:r>
          </w:p>
        </w:tc>
        <w:tc>
          <w:tcPr>
            <w:tcW w:w="0" w:type="auto"/>
          </w:tcPr>
          <w:p w14:paraId="7555022C" w14:textId="2E82EA7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0" w:type="auto"/>
          </w:tcPr>
          <w:p w14:paraId="59413B1C" w14:textId="6F68A3A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6857504" w14:textId="1C5A224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v0.5.0 on Rel-18 NR Inter-band Carrier Aggregation/Dual Connectivity for 2 bands DL with x bands UL (x=1,2)</w:t>
            </w:r>
          </w:p>
        </w:tc>
      </w:tr>
    </w:tbl>
    <w:p w14:paraId="1BB2F204" w14:textId="77777777" w:rsidR="0006584F" w:rsidRDefault="0006584F" w:rsidP="0006584F"/>
    <w:p w14:paraId="3857AD44" w14:textId="77777777" w:rsidR="0006584F" w:rsidRDefault="0006584F" w:rsidP="0006584F">
      <w:pPr>
        <w:pStyle w:val="Heading2"/>
      </w:pPr>
      <w:r>
        <w:br w:type="page"/>
      </w:r>
      <w:r>
        <w:lastRenderedPageBreak/>
        <w:t>Annex F: List of action items</w:t>
      </w:r>
    </w:p>
    <w:p w14:paraId="69247650" w14:textId="77777777" w:rsidR="0006584F" w:rsidRDefault="0006584F" w:rsidP="0006584F">
      <w:pPr>
        <w:pStyle w:val="TH"/>
      </w:pPr>
    </w:p>
    <w:p w14:paraId="2769E010" w14:textId="1CDEDF4F" w:rsidR="0006584F" w:rsidRDefault="009A4F34" w:rsidP="0006584F">
      <w:r>
        <w:t>None</w:t>
      </w:r>
    </w:p>
    <w:p w14:paraId="066DC9F7" w14:textId="4305EDF6" w:rsidR="009A4F34" w:rsidRDefault="0006584F" w:rsidP="009A4F34">
      <w:pPr>
        <w:pStyle w:val="Heading2"/>
      </w:pPr>
      <w:r>
        <w:br w:type="page"/>
      </w:r>
    </w:p>
    <w:p w14:paraId="78881876" w14:textId="30728CFA" w:rsidR="0006584F" w:rsidRDefault="0006584F" w:rsidP="0006584F">
      <w:pPr>
        <w:pStyle w:val="Heading2"/>
      </w:pPr>
      <w:r>
        <w:lastRenderedPageBreak/>
        <w:t xml:space="preserve">Annex </w:t>
      </w:r>
      <w:r w:rsidR="009A4F34">
        <w:t>G</w:t>
      </w:r>
      <w:r>
        <w:t>: List of participants</w:t>
      </w:r>
    </w:p>
    <w:p w14:paraId="07B66FCF" w14:textId="77777777" w:rsidR="0006584F" w:rsidRDefault="0006584F" w:rsidP="0006584F">
      <w:pPr>
        <w:pStyle w:val="TH"/>
      </w:pPr>
    </w:p>
    <w:p w14:paraId="0777A7C5" w14:textId="146BF488" w:rsidR="009A4F34" w:rsidRDefault="009A4F34" w:rsidP="009A4F34">
      <w:r>
        <w:t>See excel file attached to this report.</w:t>
      </w:r>
    </w:p>
    <w:p w14:paraId="043B7809" w14:textId="77777777" w:rsidR="0006584F" w:rsidRDefault="0006584F" w:rsidP="0006584F"/>
    <w:p w14:paraId="1C1AB47B" w14:textId="7642FDDB" w:rsidR="0006584F" w:rsidRDefault="0006584F" w:rsidP="0006584F">
      <w:pPr>
        <w:pStyle w:val="Heading2"/>
      </w:pPr>
      <w:r>
        <w:br w:type="page"/>
      </w:r>
      <w:r>
        <w:lastRenderedPageBreak/>
        <w:t xml:space="preserve">Annex </w:t>
      </w:r>
      <w:r w:rsidR="009A4F34">
        <w:t>H</w:t>
      </w:r>
      <w:r>
        <w:t>: List of future meetings</w:t>
      </w:r>
    </w:p>
    <w:p w14:paraId="2B6BA07C" w14:textId="77777777" w:rsidR="0006584F" w:rsidRDefault="0006584F" w:rsidP="0006584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0"/>
        <w:gridCol w:w="1047"/>
        <w:gridCol w:w="1407"/>
        <w:gridCol w:w="1106"/>
        <w:gridCol w:w="906"/>
        <w:gridCol w:w="1087"/>
      </w:tblGrid>
      <w:tr w:rsidR="0006584F" w14:paraId="0C125CF0" w14:textId="77777777" w:rsidTr="0006584F">
        <w:tc>
          <w:tcPr>
            <w:tcW w:w="0" w:type="auto"/>
          </w:tcPr>
          <w:p w14:paraId="61575201" w14:textId="37841D08" w:rsidR="0006584F" w:rsidRDefault="0006584F" w:rsidP="0006584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DF1EBEB" w14:textId="625A9E6F" w:rsidR="0006584F" w:rsidRDefault="0006584F" w:rsidP="0006584F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74F4845D" w14:textId="497D030E" w:rsidR="0006584F" w:rsidRDefault="0006584F" w:rsidP="0006584F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6386D680" w14:textId="5BEB1E27" w:rsidR="0006584F" w:rsidRDefault="0006584F" w:rsidP="0006584F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46DFC9EF" w14:textId="65F0B7D9" w:rsidR="0006584F" w:rsidRDefault="0006584F" w:rsidP="0006584F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1252C313" w14:textId="5EC9FF6F" w:rsidR="0006584F" w:rsidRDefault="0006584F" w:rsidP="0006584F">
            <w:pPr>
              <w:pStyle w:val="TAH"/>
            </w:pPr>
            <w:r>
              <w:t>Reference</w:t>
            </w:r>
          </w:p>
        </w:tc>
      </w:tr>
      <w:tr w:rsidR="0006584F" w14:paraId="7E05D827" w14:textId="77777777" w:rsidTr="0006584F">
        <w:tc>
          <w:tcPr>
            <w:tcW w:w="0" w:type="auto"/>
          </w:tcPr>
          <w:p w14:paraId="138D4D82" w14:textId="41424E1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RAN4#107</w:t>
            </w:r>
          </w:p>
        </w:tc>
        <w:tc>
          <w:tcPr>
            <w:tcW w:w="0" w:type="auto"/>
          </w:tcPr>
          <w:p w14:paraId="2EE31E7D" w14:textId="27BBE22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2023-05-22</w:t>
            </w:r>
          </w:p>
        </w:tc>
        <w:tc>
          <w:tcPr>
            <w:tcW w:w="0" w:type="auto"/>
          </w:tcPr>
          <w:p w14:paraId="5A1565F8" w14:textId="6DDF419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2023-05-26</w:t>
            </w:r>
          </w:p>
        </w:tc>
        <w:tc>
          <w:tcPr>
            <w:tcW w:w="0" w:type="auto"/>
          </w:tcPr>
          <w:p w14:paraId="01F5BCA8" w14:textId="28E5094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</w:t>
            </w:r>
          </w:p>
        </w:tc>
        <w:tc>
          <w:tcPr>
            <w:tcW w:w="0" w:type="auto"/>
          </w:tcPr>
          <w:p w14:paraId="4B53192D" w14:textId="75A13876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KR</w:t>
            </w:r>
          </w:p>
        </w:tc>
        <w:tc>
          <w:tcPr>
            <w:tcW w:w="0" w:type="auto"/>
          </w:tcPr>
          <w:p w14:paraId="4DF9AA44" w14:textId="450001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R4-107</w:t>
            </w:r>
          </w:p>
        </w:tc>
      </w:tr>
      <w:tr w:rsidR="0006584F" w14:paraId="78C8F328" w14:textId="77777777" w:rsidTr="0006584F">
        <w:tc>
          <w:tcPr>
            <w:tcW w:w="0" w:type="auto"/>
          </w:tcPr>
          <w:p w14:paraId="265324E3" w14:textId="502539D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</w:t>
            </w:r>
          </w:p>
        </w:tc>
        <w:tc>
          <w:tcPr>
            <w:tcW w:w="0" w:type="auto"/>
          </w:tcPr>
          <w:p w14:paraId="5EBAD72E" w14:textId="3F28038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2023-08-21</w:t>
            </w:r>
          </w:p>
        </w:tc>
        <w:tc>
          <w:tcPr>
            <w:tcW w:w="0" w:type="auto"/>
          </w:tcPr>
          <w:p w14:paraId="40DDDAD3" w14:textId="7D1C54D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2023-08-25</w:t>
            </w:r>
          </w:p>
        </w:tc>
        <w:tc>
          <w:tcPr>
            <w:tcW w:w="0" w:type="auto"/>
          </w:tcPr>
          <w:p w14:paraId="1A20A5B3" w14:textId="42F0A80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1817DB8" w14:textId="256B1D9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FC0F6CE" w14:textId="195AE5C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6584F" w14:paraId="7C2070E0" w14:textId="77777777" w:rsidTr="0006584F">
        <w:tc>
          <w:tcPr>
            <w:tcW w:w="0" w:type="auto"/>
          </w:tcPr>
          <w:p w14:paraId="621CE4B0" w14:textId="03973C0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RAN4#108-bis - CANCELLED</w:t>
            </w:r>
          </w:p>
        </w:tc>
        <w:tc>
          <w:tcPr>
            <w:tcW w:w="0" w:type="auto"/>
          </w:tcPr>
          <w:p w14:paraId="097E1E0A" w14:textId="5BE6E61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465320E7" w14:textId="4415920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2023-10-13</w:t>
            </w:r>
          </w:p>
        </w:tc>
        <w:tc>
          <w:tcPr>
            <w:tcW w:w="0" w:type="auto"/>
          </w:tcPr>
          <w:p w14:paraId="7E220B64" w14:textId="0A905E6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0" w:type="auto"/>
          </w:tcPr>
          <w:p w14:paraId="7B1BF47C" w14:textId="5F81736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7A7F2E4E" w14:textId="0435DB5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6584F" w14:paraId="227F454A" w14:textId="77777777" w:rsidTr="0006584F">
        <w:tc>
          <w:tcPr>
            <w:tcW w:w="0" w:type="auto"/>
          </w:tcPr>
          <w:p w14:paraId="5D3F6E81" w14:textId="0791F09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RAN4#108-bis-e</w:t>
            </w:r>
          </w:p>
        </w:tc>
        <w:tc>
          <w:tcPr>
            <w:tcW w:w="0" w:type="auto"/>
          </w:tcPr>
          <w:p w14:paraId="657F2DEB" w14:textId="04C6A58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5B116F27" w14:textId="53C7C32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2023-10-18</w:t>
            </w:r>
          </w:p>
        </w:tc>
        <w:tc>
          <w:tcPr>
            <w:tcW w:w="0" w:type="auto"/>
          </w:tcPr>
          <w:p w14:paraId="46E222C1" w14:textId="31970DC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6C5C1C0E" w14:textId="77777777" w:rsid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D2C0A" w14:textId="0AF87E3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6584F" w14:paraId="1DD319C2" w14:textId="77777777" w:rsidTr="0006584F">
        <w:tc>
          <w:tcPr>
            <w:tcW w:w="0" w:type="auto"/>
          </w:tcPr>
          <w:p w14:paraId="24094070" w14:textId="468FDAB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</w:t>
            </w:r>
          </w:p>
        </w:tc>
        <w:tc>
          <w:tcPr>
            <w:tcW w:w="0" w:type="auto"/>
          </w:tcPr>
          <w:p w14:paraId="11F9C515" w14:textId="17C6F4B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</w:tcPr>
          <w:p w14:paraId="360A798A" w14:textId="46A65CC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0" w:type="auto"/>
          </w:tcPr>
          <w:p w14:paraId="4AE584D7" w14:textId="774231C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Chicago</w:t>
            </w:r>
          </w:p>
        </w:tc>
        <w:tc>
          <w:tcPr>
            <w:tcW w:w="0" w:type="auto"/>
          </w:tcPr>
          <w:p w14:paraId="6226008C" w14:textId="417BB5C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66EFEFE5" w14:textId="41FA102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06584F" w14:paraId="67CF6AFD" w14:textId="77777777" w:rsidTr="0006584F">
        <w:tc>
          <w:tcPr>
            <w:tcW w:w="0" w:type="auto"/>
          </w:tcPr>
          <w:p w14:paraId="445177DE" w14:textId="1B4860B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RAN4#109-bis</w:t>
            </w:r>
          </w:p>
        </w:tc>
        <w:tc>
          <w:tcPr>
            <w:tcW w:w="0" w:type="auto"/>
          </w:tcPr>
          <w:p w14:paraId="04705EE3" w14:textId="42B379D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2024-01-22</w:t>
            </w:r>
          </w:p>
        </w:tc>
        <w:tc>
          <w:tcPr>
            <w:tcW w:w="0" w:type="auto"/>
          </w:tcPr>
          <w:p w14:paraId="65F4D8C5" w14:textId="7A56F94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2024-01-26</w:t>
            </w:r>
          </w:p>
        </w:tc>
        <w:tc>
          <w:tcPr>
            <w:tcW w:w="0" w:type="auto"/>
          </w:tcPr>
          <w:p w14:paraId="7D2CE125" w14:textId="75A5615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3DC631A4" w14:textId="77777777" w:rsidR="0006584F" w:rsidRDefault="0006584F" w:rsidP="0006584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B3B50" w14:textId="64945D4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06584F" w14:paraId="03BF3243" w14:textId="77777777" w:rsidTr="0006584F">
        <w:tc>
          <w:tcPr>
            <w:tcW w:w="0" w:type="auto"/>
          </w:tcPr>
          <w:p w14:paraId="5D9F0EC2" w14:textId="58F7E4A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</w:t>
            </w:r>
          </w:p>
        </w:tc>
        <w:tc>
          <w:tcPr>
            <w:tcW w:w="0" w:type="auto"/>
          </w:tcPr>
          <w:p w14:paraId="3A061606" w14:textId="390C540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2024-02-26</w:t>
            </w:r>
          </w:p>
        </w:tc>
        <w:tc>
          <w:tcPr>
            <w:tcW w:w="0" w:type="auto"/>
          </w:tcPr>
          <w:p w14:paraId="1687AD16" w14:textId="29007D9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2024-03-01</w:t>
            </w:r>
          </w:p>
        </w:tc>
        <w:tc>
          <w:tcPr>
            <w:tcW w:w="0" w:type="auto"/>
          </w:tcPr>
          <w:p w14:paraId="6E07F4B7" w14:textId="12DDE22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4243F483" w14:textId="653A51D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44080BF3" w14:textId="0962136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06584F" w14:paraId="0442AA36" w14:textId="77777777" w:rsidTr="0006584F">
        <w:tc>
          <w:tcPr>
            <w:tcW w:w="0" w:type="auto"/>
          </w:tcPr>
          <w:p w14:paraId="7E52F49A" w14:textId="0C888B5F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</w:tcPr>
          <w:p w14:paraId="4F7EAACF" w14:textId="6D57865D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</w:tcPr>
          <w:p w14:paraId="496BB292" w14:textId="51CA893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</w:tcPr>
          <w:p w14:paraId="43AE700B" w14:textId="61FF888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160D2A25" w14:textId="23268D8C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1216803F" w14:textId="1911052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06584F" w14:paraId="73071830" w14:textId="77777777" w:rsidTr="0006584F">
        <w:tc>
          <w:tcPr>
            <w:tcW w:w="0" w:type="auto"/>
          </w:tcPr>
          <w:p w14:paraId="431588DB" w14:textId="7237D0E9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2C301533" w14:textId="62567500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4BA9FE9F" w14:textId="29D372AB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539A0356" w14:textId="2FE2D2A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567ED175" w14:textId="2BB823E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5A365FD3" w14:textId="52469A4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06584F" w14:paraId="702CE7D5" w14:textId="77777777" w:rsidTr="0006584F">
        <w:tc>
          <w:tcPr>
            <w:tcW w:w="0" w:type="auto"/>
          </w:tcPr>
          <w:p w14:paraId="75FE31F8" w14:textId="05C6BED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33CFFC51" w14:textId="3493ACF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4D0F87C4" w14:textId="205EA944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67D849F6" w14:textId="6A9058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6F9A4173" w14:textId="3E8D61C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BCDC5E0" w14:textId="50ECDE5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06584F" w14:paraId="01DE6C80" w14:textId="77777777" w:rsidTr="0006584F">
        <w:tc>
          <w:tcPr>
            <w:tcW w:w="0" w:type="auto"/>
          </w:tcPr>
          <w:p w14:paraId="637F8644" w14:textId="4CF52E0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2E4ECFEC" w14:textId="74F2F5D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208B55D2" w14:textId="27CD43C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1C681EE6" w14:textId="08ADA553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61762D94" w14:textId="08AC22F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0DBF604F" w14:textId="4EC53D75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06584F" w14:paraId="3AE452AC" w14:textId="77777777" w:rsidTr="0006584F">
        <w:tc>
          <w:tcPr>
            <w:tcW w:w="0" w:type="auto"/>
          </w:tcPr>
          <w:p w14:paraId="75E130A2" w14:textId="64446D3E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5B13A85E" w14:textId="301FDEC8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1C2EFF2F" w14:textId="51B270C7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52006A2A" w14:textId="459D5F21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</w:tcPr>
          <w:p w14:paraId="74F5C105" w14:textId="415750DA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12FACF03" w14:textId="4DC58932" w:rsidR="0006584F" w:rsidRPr="0006584F" w:rsidRDefault="0006584F" w:rsidP="0006584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0CA84AFA" w14:textId="77777777" w:rsidR="0006584F" w:rsidRDefault="0006584F" w:rsidP="0006584F"/>
    <w:p w14:paraId="143FDB38" w14:textId="77777777" w:rsidR="0006584F" w:rsidRDefault="0006584F" w:rsidP="0006584F">
      <w:pPr>
        <w:pStyle w:val="FP"/>
      </w:pPr>
    </w:p>
    <w:p w14:paraId="03F4ADC0" w14:textId="77777777" w:rsidR="0006584F" w:rsidRDefault="0006584F" w:rsidP="0006584F">
      <w:pPr>
        <w:pStyle w:val="FP"/>
      </w:pPr>
      <w:r>
        <w:t>Annexes to report prepared by: MCC</w:t>
      </w:r>
    </w:p>
    <w:p w14:paraId="6998F000" w14:textId="2FAA62AC" w:rsidR="0006584F" w:rsidRDefault="0006584F" w:rsidP="0006584F"/>
    <w:p w14:paraId="65083137" w14:textId="2EB179C3" w:rsidR="0006584F" w:rsidRDefault="0006584F" w:rsidP="0006584F"/>
    <w:sectPr w:rsidR="0006584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2B04" w14:textId="77777777" w:rsidR="007C5BC5" w:rsidRDefault="007C5BC5">
      <w:pPr>
        <w:spacing w:after="0"/>
      </w:pPr>
      <w:r>
        <w:separator/>
      </w:r>
    </w:p>
  </w:endnote>
  <w:endnote w:type="continuationSeparator" w:id="0">
    <w:p w14:paraId="201A662B" w14:textId="77777777" w:rsidR="007C5BC5" w:rsidRDefault="007C5B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EFD5" w14:textId="77777777" w:rsidR="007C5BC5" w:rsidRDefault="007C5BC5">
      <w:pPr>
        <w:spacing w:after="0"/>
      </w:pPr>
      <w:r>
        <w:separator/>
      </w:r>
    </w:p>
  </w:footnote>
  <w:footnote w:type="continuationSeparator" w:id="0">
    <w:p w14:paraId="3684B593" w14:textId="77777777" w:rsidR="007C5BC5" w:rsidRDefault="007C5B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1357" w14:textId="77777777" w:rsidR="00743D8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4F"/>
    <w:rsid w:val="000240EB"/>
    <w:rsid w:val="0006584F"/>
    <w:rsid w:val="000858AC"/>
    <w:rsid w:val="000B601B"/>
    <w:rsid w:val="00140C46"/>
    <w:rsid w:val="001C07A2"/>
    <w:rsid w:val="00217CDA"/>
    <w:rsid w:val="00230C33"/>
    <w:rsid w:val="002D6EBB"/>
    <w:rsid w:val="002E449F"/>
    <w:rsid w:val="003B39F5"/>
    <w:rsid w:val="004A7A2E"/>
    <w:rsid w:val="004E5753"/>
    <w:rsid w:val="004F3A82"/>
    <w:rsid w:val="005030B2"/>
    <w:rsid w:val="005436E9"/>
    <w:rsid w:val="005816A6"/>
    <w:rsid w:val="005A308C"/>
    <w:rsid w:val="00664AC1"/>
    <w:rsid w:val="006D696A"/>
    <w:rsid w:val="00743D8D"/>
    <w:rsid w:val="00787F9F"/>
    <w:rsid w:val="007C5BC5"/>
    <w:rsid w:val="0089727F"/>
    <w:rsid w:val="008D13EB"/>
    <w:rsid w:val="00954907"/>
    <w:rsid w:val="009A012F"/>
    <w:rsid w:val="009A4F34"/>
    <w:rsid w:val="00A457F8"/>
    <w:rsid w:val="00AD7DD2"/>
    <w:rsid w:val="00B82A3D"/>
    <w:rsid w:val="00C420EB"/>
    <w:rsid w:val="00C80713"/>
    <w:rsid w:val="00CD1273"/>
    <w:rsid w:val="00D221C2"/>
    <w:rsid w:val="00E01B10"/>
    <w:rsid w:val="00EC24CB"/>
    <w:rsid w:val="00F11F02"/>
    <w:rsid w:val="00F25136"/>
    <w:rsid w:val="00FF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BCBEF"/>
  <w15:chartTrackingRefBased/>
  <w15:docId w15:val="{BCAE41E7-A9EA-41AB-9BF0-AC017EA1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0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C420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420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20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20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20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20EB"/>
    <w:pPr>
      <w:outlineLvl w:val="5"/>
    </w:pPr>
  </w:style>
  <w:style w:type="paragraph" w:styleId="Heading7">
    <w:name w:val="heading 7"/>
    <w:basedOn w:val="H6"/>
    <w:next w:val="Normal"/>
    <w:qFormat/>
    <w:rsid w:val="00C420EB"/>
    <w:pPr>
      <w:outlineLvl w:val="6"/>
    </w:pPr>
  </w:style>
  <w:style w:type="paragraph" w:styleId="Heading8">
    <w:name w:val="heading 8"/>
    <w:basedOn w:val="Heading1"/>
    <w:next w:val="Normal"/>
    <w:qFormat/>
    <w:rsid w:val="00C420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20EB"/>
    <w:pPr>
      <w:outlineLvl w:val="8"/>
    </w:pPr>
  </w:style>
  <w:style w:type="character" w:default="1" w:styleId="DefaultParagraphFont">
    <w:name w:val="Default Paragraph Font"/>
    <w:semiHidden/>
    <w:rsid w:val="00C420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20EB"/>
  </w:style>
  <w:style w:type="paragraph" w:styleId="TOC8">
    <w:name w:val="toc 8"/>
    <w:basedOn w:val="TOC1"/>
    <w:semiHidden/>
    <w:rsid w:val="00C420EB"/>
    <w:pPr>
      <w:spacing w:before="180"/>
      <w:ind w:left="2693" w:hanging="2693"/>
    </w:pPr>
    <w:rPr>
      <w:b/>
    </w:rPr>
  </w:style>
  <w:style w:type="paragraph" w:styleId="TOC1">
    <w:name w:val="toc 1"/>
    <w:semiHidden/>
    <w:rsid w:val="00C420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420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420EB"/>
    <w:pPr>
      <w:ind w:left="1701" w:hanging="1701"/>
    </w:pPr>
  </w:style>
  <w:style w:type="paragraph" w:styleId="TOC4">
    <w:name w:val="toc 4"/>
    <w:basedOn w:val="TOC3"/>
    <w:semiHidden/>
    <w:rsid w:val="00C420EB"/>
    <w:pPr>
      <w:ind w:left="1418" w:hanging="1418"/>
    </w:pPr>
  </w:style>
  <w:style w:type="paragraph" w:styleId="TOC3">
    <w:name w:val="toc 3"/>
    <w:basedOn w:val="TOC2"/>
    <w:semiHidden/>
    <w:rsid w:val="00C420EB"/>
    <w:pPr>
      <w:ind w:left="1134" w:hanging="1134"/>
    </w:pPr>
  </w:style>
  <w:style w:type="paragraph" w:styleId="TOC2">
    <w:name w:val="toc 2"/>
    <w:basedOn w:val="TOC1"/>
    <w:semiHidden/>
    <w:rsid w:val="00C420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20EB"/>
    <w:pPr>
      <w:ind w:left="284"/>
    </w:pPr>
  </w:style>
  <w:style w:type="paragraph" w:styleId="Index1">
    <w:name w:val="index 1"/>
    <w:basedOn w:val="Normal"/>
    <w:semiHidden/>
    <w:rsid w:val="00C420EB"/>
    <w:pPr>
      <w:keepLines/>
      <w:spacing w:after="0"/>
    </w:pPr>
  </w:style>
  <w:style w:type="paragraph" w:customStyle="1" w:styleId="ZH">
    <w:name w:val="ZH"/>
    <w:rsid w:val="00C420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420EB"/>
    <w:pPr>
      <w:outlineLvl w:val="9"/>
    </w:pPr>
  </w:style>
  <w:style w:type="paragraph" w:styleId="ListNumber2">
    <w:name w:val="List Number 2"/>
    <w:basedOn w:val="ListNumber"/>
    <w:semiHidden/>
    <w:rsid w:val="00C420EB"/>
    <w:pPr>
      <w:ind w:left="851"/>
    </w:pPr>
  </w:style>
  <w:style w:type="paragraph" w:styleId="Header">
    <w:name w:val="header"/>
    <w:semiHidden/>
    <w:rsid w:val="00C420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420EB"/>
    <w:rPr>
      <w:b/>
      <w:position w:val="6"/>
      <w:sz w:val="16"/>
    </w:rPr>
  </w:style>
  <w:style w:type="paragraph" w:styleId="FootnoteText">
    <w:name w:val="footnote text"/>
    <w:basedOn w:val="Normal"/>
    <w:semiHidden/>
    <w:rsid w:val="00C420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20EB"/>
    <w:rPr>
      <w:b/>
    </w:rPr>
  </w:style>
  <w:style w:type="paragraph" w:customStyle="1" w:styleId="TAC">
    <w:name w:val="TAC"/>
    <w:basedOn w:val="TAL"/>
    <w:rsid w:val="00C420EB"/>
    <w:pPr>
      <w:jc w:val="center"/>
    </w:pPr>
  </w:style>
  <w:style w:type="paragraph" w:customStyle="1" w:styleId="TF">
    <w:name w:val="TF"/>
    <w:basedOn w:val="TH"/>
    <w:rsid w:val="00C420EB"/>
    <w:pPr>
      <w:keepNext w:val="0"/>
      <w:spacing w:before="0" w:after="240"/>
    </w:pPr>
  </w:style>
  <w:style w:type="paragraph" w:customStyle="1" w:styleId="NO">
    <w:name w:val="NO"/>
    <w:basedOn w:val="Normal"/>
    <w:rsid w:val="00C420EB"/>
    <w:pPr>
      <w:keepLines/>
      <w:ind w:left="1135" w:hanging="851"/>
    </w:pPr>
  </w:style>
  <w:style w:type="paragraph" w:styleId="TOC9">
    <w:name w:val="toc 9"/>
    <w:basedOn w:val="TOC8"/>
    <w:semiHidden/>
    <w:rsid w:val="00C420EB"/>
    <w:pPr>
      <w:ind w:left="1418" w:hanging="1418"/>
    </w:pPr>
  </w:style>
  <w:style w:type="paragraph" w:customStyle="1" w:styleId="EX">
    <w:name w:val="EX"/>
    <w:basedOn w:val="Normal"/>
    <w:rsid w:val="00C420EB"/>
    <w:pPr>
      <w:keepLines/>
      <w:ind w:left="1702" w:hanging="1418"/>
    </w:pPr>
  </w:style>
  <w:style w:type="paragraph" w:customStyle="1" w:styleId="FP">
    <w:name w:val="FP"/>
    <w:basedOn w:val="Normal"/>
    <w:rsid w:val="00C420EB"/>
    <w:pPr>
      <w:spacing w:after="0"/>
    </w:pPr>
  </w:style>
  <w:style w:type="paragraph" w:customStyle="1" w:styleId="LD">
    <w:name w:val="LD"/>
    <w:rsid w:val="00C420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420EB"/>
    <w:pPr>
      <w:spacing w:after="0"/>
    </w:pPr>
  </w:style>
  <w:style w:type="paragraph" w:customStyle="1" w:styleId="EW">
    <w:name w:val="EW"/>
    <w:basedOn w:val="EX"/>
    <w:rsid w:val="00C420EB"/>
    <w:pPr>
      <w:spacing w:after="0"/>
    </w:pPr>
  </w:style>
  <w:style w:type="paragraph" w:styleId="TOC6">
    <w:name w:val="toc 6"/>
    <w:basedOn w:val="TOC5"/>
    <w:next w:val="Normal"/>
    <w:semiHidden/>
    <w:rsid w:val="00C420EB"/>
    <w:pPr>
      <w:ind w:left="1985" w:hanging="1985"/>
    </w:pPr>
  </w:style>
  <w:style w:type="paragraph" w:styleId="TOC7">
    <w:name w:val="toc 7"/>
    <w:basedOn w:val="TOC6"/>
    <w:next w:val="Normal"/>
    <w:semiHidden/>
    <w:rsid w:val="00C420EB"/>
    <w:pPr>
      <w:ind w:left="2268" w:hanging="2268"/>
    </w:pPr>
  </w:style>
  <w:style w:type="paragraph" w:styleId="ListBullet2">
    <w:name w:val="List Bullet 2"/>
    <w:basedOn w:val="ListBullet"/>
    <w:semiHidden/>
    <w:rsid w:val="00C420EB"/>
    <w:pPr>
      <w:ind w:left="851"/>
    </w:pPr>
  </w:style>
  <w:style w:type="paragraph" w:styleId="ListBullet3">
    <w:name w:val="List Bullet 3"/>
    <w:basedOn w:val="ListBullet2"/>
    <w:semiHidden/>
    <w:rsid w:val="00C420EB"/>
    <w:pPr>
      <w:ind w:left="1135"/>
    </w:pPr>
  </w:style>
  <w:style w:type="paragraph" w:styleId="ListNumber">
    <w:name w:val="List Number"/>
    <w:basedOn w:val="List"/>
    <w:semiHidden/>
    <w:rsid w:val="00C420EB"/>
  </w:style>
  <w:style w:type="paragraph" w:customStyle="1" w:styleId="EQ">
    <w:name w:val="EQ"/>
    <w:basedOn w:val="Normal"/>
    <w:next w:val="Normal"/>
    <w:rsid w:val="00C420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20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20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20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420EB"/>
    <w:pPr>
      <w:jc w:val="right"/>
    </w:pPr>
  </w:style>
  <w:style w:type="paragraph" w:customStyle="1" w:styleId="H6">
    <w:name w:val="H6"/>
    <w:basedOn w:val="Heading5"/>
    <w:next w:val="Normal"/>
    <w:rsid w:val="00C420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20EB"/>
    <w:pPr>
      <w:ind w:left="851" w:hanging="851"/>
    </w:pPr>
  </w:style>
  <w:style w:type="paragraph" w:customStyle="1" w:styleId="TAL">
    <w:name w:val="TAL"/>
    <w:basedOn w:val="Normal"/>
    <w:rsid w:val="00C420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20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420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420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420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420EB"/>
    <w:pPr>
      <w:framePr w:wrap="notBeside" w:y="16161"/>
    </w:pPr>
  </w:style>
  <w:style w:type="character" w:customStyle="1" w:styleId="ZGSM">
    <w:name w:val="ZGSM"/>
    <w:rsid w:val="00C420EB"/>
  </w:style>
  <w:style w:type="paragraph" w:styleId="List2">
    <w:name w:val="List 2"/>
    <w:basedOn w:val="List"/>
    <w:semiHidden/>
    <w:rsid w:val="00C420EB"/>
    <w:pPr>
      <w:ind w:left="851"/>
    </w:pPr>
  </w:style>
  <w:style w:type="paragraph" w:customStyle="1" w:styleId="ZG">
    <w:name w:val="ZG"/>
    <w:rsid w:val="00C420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420EB"/>
    <w:pPr>
      <w:ind w:left="1135"/>
    </w:pPr>
  </w:style>
  <w:style w:type="paragraph" w:styleId="List4">
    <w:name w:val="List 4"/>
    <w:basedOn w:val="List3"/>
    <w:semiHidden/>
    <w:rsid w:val="00C420EB"/>
    <w:pPr>
      <w:ind w:left="1418"/>
    </w:pPr>
  </w:style>
  <w:style w:type="paragraph" w:styleId="List5">
    <w:name w:val="List 5"/>
    <w:basedOn w:val="List4"/>
    <w:semiHidden/>
    <w:rsid w:val="00C420EB"/>
    <w:pPr>
      <w:ind w:left="1702"/>
    </w:pPr>
  </w:style>
  <w:style w:type="paragraph" w:customStyle="1" w:styleId="EditorsNote">
    <w:name w:val="Editor's Note"/>
    <w:basedOn w:val="NO"/>
    <w:rsid w:val="00C420EB"/>
    <w:rPr>
      <w:color w:val="FF0000"/>
    </w:rPr>
  </w:style>
  <w:style w:type="paragraph" w:styleId="List">
    <w:name w:val="List"/>
    <w:basedOn w:val="Normal"/>
    <w:semiHidden/>
    <w:rsid w:val="00C420EB"/>
    <w:pPr>
      <w:ind w:left="568" w:hanging="284"/>
    </w:pPr>
  </w:style>
  <w:style w:type="paragraph" w:styleId="ListBullet">
    <w:name w:val="List Bullet"/>
    <w:basedOn w:val="List"/>
    <w:semiHidden/>
    <w:rsid w:val="00C420EB"/>
  </w:style>
  <w:style w:type="paragraph" w:styleId="ListBullet4">
    <w:name w:val="List Bullet 4"/>
    <w:basedOn w:val="ListBullet3"/>
    <w:semiHidden/>
    <w:rsid w:val="00C420EB"/>
    <w:pPr>
      <w:ind w:left="1418"/>
    </w:pPr>
  </w:style>
  <w:style w:type="paragraph" w:styleId="ListBullet5">
    <w:name w:val="List Bullet 5"/>
    <w:basedOn w:val="ListBullet4"/>
    <w:semiHidden/>
    <w:rsid w:val="00C420EB"/>
    <w:pPr>
      <w:ind w:left="1702"/>
    </w:pPr>
  </w:style>
  <w:style w:type="paragraph" w:customStyle="1" w:styleId="B1">
    <w:name w:val="B1"/>
    <w:basedOn w:val="List"/>
    <w:rsid w:val="00C420EB"/>
  </w:style>
  <w:style w:type="paragraph" w:customStyle="1" w:styleId="B2">
    <w:name w:val="B2"/>
    <w:basedOn w:val="List2"/>
    <w:rsid w:val="00C420EB"/>
  </w:style>
  <w:style w:type="paragraph" w:customStyle="1" w:styleId="B3">
    <w:name w:val="B3"/>
    <w:basedOn w:val="List3"/>
    <w:rsid w:val="00C420EB"/>
  </w:style>
  <w:style w:type="paragraph" w:customStyle="1" w:styleId="B4">
    <w:name w:val="B4"/>
    <w:basedOn w:val="List4"/>
    <w:rsid w:val="00C420EB"/>
  </w:style>
  <w:style w:type="paragraph" w:customStyle="1" w:styleId="B5">
    <w:name w:val="B5"/>
    <w:basedOn w:val="List5"/>
    <w:rsid w:val="00C420EB"/>
  </w:style>
  <w:style w:type="paragraph" w:styleId="Footer">
    <w:name w:val="footer"/>
    <w:basedOn w:val="Header"/>
    <w:semiHidden/>
    <w:rsid w:val="00C420EB"/>
    <w:pPr>
      <w:jc w:val="center"/>
    </w:pPr>
    <w:rPr>
      <w:i/>
    </w:rPr>
  </w:style>
  <w:style w:type="paragraph" w:customStyle="1" w:styleId="ZTD">
    <w:name w:val="ZTD"/>
    <w:basedOn w:val="ZB"/>
    <w:rsid w:val="00C420E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065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14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28</cp:revision>
  <cp:lastPrinted>1899-12-31T23:00:00Z</cp:lastPrinted>
  <dcterms:created xsi:type="dcterms:W3CDTF">2023-04-27T00:39:00Z</dcterms:created>
  <dcterms:modified xsi:type="dcterms:W3CDTF">2023-05-14T07:18:00Z</dcterms:modified>
</cp:coreProperties>
</file>