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A5BA" w14:textId="562402BA" w:rsidR="008C0164" w:rsidRPr="008B794A" w:rsidRDefault="008C0164" w:rsidP="008C0164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8B794A">
        <w:rPr>
          <w:rFonts w:eastAsia="MS Mincho"/>
          <w:lang w:val="en-US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105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R4-2</w:t>
      </w:r>
      <w:r w:rsidR="00C40C01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A81295">
        <w:rPr>
          <w:rFonts w:ascii="Arial" w:eastAsia="MS Mincho" w:hAnsi="Arial" w:cs="Arial"/>
          <w:b/>
          <w:sz w:val="24"/>
          <w:szCs w:val="24"/>
          <w:lang w:val="en-US"/>
        </w:rPr>
        <w:t>20011</w:t>
      </w:r>
    </w:p>
    <w:p w14:paraId="2193A7CA" w14:textId="77777777" w:rsidR="008C0164" w:rsidRDefault="008C0164" w:rsidP="008C0164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F66D07">
        <w:rPr>
          <w:rFonts w:ascii="Arial" w:eastAsia="SimSun" w:hAnsi="Arial"/>
          <w:b/>
          <w:sz w:val="24"/>
          <w:szCs w:val="24"/>
          <w:lang w:val="en-US" w:eastAsia="zh-CN"/>
        </w:rPr>
        <w:t>Toulouse, France, November 14 – November 18, 2022</w:t>
      </w:r>
    </w:p>
    <w:p w14:paraId="3898B458" w14:textId="77777777" w:rsidR="008C0164" w:rsidRDefault="008C0164" w:rsidP="008C0164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554B6424" w14:textId="77777777" w:rsidR="008C0164" w:rsidRPr="00655AB7" w:rsidRDefault="008C0164" w:rsidP="008C0164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484DA08E" w14:textId="60D1A448" w:rsidR="008C0164" w:rsidRDefault="008C0164" w:rsidP="008C0164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>
        <w:rPr>
          <w:rFonts w:ascii="Arial" w:eastAsia="MS Mincho" w:hAnsi="Arial" w:cs="Arial"/>
          <w:lang w:val="en-US" w:eastAsia="ja-JP"/>
        </w:rPr>
        <w:t>899</w:t>
      </w:r>
      <w:r w:rsidRPr="00655AB7">
        <w:rPr>
          <w:rFonts w:ascii="Arial" w:eastAsia="MS Mincho" w:hAnsi="Arial" w:cs="Arial"/>
          <w:lang w:val="en-US" w:eastAsia="ja-JP"/>
        </w:rPr>
        <w:t xml:space="preserve"> for </w:t>
      </w:r>
      <w:r>
        <w:rPr>
          <w:rFonts w:ascii="Arial" w:eastAsia="MS Mincho" w:hAnsi="Arial" w:cs="Arial"/>
          <w:lang w:val="en-US" w:eastAsia="ja-JP"/>
        </w:rPr>
        <w:t>DL</w:t>
      </w:r>
      <w:r w:rsidRPr="00655AB7">
        <w:rPr>
          <w:rFonts w:ascii="Arial" w:eastAsia="MS Mincho" w:hAnsi="Arial" w:cs="Arial"/>
          <w:lang w:val="en-US" w:eastAsia="ja-JP"/>
        </w:rPr>
        <w:t xml:space="preserve"> </w:t>
      </w:r>
      <w:r w:rsidRPr="00586840">
        <w:rPr>
          <w:rFonts w:ascii="Arial" w:eastAsia="MS Mincho" w:hAnsi="Arial" w:cs="Arial"/>
          <w:lang w:val="en-US" w:eastAsia="ja-JP"/>
        </w:rPr>
        <w:t>CA_n</w:t>
      </w:r>
      <w:r>
        <w:rPr>
          <w:rFonts w:ascii="Arial" w:eastAsia="MS Mincho" w:hAnsi="Arial" w:cs="Arial"/>
          <w:lang w:val="en-US" w:eastAsia="ja-JP"/>
        </w:rPr>
        <w:t>66-</w:t>
      </w:r>
      <w:r w:rsidRPr="00586840">
        <w:rPr>
          <w:rFonts w:ascii="Arial" w:eastAsia="MS Mincho" w:hAnsi="Arial" w:cs="Arial"/>
          <w:lang w:val="en-US" w:eastAsia="ja-JP"/>
        </w:rPr>
        <w:t>n</w:t>
      </w:r>
      <w:r>
        <w:rPr>
          <w:rFonts w:ascii="Arial" w:eastAsia="MS Mincho" w:hAnsi="Arial" w:cs="Arial"/>
          <w:lang w:val="en-US" w:eastAsia="ja-JP"/>
        </w:rPr>
        <w:t>7</w:t>
      </w:r>
      <w:r w:rsidR="00EF7367">
        <w:rPr>
          <w:rFonts w:ascii="Arial" w:eastAsia="MS Mincho" w:hAnsi="Arial" w:cs="Arial"/>
          <w:lang w:val="en-US" w:eastAsia="ja-JP"/>
        </w:rPr>
        <w:t>1-n77</w:t>
      </w:r>
      <w:r>
        <w:rPr>
          <w:rFonts w:ascii="Arial" w:eastAsia="MS Mincho" w:hAnsi="Arial" w:cs="Arial"/>
          <w:lang w:val="en-US" w:eastAsia="ja-JP"/>
        </w:rPr>
        <w:t xml:space="preserve"> </w:t>
      </w:r>
      <w:r w:rsidR="00CE1C7E" w:rsidRPr="00CE1C7E">
        <w:rPr>
          <w:rFonts w:ascii="Arial" w:eastAsia="MS Mincho" w:hAnsi="Arial" w:cs="Arial"/>
          <w:lang w:val="en-US" w:eastAsia="ja-JP"/>
        </w:rPr>
        <w:t>with PC2 2BUL</w:t>
      </w:r>
    </w:p>
    <w:p w14:paraId="65153B81" w14:textId="77777777" w:rsidR="008C0164" w:rsidRPr="007249ED" w:rsidRDefault="008C0164" w:rsidP="008C0164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Pr="007249ED">
        <w:rPr>
          <w:rFonts w:ascii="Arial" w:eastAsia="MS Mincho" w:hAnsi="Arial" w:cs="Arial"/>
          <w:bCs/>
          <w:lang w:val="pt-BR"/>
        </w:rPr>
        <w:t>7.19.2</w:t>
      </w:r>
    </w:p>
    <w:p w14:paraId="7A98AE7C" w14:textId="77777777" w:rsidR="008C0164" w:rsidRPr="00655AB7" w:rsidRDefault="008C0164" w:rsidP="008C0164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4E6AB718" w14:textId="77777777" w:rsidR="008C0164" w:rsidRPr="0030239D" w:rsidRDefault="008C0164" w:rsidP="008C0164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6EFEEADC" w14:textId="77777777" w:rsidR="008C0164" w:rsidRPr="0030239D" w:rsidRDefault="008C0164" w:rsidP="008C0164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4484DD47" w14:textId="77777777" w:rsidR="008C0164" w:rsidRDefault="008C0164" w:rsidP="008C0164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 xml:space="preserve">This contribution is a text proposal to introduce PC2 </w:t>
      </w:r>
      <w:r>
        <w:rPr>
          <w:rFonts w:ascii="Arial" w:eastAsia="MS Mincho" w:hAnsi="Arial" w:cs="Arial"/>
          <w:lang w:val="en-US"/>
        </w:rPr>
        <w:t>3B</w:t>
      </w:r>
      <w:r w:rsidRPr="0030239D">
        <w:rPr>
          <w:rFonts w:ascii="Arial" w:eastAsia="MS Mincho" w:hAnsi="Arial" w:cs="Arial"/>
          <w:lang w:val="en-US"/>
        </w:rPr>
        <w:t>DL/2</w:t>
      </w:r>
      <w:r>
        <w:rPr>
          <w:rFonts w:ascii="Arial" w:eastAsia="MS Mincho" w:hAnsi="Arial" w:cs="Arial"/>
          <w:lang w:val="en-US"/>
        </w:rPr>
        <w:t>B</w:t>
      </w:r>
      <w:r w:rsidRPr="0030239D">
        <w:rPr>
          <w:rFonts w:ascii="Arial" w:eastAsia="MS Mincho" w:hAnsi="Arial" w:cs="Arial"/>
          <w:lang w:val="en-US"/>
        </w:rPr>
        <w:t xml:space="preserve">UL </w:t>
      </w:r>
      <w:r>
        <w:rPr>
          <w:rFonts w:ascii="Arial" w:eastAsia="MS Mincho" w:hAnsi="Arial" w:cs="Arial"/>
          <w:lang w:val="en-US"/>
        </w:rPr>
        <w:t xml:space="preserve">for c combinations with </w:t>
      </w:r>
      <w:r w:rsidRPr="00586840">
        <w:rPr>
          <w:rFonts w:ascii="Arial" w:eastAsia="MS Mincho" w:hAnsi="Arial" w:cs="Arial"/>
          <w:lang w:val="en-US"/>
        </w:rPr>
        <w:t>CA_n</w:t>
      </w:r>
      <w:r>
        <w:rPr>
          <w:rFonts w:ascii="Arial" w:eastAsia="MS Mincho" w:hAnsi="Arial" w:cs="Arial"/>
          <w:lang w:val="en-US"/>
        </w:rPr>
        <w:t>41</w:t>
      </w:r>
      <w:r w:rsidRPr="00586840">
        <w:rPr>
          <w:rFonts w:ascii="Arial" w:eastAsia="MS Mincho" w:hAnsi="Arial" w:cs="Arial"/>
          <w:lang w:val="en-US"/>
        </w:rPr>
        <w:t>-n</w:t>
      </w:r>
      <w:r>
        <w:rPr>
          <w:rFonts w:ascii="Arial" w:eastAsia="MS Mincho" w:hAnsi="Arial" w:cs="Arial"/>
          <w:lang w:val="en-US"/>
        </w:rPr>
        <w:t>66</w:t>
      </w:r>
      <w:r w:rsidRPr="00586840">
        <w:rPr>
          <w:rFonts w:ascii="Arial" w:eastAsia="MS Mincho" w:hAnsi="Arial" w:cs="Arial"/>
          <w:lang w:val="en-US"/>
        </w:rPr>
        <w:t>-n</w:t>
      </w:r>
      <w:r>
        <w:rPr>
          <w:rFonts w:ascii="Arial" w:eastAsia="MS Mincho" w:hAnsi="Arial" w:cs="Arial"/>
          <w:lang w:val="en-US"/>
        </w:rPr>
        <w:t>71</w:t>
      </w:r>
      <w:r w:rsidRPr="0030239D">
        <w:rPr>
          <w:rFonts w:ascii="Arial" w:eastAsia="MS Mincho" w:hAnsi="Arial" w:cs="Arial"/>
          <w:lang w:val="en-US"/>
        </w:rPr>
        <w:t xml:space="preserve"> according to the request in [1].</w:t>
      </w:r>
    </w:p>
    <w:p w14:paraId="3829C13D" w14:textId="6CA7F957" w:rsidR="008C0164" w:rsidRDefault="008C0164" w:rsidP="008C0164">
      <w:pPr>
        <w:spacing w:after="160" w:line="259" w:lineRule="auto"/>
        <w:rPr>
          <w:rFonts w:ascii="Arial" w:eastAsia="MS Mincho" w:hAnsi="Arial" w:cs="Arial"/>
          <w:lang w:val="en-US"/>
        </w:rPr>
      </w:pPr>
      <w:r w:rsidRPr="005D53EE">
        <w:rPr>
          <w:rFonts w:ascii="Arial" w:eastAsia="MS Mincho" w:hAnsi="Arial" w:cs="Arial"/>
          <w:lang w:val="en-US"/>
        </w:rPr>
        <w:t xml:space="preserve">The power class 2 MSD is calculated by calculating the interference power for </w:t>
      </w:r>
      <w:r>
        <w:rPr>
          <w:rFonts w:ascii="Arial" w:eastAsia="MS Mincho" w:hAnsi="Arial" w:cs="Arial"/>
          <w:lang w:val="en-US"/>
        </w:rPr>
        <w:t>PC3</w:t>
      </w:r>
      <w:r w:rsidRPr="005D53EE">
        <w:rPr>
          <w:rFonts w:ascii="Arial" w:eastAsia="MS Mincho" w:hAnsi="Arial" w:cs="Arial"/>
          <w:lang w:val="en-US"/>
        </w:rPr>
        <w:t xml:space="preserve"> MSD, increasing the interference by 3 dB, and then calculating the resulting MSD</w:t>
      </w:r>
      <w:r>
        <w:rPr>
          <w:rFonts w:ascii="Arial" w:eastAsia="MS Mincho" w:hAnsi="Arial" w:cs="Arial"/>
          <w:lang w:val="en-US"/>
        </w:rPr>
        <w:t xml:space="preserve"> for PC2</w:t>
      </w:r>
      <w:r w:rsidRPr="009E0F00">
        <w:rPr>
          <w:rFonts w:ascii="Arial" w:eastAsia="MS Mincho" w:hAnsi="Arial" w:cs="Arial"/>
          <w:lang w:val="en-US"/>
        </w:rPr>
        <w:t>.</w:t>
      </w:r>
      <w:r>
        <w:rPr>
          <w:rFonts w:ascii="Arial" w:eastAsia="MS Mincho" w:hAnsi="Arial" w:cs="Arial"/>
          <w:lang w:val="en-US"/>
        </w:rPr>
        <w:t xml:space="preserve"> The equations are included. </w:t>
      </w:r>
    </w:p>
    <w:p w14:paraId="34E70FD6" w14:textId="77777777" w:rsidR="008C0164" w:rsidRPr="0030239D" w:rsidRDefault="008C0164" w:rsidP="008C0164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1F5753F2" w14:textId="77777777" w:rsidR="008C0164" w:rsidRPr="0030239D" w:rsidRDefault="008C0164" w:rsidP="008C0164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  <w:r w:rsidRPr="008C7D42">
        <w:rPr>
          <w:rFonts w:ascii="Arial" w:eastAsia="SimSun" w:hAnsi="Arial" w:cs="Arial"/>
          <w:lang w:val="en-US"/>
        </w:rPr>
        <w:t>RP-222623</w:t>
      </w:r>
      <w:r>
        <w:rPr>
          <w:rFonts w:ascii="Arial" w:eastAsia="SimSun" w:hAnsi="Arial" w:cs="Arial"/>
          <w:lang w:val="en-US"/>
        </w:rPr>
        <w:t xml:space="preserve">, 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New WID: New WID: High power UE for FR1 NR inter-band CA/DC 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>o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r NR SUL (supplementary uplink) band combination with y bands downlink (1&lt;y&lt;=6) and x bands uplink (x=1,2) and power class m 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ab/>
        <w:t>(m&lt;3) and high power on TDD band(s)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</w:t>
      </w:r>
    </w:p>
    <w:p w14:paraId="743C1E2A" w14:textId="77777777" w:rsidR="008C0164" w:rsidRPr="0030239D" w:rsidRDefault="008C0164" w:rsidP="008C0164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415E1463" w14:textId="77777777" w:rsidR="008C0164" w:rsidRPr="0030239D" w:rsidRDefault="008C0164" w:rsidP="008C0164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5140FFCB" w14:textId="77777777" w:rsidR="008C0164" w:rsidRDefault="008C0164" w:rsidP="008C0164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45A1E2D1" w14:textId="77777777" w:rsidR="008C0164" w:rsidRDefault="008C0164" w:rsidP="008C0164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E873E1F" w14:textId="77777777" w:rsidR="008C0164" w:rsidRPr="003D0F39" w:rsidRDefault="008C0164" w:rsidP="008C0164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Beginning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p w14:paraId="29672885" w14:textId="77777777" w:rsidR="007A1587" w:rsidRDefault="007A1587" w:rsidP="00BB0464"/>
    <w:p w14:paraId="55A226AB" w14:textId="77777777" w:rsidR="007A1587" w:rsidRDefault="007A1587" w:rsidP="00BB0464"/>
    <w:p w14:paraId="7C90623D" w14:textId="77777777" w:rsidR="007A1587" w:rsidRDefault="007A1587" w:rsidP="00BB0464"/>
    <w:p w14:paraId="407C78CA" w14:textId="77777777" w:rsidR="007A1587" w:rsidRDefault="007A1587" w:rsidP="00BB0464"/>
    <w:p w14:paraId="0828B6F8" w14:textId="77777777" w:rsidR="00741888" w:rsidRDefault="00741888" w:rsidP="00741888">
      <w:pPr>
        <w:pStyle w:val="Heading1"/>
        <w:rPr>
          <w:lang w:eastAsia="zh-CN"/>
        </w:rPr>
      </w:pPr>
      <w:bookmarkStart w:id="2" w:name="_Toc115167923"/>
      <w:r>
        <w:rPr>
          <w:lang w:eastAsia="zh-CN"/>
        </w:rPr>
        <w:t>6</w:t>
      </w:r>
      <w:r>
        <w:rPr>
          <w:lang w:eastAsia="zh-CN"/>
        </w:rPr>
        <w:tab/>
        <w:t xml:space="preserve">High </w:t>
      </w:r>
      <w:r w:rsidRPr="00A047D8">
        <w:rPr>
          <w:rFonts w:hint="eastAsia"/>
          <w:lang w:eastAsia="zh-CN"/>
        </w:rPr>
        <w:t xml:space="preserve">Power </w:t>
      </w:r>
      <w:r>
        <w:rPr>
          <w:lang w:eastAsia="zh-CN"/>
        </w:rPr>
        <w:t>UE</w:t>
      </w:r>
      <w:r w:rsidRPr="00A047D8">
        <w:rPr>
          <w:rFonts w:hint="eastAsia"/>
          <w:lang w:eastAsia="zh-CN"/>
        </w:rPr>
        <w:t xml:space="preserve"> CA </w:t>
      </w:r>
      <w:r>
        <w:rPr>
          <w:lang w:eastAsia="zh-CN"/>
        </w:rPr>
        <w:t>of 3 bands DL and 1 or 2 bands</w:t>
      </w:r>
      <w:r w:rsidRPr="00A047D8">
        <w:rPr>
          <w:lang w:eastAsia="zh-CN"/>
        </w:rPr>
        <w:t xml:space="preserve"> UL</w:t>
      </w:r>
      <w:bookmarkEnd w:id="2"/>
    </w:p>
    <w:p w14:paraId="1D000B9B" w14:textId="166A6858" w:rsidR="00741888" w:rsidRPr="004D3578" w:rsidRDefault="00741888" w:rsidP="00741888">
      <w:pPr>
        <w:pStyle w:val="Heading2"/>
        <w:rPr>
          <w:lang w:eastAsia="zh-CN"/>
        </w:rPr>
      </w:pPr>
      <w:bookmarkStart w:id="3" w:name="_Toc115167924"/>
      <w:r>
        <w:t>6</w:t>
      </w:r>
      <w:r w:rsidRPr="004D3578">
        <w:t>.</w:t>
      </w:r>
      <w:r>
        <w:rPr>
          <w:rFonts w:hint="eastAsia"/>
          <w:lang w:eastAsia="zh-CN"/>
        </w:rPr>
        <w:t>x</w:t>
      </w:r>
      <w:r w:rsidRPr="004D3578">
        <w:tab/>
      </w:r>
      <w:r>
        <w:t xml:space="preserve">DL </w:t>
      </w:r>
      <w:r>
        <w:rPr>
          <w:lang w:eastAsia="zh-CN"/>
        </w:rPr>
        <w:t>CA_n</w:t>
      </w:r>
      <w:r w:rsidR="0090497C">
        <w:rPr>
          <w:lang w:eastAsia="zh-CN"/>
        </w:rPr>
        <w:t>66</w:t>
      </w:r>
      <w:r>
        <w:rPr>
          <w:lang w:eastAsia="zh-CN"/>
        </w:rPr>
        <w:t>-n</w:t>
      </w:r>
      <w:r w:rsidR="00430C4E">
        <w:rPr>
          <w:lang w:eastAsia="zh-CN"/>
        </w:rPr>
        <w:t>71</w:t>
      </w:r>
      <w:r>
        <w:rPr>
          <w:lang w:eastAsia="zh-CN"/>
        </w:rPr>
        <w:t>-n</w:t>
      </w:r>
      <w:bookmarkEnd w:id="3"/>
      <w:r w:rsidR="00977315">
        <w:rPr>
          <w:lang w:eastAsia="zh-CN"/>
        </w:rPr>
        <w:t>7</w:t>
      </w:r>
      <w:r w:rsidR="00041296">
        <w:rPr>
          <w:lang w:eastAsia="zh-CN"/>
        </w:rPr>
        <w:t>7</w:t>
      </w:r>
      <w:r>
        <w:rPr>
          <w:lang w:eastAsia="zh-CN"/>
        </w:rPr>
        <w:t xml:space="preserve">, UL </w:t>
      </w:r>
      <w:r w:rsidRPr="000C46C1">
        <w:rPr>
          <w:lang w:eastAsia="zh-CN"/>
        </w:rPr>
        <w:t>CA_n</w:t>
      </w:r>
      <w:r w:rsidR="0090497C">
        <w:rPr>
          <w:lang w:eastAsia="zh-CN"/>
        </w:rPr>
        <w:t>66</w:t>
      </w:r>
      <w:r>
        <w:rPr>
          <w:lang w:eastAsia="zh-CN"/>
        </w:rPr>
        <w:t>A</w:t>
      </w:r>
      <w:r w:rsidRPr="000C46C1">
        <w:rPr>
          <w:lang w:eastAsia="zh-CN"/>
        </w:rPr>
        <w:t>-n</w:t>
      </w:r>
      <w:r w:rsidR="00B45660">
        <w:rPr>
          <w:lang w:eastAsia="zh-CN"/>
        </w:rPr>
        <w:t>77</w:t>
      </w:r>
      <w:r>
        <w:rPr>
          <w:lang w:eastAsia="zh-CN"/>
        </w:rPr>
        <w:t>A</w:t>
      </w:r>
    </w:p>
    <w:p w14:paraId="25CA0609" w14:textId="77777777" w:rsidR="00741888" w:rsidRPr="001043CD" w:rsidRDefault="00741888" w:rsidP="00741888">
      <w:pPr>
        <w:pStyle w:val="Heading3"/>
        <w:rPr>
          <w:rFonts w:cs="Arial"/>
          <w:szCs w:val="28"/>
          <w:lang w:eastAsia="zh-CN"/>
        </w:rPr>
      </w:pPr>
      <w:bookmarkStart w:id="4" w:name="_Toc3303723"/>
      <w:bookmarkStart w:id="5" w:name="_Toc3364427"/>
      <w:bookmarkStart w:id="6" w:name="_Toc46412257"/>
      <w:bookmarkStart w:id="7" w:name="_Toc115167925"/>
      <w:r>
        <w:rPr>
          <w:rFonts w:cs="Arial"/>
          <w:szCs w:val="28"/>
          <w:lang w:eastAsia="zh-CN"/>
        </w:rPr>
        <w:t>6</w:t>
      </w:r>
      <w:r w:rsidRPr="001043CD">
        <w:rPr>
          <w:rFonts w:cs="Arial" w:hint="eastAsia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x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bookmarkEnd w:id="4"/>
      <w:bookmarkEnd w:id="5"/>
      <w:bookmarkEnd w:id="6"/>
      <w:r w:rsidRPr="001043CD">
        <w:rPr>
          <w:rFonts w:cs="Arial" w:hint="eastAsia"/>
          <w:szCs w:val="28"/>
          <w:lang w:eastAsia="zh-CN"/>
        </w:rPr>
        <w:t>s</w:t>
      </w:r>
      <w:bookmarkEnd w:id="7"/>
    </w:p>
    <w:p w14:paraId="56D840D8" w14:textId="77777777" w:rsidR="00741888" w:rsidRDefault="00741888" w:rsidP="00741888">
      <w:pPr>
        <w:pStyle w:val="TH"/>
        <w:rPr>
          <w:lang w:val="en-US"/>
        </w:rPr>
      </w:pPr>
      <w:r>
        <w:rPr>
          <w:lang w:val="en-US"/>
        </w:rPr>
        <w:t>Table 6</w:t>
      </w:r>
      <w:r w:rsidRPr="00BC7DD1">
        <w:rPr>
          <w:lang w:val="en-US"/>
        </w:rPr>
        <w:t>.</w:t>
      </w:r>
      <w:r>
        <w:rPr>
          <w:rFonts w:hint="eastAsia"/>
          <w:lang w:val="en-US" w:eastAsia="zh-CN"/>
        </w:rPr>
        <w:t>x.1</w:t>
      </w:r>
      <w:r w:rsidRPr="00BC7DD1">
        <w:rPr>
          <w:lang w:val="en-US"/>
        </w:rPr>
        <w:t>-1: NR CA configurations and bandwi</w:t>
      </w:r>
      <w:r>
        <w:rPr>
          <w:rFonts w:hint="eastAsia"/>
          <w:lang w:val="en-US" w:eastAsia="zh-CN"/>
        </w:rPr>
        <w:t>d</w:t>
      </w:r>
      <w:r w:rsidRPr="00BC7DD1">
        <w:rPr>
          <w:lang w:val="en-US"/>
        </w:rPr>
        <w:t xml:space="preserve">th combinations sets </w:t>
      </w:r>
      <w:r>
        <w:rPr>
          <w:lang w:val="en-US"/>
        </w:rPr>
        <w:t xml:space="preserve">defined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inter-band CA (three bands)</w:t>
      </w:r>
      <w:r w:rsidRPr="00BC7DD1">
        <w:rPr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357E8C" w:rsidRPr="00AD0178" w14:paraId="1B964AD1" w14:textId="77777777" w:rsidTr="00B529B9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77DC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0126" w14:textId="77777777" w:rsidR="0074188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6B6BDA8E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6BEE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4422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8872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1A1536" w:rsidRPr="00AD0178" w14:paraId="403F26A9" w14:textId="77777777" w:rsidTr="00B529B9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0FFC0" w14:textId="1811A313" w:rsidR="001A1536" w:rsidRPr="00AD0178" w:rsidRDefault="00930D3F" w:rsidP="001A1536">
            <w:pPr>
              <w:pStyle w:val="TAC"/>
              <w:rPr>
                <w:sz w:val="16"/>
                <w:lang w:val="en-US" w:eastAsia="zh-CN"/>
              </w:rPr>
            </w:pPr>
            <w:r w:rsidRPr="00930D3F">
              <w:rPr>
                <w:sz w:val="16"/>
                <w:lang w:val="en-US" w:eastAsia="zh-CN"/>
              </w:rPr>
              <w:lastRenderedPageBreak/>
              <w:t>CA_n66A-n71A-n77A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55066" w14:textId="77777777" w:rsidR="001A1536" w:rsidRPr="001E32DC" w:rsidRDefault="001A1536" w:rsidP="001A1536">
            <w:pPr>
              <w:pStyle w:val="TAC"/>
              <w:rPr>
                <w:lang w:val="en-US"/>
              </w:rPr>
            </w:pPr>
            <w:r w:rsidRPr="001E32DC">
              <w:rPr>
                <w:lang w:val="en-US"/>
              </w:rPr>
              <w:t>CA_n66A-n71A</w:t>
            </w:r>
          </w:p>
          <w:p w14:paraId="44EA4E2B" w14:textId="210275D3" w:rsidR="001A1536" w:rsidRPr="00D42781" w:rsidRDefault="001A1536" w:rsidP="001A1536">
            <w:pPr>
              <w:pStyle w:val="TAC"/>
              <w:rPr>
                <w:b/>
                <w:bCs/>
                <w:color w:val="FF0000"/>
                <w:vertAlign w:val="superscript"/>
                <w:lang w:val="en-US"/>
              </w:rPr>
            </w:pPr>
            <w:r w:rsidRPr="00D42781">
              <w:rPr>
                <w:b/>
                <w:bCs/>
                <w:lang w:val="en-US"/>
              </w:rPr>
              <w:t>CA_n66A-n77A</w:t>
            </w:r>
            <w:r w:rsidR="00D42781">
              <w:rPr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7783EA61" w14:textId="6BC59DDC" w:rsidR="001A1536" w:rsidRPr="00AD0178" w:rsidRDefault="001A1536" w:rsidP="001A1536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/>
              </w:rPr>
              <w:t>CA_n71A-n77A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7F9B" w14:textId="174603C0" w:rsidR="001A1536" w:rsidRDefault="001A1536" w:rsidP="001A1536">
            <w:pPr>
              <w:pStyle w:val="TAC"/>
            </w:pPr>
            <w:r w:rsidRPr="001E32DC">
              <w:rPr>
                <w:lang w:val="en-US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143B" w14:textId="740A95EB" w:rsidR="001A1536" w:rsidRPr="00F10A93" w:rsidRDefault="001A1536" w:rsidP="001A1536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BFABE" w14:textId="552648EA" w:rsidR="001A1536" w:rsidRPr="00AD0178" w:rsidRDefault="001A1536" w:rsidP="001A1536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1A1536" w:rsidRPr="00AD0178" w14:paraId="0CB71569" w14:textId="77777777" w:rsidTr="00B529B9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B00DA" w14:textId="77777777" w:rsidR="001A1536" w:rsidRPr="00AD0178" w:rsidRDefault="001A1536" w:rsidP="001A153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C94C6" w14:textId="77777777" w:rsidR="001A1536" w:rsidRPr="00AD0178" w:rsidRDefault="001A1536" w:rsidP="001A153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20C8" w14:textId="38C80C41" w:rsidR="001A1536" w:rsidRDefault="001A1536" w:rsidP="001A1536">
            <w:pPr>
              <w:pStyle w:val="TAC"/>
            </w:pPr>
            <w:r w:rsidRPr="001E32DC">
              <w:rPr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82FA" w14:textId="6D8AEBE2" w:rsidR="001A1536" w:rsidRPr="00F10A93" w:rsidRDefault="001A1536" w:rsidP="001A1536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n71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FA76F" w14:textId="77777777" w:rsidR="001A1536" w:rsidRPr="00AD0178" w:rsidRDefault="001A1536" w:rsidP="001A1536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1A1536" w:rsidRPr="00AD0178" w14:paraId="066A80C9" w14:textId="77777777" w:rsidTr="00B529B9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0694" w14:textId="77777777" w:rsidR="001A1536" w:rsidRPr="00AD0178" w:rsidRDefault="001A1536" w:rsidP="001A153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46C3" w14:textId="77777777" w:rsidR="001A1536" w:rsidRPr="00AD0178" w:rsidRDefault="001A1536" w:rsidP="001A153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8F5D" w14:textId="058827E1" w:rsidR="001A1536" w:rsidRDefault="001A1536" w:rsidP="001A1536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CB9B" w14:textId="536E9012" w:rsidR="001A1536" w:rsidRPr="00F10A93" w:rsidRDefault="001A1536" w:rsidP="001A1536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FDEE" w14:textId="77777777" w:rsidR="001A1536" w:rsidRPr="00AD0178" w:rsidRDefault="001A1536" w:rsidP="001A1536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1C7AB2" w:rsidRPr="00AD0178" w14:paraId="1FF95A7C" w14:textId="77777777" w:rsidTr="00B529B9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FFE56" w14:textId="72D7A6F1" w:rsidR="001C7AB2" w:rsidRPr="00AD0178" w:rsidRDefault="001C7AB2" w:rsidP="001C7AB2">
            <w:pPr>
              <w:pStyle w:val="TAC"/>
              <w:rPr>
                <w:sz w:val="16"/>
                <w:lang w:val="en-US" w:eastAsia="zh-CN"/>
              </w:rPr>
            </w:pPr>
            <w:r w:rsidRPr="00D13EBD">
              <w:rPr>
                <w:sz w:val="16"/>
                <w:lang w:val="en-US" w:eastAsia="zh-CN"/>
              </w:rPr>
              <w:t>CA_n66A-n71A-n77(2A)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127E3" w14:textId="77777777" w:rsidR="001C7AB2" w:rsidRPr="001E32DC" w:rsidRDefault="001C7AB2" w:rsidP="001C7AB2">
            <w:pPr>
              <w:pStyle w:val="TAC"/>
              <w:rPr>
                <w:lang w:val="en-US"/>
              </w:rPr>
            </w:pPr>
            <w:r w:rsidRPr="001E32DC">
              <w:rPr>
                <w:lang w:val="en-US"/>
              </w:rPr>
              <w:t>CA_n66A-n71A</w:t>
            </w:r>
          </w:p>
          <w:p w14:paraId="1E43D9A7" w14:textId="37A51244" w:rsidR="001C7AB2" w:rsidRPr="00D42781" w:rsidRDefault="001C7AB2" w:rsidP="001C7AB2">
            <w:pPr>
              <w:pStyle w:val="TAC"/>
              <w:rPr>
                <w:b/>
                <w:bCs/>
                <w:color w:val="FF0000"/>
                <w:vertAlign w:val="superscript"/>
                <w:lang w:val="en-US"/>
              </w:rPr>
            </w:pPr>
            <w:r w:rsidRPr="00D42781">
              <w:rPr>
                <w:b/>
                <w:bCs/>
                <w:lang w:val="en-US"/>
              </w:rPr>
              <w:t>CA_n66A-n77A</w:t>
            </w:r>
            <w:r w:rsidR="00D42781">
              <w:rPr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733D04A7" w14:textId="2C019943" w:rsidR="001C7AB2" w:rsidRPr="00AD0178" w:rsidRDefault="001C7AB2" w:rsidP="001C7AB2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/>
              </w:rPr>
              <w:t>CA_n71A-n77A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6B97" w14:textId="54615EA7" w:rsidR="001C7AB2" w:rsidRDefault="001C7AB2" w:rsidP="001C7AB2">
            <w:pPr>
              <w:pStyle w:val="TAC"/>
            </w:pPr>
            <w:r w:rsidRPr="001E32DC">
              <w:rPr>
                <w:lang w:val="en-US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2925" w14:textId="3679192A" w:rsidR="001C7AB2" w:rsidRPr="00F10A93" w:rsidRDefault="001C7AB2" w:rsidP="001C7AB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B2724" w14:textId="5EC73AB2" w:rsidR="001C7AB2" w:rsidRPr="00AD0178" w:rsidRDefault="001C7AB2" w:rsidP="001C7AB2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1C7AB2" w:rsidRPr="00AD0178" w14:paraId="0E31641B" w14:textId="77777777" w:rsidTr="00B529B9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108AF" w14:textId="77777777" w:rsidR="001C7AB2" w:rsidRPr="00AD0178" w:rsidRDefault="001C7AB2" w:rsidP="001C7AB2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6FFE8" w14:textId="77777777" w:rsidR="001C7AB2" w:rsidRPr="00AD0178" w:rsidRDefault="001C7AB2" w:rsidP="001C7AB2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5B6B" w14:textId="1C23A1B9" w:rsidR="001C7AB2" w:rsidRDefault="001C7AB2" w:rsidP="001C7AB2">
            <w:pPr>
              <w:pStyle w:val="TAC"/>
            </w:pPr>
            <w:r w:rsidRPr="001E32DC"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06B0" w14:textId="1DFFEEA1" w:rsidR="001C7AB2" w:rsidRPr="00F10A93" w:rsidRDefault="001C7AB2" w:rsidP="001C7AB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180A8" w14:textId="77777777" w:rsidR="001C7AB2" w:rsidRPr="00AD0178" w:rsidRDefault="001C7AB2" w:rsidP="001C7AB2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1C7AB2" w:rsidRPr="00AD0178" w14:paraId="7C7FFC39" w14:textId="77777777" w:rsidTr="00B529B9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26B2" w14:textId="77777777" w:rsidR="001C7AB2" w:rsidRPr="00AD0178" w:rsidRDefault="001C7AB2" w:rsidP="001C7AB2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27B3" w14:textId="77777777" w:rsidR="001C7AB2" w:rsidRPr="00AD0178" w:rsidRDefault="001C7AB2" w:rsidP="001C7AB2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B7DF" w14:textId="7E7267B5" w:rsidR="001C7AB2" w:rsidRDefault="001C7AB2" w:rsidP="001C7AB2">
            <w:pPr>
              <w:pStyle w:val="TAC"/>
            </w:pPr>
            <w:r w:rsidRPr="001E32DC"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C88B" w14:textId="06018710" w:rsidR="001C7AB2" w:rsidRPr="00F10A93" w:rsidRDefault="001C7AB2" w:rsidP="001C7AB2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</w:t>
            </w:r>
            <w:r>
              <w:rPr>
                <w:lang w:val="en-US" w:eastAsia="zh-CN" w:bidi="ar"/>
              </w:rPr>
              <w:t>n77(2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50F0" w14:textId="77777777" w:rsidR="001C7AB2" w:rsidRPr="00AD0178" w:rsidRDefault="001C7AB2" w:rsidP="001C7AB2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1C7AB2" w:rsidRPr="00AD0178" w14:paraId="5D62AA8D" w14:textId="77777777" w:rsidTr="006A5AF1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AA8AF" w14:textId="77777777" w:rsidR="001C7AB2" w:rsidRPr="00DF66D8" w:rsidRDefault="001C7AB2" w:rsidP="001C7AB2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50761724" w14:textId="77777777" w:rsidR="001C7AB2" w:rsidRPr="00AD0178" w:rsidRDefault="001C7AB2" w:rsidP="001C7AB2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2D35C156" w14:textId="77777777" w:rsidR="00741888" w:rsidRPr="00BB7C76" w:rsidRDefault="00741888" w:rsidP="00741888">
      <w:pPr>
        <w:rPr>
          <w:sz w:val="18"/>
          <w:lang w:val="x-none" w:eastAsia="zh-CN"/>
        </w:rPr>
      </w:pPr>
    </w:p>
    <w:p w14:paraId="0246B91E" w14:textId="77777777" w:rsidR="00741888" w:rsidRPr="001043CD" w:rsidRDefault="00741888" w:rsidP="00741888">
      <w:pPr>
        <w:pStyle w:val="Heading3"/>
        <w:rPr>
          <w:rFonts w:cs="Arial"/>
          <w:szCs w:val="28"/>
          <w:lang w:val="en-US" w:eastAsia="zh-CN"/>
        </w:rPr>
      </w:pPr>
      <w:bookmarkStart w:id="8" w:name="_Toc3303724"/>
      <w:bookmarkStart w:id="9" w:name="_Toc3364428"/>
      <w:bookmarkStart w:id="10" w:name="_Toc46412258"/>
      <w:bookmarkStart w:id="11" w:name="_Toc115167926"/>
      <w:r>
        <w:rPr>
          <w:rFonts w:cs="Arial"/>
          <w:lang w:eastAsia="zh-CN"/>
        </w:rPr>
        <w:t>6</w:t>
      </w:r>
      <w:r w:rsidRPr="001043CD">
        <w:rPr>
          <w:rFonts w:cs="Arial"/>
          <w:lang w:eastAsia="zh-CN"/>
        </w:rPr>
        <w:t>.</w:t>
      </w:r>
      <w:r>
        <w:rPr>
          <w:rFonts w:cs="Arial" w:hint="eastAsia"/>
          <w:lang w:eastAsia="zh-CN"/>
        </w:rPr>
        <w:t>x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8"/>
      <w:bookmarkEnd w:id="9"/>
      <w:bookmarkEnd w:id="10"/>
      <w:bookmarkEnd w:id="11"/>
    </w:p>
    <w:p w14:paraId="041C487A" w14:textId="77777777" w:rsidR="00741888" w:rsidRDefault="00741888" w:rsidP="00741888">
      <w:pPr>
        <w:pStyle w:val="TH"/>
        <w:rPr>
          <w:lang w:eastAsia="zh-CN"/>
        </w:rPr>
      </w:pPr>
      <w:r>
        <w:t>Table 6.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741888" w:rsidRPr="00530DFD" w14:paraId="73DFE8DC" w14:textId="77777777" w:rsidTr="006A5AF1">
        <w:trPr>
          <w:trHeight w:val="383"/>
          <w:jc w:val="center"/>
        </w:trPr>
        <w:tc>
          <w:tcPr>
            <w:tcW w:w="1679" w:type="dxa"/>
          </w:tcPr>
          <w:p w14:paraId="4C1523CC" w14:textId="77777777" w:rsidR="00741888" w:rsidRPr="00EC6D89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620B1AC8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 w14:paraId="5F0F440B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67B24E95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3E7D9C3F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741888" w:rsidRPr="00530DFD" w14:paraId="73B98B67" w14:textId="77777777" w:rsidTr="006A5AF1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6FF5472A" w14:textId="0FBF817C" w:rsidR="00741888" w:rsidRPr="00B0188E" w:rsidRDefault="00741888" w:rsidP="006A5AF1">
            <w:pPr>
              <w:pStyle w:val="TAC"/>
              <w:rPr>
                <w:lang w:eastAsia="zh-CN"/>
              </w:rPr>
            </w:pPr>
            <w:bookmarkStart w:id="12" w:name="_Hlk118121858"/>
            <w:r w:rsidRPr="008251C4">
              <w:rPr>
                <w:rFonts w:hint="eastAsia"/>
              </w:rPr>
              <w:t>CA_n</w:t>
            </w:r>
            <w:r w:rsidR="009B1A2E">
              <w:t>66</w:t>
            </w:r>
            <w:r>
              <w:t>A</w:t>
            </w:r>
            <w:r w:rsidRPr="008251C4">
              <w:rPr>
                <w:rFonts w:hint="eastAsia"/>
              </w:rPr>
              <w:t>-n</w:t>
            </w:r>
            <w:r w:rsidR="00845061">
              <w:t>77</w:t>
            </w:r>
            <w:r>
              <w:t>A</w:t>
            </w:r>
            <w:bookmarkEnd w:id="12"/>
          </w:p>
        </w:tc>
        <w:tc>
          <w:tcPr>
            <w:tcW w:w="2045" w:type="dxa"/>
            <w:shd w:val="clear" w:color="auto" w:fill="auto"/>
          </w:tcPr>
          <w:p w14:paraId="2FB81137" w14:textId="77777777" w:rsidR="00741888" w:rsidRPr="005B1369" w:rsidRDefault="00741888" w:rsidP="006A5AF1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437947AB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1EBF390D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28FC579B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</w:tr>
      <w:tr w:rsidR="00741888" w:rsidRPr="00530DFD" w14:paraId="4EF8D0CC" w14:textId="77777777" w:rsidTr="006A5AF1">
        <w:trPr>
          <w:trHeight w:val="192"/>
          <w:jc w:val="center"/>
        </w:trPr>
        <w:tc>
          <w:tcPr>
            <w:tcW w:w="1679" w:type="dxa"/>
            <w:vMerge/>
          </w:tcPr>
          <w:p w14:paraId="3025F42B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3B14D1F0" w14:textId="77777777" w:rsidR="00741888" w:rsidRPr="005B1369" w:rsidRDefault="00741888" w:rsidP="006A5AF1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28C6C67F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6CB9B599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2B78A904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</w:tr>
    </w:tbl>
    <w:p w14:paraId="3A6F13DA" w14:textId="77777777" w:rsidR="00741888" w:rsidRPr="00B0188E" w:rsidRDefault="00741888" w:rsidP="00741888">
      <w:pPr>
        <w:pStyle w:val="TH"/>
        <w:jc w:val="left"/>
        <w:rPr>
          <w:lang w:eastAsia="zh-CN"/>
        </w:rPr>
      </w:pPr>
    </w:p>
    <w:p w14:paraId="525961B2" w14:textId="77777777" w:rsidR="00741888" w:rsidRPr="00FD4F24" w:rsidRDefault="00741888" w:rsidP="00741888">
      <w:pPr>
        <w:pStyle w:val="Heading3"/>
        <w:rPr>
          <w:lang w:eastAsia="zh-CN"/>
        </w:rPr>
      </w:pPr>
      <w:bookmarkStart w:id="13" w:name="_Toc3303726"/>
      <w:bookmarkStart w:id="14" w:name="_Toc3364430"/>
      <w:bookmarkStart w:id="15" w:name="_Toc46412260"/>
      <w:bookmarkStart w:id="16" w:name="_Toc115167927"/>
      <w:r>
        <w:t>6</w:t>
      </w:r>
      <w:r w:rsidRPr="001043CD">
        <w:t>.</w:t>
      </w:r>
      <w:r>
        <w:rPr>
          <w:rFonts w:hint="eastAsia"/>
          <w:lang w:eastAsia="zh-CN"/>
        </w:rPr>
        <w:t>x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bookmarkEnd w:id="13"/>
      <w:bookmarkEnd w:id="14"/>
      <w:r w:rsidRPr="001043CD">
        <w:rPr>
          <w:rFonts w:eastAsia="MS Mincho"/>
          <w:lang w:eastAsia="ja-JP"/>
        </w:rPr>
        <w:t>REFSENS requirements</w:t>
      </w:r>
      <w:bookmarkEnd w:id="15"/>
      <w:bookmarkEnd w:id="16"/>
    </w:p>
    <w:p w14:paraId="588EF007" w14:textId="0B79D0B8" w:rsidR="00741888" w:rsidRDefault="00741888" w:rsidP="00741888">
      <w:pPr>
        <w:pStyle w:val="Heading4"/>
        <w:rPr>
          <w:lang w:eastAsia="zh-CN"/>
        </w:rPr>
      </w:pPr>
      <w:bookmarkStart w:id="17" w:name="_Toc30066232"/>
      <w:bookmarkStart w:id="18" w:name="_Toc115167928"/>
      <w:r>
        <w:t>6</w:t>
      </w:r>
      <w:r w:rsidRPr="001043CD">
        <w:t>.x.3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</w:r>
      <w:bookmarkEnd w:id="17"/>
      <w:r>
        <w:rPr>
          <w:rFonts w:hint="eastAsia"/>
          <w:lang w:eastAsia="zh-CN"/>
        </w:rPr>
        <w:t>Power class 2 case</w:t>
      </w:r>
      <w:r>
        <w:rPr>
          <w:lang w:eastAsia="zh-CN"/>
        </w:rPr>
        <w:t xml:space="preserve"> a</w:t>
      </w:r>
      <w:bookmarkEnd w:id="18"/>
    </w:p>
    <w:p w14:paraId="7BFD161D" w14:textId="44FD8620" w:rsidR="00BC2053" w:rsidRDefault="00BC2053" w:rsidP="00BC2053">
      <w:pPr>
        <w:rPr>
          <w:lang w:eastAsia="zh-CN"/>
        </w:rPr>
      </w:pPr>
      <w:r>
        <w:rPr>
          <w:lang w:eastAsia="zh-CN"/>
        </w:rPr>
        <w:t>Power class 3 MSD for UL CA_n66A-n77A:</w:t>
      </w:r>
    </w:p>
    <w:p w14:paraId="3746408F" w14:textId="77747B07" w:rsidR="00BC2053" w:rsidRDefault="00BC2053" w:rsidP="00BC2053">
      <w:pPr>
        <w:pStyle w:val="TH"/>
      </w:pPr>
      <w:r>
        <w:t>Table 6.y.3.1-1 Power class 3 MSD for 2 bands UL</w:t>
      </w:r>
      <w:r w:rsidRPr="006F2B3F">
        <w:t xml:space="preserve"> CA_n</w:t>
      </w:r>
      <w:r w:rsidR="00C94A45">
        <w:t>66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5F59E9" w:rsidRPr="005F59E9" w14:paraId="79F90A77" w14:textId="77777777" w:rsidTr="005F59E9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0DFA7E" w14:textId="7A49466E" w:rsidR="005F59E9" w:rsidRPr="005F59E9" w:rsidRDefault="005F59E9" w:rsidP="005F59E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bookmarkStart w:id="19" w:name="_Hlk118235617"/>
            <w:r w:rsidRPr="005F59E9">
              <w:rPr>
                <w:rFonts w:ascii="Arial" w:eastAsia="Times New Roman" w:hAnsi="Arial"/>
                <w:sz w:val="18"/>
              </w:rPr>
              <w:t>CA_n66-n71-n77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618E" w14:textId="77777777" w:rsidR="005F59E9" w:rsidRPr="005F59E9" w:rsidRDefault="005F59E9" w:rsidP="005F59E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5DC1" w14:textId="77777777" w:rsidR="005F59E9" w:rsidRPr="005F59E9" w:rsidRDefault="005F59E9" w:rsidP="005F59E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Yu Gothic" w:hAnsi="Arial"/>
                <w:sz w:val="18"/>
                <w:szCs w:val="18"/>
              </w:rPr>
              <w:t>1720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6E70" w14:textId="77777777" w:rsidR="005F59E9" w:rsidRPr="005F59E9" w:rsidRDefault="005F59E9" w:rsidP="005F59E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7070" w14:textId="77777777" w:rsidR="005F59E9" w:rsidRPr="005F59E9" w:rsidRDefault="005F59E9" w:rsidP="005F59E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69E8" w14:textId="77777777" w:rsidR="005F59E9" w:rsidRPr="005F59E9" w:rsidRDefault="005F59E9" w:rsidP="005F59E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B9FB" w14:textId="77777777" w:rsidR="005F59E9" w:rsidRPr="005F59E9" w:rsidRDefault="005F59E9" w:rsidP="005F59E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9DB6" w14:textId="77777777" w:rsidR="005F59E9" w:rsidRPr="005F59E9" w:rsidRDefault="005F59E9" w:rsidP="005F59E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2C8D" w14:textId="77777777" w:rsidR="005F59E9" w:rsidRPr="005F59E9" w:rsidRDefault="005F59E9" w:rsidP="005F59E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5F59E9" w:rsidRPr="005F59E9" w14:paraId="681EBCEE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1370FD" w14:textId="77777777" w:rsidR="005F59E9" w:rsidRPr="005F59E9" w:rsidRDefault="005F59E9" w:rsidP="005F59E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7A32" w14:textId="77777777" w:rsidR="005F59E9" w:rsidRPr="005F59E9" w:rsidRDefault="005F59E9" w:rsidP="005F59E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934C" w14:textId="77777777" w:rsidR="005F59E9" w:rsidRPr="005F59E9" w:rsidRDefault="005F59E9" w:rsidP="005F59E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686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C138" w14:textId="77777777" w:rsidR="005F59E9" w:rsidRPr="005F59E9" w:rsidRDefault="005F59E9" w:rsidP="005F59E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6FDD" w14:textId="77777777" w:rsidR="005F59E9" w:rsidRPr="005F59E9" w:rsidRDefault="005F59E9" w:rsidP="005F59E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4822" w14:textId="77777777" w:rsidR="005F59E9" w:rsidRPr="005F59E9" w:rsidRDefault="005F59E9" w:rsidP="005F59E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Yu Gothic" w:hAnsi="Arial"/>
                <w:sz w:val="18"/>
                <w:szCs w:val="18"/>
              </w:rPr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E178" w14:textId="77777777" w:rsidR="005F59E9" w:rsidRPr="005F59E9" w:rsidRDefault="005F59E9" w:rsidP="005F59E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Yu Gothic" w:hAnsi="Arial"/>
                <w:sz w:val="18"/>
                <w:szCs w:val="18"/>
              </w:rPr>
              <w:t>15.3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9D60" w14:textId="77777777" w:rsidR="005F59E9" w:rsidRPr="005F59E9" w:rsidRDefault="005F59E9" w:rsidP="005F59E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2B31" w14:textId="77777777" w:rsidR="005F59E9" w:rsidRPr="005F59E9" w:rsidRDefault="005F59E9" w:rsidP="005F59E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IMD3</w:t>
            </w:r>
            <w:r w:rsidRPr="005F59E9">
              <w:rPr>
                <w:rFonts w:ascii="Arial" w:eastAsia="Times New Roman" w:hAnsi="Arial"/>
                <w:color w:val="000000"/>
                <w:sz w:val="18"/>
                <w:vertAlign w:val="superscript"/>
                <w:lang w:val="en-US" w:eastAsia="zh-CN"/>
              </w:rPr>
              <w:t>5</w:t>
            </w:r>
          </w:p>
        </w:tc>
      </w:tr>
      <w:tr w:rsidR="005F59E9" w:rsidRPr="005F59E9" w14:paraId="45B52A93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2F742" w14:textId="77777777" w:rsidR="005F59E9" w:rsidRPr="005F59E9" w:rsidRDefault="005F59E9" w:rsidP="005F59E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A865" w14:textId="77777777" w:rsidR="005F59E9" w:rsidRPr="005F59E9" w:rsidRDefault="005F59E9" w:rsidP="005F59E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09A0" w14:textId="77777777" w:rsidR="005F59E9" w:rsidRPr="005F59E9" w:rsidRDefault="005F59E9" w:rsidP="005F59E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Yu Gothic" w:hAnsi="Arial"/>
                <w:sz w:val="18"/>
                <w:szCs w:val="18"/>
              </w:rPr>
              <w:t>4080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1E48" w14:textId="77777777" w:rsidR="005F59E9" w:rsidRPr="005F59E9" w:rsidRDefault="005F59E9" w:rsidP="005F59E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A438" w14:textId="77777777" w:rsidR="005F59E9" w:rsidRPr="005F59E9" w:rsidRDefault="005F59E9" w:rsidP="005F59E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5F59E9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E020" w14:textId="77777777" w:rsidR="005F59E9" w:rsidRPr="005F59E9" w:rsidRDefault="005F59E9" w:rsidP="005F59E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4080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CEB0" w14:textId="77777777" w:rsidR="005F59E9" w:rsidRPr="005F59E9" w:rsidRDefault="005F59E9" w:rsidP="005F59E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3671" w14:textId="77777777" w:rsidR="005F59E9" w:rsidRPr="005F59E9" w:rsidRDefault="005F59E9" w:rsidP="005F59E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544E" w14:textId="77777777" w:rsidR="005F59E9" w:rsidRPr="005F59E9" w:rsidRDefault="005F59E9" w:rsidP="005F59E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bookmarkEnd w:id="19"/>
    </w:tbl>
    <w:p w14:paraId="35BA075D" w14:textId="77777777" w:rsidR="00BC2053" w:rsidRDefault="00BC2053" w:rsidP="00BC2053">
      <w:pPr>
        <w:pStyle w:val="TH"/>
      </w:pPr>
    </w:p>
    <w:p w14:paraId="3CB95CDE" w14:textId="77777777" w:rsidR="00BC2053" w:rsidRDefault="00BC2053" w:rsidP="00BC2053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2E2C8193" w14:textId="77777777" w:rsidR="00BC2053" w:rsidRPr="00AD5223" w:rsidRDefault="00BC2053" w:rsidP="00BC2053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4157123" wp14:editId="25A227A7">
            <wp:extent cx="57150" cy="1619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7C739E78" w14:textId="77777777" w:rsidR="00BC2053" w:rsidRPr="00AD5223" w:rsidRDefault="00BC2053" w:rsidP="00BC2053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8D806A3" wp14:editId="7283744D">
            <wp:extent cx="3552825" cy="3810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35907" w14:textId="77777777" w:rsidR="00BC2053" w:rsidRPr="00AD5223" w:rsidRDefault="00BC2053" w:rsidP="00BC2053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01CB5011" w14:textId="77777777" w:rsidR="00BC2053" w:rsidRPr="00AD5223" w:rsidRDefault="00BC2053" w:rsidP="00BC2053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6FCB4CA7" w14:textId="77777777" w:rsidR="00BC2053" w:rsidRPr="00AD5223" w:rsidRDefault="00BC2053" w:rsidP="00BC2053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65489083" w14:textId="77777777" w:rsidR="00BC2053" w:rsidRPr="00AD5223" w:rsidRDefault="00BC2053" w:rsidP="00BC2053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811AD0D" wp14:editId="1928A7F6">
            <wp:extent cx="1343025" cy="323850"/>
            <wp:effectExtent l="0" t="0" r="9525" b="0"/>
            <wp:docPr id="3" name="Picture 3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CED73" w14:textId="77777777" w:rsidR="00BC2053" w:rsidRPr="00AD5223" w:rsidRDefault="00BC2053" w:rsidP="00BC2053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7C052D9" wp14:editId="38371770">
            <wp:extent cx="57150" cy="1619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48AFDE7" wp14:editId="533B5511">
            <wp:extent cx="95250" cy="1619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63B5853" wp14:editId="4DB83840">
            <wp:extent cx="504825" cy="1619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558E11EB" w14:textId="77777777" w:rsidR="00BC2053" w:rsidRPr="00AD5223" w:rsidRDefault="00BC2053" w:rsidP="00BC2053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F52CFC2" wp14:editId="16F91D85">
            <wp:extent cx="2686050" cy="390525"/>
            <wp:effectExtent l="0" t="0" r="0" b="9525"/>
            <wp:docPr id="7" name="Picture 7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52469A" w14:textId="77777777" w:rsidR="00BC2053" w:rsidRPr="00AD5223" w:rsidRDefault="00BC2053" w:rsidP="00BC2053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DEE3B33" wp14:editId="67620318">
            <wp:extent cx="2038350" cy="3810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B60CE" w14:textId="77777777" w:rsidR="00BC2053" w:rsidRPr="00AD5223" w:rsidRDefault="00BC2053" w:rsidP="00BC2053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61D9B64" wp14:editId="28DF25D8">
            <wp:extent cx="2524125" cy="247650"/>
            <wp:effectExtent l="0" t="0" r="9525" b="0"/>
            <wp:docPr id="9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6D9706" w14:textId="77777777" w:rsidR="00BC2053" w:rsidRDefault="00BC2053" w:rsidP="00BC2053">
      <w:pPr>
        <w:rPr>
          <w:lang w:eastAsia="zh-CN"/>
        </w:rPr>
      </w:pPr>
    </w:p>
    <w:p w14:paraId="3647B95E" w14:textId="77777777" w:rsidR="00BC2053" w:rsidRDefault="00BC2053" w:rsidP="00BC2053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>Table 6.</w:t>
      </w:r>
      <w:r>
        <w:rPr>
          <w:lang w:eastAsia="zh-CN"/>
        </w:rPr>
        <w:t>y</w:t>
      </w:r>
      <w:r w:rsidRPr="0033251E">
        <w:rPr>
          <w:lang w:eastAsia="zh-CN"/>
        </w:rPr>
        <w:t>.3</w:t>
      </w:r>
      <w:r>
        <w:rPr>
          <w:lang w:eastAsia="zh-CN"/>
        </w:rPr>
        <w:t>.1-2.</w:t>
      </w:r>
    </w:p>
    <w:p w14:paraId="789F0C1C" w14:textId="0473524F" w:rsidR="00BC2053" w:rsidRDefault="00BC2053" w:rsidP="00BC2053">
      <w:pPr>
        <w:pStyle w:val="TH"/>
      </w:pPr>
      <w:r>
        <w:lastRenderedPageBreak/>
        <w:t>Table 6.y.3.1-2 Proposed power class 2 MSD for 2 bands UL</w:t>
      </w:r>
      <w:r w:rsidRPr="006F2B3F">
        <w:t xml:space="preserve"> CA_n</w:t>
      </w:r>
      <w:r w:rsidR="005F59E9">
        <w:t>66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5F59E9" w:rsidRPr="005F59E9" w14:paraId="61511CCF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D53850" w14:textId="77777777" w:rsidR="005F59E9" w:rsidRPr="005F59E9" w:rsidRDefault="005F59E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F59E9">
              <w:rPr>
                <w:rFonts w:ascii="Arial" w:eastAsia="Times New Roman" w:hAnsi="Arial"/>
                <w:sz w:val="18"/>
              </w:rPr>
              <w:t>CA_n66-n71-n77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5FC2" w14:textId="77777777" w:rsidR="005F59E9" w:rsidRPr="005F59E9" w:rsidRDefault="005F59E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5158" w14:textId="77777777" w:rsidR="005F59E9" w:rsidRPr="005F59E9" w:rsidRDefault="005F59E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Yu Gothic" w:hAnsi="Arial"/>
                <w:sz w:val="18"/>
                <w:szCs w:val="18"/>
              </w:rPr>
              <w:t>1720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7BD4" w14:textId="77777777" w:rsidR="005F59E9" w:rsidRPr="005F59E9" w:rsidRDefault="005F59E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4C35" w14:textId="77777777" w:rsidR="005F59E9" w:rsidRPr="005F59E9" w:rsidRDefault="005F59E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5F14" w14:textId="77777777" w:rsidR="005F59E9" w:rsidRPr="005F59E9" w:rsidRDefault="005F59E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433B" w14:textId="77777777" w:rsidR="005F59E9" w:rsidRPr="005F59E9" w:rsidRDefault="005F59E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F46B" w14:textId="77777777" w:rsidR="005F59E9" w:rsidRPr="005F59E9" w:rsidRDefault="005F59E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7960" w14:textId="77777777" w:rsidR="005F59E9" w:rsidRPr="005F59E9" w:rsidRDefault="005F59E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5F59E9" w:rsidRPr="005F59E9" w14:paraId="0BF2BD08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CB0F3B" w14:textId="77777777" w:rsidR="005F59E9" w:rsidRPr="005F59E9" w:rsidRDefault="005F59E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4910" w14:textId="77777777" w:rsidR="005F59E9" w:rsidRPr="005F59E9" w:rsidRDefault="005F59E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C3C1" w14:textId="77777777" w:rsidR="005F59E9" w:rsidRPr="005F59E9" w:rsidRDefault="005F59E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686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8DE4" w14:textId="77777777" w:rsidR="005F59E9" w:rsidRPr="005F59E9" w:rsidRDefault="005F59E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484E" w14:textId="77777777" w:rsidR="005F59E9" w:rsidRPr="005F59E9" w:rsidRDefault="005F59E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C86E" w14:textId="77777777" w:rsidR="005F59E9" w:rsidRPr="005F59E9" w:rsidRDefault="005F59E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Yu Gothic" w:hAnsi="Arial"/>
                <w:sz w:val="18"/>
                <w:szCs w:val="18"/>
              </w:rPr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F39C" w14:textId="31764027" w:rsidR="005F59E9" w:rsidRPr="005F59E9" w:rsidRDefault="003277B1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</w:rPr>
              <w:t>18.2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84BC" w14:textId="77777777" w:rsidR="005F59E9" w:rsidRPr="005F59E9" w:rsidRDefault="005F59E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EAB3" w14:textId="77777777" w:rsidR="005F59E9" w:rsidRPr="005F59E9" w:rsidRDefault="005F59E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IMD3</w:t>
            </w:r>
            <w:r w:rsidRPr="005F59E9">
              <w:rPr>
                <w:rFonts w:ascii="Arial" w:eastAsia="Times New Roman" w:hAnsi="Arial"/>
                <w:color w:val="000000"/>
                <w:sz w:val="18"/>
                <w:vertAlign w:val="superscript"/>
                <w:lang w:val="en-US" w:eastAsia="zh-CN"/>
              </w:rPr>
              <w:t>5</w:t>
            </w:r>
          </w:p>
        </w:tc>
      </w:tr>
      <w:tr w:rsidR="005F59E9" w:rsidRPr="005F59E9" w14:paraId="2C01CDFA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4A93E0" w14:textId="77777777" w:rsidR="005F59E9" w:rsidRPr="005F59E9" w:rsidRDefault="005F59E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EC84" w14:textId="77777777" w:rsidR="005F59E9" w:rsidRPr="005F59E9" w:rsidRDefault="005F59E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4C69" w14:textId="77777777" w:rsidR="005F59E9" w:rsidRPr="005F59E9" w:rsidRDefault="005F59E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Yu Gothic" w:hAnsi="Arial"/>
                <w:sz w:val="18"/>
                <w:szCs w:val="18"/>
              </w:rPr>
              <w:t>4080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246D" w14:textId="77777777" w:rsidR="005F59E9" w:rsidRPr="005F59E9" w:rsidRDefault="005F59E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19A1" w14:textId="77777777" w:rsidR="005F59E9" w:rsidRPr="005F59E9" w:rsidRDefault="005F59E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5F59E9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F986" w14:textId="77777777" w:rsidR="005F59E9" w:rsidRPr="005F59E9" w:rsidRDefault="005F59E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4080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0D3" w14:textId="77777777" w:rsidR="005F59E9" w:rsidRPr="005F59E9" w:rsidRDefault="005F59E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BA4" w14:textId="77777777" w:rsidR="005F59E9" w:rsidRPr="005F59E9" w:rsidRDefault="005F59E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FD3D" w14:textId="77777777" w:rsidR="005F59E9" w:rsidRPr="005F59E9" w:rsidRDefault="005F59E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</w:tbl>
    <w:p w14:paraId="4E9FCEBF" w14:textId="77777777" w:rsidR="008255C4" w:rsidRDefault="008255C4" w:rsidP="001F685B"/>
    <w:p w14:paraId="75798452" w14:textId="77777777" w:rsidR="00741888" w:rsidRDefault="00741888" w:rsidP="00741888">
      <w:pPr>
        <w:pStyle w:val="Heading4"/>
        <w:rPr>
          <w:lang w:eastAsia="zh-CN"/>
        </w:rPr>
      </w:pPr>
      <w:r>
        <w:t>6</w:t>
      </w:r>
      <w:r w:rsidRPr="001043CD">
        <w:t>.x.3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b</w:t>
      </w:r>
    </w:p>
    <w:p w14:paraId="51D62FAE" w14:textId="25813381" w:rsidR="00741888" w:rsidRPr="001043CD" w:rsidRDefault="007116B2" w:rsidP="00741888">
      <w:pPr>
        <w:rPr>
          <w:i/>
          <w:color w:val="0000FF"/>
          <w:lang w:eastAsia="zh-CN"/>
        </w:rPr>
      </w:pPr>
      <w:r>
        <w:rPr>
          <w:lang w:eastAsia="zh-CN"/>
        </w:rPr>
        <w:t xml:space="preserve">The same MSD for case a applies to case b. </w:t>
      </w:r>
    </w:p>
    <w:p w14:paraId="20F003A6" w14:textId="6F991848" w:rsidR="00741888" w:rsidRPr="004721EE" w:rsidRDefault="00741888" w:rsidP="00741888">
      <w:pPr>
        <w:pStyle w:val="Heading3"/>
        <w:rPr>
          <w:lang w:eastAsia="zh-CN"/>
        </w:rPr>
      </w:pPr>
      <w:bookmarkStart w:id="20" w:name="_Toc3303727"/>
      <w:bookmarkStart w:id="21" w:name="_Toc3364431"/>
      <w:bookmarkStart w:id="22" w:name="_Toc46412261"/>
      <w:bookmarkStart w:id="23" w:name="_Toc115167929"/>
      <w:r w:rsidRPr="00EA2075">
        <w:rPr>
          <w:rFonts w:eastAsia="MS Mincho"/>
          <w:lang w:eastAsia="ja-JP"/>
        </w:rPr>
        <w:t>6.</w:t>
      </w:r>
      <w:r w:rsidRPr="00EA2075">
        <w:rPr>
          <w:rFonts w:eastAsia="MS Mincho" w:hint="eastAsia"/>
          <w:lang w:eastAsia="ja-JP"/>
        </w:rPr>
        <w:t>x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bookmarkEnd w:id="20"/>
      <w:bookmarkEnd w:id="21"/>
      <w:bookmarkEnd w:id="22"/>
      <w:bookmarkEnd w:id="23"/>
      <w:r w:rsidR="00966E17" w:rsidRPr="00966E17">
        <w:rPr>
          <w:rFonts w:eastAsia="MS Mincho"/>
          <w:lang w:eastAsia="ja-JP"/>
        </w:rPr>
        <w:t>∆TIB and ∆RIB values</w:t>
      </w:r>
    </w:p>
    <w:p w14:paraId="32C8BE30" w14:textId="1AE05F7A" w:rsidR="00741888" w:rsidRPr="00235394" w:rsidRDefault="00966E17" w:rsidP="00741888">
      <w:r>
        <w:t>Void.</w:t>
      </w:r>
    </w:p>
    <w:p w14:paraId="5A350AD5" w14:textId="06B6CA84" w:rsidR="00741888" w:rsidRPr="004D3578" w:rsidRDefault="00741888" w:rsidP="00741888">
      <w:pPr>
        <w:pStyle w:val="Heading2"/>
        <w:rPr>
          <w:lang w:eastAsia="zh-CN"/>
        </w:rPr>
      </w:pPr>
      <w:r>
        <w:t>6.y</w:t>
      </w:r>
      <w:r w:rsidRPr="004D3578">
        <w:tab/>
      </w:r>
      <w:r w:rsidR="00C8459D" w:rsidRPr="00C8459D">
        <w:t>DL CA_n</w:t>
      </w:r>
      <w:r w:rsidR="00B529B9">
        <w:t>66</w:t>
      </w:r>
      <w:r w:rsidR="00C8459D" w:rsidRPr="00C8459D">
        <w:t>-n71-n77, UL CA_n</w:t>
      </w:r>
      <w:r w:rsidR="00C8459D">
        <w:t>71</w:t>
      </w:r>
      <w:r w:rsidR="00C8459D" w:rsidRPr="00C8459D">
        <w:t>A-n77A</w:t>
      </w:r>
    </w:p>
    <w:p w14:paraId="3FED6D96" w14:textId="77777777" w:rsidR="00741888" w:rsidRPr="001043CD" w:rsidRDefault="00741888" w:rsidP="00741888">
      <w:pPr>
        <w:pStyle w:val="Heading3"/>
        <w:rPr>
          <w:rFonts w:cs="Arial"/>
          <w:szCs w:val="28"/>
          <w:lang w:eastAsia="zh-CN"/>
        </w:rPr>
      </w:pPr>
      <w:r>
        <w:rPr>
          <w:rFonts w:cs="Arial"/>
          <w:szCs w:val="28"/>
          <w:lang w:eastAsia="zh-CN"/>
        </w:rPr>
        <w:t>6</w:t>
      </w:r>
      <w:r>
        <w:rPr>
          <w:rFonts w:cs="Arial" w:hint="eastAsia"/>
          <w:szCs w:val="28"/>
          <w:lang w:eastAsia="zh-CN"/>
        </w:rPr>
        <w:t>.y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</w:p>
    <w:p w14:paraId="0498188E" w14:textId="2D83D902" w:rsidR="00741888" w:rsidRDefault="00741888" w:rsidP="00741888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Table 6.y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B529B9" w:rsidRPr="00AD0178" w14:paraId="4CC4C5B6" w14:textId="77777777" w:rsidTr="00B529B9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A410" w14:textId="77777777" w:rsidR="00B529B9" w:rsidRPr="00AD0178" w:rsidRDefault="00B529B9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E88E" w14:textId="77777777" w:rsidR="00B529B9" w:rsidRDefault="00B529B9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06CB7B43" w14:textId="77777777" w:rsidR="00B529B9" w:rsidRPr="00AD0178" w:rsidRDefault="00B529B9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6D91" w14:textId="77777777" w:rsidR="00B529B9" w:rsidRPr="00AD0178" w:rsidRDefault="00B529B9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1E4E" w14:textId="77777777" w:rsidR="00B529B9" w:rsidRPr="00AD0178" w:rsidRDefault="00B529B9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6CE0" w14:textId="77777777" w:rsidR="00B529B9" w:rsidRPr="00AD0178" w:rsidRDefault="00B529B9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B529B9" w:rsidRPr="00AD0178" w14:paraId="303F851A" w14:textId="77777777" w:rsidTr="00B529B9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1A605" w14:textId="77777777" w:rsidR="00B529B9" w:rsidRPr="00AD0178" w:rsidRDefault="00B529B9" w:rsidP="006A5AF1">
            <w:pPr>
              <w:pStyle w:val="TAC"/>
              <w:rPr>
                <w:sz w:val="16"/>
                <w:lang w:val="en-US" w:eastAsia="zh-CN"/>
              </w:rPr>
            </w:pPr>
            <w:r w:rsidRPr="00930D3F">
              <w:rPr>
                <w:sz w:val="16"/>
                <w:lang w:val="en-US" w:eastAsia="zh-CN"/>
              </w:rPr>
              <w:t>CA_n66A-n71A-n77A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ACB8E" w14:textId="77777777" w:rsidR="00B529B9" w:rsidRPr="00B529B9" w:rsidRDefault="00B529B9" w:rsidP="006A5AF1">
            <w:pPr>
              <w:pStyle w:val="TAC"/>
              <w:rPr>
                <w:lang w:val="en-US"/>
              </w:rPr>
            </w:pPr>
            <w:r w:rsidRPr="00B529B9">
              <w:rPr>
                <w:lang w:val="en-US"/>
              </w:rPr>
              <w:t>CA_n66A-n71A</w:t>
            </w:r>
          </w:p>
          <w:p w14:paraId="1D4FFA34" w14:textId="0C0775CA" w:rsidR="00B529B9" w:rsidRPr="00B529B9" w:rsidRDefault="00B529B9" w:rsidP="006A5AF1">
            <w:pPr>
              <w:pStyle w:val="TAC"/>
              <w:rPr>
                <w:color w:val="FF0000"/>
                <w:vertAlign w:val="superscript"/>
                <w:lang w:val="en-US"/>
              </w:rPr>
            </w:pPr>
            <w:r w:rsidRPr="00B529B9">
              <w:rPr>
                <w:lang w:val="en-US"/>
              </w:rPr>
              <w:t>CA_n66A-n77A</w:t>
            </w:r>
          </w:p>
          <w:p w14:paraId="203E5ADC" w14:textId="2C9FDDA9" w:rsidR="00B529B9" w:rsidRPr="00B529B9" w:rsidRDefault="00B529B9" w:rsidP="006A5AF1">
            <w:pPr>
              <w:pStyle w:val="TAC"/>
              <w:rPr>
                <w:b/>
                <w:bCs/>
                <w:sz w:val="16"/>
                <w:lang w:val="en-US" w:eastAsia="zh-CN"/>
              </w:rPr>
            </w:pPr>
            <w:r w:rsidRPr="00B529B9">
              <w:rPr>
                <w:b/>
                <w:bCs/>
                <w:lang w:val="en-US"/>
              </w:rPr>
              <w:t>CA_n71A-n77A</w:t>
            </w:r>
            <w:r w:rsidRPr="00B529B9">
              <w:rPr>
                <w:b/>
                <w:bCs/>
                <w:color w:val="FF0000"/>
                <w:vertAlign w:val="superscript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65B8" w14:textId="77777777" w:rsidR="00B529B9" w:rsidRDefault="00B529B9" w:rsidP="006A5AF1">
            <w:pPr>
              <w:pStyle w:val="TAC"/>
            </w:pPr>
            <w:r w:rsidRPr="001E32DC">
              <w:rPr>
                <w:lang w:val="en-US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F55F" w14:textId="77777777" w:rsidR="00B529B9" w:rsidRPr="00F10A93" w:rsidRDefault="00B529B9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419D3" w14:textId="77777777" w:rsidR="00B529B9" w:rsidRPr="00AD0178" w:rsidRDefault="00B529B9" w:rsidP="006A5AF1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B529B9" w:rsidRPr="00AD0178" w14:paraId="16602867" w14:textId="77777777" w:rsidTr="00B529B9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1FAEF" w14:textId="77777777" w:rsidR="00B529B9" w:rsidRPr="00AD0178" w:rsidRDefault="00B529B9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4570C" w14:textId="77777777" w:rsidR="00B529B9" w:rsidRPr="00B529B9" w:rsidRDefault="00B529B9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585B" w14:textId="77777777" w:rsidR="00B529B9" w:rsidRDefault="00B529B9" w:rsidP="006A5AF1">
            <w:pPr>
              <w:pStyle w:val="TAC"/>
            </w:pPr>
            <w:r w:rsidRPr="001E32DC">
              <w:rPr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4B3C" w14:textId="77777777" w:rsidR="00B529B9" w:rsidRPr="00F10A93" w:rsidRDefault="00B529B9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n71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13522" w14:textId="77777777" w:rsidR="00B529B9" w:rsidRPr="00AD0178" w:rsidRDefault="00B529B9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B529B9" w:rsidRPr="00AD0178" w14:paraId="1E414D03" w14:textId="77777777" w:rsidTr="00B529B9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C31A" w14:textId="77777777" w:rsidR="00B529B9" w:rsidRPr="00AD0178" w:rsidRDefault="00B529B9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5B18" w14:textId="77777777" w:rsidR="00B529B9" w:rsidRPr="00B529B9" w:rsidRDefault="00B529B9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665D" w14:textId="77777777" w:rsidR="00B529B9" w:rsidRDefault="00B529B9" w:rsidP="006A5AF1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C28F" w14:textId="77777777" w:rsidR="00B529B9" w:rsidRPr="00F10A93" w:rsidRDefault="00B529B9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CF2A" w14:textId="77777777" w:rsidR="00B529B9" w:rsidRPr="00AD0178" w:rsidRDefault="00B529B9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B529B9" w:rsidRPr="00AD0178" w14:paraId="29746A12" w14:textId="77777777" w:rsidTr="00B529B9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41BE5" w14:textId="77777777" w:rsidR="00B529B9" w:rsidRPr="00AD0178" w:rsidRDefault="00B529B9" w:rsidP="006A5AF1">
            <w:pPr>
              <w:pStyle w:val="TAC"/>
              <w:rPr>
                <w:sz w:val="16"/>
                <w:lang w:val="en-US" w:eastAsia="zh-CN"/>
              </w:rPr>
            </w:pPr>
            <w:r w:rsidRPr="00D13EBD">
              <w:rPr>
                <w:sz w:val="16"/>
                <w:lang w:val="en-US" w:eastAsia="zh-CN"/>
              </w:rPr>
              <w:t>CA_n66A-n71A-n77(2A)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EF5AF" w14:textId="77777777" w:rsidR="00B529B9" w:rsidRPr="00B529B9" w:rsidRDefault="00B529B9" w:rsidP="006A5AF1">
            <w:pPr>
              <w:pStyle w:val="TAC"/>
              <w:rPr>
                <w:lang w:val="en-US"/>
              </w:rPr>
            </w:pPr>
            <w:r w:rsidRPr="00B529B9">
              <w:rPr>
                <w:lang w:val="en-US"/>
              </w:rPr>
              <w:t>CA_n66A-n71A</w:t>
            </w:r>
          </w:p>
          <w:p w14:paraId="5AC41E14" w14:textId="153E6E3F" w:rsidR="00B529B9" w:rsidRPr="00B529B9" w:rsidRDefault="00B529B9" w:rsidP="006A5AF1">
            <w:pPr>
              <w:pStyle w:val="TAC"/>
              <w:rPr>
                <w:color w:val="FF0000"/>
                <w:vertAlign w:val="superscript"/>
                <w:lang w:val="en-US"/>
              </w:rPr>
            </w:pPr>
            <w:r w:rsidRPr="00B529B9">
              <w:rPr>
                <w:lang w:val="en-US"/>
              </w:rPr>
              <w:t>CA_n66A-n77A</w:t>
            </w:r>
          </w:p>
          <w:p w14:paraId="30C2C77F" w14:textId="5370E221" w:rsidR="00B529B9" w:rsidRPr="00B529B9" w:rsidRDefault="00B529B9" w:rsidP="006A5AF1">
            <w:pPr>
              <w:pStyle w:val="TAC"/>
              <w:rPr>
                <w:sz w:val="16"/>
                <w:lang w:val="en-US" w:eastAsia="zh-CN"/>
              </w:rPr>
            </w:pPr>
            <w:r w:rsidRPr="00B529B9">
              <w:rPr>
                <w:b/>
                <w:bCs/>
                <w:lang w:val="en-US"/>
              </w:rPr>
              <w:t>CA_n71A-n77A</w:t>
            </w:r>
            <w:r w:rsidRPr="00B529B9">
              <w:rPr>
                <w:color w:val="FF0000"/>
                <w:vertAlign w:val="superscript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31FF" w14:textId="77777777" w:rsidR="00B529B9" w:rsidRDefault="00B529B9" w:rsidP="006A5AF1">
            <w:pPr>
              <w:pStyle w:val="TAC"/>
            </w:pPr>
            <w:r w:rsidRPr="001E32DC">
              <w:rPr>
                <w:lang w:val="en-US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DBD4" w14:textId="77777777" w:rsidR="00B529B9" w:rsidRPr="00F10A93" w:rsidRDefault="00B529B9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C25D7" w14:textId="77777777" w:rsidR="00B529B9" w:rsidRPr="00AD0178" w:rsidRDefault="00B529B9" w:rsidP="006A5AF1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B529B9" w:rsidRPr="00AD0178" w14:paraId="26B58ECE" w14:textId="77777777" w:rsidTr="00B529B9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5FA85" w14:textId="77777777" w:rsidR="00B529B9" w:rsidRPr="00AD0178" w:rsidRDefault="00B529B9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8B32E" w14:textId="77777777" w:rsidR="00B529B9" w:rsidRPr="00AD0178" w:rsidRDefault="00B529B9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D716" w14:textId="77777777" w:rsidR="00B529B9" w:rsidRDefault="00B529B9" w:rsidP="006A5AF1">
            <w:pPr>
              <w:pStyle w:val="TAC"/>
            </w:pPr>
            <w:r w:rsidRPr="001E32DC"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25A2" w14:textId="77777777" w:rsidR="00B529B9" w:rsidRPr="00F10A93" w:rsidRDefault="00B529B9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68BFF" w14:textId="77777777" w:rsidR="00B529B9" w:rsidRPr="00AD0178" w:rsidRDefault="00B529B9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B529B9" w:rsidRPr="00AD0178" w14:paraId="66C869C4" w14:textId="77777777" w:rsidTr="00B529B9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2E29" w14:textId="77777777" w:rsidR="00B529B9" w:rsidRPr="00AD0178" w:rsidRDefault="00B529B9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8CA5" w14:textId="77777777" w:rsidR="00B529B9" w:rsidRPr="00AD0178" w:rsidRDefault="00B529B9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8728" w14:textId="77777777" w:rsidR="00B529B9" w:rsidRDefault="00B529B9" w:rsidP="006A5AF1">
            <w:pPr>
              <w:pStyle w:val="TAC"/>
            </w:pPr>
            <w:r w:rsidRPr="001E32DC"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F4FB" w14:textId="77777777" w:rsidR="00B529B9" w:rsidRPr="00F10A93" w:rsidRDefault="00B529B9" w:rsidP="006A5AF1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</w:t>
            </w:r>
            <w:r>
              <w:rPr>
                <w:lang w:val="en-US" w:eastAsia="zh-CN" w:bidi="ar"/>
              </w:rPr>
              <w:t>n77(2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06CA" w14:textId="77777777" w:rsidR="00B529B9" w:rsidRPr="00AD0178" w:rsidRDefault="00B529B9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B529B9" w:rsidRPr="00AD0178" w14:paraId="0EF9A2F9" w14:textId="77777777" w:rsidTr="006A5AF1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E841B" w14:textId="77777777" w:rsidR="00B529B9" w:rsidRPr="00DF66D8" w:rsidRDefault="00B529B9" w:rsidP="006A5AF1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436EDBF8" w14:textId="77777777" w:rsidR="00B529B9" w:rsidRPr="00AD0178" w:rsidRDefault="00B529B9" w:rsidP="006A5AF1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7AF2EC1B" w14:textId="5458B55A" w:rsidR="00ED7815" w:rsidRDefault="00ED7815" w:rsidP="00741888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</w:p>
    <w:p w14:paraId="401EECE4" w14:textId="77777777" w:rsidR="00741888" w:rsidRPr="001043CD" w:rsidRDefault="00741888" w:rsidP="00741888">
      <w:pPr>
        <w:pStyle w:val="Heading3"/>
        <w:rPr>
          <w:rFonts w:cs="Arial"/>
          <w:szCs w:val="28"/>
          <w:lang w:val="en-US" w:eastAsia="zh-CN"/>
        </w:rPr>
      </w:pPr>
      <w:r>
        <w:rPr>
          <w:rFonts w:cs="Arial"/>
          <w:lang w:eastAsia="zh-CN"/>
        </w:rPr>
        <w:t>6.y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</w:p>
    <w:p w14:paraId="35F19652" w14:textId="77777777" w:rsidR="00741888" w:rsidRDefault="00741888" w:rsidP="00741888">
      <w:pPr>
        <w:pStyle w:val="TH"/>
        <w:rPr>
          <w:lang w:eastAsia="zh-CN"/>
        </w:rPr>
      </w:pPr>
      <w:r>
        <w:t>Table 6.y.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741888" w:rsidRPr="00530DFD" w14:paraId="4B905F08" w14:textId="77777777" w:rsidTr="006A5AF1">
        <w:trPr>
          <w:trHeight w:val="383"/>
          <w:jc w:val="center"/>
        </w:trPr>
        <w:tc>
          <w:tcPr>
            <w:tcW w:w="1679" w:type="dxa"/>
          </w:tcPr>
          <w:p w14:paraId="1020980A" w14:textId="77777777" w:rsidR="00741888" w:rsidRPr="00EC6D89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4D757FB7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 w14:paraId="2FB15F48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42A111CA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38345AE9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A04702" w:rsidRPr="00530DFD" w14:paraId="4F406A02" w14:textId="77777777" w:rsidTr="006A5AF1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7C9A8D32" w14:textId="0A9C7E38" w:rsidR="00A04702" w:rsidRPr="00B0188E" w:rsidRDefault="00A04702" w:rsidP="00A04702">
            <w:pPr>
              <w:pStyle w:val="TAC"/>
              <w:rPr>
                <w:lang w:eastAsia="zh-CN"/>
              </w:rPr>
            </w:pPr>
            <w:r w:rsidRPr="008251C4">
              <w:rPr>
                <w:rFonts w:hint="eastAsia"/>
              </w:rPr>
              <w:t>CA_n</w:t>
            </w:r>
            <w:r w:rsidR="00304B7C">
              <w:t>71</w:t>
            </w:r>
            <w:r>
              <w:t>A</w:t>
            </w:r>
            <w:r w:rsidRPr="008251C4">
              <w:rPr>
                <w:rFonts w:hint="eastAsia"/>
              </w:rPr>
              <w:t>-n</w:t>
            </w:r>
            <w:r>
              <w:t>77A</w:t>
            </w:r>
          </w:p>
        </w:tc>
        <w:tc>
          <w:tcPr>
            <w:tcW w:w="2045" w:type="dxa"/>
            <w:shd w:val="clear" w:color="auto" w:fill="auto"/>
          </w:tcPr>
          <w:p w14:paraId="5027A874" w14:textId="52D51FE9" w:rsidR="00A04702" w:rsidRPr="005B1369" w:rsidRDefault="00A04702" w:rsidP="00A04702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1C765C8F" w14:textId="13A79EC9" w:rsidR="00A04702" w:rsidRPr="005B1369" w:rsidRDefault="00A04702" w:rsidP="00A04702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03C99B71" w14:textId="642C9C8A" w:rsidR="00A04702" w:rsidRPr="005B1369" w:rsidRDefault="00A04702" w:rsidP="00A04702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685CE815" w14:textId="6FCF8D40" w:rsidR="00A04702" w:rsidRPr="005B1369" w:rsidRDefault="00A04702" w:rsidP="00A04702">
            <w:pPr>
              <w:pStyle w:val="TAC"/>
            </w:pPr>
            <w:r w:rsidRPr="005B1369">
              <w:t>23dBm</w:t>
            </w:r>
          </w:p>
        </w:tc>
      </w:tr>
      <w:tr w:rsidR="00A04702" w:rsidRPr="00530DFD" w14:paraId="0F7A2A94" w14:textId="77777777" w:rsidTr="006A5AF1">
        <w:trPr>
          <w:trHeight w:val="192"/>
          <w:jc w:val="center"/>
        </w:trPr>
        <w:tc>
          <w:tcPr>
            <w:tcW w:w="1679" w:type="dxa"/>
            <w:vMerge/>
          </w:tcPr>
          <w:p w14:paraId="752FBCA5" w14:textId="77777777" w:rsidR="00A04702" w:rsidRPr="00530DFD" w:rsidRDefault="00A04702" w:rsidP="00A04702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4364F1B0" w14:textId="007ED559" w:rsidR="00A04702" w:rsidRPr="005B1369" w:rsidRDefault="00A04702" w:rsidP="00A04702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1298CE92" w14:textId="438DF035" w:rsidR="00A04702" w:rsidRPr="005B1369" w:rsidRDefault="00A04702" w:rsidP="00A04702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0B398485" w14:textId="6CE74356" w:rsidR="00A04702" w:rsidRPr="005B1369" w:rsidRDefault="00A04702" w:rsidP="00A04702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389D8EC0" w14:textId="05B23FA2" w:rsidR="00A04702" w:rsidRPr="005B1369" w:rsidRDefault="00A04702" w:rsidP="00A04702">
            <w:pPr>
              <w:pStyle w:val="TAC"/>
            </w:pPr>
            <w:r w:rsidRPr="005B1369">
              <w:t>26dBm</w:t>
            </w:r>
          </w:p>
        </w:tc>
      </w:tr>
    </w:tbl>
    <w:p w14:paraId="5CC02689" w14:textId="77777777" w:rsidR="00741888" w:rsidRPr="00B0188E" w:rsidRDefault="00741888" w:rsidP="00741888">
      <w:pPr>
        <w:pStyle w:val="TH"/>
        <w:jc w:val="left"/>
        <w:rPr>
          <w:lang w:eastAsia="zh-CN"/>
        </w:rPr>
      </w:pPr>
    </w:p>
    <w:p w14:paraId="52934D81" w14:textId="77777777" w:rsidR="00741888" w:rsidRPr="00FD4F24" w:rsidRDefault="00741888" w:rsidP="00741888">
      <w:pPr>
        <w:pStyle w:val="Heading3"/>
        <w:rPr>
          <w:lang w:eastAsia="zh-CN"/>
        </w:rPr>
      </w:pPr>
      <w:r>
        <w:t>6.y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</w:p>
    <w:p w14:paraId="46AE24BC" w14:textId="77777777" w:rsidR="00741888" w:rsidRDefault="00741888" w:rsidP="00741888">
      <w:pPr>
        <w:pStyle w:val="Heading4"/>
        <w:rPr>
          <w:lang w:eastAsia="zh-CN"/>
        </w:rPr>
      </w:pPr>
      <w:r>
        <w:t>6.y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</w:t>
      </w:r>
    </w:p>
    <w:p w14:paraId="2A325677" w14:textId="48E7B0FC" w:rsidR="00741888" w:rsidRDefault="004E0D33" w:rsidP="00434038">
      <w:pPr>
        <w:rPr>
          <w:lang w:eastAsia="zh-CN"/>
        </w:rPr>
      </w:pPr>
      <w:r>
        <w:rPr>
          <w:lang w:eastAsia="zh-CN"/>
        </w:rPr>
        <w:t>Power class 3 MSD for UL CA_n</w:t>
      </w:r>
      <w:r w:rsidR="003E47CB">
        <w:rPr>
          <w:lang w:eastAsia="zh-CN"/>
        </w:rPr>
        <w:t>71</w:t>
      </w:r>
      <w:r>
        <w:rPr>
          <w:lang w:eastAsia="zh-CN"/>
        </w:rPr>
        <w:t>A-n</w:t>
      </w:r>
      <w:r w:rsidR="00A04702">
        <w:rPr>
          <w:lang w:eastAsia="zh-CN"/>
        </w:rPr>
        <w:t>77</w:t>
      </w:r>
      <w:r>
        <w:rPr>
          <w:lang w:eastAsia="zh-CN"/>
        </w:rPr>
        <w:t>A:</w:t>
      </w:r>
    </w:p>
    <w:p w14:paraId="06F42167" w14:textId="4537CED2" w:rsidR="00064992" w:rsidRDefault="000F4137" w:rsidP="000F4137">
      <w:pPr>
        <w:pStyle w:val="TH"/>
      </w:pPr>
      <w:r>
        <w:lastRenderedPageBreak/>
        <w:t>Table 6.</w:t>
      </w:r>
      <w:r w:rsidR="004E0D33">
        <w:t>y</w:t>
      </w:r>
      <w:r>
        <w:t>.3</w:t>
      </w:r>
      <w:r w:rsidR="00654E2C">
        <w:t>.1</w:t>
      </w:r>
      <w:r>
        <w:t>-1 Power class 3 MSD for 2 bands UL</w:t>
      </w:r>
      <w:r w:rsidRPr="006F2B3F">
        <w:t xml:space="preserve"> CA_n</w:t>
      </w:r>
      <w:r w:rsidR="007D0B23">
        <w:t>71</w:t>
      </w:r>
      <w:r w:rsidRPr="006F2B3F">
        <w:t>A-n</w:t>
      </w:r>
      <w:r w:rsidR="003D547B"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193B77" w:rsidRPr="00193B77" w14:paraId="498BE4C5" w14:textId="77777777" w:rsidTr="00193B77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2DE775" w14:textId="168C192E" w:rsidR="00193B77" w:rsidRPr="00193B77" w:rsidRDefault="00193B77" w:rsidP="00193B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193B77">
              <w:rPr>
                <w:rFonts w:ascii="Arial" w:eastAsia="Times New Roman" w:hAnsi="Arial"/>
                <w:sz w:val="18"/>
              </w:rPr>
              <w:t>CA_n66-n71-n77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6D56" w14:textId="77777777" w:rsidR="00193B77" w:rsidRPr="00193B77" w:rsidRDefault="00193B77" w:rsidP="00193B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6393" w14:textId="77777777" w:rsidR="00193B77" w:rsidRPr="00193B77" w:rsidRDefault="00193B77" w:rsidP="00193B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1750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9E06" w14:textId="77777777" w:rsidR="00193B77" w:rsidRPr="00193B77" w:rsidRDefault="00193B77" w:rsidP="00193B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18AE" w14:textId="77777777" w:rsidR="00193B77" w:rsidRPr="00193B77" w:rsidRDefault="00193B77" w:rsidP="00193B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CD82" w14:textId="77777777" w:rsidR="00193B77" w:rsidRPr="00193B77" w:rsidRDefault="00193B77" w:rsidP="00193B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EFA3" w14:textId="77777777" w:rsidR="00193B77" w:rsidRPr="00193B77" w:rsidRDefault="00193B77" w:rsidP="00193B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F9E9" w14:textId="77777777" w:rsidR="00193B77" w:rsidRPr="00193B77" w:rsidRDefault="00193B77" w:rsidP="00193B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343E" w14:textId="77777777" w:rsidR="00193B77" w:rsidRPr="00193B77" w:rsidRDefault="00193B77" w:rsidP="00193B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IMD3</w:t>
            </w:r>
            <w:r w:rsidRPr="00193B77">
              <w:rPr>
                <w:rFonts w:ascii="Arial" w:eastAsia="Times New Roman" w:hAnsi="Arial"/>
                <w:color w:val="000000"/>
                <w:sz w:val="18"/>
                <w:vertAlign w:val="superscript"/>
                <w:lang w:val="en-US" w:eastAsia="zh-CN"/>
              </w:rPr>
              <w:t>2</w:t>
            </w:r>
          </w:p>
        </w:tc>
      </w:tr>
      <w:tr w:rsidR="00193B77" w:rsidRPr="00193B77" w14:paraId="28F4DA11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D446E4" w14:textId="77777777" w:rsidR="00193B77" w:rsidRPr="00193B77" w:rsidRDefault="00193B77" w:rsidP="00193B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4CD4" w14:textId="77777777" w:rsidR="00193B77" w:rsidRPr="00193B77" w:rsidRDefault="00193B77" w:rsidP="00193B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3D1A" w14:textId="77777777" w:rsidR="00193B77" w:rsidRPr="00193B77" w:rsidRDefault="00193B77" w:rsidP="00193B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690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F15A" w14:textId="77777777" w:rsidR="00193B77" w:rsidRPr="00193B77" w:rsidRDefault="00193B77" w:rsidP="00193B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DA8B" w14:textId="77777777" w:rsidR="00193B77" w:rsidRPr="00193B77" w:rsidRDefault="00193B77" w:rsidP="00193B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DFF6" w14:textId="77777777" w:rsidR="00193B77" w:rsidRPr="00193B77" w:rsidRDefault="00193B77" w:rsidP="00193B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644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B58F" w14:textId="77777777" w:rsidR="00193B77" w:rsidRPr="00193B77" w:rsidRDefault="00193B77" w:rsidP="00193B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1CF2" w14:textId="77777777" w:rsidR="00193B77" w:rsidRPr="00193B77" w:rsidRDefault="00193B77" w:rsidP="00193B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3C45" w14:textId="77777777" w:rsidR="00193B77" w:rsidRPr="00193B77" w:rsidRDefault="00193B77" w:rsidP="00193B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193B77" w:rsidRPr="00193B77" w14:paraId="70F0FC06" w14:textId="77777777" w:rsidTr="00193B7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E7E17" w14:textId="77777777" w:rsidR="00193B77" w:rsidRPr="00193B77" w:rsidRDefault="00193B77" w:rsidP="00193B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0FDF" w14:textId="77777777" w:rsidR="00193B77" w:rsidRPr="00193B77" w:rsidRDefault="00193B77" w:rsidP="00193B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BDD8" w14:textId="77777777" w:rsidR="00193B77" w:rsidRPr="00193B77" w:rsidRDefault="00193B77" w:rsidP="00193B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3530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ED85" w14:textId="77777777" w:rsidR="00193B77" w:rsidRPr="00193B77" w:rsidRDefault="00193B77" w:rsidP="00193B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F04A" w14:textId="77777777" w:rsidR="00193B77" w:rsidRPr="00193B77" w:rsidRDefault="00193B77" w:rsidP="00193B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93B77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3314" w14:textId="77777777" w:rsidR="00193B77" w:rsidRPr="00193B77" w:rsidRDefault="00193B77" w:rsidP="00193B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35</w:t>
            </w: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6B32" w14:textId="77777777" w:rsidR="00193B77" w:rsidRPr="00193B77" w:rsidRDefault="00193B77" w:rsidP="00193B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2A6B" w14:textId="77777777" w:rsidR="00193B77" w:rsidRPr="00193B77" w:rsidRDefault="00193B77" w:rsidP="00193B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08C3" w14:textId="77777777" w:rsidR="00193B77" w:rsidRPr="00193B77" w:rsidRDefault="00193B77" w:rsidP="00193B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</w:tbl>
    <w:p w14:paraId="2E10BF6C" w14:textId="538C70F1" w:rsidR="00AF0D91" w:rsidRDefault="00AF0D91" w:rsidP="000F4137">
      <w:pPr>
        <w:pStyle w:val="TH"/>
      </w:pPr>
    </w:p>
    <w:p w14:paraId="3E76C13D" w14:textId="77777777" w:rsidR="00D66485" w:rsidRDefault="00D66485" w:rsidP="00D66485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6CE012C1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9197A1F" wp14:editId="616EE93A">
            <wp:extent cx="57150" cy="161925"/>
            <wp:effectExtent l="0" t="0" r="0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6B3C6EE5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6F63A8C" wp14:editId="5F30FCF3">
            <wp:extent cx="3552825" cy="381000"/>
            <wp:effectExtent l="0" t="0" r="952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73FE8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61DB4C5E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350DAEFB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68FE9E2F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564EC49" wp14:editId="3BC9AFF2">
            <wp:extent cx="1343025" cy="323850"/>
            <wp:effectExtent l="0" t="0" r="9525" b="0"/>
            <wp:docPr id="31" name="Picture 3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76A76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36FA178" wp14:editId="2C92482B">
            <wp:extent cx="57150" cy="161925"/>
            <wp:effectExtent l="0" t="0" r="0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2E76FB8" wp14:editId="03B58E02">
            <wp:extent cx="95250" cy="161925"/>
            <wp:effectExtent l="0" t="0" r="0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715A3FD" wp14:editId="444119C3">
            <wp:extent cx="504825" cy="161925"/>
            <wp:effectExtent l="0" t="0" r="9525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368BEE3C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108617DF" wp14:editId="034E8B2D">
            <wp:extent cx="2686050" cy="390525"/>
            <wp:effectExtent l="0" t="0" r="0" b="9525"/>
            <wp:docPr id="35" name="Picture 35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F4492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73DE38F" wp14:editId="1C4FD738">
            <wp:extent cx="2038350" cy="3810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66789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E0049E6" wp14:editId="2C1FCC21">
            <wp:extent cx="2524125" cy="247650"/>
            <wp:effectExtent l="0" t="0" r="9525" b="0"/>
            <wp:docPr id="37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ECC16" w14:textId="77777777" w:rsidR="00D66485" w:rsidRDefault="00D66485" w:rsidP="00D66485">
      <w:pPr>
        <w:rPr>
          <w:lang w:eastAsia="zh-CN"/>
        </w:rPr>
      </w:pPr>
    </w:p>
    <w:p w14:paraId="53582F40" w14:textId="5CBEF088" w:rsidR="00D66485" w:rsidRDefault="00D66485" w:rsidP="00D66485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>Table 6.</w:t>
      </w:r>
      <w:r w:rsidR="005B47C2">
        <w:rPr>
          <w:lang w:eastAsia="zh-CN"/>
        </w:rPr>
        <w:t>y</w:t>
      </w:r>
      <w:r w:rsidRPr="0033251E">
        <w:rPr>
          <w:lang w:eastAsia="zh-CN"/>
        </w:rPr>
        <w:t>.3</w:t>
      </w:r>
      <w:r>
        <w:rPr>
          <w:lang w:eastAsia="zh-CN"/>
        </w:rPr>
        <w:t>.1-</w:t>
      </w:r>
      <w:r w:rsidR="005B47C2">
        <w:rPr>
          <w:lang w:eastAsia="zh-CN"/>
        </w:rPr>
        <w:t>2</w:t>
      </w:r>
      <w:r>
        <w:rPr>
          <w:lang w:eastAsia="zh-CN"/>
        </w:rPr>
        <w:t>.</w:t>
      </w:r>
    </w:p>
    <w:p w14:paraId="53E7BDB2" w14:textId="2BAB5CBE" w:rsidR="00654E2C" w:rsidRDefault="00654E2C" w:rsidP="00654E2C">
      <w:pPr>
        <w:pStyle w:val="TH"/>
      </w:pPr>
      <w:r>
        <w:t xml:space="preserve">Table 6.y.3.1-2 </w:t>
      </w:r>
      <w:r w:rsidR="008E6377">
        <w:t>Proposed p</w:t>
      </w:r>
      <w:r>
        <w:t xml:space="preserve">ower class </w:t>
      </w:r>
      <w:r w:rsidR="008E6377">
        <w:t>2</w:t>
      </w:r>
      <w:r>
        <w:t xml:space="preserve"> MSD for 2 bands UL</w:t>
      </w:r>
      <w:r w:rsidRPr="006F2B3F">
        <w:t xml:space="preserve"> CA_n</w:t>
      </w:r>
      <w:r w:rsidR="00F11703">
        <w:t>71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B24A39" w:rsidRPr="00193B77" w14:paraId="11F16A1F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E6B9F3" w14:textId="77777777" w:rsidR="00B24A39" w:rsidRPr="00193B77" w:rsidRDefault="00B24A3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193B77">
              <w:rPr>
                <w:rFonts w:ascii="Arial" w:eastAsia="Times New Roman" w:hAnsi="Arial"/>
                <w:sz w:val="18"/>
              </w:rPr>
              <w:t>CA_n66-n71-n77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6A5B" w14:textId="77777777" w:rsidR="00B24A39" w:rsidRPr="00193B77" w:rsidRDefault="00B24A3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FF0D" w14:textId="77777777" w:rsidR="00B24A39" w:rsidRPr="00193B77" w:rsidRDefault="00B24A3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1750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4EF9" w14:textId="77777777" w:rsidR="00B24A39" w:rsidRPr="00193B77" w:rsidRDefault="00B24A3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513E" w14:textId="77777777" w:rsidR="00B24A39" w:rsidRPr="00193B77" w:rsidRDefault="00B24A3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867F" w14:textId="77777777" w:rsidR="00B24A39" w:rsidRPr="00193B77" w:rsidRDefault="00B24A3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A136" w14:textId="77220195" w:rsidR="00B24A39" w:rsidRPr="00193B77" w:rsidRDefault="00271FA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18.4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5DBF" w14:textId="77777777" w:rsidR="00B24A39" w:rsidRPr="00193B77" w:rsidRDefault="00B24A3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4D03" w14:textId="77777777" w:rsidR="00B24A39" w:rsidRPr="00193B77" w:rsidRDefault="00B24A3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IMD3</w:t>
            </w:r>
            <w:r w:rsidRPr="00193B77">
              <w:rPr>
                <w:rFonts w:ascii="Arial" w:eastAsia="Times New Roman" w:hAnsi="Arial"/>
                <w:color w:val="000000"/>
                <w:sz w:val="18"/>
                <w:vertAlign w:val="superscript"/>
                <w:lang w:val="en-US" w:eastAsia="zh-CN"/>
              </w:rPr>
              <w:t>2</w:t>
            </w:r>
          </w:p>
        </w:tc>
      </w:tr>
      <w:tr w:rsidR="00B24A39" w:rsidRPr="00193B77" w14:paraId="34168FE0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80EED1" w14:textId="77777777" w:rsidR="00B24A39" w:rsidRPr="00193B77" w:rsidRDefault="00B24A3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B3AC" w14:textId="77777777" w:rsidR="00B24A39" w:rsidRPr="00193B77" w:rsidRDefault="00B24A3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AF1F" w14:textId="77777777" w:rsidR="00B24A39" w:rsidRPr="00193B77" w:rsidRDefault="00B24A3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690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DF72" w14:textId="77777777" w:rsidR="00B24A39" w:rsidRPr="00193B77" w:rsidRDefault="00B24A3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188B" w14:textId="77777777" w:rsidR="00B24A39" w:rsidRPr="00193B77" w:rsidRDefault="00B24A3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5733" w14:textId="77777777" w:rsidR="00B24A39" w:rsidRPr="00193B77" w:rsidRDefault="00B24A3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644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1D0B" w14:textId="77777777" w:rsidR="00B24A39" w:rsidRPr="00193B77" w:rsidRDefault="00B24A3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D67D" w14:textId="77777777" w:rsidR="00B24A39" w:rsidRPr="00193B77" w:rsidRDefault="00B24A3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2253" w14:textId="77777777" w:rsidR="00B24A39" w:rsidRPr="00193B77" w:rsidRDefault="00B24A3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B24A39" w:rsidRPr="00193B77" w14:paraId="5CF9B41A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A4BB4" w14:textId="77777777" w:rsidR="00B24A39" w:rsidRPr="00193B77" w:rsidRDefault="00B24A3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3599" w14:textId="77777777" w:rsidR="00B24A39" w:rsidRPr="00193B77" w:rsidRDefault="00B24A3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F611" w14:textId="77777777" w:rsidR="00B24A39" w:rsidRPr="00193B77" w:rsidRDefault="00B24A3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3530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A897" w14:textId="77777777" w:rsidR="00B24A39" w:rsidRPr="00193B77" w:rsidRDefault="00B24A3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8E75" w14:textId="77777777" w:rsidR="00B24A39" w:rsidRPr="00193B77" w:rsidRDefault="00B24A3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93B77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0408" w14:textId="77777777" w:rsidR="00B24A39" w:rsidRPr="00193B77" w:rsidRDefault="00B24A3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35</w:t>
            </w: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8578" w14:textId="77777777" w:rsidR="00B24A39" w:rsidRPr="00193B77" w:rsidRDefault="00B24A3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08E9" w14:textId="77777777" w:rsidR="00B24A39" w:rsidRPr="00193B77" w:rsidRDefault="00B24A3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B4F3" w14:textId="77777777" w:rsidR="00B24A39" w:rsidRPr="00193B77" w:rsidRDefault="00B24A3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</w:tbl>
    <w:p w14:paraId="1BC81F7A" w14:textId="676C48C2" w:rsidR="00F11703" w:rsidRDefault="00F11703" w:rsidP="00654E2C">
      <w:pPr>
        <w:pStyle w:val="TH"/>
      </w:pPr>
    </w:p>
    <w:p w14:paraId="682BDFA8" w14:textId="77777777" w:rsidR="00741888" w:rsidRDefault="00741888" w:rsidP="00741888">
      <w:pPr>
        <w:pStyle w:val="Heading4"/>
        <w:rPr>
          <w:lang w:eastAsia="zh-CN"/>
        </w:rPr>
      </w:pPr>
      <w:r>
        <w:t>6.y</w:t>
      </w:r>
      <w:r w:rsidRPr="001043CD">
        <w:t>.3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c</w:t>
      </w:r>
    </w:p>
    <w:p w14:paraId="2D89EF94" w14:textId="50EEB829" w:rsidR="00741888" w:rsidRPr="001043CD" w:rsidRDefault="008E6377" w:rsidP="00741888">
      <w:pPr>
        <w:rPr>
          <w:i/>
          <w:color w:val="0000FF"/>
          <w:lang w:eastAsia="zh-CN"/>
        </w:rPr>
      </w:pPr>
      <w:r>
        <w:rPr>
          <w:lang w:eastAsia="zh-CN"/>
        </w:rPr>
        <w:t xml:space="preserve">The same MSD for case a applies to case b. </w:t>
      </w:r>
    </w:p>
    <w:p w14:paraId="1FB8D8CF" w14:textId="2793DEA1" w:rsidR="00741888" w:rsidRDefault="00741888" w:rsidP="00741888">
      <w:pPr>
        <w:pStyle w:val="Heading3"/>
        <w:rPr>
          <w:rFonts w:eastAsia="MS Mincho"/>
          <w:lang w:eastAsia="ja-JP"/>
        </w:rPr>
      </w:pPr>
      <w:r w:rsidRPr="00EA2075">
        <w:rPr>
          <w:rFonts w:eastAsia="MS Mincho"/>
          <w:lang w:eastAsia="ja-JP"/>
        </w:rPr>
        <w:t>6</w:t>
      </w:r>
      <w:r>
        <w:rPr>
          <w:rFonts w:eastAsia="MS Mincho"/>
          <w:lang w:eastAsia="ja-JP"/>
        </w:rPr>
        <w:t>.y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r w:rsidR="00966E17" w:rsidRPr="00966E17">
        <w:rPr>
          <w:rFonts w:eastAsia="MS Mincho"/>
          <w:lang w:eastAsia="ja-JP"/>
        </w:rPr>
        <w:t>∆TIB and ∆RIB values</w:t>
      </w:r>
    </w:p>
    <w:p w14:paraId="6ED08BA5" w14:textId="54CDA137" w:rsidR="00966E17" w:rsidRPr="00966E17" w:rsidRDefault="00966E17" w:rsidP="00966E17">
      <w:pPr>
        <w:rPr>
          <w:lang w:eastAsia="ja-JP"/>
        </w:rPr>
      </w:pPr>
      <w:r>
        <w:rPr>
          <w:lang w:eastAsia="ja-JP"/>
        </w:rPr>
        <w:t>Void</w:t>
      </w:r>
    </w:p>
    <w:sectPr w:rsidR="00966E17" w:rsidRPr="00966E17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D2291" w14:textId="77777777" w:rsidR="00C0338E" w:rsidRDefault="00C0338E">
      <w:r>
        <w:separator/>
      </w:r>
    </w:p>
  </w:endnote>
  <w:endnote w:type="continuationSeparator" w:id="0">
    <w:p w14:paraId="1EDF5B44" w14:textId="77777777" w:rsidR="00C0338E" w:rsidRDefault="00C03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ŸàƒSƒVƒbƒN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3E90F" w14:textId="77777777" w:rsidR="00C0338E" w:rsidRDefault="00C0338E">
      <w:r>
        <w:separator/>
      </w:r>
    </w:p>
  </w:footnote>
  <w:footnote w:type="continuationSeparator" w:id="0">
    <w:p w14:paraId="3ECED7AE" w14:textId="77777777" w:rsidR="00C0338E" w:rsidRDefault="00C03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1294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55941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6560982">
    <w:abstractNumId w:val="1"/>
  </w:num>
  <w:num w:numId="4" w16cid:durableId="1286539780">
    <w:abstractNumId w:val="5"/>
  </w:num>
  <w:num w:numId="5" w16cid:durableId="1591544750">
    <w:abstractNumId w:val="2"/>
  </w:num>
  <w:num w:numId="6" w16cid:durableId="1958291023">
    <w:abstractNumId w:val="3"/>
  </w:num>
  <w:num w:numId="7" w16cid:durableId="16732972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313"/>
    <w:rsid w:val="00004C28"/>
    <w:rsid w:val="0001355F"/>
    <w:rsid w:val="00014311"/>
    <w:rsid w:val="000247FB"/>
    <w:rsid w:val="00033123"/>
    <w:rsid w:val="00033397"/>
    <w:rsid w:val="00040095"/>
    <w:rsid w:val="00041296"/>
    <w:rsid w:val="000454A3"/>
    <w:rsid w:val="0004697F"/>
    <w:rsid w:val="00051834"/>
    <w:rsid w:val="0005499C"/>
    <w:rsid w:val="00054A22"/>
    <w:rsid w:val="00061C47"/>
    <w:rsid w:val="00062023"/>
    <w:rsid w:val="00064992"/>
    <w:rsid w:val="000655A6"/>
    <w:rsid w:val="00065F87"/>
    <w:rsid w:val="00072301"/>
    <w:rsid w:val="0007535C"/>
    <w:rsid w:val="00075DF9"/>
    <w:rsid w:val="00077185"/>
    <w:rsid w:val="00077733"/>
    <w:rsid w:val="00080512"/>
    <w:rsid w:val="00080811"/>
    <w:rsid w:val="00096088"/>
    <w:rsid w:val="00096AA8"/>
    <w:rsid w:val="00097255"/>
    <w:rsid w:val="000A0B92"/>
    <w:rsid w:val="000B0B1F"/>
    <w:rsid w:val="000C46AC"/>
    <w:rsid w:val="000C46C1"/>
    <w:rsid w:val="000C47C3"/>
    <w:rsid w:val="000C4AB3"/>
    <w:rsid w:val="000D010C"/>
    <w:rsid w:val="000D4EF0"/>
    <w:rsid w:val="000D58AB"/>
    <w:rsid w:val="000D6165"/>
    <w:rsid w:val="000E354B"/>
    <w:rsid w:val="000E470D"/>
    <w:rsid w:val="000E513D"/>
    <w:rsid w:val="000E6862"/>
    <w:rsid w:val="000E7F84"/>
    <w:rsid w:val="000F34E8"/>
    <w:rsid w:val="000F4137"/>
    <w:rsid w:val="000F5516"/>
    <w:rsid w:val="001043CD"/>
    <w:rsid w:val="001051C5"/>
    <w:rsid w:val="00106686"/>
    <w:rsid w:val="00111D5A"/>
    <w:rsid w:val="001149B0"/>
    <w:rsid w:val="0012179D"/>
    <w:rsid w:val="00124D49"/>
    <w:rsid w:val="00126A69"/>
    <w:rsid w:val="00126CAE"/>
    <w:rsid w:val="0012719D"/>
    <w:rsid w:val="001300A2"/>
    <w:rsid w:val="00133525"/>
    <w:rsid w:val="00135102"/>
    <w:rsid w:val="001359BD"/>
    <w:rsid w:val="0014550A"/>
    <w:rsid w:val="001500F6"/>
    <w:rsid w:val="001511D1"/>
    <w:rsid w:val="00154118"/>
    <w:rsid w:val="00156149"/>
    <w:rsid w:val="001579E1"/>
    <w:rsid w:val="0016168B"/>
    <w:rsid w:val="0016258A"/>
    <w:rsid w:val="00162DEC"/>
    <w:rsid w:val="001636F3"/>
    <w:rsid w:val="00167152"/>
    <w:rsid w:val="001674A8"/>
    <w:rsid w:val="00174BCF"/>
    <w:rsid w:val="001770DE"/>
    <w:rsid w:val="00180CA0"/>
    <w:rsid w:val="00185782"/>
    <w:rsid w:val="00185E20"/>
    <w:rsid w:val="00193B77"/>
    <w:rsid w:val="00195D92"/>
    <w:rsid w:val="001A14E7"/>
    <w:rsid w:val="001A1536"/>
    <w:rsid w:val="001A4C42"/>
    <w:rsid w:val="001A7420"/>
    <w:rsid w:val="001A7EC8"/>
    <w:rsid w:val="001B3829"/>
    <w:rsid w:val="001B6637"/>
    <w:rsid w:val="001C21C3"/>
    <w:rsid w:val="001C2E42"/>
    <w:rsid w:val="001C6EEB"/>
    <w:rsid w:val="001C7AB2"/>
    <w:rsid w:val="001D02C2"/>
    <w:rsid w:val="001D160E"/>
    <w:rsid w:val="001D6C85"/>
    <w:rsid w:val="001D7718"/>
    <w:rsid w:val="001E1C2F"/>
    <w:rsid w:val="001E32D2"/>
    <w:rsid w:val="001E5810"/>
    <w:rsid w:val="001E7207"/>
    <w:rsid w:val="001F0C1D"/>
    <w:rsid w:val="001F1132"/>
    <w:rsid w:val="001F168B"/>
    <w:rsid w:val="001F44EC"/>
    <w:rsid w:val="001F4934"/>
    <w:rsid w:val="001F4E88"/>
    <w:rsid w:val="001F685B"/>
    <w:rsid w:val="001F6A0D"/>
    <w:rsid w:val="002033D5"/>
    <w:rsid w:val="00210511"/>
    <w:rsid w:val="002211C0"/>
    <w:rsid w:val="00222EB5"/>
    <w:rsid w:val="00225B62"/>
    <w:rsid w:val="00230A42"/>
    <w:rsid w:val="0023111E"/>
    <w:rsid w:val="002312C0"/>
    <w:rsid w:val="00231979"/>
    <w:rsid w:val="002347A2"/>
    <w:rsid w:val="00235E38"/>
    <w:rsid w:val="002363EB"/>
    <w:rsid w:val="00241321"/>
    <w:rsid w:val="002418FE"/>
    <w:rsid w:val="00243611"/>
    <w:rsid w:val="00257121"/>
    <w:rsid w:val="00262643"/>
    <w:rsid w:val="0026420B"/>
    <w:rsid w:val="002652A1"/>
    <w:rsid w:val="002675F0"/>
    <w:rsid w:val="00271FA7"/>
    <w:rsid w:val="00272A91"/>
    <w:rsid w:val="002738E8"/>
    <w:rsid w:val="00276309"/>
    <w:rsid w:val="00277B75"/>
    <w:rsid w:val="00282FCD"/>
    <w:rsid w:val="002879D1"/>
    <w:rsid w:val="00294F58"/>
    <w:rsid w:val="0029753E"/>
    <w:rsid w:val="00297D4D"/>
    <w:rsid w:val="002A19F2"/>
    <w:rsid w:val="002A54C5"/>
    <w:rsid w:val="002B3E28"/>
    <w:rsid w:val="002B6339"/>
    <w:rsid w:val="002B7FD4"/>
    <w:rsid w:val="002C51C3"/>
    <w:rsid w:val="002E00EE"/>
    <w:rsid w:val="002E20AF"/>
    <w:rsid w:val="002E2918"/>
    <w:rsid w:val="002E448E"/>
    <w:rsid w:val="002F6B0F"/>
    <w:rsid w:val="00302F3D"/>
    <w:rsid w:val="00304099"/>
    <w:rsid w:val="00304B7C"/>
    <w:rsid w:val="00310DA0"/>
    <w:rsid w:val="003172DC"/>
    <w:rsid w:val="00325CE0"/>
    <w:rsid w:val="003277B1"/>
    <w:rsid w:val="0033251E"/>
    <w:rsid w:val="003350A8"/>
    <w:rsid w:val="003364B0"/>
    <w:rsid w:val="00337BA1"/>
    <w:rsid w:val="003435BC"/>
    <w:rsid w:val="00344837"/>
    <w:rsid w:val="00344B66"/>
    <w:rsid w:val="00351C04"/>
    <w:rsid w:val="00352549"/>
    <w:rsid w:val="0035462D"/>
    <w:rsid w:val="0035569D"/>
    <w:rsid w:val="00357E8C"/>
    <w:rsid w:val="003613D1"/>
    <w:rsid w:val="00363439"/>
    <w:rsid w:val="00367F50"/>
    <w:rsid w:val="003765B8"/>
    <w:rsid w:val="00381154"/>
    <w:rsid w:val="003913A2"/>
    <w:rsid w:val="003925BB"/>
    <w:rsid w:val="00395513"/>
    <w:rsid w:val="003A2FF0"/>
    <w:rsid w:val="003A34BA"/>
    <w:rsid w:val="003A7A9D"/>
    <w:rsid w:val="003B1163"/>
    <w:rsid w:val="003B544C"/>
    <w:rsid w:val="003B6646"/>
    <w:rsid w:val="003C2E97"/>
    <w:rsid w:val="003C3971"/>
    <w:rsid w:val="003D10BE"/>
    <w:rsid w:val="003D547B"/>
    <w:rsid w:val="003D580D"/>
    <w:rsid w:val="003E2A6E"/>
    <w:rsid w:val="003E47CB"/>
    <w:rsid w:val="003F73B5"/>
    <w:rsid w:val="004069B7"/>
    <w:rsid w:val="0040769F"/>
    <w:rsid w:val="00410F6F"/>
    <w:rsid w:val="004112AB"/>
    <w:rsid w:val="004138AF"/>
    <w:rsid w:val="004219AE"/>
    <w:rsid w:val="004228B1"/>
    <w:rsid w:val="00423334"/>
    <w:rsid w:val="00426352"/>
    <w:rsid w:val="00427D60"/>
    <w:rsid w:val="00430C4E"/>
    <w:rsid w:val="00434038"/>
    <w:rsid w:val="004345EC"/>
    <w:rsid w:val="00434B66"/>
    <w:rsid w:val="00442D05"/>
    <w:rsid w:val="0046041B"/>
    <w:rsid w:val="00465515"/>
    <w:rsid w:val="00467349"/>
    <w:rsid w:val="004715E3"/>
    <w:rsid w:val="004721EE"/>
    <w:rsid w:val="00481093"/>
    <w:rsid w:val="00483445"/>
    <w:rsid w:val="00496A78"/>
    <w:rsid w:val="004A0B52"/>
    <w:rsid w:val="004A4254"/>
    <w:rsid w:val="004A6142"/>
    <w:rsid w:val="004B42F3"/>
    <w:rsid w:val="004C1F5C"/>
    <w:rsid w:val="004C54AF"/>
    <w:rsid w:val="004D3578"/>
    <w:rsid w:val="004D4C22"/>
    <w:rsid w:val="004E0D33"/>
    <w:rsid w:val="004E213A"/>
    <w:rsid w:val="004F0988"/>
    <w:rsid w:val="004F32BA"/>
    <w:rsid w:val="004F3340"/>
    <w:rsid w:val="004F4C43"/>
    <w:rsid w:val="00501EDC"/>
    <w:rsid w:val="00503524"/>
    <w:rsid w:val="00506671"/>
    <w:rsid w:val="005070CB"/>
    <w:rsid w:val="005107C0"/>
    <w:rsid w:val="00511361"/>
    <w:rsid w:val="005179B6"/>
    <w:rsid w:val="00517A14"/>
    <w:rsid w:val="00530DFD"/>
    <w:rsid w:val="00531F65"/>
    <w:rsid w:val="0053388B"/>
    <w:rsid w:val="0053442A"/>
    <w:rsid w:val="00534AB7"/>
    <w:rsid w:val="00535773"/>
    <w:rsid w:val="00540E81"/>
    <w:rsid w:val="00543E6C"/>
    <w:rsid w:val="00544DC1"/>
    <w:rsid w:val="00546884"/>
    <w:rsid w:val="005533A7"/>
    <w:rsid w:val="00560DB3"/>
    <w:rsid w:val="00565087"/>
    <w:rsid w:val="00575315"/>
    <w:rsid w:val="005756F6"/>
    <w:rsid w:val="00592DD1"/>
    <w:rsid w:val="00593024"/>
    <w:rsid w:val="00594B57"/>
    <w:rsid w:val="00597B11"/>
    <w:rsid w:val="00597B34"/>
    <w:rsid w:val="005A25FE"/>
    <w:rsid w:val="005A5ED1"/>
    <w:rsid w:val="005B1369"/>
    <w:rsid w:val="005B43C1"/>
    <w:rsid w:val="005B4784"/>
    <w:rsid w:val="005B47C2"/>
    <w:rsid w:val="005C574E"/>
    <w:rsid w:val="005C623E"/>
    <w:rsid w:val="005D2E01"/>
    <w:rsid w:val="005D7526"/>
    <w:rsid w:val="005E2432"/>
    <w:rsid w:val="005E3784"/>
    <w:rsid w:val="005E4BB2"/>
    <w:rsid w:val="005F0142"/>
    <w:rsid w:val="005F59E9"/>
    <w:rsid w:val="00600484"/>
    <w:rsid w:val="006012C5"/>
    <w:rsid w:val="00602AEA"/>
    <w:rsid w:val="00603C52"/>
    <w:rsid w:val="00604C01"/>
    <w:rsid w:val="0061142C"/>
    <w:rsid w:val="0061282F"/>
    <w:rsid w:val="00612959"/>
    <w:rsid w:val="00614FDF"/>
    <w:rsid w:val="0062164A"/>
    <w:rsid w:val="00626863"/>
    <w:rsid w:val="006270AC"/>
    <w:rsid w:val="00634A01"/>
    <w:rsid w:val="0063543D"/>
    <w:rsid w:val="00647114"/>
    <w:rsid w:val="006519A6"/>
    <w:rsid w:val="00653EF8"/>
    <w:rsid w:val="00654E2C"/>
    <w:rsid w:val="00664076"/>
    <w:rsid w:val="00664CB8"/>
    <w:rsid w:val="00667914"/>
    <w:rsid w:val="00671D08"/>
    <w:rsid w:val="006720CB"/>
    <w:rsid w:val="006746BF"/>
    <w:rsid w:val="00675324"/>
    <w:rsid w:val="006827EE"/>
    <w:rsid w:val="0069128F"/>
    <w:rsid w:val="006919A0"/>
    <w:rsid w:val="00693306"/>
    <w:rsid w:val="00695847"/>
    <w:rsid w:val="006A323F"/>
    <w:rsid w:val="006A43B6"/>
    <w:rsid w:val="006B30D0"/>
    <w:rsid w:val="006B438A"/>
    <w:rsid w:val="006B4FC1"/>
    <w:rsid w:val="006B63A2"/>
    <w:rsid w:val="006C3D95"/>
    <w:rsid w:val="006D1BB1"/>
    <w:rsid w:val="006E011F"/>
    <w:rsid w:val="006E5C86"/>
    <w:rsid w:val="006E68CB"/>
    <w:rsid w:val="006E713E"/>
    <w:rsid w:val="006F2B3F"/>
    <w:rsid w:val="006F736E"/>
    <w:rsid w:val="00701116"/>
    <w:rsid w:val="00701600"/>
    <w:rsid w:val="00702B87"/>
    <w:rsid w:val="007116B2"/>
    <w:rsid w:val="00713C44"/>
    <w:rsid w:val="0071645A"/>
    <w:rsid w:val="00722D97"/>
    <w:rsid w:val="0073376F"/>
    <w:rsid w:val="00734A5B"/>
    <w:rsid w:val="0074026F"/>
    <w:rsid w:val="00741888"/>
    <w:rsid w:val="007429F6"/>
    <w:rsid w:val="00743405"/>
    <w:rsid w:val="00744E76"/>
    <w:rsid w:val="00756806"/>
    <w:rsid w:val="00761428"/>
    <w:rsid w:val="007729F2"/>
    <w:rsid w:val="00774DA4"/>
    <w:rsid w:val="007765A1"/>
    <w:rsid w:val="00781F0F"/>
    <w:rsid w:val="00783E67"/>
    <w:rsid w:val="007848A3"/>
    <w:rsid w:val="00786091"/>
    <w:rsid w:val="00791349"/>
    <w:rsid w:val="007921E5"/>
    <w:rsid w:val="007A1587"/>
    <w:rsid w:val="007A34E0"/>
    <w:rsid w:val="007B1F75"/>
    <w:rsid w:val="007B4396"/>
    <w:rsid w:val="007B600E"/>
    <w:rsid w:val="007C1B5A"/>
    <w:rsid w:val="007C3902"/>
    <w:rsid w:val="007C6946"/>
    <w:rsid w:val="007D0B23"/>
    <w:rsid w:val="007D29A7"/>
    <w:rsid w:val="007D45F1"/>
    <w:rsid w:val="007E0D81"/>
    <w:rsid w:val="007E3B9F"/>
    <w:rsid w:val="007E45E1"/>
    <w:rsid w:val="007E5F30"/>
    <w:rsid w:val="007F0F4A"/>
    <w:rsid w:val="007F4BD3"/>
    <w:rsid w:val="007F7BFB"/>
    <w:rsid w:val="008028A4"/>
    <w:rsid w:val="00806948"/>
    <w:rsid w:val="00812545"/>
    <w:rsid w:val="00813F1A"/>
    <w:rsid w:val="00816387"/>
    <w:rsid w:val="00821290"/>
    <w:rsid w:val="008245FE"/>
    <w:rsid w:val="00824A57"/>
    <w:rsid w:val="0082505C"/>
    <w:rsid w:val="008251C4"/>
    <w:rsid w:val="008255C4"/>
    <w:rsid w:val="008279EB"/>
    <w:rsid w:val="00830747"/>
    <w:rsid w:val="00830E3E"/>
    <w:rsid w:val="00834DC0"/>
    <w:rsid w:val="00835C35"/>
    <w:rsid w:val="00845061"/>
    <w:rsid w:val="00845A04"/>
    <w:rsid w:val="008678C3"/>
    <w:rsid w:val="008768CA"/>
    <w:rsid w:val="00881E1F"/>
    <w:rsid w:val="00883804"/>
    <w:rsid w:val="00884F72"/>
    <w:rsid w:val="00896B16"/>
    <w:rsid w:val="008A1429"/>
    <w:rsid w:val="008A74DF"/>
    <w:rsid w:val="008B1478"/>
    <w:rsid w:val="008B238B"/>
    <w:rsid w:val="008B678F"/>
    <w:rsid w:val="008C0164"/>
    <w:rsid w:val="008C27AC"/>
    <w:rsid w:val="008C299C"/>
    <w:rsid w:val="008C384C"/>
    <w:rsid w:val="008E1C95"/>
    <w:rsid w:val="008E4395"/>
    <w:rsid w:val="008E5D32"/>
    <w:rsid w:val="008E6377"/>
    <w:rsid w:val="008E782D"/>
    <w:rsid w:val="008F02EA"/>
    <w:rsid w:val="008F4A5F"/>
    <w:rsid w:val="008F5947"/>
    <w:rsid w:val="0090271F"/>
    <w:rsid w:val="00902E23"/>
    <w:rsid w:val="0090497C"/>
    <w:rsid w:val="009114D7"/>
    <w:rsid w:val="00911CC9"/>
    <w:rsid w:val="0091348E"/>
    <w:rsid w:val="009160E3"/>
    <w:rsid w:val="00917CCB"/>
    <w:rsid w:val="00920DB3"/>
    <w:rsid w:val="0092661A"/>
    <w:rsid w:val="00927886"/>
    <w:rsid w:val="00930367"/>
    <w:rsid w:val="00930D3F"/>
    <w:rsid w:val="009330CF"/>
    <w:rsid w:val="00936193"/>
    <w:rsid w:val="00937849"/>
    <w:rsid w:val="009408C9"/>
    <w:rsid w:val="00942EC2"/>
    <w:rsid w:val="0094753F"/>
    <w:rsid w:val="00951003"/>
    <w:rsid w:val="0095408F"/>
    <w:rsid w:val="00956A7E"/>
    <w:rsid w:val="00965583"/>
    <w:rsid w:val="00966E17"/>
    <w:rsid w:val="00977315"/>
    <w:rsid w:val="00982A33"/>
    <w:rsid w:val="009847C5"/>
    <w:rsid w:val="009949D7"/>
    <w:rsid w:val="00997344"/>
    <w:rsid w:val="00997F47"/>
    <w:rsid w:val="009A1A70"/>
    <w:rsid w:val="009A40E6"/>
    <w:rsid w:val="009B1A2E"/>
    <w:rsid w:val="009C03A1"/>
    <w:rsid w:val="009C06FC"/>
    <w:rsid w:val="009D0F30"/>
    <w:rsid w:val="009D5365"/>
    <w:rsid w:val="009D5C42"/>
    <w:rsid w:val="009D70C3"/>
    <w:rsid w:val="009E73FB"/>
    <w:rsid w:val="009F11A2"/>
    <w:rsid w:val="009F15C6"/>
    <w:rsid w:val="009F37B7"/>
    <w:rsid w:val="00A034C5"/>
    <w:rsid w:val="00A04702"/>
    <w:rsid w:val="00A047D8"/>
    <w:rsid w:val="00A06654"/>
    <w:rsid w:val="00A10C8E"/>
    <w:rsid w:val="00A10F02"/>
    <w:rsid w:val="00A112C5"/>
    <w:rsid w:val="00A16442"/>
    <w:rsid w:val="00A164B4"/>
    <w:rsid w:val="00A265E5"/>
    <w:rsid w:val="00A26956"/>
    <w:rsid w:val="00A270B6"/>
    <w:rsid w:val="00A27486"/>
    <w:rsid w:val="00A34BDA"/>
    <w:rsid w:val="00A40F37"/>
    <w:rsid w:val="00A43052"/>
    <w:rsid w:val="00A4310A"/>
    <w:rsid w:val="00A53724"/>
    <w:rsid w:val="00A53EC8"/>
    <w:rsid w:val="00A542FD"/>
    <w:rsid w:val="00A56066"/>
    <w:rsid w:val="00A57894"/>
    <w:rsid w:val="00A62252"/>
    <w:rsid w:val="00A7056D"/>
    <w:rsid w:val="00A73129"/>
    <w:rsid w:val="00A7486F"/>
    <w:rsid w:val="00A76B88"/>
    <w:rsid w:val="00A81295"/>
    <w:rsid w:val="00A82346"/>
    <w:rsid w:val="00A85C27"/>
    <w:rsid w:val="00A92BA1"/>
    <w:rsid w:val="00AA16BD"/>
    <w:rsid w:val="00AA43E0"/>
    <w:rsid w:val="00AA456D"/>
    <w:rsid w:val="00AB3697"/>
    <w:rsid w:val="00AC4042"/>
    <w:rsid w:val="00AC699B"/>
    <w:rsid w:val="00AC6BC6"/>
    <w:rsid w:val="00AD0178"/>
    <w:rsid w:val="00AD5223"/>
    <w:rsid w:val="00AD6D73"/>
    <w:rsid w:val="00AD6F08"/>
    <w:rsid w:val="00AE4679"/>
    <w:rsid w:val="00AE65E2"/>
    <w:rsid w:val="00AF032D"/>
    <w:rsid w:val="00AF0D91"/>
    <w:rsid w:val="00B0188E"/>
    <w:rsid w:val="00B05F53"/>
    <w:rsid w:val="00B15449"/>
    <w:rsid w:val="00B17E85"/>
    <w:rsid w:val="00B20BB6"/>
    <w:rsid w:val="00B225E7"/>
    <w:rsid w:val="00B238F0"/>
    <w:rsid w:val="00B24668"/>
    <w:rsid w:val="00B24A39"/>
    <w:rsid w:val="00B33817"/>
    <w:rsid w:val="00B360E5"/>
    <w:rsid w:val="00B413DE"/>
    <w:rsid w:val="00B43D21"/>
    <w:rsid w:val="00B45660"/>
    <w:rsid w:val="00B4656B"/>
    <w:rsid w:val="00B5274E"/>
    <w:rsid w:val="00B529B9"/>
    <w:rsid w:val="00B5389E"/>
    <w:rsid w:val="00B55625"/>
    <w:rsid w:val="00B57B5A"/>
    <w:rsid w:val="00B6567C"/>
    <w:rsid w:val="00B67D34"/>
    <w:rsid w:val="00B74561"/>
    <w:rsid w:val="00B74F64"/>
    <w:rsid w:val="00B76F67"/>
    <w:rsid w:val="00B7764E"/>
    <w:rsid w:val="00B82FA9"/>
    <w:rsid w:val="00B91024"/>
    <w:rsid w:val="00B92FDB"/>
    <w:rsid w:val="00B93086"/>
    <w:rsid w:val="00B93A13"/>
    <w:rsid w:val="00BA19ED"/>
    <w:rsid w:val="00BA4B8D"/>
    <w:rsid w:val="00BA7AB1"/>
    <w:rsid w:val="00BB0464"/>
    <w:rsid w:val="00BB1E6F"/>
    <w:rsid w:val="00BB627C"/>
    <w:rsid w:val="00BB7C76"/>
    <w:rsid w:val="00BC0F7D"/>
    <w:rsid w:val="00BC2053"/>
    <w:rsid w:val="00BC4025"/>
    <w:rsid w:val="00BC495E"/>
    <w:rsid w:val="00BC793D"/>
    <w:rsid w:val="00BC7DD1"/>
    <w:rsid w:val="00BD03EA"/>
    <w:rsid w:val="00BD1634"/>
    <w:rsid w:val="00BD2716"/>
    <w:rsid w:val="00BD7D31"/>
    <w:rsid w:val="00BE0893"/>
    <w:rsid w:val="00BE3255"/>
    <w:rsid w:val="00BF128E"/>
    <w:rsid w:val="00BF4A97"/>
    <w:rsid w:val="00C0338E"/>
    <w:rsid w:val="00C068F3"/>
    <w:rsid w:val="00C07041"/>
    <w:rsid w:val="00C074DD"/>
    <w:rsid w:val="00C1031D"/>
    <w:rsid w:val="00C1303A"/>
    <w:rsid w:val="00C1496A"/>
    <w:rsid w:val="00C16A10"/>
    <w:rsid w:val="00C17E50"/>
    <w:rsid w:val="00C33079"/>
    <w:rsid w:val="00C36D79"/>
    <w:rsid w:val="00C40C01"/>
    <w:rsid w:val="00C45114"/>
    <w:rsid w:val="00C45231"/>
    <w:rsid w:val="00C47410"/>
    <w:rsid w:val="00C51911"/>
    <w:rsid w:val="00C52673"/>
    <w:rsid w:val="00C55362"/>
    <w:rsid w:val="00C5589D"/>
    <w:rsid w:val="00C6186E"/>
    <w:rsid w:val="00C61A21"/>
    <w:rsid w:val="00C62476"/>
    <w:rsid w:val="00C701B4"/>
    <w:rsid w:val="00C726A6"/>
    <w:rsid w:val="00C72833"/>
    <w:rsid w:val="00C73BE6"/>
    <w:rsid w:val="00C749A0"/>
    <w:rsid w:val="00C80F1D"/>
    <w:rsid w:val="00C8459D"/>
    <w:rsid w:val="00C9082B"/>
    <w:rsid w:val="00C9248E"/>
    <w:rsid w:val="00C92F56"/>
    <w:rsid w:val="00C93F40"/>
    <w:rsid w:val="00C94A45"/>
    <w:rsid w:val="00C95FDE"/>
    <w:rsid w:val="00CA3D0C"/>
    <w:rsid w:val="00CA6405"/>
    <w:rsid w:val="00CA6FEC"/>
    <w:rsid w:val="00CA7169"/>
    <w:rsid w:val="00CB2DFD"/>
    <w:rsid w:val="00CB3365"/>
    <w:rsid w:val="00CB5A00"/>
    <w:rsid w:val="00CB5AD1"/>
    <w:rsid w:val="00CC1047"/>
    <w:rsid w:val="00CC1F9F"/>
    <w:rsid w:val="00CD2A16"/>
    <w:rsid w:val="00CD4FF2"/>
    <w:rsid w:val="00CD6926"/>
    <w:rsid w:val="00CE1C7E"/>
    <w:rsid w:val="00CF1BEB"/>
    <w:rsid w:val="00CF5067"/>
    <w:rsid w:val="00D04E9C"/>
    <w:rsid w:val="00D070E8"/>
    <w:rsid w:val="00D07222"/>
    <w:rsid w:val="00D11AD4"/>
    <w:rsid w:val="00D13EBD"/>
    <w:rsid w:val="00D179DF"/>
    <w:rsid w:val="00D209B3"/>
    <w:rsid w:val="00D27A9D"/>
    <w:rsid w:val="00D36A9E"/>
    <w:rsid w:val="00D420A4"/>
    <w:rsid w:val="00D420B6"/>
    <w:rsid w:val="00D42781"/>
    <w:rsid w:val="00D50130"/>
    <w:rsid w:val="00D5315E"/>
    <w:rsid w:val="00D55AAB"/>
    <w:rsid w:val="00D57972"/>
    <w:rsid w:val="00D62DE3"/>
    <w:rsid w:val="00D6618D"/>
    <w:rsid w:val="00D66485"/>
    <w:rsid w:val="00D675A9"/>
    <w:rsid w:val="00D70CF5"/>
    <w:rsid w:val="00D7100A"/>
    <w:rsid w:val="00D71DC4"/>
    <w:rsid w:val="00D738D6"/>
    <w:rsid w:val="00D73B4E"/>
    <w:rsid w:val="00D755EB"/>
    <w:rsid w:val="00D76048"/>
    <w:rsid w:val="00D764CF"/>
    <w:rsid w:val="00D81BEE"/>
    <w:rsid w:val="00D87E00"/>
    <w:rsid w:val="00D9134D"/>
    <w:rsid w:val="00D93707"/>
    <w:rsid w:val="00DA09A4"/>
    <w:rsid w:val="00DA589E"/>
    <w:rsid w:val="00DA7A03"/>
    <w:rsid w:val="00DB064A"/>
    <w:rsid w:val="00DB0E15"/>
    <w:rsid w:val="00DB1818"/>
    <w:rsid w:val="00DB3EB7"/>
    <w:rsid w:val="00DC03D9"/>
    <w:rsid w:val="00DC07C3"/>
    <w:rsid w:val="00DC181B"/>
    <w:rsid w:val="00DC2E21"/>
    <w:rsid w:val="00DC309B"/>
    <w:rsid w:val="00DC4DA2"/>
    <w:rsid w:val="00DD04C9"/>
    <w:rsid w:val="00DD21C2"/>
    <w:rsid w:val="00DD2AE0"/>
    <w:rsid w:val="00DD4C17"/>
    <w:rsid w:val="00DD74A5"/>
    <w:rsid w:val="00DE5EB6"/>
    <w:rsid w:val="00DE5FC3"/>
    <w:rsid w:val="00DE7140"/>
    <w:rsid w:val="00DF2B1F"/>
    <w:rsid w:val="00DF2DB7"/>
    <w:rsid w:val="00DF62CD"/>
    <w:rsid w:val="00E01C8F"/>
    <w:rsid w:val="00E03B4C"/>
    <w:rsid w:val="00E0464B"/>
    <w:rsid w:val="00E07074"/>
    <w:rsid w:val="00E11637"/>
    <w:rsid w:val="00E14C9F"/>
    <w:rsid w:val="00E16509"/>
    <w:rsid w:val="00E31A99"/>
    <w:rsid w:val="00E32927"/>
    <w:rsid w:val="00E342C1"/>
    <w:rsid w:val="00E436C6"/>
    <w:rsid w:val="00E44582"/>
    <w:rsid w:val="00E45F1D"/>
    <w:rsid w:val="00E50842"/>
    <w:rsid w:val="00E57D81"/>
    <w:rsid w:val="00E62F00"/>
    <w:rsid w:val="00E66633"/>
    <w:rsid w:val="00E73143"/>
    <w:rsid w:val="00E76900"/>
    <w:rsid w:val="00E77645"/>
    <w:rsid w:val="00E87425"/>
    <w:rsid w:val="00E87D50"/>
    <w:rsid w:val="00E92215"/>
    <w:rsid w:val="00EA15B0"/>
    <w:rsid w:val="00EA2075"/>
    <w:rsid w:val="00EA5EA7"/>
    <w:rsid w:val="00EA7A56"/>
    <w:rsid w:val="00EB2CED"/>
    <w:rsid w:val="00EC1EB2"/>
    <w:rsid w:val="00EC4A25"/>
    <w:rsid w:val="00EC6D89"/>
    <w:rsid w:val="00ED7815"/>
    <w:rsid w:val="00EE34A7"/>
    <w:rsid w:val="00EE35F2"/>
    <w:rsid w:val="00EE45A8"/>
    <w:rsid w:val="00EE538D"/>
    <w:rsid w:val="00EF38DA"/>
    <w:rsid w:val="00EF63FC"/>
    <w:rsid w:val="00EF6E77"/>
    <w:rsid w:val="00EF7367"/>
    <w:rsid w:val="00F00F18"/>
    <w:rsid w:val="00F025A2"/>
    <w:rsid w:val="00F04712"/>
    <w:rsid w:val="00F11703"/>
    <w:rsid w:val="00F13360"/>
    <w:rsid w:val="00F162EF"/>
    <w:rsid w:val="00F1701D"/>
    <w:rsid w:val="00F22EC7"/>
    <w:rsid w:val="00F24429"/>
    <w:rsid w:val="00F24600"/>
    <w:rsid w:val="00F30393"/>
    <w:rsid w:val="00F325C8"/>
    <w:rsid w:val="00F372FB"/>
    <w:rsid w:val="00F411B3"/>
    <w:rsid w:val="00F42035"/>
    <w:rsid w:val="00F4227D"/>
    <w:rsid w:val="00F44EAC"/>
    <w:rsid w:val="00F45944"/>
    <w:rsid w:val="00F46759"/>
    <w:rsid w:val="00F579FC"/>
    <w:rsid w:val="00F60098"/>
    <w:rsid w:val="00F60317"/>
    <w:rsid w:val="00F61C5C"/>
    <w:rsid w:val="00F653B8"/>
    <w:rsid w:val="00F727BF"/>
    <w:rsid w:val="00F73574"/>
    <w:rsid w:val="00F80FCA"/>
    <w:rsid w:val="00F84D46"/>
    <w:rsid w:val="00F86CE1"/>
    <w:rsid w:val="00F9008D"/>
    <w:rsid w:val="00F92B65"/>
    <w:rsid w:val="00F93AAD"/>
    <w:rsid w:val="00F946DF"/>
    <w:rsid w:val="00FA1266"/>
    <w:rsid w:val="00FA38EF"/>
    <w:rsid w:val="00FC1192"/>
    <w:rsid w:val="00FD38D6"/>
    <w:rsid w:val="00FD4F24"/>
    <w:rsid w:val="00FD621C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BDA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F63FC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7418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418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4188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cid:image006.png@01D82186.36AE3370" TargetMode="External"/><Relationship Id="rId26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image" Target="cid:image003.png@01D82186.36AE3370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9.png"/><Relationship Id="rId2" Type="http://schemas.openxmlformats.org/officeDocument/2006/relationships/customXml" Target="../customXml/item1.xml"/><Relationship Id="rId16" Type="http://schemas.openxmlformats.org/officeDocument/2006/relationships/image" Target="cid:image005.png@01D82186.36AE3370" TargetMode="External"/><Relationship Id="rId20" Type="http://schemas.openxmlformats.org/officeDocument/2006/relationships/image" Target="cid:image007.png@01D82186.36AE3370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cid:image009.png@01D82186.36AE3370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openxmlformats.org/officeDocument/2006/relationships/theme" Target="theme/theme1.xml"/><Relationship Id="rId10" Type="http://schemas.openxmlformats.org/officeDocument/2006/relationships/image" Target="cid:image002.png@01D82186.36AE3370" TargetMode="External"/><Relationship Id="rId19" Type="http://schemas.openxmlformats.org/officeDocument/2006/relationships/image" Target="media/image6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cid:image004.png@01D82186.36AE3370" TargetMode="External"/><Relationship Id="rId22" Type="http://schemas.openxmlformats.org/officeDocument/2006/relationships/image" Target="cid:image008.png@01D82186.36AE3370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86D59-A7F4-44D3-8A37-A70812FB5A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4</Pages>
  <Words>864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TMUS</cp:lastModifiedBy>
  <cp:revision>27</cp:revision>
  <cp:lastPrinted>2019-02-25T14:05:00Z</cp:lastPrinted>
  <dcterms:created xsi:type="dcterms:W3CDTF">2022-11-02T02:42:00Z</dcterms:created>
  <dcterms:modified xsi:type="dcterms:W3CDTF">2022-11-07T22:50:00Z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