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FF8F" w14:textId="36769949" w:rsidR="0037319A" w:rsidRPr="008B794A" w:rsidRDefault="0037319A" w:rsidP="0037319A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871263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95EEC">
        <w:rPr>
          <w:rFonts w:ascii="Arial" w:eastAsia="MS Mincho" w:hAnsi="Arial" w:cs="Arial"/>
          <w:b/>
          <w:sz w:val="24"/>
          <w:szCs w:val="24"/>
          <w:lang w:val="en-US"/>
        </w:rPr>
        <w:t>20005</w:t>
      </w:r>
    </w:p>
    <w:p w14:paraId="5558C6E6" w14:textId="77777777" w:rsidR="0037319A" w:rsidRDefault="0037319A" w:rsidP="0037319A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49D33700" w14:textId="77777777" w:rsidR="0037319A" w:rsidRDefault="0037319A" w:rsidP="0037319A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46F1E5D9" w14:textId="77777777" w:rsidR="0037319A" w:rsidRPr="00655AB7" w:rsidRDefault="0037319A" w:rsidP="0037319A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90B906C" w14:textId="6C70D823" w:rsidR="0037319A" w:rsidRDefault="0037319A" w:rsidP="0037319A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CA_n25-n41-n</w:t>
      </w:r>
      <w:r>
        <w:rPr>
          <w:rFonts w:ascii="Arial" w:eastAsia="MS Mincho" w:hAnsi="Arial" w:cs="Arial"/>
          <w:lang w:val="en-US" w:eastAsia="ja-JP"/>
        </w:rPr>
        <w:t xml:space="preserve">77 </w:t>
      </w:r>
      <w:r w:rsidR="004E4E48" w:rsidRPr="004E4E48">
        <w:rPr>
          <w:rFonts w:ascii="Arial" w:eastAsia="MS Mincho" w:hAnsi="Arial" w:cs="Arial"/>
          <w:lang w:val="en-US" w:eastAsia="ja-JP"/>
        </w:rPr>
        <w:t>with PC2 2BUL</w:t>
      </w:r>
    </w:p>
    <w:p w14:paraId="5BB049DD" w14:textId="77777777" w:rsidR="0037319A" w:rsidRPr="007249ED" w:rsidRDefault="0037319A" w:rsidP="0037319A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150E79D5" w14:textId="77777777" w:rsidR="0037319A" w:rsidRPr="00655AB7" w:rsidRDefault="0037319A" w:rsidP="0037319A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7648BFC" w14:textId="77777777" w:rsidR="0037319A" w:rsidRPr="0030239D" w:rsidRDefault="0037319A" w:rsidP="0037319A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75B37D0" w14:textId="77777777" w:rsidR="0037319A" w:rsidRPr="0030239D" w:rsidRDefault="0037319A" w:rsidP="0037319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2178E44E" w14:textId="24740216" w:rsidR="0037319A" w:rsidRDefault="0037319A" w:rsidP="0037319A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CA_n25-n41-n</w:t>
      </w:r>
      <w:r>
        <w:rPr>
          <w:rFonts w:ascii="Arial" w:eastAsia="MS Mincho" w:hAnsi="Arial" w:cs="Arial"/>
          <w:lang w:val="en-US"/>
        </w:rPr>
        <w:t>77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35DB5197" w14:textId="1DA74D68" w:rsidR="0037319A" w:rsidRDefault="0037319A" w:rsidP="0037319A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39D5CBBF" w14:textId="77777777" w:rsidR="0037319A" w:rsidRPr="0030239D" w:rsidRDefault="0037319A" w:rsidP="0037319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59F63993" w14:textId="77777777" w:rsidR="0037319A" w:rsidRPr="0030239D" w:rsidRDefault="0037319A" w:rsidP="0037319A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560B986A" w14:textId="77777777" w:rsidR="0037319A" w:rsidRPr="0030239D" w:rsidRDefault="0037319A" w:rsidP="0037319A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5E2F673" w14:textId="77777777" w:rsidR="0037319A" w:rsidRPr="0030239D" w:rsidRDefault="0037319A" w:rsidP="0037319A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154862" w14:textId="77777777" w:rsidR="0037319A" w:rsidRPr="0030239D" w:rsidRDefault="0037319A" w:rsidP="0037319A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E86B0B1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0354F05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82528B1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496D8C7" w14:textId="77777777" w:rsidR="0037319A" w:rsidRDefault="0037319A" w:rsidP="0037319A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A0747A2" w14:textId="77777777" w:rsidR="0037319A" w:rsidRPr="003D0F39" w:rsidRDefault="0037319A" w:rsidP="0037319A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74ED94AD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bookmarkEnd w:id="3"/>
      <w:r w:rsidR="00977315">
        <w:rPr>
          <w:lang w:eastAsia="zh-CN"/>
        </w:rPr>
        <w:t>7</w:t>
      </w:r>
      <w:r w:rsidR="00041296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-n41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0E354B" w:rsidRPr="00AD0178" w14:paraId="1B964AD1" w14:textId="77777777" w:rsidTr="00E1163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0E354B" w:rsidRPr="00AD0178" w14:paraId="403F26A9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2002797A" w:rsidR="00F42035" w:rsidRPr="00AD0178" w:rsidRDefault="000E354B" w:rsidP="00F42035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lastRenderedPageBreak/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F8D64" w14:textId="4B5BB678" w:rsidR="00F42035" w:rsidRPr="00E11637" w:rsidRDefault="00F42035" w:rsidP="00F42035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EF38DA">
              <w:rPr>
                <w:b/>
                <w:bCs/>
                <w:szCs w:val="18"/>
                <w:lang w:val="en-US" w:eastAsia="zh-CN"/>
              </w:rPr>
              <w:t>CA_n25A-n41A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6E6FE8E0" w14:textId="77777777" w:rsidR="00F42035" w:rsidRPr="001E32DC" w:rsidRDefault="00F42035" w:rsidP="00F42035">
            <w:pPr>
              <w:pStyle w:val="TAC"/>
              <w:rPr>
                <w:szCs w:val="18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CA_n25A-n77A</w:t>
            </w:r>
          </w:p>
          <w:p w14:paraId="7783EA61" w14:textId="5645D861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508AD695" w:rsidR="00F42035" w:rsidRDefault="00F42035" w:rsidP="00F42035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7956E7B2" w:rsidR="00F42035" w:rsidRPr="00F10A93" w:rsidRDefault="00F42035" w:rsidP="00F4203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16038224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0E354B" w:rsidRPr="00AD0178" w14:paraId="0CB71569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1FA456E7" w:rsidR="00F42035" w:rsidRDefault="00F42035" w:rsidP="00F42035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7EA69BC1" w:rsidR="00F42035" w:rsidRPr="00F10A93" w:rsidRDefault="00F42035" w:rsidP="00F4203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0E354B" w:rsidRPr="00AD0178" w14:paraId="066A80C9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58B23206" w:rsidR="00F42035" w:rsidRDefault="00F42035" w:rsidP="00F42035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4735F435" w:rsidR="00F42035" w:rsidRPr="00F10A93" w:rsidRDefault="00F42035" w:rsidP="00F42035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F42035" w:rsidRPr="00AD0178" w:rsidRDefault="00F42035" w:rsidP="00F42035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42C1" w:rsidRPr="00AD0178" w14:paraId="30DDB138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28FE2F60" w:rsidR="00E342C1" w:rsidRPr="00AD0178" w:rsidRDefault="00046D84" w:rsidP="00E342C1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AAAE" w14:textId="1439DEA1" w:rsidR="00E342C1" w:rsidRPr="00EF38DA" w:rsidRDefault="00E342C1" w:rsidP="00E342C1">
            <w:pPr>
              <w:pStyle w:val="TAC"/>
              <w:rPr>
                <w:b/>
                <w:bCs/>
                <w:szCs w:val="18"/>
                <w:lang w:val="en-US"/>
              </w:rPr>
            </w:pPr>
            <w:r w:rsidRPr="00EF38DA">
              <w:rPr>
                <w:b/>
                <w:bCs/>
                <w:szCs w:val="18"/>
                <w:lang w:val="en-US"/>
              </w:rPr>
              <w:t>CA_n25A-n41A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2DBEB772" w14:textId="77777777" w:rsidR="00E342C1" w:rsidRPr="001E32DC" w:rsidRDefault="00E342C1" w:rsidP="00E342C1">
            <w:pPr>
              <w:pStyle w:val="TAC"/>
              <w:rPr>
                <w:szCs w:val="18"/>
                <w:lang w:val="en-US"/>
              </w:rPr>
            </w:pPr>
            <w:r w:rsidRPr="001E32DC">
              <w:rPr>
                <w:szCs w:val="18"/>
                <w:lang w:val="en-US"/>
              </w:rPr>
              <w:t>CA_n25A-n77A</w:t>
            </w:r>
          </w:p>
          <w:p w14:paraId="72AC417F" w14:textId="089048EA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2249EAD6" w:rsidR="00E342C1" w:rsidRDefault="00E342C1" w:rsidP="00E342C1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08C2E591" w:rsidR="00E342C1" w:rsidRPr="00F10A93" w:rsidRDefault="00E342C1" w:rsidP="00E342C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37EDACA4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342C1" w:rsidRPr="00AD0178" w14:paraId="4C0B4897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0DB9B916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3404D590" w:rsidR="00E342C1" w:rsidRDefault="00E342C1" w:rsidP="00E342C1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3881C1D1" w:rsidR="00E342C1" w:rsidRPr="00F10A93" w:rsidRDefault="00E342C1" w:rsidP="00E342C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42C1" w:rsidRPr="00AD0178" w14:paraId="44F14CD2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A697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64F533DC" w:rsidR="00E342C1" w:rsidRDefault="00E342C1" w:rsidP="00E342C1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2DD35CF5" w:rsidR="00E342C1" w:rsidRPr="00F10A93" w:rsidRDefault="00E342C1" w:rsidP="00E342C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E342C1" w:rsidRPr="00AD0178" w:rsidRDefault="00E342C1" w:rsidP="00E342C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77777777" w:rsidR="00741888" w:rsidRPr="00B0188E" w:rsidRDefault="00741888" w:rsidP="006A5AF1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41A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77777777" w:rsidR="00741888" w:rsidRPr="005B1369" w:rsidRDefault="00741888" w:rsidP="006A5AF1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B78A904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88EF007" w14:textId="0B79D0B8" w:rsidR="00741888" w:rsidRDefault="00741888" w:rsidP="00741888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7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8"/>
    </w:p>
    <w:p w14:paraId="5B48D20C" w14:textId="31E569D8" w:rsidR="006E68CB" w:rsidRPr="006E68CB" w:rsidRDefault="006E68CB" w:rsidP="006E68CB">
      <w:pPr>
        <w:rPr>
          <w:lang w:eastAsia="zh-CN"/>
        </w:rPr>
      </w:pPr>
      <w:r>
        <w:rPr>
          <w:lang w:eastAsia="zh-CN"/>
        </w:rPr>
        <w:t>Power class 3 CA for UL CA_n25A-n41A:</w:t>
      </w:r>
    </w:p>
    <w:p w14:paraId="681D7AC8" w14:textId="42776E58" w:rsidR="00B7764E" w:rsidRPr="004228B1" w:rsidRDefault="00B7764E" w:rsidP="00B7764E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.3</w:t>
      </w:r>
      <w:r w:rsidR="005B47C2">
        <w:t>.1</w:t>
      </w:r>
      <w:r>
        <w:t>-1 Power class 3 MSD for 2 bands UL</w:t>
      </w:r>
      <w:r w:rsidR="006F2B3F" w:rsidRPr="006F2B3F">
        <w:t xml:space="preserve"> CA_n25A-n41A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7764E" w:rsidRPr="0001355F" w14:paraId="029836A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C3760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D3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40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D2E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45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DF0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FB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553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94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0C064A6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4EFFF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8E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5E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DAC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16F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A18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38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48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9E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04FB62D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17E4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55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8C8C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4A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24C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75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DD09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DFC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83D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zh-CN"/>
              </w:rPr>
              <w:t>IMD3</w:t>
            </w:r>
          </w:p>
        </w:tc>
      </w:tr>
      <w:tr w:rsidR="00B7764E" w:rsidRPr="0001355F" w14:paraId="506D8D15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A96A3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B339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5A8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8E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49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977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36F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5A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8643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1F02454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A492E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286E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8B6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F329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4BF5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43B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E68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791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4D0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B7764E" w:rsidRPr="0001355F" w14:paraId="4992E52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E46D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A7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0E1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D14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43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CC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712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E2B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1D0A" w14:textId="77777777" w:rsidR="00B7764E" w:rsidRPr="0001355F" w:rsidRDefault="00B7764E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IMD5</w:t>
            </w:r>
          </w:p>
        </w:tc>
      </w:tr>
    </w:tbl>
    <w:p w14:paraId="595E4570" w14:textId="77777777" w:rsidR="00B7764E" w:rsidRDefault="00B7764E" w:rsidP="00741888">
      <w:pPr>
        <w:rPr>
          <w:lang w:eastAsia="zh-CN"/>
        </w:rPr>
      </w:pPr>
    </w:p>
    <w:p w14:paraId="66D51E33" w14:textId="0FA0D378" w:rsidR="00B7764E" w:rsidRDefault="00B7764E" w:rsidP="00B7764E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18F474A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2C4C93E" wp14:editId="626932BA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52AFFC1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CBF64A" wp14:editId="43B4643A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282F5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2E869D96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D5860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2717282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A75DBE9" wp14:editId="1682677E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2B76D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C90B57" wp14:editId="72C4D5C7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44A36F2" wp14:editId="2E2A9AF0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86A56E" wp14:editId="4F85484C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B838E0A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733758F" wp14:editId="1C31C2A6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CED6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C0509A9" wp14:editId="28506A71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B4A40" w14:textId="77777777" w:rsidR="00B7764E" w:rsidRPr="00AD5223" w:rsidRDefault="00B7764E" w:rsidP="00B7764E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01046EB" wp14:editId="7B7D855A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C52F1" w14:textId="77777777" w:rsidR="00B7764E" w:rsidRDefault="00B7764E" w:rsidP="00B7764E">
      <w:pPr>
        <w:rPr>
          <w:lang w:eastAsia="zh-CN"/>
        </w:rPr>
      </w:pPr>
    </w:p>
    <w:p w14:paraId="6646AB49" w14:textId="18C33AD6" w:rsidR="00B7764E" w:rsidRDefault="00B7764E" w:rsidP="00B7764E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</w:t>
      </w:r>
      <w:r w:rsidR="00DB3EB7">
        <w:rPr>
          <w:lang w:eastAsia="zh-CN"/>
        </w:rPr>
        <w:t>.1-1</w:t>
      </w:r>
      <w:r>
        <w:rPr>
          <w:lang w:eastAsia="zh-CN"/>
        </w:rPr>
        <w:t>.</w:t>
      </w:r>
    </w:p>
    <w:p w14:paraId="7E9B23CA" w14:textId="4754C40B" w:rsidR="00741888" w:rsidRDefault="00741888" w:rsidP="00741888">
      <w:pPr>
        <w:rPr>
          <w:lang w:eastAsia="zh-CN"/>
        </w:rPr>
      </w:pPr>
      <w:r>
        <w:rPr>
          <w:lang w:eastAsia="zh-CN"/>
        </w:rPr>
        <w:t xml:space="preserve"> </w:t>
      </w:r>
    </w:p>
    <w:p w14:paraId="69400790" w14:textId="5DE695C9" w:rsidR="009A1A70" w:rsidRPr="004228B1" w:rsidRDefault="009A1A70" w:rsidP="009A1A70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.3.1-</w:t>
      </w:r>
      <w:r w:rsidR="00654E2C">
        <w:t>2</w:t>
      </w:r>
      <w:r>
        <w:t xml:space="preserve"> Proposed Power class 2 MSD for UL</w:t>
      </w:r>
      <w:r w:rsidRPr="009A1A70">
        <w:t xml:space="preserve"> CA_n25-n41-n71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A1A70" w:rsidRPr="0001355F" w14:paraId="0899A2F6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F171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B1C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6BC3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E27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C23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CCB0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AD6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7D8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D16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6EB448C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0D732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3C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D255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D85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300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196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87B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397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9E7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255E64E2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9270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1F1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908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DA6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2C5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65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D4D" w14:textId="4B01E433" w:rsidR="009A1A70" w:rsidRPr="0001355F" w:rsidRDefault="00F44EA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17.7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74D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572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zh-CN"/>
              </w:rPr>
              <w:t>IMD3</w:t>
            </w:r>
          </w:p>
        </w:tc>
      </w:tr>
      <w:tr w:rsidR="009A1A70" w:rsidRPr="0001355F" w14:paraId="6A9FA9A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0E80D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C2C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B878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E2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0BB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CEEE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8CC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F903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A5D5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34F616F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B69B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7937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E8A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46D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E90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39C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CFF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F7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80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A1A70" w:rsidRPr="0001355F" w14:paraId="1685228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4BA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03E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88F1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44CB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EE9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634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8F1" w14:textId="77426B12" w:rsidR="009A1A70" w:rsidRPr="0001355F" w:rsidRDefault="00B24668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ko-KR"/>
              </w:rPr>
              <w:t>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FBA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4CE" w14:textId="77777777" w:rsidR="009A1A70" w:rsidRPr="0001355F" w:rsidRDefault="009A1A70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IMD5</w:t>
            </w:r>
          </w:p>
        </w:tc>
      </w:tr>
    </w:tbl>
    <w:p w14:paraId="20B90820" w14:textId="77777777" w:rsidR="00741888" w:rsidRDefault="00741888" w:rsidP="00741888">
      <w:pPr>
        <w:rPr>
          <w:lang w:eastAsia="zh-CN"/>
        </w:rPr>
      </w:pPr>
    </w:p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25813381" w:rsidR="00741888" w:rsidRPr="001043CD" w:rsidRDefault="007116B2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20F003A6" w14:textId="6F991848" w:rsidR="00741888" w:rsidRPr="004721EE" w:rsidRDefault="00741888" w:rsidP="00741888">
      <w:pPr>
        <w:pStyle w:val="Heading3"/>
        <w:rPr>
          <w:lang w:eastAsia="zh-CN"/>
        </w:rPr>
      </w:pPr>
      <w:bookmarkStart w:id="19" w:name="_Toc3303727"/>
      <w:bookmarkStart w:id="20" w:name="_Toc3364431"/>
      <w:bookmarkStart w:id="21" w:name="_Toc46412261"/>
      <w:bookmarkStart w:id="22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9"/>
      <w:bookmarkEnd w:id="20"/>
      <w:bookmarkEnd w:id="21"/>
      <w:bookmarkEnd w:id="22"/>
      <w:r w:rsidR="00966E17" w:rsidRPr="00966E17">
        <w:rPr>
          <w:rFonts w:eastAsia="MS Mincho"/>
          <w:lang w:eastAsia="ja-JP"/>
        </w:rPr>
        <w:t>∆TIB and ∆RIB values</w:t>
      </w:r>
    </w:p>
    <w:p w14:paraId="32C8BE30" w14:textId="1AE05F7A" w:rsidR="00741888" w:rsidRPr="00235394" w:rsidRDefault="00966E17" w:rsidP="00741888">
      <w:r>
        <w:t>Void.</w:t>
      </w:r>
    </w:p>
    <w:p w14:paraId="5A350AD5" w14:textId="7659115E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 w:rsidR="00381154">
        <w:rPr>
          <w:lang w:eastAsia="zh-CN"/>
        </w:rPr>
        <w:t>25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 w:rsidR="006E713E">
        <w:rPr>
          <w:lang w:eastAsia="zh-CN"/>
        </w:rPr>
        <w:t>7</w:t>
      </w:r>
      <w:r w:rsidR="00E73143">
        <w:rPr>
          <w:lang w:eastAsia="zh-CN"/>
        </w:rPr>
        <w:t>7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1291F607" w14:textId="77777777" w:rsidR="00741888" w:rsidRDefault="00741888" w:rsidP="00741888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0498188E" w14:textId="77777777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C92F56" w:rsidRPr="00AD0178" w14:paraId="13B8BF4E" w14:textId="77777777" w:rsidTr="00E1163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A0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9DC8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DF5DAE5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69D7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5776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B89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D6D73" w:rsidRPr="00AD0178" w14:paraId="3A53129B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C038" w14:textId="45663325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E695" w14:textId="77777777" w:rsidR="00AD6D73" w:rsidRPr="003B1163" w:rsidRDefault="00AD6D73" w:rsidP="00AD6D73">
            <w:pPr>
              <w:pStyle w:val="TAC"/>
              <w:rPr>
                <w:szCs w:val="18"/>
                <w:lang w:val="en-US" w:eastAsia="zh-CN"/>
              </w:rPr>
            </w:pPr>
            <w:r w:rsidRPr="003B1163">
              <w:rPr>
                <w:szCs w:val="18"/>
                <w:lang w:val="en-US" w:eastAsia="zh-CN"/>
              </w:rPr>
              <w:t>CA_n25A-n41A</w:t>
            </w:r>
          </w:p>
          <w:p w14:paraId="28CEE1A9" w14:textId="0B1E9312" w:rsidR="00AD6D73" w:rsidRPr="003B1163" w:rsidRDefault="00AD6D73" w:rsidP="00AD6D73">
            <w:pPr>
              <w:pStyle w:val="TAC"/>
              <w:rPr>
                <w:b/>
                <w:bCs/>
                <w:szCs w:val="18"/>
                <w:lang w:val="en-US" w:eastAsia="zh-CN"/>
              </w:rPr>
            </w:pPr>
            <w:r w:rsidRPr="003B1163">
              <w:rPr>
                <w:b/>
                <w:bCs/>
                <w:szCs w:val="18"/>
                <w:lang w:val="en-US" w:eastAsia="zh-CN"/>
              </w:rPr>
              <w:t>CA_n25A-n77A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1C830BE6" w14:textId="23B3C9DE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3B1163">
              <w:rPr>
                <w:szCs w:val="18"/>
                <w:lang w:val="en-US" w:eastAsia="zh-CN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25E8" w14:textId="43540956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2DB1" w14:textId="09F71138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B52C" w14:textId="665C572D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4602AC6F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91F0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5E8E" w14:textId="77777777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5A88" w14:textId="7F893E46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14B" w14:textId="4F26F6F8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9492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60547D83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00DA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5EE" w14:textId="77777777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352" w14:textId="24DD6588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BAE" w14:textId="5C8CD949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993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37CF5822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04E0" w14:textId="4920AD0B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8BF48" w14:textId="77777777" w:rsidR="00AD6D73" w:rsidRPr="003B1163" w:rsidRDefault="00AD6D73" w:rsidP="00AD6D73">
            <w:pPr>
              <w:pStyle w:val="TAC"/>
              <w:rPr>
                <w:szCs w:val="18"/>
                <w:lang w:val="en-US"/>
              </w:rPr>
            </w:pPr>
            <w:r w:rsidRPr="003B1163">
              <w:rPr>
                <w:szCs w:val="18"/>
                <w:lang w:val="en-US"/>
              </w:rPr>
              <w:t>CA_n25A-n41A</w:t>
            </w:r>
          </w:p>
          <w:p w14:paraId="0D4EE701" w14:textId="4880895A" w:rsidR="00AD6D73" w:rsidRPr="003B1163" w:rsidRDefault="00AD6D73" w:rsidP="00AD6D73">
            <w:pPr>
              <w:pStyle w:val="TAC"/>
              <w:rPr>
                <w:b/>
                <w:bCs/>
                <w:szCs w:val="18"/>
                <w:lang w:val="en-US"/>
              </w:rPr>
            </w:pPr>
            <w:r w:rsidRPr="003B1163">
              <w:rPr>
                <w:b/>
                <w:bCs/>
                <w:szCs w:val="18"/>
                <w:lang w:val="en-US"/>
              </w:rPr>
              <w:t>CA_n25A-n77A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7940498B" w14:textId="2700CD88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3B1163">
              <w:rPr>
                <w:szCs w:val="18"/>
                <w:lang w:val="en-US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5547" w14:textId="64D9AEC6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6155" w14:textId="0E12D001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B9DF" w14:textId="02C26353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5DDF4907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4EC11" w14:textId="76691A0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083E" w14:textId="77777777" w:rsidR="00AD6D73" w:rsidRPr="003B116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19D" w14:textId="39186533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EBA1" w14:textId="77EF1A3C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63FED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24D47084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17AE4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6582" w14:textId="77777777" w:rsidR="00AD6D73" w:rsidRPr="00B5389E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D630" w14:textId="2ACE5F4B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E7C" w14:textId="4A2A7E83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8D16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75937060" w14:textId="77777777" w:rsidTr="00E1163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6A048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8FFBA1B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44B198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A04702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70D3757A" w:rsidR="00A04702" w:rsidRPr="00B0188E" w:rsidRDefault="00A04702" w:rsidP="00A04702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027A874" w14:textId="52D51FE9" w:rsidR="00A04702" w:rsidRPr="005B1369" w:rsidRDefault="00A04702" w:rsidP="00A04702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13A79EC9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642C9C8A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6FCF8D40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</w:tr>
      <w:tr w:rsidR="00A04702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A04702" w:rsidRPr="00530DFD" w:rsidRDefault="00A04702" w:rsidP="00A04702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007ED559" w:rsidR="00A04702" w:rsidRPr="005B1369" w:rsidRDefault="00A04702" w:rsidP="00A04702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98CE92" w14:textId="438DF035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6CE74356" w:rsidR="00A04702" w:rsidRPr="005B1369" w:rsidRDefault="00A04702" w:rsidP="00A04702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89D8EC0" w14:textId="05B23FA2" w:rsidR="00A04702" w:rsidRPr="005B1369" w:rsidRDefault="00A04702" w:rsidP="00A04702">
            <w:pPr>
              <w:pStyle w:val="TAC"/>
            </w:pPr>
            <w:r w:rsidRPr="005B1369">
              <w:t>26dBm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16221522" w:rsidR="00741888" w:rsidRDefault="004E0D33" w:rsidP="00434038">
      <w:pPr>
        <w:rPr>
          <w:lang w:eastAsia="zh-CN"/>
        </w:rPr>
      </w:pPr>
      <w:r>
        <w:rPr>
          <w:lang w:eastAsia="zh-CN"/>
        </w:rPr>
        <w:t>Power class 3 MSD for UL CA_n25A-n</w:t>
      </w:r>
      <w:r w:rsidR="00A04702">
        <w:rPr>
          <w:lang w:eastAsia="zh-CN"/>
        </w:rPr>
        <w:t>77</w:t>
      </w:r>
      <w:r>
        <w:rPr>
          <w:lang w:eastAsia="zh-CN"/>
        </w:rPr>
        <w:t>A:</w:t>
      </w:r>
    </w:p>
    <w:p w14:paraId="06F42167" w14:textId="7BF37B19" w:rsidR="00064992" w:rsidRDefault="000F4137" w:rsidP="000F4137">
      <w:pPr>
        <w:pStyle w:val="TH"/>
        <w:rPr>
          <w:lang w:eastAsia="zh-CN"/>
        </w:rPr>
      </w:pPr>
      <w:r>
        <w:t>Table 6.</w:t>
      </w:r>
      <w:r w:rsidR="004E0D33">
        <w:t>y</w:t>
      </w:r>
      <w:r>
        <w:t>.3</w:t>
      </w:r>
      <w:r w:rsidR="00654E2C">
        <w:t>.1</w:t>
      </w:r>
      <w:r>
        <w:t>-1 Power class 3 MSD for 2 bands UL</w:t>
      </w:r>
      <w:r w:rsidRPr="006F2B3F">
        <w:t xml:space="preserve"> CA_n25A-n</w:t>
      </w:r>
      <w:r w:rsidR="003D547B"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64992" w:rsidRPr="00064992" w14:paraId="7F6A68DD" w14:textId="77777777" w:rsidTr="00F00F1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902BF" w14:textId="3A25AF55" w:rsidR="00064992" w:rsidRPr="00064992" w:rsidRDefault="00F00F18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0F18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C85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9B4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1D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344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AFF9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CD1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2FF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907A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064992" w:rsidRPr="00064992" w14:paraId="7828133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5F09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29C7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64FF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32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8F7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9D7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532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3976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37B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IMD5</w:t>
            </w:r>
            <w:r w:rsidRPr="00064992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064992" w:rsidRPr="00064992" w14:paraId="32664479" w14:textId="77777777" w:rsidTr="00F00F1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175E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3F9A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B13D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5722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BBB8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22A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7386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358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4BE" w14:textId="77777777" w:rsidR="00064992" w:rsidRPr="00064992" w:rsidRDefault="00064992" w:rsidP="0006499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</w:tbl>
    <w:p w14:paraId="70C97985" w14:textId="7C47C94A" w:rsidR="00064992" w:rsidRDefault="00064992" w:rsidP="00434038">
      <w:pPr>
        <w:rPr>
          <w:lang w:eastAsia="zh-CN"/>
        </w:rPr>
      </w:pPr>
    </w:p>
    <w:p w14:paraId="3E76C13D" w14:textId="77777777" w:rsidR="00D66485" w:rsidRDefault="00D66485" w:rsidP="00D66485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CE012C1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9197A1F" wp14:editId="616EE93A">
            <wp:extent cx="57150" cy="1619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B3C6EE5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6F63A8C" wp14:editId="5F30FCF3">
            <wp:extent cx="3552825" cy="3810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73FE8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61DB4C5E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50DAEFB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8FE9E2F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64EC49" wp14:editId="3BC9AFF2">
            <wp:extent cx="1343025" cy="323850"/>
            <wp:effectExtent l="0" t="0" r="9525" b="0"/>
            <wp:docPr id="31" name="Picture 3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76A76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6FA178" wp14:editId="2C92482B">
            <wp:extent cx="571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2E76FB8" wp14:editId="03B58E02">
            <wp:extent cx="95250" cy="1619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15A3FD" wp14:editId="444119C3">
            <wp:extent cx="504825" cy="16192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68BEE3C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617DF" wp14:editId="034E8B2D">
            <wp:extent cx="2686050" cy="390525"/>
            <wp:effectExtent l="0" t="0" r="0" b="9525"/>
            <wp:docPr id="35" name="Picture 3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4492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73DE38F" wp14:editId="1C4FD738">
            <wp:extent cx="2038350" cy="3810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66789" w14:textId="77777777" w:rsidR="00D66485" w:rsidRPr="00AD5223" w:rsidRDefault="00D66485" w:rsidP="00D66485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0049E6" wp14:editId="2C1FCC21">
            <wp:extent cx="2524125" cy="247650"/>
            <wp:effectExtent l="0" t="0" r="9525" b="0"/>
            <wp:docPr id="3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CC16" w14:textId="77777777" w:rsidR="00D66485" w:rsidRDefault="00D66485" w:rsidP="00D66485">
      <w:pPr>
        <w:rPr>
          <w:lang w:eastAsia="zh-CN"/>
        </w:rPr>
      </w:pPr>
    </w:p>
    <w:p w14:paraId="53582F40" w14:textId="5CBEF088" w:rsidR="00D66485" w:rsidRDefault="00D66485" w:rsidP="00D66485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B47C2"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</w:t>
      </w:r>
      <w:r w:rsidR="005B47C2">
        <w:rPr>
          <w:lang w:eastAsia="zh-CN"/>
        </w:rPr>
        <w:t>2</w:t>
      </w:r>
      <w:r>
        <w:rPr>
          <w:lang w:eastAsia="zh-CN"/>
        </w:rPr>
        <w:t>.</w:t>
      </w:r>
    </w:p>
    <w:p w14:paraId="53E7BDB2" w14:textId="09B73CC0" w:rsidR="00654E2C" w:rsidRDefault="00654E2C" w:rsidP="00654E2C">
      <w:pPr>
        <w:pStyle w:val="TH"/>
        <w:rPr>
          <w:lang w:eastAsia="zh-CN"/>
        </w:rPr>
      </w:pPr>
      <w:r>
        <w:t xml:space="preserve">Table 6.y.3.1-2 </w:t>
      </w:r>
      <w:r w:rsidR="008E6377">
        <w:t>Proposed p</w:t>
      </w:r>
      <w:r>
        <w:t xml:space="preserve">ower class </w:t>
      </w:r>
      <w:r w:rsidR="008E6377">
        <w:t>2</w:t>
      </w:r>
      <w:r>
        <w:t xml:space="preserve">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654E2C" w:rsidRPr="00064992" w14:paraId="07B8CAE0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5284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0F18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5F3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0C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65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E6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4D1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BC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F2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D044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654E2C" w:rsidRPr="00064992" w14:paraId="25F3DFE3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BA4C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E7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B19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082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E57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373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F36" w14:textId="20BEDB13" w:rsidR="00654E2C" w:rsidRPr="00064992" w:rsidRDefault="009E73FB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970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12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IMD5</w:t>
            </w:r>
            <w:r w:rsidRPr="00064992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654E2C" w:rsidRPr="00064992" w14:paraId="2E86B11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CBF4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3DE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646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856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D4A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35B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E6BB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7FF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956" w14:textId="77777777" w:rsidR="00654E2C" w:rsidRPr="00064992" w:rsidRDefault="00654E2C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</w:tbl>
    <w:p w14:paraId="1BE737FE" w14:textId="77777777" w:rsidR="00064992" w:rsidRDefault="00064992" w:rsidP="00434038">
      <w:pPr>
        <w:rPr>
          <w:lang w:eastAsia="zh-CN"/>
        </w:rPr>
      </w:pP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2D89EF94" w14:textId="50EEB829" w:rsidR="00741888" w:rsidRPr="001043CD" w:rsidRDefault="008E6377" w:rsidP="00741888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1FB8D8CF" w14:textId="2793DEA1" w:rsidR="00741888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6ED08BA5" w14:textId="54CDA137" w:rsidR="00966E17" w:rsidRPr="00966E17" w:rsidRDefault="00966E17" w:rsidP="00966E17">
      <w:pPr>
        <w:rPr>
          <w:lang w:eastAsia="ja-JP"/>
        </w:rPr>
      </w:pPr>
      <w:r>
        <w:rPr>
          <w:lang w:eastAsia="ja-JP"/>
        </w:rPr>
        <w:t>Void</w:t>
      </w:r>
    </w:p>
    <w:p w14:paraId="32C0599D" w14:textId="052139F3" w:rsidR="00B5274E" w:rsidRPr="004D3578" w:rsidRDefault="00B5274E" w:rsidP="00B5274E">
      <w:pPr>
        <w:pStyle w:val="Heading2"/>
        <w:rPr>
          <w:lang w:eastAsia="zh-CN"/>
        </w:rPr>
      </w:pPr>
      <w:r>
        <w:lastRenderedPageBreak/>
        <w:t>6.z</w:t>
      </w:r>
      <w:r w:rsidRPr="004D3578">
        <w:tab/>
      </w:r>
      <w:r>
        <w:t xml:space="preserve">DL </w:t>
      </w:r>
      <w:r>
        <w:rPr>
          <w:lang w:eastAsia="zh-CN"/>
        </w:rPr>
        <w:t>CA_n25-n41-n7</w:t>
      </w:r>
      <w:r w:rsidR="00D5315E">
        <w:rPr>
          <w:lang w:eastAsia="zh-CN"/>
        </w:rPr>
        <w:t>7</w:t>
      </w:r>
      <w:r>
        <w:rPr>
          <w:lang w:eastAsia="zh-CN"/>
        </w:rPr>
        <w:t xml:space="preserve">, UL </w:t>
      </w:r>
      <w:r w:rsidR="00304099" w:rsidRPr="00304099">
        <w:rPr>
          <w:lang w:eastAsia="zh-CN"/>
        </w:rPr>
        <w:t>CA_n41A-n77A</w:t>
      </w:r>
    </w:p>
    <w:p w14:paraId="183A9C8D" w14:textId="47DA49F1" w:rsidR="00B5274E" w:rsidRPr="001043CD" w:rsidRDefault="00B5274E" w:rsidP="00B5274E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.z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1B948FC3" w14:textId="77777777" w:rsidR="00B5274E" w:rsidRDefault="00B5274E" w:rsidP="00B5274E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2D5BEAB5" w14:textId="4C3EFE53" w:rsidR="00B5274E" w:rsidRDefault="00B5274E" w:rsidP="00B5274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6.z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AD6D73" w:rsidRPr="00AD0178" w14:paraId="1F322A5D" w14:textId="77777777" w:rsidTr="00E1163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E471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8FD9" w14:textId="77777777" w:rsidR="00B5274E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50827F01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16EA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E8C6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BEA2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D6D73" w:rsidRPr="00AD0178" w14:paraId="4B5424A8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06A6" w14:textId="2668F822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0866" w14:textId="77777777" w:rsidR="00AD6D73" w:rsidRPr="00AD6D73" w:rsidRDefault="00AD6D73" w:rsidP="00AD6D73">
            <w:pPr>
              <w:pStyle w:val="TAC"/>
              <w:rPr>
                <w:szCs w:val="18"/>
                <w:lang w:val="en-US" w:eastAsia="zh-CN"/>
              </w:rPr>
            </w:pPr>
            <w:r w:rsidRPr="00AD6D73">
              <w:rPr>
                <w:szCs w:val="18"/>
                <w:lang w:val="en-US" w:eastAsia="zh-CN"/>
              </w:rPr>
              <w:t>CA_n25A-n41A</w:t>
            </w:r>
          </w:p>
          <w:p w14:paraId="49C2E594" w14:textId="77777777" w:rsidR="00AD6D73" w:rsidRPr="00AD6D73" w:rsidRDefault="00AD6D73" w:rsidP="00AD6D73">
            <w:pPr>
              <w:pStyle w:val="TAC"/>
              <w:rPr>
                <w:szCs w:val="18"/>
                <w:lang w:val="en-US" w:eastAsia="zh-CN"/>
              </w:rPr>
            </w:pPr>
            <w:r w:rsidRPr="00AD6D73">
              <w:rPr>
                <w:szCs w:val="18"/>
                <w:lang w:val="en-US" w:eastAsia="zh-CN"/>
              </w:rPr>
              <w:t>CA_n25A-n77A</w:t>
            </w:r>
          </w:p>
          <w:p w14:paraId="4AEDE4E9" w14:textId="062216F8" w:rsidR="00AD6D73" w:rsidRPr="00AD6D73" w:rsidRDefault="00AD6D73" w:rsidP="00AD6D73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AD6D73">
              <w:rPr>
                <w:b/>
                <w:bCs/>
                <w:szCs w:val="18"/>
                <w:lang w:val="en-US" w:eastAsia="zh-CN"/>
              </w:rPr>
              <w:t>CA_n41A-n77A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9B8" w14:textId="53E42E20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C0FA" w14:textId="73CA5518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1F516" w14:textId="342F60E5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5DE71EA4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F2ECC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34C49" w14:textId="77777777" w:rsidR="00AD6D73" w:rsidRPr="00AD6D7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4FE2" w14:textId="18A50FAE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FE3" w14:textId="0F573B90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BFE9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3F561121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60FC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4A23" w14:textId="77777777" w:rsidR="00AD6D73" w:rsidRPr="00AD6D73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919" w14:textId="2094C361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2965" w14:textId="06181F55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BBD9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18AFD76C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68EB5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B11B" w14:textId="77777777" w:rsidR="00AD6D73" w:rsidRPr="00AD6D73" w:rsidRDefault="00AD6D73" w:rsidP="00AD6D73">
            <w:pPr>
              <w:pStyle w:val="TAC"/>
              <w:rPr>
                <w:szCs w:val="18"/>
                <w:lang w:val="en-US"/>
              </w:rPr>
            </w:pPr>
            <w:r w:rsidRPr="00AD6D73">
              <w:rPr>
                <w:szCs w:val="18"/>
                <w:lang w:val="en-US"/>
              </w:rPr>
              <w:t>CA_n25A-n41A</w:t>
            </w:r>
          </w:p>
          <w:p w14:paraId="72753F9C" w14:textId="77777777" w:rsidR="00AD6D73" w:rsidRPr="00AD6D73" w:rsidRDefault="00AD6D73" w:rsidP="00AD6D73">
            <w:pPr>
              <w:pStyle w:val="TAC"/>
              <w:rPr>
                <w:szCs w:val="18"/>
                <w:lang w:val="en-US"/>
              </w:rPr>
            </w:pPr>
            <w:r w:rsidRPr="00AD6D73">
              <w:rPr>
                <w:szCs w:val="18"/>
                <w:lang w:val="en-US"/>
              </w:rPr>
              <w:t>CA_n25A-n77A</w:t>
            </w:r>
          </w:p>
          <w:p w14:paraId="15EDA3D4" w14:textId="6F16B0E8" w:rsidR="00AD6D73" w:rsidRPr="00AD6D73" w:rsidRDefault="00AD6D73" w:rsidP="00AD6D73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AD6D73">
              <w:rPr>
                <w:b/>
                <w:bCs/>
                <w:szCs w:val="18"/>
                <w:lang w:val="en-US"/>
              </w:rPr>
              <w:t>CA_n41A-n77A</w:t>
            </w:r>
            <w:r w:rsidR="00E11637"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A8F9" w14:textId="47AD6E5F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31B2" w14:textId="636FFBCA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6051" w14:textId="5A1B66F2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6D73" w:rsidRPr="00AD0178" w14:paraId="1CC857D7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81577" w14:textId="684947B3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37CB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3E1D" w14:textId="5E508C8C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06F" w14:textId="532CADA0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95A41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D6D73" w:rsidRPr="00AD0178" w14:paraId="684AD535" w14:textId="77777777" w:rsidTr="00E1163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EA00E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27D5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DBB0" w14:textId="740DBA00" w:rsidR="00AD6D73" w:rsidRDefault="00AD6D73" w:rsidP="00AD6D73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C973" w14:textId="4DA57AE6" w:rsidR="00AD6D73" w:rsidRPr="00F10A93" w:rsidRDefault="00AD6D73" w:rsidP="00AD6D73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2ACD" w14:textId="77777777" w:rsidR="00AD6D73" w:rsidRPr="00AD0178" w:rsidRDefault="00AD6D73" w:rsidP="00AD6D7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74E" w:rsidRPr="00AD0178" w14:paraId="2D29C857" w14:textId="77777777" w:rsidTr="00E1163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BF9A7" w14:textId="77777777" w:rsidR="00B5274E" w:rsidRPr="00DF66D8" w:rsidRDefault="00B5274E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90558BC" w14:textId="77777777" w:rsidR="00B5274E" w:rsidRPr="00AD0178" w:rsidRDefault="00B5274E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6F7733E" w14:textId="77777777" w:rsidR="00B5274E" w:rsidRPr="00BB7C76" w:rsidRDefault="00B5274E" w:rsidP="00B5274E">
      <w:pPr>
        <w:rPr>
          <w:sz w:val="18"/>
          <w:lang w:val="x-none" w:eastAsia="zh-CN"/>
        </w:rPr>
      </w:pPr>
    </w:p>
    <w:p w14:paraId="4E0CEFDC" w14:textId="1533D4F3" w:rsidR="00B5274E" w:rsidRPr="001043CD" w:rsidRDefault="00B5274E" w:rsidP="00B5274E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6.z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615A98B2" w14:textId="5B737B8F" w:rsidR="00B5274E" w:rsidRDefault="00B5274E" w:rsidP="00B5274E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In table </w:t>
      </w:r>
      <w:r>
        <w:rPr>
          <w:i/>
          <w:color w:val="0000FF"/>
          <w:lang w:eastAsia="zh-CN"/>
        </w:rPr>
        <w:t>6</w:t>
      </w:r>
      <w:r>
        <w:rPr>
          <w:rFonts w:hint="eastAsia"/>
          <w:i/>
          <w:color w:val="0000FF"/>
          <w:lang w:eastAsia="zh-CN"/>
        </w:rPr>
        <w:t>.z.2-1, the power class 2 cases supported by the uplink CA should be kept as the same numbering and others that not supported should be removed. &gt;</w:t>
      </w:r>
    </w:p>
    <w:p w14:paraId="6BA0D355" w14:textId="6546D69D" w:rsidR="00B5274E" w:rsidRDefault="00B5274E" w:rsidP="00B5274E">
      <w:pPr>
        <w:pStyle w:val="TH"/>
        <w:rPr>
          <w:lang w:eastAsia="zh-CN"/>
        </w:rPr>
      </w:pPr>
      <w:r>
        <w:t>Table 6.z.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5274E" w:rsidRPr="00530DFD" w14:paraId="1368F191" w14:textId="77777777" w:rsidTr="004219AE">
        <w:trPr>
          <w:trHeight w:val="383"/>
          <w:jc w:val="center"/>
        </w:trPr>
        <w:tc>
          <w:tcPr>
            <w:tcW w:w="1679" w:type="dxa"/>
          </w:tcPr>
          <w:p w14:paraId="13D84896" w14:textId="77777777" w:rsidR="00B5274E" w:rsidRPr="00EC6D89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B655AC3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A57D47E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67F9DC0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8D37629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848A3" w:rsidRPr="00530DFD" w14:paraId="6AA0E17D" w14:textId="77777777" w:rsidTr="004219AE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C080604" w14:textId="1FD6AC86" w:rsidR="007848A3" w:rsidRPr="00B0188E" w:rsidRDefault="00761428" w:rsidP="006A5AF1">
            <w:pPr>
              <w:pStyle w:val="TAC"/>
              <w:rPr>
                <w:lang w:eastAsia="zh-CN"/>
              </w:rPr>
            </w:pPr>
            <w:r w:rsidRPr="00761428">
              <w:t>CA_n41A-n77A</w:t>
            </w:r>
          </w:p>
        </w:tc>
        <w:tc>
          <w:tcPr>
            <w:tcW w:w="2045" w:type="dxa"/>
            <w:shd w:val="clear" w:color="auto" w:fill="auto"/>
          </w:tcPr>
          <w:p w14:paraId="1ADBA617" w14:textId="77777777" w:rsidR="007848A3" w:rsidRPr="005B1369" w:rsidRDefault="007848A3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777F83A3" w14:textId="77777777" w:rsidR="007848A3" w:rsidRPr="005B1369" w:rsidRDefault="007848A3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EA08C3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A5F071E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</w:tr>
      <w:tr w:rsidR="007848A3" w:rsidRPr="00530DFD" w14:paraId="4F555111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38F75F36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50C7C8D" w14:textId="31534A74" w:rsidR="007848A3" w:rsidRPr="005B1369" w:rsidRDefault="007848A3" w:rsidP="007848A3">
            <w:pPr>
              <w:pStyle w:val="TAC"/>
            </w:pPr>
            <w:r>
              <w:t xml:space="preserve">Case </w:t>
            </w:r>
            <w:r w:rsidR="004219AE">
              <w:t>b</w:t>
            </w:r>
          </w:p>
        </w:tc>
        <w:tc>
          <w:tcPr>
            <w:tcW w:w="1641" w:type="dxa"/>
            <w:shd w:val="clear" w:color="auto" w:fill="auto"/>
          </w:tcPr>
          <w:p w14:paraId="4B12F035" w14:textId="601C2596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9609EE" w14:textId="1E6143F8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07BFCA" w14:textId="0DC21E96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6</w:t>
            </w:r>
            <w:r w:rsidRPr="005B1369">
              <w:t>dBm</w:t>
            </w:r>
          </w:p>
        </w:tc>
      </w:tr>
      <w:tr w:rsidR="007848A3" w:rsidRPr="00530DFD" w14:paraId="7A19E1A6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7F0E0311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989404" w14:textId="21D390FF" w:rsidR="007848A3" w:rsidRPr="005B1369" w:rsidRDefault="007848A3" w:rsidP="007848A3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13734C93" w14:textId="4C6E57C9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94D6530" w14:textId="402A88FF" w:rsidR="007848A3" w:rsidRPr="005B1369" w:rsidRDefault="007848A3" w:rsidP="007848A3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92FCEB6" w14:textId="3AD66359" w:rsidR="007848A3" w:rsidRPr="005B1369" w:rsidRDefault="007848A3" w:rsidP="007848A3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4219AE" w:rsidRPr="00530DFD" w14:paraId="4CB25E77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4DF28CB9" w14:textId="77777777" w:rsidR="004219AE" w:rsidRPr="00530DFD" w:rsidRDefault="004219AE" w:rsidP="004219A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D0D72F1" w14:textId="110F1DA6" w:rsidR="004219AE" w:rsidRPr="005B1369" w:rsidRDefault="004219AE" w:rsidP="004219AE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37FF6A4F" w14:textId="15C4F912" w:rsidR="004219AE" w:rsidRPr="005B1369" w:rsidRDefault="004219AE" w:rsidP="004219AE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C9E1BC2" w14:textId="4093E701" w:rsidR="004219AE" w:rsidRPr="005B1369" w:rsidRDefault="004219AE" w:rsidP="004219AE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89BD11F" w14:textId="3A1B2B26" w:rsidR="004219AE" w:rsidRPr="005B1369" w:rsidRDefault="004219AE" w:rsidP="004219AE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1713EB38" w14:textId="77777777" w:rsidR="00B5274E" w:rsidRPr="00B0188E" w:rsidRDefault="00B5274E" w:rsidP="00B5274E">
      <w:pPr>
        <w:pStyle w:val="TH"/>
        <w:jc w:val="left"/>
        <w:rPr>
          <w:lang w:eastAsia="zh-CN"/>
        </w:rPr>
      </w:pPr>
    </w:p>
    <w:p w14:paraId="7233885A" w14:textId="5DDE8862" w:rsidR="00B5274E" w:rsidRPr="00FD4F24" w:rsidRDefault="00B5274E" w:rsidP="00B5274E">
      <w:pPr>
        <w:pStyle w:val="Heading3"/>
        <w:rPr>
          <w:lang w:eastAsia="zh-CN"/>
        </w:rPr>
      </w:pPr>
      <w:r>
        <w:t>6.z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3E02C9B3" w14:textId="77777777" w:rsidR="00B5274E" w:rsidRPr="00F372FB" w:rsidRDefault="00B5274E" w:rsidP="00B5274E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>
        <w:rPr>
          <w:rFonts w:hint="eastAsia"/>
          <w:i/>
          <w:color w:val="0000FF"/>
          <w:lang w:eastAsia="zh-CN"/>
        </w:rPr>
        <w:t>for  CA</w:t>
      </w:r>
      <w:proofErr w:type="gramEnd"/>
      <w:r>
        <w:rPr>
          <w:rFonts w:hint="eastAsia"/>
          <w:i/>
          <w:color w:val="0000FF"/>
          <w:lang w:eastAsia="zh-CN"/>
        </w:rPr>
        <w:t xml:space="preserve"> carrier, please use the same table format as in 38101-1. The requirements in this TR are intended to be power class 2 cases based, </w:t>
      </w:r>
      <w:proofErr w:type="gramStart"/>
      <w:r>
        <w:rPr>
          <w:rFonts w:hint="eastAsia"/>
          <w:i/>
          <w:color w:val="0000FF"/>
          <w:lang w:eastAsia="zh-CN"/>
        </w:rPr>
        <w:t>however</w:t>
      </w:r>
      <w:proofErr w:type="gramEnd"/>
      <w:r>
        <w:rPr>
          <w:rFonts w:hint="eastAsia"/>
          <w:i/>
          <w:color w:val="0000FF"/>
          <w:lang w:eastAsia="zh-CN"/>
        </w:rPr>
        <w:t xml:space="preserve"> how to address in the spec will be further discussed. &gt;</w:t>
      </w:r>
    </w:p>
    <w:p w14:paraId="0C00AC2D" w14:textId="7D8A4F30" w:rsidR="00B5274E" w:rsidRDefault="00B5274E" w:rsidP="00B5274E">
      <w:pPr>
        <w:pStyle w:val="Heading4"/>
        <w:rPr>
          <w:lang w:eastAsia="zh-CN"/>
        </w:rPr>
      </w:pPr>
      <w:r>
        <w:t>6.z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 w:rsidR="00896B16"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a</w:t>
      </w:r>
      <w:r w:rsidR="00896B16">
        <w:rPr>
          <w:lang w:eastAsia="zh-CN"/>
        </w:rPr>
        <w:t>, case b, case c, case c</w:t>
      </w:r>
    </w:p>
    <w:p w14:paraId="439BA8AF" w14:textId="3D328306" w:rsidR="00304099" w:rsidRDefault="00702B87" w:rsidP="0071645A">
      <w:pPr>
        <w:rPr>
          <w:lang w:eastAsia="zh-CN"/>
        </w:rPr>
      </w:pPr>
      <w:r>
        <w:rPr>
          <w:lang w:eastAsia="zh-CN"/>
        </w:rPr>
        <w:t xml:space="preserve">The MSD is the same for </w:t>
      </w:r>
      <w:r w:rsidR="005179B6">
        <w:rPr>
          <w:lang w:eastAsia="zh-CN"/>
        </w:rPr>
        <w:t>case a, case b, case c and case d.</w:t>
      </w:r>
    </w:p>
    <w:p w14:paraId="3E0CD069" w14:textId="647DA7CF" w:rsidR="0071645A" w:rsidRPr="0071645A" w:rsidRDefault="0071645A" w:rsidP="0071645A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>
        <w:rPr>
          <w:lang w:eastAsia="zh-CN"/>
        </w:rPr>
        <w:t>41</w:t>
      </w:r>
      <w:r w:rsidRPr="0071645A">
        <w:rPr>
          <w:lang w:eastAsia="zh-CN"/>
        </w:rPr>
        <w:t>A-n77A:</w:t>
      </w:r>
    </w:p>
    <w:p w14:paraId="6A0D54E5" w14:textId="0926A526" w:rsidR="0046041B" w:rsidRDefault="0040769F" w:rsidP="0040769F">
      <w:pPr>
        <w:pStyle w:val="TH"/>
        <w:rPr>
          <w:lang w:eastAsia="zh-CN"/>
        </w:rPr>
      </w:pPr>
      <w:r>
        <w:lastRenderedPageBreak/>
        <w:t>Table 6.z.3.1-1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0769F" w:rsidRPr="0040769F" w14:paraId="1B84C10D" w14:textId="77777777" w:rsidTr="001E720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98758" w14:textId="7B27EA57" w:rsidR="0040769F" w:rsidRPr="0040769F" w:rsidRDefault="001E7207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E7207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3B3E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B88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86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F388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92E1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FD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711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8BD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IMD3</w:t>
            </w:r>
            <w:r w:rsidRPr="0040769F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40769F" w:rsidRPr="0040769F" w14:paraId="0CB5FC54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ED2A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28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AC6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D5D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E7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5B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BD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B428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89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40769F" w:rsidRPr="0040769F" w14:paraId="2B828E11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DE35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EBEE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B7D8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9DA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4B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5</w:t>
            </w: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E8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98A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98D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15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40769F" w:rsidRPr="0040769F" w14:paraId="32E89E88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0E0E4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5F1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A39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E4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1E6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89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CB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F9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B02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40769F" w:rsidRPr="0040769F" w14:paraId="55EA5F8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6984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F1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775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19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7B9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8D73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51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12C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E036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40769F" w:rsidRPr="0040769F" w14:paraId="4F3E1FFB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2EDD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62E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2102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B97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CBC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29B5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F48C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7900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C2F" w14:textId="77777777" w:rsidR="0040769F" w:rsidRPr="0040769F" w:rsidRDefault="0040769F" w:rsidP="0040769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</w:tbl>
    <w:p w14:paraId="519B71E8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536DAE57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18489EA" wp14:editId="74AB9552">
            <wp:extent cx="57150" cy="16192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1C63060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8C5748" wp14:editId="23FD65F6">
            <wp:extent cx="3552825" cy="3810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A9484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16043ED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551AA8DF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7ACD61AD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B3D4B22" wp14:editId="09783D1C">
            <wp:extent cx="1343025" cy="323850"/>
            <wp:effectExtent l="0" t="0" r="9525" b="0"/>
            <wp:docPr id="40" name="Picture 4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934EA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4CD01E8" wp14:editId="27CF1DF7">
            <wp:extent cx="57150" cy="1619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FBD49CC" wp14:editId="2BC4F260">
            <wp:extent cx="95250" cy="1619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93097E" wp14:editId="4CDFFE97">
            <wp:extent cx="504825" cy="1619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BDFD3A5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836BC33" wp14:editId="76DEC618">
            <wp:extent cx="2686050" cy="390525"/>
            <wp:effectExtent l="0" t="0" r="0" b="9525"/>
            <wp:docPr id="44" name="Picture 4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7243A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B627131" wp14:editId="6A9D42FC">
            <wp:extent cx="2038350" cy="3810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5A342" w14:textId="77777777" w:rsidR="003D580D" w:rsidRPr="00AD5223" w:rsidRDefault="003D580D" w:rsidP="003D580D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E1FA3C0" wp14:editId="0ED9CD4D">
            <wp:extent cx="2524125" cy="247650"/>
            <wp:effectExtent l="0" t="0" r="9525" b="0"/>
            <wp:docPr id="46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4DAD2" w14:textId="77777777" w:rsidR="003D580D" w:rsidRDefault="003D580D" w:rsidP="003D580D">
      <w:pPr>
        <w:rPr>
          <w:lang w:eastAsia="zh-CN"/>
        </w:rPr>
      </w:pPr>
    </w:p>
    <w:p w14:paraId="461B5479" w14:textId="77777777" w:rsidR="003D580D" w:rsidRDefault="003D580D" w:rsidP="003D580D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>
        <w:rPr>
          <w:lang w:eastAsia="zh-CN"/>
        </w:rPr>
        <w:t>y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F010B20" w14:textId="0DD90359" w:rsidR="003D580D" w:rsidRDefault="00CA6FEC" w:rsidP="003D580D">
      <w:pPr>
        <w:pStyle w:val="TH"/>
        <w:rPr>
          <w:lang w:eastAsia="zh-CN"/>
        </w:rPr>
      </w:pPr>
      <w:r>
        <w:t>T</w:t>
      </w:r>
      <w:r w:rsidR="003D580D">
        <w:t xml:space="preserve">able 6.z.3.1-1 </w:t>
      </w:r>
      <w:r>
        <w:t>Proposed p</w:t>
      </w:r>
      <w:r w:rsidR="003D580D">
        <w:t xml:space="preserve">ower class </w:t>
      </w:r>
      <w:r>
        <w:t>2</w:t>
      </w:r>
      <w:r w:rsidR="003D580D">
        <w:t xml:space="preserve"> MSD for 2 bands UL</w:t>
      </w:r>
      <w:r w:rsidR="003D580D" w:rsidRPr="006F2B3F">
        <w:t xml:space="preserve"> CA_n</w:t>
      </w:r>
      <w:r w:rsidR="003D580D">
        <w:t>41</w:t>
      </w:r>
      <w:r w:rsidR="003D580D" w:rsidRPr="006F2B3F">
        <w:t>A-n</w:t>
      </w:r>
      <w:r w:rsidR="003D580D">
        <w:t>77</w:t>
      </w:r>
      <w:r w:rsidR="003D580D"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D580D" w:rsidRPr="0040769F" w14:paraId="1DF61C1D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4D2B1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E7207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B1C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BFD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70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878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C7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72A" w14:textId="40781FDB" w:rsidR="003D580D" w:rsidRPr="0040769F" w:rsidRDefault="00126A69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9B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48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IMD3</w:t>
            </w:r>
            <w:r w:rsidRPr="0040769F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3D580D" w:rsidRPr="0040769F" w14:paraId="730B51E9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A1397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A4F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9A2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9F82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A2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B2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33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BF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34E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3D580D" w:rsidRPr="0040769F" w14:paraId="329F20F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23E0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E4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6B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8AB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7F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5</w:t>
            </w: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8E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7CF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F31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853C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3D580D" w:rsidRPr="0040769F" w14:paraId="03367AFA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1941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B02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6A1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412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F86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047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384" w14:textId="45197AD6" w:rsidR="003D580D" w:rsidRPr="0040769F" w:rsidRDefault="0071645A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11.3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BC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32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3D580D" w:rsidRPr="0040769F" w14:paraId="4DF4F56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875B3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CA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F12D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F8A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0B4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05D8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46E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EA1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B32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3D580D" w:rsidRPr="0040769F" w14:paraId="40BBEA7F" w14:textId="77777777" w:rsidTr="006A5AF1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8CF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AA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BC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834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6D9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D225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1F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EA0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32D" w14:textId="77777777" w:rsidR="003D580D" w:rsidRPr="0040769F" w:rsidRDefault="003D580D" w:rsidP="006A5AF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</w:tbl>
    <w:p w14:paraId="10D9ED27" w14:textId="1C7EB9AC" w:rsidR="00B5274E" w:rsidRDefault="007D45F1" w:rsidP="00B5274E">
      <w:pPr>
        <w:rPr>
          <w:lang w:eastAsia="zh-CN"/>
        </w:rPr>
      </w:pPr>
      <w:r>
        <w:rPr>
          <w:lang w:eastAsia="zh-CN"/>
        </w:rPr>
        <w:t xml:space="preserve"> </w:t>
      </w:r>
    </w:p>
    <w:p w14:paraId="4127CAA4" w14:textId="79E84553" w:rsidR="00B5274E" w:rsidRPr="00EA2075" w:rsidRDefault="00B5274E" w:rsidP="00B5274E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.z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="00966E17" w:rsidRPr="00966E17">
        <w:rPr>
          <w:rFonts w:eastAsia="MS Mincho"/>
          <w:lang w:eastAsia="ja-JP"/>
        </w:rPr>
        <w:t>∆TIB and ∆RIB values</w:t>
      </w:r>
    </w:p>
    <w:p w14:paraId="5663F78F" w14:textId="2855FF27" w:rsidR="00080512" w:rsidRDefault="00966E17" w:rsidP="00966E17">
      <w:r>
        <w:t>Void</w:t>
      </w:r>
    </w:p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5939C" w14:textId="77777777" w:rsidR="007C1CC8" w:rsidRDefault="007C1CC8">
      <w:r>
        <w:separator/>
      </w:r>
    </w:p>
  </w:endnote>
  <w:endnote w:type="continuationSeparator" w:id="0">
    <w:p w14:paraId="13815193" w14:textId="77777777" w:rsidR="007C1CC8" w:rsidRDefault="007C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D6DA" w14:textId="77777777" w:rsidR="007C1CC8" w:rsidRDefault="007C1CC8">
      <w:r>
        <w:separator/>
      </w:r>
    </w:p>
  </w:footnote>
  <w:footnote w:type="continuationSeparator" w:id="0">
    <w:p w14:paraId="62BE1735" w14:textId="77777777" w:rsidR="007C1CC8" w:rsidRDefault="007C1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2197796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55F"/>
    <w:rsid w:val="000247FB"/>
    <w:rsid w:val="00033123"/>
    <w:rsid w:val="00033397"/>
    <w:rsid w:val="00040095"/>
    <w:rsid w:val="00041296"/>
    <w:rsid w:val="000454A3"/>
    <w:rsid w:val="0004697F"/>
    <w:rsid w:val="00046D84"/>
    <w:rsid w:val="00051834"/>
    <w:rsid w:val="0005499C"/>
    <w:rsid w:val="00054A22"/>
    <w:rsid w:val="00061C47"/>
    <w:rsid w:val="00062023"/>
    <w:rsid w:val="00064992"/>
    <w:rsid w:val="000655A6"/>
    <w:rsid w:val="00065F87"/>
    <w:rsid w:val="00072301"/>
    <w:rsid w:val="00074168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354B"/>
    <w:rsid w:val="000E470D"/>
    <w:rsid w:val="000E513D"/>
    <w:rsid w:val="000E6862"/>
    <w:rsid w:val="000E7F84"/>
    <w:rsid w:val="000F34E8"/>
    <w:rsid w:val="000F4137"/>
    <w:rsid w:val="000F5516"/>
    <w:rsid w:val="001043CD"/>
    <w:rsid w:val="001051C5"/>
    <w:rsid w:val="00106686"/>
    <w:rsid w:val="001079BA"/>
    <w:rsid w:val="00111D5A"/>
    <w:rsid w:val="001149B0"/>
    <w:rsid w:val="0012179D"/>
    <w:rsid w:val="00124D49"/>
    <w:rsid w:val="00126A6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E7207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EB5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E448E"/>
    <w:rsid w:val="002F6B0F"/>
    <w:rsid w:val="00302F3D"/>
    <w:rsid w:val="00304099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319A"/>
    <w:rsid w:val="003765B8"/>
    <w:rsid w:val="00381154"/>
    <w:rsid w:val="003925BB"/>
    <w:rsid w:val="00395513"/>
    <w:rsid w:val="003A2FF0"/>
    <w:rsid w:val="003A34BA"/>
    <w:rsid w:val="003A7A9D"/>
    <w:rsid w:val="003B1163"/>
    <w:rsid w:val="003B6646"/>
    <w:rsid w:val="003C3971"/>
    <w:rsid w:val="003D10BE"/>
    <w:rsid w:val="003D547B"/>
    <w:rsid w:val="003D580D"/>
    <w:rsid w:val="003E2A6E"/>
    <w:rsid w:val="003F73B5"/>
    <w:rsid w:val="004069B7"/>
    <w:rsid w:val="0040769F"/>
    <w:rsid w:val="00410F6F"/>
    <w:rsid w:val="004112AB"/>
    <w:rsid w:val="004138AF"/>
    <w:rsid w:val="004219AE"/>
    <w:rsid w:val="004228B1"/>
    <w:rsid w:val="00423334"/>
    <w:rsid w:val="00426352"/>
    <w:rsid w:val="00427D60"/>
    <w:rsid w:val="00434038"/>
    <w:rsid w:val="004345EC"/>
    <w:rsid w:val="00434B66"/>
    <w:rsid w:val="0046041B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0D33"/>
    <w:rsid w:val="004E213A"/>
    <w:rsid w:val="004E4E48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179B6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5EEC"/>
    <w:rsid w:val="00597B11"/>
    <w:rsid w:val="00597B34"/>
    <w:rsid w:val="005A25FE"/>
    <w:rsid w:val="005A5ED1"/>
    <w:rsid w:val="005B1369"/>
    <w:rsid w:val="005B43C1"/>
    <w:rsid w:val="005B4784"/>
    <w:rsid w:val="005B47C2"/>
    <w:rsid w:val="005C574E"/>
    <w:rsid w:val="005C623E"/>
    <w:rsid w:val="005D2E01"/>
    <w:rsid w:val="005D7526"/>
    <w:rsid w:val="005E2432"/>
    <w:rsid w:val="005E4BB2"/>
    <w:rsid w:val="005F0142"/>
    <w:rsid w:val="00600484"/>
    <w:rsid w:val="006012C5"/>
    <w:rsid w:val="00602AEA"/>
    <w:rsid w:val="00603C52"/>
    <w:rsid w:val="00604C01"/>
    <w:rsid w:val="0061282F"/>
    <w:rsid w:val="00612959"/>
    <w:rsid w:val="00614FDF"/>
    <w:rsid w:val="00615930"/>
    <w:rsid w:val="0062164A"/>
    <w:rsid w:val="00626863"/>
    <w:rsid w:val="006270AC"/>
    <w:rsid w:val="00634A01"/>
    <w:rsid w:val="0063543D"/>
    <w:rsid w:val="00647114"/>
    <w:rsid w:val="006519A6"/>
    <w:rsid w:val="00653EF8"/>
    <w:rsid w:val="00654E2C"/>
    <w:rsid w:val="00664076"/>
    <w:rsid w:val="00664CB8"/>
    <w:rsid w:val="00667914"/>
    <w:rsid w:val="00671D08"/>
    <w:rsid w:val="006720CB"/>
    <w:rsid w:val="006746BF"/>
    <w:rsid w:val="00675324"/>
    <w:rsid w:val="006827EE"/>
    <w:rsid w:val="0068614A"/>
    <w:rsid w:val="0069128F"/>
    <w:rsid w:val="006919A0"/>
    <w:rsid w:val="00693306"/>
    <w:rsid w:val="00695847"/>
    <w:rsid w:val="006A323F"/>
    <w:rsid w:val="006A43B6"/>
    <w:rsid w:val="006B30D0"/>
    <w:rsid w:val="006B438A"/>
    <w:rsid w:val="006B4FC1"/>
    <w:rsid w:val="006B63A2"/>
    <w:rsid w:val="006C3D95"/>
    <w:rsid w:val="006D1BB1"/>
    <w:rsid w:val="006E011F"/>
    <w:rsid w:val="006E5C86"/>
    <w:rsid w:val="006E68CB"/>
    <w:rsid w:val="006E713E"/>
    <w:rsid w:val="006F2B3F"/>
    <w:rsid w:val="006F736E"/>
    <w:rsid w:val="00701116"/>
    <w:rsid w:val="00701600"/>
    <w:rsid w:val="00702B87"/>
    <w:rsid w:val="007116B2"/>
    <w:rsid w:val="00712E8D"/>
    <w:rsid w:val="00713C44"/>
    <w:rsid w:val="0071645A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61428"/>
    <w:rsid w:val="007729F2"/>
    <w:rsid w:val="00774DA4"/>
    <w:rsid w:val="007765A1"/>
    <w:rsid w:val="00781F0F"/>
    <w:rsid w:val="00783E67"/>
    <w:rsid w:val="007848A3"/>
    <w:rsid w:val="00786091"/>
    <w:rsid w:val="00791349"/>
    <w:rsid w:val="007921E5"/>
    <w:rsid w:val="007A1587"/>
    <w:rsid w:val="007A34E0"/>
    <w:rsid w:val="007B1F75"/>
    <w:rsid w:val="007B4396"/>
    <w:rsid w:val="007B600E"/>
    <w:rsid w:val="007C1B5A"/>
    <w:rsid w:val="007C1CC8"/>
    <w:rsid w:val="007C3902"/>
    <w:rsid w:val="007C6946"/>
    <w:rsid w:val="007D29A7"/>
    <w:rsid w:val="007D45F1"/>
    <w:rsid w:val="007E0D81"/>
    <w:rsid w:val="007E3B9F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05C"/>
    <w:rsid w:val="008251C4"/>
    <w:rsid w:val="008279EB"/>
    <w:rsid w:val="00830747"/>
    <w:rsid w:val="00830E3E"/>
    <w:rsid w:val="00834DC0"/>
    <w:rsid w:val="00835C35"/>
    <w:rsid w:val="00845A04"/>
    <w:rsid w:val="008678C3"/>
    <w:rsid w:val="00871263"/>
    <w:rsid w:val="008768CA"/>
    <w:rsid w:val="00881E1F"/>
    <w:rsid w:val="00883804"/>
    <w:rsid w:val="00884F72"/>
    <w:rsid w:val="00896B16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E6377"/>
    <w:rsid w:val="008E782D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65583"/>
    <w:rsid w:val="00966E17"/>
    <w:rsid w:val="00977315"/>
    <w:rsid w:val="00982A33"/>
    <w:rsid w:val="009847C5"/>
    <w:rsid w:val="009949D7"/>
    <w:rsid w:val="00997344"/>
    <w:rsid w:val="00997F47"/>
    <w:rsid w:val="009A1A70"/>
    <w:rsid w:val="009A40E6"/>
    <w:rsid w:val="009C06FC"/>
    <w:rsid w:val="009D0F30"/>
    <w:rsid w:val="009D5365"/>
    <w:rsid w:val="009D5C42"/>
    <w:rsid w:val="009E73FB"/>
    <w:rsid w:val="009F11A2"/>
    <w:rsid w:val="009F37B7"/>
    <w:rsid w:val="00A034C5"/>
    <w:rsid w:val="00A04702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76B88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D73"/>
    <w:rsid w:val="00AD6F08"/>
    <w:rsid w:val="00AE4679"/>
    <w:rsid w:val="00AE65E2"/>
    <w:rsid w:val="00B0188E"/>
    <w:rsid w:val="00B15449"/>
    <w:rsid w:val="00B17E85"/>
    <w:rsid w:val="00B20BB6"/>
    <w:rsid w:val="00B24668"/>
    <w:rsid w:val="00B33817"/>
    <w:rsid w:val="00B360E5"/>
    <w:rsid w:val="00B43D21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7764E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6FEC"/>
    <w:rsid w:val="00CA7169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1AD4"/>
    <w:rsid w:val="00D179DF"/>
    <w:rsid w:val="00D209B3"/>
    <w:rsid w:val="00D36A9E"/>
    <w:rsid w:val="00D420A4"/>
    <w:rsid w:val="00D420B6"/>
    <w:rsid w:val="00D50130"/>
    <w:rsid w:val="00D5315E"/>
    <w:rsid w:val="00D55AAB"/>
    <w:rsid w:val="00D57972"/>
    <w:rsid w:val="00D62DE3"/>
    <w:rsid w:val="00D66485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B3EB7"/>
    <w:rsid w:val="00DC07C3"/>
    <w:rsid w:val="00DC181B"/>
    <w:rsid w:val="00DC2E21"/>
    <w:rsid w:val="00DC309B"/>
    <w:rsid w:val="00DC4DA2"/>
    <w:rsid w:val="00DD04C9"/>
    <w:rsid w:val="00DD21C2"/>
    <w:rsid w:val="00DD2AE0"/>
    <w:rsid w:val="00DD4C17"/>
    <w:rsid w:val="00DD74A5"/>
    <w:rsid w:val="00DE5EB6"/>
    <w:rsid w:val="00DE5FC3"/>
    <w:rsid w:val="00DE7140"/>
    <w:rsid w:val="00DF2B1F"/>
    <w:rsid w:val="00DF2DB7"/>
    <w:rsid w:val="00DF62CD"/>
    <w:rsid w:val="00E01C8F"/>
    <w:rsid w:val="00E03B4C"/>
    <w:rsid w:val="00E0464B"/>
    <w:rsid w:val="00E07074"/>
    <w:rsid w:val="00E11637"/>
    <w:rsid w:val="00E14C9F"/>
    <w:rsid w:val="00E16509"/>
    <w:rsid w:val="00E31A99"/>
    <w:rsid w:val="00E32927"/>
    <w:rsid w:val="00E342C1"/>
    <w:rsid w:val="00E436C6"/>
    <w:rsid w:val="00E44582"/>
    <w:rsid w:val="00E45F1D"/>
    <w:rsid w:val="00E50842"/>
    <w:rsid w:val="00E62F00"/>
    <w:rsid w:val="00E66633"/>
    <w:rsid w:val="00E73143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E538D"/>
    <w:rsid w:val="00EF38DA"/>
    <w:rsid w:val="00EF63FC"/>
    <w:rsid w:val="00EF6E77"/>
    <w:rsid w:val="00F00F18"/>
    <w:rsid w:val="00F025A2"/>
    <w:rsid w:val="00F04712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035"/>
    <w:rsid w:val="00F4227D"/>
    <w:rsid w:val="00F44EAC"/>
    <w:rsid w:val="00F46759"/>
    <w:rsid w:val="00F60098"/>
    <w:rsid w:val="00F61C5C"/>
    <w:rsid w:val="00F653B8"/>
    <w:rsid w:val="00F727BF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06.png@01D82186.36AE3370" TargetMode="External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cid:image003.png@01D82186.36AE3370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cid:image005.png@01D82186.36AE3370" TargetMode="External"/><Relationship Id="rId20" Type="http://schemas.openxmlformats.org/officeDocument/2006/relationships/image" Target="cid:image007.png@01D82186.36AE3370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cid:image009.png@01D82186.36AE337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10" Type="http://schemas.openxmlformats.org/officeDocument/2006/relationships/image" Target="cid:image002.png@01D82186.36AE3370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4.png@01D82186.36AE3370" TargetMode="External"/><Relationship Id="rId22" Type="http://schemas.openxmlformats.org/officeDocument/2006/relationships/image" Target="cid:image008.png@01D82186.36AE3370" TargetMode="External"/><Relationship Id="rId27" Type="http://schemas.openxmlformats.org/officeDocument/2006/relationships/image" Target="media/image11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1458</Words>
  <Characters>7118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66</cp:revision>
  <cp:lastPrinted>2019-02-25T14:05:00Z</cp:lastPrinted>
  <dcterms:created xsi:type="dcterms:W3CDTF">2022-11-01T21:02:00Z</dcterms:created>
  <dcterms:modified xsi:type="dcterms:W3CDTF">2022-11-07T22:51:00Z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