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82DBA" w14:textId="382B6231" w:rsidR="00601F21" w:rsidRPr="008B794A" w:rsidRDefault="00601F21" w:rsidP="00601F21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 w:rsidR="00DF4AE0"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7E49E3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390E2D">
        <w:rPr>
          <w:rFonts w:ascii="Arial" w:eastAsia="MS Mincho" w:hAnsi="Arial" w:cs="Arial"/>
          <w:b/>
          <w:sz w:val="24"/>
          <w:szCs w:val="24"/>
          <w:lang w:val="en-US"/>
        </w:rPr>
        <w:t>2000</w:t>
      </w:r>
      <w:r w:rsidR="003E7EAB">
        <w:rPr>
          <w:rFonts w:ascii="Arial" w:eastAsia="MS Mincho" w:hAnsi="Arial" w:cs="Arial"/>
          <w:b/>
          <w:sz w:val="24"/>
          <w:szCs w:val="24"/>
          <w:lang w:val="en-US"/>
        </w:rPr>
        <w:t>3</w:t>
      </w:r>
    </w:p>
    <w:p w14:paraId="0E86B34B" w14:textId="6A03FE39" w:rsidR="00601F21" w:rsidRDefault="00F66D07" w:rsidP="00601F21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</w:p>
    <w:p w14:paraId="363CB8C9" w14:textId="77777777" w:rsidR="00F66D07" w:rsidRDefault="00F66D07" w:rsidP="00601F21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6099007D" w14:textId="77777777" w:rsidR="00601F21" w:rsidRPr="00655AB7" w:rsidRDefault="00601F21" w:rsidP="00601F21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68B496BF" w14:textId="3821E44C" w:rsidR="00601F21" w:rsidRDefault="00601F21" w:rsidP="00601F21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</w:t>
      </w:r>
      <w:r w:rsidR="00F66D07">
        <w:rPr>
          <w:rFonts w:ascii="Arial" w:eastAsia="MS Mincho" w:hAnsi="Arial" w:cs="Arial"/>
          <w:lang w:val="en-US" w:eastAsia="ja-JP"/>
        </w:rPr>
        <w:t>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 w:rsidR="00891EAF"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="00586840" w:rsidRPr="00586840">
        <w:rPr>
          <w:rFonts w:ascii="Arial" w:eastAsia="MS Mincho" w:hAnsi="Arial" w:cs="Arial"/>
          <w:lang w:val="en-US" w:eastAsia="ja-JP"/>
        </w:rPr>
        <w:t>CA_n25-n41-n66</w:t>
      </w:r>
      <w:r w:rsidR="00352C17">
        <w:rPr>
          <w:rFonts w:ascii="Arial" w:eastAsia="MS Mincho" w:hAnsi="Arial" w:cs="Arial"/>
          <w:lang w:val="en-US" w:eastAsia="ja-JP"/>
        </w:rPr>
        <w:t xml:space="preserve"> </w:t>
      </w:r>
      <w:r w:rsidR="0002003E" w:rsidRPr="0002003E">
        <w:rPr>
          <w:rFonts w:ascii="Arial" w:eastAsia="MS Mincho" w:hAnsi="Arial" w:cs="Arial"/>
          <w:lang w:val="en-US" w:eastAsia="ja-JP"/>
        </w:rPr>
        <w:t>with PC2 2BUL</w:t>
      </w:r>
    </w:p>
    <w:p w14:paraId="73080755" w14:textId="2B0E93E7" w:rsidR="00601F21" w:rsidRPr="007249ED" w:rsidRDefault="00601F21" w:rsidP="00601F21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7249ED" w:rsidRPr="007249ED">
        <w:rPr>
          <w:rFonts w:ascii="Arial" w:eastAsia="MS Mincho" w:hAnsi="Arial" w:cs="Arial"/>
          <w:bCs/>
          <w:lang w:val="pt-BR"/>
        </w:rPr>
        <w:t>7.19.2</w:t>
      </w:r>
    </w:p>
    <w:p w14:paraId="160E41F1" w14:textId="77777777" w:rsidR="00601F21" w:rsidRPr="00655AB7" w:rsidRDefault="00601F21" w:rsidP="00601F21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3C0469FB" w14:textId="77777777" w:rsidR="00601F21" w:rsidRPr="0030239D" w:rsidRDefault="00601F21" w:rsidP="00601F21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10629B34" w14:textId="77777777" w:rsidR="00601F21" w:rsidRPr="0030239D" w:rsidRDefault="00601F21" w:rsidP="00601F2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1E8C546" w14:textId="42832918" w:rsidR="00601F21" w:rsidRDefault="00601F21" w:rsidP="00601F21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 w:rsidR="00586840"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 w:rsidR="00586840"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 w:rsidR="00586840">
        <w:rPr>
          <w:rFonts w:ascii="Arial" w:eastAsia="MS Mincho" w:hAnsi="Arial" w:cs="Arial"/>
          <w:lang w:val="en-US"/>
        </w:rPr>
        <w:t xml:space="preserve">for c combinations with </w:t>
      </w:r>
      <w:r w:rsidR="00586840" w:rsidRPr="00586840">
        <w:rPr>
          <w:rFonts w:ascii="Arial" w:eastAsia="MS Mincho" w:hAnsi="Arial" w:cs="Arial"/>
          <w:lang w:val="en-US"/>
        </w:rPr>
        <w:t>CA_n25-n41-n66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49E4EECA" w14:textId="6C734FF7" w:rsidR="00601F21" w:rsidRDefault="00601F21" w:rsidP="00601F21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MSD is calculated by calculating the interference power for </w:t>
      </w:r>
      <w:r w:rsidR="00FC13E1"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 w:rsidR="00FC13E1"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</w:t>
      </w:r>
      <w:r w:rsidR="00A36B27">
        <w:rPr>
          <w:rFonts w:ascii="Arial" w:eastAsia="MS Mincho" w:hAnsi="Arial" w:cs="Arial"/>
          <w:lang w:val="en-US"/>
        </w:rPr>
        <w:t>equations are included</w:t>
      </w:r>
      <w:r>
        <w:rPr>
          <w:rFonts w:ascii="Arial" w:eastAsia="MS Mincho" w:hAnsi="Arial" w:cs="Arial"/>
          <w:lang w:val="en-US"/>
        </w:rPr>
        <w:t xml:space="preserve">. </w:t>
      </w:r>
    </w:p>
    <w:p w14:paraId="7872D889" w14:textId="77777777" w:rsidR="00601F21" w:rsidRPr="0030239D" w:rsidRDefault="00601F21" w:rsidP="00601F2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68E9EE96" w14:textId="161AB0DA" w:rsidR="00601F21" w:rsidRPr="0030239D" w:rsidRDefault="00601F21" w:rsidP="00F26811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="008C7D42" w:rsidRPr="008C7D42">
        <w:rPr>
          <w:rFonts w:ascii="Arial" w:eastAsia="SimSun" w:hAnsi="Arial" w:cs="Arial"/>
          <w:lang w:val="en-US"/>
        </w:rPr>
        <w:t>RP-222623</w:t>
      </w:r>
      <w:r w:rsidR="008C7D42">
        <w:rPr>
          <w:rFonts w:ascii="Arial" w:eastAsia="SimSun" w:hAnsi="Arial" w:cs="Arial"/>
          <w:lang w:val="en-US"/>
        </w:rPr>
        <w:t xml:space="preserve">, </w:t>
      </w:r>
      <w:r w:rsidR="00F26811"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 w:rsidR="00F26811"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="00F26811"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="00F26811"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7172E334" w14:textId="77777777" w:rsidR="00601F21" w:rsidRPr="0030239D" w:rsidRDefault="00601F21" w:rsidP="00601F21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5F83459D" w14:textId="77777777" w:rsidR="00601F21" w:rsidRPr="0030239D" w:rsidRDefault="00601F21" w:rsidP="00601F21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4A127E76" w14:textId="77777777" w:rsidR="00601F21" w:rsidRPr="0030239D" w:rsidRDefault="00601F21" w:rsidP="00601F2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428A5A52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AC1BC91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456BC9A9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3244112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0E11FDD" w14:textId="77777777" w:rsidR="00601F21" w:rsidRPr="003D0F39" w:rsidRDefault="00601F21" w:rsidP="00601F21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5663F57B" w14:textId="02908A32" w:rsidR="00A047D8" w:rsidRDefault="00A047D8" w:rsidP="00A047D8">
      <w:pPr>
        <w:pStyle w:val="Heading1"/>
        <w:rPr>
          <w:lang w:eastAsia="zh-CN"/>
        </w:rPr>
      </w:pPr>
      <w:bookmarkStart w:id="2" w:name="_Toc115167923"/>
      <w:r>
        <w:rPr>
          <w:lang w:eastAsia="zh-CN"/>
        </w:rPr>
        <w:t>6</w:t>
      </w:r>
      <w:r>
        <w:rPr>
          <w:lang w:eastAsia="zh-CN"/>
        </w:rPr>
        <w:tab/>
      </w:r>
      <w:r w:rsidR="008E4395">
        <w:rPr>
          <w:lang w:eastAsia="zh-CN"/>
        </w:rPr>
        <w:t xml:space="preserve">High </w:t>
      </w:r>
      <w:r w:rsidRPr="00A047D8">
        <w:rPr>
          <w:rFonts w:hint="eastAsia"/>
          <w:lang w:eastAsia="zh-CN"/>
        </w:rPr>
        <w:t xml:space="preserve">Power </w:t>
      </w:r>
      <w:r w:rsidR="008E4395">
        <w:rPr>
          <w:lang w:eastAsia="zh-CN"/>
        </w:rPr>
        <w:t>UE</w:t>
      </w:r>
      <w:r w:rsidRPr="00A047D8">
        <w:rPr>
          <w:rFonts w:hint="eastAsia"/>
          <w:lang w:eastAsia="zh-CN"/>
        </w:rPr>
        <w:t xml:space="preserve"> CA </w:t>
      </w:r>
      <w:r w:rsidR="00162DEC">
        <w:rPr>
          <w:lang w:eastAsia="zh-CN"/>
        </w:rPr>
        <w:t xml:space="preserve">of 3 bands DL and </w:t>
      </w:r>
      <w:r w:rsidR="008E4395">
        <w:rPr>
          <w:lang w:eastAsia="zh-CN"/>
        </w:rPr>
        <w:t xml:space="preserve">1 or </w:t>
      </w:r>
      <w:r w:rsidR="00162DEC">
        <w:rPr>
          <w:lang w:eastAsia="zh-CN"/>
        </w:rPr>
        <w:t>2 bands</w:t>
      </w:r>
      <w:r w:rsidRPr="00A047D8">
        <w:rPr>
          <w:lang w:eastAsia="zh-CN"/>
        </w:rPr>
        <w:t xml:space="preserve"> UL</w:t>
      </w:r>
      <w:bookmarkEnd w:id="2"/>
    </w:p>
    <w:p w14:paraId="5663F57C" w14:textId="7842AB63" w:rsidR="002033D5" w:rsidRPr="004D3578" w:rsidRDefault="00A047D8" w:rsidP="002033D5">
      <w:pPr>
        <w:pStyle w:val="Heading2"/>
        <w:rPr>
          <w:lang w:eastAsia="zh-CN"/>
        </w:rPr>
      </w:pPr>
      <w:bookmarkStart w:id="3" w:name="_Toc115167924"/>
      <w:r>
        <w:t>6</w:t>
      </w:r>
      <w:r w:rsidR="002033D5" w:rsidRPr="004D3578">
        <w:t>.</w:t>
      </w:r>
      <w:r w:rsidR="001D160E">
        <w:rPr>
          <w:rFonts w:hint="eastAsia"/>
          <w:lang w:eastAsia="zh-CN"/>
        </w:rPr>
        <w:t>x</w:t>
      </w:r>
      <w:r w:rsidR="002033D5" w:rsidRPr="004D3578">
        <w:tab/>
      </w:r>
      <w:r w:rsidR="000C46C1">
        <w:t xml:space="preserve">DL </w:t>
      </w:r>
      <w:r>
        <w:rPr>
          <w:lang w:eastAsia="zh-CN"/>
        </w:rPr>
        <w:t>CA_n</w:t>
      </w:r>
      <w:r w:rsidR="000C46C1">
        <w:rPr>
          <w:lang w:eastAsia="zh-CN"/>
        </w:rPr>
        <w:t>25</w:t>
      </w:r>
      <w:r>
        <w:rPr>
          <w:lang w:eastAsia="zh-CN"/>
        </w:rPr>
        <w:t>-n</w:t>
      </w:r>
      <w:r w:rsidR="000C46C1">
        <w:rPr>
          <w:lang w:eastAsia="zh-CN"/>
        </w:rPr>
        <w:t>41</w:t>
      </w:r>
      <w:r>
        <w:rPr>
          <w:lang w:eastAsia="zh-CN"/>
        </w:rPr>
        <w:t>-n</w:t>
      </w:r>
      <w:r w:rsidR="000C46C1">
        <w:rPr>
          <w:lang w:eastAsia="zh-CN"/>
        </w:rPr>
        <w:t>66</w:t>
      </w:r>
      <w:bookmarkEnd w:id="3"/>
      <w:r w:rsidR="000C46C1">
        <w:rPr>
          <w:lang w:eastAsia="zh-CN"/>
        </w:rPr>
        <w:t xml:space="preserve">, UL </w:t>
      </w:r>
      <w:r w:rsidR="000C46C1" w:rsidRPr="000C46C1">
        <w:rPr>
          <w:lang w:eastAsia="zh-CN"/>
        </w:rPr>
        <w:t>CA_n25</w:t>
      </w:r>
      <w:r w:rsidR="0011278A">
        <w:rPr>
          <w:lang w:eastAsia="zh-CN"/>
        </w:rPr>
        <w:t>A</w:t>
      </w:r>
      <w:r w:rsidR="000C46C1" w:rsidRPr="000C46C1">
        <w:rPr>
          <w:lang w:eastAsia="zh-CN"/>
        </w:rPr>
        <w:t>-n41</w:t>
      </w:r>
      <w:r w:rsidR="0011278A">
        <w:rPr>
          <w:lang w:eastAsia="zh-CN"/>
        </w:rPr>
        <w:t>A</w:t>
      </w:r>
    </w:p>
    <w:p w14:paraId="5663F57D" w14:textId="77777777" w:rsidR="00BB7C76" w:rsidRPr="001043CD" w:rsidRDefault="001051C5" w:rsidP="00634A01">
      <w:pPr>
        <w:pStyle w:val="Heading3"/>
        <w:rPr>
          <w:rFonts w:cs="Arial"/>
          <w:szCs w:val="28"/>
          <w:lang w:eastAsia="zh-CN"/>
        </w:rPr>
      </w:pPr>
      <w:bookmarkStart w:id="4" w:name="_Toc3303723"/>
      <w:bookmarkStart w:id="5" w:name="_Toc3364427"/>
      <w:bookmarkStart w:id="6" w:name="_Toc46412257"/>
      <w:bookmarkStart w:id="7" w:name="_Toc115167925"/>
      <w:r>
        <w:rPr>
          <w:rFonts w:cs="Arial"/>
          <w:szCs w:val="28"/>
          <w:lang w:eastAsia="zh-CN"/>
        </w:rPr>
        <w:t>6</w:t>
      </w:r>
      <w:r w:rsidR="00BB7C76" w:rsidRPr="001043CD">
        <w:rPr>
          <w:rFonts w:cs="Arial" w:hint="eastAsia"/>
          <w:szCs w:val="28"/>
          <w:lang w:eastAsia="zh-CN"/>
        </w:rPr>
        <w:t>.</w:t>
      </w:r>
      <w:r w:rsidR="001043CD">
        <w:rPr>
          <w:rFonts w:cs="Arial" w:hint="eastAsia"/>
          <w:szCs w:val="28"/>
          <w:lang w:eastAsia="zh-CN"/>
        </w:rPr>
        <w:t>x</w:t>
      </w:r>
      <w:r w:rsidR="00BB7C76" w:rsidRPr="001043CD">
        <w:rPr>
          <w:rFonts w:cs="Arial"/>
          <w:szCs w:val="28"/>
          <w:lang w:eastAsia="zh-CN"/>
        </w:rPr>
        <w:t>.</w:t>
      </w:r>
      <w:r w:rsidR="005C574E" w:rsidRPr="001043CD">
        <w:rPr>
          <w:rFonts w:cs="Arial" w:hint="eastAsia"/>
          <w:szCs w:val="28"/>
          <w:lang w:eastAsia="zh-CN"/>
        </w:rPr>
        <w:t>1</w:t>
      </w:r>
      <w:r w:rsidR="00BB7C76" w:rsidRPr="001043CD">
        <w:rPr>
          <w:rFonts w:cs="Arial"/>
          <w:szCs w:val="28"/>
          <w:lang w:eastAsia="zh-CN"/>
        </w:rPr>
        <w:tab/>
        <w:t>Configuration</w:t>
      </w:r>
      <w:bookmarkEnd w:id="4"/>
      <w:bookmarkEnd w:id="5"/>
      <w:bookmarkEnd w:id="6"/>
      <w:r w:rsidR="00BC7DD1" w:rsidRPr="001043CD">
        <w:rPr>
          <w:rFonts w:cs="Arial" w:hint="eastAsia"/>
          <w:szCs w:val="28"/>
          <w:lang w:eastAsia="zh-CN"/>
        </w:rPr>
        <w:t>s</w:t>
      </w:r>
      <w:bookmarkEnd w:id="7"/>
    </w:p>
    <w:p w14:paraId="5663F57E" w14:textId="1FC94B0A" w:rsidR="00D420A4" w:rsidRDefault="00D420A4" w:rsidP="00D420A4">
      <w:pPr>
        <w:rPr>
          <w:rStyle w:val="CommentReference"/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 w:rsidR="001770DE">
        <w:rPr>
          <w:rFonts w:hint="eastAsia"/>
          <w:i/>
          <w:color w:val="0000FF"/>
          <w:lang w:eastAsia="zh-CN"/>
        </w:rPr>
        <w:t xml:space="preserve"> </w:t>
      </w:r>
      <w:r>
        <w:rPr>
          <w:rFonts w:hint="eastAsia"/>
          <w:i/>
          <w:color w:val="0000FF"/>
          <w:lang w:eastAsia="zh-CN"/>
        </w:rPr>
        <w:t xml:space="preserve">the CA configurations and </w:t>
      </w:r>
      <w:r w:rsidRPr="00D420A4">
        <w:rPr>
          <w:i/>
          <w:color w:val="0000FF"/>
          <w:lang w:eastAsia="zh-CN"/>
        </w:rPr>
        <w:t>bandwidth combinations sets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 xml:space="preserve">should be kept same as defined in 38.101-1 </w:t>
      </w:r>
      <w:r w:rsidRPr="00D420A4">
        <w:rPr>
          <w:rStyle w:val="CommentReference"/>
          <w:i/>
          <w:color w:val="0000FF"/>
          <w:sz w:val="20"/>
          <w:lang w:eastAsia="zh-CN"/>
        </w:rPr>
        <w:t>Table 5.5A.3</w:t>
      </w:r>
      <w:r w:rsidR="009847C5">
        <w:rPr>
          <w:rStyle w:val="CommentReference"/>
          <w:i/>
          <w:color w:val="0000FF"/>
          <w:sz w:val="20"/>
          <w:lang w:eastAsia="zh-CN"/>
        </w:rPr>
        <w:t>.2</w:t>
      </w:r>
      <w:r w:rsidRPr="00D420A4">
        <w:rPr>
          <w:rStyle w:val="CommentReference"/>
          <w:i/>
          <w:color w:val="0000FF"/>
          <w:sz w:val="20"/>
          <w:lang w:eastAsia="zh-CN"/>
        </w:rPr>
        <w:t>-1</w:t>
      </w:r>
      <w:r w:rsidR="0005499C">
        <w:rPr>
          <w:rStyle w:val="CommentReference"/>
          <w:i/>
          <w:color w:val="0000FF"/>
          <w:sz w:val="20"/>
          <w:lang w:eastAsia="zh-CN"/>
        </w:rPr>
        <w:t>x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>unless additional clarification</w:t>
      </w:r>
      <w:r w:rsidRPr="00C9082B">
        <w:rPr>
          <w:rStyle w:val="CommentReference"/>
          <w:i/>
          <w:color w:val="0000FF"/>
        </w:rPr>
        <w:t>&gt;</w:t>
      </w:r>
    </w:p>
    <w:p w14:paraId="5663F580" w14:textId="5CFF1ED9" w:rsidR="00BC7DD1" w:rsidRDefault="001051C5" w:rsidP="00EF63FC">
      <w:pPr>
        <w:pStyle w:val="TH"/>
        <w:rPr>
          <w:lang w:val="en-US"/>
        </w:rPr>
      </w:pPr>
      <w:r>
        <w:rPr>
          <w:lang w:val="en-US"/>
        </w:rPr>
        <w:t>Table 6</w:t>
      </w:r>
      <w:r w:rsidR="00BC7DD1" w:rsidRPr="00BC7DD1">
        <w:rPr>
          <w:lang w:val="en-US"/>
        </w:rPr>
        <w:t>.</w:t>
      </w:r>
      <w:r w:rsidR="003435BC">
        <w:rPr>
          <w:rFonts w:hint="eastAsia"/>
          <w:lang w:val="en-US" w:eastAsia="zh-CN"/>
        </w:rPr>
        <w:t>x.1</w:t>
      </w:r>
      <w:r w:rsidR="00BC7DD1" w:rsidRPr="00BC7DD1">
        <w:rPr>
          <w:lang w:val="en-US"/>
        </w:rPr>
        <w:t>-1: NR CA configurations and bandwi</w:t>
      </w:r>
      <w:r w:rsidR="000F34E8">
        <w:rPr>
          <w:rFonts w:hint="eastAsia"/>
          <w:lang w:val="en-US" w:eastAsia="zh-CN"/>
        </w:rPr>
        <w:t>d</w:t>
      </w:r>
      <w:r w:rsidR="00BC7DD1" w:rsidRPr="00BC7DD1">
        <w:rPr>
          <w:lang w:val="en-US"/>
        </w:rPr>
        <w:t xml:space="preserve">th combinations sets </w:t>
      </w:r>
      <w:r w:rsidR="00410F6F">
        <w:rPr>
          <w:lang w:val="en-US"/>
        </w:rPr>
        <w:t xml:space="preserve">defined </w:t>
      </w:r>
      <w:r w:rsidR="00410F6F">
        <w:rPr>
          <w:rFonts w:hint="eastAsia"/>
          <w:lang w:val="en-US" w:eastAsia="zh-CN"/>
        </w:rPr>
        <w:t xml:space="preserve">for </w:t>
      </w:r>
      <w:r w:rsidR="00410F6F">
        <w:rPr>
          <w:lang w:val="en-US" w:eastAsia="zh-CN"/>
        </w:rPr>
        <w:t>inter-band CA (three bands)</w:t>
      </w:r>
      <w:r w:rsidR="00BC7DD1"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2320"/>
        <w:gridCol w:w="919"/>
        <w:gridCol w:w="3563"/>
        <w:gridCol w:w="2375"/>
      </w:tblGrid>
      <w:tr w:rsidR="007921E5" w:rsidRPr="00AD0178" w14:paraId="6B0CC4DD" w14:textId="77777777" w:rsidTr="00356814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0E07" w14:textId="77777777" w:rsidR="00162DEC" w:rsidRPr="00AD0178" w:rsidRDefault="00162DEC" w:rsidP="009D0F3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3674" w14:textId="77777777" w:rsidR="00AA456D" w:rsidRDefault="00162DEC" w:rsidP="009D0F3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 w:rsidR="00AA456D">
              <w:rPr>
                <w:sz w:val="16"/>
              </w:rPr>
              <w:t xml:space="preserve"> or </w:t>
            </w:r>
          </w:p>
          <w:p w14:paraId="2E18E2FC" w14:textId="072618CD" w:rsidR="00162DEC" w:rsidRPr="00AD0178" w:rsidRDefault="00AA456D" w:rsidP="009D0F30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B01F" w14:textId="77777777" w:rsidR="00162DEC" w:rsidRPr="00AD0178" w:rsidRDefault="00162DEC" w:rsidP="009D0F3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4F2F" w14:textId="77777777" w:rsidR="00162DEC" w:rsidRPr="00AD0178" w:rsidRDefault="00162DEC" w:rsidP="009D0F30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8136" w14:textId="77777777" w:rsidR="00162DEC" w:rsidRPr="00AD0178" w:rsidRDefault="00162DEC" w:rsidP="009D0F3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C16A10" w:rsidRPr="00AD0178" w14:paraId="0120377F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4C7CA" w14:textId="30441AEA" w:rsidR="00D81BEE" w:rsidRPr="00AD0178" w:rsidRDefault="00783E67" w:rsidP="007E3B9F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lastRenderedPageBreak/>
              <w:t>CA_n25A-n41A-n66A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444F8" w14:textId="58001F41" w:rsidR="00D81BEE" w:rsidRPr="00356814" w:rsidRDefault="00D81BEE" w:rsidP="007E3B9F">
            <w:pPr>
              <w:pStyle w:val="TAC"/>
              <w:rPr>
                <w:b/>
                <w:bCs/>
                <w:vertAlign w:val="superscript"/>
                <w:lang w:val="en-US" w:eastAsia="zh-CN"/>
              </w:rPr>
            </w:pPr>
            <w:r w:rsidRPr="001E4D81">
              <w:rPr>
                <w:b/>
                <w:bCs/>
                <w:lang w:val="en-US" w:eastAsia="zh-CN"/>
              </w:rPr>
              <w:t>CA_n25A-n41A</w:t>
            </w:r>
            <w:r w:rsidR="00356814" w:rsidRPr="00356814">
              <w:rPr>
                <w:b/>
                <w:bCs/>
                <w:color w:val="FF0000"/>
                <w:vertAlign w:val="superscript"/>
                <w:lang w:val="en-US" w:eastAsia="zh-CN"/>
              </w:rPr>
              <w:t>7</w:t>
            </w:r>
          </w:p>
          <w:p w14:paraId="7DA6AEB7" w14:textId="77777777" w:rsidR="00D81BEE" w:rsidRPr="001E32DC" w:rsidRDefault="00D81BEE" w:rsidP="007E3B9F">
            <w:pPr>
              <w:pStyle w:val="TAC"/>
              <w:rPr>
                <w:lang w:val="en-US" w:eastAsia="zh-CN"/>
              </w:rPr>
            </w:pPr>
            <w:r w:rsidRPr="001E32DC">
              <w:rPr>
                <w:lang w:val="en-US" w:eastAsia="zh-CN"/>
              </w:rPr>
              <w:t>CA_n25A-n66A</w:t>
            </w:r>
          </w:p>
          <w:p w14:paraId="7F616A4B" w14:textId="7E898D66" w:rsidR="00D81BEE" w:rsidRPr="00AD0178" w:rsidRDefault="00D81BEE" w:rsidP="007E3B9F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t>CA_n41A-n66A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BE40" w14:textId="7E028A0C" w:rsidR="00D81BEE" w:rsidRDefault="00D81BEE" w:rsidP="007E3B9F">
            <w:pPr>
              <w:pStyle w:val="TAC"/>
            </w:pPr>
            <w:r w:rsidRPr="001E32DC">
              <w:rPr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7299" w14:textId="4276E246" w:rsidR="00D81BEE" w:rsidRPr="00F10A93" w:rsidRDefault="00D81BEE" w:rsidP="007E3B9F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B06CA" w14:textId="65D37144" w:rsidR="00D81BEE" w:rsidRPr="00AD0178" w:rsidRDefault="00D81BEE" w:rsidP="007E3B9F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D81BEE" w:rsidRPr="00AD0178" w14:paraId="1C70250C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DBAE2" w14:textId="77777777" w:rsidR="00D81BEE" w:rsidRPr="00AD0178" w:rsidRDefault="00D81BEE" w:rsidP="007E3B9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74F56" w14:textId="77777777" w:rsidR="00D81BEE" w:rsidRPr="00AD0178" w:rsidRDefault="00D81BEE" w:rsidP="007E3B9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660" w14:textId="7BAD35BC" w:rsidR="00D81BEE" w:rsidRDefault="00D81BEE" w:rsidP="007E3B9F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1C70" w14:textId="3EF36D0D" w:rsidR="00D81BEE" w:rsidRPr="00F10A93" w:rsidRDefault="00D81BEE" w:rsidP="007E3B9F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4CD2D" w14:textId="77777777" w:rsidR="00D81BEE" w:rsidRPr="00AD0178" w:rsidRDefault="00D81BEE" w:rsidP="007E3B9F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16A10" w:rsidRPr="00AD0178" w14:paraId="17269EDE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EDD7" w14:textId="77777777" w:rsidR="00D81BEE" w:rsidRPr="00AD0178" w:rsidRDefault="00D81BEE" w:rsidP="007E3B9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1896" w14:textId="77777777" w:rsidR="00D81BEE" w:rsidRPr="00AD0178" w:rsidRDefault="00D81BEE" w:rsidP="007E3B9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1745" w14:textId="1BAB5A06" w:rsidR="00D81BEE" w:rsidRDefault="00D81BEE" w:rsidP="007E3B9F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97AC" w14:textId="17A96AE7" w:rsidR="00D81BEE" w:rsidRPr="00F10A93" w:rsidRDefault="00D81BEE" w:rsidP="007E3B9F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60A6" w14:textId="77777777" w:rsidR="00D81BEE" w:rsidRPr="00AD0178" w:rsidRDefault="00D81BEE" w:rsidP="007E3B9F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546884" w:rsidRPr="00AD0178" w14:paraId="5A848F97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A6FAB" w14:textId="19316E78" w:rsidR="00546884" w:rsidRPr="00AD0178" w:rsidRDefault="00546884" w:rsidP="007E3B9F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t>CA_n25A-n41C-n66A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5F3E7" w14:textId="5DE05729" w:rsidR="00546884" w:rsidRPr="001E4D81" w:rsidRDefault="00546884" w:rsidP="007E3B9F">
            <w:pPr>
              <w:pStyle w:val="TAC"/>
              <w:rPr>
                <w:b/>
                <w:bCs/>
                <w:lang w:val="en-US"/>
              </w:rPr>
            </w:pPr>
            <w:r w:rsidRPr="001E4D81">
              <w:rPr>
                <w:b/>
                <w:bCs/>
                <w:lang w:val="en-US"/>
              </w:rPr>
              <w:t>CA_n25A-n41A</w:t>
            </w:r>
            <w:r w:rsidR="00356814" w:rsidRPr="00356814">
              <w:rPr>
                <w:b/>
                <w:bCs/>
                <w:color w:val="FF0000"/>
                <w:vertAlign w:val="superscript"/>
                <w:lang w:val="en-US" w:eastAsia="zh-CN"/>
              </w:rPr>
              <w:t>7</w:t>
            </w:r>
          </w:p>
          <w:p w14:paraId="0F9AD563" w14:textId="77777777" w:rsidR="00546884" w:rsidRPr="001E32DC" w:rsidRDefault="00546884" w:rsidP="007E3B9F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CA_n25A-n66A</w:t>
            </w:r>
          </w:p>
          <w:p w14:paraId="220AAB78" w14:textId="41F9032B" w:rsidR="00546884" w:rsidRPr="00AD0178" w:rsidRDefault="00546884" w:rsidP="007E3B9F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E4DA" w14:textId="08FB580C" w:rsidR="00546884" w:rsidRDefault="00546884" w:rsidP="007E3B9F">
            <w:pPr>
              <w:pStyle w:val="TAC"/>
            </w:pPr>
            <w:r w:rsidRPr="001E32DC">
              <w:rPr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32E6" w14:textId="2D6D8C84" w:rsidR="00546884" w:rsidRPr="00F10A93" w:rsidRDefault="00546884" w:rsidP="007E3B9F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561C5" w14:textId="5EB47AB8" w:rsidR="00546884" w:rsidRPr="00AD0178" w:rsidRDefault="00546884" w:rsidP="007E3B9F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46884" w:rsidRPr="00AD0178" w14:paraId="2D067411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58992" w14:textId="77777777" w:rsidR="00546884" w:rsidRPr="00AD0178" w:rsidRDefault="00546884" w:rsidP="007E3B9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B673A" w14:textId="77777777" w:rsidR="00546884" w:rsidRPr="00AD0178" w:rsidRDefault="00546884" w:rsidP="007E3B9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F6F5" w14:textId="4CD4CBB8" w:rsidR="00546884" w:rsidRDefault="00546884" w:rsidP="007E3B9F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FB81" w14:textId="1A983ABF" w:rsidR="00546884" w:rsidRPr="00F10A93" w:rsidRDefault="00546884" w:rsidP="007E3B9F">
            <w:pPr>
              <w:pStyle w:val="TAC"/>
              <w:rPr>
                <w:lang w:val="en-US" w:eastAsia="zh-CN" w:bidi="ar"/>
              </w:rPr>
            </w:pPr>
            <w:r w:rsidRPr="00A83141">
              <w:rPr>
                <w:lang w:val="en-US" w:eastAsia="zh-CN" w:bidi="ar"/>
              </w:rPr>
              <w:t>CA_n41C</w:t>
            </w:r>
            <w:r>
              <w:rPr>
                <w:lang w:val="en-US" w:eastAsia="zh-CN" w:bidi="ar"/>
              </w:rPr>
              <w:t>_</w:t>
            </w:r>
            <w:r w:rsidRPr="00A83141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A83141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E7048" w14:textId="77777777" w:rsidR="00546884" w:rsidRPr="00AD0178" w:rsidRDefault="00546884" w:rsidP="007E3B9F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546884" w:rsidRPr="00AD0178" w14:paraId="5728FE75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F77F4" w14:textId="77777777" w:rsidR="00546884" w:rsidRPr="00AD0178" w:rsidRDefault="00546884" w:rsidP="007E3B9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CC4A" w14:textId="77777777" w:rsidR="00546884" w:rsidRPr="00AD0178" w:rsidRDefault="00546884" w:rsidP="007E3B9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2E70" w14:textId="5D127040" w:rsidR="00546884" w:rsidRDefault="00546884" w:rsidP="007E3B9F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6CAE" w14:textId="2769304D" w:rsidR="00546884" w:rsidRPr="00F10A93" w:rsidRDefault="00546884" w:rsidP="007E3B9F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41EE" w14:textId="77777777" w:rsidR="00546884" w:rsidRPr="00AD0178" w:rsidRDefault="00546884" w:rsidP="007E3B9F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7E3B9F" w:rsidRPr="00AD0178" w14:paraId="2942CAC4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68867" w14:textId="62DBB9FA" w:rsidR="007E3B9F" w:rsidRPr="00AD0178" w:rsidRDefault="007E3B9F" w:rsidP="007E3B9F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t>CA_n25A-n41(2A)-n66A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FC636" w14:textId="027CA461" w:rsidR="007E3B9F" w:rsidRPr="001E4D81" w:rsidRDefault="007E3B9F" w:rsidP="007E3B9F">
            <w:pPr>
              <w:pStyle w:val="TAC"/>
              <w:rPr>
                <w:b/>
                <w:bCs/>
                <w:lang w:val="en-US"/>
              </w:rPr>
            </w:pPr>
            <w:r w:rsidRPr="001E4D81">
              <w:rPr>
                <w:b/>
                <w:bCs/>
                <w:lang w:val="en-US"/>
              </w:rPr>
              <w:t>CA_n25A-n41A</w:t>
            </w:r>
            <w:r w:rsidR="00356814" w:rsidRPr="00356814">
              <w:rPr>
                <w:b/>
                <w:bCs/>
                <w:color w:val="FF0000"/>
                <w:vertAlign w:val="superscript"/>
                <w:lang w:val="en-US" w:eastAsia="zh-CN"/>
              </w:rPr>
              <w:t>7</w:t>
            </w:r>
          </w:p>
          <w:p w14:paraId="5344000D" w14:textId="77777777" w:rsidR="007E3B9F" w:rsidRPr="001E32DC" w:rsidRDefault="007E3B9F" w:rsidP="007E3B9F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CA_n25A-n66A</w:t>
            </w:r>
          </w:p>
          <w:p w14:paraId="1ABB8F2B" w14:textId="72C2C511" w:rsidR="007E3B9F" w:rsidRPr="00AD0178" w:rsidRDefault="007E3B9F" w:rsidP="007E3B9F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1D7E" w14:textId="350F0EEB" w:rsidR="007E3B9F" w:rsidRDefault="007E3B9F" w:rsidP="007E3B9F">
            <w:pPr>
              <w:pStyle w:val="TAC"/>
            </w:pPr>
            <w:r w:rsidRPr="001E32DC">
              <w:rPr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3F71" w14:textId="1DBC1D06" w:rsidR="007E3B9F" w:rsidRPr="00F10A93" w:rsidRDefault="007E3B9F" w:rsidP="007E3B9F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6B5A1" w14:textId="54B225E0" w:rsidR="007E3B9F" w:rsidRPr="00AD0178" w:rsidRDefault="007E3B9F" w:rsidP="007E3B9F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E3B9F" w:rsidRPr="00AD0178" w14:paraId="77532FC6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97C8D" w14:textId="77777777" w:rsidR="007E3B9F" w:rsidRPr="00AD0178" w:rsidRDefault="007E3B9F" w:rsidP="007E3B9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BDB4E" w14:textId="77777777" w:rsidR="007E3B9F" w:rsidRPr="00AD0178" w:rsidRDefault="007E3B9F" w:rsidP="007E3B9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0E03" w14:textId="5163F324" w:rsidR="007E3B9F" w:rsidRDefault="007E3B9F" w:rsidP="007E3B9F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6F4A" w14:textId="02739415" w:rsidR="007E3B9F" w:rsidRPr="00F10A93" w:rsidRDefault="007E3B9F" w:rsidP="007E3B9F">
            <w:pPr>
              <w:pStyle w:val="TAC"/>
              <w:rPr>
                <w:lang w:val="en-US" w:eastAsia="zh-CN" w:bidi="ar"/>
              </w:rPr>
            </w:pPr>
            <w:r w:rsidRPr="00A83141">
              <w:rPr>
                <w:lang w:val="en-US" w:eastAsia="zh-CN" w:bidi="ar"/>
              </w:rPr>
              <w:t>CA_n41</w:t>
            </w:r>
            <w:r>
              <w:rPr>
                <w:lang w:val="en-US" w:eastAsia="zh-CN" w:bidi="ar"/>
              </w:rPr>
              <w:t>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A83141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A83141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960CA" w14:textId="77777777" w:rsidR="007E3B9F" w:rsidRPr="00AD0178" w:rsidRDefault="007E3B9F" w:rsidP="007E3B9F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7E3B9F" w:rsidRPr="00AD0178" w14:paraId="7F0396F4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CABA6" w14:textId="77777777" w:rsidR="007E3B9F" w:rsidRPr="00AD0178" w:rsidRDefault="007E3B9F" w:rsidP="007E3B9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EEB8" w14:textId="77777777" w:rsidR="007E3B9F" w:rsidRPr="00AD0178" w:rsidRDefault="007E3B9F" w:rsidP="007E3B9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0CDE" w14:textId="2704A19A" w:rsidR="007E3B9F" w:rsidRDefault="007E3B9F" w:rsidP="007E3B9F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7C97" w14:textId="77B85EB8" w:rsidR="007E3B9F" w:rsidRPr="00F10A93" w:rsidRDefault="007E3B9F" w:rsidP="007E3B9F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5B77" w14:textId="77777777" w:rsidR="007E3B9F" w:rsidRPr="00AD0178" w:rsidRDefault="007E3B9F" w:rsidP="007E3B9F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111D5A" w:rsidRPr="00AD0178" w14:paraId="4C691CA5" w14:textId="77777777" w:rsidTr="009D0F3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DC42A" w14:textId="2008FBFD" w:rsidR="00111D5A" w:rsidRPr="00DF66D8" w:rsidRDefault="00111D5A" w:rsidP="00111D5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000B4BD7" w14:textId="77777777" w:rsidR="00111D5A" w:rsidRPr="00AD0178" w:rsidRDefault="00111D5A" w:rsidP="00111D5A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5663F63D" w14:textId="77777777" w:rsidR="00BC7DD1" w:rsidRPr="00BB7C76" w:rsidRDefault="00BC7DD1" w:rsidP="00BB7C76">
      <w:pPr>
        <w:rPr>
          <w:sz w:val="18"/>
          <w:lang w:val="x-none" w:eastAsia="zh-CN"/>
        </w:rPr>
      </w:pPr>
    </w:p>
    <w:p w14:paraId="5663F63E" w14:textId="77777777" w:rsidR="00BB7C76" w:rsidRPr="001043CD" w:rsidRDefault="004A6142" w:rsidP="00BB7C76">
      <w:pPr>
        <w:pStyle w:val="Heading3"/>
        <w:rPr>
          <w:rFonts w:cs="Arial"/>
          <w:szCs w:val="28"/>
          <w:lang w:val="en-US" w:eastAsia="zh-CN"/>
        </w:rPr>
      </w:pPr>
      <w:bookmarkStart w:id="8" w:name="_Toc3303724"/>
      <w:bookmarkStart w:id="9" w:name="_Toc3364428"/>
      <w:bookmarkStart w:id="10" w:name="_Toc46412258"/>
      <w:bookmarkStart w:id="11" w:name="_Toc115167926"/>
      <w:r>
        <w:rPr>
          <w:rFonts w:cs="Arial"/>
          <w:lang w:eastAsia="zh-CN"/>
        </w:rPr>
        <w:t>6</w:t>
      </w:r>
      <w:r w:rsidR="00BB7C76" w:rsidRPr="001043CD">
        <w:rPr>
          <w:rFonts w:cs="Arial"/>
          <w:lang w:eastAsia="zh-CN"/>
        </w:rPr>
        <w:t>.</w:t>
      </w:r>
      <w:r w:rsidR="001043CD">
        <w:rPr>
          <w:rFonts w:cs="Arial" w:hint="eastAsia"/>
          <w:lang w:eastAsia="zh-CN"/>
        </w:rPr>
        <w:t>x</w:t>
      </w:r>
      <w:r w:rsidR="00BB7C76" w:rsidRPr="001043CD">
        <w:rPr>
          <w:rFonts w:cs="Arial"/>
          <w:lang w:eastAsia="zh-CN"/>
        </w:rPr>
        <w:t>.</w:t>
      </w:r>
      <w:r w:rsidR="007C3902" w:rsidRPr="001043CD">
        <w:rPr>
          <w:rFonts w:cs="Arial" w:hint="eastAsia"/>
          <w:lang w:eastAsia="zh-CN"/>
        </w:rPr>
        <w:t>2</w:t>
      </w:r>
      <w:r w:rsidR="00BB7C76" w:rsidRPr="001043CD">
        <w:rPr>
          <w:rFonts w:cs="Arial"/>
          <w:lang w:eastAsia="zh-CN"/>
        </w:rPr>
        <w:tab/>
      </w:r>
      <w:r w:rsidR="00BB7C76" w:rsidRPr="001043CD">
        <w:rPr>
          <w:rFonts w:cs="Arial"/>
          <w:szCs w:val="28"/>
          <w:lang w:val="en-US" w:eastAsia="zh-CN"/>
        </w:rPr>
        <w:t>Maximum output power</w:t>
      </w:r>
      <w:bookmarkEnd w:id="8"/>
      <w:bookmarkEnd w:id="9"/>
      <w:bookmarkEnd w:id="10"/>
      <w:bookmarkEnd w:id="11"/>
    </w:p>
    <w:p w14:paraId="5663F63F" w14:textId="77777777" w:rsidR="00603C52" w:rsidRDefault="005B1369" w:rsidP="00603C52">
      <w:pPr>
        <w:rPr>
          <w:lang w:val="en-US" w:eastAsia="zh-CN"/>
        </w:rPr>
      </w:pPr>
      <w:r w:rsidRPr="00C9082B">
        <w:rPr>
          <w:i/>
          <w:color w:val="0000FF"/>
        </w:rPr>
        <w:t>&lt;Editor’s note:</w:t>
      </w:r>
      <w:r w:rsidR="004C54AF">
        <w:rPr>
          <w:rFonts w:hint="eastAsia"/>
          <w:i/>
          <w:color w:val="0000FF"/>
          <w:lang w:eastAsia="zh-CN"/>
        </w:rPr>
        <w:t xml:space="preserve"> In table </w:t>
      </w:r>
      <w:r w:rsidR="004A6142">
        <w:rPr>
          <w:i/>
          <w:color w:val="0000FF"/>
          <w:lang w:eastAsia="zh-CN"/>
        </w:rPr>
        <w:t>6</w:t>
      </w:r>
      <w:r w:rsidR="004C54AF">
        <w:rPr>
          <w:rFonts w:hint="eastAsia"/>
          <w:i/>
          <w:color w:val="0000FF"/>
          <w:lang w:eastAsia="zh-CN"/>
        </w:rPr>
        <w:t>.x.2-1,</w:t>
      </w:r>
      <w:r>
        <w:rPr>
          <w:rFonts w:hint="eastAsia"/>
          <w:i/>
          <w:color w:val="0000FF"/>
          <w:lang w:eastAsia="zh-CN"/>
        </w:rPr>
        <w:t xml:space="preserve"> </w:t>
      </w:r>
      <w:r w:rsidR="004C54AF">
        <w:rPr>
          <w:rFonts w:hint="eastAsia"/>
          <w:i/>
          <w:color w:val="0000FF"/>
          <w:lang w:eastAsia="zh-CN"/>
        </w:rPr>
        <w:t xml:space="preserve">the power class 2 cases supported by the uplink CA should be kept </w:t>
      </w:r>
      <w:r w:rsidR="009408C9">
        <w:rPr>
          <w:rFonts w:hint="eastAsia"/>
          <w:i/>
          <w:color w:val="0000FF"/>
          <w:lang w:eastAsia="zh-CN"/>
        </w:rPr>
        <w:t>as the same numbering</w:t>
      </w:r>
      <w:r w:rsidR="004C54AF">
        <w:rPr>
          <w:rFonts w:hint="eastAsia"/>
          <w:i/>
          <w:color w:val="0000FF"/>
          <w:lang w:eastAsia="zh-CN"/>
        </w:rPr>
        <w:t xml:space="preserve"> and</w:t>
      </w:r>
      <w:r w:rsidR="009408C9">
        <w:rPr>
          <w:rFonts w:hint="eastAsia"/>
          <w:i/>
          <w:color w:val="0000FF"/>
          <w:lang w:eastAsia="zh-CN"/>
        </w:rPr>
        <w:t xml:space="preserve"> others that not supported should be removed.</w:t>
      </w:r>
      <w:r w:rsidR="004C54AF">
        <w:rPr>
          <w:rFonts w:hint="eastAsia"/>
          <w:i/>
          <w:color w:val="0000FF"/>
          <w:lang w:eastAsia="zh-CN"/>
        </w:rPr>
        <w:t xml:space="preserve"> </w:t>
      </w:r>
      <w:r w:rsidR="009408C9">
        <w:rPr>
          <w:rFonts w:hint="eastAsia"/>
          <w:i/>
          <w:color w:val="0000FF"/>
          <w:lang w:eastAsia="zh-CN"/>
        </w:rPr>
        <w:t>&gt;</w:t>
      </w:r>
    </w:p>
    <w:p w14:paraId="5663F640" w14:textId="77777777" w:rsidR="00D55AAB" w:rsidRDefault="00D55AAB" w:rsidP="00D55AAB">
      <w:pPr>
        <w:pStyle w:val="TH"/>
        <w:rPr>
          <w:lang w:eastAsia="zh-CN"/>
        </w:rPr>
      </w:pPr>
      <w:r>
        <w:t xml:space="preserve">Table </w:t>
      </w:r>
      <w:r w:rsidR="004A6142">
        <w:t>6</w:t>
      </w:r>
      <w:r>
        <w:t>.</w:t>
      </w:r>
      <w:r w:rsidR="00BD03EA">
        <w:rPr>
          <w:rFonts w:hint="eastAsia"/>
          <w:lang w:eastAsia="zh-CN"/>
        </w:rPr>
        <w:t>x</w:t>
      </w:r>
      <w:r>
        <w:t>.</w:t>
      </w:r>
      <w:r w:rsidR="00BD03EA">
        <w:rPr>
          <w:rFonts w:hint="eastAsia"/>
          <w:lang w:eastAsia="zh-CN"/>
        </w:rPr>
        <w:t>2</w:t>
      </w:r>
      <w:r>
        <w:t xml:space="preserve">-1 UE Power Class </w:t>
      </w:r>
      <w:r w:rsidR="004A4254"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B0188E" w:rsidRPr="00530DFD" w14:paraId="5663F646" w14:textId="77777777" w:rsidTr="00075DF9">
        <w:trPr>
          <w:trHeight w:val="383"/>
          <w:jc w:val="center"/>
        </w:trPr>
        <w:tc>
          <w:tcPr>
            <w:tcW w:w="1679" w:type="dxa"/>
          </w:tcPr>
          <w:p w14:paraId="5663F641" w14:textId="77777777" w:rsidR="00B0188E" w:rsidRPr="00EC6D89" w:rsidRDefault="00B0188E" w:rsidP="00AD6F08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5663F642" w14:textId="77777777" w:rsidR="00B0188E" w:rsidRPr="00530DFD" w:rsidRDefault="00F92B65" w:rsidP="009330CF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="00B0188E"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5663F643" w14:textId="77777777" w:rsidR="00B0188E" w:rsidRPr="00530DFD" w:rsidRDefault="00F92B65" w:rsidP="00B0188E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="00B0188E"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5663F644" w14:textId="77777777" w:rsidR="00B0188E" w:rsidRPr="00530DFD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5663F645" w14:textId="77777777" w:rsidR="00B0188E" w:rsidRPr="00530DFD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075DF9" w:rsidRPr="00530DFD" w14:paraId="5663F64C" w14:textId="77777777" w:rsidTr="00075DF9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5663F647" w14:textId="3D5944F5" w:rsidR="00B0188E" w:rsidRPr="00B0188E" w:rsidRDefault="00B0188E" w:rsidP="00EE538D">
            <w:pPr>
              <w:pStyle w:val="TAC"/>
              <w:rPr>
                <w:lang w:eastAsia="zh-CN"/>
              </w:rPr>
            </w:pPr>
            <w:bookmarkStart w:id="12" w:name="_Hlk118121858"/>
            <w:r w:rsidRPr="008251C4">
              <w:rPr>
                <w:rFonts w:hint="eastAsia"/>
              </w:rPr>
              <w:t>CA_n</w:t>
            </w:r>
            <w:r w:rsidR="00EE538D">
              <w:t>25A</w:t>
            </w:r>
            <w:r w:rsidRPr="008251C4">
              <w:rPr>
                <w:rFonts w:hint="eastAsia"/>
              </w:rPr>
              <w:t>-n</w:t>
            </w:r>
            <w:r w:rsidR="00EE538D">
              <w:t>41A</w:t>
            </w:r>
            <w:bookmarkEnd w:id="12"/>
          </w:p>
        </w:tc>
        <w:tc>
          <w:tcPr>
            <w:tcW w:w="2045" w:type="dxa"/>
            <w:shd w:val="clear" w:color="auto" w:fill="auto"/>
          </w:tcPr>
          <w:p w14:paraId="5663F648" w14:textId="77777777" w:rsidR="00B0188E" w:rsidRPr="005B1369" w:rsidRDefault="00B0188E" w:rsidP="008E08A6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5663F649" w14:textId="77777777" w:rsidR="00B0188E" w:rsidRPr="005B1369" w:rsidRDefault="00B0188E" w:rsidP="008E08A6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663F64A" w14:textId="77777777" w:rsidR="00B0188E" w:rsidRPr="005B1369" w:rsidRDefault="00B0188E" w:rsidP="008E08A6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5663F64B" w14:textId="77777777" w:rsidR="00B0188E" w:rsidRPr="005B1369" w:rsidRDefault="00B0188E" w:rsidP="008E08A6">
            <w:pPr>
              <w:pStyle w:val="TAC"/>
            </w:pPr>
            <w:r w:rsidRPr="005B1369">
              <w:t>23dBm</w:t>
            </w:r>
          </w:p>
        </w:tc>
      </w:tr>
      <w:tr w:rsidR="00B0188E" w:rsidRPr="00530DFD" w14:paraId="5663F652" w14:textId="77777777" w:rsidTr="00075DF9">
        <w:trPr>
          <w:trHeight w:val="192"/>
          <w:jc w:val="center"/>
        </w:trPr>
        <w:tc>
          <w:tcPr>
            <w:tcW w:w="1679" w:type="dxa"/>
            <w:vMerge/>
          </w:tcPr>
          <w:p w14:paraId="5663F64D" w14:textId="77777777" w:rsidR="00B0188E" w:rsidRPr="00530DFD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663F64E" w14:textId="77777777" w:rsidR="00B0188E" w:rsidRPr="005B1369" w:rsidRDefault="00B0188E" w:rsidP="008E08A6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5663F64F" w14:textId="77777777" w:rsidR="00B0188E" w:rsidRPr="005B1369" w:rsidRDefault="00B0188E" w:rsidP="008E08A6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663F650" w14:textId="77777777" w:rsidR="00B0188E" w:rsidRPr="005B1369" w:rsidRDefault="00B0188E" w:rsidP="008E08A6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5663F651" w14:textId="77777777" w:rsidR="00B0188E" w:rsidRPr="005B1369" w:rsidRDefault="00B0188E" w:rsidP="008E08A6">
            <w:pPr>
              <w:pStyle w:val="TAC"/>
            </w:pPr>
            <w:r w:rsidRPr="005B1369">
              <w:t>26dBm</w:t>
            </w:r>
          </w:p>
        </w:tc>
      </w:tr>
    </w:tbl>
    <w:p w14:paraId="5663F65F" w14:textId="77777777" w:rsidR="00B0188E" w:rsidRPr="00B0188E" w:rsidRDefault="00B0188E" w:rsidP="00235E38">
      <w:pPr>
        <w:pStyle w:val="TH"/>
        <w:jc w:val="left"/>
        <w:rPr>
          <w:lang w:eastAsia="zh-CN"/>
        </w:rPr>
      </w:pPr>
    </w:p>
    <w:p w14:paraId="5663F660" w14:textId="77777777" w:rsidR="00AA43E0" w:rsidRPr="00FD4F24" w:rsidRDefault="004A6142" w:rsidP="00AA43E0">
      <w:pPr>
        <w:pStyle w:val="Heading3"/>
        <w:rPr>
          <w:lang w:eastAsia="zh-CN"/>
        </w:rPr>
      </w:pPr>
      <w:bookmarkStart w:id="13" w:name="_Toc3303726"/>
      <w:bookmarkStart w:id="14" w:name="_Toc3364430"/>
      <w:bookmarkStart w:id="15" w:name="_Toc46412260"/>
      <w:bookmarkStart w:id="16" w:name="_Toc115167927"/>
      <w:r>
        <w:t>6</w:t>
      </w:r>
      <w:r w:rsidR="00AA43E0" w:rsidRPr="001043CD">
        <w:t>.</w:t>
      </w:r>
      <w:r w:rsidR="001043CD">
        <w:rPr>
          <w:rFonts w:hint="eastAsia"/>
          <w:lang w:eastAsia="zh-CN"/>
        </w:rPr>
        <w:t>x</w:t>
      </w:r>
      <w:r w:rsidR="00AA43E0" w:rsidRPr="001043CD">
        <w:t>.</w:t>
      </w:r>
      <w:r w:rsidR="007C3902" w:rsidRPr="001043CD">
        <w:rPr>
          <w:rFonts w:hint="eastAsia"/>
          <w:lang w:eastAsia="zh-CN"/>
        </w:rPr>
        <w:t>3</w:t>
      </w:r>
      <w:r w:rsidR="00AA43E0" w:rsidRPr="001043CD">
        <w:rPr>
          <w:rFonts w:ascii="Courier New" w:hAnsi="Courier New"/>
          <w:sz w:val="22"/>
          <w:szCs w:val="22"/>
          <w:lang w:eastAsia="sv-SE"/>
        </w:rPr>
        <w:tab/>
      </w:r>
      <w:bookmarkEnd w:id="13"/>
      <w:bookmarkEnd w:id="14"/>
      <w:r w:rsidR="00AA43E0" w:rsidRPr="001043CD">
        <w:rPr>
          <w:rFonts w:eastAsia="MS Mincho"/>
          <w:lang w:eastAsia="ja-JP"/>
        </w:rPr>
        <w:t>REFSENS requirements</w:t>
      </w:r>
      <w:bookmarkEnd w:id="15"/>
      <w:bookmarkEnd w:id="16"/>
    </w:p>
    <w:p w14:paraId="5663F661" w14:textId="77777777" w:rsidR="00F372FB" w:rsidRPr="00F372FB" w:rsidRDefault="00F372FB" w:rsidP="00F372FB">
      <w:pPr>
        <w:rPr>
          <w:lang w:eastAsia="zh-CN"/>
        </w:rPr>
      </w:pPr>
      <w:r w:rsidRPr="00C9082B">
        <w:rPr>
          <w:i/>
          <w:color w:val="0000FF"/>
        </w:rPr>
        <w:t>&lt;Editor’s note:</w:t>
      </w:r>
      <w:r w:rsidR="00824A57">
        <w:rPr>
          <w:rFonts w:hint="eastAsia"/>
          <w:i/>
          <w:color w:val="0000FF"/>
          <w:lang w:eastAsia="zh-CN"/>
        </w:rPr>
        <w:t xml:space="preserve"> This agenda will capture the Reference </w:t>
      </w:r>
      <w:r w:rsidR="00824A57">
        <w:rPr>
          <w:i/>
          <w:color w:val="0000FF"/>
          <w:lang w:eastAsia="zh-CN"/>
        </w:rPr>
        <w:t>sensitivity</w:t>
      </w:r>
      <w:r w:rsidR="00824A57">
        <w:rPr>
          <w:rFonts w:hint="eastAsia"/>
          <w:i/>
          <w:color w:val="0000FF"/>
          <w:lang w:eastAsia="zh-CN"/>
        </w:rPr>
        <w:t xml:space="preserve"> exceptions or MSD requirements due to higher power </w:t>
      </w:r>
      <w:proofErr w:type="gramStart"/>
      <w:r w:rsidR="00824A57">
        <w:rPr>
          <w:rFonts w:hint="eastAsia"/>
          <w:i/>
          <w:color w:val="0000FF"/>
          <w:lang w:eastAsia="zh-CN"/>
        </w:rPr>
        <w:t xml:space="preserve">for </w:t>
      </w:r>
      <w:r>
        <w:rPr>
          <w:rFonts w:hint="eastAsia"/>
          <w:i/>
          <w:color w:val="0000FF"/>
          <w:lang w:eastAsia="zh-CN"/>
        </w:rPr>
        <w:t xml:space="preserve"> </w:t>
      </w:r>
      <w:r w:rsidR="00824A57">
        <w:rPr>
          <w:rFonts w:hint="eastAsia"/>
          <w:i/>
          <w:color w:val="0000FF"/>
          <w:lang w:eastAsia="zh-CN"/>
        </w:rPr>
        <w:t>CA</w:t>
      </w:r>
      <w:proofErr w:type="gramEnd"/>
      <w:r w:rsidR="00824A57">
        <w:rPr>
          <w:rFonts w:hint="eastAsia"/>
          <w:i/>
          <w:color w:val="0000FF"/>
          <w:lang w:eastAsia="zh-CN"/>
        </w:rPr>
        <w:t xml:space="preserve"> carrier, please use the same table format as in 38101-1. The requirements in this TR are intended to </w:t>
      </w:r>
      <w:r w:rsidR="00BB1E6F">
        <w:rPr>
          <w:rFonts w:hint="eastAsia"/>
          <w:i/>
          <w:color w:val="0000FF"/>
          <w:lang w:eastAsia="zh-CN"/>
        </w:rPr>
        <w:t xml:space="preserve">be power class 2 cases based, </w:t>
      </w:r>
      <w:proofErr w:type="gramStart"/>
      <w:r w:rsidR="00BB1E6F">
        <w:rPr>
          <w:rFonts w:hint="eastAsia"/>
          <w:i/>
          <w:color w:val="0000FF"/>
          <w:lang w:eastAsia="zh-CN"/>
        </w:rPr>
        <w:t>however</w:t>
      </w:r>
      <w:proofErr w:type="gramEnd"/>
      <w:r w:rsidR="00BB1E6F">
        <w:rPr>
          <w:rFonts w:hint="eastAsia"/>
          <w:i/>
          <w:color w:val="0000FF"/>
          <w:lang w:eastAsia="zh-CN"/>
        </w:rPr>
        <w:t xml:space="preserve"> how to addres</w:t>
      </w:r>
      <w:r w:rsidR="005A25FE">
        <w:rPr>
          <w:rFonts w:hint="eastAsia"/>
          <w:i/>
          <w:color w:val="0000FF"/>
          <w:lang w:eastAsia="zh-CN"/>
        </w:rPr>
        <w:t>s</w:t>
      </w:r>
      <w:r w:rsidR="00BB1E6F">
        <w:rPr>
          <w:rFonts w:hint="eastAsia"/>
          <w:i/>
          <w:color w:val="0000FF"/>
          <w:lang w:eastAsia="zh-CN"/>
        </w:rPr>
        <w:t xml:space="preserve"> in the spec will be further discussed. </w:t>
      </w:r>
      <w:r>
        <w:rPr>
          <w:rFonts w:hint="eastAsia"/>
          <w:i/>
          <w:color w:val="0000FF"/>
          <w:lang w:eastAsia="zh-CN"/>
        </w:rPr>
        <w:t>&gt;</w:t>
      </w:r>
    </w:p>
    <w:p w14:paraId="5663F662" w14:textId="2BDC7448" w:rsidR="001043CD" w:rsidRDefault="004A6142" w:rsidP="001043CD">
      <w:pPr>
        <w:pStyle w:val="Heading4"/>
        <w:rPr>
          <w:lang w:eastAsia="zh-CN"/>
        </w:rPr>
      </w:pPr>
      <w:bookmarkStart w:id="17" w:name="_Toc30066232"/>
      <w:bookmarkStart w:id="18" w:name="_Toc115167928"/>
      <w:r>
        <w:t>6</w:t>
      </w:r>
      <w:r w:rsidR="001043CD" w:rsidRPr="001043CD">
        <w:t>.x.3</w:t>
      </w:r>
      <w:r w:rsidR="001043CD">
        <w:rPr>
          <w:rFonts w:hint="eastAsia"/>
          <w:lang w:eastAsia="zh-CN"/>
        </w:rPr>
        <w:t>.1</w:t>
      </w:r>
      <w:r w:rsidR="001043CD">
        <w:rPr>
          <w:rFonts w:hint="eastAsia"/>
          <w:lang w:eastAsia="zh-CN"/>
        </w:rPr>
        <w:tab/>
      </w:r>
      <w:bookmarkEnd w:id="17"/>
      <w:r w:rsidR="001043CD">
        <w:rPr>
          <w:rFonts w:hint="eastAsia"/>
          <w:lang w:eastAsia="zh-CN"/>
        </w:rPr>
        <w:t>Power class 2 case</w:t>
      </w:r>
      <w:r w:rsidR="008A1429">
        <w:rPr>
          <w:lang w:eastAsia="zh-CN"/>
        </w:rPr>
        <w:t xml:space="preserve"> a</w:t>
      </w:r>
      <w:bookmarkEnd w:id="18"/>
    </w:p>
    <w:p w14:paraId="3E7516BD" w14:textId="68643CD5" w:rsidR="0094753F" w:rsidRDefault="001D6C85" w:rsidP="0018455A">
      <w:pPr>
        <w:rPr>
          <w:lang w:eastAsia="zh-CN"/>
        </w:rPr>
      </w:pPr>
      <w:r>
        <w:rPr>
          <w:lang w:eastAsia="zh-CN"/>
        </w:rPr>
        <w:t xml:space="preserve">Since there is no MSD for PC3 UL </w:t>
      </w:r>
      <w:r w:rsidRPr="001D6C85">
        <w:rPr>
          <w:lang w:eastAsia="zh-CN"/>
        </w:rPr>
        <w:t>CA_n25A-n41A</w:t>
      </w:r>
      <w:r>
        <w:rPr>
          <w:lang w:eastAsia="zh-CN"/>
        </w:rPr>
        <w:t xml:space="preserve"> into CA_n25-n41-n66, none is proposed for PC2. </w:t>
      </w:r>
    </w:p>
    <w:p w14:paraId="7753EA00" w14:textId="77777777" w:rsidR="0094753F" w:rsidRDefault="0094753F" w:rsidP="00EE538D">
      <w:pPr>
        <w:rPr>
          <w:lang w:eastAsia="zh-CN"/>
        </w:rPr>
      </w:pPr>
    </w:p>
    <w:p w14:paraId="35756BBD" w14:textId="07ECB01B" w:rsidR="00EE538D" w:rsidRDefault="00EE538D" w:rsidP="00EE538D">
      <w:pPr>
        <w:pStyle w:val="Heading4"/>
        <w:rPr>
          <w:lang w:eastAsia="zh-CN"/>
        </w:rPr>
      </w:pPr>
      <w:r>
        <w:t>6</w:t>
      </w:r>
      <w:r w:rsidRPr="001043CD">
        <w:t>.x.3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</w:t>
      </w:r>
      <w:r w:rsidR="001300A2">
        <w:rPr>
          <w:lang w:eastAsia="zh-CN"/>
        </w:rPr>
        <w:t>b</w:t>
      </w:r>
    </w:p>
    <w:p w14:paraId="5663F663" w14:textId="7DE5FD81" w:rsidR="00F24429" w:rsidRPr="001043CD" w:rsidRDefault="0018455A" w:rsidP="00F24429">
      <w:pPr>
        <w:rPr>
          <w:i/>
          <w:color w:val="0000FF"/>
          <w:lang w:eastAsia="zh-CN"/>
        </w:rPr>
      </w:pPr>
      <w:r w:rsidRPr="0018455A">
        <w:rPr>
          <w:lang w:eastAsia="zh-CN"/>
        </w:rPr>
        <w:t>Since there is no MSD for PC3 UL CA_n25A-n41A into CA_n25-n41-n66, none is proposed for PC2.</w:t>
      </w:r>
    </w:p>
    <w:p w14:paraId="5663F667" w14:textId="109C6C82" w:rsidR="00257121" w:rsidRPr="004721EE" w:rsidRDefault="004A6142" w:rsidP="005A5ED1">
      <w:pPr>
        <w:pStyle w:val="Heading3"/>
        <w:rPr>
          <w:lang w:eastAsia="zh-CN"/>
        </w:rPr>
      </w:pPr>
      <w:bookmarkStart w:id="19" w:name="_Toc3303727"/>
      <w:bookmarkStart w:id="20" w:name="_Toc3364431"/>
      <w:bookmarkStart w:id="21" w:name="_Toc46412261"/>
      <w:bookmarkStart w:id="22" w:name="_Toc115167929"/>
      <w:r w:rsidRPr="00EA2075">
        <w:rPr>
          <w:rFonts w:eastAsia="MS Mincho"/>
          <w:lang w:eastAsia="ja-JP"/>
        </w:rPr>
        <w:t>6</w:t>
      </w:r>
      <w:r w:rsidR="00257121" w:rsidRPr="00EA2075">
        <w:rPr>
          <w:rFonts w:eastAsia="MS Mincho"/>
          <w:lang w:eastAsia="ja-JP"/>
        </w:rPr>
        <w:t>.</w:t>
      </w:r>
      <w:r w:rsidR="004721EE" w:rsidRPr="00EA2075">
        <w:rPr>
          <w:rFonts w:eastAsia="MS Mincho" w:hint="eastAsia"/>
          <w:lang w:eastAsia="ja-JP"/>
        </w:rPr>
        <w:t>x</w:t>
      </w:r>
      <w:r w:rsidR="00257121" w:rsidRPr="00EA2075">
        <w:rPr>
          <w:rFonts w:eastAsia="MS Mincho"/>
          <w:lang w:eastAsia="ja-JP"/>
        </w:rPr>
        <w:t>.</w:t>
      </w:r>
      <w:r w:rsidR="007C3902" w:rsidRPr="00EA2075">
        <w:rPr>
          <w:rFonts w:eastAsia="MS Mincho" w:hint="eastAsia"/>
          <w:lang w:eastAsia="ja-JP"/>
        </w:rPr>
        <w:t>4</w:t>
      </w:r>
      <w:r w:rsidR="00257121" w:rsidRPr="00EA2075">
        <w:rPr>
          <w:rFonts w:eastAsia="MS Mincho"/>
          <w:lang w:eastAsia="ja-JP"/>
        </w:rPr>
        <w:tab/>
      </w:r>
      <w:bookmarkEnd w:id="19"/>
      <w:bookmarkEnd w:id="20"/>
      <w:bookmarkEnd w:id="21"/>
      <w:bookmarkEnd w:id="22"/>
      <w:r w:rsidR="005A5ED1">
        <w:rPr>
          <w:rFonts w:eastAsia="MS Mincho"/>
          <w:lang w:eastAsia="ja-JP"/>
        </w:rPr>
        <w:t>Void</w:t>
      </w:r>
    </w:p>
    <w:p w14:paraId="5663F78D" w14:textId="77777777" w:rsidR="003C3971" w:rsidRPr="00235394" w:rsidRDefault="003C3971" w:rsidP="003C3971"/>
    <w:p w14:paraId="6AFA860A" w14:textId="42B28816" w:rsidR="00930367" w:rsidRPr="004D3578" w:rsidRDefault="00930367" w:rsidP="00930367">
      <w:pPr>
        <w:pStyle w:val="Heading2"/>
        <w:rPr>
          <w:lang w:eastAsia="zh-CN"/>
        </w:rPr>
      </w:pPr>
      <w:r>
        <w:lastRenderedPageBreak/>
        <w:t>6.y</w:t>
      </w:r>
      <w:r w:rsidRPr="004D3578">
        <w:tab/>
      </w:r>
      <w:r>
        <w:t xml:space="preserve">DL </w:t>
      </w:r>
      <w:r>
        <w:rPr>
          <w:lang w:eastAsia="zh-CN"/>
        </w:rPr>
        <w:t xml:space="preserve">CA_n25-n41-n66, UL </w:t>
      </w:r>
      <w:r w:rsidRPr="000C46C1">
        <w:rPr>
          <w:lang w:eastAsia="zh-CN"/>
        </w:rPr>
        <w:t>CA_n</w:t>
      </w:r>
      <w:r w:rsidR="0011278A">
        <w:rPr>
          <w:lang w:eastAsia="zh-CN"/>
        </w:rPr>
        <w:t>41A</w:t>
      </w:r>
      <w:r w:rsidRPr="000C46C1">
        <w:rPr>
          <w:lang w:eastAsia="zh-CN"/>
        </w:rPr>
        <w:t>-n</w:t>
      </w:r>
      <w:r w:rsidR="0011278A">
        <w:rPr>
          <w:lang w:eastAsia="zh-CN"/>
        </w:rPr>
        <w:t>66A</w:t>
      </w:r>
    </w:p>
    <w:p w14:paraId="27F529F1" w14:textId="2153FC59" w:rsidR="00930367" w:rsidRPr="001043CD" w:rsidRDefault="00930367" w:rsidP="00930367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.y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0356C338" w14:textId="77777777" w:rsidR="00930367" w:rsidRDefault="00930367" w:rsidP="00930367">
      <w:pPr>
        <w:rPr>
          <w:rStyle w:val="CommentReference"/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the CA configurations and </w:t>
      </w:r>
      <w:r w:rsidRPr="00D420A4">
        <w:rPr>
          <w:i/>
          <w:color w:val="0000FF"/>
          <w:lang w:eastAsia="zh-CN"/>
        </w:rPr>
        <w:t>bandwidth combinations sets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 xml:space="preserve">should be kept same as defined in 38.101-1 </w:t>
      </w:r>
      <w:r w:rsidRPr="00D420A4">
        <w:rPr>
          <w:rStyle w:val="CommentReference"/>
          <w:i/>
          <w:color w:val="0000FF"/>
          <w:sz w:val="20"/>
          <w:lang w:eastAsia="zh-CN"/>
        </w:rPr>
        <w:t>Table 5.5A.3</w:t>
      </w:r>
      <w:r>
        <w:rPr>
          <w:rStyle w:val="CommentReference"/>
          <w:i/>
          <w:color w:val="0000FF"/>
          <w:sz w:val="20"/>
          <w:lang w:eastAsia="zh-CN"/>
        </w:rPr>
        <w:t>.2</w:t>
      </w:r>
      <w:r w:rsidRPr="00D420A4">
        <w:rPr>
          <w:rStyle w:val="CommentReference"/>
          <w:i/>
          <w:color w:val="0000FF"/>
          <w:sz w:val="20"/>
          <w:lang w:eastAsia="zh-CN"/>
        </w:rPr>
        <w:t>-1</w:t>
      </w:r>
      <w:r>
        <w:rPr>
          <w:rStyle w:val="CommentReference"/>
          <w:i/>
          <w:color w:val="0000FF"/>
          <w:sz w:val="20"/>
          <w:lang w:eastAsia="zh-CN"/>
        </w:rPr>
        <w:t>x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>unless additional clarification</w:t>
      </w:r>
      <w:r w:rsidRPr="00C9082B">
        <w:rPr>
          <w:rStyle w:val="CommentReference"/>
          <w:i/>
          <w:color w:val="0000FF"/>
        </w:rPr>
        <w:t>&gt;</w:t>
      </w:r>
    </w:p>
    <w:p w14:paraId="328BE574" w14:textId="042FD2A1" w:rsidR="00930367" w:rsidRDefault="00930367" w:rsidP="00930367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6.y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2320"/>
        <w:gridCol w:w="919"/>
        <w:gridCol w:w="3563"/>
        <w:gridCol w:w="2375"/>
      </w:tblGrid>
      <w:tr w:rsidR="009305A1" w:rsidRPr="00AD0178" w14:paraId="4714BBAB" w14:textId="77777777" w:rsidTr="00356814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3609" w14:textId="77777777" w:rsidR="009305A1" w:rsidRPr="00AD0178" w:rsidRDefault="009305A1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B71B" w14:textId="77777777" w:rsidR="009305A1" w:rsidRDefault="009305A1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17FC7DB9" w14:textId="77777777" w:rsidR="009305A1" w:rsidRPr="00AD0178" w:rsidRDefault="009305A1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DFDF" w14:textId="77777777" w:rsidR="009305A1" w:rsidRPr="00AD0178" w:rsidRDefault="009305A1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5AA8" w14:textId="77777777" w:rsidR="009305A1" w:rsidRPr="00AD0178" w:rsidRDefault="009305A1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C768" w14:textId="77777777" w:rsidR="009305A1" w:rsidRPr="00AD0178" w:rsidRDefault="009305A1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9305A1" w:rsidRPr="00AD0178" w14:paraId="0D06930D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075A1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t>CA_n25A-n41A-n66A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D412F" w14:textId="77777777" w:rsidR="009305A1" w:rsidRPr="001E32DC" w:rsidRDefault="009305A1" w:rsidP="006A5AF1">
            <w:pPr>
              <w:pStyle w:val="TAC"/>
              <w:rPr>
                <w:lang w:val="en-US" w:eastAsia="zh-CN"/>
              </w:rPr>
            </w:pPr>
            <w:r w:rsidRPr="001E32DC">
              <w:rPr>
                <w:lang w:val="en-US" w:eastAsia="zh-CN"/>
              </w:rPr>
              <w:t>CA_n25A-n41A</w:t>
            </w:r>
          </w:p>
          <w:p w14:paraId="5E9A7B8B" w14:textId="77777777" w:rsidR="009305A1" w:rsidRPr="001E32DC" w:rsidRDefault="009305A1" w:rsidP="006A5AF1">
            <w:pPr>
              <w:pStyle w:val="TAC"/>
              <w:rPr>
                <w:lang w:val="en-US" w:eastAsia="zh-CN"/>
              </w:rPr>
            </w:pPr>
            <w:r w:rsidRPr="001E32DC">
              <w:rPr>
                <w:lang w:val="en-US" w:eastAsia="zh-CN"/>
              </w:rPr>
              <w:t>CA_n25A-n66A</w:t>
            </w:r>
          </w:p>
          <w:p w14:paraId="67827622" w14:textId="50B7AFB9" w:rsidR="009305A1" w:rsidRPr="000F0BD1" w:rsidRDefault="009305A1" w:rsidP="006A5AF1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0F0BD1">
              <w:rPr>
                <w:b/>
                <w:bCs/>
                <w:lang w:val="en-US" w:eastAsia="zh-CN"/>
              </w:rPr>
              <w:t>CA_n41A-n66A</w:t>
            </w:r>
            <w:r w:rsidR="00356814" w:rsidRPr="00356814">
              <w:rPr>
                <w:b/>
                <w:bCs/>
                <w:color w:val="FF0000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F31C" w14:textId="77777777" w:rsidR="009305A1" w:rsidRDefault="009305A1" w:rsidP="006A5AF1">
            <w:pPr>
              <w:pStyle w:val="TAC"/>
            </w:pPr>
            <w:r w:rsidRPr="001E32DC">
              <w:rPr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3D35" w14:textId="77777777" w:rsidR="009305A1" w:rsidRPr="00F10A93" w:rsidRDefault="009305A1" w:rsidP="006A5AF1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1F165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9305A1" w:rsidRPr="00AD0178" w14:paraId="34F4CFF5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407CE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C3882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C8C9" w14:textId="77777777" w:rsidR="009305A1" w:rsidRDefault="009305A1" w:rsidP="006A5AF1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C6FF" w14:textId="77777777" w:rsidR="009305A1" w:rsidRPr="00F10A93" w:rsidRDefault="009305A1" w:rsidP="006A5AF1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607C5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305A1" w:rsidRPr="00AD0178" w14:paraId="469D75E1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B71B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5D21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780E" w14:textId="77777777" w:rsidR="009305A1" w:rsidRDefault="009305A1" w:rsidP="006A5AF1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8C5A" w14:textId="77777777" w:rsidR="009305A1" w:rsidRPr="00F10A93" w:rsidRDefault="009305A1" w:rsidP="006A5AF1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1550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305A1" w:rsidRPr="00AD0178" w14:paraId="4AC0D829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00E15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t>CA_n25A-n41C-n66A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91132" w14:textId="77777777" w:rsidR="009305A1" w:rsidRPr="001E32DC" w:rsidRDefault="009305A1" w:rsidP="006A5AF1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CA_n25A-n41A</w:t>
            </w:r>
          </w:p>
          <w:p w14:paraId="0B4595A4" w14:textId="77777777" w:rsidR="009305A1" w:rsidRPr="001E32DC" w:rsidRDefault="009305A1" w:rsidP="006A5AF1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CA_n25A-n66A</w:t>
            </w:r>
          </w:p>
          <w:p w14:paraId="078A6C54" w14:textId="426007D5" w:rsidR="009305A1" w:rsidRPr="000F0BD1" w:rsidRDefault="009305A1" w:rsidP="006A5AF1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0F0BD1">
              <w:rPr>
                <w:b/>
                <w:bCs/>
                <w:lang w:val="en-US"/>
              </w:rPr>
              <w:t>CA_n41A-n66A</w:t>
            </w:r>
            <w:r w:rsidR="00356814" w:rsidRPr="00356814">
              <w:rPr>
                <w:b/>
                <w:bCs/>
                <w:color w:val="FF0000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8B62" w14:textId="77777777" w:rsidR="009305A1" w:rsidRDefault="009305A1" w:rsidP="006A5AF1">
            <w:pPr>
              <w:pStyle w:val="TAC"/>
            </w:pPr>
            <w:r w:rsidRPr="001E32DC">
              <w:rPr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29A2" w14:textId="77777777" w:rsidR="009305A1" w:rsidRPr="00F10A93" w:rsidRDefault="009305A1" w:rsidP="006A5AF1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40F6E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9305A1" w:rsidRPr="00AD0178" w14:paraId="48327DD2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177A2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75A6A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892C" w14:textId="77777777" w:rsidR="009305A1" w:rsidRDefault="009305A1" w:rsidP="006A5AF1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2FC8" w14:textId="77777777" w:rsidR="009305A1" w:rsidRPr="00F10A93" w:rsidRDefault="009305A1" w:rsidP="006A5AF1">
            <w:pPr>
              <w:pStyle w:val="TAC"/>
              <w:rPr>
                <w:lang w:val="en-US" w:eastAsia="zh-CN" w:bidi="ar"/>
              </w:rPr>
            </w:pPr>
            <w:r w:rsidRPr="00A83141">
              <w:rPr>
                <w:lang w:val="en-US" w:eastAsia="zh-CN" w:bidi="ar"/>
              </w:rPr>
              <w:t>CA_n41C</w:t>
            </w:r>
            <w:r>
              <w:rPr>
                <w:lang w:val="en-US" w:eastAsia="zh-CN" w:bidi="ar"/>
              </w:rPr>
              <w:t>_</w:t>
            </w:r>
            <w:r w:rsidRPr="00A83141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A83141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8DA7C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305A1" w:rsidRPr="00AD0178" w14:paraId="537CE620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1B2A9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E146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1925" w14:textId="77777777" w:rsidR="009305A1" w:rsidRDefault="009305A1" w:rsidP="006A5AF1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4455" w14:textId="77777777" w:rsidR="009305A1" w:rsidRPr="00F10A93" w:rsidRDefault="009305A1" w:rsidP="006A5AF1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4AF2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305A1" w:rsidRPr="00AD0178" w14:paraId="737A7017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54D03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t>CA_n25A-n41(2A)-n66A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61CD" w14:textId="77777777" w:rsidR="009305A1" w:rsidRPr="001E32DC" w:rsidRDefault="009305A1" w:rsidP="006A5AF1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CA_n25A-n41A</w:t>
            </w:r>
          </w:p>
          <w:p w14:paraId="0F8CDD1A" w14:textId="77777777" w:rsidR="009305A1" w:rsidRPr="001E32DC" w:rsidRDefault="009305A1" w:rsidP="006A5AF1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CA_n25A-n66A</w:t>
            </w:r>
          </w:p>
          <w:p w14:paraId="2A0AEA04" w14:textId="209EF0CA" w:rsidR="009305A1" w:rsidRPr="000F0BD1" w:rsidRDefault="009305A1" w:rsidP="006A5AF1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0F0BD1">
              <w:rPr>
                <w:b/>
                <w:bCs/>
                <w:lang w:val="en-US"/>
              </w:rPr>
              <w:t>CA_n41A-n66A</w:t>
            </w:r>
            <w:r w:rsidR="00356814" w:rsidRPr="00356814">
              <w:rPr>
                <w:b/>
                <w:bCs/>
                <w:color w:val="FF0000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5E6F" w14:textId="77777777" w:rsidR="009305A1" w:rsidRDefault="009305A1" w:rsidP="006A5AF1">
            <w:pPr>
              <w:pStyle w:val="TAC"/>
            </w:pPr>
            <w:r w:rsidRPr="001E32DC">
              <w:rPr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D75E" w14:textId="77777777" w:rsidR="009305A1" w:rsidRPr="00F10A93" w:rsidRDefault="009305A1" w:rsidP="006A5AF1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9DB2F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9305A1" w:rsidRPr="00AD0178" w14:paraId="7F93DD5E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B1047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C393F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34B4" w14:textId="77777777" w:rsidR="009305A1" w:rsidRDefault="009305A1" w:rsidP="006A5AF1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98F6" w14:textId="77777777" w:rsidR="009305A1" w:rsidRPr="00F10A93" w:rsidRDefault="009305A1" w:rsidP="006A5AF1">
            <w:pPr>
              <w:pStyle w:val="TAC"/>
              <w:rPr>
                <w:lang w:val="en-US" w:eastAsia="zh-CN" w:bidi="ar"/>
              </w:rPr>
            </w:pPr>
            <w:r w:rsidRPr="00A83141">
              <w:rPr>
                <w:lang w:val="en-US" w:eastAsia="zh-CN" w:bidi="ar"/>
              </w:rPr>
              <w:t>CA_n41</w:t>
            </w:r>
            <w:r>
              <w:rPr>
                <w:lang w:val="en-US" w:eastAsia="zh-CN" w:bidi="ar"/>
              </w:rPr>
              <w:t>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A83141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A83141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7D85A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305A1" w:rsidRPr="00AD0178" w14:paraId="33551C5B" w14:textId="77777777" w:rsidTr="0035681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055E8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A1BD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9E2F" w14:textId="77777777" w:rsidR="009305A1" w:rsidRDefault="009305A1" w:rsidP="006A5AF1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58B3" w14:textId="77777777" w:rsidR="009305A1" w:rsidRPr="00F10A93" w:rsidRDefault="009305A1" w:rsidP="006A5AF1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ACF6" w14:textId="77777777" w:rsidR="009305A1" w:rsidRPr="00AD0178" w:rsidRDefault="009305A1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305A1" w:rsidRPr="00AD0178" w14:paraId="299C15CB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D915E" w14:textId="77777777" w:rsidR="009305A1" w:rsidRPr="00DF66D8" w:rsidRDefault="009305A1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662EB9D5" w14:textId="77777777" w:rsidR="009305A1" w:rsidRPr="00AD0178" w:rsidRDefault="009305A1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7B93D568" w14:textId="77777777" w:rsidR="00930367" w:rsidRPr="00BB7C76" w:rsidRDefault="00930367" w:rsidP="00930367">
      <w:pPr>
        <w:rPr>
          <w:sz w:val="18"/>
          <w:lang w:val="x-none" w:eastAsia="zh-CN"/>
        </w:rPr>
      </w:pPr>
    </w:p>
    <w:p w14:paraId="716EF3D5" w14:textId="34C51B0A" w:rsidR="00930367" w:rsidRPr="001043CD" w:rsidRDefault="00930367" w:rsidP="00930367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6.y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488D38BA" w14:textId="2A5BEEB3" w:rsidR="00930367" w:rsidRDefault="00930367" w:rsidP="00930367">
      <w:pPr>
        <w:rPr>
          <w:lang w:val="en-US"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In table </w:t>
      </w:r>
      <w:r>
        <w:rPr>
          <w:i/>
          <w:color w:val="0000FF"/>
          <w:lang w:eastAsia="zh-CN"/>
        </w:rPr>
        <w:t>6</w:t>
      </w:r>
      <w:r>
        <w:rPr>
          <w:rFonts w:hint="eastAsia"/>
          <w:i/>
          <w:color w:val="0000FF"/>
          <w:lang w:eastAsia="zh-CN"/>
        </w:rPr>
        <w:t>.y.2-1, the power class 2 cases supported by the uplink CA should be kept as the same numbering and others that not supported should be removed. &gt;</w:t>
      </w:r>
    </w:p>
    <w:p w14:paraId="6CC60545" w14:textId="0AADE23E" w:rsidR="00930367" w:rsidRDefault="00930367" w:rsidP="00930367">
      <w:pPr>
        <w:pStyle w:val="TH"/>
        <w:rPr>
          <w:lang w:eastAsia="zh-CN"/>
        </w:rPr>
      </w:pPr>
      <w:r>
        <w:t>Table 6.y.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930367" w:rsidRPr="00530DFD" w14:paraId="0DBB727B" w14:textId="77777777" w:rsidTr="006A5AF1">
        <w:trPr>
          <w:trHeight w:val="383"/>
          <w:jc w:val="center"/>
        </w:trPr>
        <w:tc>
          <w:tcPr>
            <w:tcW w:w="1679" w:type="dxa"/>
          </w:tcPr>
          <w:p w14:paraId="03C50FC5" w14:textId="77777777" w:rsidR="00930367" w:rsidRPr="00EC6D89" w:rsidRDefault="00930367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39FABB07" w14:textId="77777777" w:rsidR="00930367" w:rsidRPr="00530DFD" w:rsidRDefault="00930367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62E5D9CD" w14:textId="77777777" w:rsidR="00930367" w:rsidRPr="00530DFD" w:rsidRDefault="00930367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26E17AA5" w14:textId="77777777" w:rsidR="00930367" w:rsidRPr="00530DFD" w:rsidRDefault="00930367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32AD85F" w14:textId="77777777" w:rsidR="00930367" w:rsidRPr="00530DFD" w:rsidRDefault="00930367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930367" w:rsidRPr="00530DFD" w14:paraId="3CB425C8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6B239479" w14:textId="278C304D" w:rsidR="00930367" w:rsidRPr="00B0188E" w:rsidRDefault="00930367" w:rsidP="006A5AF1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 w:rsidR="00862081">
              <w:t>41</w:t>
            </w:r>
            <w:r>
              <w:t>A</w:t>
            </w:r>
            <w:r w:rsidRPr="008251C4">
              <w:rPr>
                <w:rFonts w:hint="eastAsia"/>
              </w:rPr>
              <w:t>-n</w:t>
            </w:r>
            <w:r w:rsidR="00862081">
              <w:t>66</w:t>
            </w:r>
            <w:r>
              <w:t>A</w:t>
            </w:r>
          </w:p>
        </w:tc>
        <w:tc>
          <w:tcPr>
            <w:tcW w:w="2045" w:type="dxa"/>
            <w:shd w:val="clear" w:color="auto" w:fill="auto"/>
          </w:tcPr>
          <w:p w14:paraId="4F03E436" w14:textId="77777777" w:rsidR="00930367" w:rsidRPr="005B1369" w:rsidRDefault="00930367" w:rsidP="00930367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6356C800" w14:textId="77777777" w:rsidR="00930367" w:rsidRPr="005B1369" w:rsidRDefault="00930367" w:rsidP="0093036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343A6C8" w14:textId="77777777" w:rsidR="00930367" w:rsidRPr="005B1369" w:rsidRDefault="00930367" w:rsidP="00930367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5620706" w14:textId="77777777" w:rsidR="00930367" w:rsidRPr="005B1369" w:rsidRDefault="00930367" w:rsidP="00930367">
            <w:pPr>
              <w:pStyle w:val="TAC"/>
            </w:pPr>
            <w:r w:rsidRPr="005B1369">
              <w:t>23dBm</w:t>
            </w:r>
          </w:p>
        </w:tc>
      </w:tr>
      <w:tr w:rsidR="00930367" w:rsidRPr="00530DFD" w14:paraId="18B25EF9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661A30C3" w14:textId="77777777" w:rsidR="00930367" w:rsidRPr="00530DFD" w:rsidRDefault="00930367" w:rsidP="006A5AF1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5CD9125" w14:textId="7EB45AF8" w:rsidR="00930367" w:rsidRPr="005B1369" w:rsidRDefault="00930367" w:rsidP="00930367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0A45E5ED" w14:textId="77777777" w:rsidR="00930367" w:rsidRPr="005B1369" w:rsidRDefault="00930367" w:rsidP="0093036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6927264" w14:textId="3432FD08" w:rsidR="00930367" w:rsidRPr="005B1369" w:rsidRDefault="00930367" w:rsidP="00930367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2B3B3022" w14:textId="69C64795" w:rsidR="00930367" w:rsidRPr="005B1369" w:rsidRDefault="00930367" w:rsidP="00930367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</w:tbl>
    <w:p w14:paraId="0DF22909" w14:textId="77777777" w:rsidR="00930367" w:rsidRPr="00B0188E" w:rsidRDefault="00930367" w:rsidP="00930367">
      <w:pPr>
        <w:pStyle w:val="TH"/>
        <w:jc w:val="left"/>
        <w:rPr>
          <w:lang w:eastAsia="zh-CN"/>
        </w:rPr>
      </w:pPr>
    </w:p>
    <w:p w14:paraId="1E1D090D" w14:textId="18B96BAC" w:rsidR="00930367" w:rsidRPr="00FD4F24" w:rsidRDefault="00930367" w:rsidP="00930367">
      <w:pPr>
        <w:pStyle w:val="Heading3"/>
        <w:rPr>
          <w:lang w:eastAsia="zh-CN"/>
        </w:rPr>
      </w:pPr>
      <w:r>
        <w:t>6.y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5AF0F5D6" w14:textId="77777777" w:rsidR="00930367" w:rsidRPr="00F372FB" w:rsidRDefault="00930367" w:rsidP="00930367">
      <w:pPr>
        <w:rPr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This agenda will capture the Reference </w:t>
      </w:r>
      <w:r>
        <w:rPr>
          <w:i/>
          <w:color w:val="0000FF"/>
          <w:lang w:eastAsia="zh-CN"/>
        </w:rPr>
        <w:t>sensitivity</w:t>
      </w:r>
      <w:r>
        <w:rPr>
          <w:rFonts w:hint="eastAsia"/>
          <w:i/>
          <w:color w:val="0000FF"/>
          <w:lang w:eastAsia="zh-CN"/>
        </w:rPr>
        <w:t xml:space="preserve"> exceptions or MSD requirements due to higher power </w:t>
      </w:r>
      <w:proofErr w:type="gramStart"/>
      <w:r>
        <w:rPr>
          <w:rFonts w:hint="eastAsia"/>
          <w:i/>
          <w:color w:val="0000FF"/>
          <w:lang w:eastAsia="zh-CN"/>
        </w:rPr>
        <w:t>for  CA</w:t>
      </w:r>
      <w:proofErr w:type="gramEnd"/>
      <w:r>
        <w:rPr>
          <w:rFonts w:hint="eastAsia"/>
          <w:i/>
          <w:color w:val="0000FF"/>
          <w:lang w:eastAsia="zh-CN"/>
        </w:rPr>
        <w:t xml:space="preserve"> carrier, please use the same table format as in 38101-1. The requirements in this TR are intended to be power class 2 cases based, </w:t>
      </w:r>
      <w:proofErr w:type="gramStart"/>
      <w:r>
        <w:rPr>
          <w:rFonts w:hint="eastAsia"/>
          <w:i/>
          <w:color w:val="0000FF"/>
          <w:lang w:eastAsia="zh-CN"/>
        </w:rPr>
        <w:t>however</w:t>
      </w:r>
      <w:proofErr w:type="gramEnd"/>
      <w:r>
        <w:rPr>
          <w:rFonts w:hint="eastAsia"/>
          <w:i/>
          <w:color w:val="0000FF"/>
          <w:lang w:eastAsia="zh-CN"/>
        </w:rPr>
        <w:t xml:space="preserve"> how to address in the spec will be further discussed. &gt;</w:t>
      </w:r>
    </w:p>
    <w:p w14:paraId="691402D5" w14:textId="7935A44E" w:rsidR="00930367" w:rsidRDefault="00930367" w:rsidP="00930367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</w:p>
    <w:p w14:paraId="19ED4E22" w14:textId="0859461F" w:rsidR="00CB5AD1" w:rsidRPr="00CB5AD1" w:rsidRDefault="00CB5AD1" w:rsidP="00CB5AD1">
      <w:pPr>
        <w:rPr>
          <w:lang w:eastAsia="zh-CN"/>
        </w:rPr>
      </w:pPr>
      <w:r>
        <w:rPr>
          <w:lang w:eastAsia="zh-CN"/>
        </w:rPr>
        <w:t xml:space="preserve">There is 11.0 dB of MSD for </w:t>
      </w:r>
      <w:r w:rsidR="00213102">
        <w:rPr>
          <w:lang w:eastAsia="zh-CN"/>
        </w:rPr>
        <w:t xml:space="preserve">PC3 </w:t>
      </w:r>
      <w:r>
        <w:rPr>
          <w:lang w:eastAsia="zh-CN"/>
        </w:rPr>
        <w:t>CA_n41A-n66A into n25:</w:t>
      </w:r>
    </w:p>
    <w:p w14:paraId="6C6602A6" w14:textId="13537080" w:rsidR="001D6C85" w:rsidRDefault="001D6C85" w:rsidP="001D6C85">
      <w:pPr>
        <w:pStyle w:val="TH"/>
      </w:pPr>
      <w:r>
        <w:lastRenderedPageBreak/>
        <w:t>Table 6.</w:t>
      </w:r>
      <w:r w:rsidR="00CB5AD1">
        <w:t>y</w:t>
      </w:r>
      <w:r>
        <w:t>.3-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PC3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1D6C85" w:rsidRPr="0094753F" w14:paraId="70EDED8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80909E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CA_n25-n41-n66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D00A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1D3F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1860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DF6B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C411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A2DA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8DDE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11.0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3D1E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559B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1D6C85" w:rsidRPr="0094753F" w14:paraId="03E6A589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D51AA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E4DC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C0BB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2685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CCF5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92C6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5926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C885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5542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8EA2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1D6C85" w:rsidRPr="0094753F" w14:paraId="6B787565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3397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F1E2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56A0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04B3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94B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CC3C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967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DBEE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086F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</w:tr>
    </w:tbl>
    <w:p w14:paraId="073C9330" w14:textId="77777777" w:rsidR="001D6C85" w:rsidRDefault="001D6C85" w:rsidP="001D6C85">
      <w:pPr>
        <w:rPr>
          <w:lang w:eastAsia="zh-CN"/>
        </w:rPr>
      </w:pPr>
    </w:p>
    <w:p w14:paraId="39E756B4" w14:textId="3D1F6A16" w:rsidR="001D6C85" w:rsidRDefault="001D6C85" w:rsidP="001D6C85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7AF60F0E" w14:textId="77777777" w:rsidR="001D6C85" w:rsidRPr="00AD5223" w:rsidRDefault="001D6C85" w:rsidP="001D6C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A8DB957" wp14:editId="3A0C2A94">
            <wp:extent cx="57150" cy="161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4CAC79DB" w14:textId="77777777" w:rsidR="001D6C85" w:rsidRPr="00AD5223" w:rsidRDefault="001D6C85" w:rsidP="001D6C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FCA3FC9" wp14:editId="0CFE01ED">
            <wp:extent cx="3552825" cy="381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BA472" w14:textId="77777777" w:rsidR="001D6C85" w:rsidRPr="00AD5223" w:rsidRDefault="001D6C85" w:rsidP="001D6C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127073BF" w14:textId="77777777" w:rsidR="001D6C85" w:rsidRPr="00AD5223" w:rsidRDefault="001D6C85" w:rsidP="001D6C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7F15210D" w14:textId="77777777" w:rsidR="001D6C85" w:rsidRPr="00AD5223" w:rsidRDefault="001D6C85" w:rsidP="001D6C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68A1F88A" w14:textId="77777777" w:rsidR="001D6C85" w:rsidRPr="00AD5223" w:rsidRDefault="001D6C85" w:rsidP="001D6C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79C96FA" wp14:editId="1D5898F0">
            <wp:extent cx="1343025" cy="323850"/>
            <wp:effectExtent l="0" t="0" r="9525" b="0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8BA0C" w14:textId="77777777" w:rsidR="001D6C85" w:rsidRPr="00AD5223" w:rsidRDefault="001D6C85" w:rsidP="001D6C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AEFF7CA" wp14:editId="130200F6">
            <wp:extent cx="57150" cy="1619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EEBAB84" wp14:editId="421FD21A">
            <wp:extent cx="95250" cy="161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9CBFF8B" wp14:editId="02175802">
            <wp:extent cx="504825" cy="1619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7963820" w14:textId="77777777" w:rsidR="001D6C85" w:rsidRPr="00AD5223" w:rsidRDefault="001D6C85" w:rsidP="001D6C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497F667" wp14:editId="64D4B7AB">
            <wp:extent cx="2686050" cy="390525"/>
            <wp:effectExtent l="0" t="0" r="0" b="9525"/>
            <wp:docPr id="8" name="Picture 8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3EE55" w14:textId="77777777" w:rsidR="001D6C85" w:rsidRPr="00AD5223" w:rsidRDefault="001D6C85" w:rsidP="001D6C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F96FB54" wp14:editId="6E34A80B">
            <wp:extent cx="2038350" cy="381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AEA06" w14:textId="77777777" w:rsidR="001D6C85" w:rsidRPr="00AD5223" w:rsidRDefault="001D6C85" w:rsidP="001D6C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51FA8BA" wp14:editId="5A98D5CA">
            <wp:extent cx="2524125" cy="247650"/>
            <wp:effectExtent l="0" t="0" r="9525" b="0"/>
            <wp:docPr id="10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0DC64" w14:textId="77777777" w:rsidR="001D6C85" w:rsidRDefault="001D6C85" w:rsidP="001D6C85">
      <w:pPr>
        <w:rPr>
          <w:lang w:eastAsia="zh-CN"/>
        </w:rPr>
      </w:pPr>
    </w:p>
    <w:p w14:paraId="53D3DDF7" w14:textId="77777777" w:rsidR="001D6C85" w:rsidRDefault="001D6C85" w:rsidP="001D6C85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6.x.3-2</w:t>
      </w:r>
      <w:r>
        <w:rPr>
          <w:lang w:eastAsia="zh-CN"/>
        </w:rPr>
        <w:t>.</w:t>
      </w:r>
    </w:p>
    <w:p w14:paraId="01F72D78" w14:textId="77777777" w:rsidR="001D6C85" w:rsidRDefault="001D6C85" w:rsidP="001D6C85">
      <w:pPr>
        <w:pStyle w:val="TH"/>
      </w:pPr>
      <w:r>
        <w:t>Table 6.x.3-2 PC2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1D6C85" w:rsidRPr="0094753F" w14:paraId="3C78AF06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97F4D1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CA_n25-n41-n66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AD74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F61B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1860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3A26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B15A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9299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EDAA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13.8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D27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A786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1D6C85" w:rsidRPr="0094753F" w14:paraId="505C4A27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F4FDE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FDEC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0D65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2685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9A2E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C349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290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AD3F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290D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7F0F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1D6C85" w:rsidRPr="0094753F" w14:paraId="37FC189B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593A1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830C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2B11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FE7F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760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7488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3330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919B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A0A0" w14:textId="77777777" w:rsidR="001D6C85" w:rsidRPr="0094753F" w:rsidRDefault="001D6C85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</w:tr>
    </w:tbl>
    <w:p w14:paraId="67FF2863" w14:textId="77777777" w:rsidR="00930367" w:rsidRDefault="00930367" w:rsidP="00930367">
      <w:pPr>
        <w:rPr>
          <w:lang w:eastAsia="zh-CN"/>
        </w:rPr>
      </w:pPr>
    </w:p>
    <w:p w14:paraId="42BD4EBB" w14:textId="270C1314" w:rsidR="00930367" w:rsidRDefault="00930367" w:rsidP="00930367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</w:t>
      </w:r>
      <w:r w:rsidR="001300A2">
        <w:rPr>
          <w:lang w:eastAsia="zh-CN"/>
        </w:rPr>
        <w:t>c</w:t>
      </w:r>
    </w:p>
    <w:p w14:paraId="738243EE" w14:textId="46D62A62" w:rsidR="00930367" w:rsidRPr="00EE538D" w:rsidRDefault="00294F58" w:rsidP="00930367">
      <w:pPr>
        <w:rPr>
          <w:lang w:eastAsia="zh-CN"/>
        </w:rPr>
      </w:pPr>
      <w:r>
        <w:rPr>
          <w:lang w:eastAsia="zh-CN"/>
        </w:rPr>
        <w:t xml:space="preserve">The same MSD applies for Power class 2 case c as power class 2 case </w:t>
      </w:r>
      <w:r w:rsidR="00E87D50">
        <w:rPr>
          <w:lang w:eastAsia="zh-CN"/>
        </w:rPr>
        <w:t>a.</w:t>
      </w:r>
    </w:p>
    <w:p w14:paraId="67750628" w14:textId="77777777" w:rsidR="00930367" w:rsidRPr="001043CD" w:rsidRDefault="00930367" w:rsidP="00930367">
      <w:pPr>
        <w:rPr>
          <w:i/>
          <w:color w:val="0000FF"/>
          <w:lang w:eastAsia="zh-CN"/>
        </w:rPr>
      </w:pPr>
    </w:p>
    <w:p w14:paraId="0F7A20C0" w14:textId="5837F80E" w:rsidR="00930367" w:rsidRPr="00EA2075" w:rsidRDefault="00930367" w:rsidP="00930367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.y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="005A5ED1">
        <w:rPr>
          <w:rFonts w:eastAsia="MS Mincho"/>
          <w:lang w:eastAsia="ja-JP"/>
        </w:rPr>
        <w:t>Void</w:t>
      </w:r>
    </w:p>
    <w:p w14:paraId="5663F78F" w14:textId="6B39993F" w:rsidR="00080512" w:rsidRPr="00A36B27" w:rsidRDefault="00A36B27" w:rsidP="00A36B27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sectPr w:rsidR="00080512" w:rsidRPr="00A36B27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6D8BB" w14:textId="77777777" w:rsidR="00D927F0" w:rsidRDefault="00D927F0">
      <w:r>
        <w:separator/>
      </w:r>
    </w:p>
  </w:endnote>
  <w:endnote w:type="continuationSeparator" w:id="0">
    <w:p w14:paraId="072E0D6A" w14:textId="77777777" w:rsidR="00D927F0" w:rsidRDefault="00D92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56BA8" w14:textId="77777777" w:rsidR="00D927F0" w:rsidRDefault="00D927F0">
      <w:r>
        <w:separator/>
      </w:r>
    </w:p>
  </w:footnote>
  <w:footnote w:type="continuationSeparator" w:id="0">
    <w:p w14:paraId="143BFFE8" w14:textId="77777777" w:rsidR="00D927F0" w:rsidRDefault="00D92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873753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003E"/>
    <w:rsid w:val="000247FB"/>
    <w:rsid w:val="00033123"/>
    <w:rsid w:val="00033397"/>
    <w:rsid w:val="00040095"/>
    <w:rsid w:val="000454A3"/>
    <w:rsid w:val="0004697F"/>
    <w:rsid w:val="00047CDF"/>
    <w:rsid w:val="00051834"/>
    <w:rsid w:val="0005499C"/>
    <w:rsid w:val="00054A22"/>
    <w:rsid w:val="00057364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B0B1F"/>
    <w:rsid w:val="000C46C1"/>
    <w:rsid w:val="000C47C3"/>
    <w:rsid w:val="000C4AB3"/>
    <w:rsid w:val="000D010C"/>
    <w:rsid w:val="000D4EF0"/>
    <w:rsid w:val="000D58AB"/>
    <w:rsid w:val="000D6165"/>
    <w:rsid w:val="000E470D"/>
    <w:rsid w:val="000E513D"/>
    <w:rsid w:val="000E6862"/>
    <w:rsid w:val="000E7F84"/>
    <w:rsid w:val="000F0BD1"/>
    <w:rsid w:val="000F34E8"/>
    <w:rsid w:val="000F5516"/>
    <w:rsid w:val="001043CD"/>
    <w:rsid w:val="001051C5"/>
    <w:rsid w:val="00106686"/>
    <w:rsid w:val="00111D5A"/>
    <w:rsid w:val="0011278A"/>
    <w:rsid w:val="001149B0"/>
    <w:rsid w:val="0012179D"/>
    <w:rsid w:val="00124D49"/>
    <w:rsid w:val="00126CAE"/>
    <w:rsid w:val="0012719D"/>
    <w:rsid w:val="001300A2"/>
    <w:rsid w:val="00133525"/>
    <w:rsid w:val="00135102"/>
    <w:rsid w:val="001359BD"/>
    <w:rsid w:val="001500F6"/>
    <w:rsid w:val="001511D1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455A"/>
    <w:rsid w:val="00185E20"/>
    <w:rsid w:val="00195D92"/>
    <w:rsid w:val="001A14E7"/>
    <w:rsid w:val="001A4C42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6C85"/>
    <w:rsid w:val="001D7718"/>
    <w:rsid w:val="001E1C2F"/>
    <w:rsid w:val="001E4D81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3102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2643"/>
    <w:rsid w:val="0026420B"/>
    <w:rsid w:val="002652A1"/>
    <w:rsid w:val="002675F0"/>
    <w:rsid w:val="00272A91"/>
    <w:rsid w:val="002738E8"/>
    <w:rsid w:val="00276309"/>
    <w:rsid w:val="00282FCD"/>
    <w:rsid w:val="002879D1"/>
    <w:rsid w:val="00294F58"/>
    <w:rsid w:val="0029753E"/>
    <w:rsid w:val="00297D4D"/>
    <w:rsid w:val="002A19F2"/>
    <w:rsid w:val="002A54C5"/>
    <w:rsid w:val="002B3E28"/>
    <w:rsid w:val="002B6339"/>
    <w:rsid w:val="002B7FD4"/>
    <w:rsid w:val="002C51C3"/>
    <w:rsid w:val="002E00EE"/>
    <w:rsid w:val="002E20AF"/>
    <w:rsid w:val="002E2918"/>
    <w:rsid w:val="002F6B0F"/>
    <w:rsid w:val="00302F3D"/>
    <w:rsid w:val="00310DA0"/>
    <w:rsid w:val="003172DC"/>
    <w:rsid w:val="00325CE0"/>
    <w:rsid w:val="0033251E"/>
    <w:rsid w:val="003350A8"/>
    <w:rsid w:val="003364B0"/>
    <w:rsid w:val="003435BC"/>
    <w:rsid w:val="00344837"/>
    <w:rsid w:val="00344B66"/>
    <w:rsid w:val="00351C04"/>
    <w:rsid w:val="00352549"/>
    <w:rsid w:val="00352C17"/>
    <w:rsid w:val="0035462D"/>
    <w:rsid w:val="0035569D"/>
    <w:rsid w:val="00356814"/>
    <w:rsid w:val="003613D1"/>
    <w:rsid w:val="00363439"/>
    <w:rsid w:val="00367F50"/>
    <w:rsid w:val="003765B8"/>
    <w:rsid w:val="00390E2D"/>
    <w:rsid w:val="003925BB"/>
    <w:rsid w:val="00395513"/>
    <w:rsid w:val="003A2FF0"/>
    <w:rsid w:val="003A34BA"/>
    <w:rsid w:val="003A7A9D"/>
    <w:rsid w:val="003B6646"/>
    <w:rsid w:val="003C3971"/>
    <w:rsid w:val="003D10BE"/>
    <w:rsid w:val="003E2A6E"/>
    <w:rsid w:val="003E7EAB"/>
    <w:rsid w:val="003F73B5"/>
    <w:rsid w:val="004069B7"/>
    <w:rsid w:val="00410F6F"/>
    <w:rsid w:val="004112AB"/>
    <w:rsid w:val="004138AF"/>
    <w:rsid w:val="00423334"/>
    <w:rsid w:val="00426352"/>
    <w:rsid w:val="00427D60"/>
    <w:rsid w:val="004345EC"/>
    <w:rsid w:val="00434B66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213A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46884"/>
    <w:rsid w:val="005533A7"/>
    <w:rsid w:val="00565087"/>
    <w:rsid w:val="00575315"/>
    <w:rsid w:val="005756F6"/>
    <w:rsid w:val="00586840"/>
    <w:rsid w:val="00592DD1"/>
    <w:rsid w:val="00593024"/>
    <w:rsid w:val="00594B57"/>
    <w:rsid w:val="00597B11"/>
    <w:rsid w:val="00597B34"/>
    <w:rsid w:val="005A25FE"/>
    <w:rsid w:val="005A5ED1"/>
    <w:rsid w:val="005B1369"/>
    <w:rsid w:val="005B43C1"/>
    <w:rsid w:val="005B4784"/>
    <w:rsid w:val="005C574E"/>
    <w:rsid w:val="005D2E01"/>
    <w:rsid w:val="005D7526"/>
    <w:rsid w:val="005E2432"/>
    <w:rsid w:val="005E4BB2"/>
    <w:rsid w:val="005F0142"/>
    <w:rsid w:val="006012C5"/>
    <w:rsid w:val="00601F21"/>
    <w:rsid w:val="00602AEA"/>
    <w:rsid w:val="00603C52"/>
    <w:rsid w:val="0061282F"/>
    <w:rsid w:val="00612959"/>
    <w:rsid w:val="00614FDF"/>
    <w:rsid w:val="0062164A"/>
    <w:rsid w:val="00626863"/>
    <w:rsid w:val="00634A01"/>
    <w:rsid w:val="0063543D"/>
    <w:rsid w:val="00647114"/>
    <w:rsid w:val="006519A6"/>
    <w:rsid w:val="00653EF8"/>
    <w:rsid w:val="00664076"/>
    <w:rsid w:val="00664CB8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A323F"/>
    <w:rsid w:val="006A43B6"/>
    <w:rsid w:val="006B30D0"/>
    <w:rsid w:val="006B438A"/>
    <w:rsid w:val="006B63A2"/>
    <w:rsid w:val="006C3D95"/>
    <w:rsid w:val="006E011F"/>
    <w:rsid w:val="006E5C86"/>
    <w:rsid w:val="006F736E"/>
    <w:rsid w:val="006F73E6"/>
    <w:rsid w:val="00701116"/>
    <w:rsid w:val="00701600"/>
    <w:rsid w:val="00713C44"/>
    <w:rsid w:val="00722D97"/>
    <w:rsid w:val="007249ED"/>
    <w:rsid w:val="0073376F"/>
    <w:rsid w:val="00734A5B"/>
    <w:rsid w:val="0074026F"/>
    <w:rsid w:val="007429F6"/>
    <w:rsid w:val="00743405"/>
    <w:rsid w:val="00744E76"/>
    <w:rsid w:val="00756806"/>
    <w:rsid w:val="007729F2"/>
    <w:rsid w:val="00774DA4"/>
    <w:rsid w:val="007765A1"/>
    <w:rsid w:val="00781F0F"/>
    <w:rsid w:val="00783E67"/>
    <w:rsid w:val="00786091"/>
    <w:rsid w:val="00791349"/>
    <w:rsid w:val="007921E5"/>
    <w:rsid w:val="007A1587"/>
    <w:rsid w:val="007A34E0"/>
    <w:rsid w:val="007B4396"/>
    <w:rsid w:val="007B600E"/>
    <w:rsid w:val="007C1B5A"/>
    <w:rsid w:val="007C3902"/>
    <w:rsid w:val="007C6946"/>
    <w:rsid w:val="007E0D81"/>
    <w:rsid w:val="007E3B9F"/>
    <w:rsid w:val="007E45E1"/>
    <w:rsid w:val="007E49E3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5A04"/>
    <w:rsid w:val="00862081"/>
    <w:rsid w:val="008678C3"/>
    <w:rsid w:val="008768CA"/>
    <w:rsid w:val="00881E1F"/>
    <w:rsid w:val="00884F72"/>
    <w:rsid w:val="00891EAF"/>
    <w:rsid w:val="008A1429"/>
    <w:rsid w:val="008A74DF"/>
    <w:rsid w:val="008B1478"/>
    <w:rsid w:val="008B238B"/>
    <w:rsid w:val="008B678F"/>
    <w:rsid w:val="008C27AC"/>
    <w:rsid w:val="008C384C"/>
    <w:rsid w:val="008C7D42"/>
    <w:rsid w:val="008E08A6"/>
    <w:rsid w:val="008E1C95"/>
    <w:rsid w:val="008E4395"/>
    <w:rsid w:val="008E5D32"/>
    <w:rsid w:val="008F02EA"/>
    <w:rsid w:val="008F4A5F"/>
    <w:rsid w:val="008F5947"/>
    <w:rsid w:val="0090271F"/>
    <w:rsid w:val="00902E23"/>
    <w:rsid w:val="009114D7"/>
    <w:rsid w:val="00911CC9"/>
    <w:rsid w:val="0091348E"/>
    <w:rsid w:val="009160E3"/>
    <w:rsid w:val="00917CCB"/>
    <w:rsid w:val="00920DB3"/>
    <w:rsid w:val="00921C3A"/>
    <w:rsid w:val="0092661A"/>
    <w:rsid w:val="00927886"/>
    <w:rsid w:val="00930367"/>
    <w:rsid w:val="009305A1"/>
    <w:rsid w:val="009330CF"/>
    <w:rsid w:val="00936193"/>
    <w:rsid w:val="00937849"/>
    <w:rsid w:val="009408C9"/>
    <w:rsid w:val="00942EC2"/>
    <w:rsid w:val="0094753F"/>
    <w:rsid w:val="00951003"/>
    <w:rsid w:val="0095408F"/>
    <w:rsid w:val="00965583"/>
    <w:rsid w:val="00982A33"/>
    <w:rsid w:val="009847C5"/>
    <w:rsid w:val="009949D7"/>
    <w:rsid w:val="00997344"/>
    <w:rsid w:val="00997F47"/>
    <w:rsid w:val="009A40E6"/>
    <w:rsid w:val="009C06FC"/>
    <w:rsid w:val="009D0F30"/>
    <w:rsid w:val="009D5C42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26956"/>
    <w:rsid w:val="00A270B6"/>
    <w:rsid w:val="00A27486"/>
    <w:rsid w:val="00A34BDA"/>
    <w:rsid w:val="00A36B27"/>
    <w:rsid w:val="00A43052"/>
    <w:rsid w:val="00A4310A"/>
    <w:rsid w:val="00A53304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82346"/>
    <w:rsid w:val="00A92BA1"/>
    <w:rsid w:val="00AA16BD"/>
    <w:rsid w:val="00AA43E0"/>
    <w:rsid w:val="00AA456D"/>
    <w:rsid w:val="00AB3697"/>
    <w:rsid w:val="00AC4042"/>
    <w:rsid w:val="00AC699B"/>
    <w:rsid w:val="00AC6BC6"/>
    <w:rsid w:val="00AD0178"/>
    <w:rsid w:val="00AD5223"/>
    <w:rsid w:val="00AD6F08"/>
    <w:rsid w:val="00AE4679"/>
    <w:rsid w:val="00AE65E2"/>
    <w:rsid w:val="00B0188E"/>
    <w:rsid w:val="00B15449"/>
    <w:rsid w:val="00B17E85"/>
    <w:rsid w:val="00B20BB6"/>
    <w:rsid w:val="00B33817"/>
    <w:rsid w:val="00B360E5"/>
    <w:rsid w:val="00B43D21"/>
    <w:rsid w:val="00B4656B"/>
    <w:rsid w:val="00B55625"/>
    <w:rsid w:val="00B57B5A"/>
    <w:rsid w:val="00B6567C"/>
    <w:rsid w:val="00B67D34"/>
    <w:rsid w:val="00B74561"/>
    <w:rsid w:val="00B74F64"/>
    <w:rsid w:val="00B76F67"/>
    <w:rsid w:val="00B82FA9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1634"/>
    <w:rsid w:val="00BD2716"/>
    <w:rsid w:val="00BD7D31"/>
    <w:rsid w:val="00BE0893"/>
    <w:rsid w:val="00BE3255"/>
    <w:rsid w:val="00BF128E"/>
    <w:rsid w:val="00BF4A97"/>
    <w:rsid w:val="00C068F3"/>
    <w:rsid w:val="00C07041"/>
    <w:rsid w:val="00C074DD"/>
    <w:rsid w:val="00C1031D"/>
    <w:rsid w:val="00C1303A"/>
    <w:rsid w:val="00C1496A"/>
    <w:rsid w:val="00C16A10"/>
    <w:rsid w:val="00C17E50"/>
    <w:rsid w:val="00C33079"/>
    <w:rsid w:val="00C36D79"/>
    <w:rsid w:val="00C45114"/>
    <w:rsid w:val="00C45231"/>
    <w:rsid w:val="00C47410"/>
    <w:rsid w:val="00C51911"/>
    <w:rsid w:val="00C52673"/>
    <w:rsid w:val="00C5589D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84968"/>
    <w:rsid w:val="00C9082B"/>
    <w:rsid w:val="00C9248E"/>
    <w:rsid w:val="00C93F40"/>
    <w:rsid w:val="00C95FDE"/>
    <w:rsid w:val="00CA3D0C"/>
    <w:rsid w:val="00CA6405"/>
    <w:rsid w:val="00CB2DFD"/>
    <w:rsid w:val="00CB3365"/>
    <w:rsid w:val="00CB4614"/>
    <w:rsid w:val="00CB5A00"/>
    <w:rsid w:val="00CB5AD1"/>
    <w:rsid w:val="00CC1047"/>
    <w:rsid w:val="00CC1F9F"/>
    <w:rsid w:val="00CD2A16"/>
    <w:rsid w:val="00CD4FF2"/>
    <w:rsid w:val="00CD6926"/>
    <w:rsid w:val="00CF1BEB"/>
    <w:rsid w:val="00CF5067"/>
    <w:rsid w:val="00D04E9C"/>
    <w:rsid w:val="00D070E8"/>
    <w:rsid w:val="00D07222"/>
    <w:rsid w:val="00D179DF"/>
    <w:rsid w:val="00D36A9E"/>
    <w:rsid w:val="00D420A4"/>
    <w:rsid w:val="00D420B6"/>
    <w:rsid w:val="00D50130"/>
    <w:rsid w:val="00D55AAB"/>
    <w:rsid w:val="00D57972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1BEE"/>
    <w:rsid w:val="00D87E00"/>
    <w:rsid w:val="00D9134D"/>
    <w:rsid w:val="00D927F0"/>
    <w:rsid w:val="00D93707"/>
    <w:rsid w:val="00D95BFA"/>
    <w:rsid w:val="00DA09A4"/>
    <w:rsid w:val="00DA589E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0C8A"/>
    <w:rsid w:val="00DD21C2"/>
    <w:rsid w:val="00DD2AE0"/>
    <w:rsid w:val="00DD4C17"/>
    <w:rsid w:val="00DD74A5"/>
    <w:rsid w:val="00DE5FC3"/>
    <w:rsid w:val="00DF2B1F"/>
    <w:rsid w:val="00DF2DB7"/>
    <w:rsid w:val="00DF4AE0"/>
    <w:rsid w:val="00DF62CD"/>
    <w:rsid w:val="00E01C8F"/>
    <w:rsid w:val="00E03B4C"/>
    <w:rsid w:val="00E0464B"/>
    <w:rsid w:val="00E07074"/>
    <w:rsid w:val="00E14C9F"/>
    <w:rsid w:val="00E16509"/>
    <w:rsid w:val="00E31A99"/>
    <w:rsid w:val="00E32927"/>
    <w:rsid w:val="00E436C6"/>
    <w:rsid w:val="00E44582"/>
    <w:rsid w:val="00E45F1D"/>
    <w:rsid w:val="00E50842"/>
    <w:rsid w:val="00E62F00"/>
    <w:rsid w:val="00E76900"/>
    <w:rsid w:val="00E77645"/>
    <w:rsid w:val="00E87425"/>
    <w:rsid w:val="00E87D50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E538D"/>
    <w:rsid w:val="00EF63FC"/>
    <w:rsid w:val="00EF6E77"/>
    <w:rsid w:val="00F025A2"/>
    <w:rsid w:val="00F04712"/>
    <w:rsid w:val="00F13360"/>
    <w:rsid w:val="00F162EF"/>
    <w:rsid w:val="00F1701D"/>
    <w:rsid w:val="00F22EC7"/>
    <w:rsid w:val="00F24429"/>
    <w:rsid w:val="00F26811"/>
    <w:rsid w:val="00F30393"/>
    <w:rsid w:val="00F325C8"/>
    <w:rsid w:val="00F372FB"/>
    <w:rsid w:val="00F411B3"/>
    <w:rsid w:val="00F4227D"/>
    <w:rsid w:val="00F46759"/>
    <w:rsid w:val="00F60098"/>
    <w:rsid w:val="00F61C5C"/>
    <w:rsid w:val="00F653B8"/>
    <w:rsid w:val="00F66D07"/>
    <w:rsid w:val="00F80FCA"/>
    <w:rsid w:val="00F84D46"/>
    <w:rsid w:val="00F86CE1"/>
    <w:rsid w:val="00F9008D"/>
    <w:rsid w:val="00F92B65"/>
    <w:rsid w:val="00F946DF"/>
    <w:rsid w:val="00FA1266"/>
    <w:rsid w:val="00FA38EF"/>
    <w:rsid w:val="00FC1192"/>
    <w:rsid w:val="00FC13E1"/>
    <w:rsid w:val="00FD38D6"/>
    <w:rsid w:val="00FD4F24"/>
    <w:rsid w:val="00FD621C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F63F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06.png@01D82186.36AE3370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image" Target="cid:image003.png@01D82186.36AE3370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cid:image005.png@01D82186.36AE3370" TargetMode="External"/><Relationship Id="rId20" Type="http://schemas.openxmlformats.org/officeDocument/2006/relationships/image" Target="cid:image007.png@01D82186.36AE3370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cid:image009.png@01D82186.36AE337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10" Type="http://schemas.openxmlformats.org/officeDocument/2006/relationships/image" Target="cid:image002.png@01D82186.36AE3370" TargetMode="Externa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04.png@01D82186.36AE3370" TargetMode="External"/><Relationship Id="rId22" Type="http://schemas.openxmlformats.org/officeDocument/2006/relationships/image" Target="cid:image008.png@01D82186.36AE337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623</TotalTime>
  <Pages>4</Pages>
  <Words>996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67</cp:revision>
  <cp:lastPrinted>2019-02-25T14:05:00Z</cp:lastPrinted>
  <dcterms:created xsi:type="dcterms:W3CDTF">2022-10-31T18:13:00Z</dcterms:created>
  <dcterms:modified xsi:type="dcterms:W3CDTF">2022-11-07T22:52:00Z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