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76B29C00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AB1F12">
        <w:rPr>
          <w:rFonts w:cs="Arial"/>
          <w:sz w:val="24"/>
          <w:szCs w:val="24"/>
        </w:rPr>
        <w:t>R4-220966</w:t>
      </w:r>
      <w:r w:rsidR="00DA2033">
        <w:rPr>
          <w:rFonts w:cs="Arial"/>
          <w:sz w:val="24"/>
          <w:szCs w:val="24"/>
        </w:rPr>
        <w:t>2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02FD4" w:rsidR="001E41F3" w:rsidRPr="00410371" w:rsidRDefault="000C1FF5" w:rsidP="000C1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bookmarkStart w:id="0" w:name="_GoBack"/>
            <w:bookmarkEnd w:id="0"/>
            <w:r w:rsidR="001A2CAF">
              <w:rPr>
                <w:b/>
                <w:noProof/>
                <w:sz w:val="28"/>
              </w:rPr>
              <w:t>1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FAE8DD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</w:t>
            </w:r>
            <w:r w:rsidR="000C1FF5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4EFFA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0C1FF5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11E74" w14:textId="77777777" w:rsidR="00D31DA8" w:rsidRDefault="00D31DA8">
      <w:r>
        <w:separator/>
      </w:r>
    </w:p>
  </w:endnote>
  <w:endnote w:type="continuationSeparator" w:id="0">
    <w:p w14:paraId="4FCAD16A" w14:textId="77777777" w:rsidR="00D31DA8" w:rsidRDefault="00D3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0CF86" w14:textId="77777777" w:rsidR="00D31DA8" w:rsidRDefault="00D31DA8">
      <w:r>
        <w:separator/>
      </w:r>
    </w:p>
  </w:footnote>
  <w:footnote w:type="continuationSeparator" w:id="0">
    <w:p w14:paraId="0D2B22AF" w14:textId="77777777" w:rsidR="00D31DA8" w:rsidRDefault="00D31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1FF5"/>
    <w:rsid w:val="000C6598"/>
    <w:rsid w:val="000D44B3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6269D"/>
    <w:rsid w:val="00C66BA2"/>
    <w:rsid w:val="00C870F6"/>
    <w:rsid w:val="00C91A68"/>
    <w:rsid w:val="00C95985"/>
    <w:rsid w:val="00CC5026"/>
    <w:rsid w:val="00CC68D0"/>
    <w:rsid w:val="00D03F9A"/>
    <w:rsid w:val="00D06D51"/>
    <w:rsid w:val="00D24991"/>
    <w:rsid w:val="00D31DA8"/>
    <w:rsid w:val="00D42F43"/>
    <w:rsid w:val="00D50255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B4DEE-DEB4-4D94-9263-3F133D0B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2022-05-20T15:28:00Z</dcterms:created>
  <dcterms:modified xsi:type="dcterms:W3CDTF">2022-05-20T15:28:00Z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