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3396B5F0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5A69AE" w:rsidRPr="005A69AE">
        <w:rPr>
          <w:rFonts w:cs="Arial"/>
          <w:sz w:val="24"/>
          <w:szCs w:val="24"/>
        </w:rPr>
        <w:t>R4-220965</w:t>
      </w:r>
      <w:r w:rsidR="00A43495">
        <w:rPr>
          <w:rFonts w:cs="Arial"/>
          <w:sz w:val="24"/>
          <w:szCs w:val="24"/>
        </w:rPr>
        <w:t>8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F7A8B" w:rsidR="001E41F3" w:rsidRPr="00410371" w:rsidRDefault="009051AE" w:rsidP="00183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</w:t>
            </w:r>
            <w:r w:rsidR="007C33E9">
              <w:rPr>
                <w:b/>
                <w:noProof/>
                <w:sz w:val="28"/>
              </w:rPr>
              <w:t>.</w:t>
            </w:r>
            <w:r w:rsidR="00183438"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8FE2A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9051AE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5992F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051A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C905F" w14:textId="77777777" w:rsidR="00BE612C" w:rsidRDefault="00BE612C">
      <w:r>
        <w:separator/>
      </w:r>
    </w:p>
  </w:endnote>
  <w:endnote w:type="continuationSeparator" w:id="0">
    <w:p w14:paraId="0BC7D165" w14:textId="77777777" w:rsidR="00BE612C" w:rsidRDefault="00BE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E08BE" w14:textId="77777777" w:rsidR="00BE612C" w:rsidRDefault="00BE612C">
      <w:r>
        <w:separator/>
      </w:r>
    </w:p>
  </w:footnote>
  <w:footnote w:type="continuationSeparator" w:id="0">
    <w:p w14:paraId="076ED241" w14:textId="77777777" w:rsidR="00BE612C" w:rsidRDefault="00BE6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82B32"/>
    <w:rsid w:val="00183438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67B97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E612C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B5320-2B2E-4F77-960B-E969A4F4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2022-05-20T15:23:00Z</dcterms:created>
  <dcterms:modified xsi:type="dcterms:W3CDTF">2022-05-20T15:24:00Z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