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D5FD1" w14:textId="650CC887" w:rsidR="002139AF" w:rsidRDefault="0040594A">
      <w:pPr>
        <w:spacing w:after="120"/>
        <w:ind w:left="1985" w:hanging="1985"/>
        <w:rPr>
          <w:rFonts w:ascii="Arial" w:eastAsia="PMingLiU" w:hAnsi="Arial" w:cs="Arial"/>
          <w:b/>
          <w:sz w:val="24"/>
          <w:szCs w:val="24"/>
          <w:lang w:eastAsia="zh-TW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="PMingLiU" w:hAnsi="Arial" w:cs="Arial" w:hint="eastAsia"/>
          <w:b/>
          <w:sz w:val="24"/>
          <w:szCs w:val="24"/>
          <w:lang w:eastAsia="zh-TW"/>
        </w:rPr>
        <w:t>10</w:t>
      </w:r>
      <w:r w:rsidR="00D45AB1">
        <w:rPr>
          <w:rFonts w:ascii="Arial" w:eastAsia="PMingLiU" w:hAnsi="Arial" w:cs="Arial"/>
          <w:b/>
          <w:sz w:val="24"/>
          <w:szCs w:val="24"/>
          <w:lang w:eastAsia="zh-TW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682295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</w:t>
      </w:r>
      <w:r w:rsidR="00682295" w:rsidRPr="00682295">
        <w:rPr>
          <w:rFonts w:ascii="Arial" w:hAnsi="Arial" w:cs="Arial"/>
          <w:b/>
          <w:sz w:val="24"/>
          <w:szCs w:val="24"/>
          <w:lang w:eastAsia="zh-CN"/>
        </w:rPr>
        <w:t>R4-2120280</w:t>
      </w:r>
    </w:p>
    <w:p w14:paraId="4EDD5FD2" w14:textId="758078C6" w:rsidR="002139AF" w:rsidRDefault="0040594A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D45AB1">
        <w:rPr>
          <w:rFonts w:ascii="Arial" w:hAnsi="Arial" w:cs="Arial"/>
          <w:b/>
          <w:sz w:val="24"/>
          <w:szCs w:val="24"/>
          <w:lang w:eastAsia="zh-CN"/>
        </w:rPr>
        <w:t>November 01 – 12</w:t>
      </w:r>
      <w:r>
        <w:rPr>
          <w:rFonts w:ascii="Arial" w:hAnsi="Arial" w:cs="Arial"/>
          <w:b/>
          <w:sz w:val="24"/>
          <w:szCs w:val="24"/>
          <w:lang w:eastAsia="zh-CN"/>
        </w:rPr>
        <w:t>, 2021</w:t>
      </w:r>
      <w:r>
        <w:rPr>
          <w:rFonts w:ascii="Arial" w:hAnsi="Arial" w:cs="Arial" w:hint="eastAsia"/>
          <w:b/>
          <w:sz w:val="24"/>
          <w:szCs w:val="24"/>
          <w:lang w:eastAsia="zh-CN"/>
        </w:rPr>
        <w:t>.</w:t>
      </w:r>
    </w:p>
    <w:p w14:paraId="4EDD5FD3" w14:textId="77777777"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4EDD5FD4" w14:textId="29B46C81" w:rsidR="002139AF" w:rsidRDefault="0040594A" w:rsidP="004A113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 w:rsidR="004A113B" w:rsidRPr="004A113B">
        <w:rPr>
          <w:rFonts w:ascii="Arial" w:hAnsi="Arial" w:cs="Arial"/>
          <w:color w:val="000000"/>
          <w:sz w:val="22"/>
          <w:lang w:eastAsia="zh-CN"/>
        </w:rPr>
        <w:t>4.2.3</w:t>
      </w:r>
      <w:r w:rsidR="004A113B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4A113B" w:rsidRPr="004A113B">
        <w:rPr>
          <w:rFonts w:ascii="Arial" w:hAnsi="Arial" w:cs="Arial"/>
          <w:color w:val="000000"/>
          <w:sz w:val="22"/>
          <w:lang w:eastAsia="zh-CN"/>
        </w:rPr>
        <w:t>5.2.3</w:t>
      </w:r>
    </w:p>
    <w:p w14:paraId="4EDD5FD5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Ericsson</w:t>
      </w:r>
    </w:p>
    <w:p w14:paraId="4EDD5FD6" w14:textId="06DE1286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61B8B" w:rsidRPr="00661B8B">
        <w:rPr>
          <w:rFonts w:ascii="Arial" w:hAnsi="Arial" w:cs="Arial"/>
          <w:color w:val="000000"/>
          <w:sz w:val="22"/>
          <w:lang w:eastAsia="zh-CN"/>
        </w:rPr>
        <w:t>WF on LTE RRM maintenance requirements</w:t>
      </w:r>
    </w:p>
    <w:p w14:paraId="4EDD5FD7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4EDD5FD8" w14:textId="77777777" w:rsidR="002139AF" w:rsidRDefault="0040594A">
      <w:pPr>
        <w:pStyle w:val="Heading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14:paraId="4E1E78C9" w14:textId="302108DD" w:rsidR="007E7D92" w:rsidRDefault="0040594A" w:rsidP="007E7D92">
      <w:pPr>
        <w:rPr>
          <w:lang w:val="en-US"/>
        </w:rPr>
      </w:pPr>
      <w:r>
        <w:t>This way forward contains a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agreements in RAN4#10</w:t>
      </w:r>
      <w:r w:rsidR="007E7D92">
        <w:rPr>
          <w:lang w:val="en-US"/>
        </w:rPr>
        <w:t>1</w:t>
      </w:r>
      <w:r>
        <w:rPr>
          <w:lang w:val="en-US"/>
        </w:rPr>
        <w:t>-e in email thread:</w:t>
      </w:r>
      <w:r w:rsidR="007E7D92" w:rsidRPr="007E7D92">
        <w:rPr>
          <w:lang w:val="en-US"/>
        </w:rPr>
        <w:t xml:space="preserve"> [101-e][211] </w:t>
      </w:r>
      <w:proofErr w:type="spellStart"/>
      <w:r w:rsidR="00F82ACF">
        <w:rPr>
          <w:lang w:val="en-US"/>
        </w:rPr>
        <w:t>m</w:t>
      </w:r>
      <w:r w:rsidR="007E7D92" w:rsidRPr="007E7D92">
        <w:rPr>
          <w:lang w:val="en-US"/>
        </w:rPr>
        <w:t>aintenance_LTE_RRM_NWM</w:t>
      </w:r>
      <w:proofErr w:type="spellEnd"/>
    </w:p>
    <w:p w14:paraId="4EDD5FD9" w14:textId="020CA265" w:rsidR="002139AF" w:rsidRDefault="0091164A">
      <w:pPr>
        <w:rPr>
          <w:lang w:val="en-US"/>
        </w:rPr>
      </w:pPr>
      <w:r>
        <w:rPr>
          <w:lang w:val="en-US"/>
        </w:rPr>
        <w:t>.</w:t>
      </w:r>
    </w:p>
    <w:p w14:paraId="4EDD5FDA" w14:textId="77777777" w:rsidR="002139AF" w:rsidRDefault="0040594A">
      <w:pPr>
        <w:rPr>
          <w:color w:val="00B050"/>
          <w:lang w:val="en-US"/>
        </w:rPr>
      </w:pPr>
      <w:r>
        <w:rPr>
          <w:color w:val="00B050"/>
          <w:lang w:val="en-US"/>
        </w:rPr>
        <w:t>Agreements from the 1st GTW session</w:t>
      </w:r>
    </w:p>
    <w:p w14:paraId="4EDD5FDB" w14:textId="77777777" w:rsidR="002139AF" w:rsidRDefault="0040594A">
      <w:pPr>
        <w:rPr>
          <w:color w:val="0070C0"/>
          <w:lang w:val="en-US"/>
        </w:rPr>
      </w:pPr>
      <w:r>
        <w:rPr>
          <w:color w:val="0070C0"/>
          <w:lang w:val="en-US"/>
        </w:rPr>
        <w:t>Agreements from the 1st round</w:t>
      </w:r>
    </w:p>
    <w:p w14:paraId="4EDD5FDC" w14:textId="55B9A6CE" w:rsidR="002139AF" w:rsidRDefault="0040594A">
      <w:pPr>
        <w:rPr>
          <w:color w:val="ED7D31" w:themeColor="accent2"/>
          <w:lang w:val="en-US"/>
        </w:rPr>
      </w:pPr>
      <w:r>
        <w:rPr>
          <w:color w:val="ED7D31" w:themeColor="accent2"/>
          <w:lang w:val="en-US"/>
        </w:rPr>
        <w:t>Agreements from the 2nd round</w:t>
      </w:r>
    </w:p>
    <w:p w14:paraId="4E410B18" w14:textId="1B1A73D0" w:rsidR="009421EE" w:rsidRPr="00861FE9" w:rsidRDefault="009421EE">
      <w:pPr>
        <w:rPr>
          <w:color w:val="000000" w:themeColor="text1"/>
          <w:lang w:val="en-US"/>
        </w:rPr>
      </w:pPr>
      <w:r w:rsidRPr="00861FE9">
        <w:rPr>
          <w:color w:val="000000" w:themeColor="text1"/>
          <w:lang w:val="en-US"/>
        </w:rPr>
        <w:t>Open issues for further study for next meeting.</w:t>
      </w:r>
    </w:p>
    <w:p w14:paraId="4EDD5FDD" w14:textId="77777777" w:rsidR="002139AF" w:rsidRDefault="002139AF">
      <w:pPr>
        <w:rPr>
          <w:lang w:val="en-US"/>
        </w:rPr>
      </w:pPr>
    </w:p>
    <w:p w14:paraId="4EDD5FDE" w14:textId="59704EB3" w:rsidR="002139AF" w:rsidRDefault="0040594A">
      <w:pPr>
        <w:pStyle w:val="Heading1"/>
        <w:rPr>
          <w:lang w:val="en-US"/>
        </w:rPr>
      </w:pPr>
      <w:r>
        <w:rPr>
          <w:lang w:val="en-US"/>
        </w:rPr>
        <w:t xml:space="preserve">Agreements from discussions on </w:t>
      </w:r>
      <w:r w:rsidR="000C4763">
        <w:rPr>
          <w:lang w:val="en-US"/>
        </w:rPr>
        <w:t>‘</w:t>
      </w:r>
      <w:r w:rsidR="000C4763" w:rsidRPr="008540D8">
        <w:rPr>
          <w:lang w:val="en-US"/>
        </w:rPr>
        <w:t>NB-IoT and MTC maintenance</w:t>
      </w:r>
      <w:r w:rsidR="000C4763">
        <w:rPr>
          <w:lang w:val="en-US"/>
        </w:rPr>
        <w:t>’</w:t>
      </w:r>
    </w:p>
    <w:p w14:paraId="02ABFA26" w14:textId="482AED02" w:rsidR="000C6836" w:rsidRPr="008301BA" w:rsidRDefault="000C6836" w:rsidP="008301BA">
      <w:pPr>
        <w:ind w:left="360"/>
        <w:rPr>
          <w:color w:val="0070C0"/>
          <w:lang w:val="en-US"/>
        </w:rPr>
      </w:pPr>
    </w:p>
    <w:p w14:paraId="7079CCED" w14:textId="2E1A8D12" w:rsidR="00676805" w:rsidRDefault="00676805" w:rsidP="00676805">
      <w:pPr>
        <w:pStyle w:val="Heading1"/>
        <w:rPr>
          <w:lang w:val="en-US"/>
        </w:rPr>
      </w:pPr>
      <w:r>
        <w:rPr>
          <w:lang w:val="en-US"/>
        </w:rPr>
        <w:t>Agreements from discussions on ‘Rel-16 MTC’</w:t>
      </w:r>
    </w:p>
    <w:p w14:paraId="73122372" w14:textId="482F6D89" w:rsidR="00E87A07" w:rsidRPr="000D1372" w:rsidRDefault="00E87A07" w:rsidP="006F02CB">
      <w:pPr>
        <w:pStyle w:val="Heading2"/>
        <w:numPr>
          <w:ilvl w:val="1"/>
          <w:numId w:val="31"/>
        </w:numPr>
        <w:rPr>
          <w:rFonts w:eastAsia="SimSun"/>
          <w:sz w:val="24"/>
          <w:szCs w:val="16"/>
          <w:lang w:val="en-US"/>
        </w:rPr>
      </w:pPr>
      <w:r w:rsidRPr="00E87A07">
        <w:rPr>
          <w:rFonts w:eastAsia="SimSun"/>
          <w:sz w:val="24"/>
          <w:szCs w:val="16"/>
          <w:lang w:val="en-US"/>
        </w:rPr>
        <w:t xml:space="preserve">Whether to RSRQ can be configured as </w:t>
      </w:r>
      <w:r w:rsidRPr="000D1372">
        <w:rPr>
          <w:rFonts w:eastAsia="SimSun"/>
          <w:sz w:val="24"/>
          <w:szCs w:val="16"/>
          <w:lang w:val="en-US"/>
        </w:rPr>
        <w:t xml:space="preserve">trigger/report quantity </w:t>
      </w:r>
    </w:p>
    <w:p w14:paraId="74FAAE1C" w14:textId="3239817E" w:rsidR="00CF2B85" w:rsidRPr="000D1372" w:rsidRDefault="00CF2B85" w:rsidP="00CF2B85">
      <w:pPr>
        <w:spacing w:after="304"/>
        <w:ind w:left="-5"/>
        <w:rPr>
          <w:color w:val="0070C0"/>
          <w:lang w:val="en-US"/>
        </w:rPr>
      </w:pPr>
      <w:r w:rsidRPr="000D1372">
        <w:rPr>
          <w:color w:val="0070C0"/>
          <w:lang w:val="en-US"/>
        </w:rPr>
        <w:t xml:space="preserve">RAN4 agrees to add the following applicability condition for RSS based measurement in connected mode:  </w:t>
      </w:r>
    </w:p>
    <w:p w14:paraId="215F3062" w14:textId="7C08C40A" w:rsidR="00CF2B85" w:rsidRPr="000D1372" w:rsidRDefault="00CF2B85" w:rsidP="00CF2B85">
      <w:pPr>
        <w:pStyle w:val="ListParagraph"/>
        <w:numPr>
          <w:ilvl w:val="0"/>
          <w:numId w:val="33"/>
        </w:numPr>
        <w:spacing w:after="304"/>
        <w:ind w:firstLineChars="0"/>
        <w:rPr>
          <w:color w:val="0070C0"/>
          <w:lang w:val="en-US"/>
        </w:rPr>
      </w:pPr>
      <w:r w:rsidRPr="000D1372">
        <w:rPr>
          <w:color w:val="0070C0"/>
          <w:lang w:val="en-US"/>
        </w:rPr>
        <w:t>RSRQ is not configured as trigger quantity or report quantity for intra-frequency measurement</w:t>
      </w:r>
    </w:p>
    <w:p w14:paraId="076F5F8D" w14:textId="3493FBA4" w:rsidR="000D1372" w:rsidRPr="000D1372" w:rsidRDefault="000D1372" w:rsidP="00664EF8">
      <w:pPr>
        <w:spacing w:after="277"/>
        <w:rPr>
          <w:color w:val="0070C0"/>
          <w:lang w:val="en-US"/>
        </w:rPr>
      </w:pPr>
      <w:r w:rsidRPr="000D1372">
        <w:rPr>
          <w:color w:val="0070C0"/>
          <w:lang w:val="en-US"/>
        </w:rPr>
        <w:t xml:space="preserve">UE </w:t>
      </w:r>
      <w:r w:rsidR="00664EF8">
        <w:rPr>
          <w:color w:val="0070C0"/>
          <w:lang w:val="en-US"/>
        </w:rPr>
        <w:t xml:space="preserve">shall </w:t>
      </w:r>
      <w:r w:rsidRPr="000D1372">
        <w:rPr>
          <w:color w:val="0070C0"/>
          <w:lang w:val="en-US"/>
        </w:rPr>
        <w:t>align the RSS RSRP to CRS RSRP by subtracting the configured power offset in the measured RSS RSRP</w:t>
      </w:r>
    </w:p>
    <w:p w14:paraId="1D31AB72" w14:textId="75AA4D2A" w:rsidR="00676805" w:rsidRDefault="00676805" w:rsidP="00676805">
      <w:pPr>
        <w:rPr>
          <w:color w:val="0070C0"/>
          <w:lang w:val="en-US"/>
        </w:rPr>
      </w:pPr>
    </w:p>
    <w:p w14:paraId="0EF1705B" w14:textId="184FA59C" w:rsidR="00676805" w:rsidRPr="007D5D9A" w:rsidRDefault="00676805" w:rsidP="007D5D9A">
      <w:pPr>
        <w:rPr>
          <w:color w:val="0070C0"/>
          <w:lang w:val="en-US"/>
        </w:rPr>
      </w:pPr>
      <w:r w:rsidRPr="007D5D9A">
        <w:rPr>
          <w:color w:val="0070C0"/>
          <w:lang w:val="en-US"/>
        </w:rPr>
        <w:t xml:space="preserve"> </w:t>
      </w:r>
    </w:p>
    <w:p w14:paraId="4BA2B0B3" w14:textId="6BB23A41" w:rsidR="00676805" w:rsidRDefault="00676805" w:rsidP="00676805">
      <w:pPr>
        <w:pStyle w:val="Heading1"/>
        <w:rPr>
          <w:lang w:val="en-US"/>
        </w:rPr>
      </w:pPr>
      <w:r>
        <w:rPr>
          <w:lang w:val="en-US"/>
        </w:rPr>
        <w:lastRenderedPageBreak/>
        <w:t>Agreements from discussions on ‘Even further mobility enhancement’</w:t>
      </w:r>
    </w:p>
    <w:p w14:paraId="117B3660" w14:textId="57E63CA0" w:rsidR="00BE2C48" w:rsidRPr="00BE2C48" w:rsidRDefault="00B009A6" w:rsidP="002B7B0A">
      <w:pPr>
        <w:pStyle w:val="Heading2"/>
        <w:numPr>
          <w:ilvl w:val="1"/>
          <w:numId w:val="31"/>
        </w:numPr>
        <w:rPr>
          <w:lang w:val="en-US"/>
        </w:rPr>
      </w:pPr>
      <w:r>
        <w:rPr>
          <w:sz w:val="24"/>
          <w:lang w:val="en-US"/>
        </w:rPr>
        <w:t>Autonomous interruptions during i</w:t>
      </w:r>
      <w:r w:rsidR="00BE2C48" w:rsidRPr="00BE2C48">
        <w:rPr>
          <w:sz w:val="24"/>
          <w:lang w:val="en-US"/>
        </w:rPr>
        <w:t>ntra-frequency/intra-band DAPS</w:t>
      </w:r>
      <w:r>
        <w:rPr>
          <w:sz w:val="24"/>
          <w:lang w:val="en-US"/>
        </w:rPr>
        <w:t xml:space="preserve"> handover</w:t>
      </w:r>
    </w:p>
    <w:p w14:paraId="0D44A0AA" w14:textId="7B046531" w:rsidR="00B009A6" w:rsidRPr="00B009A6" w:rsidRDefault="00B009A6" w:rsidP="00B009A6">
      <w:pPr>
        <w:pStyle w:val="ListParagraph"/>
        <w:numPr>
          <w:ilvl w:val="0"/>
          <w:numId w:val="39"/>
        </w:numPr>
        <w:spacing w:after="0" w:line="526" w:lineRule="auto"/>
        <w:ind w:right="2855" w:firstLineChars="0"/>
        <w:rPr>
          <w:lang w:val="en-US"/>
        </w:rPr>
      </w:pPr>
      <w:r w:rsidRPr="00B009A6">
        <w:rPr>
          <w:b/>
          <w:lang w:val="en-US"/>
        </w:rPr>
        <w:t>Option 1</w:t>
      </w:r>
      <w:proofErr w:type="gramStart"/>
      <w:r w:rsidRPr="00B009A6">
        <w:rPr>
          <w:b/>
          <w:lang w:val="en-US"/>
        </w:rPr>
        <w:t>:  (</w:t>
      </w:r>
      <w:proofErr w:type="gramEnd"/>
      <w:r w:rsidRPr="00B009A6">
        <w:rPr>
          <w:b/>
          <w:lang w:val="en-US"/>
        </w:rPr>
        <w:t>Ericsson, Nokia):</w:t>
      </w:r>
    </w:p>
    <w:p w14:paraId="1CD444B2" w14:textId="77777777" w:rsidR="00B009A6" w:rsidRPr="008540D8" w:rsidRDefault="00B009A6" w:rsidP="00B009A6">
      <w:pPr>
        <w:spacing w:after="305"/>
        <w:rPr>
          <w:lang w:val="en-US"/>
        </w:rPr>
      </w:pPr>
      <w:r w:rsidRPr="008540D8">
        <w:rPr>
          <w:lang w:val="en-US"/>
        </w:rPr>
        <w:t xml:space="preserve">Prior to random access procedure autonomous interruption is done in communication towards the target cell as necessary to enable the UE to have sufficient switching time, and after the </w:t>
      </w:r>
      <w:proofErr w:type="gramStart"/>
      <w:r w:rsidRPr="008540D8">
        <w:rPr>
          <w:lang w:val="en-US"/>
        </w:rPr>
        <w:t>random access</w:t>
      </w:r>
      <w:proofErr w:type="gramEnd"/>
      <w:r w:rsidRPr="008540D8">
        <w:rPr>
          <w:lang w:val="en-US"/>
        </w:rPr>
        <w:t xml:space="preserve"> procedure autonomous interruption is done in communication towards source cell as necessary to allow the UE to have sufficient switching time.</w:t>
      </w:r>
    </w:p>
    <w:p w14:paraId="5D3074A4" w14:textId="77777777" w:rsidR="00B009A6" w:rsidRPr="00B009A6" w:rsidRDefault="00B009A6" w:rsidP="00B009A6">
      <w:pPr>
        <w:pStyle w:val="ListParagraph"/>
        <w:numPr>
          <w:ilvl w:val="0"/>
          <w:numId w:val="39"/>
        </w:numPr>
        <w:spacing w:after="276"/>
        <w:ind w:firstLineChars="0"/>
        <w:rPr>
          <w:lang w:val="en-US"/>
        </w:rPr>
      </w:pPr>
      <w:r w:rsidRPr="00B009A6">
        <w:rPr>
          <w:b/>
          <w:lang w:val="en-US"/>
        </w:rPr>
        <w:t>Option 2 (Huawei, Qualcomm</w:t>
      </w:r>
      <w:proofErr w:type="gramStart"/>
      <w:r w:rsidRPr="00B009A6">
        <w:rPr>
          <w:b/>
          <w:lang w:val="en-US"/>
        </w:rPr>
        <w:t>) :</w:t>
      </w:r>
      <w:proofErr w:type="gramEnd"/>
    </w:p>
    <w:p w14:paraId="165C1737" w14:textId="47608739" w:rsidR="00B009A6" w:rsidRPr="00B009A6" w:rsidRDefault="00B009A6" w:rsidP="00B009A6">
      <w:pPr>
        <w:spacing w:after="276"/>
        <w:ind w:left="-5"/>
        <w:rPr>
          <w:lang w:val="en-US"/>
        </w:rPr>
      </w:pPr>
      <w:r w:rsidRPr="00B009A6">
        <w:rPr>
          <w:b/>
          <w:lang w:val="en-US"/>
        </w:rPr>
        <w:t xml:space="preserve"> </w:t>
      </w:r>
      <w:r w:rsidRPr="00B009A6">
        <w:rPr>
          <w:lang w:val="en-US"/>
        </w:rPr>
        <w:t>RAN4 also agreed to follow the agreement from NR DAPS handover and reuse it for LTE DAPS handover</w:t>
      </w:r>
    </w:p>
    <w:p w14:paraId="512440A2" w14:textId="1AC4DC50" w:rsidR="00676805" w:rsidRPr="003B1891" w:rsidRDefault="00676805" w:rsidP="00676805">
      <w:pPr>
        <w:rPr>
          <w:color w:val="000000" w:themeColor="text1"/>
          <w:lang w:val="en-US"/>
        </w:rPr>
      </w:pPr>
    </w:p>
    <w:sectPr w:rsidR="00676805" w:rsidRPr="003B189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EAC00" w14:textId="77777777" w:rsidR="00173C2E" w:rsidRDefault="00173C2E" w:rsidP="00583E14">
      <w:pPr>
        <w:spacing w:after="0" w:line="240" w:lineRule="auto"/>
      </w:pPr>
      <w:r>
        <w:separator/>
      </w:r>
    </w:p>
  </w:endnote>
  <w:endnote w:type="continuationSeparator" w:id="0">
    <w:p w14:paraId="6E5899D9" w14:textId="77777777" w:rsidR="00173C2E" w:rsidRDefault="00173C2E" w:rsidP="0058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D0E31" w14:textId="77777777" w:rsidR="00173C2E" w:rsidRDefault="00173C2E" w:rsidP="00583E14">
      <w:pPr>
        <w:spacing w:after="0" w:line="240" w:lineRule="auto"/>
      </w:pPr>
      <w:r>
        <w:separator/>
      </w:r>
    </w:p>
  </w:footnote>
  <w:footnote w:type="continuationSeparator" w:id="0">
    <w:p w14:paraId="22A02B23" w14:textId="77777777" w:rsidR="00173C2E" w:rsidRDefault="00173C2E" w:rsidP="0058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E6CD8"/>
    <w:multiLevelType w:val="hybridMultilevel"/>
    <w:tmpl w:val="F1C0EA3C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024A2C"/>
    <w:multiLevelType w:val="hybridMultilevel"/>
    <w:tmpl w:val="03ECAEEA"/>
    <w:lvl w:ilvl="0" w:tplc="741CE92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E67F1"/>
    <w:multiLevelType w:val="multilevel"/>
    <w:tmpl w:val="115E67F1"/>
    <w:lvl w:ilvl="0">
      <w:start w:val="202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75B7E"/>
    <w:multiLevelType w:val="multilevel"/>
    <w:tmpl w:val="11B75B7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76F6E"/>
    <w:multiLevelType w:val="hybridMultilevel"/>
    <w:tmpl w:val="3E665372"/>
    <w:lvl w:ilvl="0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4CE55C4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A1E13CA"/>
    <w:multiLevelType w:val="hybridMultilevel"/>
    <w:tmpl w:val="B882FAB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B1F68"/>
    <w:multiLevelType w:val="multilevel"/>
    <w:tmpl w:val="2F4B1F68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33C4F68"/>
    <w:multiLevelType w:val="hybridMultilevel"/>
    <w:tmpl w:val="1DBAB65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32704"/>
    <w:multiLevelType w:val="multilevel"/>
    <w:tmpl w:val="0BC008B0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89D0CDD"/>
    <w:multiLevelType w:val="hybridMultilevel"/>
    <w:tmpl w:val="74869C3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CFD0439"/>
    <w:multiLevelType w:val="hybridMultilevel"/>
    <w:tmpl w:val="3E40973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B47F8"/>
    <w:multiLevelType w:val="hybridMultilevel"/>
    <w:tmpl w:val="82B85D9E"/>
    <w:lvl w:ilvl="0" w:tplc="041D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4D6134"/>
    <w:multiLevelType w:val="multilevel"/>
    <w:tmpl w:val="B4BCFD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E878C5"/>
    <w:multiLevelType w:val="multilevel"/>
    <w:tmpl w:val="BF8264A0"/>
    <w:lvl w:ilvl="0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401962"/>
    <w:multiLevelType w:val="hybridMultilevel"/>
    <w:tmpl w:val="E31C404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71CC6"/>
    <w:multiLevelType w:val="hybridMultilevel"/>
    <w:tmpl w:val="024C9C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834785"/>
    <w:multiLevelType w:val="multilevel"/>
    <w:tmpl w:val="1D38305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686DFE"/>
    <w:multiLevelType w:val="hybridMultilevel"/>
    <w:tmpl w:val="11C409F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51012"/>
    <w:multiLevelType w:val="hybridMultilevel"/>
    <w:tmpl w:val="5C7424B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8F2CB8"/>
    <w:multiLevelType w:val="hybridMultilevel"/>
    <w:tmpl w:val="D99E1576"/>
    <w:lvl w:ilvl="0" w:tplc="113CADE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27086F"/>
    <w:multiLevelType w:val="multilevel"/>
    <w:tmpl w:val="6B27086F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EAB52EF"/>
    <w:multiLevelType w:val="hybridMultilevel"/>
    <w:tmpl w:val="D674B12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306A8"/>
    <w:multiLevelType w:val="hybridMultilevel"/>
    <w:tmpl w:val="2C1808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A258A"/>
    <w:multiLevelType w:val="hybridMultilevel"/>
    <w:tmpl w:val="03E0F2A0"/>
    <w:lvl w:ilvl="0" w:tplc="E9A4D110">
      <w:start w:val="5"/>
      <w:numFmt w:val="bullet"/>
      <w:lvlText w:val=""/>
      <w:lvlJc w:val="left"/>
      <w:pPr>
        <w:ind w:left="355" w:hanging="360"/>
      </w:pPr>
      <w:rPr>
        <w:rFonts w:ascii="Symbol" w:eastAsiaTheme="minorEastAsia" w:hAnsi="Symbol" w:cs="Times New Roman" w:hint="default"/>
        <w:b/>
      </w:rPr>
    </w:lvl>
    <w:lvl w:ilvl="1" w:tplc="041D0003" w:tentative="1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32" w15:restartNumberingAfterBreak="0">
    <w:nsid w:val="759B79FE"/>
    <w:multiLevelType w:val="hybridMultilevel"/>
    <w:tmpl w:val="B3381504"/>
    <w:lvl w:ilvl="0" w:tplc="041D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27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6">
    <w:abstractNumId w:val="25"/>
  </w:num>
  <w:num w:numId="7">
    <w:abstractNumId w:val="4"/>
  </w:num>
  <w:num w:numId="8">
    <w:abstractNumId w:val="8"/>
  </w:num>
  <w:num w:numId="9">
    <w:abstractNumId w:val="14"/>
  </w:num>
  <w:num w:numId="10">
    <w:abstractNumId w:val="12"/>
  </w:num>
  <w:num w:numId="11">
    <w:abstractNumId w:val="10"/>
  </w:num>
  <w:num w:numId="12">
    <w:abstractNumId w:val="6"/>
  </w:num>
  <w:num w:numId="13">
    <w:abstractNumId w:val="22"/>
  </w:num>
  <w:num w:numId="14">
    <w:abstractNumId w:val="1"/>
  </w:num>
  <w:num w:numId="15">
    <w:abstractNumId w:val="18"/>
  </w:num>
  <w:num w:numId="16">
    <w:abstractNumId w:val="32"/>
  </w:num>
  <w:num w:numId="17">
    <w:abstractNumId w:val="30"/>
  </w:num>
  <w:num w:numId="18">
    <w:abstractNumId w:val="29"/>
  </w:num>
  <w:num w:numId="19">
    <w:abstractNumId w:val="9"/>
  </w:num>
  <w:num w:numId="20">
    <w:abstractNumId w:val="5"/>
  </w:num>
  <w:num w:numId="21">
    <w:abstractNumId w:val="28"/>
  </w:num>
  <w:num w:numId="22">
    <w:abstractNumId w:val="0"/>
  </w:num>
  <w:num w:numId="23">
    <w:abstractNumId w:val="7"/>
  </w:num>
  <w:num w:numId="24">
    <w:abstractNumId w:val="11"/>
  </w:num>
  <w:num w:numId="25">
    <w:abstractNumId w:val="24"/>
  </w:num>
  <w:num w:numId="26">
    <w:abstractNumId w:val="23"/>
  </w:num>
  <w:num w:numId="27">
    <w:abstractNumId w:val="19"/>
  </w:num>
  <w:num w:numId="28">
    <w:abstractNumId w:val="15"/>
  </w:num>
  <w:num w:numId="29">
    <w:abstractNumId w:val="13"/>
  </w:num>
  <w:num w:numId="30">
    <w:abstractNumId w:val="20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"/>
  </w:num>
  <w:num w:numId="34">
    <w:abstractNumId w:val="12"/>
  </w:num>
  <w:num w:numId="35">
    <w:abstractNumId w:val="12"/>
  </w:num>
  <w:num w:numId="36">
    <w:abstractNumId w:val="12"/>
  </w:num>
  <w:num w:numId="37">
    <w:abstractNumId w:val="3"/>
  </w:num>
  <w:num w:numId="38">
    <w:abstractNumId w:val="26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77B6"/>
    <w:rsid w:val="0000780D"/>
    <w:rsid w:val="0001066A"/>
    <w:rsid w:val="00010B53"/>
    <w:rsid w:val="00010CFE"/>
    <w:rsid w:val="00012D10"/>
    <w:rsid w:val="00012FE2"/>
    <w:rsid w:val="000130D6"/>
    <w:rsid w:val="0001328D"/>
    <w:rsid w:val="00013974"/>
    <w:rsid w:val="0001408B"/>
    <w:rsid w:val="0001476B"/>
    <w:rsid w:val="00015DB7"/>
    <w:rsid w:val="00016697"/>
    <w:rsid w:val="000171DD"/>
    <w:rsid w:val="000203A3"/>
    <w:rsid w:val="00020C56"/>
    <w:rsid w:val="00021434"/>
    <w:rsid w:val="00022E1A"/>
    <w:rsid w:val="000236B8"/>
    <w:rsid w:val="00023ADF"/>
    <w:rsid w:val="00023E95"/>
    <w:rsid w:val="000246B2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2EBD"/>
    <w:rsid w:val="00043EBC"/>
    <w:rsid w:val="00044AF7"/>
    <w:rsid w:val="00044E08"/>
    <w:rsid w:val="000457A1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53E"/>
    <w:rsid w:val="000566F5"/>
    <w:rsid w:val="000575E2"/>
    <w:rsid w:val="00060180"/>
    <w:rsid w:val="000604F1"/>
    <w:rsid w:val="0006051D"/>
    <w:rsid w:val="00061082"/>
    <w:rsid w:val="00061BED"/>
    <w:rsid w:val="0006254D"/>
    <w:rsid w:val="0006266D"/>
    <w:rsid w:val="000640CB"/>
    <w:rsid w:val="00064469"/>
    <w:rsid w:val="0006521D"/>
    <w:rsid w:val="00065380"/>
    <w:rsid w:val="00065506"/>
    <w:rsid w:val="000656D4"/>
    <w:rsid w:val="000658E5"/>
    <w:rsid w:val="000672F1"/>
    <w:rsid w:val="000677C3"/>
    <w:rsid w:val="000679B1"/>
    <w:rsid w:val="00067C1E"/>
    <w:rsid w:val="00067C32"/>
    <w:rsid w:val="00070BF9"/>
    <w:rsid w:val="00070F2A"/>
    <w:rsid w:val="00072330"/>
    <w:rsid w:val="000727A9"/>
    <w:rsid w:val="00072CDA"/>
    <w:rsid w:val="00073394"/>
    <w:rsid w:val="0007382E"/>
    <w:rsid w:val="00074B38"/>
    <w:rsid w:val="0007621D"/>
    <w:rsid w:val="000766E1"/>
    <w:rsid w:val="000772B8"/>
    <w:rsid w:val="00077FF6"/>
    <w:rsid w:val="00080671"/>
    <w:rsid w:val="00080D82"/>
    <w:rsid w:val="00081692"/>
    <w:rsid w:val="00081791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CFA"/>
    <w:rsid w:val="00093E7E"/>
    <w:rsid w:val="0009441E"/>
    <w:rsid w:val="000952DC"/>
    <w:rsid w:val="000977EC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1D6B"/>
    <w:rsid w:val="000B20BB"/>
    <w:rsid w:val="000B2EF6"/>
    <w:rsid w:val="000B2F50"/>
    <w:rsid w:val="000B2FA6"/>
    <w:rsid w:val="000B42CD"/>
    <w:rsid w:val="000B4AA0"/>
    <w:rsid w:val="000B6148"/>
    <w:rsid w:val="000B677A"/>
    <w:rsid w:val="000B71CD"/>
    <w:rsid w:val="000B7355"/>
    <w:rsid w:val="000B778E"/>
    <w:rsid w:val="000C0FC5"/>
    <w:rsid w:val="000C0FE4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63"/>
    <w:rsid w:val="000C479E"/>
    <w:rsid w:val="000C6836"/>
    <w:rsid w:val="000C6F0A"/>
    <w:rsid w:val="000C70B5"/>
    <w:rsid w:val="000C7131"/>
    <w:rsid w:val="000C717F"/>
    <w:rsid w:val="000C7423"/>
    <w:rsid w:val="000D09FD"/>
    <w:rsid w:val="000D0D95"/>
    <w:rsid w:val="000D1372"/>
    <w:rsid w:val="000D3648"/>
    <w:rsid w:val="000D44FB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537B"/>
    <w:rsid w:val="000E57D0"/>
    <w:rsid w:val="000E5CF1"/>
    <w:rsid w:val="000E7858"/>
    <w:rsid w:val="000F0B3F"/>
    <w:rsid w:val="000F1277"/>
    <w:rsid w:val="000F156D"/>
    <w:rsid w:val="000F1893"/>
    <w:rsid w:val="000F1EA1"/>
    <w:rsid w:val="000F389A"/>
    <w:rsid w:val="000F39CA"/>
    <w:rsid w:val="000F614C"/>
    <w:rsid w:val="000F693E"/>
    <w:rsid w:val="000F6F24"/>
    <w:rsid w:val="000F748C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18A"/>
    <w:rsid w:val="00110E26"/>
    <w:rsid w:val="00111114"/>
    <w:rsid w:val="00111321"/>
    <w:rsid w:val="00111CA9"/>
    <w:rsid w:val="00111F45"/>
    <w:rsid w:val="00113565"/>
    <w:rsid w:val="00113E13"/>
    <w:rsid w:val="00115344"/>
    <w:rsid w:val="001165E7"/>
    <w:rsid w:val="00116748"/>
    <w:rsid w:val="00117ADA"/>
    <w:rsid w:val="00117BD6"/>
    <w:rsid w:val="00117D30"/>
    <w:rsid w:val="00117F3C"/>
    <w:rsid w:val="00120689"/>
    <w:rsid w:val="001206C2"/>
    <w:rsid w:val="00120B50"/>
    <w:rsid w:val="00120D4D"/>
    <w:rsid w:val="001212A9"/>
    <w:rsid w:val="00121978"/>
    <w:rsid w:val="00122BCA"/>
    <w:rsid w:val="00123422"/>
    <w:rsid w:val="0012375D"/>
    <w:rsid w:val="00124014"/>
    <w:rsid w:val="001246D4"/>
    <w:rsid w:val="00124B6A"/>
    <w:rsid w:val="00126767"/>
    <w:rsid w:val="001274E9"/>
    <w:rsid w:val="001316C5"/>
    <w:rsid w:val="0013175A"/>
    <w:rsid w:val="00133936"/>
    <w:rsid w:val="00133965"/>
    <w:rsid w:val="00133A16"/>
    <w:rsid w:val="00133CF5"/>
    <w:rsid w:val="00134839"/>
    <w:rsid w:val="00134AD9"/>
    <w:rsid w:val="00135245"/>
    <w:rsid w:val="00136D4C"/>
    <w:rsid w:val="00140A72"/>
    <w:rsid w:val="00141270"/>
    <w:rsid w:val="00141399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7080"/>
    <w:rsid w:val="00147093"/>
    <w:rsid w:val="001506E6"/>
    <w:rsid w:val="00151EAC"/>
    <w:rsid w:val="00152562"/>
    <w:rsid w:val="001530BF"/>
    <w:rsid w:val="00153141"/>
    <w:rsid w:val="00153528"/>
    <w:rsid w:val="001543B5"/>
    <w:rsid w:val="00154E68"/>
    <w:rsid w:val="00154ED5"/>
    <w:rsid w:val="00155495"/>
    <w:rsid w:val="0015752E"/>
    <w:rsid w:val="001575F1"/>
    <w:rsid w:val="00157625"/>
    <w:rsid w:val="001607F3"/>
    <w:rsid w:val="001614C6"/>
    <w:rsid w:val="0016178D"/>
    <w:rsid w:val="001620F6"/>
    <w:rsid w:val="00162394"/>
    <w:rsid w:val="00162548"/>
    <w:rsid w:val="0016327E"/>
    <w:rsid w:val="001632B3"/>
    <w:rsid w:val="001634DD"/>
    <w:rsid w:val="00163E64"/>
    <w:rsid w:val="0016432E"/>
    <w:rsid w:val="00164522"/>
    <w:rsid w:val="00166B0F"/>
    <w:rsid w:val="0017017F"/>
    <w:rsid w:val="00170F3B"/>
    <w:rsid w:val="00170F50"/>
    <w:rsid w:val="001712DE"/>
    <w:rsid w:val="00172183"/>
    <w:rsid w:val="00172D3F"/>
    <w:rsid w:val="00173354"/>
    <w:rsid w:val="00173607"/>
    <w:rsid w:val="00173C2E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45D"/>
    <w:rsid w:val="0018670E"/>
    <w:rsid w:val="00186D59"/>
    <w:rsid w:val="00187CF5"/>
    <w:rsid w:val="00190383"/>
    <w:rsid w:val="00190E51"/>
    <w:rsid w:val="0019104F"/>
    <w:rsid w:val="0019168E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317"/>
    <w:rsid w:val="00197CED"/>
    <w:rsid w:val="001A033F"/>
    <w:rsid w:val="001A08AA"/>
    <w:rsid w:val="001A134E"/>
    <w:rsid w:val="001A1C77"/>
    <w:rsid w:val="001A22B3"/>
    <w:rsid w:val="001A28C8"/>
    <w:rsid w:val="001A2EC7"/>
    <w:rsid w:val="001A47BC"/>
    <w:rsid w:val="001A4E21"/>
    <w:rsid w:val="001A4FF0"/>
    <w:rsid w:val="001A52FE"/>
    <w:rsid w:val="001A54B4"/>
    <w:rsid w:val="001A59CB"/>
    <w:rsid w:val="001A5EFA"/>
    <w:rsid w:val="001A6032"/>
    <w:rsid w:val="001A69AB"/>
    <w:rsid w:val="001A7118"/>
    <w:rsid w:val="001A762E"/>
    <w:rsid w:val="001B01C2"/>
    <w:rsid w:val="001B13E4"/>
    <w:rsid w:val="001B1C5B"/>
    <w:rsid w:val="001B250E"/>
    <w:rsid w:val="001B3762"/>
    <w:rsid w:val="001B445A"/>
    <w:rsid w:val="001B4DF5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25B1"/>
    <w:rsid w:val="001C2AE6"/>
    <w:rsid w:val="001C411B"/>
    <w:rsid w:val="001C4947"/>
    <w:rsid w:val="001C4A89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590C"/>
    <w:rsid w:val="001D7A29"/>
    <w:rsid w:val="001D7D94"/>
    <w:rsid w:val="001D7EC6"/>
    <w:rsid w:val="001E0278"/>
    <w:rsid w:val="001E0A28"/>
    <w:rsid w:val="001E1C9F"/>
    <w:rsid w:val="001E23B2"/>
    <w:rsid w:val="001E349F"/>
    <w:rsid w:val="001E4218"/>
    <w:rsid w:val="001E4EF4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D2B"/>
    <w:rsid w:val="001F3782"/>
    <w:rsid w:val="001F3DC8"/>
    <w:rsid w:val="001F4BBC"/>
    <w:rsid w:val="001F4D33"/>
    <w:rsid w:val="001F5C00"/>
    <w:rsid w:val="001F5C36"/>
    <w:rsid w:val="001F63D7"/>
    <w:rsid w:val="001F65E7"/>
    <w:rsid w:val="001F696F"/>
    <w:rsid w:val="001F6E4A"/>
    <w:rsid w:val="001F784A"/>
    <w:rsid w:val="00200A62"/>
    <w:rsid w:val="00201730"/>
    <w:rsid w:val="00201AB2"/>
    <w:rsid w:val="00203740"/>
    <w:rsid w:val="002052FF"/>
    <w:rsid w:val="00205662"/>
    <w:rsid w:val="0020591F"/>
    <w:rsid w:val="002059DD"/>
    <w:rsid w:val="00207537"/>
    <w:rsid w:val="00210EBE"/>
    <w:rsid w:val="00211B8F"/>
    <w:rsid w:val="0021250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F14"/>
    <w:rsid w:val="00231D09"/>
    <w:rsid w:val="00231F54"/>
    <w:rsid w:val="00233217"/>
    <w:rsid w:val="002336BB"/>
    <w:rsid w:val="00233D6F"/>
    <w:rsid w:val="002341E5"/>
    <w:rsid w:val="002344D6"/>
    <w:rsid w:val="00234A14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2156"/>
    <w:rsid w:val="00242A3D"/>
    <w:rsid w:val="002435CA"/>
    <w:rsid w:val="0024469F"/>
    <w:rsid w:val="00244DF5"/>
    <w:rsid w:val="00245048"/>
    <w:rsid w:val="00245B22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5C58"/>
    <w:rsid w:val="002563F5"/>
    <w:rsid w:val="00256A8C"/>
    <w:rsid w:val="0025709F"/>
    <w:rsid w:val="002573CE"/>
    <w:rsid w:val="0025773D"/>
    <w:rsid w:val="00260EC7"/>
    <w:rsid w:val="0026152F"/>
    <w:rsid w:val="00261539"/>
    <w:rsid w:val="0026179F"/>
    <w:rsid w:val="00264A7A"/>
    <w:rsid w:val="002666AE"/>
    <w:rsid w:val="0026788F"/>
    <w:rsid w:val="00270FFB"/>
    <w:rsid w:val="002731CE"/>
    <w:rsid w:val="0027323F"/>
    <w:rsid w:val="00274E1A"/>
    <w:rsid w:val="00275E26"/>
    <w:rsid w:val="002775B1"/>
    <w:rsid w:val="002775B9"/>
    <w:rsid w:val="00277603"/>
    <w:rsid w:val="00277D97"/>
    <w:rsid w:val="00280905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52E9"/>
    <w:rsid w:val="002858BF"/>
    <w:rsid w:val="002863DF"/>
    <w:rsid w:val="002865DD"/>
    <w:rsid w:val="0028665C"/>
    <w:rsid w:val="00286958"/>
    <w:rsid w:val="00286B6C"/>
    <w:rsid w:val="00287AA4"/>
    <w:rsid w:val="0029042E"/>
    <w:rsid w:val="00290A4C"/>
    <w:rsid w:val="0029232C"/>
    <w:rsid w:val="00292ACD"/>
    <w:rsid w:val="002939AF"/>
    <w:rsid w:val="00293A83"/>
    <w:rsid w:val="00294491"/>
    <w:rsid w:val="00294B1D"/>
    <w:rsid w:val="00294BDE"/>
    <w:rsid w:val="00295862"/>
    <w:rsid w:val="00296394"/>
    <w:rsid w:val="0029682D"/>
    <w:rsid w:val="0029745C"/>
    <w:rsid w:val="00297662"/>
    <w:rsid w:val="002A03CC"/>
    <w:rsid w:val="002A0CED"/>
    <w:rsid w:val="002A0F3A"/>
    <w:rsid w:val="002A1012"/>
    <w:rsid w:val="002A1970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C0124"/>
    <w:rsid w:val="002C0B37"/>
    <w:rsid w:val="002C0C37"/>
    <w:rsid w:val="002C1138"/>
    <w:rsid w:val="002C1528"/>
    <w:rsid w:val="002C1D54"/>
    <w:rsid w:val="002C2CFF"/>
    <w:rsid w:val="002C338C"/>
    <w:rsid w:val="002C4A63"/>
    <w:rsid w:val="002C4B0D"/>
    <w:rsid w:val="002C4B52"/>
    <w:rsid w:val="002C511C"/>
    <w:rsid w:val="002D03E5"/>
    <w:rsid w:val="002D093D"/>
    <w:rsid w:val="002D2C8C"/>
    <w:rsid w:val="002D33EF"/>
    <w:rsid w:val="002D369B"/>
    <w:rsid w:val="002D36EB"/>
    <w:rsid w:val="002D4A10"/>
    <w:rsid w:val="002D553E"/>
    <w:rsid w:val="002D6018"/>
    <w:rsid w:val="002D6BDF"/>
    <w:rsid w:val="002D6C8B"/>
    <w:rsid w:val="002D7D7C"/>
    <w:rsid w:val="002E070D"/>
    <w:rsid w:val="002E195C"/>
    <w:rsid w:val="002E1AFD"/>
    <w:rsid w:val="002E241D"/>
    <w:rsid w:val="002E2CE9"/>
    <w:rsid w:val="002E31F1"/>
    <w:rsid w:val="002E3BF7"/>
    <w:rsid w:val="002E3D46"/>
    <w:rsid w:val="002E403E"/>
    <w:rsid w:val="002E4C74"/>
    <w:rsid w:val="002E4E3F"/>
    <w:rsid w:val="002E51F7"/>
    <w:rsid w:val="002E7262"/>
    <w:rsid w:val="002E7840"/>
    <w:rsid w:val="002F08C8"/>
    <w:rsid w:val="002F0F45"/>
    <w:rsid w:val="002F1530"/>
    <w:rsid w:val="002F158C"/>
    <w:rsid w:val="002F245A"/>
    <w:rsid w:val="002F3C29"/>
    <w:rsid w:val="002F4075"/>
    <w:rsid w:val="002F4093"/>
    <w:rsid w:val="002F42D8"/>
    <w:rsid w:val="002F4E97"/>
    <w:rsid w:val="002F5636"/>
    <w:rsid w:val="002F5FEC"/>
    <w:rsid w:val="002F6495"/>
    <w:rsid w:val="002F7F26"/>
    <w:rsid w:val="003005D2"/>
    <w:rsid w:val="003022A5"/>
    <w:rsid w:val="0030417D"/>
    <w:rsid w:val="00305362"/>
    <w:rsid w:val="00306102"/>
    <w:rsid w:val="00306224"/>
    <w:rsid w:val="00306602"/>
    <w:rsid w:val="00306B8A"/>
    <w:rsid w:val="00306FFA"/>
    <w:rsid w:val="00307282"/>
    <w:rsid w:val="00307E51"/>
    <w:rsid w:val="00310863"/>
    <w:rsid w:val="00310FC9"/>
    <w:rsid w:val="003111D7"/>
    <w:rsid w:val="00311363"/>
    <w:rsid w:val="00312808"/>
    <w:rsid w:val="00313D94"/>
    <w:rsid w:val="0031405D"/>
    <w:rsid w:val="00314079"/>
    <w:rsid w:val="00314F94"/>
    <w:rsid w:val="00315867"/>
    <w:rsid w:val="00315B14"/>
    <w:rsid w:val="00316315"/>
    <w:rsid w:val="0031695E"/>
    <w:rsid w:val="00316AEA"/>
    <w:rsid w:val="00316F13"/>
    <w:rsid w:val="003200CE"/>
    <w:rsid w:val="00320830"/>
    <w:rsid w:val="00321150"/>
    <w:rsid w:val="00321A6D"/>
    <w:rsid w:val="00322CFB"/>
    <w:rsid w:val="003241B2"/>
    <w:rsid w:val="00325777"/>
    <w:rsid w:val="003260D7"/>
    <w:rsid w:val="003270DB"/>
    <w:rsid w:val="003271BF"/>
    <w:rsid w:val="00327243"/>
    <w:rsid w:val="0033227B"/>
    <w:rsid w:val="0033314D"/>
    <w:rsid w:val="003336DB"/>
    <w:rsid w:val="00333D7F"/>
    <w:rsid w:val="0033490D"/>
    <w:rsid w:val="00334AD3"/>
    <w:rsid w:val="0033518D"/>
    <w:rsid w:val="00335E73"/>
    <w:rsid w:val="00336697"/>
    <w:rsid w:val="00336F75"/>
    <w:rsid w:val="00337142"/>
    <w:rsid w:val="0033742F"/>
    <w:rsid w:val="003417BC"/>
    <w:rsid w:val="003418CB"/>
    <w:rsid w:val="00341A49"/>
    <w:rsid w:val="00342FC5"/>
    <w:rsid w:val="003437D5"/>
    <w:rsid w:val="00344804"/>
    <w:rsid w:val="003451A1"/>
    <w:rsid w:val="00345F3E"/>
    <w:rsid w:val="00345F45"/>
    <w:rsid w:val="00346FBB"/>
    <w:rsid w:val="00347658"/>
    <w:rsid w:val="003502CB"/>
    <w:rsid w:val="003504D8"/>
    <w:rsid w:val="00351D03"/>
    <w:rsid w:val="003528C7"/>
    <w:rsid w:val="00352D5A"/>
    <w:rsid w:val="00353517"/>
    <w:rsid w:val="00353C73"/>
    <w:rsid w:val="00353DE8"/>
    <w:rsid w:val="00355873"/>
    <w:rsid w:val="003563B7"/>
    <w:rsid w:val="0035660F"/>
    <w:rsid w:val="003566BD"/>
    <w:rsid w:val="00361CD7"/>
    <w:rsid w:val="00362285"/>
    <w:rsid w:val="003628B9"/>
    <w:rsid w:val="00362D8F"/>
    <w:rsid w:val="00363412"/>
    <w:rsid w:val="003640A3"/>
    <w:rsid w:val="00364BD2"/>
    <w:rsid w:val="0036523E"/>
    <w:rsid w:val="003653D4"/>
    <w:rsid w:val="0036599B"/>
    <w:rsid w:val="00365A76"/>
    <w:rsid w:val="00367709"/>
    <w:rsid w:val="00367724"/>
    <w:rsid w:val="003708D8"/>
    <w:rsid w:val="00370B95"/>
    <w:rsid w:val="00370ED2"/>
    <w:rsid w:val="003710BA"/>
    <w:rsid w:val="00372880"/>
    <w:rsid w:val="003729D0"/>
    <w:rsid w:val="00374289"/>
    <w:rsid w:val="003749ED"/>
    <w:rsid w:val="00376117"/>
    <w:rsid w:val="003762A7"/>
    <w:rsid w:val="003764DE"/>
    <w:rsid w:val="003770F6"/>
    <w:rsid w:val="003771A0"/>
    <w:rsid w:val="0038036D"/>
    <w:rsid w:val="00381CD7"/>
    <w:rsid w:val="00383E37"/>
    <w:rsid w:val="0038491D"/>
    <w:rsid w:val="00384B02"/>
    <w:rsid w:val="003865EE"/>
    <w:rsid w:val="00386C15"/>
    <w:rsid w:val="00386FDD"/>
    <w:rsid w:val="00387564"/>
    <w:rsid w:val="00387A3B"/>
    <w:rsid w:val="003906AE"/>
    <w:rsid w:val="003918CE"/>
    <w:rsid w:val="003926E6"/>
    <w:rsid w:val="00393042"/>
    <w:rsid w:val="00394158"/>
    <w:rsid w:val="00394AD5"/>
    <w:rsid w:val="0039642D"/>
    <w:rsid w:val="003972AE"/>
    <w:rsid w:val="00397374"/>
    <w:rsid w:val="0039754B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E71"/>
    <w:rsid w:val="003A73AD"/>
    <w:rsid w:val="003A7493"/>
    <w:rsid w:val="003A78C0"/>
    <w:rsid w:val="003B0158"/>
    <w:rsid w:val="003B07EB"/>
    <w:rsid w:val="003B100D"/>
    <w:rsid w:val="003B1891"/>
    <w:rsid w:val="003B27B9"/>
    <w:rsid w:val="003B2F1C"/>
    <w:rsid w:val="003B3F89"/>
    <w:rsid w:val="003B40B6"/>
    <w:rsid w:val="003B4840"/>
    <w:rsid w:val="003B56DB"/>
    <w:rsid w:val="003B60A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D10F2"/>
    <w:rsid w:val="003D1EFD"/>
    <w:rsid w:val="003D2380"/>
    <w:rsid w:val="003D269C"/>
    <w:rsid w:val="003D28BF"/>
    <w:rsid w:val="003D3591"/>
    <w:rsid w:val="003D4215"/>
    <w:rsid w:val="003D4348"/>
    <w:rsid w:val="003D4C47"/>
    <w:rsid w:val="003D4E2D"/>
    <w:rsid w:val="003D5B5B"/>
    <w:rsid w:val="003D6BC3"/>
    <w:rsid w:val="003D767E"/>
    <w:rsid w:val="003D7719"/>
    <w:rsid w:val="003E09A4"/>
    <w:rsid w:val="003E18F6"/>
    <w:rsid w:val="003E1C4A"/>
    <w:rsid w:val="003E3270"/>
    <w:rsid w:val="003E40EE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720E"/>
    <w:rsid w:val="003F7479"/>
    <w:rsid w:val="003F74CE"/>
    <w:rsid w:val="003F79FA"/>
    <w:rsid w:val="003F7E63"/>
    <w:rsid w:val="004006DB"/>
    <w:rsid w:val="00401144"/>
    <w:rsid w:val="0040231F"/>
    <w:rsid w:val="00404831"/>
    <w:rsid w:val="00404E67"/>
    <w:rsid w:val="00405384"/>
    <w:rsid w:val="0040594A"/>
    <w:rsid w:val="0040678D"/>
    <w:rsid w:val="004070DA"/>
    <w:rsid w:val="0040727F"/>
    <w:rsid w:val="00407661"/>
    <w:rsid w:val="00410314"/>
    <w:rsid w:val="0041072C"/>
    <w:rsid w:val="00410B1B"/>
    <w:rsid w:val="00411B3F"/>
    <w:rsid w:val="00412063"/>
    <w:rsid w:val="00412129"/>
    <w:rsid w:val="00412981"/>
    <w:rsid w:val="00412CCC"/>
    <w:rsid w:val="00412EB1"/>
    <w:rsid w:val="0041336E"/>
    <w:rsid w:val="00413DDE"/>
    <w:rsid w:val="00414118"/>
    <w:rsid w:val="004147F6"/>
    <w:rsid w:val="0041501E"/>
    <w:rsid w:val="004158AA"/>
    <w:rsid w:val="00416084"/>
    <w:rsid w:val="00416BCC"/>
    <w:rsid w:val="00417CB0"/>
    <w:rsid w:val="00417DBE"/>
    <w:rsid w:val="004202EA"/>
    <w:rsid w:val="00420B5C"/>
    <w:rsid w:val="00420B64"/>
    <w:rsid w:val="00420C5C"/>
    <w:rsid w:val="00421FD5"/>
    <w:rsid w:val="00422201"/>
    <w:rsid w:val="00423191"/>
    <w:rsid w:val="00424F1B"/>
    <w:rsid w:val="00424F8C"/>
    <w:rsid w:val="00425170"/>
    <w:rsid w:val="00425506"/>
    <w:rsid w:val="00426789"/>
    <w:rsid w:val="004271BA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151"/>
    <w:rsid w:val="004379BE"/>
    <w:rsid w:val="004400AB"/>
    <w:rsid w:val="004412A0"/>
    <w:rsid w:val="00441A72"/>
    <w:rsid w:val="00441B30"/>
    <w:rsid w:val="00442337"/>
    <w:rsid w:val="004425C2"/>
    <w:rsid w:val="00442B68"/>
    <w:rsid w:val="00442E8B"/>
    <w:rsid w:val="004440F3"/>
    <w:rsid w:val="00444E5B"/>
    <w:rsid w:val="00445196"/>
    <w:rsid w:val="0044595F"/>
    <w:rsid w:val="00446068"/>
    <w:rsid w:val="00446408"/>
    <w:rsid w:val="00446EE3"/>
    <w:rsid w:val="004475AA"/>
    <w:rsid w:val="00447B69"/>
    <w:rsid w:val="00450CE3"/>
    <w:rsid w:val="00450CFF"/>
    <w:rsid w:val="00450D8E"/>
    <w:rsid w:val="00450F27"/>
    <w:rsid w:val="004510E5"/>
    <w:rsid w:val="00451CD2"/>
    <w:rsid w:val="004541BD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70797"/>
    <w:rsid w:val="00470B9D"/>
    <w:rsid w:val="00471125"/>
    <w:rsid w:val="00472D8F"/>
    <w:rsid w:val="004735E2"/>
    <w:rsid w:val="0047384B"/>
    <w:rsid w:val="00474245"/>
    <w:rsid w:val="0047437A"/>
    <w:rsid w:val="004749D4"/>
    <w:rsid w:val="00474EB5"/>
    <w:rsid w:val="004757B0"/>
    <w:rsid w:val="00475B13"/>
    <w:rsid w:val="00475DCD"/>
    <w:rsid w:val="00476A20"/>
    <w:rsid w:val="00477EF3"/>
    <w:rsid w:val="00480079"/>
    <w:rsid w:val="00480350"/>
    <w:rsid w:val="00480BC3"/>
    <w:rsid w:val="00480E42"/>
    <w:rsid w:val="00481796"/>
    <w:rsid w:val="00481BD5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8C1"/>
    <w:rsid w:val="00486A9B"/>
    <w:rsid w:val="0048750F"/>
    <w:rsid w:val="00490646"/>
    <w:rsid w:val="00491B87"/>
    <w:rsid w:val="00491D9D"/>
    <w:rsid w:val="00492565"/>
    <w:rsid w:val="004928E3"/>
    <w:rsid w:val="00494108"/>
    <w:rsid w:val="00494737"/>
    <w:rsid w:val="00496172"/>
    <w:rsid w:val="00496A82"/>
    <w:rsid w:val="004971AB"/>
    <w:rsid w:val="0049754D"/>
    <w:rsid w:val="004A113B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141"/>
    <w:rsid w:val="004A5DB9"/>
    <w:rsid w:val="004A6253"/>
    <w:rsid w:val="004A6335"/>
    <w:rsid w:val="004A6801"/>
    <w:rsid w:val="004A73DE"/>
    <w:rsid w:val="004A7544"/>
    <w:rsid w:val="004A7812"/>
    <w:rsid w:val="004A7D05"/>
    <w:rsid w:val="004B0EB1"/>
    <w:rsid w:val="004B23B6"/>
    <w:rsid w:val="004B443A"/>
    <w:rsid w:val="004B479C"/>
    <w:rsid w:val="004B4BDE"/>
    <w:rsid w:val="004B4F2A"/>
    <w:rsid w:val="004B611F"/>
    <w:rsid w:val="004B6B0F"/>
    <w:rsid w:val="004B6EA8"/>
    <w:rsid w:val="004B72F1"/>
    <w:rsid w:val="004B737B"/>
    <w:rsid w:val="004C0484"/>
    <w:rsid w:val="004C2C4E"/>
    <w:rsid w:val="004C30B1"/>
    <w:rsid w:val="004C43DA"/>
    <w:rsid w:val="004C4B74"/>
    <w:rsid w:val="004C4E90"/>
    <w:rsid w:val="004C54E5"/>
    <w:rsid w:val="004C66DD"/>
    <w:rsid w:val="004C714A"/>
    <w:rsid w:val="004C7172"/>
    <w:rsid w:val="004C7872"/>
    <w:rsid w:val="004C7DC8"/>
    <w:rsid w:val="004D21B0"/>
    <w:rsid w:val="004D3462"/>
    <w:rsid w:val="004D39E0"/>
    <w:rsid w:val="004D3D7B"/>
    <w:rsid w:val="004D3DE4"/>
    <w:rsid w:val="004D4856"/>
    <w:rsid w:val="004D6A3C"/>
    <w:rsid w:val="004D737D"/>
    <w:rsid w:val="004D7A54"/>
    <w:rsid w:val="004E07CD"/>
    <w:rsid w:val="004E19C2"/>
    <w:rsid w:val="004E1B2B"/>
    <w:rsid w:val="004E1B6A"/>
    <w:rsid w:val="004E1F75"/>
    <w:rsid w:val="004E2659"/>
    <w:rsid w:val="004E2C85"/>
    <w:rsid w:val="004E3553"/>
    <w:rsid w:val="004E39EE"/>
    <w:rsid w:val="004E4031"/>
    <w:rsid w:val="004E475C"/>
    <w:rsid w:val="004E5404"/>
    <w:rsid w:val="004E56E0"/>
    <w:rsid w:val="004E7329"/>
    <w:rsid w:val="004F0279"/>
    <w:rsid w:val="004F0564"/>
    <w:rsid w:val="004F1409"/>
    <w:rsid w:val="004F1540"/>
    <w:rsid w:val="004F28C0"/>
    <w:rsid w:val="004F2CB0"/>
    <w:rsid w:val="004F3BEE"/>
    <w:rsid w:val="004F4753"/>
    <w:rsid w:val="004F4D58"/>
    <w:rsid w:val="004F5CE1"/>
    <w:rsid w:val="004F5E03"/>
    <w:rsid w:val="004F671B"/>
    <w:rsid w:val="004F68F7"/>
    <w:rsid w:val="004F6C5B"/>
    <w:rsid w:val="004F7A12"/>
    <w:rsid w:val="004F7CF5"/>
    <w:rsid w:val="005003E4"/>
    <w:rsid w:val="0050076A"/>
    <w:rsid w:val="00501274"/>
    <w:rsid w:val="005017F7"/>
    <w:rsid w:val="00501BBD"/>
    <w:rsid w:val="00501FA7"/>
    <w:rsid w:val="00502EE2"/>
    <w:rsid w:val="00502F0D"/>
    <w:rsid w:val="005034DC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2F75"/>
    <w:rsid w:val="00513288"/>
    <w:rsid w:val="005132A5"/>
    <w:rsid w:val="00515704"/>
    <w:rsid w:val="00515CBE"/>
    <w:rsid w:val="00515E2B"/>
    <w:rsid w:val="00517D41"/>
    <w:rsid w:val="00517EB2"/>
    <w:rsid w:val="0052005E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40F6"/>
    <w:rsid w:val="005343F6"/>
    <w:rsid w:val="00534C89"/>
    <w:rsid w:val="00534FFB"/>
    <w:rsid w:val="00535FF1"/>
    <w:rsid w:val="00537230"/>
    <w:rsid w:val="00537830"/>
    <w:rsid w:val="0054131F"/>
    <w:rsid w:val="00541573"/>
    <w:rsid w:val="005419B7"/>
    <w:rsid w:val="005424F0"/>
    <w:rsid w:val="0054348A"/>
    <w:rsid w:val="00543669"/>
    <w:rsid w:val="00544840"/>
    <w:rsid w:val="0054491B"/>
    <w:rsid w:val="00545A15"/>
    <w:rsid w:val="005469EE"/>
    <w:rsid w:val="00546AF2"/>
    <w:rsid w:val="00551B8A"/>
    <w:rsid w:val="00551E8E"/>
    <w:rsid w:val="005520AB"/>
    <w:rsid w:val="00553FEF"/>
    <w:rsid w:val="00554DE3"/>
    <w:rsid w:val="00555CD2"/>
    <w:rsid w:val="00556477"/>
    <w:rsid w:val="00556E6A"/>
    <w:rsid w:val="00557EEA"/>
    <w:rsid w:val="00557F91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6114"/>
    <w:rsid w:val="005669B9"/>
    <w:rsid w:val="00566AFE"/>
    <w:rsid w:val="00567E48"/>
    <w:rsid w:val="005704A2"/>
    <w:rsid w:val="00570C12"/>
    <w:rsid w:val="00570C78"/>
    <w:rsid w:val="00571777"/>
    <w:rsid w:val="00572B51"/>
    <w:rsid w:val="005732D2"/>
    <w:rsid w:val="005733B3"/>
    <w:rsid w:val="00575126"/>
    <w:rsid w:val="005762A5"/>
    <w:rsid w:val="00576355"/>
    <w:rsid w:val="00576DBC"/>
    <w:rsid w:val="005771BE"/>
    <w:rsid w:val="005777C0"/>
    <w:rsid w:val="00577A06"/>
    <w:rsid w:val="00580FF5"/>
    <w:rsid w:val="005819E7"/>
    <w:rsid w:val="00582377"/>
    <w:rsid w:val="005827FA"/>
    <w:rsid w:val="005828D8"/>
    <w:rsid w:val="00583E14"/>
    <w:rsid w:val="0058407A"/>
    <w:rsid w:val="00584121"/>
    <w:rsid w:val="00584528"/>
    <w:rsid w:val="00584A19"/>
    <w:rsid w:val="0058519C"/>
    <w:rsid w:val="005853E0"/>
    <w:rsid w:val="00585485"/>
    <w:rsid w:val="005854A1"/>
    <w:rsid w:val="005864E4"/>
    <w:rsid w:val="00586E13"/>
    <w:rsid w:val="00587E62"/>
    <w:rsid w:val="0059149A"/>
    <w:rsid w:val="00592621"/>
    <w:rsid w:val="00592BF9"/>
    <w:rsid w:val="0059324A"/>
    <w:rsid w:val="00593263"/>
    <w:rsid w:val="00593B76"/>
    <w:rsid w:val="00594528"/>
    <w:rsid w:val="005956EE"/>
    <w:rsid w:val="00595DAA"/>
    <w:rsid w:val="005969A4"/>
    <w:rsid w:val="00596B9D"/>
    <w:rsid w:val="00596FE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3F8A"/>
    <w:rsid w:val="005A40D7"/>
    <w:rsid w:val="005A4264"/>
    <w:rsid w:val="005A54D7"/>
    <w:rsid w:val="005A55E5"/>
    <w:rsid w:val="005A566E"/>
    <w:rsid w:val="005A7515"/>
    <w:rsid w:val="005A79DE"/>
    <w:rsid w:val="005B075C"/>
    <w:rsid w:val="005B19EA"/>
    <w:rsid w:val="005B329A"/>
    <w:rsid w:val="005B3E13"/>
    <w:rsid w:val="005B431D"/>
    <w:rsid w:val="005B4802"/>
    <w:rsid w:val="005B726A"/>
    <w:rsid w:val="005C03C5"/>
    <w:rsid w:val="005C061F"/>
    <w:rsid w:val="005C0CE7"/>
    <w:rsid w:val="005C151C"/>
    <w:rsid w:val="005C1796"/>
    <w:rsid w:val="005C18B9"/>
    <w:rsid w:val="005C18F4"/>
    <w:rsid w:val="005C1A92"/>
    <w:rsid w:val="005C1EA6"/>
    <w:rsid w:val="005C3343"/>
    <w:rsid w:val="005C3AAE"/>
    <w:rsid w:val="005C3CC8"/>
    <w:rsid w:val="005C5F8C"/>
    <w:rsid w:val="005C784E"/>
    <w:rsid w:val="005C7C3C"/>
    <w:rsid w:val="005D0506"/>
    <w:rsid w:val="005D0B99"/>
    <w:rsid w:val="005D103D"/>
    <w:rsid w:val="005D104D"/>
    <w:rsid w:val="005D2F60"/>
    <w:rsid w:val="005D308E"/>
    <w:rsid w:val="005D38EC"/>
    <w:rsid w:val="005D3A48"/>
    <w:rsid w:val="005D3D71"/>
    <w:rsid w:val="005D47B2"/>
    <w:rsid w:val="005D4917"/>
    <w:rsid w:val="005D4CA1"/>
    <w:rsid w:val="005D5C4F"/>
    <w:rsid w:val="005D7AF8"/>
    <w:rsid w:val="005E0BD2"/>
    <w:rsid w:val="005E11B4"/>
    <w:rsid w:val="005E1703"/>
    <w:rsid w:val="005E17BF"/>
    <w:rsid w:val="005E3549"/>
    <w:rsid w:val="005E366A"/>
    <w:rsid w:val="005E4DB6"/>
    <w:rsid w:val="005E58D9"/>
    <w:rsid w:val="005E626B"/>
    <w:rsid w:val="005E655A"/>
    <w:rsid w:val="005F05B8"/>
    <w:rsid w:val="005F0718"/>
    <w:rsid w:val="005F2145"/>
    <w:rsid w:val="005F2F88"/>
    <w:rsid w:val="005F33DB"/>
    <w:rsid w:val="005F394A"/>
    <w:rsid w:val="005F421C"/>
    <w:rsid w:val="005F4853"/>
    <w:rsid w:val="005F5554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6E9"/>
    <w:rsid w:val="006016E1"/>
    <w:rsid w:val="00601847"/>
    <w:rsid w:val="00602B93"/>
    <w:rsid w:val="00602D27"/>
    <w:rsid w:val="00603657"/>
    <w:rsid w:val="006036DC"/>
    <w:rsid w:val="0060408B"/>
    <w:rsid w:val="00605F39"/>
    <w:rsid w:val="006067E2"/>
    <w:rsid w:val="006072E2"/>
    <w:rsid w:val="0061008E"/>
    <w:rsid w:val="00610575"/>
    <w:rsid w:val="00610BE9"/>
    <w:rsid w:val="00612F41"/>
    <w:rsid w:val="00613E6F"/>
    <w:rsid w:val="00613F68"/>
    <w:rsid w:val="006144A1"/>
    <w:rsid w:val="00614B01"/>
    <w:rsid w:val="00615EBB"/>
    <w:rsid w:val="00616096"/>
    <w:rsid w:val="006160A2"/>
    <w:rsid w:val="0061710D"/>
    <w:rsid w:val="00617DC2"/>
    <w:rsid w:val="006212C9"/>
    <w:rsid w:val="00621683"/>
    <w:rsid w:val="00621829"/>
    <w:rsid w:val="0062216C"/>
    <w:rsid w:val="006223C2"/>
    <w:rsid w:val="006225BF"/>
    <w:rsid w:val="00623C29"/>
    <w:rsid w:val="006278CB"/>
    <w:rsid w:val="006302AA"/>
    <w:rsid w:val="006304FC"/>
    <w:rsid w:val="0063116E"/>
    <w:rsid w:val="00632496"/>
    <w:rsid w:val="0063284A"/>
    <w:rsid w:val="006334E3"/>
    <w:rsid w:val="0063417F"/>
    <w:rsid w:val="006352B1"/>
    <w:rsid w:val="0063573A"/>
    <w:rsid w:val="006363BD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DE4"/>
    <w:rsid w:val="0064729A"/>
    <w:rsid w:val="00647536"/>
    <w:rsid w:val="006479A3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62F9"/>
    <w:rsid w:val="00657220"/>
    <w:rsid w:val="00657998"/>
    <w:rsid w:val="00660018"/>
    <w:rsid w:val="00660ED9"/>
    <w:rsid w:val="006611D0"/>
    <w:rsid w:val="00661461"/>
    <w:rsid w:val="0066176C"/>
    <w:rsid w:val="00661B8B"/>
    <w:rsid w:val="00661E97"/>
    <w:rsid w:val="00662A32"/>
    <w:rsid w:val="00663CBD"/>
    <w:rsid w:val="0066437E"/>
    <w:rsid w:val="00664476"/>
    <w:rsid w:val="0066449E"/>
    <w:rsid w:val="00664E1D"/>
    <w:rsid w:val="00664EF8"/>
    <w:rsid w:val="006654FA"/>
    <w:rsid w:val="0066559D"/>
    <w:rsid w:val="0066620C"/>
    <w:rsid w:val="0066694D"/>
    <w:rsid w:val="00666CC2"/>
    <w:rsid w:val="006670AC"/>
    <w:rsid w:val="006674F1"/>
    <w:rsid w:val="006702F5"/>
    <w:rsid w:val="006717F4"/>
    <w:rsid w:val="00672307"/>
    <w:rsid w:val="00673A1F"/>
    <w:rsid w:val="00674668"/>
    <w:rsid w:val="00676805"/>
    <w:rsid w:val="00676B72"/>
    <w:rsid w:val="00676C2E"/>
    <w:rsid w:val="0067732A"/>
    <w:rsid w:val="00677EB4"/>
    <w:rsid w:val="006801E7"/>
    <w:rsid w:val="006808C6"/>
    <w:rsid w:val="00680ABB"/>
    <w:rsid w:val="00681318"/>
    <w:rsid w:val="00682295"/>
    <w:rsid w:val="00682668"/>
    <w:rsid w:val="006831B5"/>
    <w:rsid w:val="00683B4C"/>
    <w:rsid w:val="0068400D"/>
    <w:rsid w:val="0068440E"/>
    <w:rsid w:val="0068448E"/>
    <w:rsid w:val="0068632A"/>
    <w:rsid w:val="006871A8"/>
    <w:rsid w:val="00690948"/>
    <w:rsid w:val="00692A68"/>
    <w:rsid w:val="00693CAE"/>
    <w:rsid w:val="00694A61"/>
    <w:rsid w:val="00695B65"/>
    <w:rsid w:val="00695D85"/>
    <w:rsid w:val="006967C5"/>
    <w:rsid w:val="006968AB"/>
    <w:rsid w:val="00696BEC"/>
    <w:rsid w:val="006A085E"/>
    <w:rsid w:val="006A1B3F"/>
    <w:rsid w:val="006A25FC"/>
    <w:rsid w:val="006A30A2"/>
    <w:rsid w:val="006A3A30"/>
    <w:rsid w:val="006A6D06"/>
    <w:rsid w:val="006A6D23"/>
    <w:rsid w:val="006A7080"/>
    <w:rsid w:val="006A7B72"/>
    <w:rsid w:val="006B0729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6CCB"/>
    <w:rsid w:val="006B6E7E"/>
    <w:rsid w:val="006C0921"/>
    <w:rsid w:val="006C1C3B"/>
    <w:rsid w:val="006C1F12"/>
    <w:rsid w:val="006C2B0C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542"/>
    <w:rsid w:val="006D55D5"/>
    <w:rsid w:val="006D5B7A"/>
    <w:rsid w:val="006D6B26"/>
    <w:rsid w:val="006D7554"/>
    <w:rsid w:val="006E04F0"/>
    <w:rsid w:val="006E0A73"/>
    <w:rsid w:val="006E0B94"/>
    <w:rsid w:val="006E0FEE"/>
    <w:rsid w:val="006E1437"/>
    <w:rsid w:val="006E2160"/>
    <w:rsid w:val="006E2FE7"/>
    <w:rsid w:val="006E6081"/>
    <w:rsid w:val="006E6C11"/>
    <w:rsid w:val="006F0960"/>
    <w:rsid w:val="006F0A2A"/>
    <w:rsid w:val="006F18F1"/>
    <w:rsid w:val="006F1AA3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BC2"/>
    <w:rsid w:val="006F7C0C"/>
    <w:rsid w:val="00700755"/>
    <w:rsid w:val="00701099"/>
    <w:rsid w:val="00701758"/>
    <w:rsid w:val="00701A2D"/>
    <w:rsid w:val="00702243"/>
    <w:rsid w:val="007035EC"/>
    <w:rsid w:val="00704173"/>
    <w:rsid w:val="007042B6"/>
    <w:rsid w:val="00704844"/>
    <w:rsid w:val="007058C5"/>
    <w:rsid w:val="00706039"/>
    <w:rsid w:val="0070646B"/>
    <w:rsid w:val="007105DF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16F6"/>
    <w:rsid w:val="0072258E"/>
    <w:rsid w:val="00723009"/>
    <w:rsid w:val="0072359B"/>
    <w:rsid w:val="00723DB4"/>
    <w:rsid w:val="007243CC"/>
    <w:rsid w:val="007249EF"/>
    <w:rsid w:val="00725D59"/>
    <w:rsid w:val="007266A4"/>
    <w:rsid w:val="00727F04"/>
    <w:rsid w:val="00730655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22D5"/>
    <w:rsid w:val="00742F86"/>
    <w:rsid w:val="00743E25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3B69"/>
    <w:rsid w:val="00756F5B"/>
    <w:rsid w:val="007570F9"/>
    <w:rsid w:val="007574D7"/>
    <w:rsid w:val="00762A37"/>
    <w:rsid w:val="00762DD4"/>
    <w:rsid w:val="0076361C"/>
    <w:rsid w:val="00764E56"/>
    <w:rsid w:val="00765057"/>
    <w:rsid w:val="0076506F"/>
    <w:rsid w:val="007651C4"/>
    <w:rsid w:val="00765482"/>
    <w:rsid w:val="007655D5"/>
    <w:rsid w:val="00765942"/>
    <w:rsid w:val="007677BA"/>
    <w:rsid w:val="00767E6C"/>
    <w:rsid w:val="007707A9"/>
    <w:rsid w:val="007709FD"/>
    <w:rsid w:val="00770EAC"/>
    <w:rsid w:val="007711BD"/>
    <w:rsid w:val="00771ABE"/>
    <w:rsid w:val="007728BC"/>
    <w:rsid w:val="00772E6C"/>
    <w:rsid w:val="00773F4D"/>
    <w:rsid w:val="00774623"/>
    <w:rsid w:val="00774C3E"/>
    <w:rsid w:val="007763C1"/>
    <w:rsid w:val="00776D74"/>
    <w:rsid w:val="00777544"/>
    <w:rsid w:val="00777E82"/>
    <w:rsid w:val="00780A3E"/>
    <w:rsid w:val="00781359"/>
    <w:rsid w:val="007833D6"/>
    <w:rsid w:val="00783A60"/>
    <w:rsid w:val="00783E6D"/>
    <w:rsid w:val="00783FDF"/>
    <w:rsid w:val="007840F1"/>
    <w:rsid w:val="0078455F"/>
    <w:rsid w:val="00785017"/>
    <w:rsid w:val="007861BB"/>
    <w:rsid w:val="00786921"/>
    <w:rsid w:val="007911AC"/>
    <w:rsid w:val="00791760"/>
    <w:rsid w:val="00791987"/>
    <w:rsid w:val="007923C5"/>
    <w:rsid w:val="007925BC"/>
    <w:rsid w:val="007928EF"/>
    <w:rsid w:val="00792F93"/>
    <w:rsid w:val="007967D5"/>
    <w:rsid w:val="007968BF"/>
    <w:rsid w:val="00796A17"/>
    <w:rsid w:val="0079749D"/>
    <w:rsid w:val="007A1EAA"/>
    <w:rsid w:val="007A204D"/>
    <w:rsid w:val="007A2611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15F3"/>
    <w:rsid w:val="007C3004"/>
    <w:rsid w:val="007C37B9"/>
    <w:rsid w:val="007C4B20"/>
    <w:rsid w:val="007C5196"/>
    <w:rsid w:val="007C5B09"/>
    <w:rsid w:val="007C5EF1"/>
    <w:rsid w:val="007C6B81"/>
    <w:rsid w:val="007C7BF5"/>
    <w:rsid w:val="007D19B7"/>
    <w:rsid w:val="007D41A5"/>
    <w:rsid w:val="007D4BD0"/>
    <w:rsid w:val="007D556F"/>
    <w:rsid w:val="007D5D9A"/>
    <w:rsid w:val="007D649C"/>
    <w:rsid w:val="007D7366"/>
    <w:rsid w:val="007D75E5"/>
    <w:rsid w:val="007D773E"/>
    <w:rsid w:val="007D7823"/>
    <w:rsid w:val="007D7DC3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CB2"/>
    <w:rsid w:val="007E3CF7"/>
    <w:rsid w:val="007E42AE"/>
    <w:rsid w:val="007E7062"/>
    <w:rsid w:val="007E7D92"/>
    <w:rsid w:val="007F09D7"/>
    <w:rsid w:val="007F0E1E"/>
    <w:rsid w:val="007F1492"/>
    <w:rsid w:val="007F1E2F"/>
    <w:rsid w:val="007F2366"/>
    <w:rsid w:val="007F23AD"/>
    <w:rsid w:val="007F29A7"/>
    <w:rsid w:val="007F2A4F"/>
    <w:rsid w:val="007F4CAA"/>
    <w:rsid w:val="007F5D60"/>
    <w:rsid w:val="007F6BB4"/>
    <w:rsid w:val="007F6E7B"/>
    <w:rsid w:val="007F7227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5173"/>
    <w:rsid w:val="00805BE8"/>
    <w:rsid w:val="00805E91"/>
    <w:rsid w:val="008066F4"/>
    <w:rsid w:val="00807CC6"/>
    <w:rsid w:val="0081010D"/>
    <w:rsid w:val="00810EB5"/>
    <w:rsid w:val="008115FD"/>
    <w:rsid w:val="00811EDA"/>
    <w:rsid w:val="00811F87"/>
    <w:rsid w:val="008121BF"/>
    <w:rsid w:val="00812FD3"/>
    <w:rsid w:val="008130BF"/>
    <w:rsid w:val="008141B7"/>
    <w:rsid w:val="00814F65"/>
    <w:rsid w:val="00815000"/>
    <w:rsid w:val="00815D2D"/>
    <w:rsid w:val="00816078"/>
    <w:rsid w:val="0081622F"/>
    <w:rsid w:val="00816317"/>
    <w:rsid w:val="0081668D"/>
    <w:rsid w:val="008177E3"/>
    <w:rsid w:val="008178F5"/>
    <w:rsid w:val="00817DF7"/>
    <w:rsid w:val="008201EB"/>
    <w:rsid w:val="00821169"/>
    <w:rsid w:val="008213D2"/>
    <w:rsid w:val="00821FC5"/>
    <w:rsid w:val="00822416"/>
    <w:rsid w:val="00823AA9"/>
    <w:rsid w:val="008245B9"/>
    <w:rsid w:val="0082472C"/>
    <w:rsid w:val="008254B8"/>
    <w:rsid w:val="008255B9"/>
    <w:rsid w:val="00825CD8"/>
    <w:rsid w:val="008261F4"/>
    <w:rsid w:val="00826464"/>
    <w:rsid w:val="008270AA"/>
    <w:rsid w:val="00827324"/>
    <w:rsid w:val="0082788F"/>
    <w:rsid w:val="008279DD"/>
    <w:rsid w:val="008301BA"/>
    <w:rsid w:val="008301E0"/>
    <w:rsid w:val="00831F7B"/>
    <w:rsid w:val="008324AF"/>
    <w:rsid w:val="00833741"/>
    <w:rsid w:val="00834480"/>
    <w:rsid w:val="0083480A"/>
    <w:rsid w:val="008355C4"/>
    <w:rsid w:val="00835693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625A"/>
    <w:rsid w:val="00846E91"/>
    <w:rsid w:val="00847C66"/>
    <w:rsid w:val="00850C75"/>
    <w:rsid w:val="00850CDB"/>
    <w:rsid w:val="00850E39"/>
    <w:rsid w:val="0085150C"/>
    <w:rsid w:val="0085265D"/>
    <w:rsid w:val="00852918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6F55"/>
    <w:rsid w:val="00857270"/>
    <w:rsid w:val="00857480"/>
    <w:rsid w:val="008577FB"/>
    <w:rsid w:val="00861FE9"/>
    <w:rsid w:val="00862089"/>
    <w:rsid w:val="00863528"/>
    <w:rsid w:val="00863A0E"/>
    <w:rsid w:val="00864A10"/>
    <w:rsid w:val="00864B7F"/>
    <w:rsid w:val="0086684E"/>
    <w:rsid w:val="00866D5B"/>
    <w:rsid w:val="00866FF5"/>
    <w:rsid w:val="008677B1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55"/>
    <w:rsid w:val="00882BAD"/>
    <w:rsid w:val="008835FC"/>
    <w:rsid w:val="00883B12"/>
    <w:rsid w:val="00884689"/>
    <w:rsid w:val="008852C6"/>
    <w:rsid w:val="008853CC"/>
    <w:rsid w:val="008853DE"/>
    <w:rsid w:val="008859E0"/>
    <w:rsid w:val="00886A53"/>
    <w:rsid w:val="00886D1F"/>
    <w:rsid w:val="00886EEC"/>
    <w:rsid w:val="00887CE3"/>
    <w:rsid w:val="00887F6C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768C"/>
    <w:rsid w:val="00897EC7"/>
    <w:rsid w:val="008A0D45"/>
    <w:rsid w:val="008A1FBE"/>
    <w:rsid w:val="008A240E"/>
    <w:rsid w:val="008A261B"/>
    <w:rsid w:val="008A33E6"/>
    <w:rsid w:val="008A45A0"/>
    <w:rsid w:val="008A4A0B"/>
    <w:rsid w:val="008A57C3"/>
    <w:rsid w:val="008A5857"/>
    <w:rsid w:val="008A689F"/>
    <w:rsid w:val="008A6CBF"/>
    <w:rsid w:val="008A6CEF"/>
    <w:rsid w:val="008A6F7B"/>
    <w:rsid w:val="008A7D69"/>
    <w:rsid w:val="008B0223"/>
    <w:rsid w:val="008B0618"/>
    <w:rsid w:val="008B0811"/>
    <w:rsid w:val="008B2449"/>
    <w:rsid w:val="008B2BD9"/>
    <w:rsid w:val="008B3194"/>
    <w:rsid w:val="008B4A50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41BE"/>
    <w:rsid w:val="008C4CA0"/>
    <w:rsid w:val="008C54D4"/>
    <w:rsid w:val="008C5745"/>
    <w:rsid w:val="008C5ACC"/>
    <w:rsid w:val="008C60E9"/>
    <w:rsid w:val="008C6ACB"/>
    <w:rsid w:val="008C7CA5"/>
    <w:rsid w:val="008D0137"/>
    <w:rsid w:val="008D135B"/>
    <w:rsid w:val="008D1827"/>
    <w:rsid w:val="008D193A"/>
    <w:rsid w:val="008D1A8D"/>
    <w:rsid w:val="008D1B7C"/>
    <w:rsid w:val="008D20A9"/>
    <w:rsid w:val="008D3BE5"/>
    <w:rsid w:val="008D5AE4"/>
    <w:rsid w:val="008D5F64"/>
    <w:rsid w:val="008D6657"/>
    <w:rsid w:val="008D6CCE"/>
    <w:rsid w:val="008D7B5F"/>
    <w:rsid w:val="008E19D5"/>
    <w:rsid w:val="008E1F60"/>
    <w:rsid w:val="008E2004"/>
    <w:rsid w:val="008E307E"/>
    <w:rsid w:val="008E3AE8"/>
    <w:rsid w:val="008E3C97"/>
    <w:rsid w:val="008E485C"/>
    <w:rsid w:val="008E67C3"/>
    <w:rsid w:val="008E6C05"/>
    <w:rsid w:val="008E72A4"/>
    <w:rsid w:val="008F001B"/>
    <w:rsid w:val="008F0AEF"/>
    <w:rsid w:val="008F116F"/>
    <w:rsid w:val="008F173F"/>
    <w:rsid w:val="008F1911"/>
    <w:rsid w:val="008F21D9"/>
    <w:rsid w:val="008F3ECE"/>
    <w:rsid w:val="008F40FD"/>
    <w:rsid w:val="008F4DB7"/>
    <w:rsid w:val="008F4DD1"/>
    <w:rsid w:val="008F5A49"/>
    <w:rsid w:val="008F6056"/>
    <w:rsid w:val="008F63E0"/>
    <w:rsid w:val="008F7877"/>
    <w:rsid w:val="0090004E"/>
    <w:rsid w:val="009008FD"/>
    <w:rsid w:val="00901EA1"/>
    <w:rsid w:val="0090206C"/>
    <w:rsid w:val="00902C07"/>
    <w:rsid w:val="0090382F"/>
    <w:rsid w:val="00904E9C"/>
    <w:rsid w:val="00905804"/>
    <w:rsid w:val="00906645"/>
    <w:rsid w:val="009067FA"/>
    <w:rsid w:val="0090702A"/>
    <w:rsid w:val="00907556"/>
    <w:rsid w:val="00907D6F"/>
    <w:rsid w:val="009101E2"/>
    <w:rsid w:val="00910C40"/>
    <w:rsid w:val="0091116D"/>
    <w:rsid w:val="0091164A"/>
    <w:rsid w:val="00911F74"/>
    <w:rsid w:val="009121D5"/>
    <w:rsid w:val="00913A09"/>
    <w:rsid w:val="0091455C"/>
    <w:rsid w:val="0091460C"/>
    <w:rsid w:val="00914C0D"/>
    <w:rsid w:val="00915B3C"/>
    <w:rsid w:val="00915D5C"/>
    <w:rsid w:val="00915D73"/>
    <w:rsid w:val="00916077"/>
    <w:rsid w:val="009170A2"/>
    <w:rsid w:val="009207EE"/>
    <w:rsid w:val="009208A6"/>
    <w:rsid w:val="00921267"/>
    <w:rsid w:val="00921949"/>
    <w:rsid w:val="00922287"/>
    <w:rsid w:val="00923512"/>
    <w:rsid w:val="00924514"/>
    <w:rsid w:val="00924E19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15B0"/>
    <w:rsid w:val="009421EE"/>
    <w:rsid w:val="0094342D"/>
    <w:rsid w:val="0094351A"/>
    <w:rsid w:val="00943B57"/>
    <w:rsid w:val="009446A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6E4D"/>
    <w:rsid w:val="00947E7E"/>
    <w:rsid w:val="00947EA2"/>
    <w:rsid w:val="009508C1"/>
    <w:rsid w:val="009509CA"/>
    <w:rsid w:val="00950BB5"/>
    <w:rsid w:val="0095139A"/>
    <w:rsid w:val="00951A4A"/>
    <w:rsid w:val="00952323"/>
    <w:rsid w:val="00952E15"/>
    <w:rsid w:val="00953E16"/>
    <w:rsid w:val="009542AC"/>
    <w:rsid w:val="00954FB4"/>
    <w:rsid w:val="0095654E"/>
    <w:rsid w:val="00957DD7"/>
    <w:rsid w:val="0096024B"/>
    <w:rsid w:val="00960507"/>
    <w:rsid w:val="0096153C"/>
    <w:rsid w:val="00961BB2"/>
    <w:rsid w:val="00962108"/>
    <w:rsid w:val="0096293E"/>
    <w:rsid w:val="00962AB5"/>
    <w:rsid w:val="0096341C"/>
    <w:rsid w:val="00963756"/>
    <w:rsid w:val="009638D6"/>
    <w:rsid w:val="00963A31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77B6A"/>
    <w:rsid w:val="00977C50"/>
    <w:rsid w:val="0098083C"/>
    <w:rsid w:val="00980F8D"/>
    <w:rsid w:val="0098194E"/>
    <w:rsid w:val="00981986"/>
    <w:rsid w:val="0098271B"/>
    <w:rsid w:val="00982E6B"/>
    <w:rsid w:val="00982F6C"/>
    <w:rsid w:val="009833A8"/>
    <w:rsid w:val="00983910"/>
    <w:rsid w:val="00984382"/>
    <w:rsid w:val="0098576C"/>
    <w:rsid w:val="0099180E"/>
    <w:rsid w:val="00991E21"/>
    <w:rsid w:val="009932AC"/>
    <w:rsid w:val="00994351"/>
    <w:rsid w:val="00994930"/>
    <w:rsid w:val="00995456"/>
    <w:rsid w:val="00996150"/>
    <w:rsid w:val="00996794"/>
    <w:rsid w:val="009967A6"/>
    <w:rsid w:val="00996A8F"/>
    <w:rsid w:val="00996D76"/>
    <w:rsid w:val="009975A7"/>
    <w:rsid w:val="00997CBA"/>
    <w:rsid w:val="009A0D2C"/>
    <w:rsid w:val="009A0E7D"/>
    <w:rsid w:val="009A1CA3"/>
    <w:rsid w:val="009A1D26"/>
    <w:rsid w:val="009A1DBF"/>
    <w:rsid w:val="009A329F"/>
    <w:rsid w:val="009A3A94"/>
    <w:rsid w:val="009A45EC"/>
    <w:rsid w:val="009A578C"/>
    <w:rsid w:val="009A57EF"/>
    <w:rsid w:val="009A5B9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0D4C"/>
    <w:rsid w:val="009C17A5"/>
    <w:rsid w:val="009C1E78"/>
    <w:rsid w:val="009C2088"/>
    <w:rsid w:val="009C2D70"/>
    <w:rsid w:val="009C3C6E"/>
    <w:rsid w:val="009C3C80"/>
    <w:rsid w:val="009C4791"/>
    <w:rsid w:val="009C492F"/>
    <w:rsid w:val="009C4BFB"/>
    <w:rsid w:val="009C51CC"/>
    <w:rsid w:val="009C5F8C"/>
    <w:rsid w:val="009C64F0"/>
    <w:rsid w:val="009D0EB7"/>
    <w:rsid w:val="009D1052"/>
    <w:rsid w:val="009D19F6"/>
    <w:rsid w:val="009D1B17"/>
    <w:rsid w:val="009D1E1A"/>
    <w:rsid w:val="009D24C5"/>
    <w:rsid w:val="009D2DAC"/>
    <w:rsid w:val="009D2FF2"/>
    <w:rsid w:val="009D3226"/>
    <w:rsid w:val="009D3385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2FF9"/>
    <w:rsid w:val="009F3E77"/>
    <w:rsid w:val="009F3EB4"/>
    <w:rsid w:val="009F4297"/>
    <w:rsid w:val="009F4892"/>
    <w:rsid w:val="009F5F8D"/>
    <w:rsid w:val="009F68FB"/>
    <w:rsid w:val="009F6F0E"/>
    <w:rsid w:val="00A003F5"/>
    <w:rsid w:val="00A00C4C"/>
    <w:rsid w:val="00A029FB"/>
    <w:rsid w:val="00A02DEA"/>
    <w:rsid w:val="00A03E45"/>
    <w:rsid w:val="00A047A6"/>
    <w:rsid w:val="00A0484F"/>
    <w:rsid w:val="00A056EB"/>
    <w:rsid w:val="00A05B84"/>
    <w:rsid w:val="00A05F59"/>
    <w:rsid w:val="00A06889"/>
    <w:rsid w:val="00A068EB"/>
    <w:rsid w:val="00A0758F"/>
    <w:rsid w:val="00A07E0D"/>
    <w:rsid w:val="00A10E51"/>
    <w:rsid w:val="00A11ADE"/>
    <w:rsid w:val="00A11B37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4328"/>
    <w:rsid w:val="00A24977"/>
    <w:rsid w:val="00A25237"/>
    <w:rsid w:val="00A25705"/>
    <w:rsid w:val="00A258D0"/>
    <w:rsid w:val="00A31EF4"/>
    <w:rsid w:val="00A321EB"/>
    <w:rsid w:val="00A324CA"/>
    <w:rsid w:val="00A3299A"/>
    <w:rsid w:val="00A33DDF"/>
    <w:rsid w:val="00A341D3"/>
    <w:rsid w:val="00A3427C"/>
    <w:rsid w:val="00A34547"/>
    <w:rsid w:val="00A36249"/>
    <w:rsid w:val="00A374E7"/>
    <w:rsid w:val="00A376B7"/>
    <w:rsid w:val="00A40119"/>
    <w:rsid w:val="00A413F5"/>
    <w:rsid w:val="00A41BF5"/>
    <w:rsid w:val="00A41F71"/>
    <w:rsid w:val="00A44778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8BA"/>
    <w:rsid w:val="00A53A0D"/>
    <w:rsid w:val="00A541AD"/>
    <w:rsid w:val="00A604A4"/>
    <w:rsid w:val="00A61B7D"/>
    <w:rsid w:val="00A61C61"/>
    <w:rsid w:val="00A62269"/>
    <w:rsid w:val="00A62C1C"/>
    <w:rsid w:val="00A63E26"/>
    <w:rsid w:val="00A64288"/>
    <w:rsid w:val="00A64C2F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C8F"/>
    <w:rsid w:val="00A73A63"/>
    <w:rsid w:val="00A744BE"/>
    <w:rsid w:val="00A74671"/>
    <w:rsid w:val="00A75EBA"/>
    <w:rsid w:val="00A769A5"/>
    <w:rsid w:val="00A76C4F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F9C"/>
    <w:rsid w:val="00A87201"/>
    <w:rsid w:val="00A87D67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1FB"/>
    <w:rsid w:val="00AB0C57"/>
    <w:rsid w:val="00AB1195"/>
    <w:rsid w:val="00AB1256"/>
    <w:rsid w:val="00AB229B"/>
    <w:rsid w:val="00AB2D34"/>
    <w:rsid w:val="00AB4182"/>
    <w:rsid w:val="00AB46CB"/>
    <w:rsid w:val="00AB78BC"/>
    <w:rsid w:val="00AB7B60"/>
    <w:rsid w:val="00AC1447"/>
    <w:rsid w:val="00AC1B2D"/>
    <w:rsid w:val="00AC1CE0"/>
    <w:rsid w:val="00AC1F77"/>
    <w:rsid w:val="00AC27DB"/>
    <w:rsid w:val="00AC31CC"/>
    <w:rsid w:val="00AC3B78"/>
    <w:rsid w:val="00AC4E2A"/>
    <w:rsid w:val="00AC4F08"/>
    <w:rsid w:val="00AC5141"/>
    <w:rsid w:val="00AC53C5"/>
    <w:rsid w:val="00AC646E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368"/>
    <w:rsid w:val="00AD4947"/>
    <w:rsid w:val="00AD5940"/>
    <w:rsid w:val="00AD6EB3"/>
    <w:rsid w:val="00AD6EBD"/>
    <w:rsid w:val="00AD70FB"/>
    <w:rsid w:val="00AD76B2"/>
    <w:rsid w:val="00AD7736"/>
    <w:rsid w:val="00AD7B74"/>
    <w:rsid w:val="00AD7DFE"/>
    <w:rsid w:val="00AE10CE"/>
    <w:rsid w:val="00AE1B60"/>
    <w:rsid w:val="00AE4AF9"/>
    <w:rsid w:val="00AE67B7"/>
    <w:rsid w:val="00AE70D4"/>
    <w:rsid w:val="00AE72E0"/>
    <w:rsid w:val="00AE7868"/>
    <w:rsid w:val="00AF0407"/>
    <w:rsid w:val="00AF366A"/>
    <w:rsid w:val="00AF42C6"/>
    <w:rsid w:val="00AF439B"/>
    <w:rsid w:val="00AF4528"/>
    <w:rsid w:val="00AF4D8B"/>
    <w:rsid w:val="00AF6F0F"/>
    <w:rsid w:val="00B009A6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5019"/>
    <w:rsid w:val="00B163F8"/>
    <w:rsid w:val="00B17F4D"/>
    <w:rsid w:val="00B20D88"/>
    <w:rsid w:val="00B23643"/>
    <w:rsid w:val="00B23F2A"/>
    <w:rsid w:val="00B2425D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4485"/>
    <w:rsid w:val="00B35D75"/>
    <w:rsid w:val="00B36001"/>
    <w:rsid w:val="00B37944"/>
    <w:rsid w:val="00B37A13"/>
    <w:rsid w:val="00B4108D"/>
    <w:rsid w:val="00B41254"/>
    <w:rsid w:val="00B41950"/>
    <w:rsid w:val="00B41A19"/>
    <w:rsid w:val="00B42C3F"/>
    <w:rsid w:val="00B43ABD"/>
    <w:rsid w:val="00B43DBE"/>
    <w:rsid w:val="00B446B0"/>
    <w:rsid w:val="00B45113"/>
    <w:rsid w:val="00B458DD"/>
    <w:rsid w:val="00B45B21"/>
    <w:rsid w:val="00B45CF8"/>
    <w:rsid w:val="00B46744"/>
    <w:rsid w:val="00B472B1"/>
    <w:rsid w:val="00B50763"/>
    <w:rsid w:val="00B50BEA"/>
    <w:rsid w:val="00B515C8"/>
    <w:rsid w:val="00B527E0"/>
    <w:rsid w:val="00B53E18"/>
    <w:rsid w:val="00B55007"/>
    <w:rsid w:val="00B57265"/>
    <w:rsid w:val="00B6100D"/>
    <w:rsid w:val="00B61695"/>
    <w:rsid w:val="00B616C3"/>
    <w:rsid w:val="00B633AE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3259"/>
    <w:rsid w:val="00B74372"/>
    <w:rsid w:val="00B74AD8"/>
    <w:rsid w:val="00B74D92"/>
    <w:rsid w:val="00B74ED6"/>
    <w:rsid w:val="00B75032"/>
    <w:rsid w:val="00B75525"/>
    <w:rsid w:val="00B7667E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90698"/>
    <w:rsid w:val="00B90856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A100E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5280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DFD"/>
    <w:rsid w:val="00BB22D8"/>
    <w:rsid w:val="00BB31DE"/>
    <w:rsid w:val="00BB3A5D"/>
    <w:rsid w:val="00BB54A4"/>
    <w:rsid w:val="00BB572E"/>
    <w:rsid w:val="00BB5D85"/>
    <w:rsid w:val="00BB67DD"/>
    <w:rsid w:val="00BB74FD"/>
    <w:rsid w:val="00BB77EC"/>
    <w:rsid w:val="00BC2029"/>
    <w:rsid w:val="00BC4DC4"/>
    <w:rsid w:val="00BC5982"/>
    <w:rsid w:val="00BC5EA0"/>
    <w:rsid w:val="00BC60BF"/>
    <w:rsid w:val="00BC66F5"/>
    <w:rsid w:val="00BC68AB"/>
    <w:rsid w:val="00BC7E7F"/>
    <w:rsid w:val="00BD0E6C"/>
    <w:rsid w:val="00BD2705"/>
    <w:rsid w:val="00BD28BF"/>
    <w:rsid w:val="00BD4F18"/>
    <w:rsid w:val="00BD57CA"/>
    <w:rsid w:val="00BD5BE8"/>
    <w:rsid w:val="00BD5D00"/>
    <w:rsid w:val="00BD6404"/>
    <w:rsid w:val="00BD6D4A"/>
    <w:rsid w:val="00BD72D3"/>
    <w:rsid w:val="00BE0329"/>
    <w:rsid w:val="00BE043F"/>
    <w:rsid w:val="00BE05BF"/>
    <w:rsid w:val="00BE09AC"/>
    <w:rsid w:val="00BE2A7A"/>
    <w:rsid w:val="00BE2C48"/>
    <w:rsid w:val="00BE3110"/>
    <w:rsid w:val="00BE3213"/>
    <w:rsid w:val="00BE33AE"/>
    <w:rsid w:val="00BE3EE5"/>
    <w:rsid w:val="00BE414A"/>
    <w:rsid w:val="00BE4163"/>
    <w:rsid w:val="00BE45B4"/>
    <w:rsid w:val="00BE6558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4257"/>
    <w:rsid w:val="00BF5242"/>
    <w:rsid w:val="00BF5649"/>
    <w:rsid w:val="00BF742D"/>
    <w:rsid w:val="00C007B7"/>
    <w:rsid w:val="00C00BB1"/>
    <w:rsid w:val="00C01453"/>
    <w:rsid w:val="00C01A12"/>
    <w:rsid w:val="00C01D50"/>
    <w:rsid w:val="00C034F8"/>
    <w:rsid w:val="00C0353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B7E"/>
    <w:rsid w:val="00C24C05"/>
    <w:rsid w:val="00C24D2F"/>
    <w:rsid w:val="00C258B7"/>
    <w:rsid w:val="00C25B8B"/>
    <w:rsid w:val="00C26222"/>
    <w:rsid w:val="00C275FE"/>
    <w:rsid w:val="00C31283"/>
    <w:rsid w:val="00C31A0F"/>
    <w:rsid w:val="00C31F6C"/>
    <w:rsid w:val="00C320A1"/>
    <w:rsid w:val="00C32673"/>
    <w:rsid w:val="00C33218"/>
    <w:rsid w:val="00C33C48"/>
    <w:rsid w:val="00C340E5"/>
    <w:rsid w:val="00C357B2"/>
    <w:rsid w:val="00C35AA7"/>
    <w:rsid w:val="00C35E39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6C7F"/>
    <w:rsid w:val="00C5739F"/>
    <w:rsid w:val="00C57CF0"/>
    <w:rsid w:val="00C600EF"/>
    <w:rsid w:val="00C6054A"/>
    <w:rsid w:val="00C605F1"/>
    <w:rsid w:val="00C632C9"/>
    <w:rsid w:val="00C634D6"/>
    <w:rsid w:val="00C63557"/>
    <w:rsid w:val="00C64085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944"/>
    <w:rsid w:val="00C73D5E"/>
    <w:rsid w:val="00C7465F"/>
    <w:rsid w:val="00C75E21"/>
    <w:rsid w:val="00C779E2"/>
    <w:rsid w:val="00C77DD9"/>
    <w:rsid w:val="00C77FE1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43F3"/>
    <w:rsid w:val="00C94586"/>
    <w:rsid w:val="00C95BCF"/>
    <w:rsid w:val="00C9631B"/>
    <w:rsid w:val="00C965A6"/>
    <w:rsid w:val="00C976B9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568"/>
    <w:rsid w:val="00CA393B"/>
    <w:rsid w:val="00CA3954"/>
    <w:rsid w:val="00CA3A7D"/>
    <w:rsid w:val="00CA3A85"/>
    <w:rsid w:val="00CA4462"/>
    <w:rsid w:val="00CA45F8"/>
    <w:rsid w:val="00CA7DAB"/>
    <w:rsid w:val="00CB0305"/>
    <w:rsid w:val="00CB15B4"/>
    <w:rsid w:val="00CB1CC4"/>
    <w:rsid w:val="00CB33C7"/>
    <w:rsid w:val="00CB432A"/>
    <w:rsid w:val="00CB4A61"/>
    <w:rsid w:val="00CB57AF"/>
    <w:rsid w:val="00CB5AE1"/>
    <w:rsid w:val="00CB5EC8"/>
    <w:rsid w:val="00CB6DA7"/>
    <w:rsid w:val="00CB7E4C"/>
    <w:rsid w:val="00CC025D"/>
    <w:rsid w:val="00CC25B4"/>
    <w:rsid w:val="00CC27EF"/>
    <w:rsid w:val="00CC37F3"/>
    <w:rsid w:val="00CC4870"/>
    <w:rsid w:val="00CC4CDA"/>
    <w:rsid w:val="00CC5ABD"/>
    <w:rsid w:val="00CC5F88"/>
    <w:rsid w:val="00CC689D"/>
    <w:rsid w:val="00CC69C8"/>
    <w:rsid w:val="00CC720E"/>
    <w:rsid w:val="00CC77A2"/>
    <w:rsid w:val="00CD17C5"/>
    <w:rsid w:val="00CD1ED8"/>
    <w:rsid w:val="00CD2931"/>
    <w:rsid w:val="00CD307E"/>
    <w:rsid w:val="00CD37D9"/>
    <w:rsid w:val="00CD629F"/>
    <w:rsid w:val="00CD6A1B"/>
    <w:rsid w:val="00CD6BB9"/>
    <w:rsid w:val="00CD6CD4"/>
    <w:rsid w:val="00CE0A7F"/>
    <w:rsid w:val="00CE105B"/>
    <w:rsid w:val="00CE1718"/>
    <w:rsid w:val="00CE2556"/>
    <w:rsid w:val="00CE2C94"/>
    <w:rsid w:val="00CE2CAE"/>
    <w:rsid w:val="00CE43FF"/>
    <w:rsid w:val="00CE5705"/>
    <w:rsid w:val="00CE6446"/>
    <w:rsid w:val="00CF1620"/>
    <w:rsid w:val="00CF2A31"/>
    <w:rsid w:val="00CF2B85"/>
    <w:rsid w:val="00CF3464"/>
    <w:rsid w:val="00CF4050"/>
    <w:rsid w:val="00CF4156"/>
    <w:rsid w:val="00CF5A23"/>
    <w:rsid w:val="00D0036C"/>
    <w:rsid w:val="00D01FE1"/>
    <w:rsid w:val="00D039B3"/>
    <w:rsid w:val="00D03D00"/>
    <w:rsid w:val="00D04035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359"/>
    <w:rsid w:val="00D11E55"/>
    <w:rsid w:val="00D1236A"/>
    <w:rsid w:val="00D129F9"/>
    <w:rsid w:val="00D12FAB"/>
    <w:rsid w:val="00D134B5"/>
    <w:rsid w:val="00D136FA"/>
    <w:rsid w:val="00D1492C"/>
    <w:rsid w:val="00D15B51"/>
    <w:rsid w:val="00D15DCA"/>
    <w:rsid w:val="00D15F69"/>
    <w:rsid w:val="00D1747E"/>
    <w:rsid w:val="00D1771B"/>
    <w:rsid w:val="00D226E2"/>
    <w:rsid w:val="00D23143"/>
    <w:rsid w:val="00D23A6D"/>
    <w:rsid w:val="00D24048"/>
    <w:rsid w:val="00D26968"/>
    <w:rsid w:val="00D3188C"/>
    <w:rsid w:val="00D31F93"/>
    <w:rsid w:val="00D32326"/>
    <w:rsid w:val="00D32533"/>
    <w:rsid w:val="00D32FCA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24C9"/>
    <w:rsid w:val="00D433CC"/>
    <w:rsid w:val="00D4354B"/>
    <w:rsid w:val="00D43B7A"/>
    <w:rsid w:val="00D44020"/>
    <w:rsid w:val="00D44626"/>
    <w:rsid w:val="00D452DE"/>
    <w:rsid w:val="00D45AB1"/>
    <w:rsid w:val="00D45D72"/>
    <w:rsid w:val="00D472E4"/>
    <w:rsid w:val="00D50A8F"/>
    <w:rsid w:val="00D51660"/>
    <w:rsid w:val="00D520E4"/>
    <w:rsid w:val="00D5244D"/>
    <w:rsid w:val="00D52CE8"/>
    <w:rsid w:val="00D53A38"/>
    <w:rsid w:val="00D5446D"/>
    <w:rsid w:val="00D566F9"/>
    <w:rsid w:val="00D57220"/>
    <w:rsid w:val="00D57551"/>
    <w:rsid w:val="00D575DD"/>
    <w:rsid w:val="00D57B7C"/>
    <w:rsid w:val="00D57DFA"/>
    <w:rsid w:val="00D61461"/>
    <w:rsid w:val="00D61502"/>
    <w:rsid w:val="00D6389A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3924"/>
    <w:rsid w:val="00D746A1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0DC"/>
    <w:rsid w:val="00D8576F"/>
    <w:rsid w:val="00D8623D"/>
    <w:rsid w:val="00D86401"/>
    <w:rsid w:val="00D8677F"/>
    <w:rsid w:val="00D86A4B"/>
    <w:rsid w:val="00D87BD6"/>
    <w:rsid w:val="00D92DDF"/>
    <w:rsid w:val="00D93C90"/>
    <w:rsid w:val="00D96A45"/>
    <w:rsid w:val="00D9791B"/>
    <w:rsid w:val="00D97EC7"/>
    <w:rsid w:val="00D97F0C"/>
    <w:rsid w:val="00DA07A5"/>
    <w:rsid w:val="00DA0FC0"/>
    <w:rsid w:val="00DA20A9"/>
    <w:rsid w:val="00DA2430"/>
    <w:rsid w:val="00DA2ED9"/>
    <w:rsid w:val="00DA3627"/>
    <w:rsid w:val="00DA3A86"/>
    <w:rsid w:val="00DA3C0D"/>
    <w:rsid w:val="00DA4385"/>
    <w:rsid w:val="00DA52B5"/>
    <w:rsid w:val="00DA598D"/>
    <w:rsid w:val="00DA6D26"/>
    <w:rsid w:val="00DB01BD"/>
    <w:rsid w:val="00DB1F87"/>
    <w:rsid w:val="00DB3190"/>
    <w:rsid w:val="00DB3DA2"/>
    <w:rsid w:val="00DB4797"/>
    <w:rsid w:val="00DB719E"/>
    <w:rsid w:val="00DC120F"/>
    <w:rsid w:val="00DC193D"/>
    <w:rsid w:val="00DC1E3A"/>
    <w:rsid w:val="00DC2500"/>
    <w:rsid w:val="00DC2537"/>
    <w:rsid w:val="00DC2974"/>
    <w:rsid w:val="00DC303A"/>
    <w:rsid w:val="00DC3CF5"/>
    <w:rsid w:val="00DC42A5"/>
    <w:rsid w:val="00DC48FD"/>
    <w:rsid w:val="00DC4AD0"/>
    <w:rsid w:val="00DC4F72"/>
    <w:rsid w:val="00DC61F9"/>
    <w:rsid w:val="00DC77DC"/>
    <w:rsid w:val="00DC783B"/>
    <w:rsid w:val="00DD0331"/>
    <w:rsid w:val="00DD0453"/>
    <w:rsid w:val="00DD0C2C"/>
    <w:rsid w:val="00DD18D6"/>
    <w:rsid w:val="00DD19DE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238"/>
    <w:rsid w:val="00DE6A92"/>
    <w:rsid w:val="00DE7136"/>
    <w:rsid w:val="00DF02FE"/>
    <w:rsid w:val="00DF0D1A"/>
    <w:rsid w:val="00DF0EBC"/>
    <w:rsid w:val="00DF2212"/>
    <w:rsid w:val="00DF29F4"/>
    <w:rsid w:val="00DF37E8"/>
    <w:rsid w:val="00DF46FE"/>
    <w:rsid w:val="00DF4E93"/>
    <w:rsid w:val="00DF514A"/>
    <w:rsid w:val="00DF5206"/>
    <w:rsid w:val="00DF700C"/>
    <w:rsid w:val="00E007FE"/>
    <w:rsid w:val="00E00E92"/>
    <w:rsid w:val="00E02094"/>
    <w:rsid w:val="00E0227D"/>
    <w:rsid w:val="00E03CB7"/>
    <w:rsid w:val="00E04600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8CC"/>
    <w:rsid w:val="00E11DDA"/>
    <w:rsid w:val="00E1227F"/>
    <w:rsid w:val="00E1315B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504"/>
    <w:rsid w:val="00E17970"/>
    <w:rsid w:val="00E201F8"/>
    <w:rsid w:val="00E20436"/>
    <w:rsid w:val="00E206F4"/>
    <w:rsid w:val="00E20A43"/>
    <w:rsid w:val="00E23565"/>
    <w:rsid w:val="00E23898"/>
    <w:rsid w:val="00E241B2"/>
    <w:rsid w:val="00E26C7B"/>
    <w:rsid w:val="00E30A12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40340"/>
    <w:rsid w:val="00E404E6"/>
    <w:rsid w:val="00E40E90"/>
    <w:rsid w:val="00E425C3"/>
    <w:rsid w:val="00E42674"/>
    <w:rsid w:val="00E42A5A"/>
    <w:rsid w:val="00E42B5A"/>
    <w:rsid w:val="00E43F33"/>
    <w:rsid w:val="00E44C0E"/>
    <w:rsid w:val="00E4506D"/>
    <w:rsid w:val="00E4529E"/>
    <w:rsid w:val="00E45C7E"/>
    <w:rsid w:val="00E473D5"/>
    <w:rsid w:val="00E475C9"/>
    <w:rsid w:val="00E47866"/>
    <w:rsid w:val="00E50CEC"/>
    <w:rsid w:val="00E523CB"/>
    <w:rsid w:val="00E52962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6F3F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AB8"/>
    <w:rsid w:val="00E76C62"/>
    <w:rsid w:val="00E80605"/>
    <w:rsid w:val="00E80B52"/>
    <w:rsid w:val="00E81AD5"/>
    <w:rsid w:val="00E824C3"/>
    <w:rsid w:val="00E828F6"/>
    <w:rsid w:val="00E82DD2"/>
    <w:rsid w:val="00E840B3"/>
    <w:rsid w:val="00E8415A"/>
    <w:rsid w:val="00E84A34"/>
    <w:rsid w:val="00E84D10"/>
    <w:rsid w:val="00E85729"/>
    <w:rsid w:val="00E85D20"/>
    <w:rsid w:val="00E8629F"/>
    <w:rsid w:val="00E87A07"/>
    <w:rsid w:val="00E87CDA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875"/>
    <w:rsid w:val="00E97AD5"/>
    <w:rsid w:val="00EA01F8"/>
    <w:rsid w:val="00EA1111"/>
    <w:rsid w:val="00EA12E5"/>
    <w:rsid w:val="00EA3500"/>
    <w:rsid w:val="00EA3924"/>
    <w:rsid w:val="00EA3B4F"/>
    <w:rsid w:val="00EA3C24"/>
    <w:rsid w:val="00EA4941"/>
    <w:rsid w:val="00EA57FF"/>
    <w:rsid w:val="00EA6359"/>
    <w:rsid w:val="00EA67A1"/>
    <w:rsid w:val="00EA6BA8"/>
    <w:rsid w:val="00EA71C0"/>
    <w:rsid w:val="00EA71C5"/>
    <w:rsid w:val="00EA73DF"/>
    <w:rsid w:val="00EA781D"/>
    <w:rsid w:val="00EA7EB2"/>
    <w:rsid w:val="00EB15E5"/>
    <w:rsid w:val="00EB1D78"/>
    <w:rsid w:val="00EB4CB9"/>
    <w:rsid w:val="00EB61AE"/>
    <w:rsid w:val="00EB72FA"/>
    <w:rsid w:val="00EC1668"/>
    <w:rsid w:val="00EC1C8F"/>
    <w:rsid w:val="00EC322D"/>
    <w:rsid w:val="00EC6F94"/>
    <w:rsid w:val="00EC75DC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9F6"/>
    <w:rsid w:val="00EF1173"/>
    <w:rsid w:val="00EF1658"/>
    <w:rsid w:val="00EF1D97"/>
    <w:rsid w:val="00EF1EC5"/>
    <w:rsid w:val="00EF215C"/>
    <w:rsid w:val="00EF2A2B"/>
    <w:rsid w:val="00EF2B18"/>
    <w:rsid w:val="00EF2B84"/>
    <w:rsid w:val="00EF3EE6"/>
    <w:rsid w:val="00EF440E"/>
    <w:rsid w:val="00EF4C88"/>
    <w:rsid w:val="00EF4FF8"/>
    <w:rsid w:val="00EF55EB"/>
    <w:rsid w:val="00EF6758"/>
    <w:rsid w:val="00EF76BE"/>
    <w:rsid w:val="00F00A74"/>
    <w:rsid w:val="00F00DCC"/>
    <w:rsid w:val="00F0156F"/>
    <w:rsid w:val="00F01AC3"/>
    <w:rsid w:val="00F02DC6"/>
    <w:rsid w:val="00F033FF"/>
    <w:rsid w:val="00F03FB0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D05"/>
    <w:rsid w:val="00F14082"/>
    <w:rsid w:val="00F14F4D"/>
    <w:rsid w:val="00F1679D"/>
    <w:rsid w:val="00F1682C"/>
    <w:rsid w:val="00F20B91"/>
    <w:rsid w:val="00F21139"/>
    <w:rsid w:val="00F219B4"/>
    <w:rsid w:val="00F24971"/>
    <w:rsid w:val="00F24B8B"/>
    <w:rsid w:val="00F25631"/>
    <w:rsid w:val="00F25F6B"/>
    <w:rsid w:val="00F268B2"/>
    <w:rsid w:val="00F26B93"/>
    <w:rsid w:val="00F27433"/>
    <w:rsid w:val="00F30869"/>
    <w:rsid w:val="00F308B2"/>
    <w:rsid w:val="00F30D2E"/>
    <w:rsid w:val="00F30FEA"/>
    <w:rsid w:val="00F31B85"/>
    <w:rsid w:val="00F32178"/>
    <w:rsid w:val="00F32836"/>
    <w:rsid w:val="00F32BE8"/>
    <w:rsid w:val="00F33D66"/>
    <w:rsid w:val="00F3459F"/>
    <w:rsid w:val="00F34834"/>
    <w:rsid w:val="00F35181"/>
    <w:rsid w:val="00F35516"/>
    <w:rsid w:val="00F35790"/>
    <w:rsid w:val="00F368F9"/>
    <w:rsid w:val="00F36B52"/>
    <w:rsid w:val="00F4081A"/>
    <w:rsid w:val="00F4136D"/>
    <w:rsid w:val="00F414C8"/>
    <w:rsid w:val="00F4212E"/>
    <w:rsid w:val="00F42C20"/>
    <w:rsid w:val="00F433F5"/>
    <w:rsid w:val="00F43D1C"/>
    <w:rsid w:val="00F43D71"/>
    <w:rsid w:val="00F43E34"/>
    <w:rsid w:val="00F4427D"/>
    <w:rsid w:val="00F457D3"/>
    <w:rsid w:val="00F50491"/>
    <w:rsid w:val="00F51070"/>
    <w:rsid w:val="00F53053"/>
    <w:rsid w:val="00F53FE2"/>
    <w:rsid w:val="00F543AD"/>
    <w:rsid w:val="00F54FFE"/>
    <w:rsid w:val="00F55578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517B"/>
    <w:rsid w:val="00F65582"/>
    <w:rsid w:val="00F66943"/>
    <w:rsid w:val="00F66E75"/>
    <w:rsid w:val="00F67098"/>
    <w:rsid w:val="00F6789A"/>
    <w:rsid w:val="00F67A96"/>
    <w:rsid w:val="00F67FC5"/>
    <w:rsid w:val="00F72016"/>
    <w:rsid w:val="00F72C2A"/>
    <w:rsid w:val="00F733FD"/>
    <w:rsid w:val="00F73E2F"/>
    <w:rsid w:val="00F74FFE"/>
    <w:rsid w:val="00F77EB0"/>
    <w:rsid w:val="00F82987"/>
    <w:rsid w:val="00F82ACF"/>
    <w:rsid w:val="00F82F84"/>
    <w:rsid w:val="00F84FA8"/>
    <w:rsid w:val="00F868F2"/>
    <w:rsid w:val="00F87CDD"/>
    <w:rsid w:val="00F90FB7"/>
    <w:rsid w:val="00F91091"/>
    <w:rsid w:val="00F91381"/>
    <w:rsid w:val="00F91401"/>
    <w:rsid w:val="00F91846"/>
    <w:rsid w:val="00F91970"/>
    <w:rsid w:val="00F9305B"/>
    <w:rsid w:val="00F933F0"/>
    <w:rsid w:val="00F937A3"/>
    <w:rsid w:val="00F93B20"/>
    <w:rsid w:val="00F94715"/>
    <w:rsid w:val="00F96A3D"/>
    <w:rsid w:val="00F97D9A"/>
    <w:rsid w:val="00F97EA3"/>
    <w:rsid w:val="00FA06DA"/>
    <w:rsid w:val="00FA0F29"/>
    <w:rsid w:val="00FA1044"/>
    <w:rsid w:val="00FA158E"/>
    <w:rsid w:val="00FA1A01"/>
    <w:rsid w:val="00FA2650"/>
    <w:rsid w:val="00FA2F30"/>
    <w:rsid w:val="00FA39C3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342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4376"/>
    <w:rsid w:val="00FC4E80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43AC"/>
    <w:rsid w:val="00FD5D89"/>
    <w:rsid w:val="00FD7AA7"/>
    <w:rsid w:val="00FE05DC"/>
    <w:rsid w:val="00FE223A"/>
    <w:rsid w:val="00FE25B1"/>
    <w:rsid w:val="00FE6DD7"/>
    <w:rsid w:val="00FE7980"/>
    <w:rsid w:val="00FF108E"/>
    <w:rsid w:val="00FF1FCB"/>
    <w:rsid w:val="00FF2519"/>
    <w:rsid w:val="00FF4A34"/>
    <w:rsid w:val="00FF52D4"/>
    <w:rsid w:val="00FF6AA4"/>
    <w:rsid w:val="00FF6B09"/>
    <w:rsid w:val="00FF72EE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EDD5FD1"/>
  <w15:docId w15:val="{8FF1825D-2C67-4D4B-B4EB-965B87A3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B1BA4-B0B8-4DD3-B259-EB9DAF0B3A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10B569-3B9B-4F95-9605-4A946C457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256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Thangarasa</cp:lastModifiedBy>
  <cp:revision>25</cp:revision>
  <cp:lastPrinted>2019-04-25T01:09:00Z</cp:lastPrinted>
  <dcterms:created xsi:type="dcterms:W3CDTF">2021-11-07T17:35:00Z</dcterms:created>
  <dcterms:modified xsi:type="dcterms:W3CDTF">2021-11-07T18:12:00Z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(2)iLwTeDwJfh+5y5P1mGGgKp+OL/r4HBHfHhYxXZxhAe6/2wFB2AxX+XXxvB67ZsHSR2jxqFPk
GhTIubHv2YoqKLBCsc9EQ8V37ctbb0WwUFY8r7U9lq8fCBjN+xXYUQFWL39e0Q+AxrMev09v
kJCUfYYCFfEqLOoD7HnwZCd6J2v7yjJ4YOqTTUNPjwJ8LqQcjgE07cI7yCJzy3twGKR0Ak34
gemaiuPYhFIvw3qcpV</vt:lpwstr>
  </property>
  <property fmtid="{D5CDD505-2E9C-101B-9397-08002B2CF9AE}" pid="18" name="_2015_ms_pID_7253431">
    <vt:lpwstr>zzlTKlDgoiCaaJYTRM/y8oTEa75l97LPigXWHNLBIqvk0p+C/SVJTW
hjPmjD8J1f7Yx4RBIBd4E/k9QErELSzdd/rQTq0vujgTeM1leieOPRtMHCFuuADeEJWCcYZj
7mqLF5INPAx8S6KclIGVXcs71MKgPiEHSVfHUBu4b37msvwzKTHoseWTNcx609alsuJlpUVn
4TCGRpP1mLaSjvl6</vt:lpwstr>
  </property>
</Properties>
</file>