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5B973AE6" w:rsidR="006C4650" w:rsidRPr="008B292E" w:rsidRDefault="006C4650"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8B292E">
        <w:rPr>
          <w:rFonts w:cs="Arial"/>
          <w:color w:val="000000" w:themeColor="text1"/>
          <w:sz w:val="24"/>
          <w:szCs w:val="24"/>
        </w:rPr>
        <w:t>3GPP TSG-RAN WG4 Meeting #</w:t>
      </w:r>
      <w:r w:rsidRPr="008B292E">
        <w:rPr>
          <w:rFonts w:cs="Arial"/>
          <w:color w:val="000000" w:themeColor="text1"/>
        </w:rPr>
        <w:t xml:space="preserve"> </w:t>
      </w:r>
      <w:r w:rsidRPr="008B292E">
        <w:rPr>
          <w:rFonts w:cs="Arial"/>
          <w:color w:val="000000" w:themeColor="text1"/>
          <w:sz w:val="24"/>
          <w:szCs w:val="24"/>
        </w:rPr>
        <w:t>100-e</w:t>
      </w:r>
      <w:r w:rsidRPr="008B292E">
        <w:rPr>
          <w:rFonts w:cs="Arial"/>
          <w:color w:val="000000" w:themeColor="text1"/>
          <w:sz w:val="24"/>
          <w:szCs w:val="24"/>
        </w:rPr>
        <w:tab/>
      </w:r>
      <w:r w:rsidR="00C32274" w:rsidRPr="00C32274">
        <w:rPr>
          <w:rFonts w:cs="Arial"/>
          <w:color w:val="000000" w:themeColor="text1"/>
          <w:sz w:val="24"/>
          <w:szCs w:val="24"/>
        </w:rPr>
        <w:t>R4-211913</w:t>
      </w:r>
      <w:r w:rsidR="007862FC">
        <w:rPr>
          <w:rFonts w:cs="Arial"/>
          <w:color w:val="000000" w:themeColor="text1"/>
          <w:sz w:val="24"/>
          <w:szCs w:val="24"/>
        </w:rPr>
        <w:t>6</w:t>
      </w:r>
    </w:p>
    <w:p w14:paraId="3F94F918" w14:textId="77777777" w:rsidR="006C4650" w:rsidRPr="008B292E"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8B292E">
        <w:rPr>
          <w:rFonts w:eastAsia="SimSun" w:cs="Arial"/>
          <w:color w:val="000000" w:themeColor="text1"/>
          <w:sz w:val="24"/>
          <w:szCs w:val="24"/>
          <w:lang w:eastAsia="zh-CN"/>
        </w:rPr>
        <w:t>Electronic Meeting, August 16-27, 2021</w:t>
      </w:r>
    </w:p>
    <w:bookmarkEnd w:id="2"/>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AD2ABA" w:rsidRDefault="00D64225" w:rsidP="00D64225">
      <w:pPr>
        <w:tabs>
          <w:tab w:val="left" w:pos="1985"/>
        </w:tabs>
        <w:jc w:val="both"/>
        <w:rPr>
          <w:rFonts w:ascii="Arial" w:eastAsia="SimSun" w:hAnsi="Arial" w:cs="Arial"/>
          <w:b/>
          <w:color w:val="000000" w:themeColor="text1"/>
          <w:sz w:val="22"/>
          <w:lang w:eastAsia="zh-CN"/>
        </w:rPr>
      </w:pPr>
      <w:r w:rsidRPr="001D704B">
        <w:rPr>
          <w:rFonts w:ascii="Arial" w:hAnsi="Arial" w:cs="Arial"/>
          <w:b/>
          <w:color w:val="000000" w:themeColor="text1"/>
          <w:sz w:val="22"/>
        </w:rPr>
        <w:t xml:space="preserve">Source: </w:t>
      </w:r>
      <w:r w:rsidRPr="001D704B">
        <w:rPr>
          <w:rFonts w:ascii="Arial" w:hAnsi="Arial" w:cs="Arial"/>
          <w:b/>
          <w:color w:val="000000" w:themeColor="text1"/>
          <w:sz w:val="22"/>
        </w:rPr>
        <w:tab/>
      </w:r>
      <w:r w:rsidRPr="00AD2ABA">
        <w:rPr>
          <w:rFonts w:ascii="Arial" w:hAnsi="Arial" w:cs="Arial"/>
          <w:color w:val="000000" w:themeColor="text1"/>
          <w:sz w:val="22"/>
        </w:rPr>
        <w:t>Huawei</w:t>
      </w:r>
    </w:p>
    <w:p w14:paraId="6418A75D" w14:textId="5B6CDC6C" w:rsidR="003841C2" w:rsidRPr="00AD2ABA" w:rsidRDefault="00D64225" w:rsidP="00902558">
      <w:pPr>
        <w:ind w:left="1985" w:hanging="1985"/>
        <w:rPr>
          <w:rFonts w:ascii="Arial" w:hAnsi="Arial" w:cs="Arial"/>
          <w:color w:val="000000" w:themeColor="text1"/>
          <w:sz w:val="22"/>
        </w:rPr>
      </w:pPr>
      <w:r w:rsidRPr="00AD2ABA">
        <w:rPr>
          <w:rFonts w:ascii="Arial" w:hAnsi="Arial" w:cs="Arial"/>
          <w:b/>
          <w:color w:val="000000" w:themeColor="text1"/>
          <w:sz w:val="22"/>
        </w:rPr>
        <w:t>Title:</w:t>
      </w:r>
      <w:r w:rsidRPr="00AD2ABA">
        <w:rPr>
          <w:rFonts w:ascii="Arial" w:hAnsi="Arial" w:cs="Arial"/>
          <w:color w:val="000000" w:themeColor="text1"/>
          <w:sz w:val="22"/>
        </w:rPr>
        <w:t xml:space="preserve"> </w:t>
      </w:r>
      <w:r w:rsidRPr="00AD2ABA">
        <w:rPr>
          <w:rFonts w:ascii="Arial" w:hAnsi="Arial" w:cs="Arial"/>
          <w:color w:val="000000" w:themeColor="text1"/>
          <w:sz w:val="22"/>
        </w:rPr>
        <w:tab/>
      </w:r>
      <w:r w:rsidR="00767A3A" w:rsidRPr="00AD2ABA">
        <w:rPr>
          <w:rFonts w:ascii="Arial" w:hAnsi="Arial" w:cs="Arial"/>
          <w:color w:val="000000" w:themeColor="text1"/>
          <w:sz w:val="22"/>
        </w:rPr>
        <w:t xml:space="preserve">Further discussion on the BS RF requirements for </w:t>
      </w:r>
      <w:r w:rsidR="00AD2ABA" w:rsidRPr="00AD2ABA">
        <w:rPr>
          <w:rFonts w:ascii="Arial" w:hAnsi="Arial" w:cs="Arial"/>
          <w:color w:val="000000" w:themeColor="text1"/>
          <w:sz w:val="22"/>
        </w:rPr>
        <w:t>RMR900</w:t>
      </w:r>
    </w:p>
    <w:p w14:paraId="3ACA12DB" w14:textId="1DB31737" w:rsidR="00D64225" w:rsidRPr="00AD2ABA" w:rsidRDefault="00D64225" w:rsidP="00902558">
      <w:pPr>
        <w:ind w:left="1985" w:hanging="1985"/>
        <w:rPr>
          <w:rFonts w:ascii="Arial" w:eastAsia="SimSun" w:hAnsi="Arial" w:cs="Arial"/>
          <w:color w:val="000000" w:themeColor="text1"/>
          <w:sz w:val="22"/>
          <w:lang w:eastAsia="zh-CN"/>
        </w:rPr>
      </w:pPr>
      <w:r w:rsidRPr="00AD2ABA">
        <w:rPr>
          <w:rFonts w:ascii="Arial" w:hAnsi="Arial" w:cs="Arial"/>
          <w:b/>
          <w:color w:val="000000" w:themeColor="text1"/>
          <w:sz w:val="22"/>
        </w:rPr>
        <w:t>Agen</w:t>
      </w:r>
      <w:r w:rsidRPr="00AD2ABA">
        <w:rPr>
          <w:rFonts w:ascii="Arial" w:eastAsia="SimSun" w:hAnsi="Arial" w:cs="Arial" w:hint="eastAsia"/>
          <w:b/>
          <w:color w:val="000000" w:themeColor="text1"/>
          <w:sz w:val="22"/>
          <w:lang w:eastAsia="zh-CN"/>
        </w:rPr>
        <w:t>d</w:t>
      </w:r>
      <w:r w:rsidRPr="00AD2ABA">
        <w:rPr>
          <w:rFonts w:ascii="Arial" w:hAnsi="Arial" w:cs="Arial"/>
          <w:b/>
          <w:color w:val="000000" w:themeColor="text1"/>
          <w:sz w:val="22"/>
        </w:rPr>
        <w:t>a Item:</w:t>
      </w:r>
      <w:r w:rsidRPr="00AD2ABA">
        <w:rPr>
          <w:rFonts w:ascii="Arial" w:hAnsi="Arial" w:cs="Arial"/>
          <w:color w:val="000000" w:themeColor="text1"/>
          <w:sz w:val="22"/>
        </w:rPr>
        <w:tab/>
      </w:r>
      <w:r w:rsidR="002E1216" w:rsidRPr="00AD2ABA">
        <w:rPr>
          <w:rFonts w:ascii="Arial" w:hAnsi="Arial" w:cs="Arial"/>
          <w:color w:val="000000" w:themeColor="text1"/>
          <w:sz w:val="22"/>
        </w:rPr>
        <w:t>7.3.3</w:t>
      </w:r>
      <w:bookmarkStart w:id="5" w:name="_GoBack"/>
      <w:bookmarkEnd w:id="5"/>
    </w:p>
    <w:p w14:paraId="754225A9" w14:textId="6BCF5947" w:rsidR="00D64225" w:rsidRPr="00716661" w:rsidRDefault="00D64225" w:rsidP="00D64225">
      <w:pPr>
        <w:tabs>
          <w:tab w:val="left" w:pos="1985"/>
        </w:tabs>
        <w:jc w:val="both"/>
        <w:rPr>
          <w:rFonts w:ascii="Arial" w:eastAsia="SimSun" w:hAnsi="Arial" w:cs="Arial"/>
          <w:color w:val="000000" w:themeColor="text1"/>
          <w:sz w:val="22"/>
          <w:lang w:eastAsia="zh-CN"/>
        </w:rPr>
      </w:pPr>
      <w:r w:rsidRPr="00AD2ABA">
        <w:rPr>
          <w:rFonts w:ascii="Arial" w:hAnsi="Arial" w:cs="Arial"/>
          <w:b/>
          <w:color w:val="000000" w:themeColor="text1"/>
          <w:sz w:val="22"/>
        </w:rPr>
        <w:t>Document for:</w:t>
      </w:r>
      <w:r w:rsidRPr="00AD2ABA">
        <w:rPr>
          <w:rFonts w:ascii="Arial" w:hAnsi="Arial" w:cs="Arial"/>
          <w:color w:val="000000" w:themeColor="text1"/>
          <w:sz w:val="22"/>
        </w:rPr>
        <w:tab/>
      </w:r>
      <w:r w:rsidR="00575C92" w:rsidRPr="00AD2ABA">
        <w:rPr>
          <w:rFonts w:ascii="Arial" w:hAnsi="Arial" w:cs="Arial"/>
          <w:color w:val="000000" w:themeColor="text1"/>
          <w:sz w:val="22"/>
        </w:rPr>
        <w:t>Discussion</w:t>
      </w:r>
      <w:r w:rsidR="00575C92">
        <w:rPr>
          <w:rFonts w:ascii="Arial" w:hAnsi="Arial" w:cs="Arial"/>
          <w:color w:val="000000" w:themeColor="text1"/>
          <w:sz w:val="22"/>
        </w:rPr>
        <w:t xml:space="preserve"> </w:t>
      </w:r>
    </w:p>
    <w:p w14:paraId="05ABB6E4" w14:textId="77777777" w:rsidR="00D64225" w:rsidRPr="00EA52D9" w:rsidRDefault="00D64225" w:rsidP="002867EC">
      <w:pPr>
        <w:pStyle w:val="Heading1"/>
        <w:numPr>
          <w:ilvl w:val="0"/>
          <w:numId w:val="2"/>
        </w:numPr>
        <w:overflowPunct w:val="0"/>
        <w:autoSpaceDE w:val="0"/>
        <w:autoSpaceDN w:val="0"/>
        <w:adjustRightInd w:val="0"/>
        <w:textAlignment w:val="baseline"/>
      </w:pPr>
      <w:r w:rsidRPr="00EA52D9">
        <w:t>Introduction</w:t>
      </w:r>
    </w:p>
    <w:bookmarkEnd w:id="3"/>
    <w:bookmarkEnd w:id="4"/>
    <w:p w14:paraId="31498CC1" w14:textId="59CE2FAD" w:rsidR="00AC443B" w:rsidRPr="00AD2ABA" w:rsidRDefault="002E1216" w:rsidP="0031533B">
      <w:r w:rsidRPr="00AD2ABA">
        <w:t>Referring to the WF in [1], the following items were agreed for RMR 900</w:t>
      </w:r>
      <w:r w:rsidR="00E8167F" w:rsidRPr="00AD2ABA">
        <w:t xml:space="preserve">. </w:t>
      </w:r>
    </w:p>
    <w:tbl>
      <w:tblPr>
        <w:tblStyle w:val="TableGrid"/>
        <w:tblW w:w="0" w:type="auto"/>
        <w:tblLook w:val="04A0" w:firstRow="1" w:lastRow="0" w:firstColumn="1" w:lastColumn="0" w:noHBand="0" w:noVBand="1"/>
      </w:tblPr>
      <w:tblGrid>
        <w:gridCol w:w="9631"/>
      </w:tblGrid>
      <w:tr w:rsidR="002E1216" w:rsidRPr="00AD2ABA" w14:paraId="4BF99040" w14:textId="77777777" w:rsidTr="002E1216">
        <w:tc>
          <w:tcPr>
            <w:tcW w:w="9631" w:type="dxa"/>
          </w:tcPr>
          <w:p w14:paraId="3B12B1D3" w14:textId="77777777" w:rsidR="002E1216" w:rsidRPr="00AD2ABA" w:rsidRDefault="002E1216" w:rsidP="002E1216">
            <w:pPr>
              <w:rPr>
                <w:color w:val="000000" w:themeColor="text1"/>
              </w:rPr>
            </w:pPr>
            <w:r w:rsidRPr="00AD2ABA">
              <w:rPr>
                <w:b/>
                <w:color w:val="000000" w:themeColor="text1"/>
              </w:rPr>
              <w:t>1. Way Forward 1 (Sub topic 1-1: EIRP requirements conversion to conducted requirements)</w:t>
            </w:r>
            <w:r w:rsidRPr="00AD2ABA">
              <w:rPr>
                <w:color w:val="000000" w:themeColor="text1"/>
              </w:rPr>
              <w:t>:</w:t>
            </w:r>
          </w:p>
          <w:p w14:paraId="573CC2CB" w14:textId="77777777" w:rsidR="002E1216" w:rsidRPr="00AD2ABA" w:rsidRDefault="002E1216" w:rsidP="002E1216">
            <w:pPr>
              <w:ind w:left="284"/>
              <w:rPr>
                <w:color w:val="000000" w:themeColor="text1"/>
                <w:lang w:val="en-US" w:eastAsia="zh-CN"/>
              </w:rPr>
            </w:pPr>
            <w:r w:rsidRPr="00AD2ABA">
              <w:rPr>
                <w:color w:val="000000" w:themeColor="text1"/>
                <w:lang w:val="en-US" w:eastAsia="zh-CN"/>
              </w:rPr>
              <w:t>For the next meeting, provided pros and cons analyses for the following options for the EIRP</w:t>
            </w:r>
            <w:r w:rsidRPr="00AD2ABA">
              <w:rPr>
                <w:color w:val="000000" w:themeColor="text1"/>
                <w:lang w:val="en-US" w:eastAsia="zh-CN"/>
              </w:rPr>
              <w:noBreakHyphen/>
              <w:t xml:space="preserve">based ECC requirements conversion to conducted requirements: </w:t>
            </w:r>
          </w:p>
          <w:p w14:paraId="5109C91A" w14:textId="77777777" w:rsidR="002E1216" w:rsidRPr="00AD2ABA" w:rsidRDefault="002E1216" w:rsidP="002E1216">
            <w:pPr>
              <w:pStyle w:val="ListParagraph"/>
              <w:numPr>
                <w:ilvl w:val="0"/>
                <w:numId w:val="40"/>
              </w:numPr>
              <w:overflowPunct w:val="0"/>
              <w:autoSpaceDE w:val="0"/>
              <w:autoSpaceDN w:val="0"/>
              <w:adjustRightInd w:val="0"/>
              <w:spacing w:after="180"/>
              <w:textAlignment w:val="baseline"/>
              <w:rPr>
                <w:rFonts w:ascii="Times New Roman" w:hAnsi="Times New Roman" w:cs="Times New Roman"/>
                <w:color w:val="000000" w:themeColor="text1"/>
                <w:sz w:val="20"/>
                <w:szCs w:val="20"/>
              </w:rPr>
            </w:pPr>
            <w:r w:rsidRPr="00AD2ABA">
              <w:rPr>
                <w:rFonts w:ascii="Times New Roman" w:hAnsi="Times New Roman" w:cs="Times New Roman"/>
                <w:color w:val="000000" w:themeColor="text1"/>
                <w:sz w:val="20"/>
                <w:szCs w:val="20"/>
              </w:rPr>
              <w:t>Manufacturer declaration based approach,</w:t>
            </w:r>
          </w:p>
          <w:p w14:paraId="7F74BEBC" w14:textId="77777777" w:rsidR="002E1216" w:rsidRPr="00AD2ABA" w:rsidRDefault="002E1216" w:rsidP="002E1216">
            <w:pPr>
              <w:pStyle w:val="ListParagraph"/>
              <w:numPr>
                <w:ilvl w:val="0"/>
                <w:numId w:val="40"/>
              </w:numPr>
              <w:overflowPunct w:val="0"/>
              <w:autoSpaceDE w:val="0"/>
              <w:autoSpaceDN w:val="0"/>
              <w:adjustRightInd w:val="0"/>
              <w:spacing w:after="180"/>
              <w:textAlignment w:val="baseline"/>
              <w:rPr>
                <w:rFonts w:ascii="Times New Roman" w:hAnsi="Times New Roman" w:cs="Times New Roman"/>
                <w:color w:val="000000" w:themeColor="text1"/>
                <w:sz w:val="20"/>
                <w:szCs w:val="20"/>
              </w:rPr>
            </w:pPr>
            <w:r w:rsidRPr="00AD2ABA">
              <w:rPr>
                <w:rFonts w:ascii="Times New Roman" w:hAnsi="Times New Roman" w:cs="Times New Roman"/>
                <w:color w:val="000000" w:themeColor="text1"/>
                <w:sz w:val="20"/>
                <w:szCs w:val="20"/>
              </w:rPr>
              <w:t>Fixed antenna gain approach.</w:t>
            </w:r>
          </w:p>
          <w:p w14:paraId="7807529F" w14:textId="083E3631" w:rsidR="002E1216" w:rsidRPr="00AD2ABA" w:rsidRDefault="002E1216" w:rsidP="0031533B">
            <w:pPr>
              <w:rPr>
                <w:color w:val="000000" w:themeColor="text1"/>
                <w:lang w:val="en-US" w:eastAsia="zh-CN"/>
              </w:rPr>
            </w:pPr>
            <w:r w:rsidRPr="00AD2ABA">
              <w:rPr>
                <w:color w:val="000000" w:themeColor="text1"/>
                <w:lang w:val="en-US" w:eastAsia="zh-CN"/>
              </w:rPr>
              <w:t>Other options are not precluded for the analysis next meeting</w:t>
            </w:r>
          </w:p>
        </w:tc>
      </w:tr>
      <w:tr w:rsidR="002E1216" w:rsidRPr="00AD2ABA" w14:paraId="0CFA87C6" w14:textId="77777777" w:rsidTr="002E1216">
        <w:tc>
          <w:tcPr>
            <w:tcW w:w="9631" w:type="dxa"/>
          </w:tcPr>
          <w:p w14:paraId="6397A84B" w14:textId="77777777" w:rsidR="002E1216" w:rsidRPr="00AD2ABA" w:rsidRDefault="002E1216" w:rsidP="002E1216">
            <w:pPr>
              <w:rPr>
                <w:color w:val="000000" w:themeColor="text1"/>
              </w:rPr>
            </w:pPr>
            <w:r w:rsidRPr="00AD2ABA">
              <w:rPr>
                <w:b/>
                <w:color w:val="000000" w:themeColor="text1"/>
              </w:rPr>
              <w:t>Way Forward 7 (</w:t>
            </w:r>
            <w:r w:rsidRPr="00AD2ABA">
              <w:rPr>
                <w:b/>
                <w:bCs/>
                <w:color w:val="000000" w:themeColor="text1"/>
                <w:lang w:val="en-US" w:eastAsia="zh-CN"/>
              </w:rPr>
              <w:t>Sub-topic 5-3: consideration of RMR co-location with MFCN BSs</w:t>
            </w:r>
            <w:r w:rsidRPr="00AD2ABA">
              <w:rPr>
                <w:b/>
                <w:color w:val="000000" w:themeColor="text1"/>
              </w:rPr>
              <w:t>)</w:t>
            </w:r>
            <w:r w:rsidRPr="00AD2ABA">
              <w:rPr>
                <w:color w:val="000000" w:themeColor="text1"/>
              </w:rPr>
              <w:t xml:space="preserve">: </w:t>
            </w:r>
          </w:p>
          <w:p w14:paraId="05D9BB7E" w14:textId="4C202527" w:rsidR="002E1216" w:rsidRPr="00AD2ABA" w:rsidRDefault="002E1216" w:rsidP="002E1216">
            <w:pPr>
              <w:rPr>
                <w:b/>
                <w:color w:val="000000" w:themeColor="text1"/>
              </w:rPr>
            </w:pPr>
            <w:r w:rsidRPr="00AD2ABA">
              <w:rPr>
                <w:color w:val="000000" w:themeColor="text1"/>
                <w:lang w:eastAsia="zh-CN"/>
              </w:rPr>
              <w:t>In principle, RMR BSs are not expected to be co-located with MFCN BSs. Nevertheless, in a coordinated approach co-location is of interest and need to be considered in 3GPP spec.</w:t>
            </w:r>
          </w:p>
        </w:tc>
      </w:tr>
    </w:tbl>
    <w:p w14:paraId="6CE02D60" w14:textId="77777777" w:rsidR="002E1216" w:rsidRPr="00AD2ABA" w:rsidRDefault="002E1216" w:rsidP="0031533B"/>
    <w:p w14:paraId="11DBB675" w14:textId="0B9C9F07" w:rsidR="005A21CB" w:rsidRPr="00AD2ABA" w:rsidRDefault="005A21CB" w:rsidP="0031533B">
      <w:r w:rsidRPr="00AD2ABA">
        <w:t>On top of the above agreements, additional suggestions for further discussion topics were also listed in that WF in [1].</w:t>
      </w:r>
    </w:p>
    <w:p w14:paraId="0E42C450" w14:textId="7A5113CA" w:rsidR="003841C2" w:rsidRPr="00AD2ABA" w:rsidRDefault="003841C2" w:rsidP="0031533B">
      <w:r w:rsidRPr="00AD2ABA">
        <w:t>In this contribution,</w:t>
      </w:r>
      <w:r w:rsidR="00767A3A" w:rsidRPr="00AD2ABA">
        <w:t xml:space="preserve"> we provide further analysis for the BS RF requirements for RMR 900</w:t>
      </w:r>
      <w:r w:rsidR="00CC782C" w:rsidRPr="00AD2ABA">
        <w:t xml:space="preserve">. </w:t>
      </w:r>
    </w:p>
    <w:p w14:paraId="41FC58AF" w14:textId="0950B226" w:rsidR="002E1216" w:rsidRPr="00A12D06" w:rsidRDefault="002E1216" w:rsidP="003324C1">
      <w:pPr>
        <w:pStyle w:val="Heading1"/>
        <w:numPr>
          <w:ilvl w:val="0"/>
          <w:numId w:val="2"/>
        </w:numPr>
        <w:overflowPunct w:val="0"/>
        <w:autoSpaceDE w:val="0"/>
        <w:autoSpaceDN w:val="0"/>
        <w:adjustRightInd w:val="0"/>
        <w:textAlignment w:val="baseline"/>
      </w:pPr>
      <w:r w:rsidRPr="00767A3A">
        <w:t>Discussion</w:t>
      </w:r>
    </w:p>
    <w:p w14:paraId="159C9B2B" w14:textId="2DAC124A" w:rsidR="00A12D06" w:rsidRPr="00214F94" w:rsidRDefault="00A12D06" w:rsidP="00A12D06">
      <w:pPr>
        <w:pStyle w:val="Heading1"/>
        <w:numPr>
          <w:ilvl w:val="1"/>
          <w:numId w:val="2"/>
        </w:numPr>
        <w:overflowPunct w:val="0"/>
        <w:autoSpaceDE w:val="0"/>
        <w:autoSpaceDN w:val="0"/>
        <w:adjustRightInd w:val="0"/>
        <w:textAlignment w:val="baseline"/>
        <w:rPr>
          <w:color w:val="000000" w:themeColor="text1"/>
        </w:rPr>
      </w:pPr>
      <w:r w:rsidRPr="00A12D06">
        <w:rPr>
          <w:color w:val="000000" w:themeColor="text1"/>
        </w:rPr>
        <w:t xml:space="preserve">EIRP requirements </w:t>
      </w:r>
      <w:r w:rsidRPr="00214F94">
        <w:rPr>
          <w:color w:val="000000" w:themeColor="text1"/>
        </w:rPr>
        <w:t>conversion to conducted requirements</w:t>
      </w:r>
    </w:p>
    <w:p w14:paraId="33F97466" w14:textId="2294730F" w:rsidR="00A12D06" w:rsidRPr="00C23101" w:rsidRDefault="00214F94" w:rsidP="00214F94">
      <w:pPr>
        <w:rPr>
          <w:color w:val="000000" w:themeColor="text1"/>
          <w:lang w:val="en-US" w:eastAsia="zh-CN"/>
        </w:rPr>
      </w:pPr>
      <w:r w:rsidRPr="00214F94">
        <w:rPr>
          <w:color w:val="000000" w:themeColor="text1"/>
          <w:lang w:val="en-US" w:eastAsia="zh-CN"/>
        </w:rPr>
        <w:t>During last meeting, a WF was agreed to provide</w:t>
      </w:r>
      <w:r w:rsidR="00A12D06" w:rsidRPr="00214F94">
        <w:rPr>
          <w:color w:val="000000" w:themeColor="text1"/>
          <w:lang w:val="en-US" w:eastAsia="zh-CN"/>
        </w:rPr>
        <w:t xml:space="preserve"> </w:t>
      </w:r>
      <w:r w:rsidR="00A12D06" w:rsidRPr="00C23101">
        <w:rPr>
          <w:color w:val="000000" w:themeColor="text1"/>
          <w:lang w:val="en-US" w:eastAsia="zh-CN"/>
        </w:rPr>
        <w:t>pros and cons analyses for the following options for the EIRP</w:t>
      </w:r>
      <w:r w:rsidR="00A12D06" w:rsidRPr="00C23101">
        <w:rPr>
          <w:color w:val="000000" w:themeColor="text1"/>
          <w:lang w:val="en-US" w:eastAsia="zh-CN"/>
        </w:rPr>
        <w:noBreakHyphen/>
        <w:t xml:space="preserve">based ECC requirements conversion to conducted requirements: </w:t>
      </w:r>
    </w:p>
    <w:p w14:paraId="03F3343E" w14:textId="77777777" w:rsidR="00A12D06" w:rsidRPr="00C23101" w:rsidRDefault="00A12D06" w:rsidP="00A12D06">
      <w:pPr>
        <w:pStyle w:val="ListParagraph"/>
        <w:numPr>
          <w:ilvl w:val="0"/>
          <w:numId w:val="42"/>
        </w:numPr>
        <w:overflowPunct w:val="0"/>
        <w:autoSpaceDE w:val="0"/>
        <w:autoSpaceDN w:val="0"/>
        <w:adjustRightInd w:val="0"/>
        <w:spacing w:after="180"/>
        <w:textAlignment w:val="baseline"/>
        <w:rPr>
          <w:rFonts w:ascii="Times New Roman" w:hAnsi="Times New Roman" w:cs="Times New Roman"/>
          <w:color w:val="000000" w:themeColor="text1"/>
          <w:sz w:val="20"/>
          <w:szCs w:val="20"/>
        </w:rPr>
      </w:pPr>
      <w:r w:rsidRPr="00C23101">
        <w:rPr>
          <w:rFonts w:ascii="Times New Roman" w:hAnsi="Times New Roman" w:cs="Times New Roman"/>
          <w:color w:val="000000" w:themeColor="text1"/>
          <w:sz w:val="20"/>
          <w:szCs w:val="20"/>
        </w:rPr>
        <w:t>Manufacturer declaration based approach,</w:t>
      </w:r>
    </w:p>
    <w:p w14:paraId="2427D111" w14:textId="77777777" w:rsidR="00A12D06" w:rsidRPr="00C23101" w:rsidRDefault="00A12D06" w:rsidP="00A12D06">
      <w:pPr>
        <w:pStyle w:val="ListParagraph"/>
        <w:numPr>
          <w:ilvl w:val="0"/>
          <w:numId w:val="42"/>
        </w:numPr>
        <w:overflowPunct w:val="0"/>
        <w:autoSpaceDE w:val="0"/>
        <w:autoSpaceDN w:val="0"/>
        <w:adjustRightInd w:val="0"/>
        <w:spacing w:after="180"/>
        <w:textAlignment w:val="baseline"/>
        <w:rPr>
          <w:rFonts w:ascii="Times New Roman" w:hAnsi="Times New Roman" w:cs="Times New Roman"/>
          <w:color w:val="000000" w:themeColor="text1"/>
          <w:sz w:val="20"/>
          <w:szCs w:val="20"/>
        </w:rPr>
      </w:pPr>
      <w:r w:rsidRPr="00C23101">
        <w:rPr>
          <w:rFonts w:ascii="Times New Roman" w:hAnsi="Times New Roman" w:cs="Times New Roman"/>
          <w:color w:val="000000" w:themeColor="text1"/>
          <w:sz w:val="20"/>
          <w:szCs w:val="20"/>
        </w:rPr>
        <w:t>Fixed antenna gain approach.</w:t>
      </w:r>
    </w:p>
    <w:p w14:paraId="0E7DEC4C" w14:textId="2FB7FBD4" w:rsidR="00214F94" w:rsidRDefault="00D9128E" w:rsidP="00441DBF">
      <w:r w:rsidRPr="00C23101">
        <w:t>The above issue arises from the fact that the source ECC decision</w:t>
      </w:r>
      <w:r w:rsidR="001F3F32">
        <w:t xml:space="preserve"> [7]</w:t>
      </w:r>
      <w:r w:rsidRPr="00C23101">
        <w:t xml:space="preserve"> </w:t>
      </w:r>
      <w:r w:rsidR="00630A11" w:rsidRPr="00C23101">
        <w:t>has defined</w:t>
      </w:r>
      <w:r w:rsidR="00630A11">
        <w:t xml:space="preserve"> the requirements based on EIRP (i.e. antenna gain and internal </w:t>
      </w:r>
      <w:r w:rsidR="001F3F32">
        <w:t xml:space="preserve">(feeder, etc.) </w:t>
      </w:r>
      <w:r w:rsidR="00630A11">
        <w:t xml:space="preserve">losses </w:t>
      </w:r>
      <w:r w:rsidR="001F3F32">
        <w:t xml:space="preserve">were </w:t>
      </w:r>
      <w:r w:rsidR="00630A11">
        <w:t xml:space="preserve">accounted), while the </w:t>
      </w:r>
      <w:r w:rsidR="001F3F32">
        <w:t xml:space="preserve">RMR </w:t>
      </w:r>
      <w:r w:rsidR="00630A11">
        <w:t>WID considers only non-AAS BS architecture, w</w:t>
      </w:r>
      <w:r w:rsidR="001F3F32">
        <w:t>ith the conducted requirements defined at the antenna port.</w:t>
      </w:r>
    </w:p>
    <w:p w14:paraId="017D76B8" w14:textId="1AF9F61D" w:rsidR="00214F94" w:rsidRDefault="00441DBF" w:rsidP="009D728B">
      <w:r w:rsidRPr="00441DBF">
        <w:t xml:space="preserve">Below we provide the </w:t>
      </w:r>
      <w:r w:rsidR="00C43A32">
        <w:t xml:space="preserve">pros and cons analysis for both options: </w:t>
      </w:r>
    </w:p>
    <w:p w14:paraId="2B4F443F" w14:textId="5C167DEA" w:rsidR="00C43A32" w:rsidRPr="004100A7" w:rsidRDefault="00C43A32" w:rsidP="009D728B">
      <w:pPr>
        <w:rPr>
          <w:b/>
        </w:rPr>
      </w:pPr>
      <w:r w:rsidRPr="004100A7">
        <w:rPr>
          <w:b/>
        </w:rPr>
        <w:t>Option 1: Manufacturer declaration based approach</w:t>
      </w:r>
    </w:p>
    <w:p w14:paraId="321F49A3" w14:textId="347B225B" w:rsidR="00C43A32" w:rsidRPr="00AD2ABA" w:rsidRDefault="00C43A32" w:rsidP="009D728B">
      <w:r w:rsidRPr="00AD2ABA">
        <w:lastRenderedPageBreak/>
        <w:t xml:space="preserve">As the </w:t>
      </w:r>
      <w:r w:rsidR="00AD2ABA" w:rsidRPr="00AD2ABA">
        <w:t>RMR900</w:t>
      </w:r>
      <w:r w:rsidRPr="00AD2ABA">
        <w:t xml:space="preserve"> operation is intended for Europe, the related Rel</w:t>
      </w:r>
      <w:r w:rsidRPr="00AD2ABA">
        <w:noBreakHyphen/>
        <w:t>17 RAN4 conformance testing specification will be transposed by the ETSI MSG TFES group into the updated version of so called ETSI Harmonized Standard.</w:t>
      </w:r>
      <w:r w:rsidR="001F3F32" w:rsidRPr="00AD2ABA">
        <w:t xml:space="preserve"> </w:t>
      </w:r>
      <w:r w:rsidRPr="00AD2ABA">
        <w:t xml:space="preserve">For NR BS, the </w:t>
      </w:r>
      <w:r w:rsidR="00AD2ABA" w:rsidRPr="00AD2ABA">
        <w:t>RMR900</w:t>
      </w:r>
      <w:r w:rsidRPr="00AD2ABA">
        <w:t xml:space="preserve"> is expected to be captured in future version of the ETSI EN 301 908-24 </w:t>
      </w:r>
      <w:r w:rsidR="001F3F32" w:rsidRPr="00AD2ABA">
        <w:t xml:space="preserve">(NR BS) </w:t>
      </w:r>
      <w:r w:rsidRPr="00AD2ABA">
        <w:t>specification</w:t>
      </w:r>
      <w:r w:rsidR="001F3F32" w:rsidRPr="00AD2ABA">
        <w:t> </w:t>
      </w:r>
      <w:r w:rsidRPr="00AD2ABA">
        <w:t>[2]. This speci</w:t>
      </w:r>
      <w:r w:rsidR="001F3F32" w:rsidRPr="00AD2ABA">
        <w:t xml:space="preserve">fication is developed under </w:t>
      </w:r>
      <w:r w:rsidRPr="00AD2ABA">
        <w:t xml:space="preserve">work item </w:t>
      </w:r>
      <w:r w:rsidR="001F3F32" w:rsidRPr="00AD2ABA">
        <w:t xml:space="preserve">in [3] </w:t>
      </w:r>
      <w:r w:rsidRPr="00AD2ABA">
        <w:t>by ETSI MSG TFES</w:t>
      </w:r>
      <w:r w:rsidR="001F3F32" w:rsidRPr="00AD2ABA">
        <w:t xml:space="preserve"> group</w:t>
      </w:r>
      <w:r w:rsidRPr="00AD2ABA">
        <w:t xml:space="preserve">, with the following co-signing companies: </w:t>
      </w:r>
    </w:p>
    <w:p w14:paraId="7558B473" w14:textId="77777777" w:rsidR="00C43A32" w:rsidRDefault="00C43A32" w:rsidP="009D728B">
      <w:r w:rsidRPr="00AD2ABA">
        <w:t>Ericsson LM, Huawei Technologies Sweden</w:t>
      </w:r>
      <w:r>
        <w:t xml:space="preserve"> AB, Nokia Germany, Qualcomm Wireless GmbH.</w:t>
      </w:r>
    </w:p>
    <w:p w14:paraId="22F0535D" w14:textId="77777777" w:rsidR="00F8373B" w:rsidRDefault="00F8373B" w:rsidP="009D728B"/>
    <w:p w14:paraId="06E062FE" w14:textId="043CB800" w:rsidR="009D728B" w:rsidRPr="00BB7AD6" w:rsidRDefault="00F8373B" w:rsidP="009D728B">
      <w:r>
        <w:t xml:space="preserve">During past MSG TFES work, multiple </w:t>
      </w:r>
      <w:r w:rsidR="001F3F32">
        <w:t xml:space="preserve">ETSI EN </w:t>
      </w:r>
      <w:r>
        <w:t xml:space="preserve">specification reviews were organized by the EC in order to allow an external Consultant to provide an independent technical review. </w:t>
      </w:r>
      <w:r w:rsidR="00733159">
        <w:t xml:space="preserve">Such reviews were organized by the EC for ETSI specifications from various technical fields. </w:t>
      </w:r>
      <w:r>
        <w:t xml:space="preserve">Base Station specifications were also </w:t>
      </w:r>
      <w:r w:rsidRPr="00BB7AD6">
        <w:t xml:space="preserve">undergoing (multiple rounds) of such reviews. </w:t>
      </w:r>
      <w:r w:rsidR="009D728B" w:rsidRPr="00BB7AD6">
        <w:t>Some of the recent comments to the BS specification can be found in the following references</w:t>
      </w:r>
      <w:r w:rsidR="002D73D5" w:rsidRPr="00BB7AD6">
        <w:t>, e.g.</w:t>
      </w:r>
      <w:r w:rsidR="009D728B" w:rsidRPr="00BB7AD6">
        <w:t xml:space="preserve">: </w:t>
      </w:r>
    </w:p>
    <w:p w14:paraId="13330E57" w14:textId="4BFBE9B0" w:rsidR="002D73D5" w:rsidRPr="00BB7AD6" w:rsidRDefault="00733159" w:rsidP="009D728B">
      <w:pPr>
        <w:pStyle w:val="ListParagraph"/>
        <w:numPr>
          <w:ilvl w:val="0"/>
          <w:numId w:val="45"/>
        </w:numPr>
        <w:rPr>
          <w:rFonts w:ascii="Times New Roman" w:hAnsi="Times New Roman" w:cs="Times New Roman"/>
          <w:sz w:val="20"/>
          <w:szCs w:val="20"/>
        </w:rPr>
      </w:pPr>
      <w:r>
        <w:rPr>
          <w:rFonts w:ascii="Times New Roman" w:hAnsi="Times New Roman" w:cs="Times New Roman"/>
          <w:sz w:val="20"/>
          <w:szCs w:val="20"/>
        </w:rPr>
        <w:t xml:space="preserve">NR UE: </w:t>
      </w:r>
      <w:r w:rsidR="009D728B" w:rsidRPr="00BB7AD6">
        <w:rPr>
          <w:rFonts w:ascii="Times New Roman" w:hAnsi="Times New Roman" w:cs="Times New Roman"/>
          <w:sz w:val="20"/>
          <w:szCs w:val="20"/>
        </w:rPr>
        <w:t>Review of the ETSI EN 301 908-13</w:t>
      </w:r>
      <w:r>
        <w:rPr>
          <w:rFonts w:ascii="Times New Roman" w:hAnsi="Times New Roman" w:cs="Times New Roman"/>
          <w:sz w:val="20"/>
          <w:szCs w:val="20"/>
        </w:rPr>
        <w:t xml:space="preserve"> </w:t>
      </w:r>
      <w:r w:rsidR="009D728B" w:rsidRPr="00BB7AD6">
        <w:rPr>
          <w:rFonts w:ascii="Times New Roman" w:hAnsi="Times New Roman" w:cs="Times New Roman"/>
          <w:sz w:val="20"/>
          <w:szCs w:val="20"/>
        </w:rPr>
        <w:t>V13.2.1 [4]</w:t>
      </w:r>
      <w:r w:rsidR="002D73D5" w:rsidRPr="00BB7AD6">
        <w:rPr>
          <w:rFonts w:ascii="Times New Roman" w:hAnsi="Times New Roman" w:cs="Times New Roman"/>
          <w:sz w:val="20"/>
          <w:szCs w:val="20"/>
        </w:rPr>
        <w:t xml:space="preserve"> </w:t>
      </w:r>
    </w:p>
    <w:p w14:paraId="118BD6E6" w14:textId="5157D775" w:rsidR="001621D7" w:rsidRDefault="00733159" w:rsidP="002D73D5">
      <w:pPr>
        <w:pStyle w:val="ListParagraph"/>
        <w:numPr>
          <w:ilvl w:val="0"/>
          <w:numId w:val="45"/>
        </w:numPr>
        <w:rPr>
          <w:rFonts w:ascii="Times New Roman" w:hAnsi="Times New Roman" w:cs="Times New Roman"/>
          <w:sz w:val="20"/>
          <w:szCs w:val="20"/>
        </w:rPr>
      </w:pPr>
      <w:r>
        <w:rPr>
          <w:rFonts w:ascii="Times New Roman" w:hAnsi="Times New Roman" w:cs="Times New Roman"/>
          <w:sz w:val="20"/>
          <w:szCs w:val="20"/>
        </w:rPr>
        <w:t xml:space="preserve">AAS BS: </w:t>
      </w:r>
      <w:r w:rsidR="002D73D5" w:rsidRPr="00BB7AD6">
        <w:rPr>
          <w:rFonts w:ascii="Times New Roman" w:hAnsi="Times New Roman" w:cs="Times New Roman"/>
          <w:sz w:val="20"/>
          <w:szCs w:val="20"/>
        </w:rPr>
        <w:t>EY Assessment of REN/MSG-TFES-13-23</w:t>
      </w:r>
      <w:r>
        <w:rPr>
          <w:rFonts w:ascii="Times New Roman" w:hAnsi="Times New Roman" w:cs="Times New Roman"/>
          <w:sz w:val="20"/>
          <w:szCs w:val="20"/>
        </w:rPr>
        <w:t xml:space="preserve"> </w:t>
      </w:r>
      <w:r w:rsidR="002D73D5" w:rsidRPr="00BB7AD6">
        <w:rPr>
          <w:rFonts w:ascii="Times New Roman" w:hAnsi="Times New Roman" w:cs="Times New Roman"/>
          <w:sz w:val="20"/>
          <w:szCs w:val="20"/>
        </w:rPr>
        <w:t>under the RED (Second Assessment) [5]</w:t>
      </w:r>
    </w:p>
    <w:p w14:paraId="074C959B" w14:textId="6BE781DD" w:rsidR="001F3F32" w:rsidRPr="00733159" w:rsidRDefault="00733159" w:rsidP="003324C1">
      <w:pPr>
        <w:pStyle w:val="ListParagraph"/>
        <w:numPr>
          <w:ilvl w:val="0"/>
          <w:numId w:val="45"/>
        </w:numPr>
        <w:rPr>
          <w:rFonts w:ascii="Times New Roman" w:hAnsi="Times New Roman" w:cs="Times New Roman"/>
          <w:sz w:val="20"/>
          <w:szCs w:val="20"/>
        </w:rPr>
      </w:pPr>
      <w:r>
        <w:rPr>
          <w:rFonts w:ascii="Times New Roman" w:hAnsi="Times New Roman" w:cs="Times New Roman"/>
          <w:sz w:val="20"/>
          <w:szCs w:val="20"/>
        </w:rPr>
        <w:t xml:space="preserve">NR BS: </w:t>
      </w:r>
      <w:r w:rsidR="001F3F32" w:rsidRPr="00733159">
        <w:rPr>
          <w:rFonts w:ascii="Times New Roman" w:hAnsi="Times New Roman" w:cs="Times New Roman"/>
          <w:sz w:val="20"/>
          <w:szCs w:val="20"/>
        </w:rPr>
        <w:t>EY Second Assessment of REN/MSG-TFES-13-24 under the RED [6]</w:t>
      </w:r>
    </w:p>
    <w:p w14:paraId="670F8F7E" w14:textId="77777777" w:rsidR="00C43A32" w:rsidRDefault="00C43A32" w:rsidP="009D728B">
      <w:pPr>
        <w:rPr>
          <w:lang w:val="en-US"/>
        </w:rPr>
      </w:pPr>
    </w:p>
    <w:p w14:paraId="25E41B1F" w14:textId="25817D86" w:rsidR="00BB7AD6" w:rsidRDefault="00BB7AD6" w:rsidP="009D728B">
      <w:pPr>
        <w:rPr>
          <w:color w:val="000000" w:themeColor="text1"/>
        </w:rPr>
      </w:pPr>
      <w:r w:rsidRPr="00BB7AD6">
        <w:t>In multiple cases, there were comments</w:t>
      </w:r>
      <w:r>
        <w:t xml:space="preserve"> stating that m</w:t>
      </w:r>
      <w:r w:rsidRPr="00BB7AD6">
        <w:t xml:space="preserve">anufacturer’s declarations are not allowed in </w:t>
      </w:r>
      <w:r w:rsidR="00D6766F">
        <w:t>Harmonized Standard (</w:t>
      </w:r>
      <w:r w:rsidRPr="00BB7AD6">
        <w:t>HS</w:t>
      </w:r>
      <w:r w:rsidR="00D6766F">
        <w:t>)</w:t>
      </w:r>
      <w:r w:rsidR="00733159">
        <w:t>, or that the use of manufacturer declarations may influence the test result (which shall not be allowed)</w:t>
      </w:r>
      <w:r>
        <w:t xml:space="preserve">. Even if some of the above </w:t>
      </w:r>
      <w:r w:rsidRPr="004A202D">
        <w:t xml:space="preserve">referred comments </w:t>
      </w:r>
      <w:r w:rsidR="007460CB" w:rsidRPr="004A202D">
        <w:t xml:space="preserve">could </w:t>
      </w:r>
      <w:r w:rsidRPr="004A202D">
        <w:t xml:space="preserve">be resolved by appropriate clarifications in ETSI TFES, it is still encouraged to avoid as much as possible any unnecessary manufacturer declaration to be introduced into for the BS products, especially those intended </w:t>
      </w:r>
      <w:r w:rsidRPr="001224D8">
        <w:rPr>
          <w:color w:val="000000" w:themeColor="text1"/>
        </w:rPr>
        <w:t xml:space="preserve">for EU market. </w:t>
      </w:r>
      <w:r w:rsidR="00733159" w:rsidRPr="001224D8">
        <w:rPr>
          <w:color w:val="000000" w:themeColor="text1"/>
        </w:rPr>
        <w:t xml:space="preserve">In multiple cases, those comments were marked as critical. </w:t>
      </w:r>
    </w:p>
    <w:p w14:paraId="05A5405B" w14:textId="564ED2FE" w:rsidR="0026581D" w:rsidRPr="001224D8" w:rsidRDefault="0026581D" w:rsidP="009D728B">
      <w:pPr>
        <w:rPr>
          <w:color w:val="000000" w:themeColor="text1"/>
        </w:rPr>
      </w:pPr>
      <w:r>
        <w:rPr>
          <w:color w:val="000000" w:themeColor="text1"/>
        </w:rPr>
        <w:t xml:space="preserve">With the above feedback on the ETSI TFES discussions, interested companies are encouraged to double-check with their respective TFES delegates, in order to identify an agreeable compromise on the MR requirements definition. </w:t>
      </w:r>
    </w:p>
    <w:p w14:paraId="65E9721E" w14:textId="2E5B933F" w:rsidR="00C43A32" w:rsidRPr="001224D8" w:rsidRDefault="00015E49" w:rsidP="001224D8">
      <w:pPr>
        <w:rPr>
          <w:b/>
          <w:color w:val="000000" w:themeColor="text1"/>
        </w:rPr>
      </w:pPr>
      <w:r w:rsidRPr="001224D8">
        <w:rPr>
          <w:b/>
          <w:color w:val="000000" w:themeColor="text1"/>
        </w:rPr>
        <w:t>Option 2: Fixed antenna gain approach</w:t>
      </w:r>
    </w:p>
    <w:p w14:paraId="2BB161F8" w14:textId="77777777" w:rsidR="00015E49" w:rsidRPr="001224D8" w:rsidRDefault="00015E49" w:rsidP="001224D8">
      <w:pPr>
        <w:rPr>
          <w:color w:val="000000" w:themeColor="text1"/>
        </w:rPr>
      </w:pPr>
      <w:r w:rsidRPr="001224D8">
        <w:rPr>
          <w:color w:val="000000" w:themeColor="text1"/>
        </w:rPr>
        <w:t xml:space="preserve">It shall be noted, that the concept of converting conducted-to-radiated (or radiated-to-conducted) requirements based on the fixed antenna gain, is not new. Examples of such approach can be found in, e.g.: </w:t>
      </w:r>
    </w:p>
    <w:p w14:paraId="4F0843A1" w14:textId="47E479B9" w:rsidR="00015E49" w:rsidRPr="001224D8" w:rsidRDefault="00015E49" w:rsidP="002C2331">
      <w:pPr>
        <w:pStyle w:val="ListParagraph"/>
        <w:numPr>
          <w:ilvl w:val="0"/>
          <w:numId w:val="46"/>
        </w:numPr>
        <w:rPr>
          <w:rFonts w:ascii="Times New Roman" w:hAnsi="Times New Roman" w:cs="Times New Roman"/>
          <w:color w:val="000000" w:themeColor="text1"/>
          <w:sz w:val="20"/>
          <w:szCs w:val="20"/>
        </w:rPr>
      </w:pPr>
      <w:r w:rsidRPr="001224D8">
        <w:rPr>
          <w:rFonts w:ascii="Times New Roman" w:hAnsi="Times New Roman" w:cs="Times New Roman"/>
          <w:color w:val="000000" w:themeColor="text1"/>
          <w:sz w:val="20"/>
          <w:szCs w:val="20"/>
        </w:rPr>
        <w:t>TS 36.104 (EUTRA BS)</w:t>
      </w:r>
    </w:p>
    <w:p w14:paraId="7BB7E550" w14:textId="77777777" w:rsidR="005228D8" w:rsidRDefault="005228D8" w:rsidP="005228D8">
      <w:pPr>
        <w:pStyle w:val="ListParagraph"/>
        <w:numPr>
          <w:ilvl w:val="1"/>
          <w:numId w:val="45"/>
        </w:numPr>
        <w:rPr>
          <w:rFonts w:ascii="Times New Roman" w:hAnsi="Times New Roman" w:cs="Times New Roman"/>
          <w:sz w:val="20"/>
          <w:szCs w:val="20"/>
        </w:rPr>
      </w:pPr>
      <w:r w:rsidRPr="005228D8">
        <w:rPr>
          <w:rFonts w:ascii="Times New Roman" w:hAnsi="Times New Roman" w:cs="Times New Roman"/>
          <w:sz w:val="20"/>
          <w:szCs w:val="20"/>
        </w:rPr>
        <w:t xml:space="preserve">Home BS output power for adjacent E-UTRA channel protection </w:t>
      </w:r>
    </w:p>
    <w:p w14:paraId="1A77DF98" w14:textId="58E53B73" w:rsidR="00015E49" w:rsidRPr="002C2331" w:rsidRDefault="00015E49" w:rsidP="005228D8">
      <w:pPr>
        <w:pStyle w:val="ListParagraph"/>
        <w:numPr>
          <w:ilvl w:val="1"/>
          <w:numId w:val="45"/>
        </w:numPr>
        <w:rPr>
          <w:rFonts w:ascii="Times New Roman" w:hAnsi="Times New Roman" w:cs="Times New Roman"/>
          <w:sz w:val="20"/>
          <w:szCs w:val="20"/>
        </w:rPr>
      </w:pPr>
      <w:r w:rsidRPr="002C2331">
        <w:rPr>
          <w:rFonts w:ascii="Times New Roman" w:hAnsi="Times New Roman" w:cs="Times New Roman"/>
          <w:sz w:val="20"/>
          <w:szCs w:val="20"/>
        </w:rPr>
        <w:t>annex H.1 (Calculation of EIRP based on manufacturer declarations and site specific conditions)</w:t>
      </w:r>
    </w:p>
    <w:p w14:paraId="0DAFB66E" w14:textId="0AEE07F1" w:rsidR="00EC1FB2" w:rsidRDefault="00EC1FB2" w:rsidP="004A202D">
      <w:pPr>
        <w:pStyle w:val="ListParagraph"/>
        <w:numPr>
          <w:ilvl w:val="0"/>
          <w:numId w:val="46"/>
        </w:numPr>
        <w:rPr>
          <w:rFonts w:ascii="Times New Roman" w:hAnsi="Times New Roman" w:cs="Times New Roman"/>
          <w:sz w:val="20"/>
          <w:szCs w:val="20"/>
        </w:rPr>
      </w:pPr>
      <w:r>
        <w:rPr>
          <w:rFonts w:ascii="Times New Roman" w:hAnsi="Times New Roman" w:cs="Times New Roman"/>
          <w:sz w:val="20"/>
          <w:szCs w:val="20"/>
        </w:rPr>
        <w:t>TS 37.105 (AAS BS)</w:t>
      </w:r>
    </w:p>
    <w:p w14:paraId="1C5A0F18" w14:textId="6D26A1B0" w:rsidR="00EC1FB2" w:rsidRPr="004A202D" w:rsidRDefault="00EC1FB2" w:rsidP="00EC1FB2">
      <w:pPr>
        <w:pStyle w:val="ListParagraph"/>
        <w:numPr>
          <w:ilvl w:val="1"/>
          <w:numId w:val="46"/>
        </w:numPr>
        <w:rPr>
          <w:rFonts w:ascii="Times New Roman" w:hAnsi="Times New Roman" w:cs="Times New Roman"/>
          <w:sz w:val="20"/>
          <w:szCs w:val="20"/>
        </w:rPr>
      </w:pPr>
      <w:r w:rsidRPr="004A202D">
        <w:rPr>
          <w:rFonts w:ascii="Times New Roman" w:hAnsi="Times New Roman" w:cs="Times New Roman"/>
          <w:sz w:val="20"/>
          <w:szCs w:val="20"/>
        </w:rPr>
        <w:t xml:space="preserve">Additional </w:t>
      </w:r>
      <w:r>
        <w:rPr>
          <w:rFonts w:ascii="Times New Roman" w:hAnsi="Times New Roman" w:cs="Times New Roman"/>
          <w:sz w:val="20"/>
          <w:szCs w:val="20"/>
        </w:rPr>
        <w:t xml:space="preserve">SEM and </w:t>
      </w:r>
      <w:r w:rsidRPr="004A202D">
        <w:rPr>
          <w:rFonts w:ascii="Times New Roman" w:hAnsi="Times New Roman" w:cs="Times New Roman"/>
          <w:sz w:val="20"/>
          <w:szCs w:val="20"/>
        </w:rPr>
        <w:t xml:space="preserve">OBUE requirements: </w:t>
      </w:r>
      <w:r w:rsidRPr="004A202D">
        <w:rPr>
          <w:rFonts w:ascii="Times New Roman" w:hAnsi="Times New Roman" w:cs="Times New Roman"/>
          <w:sz w:val="20"/>
          <w:szCs w:val="20"/>
          <w:lang w:eastAsia="ko-KR"/>
        </w:rPr>
        <w:t>470-790 MHz, antennal gain</w:t>
      </w:r>
      <w:r w:rsidR="005228D8">
        <w:rPr>
          <w:rFonts w:ascii="Times New Roman" w:hAnsi="Times New Roman" w:cs="Times New Roman"/>
          <w:sz w:val="20"/>
          <w:szCs w:val="20"/>
          <w:lang w:eastAsia="ko-KR"/>
        </w:rPr>
        <w:t xml:space="preserve"> assumed</w:t>
      </w:r>
      <w:r w:rsidRPr="004A202D">
        <w:rPr>
          <w:rFonts w:ascii="Times New Roman" w:hAnsi="Times New Roman" w:cs="Times New Roman"/>
          <w:sz w:val="20"/>
          <w:szCs w:val="20"/>
          <w:lang w:eastAsia="ko-KR"/>
        </w:rPr>
        <w:t>: 17 dBi,</w:t>
      </w:r>
    </w:p>
    <w:p w14:paraId="3C33F4E5" w14:textId="77777777" w:rsidR="004A202D" w:rsidRPr="004A202D" w:rsidRDefault="004A202D" w:rsidP="004A202D">
      <w:pPr>
        <w:pStyle w:val="ListParagraph"/>
        <w:numPr>
          <w:ilvl w:val="0"/>
          <w:numId w:val="46"/>
        </w:numPr>
        <w:rPr>
          <w:rFonts w:ascii="Times New Roman" w:hAnsi="Times New Roman" w:cs="Times New Roman"/>
          <w:sz w:val="20"/>
          <w:szCs w:val="20"/>
        </w:rPr>
      </w:pPr>
      <w:r w:rsidRPr="004A202D">
        <w:rPr>
          <w:rFonts w:ascii="Times New Roman" w:hAnsi="Times New Roman" w:cs="Times New Roman"/>
          <w:sz w:val="20"/>
          <w:szCs w:val="20"/>
        </w:rPr>
        <w:t>TS 38.104 (NR BS)</w:t>
      </w:r>
    </w:p>
    <w:p w14:paraId="28EFA14A" w14:textId="57384483" w:rsidR="004A202D" w:rsidRPr="004A202D" w:rsidRDefault="004A202D" w:rsidP="004A202D">
      <w:pPr>
        <w:pStyle w:val="ListParagraph"/>
        <w:numPr>
          <w:ilvl w:val="1"/>
          <w:numId w:val="46"/>
        </w:numPr>
        <w:rPr>
          <w:rFonts w:ascii="Times New Roman" w:hAnsi="Times New Roman" w:cs="Times New Roman"/>
          <w:sz w:val="20"/>
          <w:szCs w:val="20"/>
        </w:rPr>
      </w:pPr>
      <w:r w:rsidRPr="004A202D">
        <w:rPr>
          <w:rFonts w:ascii="Times New Roman" w:hAnsi="Times New Roman" w:cs="Times New Roman"/>
          <w:sz w:val="20"/>
          <w:szCs w:val="20"/>
        </w:rPr>
        <w:t xml:space="preserve">Additional OBUE requirements: </w:t>
      </w:r>
      <w:r w:rsidRPr="004A202D">
        <w:rPr>
          <w:rFonts w:ascii="Times New Roman" w:hAnsi="Times New Roman" w:cs="Times New Roman"/>
          <w:sz w:val="20"/>
          <w:szCs w:val="20"/>
          <w:lang w:eastAsia="ko-KR"/>
        </w:rPr>
        <w:t>470-790 MHz, antennal gain</w:t>
      </w:r>
      <w:r w:rsidR="005228D8">
        <w:rPr>
          <w:rFonts w:ascii="Times New Roman" w:hAnsi="Times New Roman" w:cs="Times New Roman"/>
          <w:sz w:val="20"/>
          <w:szCs w:val="20"/>
          <w:lang w:eastAsia="ko-KR"/>
        </w:rPr>
        <w:t xml:space="preserve"> assumed</w:t>
      </w:r>
      <w:r w:rsidRPr="004A202D">
        <w:rPr>
          <w:rFonts w:ascii="Times New Roman" w:hAnsi="Times New Roman" w:cs="Times New Roman"/>
          <w:sz w:val="20"/>
          <w:szCs w:val="20"/>
          <w:lang w:eastAsia="ko-KR"/>
        </w:rPr>
        <w:t>: 17 dBi,</w:t>
      </w:r>
    </w:p>
    <w:p w14:paraId="47CBC942" w14:textId="77777777" w:rsidR="00C43A32" w:rsidRPr="004A202D" w:rsidRDefault="00C43A32" w:rsidP="00441DBF">
      <w:pPr>
        <w:rPr>
          <w:lang w:val="en-US"/>
        </w:rPr>
      </w:pPr>
    </w:p>
    <w:tbl>
      <w:tblPr>
        <w:tblStyle w:val="TableGrid"/>
        <w:tblW w:w="0" w:type="auto"/>
        <w:tblLook w:val="04A0" w:firstRow="1" w:lastRow="0" w:firstColumn="1" w:lastColumn="0" w:noHBand="0" w:noVBand="1"/>
      </w:tblPr>
      <w:tblGrid>
        <w:gridCol w:w="3210"/>
        <w:gridCol w:w="3210"/>
        <w:gridCol w:w="3211"/>
      </w:tblGrid>
      <w:tr w:rsidR="00214F94" w14:paraId="24A27F08" w14:textId="77777777" w:rsidTr="00214F94">
        <w:tc>
          <w:tcPr>
            <w:tcW w:w="3210" w:type="dxa"/>
          </w:tcPr>
          <w:p w14:paraId="0C36DCCF" w14:textId="77777777" w:rsidR="00214F94" w:rsidRDefault="00214F94" w:rsidP="00214F94">
            <w:pPr>
              <w:pStyle w:val="TAH"/>
              <w:rPr>
                <w:highlight w:val="yellow"/>
              </w:rPr>
            </w:pPr>
          </w:p>
        </w:tc>
        <w:tc>
          <w:tcPr>
            <w:tcW w:w="3210" w:type="dxa"/>
          </w:tcPr>
          <w:p w14:paraId="2FC1B6F5" w14:textId="44E4A68F" w:rsidR="00214F94" w:rsidRPr="00214F94" w:rsidRDefault="00214F94" w:rsidP="00214F94">
            <w:pPr>
              <w:pStyle w:val="TAH"/>
            </w:pPr>
            <w:r w:rsidRPr="00214F94">
              <w:t xml:space="preserve">Pros </w:t>
            </w:r>
          </w:p>
        </w:tc>
        <w:tc>
          <w:tcPr>
            <w:tcW w:w="3211" w:type="dxa"/>
          </w:tcPr>
          <w:p w14:paraId="3594B2F7" w14:textId="12D6835C" w:rsidR="00214F94" w:rsidRPr="00214F94" w:rsidRDefault="00214F94" w:rsidP="00214F94">
            <w:pPr>
              <w:pStyle w:val="TAH"/>
            </w:pPr>
            <w:r w:rsidRPr="00214F94">
              <w:t>Cons</w:t>
            </w:r>
          </w:p>
        </w:tc>
      </w:tr>
      <w:tr w:rsidR="00214F94" w14:paraId="6530D2FA" w14:textId="77777777" w:rsidTr="00214F94">
        <w:tc>
          <w:tcPr>
            <w:tcW w:w="3210" w:type="dxa"/>
          </w:tcPr>
          <w:p w14:paraId="08F00C75" w14:textId="4FAC2EAF" w:rsidR="00214F94" w:rsidRPr="00015E49" w:rsidRDefault="00214F94" w:rsidP="00015E49">
            <w:pPr>
              <w:pStyle w:val="TAC"/>
              <w:jc w:val="left"/>
            </w:pPr>
            <w:r w:rsidRPr="00015E49">
              <w:t>Option 1: Manufacturer declaration based approach</w:t>
            </w:r>
          </w:p>
        </w:tc>
        <w:tc>
          <w:tcPr>
            <w:tcW w:w="3210" w:type="dxa"/>
          </w:tcPr>
          <w:p w14:paraId="7C1AA0F8" w14:textId="7F424C4E" w:rsidR="00F831B6" w:rsidRPr="00015E49" w:rsidRDefault="00F831B6" w:rsidP="00F831B6">
            <w:pPr>
              <w:pStyle w:val="TAL"/>
            </w:pPr>
            <w:r w:rsidRPr="00015E49">
              <w:t xml:space="preserve">Declaration based approach </w:t>
            </w:r>
            <w:r>
              <w:t>allows high degree of freedom in the NR BS product specification.</w:t>
            </w:r>
          </w:p>
        </w:tc>
        <w:tc>
          <w:tcPr>
            <w:tcW w:w="3211" w:type="dxa"/>
          </w:tcPr>
          <w:p w14:paraId="249E3A57" w14:textId="2D764CFD" w:rsidR="001C19EB" w:rsidRPr="00015E49" w:rsidRDefault="001C19EB" w:rsidP="00015E49">
            <w:pPr>
              <w:pStyle w:val="TAL"/>
              <w:rPr>
                <w:color w:val="000000" w:themeColor="text1"/>
                <w:lang w:val="en-US" w:eastAsia="zh-CN"/>
              </w:rPr>
            </w:pPr>
            <w:r w:rsidRPr="00015E49">
              <w:rPr>
                <w:color w:val="000000" w:themeColor="text1"/>
                <w:lang w:val="en-US" w:eastAsia="zh-CN"/>
              </w:rPr>
              <w:t>High risk of blocking the whole NR BS Harmonized Standard ETSI EN 301 908-24 for NR BS, due to EC comments on the manufacturer self-declared requirements.</w:t>
            </w:r>
          </w:p>
        </w:tc>
      </w:tr>
      <w:tr w:rsidR="00214F94" w14:paraId="1E4A9108" w14:textId="77777777" w:rsidTr="00214F94">
        <w:tc>
          <w:tcPr>
            <w:tcW w:w="3210" w:type="dxa"/>
          </w:tcPr>
          <w:p w14:paraId="1D1AA394" w14:textId="49E76C9F" w:rsidR="00214F94" w:rsidRPr="00015E49" w:rsidRDefault="00214F94" w:rsidP="00015E49">
            <w:pPr>
              <w:pStyle w:val="TAC"/>
              <w:jc w:val="left"/>
              <w:rPr>
                <w:b/>
                <w:color w:val="FF0000"/>
              </w:rPr>
            </w:pPr>
            <w:r w:rsidRPr="00015E49">
              <w:t>Option 2: Fixed antenna gain approach</w:t>
            </w:r>
          </w:p>
        </w:tc>
        <w:tc>
          <w:tcPr>
            <w:tcW w:w="3210" w:type="dxa"/>
          </w:tcPr>
          <w:p w14:paraId="286B845C" w14:textId="77777777" w:rsidR="00214F94" w:rsidRPr="00015E49" w:rsidRDefault="00C43A32" w:rsidP="00015E49">
            <w:pPr>
              <w:pStyle w:val="TAL"/>
            </w:pPr>
            <w:r w:rsidRPr="00015E49">
              <w:t xml:space="preserve">No risk of the EC blocking such specification. </w:t>
            </w:r>
          </w:p>
          <w:p w14:paraId="220227AE" w14:textId="1F9AED23" w:rsidR="00733159" w:rsidRPr="00015E49" w:rsidRDefault="00733159" w:rsidP="00F831B6">
            <w:pPr>
              <w:pStyle w:val="TAL"/>
            </w:pPr>
            <w:r w:rsidRPr="00015E49">
              <w:t xml:space="preserve">“Fixed antenna gain” approach was already used in the past in RAN4 </w:t>
            </w:r>
            <w:r w:rsidR="00F831B6">
              <w:t xml:space="preserve">in multiple BS specifications to define </w:t>
            </w:r>
            <w:r w:rsidRPr="00015E49">
              <w:t>RF requirements</w:t>
            </w:r>
            <w:r w:rsidR="00F831B6">
              <w:t xml:space="preserve"> conversion (conducted </w:t>
            </w:r>
            <w:r w:rsidR="00F831B6">
              <w:sym w:font="Wingdings" w:char="F0DF"/>
            </w:r>
            <w:r w:rsidR="00F831B6">
              <w:sym w:font="Wingdings" w:char="F0E0"/>
            </w:r>
            <w:r w:rsidR="00F831B6">
              <w:t xml:space="preserve"> radiated)</w:t>
            </w:r>
            <w:r w:rsidRPr="00015E49">
              <w:t xml:space="preserve">. </w:t>
            </w:r>
          </w:p>
        </w:tc>
        <w:tc>
          <w:tcPr>
            <w:tcW w:w="3211" w:type="dxa"/>
          </w:tcPr>
          <w:p w14:paraId="47B8F98E" w14:textId="68D4B586" w:rsidR="00214F94" w:rsidRPr="00015E49" w:rsidRDefault="001C19EB" w:rsidP="001F28D7">
            <w:pPr>
              <w:pStyle w:val="TAL"/>
            </w:pPr>
            <w:r w:rsidRPr="00015E49">
              <w:t>May be seen as limiting deploy</w:t>
            </w:r>
            <w:r w:rsidR="001F28D7">
              <w:t xml:space="preserve">ments, or </w:t>
            </w:r>
            <w:r w:rsidRPr="00015E49">
              <w:t xml:space="preserve">products </w:t>
            </w:r>
            <w:r w:rsidR="001F28D7">
              <w:t>specification flexibility</w:t>
            </w:r>
            <w:r w:rsidRPr="00015E49">
              <w:t>.</w:t>
            </w:r>
          </w:p>
        </w:tc>
      </w:tr>
    </w:tbl>
    <w:p w14:paraId="6C8A0315" w14:textId="77777777" w:rsidR="0026581D" w:rsidRDefault="0026581D" w:rsidP="001C19EB">
      <w:pPr>
        <w:spacing w:after="120"/>
        <w:rPr>
          <w:b/>
          <w:color w:val="000000" w:themeColor="text1"/>
          <w:highlight w:val="yellow"/>
          <w:lang w:val="en-US" w:eastAsia="zh-CN"/>
        </w:rPr>
      </w:pPr>
    </w:p>
    <w:p w14:paraId="3D9A15D3" w14:textId="2451ADEC" w:rsidR="0026581D" w:rsidRPr="00123289" w:rsidRDefault="0026581D" w:rsidP="001C19EB">
      <w:pPr>
        <w:spacing w:after="120"/>
        <w:rPr>
          <w:color w:val="000000" w:themeColor="text1"/>
          <w:lang w:val="en-US" w:eastAsia="zh-CN"/>
        </w:rPr>
      </w:pPr>
      <w:r w:rsidRPr="00123289">
        <w:rPr>
          <w:color w:val="000000" w:themeColor="text1"/>
          <w:lang w:val="en-US" w:eastAsia="zh-CN"/>
        </w:rPr>
        <w:t xml:space="preserve">Based on the above analysis, the following is proposed: </w:t>
      </w:r>
    </w:p>
    <w:p w14:paraId="1FF3435B" w14:textId="1E04C243" w:rsidR="004A202D" w:rsidRPr="00123289" w:rsidRDefault="004A202D" w:rsidP="001C19EB">
      <w:pPr>
        <w:spacing w:after="120"/>
        <w:rPr>
          <w:color w:val="000000" w:themeColor="text1"/>
          <w:lang w:val="en-US" w:eastAsia="zh-CN"/>
        </w:rPr>
      </w:pPr>
      <w:r w:rsidRPr="00123289">
        <w:rPr>
          <w:b/>
          <w:color w:val="000000" w:themeColor="text1"/>
          <w:lang w:val="en-US" w:eastAsia="zh-CN"/>
        </w:rPr>
        <w:t>Proposal 1</w:t>
      </w:r>
      <w:r w:rsidRPr="00123289">
        <w:rPr>
          <w:color w:val="000000" w:themeColor="text1"/>
          <w:lang w:val="en-US" w:eastAsia="zh-CN"/>
        </w:rPr>
        <w:t xml:space="preserve">: </w:t>
      </w:r>
      <w:r w:rsidR="00123289" w:rsidRPr="00123289">
        <w:rPr>
          <w:color w:val="000000" w:themeColor="text1"/>
          <w:lang w:val="en-US" w:eastAsia="zh-CN"/>
        </w:rPr>
        <w:t xml:space="preserve">in order to avoid risk of the ETSI Harmonized Standard progress blocking, it is proposed to proceed with the Option 2, i.e. </w:t>
      </w:r>
      <w:r w:rsidR="00ED41CC">
        <w:t>f</w:t>
      </w:r>
      <w:r w:rsidR="00123289" w:rsidRPr="00123289">
        <w:t xml:space="preserve">ixed antenna gain approach for the EIRP-to-conducted requirements conversion. </w:t>
      </w:r>
    </w:p>
    <w:p w14:paraId="18DFA276" w14:textId="6EABAF4A" w:rsidR="0026581D" w:rsidRPr="00123289" w:rsidRDefault="00DB71ED" w:rsidP="0026581D">
      <w:pPr>
        <w:spacing w:after="120"/>
        <w:rPr>
          <w:color w:val="000000" w:themeColor="text1"/>
          <w:lang w:val="en-US" w:eastAsia="zh-CN"/>
        </w:rPr>
      </w:pPr>
      <w:r w:rsidRPr="00DB71ED">
        <w:rPr>
          <w:color w:val="000000" w:themeColor="text1"/>
          <w:lang w:val="en-US" w:eastAsia="zh-CN"/>
        </w:rPr>
        <w:t>I</w:t>
      </w:r>
      <w:r w:rsidR="0026581D" w:rsidRPr="00DB71ED">
        <w:rPr>
          <w:color w:val="000000" w:themeColor="text1"/>
          <w:lang w:val="en-US" w:eastAsia="zh-CN"/>
        </w:rPr>
        <w:t>t shall be cla</w:t>
      </w:r>
      <w:r w:rsidR="0026581D" w:rsidRPr="00123289">
        <w:rPr>
          <w:color w:val="000000" w:themeColor="text1"/>
          <w:lang w:val="en-US" w:eastAsia="zh-CN"/>
        </w:rPr>
        <w:t xml:space="preserve">rified, </w:t>
      </w:r>
      <w:r w:rsidR="00805E3A">
        <w:rPr>
          <w:color w:val="000000" w:themeColor="text1"/>
          <w:lang w:val="en-US" w:eastAsia="zh-CN"/>
        </w:rPr>
        <w:t>the for the purpose of the requirements derivation</w:t>
      </w:r>
      <w:r w:rsidR="0026581D" w:rsidRPr="00123289">
        <w:rPr>
          <w:color w:val="000000" w:themeColor="text1"/>
          <w:lang w:val="en-US" w:eastAsia="zh-CN"/>
        </w:rPr>
        <w:t xml:space="preserve">, internal antenna losses for the conducted/OTA conversion are assumed to be 0 dB. </w:t>
      </w:r>
      <w:r w:rsidR="00805E3A">
        <w:rPr>
          <w:color w:val="000000" w:themeColor="text1"/>
          <w:lang w:val="en-US" w:eastAsia="zh-CN"/>
        </w:rPr>
        <w:t xml:space="preserve">Such assumption </w:t>
      </w:r>
      <w:r w:rsidR="0026581D" w:rsidRPr="00123289">
        <w:rPr>
          <w:color w:val="000000" w:themeColor="text1"/>
          <w:lang w:val="en-US" w:eastAsia="zh-CN"/>
        </w:rPr>
        <w:t>shall be captured in the TR.</w:t>
      </w:r>
    </w:p>
    <w:p w14:paraId="5DC9917F" w14:textId="60DFB8AC" w:rsidR="0026581D" w:rsidRPr="00AD2ABA" w:rsidRDefault="00123289" w:rsidP="0026581D">
      <w:pPr>
        <w:spacing w:after="120"/>
        <w:rPr>
          <w:color w:val="000000" w:themeColor="text1"/>
          <w:lang w:val="en-US" w:eastAsia="zh-CN"/>
        </w:rPr>
      </w:pPr>
      <w:r w:rsidRPr="00123289">
        <w:rPr>
          <w:b/>
          <w:color w:val="000000" w:themeColor="text1"/>
          <w:lang w:val="en-US" w:eastAsia="zh-CN"/>
        </w:rPr>
        <w:lastRenderedPageBreak/>
        <w:t>Proposal 2</w:t>
      </w:r>
      <w:r w:rsidRPr="00123289">
        <w:rPr>
          <w:color w:val="000000" w:themeColor="text1"/>
          <w:lang w:val="en-US" w:eastAsia="zh-CN"/>
        </w:rPr>
        <w:t xml:space="preserve">: </w:t>
      </w:r>
      <w:r w:rsidR="00DB71ED">
        <w:t>I</w:t>
      </w:r>
      <w:r w:rsidRPr="00123289">
        <w:t xml:space="preserve">t is assumed that the internal </w:t>
      </w:r>
      <w:r w:rsidRPr="00AD2ABA">
        <w:t>losses (</w:t>
      </w:r>
      <w:r w:rsidR="002810D4" w:rsidRPr="00AD2ABA">
        <w:t>feeder</w:t>
      </w:r>
      <w:r w:rsidRPr="00AD2ABA">
        <w:t>, etc.)</w:t>
      </w:r>
      <w:r w:rsidR="00F72C4C" w:rsidRPr="00AD2ABA">
        <w:t xml:space="preserve"> are assumed to be 0 </w:t>
      </w:r>
      <w:r w:rsidRPr="00AD2ABA">
        <w:t>dB</w:t>
      </w:r>
      <w:r w:rsidR="00F72C4C" w:rsidRPr="00AD2ABA">
        <w:t>, for the purpose of requirements derivation</w:t>
      </w:r>
      <w:r w:rsidRPr="00AD2ABA">
        <w:t xml:space="preserve">. </w:t>
      </w:r>
    </w:p>
    <w:p w14:paraId="42A5706C" w14:textId="202F366D" w:rsidR="0026581D" w:rsidRPr="00AD2ABA" w:rsidRDefault="0026581D" w:rsidP="0026581D">
      <w:pPr>
        <w:spacing w:after="120"/>
        <w:rPr>
          <w:color w:val="000000" w:themeColor="text1"/>
          <w:lang w:val="en-US" w:eastAsia="zh-CN"/>
        </w:rPr>
      </w:pPr>
      <w:r w:rsidRPr="00AD2ABA">
        <w:rPr>
          <w:color w:val="000000" w:themeColor="text1"/>
          <w:lang w:val="en-US" w:eastAsia="zh-CN"/>
        </w:rPr>
        <w:t xml:space="preserve">For </w:t>
      </w:r>
      <w:r w:rsidR="003E6EF2" w:rsidRPr="00AD2ABA">
        <w:rPr>
          <w:color w:val="000000" w:themeColor="text1"/>
          <w:lang w:val="en-US" w:eastAsia="zh-CN"/>
        </w:rPr>
        <w:t xml:space="preserve">the RMR deployment flexibility, </w:t>
      </w:r>
      <w:r w:rsidRPr="00AD2ABA">
        <w:rPr>
          <w:color w:val="000000" w:themeColor="text1"/>
          <w:lang w:val="en-US" w:eastAsia="zh-CN"/>
        </w:rPr>
        <w:t xml:space="preserve">we may </w:t>
      </w:r>
      <w:r w:rsidR="003E6EF2" w:rsidRPr="00AD2ABA">
        <w:rPr>
          <w:color w:val="000000" w:themeColor="text1"/>
          <w:lang w:val="en-US" w:eastAsia="zh-CN"/>
        </w:rPr>
        <w:t xml:space="preserve">further </w:t>
      </w:r>
      <w:r w:rsidRPr="00AD2ABA">
        <w:rPr>
          <w:color w:val="000000" w:themeColor="text1"/>
          <w:lang w:val="en-US" w:eastAsia="zh-CN"/>
        </w:rPr>
        <w:t xml:space="preserve">look into the range of antenna gain values that </w:t>
      </w:r>
      <w:r w:rsidR="003E6EF2" w:rsidRPr="00AD2ABA">
        <w:rPr>
          <w:color w:val="000000" w:themeColor="text1"/>
          <w:lang w:val="en-US" w:eastAsia="zh-CN"/>
        </w:rPr>
        <w:t xml:space="preserve">are </w:t>
      </w:r>
      <w:r w:rsidRPr="00AD2ABA">
        <w:rPr>
          <w:color w:val="000000" w:themeColor="text1"/>
          <w:lang w:val="en-US" w:eastAsia="zh-CN"/>
        </w:rPr>
        <w:t xml:space="preserve">envisioned for </w:t>
      </w:r>
      <w:r w:rsidR="00AD2ABA" w:rsidRPr="00AD2ABA">
        <w:rPr>
          <w:color w:val="000000" w:themeColor="text1"/>
          <w:lang w:val="en-US" w:eastAsia="zh-CN"/>
        </w:rPr>
        <w:t>RMR900</w:t>
      </w:r>
      <w:r w:rsidR="00EC42F4" w:rsidRPr="00AD2ABA">
        <w:rPr>
          <w:color w:val="000000" w:themeColor="text1"/>
          <w:lang w:val="en-US" w:eastAsia="zh-CN"/>
        </w:rPr>
        <w:t xml:space="preserve">. Last meeting antenna gain values were proposed in </w:t>
      </w:r>
      <w:r w:rsidR="00AD2ABA" w:rsidRPr="00AD2ABA">
        <w:rPr>
          <w:color w:val="000000" w:themeColor="text1"/>
          <w:lang w:val="en-US" w:eastAsia="zh-CN"/>
        </w:rPr>
        <w:t>[8</w:t>
      </w:r>
      <w:r w:rsidR="00EC42F4" w:rsidRPr="00AD2ABA">
        <w:rPr>
          <w:color w:val="000000" w:themeColor="text1"/>
          <w:lang w:val="en-US" w:eastAsia="zh-CN"/>
        </w:rPr>
        <w:t xml:space="preserve">]: </w:t>
      </w:r>
    </w:p>
    <w:p w14:paraId="0541C776" w14:textId="6C93072B" w:rsidR="003E6EF2" w:rsidRPr="00AD2ABA" w:rsidRDefault="003E6EF2" w:rsidP="003E6EF2">
      <w:pPr>
        <w:pStyle w:val="ListParagraph"/>
        <w:numPr>
          <w:ilvl w:val="0"/>
          <w:numId w:val="46"/>
        </w:numPr>
        <w:spacing w:after="120"/>
        <w:rPr>
          <w:rFonts w:ascii="Times New Roman" w:hAnsi="Times New Roman" w:cs="Times New Roman"/>
          <w:color w:val="000000" w:themeColor="text1"/>
          <w:sz w:val="20"/>
          <w:szCs w:val="20"/>
        </w:rPr>
      </w:pPr>
      <w:r w:rsidRPr="00AD2ABA">
        <w:rPr>
          <w:rFonts w:ascii="Times New Roman" w:hAnsi="Times New Roman" w:cs="Times New Roman"/>
          <w:color w:val="000000" w:themeColor="text1"/>
          <w:sz w:val="20"/>
          <w:szCs w:val="20"/>
        </w:rPr>
        <w:t xml:space="preserve">For RMR 900: value of </w:t>
      </w:r>
      <w:r w:rsidR="001642D5" w:rsidRPr="00AD2ABA">
        <w:rPr>
          <w:rFonts w:ascii="Times New Roman" w:hAnsi="Times New Roman" w:cs="Times New Roman"/>
          <w:color w:val="000000" w:themeColor="text1"/>
          <w:sz w:val="20"/>
          <w:szCs w:val="20"/>
        </w:rPr>
        <w:t>[</w:t>
      </w:r>
      <w:r w:rsidR="00EC42F4" w:rsidRPr="00AD2ABA">
        <w:rPr>
          <w:rFonts w:ascii="Times New Roman" w:hAnsi="Times New Roman" w:cs="Times New Roman"/>
          <w:color w:val="000000" w:themeColor="text1"/>
          <w:sz w:val="20"/>
          <w:szCs w:val="20"/>
        </w:rPr>
        <w:t>17</w:t>
      </w:r>
      <w:r w:rsidR="001642D5" w:rsidRPr="00AD2ABA">
        <w:rPr>
          <w:rFonts w:ascii="Times New Roman" w:hAnsi="Times New Roman" w:cs="Times New Roman"/>
          <w:color w:val="000000" w:themeColor="text1"/>
          <w:sz w:val="20"/>
          <w:szCs w:val="20"/>
        </w:rPr>
        <w:t>] dBi</w:t>
      </w:r>
      <w:r w:rsidRPr="00AD2ABA">
        <w:rPr>
          <w:rFonts w:ascii="Times New Roman" w:hAnsi="Times New Roman" w:cs="Times New Roman"/>
          <w:color w:val="000000" w:themeColor="text1"/>
          <w:sz w:val="20"/>
          <w:szCs w:val="20"/>
        </w:rPr>
        <w:t xml:space="preserve"> may be </w:t>
      </w:r>
      <w:r w:rsidR="001642D5" w:rsidRPr="00AD2ABA">
        <w:rPr>
          <w:rFonts w:ascii="Times New Roman" w:hAnsi="Times New Roman" w:cs="Times New Roman"/>
          <w:color w:val="000000" w:themeColor="text1"/>
          <w:sz w:val="20"/>
          <w:szCs w:val="20"/>
        </w:rPr>
        <w:t>considered as the starting point</w:t>
      </w:r>
    </w:p>
    <w:p w14:paraId="04DDCBD4" w14:textId="7BFF5BEF" w:rsidR="003E6EF2" w:rsidRPr="001642D5" w:rsidRDefault="001F28D7" w:rsidP="001F28D7">
      <w:pPr>
        <w:spacing w:after="120"/>
        <w:rPr>
          <w:color w:val="000000" w:themeColor="text1"/>
          <w:lang w:val="en-US" w:eastAsia="zh-CN"/>
        </w:rPr>
      </w:pPr>
      <w:r w:rsidRPr="00AD2ABA">
        <w:rPr>
          <w:b/>
          <w:color w:val="000000" w:themeColor="text1"/>
          <w:lang w:val="en-US" w:eastAsia="zh-CN"/>
        </w:rPr>
        <w:t xml:space="preserve">Proposal </w:t>
      </w:r>
      <w:r w:rsidR="00C63652" w:rsidRPr="00AD2ABA">
        <w:rPr>
          <w:b/>
          <w:color w:val="000000" w:themeColor="text1"/>
          <w:lang w:val="en-US" w:eastAsia="zh-CN"/>
        </w:rPr>
        <w:t>3</w:t>
      </w:r>
      <w:r w:rsidRPr="00AD2ABA">
        <w:rPr>
          <w:color w:val="000000" w:themeColor="text1"/>
          <w:lang w:val="en-US" w:eastAsia="zh-CN"/>
        </w:rPr>
        <w:t xml:space="preserve">: based on Proposal 1, further discuss on the feasible antenna gain value for </w:t>
      </w:r>
      <w:r w:rsidR="00AD2ABA" w:rsidRPr="00AD2ABA">
        <w:rPr>
          <w:color w:val="000000" w:themeColor="text1"/>
          <w:lang w:val="en-US" w:eastAsia="zh-CN"/>
        </w:rPr>
        <w:t>RMR 900</w:t>
      </w:r>
      <w:r w:rsidR="001642D5" w:rsidRPr="00AD2ABA">
        <w:rPr>
          <w:color w:val="000000" w:themeColor="text1"/>
          <w:lang w:val="en-US" w:eastAsia="zh-CN"/>
        </w:rPr>
        <w:t>, with the [</w:t>
      </w:r>
      <w:r w:rsidR="00AD2ABA" w:rsidRPr="00AD2ABA">
        <w:rPr>
          <w:color w:val="000000" w:themeColor="text1"/>
          <w:lang w:val="en-US" w:eastAsia="zh-CN"/>
        </w:rPr>
        <w:t>17</w:t>
      </w:r>
      <w:r w:rsidR="001642D5" w:rsidRPr="00AD2ABA">
        <w:rPr>
          <w:color w:val="000000" w:themeColor="text1"/>
          <w:lang w:val="en-US" w:eastAsia="zh-CN"/>
        </w:rPr>
        <w:t>] dBi being the starting point</w:t>
      </w:r>
      <w:r w:rsidRPr="00AD2ABA">
        <w:rPr>
          <w:color w:val="000000" w:themeColor="text1"/>
          <w:lang w:val="en-US" w:eastAsia="zh-CN"/>
        </w:rPr>
        <w:t>.</w:t>
      </w:r>
      <w:r w:rsidRPr="001642D5">
        <w:rPr>
          <w:color w:val="000000" w:themeColor="text1"/>
          <w:lang w:val="en-US" w:eastAsia="zh-CN"/>
        </w:rPr>
        <w:t xml:space="preserve"> </w:t>
      </w:r>
    </w:p>
    <w:p w14:paraId="1025D7C7" w14:textId="7B94E802" w:rsidR="00A12D06" w:rsidRDefault="00A12D06" w:rsidP="00A12D06">
      <w:pPr>
        <w:pStyle w:val="Heading1"/>
        <w:numPr>
          <w:ilvl w:val="1"/>
          <w:numId w:val="2"/>
        </w:numPr>
        <w:overflowPunct w:val="0"/>
        <w:autoSpaceDE w:val="0"/>
        <w:autoSpaceDN w:val="0"/>
        <w:adjustRightInd w:val="0"/>
        <w:textAlignment w:val="baseline"/>
        <w:rPr>
          <w:color w:val="000000" w:themeColor="text1"/>
        </w:rPr>
      </w:pPr>
      <w:r w:rsidRPr="001642D5">
        <w:rPr>
          <w:color w:val="000000" w:themeColor="text1"/>
        </w:rPr>
        <w:t>BS rated output power</w:t>
      </w:r>
    </w:p>
    <w:p w14:paraId="16D3AF75" w14:textId="36174B46" w:rsidR="00A12D06" w:rsidRPr="006C2918" w:rsidRDefault="00D25A82" w:rsidP="00D25A82">
      <w:pPr>
        <w:rPr>
          <w:rFonts w:eastAsia="SimSun"/>
          <w:color w:val="000000" w:themeColor="text1"/>
          <w:szCs w:val="24"/>
          <w:lang w:eastAsia="zh-CN"/>
        </w:rPr>
      </w:pPr>
      <w:r w:rsidRPr="00D25A82">
        <w:rPr>
          <w:lang w:val="en-US"/>
        </w:rPr>
        <w:t xml:space="preserve">During last meeting, a WF </w:t>
      </w:r>
      <w:r>
        <w:rPr>
          <w:lang w:val="en-US"/>
        </w:rPr>
        <w:t xml:space="preserve">in [1] </w:t>
      </w:r>
      <w:r w:rsidRPr="006C2918">
        <w:rPr>
          <w:color w:val="000000" w:themeColor="text1"/>
          <w:lang w:val="en-US"/>
        </w:rPr>
        <w:t>suggested to c</w:t>
      </w:r>
      <w:r w:rsidR="00A12D06" w:rsidRPr="006C2918">
        <w:rPr>
          <w:rFonts w:eastAsia="SimSun"/>
          <w:color w:val="000000" w:themeColor="text1"/>
          <w:szCs w:val="24"/>
          <w:lang w:eastAsia="zh-CN"/>
        </w:rPr>
        <w:t xml:space="preserve">ontinue the discussion </w:t>
      </w:r>
      <w:r w:rsidRPr="006C2918">
        <w:rPr>
          <w:rFonts w:eastAsia="SimSun"/>
          <w:color w:val="000000" w:themeColor="text1"/>
          <w:szCs w:val="24"/>
          <w:lang w:eastAsia="zh-CN"/>
        </w:rPr>
        <w:t>on the BS rated output power</w:t>
      </w:r>
      <w:r w:rsidR="00A12D06" w:rsidRPr="006C2918">
        <w:rPr>
          <w:rFonts w:eastAsia="SimSun"/>
          <w:color w:val="000000" w:themeColor="text1"/>
          <w:szCs w:val="24"/>
          <w:lang w:eastAsia="zh-CN"/>
        </w:rPr>
        <w:t>, including consideration of the following items:</w:t>
      </w:r>
    </w:p>
    <w:p w14:paraId="51FEDDE4" w14:textId="0E76D757" w:rsidR="00A12D06" w:rsidRPr="00AD2ABA" w:rsidRDefault="00A12D06" w:rsidP="006C2918">
      <w:pPr>
        <w:pStyle w:val="ListParagraph"/>
        <w:numPr>
          <w:ilvl w:val="0"/>
          <w:numId w:val="46"/>
        </w:numPr>
        <w:spacing w:after="120"/>
        <w:rPr>
          <w:rFonts w:ascii="Times New Roman" w:hAnsi="Times New Roman" w:cs="Times New Roman"/>
          <w:color w:val="000000" w:themeColor="text1"/>
          <w:sz w:val="20"/>
          <w:szCs w:val="20"/>
        </w:rPr>
      </w:pPr>
      <w:r w:rsidRPr="00AD2ABA">
        <w:rPr>
          <w:rFonts w:ascii="Times New Roman" w:hAnsi="Times New Roman" w:cs="Times New Roman"/>
          <w:color w:val="000000" w:themeColor="text1"/>
          <w:sz w:val="20"/>
          <w:szCs w:val="20"/>
        </w:rPr>
        <w:t>ECC rated power limit translation (based on table 3 of ECC decision (20)02 for RMR900),</w:t>
      </w:r>
    </w:p>
    <w:p w14:paraId="73400A1A" w14:textId="1AF0DD8A" w:rsidR="006C2918" w:rsidRPr="00AD2ABA" w:rsidRDefault="006C2918" w:rsidP="006C2918">
      <w:pPr>
        <w:pStyle w:val="ListParagraph"/>
        <w:numPr>
          <w:ilvl w:val="0"/>
          <w:numId w:val="46"/>
        </w:numPr>
        <w:spacing w:after="120"/>
        <w:rPr>
          <w:rFonts w:ascii="Times New Roman" w:hAnsi="Times New Roman" w:cs="Times New Roman"/>
          <w:color w:val="000000" w:themeColor="text1"/>
          <w:sz w:val="20"/>
          <w:szCs w:val="20"/>
        </w:rPr>
      </w:pPr>
      <w:r w:rsidRPr="00AD2ABA">
        <w:rPr>
          <w:rFonts w:ascii="Times New Roman" w:hAnsi="Times New Roman" w:cs="Times New Roman"/>
          <w:color w:val="000000" w:themeColor="text1"/>
          <w:sz w:val="20"/>
          <w:szCs w:val="20"/>
        </w:rPr>
        <w:t>Manufacturer declarations of the rated output power (BS product capability).</w:t>
      </w:r>
    </w:p>
    <w:p w14:paraId="5932219B" w14:textId="77777777" w:rsidR="006C2918" w:rsidRPr="00AD2ABA" w:rsidRDefault="006C2918" w:rsidP="00A12D06">
      <w:pPr>
        <w:spacing w:after="120"/>
        <w:rPr>
          <w:rFonts w:eastAsia="SimSun"/>
          <w:color w:val="000000" w:themeColor="text1"/>
          <w:szCs w:val="24"/>
          <w:lang w:val="en-US" w:eastAsia="zh-CN"/>
        </w:rPr>
      </w:pPr>
    </w:p>
    <w:tbl>
      <w:tblPr>
        <w:tblStyle w:val="TableGrid"/>
        <w:tblW w:w="0" w:type="auto"/>
        <w:tblLook w:val="04A0" w:firstRow="1" w:lastRow="0" w:firstColumn="1" w:lastColumn="0" w:noHBand="0" w:noVBand="1"/>
      </w:tblPr>
      <w:tblGrid>
        <w:gridCol w:w="9631"/>
      </w:tblGrid>
      <w:tr w:rsidR="006C2918" w:rsidRPr="00AD2ABA" w14:paraId="537F5674" w14:textId="77777777" w:rsidTr="00D25A82">
        <w:tc>
          <w:tcPr>
            <w:tcW w:w="9631" w:type="dxa"/>
          </w:tcPr>
          <w:p w14:paraId="51B62391" w14:textId="1EE829C1" w:rsidR="00D25A82" w:rsidRPr="00AD2ABA" w:rsidRDefault="00D25A82" w:rsidP="00D25A82">
            <w:pPr>
              <w:spacing w:after="120"/>
              <w:jc w:val="center"/>
              <w:rPr>
                <w:rFonts w:eastAsia="SimSun"/>
                <w:color w:val="000000" w:themeColor="text1"/>
                <w:szCs w:val="24"/>
                <w:lang w:eastAsia="zh-CN"/>
              </w:rPr>
            </w:pPr>
            <w:r w:rsidRPr="00AD2ABA">
              <w:rPr>
                <w:noProof/>
                <w:color w:val="000000" w:themeColor="text1"/>
                <w:lang w:val="en-US" w:eastAsia="zh-CN"/>
              </w:rPr>
              <w:drawing>
                <wp:inline distT="0" distB="0" distL="0" distR="0" wp14:anchorId="4B968497" wp14:editId="68696686">
                  <wp:extent cx="5610225" cy="2486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0225" cy="2486025"/>
                          </a:xfrm>
                          <a:prstGeom prst="rect">
                            <a:avLst/>
                          </a:prstGeom>
                        </pic:spPr>
                      </pic:pic>
                    </a:graphicData>
                  </a:graphic>
                </wp:inline>
              </w:drawing>
            </w:r>
          </w:p>
        </w:tc>
      </w:tr>
    </w:tbl>
    <w:p w14:paraId="628534C8" w14:textId="77777777" w:rsidR="00D25A82" w:rsidRPr="00AD2ABA" w:rsidRDefault="00D25A82" w:rsidP="00A12D06">
      <w:pPr>
        <w:spacing w:after="120"/>
        <w:rPr>
          <w:rFonts w:eastAsia="SimSun"/>
          <w:color w:val="FF0000"/>
          <w:szCs w:val="24"/>
          <w:lang w:eastAsia="zh-CN"/>
        </w:rPr>
      </w:pPr>
    </w:p>
    <w:p w14:paraId="2E1EA9D8" w14:textId="15FCF578" w:rsidR="00330F93" w:rsidRPr="00AD2ABA" w:rsidRDefault="00330F93" w:rsidP="008003EE">
      <w:pPr>
        <w:spacing w:after="120"/>
        <w:rPr>
          <w:color w:val="000000" w:themeColor="text1"/>
          <w:lang w:val="en-US" w:eastAsia="zh-CN"/>
        </w:rPr>
      </w:pPr>
      <w:r w:rsidRPr="00AD2ABA">
        <w:rPr>
          <w:color w:val="000000" w:themeColor="text1"/>
          <w:lang w:val="en-US" w:eastAsia="zh-CN"/>
        </w:rPr>
        <w:t>Referring to the above table from ECC decision, one can notice t</w:t>
      </w:r>
      <w:r w:rsidR="009D5421" w:rsidRPr="00AD2ABA">
        <w:rPr>
          <w:color w:val="000000" w:themeColor="text1"/>
          <w:lang w:val="en-US" w:eastAsia="zh-CN"/>
        </w:rPr>
        <w:t>hat there are in-block requirements defined in terms on the maximum EIRP levels allowed for the uncoordinated deployments</w:t>
      </w:r>
      <w:r w:rsidR="009D5421">
        <w:rPr>
          <w:color w:val="000000" w:themeColor="text1"/>
          <w:lang w:val="en-US" w:eastAsia="zh-CN"/>
        </w:rPr>
        <w:t xml:space="preserve">. One can envision that in case of coordinated deployments and the use of </w:t>
      </w:r>
      <w:r w:rsidR="009D5421" w:rsidRPr="00AD2ABA">
        <w:rPr>
          <w:color w:val="000000" w:themeColor="text1"/>
          <w:lang w:val="en-US" w:eastAsia="zh-CN"/>
        </w:rPr>
        <w:t xml:space="preserve">some interference mitigation techniques, one would be able to allow for higher EIRP values.  </w:t>
      </w:r>
    </w:p>
    <w:p w14:paraId="06F9B734" w14:textId="03FC1C23" w:rsidR="00330F93" w:rsidRPr="00AD2ABA" w:rsidRDefault="00B4493D" w:rsidP="008003EE">
      <w:pPr>
        <w:spacing w:after="120"/>
        <w:rPr>
          <w:color w:val="000000" w:themeColor="text1"/>
          <w:lang w:val="en-US" w:eastAsia="zh-CN"/>
        </w:rPr>
      </w:pPr>
      <w:r w:rsidRPr="00AD2ABA">
        <w:rPr>
          <w:color w:val="000000" w:themeColor="text1"/>
          <w:lang w:val="en-US" w:eastAsia="zh-CN"/>
        </w:rPr>
        <w:t xml:space="preserve">It should be noticed that in case of </w:t>
      </w:r>
      <w:r w:rsidR="00330F93" w:rsidRPr="00AD2ABA">
        <w:rPr>
          <w:color w:val="000000" w:themeColor="text1"/>
          <w:lang w:val="en-US" w:eastAsia="zh-CN"/>
        </w:rPr>
        <w:t xml:space="preserve">RMR900 operation, only the </w:t>
      </w:r>
      <w:r w:rsidRPr="00AD2ABA">
        <w:rPr>
          <w:color w:val="000000" w:themeColor="text1"/>
          <w:lang w:val="en-US" w:eastAsia="zh-CN"/>
        </w:rPr>
        <w:t xml:space="preserve">in-block </w:t>
      </w:r>
      <w:r w:rsidR="00330F93" w:rsidRPr="00AD2ABA">
        <w:rPr>
          <w:color w:val="000000" w:themeColor="text1"/>
          <w:lang w:val="en-US" w:eastAsia="zh-CN"/>
        </w:rPr>
        <w:t>limit specified for the 5 MHz channel bandwidth would be applicable</w:t>
      </w:r>
      <w:r w:rsidRPr="00AD2ABA">
        <w:rPr>
          <w:color w:val="000000" w:themeColor="text1"/>
          <w:lang w:val="en-US" w:eastAsia="zh-CN"/>
        </w:rPr>
        <w:t xml:space="preserve"> in RAN4 specification</w:t>
      </w:r>
      <w:r w:rsidR="00330F93" w:rsidRPr="00AD2ABA">
        <w:rPr>
          <w:color w:val="000000" w:themeColor="text1"/>
          <w:lang w:val="en-US" w:eastAsia="zh-CN"/>
        </w:rPr>
        <w:t xml:space="preserve">. </w:t>
      </w:r>
    </w:p>
    <w:p w14:paraId="448626A1" w14:textId="7919EED7" w:rsidR="00330F93" w:rsidRPr="00AD2ABA" w:rsidRDefault="00330F93" w:rsidP="008003EE">
      <w:pPr>
        <w:spacing w:after="120"/>
        <w:rPr>
          <w:color w:val="000000" w:themeColor="text1"/>
          <w:lang w:val="en-US" w:eastAsia="zh-CN"/>
        </w:rPr>
      </w:pPr>
      <w:r w:rsidRPr="00AD2ABA">
        <w:rPr>
          <w:b/>
          <w:color w:val="000000" w:themeColor="text1"/>
          <w:lang w:val="en-US" w:eastAsia="zh-CN"/>
        </w:rPr>
        <w:t>Observation</w:t>
      </w:r>
      <w:r w:rsidRPr="00AD2ABA">
        <w:rPr>
          <w:color w:val="000000" w:themeColor="text1"/>
          <w:lang w:val="en-US" w:eastAsia="zh-CN"/>
        </w:rPr>
        <w:t>: RMR900:</w:t>
      </w:r>
      <w:r w:rsidR="00B4493D" w:rsidRPr="00AD2ABA">
        <w:rPr>
          <w:color w:val="000000" w:themeColor="text1"/>
          <w:lang w:val="en-US" w:eastAsia="zh-CN"/>
        </w:rPr>
        <w:t xml:space="preserve"> only the limit specified for the 5 MHz channel bandwidth would be applicable in RAN4 specification.</w:t>
      </w:r>
    </w:p>
    <w:p w14:paraId="2F7A0BF5" w14:textId="1B066F3F" w:rsidR="008003EE" w:rsidRPr="00AD2ABA" w:rsidRDefault="0039031F" w:rsidP="008003EE">
      <w:pPr>
        <w:spacing w:after="120"/>
        <w:rPr>
          <w:color w:val="000000" w:themeColor="text1"/>
          <w:lang w:val="en-US" w:eastAsia="zh-CN"/>
        </w:rPr>
      </w:pPr>
      <w:r w:rsidRPr="00AD2ABA">
        <w:rPr>
          <w:color w:val="000000" w:themeColor="text1"/>
          <w:lang w:val="en-US" w:eastAsia="zh-CN"/>
        </w:rPr>
        <w:t xml:space="preserve">As already commented last meeting in [10], it is proposed to </w:t>
      </w:r>
      <w:r w:rsidR="008003EE" w:rsidRPr="00AD2ABA">
        <w:rPr>
          <w:color w:val="000000" w:themeColor="text1"/>
          <w:lang w:val="en-US" w:eastAsia="zh-CN"/>
        </w:rPr>
        <w:t xml:space="preserve">proceed with the following </w:t>
      </w:r>
      <w:r w:rsidRPr="00AD2ABA">
        <w:rPr>
          <w:color w:val="000000" w:themeColor="text1"/>
          <w:lang w:val="en-US" w:eastAsia="zh-CN"/>
        </w:rPr>
        <w:t xml:space="preserve">way to specify the </w:t>
      </w:r>
      <w:r w:rsidR="008003EE" w:rsidRPr="00AD2ABA">
        <w:rPr>
          <w:color w:val="000000" w:themeColor="text1"/>
          <w:lang w:val="en-US" w:eastAsia="zh-CN"/>
        </w:rPr>
        <w:t xml:space="preserve">maximum rated power </w:t>
      </w:r>
      <w:r w:rsidR="00B85BEC" w:rsidRPr="00AD2ABA">
        <w:rPr>
          <w:color w:val="000000" w:themeColor="text1"/>
          <w:lang w:val="en-US" w:eastAsia="zh-CN"/>
        </w:rPr>
        <w:t xml:space="preserve">limit </w:t>
      </w:r>
      <w:r w:rsidR="008003EE" w:rsidRPr="00AD2ABA">
        <w:rPr>
          <w:color w:val="000000" w:themeColor="text1"/>
          <w:lang w:val="en-US" w:eastAsia="zh-CN"/>
        </w:rPr>
        <w:t xml:space="preserve">for RMR BS, based on the </w:t>
      </w:r>
      <w:r w:rsidRPr="00AD2ABA">
        <w:rPr>
          <w:color w:val="000000" w:themeColor="text1"/>
          <w:lang w:val="en-US" w:eastAsia="zh-CN"/>
        </w:rPr>
        <w:t xml:space="preserve">above extracted </w:t>
      </w:r>
      <w:r w:rsidR="008003EE" w:rsidRPr="00AD2ABA">
        <w:rPr>
          <w:color w:val="000000" w:themeColor="text1"/>
          <w:lang w:val="en-US" w:eastAsia="zh-CN"/>
        </w:rPr>
        <w:t xml:space="preserve">ECC limit: </w:t>
      </w:r>
    </w:p>
    <w:p w14:paraId="7B0E6684" w14:textId="084ABA3D" w:rsidR="0039031F" w:rsidRPr="00AD2ABA" w:rsidRDefault="007244A4" w:rsidP="0039031F">
      <w:pPr>
        <w:spacing w:after="120"/>
        <w:jc w:val="center"/>
        <w:rPr>
          <w:rFonts w:eastAsia="SimSun"/>
          <w:color w:val="000000" w:themeColor="text1"/>
          <w:szCs w:val="24"/>
          <w:lang w:eastAsia="zh-CN"/>
        </w:rPr>
      </w:pPr>
      <w:r w:rsidRPr="00AD2ABA">
        <w:rPr>
          <w:rFonts w:eastAsia="SimSun"/>
          <w:color w:val="000000" w:themeColor="text1"/>
          <w:szCs w:val="24"/>
          <w:lang w:eastAsia="zh-CN"/>
        </w:rPr>
        <w:t xml:space="preserve">RMR900: </w:t>
      </w:r>
      <w:r w:rsidR="0039031F" w:rsidRPr="00AD2ABA">
        <w:rPr>
          <w:rFonts w:eastAsia="SimSun"/>
          <w:color w:val="000000" w:themeColor="text1"/>
          <w:szCs w:val="24"/>
          <w:lang w:eastAsia="zh-CN"/>
        </w:rPr>
        <w:t>(64.5 – G</w:t>
      </w:r>
      <w:r w:rsidR="0039031F" w:rsidRPr="00AD2ABA">
        <w:rPr>
          <w:rFonts w:eastAsia="SimSun"/>
          <w:color w:val="000000" w:themeColor="text1"/>
          <w:szCs w:val="24"/>
          <w:vertAlign w:val="subscript"/>
          <w:lang w:eastAsia="zh-CN"/>
        </w:rPr>
        <w:t>antRMR900</w:t>
      </w:r>
      <w:r w:rsidR="008003EE" w:rsidRPr="00AD2ABA">
        <w:rPr>
          <w:rFonts w:eastAsia="SimSun"/>
          <w:color w:val="000000" w:themeColor="text1"/>
          <w:szCs w:val="24"/>
          <w:lang w:eastAsia="zh-CN"/>
        </w:rPr>
        <w:t>) dBm / 5</w:t>
      </w:r>
      <w:r w:rsidRPr="00AD2ABA">
        <w:rPr>
          <w:rFonts w:eastAsia="SimSun"/>
          <w:color w:val="000000" w:themeColor="text1"/>
          <w:szCs w:val="24"/>
          <w:lang w:eastAsia="zh-CN"/>
        </w:rPr>
        <w:t xml:space="preserve"> </w:t>
      </w:r>
      <w:r w:rsidR="008003EE" w:rsidRPr="00AD2ABA">
        <w:rPr>
          <w:rFonts w:eastAsia="SimSun"/>
          <w:color w:val="000000" w:themeColor="text1"/>
          <w:szCs w:val="24"/>
          <w:lang w:eastAsia="zh-CN"/>
        </w:rPr>
        <w:t>MHz + (f</w:t>
      </w:r>
      <w:r w:rsidR="008003EE" w:rsidRPr="00AD2ABA">
        <w:rPr>
          <w:rFonts w:eastAsia="SimSun"/>
          <w:color w:val="000000" w:themeColor="text1"/>
          <w:szCs w:val="24"/>
          <w:vertAlign w:val="subscript"/>
          <w:lang w:eastAsia="zh-CN"/>
        </w:rPr>
        <w:t>DL</w:t>
      </w:r>
      <w:r w:rsidR="008003EE" w:rsidRPr="00AD2ABA">
        <w:rPr>
          <w:rFonts w:eastAsia="SimSun"/>
          <w:color w:val="000000" w:themeColor="text1"/>
          <w:szCs w:val="24"/>
          <w:lang w:eastAsia="zh-CN"/>
        </w:rPr>
        <w:t>-922.1) x 40/3 dB</w:t>
      </w:r>
    </w:p>
    <w:p w14:paraId="0C5478AA" w14:textId="66FC261B" w:rsidR="0039031F" w:rsidRPr="00AD2ABA" w:rsidRDefault="008003EE" w:rsidP="008003EE">
      <w:pPr>
        <w:spacing w:after="120"/>
        <w:rPr>
          <w:rFonts w:eastAsia="SimSun"/>
          <w:color w:val="000000" w:themeColor="text1"/>
          <w:szCs w:val="24"/>
          <w:lang w:eastAsia="zh-CN"/>
        </w:rPr>
      </w:pPr>
      <w:r w:rsidRPr="00AD2ABA">
        <w:rPr>
          <w:rFonts w:eastAsia="SimSun"/>
          <w:color w:val="000000" w:themeColor="text1"/>
          <w:szCs w:val="24"/>
          <w:lang w:eastAsia="zh-CN"/>
        </w:rPr>
        <w:t>where</w:t>
      </w:r>
      <w:r w:rsidR="0039031F" w:rsidRPr="00AD2ABA">
        <w:rPr>
          <w:rFonts w:eastAsia="SimSun"/>
          <w:color w:val="000000" w:themeColor="text1"/>
          <w:szCs w:val="24"/>
          <w:lang w:eastAsia="zh-CN"/>
        </w:rPr>
        <w:t xml:space="preserve"> G</w:t>
      </w:r>
      <w:r w:rsidR="0039031F" w:rsidRPr="00AD2ABA">
        <w:rPr>
          <w:rFonts w:eastAsia="SimSun"/>
          <w:color w:val="000000" w:themeColor="text1"/>
          <w:szCs w:val="24"/>
          <w:vertAlign w:val="subscript"/>
          <w:lang w:eastAsia="zh-CN"/>
        </w:rPr>
        <w:t>antRMR900</w:t>
      </w:r>
      <w:r w:rsidR="003E1618" w:rsidRPr="00AD2ABA">
        <w:rPr>
          <w:rFonts w:eastAsia="SimSun"/>
          <w:color w:val="000000" w:themeColor="text1"/>
          <w:szCs w:val="24"/>
          <w:vertAlign w:val="subscript"/>
          <w:lang w:eastAsia="zh-CN"/>
        </w:rPr>
        <w:t xml:space="preserve"> </w:t>
      </w:r>
      <w:r w:rsidRPr="00AD2ABA">
        <w:rPr>
          <w:rFonts w:eastAsia="SimSun"/>
          <w:color w:val="000000" w:themeColor="text1"/>
          <w:szCs w:val="24"/>
          <w:lang w:eastAsia="zh-CN"/>
        </w:rPr>
        <w:t xml:space="preserve">is </w:t>
      </w:r>
      <w:r w:rsidR="0039031F" w:rsidRPr="00AD2ABA">
        <w:rPr>
          <w:rFonts w:eastAsia="SimSun"/>
          <w:color w:val="000000" w:themeColor="text1"/>
          <w:szCs w:val="24"/>
          <w:lang w:eastAsia="zh-CN"/>
        </w:rPr>
        <w:t>the antenna gain of the RMR BS.</w:t>
      </w:r>
    </w:p>
    <w:p w14:paraId="388BDDF1" w14:textId="5422ECE0" w:rsidR="0039031F" w:rsidRPr="00AD2ABA" w:rsidRDefault="007244A4" w:rsidP="008003EE">
      <w:pPr>
        <w:spacing w:after="120"/>
        <w:rPr>
          <w:rFonts w:eastAsia="SimSun"/>
          <w:color w:val="000000" w:themeColor="text1"/>
          <w:lang w:eastAsia="zh-CN"/>
        </w:rPr>
      </w:pPr>
      <w:r w:rsidRPr="00AD2ABA">
        <w:rPr>
          <w:rFonts w:eastAsia="SimSun"/>
          <w:color w:val="000000" w:themeColor="text1"/>
          <w:szCs w:val="24"/>
          <w:lang w:eastAsia="zh-CN"/>
        </w:rPr>
        <w:t xml:space="preserve">Referring to the discussion on </w:t>
      </w:r>
      <w:r w:rsidRPr="00AD2ABA">
        <w:rPr>
          <w:rFonts w:eastAsia="SimSun"/>
          <w:color w:val="000000" w:themeColor="text1"/>
          <w:lang w:eastAsia="zh-CN"/>
        </w:rPr>
        <w:t xml:space="preserve">section 2.1, the </w:t>
      </w:r>
      <w:r w:rsidR="003E0C25" w:rsidRPr="00AD2ABA">
        <w:rPr>
          <w:rFonts w:eastAsia="SimSun"/>
          <w:color w:val="000000" w:themeColor="text1"/>
          <w:szCs w:val="24"/>
          <w:lang w:eastAsia="zh-CN"/>
        </w:rPr>
        <w:t>G</w:t>
      </w:r>
      <w:r w:rsidR="003E0C25" w:rsidRPr="00AD2ABA">
        <w:rPr>
          <w:rFonts w:eastAsia="SimSun"/>
          <w:color w:val="000000" w:themeColor="text1"/>
          <w:szCs w:val="24"/>
          <w:vertAlign w:val="subscript"/>
          <w:lang w:eastAsia="zh-CN"/>
        </w:rPr>
        <w:t xml:space="preserve">antRMR900 </w:t>
      </w:r>
      <w:r w:rsidRPr="00AD2ABA">
        <w:rPr>
          <w:rFonts w:eastAsia="SimSun"/>
          <w:color w:val="000000" w:themeColor="text1"/>
          <w:lang w:eastAsia="zh-CN"/>
        </w:rPr>
        <w:t xml:space="preserve">could be either of the options: </w:t>
      </w:r>
    </w:p>
    <w:p w14:paraId="6CA5ACF8" w14:textId="715D1F91" w:rsidR="008003EE" w:rsidRPr="00AD2ABA" w:rsidRDefault="008003EE" w:rsidP="0039031F">
      <w:pPr>
        <w:pStyle w:val="ListParagraph"/>
        <w:numPr>
          <w:ilvl w:val="0"/>
          <w:numId w:val="48"/>
        </w:numPr>
        <w:spacing w:after="120"/>
        <w:rPr>
          <w:rFonts w:ascii="Times New Roman" w:eastAsia="SimSun" w:hAnsi="Times New Roman" w:cs="Times New Roman"/>
          <w:color w:val="000000" w:themeColor="text1"/>
          <w:sz w:val="20"/>
          <w:szCs w:val="20"/>
        </w:rPr>
      </w:pPr>
      <w:r w:rsidRPr="00AD2ABA">
        <w:rPr>
          <w:rFonts w:ascii="Times New Roman" w:eastAsia="SimSun" w:hAnsi="Times New Roman" w:cs="Times New Roman"/>
          <w:color w:val="000000" w:themeColor="text1"/>
          <w:sz w:val="20"/>
          <w:szCs w:val="20"/>
        </w:rPr>
        <w:t xml:space="preserve">manufacturer declared </w:t>
      </w:r>
      <w:r w:rsidR="007244A4" w:rsidRPr="00AD2ABA">
        <w:rPr>
          <w:rFonts w:ascii="Times New Roman" w:eastAsia="SimSun" w:hAnsi="Times New Roman" w:cs="Times New Roman"/>
          <w:color w:val="000000" w:themeColor="text1"/>
          <w:sz w:val="20"/>
          <w:szCs w:val="20"/>
        </w:rPr>
        <w:t>value</w:t>
      </w:r>
      <w:r w:rsidRPr="00AD2ABA">
        <w:rPr>
          <w:rFonts w:ascii="Times New Roman" w:eastAsia="SimSun" w:hAnsi="Times New Roman" w:cs="Times New Roman"/>
          <w:color w:val="000000" w:themeColor="text1"/>
          <w:sz w:val="20"/>
          <w:szCs w:val="20"/>
        </w:rPr>
        <w:t>, or</w:t>
      </w:r>
    </w:p>
    <w:p w14:paraId="2AE985EE" w14:textId="44D1D34A" w:rsidR="008003EE" w:rsidRDefault="008003EE" w:rsidP="0039031F">
      <w:pPr>
        <w:pStyle w:val="ListParagraph"/>
        <w:numPr>
          <w:ilvl w:val="0"/>
          <w:numId w:val="48"/>
        </w:numPr>
        <w:spacing w:after="120"/>
        <w:rPr>
          <w:rFonts w:ascii="Times New Roman" w:eastAsia="SimSun" w:hAnsi="Times New Roman" w:cs="Times New Roman"/>
          <w:color w:val="000000" w:themeColor="text1"/>
          <w:sz w:val="20"/>
          <w:szCs w:val="20"/>
        </w:rPr>
      </w:pPr>
      <w:r w:rsidRPr="007244A4">
        <w:rPr>
          <w:rFonts w:ascii="Times New Roman" w:eastAsia="SimSun" w:hAnsi="Times New Roman" w:cs="Times New Roman"/>
          <w:color w:val="000000" w:themeColor="text1"/>
          <w:sz w:val="20"/>
          <w:szCs w:val="20"/>
        </w:rPr>
        <w:t>fixed value.</w:t>
      </w:r>
    </w:p>
    <w:p w14:paraId="28D63903" w14:textId="738BA1B5" w:rsidR="00330F93" w:rsidRDefault="00330F93" w:rsidP="00330F93">
      <w:pPr>
        <w:spacing w:after="120"/>
        <w:rPr>
          <w:rFonts w:eastAsia="SimSun"/>
          <w:color w:val="000000" w:themeColor="text1"/>
        </w:rPr>
      </w:pPr>
      <w:r>
        <w:rPr>
          <w:rFonts w:eastAsia="SimSun"/>
          <w:color w:val="000000" w:themeColor="text1"/>
        </w:rPr>
        <w:t xml:space="preserve">The above approach allows to proceed either Option 1, or Option 2. </w:t>
      </w:r>
    </w:p>
    <w:p w14:paraId="7AFB64FD" w14:textId="324E2D8A" w:rsidR="00B85BEC" w:rsidRPr="00AD2ABA" w:rsidRDefault="00330F93" w:rsidP="00B85BEC">
      <w:pPr>
        <w:spacing w:after="120"/>
        <w:rPr>
          <w:color w:val="000000" w:themeColor="text1"/>
          <w:lang w:val="en-US" w:eastAsia="zh-CN"/>
        </w:rPr>
      </w:pPr>
      <w:r w:rsidRPr="00330F93">
        <w:rPr>
          <w:rFonts w:eastAsia="SimSun"/>
          <w:b/>
          <w:color w:val="000000" w:themeColor="text1"/>
        </w:rPr>
        <w:t>Proposal 4</w:t>
      </w:r>
      <w:r>
        <w:rPr>
          <w:rFonts w:eastAsia="SimSun"/>
          <w:color w:val="000000" w:themeColor="text1"/>
        </w:rPr>
        <w:t xml:space="preserve">: </w:t>
      </w:r>
      <w:r w:rsidR="00B85BEC">
        <w:rPr>
          <w:color w:val="000000" w:themeColor="text1"/>
          <w:lang w:val="en-US" w:eastAsia="zh-CN"/>
        </w:rPr>
        <w:t xml:space="preserve">agree </w:t>
      </w:r>
      <w:r w:rsidR="00B85BEC" w:rsidRPr="00AD2ABA">
        <w:rPr>
          <w:color w:val="000000" w:themeColor="text1"/>
          <w:lang w:val="en-US" w:eastAsia="zh-CN"/>
        </w:rPr>
        <w:t xml:space="preserve">the following way to specify the maximum rated power limit for RMR BS: </w:t>
      </w:r>
    </w:p>
    <w:p w14:paraId="195E392B" w14:textId="77777777" w:rsidR="00B85BEC" w:rsidRPr="00AD2ABA" w:rsidRDefault="00B85BEC" w:rsidP="00B85BEC">
      <w:pPr>
        <w:spacing w:after="120"/>
        <w:jc w:val="center"/>
        <w:rPr>
          <w:rFonts w:eastAsia="SimSun"/>
          <w:color w:val="000000" w:themeColor="text1"/>
          <w:szCs w:val="24"/>
          <w:lang w:eastAsia="zh-CN"/>
        </w:rPr>
      </w:pPr>
      <w:r w:rsidRPr="00AD2ABA">
        <w:rPr>
          <w:rFonts w:eastAsia="SimSun"/>
          <w:color w:val="000000" w:themeColor="text1"/>
          <w:szCs w:val="24"/>
          <w:lang w:eastAsia="zh-CN"/>
        </w:rPr>
        <w:lastRenderedPageBreak/>
        <w:t>RMR900: (64.5 – G</w:t>
      </w:r>
      <w:r w:rsidRPr="00AD2ABA">
        <w:rPr>
          <w:rFonts w:eastAsia="SimSun"/>
          <w:color w:val="000000" w:themeColor="text1"/>
          <w:szCs w:val="24"/>
          <w:vertAlign w:val="subscript"/>
          <w:lang w:eastAsia="zh-CN"/>
        </w:rPr>
        <w:t>antRMR900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p>
    <w:p w14:paraId="4F2D4DBB" w14:textId="4C8C22DB" w:rsidR="00B85BEC" w:rsidRPr="00AD2ABA" w:rsidRDefault="00B85BEC" w:rsidP="00B85BEC">
      <w:pPr>
        <w:spacing w:after="120"/>
        <w:rPr>
          <w:rFonts w:eastAsia="SimSun"/>
          <w:color w:val="000000" w:themeColor="text1"/>
          <w:szCs w:val="24"/>
          <w:lang w:eastAsia="zh-CN"/>
        </w:rPr>
      </w:pPr>
      <w:r w:rsidRPr="00AD2ABA">
        <w:rPr>
          <w:rFonts w:eastAsia="SimSun"/>
          <w:color w:val="000000" w:themeColor="text1"/>
          <w:szCs w:val="24"/>
          <w:lang w:eastAsia="zh-CN"/>
        </w:rPr>
        <w:t>where G</w:t>
      </w:r>
      <w:r w:rsidRPr="00AD2ABA">
        <w:rPr>
          <w:rFonts w:eastAsia="SimSun"/>
          <w:color w:val="000000" w:themeColor="text1"/>
          <w:szCs w:val="24"/>
          <w:vertAlign w:val="subscript"/>
          <w:lang w:eastAsia="zh-CN"/>
        </w:rPr>
        <w:t xml:space="preserve">antRMR900 </w:t>
      </w:r>
      <w:r w:rsidRPr="00AD2ABA">
        <w:rPr>
          <w:rFonts w:eastAsia="SimSun"/>
          <w:color w:val="000000" w:themeColor="text1"/>
          <w:szCs w:val="24"/>
          <w:lang w:eastAsia="zh-CN"/>
        </w:rPr>
        <w:t>is the antenna gain of the RMR BS.</w:t>
      </w:r>
    </w:p>
    <w:p w14:paraId="180BD6AD" w14:textId="307D9CFC" w:rsidR="00B85BEC" w:rsidRPr="00AD2ABA" w:rsidRDefault="00B85BEC" w:rsidP="00B85BEC">
      <w:pPr>
        <w:spacing w:after="120"/>
        <w:rPr>
          <w:rFonts w:eastAsia="SimSun"/>
          <w:color w:val="000000" w:themeColor="text1"/>
          <w:lang w:eastAsia="zh-CN"/>
        </w:rPr>
      </w:pPr>
      <w:r w:rsidRPr="00AD2ABA">
        <w:rPr>
          <w:rFonts w:eastAsia="SimSun"/>
          <w:color w:val="000000" w:themeColor="text1"/>
          <w:szCs w:val="24"/>
          <w:lang w:eastAsia="zh-CN"/>
        </w:rPr>
        <w:t xml:space="preserve">Referring to the discussion on </w:t>
      </w:r>
      <w:r w:rsidRPr="00AD2ABA">
        <w:rPr>
          <w:rFonts w:eastAsia="SimSun"/>
          <w:color w:val="000000" w:themeColor="text1"/>
          <w:lang w:eastAsia="zh-CN"/>
        </w:rPr>
        <w:t xml:space="preserve">section 2.1, the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 xml:space="preserve">antRMR900 </w:t>
      </w:r>
      <w:r w:rsidRPr="00AD2ABA">
        <w:rPr>
          <w:rFonts w:eastAsia="SimSun"/>
          <w:color w:val="000000" w:themeColor="text1"/>
          <w:lang w:eastAsia="zh-CN"/>
        </w:rPr>
        <w:t xml:space="preserve">could be either of the options: </w:t>
      </w:r>
    </w:p>
    <w:p w14:paraId="1937793A" w14:textId="77777777" w:rsidR="00B85BEC" w:rsidRPr="00AD2ABA" w:rsidRDefault="00B85BEC" w:rsidP="00B85BEC">
      <w:pPr>
        <w:pStyle w:val="ListParagraph"/>
        <w:numPr>
          <w:ilvl w:val="0"/>
          <w:numId w:val="48"/>
        </w:numPr>
        <w:spacing w:after="120"/>
        <w:rPr>
          <w:rFonts w:ascii="Times New Roman" w:eastAsia="SimSun" w:hAnsi="Times New Roman" w:cs="Times New Roman"/>
          <w:color w:val="000000" w:themeColor="text1"/>
          <w:sz w:val="20"/>
          <w:szCs w:val="20"/>
        </w:rPr>
      </w:pPr>
      <w:r w:rsidRPr="00AD2ABA">
        <w:rPr>
          <w:rFonts w:ascii="Times New Roman" w:eastAsia="SimSun" w:hAnsi="Times New Roman" w:cs="Times New Roman"/>
          <w:color w:val="000000" w:themeColor="text1"/>
          <w:sz w:val="20"/>
          <w:szCs w:val="20"/>
        </w:rPr>
        <w:t>manufacturer declared value, or</w:t>
      </w:r>
    </w:p>
    <w:p w14:paraId="0FFEAC4D" w14:textId="698D0D69" w:rsidR="00330F93" w:rsidRDefault="00B85BEC" w:rsidP="00330F93">
      <w:pPr>
        <w:pStyle w:val="ListParagraph"/>
        <w:numPr>
          <w:ilvl w:val="0"/>
          <w:numId w:val="48"/>
        </w:numPr>
        <w:spacing w:after="120"/>
        <w:rPr>
          <w:rFonts w:ascii="Times New Roman" w:eastAsia="SimSun" w:hAnsi="Times New Roman" w:cs="Times New Roman"/>
          <w:color w:val="000000" w:themeColor="text1"/>
          <w:sz w:val="20"/>
          <w:szCs w:val="20"/>
        </w:rPr>
      </w:pPr>
      <w:r w:rsidRPr="00AD2ABA">
        <w:rPr>
          <w:rFonts w:ascii="Times New Roman" w:eastAsia="SimSun" w:hAnsi="Times New Roman" w:cs="Times New Roman"/>
          <w:color w:val="000000" w:themeColor="text1"/>
          <w:sz w:val="20"/>
          <w:szCs w:val="20"/>
        </w:rPr>
        <w:t>fixed value.</w:t>
      </w:r>
    </w:p>
    <w:p w14:paraId="6F0EB6DA" w14:textId="4A1C0C69" w:rsidR="00A12D06" w:rsidRPr="00A12D06" w:rsidRDefault="00A12D06" w:rsidP="00A12D06">
      <w:pPr>
        <w:pStyle w:val="Heading1"/>
        <w:numPr>
          <w:ilvl w:val="1"/>
          <w:numId w:val="2"/>
        </w:numPr>
        <w:overflowPunct w:val="0"/>
        <w:autoSpaceDE w:val="0"/>
        <w:autoSpaceDN w:val="0"/>
        <w:adjustRightInd w:val="0"/>
        <w:textAlignment w:val="baseline"/>
        <w:rPr>
          <w:color w:val="000000" w:themeColor="text1"/>
        </w:rPr>
      </w:pPr>
      <w:r w:rsidRPr="00A12D06">
        <w:rPr>
          <w:color w:val="000000" w:themeColor="text1"/>
        </w:rPr>
        <w:t>OBUE category B option 2 requirement</w:t>
      </w:r>
      <w:r>
        <w:rPr>
          <w:color w:val="000000" w:themeColor="text1"/>
        </w:rPr>
        <w:t>s</w:t>
      </w:r>
    </w:p>
    <w:p w14:paraId="2289B10C" w14:textId="5CB964AE" w:rsidR="00A12D06" w:rsidRPr="006F4EF9" w:rsidRDefault="006F4EF9" w:rsidP="00A12D06">
      <w:pPr>
        <w:spacing w:after="120"/>
        <w:rPr>
          <w:rFonts w:eastAsia="SimSun"/>
          <w:color w:val="000000" w:themeColor="text1"/>
          <w:szCs w:val="24"/>
          <w:lang w:eastAsia="zh-CN"/>
        </w:rPr>
      </w:pPr>
      <w:r w:rsidRPr="006F4EF9">
        <w:rPr>
          <w:rFonts w:eastAsia="SimSun"/>
          <w:color w:val="000000" w:themeColor="text1"/>
          <w:szCs w:val="24"/>
          <w:lang w:val="en-US" w:eastAsia="zh-CN"/>
        </w:rPr>
        <w:t>During last meeting, a WF in [1] suggested to c</w:t>
      </w:r>
      <w:r w:rsidR="00A12D06" w:rsidRPr="006F4EF9">
        <w:rPr>
          <w:rFonts w:eastAsia="SimSun"/>
          <w:color w:val="000000" w:themeColor="text1"/>
          <w:szCs w:val="24"/>
          <w:lang w:eastAsia="zh-CN"/>
        </w:rPr>
        <w:t xml:space="preserve">ontinue the discussion </w:t>
      </w:r>
      <w:r w:rsidRPr="006F4EF9">
        <w:rPr>
          <w:rFonts w:eastAsia="SimSun"/>
          <w:color w:val="000000" w:themeColor="text1"/>
          <w:szCs w:val="24"/>
          <w:lang w:eastAsia="zh-CN"/>
        </w:rPr>
        <w:t xml:space="preserve">on OBUE requirement, </w:t>
      </w:r>
      <w:r w:rsidR="00A12D06" w:rsidRPr="006F4EF9">
        <w:rPr>
          <w:rFonts w:eastAsia="SimSun"/>
          <w:color w:val="000000" w:themeColor="text1"/>
          <w:szCs w:val="24"/>
          <w:lang w:eastAsia="zh-CN"/>
        </w:rPr>
        <w:t xml:space="preserve">including considerations of the following items: </w:t>
      </w:r>
    </w:p>
    <w:p w14:paraId="1759E9E9" w14:textId="77777777" w:rsidR="00A12D06" w:rsidRPr="006F4EF9" w:rsidRDefault="00A12D06" w:rsidP="00A12D06">
      <w:pPr>
        <w:spacing w:after="120"/>
        <w:rPr>
          <w:rFonts w:eastAsia="SimSun"/>
          <w:color w:val="000000" w:themeColor="text1"/>
          <w:szCs w:val="24"/>
          <w:lang w:eastAsia="zh-CN"/>
        </w:rPr>
      </w:pPr>
      <w:r w:rsidRPr="006F4EF9">
        <w:rPr>
          <w:rFonts w:eastAsia="SimSun"/>
          <w:color w:val="000000" w:themeColor="text1"/>
          <w:szCs w:val="24"/>
          <w:lang w:eastAsia="zh-CN"/>
        </w:rPr>
        <w:t xml:space="preserve">- General OBUE Cat B option 2 requirements, </w:t>
      </w:r>
    </w:p>
    <w:p w14:paraId="6F6F4D3C" w14:textId="09EC4891" w:rsidR="00A12D06" w:rsidRDefault="00A12D06" w:rsidP="00A12D06">
      <w:pPr>
        <w:spacing w:after="120"/>
        <w:rPr>
          <w:rFonts w:eastAsia="SimSun"/>
          <w:color w:val="000000" w:themeColor="text1"/>
          <w:szCs w:val="24"/>
          <w:lang w:eastAsia="zh-CN"/>
        </w:rPr>
      </w:pPr>
      <w:r w:rsidRPr="00AD2ABA">
        <w:rPr>
          <w:rFonts w:eastAsia="SimSun"/>
          <w:color w:val="000000" w:themeColor="text1"/>
          <w:szCs w:val="24"/>
          <w:lang w:eastAsia="zh-CN"/>
        </w:rPr>
        <w:t xml:space="preserve">- Potential need to consider RMR-specific requirements (based on table 5 of </w:t>
      </w:r>
      <w:r w:rsidR="006F4EF9" w:rsidRPr="00AD2ABA">
        <w:rPr>
          <w:rFonts w:eastAsia="SimSun"/>
          <w:color w:val="000000" w:themeColor="text1"/>
          <w:szCs w:val="24"/>
          <w:lang w:eastAsia="zh-CN"/>
        </w:rPr>
        <w:t>ECC decision (20)02 for RMR900).</w:t>
      </w:r>
    </w:p>
    <w:p w14:paraId="6FADA576" w14:textId="77777777" w:rsidR="006F4EF9" w:rsidRPr="006F4EF9" w:rsidRDefault="006F4EF9" w:rsidP="00A12D06">
      <w:pPr>
        <w:spacing w:after="120"/>
        <w:rPr>
          <w:rFonts w:eastAsia="SimSun"/>
          <w:color w:val="000000" w:themeColor="text1"/>
          <w:szCs w:val="24"/>
          <w:lang w:eastAsia="zh-CN"/>
        </w:rPr>
      </w:pPr>
    </w:p>
    <w:tbl>
      <w:tblPr>
        <w:tblStyle w:val="TableGrid"/>
        <w:tblW w:w="0" w:type="auto"/>
        <w:tblLook w:val="04A0" w:firstRow="1" w:lastRow="0" w:firstColumn="1" w:lastColumn="0" w:noHBand="0" w:noVBand="1"/>
      </w:tblPr>
      <w:tblGrid>
        <w:gridCol w:w="9631"/>
      </w:tblGrid>
      <w:tr w:rsidR="006F4EF9" w14:paraId="021C618E" w14:textId="77777777" w:rsidTr="006F4EF9">
        <w:tc>
          <w:tcPr>
            <w:tcW w:w="9631" w:type="dxa"/>
          </w:tcPr>
          <w:p w14:paraId="20449532" w14:textId="6FC68B25" w:rsidR="006F4EF9" w:rsidRDefault="00D32E25" w:rsidP="00D32E25">
            <w:pPr>
              <w:jc w:val="center"/>
              <w:rPr>
                <w:b/>
                <w:color w:val="FF0000"/>
              </w:rPr>
            </w:pPr>
            <w:r>
              <w:rPr>
                <w:noProof/>
                <w:lang w:val="en-US" w:eastAsia="zh-CN"/>
              </w:rPr>
              <w:drawing>
                <wp:inline distT="0" distB="0" distL="0" distR="0" wp14:anchorId="2ED51090" wp14:editId="3EE9438C">
                  <wp:extent cx="4724400" cy="2324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24400" cy="2324100"/>
                          </a:xfrm>
                          <a:prstGeom prst="rect">
                            <a:avLst/>
                          </a:prstGeom>
                        </pic:spPr>
                      </pic:pic>
                    </a:graphicData>
                  </a:graphic>
                </wp:inline>
              </w:drawing>
            </w:r>
          </w:p>
        </w:tc>
      </w:tr>
    </w:tbl>
    <w:p w14:paraId="1BF2DC7A" w14:textId="77777777" w:rsidR="00A12D06" w:rsidRDefault="00A12D06" w:rsidP="00A12D06">
      <w:pPr>
        <w:rPr>
          <w:b/>
          <w:color w:val="FF0000"/>
        </w:rPr>
      </w:pPr>
    </w:p>
    <w:p w14:paraId="7B00993A" w14:textId="476D4AEE" w:rsidR="006F4EF9" w:rsidRPr="00AD2ABA" w:rsidRDefault="00A257F9" w:rsidP="00A257F9">
      <w:pPr>
        <w:spacing w:after="120"/>
        <w:rPr>
          <w:b/>
          <w:color w:val="FF0000"/>
          <w:lang w:val="en-US"/>
        </w:rPr>
      </w:pPr>
      <w:r w:rsidRPr="0039031F">
        <w:rPr>
          <w:color w:val="000000" w:themeColor="text1"/>
          <w:lang w:val="en-US" w:eastAsia="zh-CN"/>
        </w:rPr>
        <w:t xml:space="preserve">As already commented last </w:t>
      </w:r>
      <w:r w:rsidRPr="00AD2ABA">
        <w:rPr>
          <w:color w:val="000000" w:themeColor="text1"/>
          <w:lang w:val="en-US" w:eastAsia="zh-CN"/>
        </w:rPr>
        <w:t xml:space="preserve">meeting in [10], it is proposed to proceed with the following way to specify the OBUE requirement for RMR900, based on the above extracted ECC limit: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2908"/>
        <w:gridCol w:w="3371"/>
        <w:gridCol w:w="1425"/>
      </w:tblGrid>
      <w:tr w:rsidR="006F4EF9" w:rsidRPr="00AD2ABA" w14:paraId="24213880" w14:textId="77777777" w:rsidTr="00A257F9">
        <w:trPr>
          <w:cantSplit/>
          <w:jc w:val="center"/>
        </w:trPr>
        <w:tc>
          <w:tcPr>
            <w:tcW w:w="1927" w:type="dxa"/>
          </w:tcPr>
          <w:p w14:paraId="5C3F5BC0" w14:textId="77777777" w:rsidR="006F4EF9" w:rsidRPr="00AD2ABA" w:rsidRDefault="006F4EF9" w:rsidP="00A257F9">
            <w:pPr>
              <w:pStyle w:val="TAH"/>
            </w:pPr>
            <w:r w:rsidRPr="00AD2ABA">
              <w:t xml:space="preserve">Frequency offset of measurement filter </w:t>
            </w:r>
            <w:r w:rsidRPr="00AD2ABA">
              <w:noBreakHyphen/>
              <w:t xml:space="preserve">3dB point, </w:t>
            </w:r>
            <w:r w:rsidRPr="00AD2ABA">
              <w:sym w:font="Symbol" w:char="F044"/>
            </w:r>
            <w:r w:rsidRPr="00AD2ABA">
              <w:t>f</w:t>
            </w:r>
          </w:p>
        </w:tc>
        <w:tc>
          <w:tcPr>
            <w:tcW w:w="2908" w:type="dxa"/>
          </w:tcPr>
          <w:p w14:paraId="05AFC299" w14:textId="77777777" w:rsidR="006F4EF9" w:rsidRPr="00AD2ABA" w:rsidRDefault="006F4EF9" w:rsidP="00A257F9">
            <w:pPr>
              <w:pStyle w:val="TAH"/>
            </w:pPr>
            <w:r w:rsidRPr="00AD2ABA">
              <w:t>Frequency offset of measurement filter centre frequency, f_offset</w:t>
            </w:r>
          </w:p>
        </w:tc>
        <w:tc>
          <w:tcPr>
            <w:tcW w:w="3371" w:type="dxa"/>
          </w:tcPr>
          <w:p w14:paraId="42C925FF" w14:textId="77777777" w:rsidR="006F4EF9" w:rsidRPr="00AD2ABA" w:rsidRDefault="006F4EF9" w:rsidP="00A257F9">
            <w:pPr>
              <w:pStyle w:val="TAH"/>
            </w:pPr>
            <w:r w:rsidRPr="00AD2ABA">
              <w:rPr>
                <w:i/>
                <w:lang w:eastAsia="zh-CN"/>
              </w:rPr>
              <w:t>Basic limits</w:t>
            </w:r>
          </w:p>
          <w:p w14:paraId="39C38D3D" w14:textId="77777777" w:rsidR="006F4EF9" w:rsidRPr="00AD2ABA" w:rsidRDefault="006F4EF9" w:rsidP="00A257F9">
            <w:pPr>
              <w:pStyle w:val="TAH"/>
              <w:rPr>
                <w:lang w:val="en-US"/>
              </w:rPr>
            </w:pPr>
            <w:r w:rsidRPr="00AD2ABA">
              <w:rPr>
                <w:lang w:val="en-US"/>
              </w:rPr>
              <w:t>(dBm)</w:t>
            </w:r>
          </w:p>
        </w:tc>
        <w:tc>
          <w:tcPr>
            <w:tcW w:w="1425" w:type="dxa"/>
          </w:tcPr>
          <w:p w14:paraId="1E0E42B1" w14:textId="77777777" w:rsidR="006F4EF9" w:rsidRPr="00AD2ABA" w:rsidRDefault="006F4EF9" w:rsidP="00A257F9">
            <w:pPr>
              <w:pStyle w:val="TAH"/>
            </w:pPr>
            <w:r w:rsidRPr="00AD2ABA">
              <w:rPr>
                <w:i/>
              </w:rPr>
              <w:t>Measurement bandwidth</w:t>
            </w:r>
          </w:p>
        </w:tc>
      </w:tr>
      <w:tr w:rsidR="006F4EF9" w:rsidRPr="00AD2ABA" w14:paraId="3B8B7F57" w14:textId="77777777" w:rsidTr="00A257F9">
        <w:trPr>
          <w:cantSplit/>
          <w:jc w:val="center"/>
        </w:trPr>
        <w:tc>
          <w:tcPr>
            <w:tcW w:w="1927" w:type="dxa"/>
          </w:tcPr>
          <w:p w14:paraId="298142D2" w14:textId="77777777" w:rsidR="006F4EF9" w:rsidRPr="00AD2ABA" w:rsidRDefault="006F4EF9" w:rsidP="00C839AD">
            <w:pPr>
              <w:pStyle w:val="TAC"/>
              <w:rPr>
                <w:rFonts w:cs="v5.0.0"/>
                <w:color w:val="000000" w:themeColor="text1"/>
              </w:rPr>
            </w:pPr>
            <w:r w:rsidRPr="00AD2ABA">
              <w:rPr>
                <w:rFonts w:cs="v5.0.0"/>
                <w:color w:val="000000" w:themeColor="text1"/>
              </w:rPr>
              <w:t xml:space="preserve">0 </w:t>
            </w:r>
            <w:r w:rsidRPr="00AD2ABA">
              <w:rPr>
                <w:color w:val="000000" w:themeColor="text1"/>
              </w:rPr>
              <w:t xml:space="preserve">MHz </w:t>
            </w:r>
            <w:r w:rsidRPr="00AD2ABA">
              <w:rPr>
                <w:rFonts w:cs="v5.0.0"/>
                <w:color w:val="000000" w:themeColor="text1"/>
              </w:rPr>
              <w:sym w:font="Symbol" w:char="F0A3"/>
            </w:r>
            <w:r w:rsidRPr="00AD2ABA">
              <w:rPr>
                <w:rFonts w:cs="v5.0.0"/>
                <w:color w:val="000000" w:themeColor="text1"/>
              </w:rPr>
              <w:t xml:space="preserve"> </w:t>
            </w:r>
            <w:r w:rsidRPr="00AD2ABA">
              <w:rPr>
                <w:rFonts w:cs="v5.0.0"/>
                <w:color w:val="000000" w:themeColor="text1"/>
              </w:rPr>
              <w:sym w:font="Symbol" w:char="F044"/>
            </w:r>
            <w:r w:rsidRPr="00AD2ABA">
              <w:rPr>
                <w:rFonts w:cs="v5.0.0"/>
                <w:color w:val="000000" w:themeColor="text1"/>
              </w:rPr>
              <w:t>f &lt; 0.2 MHz</w:t>
            </w:r>
          </w:p>
        </w:tc>
        <w:tc>
          <w:tcPr>
            <w:tcW w:w="2908" w:type="dxa"/>
          </w:tcPr>
          <w:p w14:paraId="5EED2E3B" w14:textId="77777777" w:rsidR="006F4EF9" w:rsidRPr="00AD2ABA" w:rsidRDefault="006F4EF9" w:rsidP="00C839AD">
            <w:pPr>
              <w:pStyle w:val="TAC"/>
              <w:rPr>
                <w:rFonts w:cs="v5.0.0"/>
                <w:color w:val="000000" w:themeColor="text1"/>
              </w:rPr>
            </w:pPr>
            <w:r w:rsidRPr="00AD2ABA">
              <w:rPr>
                <w:rFonts w:cs="v5.0.0"/>
                <w:color w:val="000000" w:themeColor="text1"/>
              </w:rPr>
              <w:t xml:space="preserve">0.1 MHz </w:t>
            </w:r>
            <w:r w:rsidRPr="00AD2ABA">
              <w:rPr>
                <w:rFonts w:cs="v5.0.0"/>
                <w:color w:val="000000" w:themeColor="text1"/>
              </w:rPr>
              <w:sym w:font="Symbol" w:char="F0A3"/>
            </w:r>
            <w:r w:rsidRPr="00AD2ABA">
              <w:rPr>
                <w:rFonts w:cs="v5.0.0"/>
                <w:color w:val="000000" w:themeColor="text1"/>
              </w:rPr>
              <w:t xml:space="preserve"> f_offset &lt; 0.3 MHz</w:t>
            </w:r>
          </w:p>
        </w:tc>
        <w:tc>
          <w:tcPr>
            <w:tcW w:w="3371" w:type="dxa"/>
            <w:vAlign w:val="center"/>
          </w:tcPr>
          <w:p w14:paraId="4C137343" w14:textId="569BD24E" w:rsidR="006F4EF9" w:rsidRPr="00AD2ABA" w:rsidRDefault="006F4EF9" w:rsidP="00C839AD">
            <w:pPr>
              <w:pStyle w:val="TAC"/>
              <w:rPr>
                <w:color w:val="000000" w:themeColor="text1"/>
              </w:rPr>
            </w:pPr>
            <w:r w:rsidRPr="00AD2ABA">
              <w:rPr>
                <w:color w:val="000000" w:themeColor="text1"/>
              </w:rPr>
              <w:t xml:space="preserve">32.5 - </w:t>
            </w:r>
            <w:r w:rsidR="00A257F9" w:rsidRPr="00AD2ABA">
              <w:rPr>
                <w:rFonts w:eastAsia="SimSun"/>
                <w:color w:val="000000" w:themeColor="text1"/>
                <w:szCs w:val="24"/>
                <w:lang w:eastAsia="zh-CN"/>
              </w:rPr>
              <w:t>G</w:t>
            </w:r>
            <w:r w:rsidR="00A257F9" w:rsidRPr="00AD2ABA">
              <w:rPr>
                <w:rFonts w:eastAsia="SimSun"/>
                <w:color w:val="000000" w:themeColor="text1"/>
                <w:szCs w:val="24"/>
                <w:vertAlign w:val="subscript"/>
                <w:lang w:eastAsia="zh-CN"/>
              </w:rPr>
              <w:t>antRMR900</w:t>
            </w:r>
          </w:p>
        </w:tc>
        <w:tc>
          <w:tcPr>
            <w:tcW w:w="1425" w:type="dxa"/>
          </w:tcPr>
          <w:p w14:paraId="2139A569" w14:textId="77777777" w:rsidR="006F4EF9" w:rsidRPr="00AD2ABA" w:rsidRDefault="006F4EF9" w:rsidP="00C839AD">
            <w:pPr>
              <w:pStyle w:val="TAC"/>
              <w:rPr>
                <w:color w:val="000000" w:themeColor="text1"/>
              </w:rPr>
            </w:pPr>
            <w:r w:rsidRPr="00AD2ABA">
              <w:rPr>
                <w:color w:val="000000" w:themeColor="text1"/>
              </w:rPr>
              <w:t xml:space="preserve">200 kHz </w:t>
            </w:r>
          </w:p>
        </w:tc>
      </w:tr>
      <w:tr w:rsidR="006F4EF9" w:rsidRPr="00AD2ABA" w14:paraId="436BF54A" w14:textId="77777777" w:rsidTr="00A257F9">
        <w:trPr>
          <w:cantSplit/>
          <w:jc w:val="center"/>
        </w:trPr>
        <w:tc>
          <w:tcPr>
            <w:tcW w:w="1927" w:type="dxa"/>
          </w:tcPr>
          <w:p w14:paraId="71A11068" w14:textId="77777777" w:rsidR="006F4EF9" w:rsidRPr="00AD2ABA" w:rsidRDefault="006F4EF9" w:rsidP="00C839AD">
            <w:pPr>
              <w:pStyle w:val="TAC"/>
              <w:rPr>
                <w:rFonts w:cs="v5.0.0"/>
                <w:color w:val="000000" w:themeColor="text1"/>
              </w:rPr>
            </w:pPr>
            <w:r w:rsidRPr="00AD2ABA">
              <w:rPr>
                <w:rFonts w:cs="v5.0.0"/>
                <w:color w:val="000000" w:themeColor="text1"/>
              </w:rPr>
              <w:t xml:space="preserve">0.2 </w:t>
            </w:r>
            <w:r w:rsidRPr="00AD2ABA">
              <w:rPr>
                <w:color w:val="000000" w:themeColor="text1"/>
              </w:rPr>
              <w:t xml:space="preserve">MHz </w:t>
            </w:r>
            <w:r w:rsidRPr="00AD2ABA">
              <w:rPr>
                <w:rFonts w:cs="v5.0.0"/>
                <w:color w:val="000000" w:themeColor="text1"/>
              </w:rPr>
              <w:sym w:font="Symbol" w:char="F0A3"/>
            </w:r>
            <w:r w:rsidRPr="00AD2ABA">
              <w:rPr>
                <w:rFonts w:cs="v5.0.0"/>
                <w:color w:val="000000" w:themeColor="text1"/>
              </w:rPr>
              <w:t xml:space="preserve"> </w:t>
            </w:r>
            <w:r w:rsidRPr="00AD2ABA">
              <w:rPr>
                <w:rFonts w:cs="v5.0.0"/>
                <w:color w:val="000000" w:themeColor="text1"/>
              </w:rPr>
              <w:sym w:font="Symbol" w:char="F044"/>
            </w:r>
            <w:r w:rsidRPr="00AD2ABA">
              <w:rPr>
                <w:rFonts w:cs="v5.0.0"/>
                <w:color w:val="000000" w:themeColor="text1"/>
              </w:rPr>
              <w:t>f &lt;</w:t>
            </w:r>
          </w:p>
          <w:p w14:paraId="4AFF63E3" w14:textId="77777777" w:rsidR="006F4EF9" w:rsidRPr="00AD2ABA" w:rsidRDefault="006F4EF9" w:rsidP="00C839AD">
            <w:pPr>
              <w:pStyle w:val="TAC"/>
              <w:rPr>
                <w:rFonts w:cs="v5.0.0"/>
                <w:color w:val="000000" w:themeColor="text1"/>
              </w:rPr>
            </w:pPr>
            <w:r w:rsidRPr="00AD2ABA">
              <w:rPr>
                <w:rFonts w:cs="v5.0.0"/>
                <w:color w:val="000000" w:themeColor="text1"/>
              </w:rPr>
              <w:t>1 MHz</w:t>
            </w:r>
          </w:p>
        </w:tc>
        <w:tc>
          <w:tcPr>
            <w:tcW w:w="2908" w:type="dxa"/>
          </w:tcPr>
          <w:p w14:paraId="42A7C9EA" w14:textId="77777777" w:rsidR="006F4EF9" w:rsidRPr="00AD2ABA" w:rsidRDefault="006F4EF9" w:rsidP="00C839AD">
            <w:pPr>
              <w:pStyle w:val="TAC"/>
              <w:rPr>
                <w:rFonts w:cs="v5.0.0"/>
                <w:color w:val="000000" w:themeColor="text1"/>
              </w:rPr>
            </w:pPr>
            <w:r w:rsidRPr="00AD2ABA">
              <w:rPr>
                <w:rFonts w:cs="v5.0.0"/>
                <w:color w:val="000000" w:themeColor="text1"/>
              </w:rPr>
              <w:t xml:space="preserve">0.6MHz </w:t>
            </w:r>
            <w:r w:rsidRPr="00AD2ABA">
              <w:rPr>
                <w:rFonts w:cs="v5.0.0"/>
                <w:color w:val="000000" w:themeColor="text1"/>
              </w:rPr>
              <w:sym w:font="Symbol" w:char="F0A3"/>
            </w:r>
            <w:r w:rsidRPr="00AD2ABA">
              <w:rPr>
                <w:rFonts w:cs="v5.0.0"/>
                <w:color w:val="000000" w:themeColor="text1"/>
              </w:rPr>
              <w:t xml:space="preserve"> f_offset &lt;</w:t>
            </w:r>
          </w:p>
          <w:p w14:paraId="39F9F6AA" w14:textId="77777777" w:rsidR="006F4EF9" w:rsidRPr="00AD2ABA" w:rsidRDefault="006F4EF9" w:rsidP="00C839AD">
            <w:pPr>
              <w:pStyle w:val="TAC"/>
              <w:rPr>
                <w:rFonts w:cs="v5.0.0"/>
                <w:color w:val="000000" w:themeColor="text1"/>
              </w:rPr>
            </w:pPr>
            <w:r w:rsidRPr="00AD2ABA">
              <w:rPr>
                <w:rFonts w:cs="v5.0.0"/>
                <w:color w:val="000000" w:themeColor="text1"/>
              </w:rPr>
              <w:t>1.4 MHz</w:t>
            </w:r>
          </w:p>
        </w:tc>
        <w:tc>
          <w:tcPr>
            <w:tcW w:w="3371" w:type="dxa"/>
          </w:tcPr>
          <w:p w14:paraId="4578BDBC" w14:textId="2E7103B3" w:rsidR="006F4EF9" w:rsidRPr="00AD2ABA" w:rsidRDefault="006F4EF9" w:rsidP="00A257F9">
            <w:pPr>
              <w:pStyle w:val="TAC"/>
              <w:rPr>
                <w:color w:val="000000" w:themeColor="text1"/>
                <w:lang w:val="en-US"/>
              </w:rPr>
            </w:pPr>
            <w:r w:rsidRPr="00AD2ABA">
              <w:rPr>
                <w:color w:val="000000" w:themeColor="text1"/>
                <w:lang w:val="en-US"/>
              </w:rPr>
              <w:t>14 -</w:t>
            </w:r>
            <w:r w:rsidR="00A257F9" w:rsidRPr="00AD2ABA">
              <w:rPr>
                <w:rFonts w:eastAsia="SimSun"/>
                <w:color w:val="000000" w:themeColor="text1"/>
                <w:szCs w:val="24"/>
                <w:lang w:eastAsia="zh-CN"/>
              </w:rPr>
              <w:t xml:space="preserve"> G</w:t>
            </w:r>
            <w:r w:rsidR="00A257F9" w:rsidRPr="00AD2ABA">
              <w:rPr>
                <w:rFonts w:eastAsia="SimSun"/>
                <w:color w:val="000000" w:themeColor="text1"/>
                <w:szCs w:val="24"/>
                <w:vertAlign w:val="subscript"/>
                <w:lang w:eastAsia="zh-CN"/>
              </w:rPr>
              <w:t>antRMR900</w:t>
            </w:r>
          </w:p>
        </w:tc>
        <w:tc>
          <w:tcPr>
            <w:tcW w:w="1425" w:type="dxa"/>
          </w:tcPr>
          <w:p w14:paraId="4413B74E" w14:textId="77777777" w:rsidR="006F4EF9" w:rsidRPr="00AD2ABA" w:rsidRDefault="006F4EF9" w:rsidP="00C839AD">
            <w:pPr>
              <w:pStyle w:val="TAC"/>
              <w:rPr>
                <w:color w:val="000000" w:themeColor="text1"/>
              </w:rPr>
            </w:pPr>
            <w:r w:rsidRPr="00AD2ABA">
              <w:rPr>
                <w:color w:val="000000" w:themeColor="text1"/>
              </w:rPr>
              <w:t xml:space="preserve">800 kHz </w:t>
            </w:r>
          </w:p>
        </w:tc>
      </w:tr>
      <w:tr w:rsidR="006F4EF9" w:rsidRPr="00AD2ABA" w14:paraId="19106381" w14:textId="77777777" w:rsidTr="00A257F9">
        <w:trPr>
          <w:cantSplit/>
          <w:jc w:val="center"/>
        </w:trPr>
        <w:tc>
          <w:tcPr>
            <w:tcW w:w="1927" w:type="dxa"/>
          </w:tcPr>
          <w:p w14:paraId="1FADFC70" w14:textId="77777777" w:rsidR="006F4EF9" w:rsidRPr="00AD2ABA" w:rsidRDefault="006F4EF9" w:rsidP="00C839AD">
            <w:pPr>
              <w:pStyle w:val="TAC"/>
              <w:rPr>
                <w:rFonts w:cs="v5.0.0"/>
                <w:color w:val="000000" w:themeColor="text1"/>
              </w:rPr>
            </w:pPr>
            <w:r w:rsidRPr="00AD2ABA">
              <w:rPr>
                <w:rFonts w:cs="v5.0.0"/>
                <w:color w:val="000000" w:themeColor="text1"/>
              </w:rPr>
              <w:t xml:space="preserve">1 MHz </w:t>
            </w:r>
            <w:r w:rsidRPr="00AD2ABA">
              <w:rPr>
                <w:rFonts w:cs="v5.0.0"/>
                <w:color w:val="000000" w:themeColor="text1"/>
              </w:rPr>
              <w:sym w:font="Symbol" w:char="F0A3"/>
            </w:r>
            <w:r w:rsidRPr="00AD2ABA">
              <w:rPr>
                <w:rFonts w:cs="v5.0.0"/>
                <w:color w:val="000000" w:themeColor="text1"/>
              </w:rPr>
              <w:t xml:space="preserve"> </w:t>
            </w:r>
            <w:r w:rsidRPr="00AD2ABA">
              <w:rPr>
                <w:rFonts w:cs="v5.0.0"/>
                <w:color w:val="000000" w:themeColor="text1"/>
              </w:rPr>
              <w:sym w:font="Symbol" w:char="F044"/>
            </w:r>
            <w:r w:rsidRPr="00AD2ABA">
              <w:rPr>
                <w:rFonts w:cs="v5.0.0"/>
                <w:color w:val="000000" w:themeColor="text1"/>
              </w:rPr>
              <w:t xml:space="preserve">f </w:t>
            </w:r>
            <w:r w:rsidRPr="00AD2ABA">
              <w:rPr>
                <w:color w:val="000000" w:themeColor="text1"/>
              </w:rPr>
              <w:sym w:font="Symbol" w:char="F0A3"/>
            </w:r>
            <w:r w:rsidRPr="00AD2ABA">
              <w:rPr>
                <w:color w:val="000000" w:themeColor="text1"/>
              </w:rPr>
              <w:t xml:space="preserve"> 10 MHz</w:t>
            </w:r>
          </w:p>
        </w:tc>
        <w:tc>
          <w:tcPr>
            <w:tcW w:w="2908" w:type="dxa"/>
          </w:tcPr>
          <w:p w14:paraId="70BA2562" w14:textId="77777777" w:rsidR="006F4EF9" w:rsidRPr="00AD2ABA" w:rsidRDefault="006F4EF9" w:rsidP="00C839AD">
            <w:pPr>
              <w:pStyle w:val="TAC"/>
              <w:rPr>
                <w:rFonts w:cs="v5.0.0"/>
                <w:color w:val="000000" w:themeColor="text1"/>
              </w:rPr>
            </w:pPr>
            <w:r w:rsidRPr="00AD2ABA">
              <w:rPr>
                <w:rFonts w:cs="v5.0.0"/>
                <w:color w:val="000000" w:themeColor="text1"/>
              </w:rPr>
              <w:t xml:space="preserve">1.5 MHz </w:t>
            </w:r>
            <w:r w:rsidRPr="00AD2ABA">
              <w:rPr>
                <w:rFonts w:cs="v5.0.0"/>
                <w:color w:val="000000" w:themeColor="text1"/>
              </w:rPr>
              <w:sym w:font="Symbol" w:char="F0A3"/>
            </w:r>
            <w:r w:rsidRPr="00AD2ABA">
              <w:rPr>
                <w:rFonts w:cs="v5.0.0"/>
                <w:color w:val="000000" w:themeColor="text1"/>
              </w:rPr>
              <w:t xml:space="preserve"> f_offset &lt; 10.5</w:t>
            </w:r>
          </w:p>
        </w:tc>
        <w:tc>
          <w:tcPr>
            <w:tcW w:w="3371" w:type="dxa"/>
          </w:tcPr>
          <w:p w14:paraId="3039127E" w14:textId="46EA28BB" w:rsidR="006F4EF9" w:rsidRPr="00AD2ABA" w:rsidRDefault="006F4EF9" w:rsidP="00C839AD">
            <w:pPr>
              <w:pStyle w:val="TAC"/>
              <w:rPr>
                <w:color w:val="000000" w:themeColor="text1"/>
              </w:rPr>
            </w:pPr>
            <w:r w:rsidRPr="00AD2ABA">
              <w:rPr>
                <w:color w:val="000000" w:themeColor="text1"/>
              </w:rPr>
              <w:t xml:space="preserve">5 - </w:t>
            </w:r>
            <w:r w:rsidR="00A257F9" w:rsidRPr="00AD2ABA">
              <w:rPr>
                <w:rFonts w:eastAsia="SimSun"/>
                <w:color w:val="000000" w:themeColor="text1"/>
                <w:szCs w:val="24"/>
                <w:lang w:eastAsia="zh-CN"/>
              </w:rPr>
              <w:t>G</w:t>
            </w:r>
            <w:r w:rsidR="00A257F9" w:rsidRPr="00AD2ABA">
              <w:rPr>
                <w:rFonts w:eastAsia="SimSun"/>
                <w:color w:val="000000" w:themeColor="text1"/>
                <w:szCs w:val="24"/>
                <w:vertAlign w:val="subscript"/>
                <w:lang w:eastAsia="zh-CN"/>
              </w:rPr>
              <w:t>antRMR900</w:t>
            </w:r>
          </w:p>
        </w:tc>
        <w:tc>
          <w:tcPr>
            <w:tcW w:w="1425" w:type="dxa"/>
          </w:tcPr>
          <w:p w14:paraId="18874936" w14:textId="77777777" w:rsidR="006F4EF9" w:rsidRPr="00AD2ABA" w:rsidRDefault="006F4EF9" w:rsidP="00C839AD">
            <w:pPr>
              <w:pStyle w:val="TAC"/>
              <w:rPr>
                <w:color w:val="000000" w:themeColor="text1"/>
              </w:rPr>
            </w:pPr>
            <w:r w:rsidRPr="00AD2ABA">
              <w:rPr>
                <w:color w:val="000000" w:themeColor="text1"/>
              </w:rPr>
              <w:t xml:space="preserve">1 MHz </w:t>
            </w:r>
          </w:p>
        </w:tc>
      </w:tr>
    </w:tbl>
    <w:p w14:paraId="25E53D75" w14:textId="77777777" w:rsidR="00A257F9" w:rsidRPr="00AD2ABA" w:rsidRDefault="00A257F9" w:rsidP="00A257F9">
      <w:pPr>
        <w:spacing w:after="120"/>
        <w:rPr>
          <w:rFonts w:eastAsia="SimSun"/>
          <w:color w:val="000000" w:themeColor="text1"/>
          <w:szCs w:val="24"/>
          <w:lang w:eastAsia="zh-CN"/>
        </w:rPr>
      </w:pPr>
    </w:p>
    <w:p w14:paraId="0E8A4DE4" w14:textId="319A4DE3" w:rsidR="00A257F9" w:rsidRPr="00AD2ABA" w:rsidRDefault="00A257F9" w:rsidP="00A257F9">
      <w:pPr>
        <w:spacing w:after="120"/>
        <w:rPr>
          <w:rFonts w:eastAsia="SimSun"/>
          <w:color w:val="000000" w:themeColor="text1"/>
          <w:szCs w:val="24"/>
          <w:lang w:eastAsia="zh-CN"/>
        </w:rPr>
      </w:pPr>
      <w:r w:rsidRPr="00AD2ABA">
        <w:rPr>
          <w:rFonts w:eastAsia="SimSun"/>
          <w:color w:val="000000" w:themeColor="text1"/>
          <w:szCs w:val="24"/>
          <w:lang w:eastAsia="zh-CN"/>
        </w:rPr>
        <w:t>Where G</w:t>
      </w:r>
      <w:r w:rsidRPr="00AD2ABA">
        <w:rPr>
          <w:rFonts w:eastAsia="SimSun"/>
          <w:color w:val="000000" w:themeColor="text1"/>
          <w:szCs w:val="24"/>
          <w:vertAlign w:val="subscript"/>
          <w:lang w:eastAsia="zh-CN"/>
        </w:rPr>
        <w:t xml:space="preserve">antRMR900 </w:t>
      </w:r>
      <w:r w:rsidRPr="00AD2ABA">
        <w:rPr>
          <w:rFonts w:eastAsia="SimSun"/>
          <w:color w:val="000000" w:themeColor="text1"/>
          <w:szCs w:val="24"/>
          <w:lang w:eastAsia="zh-CN"/>
        </w:rPr>
        <w:t>is the antenna gain of the RMR BS.</w:t>
      </w:r>
      <w:r w:rsidR="001A0C53" w:rsidRPr="00AD2ABA">
        <w:rPr>
          <w:rFonts w:eastAsia="SimSun"/>
          <w:color w:val="000000" w:themeColor="text1"/>
          <w:szCs w:val="24"/>
          <w:lang w:eastAsia="zh-CN"/>
        </w:rPr>
        <w:t xml:space="preserve"> </w:t>
      </w:r>
    </w:p>
    <w:p w14:paraId="6ADADF2B" w14:textId="30749B20" w:rsidR="00A257F9" w:rsidRPr="00AD2ABA" w:rsidRDefault="00A257F9" w:rsidP="00A257F9">
      <w:pPr>
        <w:spacing w:after="120"/>
        <w:rPr>
          <w:rFonts w:eastAsia="SimSun"/>
          <w:color w:val="000000" w:themeColor="text1"/>
          <w:lang w:eastAsia="zh-CN"/>
        </w:rPr>
      </w:pPr>
      <w:r w:rsidRPr="00AD2ABA">
        <w:rPr>
          <w:rFonts w:eastAsia="SimSun"/>
          <w:color w:val="000000" w:themeColor="text1"/>
          <w:szCs w:val="24"/>
          <w:lang w:eastAsia="zh-CN"/>
        </w:rPr>
        <w:t xml:space="preserve">Referring to the discussion on </w:t>
      </w:r>
      <w:r w:rsidRPr="00AD2ABA">
        <w:rPr>
          <w:rFonts w:eastAsia="SimSun"/>
          <w:color w:val="000000" w:themeColor="text1"/>
          <w:lang w:eastAsia="zh-CN"/>
        </w:rPr>
        <w:t xml:space="preserve">section 2.1, the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 xml:space="preserve">antRMR900 </w:t>
      </w:r>
      <w:r w:rsidRPr="00AD2ABA">
        <w:rPr>
          <w:rFonts w:eastAsia="SimSun"/>
          <w:color w:val="000000" w:themeColor="text1"/>
          <w:lang w:eastAsia="zh-CN"/>
        </w:rPr>
        <w:t xml:space="preserve">could be either of the options: </w:t>
      </w:r>
    </w:p>
    <w:p w14:paraId="69B06F6D" w14:textId="77777777" w:rsidR="00A257F9" w:rsidRPr="00AD2ABA" w:rsidRDefault="00A257F9" w:rsidP="00A257F9">
      <w:pPr>
        <w:pStyle w:val="ListParagraph"/>
        <w:numPr>
          <w:ilvl w:val="0"/>
          <w:numId w:val="48"/>
        </w:numPr>
        <w:spacing w:after="120"/>
        <w:rPr>
          <w:rFonts w:ascii="Times New Roman" w:eastAsia="SimSun" w:hAnsi="Times New Roman" w:cs="Times New Roman"/>
          <w:color w:val="000000" w:themeColor="text1"/>
          <w:sz w:val="20"/>
          <w:szCs w:val="20"/>
        </w:rPr>
      </w:pPr>
      <w:r w:rsidRPr="00AD2ABA">
        <w:rPr>
          <w:rFonts w:ascii="Times New Roman" w:eastAsia="SimSun" w:hAnsi="Times New Roman" w:cs="Times New Roman"/>
          <w:color w:val="000000" w:themeColor="text1"/>
          <w:sz w:val="20"/>
          <w:szCs w:val="20"/>
        </w:rPr>
        <w:t>manufacturer declared value, or</w:t>
      </w:r>
    </w:p>
    <w:p w14:paraId="30AF9DB6" w14:textId="77777777" w:rsidR="00A257F9" w:rsidRPr="00AD2ABA" w:rsidRDefault="00A257F9" w:rsidP="00A257F9">
      <w:pPr>
        <w:pStyle w:val="ListParagraph"/>
        <w:numPr>
          <w:ilvl w:val="0"/>
          <w:numId w:val="48"/>
        </w:numPr>
        <w:spacing w:after="120"/>
        <w:rPr>
          <w:rFonts w:ascii="Times New Roman" w:eastAsia="SimSun" w:hAnsi="Times New Roman" w:cs="Times New Roman"/>
          <w:color w:val="000000" w:themeColor="text1"/>
          <w:sz w:val="20"/>
          <w:szCs w:val="20"/>
        </w:rPr>
      </w:pPr>
      <w:r w:rsidRPr="00AD2ABA">
        <w:rPr>
          <w:rFonts w:ascii="Times New Roman" w:eastAsia="SimSun" w:hAnsi="Times New Roman" w:cs="Times New Roman"/>
          <w:color w:val="000000" w:themeColor="text1"/>
          <w:sz w:val="20"/>
          <w:szCs w:val="20"/>
        </w:rPr>
        <w:t>fixed value.</w:t>
      </w:r>
    </w:p>
    <w:p w14:paraId="5C422549" w14:textId="77777777" w:rsidR="00A257F9" w:rsidRPr="00AD2ABA" w:rsidRDefault="00A257F9" w:rsidP="00A257F9">
      <w:pPr>
        <w:spacing w:after="120"/>
        <w:rPr>
          <w:rFonts w:eastAsia="SimSun"/>
          <w:color w:val="000000" w:themeColor="text1"/>
        </w:rPr>
      </w:pPr>
      <w:r w:rsidRPr="00AD2ABA">
        <w:rPr>
          <w:rFonts w:eastAsia="SimSun"/>
          <w:color w:val="000000" w:themeColor="text1"/>
        </w:rPr>
        <w:t xml:space="preserve">The above approach allows to proceed either Option 1, or Option 2. </w:t>
      </w:r>
    </w:p>
    <w:p w14:paraId="07AADE47" w14:textId="411DF0FB" w:rsidR="003F5341" w:rsidRPr="00AD2ABA" w:rsidRDefault="003F5341" w:rsidP="00A257F9">
      <w:pPr>
        <w:spacing w:after="120"/>
        <w:rPr>
          <w:rFonts w:eastAsia="SimSun"/>
          <w:color w:val="000000" w:themeColor="text1"/>
        </w:rPr>
      </w:pPr>
      <w:r w:rsidRPr="00AD2ABA">
        <w:rPr>
          <w:rFonts w:eastAsia="SimSun"/>
          <w:color w:val="000000" w:themeColor="text1"/>
          <w:szCs w:val="24"/>
          <w:lang w:eastAsia="zh-CN"/>
        </w:rPr>
        <w:t>If RAN4 would agree on the fixed values approach, then the above basic limits are to be re-calculated. For the declaration based approach, the above OBUE table would stay as is.</w:t>
      </w:r>
    </w:p>
    <w:p w14:paraId="25635A08" w14:textId="75A1EA24" w:rsidR="0074791C" w:rsidRPr="00AD2ABA" w:rsidRDefault="00A257F9" w:rsidP="0074791C">
      <w:pPr>
        <w:spacing w:after="120"/>
        <w:rPr>
          <w:color w:val="000000" w:themeColor="text1"/>
          <w:lang w:val="en-US" w:eastAsia="zh-CN"/>
        </w:rPr>
      </w:pPr>
      <w:r w:rsidRPr="00AD2ABA">
        <w:rPr>
          <w:rFonts w:eastAsia="SimSun"/>
          <w:b/>
          <w:color w:val="000000" w:themeColor="text1"/>
        </w:rPr>
        <w:t xml:space="preserve">Proposal </w:t>
      </w:r>
      <w:r w:rsidR="00E156C3">
        <w:rPr>
          <w:rFonts w:eastAsia="SimSun"/>
          <w:b/>
          <w:color w:val="000000" w:themeColor="text1"/>
        </w:rPr>
        <w:t>5</w:t>
      </w:r>
      <w:r w:rsidR="000F7153" w:rsidRPr="00AD2ABA">
        <w:rPr>
          <w:rFonts w:eastAsia="SimSun"/>
          <w:color w:val="000000" w:themeColor="text1"/>
        </w:rPr>
        <w:t>:</w:t>
      </w:r>
      <w:r w:rsidR="0074791C" w:rsidRPr="00AD2ABA">
        <w:rPr>
          <w:color w:val="000000" w:themeColor="text1"/>
          <w:lang w:val="en-US" w:eastAsia="zh-CN"/>
        </w:rPr>
        <w:t xml:space="preserve"> agree the following way to specify the OBUE requirement for RMR900: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2908"/>
        <w:gridCol w:w="3371"/>
        <w:gridCol w:w="1425"/>
      </w:tblGrid>
      <w:tr w:rsidR="0074791C" w:rsidRPr="00AD2ABA" w14:paraId="293866A3" w14:textId="77777777" w:rsidTr="00C839AD">
        <w:trPr>
          <w:cantSplit/>
          <w:jc w:val="center"/>
        </w:trPr>
        <w:tc>
          <w:tcPr>
            <w:tcW w:w="1927" w:type="dxa"/>
          </w:tcPr>
          <w:p w14:paraId="3C15FFEA" w14:textId="77777777" w:rsidR="0074791C" w:rsidRPr="00AD2ABA" w:rsidRDefault="0074791C" w:rsidP="00C839AD">
            <w:pPr>
              <w:pStyle w:val="TAH"/>
            </w:pPr>
            <w:r w:rsidRPr="00AD2ABA">
              <w:lastRenderedPageBreak/>
              <w:t xml:space="preserve">Frequency offset of measurement filter </w:t>
            </w:r>
            <w:r w:rsidRPr="00AD2ABA">
              <w:noBreakHyphen/>
              <w:t xml:space="preserve">3dB point, </w:t>
            </w:r>
            <w:r w:rsidRPr="00AD2ABA">
              <w:sym w:font="Symbol" w:char="F044"/>
            </w:r>
            <w:r w:rsidRPr="00AD2ABA">
              <w:t>f</w:t>
            </w:r>
          </w:p>
        </w:tc>
        <w:tc>
          <w:tcPr>
            <w:tcW w:w="2908" w:type="dxa"/>
          </w:tcPr>
          <w:p w14:paraId="330777AB" w14:textId="77777777" w:rsidR="0074791C" w:rsidRPr="00AD2ABA" w:rsidRDefault="0074791C" w:rsidP="00C839AD">
            <w:pPr>
              <w:pStyle w:val="TAH"/>
            </w:pPr>
            <w:r w:rsidRPr="00AD2ABA">
              <w:t>Frequency offset of measurement filter centre frequency, f_offset</w:t>
            </w:r>
          </w:p>
        </w:tc>
        <w:tc>
          <w:tcPr>
            <w:tcW w:w="3371" w:type="dxa"/>
          </w:tcPr>
          <w:p w14:paraId="4086B5C9" w14:textId="77777777" w:rsidR="0074791C" w:rsidRPr="00AD2ABA" w:rsidRDefault="0074791C" w:rsidP="00C839AD">
            <w:pPr>
              <w:pStyle w:val="TAH"/>
            </w:pPr>
            <w:r w:rsidRPr="00AD2ABA">
              <w:rPr>
                <w:i/>
                <w:lang w:eastAsia="zh-CN"/>
              </w:rPr>
              <w:t>Basic limits</w:t>
            </w:r>
          </w:p>
          <w:p w14:paraId="0AF8B19F" w14:textId="77777777" w:rsidR="0074791C" w:rsidRPr="00AD2ABA" w:rsidRDefault="0074791C" w:rsidP="00C839AD">
            <w:pPr>
              <w:pStyle w:val="TAH"/>
              <w:rPr>
                <w:lang w:val="en-US"/>
              </w:rPr>
            </w:pPr>
            <w:r w:rsidRPr="00AD2ABA">
              <w:rPr>
                <w:lang w:val="en-US"/>
              </w:rPr>
              <w:t>(dBm)</w:t>
            </w:r>
          </w:p>
        </w:tc>
        <w:tc>
          <w:tcPr>
            <w:tcW w:w="1425" w:type="dxa"/>
          </w:tcPr>
          <w:p w14:paraId="01C2CCD3" w14:textId="77777777" w:rsidR="0074791C" w:rsidRPr="00AD2ABA" w:rsidRDefault="0074791C" w:rsidP="00C839AD">
            <w:pPr>
              <w:pStyle w:val="TAH"/>
            </w:pPr>
            <w:r w:rsidRPr="00AD2ABA">
              <w:rPr>
                <w:i/>
              </w:rPr>
              <w:t>Measurement bandwidth</w:t>
            </w:r>
          </w:p>
        </w:tc>
      </w:tr>
      <w:tr w:rsidR="0074791C" w:rsidRPr="00AD2ABA" w14:paraId="5F7A3129" w14:textId="77777777" w:rsidTr="00C839AD">
        <w:trPr>
          <w:cantSplit/>
          <w:jc w:val="center"/>
        </w:trPr>
        <w:tc>
          <w:tcPr>
            <w:tcW w:w="1927" w:type="dxa"/>
          </w:tcPr>
          <w:p w14:paraId="73C64698" w14:textId="77777777" w:rsidR="0074791C" w:rsidRPr="00AD2ABA" w:rsidRDefault="0074791C" w:rsidP="00C839AD">
            <w:pPr>
              <w:pStyle w:val="TAC"/>
              <w:rPr>
                <w:rFonts w:cs="v5.0.0"/>
                <w:color w:val="000000" w:themeColor="text1"/>
              </w:rPr>
            </w:pPr>
            <w:r w:rsidRPr="00AD2ABA">
              <w:rPr>
                <w:rFonts w:cs="v5.0.0"/>
                <w:color w:val="000000" w:themeColor="text1"/>
              </w:rPr>
              <w:t xml:space="preserve">0 </w:t>
            </w:r>
            <w:r w:rsidRPr="00AD2ABA">
              <w:rPr>
                <w:color w:val="000000" w:themeColor="text1"/>
              </w:rPr>
              <w:t xml:space="preserve">MHz </w:t>
            </w:r>
            <w:r w:rsidRPr="00AD2ABA">
              <w:rPr>
                <w:rFonts w:cs="v5.0.0"/>
                <w:color w:val="000000" w:themeColor="text1"/>
              </w:rPr>
              <w:sym w:font="Symbol" w:char="F0A3"/>
            </w:r>
            <w:r w:rsidRPr="00AD2ABA">
              <w:rPr>
                <w:rFonts w:cs="v5.0.0"/>
                <w:color w:val="000000" w:themeColor="text1"/>
              </w:rPr>
              <w:t xml:space="preserve"> </w:t>
            </w:r>
            <w:r w:rsidRPr="00AD2ABA">
              <w:rPr>
                <w:rFonts w:cs="v5.0.0"/>
                <w:color w:val="000000" w:themeColor="text1"/>
              </w:rPr>
              <w:sym w:font="Symbol" w:char="F044"/>
            </w:r>
            <w:r w:rsidRPr="00AD2ABA">
              <w:rPr>
                <w:rFonts w:cs="v5.0.0"/>
                <w:color w:val="000000" w:themeColor="text1"/>
              </w:rPr>
              <w:t>f &lt; 0.2 MHz</w:t>
            </w:r>
          </w:p>
        </w:tc>
        <w:tc>
          <w:tcPr>
            <w:tcW w:w="2908" w:type="dxa"/>
          </w:tcPr>
          <w:p w14:paraId="188F1BB9" w14:textId="77777777" w:rsidR="0074791C" w:rsidRPr="00AD2ABA" w:rsidRDefault="0074791C" w:rsidP="00C839AD">
            <w:pPr>
              <w:pStyle w:val="TAC"/>
              <w:rPr>
                <w:rFonts w:cs="v5.0.0"/>
                <w:color w:val="000000" w:themeColor="text1"/>
              </w:rPr>
            </w:pPr>
            <w:r w:rsidRPr="00AD2ABA">
              <w:rPr>
                <w:rFonts w:cs="v5.0.0"/>
                <w:color w:val="000000" w:themeColor="text1"/>
              </w:rPr>
              <w:t xml:space="preserve">0.1 MHz </w:t>
            </w:r>
            <w:r w:rsidRPr="00AD2ABA">
              <w:rPr>
                <w:rFonts w:cs="v5.0.0"/>
                <w:color w:val="000000" w:themeColor="text1"/>
              </w:rPr>
              <w:sym w:font="Symbol" w:char="F0A3"/>
            </w:r>
            <w:r w:rsidRPr="00AD2ABA">
              <w:rPr>
                <w:rFonts w:cs="v5.0.0"/>
                <w:color w:val="000000" w:themeColor="text1"/>
              </w:rPr>
              <w:t xml:space="preserve"> f_offset &lt; 0.3 MHz</w:t>
            </w:r>
          </w:p>
        </w:tc>
        <w:tc>
          <w:tcPr>
            <w:tcW w:w="3371" w:type="dxa"/>
            <w:vAlign w:val="center"/>
          </w:tcPr>
          <w:p w14:paraId="45274E44" w14:textId="77777777" w:rsidR="0074791C" w:rsidRPr="00AD2ABA" w:rsidRDefault="0074791C" w:rsidP="00C839AD">
            <w:pPr>
              <w:pStyle w:val="TAC"/>
              <w:rPr>
                <w:color w:val="000000" w:themeColor="text1"/>
              </w:rPr>
            </w:pPr>
            <w:r w:rsidRPr="00AD2ABA">
              <w:rPr>
                <w:color w:val="000000" w:themeColor="text1"/>
              </w:rPr>
              <w:t xml:space="preserve">32.5 -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antRMR900</w:t>
            </w:r>
          </w:p>
        </w:tc>
        <w:tc>
          <w:tcPr>
            <w:tcW w:w="1425" w:type="dxa"/>
          </w:tcPr>
          <w:p w14:paraId="0FF25A2D" w14:textId="77777777" w:rsidR="0074791C" w:rsidRPr="00AD2ABA" w:rsidRDefault="0074791C" w:rsidP="00C839AD">
            <w:pPr>
              <w:pStyle w:val="TAC"/>
              <w:rPr>
                <w:color w:val="000000" w:themeColor="text1"/>
              </w:rPr>
            </w:pPr>
            <w:r w:rsidRPr="00AD2ABA">
              <w:rPr>
                <w:color w:val="000000" w:themeColor="text1"/>
              </w:rPr>
              <w:t xml:space="preserve">200 kHz </w:t>
            </w:r>
          </w:p>
        </w:tc>
      </w:tr>
      <w:tr w:rsidR="0074791C" w:rsidRPr="00AD2ABA" w14:paraId="4F5C5E57" w14:textId="77777777" w:rsidTr="00C839AD">
        <w:trPr>
          <w:cantSplit/>
          <w:jc w:val="center"/>
        </w:trPr>
        <w:tc>
          <w:tcPr>
            <w:tcW w:w="1927" w:type="dxa"/>
          </w:tcPr>
          <w:p w14:paraId="6DBCD04D" w14:textId="77777777" w:rsidR="0074791C" w:rsidRPr="00AD2ABA" w:rsidRDefault="0074791C" w:rsidP="00C839AD">
            <w:pPr>
              <w:pStyle w:val="TAC"/>
              <w:rPr>
                <w:rFonts w:cs="v5.0.0"/>
                <w:color w:val="000000" w:themeColor="text1"/>
              </w:rPr>
            </w:pPr>
            <w:r w:rsidRPr="00AD2ABA">
              <w:rPr>
                <w:rFonts w:cs="v5.0.0"/>
                <w:color w:val="000000" w:themeColor="text1"/>
              </w:rPr>
              <w:t xml:space="preserve">0.2 </w:t>
            </w:r>
            <w:r w:rsidRPr="00AD2ABA">
              <w:rPr>
                <w:color w:val="000000" w:themeColor="text1"/>
              </w:rPr>
              <w:t xml:space="preserve">MHz </w:t>
            </w:r>
            <w:r w:rsidRPr="00AD2ABA">
              <w:rPr>
                <w:rFonts w:cs="v5.0.0"/>
                <w:color w:val="000000" w:themeColor="text1"/>
              </w:rPr>
              <w:sym w:font="Symbol" w:char="F0A3"/>
            </w:r>
            <w:r w:rsidRPr="00AD2ABA">
              <w:rPr>
                <w:rFonts w:cs="v5.0.0"/>
                <w:color w:val="000000" w:themeColor="text1"/>
              </w:rPr>
              <w:t xml:space="preserve"> </w:t>
            </w:r>
            <w:r w:rsidRPr="00AD2ABA">
              <w:rPr>
                <w:rFonts w:cs="v5.0.0"/>
                <w:color w:val="000000" w:themeColor="text1"/>
              </w:rPr>
              <w:sym w:font="Symbol" w:char="F044"/>
            </w:r>
            <w:r w:rsidRPr="00AD2ABA">
              <w:rPr>
                <w:rFonts w:cs="v5.0.0"/>
                <w:color w:val="000000" w:themeColor="text1"/>
              </w:rPr>
              <w:t>f &lt;</w:t>
            </w:r>
          </w:p>
          <w:p w14:paraId="7F901514" w14:textId="77777777" w:rsidR="0074791C" w:rsidRPr="00AD2ABA" w:rsidRDefault="0074791C" w:rsidP="00C839AD">
            <w:pPr>
              <w:pStyle w:val="TAC"/>
              <w:rPr>
                <w:rFonts w:cs="v5.0.0"/>
                <w:color w:val="000000" w:themeColor="text1"/>
              </w:rPr>
            </w:pPr>
            <w:r w:rsidRPr="00AD2ABA">
              <w:rPr>
                <w:rFonts w:cs="v5.0.0"/>
                <w:color w:val="000000" w:themeColor="text1"/>
              </w:rPr>
              <w:t>1 MHz</w:t>
            </w:r>
          </w:p>
        </w:tc>
        <w:tc>
          <w:tcPr>
            <w:tcW w:w="2908" w:type="dxa"/>
          </w:tcPr>
          <w:p w14:paraId="55858AE3" w14:textId="77777777" w:rsidR="0074791C" w:rsidRPr="00AD2ABA" w:rsidRDefault="0074791C" w:rsidP="00C839AD">
            <w:pPr>
              <w:pStyle w:val="TAC"/>
              <w:rPr>
                <w:rFonts w:cs="v5.0.0"/>
                <w:color w:val="000000" w:themeColor="text1"/>
              </w:rPr>
            </w:pPr>
            <w:r w:rsidRPr="00AD2ABA">
              <w:rPr>
                <w:rFonts w:cs="v5.0.0"/>
                <w:color w:val="000000" w:themeColor="text1"/>
              </w:rPr>
              <w:t xml:space="preserve">0.6MHz </w:t>
            </w:r>
            <w:r w:rsidRPr="00AD2ABA">
              <w:rPr>
                <w:rFonts w:cs="v5.0.0"/>
                <w:color w:val="000000" w:themeColor="text1"/>
              </w:rPr>
              <w:sym w:font="Symbol" w:char="F0A3"/>
            </w:r>
            <w:r w:rsidRPr="00AD2ABA">
              <w:rPr>
                <w:rFonts w:cs="v5.0.0"/>
                <w:color w:val="000000" w:themeColor="text1"/>
              </w:rPr>
              <w:t xml:space="preserve"> f_offset &lt;</w:t>
            </w:r>
          </w:p>
          <w:p w14:paraId="7F2E1295" w14:textId="77777777" w:rsidR="0074791C" w:rsidRPr="00AD2ABA" w:rsidRDefault="0074791C" w:rsidP="00C839AD">
            <w:pPr>
              <w:pStyle w:val="TAC"/>
              <w:rPr>
                <w:rFonts w:cs="v5.0.0"/>
                <w:color w:val="000000" w:themeColor="text1"/>
              </w:rPr>
            </w:pPr>
            <w:r w:rsidRPr="00AD2ABA">
              <w:rPr>
                <w:rFonts w:cs="v5.0.0"/>
                <w:color w:val="000000" w:themeColor="text1"/>
              </w:rPr>
              <w:t>1.4 MHz</w:t>
            </w:r>
          </w:p>
        </w:tc>
        <w:tc>
          <w:tcPr>
            <w:tcW w:w="3371" w:type="dxa"/>
          </w:tcPr>
          <w:p w14:paraId="258BE274" w14:textId="77777777" w:rsidR="0074791C" w:rsidRPr="00AD2ABA" w:rsidRDefault="0074791C" w:rsidP="00C839AD">
            <w:pPr>
              <w:pStyle w:val="TAC"/>
              <w:rPr>
                <w:color w:val="000000" w:themeColor="text1"/>
                <w:lang w:val="en-US"/>
              </w:rPr>
            </w:pPr>
            <w:r w:rsidRPr="00AD2ABA">
              <w:rPr>
                <w:color w:val="000000" w:themeColor="text1"/>
                <w:lang w:val="en-US"/>
              </w:rPr>
              <w:t>14 -</w:t>
            </w:r>
            <w:r w:rsidRPr="00AD2ABA">
              <w:rPr>
                <w:rFonts w:eastAsia="SimSun"/>
                <w:color w:val="000000" w:themeColor="text1"/>
                <w:szCs w:val="24"/>
                <w:lang w:eastAsia="zh-CN"/>
              </w:rPr>
              <w:t xml:space="preserve"> G</w:t>
            </w:r>
            <w:r w:rsidRPr="00AD2ABA">
              <w:rPr>
                <w:rFonts w:eastAsia="SimSun"/>
                <w:color w:val="000000" w:themeColor="text1"/>
                <w:szCs w:val="24"/>
                <w:vertAlign w:val="subscript"/>
                <w:lang w:eastAsia="zh-CN"/>
              </w:rPr>
              <w:t>antRMR900</w:t>
            </w:r>
          </w:p>
        </w:tc>
        <w:tc>
          <w:tcPr>
            <w:tcW w:w="1425" w:type="dxa"/>
          </w:tcPr>
          <w:p w14:paraId="027B4D97" w14:textId="77777777" w:rsidR="0074791C" w:rsidRPr="00AD2ABA" w:rsidRDefault="0074791C" w:rsidP="00C839AD">
            <w:pPr>
              <w:pStyle w:val="TAC"/>
              <w:rPr>
                <w:color w:val="000000" w:themeColor="text1"/>
              </w:rPr>
            </w:pPr>
            <w:r w:rsidRPr="00AD2ABA">
              <w:rPr>
                <w:color w:val="000000" w:themeColor="text1"/>
              </w:rPr>
              <w:t xml:space="preserve">800 kHz </w:t>
            </w:r>
          </w:p>
        </w:tc>
      </w:tr>
      <w:tr w:rsidR="0074791C" w:rsidRPr="00AD2ABA" w14:paraId="6A973A72" w14:textId="77777777" w:rsidTr="00C839AD">
        <w:trPr>
          <w:cantSplit/>
          <w:jc w:val="center"/>
        </w:trPr>
        <w:tc>
          <w:tcPr>
            <w:tcW w:w="1927" w:type="dxa"/>
          </w:tcPr>
          <w:p w14:paraId="259C0A33" w14:textId="77777777" w:rsidR="0074791C" w:rsidRPr="00AD2ABA" w:rsidRDefault="0074791C" w:rsidP="00C839AD">
            <w:pPr>
              <w:pStyle w:val="TAC"/>
              <w:rPr>
                <w:rFonts w:cs="v5.0.0"/>
                <w:color w:val="000000" w:themeColor="text1"/>
              </w:rPr>
            </w:pPr>
            <w:r w:rsidRPr="00AD2ABA">
              <w:rPr>
                <w:rFonts w:cs="v5.0.0"/>
                <w:color w:val="000000" w:themeColor="text1"/>
              </w:rPr>
              <w:t xml:space="preserve">1 MHz </w:t>
            </w:r>
            <w:r w:rsidRPr="00AD2ABA">
              <w:rPr>
                <w:rFonts w:cs="v5.0.0"/>
                <w:color w:val="000000" w:themeColor="text1"/>
              </w:rPr>
              <w:sym w:font="Symbol" w:char="F0A3"/>
            </w:r>
            <w:r w:rsidRPr="00AD2ABA">
              <w:rPr>
                <w:rFonts w:cs="v5.0.0"/>
                <w:color w:val="000000" w:themeColor="text1"/>
              </w:rPr>
              <w:t xml:space="preserve"> </w:t>
            </w:r>
            <w:r w:rsidRPr="00AD2ABA">
              <w:rPr>
                <w:rFonts w:cs="v5.0.0"/>
                <w:color w:val="000000" w:themeColor="text1"/>
              </w:rPr>
              <w:sym w:font="Symbol" w:char="F044"/>
            </w:r>
            <w:r w:rsidRPr="00AD2ABA">
              <w:rPr>
                <w:rFonts w:cs="v5.0.0"/>
                <w:color w:val="000000" w:themeColor="text1"/>
              </w:rPr>
              <w:t xml:space="preserve">f </w:t>
            </w:r>
            <w:r w:rsidRPr="00AD2ABA">
              <w:rPr>
                <w:color w:val="000000" w:themeColor="text1"/>
              </w:rPr>
              <w:sym w:font="Symbol" w:char="F0A3"/>
            </w:r>
            <w:r w:rsidRPr="00AD2ABA">
              <w:rPr>
                <w:color w:val="000000" w:themeColor="text1"/>
              </w:rPr>
              <w:t xml:space="preserve"> 10 MHz</w:t>
            </w:r>
          </w:p>
        </w:tc>
        <w:tc>
          <w:tcPr>
            <w:tcW w:w="2908" w:type="dxa"/>
          </w:tcPr>
          <w:p w14:paraId="6E4001CB" w14:textId="77777777" w:rsidR="0074791C" w:rsidRPr="00AD2ABA" w:rsidRDefault="0074791C" w:rsidP="00C839AD">
            <w:pPr>
              <w:pStyle w:val="TAC"/>
              <w:rPr>
                <w:rFonts w:cs="v5.0.0"/>
                <w:color w:val="000000" w:themeColor="text1"/>
              </w:rPr>
            </w:pPr>
            <w:r w:rsidRPr="00AD2ABA">
              <w:rPr>
                <w:rFonts w:cs="v5.0.0"/>
                <w:color w:val="000000" w:themeColor="text1"/>
              </w:rPr>
              <w:t xml:space="preserve">1.5 MHz </w:t>
            </w:r>
            <w:r w:rsidRPr="00AD2ABA">
              <w:rPr>
                <w:rFonts w:cs="v5.0.0"/>
                <w:color w:val="000000" w:themeColor="text1"/>
              </w:rPr>
              <w:sym w:font="Symbol" w:char="F0A3"/>
            </w:r>
            <w:r w:rsidRPr="00AD2ABA">
              <w:rPr>
                <w:rFonts w:cs="v5.0.0"/>
                <w:color w:val="000000" w:themeColor="text1"/>
              </w:rPr>
              <w:t xml:space="preserve"> f_offset &lt; 10.5</w:t>
            </w:r>
          </w:p>
        </w:tc>
        <w:tc>
          <w:tcPr>
            <w:tcW w:w="3371" w:type="dxa"/>
          </w:tcPr>
          <w:p w14:paraId="2891BC96" w14:textId="77777777" w:rsidR="0074791C" w:rsidRPr="00AD2ABA" w:rsidRDefault="0074791C" w:rsidP="00C839AD">
            <w:pPr>
              <w:pStyle w:val="TAC"/>
              <w:rPr>
                <w:color w:val="000000" w:themeColor="text1"/>
              </w:rPr>
            </w:pPr>
            <w:r w:rsidRPr="00AD2ABA">
              <w:rPr>
                <w:color w:val="000000" w:themeColor="text1"/>
              </w:rPr>
              <w:t xml:space="preserve">5 -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antRMR900</w:t>
            </w:r>
          </w:p>
        </w:tc>
        <w:tc>
          <w:tcPr>
            <w:tcW w:w="1425" w:type="dxa"/>
          </w:tcPr>
          <w:p w14:paraId="79FC996F" w14:textId="77777777" w:rsidR="0074791C" w:rsidRPr="00AD2ABA" w:rsidRDefault="0074791C" w:rsidP="00C839AD">
            <w:pPr>
              <w:pStyle w:val="TAC"/>
              <w:rPr>
                <w:color w:val="000000" w:themeColor="text1"/>
              </w:rPr>
            </w:pPr>
            <w:r w:rsidRPr="00AD2ABA">
              <w:rPr>
                <w:color w:val="000000" w:themeColor="text1"/>
              </w:rPr>
              <w:t xml:space="preserve">1 MHz </w:t>
            </w:r>
          </w:p>
        </w:tc>
      </w:tr>
    </w:tbl>
    <w:p w14:paraId="1EF4F464" w14:textId="77777777" w:rsidR="0074791C" w:rsidRPr="00AD2ABA" w:rsidRDefault="0074791C" w:rsidP="0074791C">
      <w:pPr>
        <w:spacing w:after="120"/>
        <w:rPr>
          <w:rFonts w:eastAsia="SimSun"/>
          <w:color w:val="000000" w:themeColor="text1"/>
          <w:szCs w:val="24"/>
          <w:lang w:eastAsia="zh-CN"/>
        </w:rPr>
      </w:pPr>
    </w:p>
    <w:p w14:paraId="36206FED" w14:textId="35B1ADA7" w:rsidR="0074791C" w:rsidRPr="00AD2ABA" w:rsidRDefault="0074791C" w:rsidP="0074791C">
      <w:pPr>
        <w:spacing w:after="120"/>
        <w:rPr>
          <w:rFonts w:eastAsia="SimSun"/>
          <w:color w:val="000000" w:themeColor="text1"/>
          <w:szCs w:val="24"/>
          <w:lang w:eastAsia="zh-CN"/>
        </w:rPr>
      </w:pPr>
      <w:r w:rsidRPr="00AD2ABA">
        <w:rPr>
          <w:rFonts w:eastAsia="SimSun"/>
          <w:color w:val="000000" w:themeColor="text1"/>
          <w:szCs w:val="24"/>
          <w:lang w:eastAsia="zh-CN"/>
        </w:rPr>
        <w:t>where G</w:t>
      </w:r>
      <w:r w:rsidRPr="00AD2ABA">
        <w:rPr>
          <w:rFonts w:eastAsia="SimSun"/>
          <w:color w:val="000000" w:themeColor="text1"/>
          <w:szCs w:val="24"/>
          <w:vertAlign w:val="subscript"/>
          <w:lang w:eastAsia="zh-CN"/>
        </w:rPr>
        <w:t xml:space="preserve">antRMR900 </w:t>
      </w:r>
      <w:r w:rsidRPr="00AD2ABA">
        <w:rPr>
          <w:rFonts w:eastAsia="SimSun"/>
          <w:color w:val="000000" w:themeColor="text1"/>
          <w:szCs w:val="24"/>
          <w:lang w:eastAsia="zh-CN"/>
        </w:rPr>
        <w:t>is the antenna gain of the RMR BS.</w:t>
      </w:r>
    </w:p>
    <w:p w14:paraId="1572A5C6" w14:textId="7BA22CD5" w:rsidR="0074791C" w:rsidRPr="00AD2ABA" w:rsidRDefault="0074791C" w:rsidP="0074791C">
      <w:pPr>
        <w:spacing w:after="120"/>
        <w:rPr>
          <w:rFonts w:eastAsia="SimSun"/>
          <w:color w:val="000000" w:themeColor="text1"/>
          <w:lang w:eastAsia="zh-CN"/>
        </w:rPr>
      </w:pPr>
      <w:r w:rsidRPr="00AD2ABA">
        <w:rPr>
          <w:rFonts w:eastAsia="SimSun"/>
          <w:color w:val="000000" w:themeColor="text1"/>
          <w:szCs w:val="24"/>
          <w:lang w:eastAsia="zh-CN"/>
        </w:rPr>
        <w:t xml:space="preserve">Referring to the discussion on </w:t>
      </w:r>
      <w:r w:rsidRPr="00AD2ABA">
        <w:rPr>
          <w:rFonts w:eastAsia="SimSun"/>
          <w:color w:val="000000" w:themeColor="text1"/>
          <w:lang w:eastAsia="zh-CN"/>
        </w:rPr>
        <w:t xml:space="preserve">section 2.1, the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 xml:space="preserve">antRMR900 </w:t>
      </w:r>
      <w:r w:rsidRPr="00AD2ABA">
        <w:rPr>
          <w:rFonts w:eastAsia="SimSun"/>
          <w:color w:val="000000" w:themeColor="text1"/>
          <w:lang w:eastAsia="zh-CN"/>
        </w:rPr>
        <w:t xml:space="preserve">could be either of the options: </w:t>
      </w:r>
    </w:p>
    <w:p w14:paraId="6A4E6C20" w14:textId="77777777" w:rsidR="0074791C" w:rsidRPr="00AD2ABA" w:rsidRDefault="0074791C" w:rsidP="0074791C">
      <w:pPr>
        <w:pStyle w:val="ListParagraph"/>
        <w:numPr>
          <w:ilvl w:val="0"/>
          <w:numId w:val="48"/>
        </w:numPr>
        <w:spacing w:after="120"/>
        <w:rPr>
          <w:rFonts w:ascii="Times New Roman" w:eastAsia="SimSun" w:hAnsi="Times New Roman" w:cs="Times New Roman"/>
          <w:color w:val="000000" w:themeColor="text1"/>
          <w:sz w:val="20"/>
          <w:szCs w:val="20"/>
        </w:rPr>
      </w:pPr>
      <w:r w:rsidRPr="00AD2ABA">
        <w:rPr>
          <w:rFonts w:ascii="Times New Roman" w:eastAsia="SimSun" w:hAnsi="Times New Roman" w:cs="Times New Roman"/>
          <w:color w:val="000000" w:themeColor="text1"/>
          <w:sz w:val="20"/>
          <w:szCs w:val="20"/>
        </w:rPr>
        <w:t>manufacturer declared value, or</w:t>
      </w:r>
    </w:p>
    <w:p w14:paraId="560D78C7" w14:textId="33BD5DA7" w:rsidR="006F4EF9" w:rsidRPr="00AD2ABA" w:rsidRDefault="0074791C" w:rsidP="003B5202">
      <w:pPr>
        <w:pStyle w:val="ListParagraph"/>
        <w:numPr>
          <w:ilvl w:val="0"/>
          <w:numId w:val="48"/>
        </w:numPr>
        <w:spacing w:after="120"/>
        <w:rPr>
          <w:b/>
          <w:color w:val="000000" w:themeColor="text1"/>
        </w:rPr>
      </w:pPr>
      <w:r w:rsidRPr="00AD2ABA">
        <w:rPr>
          <w:rFonts w:ascii="Times New Roman" w:eastAsia="SimSun" w:hAnsi="Times New Roman" w:cs="Times New Roman"/>
          <w:color w:val="000000" w:themeColor="text1"/>
          <w:sz w:val="20"/>
          <w:szCs w:val="20"/>
        </w:rPr>
        <w:t>fixed value.</w:t>
      </w:r>
    </w:p>
    <w:p w14:paraId="4F00FA87" w14:textId="3F5DE833" w:rsidR="00A12D06" w:rsidRPr="00A12D06" w:rsidRDefault="00A12D06" w:rsidP="00A12D06">
      <w:pPr>
        <w:pStyle w:val="Heading1"/>
        <w:numPr>
          <w:ilvl w:val="1"/>
          <w:numId w:val="2"/>
        </w:numPr>
        <w:overflowPunct w:val="0"/>
        <w:autoSpaceDE w:val="0"/>
        <w:autoSpaceDN w:val="0"/>
        <w:adjustRightInd w:val="0"/>
        <w:textAlignment w:val="baseline"/>
        <w:rPr>
          <w:color w:val="000000" w:themeColor="text1"/>
        </w:rPr>
      </w:pPr>
      <w:r w:rsidRPr="00DF0BD9">
        <w:rPr>
          <w:color w:val="000000" w:themeColor="text1"/>
        </w:rPr>
        <w:t xml:space="preserve">Additional </w:t>
      </w:r>
      <w:r>
        <w:rPr>
          <w:color w:val="000000" w:themeColor="text1"/>
        </w:rPr>
        <w:t>spurious limit requirements</w:t>
      </w:r>
    </w:p>
    <w:p w14:paraId="7397EE72" w14:textId="67B581D8" w:rsidR="00A12D06" w:rsidRPr="00F41AE8" w:rsidRDefault="00B7142D" w:rsidP="00A12D06">
      <w:pPr>
        <w:spacing w:after="120"/>
        <w:rPr>
          <w:rFonts w:eastAsia="SimSun"/>
          <w:color w:val="000000" w:themeColor="text1"/>
          <w:szCs w:val="24"/>
          <w:lang w:eastAsia="zh-CN"/>
        </w:rPr>
      </w:pPr>
      <w:r w:rsidRPr="00F41AE8">
        <w:rPr>
          <w:rFonts w:eastAsia="SimSun"/>
          <w:color w:val="000000" w:themeColor="text1"/>
          <w:szCs w:val="24"/>
          <w:lang w:val="en-US" w:eastAsia="zh-CN"/>
        </w:rPr>
        <w:t xml:space="preserve">During last meeting, a WF in [1] suggested to continue </w:t>
      </w:r>
      <w:r w:rsidRPr="00F41AE8">
        <w:rPr>
          <w:rFonts w:eastAsia="SimSun"/>
          <w:color w:val="000000" w:themeColor="text1"/>
          <w:szCs w:val="24"/>
          <w:lang w:eastAsia="zh-CN"/>
        </w:rPr>
        <w:t>the discussion on additional spur limits</w:t>
      </w:r>
      <w:r w:rsidR="00A12D06" w:rsidRPr="00F41AE8">
        <w:rPr>
          <w:rFonts w:eastAsia="SimSun"/>
          <w:color w:val="000000" w:themeColor="text1"/>
          <w:szCs w:val="24"/>
          <w:lang w:eastAsia="zh-CN"/>
        </w:rPr>
        <w:t xml:space="preserve">, including considerations of the following items: </w:t>
      </w:r>
    </w:p>
    <w:p w14:paraId="26A390B7" w14:textId="179EDA66" w:rsidR="00A12D06" w:rsidRPr="00AD2ABA" w:rsidRDefault="00A12D06" w:rsidP="00A12D06">
      <w:pPr>
        <w:spacing w:after="120"/>
        <w:rPr>
          <w:rFonts w:eastAsia="SimSun"/>
          <w:color w:val="000000" w:themeColor="text1"/>
          <w:szCs w:val="24"/>
          <w:lang w:eastAsia="zh-CN"/>
        </w:rPr>
      </w:pPr>
      <w:r w:rsidRPr="00AD2ABA">
        <w:rPr>
          <w:rFonts w:eastAsia="SimSun"/>
          <w:color w:val="000000" w:themeColor="text1"/>
          <w:szCs w:val="24"/>
          <w:lang w:eastAsia="zh-CN"/>
        </w:rPr>
        <w:t>- Potential need to consider RMR-specific requirements (based on table 6 of ECC decision (20)02 for RMR900),</w:t>
      </w:r>
    </w:p>
    <w:p w14:paraId="6BF37559" w14:textId="0778BF22" w:rsidR="00A12D06" w:rsidRDefault="00A12D06" w:rsidP="00B7142D">
      <w:pPr>
        <w:tabs>
          <w:tab w:val="right" w:pos="9641"/>
        </w:tabs>
        <w:spacing w:after="120"/>
        <w:rPr>
          <w:color w:val="FF0000"/>
          <w:lang w:val="en-US" w:eastAsia="zh-CN"/>
        </w:rPr>
      </w:pPr>
      <w:r w:rsidRPr="00AD2ABA">
        <w:rPr>
          <w:rFonts w:eastAsia="SimSun"/>
          <w:color w:val="000000" w:themeColor="text1"/>
          <w:szCs w:val="24"/>
          <w:lang w:eastAsia="zh-CN"/>
        </w:rPr>
        <w:t>- I</w:t>
      </w:r>
      <w:r w:rsidRPr="00AD2ABA">
        <w:rPr>
          <w:color w:val="000000" w:themeColor="text1"/>
          <w:lang w:val="en-US" w:eastAsia="zh-CN"/>
        </w:rPr>
        <w:t>nvestigate the resulting/expected levels and their validity compared to the general spurious emission limits</w:t>
      </w:r>
      <w:r w:rsidRPr="004534A0">
        <w:rPr>
          <w:color w:val="000000" w:themeColor="text1"/>
          <w:lang w:val="en-US" w:eastAsia="zh-CN"/>
        </w:rPr>
        <w:t>.</w:t>
      </w:r>
      <w:r w:rsidR="00B7142D">
        <w:rPr>
          <w:color w:val="FF0000"/>
          <w:lang w:val="en-US" w:eastAsia="zh-CN"/>
        </w:rPr>
        <w:tab/>
      </w:r>
    </w:p>
    <w:tbl>
      <w:tblPr>
        <w:tblStyle w:val="TableGrid"/>
        <w:tblW w:w="0" w:type="auto"/>
        <w:tblLook w:val="04A0" w:firstRow="1" w:lastRow="0" w:firstColumn="1" w:lastColumn="0" w:noHBand="0" w:noVBand="1"/>
      </w:tblPr>
      <w:tblGrid>
        <w:gridCol w:w="9631"/>
      </w:tblGrid>
      <w:tr w:rsidR="00B7142D" w14:paraId="5B61C1F0" w14:textId="77777777" w:rsidTr="00B7142D">
        <w:tc>
          <w:tcPr>
            <w:tcW w:w="9631" w:type="dxa"/>
          </w:tcPr>
          <w:p w14:paraId="549B0D80" w14:textId="5886D470" w:rsidR="00B7142D" w:rsidRDefault="00B7142D" w:rsidP="00C8319E">
            <w:pPr>
              <w:tabs>
                <w:tab w:val="right" w:pos="9641"/>
              </w:tabs>
              <w:spacing w:after="120"/>
              <w:jc w:val="center"/>
              <w:rPr>
                <w:b/>
                <w:bCs/>
                <w:color w:val="FF0000"/>
                <w:u w:val="single"/>
                <w:lang w:eastAsia="ko-KR"/>
              </w:rPr>
            </w:pPr>
            <w:r>
              <w:rPr>
                <w:noProof/>
                <w:lang w:val="en-US" w:eastAsia="zh-CN"/>
              </w:rPr>
              <w:drawing>
                <wp:inline distT="0" distB="0" distL="0" distR="0" wp14:anchorId="4790BE5B" wp14:editId="16E37198">
                  <wp:extent cx="4133850" cy="1581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33850" cy="1581150"/>
                          </a:xfrm>
                          <a:prstGeom prst="rect">
                            <a:avLst/>
                          </a:prstGeom>
                        </pic:spPr>
                      </pic:pic>
                    </a:graphicData>
                  </a:graphic>
                </wp:inline>
              </w:drawing>
            </w:r>
          </w:p>
        </w:tc>
      </w:tr>
    </w:tbl>
    <w:p w14:paraId="3E4929BC" w14:textId="77777777" w:rsidR="00B7142D" w:rsidRDefault="00B7142D" w:rsidP="00B7142D">
      <w:pPr>
        <w:tabs>
          <w:tab w:val="right" w:pos="9641"/>
        </w:tabs>
        <w:spacing w:after="120"/>
        <w:rPr>
          <w:b/>
          <w:bCs/>
          <w:color w:val="FF0000"/>
          <w:u w:val="single"/>
          <w:lang w:eastAsia="ko-KR"/>
        </w:rPr>
      </w:pPr>
    </w:p>
    <w:p w14:paraId="69ED4FD8" w14:textId="29EAD90D" w:rsidR="002443A5" w:rsidRPr="00AD2ABA" w:rsidRDefault="002443A5" w:rsidP="00730FC2">
      <w:pPr>
        <w:spacing w:after="120"/>
        <w:rPr>
          <w:color w:val="000000" w:themeColor="text1"/>
          <w:lang w:val="en-US" w:eastAsia="zh-CN"/>
        </w:rPr>
      </w:pPr>
      <w:r>
        <w:rPr>
          <w:color w:val="000000" w:themeColor="text1"/>
          <w:lang w:val="en-US" w:eastAsia="zh-CN"/>
        </w:rPr>
        <w:t xml:space="preserve">The above limit is to </w:t>
      </w:r>
      <w:r w:rsidRPr="00AD2ABA">
        <w:rPr>
          <w:color w:val="000000" w:themeColor="text1"/>
          <w:lang w:val="en-US" w:eastAsia="zh-CN"/>
        </w:rPr>
        <w:t>protect receiver of the Band n8</w:t>
      </w:r>
      <w:r w:rsidR="00D516CB" w:rsidRPr="00AD2ABA">
        <w:rPr>
          <w:color w:val="000000" w:themeColor="text1"/>
          <w:lang w:val="en-US" w:eastAsia="zh-CN"/>
        </w:rPr>
        <w:t xml:space="preserve"> </w:t>
      </w:r>
      <w:r w:rsidR="000E330F" w:rsidRPr="00AD2ABA">
        <w:rPr>
          <w:color w:val="000000" w:themeColor="text1"/>
          <w:lang w:val="en-US" w:eastAsia="zh-CN"/>
        </w:rPr>
        <w:t xml:space="preserve">and n81 </w:t>
      </w:r>
      <w:r w:rsidR="00D516CB" w:rsidRPr="00AD2ABA">
        <w:rPr>
          <w:color w:val="000000" w:themeColor="text1"/>
          <w:lang w:val="en-US" w:eastAsia="zh-CN"/>
        </w:rPr>
        <w:t xml:space="preserve">(which </w:t>
      </w:r>
      <w:r w:rsidR="000E330F" w:rsidRPr="00AD2ABA">
        <w:rPr>
          <w:color w:val="000000" w:themeColor="text1"/>
          <w:lang w:val="en-US" w:eastAsia="zh-CN"/>
        </w:rPr>
        <w:t xml:space="preserve">both are </w:t>
      </w:r>
      <w:r w:rsidR="00D516CB" w:rsidRPr="00AD2ABA">
        <w:rPr>
          <w:color w:val="000000" w:themeColor="text1"/>
          <w:lang w:val="en-US" w:eastAsia="zh-CN"/>
        </w:rPr>
        <w:t>NR operating band</w:t>
      </w:r>
      <w:r w:rsidR="000E330F" w:rsidRPr="00AD2ABA">
        <w:rPr>
          <w:color w:val="000000" w:themeColor="text1"/>
          <w:lang w:val="en-US" w:eastAsia="zh-CN"/>
        </w:rPr>
        <w:t>s</w:t>
      </w:r>
      <w:r w:rsidR="00D516CB" w:rsidRPr="00AD2ABA">
        <w:rPr>
          <w:color w:val="000000" w:themeColor="text1"/>
          <w:lang w:val="en-US" w:eastAsia="zh-CN"/>
        </w:rPr>
        <w:t xml:space="preserve"> for Europe) from potential RMR900 interference</w:t>
      </w:r>
      <w:r w:rsidRPr="00AD2ABA">
        <w:rPr>
          <w:color w:val="000000" w:themeColor="text1"/>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2443A5" w:rsidRPr="00AD2ABA" w14:paraId="23D447C4" w14:textId="77777777" w:rsidTr="00C839AD">
        <w:trPr>
          <w:cantSplit/>
          <w:jc w:val="center"/>
        </w:trPr>
        <w:tc>
          <w:tcPr>
            <w:tcW w:w="1037" w:type="dxa"/>
            <w:shd w:val="clear" w:color="auto" w:fill="auto"/>
          </w:tcPr>
          <w:p w14:paraId="6C47824D" w14:textId="77777777" w:rsidR="002443A5" w:rsidRPr="00AD2ABA" w:rsidRDefault="002443A5" w:rsidP="00C839AD">
            <w:pPr>
              <w:pStyle w:val="TAH"/>
              <w:rPr>
                <w:rFonts w:cs="Arial"/>
              </w:rPr>
            </w:pPr>
            <w:r w:rsidRPr="00AD2ABA">
              <w:rPr>
                <w:rFonts w:cs="Arial"/>
              </w:rPr>
              <w:t xml:space="preserve">NR </w:t>
            </w:r>
            <w:r w:rsidRPr="00AD2ABA">
              <w:rPr>
                <w:rFonts w:cs="Arial"/>
                <w:i/>
              </w:rPr>
              <w:t>operating band</w:t>
            </w:r>
          </w:p>
        </w:tc>
        <w:tc>
          <w:tcPr>
            <w:tcW w:w="2607" w:type="dxa"/>
            <w:shd w:val="clear" w:color="auto" w:fill="auto"/>
          </w:tcPr>
          <w:p w14:paraId="0E5EBC63" w14:textId="77777777" w:rsidR="002443A5" w:rsidRPr="00AD2ABA" w:rsidRDefault="002443A5" w:rsidP="00C839AD">
            <w:pPr>
              <w:pStyle w:val="TAH"/>
              <w:rPr>
                <w:rFonts w:cs="Arial"/>
              </w:rPr>
            </w:pPr>
            <w:r w:rsidRPr="00AD2ABA">
              <w:rPr>
                <w:rFonts w:cs="Arial"/>
              </w:rPr>
              <w:t xml:space="preserve">Uplink (UL) </w:t>
            </w:r>
            <w:r w:rsidRPr="00AD2ABA">
              <w:rPr>
                <w:rFonts w:cs="Arial"/>
                <w:i/>
              </w:rPr>
              <w:t>operating band</w:t>
            </w:r>
            <w:r w:rsidRPr="00AD2ABA">
              <w:rPr>
                <w:rFonts w:cs="Arial"/>
              </w:rPr>
              <w:br/>
              <w:t>BS receive / UE transmit</w:t>
            </w:r>
          </w:p>
          <w:p w14:paraId="636DD18B" w14:textId="77777777" w:rsidR="002443A5" w:rsidRPr="00AD2ABA" w:rsidRDefault="002443A5" w:rsidP="00C839AD">
            <w:pPr>
              <w:pStyle w:val="TAH"/>
              <w:rPr>
                <w:rFonts w:cs="Arial"/>
              </w:rPr>
            </w:pPr>
            <w:r w:rsidRPr="00AD2ABA">
              <w:rPr>
                <w:rFonts w:cs="Arial"/>
              </w:rPr>
              <w:t>F</w:t>
            </w:r>
            <w:r w:rsidRPr="00AD2ABA">
              <w:rPr>
                <w:rFonts w:cs="Arial"/>
                <w:vertAlign w:val="subscript"/>
              </w:rPr>
              <w:t>UL,low</w:t>
            </w:r>
            <w:r w:rsidRPr="00AD2ABA">
              <w:rPr>
                <w:rFonts w:cs="Arial"/>
              </w:rPr>
              <w:t xml:space="preserve">   –  F</w:t>
            </w:r>
            <w:r w:rsidRPr="00AD2ABA">
              <w:rPr>
                <w:rFonts w:cs="Arial"/>
                <w:vertAlign w:val="subscript"/>
              </w:rPr>
              <w:t>UL,high</w:t>
            </w:r>
          </w:p>
        </w:tc>
        <w:tc>
          <w:tcPr>
            <w:tcW w:w="2806" w:type="dxa"/>
            <w:shd w:val="clear" w:color="auto" w:fill="auto"/>
          </w:tcPr>
          <w:p w14:paraId="070CA874" w14:textId="77777777" w:rsidR="002443A5" w:rsidRPr="00AD2ABA" w:rsidRDefault="002443A5" w:rsidP="00C839AD">
            <w:pPr>
              <w:pStyle w:val="TAH"/>
              <w:rPr>
                <w:rFonts w:cs="Arial"/>
              </w:rPr>
            </w:pPr>
            <w:r w:rsidRPr="00AD2ABA">
              <w:rPr>
                <w:rFonts w:cs="Arial"/>
              </w:rPr>
              <w:t xml:space="preserve">Downlink (DL) </w:t>
            </w:r>
            <w:r w:rsidRPr="00AD2ABA">
              <w:rPr>
                <w:rFonts w:cs="Arial"/>
                <w:i/>
              </w:rPr>
              <w:t>operating band</w:t>
            </w:r>
            <w:r w:rsidRPr="00AD2ABA">
              <w:rPr>
                <w:rFonts w:cs="Arial"/>
              </w:rPr>
              <w:br/>
              <w:t>BS transmit / UE receive</w:t>
            </w:r>
          </w:p>
          <w:p w14:paraId="0BA70D49" w14:textId="77777777" w:rsidR="002443A5" w:rsidRPr="00AD2ABA" w:rsidRDefault="002443A5" w:rsidP="00C839AD">
            <w:pPr>
              <w:pStyle w:val="TAH"/>
              <w:rPr>
                <w:rFonts w:cs="Arial"/>
              </w:rPr>
            </w:pPr>
            <w:r w:rsidRPr="00AD2ABA">
              <w:rPr>
                <w:rFonts w:cs="Arial"/>
              </w:rPr>
              <w:t>F</w:t>
            </w:r>
            <w:r w:rsidRPr="00AD2ABA">
              <w:rPr>
                <w:rFonts w:cs="Arial"/>
                <w:vertAlign w:val="subscript"/>
              </w:rPr>
              <w:t>DL,low</w:t>
            </w:r>
            <w:r w:rsidRPr="00AD2ABA">
              <w:rPr>
                <w:rFonts w:cs="Arial"/>
              </w:rPr>
              <w:t xml:space="preserve">   –  F</w:t>
            </w:r>
            <w:r w:rsidRPr="00AD2ABA">
              <w:rPr>
                <w:rFonts w:cs="Arial"/>
                <w:vertAlign w:val="subscript"/>
              </w:rPr>
              <w:t>DL,high</w:t>
            </w:r>
          </w:p>
        </w:tc>
        <w:tc>
          <w:tcPr>
            <w:tcW w:w="1286" w:type="dxa"/>
            <w:shd w:val="clear" w:color="auto" w:fill="auto"/>
          </w:tcPr>
          <w:p w14:paraId="22B56444" w14:textId="77777777" w:rsidR="002443A5" w:rsidRPr="00AD2ABA" w:rsidRDefault="002443A5" w:rsidP="00C839AD">
            <w:pPr>
              <w:pStyle w:val="TAH"/>
              <w:rPr>
                <w:rFonts w:cs="Arial"/>
              </w:rPr>
            </w:pPr>
            <w:r w:rsidRPr="00AD2ABA">
              <w:rPr>
                <w:rFonts w:cs="Arial"/>
              </w:rPr>
              <w:t>Duplex mode</w:t>
            </w:r>
          </w:p>
        </w:tc>
      </w:tr>
      <w:tr w:rsidR="002443A5" w:rsidRPr="00AD2ABA" w14:paraId="4E401BB9" w14:textId="77777777" w:rsidTr="00C839AD">
        <w:trPr>
          <w:cantSplit/>
          <w:jc w:val="center"/>
        </w:trPr>
        <w:tc>
          <w:tcPr>
            <w:tcW w:w="1037" w:type="dxa"/>
            <w:shd w:val="clear" w:color="auto" w:fill="auto"/>
          </w:tcPr>
          <w:p w14:paraId="753732A2" w14:textId="77777777" w:rsidR="002443A5" w:rsidRPr="00AD2ABA" w:rsidRDefault="002443A5" w:rsidP="00C839AD">
            <w:pPr>
              <w:pStyle w:val="TAC"/>
            </w:pPr>
            <w:r w:rsidRPr="00AD2ABA">
              <w:t>n8</w:t>
            </w:r>
          </w:p>
        </w:tc>
        <w:tc>
          <w:tcPr>
            <w:tcW w:w="2607" w:type="dxa"/>
            <w:shd w:val="clear" w:color="auto" w:fill="auto"/>
          </w:tcPr>
          <w:p w14:paraId="619E5FAB" w14:textId="77777777" w:rsidR="002443A5" w:rsidRPr="00AD2ABA" w:rsidRDefault="002443A5" w:rsidP="00C839AD">
            <w:pPr>
              <w:pStyle w:val="TAC"/>
              <w:rPr>
                <w:b/>
              </w:rPr>
            </w:pPr>
            <w:r w:rsidRPr="00AD2ABA">
              <w:rPr>
                <w:b/>
              </w:rPr>
              <w:t>880 MHz – 915 MHz</w:t>
            </w:r>
          </w:p>
        </w:tc>
        <w:tc>
          <w:tcPr>
            <w:tcW w:w="2806" w:type="dxa"/>
            <w:shd w:val="clear" w:color="auto" w:fill="auto"/>
          </w:tcPr>
          <w:p w14:paraId="13C915D7" w14:textId="77777777" w:rsidR="002443A5" w:rsidRPr="00AD2ABA" w:rsidRDefault="002443A5" w:rsidP="00C839AD">
            <w:pPr>
              <w:pStyle w:val="TAC"/>
            </w:pPr>
            <w:r w:rsidRPr="00AD2ABA">
              <w:t>925 MHz – 960 MHz</w:t>
            </w:r>
          </w:p>
        </w:tc>
        <w:tc>
          <w:tcPr>
            <w:tcW w:w="1286" w:type="dxa"/>
            <w:shd w:val="clear" w:color="auto" w:fill="auto"/>
          </w:tcPr>
          <w:p w14:paraId="2457901B" w14:textId="77777777" w:rsidR="002443A5" w:rsidRPr="00AD2ABA" w:rsidRDefault="002443A5" w:rsidP="00C839AD">
            <w:pPr>
              <w:pStyle w:val="TAC"/>
            </w:pPr>
            <w:r w:rsidRPr="00AD2ABA">
              <w:t>FDD</w:t>
            </w:r>
          </w:p>
        </w:tc>
      </w:tr>
      <w:tr w:rsidR="000E330F" w:rsidRPr="00AD2ABA" w14:paraId="5324CC14" w14:textId="77777777" w:rsidTr="00C839AD">
        <w:trPr>
          <w:cantSplit/>
          <w:jc w:val="center"/>
        </w:trPr>
        <w:tc>
          <w:tcPr>
            <w:tcW w:w="1037" w:type="dxa"/>
            <w:shd w:val="clear" w:color="auto" w:fill="auto"/>
          </w:tcPr>
          <w:p w14:paraId="0966F1C1" w14:textId="30C867E3" w:rsidR="000E330F" w:rsidRPr="00AD2ABA" w:rsidRDefault="000E330F" w:rsidP="000E330F">
            <w:pPr>
              <w:pStyle w:val="TAC"/>
            </w:pPr>
            <w:r w:rsidRPr="00AD2ABA">
              <w:t>n81</w:t>
            </w:r>
          </w:p>
        </w:tc>
        <w:tc>
          <w:tcPr>
            <w:tcW w:w="2607" w:type="dxa"/>
            <w:shd w:val="clear" w:color="auto" w:fill="auto"/>
          </w:tcPr>
          <w:p w14:paraId="4D55301C" w14:textId="13464CC1" w:rsidR="000E330F" w:rsidRPr="00AD2ABA" w:rsidRDefault="000E330F" w:rsidP="000E330F">
            <w:pPr>
              <w:pStyle w:val="TAC"/>
              <w:rPr>
                <w:b/>
              </w:rPr>
            </w:pPr>
            <w:r w:rsidRPr="00AD2ABA">
              <w:rPr>
                <w:b/>
              </w:rPr>
              <w:t>880 MHz – 915 MHz</w:t>
            </w:r>
          </w:p>
        </w:tc>
        <w:tc>
          <w:tcPr>
            <w:tcW w:w="2806" w:type="dxa"/>
            <w:shd w:val="clear" w:color="auto" w:fill="auto"/>
          </w:tcPr>
          <w:p w14:paraId="58238873" w14:textId="0AFB4110" w:rsidR="000E330F" w:rsidRPr="00AD2ABA" w:rsidRDefault="000E330F" w:rsidP="000E330F">
            <w:pPr>
              <w:pStyle w:val="TAC"/>
            </w:pPr>
            <w:r w:rsidRPr="00AD2ABA">
              <w:t>N/A</w:t>
            </w:r>
          </w:p>
        </w:tc>
        <w:tc>
          <w:tcPr>
            <w:tcW w:w="1286" w:type="dxa"/>
            <w:shd w:val="clear" w:color="auto" w:fill="auto"/>
          </w:tcPr>
          <w:p w14:paraId="66367B4B" w14:textId="63FBB816" w:rsidR="000E330F" w:rsidRPr="00AD2ABA" w:rsidRDefault="000E330F" w:rsidP="000E330F">
            <w:pPr>
              <w:pStyle w:val="TAC"/>
            </w:pPr>
            <w:r w:rsidRPr="00AD2ABA">
              <w:t xml:space="preserve">SUL </w:t>
            </w:r>
          </w:p>
        </w:tc>
      </w:tr>
      <w:tr w:rsidR="002C1909" w:rsidRPr="00AD2ABA" w14:paraId="434B666A" w14:textId="77777777" w:rsidTr="00C839AD">
        <w:trPr>
          <w:cantSplit/>
          <w:jc w:val="center"/>
        </w:trPr>
        <w:tc>
          <w:tcPr>
            <w:tcW w:w="1037" w:type="dxa"/>
            <w:shd w:val="clear" w:color="auto" w:fill="auto"/>
          </w:tcPr>
          <w:p w14:paraId="151F553D" w14:textId="6BD5679B" w:rsidR="002C1909" w:rsidRPr="00AD2ABA" w:rsidRDefault="002C1909" w:rsidP="002C1909">
            <w:pPr>
              <w:pStyle w:val="TAC"/>
            </w:pPr>
            <w:r w:rsidRPr="00AD2ABA">
              <w:rPr>
                <w:lang w:eastAsia="zh-CN"/>
              </w:rPr>
              <w:t>n93</w:t>
            </w:r>
          </w:p>
        </w:tc>
        <w:tc>
          <w:tcPr>
            <w:tcW w:w="2607" w:type="dxa"/>
            <w:shd w:val="clear" w:color="auto" w:fill="auto"/>
          </w:tcPr>
          <w:p w14:paraId="6E15B5A3" w14:textId="74F49673" w:rsidR="002C1909" w:rsidRPr="00AD2ABA" w:rsidRDefault="002C1909" w:rsidP="002C1909">
            <w:pPr>
              <w:pStyle w:val="TAC"/>
              <w:rPr>
                <w:b/>
              </w:rPr>
            </w:pPr>
            <w:r w:rsidRPr="00AD2ABA">
              <w:rPr>
                <w:b/>
              </w:rPr>
              <w:t>880 MHz – 915 MHz</w:t>
            </w:r>
          </w:p>
        </w:tc>
        <w:tc>
          <w:tcPr>
            <w:tcW w:w="2806" w:type="dxa"/>
            <w:shd w:val="clear" w:color="auto" w:fill="auto"/>
          </w:tcPr>
          <w:p w14:paraId="51E61C0F" w14:textId="663C9E67" w:rsidR="002C1909" w:rsidRPr="00AD2ABA" w:rsidRDefault="002C1909" w:rsidP="002C1909">
            <w:pPr>
              <w:pStyle w:val="TAC"/>
            </w:pPr>
            <w:r w:rsidRPr="00AD2ABA">
              <w:t>1427 MHz – 1432 MHz</w:t>
            </w:r>
          </w:p>
        </w:tc>
        <w:tc>
          <w:tcPr>
            <w:tcW w:w="1286" w:type="dxa"/>
            <w:shd w:val="clear" w:color="auto" w:fill="auto"/>
          </w:tcPr>
          <w:p w14:paraId="03CF5062" w14:textId="3E95D386" w:rsidR="002C1909" w:rsidRPr="00AD2ABA" w:rsidRDefault="002C1909" w:rsidP="002C1909">
            <w:pPr>
              <w:pStyle w:val="TAC"/>
            </w:pPr>
            <w:r w:rsidRPr="00AD2ABA">
              <w:t>FDD</w:t>
            </w:r>
            <w:r w:rsidRPr="00AD2ABA">
              <w:rPr>
                <w:vertAlign w:val="superscript"/>
              </w:rPr>
              <w:t>2</w:t>
            </w:r>
          </w:p>
        </w:tc>
      </w:tr>
      <w:tr w:rsidR="002C1909" w:rsidRPr="00AD2ABA" w14:paraId="5F0B6918" w14:textId="77777777" w:rsidTr="00C839AD">
        <w:trPr>
          <w:cantSplit/>
          <w:jc w:val="center"/>
        </w:trPr>
        <w:tc>
          <w:tcPr>
            <w:tcW w:w="1037" w:type="dxa"/>
            <w:shd w:val="clear" w:color="auto" w:fill="auto"/>
          </w:tcPr>
          <w:p w14:paraId="12CE0356" w14:textId="14E08A0F" w:rsidR="002C1909" w:rsidRPr="00AD2ABA" w:rsidRDefault="002C1909" w:rsidP="002C1909">
            <w:pPr>
              <w:pStyle w:val="TAC"/>
            </w:pPr>
            <w:r w:rsidRPr="00AD2ABA">
              <w:rPr>
                <w:lang w:eastAsia="zh-CN"/>
              </w:rPr>
              <w:t>n94</w:t>
            </w:r>
          </w:p>
        </w:tc>
        <w:tc>
          <w:tcPr>
            <w:tcW w:w="2607" w:type="dxa"/>
            <w:shd w:val="clear" w:color="auto" w:fill="auto"/>
          </w:tcPr>
          <w:p w14:paraId="0462AB19" w14:textId="051D14C7" w:rsidR="002C1909" w:rsidRPr="00AD2ABA" w:rsidRDefault="002C1909" w:rsidP="002C1909">
            <w:pPr>
              <w:pStyle w:val="TAC"/>
              <w:rPr>
                <w:b/>
              </w:rPr>
            </w:pPr>
            <w:r w:rsidRPr="00AD2ABA">
              <w:rPr>
                <w:b/>
              </w:rPr>
              <w:t>880 MHz – 915 MHz</w:t>
            </w:r>
          </w:p>
        </w:tc>
        <w:tc>
          <w:tcPr>
            <w:tcW w:w="2806" w:type="dxa"/>
            <w:shd w:val="clear" w:color="auto" w:fill="auto"/>
          </w:tcPr>
          <w:p w14:paraId="584AA20A" w14:textId="47B2DA07" w:rsidR="002C1909" w:rsidRPr="00AD2ABA" w:rsidRDefault="002C1909" w:rsidP="002C1909">
            <w:pPr>
              <w:pStyle w:val="TAC"/>
            </w:pPr>
            <w:r w:rsidRPr="00AD2ABA">
              <w:t>1432 MHz – 1517 MHz</w:t>
            </w:r>
          </w:p>
        </w:tc>
        <w:tc>
          <w:tcPr>
            <w:tcW w:w="1286" w:type="dxa"/>
            <w:shd w:val="clear" w:color="auto" w:fill="auto"/>
          </w:tcPr>
          <w:p w14:paraId="4237502B" w14:textId="3363202D" w:rsidR="002C1909" w:rsidRPr="00AD2ABA" w:rsidRDefault="002C1909" w:rsidP="002C1909">
            <w:pPr>
              <w:pStyle w:val="TAC"/>
            </w:pPr>
            <w:r w:rsidRPr="00AD2ABA">
              <w:t>FDD</w:t>
            </w:r>
            <w:r w:rsidRPr="00AD2ABA">
              <w:rPr>
                <w:vertAlign w:val="superscript"/>
              </w:rPr>
              <w:t>2</w:t>
            </w:r>
          </w:p>
        </w:tc>
      </w:tr>
    </w:tbl>
    <w:p w14:paraId="0E6CEEFE" w14:textId="77777777" w:rsidR="00573114" w:rsidRPr="00AD2ABA" w:rsidRDefault="00573114" w:rsidP="00730FC2">
      <w:pPr>
        <w:spacing w:after="120"/>
        <w:rPr>
          <w:color w:val="000000" w:themeColor="text1"/>
          <w:lang w:val="en-US" w:eastAsia="zh-CN"/>
        </w:rPr>
      </w:pPr>
    </w:p>
    <w:p w14:paraId="574139E5" w14:textId="326414AD" w:rsidR="00573114" w:rsidRPr="00AD2ABA" w:rsidRDefault="00573114" w:rsidP="00573114">
      <w:pPr>
        <w:rPr>
          <w:color w:val="000000" w:themeColor="text1"/>
          <w:lang w:eastAsia="zh-CN"/>
        </w:rPr>
      </w:pPr>
      <w:r w:rsidRPr="00AD2ABA">
        <w:rPr>
          <w:color w:val="000000" w:themeColor="text1"/>
          <w:lang w:eastAsia="zh-CN"/>
        </w:rPr>
        <w:t xml:space="preserve">Referring to the table 6 in ECC 20(02), the emissions limit was specified as -49dBm/5MHz. </w:t>
      </w:r>
      <w:r w:rsidR="000B2E7E" w:rsidRPr="00AD2ABA">
        <w:rPr>
          <w:color w:val="000000" w:themeColor="text1"/>
          <w:lang w:eastAsia="zh-CN"/>
        </w:rPr>
        <w:t>N</w:t>
      </w:r>
      <w:r w:rsidRPr="00AD2ABA">
        <w:rPr>
          <w:color w:val="000000" w:themeColor="text1"/>
          <w:lang w:eastAsia="zh-CN"/>
        </w:rPr>
        <w:t xml:space="preserve">ow referring to the specification of the </w:t>
      </w:r>
      <w:r w:rsidR="000B2E7E" w:rsidRPr="00AD2ABA">
        <w:rPr>
          <w:color w:val="000000" w:themeColor="text1"/>
          <w:lang w:eastAsia="zh-CN"/>
        </w:rPr>
        <w:t xml:space="preserve">additional </w:t>
      </w:r>
      <w:r w:rsidRPr="00AD2ABA">
        <w:rPr>
          <w:color w:val="000000" w:themeColor="text1"/>
          <w:lang w:eastAsia="zh-CN"/>
        </w:rPr>
        <w:t>spur</w:t>
      </w:r>
      <w:r w:rsidR="000B2E7E" w:rsidRPr="00AD2ABA">
        <w:rPr>
          <w:color w:val="000000" w:themeColor="text1"/>
          <w:lang w:eastAsia="zh-CN"/>
        </w:rPr>
        <w:t>ious emission</w:t>
      </w:r>
      <w:r w:rsidRPr="00AD2ABA">
        <w:rPr>
          <w:color w:val="000000" w:themeColor="text1"/>
          <w:lang w:eastAsia="zh-CN"/>
        </w:rPr>
        <w:t xml:space="preserve"> limits </w:t>
      </w:r>
      <w:r w:rsidR="000B2E7E" w:rsidRPr="00AD2ABA">
        <w:rPr>
          <w:color w:val="000000" w:themeColor="text1"/>
          <w:lang w:eastAsia="zh-CN"/>
        </w:rPr>
        <w:t xml:space="preserve">in </w:t>
      </w:r>
      <w:r w:rsidRPr="00AD2ABA">
        <w:rPr>
          <w:color w:val="000000" w:themeColor="text1"/>
          <w:lang w:eastAsia="zh-CN"/>
        </w:rPr>
        <w:t xml:space="preserve">880-915 MHz range in the RAN4 spec, one can find the following: </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2"/>
        <w:gridCol w:w="1701"/>
        <w:gridCol w:w="851"/>
        <w:gridCol w:w="1417"/>
        <w:gridCol w:w="4422"/>
      </w:tblGrid>
      <w:tr w:rsidR="00573114" w:rsidRPr="00AD2ABA" w14:paraId="43FE9B5E" w14:textId="77777777" w:rsidTr="00573114">
        <w:trPr>
          <w:cantSplit/>
          <w:tblHeader/>
          <w:jc w:val="center"/>
        </w:trPr>
        <w:tc>
          <w:tcPr>
            <w:tcW w:w="1302" w:type="dxa"/>
            <w:hideMark/>
          </w:tcPr>
          <w:p w14:paraId="7F4CFCF3" w14:textId="77777777" w:rsidR="00573114" w:rsidRPr="00AD2ABA" w:rsidRDefault="00573114" w:rsidP="00C839AD">
            <w:pPr>
              <w:pStyle w:val="TAH"/>
              <w:rPr>
                <w:rFonts w:cs="Arial"/>
              </w:rPr>
            </w:pPr>
            <w:r w:rsidRPr="00AD2ABA">
              <w:rPr>
                <w:rFonts w:cs="Arial"/>
              </w:rPr>
              <w:lastRenderedPageBreak/>
              <w:t>System type for NR to co-exist with</w:t>
            </w:r>
          </w:p>
        </w:tc>
        <w:tc>
          <w:tcPr>
            <w:tcW w:w="1701" w:type="dxa"/>
            <w:hideMark/>
          </w:tcPr>
          <w:p w14:paraId="4790F5E1" w14:textId="77777777" w:rsidR="00573114" w:rsidRPr="00AD2ABA" w:rsidRDefault="00573114" w:rsidP="00C839AD">
            <w:pPr>
              <w:pStyle w:val="TAH"/>
              <w:rPr>
                <w:rFonts w:cs="Arial"/>
              </w:rPr>
            </w:pPr>
            <w:r w:rsidRPr="00AD2ABA">
              <w:rPr>
                <w:rFonts w:cs="Arial"/>
              </w:rPr>
              <w:t>Frequency range for co-existence requirement</w:t>
            </w:r>
          </w:p>
        </w:tc>
        <w:tc>
          <w:tcPr>
            <w:tcW w:w="851" w:type="dxa"/>
            <w:hideMark/>
          </w:tcPr>
          <w:p w14:paraId="1F359F78" w14:textId="77777777" w:rsidR="00573114" w:rsidRPr="00AD2ABA" w:rsidRDefault="00573114" w:rsidP="00C839AD">
            <w:pPr>
              <w:pStyle w:val="TAH"/>
              <w:rPr>
                <w:rFonts w:cs="Arial"/>
                <w:i/>
              </w:rPr>
            </w:pPr>
            <w:r w:rsidRPr="00AD2ABA">
              <w:rPr>
                <w:rFonts w:cs="v5.0.0"/>
                <w:i/>
              </w:rPr>
              <w:t>Basic limits</w:t>
            </w:r>
          </w:p>
        </w:tc>
        <w:tc>
          <w:tcPr>
            <w:tcW w:w="1417" w:type="dxa"/>
            <w:hideMark/>
          </w:tcPr>
          <w:p w14:paraId="67337331" w14:textId="77777777" w:rsidR="00573114" w:rsidRPr="00AD2ABA" w:rsidRDefault="00573114" w:rsidP="00C839AD">
            <w:pPr>
              <w:pStyle w:val="TAH"/>
              <w:rPr>
                <w:rFonts w:cs="Arial"/>
              </w:rPr>
            </w:pPr>
            <w:r w:rsidRPr="00AD2ABA">
              <w:rPr>
                <w:rFonts w:cs="Arial"/>
                <w:i/>
              </w:rPr>
              <w:t>Measurement bandwidth</w:t>
            </w:r>
          </w:p>
        </w:tc>
        <w:tc>
          <w:tcPr>
            <w:tcW w:w="4422" w:type="dxa"/>
            <w:hideMark/>
          </w:tcPr>
          <w:p w14:paraId="3BD70C46" w14:textId="77777777" w:rsidR="00573114" w:rsidRPr="00AD2ABA" w:rsidRDefault="00573114" w:rsidP="00C839AD">
            <w:pPr>
              <w:pStyle w:val="TAH"/>
              <w:rPr>
                <w:rFonts w:cs="Arial"/>
              </w:rPr>
            </w:pPr>
            <w:r w:rsidRPr="00AD2ABA">
              <w:rPr>
                <w:rFonts w:cs="Arial"/>
              </w:rPr>
              <w:t>Note</w:t>
            </w:r>
          </w:p>
        </w:tc>
      </w:tr>
      <w:tr w:rsidR="004975B2" w:rsidRPr="00AD2ABA" w14:paraId="6F9E929A" w14:textId="77777777" w:rsidTr="00573114">
        <w:trPr>
          <w:cantSplit/>
          <w:jc w:val="center"/>
        </w:trPr>
        <w:tc>
          <w:tcPr>
            <w:tcW w:w="1302" w:type="dxa"/>
            <w:vMerge w:val="restart"/>
          </w:tcPr>
          <w:p w14:paraId="199B38FF" w14:textId="0B814440" w:rsidR="004975B2" w:rsidRPr="00AD2ABA" w:rsidRDefault="004975B2" w:rsidP="00C839AD">
            <w:pPr>
              <w:pStyle w:val="TAC"/>
            </w:pPr>
            <w:r w:rsidRPr="00AD2ABA">
              <w:t>GSM900</w:t>
            </w:r>
          </w:p>
        </w:tc>
        <w:tc>
          <w:tcPr>
            <w:tcW w:w="1701" w:type="dxa"/>
          </w:tcPr>
          <w:p w14:paraId="72E64BED" w14:textId="77777777" w:rsidR="004975B2" w:rsidRPr="00AD2ABA" w:rsidRDefault="004975B2" w:rsidP="00C839AD">
            <w:pPr>
              <w:pStyle w:val="TAC"/>
            </w:pPr>
            <w:r w:rsidRPr="00AD2ABA">
              <w:t>921 – 960 MHz</w:t>
            </w:r>
          </w:p>
        </w:tc>
        <w:tc>
          <w:tcPr>
            <w:tcW w:w="851" w:type="dxa"/>
          </w:tcPr>
          <w:p w14:paraId="07FBB345" w14:textId="77777777" w:rsidR="004975B2" w:rsidRPr="00AD2ABA" w:rsidRDefault="004975B2" w:rsidP="00C839AD">
            <w:pPr>
              <w:pStyle w:val="TAC"/>
            </w:pPr>
            <w:r w:rsidRPr="00AD2ABA">
              <w:t>-57 dBm</w:t>
            </w:r>
          </w:p>
        </w:tc>
        <w:tc>
          <w:tcPr>
            <w:tcW w:w="1417" w:type="dxa"/>
          </w:tcPr>
          <w:p w14:paraId="5E190E65" w14:textId="77777777" w:rsidR="004975B2" w:rsidRPr="00AD2ABA" w:rsidRDefault="004975B2" w:rsidP="00C839AD">
            <w:pPr>
              <w:pStyle w:val="TAC"/>
            </w:pPr>
            <w:r w:rsidRPr="00AD2ABA">
              <w:t>100 kHz</w:t>
            </w:r>
          </w:p>
        </w:tc>
        <w:tc>
          <w:tcPr>
            <w:tcW w:w="4422" w:type="dxa"/>
          </w:tcPr>
          <w:p w14:paraId="024A189B" w14:textId="77777777" w:rsidR="004975B2" w:rsidRPr="00AD2ABA" w:rsidRDefault="004975B2" w:rsidP="00C839AD">
            <w:pPr>
              <w:pStyle w:val="TAC"/>
            </w:pPr>
            <w:r w:rsidRPr="00AD2ABA">
              <w:t>This requirement does not apply to BS operating in band n8</w:t>
            </w:r>
          </w:p>
        </w:tc>
      </w:tr>
      <w:tr w:rsidR="004975B2" w:rsidRPr="00AD2ABA" w14:paraId="2B347EFC" w14:textId="77777777" w:rsidTr="00573114">
        <w:trPr>
          <w:cantSplit/>
          <w:jc w:val="center"/>
        </w:trPr>
        <w:tc>
          <w:tcPr>
            <w:tcW w:w="1302" w:type="dxa"/>
            <w:vMerge/>
          </w:tcPr>
          <w:p w14:paraId="316B02CD" w14:textId="0C67F727" w:rsidR="004975B2" w:rsidRPr="00AD2ABA" w:rsidRDefault="004975B2" w:rsidP="00C839AD">
            <w:pPr>
              <w:pStyle w:val="TAC"/>
            </w:pPr>
          </w:p>
        </w:tc>
        <w:tc>
          <w:tcPr>
            <w:tcW w:w="1701" w:type="dxa"/>
          </w:tcPr>
          <w:p w14:paraId="71574FC1" w14:textId="77777777" w:rsidR="004975B2" w:rsidRPr="00AD2ABA" w:rsidRDefault="004975B2" w:rsidP="00C839AD">
            <w:pPr>
              <w:pStyle w:val="TAC"/>
            </w:pPr>
            <w:r w:rsidRPr="00AD2ABA">
              <w:t>876 – 915 MHz</w:t>
            </w:r>
          </w:p>
        </w:tc>
        <w:tc>
          <w:tcPr>
            <w:tcW w:w="851" w:type="dxa"/>
          </w:tcPr>
          <w:p w14:paraId="3D9BA4C9" w14:textId="77777777" w:rsidR="004975B2" w:rsidRPr="00AD2ABA" w:rsidRDefault="004975B2" w:rsidP="00C839AD">
            <w:pPr>
              <w:pStyle w:val="TAC"/>
            </w:pPr>
            <w:r w:rsidRPr="00AD2ABA">
              <w:t>-61 dBm</w:t>
            </w:r>
          </w:p>
        </w:tc>
        <w:tc>
          <w:tcPr>
            <w:tcW w:w="1417" w:type="dxa"/>
          </w:tcPr>
          <w:p w14:paraId="170D8EA9" w14:textId="77777777" w:rsidR="004975B2" w:rsidRPr="00AD2ABA" w:rsidRDefault="004975B2" w:rsidP="00C839AD">
            <w:pPr>
              <w:pStyle w:val="TAC"/>
            </w:pPr>
            <w:r w:rsidRPr="00AD2ABA">
              <w:t>100 kHz</w:t>
            </w:r>
          </w:p>
        </w:tc>
        <w:tc>
          <w:tcPr>
            <w:tcW w:w="4422" w:type="dxa"/>
          </w:tcPr>
          <w:p w14:paraId="7E26A27D" w14:textId="62E02719" w:rsidR="004975B2" w:rsidRPr="00AD2ABA" w:rsidRDefault="004975B2" w:rsidP="00D41C53">
            <w:pPr>
              <w:pStyle w:val="TAC"/>
            </w:pPr>
            <w:r w:rsidRPr="00AD2ABA">
              <w:t xml:space="preserve">For the frequency range </w:t>
            </w:r>
            <w:r w:rsidRPr="00AD2ABA">
              <w:rPr>
                <w:b/>
              </w:rPr>
              <w:t>880-915 MHz</w:t>
            </w:r>
            <w:r w:rsidRPr="00AD2ABA">
              <w:t>, this requirement does not apply to BS operating in band n8, since it is already covered by the requirement in clause 6.6.5.2.2.</w:t>
            </w:r>
          </w:p>
        </w:tc>
      </w:tr>
      <w:tr w:rsidR="00573114" w:rsidRPr="00AD2ABA" w14:paraId="406E67F2" w14:textId="77777777" w:rsidTr="00573114">
        <w:trPr>
          <w:cantSplit/>
          <w:jc w:val="center"/>
        </w:trPr>
        <w:tc>
          <w:tcPr>
            <w:tcW w:w="1302" w:type="dxa"/>
          </w:tcPr>
          <w:p w14:paraId="1616EC4D" w14:textId="6C9BAD58" w:rsidR="00573114" w:rsidRPr="00AD2ABA" w:rsidRDefault="00573114" w:rsidP="00573114">
            <w:pPr>
              <w:pStyle w:val="TAC"/>
            </w:pPr>
            <w:r w:rsidRPr="00AD2ABA">
              <w:rPr>
                <w:rFonts w:cs="Arial"/>
              </w:rPr>
              <w:t>E-UTRA Band 8 or NR Band n8</w:t>
            </w:r>
          </w:p>
        </w:tc>
        <w:tc>
          <w:tcPr>
            <w:tcW w:w="1701" w:type="dxa"/>
          </w:tcPr>
          <w:p w14:paraId="0874061D" w14:textId="2B55F1A5" w:rsidR="00573114" w:rsidRPr="00AD2ABA" w:rsidRDefault="00573114" w:rsidP="00573114">
            <w:pPr>
              <w:pStyle w:val="TAC"/>
              <w:rPr>
                <w:b/>
              </w:rPr>
            </w:pPr>
            <w:r w:rsidRPr="00AD2ABA">
              <w:rPr>
                <w:rFonts w:cs="Arial"/>
                <w:b/>
              </w:rPr>
              <w:t>880 – 915 MHz</w:t>
            </w:r>
          </w:p>
        </w:tc>
        <w:tc>
          <w:tcPr>
            <w:tcW w:w="851" w:type="dxa"/>
          </w:tcPr>
          <w:p w14:paraId="661B4C97" w14:textId="1B241758" w:rsidR="00573114" w:rsidRPr="00AD2ABA" w:rsidRDefault="00573114" w:rsidP="00573114">
            <w:pPr>
              <w:pStyle w:val="TAC"/>
            </w:pPr>
            <w:r w:rsidRPr="00AD2ABA">
              <w:rPr>
                <w:rFonts w:cs="Arial"/>
              </w:rPr>
              <w:t>-49 dBm</w:t>
            </w:r>
          </w:p>
        </w:tc>
        <w:tc>
          <w:tcPr>
            <w:tcW w:w="1417" w:type="dxa"/>
          </w:tcPr>
          <w:p w14:paraId="405636B0" w14:textId="67F5D3AE" w:rsidR="00573114" w:rsidRPr="00AD2ABA" w:rsidRDefault="00573114" w:rsidP="00573114">
            <w:pPr>
              <w:pStyle w:val="TAC"/>
            </w:pPr>
            <w:r w:rsidRPr="00AD2ABA">
              <w:rPr>
                <w:rFonts w:cs="Arial"/>
              </w:rPr>
              <w:t>1 MHz</w:t>
            </w:r>
          </w:p>
        </w:tc>
        <w:tc>
          <w:tcPr>
            <w:tcW w:w="4422" w:type="dxa"/>
          </w:tcPr>
          <w:p w14:paraId="467CE51D" w14:textId="4BD9897C" w:rsidR="00573114" w:rsidRPr="00AD2ABA" w:rsidRDefault="00573114" w:rsidP="00573114">
            <w:pPr>
              <w:pStyle w:val="TAC"/>
            </w:pPr>
            <w:r w:rsidRPr="00AD2ABA">
              <w:rPr>
                <w:rFonts w:cs="Arial"/>
              </w:rPr>
              <w:t>This requirement does not apply to BS operating in band n8,</w:t>
            </w:r>
            <w:r w:rsidRPr="00AD2ABA">
              <w:rPr>
                <w:rFonts w:cs="v5.0.0"/>
              </w:rPr>
              <w:t xml:space="preserve"> since it is already covered by the requirement in clause 6.6.5.2.2.</w:t>
            </w:r>
          </w:p>
        </w:tc>
      </w:tr>
      <w:tr w:rsidR="00573114" w:rsidRPr="00AD2ABA" w14:paraId="0E3A870B" w14:textId="77777777" w:rsidTr="00573114">
        <w:trPr>
          <w:cantSplit/>
          <w:jc w:val="center"/>
        </w:trPr>
        <w:tc>
          <w:tcPr>
            <w:tcW w:w="1302" w:type="dxa"/>
          </w:tcPr>
          <w:p w14:paraId="7B52A10F" w14:textId="1D5EF92B" w:rsidR="00573114" w:rsidRPr="00AD2ABA" w:rsidRDefault="00573114" w:rsidP="00573114">
            <w:pPr>
              <w:pStyle w:val="TAC"/>
              <w:rPr>
                <w:rFonts w:cs="Arial"/>
              </w:rPr>
            </w:pPr>
            <w:r w:rsidRPr="00AD2ABA">
              <w:rPr>
                <w:rFonts w:cs="Arial"/>
                <w:lang w:eastAsia="ko-KR"/>
              </w:rPr>
              <w:t>NR Band n81</w:t>
            </w:r>
          </w:p>
        </w:tc>
        <w:tc>
          <w:tcPr>
            <w:tcW w:w="1701" w:type="dxa"/>
          </w:tcPr>
          <w:p w14:paraId="2BF9A859" w14:textId="5F899812" w:rsidR="00573114" w:rsidRPr="00AD2ABA" w:rsidRDefault="00573114" w:rsidP="00573114">
            <w:pPr>
              <w:pStyle w:val="TAC"/>
              <w:rPr>
                <w:rFonts w:cs="Arial"/>
                <w:b/>
              </w:rPr>
            </w:pPr>
            <w:r w:rsidRPr="00AD2ABA">
              <w:rPr>
                <w:b/>
              </w:rPr>
              <w:t>880 – 915 MHz</w:t>
            </w:r>
          </w:p>
        </w:tc>
        <w:tc>
          <w:tcPr>
            <w:tcW w:w="851" w:type="dxa"/>
          </w:tcPr>
          <w:p w14:paraId="23BC2764" w14:textId="3C9BE63F" w:rsidR="00573114" w:rsidRPr="00AD2ABA" w:rsidRDefault="00573114" w:rsidP="00573114">
            <w:pPr>
              <w:pStyle w:val="TAC"/>
              <w:rPr>
                <w:rFonts w:cs="Arial"/>
              </w:rPr>
            </w:pPr>
            <w:r w:rsidRPr="00AD2ABA">
              <w:rPr>
                <w:rFonts w:cs="Arial"/>
                <w:lang w:eastAsia="ko-KR"/>
              </w:rPr>
              <w:t>-49 dBm</w:t>
            </w:r>
          </w:p>
        </w:tc>
        <w:tc>
          <w:tcPr>
            <w:tcW w:w="1417" w:type="dxa"/>
          </w:tcPr>
          <w:p w14:paraId="043FDEA1" w14:textId="09CF509E" w:rsidR="00573114" w:rsidRPr="00AD2ABA" w:rsidRDefault="00573114" w:rsidP="00573114">
            <w:pPr>
              <w:pStyle w:val="TAC"/>
              <w:rPr>
                <w:rFonts w:cs="Arial"/>
              </w:rPr>
            </w:pPr>
            <w:r w:rsidRPr="00AD2ABA">
              <w:rPr>
                <w:rFonts w:cs="Arial"/>
                <w:lang w:eastAsia="ko-KR"/>
              </w:rPr>
              <w:t>1 MHz</w:t>
            </w:r>
          </w:p>
        </w:tc>
        <w:tc>
          <w:tcPr>
            <w:tcW w:w="4422" w:type="dxa"/>
          </w:tcPr>
          <w:p w14:paraId="214C7BEA" w14:textId="501EEBAD" w:rsidR="00573114" w:rsidRPr="00AD2ABA" w:rsidRDefault="00573114" w:rsidP="00573114">
            <w:pPr>
              <w:pStyle w:val="TAC"/>
              <w:rPr>
                <w:rFonts w:cs="Arial"/>
              </w:rPr>
            </w:pPr>
            <w:r w:rsidRPr="00AD2ABA">
              <w:rPr>
                <w:rFonts w:cs="Arial"/>
                <w:lang w:eastAsia="ko-KR"/>
              </w:rPr>
              <w:t>This requirement does not apply to BS operating in band n8, since it is already covered by the requirement in clause 6.6.5.2.2.</w:t>
            </w:r>
          </w:p>
        </w:tc>
      </w:tr>
      <w:tr w:rsidR="004975B2" w:rsidRPr="00AD2ABA" w14:paraId="3D79AC71" w14:textId="77777777" w:rsidTr="00573114">
        <w:trPr>
          <w:cantSplit/>
          <w:jc w:val="center"/>
        </w:trPr>
        <w:tc>
          <w:tcPr>
            <w:tcW w:w="1302" w:type="dxa"/>
            <w:vMerge w:val="restart"/>
          </w:tcPr>
          <w:p w14:paraId="2CC58CCC" w14:textId="2FC8179B" w:rsidR="004975B2" w:rsidRPr="00AD2ABA" w:rsidRDefault="004975B2" w:rsidP="004975B2">
            <w:pPr>
              <w:pStyle w:val="TAC"/>
              <w:rPr>
                <w:rFonts w:cs="Arial"/>
                <w:lang w:eastAsia="ko-KR"/>
              </w:rPr>
            </w:pPr>
            <w:r w:rsidRPr="00AD2ABA">
              <w:rPr>
                <w:rFonts w:cs="Arial"/>
                <w:lang w:eastAsia="ko-KR"/>
              </w:rPr>
              <w:t>NR Band n93</w:t>
            </w:r>
          </w:p>
        </w:tc>
        <w:tc>
          <w:tcPr>
            <w:tcW w:w="1701" w:type="dxa"/>
          </w:tcPr>
          <w:p w14:paraId="31B7469A" w14:textId="6B9A64BC" w:rsidR="004975B2" w:rsidRPr="00AD2ABA" w:rsidRDefault="004975B2" w:rsidP="004975B2">
            <w:pPr>
              <w:pStyle w:val="TAC"/>
              <w:rPr>
                <w:b/>
              </w:rPr>
            </w:pPr>
            <w:r w:rsidRPr="00AD2ABA">
              <w:rPr>
                <w:rFonts w:cs="Arial"/>
              </w:rPr>
              <w:t>1427 – 1432 MHz</w:t>
            </w:r>
          </w:p>
        </w:tc>
        <w:tc>
          <w:tcPr>
            <w:tcW w:w="851" w:type="dxa"/>
          </w:tcPr>
          <w:p w14:paraId="5F1C4947" w14:textId="1D176561" w:rsidR="004975B2" w:rsidRPr="00AD2ABA" w:rsidRDefault="004975B2" w:rsidP="004975B2">
            <w:pPr>
              <w:pStyle w:val="TAC"/>
              <w:rPr>
                <w:rFonts w:cs="Arial"/>
                <w:lang w:eastAsia="ko-KR"/>
              </w:rPr>
            </w:pPr>
            <w:r w:rsidRPr="00AD2ABA">
              <w:rPr>
                <w:rFonts w:cs="Arial"/>
              </w:rPr>
              <w:t>-52 dBm</w:t>
            </w:r>
          </w:p>
        </w:tc>
        <w:tc>
          <w:tcPr>
            <w:tcW w:w="1417" w:type="dxa"/>
          </w:tcPr>
          <w:p w14:paraId="5B33FFA2" w14:textId="2598EF11" w:rsidR="004975B2" w:rsidRPr="00AD2ABA" w:rsidRDefault="004975B2" w:rsidP="004975B2">
            <w:pPr>
              <w:pStyle w:val="TAC"/>
              <w:rPr>
                <w:rFonts w:cs="Arial"/>
                <w:lang w:eastAsia="ko-KR"/>
              </w:rPr>
            </w:pPr>
            <w:r w:rsidRPr="00AD2ABA">
              <w:rPr>
                <w:rFonts w:cs="Arial"/>
              </w:rPr>
              <w:t>1 MHz</w:t>
            </w:r>
          </w:p>
        </w:tc>
        <w:tc>
          <w:tcPr>
            <w:tcW w:w="4422" w:type="dxa"/>
          </w:tcPr>
          <w:p w14:paraId="74E2D7B2" w14:textId="771814D2" w:rsidR="004975B2" w:rsidRPr="00AD2ABA" w:rsidRDefault="004975B2" w:rsidP="004975B2">
            <w:pPr>
              <w:pStyle w:val="TAC"/>
              <w:rPr>
                <w:rFonts w:cs="Arial"/>
                <w:lang w:eastAsia="ko-KR"/>
              </w:rPr>
            </w:pPr>
            <w:r w:rsidRPr="00AD2ABA">
              <w:rPr>
                <w:rFonts w:cs="Arial"/>
                <w:lang w:eastAsia="ko-KR"/>
              </w:rPr>
              <w:t>This requirement does not apply to BS operating in Band n50, n51, n75 or n76.</w:t>
            </w:r>
          </w:p>
        </w:tc>
      </w:tr>
      <w:tr w:rsidR="004975B2" w:rsidRPr="00AD2ABA" w14:paraId="100A8DDD" w14:textId="77777777" w:rsidTr="00573114">
        <w:trPr>
          <w:cantSplit/>
          <w:jc w:val="center"/>
        </w:trPr>
        <w:tc>
          <w:tcPr>
            <w:tcW w:w="1302" w:type="dxa"/>
            <w:vMerge/>
          </w:tcPr>
          <w:p w14:paraId="297F27AA" w14:textId="12DC7D85" w:rsidR="004975B2" w:rsidRPr="00AD2ABA" w:rsidRDefault="004975B2" w:rsidP="004975B2">
            <w:pPr>
              <w:pStyle w:val="TAC"/>
              <w:rPr>
                <w:rFonts w:cs="Arial"/>
                <w:lang w:eastAsia="ko-KR"/>
              </w:rPr>
            </w:pPr>
          </w:p>
        </w:tc>
        <w:tc>
          <w:tcPr>
            <w:tcW w:w="1701" w:type="dxa"/>
          </w:tcPr>
          <w:p w14:paraId="0E217D07" w14:textId="06022BFF" w:rsidR="004975B2" w:rsidRPr="00AD2ABA" w:rsidRDefault="004975B2" w:rsidP="004975B2">
            <w:pPr>
              <w:pStyle w:val="TAC"/>
              <w:rPr>
                <w:b/>
              </w:rPr>
            </w:pPr>
            <w:r w:rsidRPr="00AD2ABA">
              <w:rPr>
                <w:rFonts w:cs="Arial"/>
                <w:b/>
              </w:rPr>
              <w:t>880 – 915 MHz</w:t>
            </w:r>
          </w:p>
        </w:tc>
        <w:tc>
          <w:tcPr>
            <w:tcW w:w="851" w:type="dxa"/>
          </w:tcPr>
          <w:p w14:paraId="35C627F8" w14:textId="5EFB72A6" w:rsidR="004975B2" w:rsidRPr="00AD2ABA" w:rsidRDefault="004975B2" w:rsidP="004975B2">
            <w:pPr>
              <w:pStyle w:val="TAC"/>
              <w:rPr>
                <w:rFonts w:cs="Arial"/>
                <w:lang w:eastAsia="ko-KR"/>
              </w:rPr>
            </w:pPr>
            <w:r w:rsidRPr="00AD2ABA">
              <w:rPr>
                <w:rFonts w:cs="Arial"/>
              </w:rPr>
              <w:t>-49 dBm</w:t>
            </w:r>
          </w:p>
        </w:tc>
        <w:tc>
          <w:tcPr>
            <w:tcW w:w="1417" w:type="dxa"/>
          </w:tcPr>
          <w:p w14:paraId="0DF8384D" w14:textId="57A2DDF9" w:rsidR="004975B2" w:rsidRPr="00AD2ABA" w:rsidRDefault="004975B2" w:rsidP="004975B2">
            <w:pPr>
              <w:pStyle w:val="TAC"/>
              <w:rPr>
                <w:rFonts w:cs="Arial"/>
                <w:lang w:eastAsia="ko-KR"/>
              </w:rPr>
            </w:pPr>
            <w:r w:rsidRPr="00AD2ABA">
              <w:rPr>
                <w:rFonts w:cs="Arial"/>
              </w:rPr>
              <w:t>1 MHz</w:t>
            </w:r>
          </w:p>
        </w:tc>
        <w:tc>
          <w:tcPr>
            <w:tcW w:w="4422" w:type="dxa"/>
          </w:tcPr>
          <w:p w14:paraId="0694A856" w14:textId="5E1FF612" w:rsidR="004975B2" w:rsidRPr="00AD2ABA" w:rsidRDefault="004975B2" w:rsidP="004975B2">
            <w:pPr>
              <w:pStyle w:val="TAC"/>
              <w:rPr>
                <w:rFonts w:cs="Arial"/>
                <w:lang w:eastAsia="ko-KR"/>
              </w:rPr>
            </w:pPr>
            <w:r w:rsidRPr="00AD2ABA">
              <w:rPr>
                <w:rFonts w:cs="Arial"/>
                <w:lang w:eastAsia="ko-KR"/>
              </w:rPr>
              <w:t>This requirement does not apply to BS operating in band n8, since it is already covered by the requirement in clause 6.6.5.5.1.2.</w:t>
            </w:r>
          </w:p>
        </w:tc>
      </w:tr>
      <w:tr w:rsidR="004975B2" w:rsidRPr="00AD2ABA" w14:paraId="6575B829" w14:textId="77777777" w:rsidTr="00573114">
        <w:trPr>
          <w:cantSplit/>
          <w:jc w:val="center"/>
        </w:trPr>
        <w:tc>
          <w:tcPr>
            <w:tcW w:w="1302" w:type="dxa"/>
            <w:vMerge w:val="restart"/>
          </w:tcPr>
          <w:p w14:paraId="02139301" w14:textId="0BBACAF1" w:rsidR="004975B2" w:rsidRPr="00AD2ABA" w:rsidRDefault="004975B2" w:rsidP="00573114">
            <w:pPr>
              <w:pStyle w:val="TAC"/>
              <w:rPr>
                <w:rFonts w:cs="Arial"/>
                <w:lang w:eastAsia="ko-KR"/>
              </w:rPr>
            </w:pPr>
            <w:r w:rsidRPr="00AD2ABA">
              <w:rPr>
                <w:rFonts w:cs="Arial"/>
                <w:lang w:eastAsia="ko-KR"/>
              </w:rPr>
              <w:t>NR Band n94</w:t>
            </w:r>
          </w:p>
        </w:tc>
        <w:tc>
          <w:tcPr>
            <w:tcW w:w="1701" w:type="dxa"/>
          </w:tcPr>
          <w:p w14:paraId="43FB4BB4" w14:textId="7026F3BA" w:rsidR="004975B2" w:rsidRPr="00AD2ABA" w:rsidRDefault="004975B2" w:rsidP="00573114">
            <w:pPr>
              <w:pStyle w:val="TAC"/>
              <w:rPr>
                <w:rFonts w:cs="Arial"/>
              </w:rPr>
            </w:pPr>
            <w:r w:rsidRPr="00AD2ABA">
              <w:rPr>
                <w:rFonts w:cs="Arial"/>
              </w:rPr>
              <w:t>1432 – 1517 MHz</w:t>
            </w:r>
          </w:p>
        </w:tc>
        <w:tc>
          <w:tcPr>
            <w:tcW w:w="851" w:type="dxa"/>
          </w:tcPr>
          <w:p w14:paraId="1A941708" w14:textId="216129EC" w:rsidR="004975B2" w:rsidRPr="00AD2ABA" w:rsidRDefault="004975B2" w:rsidP="00573114">
            <w:pPr>
              <w:pStyle w:val="TAC"/>
              <w:rPr>
                <w:rFonts w:cs="Arial"/>
              </w:rPr>
            </w:pPr>
            <w:r w:rsidRPr="00AD2ABA">
              <w:rPr>
                <w:rFonts w:cs="Arial"/>
              </w:rPr>
              <w:t>-52 dBm</w:t>
            </w:r>
          </w:p>
        </w:tc>
        <w:tc>
          <w:tcPr>
            <w:tcW w:w="1417" w:type="dxa"/>
          </w:tcPr>
          <w:p w14:paraId="3E4441D5" w14:textId="2792063F" w:rsidR="004975B2" w:rsidRPr="00AD2ABA" w:rsidRDefault="004975B2" w:rsidP="00573114">
            <w:pPr>
              <w:pStyle w:val="TAC"/>
              <w:rPr>
                <w:rFonts w:cs="Arial"/>
              </w:rPr>
            </w:pPr>
            <w:r w:rsidRPr="00AD2ABA">
              <w:rPr>
                <w:rFonts w:cs="Arial"/>
              </w:rPr>
              <w:t>1 MHz</w:t>
            </w:r>
          </w:p>
        </w:tc>
        <w:tc>
          <w:tcPr>
            <w:tcW w:w="4422" w:type="dxa"/>
          </w:tcPr>
          <w:p w14:paraId="5B9E5D7F" w14:textId="28066B9D" w:rsidR="004975B2" w:rsidRPr="00AD2ABA" w:rsidRDefault="004975B2" w:rsidP="00573114">
            <w:pPr>
              <w:pStyle w:val="TAC"/>
              <w:rPr>
                <w:rFonts w:cs="Arial"/>
                <w:lang w:eastAsia="ko-KR"/>
              </w:rPr>
            </w:pPr>
            <w:r w:rsidRPr="00AD2ABA">
              <w:rPr>
                <w:rFonts w:cs="Arial"/>
                <w:lang w:eastAsia="ko-KR"/>
              </w:rPr>
              <w:t>This requirement does not apply to BS operating in Band n50, n51, n74, n75 or n76.</w:t>
            </w:r>
          </w:p>
        </w:tc>
      </w:tr>
      <w:tr w:rsidR="004975B2" w:rsidRPr="00AD2ABA" w14:paraId="5780A03B" w14:textId="77777777" w:rsidTr="00573114">
        <w:trPr>
          <w:cantSplit/>
          <w:jc w:val="center"/>
        </w:trPr>
        <w:tc>
          <w:tcPr>
            <w:tcW w:w="1302" w:type="dxa"/>
            <w:vMerge/>
          </w:tcPr>
          <w:p w14:paraId="23FE9762" w14:textId="17CF6DFA" w:rsidR="004975B2" w:rsidRPr="00AD2ABA" w:rsidRDefault="004975B2" w:rsidP="00573114">
            <w:pPr>
              <w:pStyle w:val="TAC"/>
              <w:rPr>
                <w:rFonts w:cs="Arial"/>
                <w:lang w:eastAsia="ko-KR"/>
              </w:rPr>
            </w:pPr>
          </w:p>
        </w:tc>
        <w:tc>
          <w:tcPr>
            <w:tcW w:w="1701" w:type="dxa"/>
          </w:tcPr>
          <w:p w14:paraId="79024544" w14:textId="34E915C4" w:rsidR="004975B2" w:rsidRPr="00AD2ABA" w:rsidRDefault="004975B2" w:rsidP="00573114">
            <w:pPr>
              <w:pStyle w:val="TAC"/>
              <w:rPr>
                <w:rFonts w:cs="Arial"/>
                <w:b/>
              </w:rPr>
            </w:pPr>
            <w:r w:rsidRPr="00AD2ABA">
              <w:rPr>
                <w:rFonts w:cs="Arial"/>
                <w:b/>
              </w:rPr>
              <w:t>880 – 915 MHz</w:t>
            </w:r>
          </w:p>
        </w:tc>
        <w:tc>
          <w:tcPr>
            <w:tcW w:w="851" w:type="dxa"/>
          </w:tcPr>
          <w:p w14:paraId="67284A85" w14:textId="06CB3BC7" w:rsidR="004975B2" w:rsidRPr="00AD2ABA" w:rsidRDefault="004975B2" w:rsidP="00573114">
            <w:pPr>
              <w:pStyle w:val="TAC"/>
              <w:rPr>
                <w:rFonts w:cs="Arial"/>
              </w:rPr>
            </w:pPr>
            <w:r w:rsidRPr="00AD2ABA">
              <w:rPr>
                <w:rFonts w:cs="Arial"/>
              </w:rPr>
              <w:t>-49 dBm</w:t>
            </w:r>
          </w:p>
        </w:tc>
        <w:tc>
          <w:tcPr>
            <w:tcW w:w="1417" w:type="dxa"/>
          </w:tcPr>
          <w:p w14:paraId="0FBFC43C" w14:textId="3DC0F5F8" w:rsidR="004975B2" w:rsidRPr="00AD2ABA" w:rsidRDefault="004975B2" w:rsidP="00573114">
            <w:pPr>
              <w:pStyle w:val="TAC"/>
              <w:rPr>
                <w:rFonts w:cs="Arial"/>
              </w:rPr>
            </w:pPr>
            <w:r w:rsidRPr="00AD2ABA">
              <w:rPr>
                <w:rFonts w:cs="Arial"/>
              </w:rPr>
              <w:t>1 MHz</w:t>
            </w:r>
          </w:p>
        </w:tc>
        <w:tc>
          <w:tcPr>
            <w:tcW w:w="4422" w:type="dxa"/>
          </w:tcPr>
          <w:p w14:paraId="4AD7E533" w14:textId="2EA8F92C" w:rsidR="004975B2" w:rsidRPr="00AD2ABA" w:rsidRDefault="004975B2" w:rsidP="00573114">
            <w:pPr>
              <w:pStyle w:val="TAC"/>
              <w:rPr>
                <w:rFonts w:cs="Arial"/>
                <w:lang w:eastAsia="ko-KR"/>
              </w:rPr>
            </w:pPr>
            <w:r w:rsidRPr="00AD2ABA">
              <w:rPr>
                <w:rFonts w:cs="Arial"/>
                <w:lang w:eastAsia="ko-KR"/>
              </w:rPr>
              <w:t>This requirement does not apply to BS operating in band n8, since it is already covered by the requirement in clause 6.6.5.5.1.2.</w:t>
            </w:r>
          </w:p>
        </w:tc>
      </w:tr>
    </w:tbl>
    <w:p w14:paraId="6A06666D" w14:textId="77777777" w:rsidR="00573114" w:rsidRPr="00AD2ABA" w:rsidRDefault="00573114" w:rsidP="00573114">
      <w:pPr>
        <w:rPr>
          <w:color w:val="000000" w:themeColor="text1"/>
          <w:lang w:eastAsia="zh-CN"/>
        </w:rPr>
      </w:pPr>
    </w:p>
    <w:p w14:paraId="6C737BFA" w14:textId="50046551" w:rsidR="00026FA5" w:rsidRPr="00AD2ABA" w:rsidRDefault="00026FA5" w:rsidP="00573114">
      <w:pPr>
        <w:rPr>
          <w:color w:val="000000" w:themeColor="text1"/>
          <w:lang w:eastAsia="zh-CN"/>
        </w:rPr>
      </w:pPr>
      <w:r w:rsidRPr="00AD2ABA">
        <w:rPr>
          <w:color w:val="000000" w:themeColor="text1"/>
          <w:lang w:eastAsia="zh-CN"/>
        </w:rPr>
        <w:t xml:space="preserve">Based on the above ECC-limit vs. RAN4 limit comparison, the following is observed: </w:t>
      </w:r>
    </w:p>
    <w:p w14:paraId="0419407F" w14:textId="28D96AA7" w:rsidR="00573114" w:rsidRDefault="00573114" w:rsidP="00730FC2">
      <w:pPr>
        <w:spacing w:after="120"/>
        <w:rPr>
          <w:color w:val="000000" w:themeColor="text1"/>
          <w:lang w:eastAsia="zh-CN"/>
        </w:rPr>
      </w:pPr>
      <w:r w:rsidRPr="00AD2ABA">
        <w:rPr>
          <w:b/>
          <w:color w:val="000000" w:themeColor="text1"/>
          <w:lang w:eastAsia="zh-CN"/>
        </w:rPr>
        <w:t>Observation</w:t>
      </w:r>
      <w:r w:rsidR="00026FA5" w:rsidRPr="00AD2ABA">
        <w:rPr>
          <w:color w:val="000000" w:themeColor="text1"/>
          <w:lang w:eastAsia="zh-CN"/>
        </w:rPr>
        <w:t xml:space="preserve">: </w:t>
      </w:r>
      <w:r w:rsidR="004975B2" w:rsidRPr="00AD2ABA">
        <w:rPr>
          <w:color w:val="000000" w:themeColor="text1"/>
          <w:lang w:eastAsia="zh-CN"/>
        </w:rPr>
        <w:t xml:space="preserve">-49dBm limit seems to be reused </w:t>
      </w:r>
      <w:r w:rsidR="00F52C03" w:rsidRPr="00AD2ABA">
        <w:rPr>
          <w:color w:val="000000" w:themeColor="text1"/>
          <w:lang w:eastAsia="zh-CN"/>
        </w:rPr>
        <w:t xml:space="preserve">by ECC </w:t>
      </w:r>
      <w:r w:rsidR="004975B2" w:rsidRPr="00AD2ABA">
        <w:rPr>
          <w:color w:val="000000" w:themeColor="text1"/>
          <w:lang w:eastAsia="zh-CN"/>
        </w:rPr>
        <w:t>from the already existing requirements for other bands, e.g. band n8.</w:t>
      </w:r>
      <w:r w:rsidR="004975B2">
        <w:rPr>
          <w:color w:val="000000" w:themeColor="text1"/>
          <w:lang w:eastAsia="zh-CN"/>
        </w:rPr>
        <w:t xml:space="preserve"> </w:t>
      </w:r>
    </w:p>
    <w:p w14:paraId="341C0025" w14:textId="05B4B088" w:rsidR="00992F81" w:rsidRDefault="00992F81" w:rsidP="00730FC2">
      <w:pPr>
        <w:spacing w:after="120"/>
        <w:rPr>
          <w:color w:val="000000" w:themeColor="text1"/>
          <w:lang w:eastAsia="zh-CN"/>
        </w:rPr>
      </w:pPr>
      <w:r w:rsidRPr="00026FA5">
        <w:rPr>
          <w:b/>
          <w:color w:val="000000" w:themeColor="text1"/>
          <w:lang w:eastAsia="zh-CN"/>
        </w:rPr>
        <w:t>Observation</w:t>
      </w:r>
      <w:r>
        <w:rPr>
          <w:color w:val="000000" w:themeColor="text1"/>
          <w:lang w:eastAsia="zh-CN"/>
        </w:rPr>
        <w:t xml:space="preserve">: as ECC limit was specified as “EIRP limit” and we need to define conducted requirement in RAN4, it requires further clarification whether there is need for the limit conversion at all, or ECC intention was to follow the already existing protection levels. </w:t>
      </w:r>
    </w:p>
    <w:p w14:paraId="3AFDFAEE" w14:textId="38F9C76D" w:rsidR="00D865D0" w:rsidRPr="00573114" w:rsidRDefault="008B5924" w:rsidP="00730FC2">
      <w:pPr>
        <w:spacing w:after="120"/>
        <w:rPr>
          <w:color w:val="000000" w:themeColor="text1"/>
          <w:lang w:eastAsia="zh-CN"/>
        </w:rPr>
      </w:pPr>
      <w:r w:rsidRPr="00026FA5">
        <w:rPr>
          <w:b/>
          <w:color w:val="000000" w:themeColor="text1"/>
          <w:lang w:eastAsia="zh-CN"/>
        </w:rPr>
        <w:t>Observation</w:t>
      </w:r>
      <w:r>
        <w:rPr>
          <w:color w:val="000000" w:themeColor="text1"/>
          <w:lang w:eastAsia="zh-CN"/>
        </w:rPr>
        <w:t>: the measurement bandwidth in case of -49dBm limits in RAN4 spec is specified as 1MHz. It requires further clarification if ECC intention was to specify RMR limit with 5MHz measurement bandwidth, or the “-49dBm/5MHz” only refers to the channel bandwidth.</w:t>
      </w:r>
    </w:p>
    <w:p w14:paraId="61DD8E99" w14:textId="438D238C" w:rsidR="00573114" w:rsidRDefault="008B5924" w:rsidP="00730FC2">
      <w:pPr>
        <w:spacing w:after="120"/>
        <w:rPr>
          <w:color w:val="000000" w:themeColor="text1"/>
          <w:lang w:val="en-US" w:eastAsia="zh-CN"/>
        </w:rPr>
      </w:pPr>
      <w:r>
        <w:rPr>
          <w:color w:val="000000" w:themeColor="text1"/>
          <w:lang w:val="en-US" w:eastAsia="zh-CN"/>
        </w:rPr>
        <w:t xml:space="preserve">With the above observations, more discussion and clarifications are needed before concluding on this requirement. </w:t>
      </w:r>
    </w:p>
    <w:p w14:paraId="26910A4A" w14:textId="21D38073" w:rsidR="000D4B8E" w:rsidRPr="000D4B8E" w:rsidRDefault="000D4B8E" w:rsidP="000D4B8E">
      <w:pPr>
        <w:pStyle w:val="Heading1"/>
        <w:numPr>
          <w:ilvl w:val="1"/>
          <w:numId w:val="2"/>
        </w:numPr>
        <w:overflowPunct w:val="0"/>
        <w:autoSpaceDE w:val="0"/>
        <w:autoSpaceDN w:val="0"/>
        <w:adjustRightInd w:val="0"/>
        <w:textAlignment w:val="baseline"/>
        <w:rPr>
          <w:color w:val="000000" w:themeColor="text1"/>
        </w:rPr>
      </w:pPr>
      <w:r w:rsidRPr="000D4B8E">
        <w:rPr>
          <w:color w:val="000000" w:themeColor="text1"/>
        </w:rPr>
        <w:t>Work plan analysis</w:t>
      </w:r>
    </w:p>
    <w:p w14:paraId="5389A8FE" w14:textId="25EB0327" w:rsidR="008246A1" w:rsidRPr="00AD2ABA" w:rsidRDefault="000D4B8E" w:rsidP="00A12D06">
      <w:r w:rsidRPr="000D4B8E">
        <w:t xml:space="preserve">As per </w:t>
      </w:r>
      <w:r w:rsidRPr="00AD2ABA">
        <w:t>WID in</w:t>
      </w:r>
      <w:r w:rsidR="00731B4E" w:rsidRPr="00AD2ABA">
        <w:t xml:space="preserve"> [11]</w:t>
      </w:r>
      <w:r w:rsidRPr="00AD2ABA">
        <w:t xml:space="preserve">, the internal TR was planned to be submitted for Information to December RAN meeting. </w:t>
      </w:r>
    </w:p>
    <w:p w14:paraId="1FC2EBDA" w14:textId="6324EC44" w:rsidR="000D4B8E" w:rsidRPr="00AD2ABA" w:rsidRDefault="000D4B8E" w:rsidP="00A12D06">
      <w:r w:rsidRPr="00AD2ABA">
        <w:t>As per RAN4 arrangement, the TR/TS drafting requires to arrange the “work-split” for the TPs drafting in order to avoid redundant effort among companies. As there was no such work-split arranged, we would like to check with the Rapporteur on the preferred handling of the WI during the remaining meetings</w:t>
      </w:r>
      <w:r w:rsidR="009E06B4" w:rsidRPr="00AD2ABA">
        <w:t xml:space="preserve"> before March 2022 (3 more RAN4 meetings beyond this one)</w:t>
      </w:r>
      <w:r w:rsidRPr="00AD2ABA">
        <w:t xml:space="preserve">. </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D4B8E" w:rsidRPr="00AD2ABA" w14:paraId="082A163A" w14:textId="77777777" w:rsidTr="00C839AD">
        <w:tc>
          <w:tcPr>
            <w:tcW w:w="9413" w:type="dxa"/>
            <w:gridSpan w:val="6"/>
            <w:shd w:val="clear" w:color="auto" w:fill="D9D9D9"/>
            <w:tcMar>
              <w:left w:w="57" w:type="dxa"/>
              <w:right w:w="57" w:type="dxa"/>
            </w:tcMar>
            <w:vAlign w:val="center"/>
          </w:tcPr>
          <w:p w14:paraId="3A8E8250" w14:textId="77777777" w:rsidR="000D4B8E" w:rsidRPr="00AD2ABA" w:rsidRDefault="000D4B8E" w:rsidP="00C839AD">
            <w:pPr>
              <w:pStyle w:val="TAL"/>
              <w:ind w:right="-99"/>
              <w:jc w:val="center"/>
              <w:rPr>
                <w:b/>
                <w:sz w:val="16"/>
                <w:szCs w:val="16"/>
              </w:rPr>
            </w:pPr>
            <w:r w:rsidRPr="00AD2ABA">
              <w:rPr>
                <w:b/>
                <w:sz w:val="16"/>
                <w:szCs w:val="16"/>
              </w:rPr>
              <w:t xml:space="preserve">New specifications </w:t>
            </w:r>
            <w:r w:rsidRPr="00AD2ABA">
              <w:rPr>
                <w:i/>
                <w:sz w:val="16"/>
                <w:szCs w:val="16"/>
              </w:rPr>
              <w:t>{One line per specification. Create/delete lines as needed}</w:t>
            </w:r>
          </w:p>
        </w:tc>
      </w:tr>
      <w:tr w:rsidR="000D4B8E" w:rsidRPr="00AD2ABA" w14:paraId="751AEA23" w14:textId="77777777" w:rsidTr="00C839AD">
        <w:tc>
          <w:tcPr>
            <w:tcW w:w="1617" w:type="dxa"/>
            <w:shd w:val="clear" w:color="auto" w:fill="D9D9D9"/>
            <w:tcMar>
              <w:left w:w="57" w:type="dxa"/>
              <w:right w:w="57" w:type="dxa"/>
            </w:tcMar>
            <w:vAlign w:val="center"/>
          </w:tcPr>
          <w:p w14:paraId="51A35668" w14:textId="77777777" w:rsidR="000D4B8E" w:rsidRPr="00AD2ABA" w:rsidRDefault="000D4B8E" w:rsidP="00C839AD">
            <w:pPr>
              <w:spacing w:after="0"/>
              <w:ind w:right="-99"/>
              <w:rPr>
                <w:sz w:val="16"/>
                <w:szCs w:val="16"/>
              </w:rPr>
            </w:pPr>
            <w:r w:rsidRPr="00AD2ABA">
              <w:rPr>
                <w:sz w:val="16"/>
                <w:szCs w:val="16"/>
              </w:rPr>
              <w:t xml:space="preserve">Type </w:t>
            </w:r>
          </w:p>
        </w:tc>
        <w:tc>
          <w:tcPr>
            <w:tcW w:w="1134" w:type="dxa"/>
            <w:shd w:val="clear" w:color="auto" w:fill="D9D9D9"/>
            <w:tcMar>
              <w:left w:w="57" w:type="dxa"/>
              <w:right w:w="57" w:type="dxa"/>
            </w:tcMar>
            <w:vAlign w:val="center"/>
          </w:tcPr>
          <w:p w14:paraId="0236BB7C" w14:textId="77777777" w:rsidR="000D4B8E" w:rsidRPr="00AD2ABA" w:rsidRDefault="000D4B8E" w:rsidP="00C839AD">
            <w:pPr>
              <w:spacing w:after="0"/>
              <w:ind w:right="-99"/>
            </w:pPr>
            <w:r w:rsidRPr="00AD2ABA">
              <w:rPr>
                <w:sz w:val="16"/>
                <w:szCs w:val="16"/>
              </w:rPr>
              <w:t>Series</w:t>
            </w:r>
          </w:p>
        </w:tc>
        <w:tc>
          <w:tcPr>
            <w:tcW w:w="2409" w:type="dxa"/>
            <w:shd w:val="clear" w:color="auto" w:fill="D9D9D9"/>
            <w:tcMar>
              <w:left w:w="57" w:type="dxa"/>
              <w:right w:w="57" w:type="dxa"/>
            </w:tcMar>
            <w:vAlign w:val="center"/>
          </w:tcPr>
          <w:p w14:paraId="08C34683" w14:textId="77777777" w:rsidR="000D4B8E" w:rsidRPr="00AD2ABA" w:rsidRDefault="000D4B8E" w:rsidP="00C839AD">
            <w:pPr>
              <w:spacing w:after="0"/>
              <w:ind w:right="-99"/>
              <w:rPr>
                <w:rFonts w:ascii="Arial" w:hAnsi="Arial"/>
                <w:sz w:val="16"/>
                <w:szCs w:val="16"/>
              </w:rPr>
            </w:pPr>
            <w:r w:rsidRPr="00AD2ABA">
              <w:rPr>
                <w:rFonts w:ascii="Arial" w:hAnsi="Arial"/>
                <w:sz w:val="16"/>
                <w:szCs w:val="16"/>
              </w:rPr>
              <w:t>Title</w:t>
            </w:r>
          </w:p>
        </w:tc>
        <w:tc>
          <w:tcPr>
            <w:tcW w:w="993" w:type="dxa"/>
            <w:shd w:val="clear" w:color="auto" w:fill="D9D9D9"/>
            <w:tcMar>
              <w:left w:w="57" w:type="dxa"/>
              <w:right w:w="57" w:type="dxa"/>
            </w:tcMar>
            <w:vAlign w:val="center"/>
          </w:tcPr>
          <w:p w14:paraId="4674C77D" w14:textId="77777777" w:rsidR="000D4B8E" w:rsidRPr="00AD2ABA" w:rsidRDefault="000D4B8E" w:rsidP="00C839AD">
            <w:pPr>
              <w:spacing w:after="0"/>
              <w:ind w:right="-99"/>
              <w:rPr>
                <w:rFonts w:ascii="Arial" w:hAnsi="Arial"/>
                <w:sz w:val="16"/>
                <w:szCs w:val="16"/>
              </w:rPr>
            </w:pPr>
            <w:r w:rsidRPr="00AD2ABA">
              <w:rPr>
                <w:rFonts w:ascii="Arial" w:hAnsi="Arial"/>
                <w:sz w:val="16"/>
                <w:szCs w:val="16"/>
              </w:rPr>
              <w:t xml:space="preserve">For info </w:t>
            </w:r>
            <w:r w:rsidRPr="00AD2ABA">
              <w:rPr>
                <w:rFonts w:ascii="Arial" w:hAnsi="Arial"/>
                <w:sz w:val="16"/>
                <w:szCs w:val="16"/>
              </w:rPr>
              <w:br/>
              <w:t xml:space="preserve">at TSG# </w:t>
            </w:r>
          </w:p>
        </w:tc>
        <w:tc>
          <w:tcPr>
            <w:tcW w:w="1074" w:type="dxa"/>
            <w:shd w:val="clear" w:color="auto" w:fill="D9D9D9"/>
            <w:tcMar>
              <w:left w:w="57" w:type="dxa"/>
              <w:right w:w="57" w:type="dxa"/>
            </w:tcMar>
            <w:vAlign w:val="center"/>
          </w:tcPr>
          <w:p w14:paraId="0915E437" w14:textId="77777777" w:rsidR="000D4B8E" w:rsidRPr="00AD2ABA" w:rsidRDefault="000D4B8E" w:rsidP="00C839AD">
            <w:pPr>
              <w:spacing w:after="0"/>
              <w:ind w:right="-99"/>
              <w:rPr>
                <w:rFonts w:ascii="Arial" w:hAnsi="Arial"/>
                <w:sz w:val="16"/>
                <w:szCs w:val="16"/>
              </w:rPr>
            </w:pPr>
            <w:r w:rsidRPr="00AD2ABA">
              <w:rPr>
                <w:rFonts w:ascii="Arial" w:hAnsi="Arial"/>
                <w:sz w:val="16"/>
                <w:szCs w:val="16"/>
              </w:rPr>
              <w:t>For approval at TSG#</w:t>
            </w:r>
          </w:p>
        </w:tc>
        <w:tc>
          <w:tcPr>
            <w:tcW w:w="2186" w:type="dxa"/>
            <w:shd w:val="clear" w:color="auto" w:fill="D9D9D9"/>
            <w:tcMar>
              <w:left w:w="57" w:type="dxa"/>
              <w:right w:w="57" w:type="dxa"/>
            </w:tcMar>
            <w:vAlign w:val="center"/>
          </w:tcPr>
          <w:p w14:paraId="27E0C60F" w14:textId="77777777" w:rsidR="000D4B8E" w:rsidRPr="00AD2ABA" w:rsidRDefault="000D4B8E" w:rsidP="00C839AD">
            <w:pPr>
              <w:spacing w:after="0"/>
              <w:ind w:right="-99"/>
              <w:rPr>
                <w:rFonts w:ascii="Arial" w:hAnsi="Arial"/>
                <w:sz w:val="16"/>
                <w:szCs w:val="16"/>
              </w:rPr>
            </w:pPr>
            <w:r w:rsidRPr="00AD2ABA">
              <w:rPr>
                <w:rFonts w:ascii="Arial" w:hAnsi="Arial"/>
                <w:sz w:val="16"/>
                <w:szCs w:val="16"/>
              </w:rPr>
              <w:t>Remarks</w:t>
            </w:r>
          </w:p>
        </w:tc>
      </w:tr>
      <w:tr w:rsidR="000D4B8E" w:rsidRPr="00A27415" w14:paraId="7EFD6C33" w14:textId="77777777" w:rsidTr="00C839AD">
        <w:tc>
          <w:tcPr>
            <w:tcW w:w="1617" w:type="dxa"/>
          </w:tcPr>
          <w:p w14:paraId="249545DD" w14:textId="77777777" w:rsidR="000D4B8E" w:rsidRPr="00AD2ABA" w:rsidRDefault="000D4B8E" w:rsidP="00C839AD">
            <w:pPr>
              <w:spacing w:after="0"/>
            </w:pPr>
            <w:r w:rsidRPr="00AD2ABA">
              <w:t>Internal TR</w:t>
            </w:r>
          </w:p>
        </w:tc>
        <w:tc>
          <w:tcPr>
            <w:tcW w:w="1134" w:type="dxa"/>
          </w:tcPr>
          <w:p w14:paraId="0DA60096" w14:textId="77777777" w:rsidR="000D4B8E" w:rsidRPr="00AD2ABA" w:rsidRDefault="000D4B8E" w:rsidP="00C839AD">
            <w:pPr>
              <w:spacing w:after="0"/>
              <w:rPr>
                <w:i/>
              </w:rPr>
            </w:pPr>
            <w:r w:rsidRPr="00AD2ABA">
              <w:rPr>
                <w:i/>
              </w:rPr>
              <w:t>38.xxx</w:t>
            </w:r>
          </w:p>
        </w:tc>
        <w:tc>
          <w:tcPr>
            <w:tcW w:w="2409" w:type="dxa"/>
          </w:tcPr>
          <w:p w14:paraId="3471310B" w14:textId="77777777" w:rsidR="000D4B8E" w:rsidRPr="00AD2ABA" w:rsidRDefault="000D4B8E" w:rsidP="00C839AD">
            <w:pPr>
              <w:spacing w:after="0"/>
              <w:rPr>
                <w:i/>
              </w:rPr>
            </w:pPr>
            <w:r w:rsidRPr="00AD2ABA">
              <w:rPr>
                <w:i/>
              </w:rPr>
              <w:t>Introduction of 900MHz NR band for Europe for Rail Mobile Radio (RMR)</w:t>
            </w:r>
          </w:p>
        </w:tc>
        <w:tc>
          <w:tcPr>
            <w:tcW w:w="993" w:type="dxa"/>
          </w:tcPr>
          <w:p w14:paraId="75732F76" w14:textId="77777777" w:rsidR="000D4B8E" w:rsidRPr="00AD2ABA" w:rsidRDefault="000D4B8E" w:rsidP="00C839AD">
            <w:pPr>
              <w:spacing w:after="0"/>
            </w:pPr>
            <w:r w:rsidRPr="00AD2ABA">
              <w:t>RAN#94</w:t>
            </w:r>
          </w:p>
        </w:tc>
        <w:tc>
          <w:tcPr>
            <w:tcW w:w="1074" w:type="dxa"/>
          </w:tcPr>
          <w:p w14:paraId="5EF0B21C" w14:textId="77777777" w:rsidR="000D4B8E" w:rsidRPr="00AD2ABA" w:rsidRDefault="000D4B8E" w:rsidP="00C839AD">
            <w:pPr>
              <w:spacing w:after="0"/>
            </w:pPr>
            <w:r w:rsidRPr="00AD2ABA">
              <w:t>RAN#95</w:t>
            </w:r>
          </w:p>
        </w:tc>
        <w:tc>
          <w:tcPr>
            <w:tcW w:w="2186" w:type="dxa"/>
          </w:tcPr>
          <w:p w14:paraId="52EDB9E8" w14:textId="77777777" w:rsidR="000D4B8E" w:rsidRPr="00AD2ABA" w:rsidRDefault="000D4B8E" w:rsidP="00C839AD">
            <w:pPr>
              <w:spacing w:after="0"/>
              <w:rPr>
                <w:i/>
              </w:rPr>
            </w:pPr>
            <w:r w:rsidRPr="00AD2ABA">
              <w:rPr>
                <w:i/>
              </w:rPr>
              <w:t>Core Part</w:t>
            </w:r>
          </w:p>
          <w:p w14:paraId="0501DC0A" w14:textId="77777777" w:rsidR="000D4B8E" w:rsidRPr="00AD2ABA" w:rsidRDefault="000D4B8E" w:rsidP="00C839AD">
            <w:pPr>
              <w:spacing w:after="0"/>
              <w:rPr>
                <w:i/>
              </w:rPr>
            </w:pPr>
            <w:r w:rsidRPr="00AD2ABA">
              <w:rPr>
                <w:i/>
              </w:rPr>
              <w:t>Rapporteur: Ingo Wendler (UIC)</w:t>
            </w:r>
          </w:p>
          <w:p w14:paraId="33632E8B" w14:textId="77777777" w:rsidR="000D4B8E" w:rsidRPr="00781085" w:rsidRDefault="000D4B8E" w:rsidP="00C839AD">
            <w:pPr>
              <w:spacing w:after="0"/>
              <w:rPr>
                <w:i/>
              </w:rPr>
            </w:pPr>
            <w:r w:rsidRPr="00AD2ABA">
              <w:rPr>
                <w:i/>
              </w:rPr>
              <w:t>Ingo.wendler@sbb.ch;</w:t>
            </w:r>
          </w:p>
        </w:tc>
      </w:tr>
    </w:tbl>
    <w:p w14:paraId="6DCA01B1" w14:textId="3E5A8687" w:rsidR="00B5171B" w:rsidRPr="00767A3A" w:rsidRDefault="00B5171B" w:rsidP="003324C1">
      <w:pPr>
        <w:pStyle w:val="Heading1"/>
        <w:numPr>
          <w:ilvl w:val="0"/>
          <w:numId w:val="2"/>
        </w:numPr>
        <w:overflowPunct w:val="0"/>
        <w:autoSpaceDE w:val="0"/>
        <w:autoSpaceDN w:val="0"/>
        <w:adjustRightInd w:val="0"/>
        <w:textAlignment w:val="baseline"/>
      </w:pPr>
      <w:r w:rsidRPr="00767A3A">
        <w:t xml:space="preserve">Conclusion </w:t>
      </w:r>
    </w:p>
    <w:p w14:paraId="123DCF5D" w14:textId="125C802D" w:rsidR="00D030A6" w:rsidRPr="00767A3A" w:rsidRDefault="00904CB7" w:rsidP="00D5770A">
      <w:r w:rsidRPr="00767A3A">
        <w:t xml:space="preserve">Based on the </w:t>
      </w:r>
      <w:r w:rsidR="00C15D42" w:rsidRPr="00767A3A">
        <w:t>above</w:t>
      </w:r>
      <w:r w:rsidRPr="00767A3A">
        <w:t xml:space="preserve">, the following </w:t>
      </w:r>
      <w:r w:rsidR="00BA4E95" w:rsidRPr="00767A3A">
        <w:t>proposal</w:t>
      </w:r>
      <w:r w:rsidR="00767A3A" w:rsidRPr="00767A3A">
        <w:t>s</w:t>
      </w:r>
      <w:r w:rsidR="00BA4E95" w:rsidRPr="00767A3A">
        <w:t xml:space="preserve"> </w:t>
      </w:r>
      <w:r w:rsidR="00767A3A" w:rsidRPr="00767A3A">
        <w:t>are</w:t>
      </w:r>
      <w:r w:rsidR="008F0418" w:rsidRPr="00767A3A">
        <w:t xml:space="preserve"> </w:t>
      </w:r>
      <w:r w:rsidR="00670496" w:rsidRPr="00767A3A">
        <w:t>formulated:</w:t>
      </w:r>
    </w:p>
    <w:p w14:paraId="2F326A02" w14:textId="77777777" w:rsidR="00E156C3" w:rsidRPr="00123289" w:rsidRDefault="00E156C3" w:rsidP="00E156C3">
      <w:pPr>
        <w:spacing w:after="120"/>
        <w:rPr>
          <w:color w:val="000000" w:themeColor="text1"/>
          <w:lang w:val="en-US" w:eastAsia="zh-CN"/>
        </w:rPr>
      </w:pPr>
      <w:r w:rsidRPr="00123289">
        <w:rPr>
          <w:b/>
          <w:color w:val="000000" w:themeColor="text1"/>
          <w:lang w:val="en-US" w:eastAsia="zh-CN"/>
        </w:rPr>
        <w:lastRenderedPageBreak/>
        <w:t>Proposal 1</w:t>
      </w:r>
      <w:r w:rsidRPr="00123289">
        <w:rPr>
          <w:color w:val="000000" w:themeColor="text1"/>
          <w:lang w:val="en-US" w:eastAsia="zh-CN"/>
        </w:rPr>
        <w:t xml:space="preserve">: in order to avoid risk of the ETSI Harmonized Standard progress blocking, it is proposed to proceed with the Option 2, i.e. </w:t>
      </w:r>
      <w:r>
        <w:t>f</w:t>
      </w:r>
      <w:r w:rsidRPr="00123289">
        <w:t xml:space="preserve">ixed antenna gain approach for the EIRP-to-conducted requirements conversion. </w:t>
      </w:r>
    </w:p>
    <w:p w14:paraId="3C198A72" w14:textId="77777777" w:rsidR="00E156C3" w:rsidRPr="00123289" w:rsidRDefault="00E156C3" w:rsidP="00E156C3">
      <w:pPr>
        <w:spacing w:after="120"/>
        <w:rPr>
          <w:color w:val="000000" w:themeColor="text1"/>
          <w:lang w:val="en-US" w:eastAsia="zh-CN"/>
        </w:rPr>
      </w:pPr>
      <w:r w:rsidRPr="00DB71ED">
        <w:rPr>
          <w:color w:val="000000" w:themeColor="text1"/>
          <w:lang w:val="en-US" w:eastAsia="zh-CN"/>
        </w:rPr>
        <w:t>It shall be cla</w:t>
      </w:r>
      <w:r w:rsidRPr="00123289">
        <w:rPr>
          <w:color w:val="000000" w:themeColor="text1"/>
          <w:lang w:val="en-US" w:eastAsia="zh-CN"/>
        </w:rPr>
        <w:t xml:space="preserve">rified, </w:t>
      </w:r>
      <w:r>
        <w:rPr>
          <w:color w:val="000000" w:themeColor="text1"/>
          <w:lang w:val="en-US" w:eastAsia="zh-CN"/>
        </w:rPr>
        <w:t>the for the purpose of the requirements derivation</w:t>
      </w:r>
      <w:r w:rsidRPr="00123289">
        <w:rPr>
          <w:color w:val="000000" w:themeColor="text1"/>
          <w:lang w:val="en-US" w:eastAsia="zh-CN"/>
        </w:rPr>
        <w:t xml:space="preserve">, internal antenna losses for the conducted/OTA conversion are assumed to be 0 dB. </w:t>
      </w:r>
      <w:r>
        <w:rPr>
          <w:color w:val="000000" w:themeColor="text1"/>
          <w:lang w:val="en-US" w:eastAsia="zh-CN"/>
        </w:rPr>
        <w:t xml:space="preserve">Such assumption </w:t>
      </w:r>
      <w:r w:rsidRPr="00123289">
        <w:rPr>
          <w:color w:val="000000" w:themeColor="text1"/>
          <w:lang w:val="en-US" w:eastAsia="zh-CN"/>
        </w:rPr>
        <w:t>shall be captured in the TR.</w:t>
      </w:r>
    </w:p>
    <w:p w14:paraId="3AE10856" w14:textId="77777777" w:rsidR="00E156C3" w:rsidRPr="00AD2ABA" w:rsidRDefault="00E156C3" w:rsidP="00E156C3">
      <w:pPr>
        <w:spacing w:after="120"/>
        <w:rPr>
          <w:color w:val="000000" w:themeColor="text1"/>
          <w:lang w:val="en-US" w:eastAsia="zh-CN"/>
        </w:rPr>
      </w:pPr>
      <w:r w:rsidRPr="00123289">
        <w:rPr>
          <w:b/>
          <w:color w:val="000000" w:themeColor="text1"/>
          <w:lang w:val="en-US" w:eastAsia="zh-CN"/>
        </w:rPr>
        <w:t>Proposal 2</w:t>
      </w:r>
      <w:r w:rsidRPr="00123289">
        <w:rPr>
          <w:color w:val="000000" w:themeColor="text1"/>
          <w:lang w:val="en-US" w:eastAsia="zh-CN"/>
        </w:rPr>
        <w:t xml:space="preserve">: </w:t>
      </w:r>
      <w:r>
        <w:t>I</w:t>
      </w:r>
      <w:r w:rsidRPr="00123289">
        <w:t xml:space="preserve">t is assumed that the internal </w:t>
      </w:r>
      <w:r w:rsidRPr="00AD2ABA">
        <w:t xml:space="preserve">losses (feeder, etc.) are assumed to be 0 dB, for the purpose of requirements derivation. </w:t>
      </w:r>
    </w:p>
    <w:p w14:paraId="0BE06EDB" w14:textId="77777777" w:rsidR="00E156C3" w:rsidRPr="001642D5" w:rsidRDefault="00E156C3" w:rsidP="00E156C3">
      <w:pPr>
        <w:spacing w:after="120"/>
        <w:rPr>
          <w:color w:val="000000" w:themeColor="text1"/>
          <w:lang w:val="en-US" w:eastAsia="zh-CN"/>
        </w:rPr>
      </w:pPr>
      <w:r w:rsidRPr="00AD2ABA">
        <w:rPr>
          <w:b/>
          <w:color w:val="000000" w:themeColor="text1"/>
          <w:lang w:val="en-US" w:eastAsia="zh-CN"/>
        </w:rPr>
        <w:t>Proposal 3</w:t>
      </w:r>
      <w:r w:rsidRPr="00AD2ABA">
        <w:rPr>
          <w:color w:val="000000" w:themeColor="text1"/>
          <w:lang w:val="en-US" w:eastAsia="zh-CN"/>
        </w:rPr>
        <w:t>: based on Proposal 1, further discuss on the feasible antenna gain value for RMR 900, with the [17] dBi being the starting point.</w:t>
      </w:r>
      <w:r w:rsidRPr="001642D5">
        <w:rPr>
          <w:color w:val="000000" w:themeColor="text1"/>
          <w:lang w:val="en-US" w:eastAsia="zh-CN"/>
        </w:rPr>
        <w:t xml:space="preserve"> </w:t>
      </w:r>
    </w:p>
    <w:p w14:paraId="5F6987FD" w14:textId="77777777" w:rsidR="00E156C3" w:rsidRPr="00AD2ABA" w:rsidRDefault="00E156C3" w:rsidP="00E156C3">
      <w:pPr>
        <w:spacing w:after="120"/>
        <w:rPr>
          <w:color w:val="000000" w:themeColor="text1"/>
          <w:lang w:val="en-US" w:eastAsia="zh-CN"/>
        </w:rPr>
      </w:pPr>
      <w:r w:rsidRPr="00330F93">
        <w:rPr>
          <w:rFonts w:eastAsia="SimSun"/>
          <w:b/>
          <w:color w:val="000000" w:themeColor="text1"/>
        </w:rPr>
        <w:t>Proposal 4</w:t>
      </w:r>
      <w:r>
        <w:rPr>
          <w:rFonts w:eastAsia="SimSun"/>
          <w:color w:val="000000" w:themeColor="text1"/>
        </w:rPr>
        <w:t xml:space="preserve">: </w:t>
      </w:r>
      <w:r>
        <w:rPr>
          <w:color w:val="000000" w:themeColor="text1"/>
          <w:lang w:val="en-US" w:eastAsia="zh-CN"/>
        </w:rPr>
        <w:t xml:space="preserve">agree </w:t>
      </w:r>
      <w:r w:rsidRPr="00AD2ABA">
        <w:rPr>
          <w:color w:val="000000" w:themeColor="text1"/>
          <w:lang w:val="en-US" w:eastAsia="zh-CN"/>
        </w:rPr>
        <w:t xml:space="preserve">the following way to specify the maximum rated power limit for RMR BS: </w:t>
      </w:r>
    </w:p>
    <w:p w14:paraId="6E92E24E" w14:textId="77777777" w:rsidR="00E156C3" w:rsidRPr="00AD2ABA" w:rsidRDefault="00E156C3" w:rsidP="00E156C3">
      <w:pPr>
        <w:spacing w:after="120"/>
        <w:jc w:val="center"/>
        <w:rPr>
          <w:rFonts w:eastAsia="SimSun"/>
          <w:color w:val="000000" w:themeColor="text1"/>
          <w:szCs w:val="24"/>
          <w:lang w:eastAsia="zh-CN"/>
        </w:rPr>
      </w:pPr>
      <w:r w:rsidRPr="00AD2ABA">
        <w:rPr>
          <w:rFonts w:eastAsia="SimSun"/>
          <w:color w:val="000000" w:themeColor="text1"/>
          <w:szCs w:val="24"/>
          <w:lang w:eastAsia="zh-CN"/>
        </w:rPr>
        <w:t>RMR900: (64.5 – G</w:t>
      </w:r>
      <w:r w:rsidRPr="00AD2ABA">
        <w:rPr>
          <w:rFonts w:eastAsia="SimSun"/>
          <w:color w:val="000000" w:themeColor="text1"/>
          <w:szCs w:val="24"/>
          <w:vertAlign w:val="subscript"/>
          <w:lang w:eastAsia="zh-CN"/>
        </w:rPr>
        <w:t>antRMR900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p>
    <w:p w14:paraId="1400ABAC" w14:textId="77777777" w:rsidR="00E156C3" w:rsidRPr="00AD2ABA" w:rsidRDefault="00E156C3" w:rsidP="00E156C3">
      <w:pPr>
        <w:spacing w:after="120"/>
        <w:rPr>
          <w:rFonts w:eastAsia="SimSun"/>
          <w:color w:val="000000" w:themeColor="text1"/>
          <w:szCs w:val="24"/>
          <w:lang w:eastAsia="zh-CN"/>
        </w:rPr>
      </w:pPr>
      <w:r w:rsidRPr="00AD2ABA">
        <w:rPr>
          <w:rFonts w:eastAsia="SimSun"/>
          <w:color w:val="000000" w:themeColor="text1"/>
          <w:szCs w:val="24"/>
          <w:lang w:eastAsia="zh-CN"/>
        </w:rPr>
        <w:t>where G</w:t>
      </w:r>
      <w:r w:rsidRPr="00AD2ABA">
        <w:rPr>
          <w:rFonts w:eastAsia="SimSun"/>
          <w:color w:val="000000" w:themeColor="text1"/>
          <w:szCs w:val="24"/>
          <w:vertAlign w:val="subscript"/>
          <w:lang w:eastAsia="zh-CN"/>
        </w:rPr>
        <w:t xml:space="preserve">antRMR900 </w:t>
      </w:r>
      <w:r w:rsidRPr="00AD2ABA">
        <w:rPr>
          <w:rFonts w:eastAsia="SimSun"/>
          <w:color w:val="000000" w:themeColor="text1"/>
          <w:szCs w:val="24"/>
          <w:lang w:eastAsia="zh-CN"/>
        </w:rPr>
        <w:t>is the antenna gain of the RMR BS.</w:t>
      </w:r>
    </w:p>
    <w:p w14:paraId="167DFA25" w14:textId="77777777" w:rsidR="00E156C3" w:rsidRPr="00AD2ABA" w:rsidRDefault="00E156C3" w:rsidP="00E156C3">
      <w:pPr>
        <w:spacing w:after="120"/>
        <w:rPr>
          <w:color w:val="000000" w:themeColor="text1"/>
          <w:lang w:val="en-US" w:eastAsia="zh-CN"/>
        </w:rPr>
      </w:pPr>
      <w:r w:rsidRPr="00AD2ABA">
        <w:rPr>
          <w:rFonts w:eastAsia="SimSun"/>
          <w:b/>
          <w:color w:val="000000" w:themeColor="text1"/>
        </w:rPr>
        <w:t xml:space="preserve">Proposal </w:t>
      </w:r>
      <w:r>
        <w:rPr>
          <w:rFonts w:eastAsia="SimSun"/>
          <w:b/>
          <w:color w:val="000000" w:themeColor="text1"/>
        </w:rPr>
        <w:t>5</w:t>
      </w:r>
      <w:r w:rsidRPr="00AD2ABA">
        <w:rPr>
          <w:rFonts w:eastAsia="SimSun"/>
          <w:color w:val="000000" w:themeColor="text1"/>
        </w:rPr>
        <w:t>:</w:t>
      </w:r>
      <w:r w:rsidRPr="00AD2ABA">
        <w:rPr>
          <w:color w:val="000000" w:themeColor="text1"/>
          <w:lang w:val="en-US" w:eastAsia="zh-CN"/>
        </w:rPr>
        <w:t xml:space="preserve"> agree the following way to specify the OBUE requirement for RMR900: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2908"/>
        <w:gridCol w:w="3371"/>
        <w:gridCol w:w="1425"/>
      </w:tblGrid>
      <w:tr w:rsidR="00E156C3" w:rsidRPr="00AD2ABA" w14:paraId="0D330AF7" w14:textId="77777777" w:rsidTr="00C839AD">
        <w:trPr>
          <w:cantSplit/>
          <w:jc w:val="center"/>
        </w:trPr>
        <w:tc>
          <w:tcPr>
            <w:tcW w:w="1927" w:type="dxa"/>
          </w:tcPr>
          <w:p w14:paraId="79F21FF9" w14:textId="77777777" w:rsidR="00E156C3" w:rsidRPr="00AD2ABA" w:rsidRDefault="00E156C3" w:rsidP="00C839AD">
            <w:pPr>
              <w:pStyle w:val="TAH"/>
            </w:pPr>
            <w:r w:rsidRPr="00AD2ABA">
              <w:t xml:space="preserve">Frequency offset of measurement filter </w:t>
            </w:r>
            <w:r w:rsidRPr="00AD2ABA">
              <w:noBreakHyphen/>
              <w:t xml:space="preserve">3dB point, </w:t>
            </w:r>
            <w:r w:rsidRPr="00AD2ABA">
              <w:sym w:font="Symbol" w:char="F044"/>
            </w:r>
            <w:r w:rsidRPr="00AD2ABA">
              <w:t>f</w:t>
            </w:r>
          </w:p>
        </w:tc>
        <w:tc>
          <w:tcPr>
            <w:tcW w:w="2908" w:type="dxa"/>
          </w:tcPr>
          <w:p w14:paraId="58C19F0C" w14:textId="77777777" w:rsidR="00E156C3" w:rsidRPr="00AD2ABA" w:rsidRDefault="00E156C3" w:rsidP="00C839AD">
            <w:pPr>
              <w:pStyle w:val="TAH"/>
            </w:pPr>
            <w:r w:rsidRPr="00AD2ABA">
              <w:t>Frequency offset of measurement filter centre frequency, f_offset</w:t>
            </w:r>
          </w:p>
        </w:tc>
        <w:tc>
          <w:tcPr>
            <w:tcW w:w="3371" w:type="dxa"/>
          </w:tcPr>
          <w:p w14:paraId="16FF787D" w14:textId="77777777" w:rsidR="00E156C3" w:rsidRPr="00AD2ABA" w:rsidRDefault="00E156C3" w:rsidP="00C839AD">
            <w:pPr>
              <w:pStyle w:val="TAH"/>
            </w:pPr>
            <w:r w:rsidRPr="00AD2ABA">
              <w:rPr>
                <w:i/>
                <w:lang w:eastAsia="zh-CN"/>
              </w:rPr>
              <w:t>Basic limits</w:t>
            </w:r>
          </w:p>
          <w:p w14:paraId="61BE00D1" w14:textId="77777777" w:rsidR="00E156C3" w:rsidRPr="00AD2ABA" w:rsidRDefault="00E156C3" w:rsidP="00C839AD">
            <w:pPr>
              <w:pStyle w:val="TAH"/>
              <w:rPr>
                <w:lang w:val="en-US"/>
              </w:rPr>
            </w:pPr>
            <w:r w:rsidRPr="00AD2ABA">
              <w:rPr>
                <w:lang w:val="en-US"/>
              </w:rPr>
              <w:t>(dBm)</w:t>
            </w:r>
          </w:p>
        </w:tc>
        <w:tc>
          <w:tcPr>
            <w:tcW w:w="1425" w:type="dxa"/>
          </w:tcPr>
          <w:p w14:paraId="51322E9D" w14:textId="77777777" w:rsidR="00E156C3" w:rsidRPr="00AD2ABA" w:rsidRDefault="00E156C3" w:rsidP="00C839AD">
            <w:pPr>
              <w:pStyle w:val="TAH"/>
            </w:pPr>
            <w:r w:rsidRPr="00AD2ABA">
              <w:rPr>
                <w:i/>
              </w:rPr>
              <w:t>Measurement bandwidth</w:t>
            </w:r>
          </w:p>
        </w:tc>
      </w:tr>
      <w:tr w:rsidR="00E156C3" w:rsidRPr="00AD2ABA" w14:paraId="6BBDE809" w14:textId="77777777" w:rsidTr="00C839AD">
        <w:trPr>
          <w:cantSplit/>
          <w:jc w:val="center"/>
        </w:trPr>
        <w:tc>
          <w:tcPr>
            <w:tcW w:w="1927" w:type="dxa"/>
          </w:tcPr>
          <w:p w14:paraId="7A38559B" w14:textId="77777777" w:rsidR="00E156C3" w:rsidRPr="00AD2ABA" w:rsidRDefault="00E156C3" w:rsidP="00C839AD">
            <w:pPr>
              <w:pStyle w:val="TAC"/>
              <w:rPr>
                <w:rFonts w:cs="v5.0.0"/>
                <w:color w:val="000000" w:themeColor="text1"/>
              </w:rPr>
            </w:pPr>
            <w:r w:rsidRPr="00AD2ABA">
              <w:rPr>
                <w:rFonts w:cs="v5.0.0"/>
                <w:color w:val="000000" w:themeColor="text1"/>
              </w:rPr>
              <w:t xml:space="preserve">0 </w:t>
            </w:r>
            <w:r w:rsidRPr="00AD2ABA">
              <w:rPr>
                <w:color w:val="000000" w:themeColor="text1"/>
              </w:rPr>
              <w:t xml:space="preserve">MHz </w:t>
            </w:r>
            <w:r w:rsidRPr="00AD2ABA">
              <w:rPr>
                <w:rFonts w:cs="v5.0.0"/>
                <w:color w:val="000000" w:themeColor="text1"/>
              </w:rPr>
              <w:sym w:font="Symbol" w:char="F0A3"/>
            </w:r>
            <w:r w:rsidRPr="00AD2ABA">
              <w:rPr>
                <w:rFonts w:cs="v5.0.0"/>
                <w:color w:val="000000" w:themeColor="text1"/>
              </w:rPr>
              <w:t xml:space="preserve"> </w:t>
            </w:r>
            <w:r w:rsidRPr="00AD2ABA">
              <w:rPr>
                <w:rFonts w:cs="v5.0.0"/>
                <w:color w:val="000000" w:themeColor="text1"/>
              </w:rPr>
              <w:sym w:font="Symbol" w:char="F044"/>
            </w:r>
            <w:r w:rsidRPr="00AD2ABA">
              <w:rPr>
                <w:rFonts w:cs="v5.0.0"/>
                <w:color w:val="000000" w:themeColor="text1"/>
              </w:rPr>
              <w:t>f &lt; 0.2 MHz</w:t>
            </w:r>
          </w:p>
        </w:tc>
        <w:tc>
          <w:tcPr>
            <w:tcW w:w="2908" w:type="dxa"/>
          </w:tcPr>
          <w:p w14:paraId="5E391E22" w14:textId="77777777" w:rsidR="00E156C3" w:rsidRPr="00AD2ABA" w:rsidRDefault="00E156C3" w:rsidP="00C839AD">
            <w:pPr>
              <w:pStyle w:val="TAC"/>
              <w:rPr>
                <w:rFonts w:cs="v5.0.0"/>
                <w:color w:val="000000" w:themeColor="text1"/>
              </w:rPr>
            </w:pPr>
            <w:r w:rsidRPr="00AD2ABA">
              <w:rPr>
                <w:rFonts w:cs="v5.0.0"/>
                <w:color w:val="000000" w:themeColor="text1"/>
              </w:rPr>
              <w:t xml:space="preserve">0.1 MHz </w:t>
            </w:r>
            <w:r w:rsidRPr="00AD2ABA">
              <w:rPr>
                <w:rFonts w:cs="v5.0.0"/>
                <w:color w:val="000000" w:themeColor="text1"/>
              </w:rPr>
              <w:sym w:font="Symbol" w:char="F0A3"/>
            </w:r>
            <w:r w:rsidRPr="00AD2ABA">
              <w:rPr>
                <w:rFonts w:cs="v5.0.0"/>
                <w:color w:val="000000" w:themeColor="text1"/>
              </w:rPr>
              <w:t xml:space="preserve"> f_offset &lt; 0.3 MHz</w:t>
            </w:r>
          </w:p>
        </w:tc>
        <w:tc>
          <w:tcPr>
            <w:tcW w:w="3371" w:type="dxa"/>
            <w:vAlign w:val="center"/>
          </w:tcPr>
          <w:p w14:paraId="5045DDE2" w14:textId="77777777" w:rsidR="00E156C3" w:rsidRPr="00AD2ABA" w:rsidRDefault="00E156C3" w:rsidP="00C839AD">
            <w:pPr>
              <w:pStyle w:val="TAC"/>
              <w:rPr>
                <w:color w:val="000000" w:themeColor="text1"/>
              </w:rPr>
            </w:pPr>
            <w:r w:rsidRPr="00AD2ABA">
              <w:rPr>
                <w:color w:val="000000" w:themeColor="text1"/>
              </w:rPr>
              <w:t xml:space="preserve">32.5 -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antRMR900</w:t>
            </w:r>
          </w:p>
        </w:tc>
        <w:tc>
          <w:tcPr>
            <w:tcW w:w="1425" w:type="dxa"/>
          </w:tcPr>
          <w:p w14:paraId="235E17A5" w14:textId="77777777" w:rsidR="00E156C3" w:rsidRPr="00AD2ABA" w:rsidRDefault="00E156C3" w:rsidP="00C839AD">
            <w:pPr>
              <w:pStyle w:val="TAC"/>
              <w:rPr>
                <w:color w:val="000000" w:themeColor="text1"/>
              </w:rPr>
            </w:pPr>
            <w:r w:rsidRPr="00AD2ABA">
              <w:rPr>
                <w:color w:val="000000" w:themeColor="text1"/>
              </w:rPr>
              <w:t xml:space="preserve">200 kHz </w:t>
            </w:r>
          </w:p>
        </w:tc>
      </w:tr>
      <w:tr w:rsidR="00E156C3" w:rsidRPr="00AD2ABA" w14:paraId="5F9ED84E" w14:textId="77777777" w:rsidTr="00C839AD">
        <w:trPr>
          <w:cantSplit/>
          <w:jc w:val="center"/>
        </w:trPr>
        <w:tc>
          <w:tcPr>
            <w:tcW w:w="1927" w:type="dxa"/>
          </w:tcPr>
          <w:p w14:paraId="6F7B8BF7" w14:textId="77777777" w:rsidR="00E156C3" w:rsidRPr="00AD2ABA" w:rsidRDefault="00E156C3" w:rsidP="00C839AD">
            <w:pPr>
              <w:pStyle w:val="TAC"/>
              <w:rPr>
                <w:rFonts w:cs="v5.0.0"/>
                <w:color w:val="000000" w:themeColor="text1"/>
              </w:rPr>
            </w:pPr>
            <w:r w:rsidRPr="00AD2ABA">
              <w:rPr>
                <w:rFonts w:cs="v5.0.0"/>
                <w:color w:val="000000" w:themeColor="text1"/>
              </w:rPr>
              <w:t xml:space="preserve">0.2 </w:t>
            </w:r>
            <w:r w:rsidRPr="00AD2ABA">
              <w:rPr>
                <w:color w:val="000000" w:themeColor="text1"/>
              </w:rPr>
              <w:t xml:space="preserve">MHz </w:t>
            </w:r>
            <w:r w:rsidRPr="00AD2ABA">
              <w:rPr>
                <w:rFonts w:cs="v5.0.0"/>
                <w:color w:val="000000" w:themeColor="text1"/>
              </w:rPr>
              <w:sym w:font="Symbol" w:char="F0A3"/>
            </w:r>
            <w:r w:rsidRPr="00AD2ABA">
              <w:rPr>
                <w:rFonts w:cs="v5.0.0"/>
                <w:color w:val="000000" w:themeColor="text1"/>
              </w:rPr>
              <w:t xml:space="preserve"> </w:t>
            </w:r>
            <w:r w:rsidRPr="00AD2ABA">
              <w:rPr>
                <w:rFonts w:cs="v5.0.0"/>
                <w:color w:val="000000" w:themeColor="text1"/>
              </w:rPr>
              <w:sym w:font="Symbol" w:char="F044"/>
            </w:r>
            <w:r w:rsidRPr="00AD2ABA">
              <w:rPr>
                <w:rFonts w:cs="v5.0.0"/>
                <w:color w:val="000000" w:themeColor="text1"/>
              </w:rPr>
              <w:t>f &lt;</w:t>
            </w:r>
          </w:p>
          <w:p w14:paraId="71B575BE" w14:textId="77777777" w:rsidR="00E156C3" w:rsidRPr="00AD2ABA" w:rsidRDefault="00E156C3" w:rsidP="00C839AD">
            <w:pPr>
              <w:pStyle w:val="TAC"/>
              <w:rPr>
                <w:rFonts w:cs="v5.0.0"/>
                <w:color w:val="000000" w:themeColor="text1"/>
              </w:rPr>
            </w:pPr>
            <w:r w:rsidRPr="00AD2ABA">
              <w:rPr>
                <w:rFonts w:cs="v5.0.0"/>
                <w:color w:val="000000" w:themeColor="text1"/>
              </w:rPr>
              <w:t>1 MHz</w:t>
            </w:r>
          </w:p>
        </w:tc>
        <w:tc>
          <w:tcPr>
            <w:tcW w:w="2908" w:type="dxa"/>
          </w:tcPr>
          <w:p w14:paraId="5972F355" w14:textId="77777777" w:rsidR="00E156C3" w:rsidRPr="00AD2ABA" w:rsidRDefault="00E156C3" w:rsidP="00C839AD">
            <w:pPr>
              <w:pStyle w:val="TAC"/>
              <w:rPr>
                <w:rFonts w:cs="v5.0.0"/>
                <w:color w:val="000000" w:themeColor="text1"/>
              </w:rPr>
            </w:pPr>
            <w:r w:rsidRPr="00AD2ABA">
              <w:rPr>
                <w:rFonts w:cs="v5.0.0"/>
                <w:color w:val="000000" w:themeColor="text1"/>
              </w:rPr>
              <w:t xml:space="preserve">0.6MHz </w:t>
            </w:r>
            <w:r w:rsidRPr="00AD2ABA">
              <w:rPr>
                <w:rFonts w:cs="v5.0.0"/>
                <w:color w:val="000000" w:themeColor="text1"/>
              </w:rPr>
              <w:sym w:font="Symbol" w:char="F0A3"/>
            </w:r>
            <w:r w:rsidRPr="00AD2ABA">
              <w:rPr>
                <w:rFonts w:cs="v5.0.0"/>
                <w:color w:val="000000" w:themeColor="text1"/>
              </w:rPr>
              <w:t xml:space="preserve"> f_offset &lt;</w:t>
            </w:r>
          </w:p>
          <w:p w14:paraId="29EDE0B7" w14:textId="77777777" w:rsidR="00E156C3" w:rsidRPr="00AD2ABA" w:rsidRDefault="00E156C3" w:rsidP="00C839AD">
            <w:pPr>
              <w:pStyle w:val="TAC"/>
              <w:rPr>
                <w:rFonts w:cs="v5.0.0"/>
                <w:color w:val="000000" w:themeColor="text1"/>
              </w:rPr>
            </w:pPr>
            <w:r w:rsidRPr="00AD2ABA">
              <w:rPr>
                <w:rFonts w:cs="v5.0.0"/>
                <w:color w:val="000000" w:themeColor="text1"/>
              </w:rPr>
              <w:t>1.4 MHz</w:t>
            </w:r>
          </w:p>
        </w:tc>
        <w:tc>
          <w:tcPr>
            <w:tcW w:w="3371" w:type="dxa"/>
          </w:tcPr>
          <w:p w14:paraId="25D2A858" w14:textId="77777777" w:rsidR="00E156C3" w:rsidRPr="00AD2ABA" w:rsidRDefault="00E156C3" w:rsidP="00C839AD">
            <w:pPr>
              <w:pStyle w:val="TAC"/>
              <w:rPr>
                <w:color w:val="000000" w:themeColor="text1"/>
                <w:lang w:val="en-US"/>
              </w:rPr>
            </w:pPr>
            <w:r w:rsidRPr="00AD2ABA">
              <w:rPr>
                <w:color w:val="000000" w:themeColor="text1"/>
                <w:lang w:val="en-US"/>
              </w:rPr>
              <w:t>14 -</w:t>
            </w:r>
            <w:r w:rsidRPr="00AD2ABA">
              <w:rPr>
                <w:rFonts w:eastAsia="SimSun"/>
                <w:color w:val="000000" w:themeColor="text1"/>
                <w:szCs w:val="24"/>
                <w:lang w:eastAsia="zh-CN"/>
              </w:rPr>
              <w:t xml:space="preserve"> G</w:t>
            </w:r>
            <w:r w:rsidRPr="00AD2ABA">
              <w:rPr>
                <w:rFonts w:eastAsia="SimSun"/>
                <w:color w:val="000000" w:themeColor="text1"/>
                <w:szCs w:val="24"/>
                <w:vertAlign w:val="subscript"/>
                <w:lang w:eastAsia="zh-CN"/>
              </w:rPr>
              <w:t>antRMR900</w:t>
            </w:r>
          </w:p>
        </w:tc>
        <w:tc>
          <w:tcPr>
            <w:tcW w:w="1425" w:type="dxa"/>
          </w:tcPr>
          <w:p w14:paraId="1D9105F9" w14:textId="77777777" w:rsidR="00E156C3" w:rsidRPr="00AD2ABA" w:rsidRDefault="00E156C3" w:rsidP="00C839AD">
            <w:pPr>
              <w:pStyle w:val="TAC"/>
              <w:rPr>
                <w:color w:val="000000" w:themeColor="text1"/>
              </w:rPr>
            </w:pPr>
            <w:r w:rsidRPr="00AD2ABA">
              <w:rPr>
                <w:color w:val="000000" w:themeColor="text1"/>
              </w:rPr>
              <w:t xml:space="preserve">800 kHz </w:t>
            </w:r>
          </w:p>
        </w:tc>
      </w:tr>
      <w:tr w:rsidR="00E156C3" w:rsidRPr="00AD2ABA" w14:paraId="07BF30D7" w14:textId="77777777" w:rsidTr="00C839AD">
        <w:trPr>
          <w:cantSplit/>
          <w:jc w:val="center"/>
        </w:trPr>
        <w:tc>
          <w:tcPr>
            <w:tcW w:w="1927" w:type="dxa"/>
          </w:tcPr>
          <w:p w14:paraId="6BDD00AD" w14:textId="77777777" w:rsidR="00E156C3" w:rsidRPr="00AD2ABA" w:rsidRDefault="00E156C3" w:rsidP="00C839AD">
            <w:pPr>
              <w:pStyle w:val="TAC"/>
              <w:rPr>
                <w:rFonts w:cs="v5.0.0"/>
                <w:color w:val="000000" w:themeColor="text1"/>
              </w:rPr>
            </w:pPr>
            <w:r w:rsidRPr="00AD2ABA">
              <w:rPr>
                <w:rFonts w:cs="v5.0.0"/>
                <w:color w:val="000000" w:themeColor="text1"/>
              </w:rPr>
              <w:t xml:space="preserve">1 MHz </w:t>
            </w:r>
            <w:r w:rsidRPr="00AD2ABA">
              <w:rPr>
                <w:rFonts w:cs="v5.0.0"/>
                <w:color w:val="000000" w:themeColor="text1"/>
              </w:rPr>
              <w:sym w:font="Symbol" w:char="F0A3"/>
            </w:r>
            <w:r w:rsidRPr="00AD2ABA">
              <w:rPr>
                <w:rFonts w:cs="v5.0.0"/>
                <w:color w:val="000000" w:themeColor="text1"/>
              </w:rPr>
              <w:t xml:space="preserve"> </w:t>
            </w:r>
            <w:r w:rsidRPr="00AD2ABA">
              <w:rPr>
                <w:rFonts w:cs="v5.0.0"/>
                <w:color w:val="000000" w:themeColor="text1"/>
              </w:rPr>
              <w:sym w:font="Symbol" w:char="F044"/>
            </w:r>
            <w:r w:rsidRPr="00AD2ABA">
              <w:rPr>
                <w:rFonts w:cs="v5.0.0"/>
                <w:color w:val="000000" w:themeColor="text1"/>
              </w:rPr>
              <w:t xml:space="preserve">f </w:t>
            </w:r>
            <w:r w:rsidRPr="00AD2ABA">
              <w:rPr>
                <w:color w:val="000000" w:themeColor="text1"/>
              </w:rPr>
              <w:sym w:font="Symbol" w:char="F0A3"/>
            </w:r>
            <w:r w:rsidRPr="00AD2ABA">
              <w:rPr>
                <w:color w:val="000000" w:themeColor="text1"/>
              </w:rPr>
              <w:t xml:space="preserve"> 10 MHz</w:t>
            </w:r>
          </w:p>
        </w:tc>
        <w:tc>
          <w:tcPr>
            <w:tcW w:w="2908" w:type="dxa"/>
          </w:tcPr>
          <w:p w14:paraId="186FCC9C" w14:textId="77777777" w:rsidR="00E156C3" w:rsidRPr="00AD2ABA" w:rsidRDefault="00E156C3" w:rsidP="00C839AD">
            <w:pPr>
              <w:pStyle w:val="TAC"/>
              <w:rPr>
                <w:rFonts w:cs="v5.0.0"/>
                <w:color w:val="000000" w:themeColor="text1"/>
              </w:rPr>
            </w:pPr>
            <w:r w:rsidRPr="00AD2ABA">
              <w:rPr>
                <w:rFonts w:cs="v5.0.0"/>
                <w:color w:val="000000" w:themeColor="text1"/>
              </w:rPr>
              <w:t xml:space="preserve">1.5 MHz </w:t>
            </w:r>
            <w:r w:rsidRPr="00AD2ABA">
              <w:rPr>
                <w:rFonts w:cs="v5.0.0"/>
                <w:color w:val="000000" w:themeColor="text1"/>
              </w:rPr>
              <w:sym w:font="Symbol" w:char="F0A3"/>
            </w:r>
            <w:r w:rsidRPr="00AD2ABA">
              <w:rPr>
                <w:rFonts w:cs="v5.0.0"/>
                <w:color w:val="000000" w:themeColor="text1"/>
              </w:rPr>
              <w:t xml:space="preserve"> f_offset &lt; 10.5</w:t>
            </w:r>
          </w:p>
        </w:tc>
        <w:tc>
          <w:tcPr>
            <w:tcW w:w="3371" w:type="dxa"/>
          </w:tcPr>
          <w:p w14:paraId="1409358C" w14:textId="77777777" w:rsidR="00E156C3" w:rsidRPr="00AD2ABA" w:rsidRDefault="00E156C3" w:rsidP="00C839AD">
            <w:pPr>
              <w:pStyle w:val="TAC"/>
              <w:rPr>
                <w:color w:val="000000" w:themeColor="text1"/>
              </w:rPr>
            </w:pPr>
            <w:r w:rsidRPr="00AD2ABA">
              <w:rPr>
                <w:color w:val="000000" w:themeColor="text1"/>
              </w:rPr>
              <w:t xml:space="preserve">5 -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antRMR900</w:t>
            </w:r>
          </w:p>
        </w:tc>
        <w:tc>
          <w:tcPr>
            <w:tcW w:w="1425" w:type="dxa"/>
          </w:tcPr>
          <w:p w14:paraId="4057EA2A" w14:textId="77777777" w:rsidR="00E156C3" w:rsidRPr="00AD2ABA" w:rsidRDefault="00E156C3" w:rsidP="00C839AD">
            <w:pPr>
              <w:pStyle w:val="TAC"/>
              <w:rPr>
                <w:color w:val="000000" w:themeColor="text1"/>
              </w:rPr>
            </w:pPr>
            <w:r w:rsidRPr="00AD2ABA">
              <w:rPr>
                <w:color w:val="000000" w:themeColor="text1"/>
              </w:rPr>
              <w:t xml:space="preserve">1 MHz </w:t>
            </w:r>
          </w:p>
        </w:tc>
      </w:tr>
    </w:tbl>
    <w:p w14:paraId="4CC16AF1" w14:textId="77777777" w:rsidR="00E156C3" w:rsidRPr="00AD2ABA" w:rsidRDefault="00E156C3" w:rsidP="00E156C3">
      <w:pPr>
        <w:spacing w:after="120"/>
        <w:rPr>
          <w:rFonts w:eastAsia="SimSun"/>
          <w:color w:val="000000" w:themeColor="text1"/>
          <w:szCs w:val="24"/>
          <w:lang w:eastAsia="zh-CN"/>
        </w:rPr>
      </w:pPr>
    </w:p>
    <w:p w14:paraId="33307A4A" w14:textId="77777777" w:rsidR="00E156C3" w:rsidRPr="00AD2ABA" w:rsidRDefault="00E156C3" w:rsidP="00E156C3">
      <w:pPr>
        <w:spacing w:after="120"/>
        <w:rPr>
          <w:rFonts w:eastAsia="SimSun"/>
          <w:color w:val="000000" w:themeColor="text1"/>
          <w:szCs w:val="24"/>
          <w:lang w:eastAsia="zh-CN"/>
        </w:rPr>
      </w:pPr>
      <w:r w:rsidRPr="00AD2ABA">
        <w:rPr>
          <w:rFonts w:eastAsia="SimSun"/>
          <w:color w:val="000000" w:themeColor="text1"/>
          <w:szCs w:val="24"/>
          <w:lang w:eastAsia="zh-CN"/>
        </w:rPr>
        <w:t>where G</w:t>
      </w:r>
      <w:r w:rsidRPr="00AD2ABA">
        <w:rPr>
          <w:rFonts w:eastAsia="SimSun"/>
          <w:color w:val="000000" w:themeColor="text1"/>
          <w:szCs w:val="24"/>
          <w:vertAlign w:val="subscript"/>
          <w:lang w:eastAsia="zh-CN"/>
        </w:rPr>
        <w:t xml:space="preserve">antRMR900 </w:t>
      </w:r>
      <w:r w:rsidRPr="00AD2ABA">
        <w:rPr>
          <w:rFonts w:eastAsia="SimSun"/>
          <w:color w:val="000000" w:themeColor="text1"/>
          <w:szCs w:val="24"/>
          <w:lang w:eastAsia="zh-CN"/>
        </w:rPr>
        <w:t>is the antenna gain of the RMR BS.</w:t>
      </w:r>
    </w:p>
    <w:p w14:paraId="76426FDA" w14:textId="1AF296E7" w:rsidR="00B5171B" w:rsidRPr="002E1216" w:rsidRDefault="00B5171B" w:rsidP="009E1278">
      <w:pPr>
        <w:pStyle w:val="Heading1"/>
        <w:numPr>
          <w:ilvl w:val="0"/>
          <w:numId w:val="2"/>
        </w:numPr>
        <w:overflowPunct w:val="0"/>
        <w:autoSpaceDE w:val="0"/>
        <w:autoSpaceDN w:val="0"/>
        <w:adjustRightInd w:val="0"/>
        <w:textAlignment w:val="baseline"/>
      </w:pPr>
      <w:r w:rsidRPr="002E1216">
        <w:t>References</w:t>
      </w:r>
    </w:p>
    <w:p w14:paraId="02641F81" w14:textId="459A76BF" w:rsidR="00CF4670" w:rsidRDefault="00230CF1" w:rsidP="00230CF1">
      <w:pPr>
        <w:ind w:left="533" w:hanging="533"/>
      </w:pPr>
      <w:r w:rsidRPr="00767A3A">
        <w:t>[1]</w:t>
      </w:r>
      <w:r w:rsidR="00AC443B" w:rsidRPr="00767A3A">
        <w:tab/>
      </w:r>
      <w:r w:rsidR="002E1216" w:rsidRPr="00767A3A">
        <w:t>R4-2115637</w:t>
      </w:r>
      <w:r w:rsidR="00AC443B" w:rsidRPr="00767A3A">
        <w:tab/>
      </w:r>
      <w:r w:rsidR="00767A3A" w:rsidRPr="00767A3A">
        <w:t>WF on BS RF requirements for RMR900 and RMR1900</w:t>
      </w:r>
      <w:r w:rsidR="00AC443B" w:rsidRPr="00767A3A">
        <w:t>, RAN4#100-e</w:t>
      </w:r>
    </w:p>
    <w:p w14:paraId="77CF2687" w14:textId="3112CEDB" w:rsidR="00C43A32" w:rsidRDefault="00C43A32" w:rsidP="00230CF1">
      <w:pPr>
        <w:ind w:left="533" w:hanging="533"/>
      </w:pPr>
      <w:r>
        <w:t>[2]</w:t>
      </w:r>
      <w:r>
        <w:tab/>
        <w:t>ETSI EN 301 908-24</w:t>
      </w:r>
      <w:r>
        <w:tab/>
      </w:r>
    </w:p>
    <w:p w14:paraId="323217C5" w14:textId="15907E5C" w:rsidR="00C43A32" w:rsidRDefault="00C43A32" w:rsidP="00C43A32">
      <w:pPr>
        <w:ind w:left="533" w:hanging="533"/>
      </w:pPr>
      <w:r>
        <w:t>[3]</w:t>
      </w:r>
      <w:r>
        <w:tab/>
        <w:t xml:space="preserve">DEN/MSG-TFES-15-24 work item, </w:t>
      </w:r>
      <w:r w:rsidRPr="00C43A32">
        <w:t>MSG TFES</w:t>
      </w:r>
      <w:r>
        <w:t xml:space="preserve">, </w:t>
      </w:r>
      <w:hyperlink r:id="rId12" w:history="1">
        <w:r w:rsidRPr="002E2406">
          <w:rPr>
            <w:rStyle w:val="Hyperlink"/>
          </w:rPr>
          <w:t>https://portal.etsi.org/webapp/WorkProgram/Report_WorkItem.asp?WKI_ID=54728</w:t>
        </w:r>
      </w:hyperlink>
    </w:p>
    <w:p w14:paraId="634C3C3A" w14:textId="3FA5D504" w:rsidR="001B62C1" w:rsidRDefault="001B62C1" w:rsidP="00C43A32">
      <w:pPr>
        <w:ind w:left="533" w:hanging="533"/>
      </w:pPr>
      <w:r>
        <w:t>[4]</w:t>
      </w:r>
      <w:r>
        <w:tab/>
      </w:r>
      <w:hyperlink r:id="rId13" w:tgtFrame="_blank" w:history="1">
        <w:r>
          <w:rPr>
            <w:rStyle w:val="Hyperlink"/>
          </w:rPr>
          <w:t>TFES(21)000066</w:t>
        </w:r>
      </w:hyperlink>
      <w:r>
        <w:t xml:space="preserve">, </w:t>
      </w:r>
      <w:r w:rsidRPr="001B62C1">
        <w:t>MSGTFES_Resolution Report EN 301 908-13 V13.2.1 for HAS consultants (2nd around)</w:t>
      </w:r>
    </w:p>
    <w:p w14:paraId="57E9E29A" w14:textId="40DB6F5D" w:rsidR="002D73D5" w:rsidRDefault="002D73D5" w:rsidP="002D73D5">
      <w:pPr>
        <w:ind w:left="533" w:hanging="533"/>
      </w:pPr>
      <w:r>
        <w:t>[5]</w:t>
      </w:r>
      <w:r>
        <w:tab/>
      </w:r>
      <w:hyperlink r:id="rId14" w:tgtFrame="_blank" w:history="1">
        <w:r>
          <w:rPr>
            <w:rStyle w:val="Hyperlink"/>
          </w:rPr>
          <w:t>TFES(21)000060</w:t>
        </w:r>
      </w:hyperlink>
      <w:r>
        <w:t>, EY Assessment of REN/MSG-TFES-13-23 under the RED (Second Assessment)</w:t>
      </w:r>
    </w:p>
    <w:p w14:paraId="4099CB70" w14:textId="5F10FEB8" w:rsidR="001F3F32" w:rsidRPr="001F3F32" w:rsidRDefault="001F3F32" w:rsidP="001F3F32">
      <w:pPr>
        <w:ind w:left="533" w:hanging="533"/>
      </w:pPr>
      <w:r>
        <w:t>[6]</w:t>
      </w:r>
      <w:r>
        <w:tab/>
      </w:r>
      <w:r>
        <w:tab/>
      </w:r>
      <w:hyperlink r:id="rId15" w:tgtFrame="_blank" w:history="1">
        <w:r>
          <w:rPr>
            <w:rStyle w:val="Hyperlink"/>
          </w:rPr>
          <w:t>TFES(21)000061</w:t>
        </w:r>
      </w:hyperlink>
      <w:r>
        <w:t>, EY Second Assessment of REN/MSG-TFES-13-24 under the RED</w:t>
      </w:r>
    </w:p>
    <w:p w14:paraId="54809351" w14:textId="2C652DC6" w:rsidR="00630A11" w:rsidRPr="00AD2ABA" w:rsidRDefault="00630A11" w:rsidP="002D73D5">
      <w:pPr>
        <w:ind w:left="533" w:hanging="533"/>
      </w:pPr>
      <w:r>
        <w:t>[</w:t>
      </w:r>
      <w:r w:rsidR="001F3F32">
        <w:t>7</w:t>
      </w:r>
      <w:r>
        <w:t>]</w:t>
      </w:r>
      <w:r>
        <w:tab/>
        <w:t>ECC 20(02)</w:t>
      </w:r>
      <w:r>
        <w:tab/>
      </w:r>
      <w:r w:rsidRPr="00630A11">
        <w:t xml:space="preserve">Harmonised use of the paired </w:t>
      </w:r>
      <w:r w:rsidRPr="00AD2ABA">
        <w:t>frequency bands 874.4-880.0 MHz and 919.4-925.0 MHz and of the unpaired frequency band 1900-1910 MHz for Railway Mobile Radio (RMR), ECC</w:t>
      </w:r>
    </w:p>
    <w:p w14:paraId="038A754C" w14:textId="77C335E7" w:rsidR="00EC42F4" w:rsidRPr="00AD2ABA" w:rsidRDefault="00EC42F4" w:rsidP="00EC42F4">
      <w:pPr>
        <w:ind w:left="533" w:hanging="533"/>
      </w:pPr>
      <w:r w:rsidRPr="00AD2ABA">
        <w:t>[8]</w:t>
      </w:r>
      <w:r w:rsidRPr="00AD2ABA">
        <w:tab/>
        <w:t>R4-2113749</w:t>
      </w:r>
      <w:r w:rsidRPr="00AD2ABA">
        <w:tab/>
        <w:t>RMR 900 MHz - BS RF, RAN4#100-e</w:t>
      </w:r>
    </w:p>
    <w:p w14:paraId="23897B99" w14:textId="59076E6F" w:rsidR="0039031F" w:rsidRDefault="0039031F" w:rsidP="002D73D5">
      <w:pPr>
        <w:ind w:left="533" w:hanging="533"/>
      </w:pPr>
      <w:r w:rsidRPr="00AD2ABA">
        <w:t>[10]</w:t>
      </w:r>
      <w:r w:rsidRPr="00AD2ABA">
        <w:tab/>
        <w:t>R4-2115790</w:t>
      </w:r>
      <w:r w:rsidRPr="00AD2ABA">
        <w:tab/>
        <w:t>Email discussion summary for [100-e][317] RAIL</w:t>
      </w:r>
      <w:r w:rsidRPr="0039031F">
        <w:t>_900_1900MHz_BSRF</w:t>
      </w:r>
    </w:p>
    <w:p w14:paraId="64F0FCFC" w14:textId="693B7D85" w:rsidR="000D4B8E" w:rsidRDefault="000D4B8E" w:rsidP="002D73D5">
      <w:pPr>
        <w:ind w:left="533" w:hanging="533"/>
      </w:pPr>
      <w:r>
        <w:t>[11]</w:t>
      </w:r>
      <w:r>
        <w:tab/>
      </w:r>
      <w:r>
        <w:tab/>
      </w:r>
      <w:r w:rsidRPr="000D4B8E">
        <w:t>RP-211495</w:t>
      </w:r>
      <w:r>
        <w:tab/>
        <w:t>I</w:t>
      </w:r>
      <w:r w:rsidRPr="00565F7F">
        <w:t>ntroduction of</w:t>
      </w:r>
      <w:r>
        <w:t xml:space="preserve"> 900MHz NR band for Europe for</w:t>
      </w:r>
      <w:r w:rsidRPr="00565F7F">
        <w:t xml:space="preserve"> </w:t>
      </w:r>
      <w:r>
        <w:t>Rail Mobile Radio (RMR)</w:t>
      </w:r>
    </w:p>
    <w:sectPr w:rsidR="000D4B8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7ADDB" w14:textId="77777777" w:rsidR="00E050D9" w:rsidRDefault="00E050D9">
      <w:r>
        <w:separator/>
      </w:r>
    </w:p>
  </w:endnote>
  <w:endnote w:type="continuationSeparator" w:id="0">
    <w:p w14:paraId="344A81DA" w14:textId="77777777" w:rsidR="00E050D9" w:rsidRDefault="00E0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65104" w14:textId="77777777" w:rsidR="00E050D9" w:rsidRDefault="00E050D9">
      <w:r>
        <w:separator/>
      </w:r>
    </w:p>
  </w:footnote>
  <w:footnote w:type="continuationSeparator" w:id="0">
    <w:p w14:paraId="13D7607E" w14:textId="77777777" w:rsidR="00E050D9" w:rsidRDefault="00E050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112.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6A63190"/>
    <w:multiLevelType w:val="hybridMultilevel"/>
    <w:tmpl w:val="DF20858E"/>
    <w:lvl w:ilvl="0" w:tplc="C5FE4E28">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61961"/>
    <w:multiLevelType w:val="hybridMultilevel"/>
    <w:tmpl w:val="12A6E14E"/>
    <w:lvl w:ilvl="0" w:tplc="E1E24D1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C9708F"/>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E33D86"/>
    <w:multiLevelType w:val="hybridMultilevel"/>
    <w:tmpl w:val="B2561644"/>
    <w:lvl w:ilvl="0" w:tplc="AD1E07C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5E74AA8"/>
    <w:multiLevelType w:val="hybridMultilevel"/>
    <w:tmpl w:val="BAE092C0"/>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467EEA"/>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82599"/>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83BD4"/>
    <w:multiLevelType w:val="hybridMultilevel"/>
    <w:tmpl w:val="D6622CB0"/>
    <w:lvl w:ilvl="0" w:tplc="3EC479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9"/>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5"/>
  </w:num>
  <w:num w:numId="9">
    <w:abstractNumId w:val="8"/>
  </w:num>
  <w:num w:numId="10">
    <w:abstractNumId w:val="5"/>
  </w:num>
  <w:num w:numId="11">
    <w:abstractNumId w:val="6"/>
  </w:num>
  <w:num w:numId="12">
    <w:abstractNumId w:val="23"/>
  </w:num>
  <w:num w:numId="13">
    <w:abstractNumId w:val="12"/>
  </w:num>
  <w:num w:numId="14">
    <w:abstractNumId w:val="22"/>
  </w:num>
  <w:num w:numId="15">
    <w:abstractNumId w:val="28"/>
  </w:num>
  <w:num w:numId="16">
    <w:abstractNumId w:val="11"/>
  </w:num>
  <w:num w:numId="17">
    <w:abstractNumId w:val="20"/>
  </w:num>
  <w:num w:numId="18">
    <w:abstractNumId w:val="0"/>
  </w:num>
  <w:num w:numId="19">
    <w:abstractNumId w:val="42"/>
  </w:num>
  <w:num w:numId="20">
    <w:abstractNumId w:val="7"/>
  </w:num>
  <w:num w:numId="21">
    <w:abstractNumId w:val="18"/>
  </w:num>
  <w:num w:numId="22">
    <w:abstractNumId w:val="17"/>
  </w:num>
  <w:num w:numId="23">
    <w:abstractNumId w:val="16"/>
  </w:num>
  <w:num w:numId="24">
    <w:abstractNumId w:val="46"/>
  </w:num>
  <w:num w:numId="25">
    <w:abstractNumId w:val="13"/>
  </w:num>
  <w:num w:numId="26">
    <w:abstractNumId w:val="19"/>
  </w:num>
  <w:num w:numId="27">
    <w:abstractNumId w:val="34"/>
  </w:num>
  <w:num w:numId="28">
    <w:abstractNumId w:val="1"/>
  </w:num>
  <w:num w:numId="29">
    <w:abstractNumId w:val="21"/>
  </w:num>
  <w:num w:numId="30">
    <w:abstractNumId w:val="37"/>
  </w:num>
  <w:num w:numId="31">
    <w:abstractNumId w:val="30"/>
  </w:num>
  <w:num w:numId="32">
    <w:abstractNumId w:val="44"/>
  </w:num>
  <w:num w:numId="33">
    <w:abstractNumId w:val="4"/>
  </w:num>
  <w:num w:numId="34">
    <w:abstractNumId w:val="26"/>
  </w:num>
  <w:num w:numId="35">
    <w:abstractNumId w:val="43"/>
  </w:num>
  <w:num w:numId="36">
    <w:abstractNumId w:val="3"/>
  </w:num>
  <w:num w:numId="37">
    <w:abstractNumId w:val="33"/>
  </w:num>
  <w:num w:numId="38">
    <w:abstractNumId w:val="32"/>
  </w:num>
  <w:num w:numId="39">
    <w:abstractNumId w:val="2"/>
  </w:num>
  <w:num w:numId="40">
    <w:abstractNumId w:val="45"/>
  </w:num>
  <w:num w:numId="41">
    <w:abstractNumId w:val="39"/>
  </w:num>
  <w:num w:numId="42">
    <w:abstractNumId w:val="40"/>
  </w:num>
  <w:num w:numId="43">
    <w:abstractNumId w:val="24"/>
  </w:num>
  <w:num w:numId="44">
    <w:abstractNumId w:val="31"/>
  </w:num>
  <w:num w:numId="45">
    <w:abstractNumId w:val="10"/>
  </w:num>
  <w:num w:numId="46">
    <w:abstractNumId w:val="41"/>
  </w:num>
  <w:num w:numId="47">
    <w:abstractNumId w:val="36"/>
  </w:num>
  <w:num w:numId="48">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191D"/>
    <w:rsid w:val="00021A48"/>
    <w:rsid w:val="000266A0"/>
    <w:rsid w:val="00026FA5"/>
    <w:rsid w:val="00031881"/>
    <w:rsid w:val="00031C1D"/>
    <w:rsid w:val="000322CD"/>
    <w:rsid w:val="00034CE8"/>
    <w:rsid w:val="0003637D"/>
    <w:rsid w:val="00036F4C"/>
    <w:rsid w:val="00041A76"/>
    <w:rsid w:val="00041F71"/>
    <w:rsid w:val="000425D2"/>
    <w:rsid w:val="0005554A"/>
    <w:rsid w:val="00056887"/>
    <w:rsid w:val="000610D1"/>
    <w:rsid w:val="00062595"/>
    <w:rsid w:val="0006715B"/>
    <w:rsid w:val="000671EE"/>
    <w:rsid w:val="00072C56"/>
    <w:rsid w:val="00073ED1"/>
    <w:rsid w:val="0007612B"/>
    <w:rsid w:val="000814FC"/>
    <w:rsid w:val="00085221"/>
    <w:rsid w:val="00090437"/>
    <w:rsid w:val="00091216"/>
    <w:rsid w:val="00093E7E"/>
    <w:rsid w:val="00094CDD"/>
    <w:rsid w:val="000960FB"/>
    <w:rsid w:val="000A036B"/>
    <w:rsid w:val="000A2715"/>
    <w:rsid w:val="000A7DD0"/>
    <w:rsid w:val="000B131D"/>
    <w:rsid w:val="000B2E7E"/>
    <w:rsid w:val="000B58A9"/>
    <w:rsid w:val="000B5956"/>
    <w:rsid w:val="000C2FE3"/>
    <w:rsid w:val="000C34F6"/>
    <w:rsid w:val="000C3A9E"/>
    <w:rsid w:val="000C3F3C"/>
    <w:rsid w:val="000C6E1F"/>
    <w:rsid w:val="000D435B"/>
    <w:rsid w:val="000D4B8E"/>
    <w:rsid w:val="000D5B15"/>
    <w:rsid w:val="000D6CFC"/>
    <w:rsid w:val="000D7234"/>
    <w:rsid w:val="000D7CB9"/>
    <w:rsid w:val="000E0032"/>
    <w:rsid w:val="000E1B24"/>
    <w:rsid w:val="000E330F"/>
    <w:rsid w:val="000E3591"/>
    <w:rsid w:val="000E51ED"/>
    <w:rsid w:val="000F03AE"/>
    <w:rsid w:val="000F5829"/>
    <w:rsid w:val="000F6DB2"/>
    <w:rsid w:val="000F7153"/>
    <w:rsid w:val="00101B3D"/>
    <w:rsid w:val="00103185"/>
    <w:rsid w:val="001044A2"/>
    <w:rsid w:val="001047B7"/>
    <w:rsid w:val="00105A80"/>
    <w:rsid w:val="001066DE"/>
    <w:rsid w:val="0010729F"/>
    <w:rsid w:val="0011188F"/>
    <w:rsid w:val="00115A5D"/>
    <w:rsid w:val="001208C3"/>
    <w:rsid w:val="001224D8"/>
    <w:rsid w:val="00123289"/>
    <w:rsid w:val="00124030"/>
    <w:rsid w:val="001269BC"/>
    <w:rsid w:val="001305C8"/>
    <w:rsid w:val="00132940"/>
    <w:rsid w:val="001335D7"/>
    <w:rsid w:val="00133E73"/>
    <w:rsid w:val="00135854"/>
    <w:rsid w:val="00136F5C"/>
    <w:rsid w:val="001403F5"/>
    <w:rsid w:val="00144609"/>
    <w:rsid w:val="001500C9"/>
    <w:rsid w:val="00151659"/>
    <w:rsid w:val="001528E3"/>
    <w:rsid w:val="00153528"/>
    <w:rsid w:val="001568A9"/>
    <w:rsid w:val="001604CD"/>
    <w:rsid w:val="001621D7"/>
    <w:rsid w:val="001642D5"/>
    <w:rsid w:val="00164947"/>
    <w:rsid w:val="0017037D"/>
    <w:rsid w:val="00171DF3"/>
    <w:rsid w:val="00172076"/>
    <w:rsid w:val="0017459D"/>
    <w:rsid w:val="00175731"/>
    <w:rsid w:val="001759BA"/>
    <w:rsid w:val="001761B2"/>
    <w:rsid w:val="00177627"/>
    <w:rsid w:val="00191FD0"/>
    <w:rsid w:val="001950BE"/>
    <w:rsid w:val="001A08AA"/>
    <w:rsid w:val="001A0C53"/>
    <w:rsid w:val="001A3120"/>
    <w:rsid w:val="001A51E3"/>
    <w:rsid w:val="001A5D14"/>
    <w:rsid w:val="001A7E04"/>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6383"/>
    <w:rsid w:val="00274E1A"/>
    <w:rsid w:val="00275C58"/>
    <w:rsid w:val="0027731D"/>
    <w:rsid w:val="00277A5A"/>
    <w:rsid w:val="002806BB"/>
    <w:rsid w:val="002810D4"/>
    <w:rsid w:val="00282213"/>
    <w:rsid w:val="00285262"/>
    <w:rsid w:val="002867EC"/>
    <w:rsid w:val="00287385"/>
    <w:rsid w:val="0028752F"/>
    <w:rsid w:val="0029016E"/>
    <w:rsid w:val="00294CB9"/>
    <w:rsid w:val="00295FB6"/>
    <w:rsid w:val="00296077"/>
    <w:rsid w:val="002A2DC3"/>
    <w:rsid w:val="002B59B7"/>
    <w:rsid w:val="002B5B77"/>
    <w:rsid w:val="002C1909"/>
    <w:rsid w:val="002C1ACE"/>
    <w:rsid w:val="002C2331"/>
    <w:rsid w:val="002C6647"/>
    <w:rsid w:val="002C66F7"/>
    <w:rsid w:val="002D0235"/>
    <w:rsid w:val="002D64B4"/>
    <w:rsid w:val="002D73D5"/>
    <w:rsid w:val="002E1216"/>
    <w:rsid w:val="002E7C37"/>
    <w:rsid w:val="002F4093"/>
    <w:rsid w:val="002F4BAA"/>
    <w:rsid w:val="002F6239"/>
    <w:rsid w:val="00300F14"/>
    <w:rsid w:val="00303353"/>
    <w:rsid w:val="00304D91"/>
    <w:rsid w:val="003076EE"/>
    <w:rsid w:val="00307EEA"/>
    <w:rsid w:val="00307FE3"/>
    <w:rsid w:val="00312074"/>
    <w:rsid w:val="003141E7"/>
    <w:rsid w:val="0031533B"/>
    <w:rsid w:val="003206A2"/>
    <w:rsid w:val="0032343E"/>
    <w:rsid w:val="00323DBD"/>
    <w:rsid w:val="00324C71"/>
    <w:rsid w:val="003252D8"/>
    <w:rsid w:val="00326BC2"/>
    <w:rsid w:val="00327A96"/>
    <w:rsid w:val="00330F93"/>
    <w:rsid w:val="003324C1"/>
    <w:rsid w:val="00332D0D"/>
    <w:rsid w:val="0033563F"/>
    <w:rsid w:val="00337528"/>
    <w:rsid w:val="0034003D"/>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40BB1"/>
    <w:rsid w:val="004415FE"/>
    <w:rsid w:val="00441DBF"/>
    <w:rsid w:val="00443021"/>
    <w:rsid w:val="0044356E"/>
    <w:rsid w:val="00444225"/>
    <w:rsid w:val="004460F4"/>
    <w:rsid w:val="00450ADA"/>
    <w:rsid w:val="004534A0"/>
    <w:rsid w:val="00456E06"/>
    <w:rsid w:val="004639EE"/>
    <w:rsid w:val="004654EC"/>
    <w:rsid w:val="0046645E"/>
    <w:rsid w:val="00472E74"/>
    <w:rsid w:val="004836DA"/>
    <w:rsid w:val="00483FD9"/>
    <w:rsid w:val="00486547"/>
    <w:rsid w:val="00494025"/>
    <w:rsid w:val="004975B2"/>
    <w:rsid w:val="004977A8"/>
    <w:rsid w:val="00497AAC"/>
    <w:rsid w:val="004A17C7"/>
    <w:rsid w:val="004A202D"/>
    <w:rsid w:val="004A2F7C"/>
    <w:rsid w:val="004A3423"/>
    <w:rsid w:val="004A398B"/>
    <w:rsid w:val="004A46B6"/>
    <w:rsid w:val="004A6B8C"/>
    <w:rsid w:val="004B3A0A"/>
    <w:rsid w:val="004B5C8E"/>
    <w:rsid w:val="004B73DB"/>
    <w:rsid w:val="004C2695"/>
    <w:rsid w:val="004C3CE5"/>
    <w:rsid w:val="004C4342"/>
    <w:rsid w:val="004D71B0"/>
    <w:rsid w:val="004D7A3C"/>
    <w:rsid w:val="004D7E41"/>
    <w:rsid w:val="004E08F3"/>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56B76"/>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696"/>
    <w:rsid w:val="005D1371"/>
    <w:rsid w:val="005D1D8B"/>
    <w:rsid w:val="005E3ADA"/>
    <w:rsid w:val="005E3BCA"/>
    <w:rsid w:val="005E49CA"/>
    <w:rsid w:val="005E6887"/>
    <w:rsid w:val="005F20FD"/>
    <w:rsid w:val="005F4883"/>
    <w:rsid w:val="00600464"/>
    <w:rsid w:val="006073B3"/>
    <w:rsid w:val="00611A2C"/>
    <w:rsid w:val="00614C3C"/>
    <w:rsid w:val="00615C29"/>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70496"/>
    <w:rsid w:val="006721A9"/>
    <w:rsid w:val="00675687"/>
    <w:rsid w:val="0068057B"/>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3034"/>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8144D"/>
    <w:rsid w:val="007862FC"/>
    <w:rsid w:val="00787CE3"/>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03EE"/>
    <w:rsid w:val="00800744"/>
    <w:rsid w:val="008026AC"/>
    <w:rsid w:val="00802E9E"/>
    <w:rsid w:val="0080368A"/>
    <w:rsid w:val="00803ECC"/>
    <w:rsid w:val="00803F95"/>
    <w:rsid w:val="00805E3A"/>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40B14"/>
    <w:rsid w:val="00946169"/>
    <w:rsid w:val="009472CE"/>
    <w:rsid w:val="0094754B"/>
    <w:rsid w:val="00951AE4"/>
    <w:rsid w:val="00952FA0"/>
    <w:rsid w:val="0095460F"/>
    <w:rsid w:val="00960B00"/>
    <w:rsid w:val="00961F97"/>
    <w:rsid w:val="00965659"/>
    <w:rsid w:val="0096617A"/>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660D"/>
    <w:rsid w:val="00A40EC8"/>
    <w:rsid w:val="00A42AFC"/>
    <w:rsid w:val="00A433AA"/>
    <w:rsid w:val="00A435B4"/>
    <w:rsid w:val="00A4425E"/>
    <w:rsid w:val="00A47B15"/>
    <w:rsid w:val="00A535BB"/>
    <w:rsid w:val="00A5625D"/>
    <w:rsid w:val="00A566D8"/>
    <w:rsid w:val="00A623E9"/>
    <w:rsid w:val="00A63A9C"/>
    <w:rsid w:val="00A65439"/>
    <w:rsid w:val="00A712D9"/>
    <w:rsid w:val="00A72864"/>
    <w:rsid w:val="00A7536B"/>
    <w:rsid w:val="00A759B2"/>
    <w:rsid w:val="00A76C5E"/>
    <w:rsid w:val="00A81B15"/>
    <w:rsid w:val="00A835D7"/>
    <w:rsid w:val="00A851F9"/>
    <w:rsid w:val="00A85DBC"/>
    <w:rsid w:val="00A9285E"/>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ABA"/>
    <w:rsid w:val="00AD2C26"/>
    <w:rsid w:val="00AD49F1"/>
    <w:rsid w:val="00AD6C47"/>
    <w:rsid w:val="00AD6E1C"/>
    <w:rsid w:val="00AD7B11"/>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93D"/>
    <w:rsid w:val="00B454BB"/>
    <w:rsid w:val="00B5171B"/>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3A23"/>
    <w:rsid w:val="00BC47D8"/>
    <w:rsid w:val="00BC4841"/>
    <w:rsid w:val="00BC658E"/>
    <w:rsid w:val="00BC790D"/>
    <w:rsid w:val="00BD17B8"/>
    <w:rsid w:val="00BD3654"/>
    <w:rsid w:val="00BD417D"/>
    <w:rsid w:val="00BD6420"/>
    <w:rsid w:val="00BD6F93"/>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274"/>
    <w:rsid w:val="00C33600"/>
    <w:rsid w:val="00C34350"/>
    <w:rsid w:val="00C34B0C"/>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5089"/>
    <w:rsid w:val="00C72303"/>
    <w:rsid w:val="00C72631"/>
    <w:rsid w:val="00C73069"/>
    <w:rsid w:val="00C732D5"/>
    <w:rsid w:val="00C7439D"/>
    <w:rsid w:val="00C75CA7"/>
    <w:rsid w:val="00C80450"/>
    <w:rsid w:val="00C81249"/>
    <w:rsid w:val="00C8319E"/>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E1BE6"/>
    <w:rsid w:val="00CE2F60"/>
    <w:rsid w:val="00CE498B"/>
    <w:rsid w:val="00CE5967"/>
    <w:rsid w:val="00CE5CCC"/>
    <w:rsid w:val="00CE627D"/>
    <w:rsid w:val="00CE6E30"/>
    <w:rsid w:val="00CF3861"/>
    <w:rsid w:val="00CF4670"/>
    <w:rsid w:val="00CF61C0"/>
    <w:rsid w:val="00CF7012"/>
    <w:rsid w:val="00CF7BED"/>
    <w:rsid w:val="00D005DC"/>
    <w:rsid w:val="00D030A6"/>
    <w:rsid w:val="00D04E92"/>
    <w:rsid w:val="00D115EA"/>
    <w:rsid w:val="00D122C0"/>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A0F3D"/>
    <w:rsid w:val="00DA4E6B"/>
    <w:rsid w:val="00DB07C0"/>
    <w:rsid w:val="00DB71ED"/>
    <w:rsid w:val="00DC0640"/>
    <w:rsid w:val="00DC47DD"/>
    <w:rsid w:val="00DC74D9"/>
    <w:rsid w:val="00DD0C2C"/>
    <w:rsid w:val="00DD4490"/>
    <w:rsid w:val="00DD67E4"/>
    <w:rsid w:val="00DE10B2"/>
    <w:rsid w:val="00DF0BD9"/>
    <w:rsid w:val="00DF240E"/>
    <w:rsid w:val="00DF3AAB"/>
    <w:rsid w:val="00DF4787"/>
    <w:rsid w:val="00DF7083"/>
    <w:rsid w:val="00E050D9"/>
    <w:rsid w:val="00E100F7"/>
    <w:rsid w:val="00E12420"/>
    <w:rsid w:val="00E12EB7"/>
    <w:rsid w:val="00E13055"/>
    <w:rsid w:val="00E13A4A"/>
    <w:rsid w:val="00E156C3"/>
    <w:rsid w:val="00E21BC6"/>
    <w:rsid w:val="00E24717"/>
    <w:rsid w:val="00E24FE0"/>
    <w:rsid w:val="00E253A9"/>
    <w:rsid w:val="00E25C05"/>
    <w:rsid w:val="00E31856"/>
    <w:rsid w:val="00E3585D"/>
    <w:rsid w:val="00E3644A"/>
    <w:rsid w:val="00E417C4"/>
    <w:rsid w:val="00E41B0B"/>
    <w:rsid w:val="00E42B42"/>
    <w:rsid w:val="00E43AD7"/>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5B2E"/>
    <w:rsid w:val="00E96009"/>
    <w:rsid w:val="00E96535"/>
    <w:rsid w:val="00EA3C24"/>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565"/>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718A"/>
    <w:rsid w:val="00F67E92"/>
    <w:rsid w:val="00F70DC1"/>
    <w:rsid w:val="00F72C4C"/>
    <w:rsid w:val="00F75719"/>
    <w:rsid w:val="00F821F0"/>
    <w:rsid w:val="00F83094"/>
    <w:rsid w:val="00F831B6"/>
    <w:rsid w:val="00F8373B"/>
    <w:rsid w:val="00F85588"/>
    <w:rsid w:val="00F859B5"/>
    <w:rsid w:val="00F91B11"/>
    <w:rsid w:val="00F91D25"/>
    <w:rsid w:val="00F91EC0"/>
    <w:rsid w:val="00F926AF"/>
    <w:rsid w:val="00FA3290"/>
    <w:rsid w:val="00FA5865"/>
    <w:rsid w:val="00FB374B"/>
    <w:rsid w:val="00FB7064"/>
    <w:rsid w:val="00FC051F"/>
    <w:rsid w:val="00FC2177"/>
    <w:rsid w:val="00FC3C79"/>
    <w:rsid w:val="00FC4C48"/>
    <w:rsid w:val="00FC515B"/>
    <w:rsid w:val="00FC5E1A"/>
    <w:rsid w:val="00FC7BFC"/>
    <w:rsid w:val="00FD3D48"/>
    <w:rsid w:val="00FD5616"/>
    <w:rsid w:val="00FD7BE8"/>
    <w:rsid w:val="00FE0763"/>
    <w:rsid w:val="00FE0E93"/>
    <w:rsid w:val="00FE4CA6"/>
    <w:rsid w:val="00FE689E"/>
    <w:rsid w:val="00FE694F"/>
    <w:rsid w:val="00FF2624"/>
    <w:rsid w:val="00FF2A23"/>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box.etsi.org/msg/tfes/05-CONTRIBUTIONS/2021/TFES(21)000066_MSGTFES_Resolution_Report_EN_301_908-13_V13_2_1_for_HAS_cons.docx"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etsi.org/webapp/WorkProgram/Report_WorkItem.asp?WKI_ID=54728"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yperlink" Target="https://docbox.etsi.org/msg/tfes/05-CONTRIBUTIONS/2021/TFES(21)000061_EY_Second_Assessment_of_REN_MSG-TFES-13-24_under_the_RED.zip" TargetMode="Externa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yperlink" Target="https://docbox.etsi.org/msg/tfes/05-CONTRIBUTIONS/2021/TFES(21)000060_EY_Second_Assessment_of_REN_MSG-TFES-13-23_under_the_RED.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D9EEA-32D0-4E6F-8045-EFE53441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2544</Words>
  <Characters>14507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17017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5</cp:revision>
  <dcterms:created xsi:type="dcterms:W3CDTF">2021-10-22T15:41:00Z</dcterms:created>
  <dcterms:modified xsi:type="dcterms:W3CDTF">2021-10-22T15:43:00Z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1634888259</vt:lpwstr>
  </property>
</Properties>
</file>