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9A4B" w14:textId="42448921" w:rsidR="00BD5C8D" w:rsidRDefault="00BD5C8D">
      <w:pPr>
        <w:spacing w:after="0"/>
      </w:pPr>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10DE7ABB"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r w:rsidR="00D846DC">
              <w:t>1</w:t>
            </w:r>
            <w:r w:rsidRPr="009027B0">
              <w:t>.</w:t>
            </w:r>
            <w:r w:rsidR="00D846DC">
              <w:t>0</w:t>
            </w:r>
            <w:r w:rsidRPr="009027B0">
              <w:t>.</w:t>
            </w:r>
            <w:bookmarkEnd w:id="3"/>
            <w:r w:rsidR="005C5BA5" w:rsidRPr="009027B0">
              <w:t>0</w:t>
            </w:r>
            <w:r w:rsidRPr="009027B0">
              <w:t xml:space="preserve"> </w:t>
            </w:r>
            <w:r w:rsidRPr="009027B0">
              <w:rPr>
                <w:sz w:val="32"/>
              </w:rPr>
              <w:t>(</w:t>
            </w:r>
            <w:bookmarkStart w:id="4" w:name="issueDate"/>
            <w:r w:rsidR="005C5BA5" w:rsidRPr="009027B0">
              <w:rPr>
                <w:sz w:val="32"/>
              </w:rPr>
              <w:t>2021</w:t>
            </w:r>
            <w:r w:rsidRPr="009027B0">
              <w:rPr>
                <w:sz w:val="32"/>
              </w:rPr>
              <w:t>-</w:t>
            </w:r>
            <w:bookmarkEnd w:id="4"/>
            <w:r w:rsidR="005C5BA5" w:rsidRPr="009027B0">
              <w:rPr>
                <w:sz w:val="32"/>
              </w:rPr>
              <w:t>0</w:t>
            </w:r>
            <w:r w:rsidR="000C4383">
              <w:rPr>
                <w:sz w:val="32"/>
              </w:rPr>
              <w:t>8</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5" w:name="spectype2"/>
            <w:r w:rsidR="00D57972" w:rsidRPr="009027B0">
              <w:t>Report</w:t>
            </w:r>
            <w:bookmarkEnd w:id="5"/>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 xml:space="preserve">3rd Generation Partnership </w:t>
            </w:r>
            <w:proofErr w:type="gramStart"/>
            <w:r w:rsidRPr="009027B0">
              <w:t>Project;</w:t>
            </w:r>
            <w:proofErr w:type="gramEnd"/>
          </w:p>
          <w:p w14:paraId="73287884" w14:textId="515B96D2" w:rsidR="004F0988" w:rsidRPr="009027B0" w:rsidRDefault="004F0988" w:rsidP="00133525">
            <w:pPr>
              <w:pStyle w:val="ZT"/>
              <w:framePr w:wrap="auto" w:hAnchor="text" w:yAlign="inline"/>
            </w:pPr>
            <w:r w:rsidRPr="009027B0">
              <w:t xml:space="preserve">Technical Specification Group </w:t>
            </w:r>
            <w:bookmarkStart w:id="6" w:name="specTitle"/>
            <w:r w:rsidR="00143FA5" w:rsidRPr="009027B0">
              <w:t xml:space="preserve">Radio Access </w:t>
            </w:r>
            <w:proofErr w:type="gramStart"/>
            <w:r w:rsidR="00143FA5" w:rsidRPr="009027B0">
              <w:t>Network</w:t>
            </w:r>
            <w:r w:rsidRPr="009027B0">
              <w:t>;</w:t>
            </w:r>
            <w:proofErr w:type="gramEnd"/>
          </w:p>
          <w:p w14:paraId="72A45729" w14:textId="172FEF15" w:rsidR="004F0988" w:rsidRPr="009027B0" w:rsidRDefault="00143FA5" w:rsidP="00133525">
            <w:pPr>
              <w:pStyle w:val="ZT"/>
              <w:framePr w:wrap="auto" w:hAnchor="text" w:yAlign="inline"/>
            </w:pPr>
            <w:proofErr w:type="gramStart"/>
            <w:r w:rsidRPr="009027B0">
              <w:t>NR</w:t>
            </w:r>
            <w:r w:rsidR="004F0988" w:rsidRPr="009027B0">
              <w:t>;</w:t>
            </w:r>
            <w:proofErr w:type="gramEnd"/>
          </w:p>
          <w:p w14:paraId="25B0BFCD" w14:textId="7C3D8505" w:rsidR="00062023" w:rsidRPr="009027B0" w:rsidRDefault="004F0AB3" w:rsidP="00133525">
            <w:pPr>
              <w:pStyle w:val="ZT"/>
              <w:framePr w:wrap="auto" w:hAnchor="text" w:yAlign="inline"/>
            </w:pPr>
            <w:r w:rsidRPr="004F0AB3">
              <w:rPr>
                <w:lang w:eastAsia="ja-JP"/>
              </w:rPr>
              <w:t xml:space="preserve">Study on extended 600MHz NR </w:t>
            </w:r>
            <w:proofErr w:type="gramStart"/>
            <w:r w:rsidRPr="004F0AB3">
              <w:rPr>
                <w:lang w:eastAsia="ja-JP"/>
              </w:rPr>
              <w:t>band</w:t>
            </w:r>
            <w:r w:rsidR="00062023" w:rsidRPr="009027B0">
              <w:t>;</w:t>
            </w:r>
            <w:proofErr w:type="gramEnd"/>
          </w:p>
          <w:bookmarkEnd w:id="6"/>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7" w:name="specRelease"/>
            <w:r w:rsidRPr="009027B0">
              <w:rPr>
                <w:rStyle w:val="ZGSM"/>
              </w:rPr>
              <w:t>17</w:t>
            </w:r>
            <w:bookmarkEnd w:id="7"/>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8"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0"/>
    </w:tbl>
    <w:p w14:paraId="6EF3EB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0"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398618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3" w:name="copyrightDate"/>
            <w:r w:rsidRPr="00516571">
              <w:rPr>
                <w:noProof/>
                <w:sz w:val="18"/>
              </w:rPr>
              <w:t>20</w:t>
            </w:r>
            <w:bookmarkEnd w:id="13"/>
            <w:r w:rsidR="00516571" w:rsidRPr="00516571">
              <w:rPr>
                <w:noProof/>
                <w:sz w:val="18"/>
              </w:rPr>
              <w:t>2</w:t>
            </w:r>
            <w:r w:rsidR="00516571">
              <w:rPr>
                <w:noProof/>
                <w:sz w:val="18"/>
              </w:rPr>
              <w:t>1</w:t>
            </w:r>
            <w:r w:rsidRPr="00133525">
              <w:rPr>
                <w:noProof/>
                <w:sz w:val="18"/>
              </w:rPr>
              <w:t>, 3GPP Organizational Partners (ARIB, ATIS, CCSA, ETSI, TSDSI, TTA, TTC).</w:t>
            </w:r>
            <w:bookmarkStart w:id="14" w:name="copyrightaddon"/>
            <w:bookmarkEnd w:id="14"/>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F507D02" w14:textId="77777777" w:rsidR="00E16509" w:rsidRDefault="00E16509" w:rsidP="00133525"/>
        </w:tc>
      </w:tr>
      <w:bookmarkEnd w:id="10"/>
    </w:tbl>
    <w:p w14:paraId="27000B3F" w14:textId="77777777" w:rsidR="00080512" w:rsidRPr="004D3578" w:rsidRDefault="00080512">
      <w:pPr>
        <w:pStyle w:val="TT"/>
      </w:pPr>
      <w:r w:rsidRPr="004D3578">
        <w:br w:type="page"/>
      </w:r>
      <w:bookmarkStart w:id="15" w:name="tableOfContents"/>
      <w:bookmarkEnd w:id="15"/>
      <w:r w:rsidRPr="004D3578">
        <w:lastRenderedPageBreak/>
        <w:t>Contents</w:t>
      </w:r>
    </w:p>
    <w:p w14:paraId="255F324B" w14:textId="4B81F375" w:rsidR="00D75E9D" w:rsidRDefault="004D3578">
      <w:pPr>
        <w:pStyle w:val="TOC1"/>
        <w:rPr>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r w:rsidR="00D75E9D">
        <w:t>Foreword</w:t>
      </w:r>
      <w:r w:rsidR="00D75E9D">
        <w:tab/>
      </w:r>
      <w:r w:rsidR="00D75E9D">
        <w:fldChar w:fldCharType="begin"/>
      </w:r>
      <w:r w:rsidR="00D75E9D">
        <w:instrText xml:space="preserve"> PAGEREF _Toc81297399 \h </w:instrText>
      </w:r>
      <w:r w:rsidR="00D75E9D">
        <w:fldChar w:fldCharType="separate"/>
      </w:r>
      <w:r w:rsidR="00D75E9D">
        <w:t>4</w:t>
      </w:r>
      <w:r w:rsidR="00D75E9D">
        <w:fldChar w:fldCharType="end"/>
      </w:r>
    </w:p>
    <w:p w14:paraId="50191E65" w14:textId="4832A3BA" w:rsidR="00D75E9D" w:rsidRDefault="00D75E9D">
      <w:pPr>
        <w:pStyle w:val="TOC1"/>
        <w:rPr>
          <w:rFonts w:asciiTheme="minorHAnsi" w:eastAsiaTheme="minorEastAsia" w:hAnsiTheme="minorHAnsi" w:cstheme="minorBidi"/>
          <w:szCs w:val="22"/>
          <w:lang w:val="en-NZ" w:eastAsia="en-NZ"/>
        </w:rPr>
      </w:pPr>
      <w:r>
        <w:t>1</w:t>
      </w:r>
      <w:r>
        <w:rPr>
          <w:rFonts w:asciiTheme="minorHAnsi" w:eastAsiaTheme="minorEastAsia" w:hAnsiTheme="minorHAnsi" w:cstheme="minorBidi"/>
          <w:szCs w:val="22"/>
          <w:lang w:val="en-NZ" w:eastAsia="en-NZ"/>
        </w:rPr>
        <w:tab/>
      </w:r>
      <w:r>
        <w:t>Scope</w:t>
      </w:r>
      <w:r>
        <w:tab/>
      </w:r>
      <w:r>
        <w:fldChar w:fldCharType="begin"/>
      </w:r>
      <w:r>
        <w:instrText xml:space="preserve"> PAGEREF _Toc81297400 \h </w:instrText>
      </w:r>
      <w:r>
        <w:fldChar w:fldCharType="separate"/>
      </w:r>
      <w:r>
        <w:t>6</w:t>
      </w:r>
      <w:r>
        <w:fldChar w:fldCharType="end"/>
      </w:r>
    </w:p>
    <w:p w14:paraId="6EAFD68A" w14:textId="5B45E6E2" w:rsidR="00D75E9D" w:rsidRDefault="00D75E9D">
      <w:pPr>
        <w:pStyle w:val="TOC1"/>
        <w:rPr>
          <w:rFonts w:asciiTheme="minorHAnsi" w:eastAsiaTheme="minorEastAsia" w:hAnsiTheme="minorHAnsi" w:cstheme="minorBidi"/>
          <w:szCs w:val="22"/>
          <w:lang w:val="en-NZ" w:eastAsia="en-NZ"/>
        </w:rPr>
      </w:pPr>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_Toc81297401 \h </w:instrText>
      </w:r>
      <w:r>
        <w:fldChar w:fldCharType="separate"/>
      </w:r>
      <w:r>
        <w:t>6</w:t>
      </w:r>
      <w:r>
        <w:fldChar w:fldCharType="end"/>
      </w:r>
    </w:p>
    <w:p w14:paraId="6AC661C5" w14:textId="6743DBDF" w:rsidR="00D75E9D" w:rsidRDefault="00D75E9D">
      <w:pPr>
        <w:pStyle w:val="TOC1"/>
        <w:rPr>
          <w:rFonts w:asciiTheme="minorHAnsi" w:eastAsiaTheme="minorEastAsia" w:hAnsiTheme="minorHAnsi" w:cstheme="minorBidi"/>
          <w:szCs w:val="22"/>
          <w:lang w:val="en-NZ" w:eastAsia="en-NZ"/>
        </w:rPr>
      </w:pPr>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_Toc81297402 \h </w:instrText>
      </w:r>
      <w:r>
        <w:fldChar w:fldCharType="separate"/>
      </w:r>
      <w:r>
        <w:t>6</w:t>
      </w:r>
      <w:r>
        <w:fldChar w:fldCharType="end"/>
      </w:r>
    </w:p>
    <w:p w14:paraId="57A1A34C" w14:textId="453A7ED5" w:rsidR="00D75E9D" w:rsidRDefault="00D75E9D">
      <w:pPr>
        <w:pStyle w:val="TOC2"/>
        <w:rPr>
          <w:rFonts w:asciiTheme="minorHAnsi" w:eastAsiaTheme="minorEastAsia" w:hAnsiTheme="minorHAnsi" w:cstheme="minorBidi"/>
          <w:sz w:val="22"/>
          <w:szCs w:val="22"/>
          <w:lang w:val="en-NZ" w:eastAsia="en-NZ"/>
        </w:rPr>
      </w:pPr>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_Toc81297403 \h </w:instrText>
      </w:r>
      <w:r>
        <w:fldChar w:fldCharType="separate"/>
      </w:r>
      <w:r>
        <w:t>6</w:t>
      </w:r>
      <w:r>
        <w:fldChar w:fldCharType="end"/>
      </w:r>
    </w:p>
    <w:p w14:paraId="6F0287A1" w14:textId="3EF579C1" w:rsidR="00D75E9D" w:rsidRDefault="00D75E9D">
      <w:pPr>
        <w:pStyle w:val="TOC2"/>
        <w:rPr>
          <w:rFonts w:asciiTheme="minorHAnsi" w:eastAsiaTheme="minorEastAsia" w:hAnsiTheme="minorHAnsi" w:cstheme="minorBidi"/>
          <w:sz w:val="22"/>
          <w:szCs w:val="22"/>
          <w:lang w:val="en-NZ" w:eastAsia="en-NZ"/>
        </w:rPr>
      </w:pPr>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_Toc81297404 \h </w:instrText>
      </w:r>
      <w:r>
        <w:fldChar w:fldCharType="separate"/>
      </w:r>
      <w:r>
        <w:t>6</w:t>
      </w:r>
      <w:r>
        <w:fldChar w:fldCharType="end"/>
      </w:r>
    </w:p>
    <w:p w14:paraId="4F1A1057" w14:textId="504151CD" w:rsidR="00D75E9D" w:rsidRDefault="00D75E9D">
      <w:pPr>
        <w:pStyle w:val="TOC2"/>
        <w:rPr>
          <w:rFonts w:asciiTheme="minorHAnsi" w:eastAsiaTheme="minorEastAsia" w:hAnsiTheme="minorHAnsi" w:cstheme="minorBidi"/>
          <w:sz w:val="22"/>
          <w:szCs w:val="22"/>
          <w:lang w:val="en-NZ" w:eastAsia="en-NZ"/>
        </w:rPr>
      </w:pPr>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_Toc81297405 \h </w:instrText>
      </w:r>
      <w:r>
        <w:fldChar w:fldCharType="separate"/>
      </w:r>
      <w:r>
        <w:t>7</w:t>
      </w:r>
      <w:r>
        <w:fldChar w:fldCharType="end"/>
      </w:r>
    </w:p>
    <w:p w14:paraId="35F1C654" w14:textId="63B28294" w:rsidR="00D75E9D" w:rsidRDefault="00D75E9D">
      <w:pPr>
        <w:pStyle w:val="TOC1"/>
        <w:rPr>
          <w:rFonts w:asciiTheme="minorHAnsi" w:eastAsiaTheme="minorEastAsia" w:hAnsiTheme="minorHAnsi" w:cstheme="minorBidi"/>
          <w:szCs w:val="22"/>
          <w:lang w:val="en-NZ" w:eastAsia="en-NZ"/>
        </w:rPr>
      </w:pPr>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_Toc81297406 \h </w:instrText>
      </w:r>
      <w:r>
        <w:fldChar w:fldCharType="separate"/>
      </w:r>
      <w:r>
        <w:t>8</w:t>
      </w:r>
      <w:r>
        <w:fldChar w:fldCharType="end"/>
      </w:r>
    </w:p>
    <w:p w14:paraId="17524D80" w14:textId="10C90FF3" w:rsidR="00D75E9D" w:rsidRDefault="00D75E9D">
      <w:pPr>
        <w:pStyle w:val="TOC2"/>
        <w:rPr>
          <w:rFonts w:asciiTheme="minorHAnsi" w:eastAsiaTheme="minorEastAsia" w:hAnsiTheme="minorHAnsi" w:cstheme="minorBidi"/>
          <w:sz w:val="22"/>
          <w:szCs w:val="22"/>
          <w:lang w:val="en-NZ" w:eastAsia="en-NZ"/>
        </w:rPr>
      </w:pPr>
      <w:r>
        <w:t>4.2</w:t>
      </w:r>
      <w:r>
        <w:rPr>
          <w:rFonts w:asciiTheme="minorHAnsi" w:eastAsiaTheme="minorEastAsia" w:hAnsiTheme="minorHAnsi" w:cstheme="minorBidi"/>
          <w:sz w:val="22"/>
          <w:szCs w:val="22"/>
          <w:lang w:val="en-NZ" w:eastAsia="en-NZ"/>
        </w:rPr>
        <w:tab/>
      </w:r>
      <w:r w:rsidRPr="00376457">
        <w:rPr>
          <w:lang w:val="en-NZ"/>
        </w:rPr>
        <w:t>Options for study: B1</w:t>
      </w:r>
      <w:r>
        <w:tab/>
      </w:r>
      <w:r>
        <w:fldChar w:fldCharType="begin"/>
      </w:r>
      <w:r>
        <w:instrText xml:space="preserve"> PAGEREF _Toc81297407 \h </w:instrText>
      </w:r>
      <w:r>
        <w:fldChar w:fldCharType="separate"/>
      </w:r>
      <w:r>
        <w:t>9</w:t>
      </w:r>
      <w:r>
        <w:fldChar w:fldCharType="end"/>
      </w:r>
    </w:p>
    <w:p w14:paraId="4B73D7D4" w14:textId="4A9A1328" w:rsidR="00D75E9D" w:rsidRDefault="00D75E9D">
      <w:pPr>
        <w:pStyle w:val="TOC2"/>
        <w:rPr>
          <w:rFonts w:asciiTheme="minorHAnsi" w:eastAsiaTheme="minorEastAsia" w:hAnsiTheme="minorHAnsi" w:cstheme="minorBidi"/>
          <w:sz w:val="22"/>
          <w:szCs w:val="22"/>
          <w:lang w:val="en-NZ" w:eastAsia="en-NZ"/>
        </w:rPr>
      </w:pPr>
      <w:r>
        <w:t>4.3</w:t>
      </w:r>
      <w:r>
        <w:rPr>
          <w:rFonts w:asciiTheme="minorHAnsi" w:eastAsiaTheme="minorEastAsia" w:hAnsiTheme="minorHAnsi" w:cstheme="minorBidi"/>
          <w:sz w:val="22"/>
          <w:szCs w:val="22"/>
          <w:lang w:val="en-NZ" w:eastAsia="en-NZ"/>
        </w:rPr>
        <w:tab/>
      </w:r>
      <w:r w:rsidRPr="00376457">
        <w:rPr>
          <w:lang w:val="en-NZ"/>
        </w:rPr>
        <w:t>Options for study: B2</w:t>
      </w:r>
      <w:r>
        <w:tab/>
      </w:r>
      <w:r>
        <w:fldChar w:fldCharType="begin"/>
      </w:r>
      <w:r>
        <w:instrText xml:space="preserve"> PAGEREF _Toc81297408 \h </w:instrText>
      </w:r>
      <w:r>
        <w:fldChar w:fldCharType="separate"/>
      </w:r>
      <w:r>
        <w:t>9</w:t>
      </w:r>
      <w:r>
        <w:fldChar w:fldCharType="end"/>
      </w:r>
    </w:p>
    <w:p w14:paraId="362BBFED" w14:textId="1A4A852E" w:rsidR="00D75E9D" w:rsidRDefault="00D75E9D">
      <w:pPr>
        <w:pStyle w:val="TOC2"/>
        <w:rPr>
          <w:rFonts w:asciiTheme="minorHAnsi" w:eastAsiaTheme="minorEastAsia" w:hAnsiTheme="minorHAnsi" w:cstheme="minorBidi"/>
          <w:sz w:val="22"/>
          <w:szCs w:val="22"/>
          <w:lang w:val="en-NZ" w:eastAsia="en-NZ"/>
        </w:rPr>
      </w:pPr>
      <w:r>
        <w:t>4.4</w:t>
      </w:r>
      <w:r>
        <w:rPr>
          <w:rFonts w:asciiTheme="minorHAnsi" w:eastAsiaTheme="minorEastAsia" w:hAnsiTheme="minorHAnsi" w:cstheme="minorBidi"/>
          <w:sz w:val="22"/>
          <w:szCs w:val="22"/>
          <w:lang w:val="en-NZ" w:eastAsia="en-NZ"/>
        </w:rPr>
        <w:tab/>
      </w:r>
      <w:r w:rsidRPr="00376457">
        <w:rPr>
          <w:lang w:val="en-NZ"/>
        </w:rPr>
        <w:t>Options for study B2a</w:t>
      </w:r>
      <w:r>
        <w:tab/>
      </w:r>
      <w:r>
        <w:fldChar w:fldCharType="begin"/>
      </w:r>
      <w:r>
        <w:instrText xml:space="preserve"> PAGEREF _Toc81297409 \h </w:instrText>
      </w:r>
      <w:r>
        <w:fldChar w:fldCharType="separate"/>
      </w:r>
      <w:r>
        <w:t>10</w:t>
      </w:r>
      <w:r>
        <w:fldChar w:fldCharType="end"/>
      </w:r>
    </w:p>
    <w:p w14:paraId="476EADC1" w14:textId="2268490A" w:rsidR="00D75E9D" w:rsidRDefault="00D75E9D">
      <w:pPr>
        <w:pStyle w:val="TOC1"/>
        <w:rPr>
          <w:rFonts w:asciiTheme="minorHAnsi" w:eastAsiaTheme="minorEastAsia" w:hAnsiTheme="minorHAnsi" w:cstheme="minorBidi"/>
          <w:szCs w:val="22"/>
          <w:lang w:val="en-NZ" w:eastAsia="en-NZ"/>
        </w:rPr>
      </w:pPr>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_Toc81297410 \h </w:instrText>
      </w:r>
      <w:r>
        <w:fldChar w:fldCharType="separate"/>
      </w:r>
      <w:r>
        <w:t>12</w:t>
      </w:r>
      <w:r>
        <w:fldChar w:fldCharType="end"/>
      </w:r>
    </w:p>
    <w:p w14:paraId="7C0CA9F7" w14:textId="6B83ED2B" w:rsidR="00D75E9D" w:rsidRDefault="00D75E9D">
      <w:pPr>
        <w:pStyle w:val="TOC2"/>
        <w:rPr>
          <w:rFonts w:asciiTheme="minorHAnsi" w:eastAsiaTheme="minorEastAsia" w:hAnsiTheme="minorHAnsi" w:cstheme="minorBidi"/>
          <w:sz w:val="22"/>
          <w:szCs w:val="22"/>
          <w:lang w:val="en-NZ" w:eastAsia="en-NZ"/>
        </w:rPr>
      </w:pPr>
      <w:r>
        <w:t>5.1</w:t>
      </w:r>
      <w:r>
        <w:rPr>
          <w:rFonts w:asciiTheme="minorHAnsi" w:eastAsiaTheme="minorEastAsia" w:hAnsiTheme="minorHAnsi" w:cstheme="minorBidi"/>
          <w:sz w:val="22"/>
          <w:szCs w:val="22"/>
          <w:lang w:val="en-NZ" w:eastAsia="en-NZ"/>
        </w:rPr>
        <w:tab/>
      </w:r>
      <w:r w:rsidRPr="00376457">
        <w:rPr>
          <w:lang w:val="en-NZ"/>
        </w:rPr>
        <w:t>General</w:t>
      </w:r>
      <w:r>
        <w:tab/>
      </w:r>
      <w:r>
        <w:fldChar w:fldCharType="begin"/>
      </w:r>
      <w:r>
        <w:instrText xml:space="preserve"> PAGEREF _Toc81297411 \h </w:instrText>
      </w:r>
      <w:r>
        <w:fldChar w:fldCharType="separate"/>
      </w:r>
      <w:r>
        <w:t>12</w:t>
      </w:r>
      <w:r>
        <w:fldChar w:fldCharType="end"/>
      </w:r>
    </w:p>
    <w:p w14:paraId="0CE1554E" w14:textId="5D94B5D5" w:rsidR="00D75E9D" w:rsidRDefault="00D75E9D">
      <w:pPr>
        <w:pStyle w:val="TOC2"/>
        <w:rPr>
          <w:rFonts w:asciiTheme="minorHAnsi" w:eastAsiaTheme="minorEastAsia" w:hAnsiTheme="minorHAnsi" w:cstheme="minorBidi"/>
          <w:sz w:val="22"/>
          <w:szCs w:val="22"/>
          <w:lang w:val="en-NZ" w:eastAsia="en-NZ"/>
        </w:rPr>
      </w:pPr>
      <w:r>
        <w:t>5.2</w:t>
      </w:r>
      <w:r>
        <w:rPr>
          <w:rFonts w:asciiTheme="minorHAnsi" w:eastAsiaTheme="minorEastAsia" w:hAnsiTheme="minorHAnsi" w:cstheme="minorBidi"/>
          <w:sz w:val="22"/>
          <w:szCs w:val="22"/>
          <w:lang w:val="en-NZ" w:eastAsia="en-NZ"/>
        </w:rPr>
        <w:tab/>
      </w:r>
      <w:r w:rsidRPr="00376457">
        <w:rPr>
          <w:lang w:val="en-NZ"/>
        </w:rPr>
        <w:t>ITU Region 3</w:t>
      </w:r>
      <w:r>
        <w:tab/>
      </w:r>
      <w:r>
        <w:fldChar w:fldCharType="begin"/>
      </w:r>
      <w:r>
        <w:instrText xml:space="preserve"> PAGEREF _Toc81297412 \h </w:instrText>
      </w:r>
      <w:r>
        <w:fldChar w:fldCharType="separate"/>
      </w:r>
      <w:r>
        <w:t>14</w:t>
      </w:r>
      <w:r>
        <w:fldChar w:fldCharType="end"/>
      </w:r>
    </w:p>
    <w:p w14:paraId="3B924C74" w14:textId="1FFFB1CC" w:rsidR="00D75E9D" w:rsidRDefault="00D75E9D">
      <w:pPr>
        <w:pStyle w:val="TOC1"/>
        <w:rPr>
          <w:rFonts w:asciiTheme="minorHAnsi" w:eastAsiaTheme="minorEastAsia" w:hAnsiTheme="minorHAnsi" w:cstheme="minorBidi"/>
          <w:szCs w:val="22"/>
          <w:lang w:val="en-NZ" w:eastAsia="en-NZ"/>
        </w:rPr>
      </w:pPr>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_Toc81297413 \h </w:instrText>
      </w:r>
      <w:r>
        <w:fldChar w:fldCharType="separate"/>
      </w:r>
      <w:r>
        <w:t>15</w:t>
      </w:r>
      <w:r>
        <w:fldChar w:fldCharType="end"/>
      </w:r>
    </w:p>
    <w:p w14:paraId="768BE40A" w14:textId="1D236E32" w:rsidR="00D75E9D" w:rsidRDefault="00D75E9D">
      <w:pPr>
        <w:pStyle w:val="TOC2"/>
        <w:rPr>
          <w:rFonts w:asciiTheme="minorHAnsi" w:eastAsiaTheme="minorEastAsia" w:hAnsiTheme="minorHAnsi" w:cstheme="minorBidi"/>
          <w:sz w:val="22"/>
          <w:szCs w:val="22"/>
          <w:lang w:val="en-NZ" w:eastAsia="en-NZ"/>
        </w:rPr>
      </w:pPr>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_Toc81297414 \h </w:instrText>
      </w:r>
      <w:r>
        <w:fldChar w:fldCharType="separate"/>
      </w:r>
      <w:r>
        <w:t>15</w:t>
      </w:r>
      <w:r>
        <w:fldChar w:fldCharType="end"/>
      </w:r>
    </w:p>
    <w:p w14:paraId="6FB85508" w14:textId="260E8555" w:rsidR="00D75E9D" w:rsidRDefault="00D75E9D">
      <w:pPr>
        <w:pStyle w:val="TOC2"/>
        <w:rPr>
          <w:rFonts w:asciiTheme="minorHAnsi" w:eastAsiaTheme="minorEastAsia" w:hAnsiTheme="minorHAnsi" w:cstheme="minorBidi"/>
          <w:sz w:val="22"/>
          <w:szCs w:val="22"/>
          <w:lang w:val="en-NZ" w:eastAsia="en-NZ"/>
        </w:rPr>
      </w:pPr>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_Toc81297415 \h </w:instrText>
      </w:r>
      <w:r>
        <w:fldChar w:fldCharType="separate"/>
      </w:r>
      <w:r>
        <w:t>16</w:t>
      </w:r>
      <w:r>
        <w:fldChar w:fldCharType="end"/>
      </w:r>
    </w:p>
    <w:p w14:paraId="0DA3086C" w14:textId="679FF628" w:rsidR="00D75E9D" w:rsidRDefault="00D75E9D">
      <w:pPr>
        <w:pStyle w:val="TOC3"/>
        <w:rPr>
          <w:rFonts w:asciiTheme="minorHAnsi" w:eastAsiaTheme="minorEastAsia" w:hAnsiTheme="minorHAnsi" w:cstheme="minorBidi"/>
          <w:sz w:val="22"/>
          <w:szCs w:val="22"/>
          <w:lang w:val="en-NZ" w:eastAsia="en-NZ"/>
        </w:rPr>
      </w:pPr>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_Toc81297416 \h </w:instrText>
      </w:r>
      <w:r>
        <w:fldChar w:fldCharType="separate"/>
      </w:r>
      <w:r>
        <w:t>16</w:t>
      </w:r>
      <w:r>
        <w:fldChar w:fldCharType="end"/>
      </w:r>
    </w:p>
    <w:p w14:paraId="4286DC18" w14:textId="38088C93" w:rsidR="00D75E9D" w:rsidRDefault="00D75E9D">
      <w:pPr>
        <w:pStyle w:val="TOC3"/>
        <w:rPr>
          <w:rFonts w:asciiTheme="minorHAnsi" w:eastAsiaTheme="minorEastAsia" w:hAnsiTheme="minorHAnsi" w:cstheme="minorBidi"/>
          <w:sz w:val="22"/>
          <w:szCs w:val="22"/>
          <w:lang w:val="en-NZ" w:eastAsia="en-NZ"/>
        </w:rPr>
      </w:pPr>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_Toc81297417 \h </w:instrText>
      </w:r>
      <w:r>
        <w:fldChar w:fldCharType="separate"/>
      </w:r>
      <w:r>
        <w:t>17</w:t>
      </w:r>
      <w:r>
        <w:fldChar w:fldCharType="end"/>
      </w:r>
    </w:p>
    <w:p w14:paraId="4AB65BC9" w14:textId="37BB87FA" w:rsidR="00D75E9D" w:rsidRDefault="00D75E9D">
      <w:pPr>
        <w:pStyle w:val="TOC3"/>
        <w:rPr>
          <w:rFonts w:asciiTheme="minorHAnsi" w:eastAsiaTheme="minorEastAsia" w:hAnsiTheme="minorHAnsi" w:cstheme="minorBidi"/>
          <w:sz w:val="22"/>
          <w:szCs w:val="22"/>
          <w:lang w:val="en-NZ" w:eastAsia="en-NZ"/>
        </w:rPr>
      </w:pPr>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_Toc81297418 \h </w:instrText>
      </w:r>
      <w:r>
        <w:fldChar w:fldCharType="separate"/>
      </w:r>
      <w:r>
        <w:t>17</w:t>
      </w:r>
      <w:r>
        <w:fldChar w:fldCharType="end"/>
      </w:r>
    </w:p>
    <w:p w14:paraId="50EC0A68" w14:textId="6998499E" w:rsidR="00D75E9D" w:rsidRDefault="00D75E9D">
      <w:pPr>
        <w:pStyle w:val="TOC2"/>
        <w:rPr>
          <w:rFonts w:asciiTheme="minorHAnsi" w:eastAsiaTheme="minorEastAsia" w:hAnsiTheme="minorHAnsi" w:cstheme="minorBidi"/>
          <w:sz w:val="22"/>
          <w:szCs w:val="22"/>
          <w:lang w:val="en-NZ" w:eastAsia="en-NZ"/>
        </w:rPr>
      </w:pPr>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_Toc81297419 \h </w:instrText>
      </w:r>
      <w:r>
        <w:fldChar w:fldCharType="separate"/>
      </w:r>
      <w:r>
        <w:t>18</w:t>
      </w:r>
      <w:r>
        <w:fldChar w:fldCharType="end"/>
      </w:r>
    </w:p>
    <w:p w14:paraId="0A581033" w14:textId="74296D0B" w:rsidR="00D75E9D" w:rsidRDefault="00D75E9D">
      <w:pPr>
        <w:pStyle w:val="TOC4"/>
        <w:rPr>
          <w:rFonts w:asciiTheme="minorHAnsi" w:eastAsiaTheme="minorEastAsia" w:hAnsiTheme="minorHAnsi" w:cstheme="minorBidi"/>
          <w:sz w:val="22"/>
          <w:szCs w:val="22"/>
          <w:lang w:val="en-NZ" w:eastAsia="en-NZ"/>
        </w:rPr>
      </w:pPr>
      <w:r>
        <w:t>6.4.1.1</w:t>
      </w:r>
      <w:r>
        <w:rPr>
          <w:rFonts w:asciiTheme="minorHAnsi" w:eastAsiaTheme="minorEastAsia" w:hAnsiTheme="minorHAnsi" w:cstheme="minorBidi"/>
          <w:sz w:val="22"/>
          <w:szCs w:val="22"/>
          <w:lang w:val="en-NZ" w:eastAsia="en-NZ"/>
        </w:rPr>
        <w:tab/>
      </w:r>
      <w:r>
        <w:t>Full band filter</w:t>
      </w:r>
      <w:r>
        <w:tab/>
      </w:r>
      <w:r>
        <w:fldChar w:fldCharType="begin"/>
      </w:r>
      <w:r>
        <w:instrText xml:space="preserve"> PAGEREF _Toc81297420 \h </w:instrText>
      </w:r>
      <w:r>
        <w:fldChar w:fldCharType="separate"/>
      </w:r>
      <w:r>
        <w:t>18</w:t>
      </w:r>
      <w:r>
        <w:fldChar w:fldCharType="end"/>
      </w:r>
    </w:p>
    <w:p w14:paraId="6F7234E3" w14:textId="2A656622" w:rsidR="00D75E9D" w:rsidRDefault="00D75E9D">
      <w:pPr>
        <w:pStyle w:val="TOC4"/>
        <w:rPr>
          <w:rFonts w:asciiTheme="minorHAnsi" w:eastAsiaTheme="minorEastAsia" w:hAnsiTheme="minorHAnsi" w:cstheme="minorBidi"/>
          <w:sz w:val="22"/>
          <w:szCs w:val="22"/>
          <w:lang w:val="en-NZ" w:eastAsia="en-NZ"/>
        </w:rPr>
      </w:pPr>
      <w:r>
        <w:t>6.4.1.2</w:t>
      </w:r>
      <w:r>
        <w:rPr>
          <w:rFonts w:asciiTheme="minorHAnsi" w:eastAsiaTheme="minorEastAsia" w:hAnsiTheme="minorHAnsi" w:cstheme="minorBidi"/>
          <w:sz w:val="22"/>
          <w:szCs w:val="22"/>
          <w:lang w:val="en-NZ" w:eastAsia="en-NZ"/>
        </w:rPr>
        <w:tab/>
      </w:r>
      <w:r>
        <w:t>Split filter</w:t>
      </w:r>
      <w:r>
        <w:tab/>
      </w:r>
      <w:r>
        <w:fldChar w:fldCharType="begin"/>
      </w:r>
      <w:r>
        <w:instrText xml:space="preserve"> PAGEREF _Toc81297421 \h </w:instrText>
      </w:r>
      <w:r>
        <w:fldChar w:fldCharType="separate"/>
      </w:r>
      <w:r>
        <w:t>23</w:t>
      </w:r>
      <w:r>
        <w:fldChar w:fldCharType="end"/>
      </w:r>
    </w:p>
    <w:p w14:paraId="0B63E9CB" w14:textId="5EED538C" w:rsidR="00D75E9D" w:rsidRDefault="00D75E9D">
      <w:pPr>
        <w:pStyle w:val="TOC4"/>
        <w:rPr>
          <w:rFonts w:asciiTheme="minorHAnsi" w:eastAsiaTheme="minorEastAsia" w:hAnsiTheme="minorHAnsi" w:cstheme="minorBidi"/>
          <w:sz w:val="22"/>
          <w:szCs w:val="22"/>
          <w:lang w:val="en-NZ" w:eastAsia="en-NZ"/>
        </w:rPr>
      </w:pPr>
      <w:r>
        <w:t>6.4.2.1</w:t>
      </w:r>
      <w:r>
        <w:rPr>
          <w:rFonts w:asciiTheme="minorHAnsi" w:eastAsiaTheme="minorEastAsia" w:hAnsiTheme="minorHAnsi" w:cstheme="minorBidi"/>
          <w:sz w:val="22"/>
          <w:szCs w:val="22"/>
          <w:lang w:val="en-NZ" w:eastAsia="en-NZ"/>
        </w:rPr>
        <w:tab/>
      </w:r>
      <w:r>
        <w:t>Band plan 6.4.2.1 Band plan</w:t>
      </w:r>
      <w:r>
        <w:tab/>
      </w:r>
      <w:r>
        <w:fldChar w:fldCharType="begin"/>
      </w:r>
      <w:r>
        <w:instrText xml:space="preserve"> PAGEREF _Toc81297423 \h </w:instrText>
      </w:r>
      <w:r>
        <w:fldChar w:fldCharType="separate"/>
      </w:r>
      <w:r>
        <w:t>26</w:t>
      </w:r>
      <w:r>
        <w:fldChar w:fldCharType="end"/>
      </w:r>
    </w:p>
    <w:p w14:paraId="130CD802" w14:textId="11853E66" w:rsidR="00D75E9D" w:rsidRDefault="00D75E9D">
      <w:pPr>
        <w:pStyle w:val="TOC4"/>
        <w:rPr>
          <w:rFonts w:asciiTheme="minorHAnsi" w:eastAsiaTheme="minorEastAsia" w:hAnsiTheme="minorHAnsi" w:cstheme="minorBidi"/>
          <w:sz w:val="22"/>
          <w:szCs w:val="22"/>
          <w:lang w:val="en-NZ" w:eastAsia="en-NZ"/>
        </w:rPr>
      </w:pPr>
      <w:r>
        <w:t>6.4.2.2</w:t>
      </w:r>
      <w:r>
        <w:rPr>
          <w:rFonts w:asciiTheme="minorHAnsi" w:eastAsiaTheme="minorEastAsia" w:hAnsiTheme="minorHAnsi" w:cstheme="minorBidi"/>
          <w:sz w:val="22"/>
          <w:szCs w:val="22"/>
          <w:lang w:val="en-NZ" w:eastAsia="en-NZ"/>
        </w:rPr>
        <w:tab/>
      </w:r>
      <w:r>
        <w:t>Duplexer performance</w:t>
      </w:r>
      <w:r>
        <w:tab/>
      </w:r>
      <w:r>
        <w:fldChar w:fldCharType="begin"/>
      </w:r>
      <w:r>
        <w:instrText xml:space="preserve"> PAGEREF _Toc81297424 \h </w:instrText>
      </w:r>
      <w:r>
        <w:fldChar w:fldCharType="separate"/>
      </w:r>
      <w:r>
        <w:t>27</w:t>
      </w:r>
      <w:r>
        <w:fldChar w:fldCharType="end"/>
      </w:r>
    </w:p>
    <w:p w14:paraId="6EC76E3C" w14:textId="78CB5B76" w:rsidR="00D75E9D" w:rsidRDefault="00D75E9D">
      <w:pPr>
        <w:pStyle w:val="TOC4"/>
        <w:rPr>
          <w:rFonts w:asciiTheme="minorHAnsi" w:eastAsiaTheme="minorEastAsia" w:hAnsiTheme="minorHAnsi" w:cstheme="minorBidi"/>
          <w:sz w:val="22"/>
          <w:szCs w:val="22"/>
          <w:lang w:val="en-NZ" w:eastAsia="en-NZ"/>
        </w:rPr>
      </w:pPr>
      <w:r>
        <w:t>6.4.2.3</w:t>
      </w:r>
      <w:r>
        <w:rPr>
          <w:rFonts w:asciiTheme="minorHAnsi" w:eastAsiaTheme="minorEastAsia" w:hAnsiTheme="minorHAnsi" w:cstheme="minorBidi"/>
          <w:sz w:val="22"/>
          <w:szCs w:val="22"/>
          <w:lang w:val="en-NZ" w:eastAsia="en-NZ"/>
        </w:rPr>
        <w:tab/>
      </w:r>
      <w:r>
        <w:t>Relative cost and size</w:t>
      </w:r>
      <w:r>
        <w:tab/>
      </w:r>
      <w:r>
        <w:fldChar w:fldCharType="begin"/>
      </w:r>
      <w:r>
        <w:instrText xml:space="preserve"> PAGEREF _Toc81297425 \h </w:instrText>
      </w:r>
      <w:r>
        <w:fldChar w:fldCharType="separate"/>
      </w:r>
      <w:r>
        <w:t>29</w:t>
      </w:r>
      <w:r>
        <w:fldChar w:fldCharType="end"/>
      </w:r>
    </w:p>
    <w:p w14:paraId="73DCE5C3" w14:textId="7E36A73C" w:rsidR="00D75E9D" w:rsidRDefault="00D75E9D">
      <w:pPr>
        <w:pStyle w:val="TOC3"/>
        <w:rPr>
          <w:rFonts w:asciiTheme="minorHAnsi" w:eastAsiaTheme="minorEastAsia" w:hAnsiTheme="minorHAnsi" w:cstheme="minorBidi"/>
          <w:sz w:val="22"/>
          <w:szCs w:val="22"/>
          <w:lang w:val="en-NZ" w:eastAsia="en-NZ"/>
        </w:rPr>
      </w:pPr>
      <w:r>
        <w:t>6.4.3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_Toc81297426 \h </w:instrText>
      </w:r>
      <w:r>
        <w:fldChar w:fldCharType="separate"/>
      </w:r>
      <w:r>
        <w:t>30</w:t>
      </w:r>
      <w:r>
        <w:fldChar w:fldCharType="end"/>
      </w:r>
    </w:p>
    <w:p w14:paraId="7C674E51" w14:textId="22E0E131" w:rsidR="00D75E9D" w:rsidRDefault="00D75E9D">
      <w:pPr>
        <w:pStyle w:val="TOC4"/>
        <w:rPr>
          <w:rFonts w:asciiTheme="minorHAnsi" w:eastAsiaTheme="minorEastAsia" w:hAnsiTheme="minorHAnsi" w:cstheme="minorBidi"/>
          <w:sz w:val="22"/>
          <w:szCs w:val="22"/>
          <w:lang w:val="en-NZ" w:eastAsia="en-NZ"/>
        </w:rPr>
      </w:pPr>
      <w:r>
        <w:t>6.4.3.1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_Toc81297427 \h </w:instrText>
      </w:r>
      <w:r>
        <w:fldChar w:fldCharType="separate"/>
      </w:r>
      <w:r>
        <w:t>30</w:t>
      </w:r>
      <w:r>
        <w:fldChar w:fldCharType="end"/>
      </w:r>
    </w:p>
    <w:p w14:paraId="22346998" w14:textId="6B0063C8" w:rsidR="00D75E9D" w:rsidRDefault="00D75E9D">
      <w:pPr>
        <w:pStyle w:val="TOC4"/>
        <w:rPr>
          <w:rFonts w:asciiTheme="minorHAnsi" w:eastAsiaTheme="minorEastAsia" w:hAnsiTheme="minorHAnsi" w:cstheme="minorBidi"/>
          <w:sz w:val="22"/>
          <w:szCs w:val="22"/>
          <w:lang w:val="en-NZ" w:eastAsia="en-NZ"/>
        </w:rPr>
      </w:pPr>
      <w:r>
        <w:t>6.4.3.2</w:t>
      </w:r>
      <w:r>
        <w:rPr>
          <w:rFonts w:asciiTheme="minorHAnsi" w:eastAsiaTheme="minorEastAsia" w:hAnsiTheme="minorHAnsi" w:cstheme="minorBidi"/>
          <w:sz w:val="22"/>
          <w:szCs w:val="22"/>
          <w:lang w:val="en-NZ" w:eastAsia="en-NZ"/>
        </w:rPr>
        <w:tab/>
      </w:r>
      <w:r>
        <w:t>Option B2a with Single Duplexer</w:t>
      </w:r>
      <w:r>
        <w:tab/>
      </w:r>
      <w:r>
        <w:fldChar w:fldCharType="begin"/>
      </w:r>
      <w:r>
        <w:instrText xml:space="preserve"> PAGEREF _Toc81297428 \h </w:instrText>
      </w:r>
      <w:r>
        <w:fldChar w:fldCharType="separate"/>
      </w:r>
      <w:r>
        <w:t>31</w:t>
      </w:r>
      <w:r>
        <w:fldChar w:fldCharType="end"/>
      </w:r>
    </w:p>
    <w:p w14:paraId="4FC3C2E9" w14:textId="03553C16" w:rsidR="00D75E9D" w:rsidRDefault="00D75E9D">
      <w:pPr>
        <w:pStyle w:val="TOC1"/>
        <w:rPr>
          <w:rFonts w:asciiTheme="minorHAnsi" w:eastAsiaTheme="minorEastAsia" w:hAnsiTheme="minorHAnsi" w:cstheme="minorBidi"/>
          <w:szCs w:val="22"/>
          <w:lang w:val="en-NZ" w:eastAsia="en-NZ"/>
        </w:rPr>
      </w:pPr>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_Toc81297429 \h </w:instrText>
      </w:r>
      <w:r>
        <w:fldChar w:fldCharType="separate"/>
      </w:r>
      <w:r>
        <w:t>32</w:t>
      </w:r>
      <w:r>
        <w:fldChar w:fldCharType="end"/>
      </w:r>
    </w:p>
    <w:p w14:paraId="2419448E" w14:textId="2C0E4A1C" w:rsidR="00D75E9D" w:rsidRDefault="00D75E9D">
      <w:pPr>
        <w:pStyle w:val="TOC2"/>
        <w:rPr>
          <w:rFonts w:asciiTheme="minorHAnsi" w:eastAsiaTheme="minorEastAsia" w:hAnsiTheme="minorHAnsi" w:cstheme="minorBidi"/>
          <w:sz w:val="22"/>
          <w:szCs w:val="22"/>
          <w:lang w:val="en-NZ" w:eastAsia="en-NZ"/>
        </w:rPr>
      </w:pPr>
      <w:r>
        <w:t>7.1</w:t>
      </w:r>
      <w:r>
        <w:rPr>
          <w:rFonts w:asciiTheme="minorHAnsi" w:eastAsiaTheme="minorEastAsia" w:hAnsiTheme="minorHAnsi" w:cstheme="minorBidi"/>
          <w:sz w:val="22"/>
          <w:szCs w:val="22"/>
          <w:lang w:val="en-NZ" w:eastAsia="en-NZ"/>
        </w:rPr>
        <w:tab/>
      </w:r>
      <w:r>
        <w:t>General</w:t>
      </w:r>
      <w:r>
        <w:tab/>
      </w:r>
      <w:r>
        <w:fldChar w:fldCharType="begin"/>
      </w:r>
      <w:r>
        <w:instrText xml:space="preserve"> PAGEREF _Toc81297430 \h </w:instrText>
      </w:r>
      <w:r>
        <w:fldChar w:fldCharType="separate"/>
      </w:r>
      <w:r>
        <w:t>32</w:t>
      </w:r>
      <w:r>
        <w:fldChar w:fldCharType="end"/>
      </w:r>
    </w:p>
    <w:p w14:paraId="7867C23D" w14:textId="1478ED9D" w:rsidR="00D75E9D" w:rsidRDefault="00D75E9D">
      <w:pPr>
        <w:pStyle w:val="TOC2"/>
        <w:rPr>
          <w:rFonts w:asciiTheme="minorHAnsi" w:eastAsiaTheme="minorEastAsia" w:hAnsiTheme="minorHAnsi" w:cstheme="minorBidi"/>
          <w:sz w:val="22"/>
          <w:szCs w:val="22"/>
          <w:lang w:val="en-NZ" w:eastAsia="en-NZ"/>
        </w:rPr>
      </w:pPr>
      <w:r>
        <w:t>7.2</w:t>
      </w:r>
      <w:r>
        <w:rPr>
          <w:rFonts w:asciiTheme="minorHAnsi" w:eastAsiaTheme="minorEastAsia" w:hAnsiTheme="minorHAnsi" w:cstheme="minorBidi"/>
          <w:sz w:val="22"/>
          <w:szCs w:val="22"/>
          <w:lang w:val="en-NZ" w:eastAsia="en-NZ"/>
        </w:rPr>
        <w:tab/>
      </w:r>
      <w:r>
        <w:t>Unwanted emissions requirements</w:t>
      </w:r>
      <w:r>
        <w:tab/>
      </w:r>
      <w:r>
        <w:fldChar w:fldCharType="begin"/>
      </w:r>
      <w:r>
        <w:instrText xml:space="preserve"> PAGEREF _Toc81297431 \h </w:instrText>
      </w:r>
      <w:r>
        <w:fldChar w:fldCharType="separate"/>
      </w:r>
      <w:r>
        <w:t>32</w:t>
      </w:r>
      <w:r>
        <w:fldChar w:fldCharType="end"/>
      </w:r>
    </w:p>
    <w:p w14:paraId="3F93A961" w14:textId="0EE07FA3" w:rsidR="00D75E9D" w:rsidRDefault="00D75E9D">
      <w:pPr>
        <w:pStyle w:val="TOC3"/>
        <w:rPr>
          <w:rFonts w:asciiTheme="minorHAnsi" w:eastAsiaTheme="minorEastAsia" w:hAnsiTheme="minorHAnsi" w:cstheme="minorBidi"/>
          <w:sz w:val="22"/>
          <w:szCs w:val="22"/>
          <w:lang w:val="en-NZ" w:eastAsia="en-NZ"/>
        </w:rPr>
      </w:pPr>
      <w:r>
        <w:t>7.2.1</w:t>
      </w:r>
      <w:r>
        <w:rPr>
          <w:rFonts w:asciiTheme="minorHAnsi" w:eastAsiaTheme="minorEastAsia" w:hAnsiTheme="minorHAnsi" w:cstheme="minorBidi"/>
          <w:sz w:val="22"/>
          <w:szCs w:val="22"/>
          <w:lang w:val="en-NZ" w:eastAsia="en-NZ"/>
        </w:rPr>
        <w:tab/>
      </w:r>
      <w:r>
        <w:t>NS values for indicating UE additional requirements</w:t>
      </w:r>
      <w:r>
        <w:tab/>
      </w:r>
      <w:r>
        <w:fldChar w:fldCharType="begin"/>
      </w:r>
      <w:r>
        <w:instrText xml:space="preserve"> PAGEREF _Toc81297432 \h </w:instrText>
      </w:r>
      <w:r>
        <w:fldChar w:fldCharType="separate"/>
      </w:r>
      <w:r>
        <w:t>32</w:t>
      </w:r>
      <w:r>
        <w:fldChar w:fldCharType="end"/>
      </w:r>
    </w:p>
    <w:p w14:paraId="1ED5B499" w14:textId="3CB55C56" w:rsidR="00D75E9D" w:rsidRDefault="00D75E9D">
      <w:pPr>
        <w:pStyle w:val="TOC2"/>
        <w:rPr>
          <w:rFonts w:asciiTheme="minorHAnsi" w:eastAsiaTheme="minorEastAsia" w:hAnsiTheme="minorHAnsi" w:cstheme="minorBidi"/>
          <w:sz w:val="22"/>
          <w:szCs w:val="22"/>
          <w:lang w:val="en-NZ" w:eastAsia="en-NZ"/>
        </w:rPr>
      </w:pPr>
      <w:r>
        <w:t>7.3</w:t>
      </w:r>
      <w:r>
        <w:rPr>
          <w:rFonts w:asciiTheme="minorHAnsi" w:eastAsiaTheme="minorEastAsia" w:hAnsiTheme="minorHAnsi" w:cstheme="minorBidi"/>
          <w:sz w:val="22"/>
          <w:szCs w:val="22"/>
          <w:lang w:val="en-NZ" w:eastAsia="en-NZ"/>
        </w:rPr>
        <w:tab/>
      </w:r>
      <w:r>
        <w:t>Economies of scale: n71-capable UEs and APT 600 MHz deployments</w:t>
      </w:r>
      <w:r>
        <w:tab/>
      </w:r>
      <w:r>
        <w:fldChar w:fldCharType="begin"/>
      </w:r>
      <w:r>
        <w:instrText xml:space="preserve"> PAGEREF _Toc81297433 \h </w:instrText>
      </w:r>
      <w:r>
        <w:fldChar w:fldCharType="separate"/>
      </w:r>
      <w:r>
        <w:t>33</w:t>
      </w:r>
      <w:r>
        <w:fldChar w:fldCharType="end"/>
      </w:r>
    </w:p>
    <w:p w14:paraId="077E1A91" w14:textId="5CE858BA" w:rsidR="00D75E9D" w:rsidRDefault="00D75E9D">
      <w:pPr>
        <w:pStyle w:val="TOC3"/>
        <w:rPr>
          <w:rFonts w:asciiTheme="minorHAnsi" w:eastAsiaTheme="minorEastAsia" w:hAnsiTheme="minorHAnsi" w:cstheme="minorBidi"/>
          <w:sz w:val="22"/>
          <w:szCs w:val="22"/>
          <w:lang w:val="en-NZ" w:eastAsia="en-NZ"/>
        </w:rPr>
      </w:pPr>
      <w:r>
        <w:t>7.3.1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_Toc81297434 \h </w:instrText>
      </w:r>
      <w:r>
        <w:fldChar w:fldCharType="separate"/>
      </w:r>
      <w:r>
        <w:t>33</w:t>
      </w:r>
      <w:r>
        <w:fldChar w:fldCharType="end"/>
      </w:r>
    </w:p>
    <w:p w14:paraId="0BCDDD02" w14:textId="1A61310C" w:rsidR="00D75E9D" w:rsidRDefault="00D75E9D">
      <w:pPr>
        <w:pStyle w:val="TOC3"/>
        <w:rPr>
          <w:rFonts w:asciiTheme="minorHAnsi" w:eastAsiaTheme="minorEastAsia" w:hAnsiTheme="minorHAnsi" w:cstheme="minorBidi"/>
          <w:sz w:val="22"/>
          <w:szCs w:val="22"/>
          <w:lang w:val="en-NZ" w:eastAsia="en-NZ"/>
        </w:rPr>
      </w:pPr>
      <w:r>
        <w:t>7.3.2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_Toc81297435 \h </w:instrText>
      </w:r>
      <w:r>
        <w:fldChar w:fldCharType="separate"/>
      </w:r>
      <w:r>
        <w:t>33</w:t>
      </w:r>
      <w:r>
        <w:fldChar w:fldCharType="end"/>
      </w:r>
    </w:p>
    <w:p w14:paraId="73A44F45" w14:textId="73755470" w:rsidR="00D75E9D" w:rsidRDefault="00D75E9D">
      <w:pPr>
        <w:pStyle w:val="TOC3"/>
        <w:rPr>
          <w:rFonts w:asciiTheme="minorHAnsi" w:eastAsiaTheme="minorEastAsia" w:hAnsiTheme="minorHAnsi" w:cstheme="minorBidi"/>
          <w:sz w:val="22"/>
          <w:szCs w:val="22"/>
          <w:lang w:val="en-NZ" w:eastAsia="en-NZ"/>
        </w:rPr>
      </w:pPr>
      <w:r>
        <w:t>7.3.3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_Toc81297436 \h </w:instrText>
      </w:r>
      <w:r>
        <w:fldChar w:fldCharType="separate"/>
      </w:r>
      <w:r>
        <w:t>33</w:t>
      </w:r>
      <w:r>
        <w:fldChar w:fldCharType="end"/>
      </w:r>
    </w:p>
    <w:p w14:paraId="0181F717" w14:textId="45DE1686" w:rsidR="00D75E9D" w:rsidRDefault="00D75E9D">
      <w:pPr>
        <w:pStyle w:val="TOC2"/>
        <w:rPr>
          <w:rFonts w:asciiTheme="minorHAnsi" w:eastAsiaTheme="minorEastAsia" w:hAnsiTheme="minorHAnsi" w:cstheme="minorBidi"/>
          <w:sz w:val="22"/>
          <w:szCs w:val="22"/>
          <w:lang w:val="en-NZ" w:eastAsia="en-NZ"/>
        </w:rPr>
      </w:pPr>
      <w:r>
        <w:t>7.4</w:t>
      </w:r>
      <w:r>
        <w:rPr>
          <w:rFonts w:asciiTheme="minorHAnsi" w:eastAsiaTheme="minorEastAsia" w:hAnsiTheme="minorHAnsi" w:cstheme="minorBidi"/>
          <w:sz w:val="22"/>
          <w:szCs w:val="22"/>
          <w:lang w:val="en-NZ" w:eastAsia="en-NZ"/>
        </w:rPr>
        <w:tab/>
      </w:r>
      <w:r>
        <w:t>Band combinations</w:t>
      </w:r>
      <w:r>
        <w:tab/>
      </w:r>
      <w:r>
        <w:fldChar w:fldCharType="begin"/>
      </w:r>
      <w:r>
        <w:instrText xml:space="preserve"> PAGEREF _Toc81297437 \h </w:instrText>
      </w:r>
      <w:r>
        <w:fldChar w:fldCharType="separate"/>
      </w:r>
      <w:r>
        <w:t>33</w:t>
      </w:r>
      <w:r>
        <w:fldChar w:fldCharType="end"/>
      </w:r>
    </w:p>
    <w:p w14:paraId="71F0EBEB" w14:textId="73DBDE9B" w:rsidR="00D75E9D" w:rsidRDefault="00D75E9D">
      <w:pPr>
        <w:pStyle w:val="TOC3"/>
        <w:rPr>
          <w:rFonts w:asciiTheme="minorHAnsi" w:eastAsiaTheme="minorEastAsia" w:hAnsiTheme="minorHAnsi" w:cstheme="minorBidi"/>
          <w:sz w:val="22"/>
          <w:szCs w:val="22"/>
          <w:lang w:val="en-NZ" w:eastAsia="en-NZ"/>
        </w:rPr>
      </w:pPr>
      <w:r>
        <w:t>7.4.1</w:t>
      </w:r>
      <w:r>
        <w:rPr>
          <w:rFonts w:asciiTheme="minorHAnsi" w:eastAsiaTheme="minorEastAsia" w:hAnsiTheme="minorHAnsi" w:cstheme="minorBidi"/>
          <w:sz w:val="22"/>
          <w:szCs w:val="22"/>
          <w:lang w:val="en-NZ" w:eastAsia="en-NZ"/>
        </w:rPr>
        <w:tab/>
      </w:r>
      <w:r>
        <w:t>Option B1</w:t>
      </w:r>
      <w:r>
        <w:tab/>
      </w:r>
      <w:r>
        <w:fldChar w:fldCharType="begin"/>
      </w:r>
      <w:r>
        <w:instrText xml:space="preserve"> PAGEREF _Toc81297438 \h </w:instrText>
      </w:r>
      <w:r>
        <w:fldChar w:fldCharType="separate"/>
      </w:r>
      <w:r>
        <w:t>33</w:t>
      </w:r>
      <w:r>
        <w:fldChar w:fldCharType="end"/>
      </w:r>
    </w:p>
    <w:p w14:paraId="429789E9" w14:textId="248002AC" w:rsidR="00D75E9D" w:rsidRDefault="00D75E9D">
      <w:pPr>
        <w:pStyle w:val="TOC3"/>
        <w:rPr>
          <w:rFonts w:asciiTheme="minorHAnsi" w:eastAsiaTheme="minorEastAsia" w:hAnsiTheme="minorHAnsi" w:cstheme="minorBidi"/>
          <w:sz w:val="22"/>
          <w:szCs w:val="22"/>
          <w:lang w:val="en-NZ" w:eastAsia="en-NZ"/>
        </w:rPr>
      </w:pPr>
      <w:r>
        <w:t>7.4.2</w:t>
      </w:r>
      <w:r>
        <w:rPr>
          <w:rFonts w:asciiTheme="minorHAnsi" w:eastAsiaTheme="minorEastAsia" w:hAnsiTheme="minorHAnsi" w:cstheme="minorBidi"/>
          <w:sz w:val="22"/>
          <w:szCs w:val="22"/>
          <w:lang w:val="en-NZ" w:eastAsia="en-NZ"/>
        </w:rPr>
        <w:tab/>
      </w:r>
      <w:r>
        <w:t>Option B2</w:t>
      </w:r>
      <w:r>
        <w:tab/>
      </w:r>
      <w:r>
        <w:fldChar w:fldCharType="begin"/>
      </w:r>
      <w:r>
        <w:instrText xml:space="preserve"> PAGEREF _Toc81297439 \h </w:instrText>
      </w:r>
      <w:r>
        <w:fldChar w:fldCharType="separate"/>
      </w:r>
      <w:r>
        <w:t>33</w:t>
      </w:r>
      <w:r>
        <w:fldChar w:fldCharType="end"/>
      </w:r>
    </w:p>
    <w:p w14:paraId="4A929878" w14:textId="492451BF" w:rsidR="00D75E9D" w:rsidRDefault="00D75E9D">
      <w:pPr>
        <w:pStyle w:val="TOC3"/>
        <w:rPr>
          <w:rFonts w:asciiTheme="minorHAnsi" w:eastAsiaTheme="minorEastAsia" w:hAnsiTheme="minorHAnsi" w:cstheme="minorBidi"/>
          <w:sz w:val="22"/>
          <w:szCs w:val="22"/>
          <w:lang w:val="en-NZ" w:eastAsia="en-NZ"/>
        </w:rPr>
      </w:pPr>
      <w:r>
        <w:t>7.4.3</w:t>
      </w:r>
      <w:r>
        <w:rPr>
          <w:rFonts w:asciiTheme="minorHAnsi" w:eastAsiaTheme="minorEastAsia" w:hAnsiTheme="minorHAnsi" w:cstheme="minorBidi"/>
          <w:sz w:val="22"/>
          <w:szCs w:val="22"/>
          <w:lang w:val="en-NZ" w:eastAsia="en-NZ"/>
        </w:rPr>
        <w:tab/>
      </w:r>
      <w:r>
        <w:t>Option B2a</w:t>
      </w:r>
      <w:r>
        <w:tab/>
      </w:r>
      <w:r>
        <w:fldChar w:fldCharType="begin"/>
      </w:r>
      <w:r>
        <w:instrText xml:space="preserve"> PAGEREF _Toc81297440 \h </w:instrText>
      </w:r>
      <w:r>
        <w:fldChar w:fldCharType="separate"/>
      </w:r>
      <w:r>
        <w:t>33</w:t>
      </w:r>
      <w:r>
        <w:fldChar w:fldCharType="end"/>
      </w:r>
    </w:p>
    <w:p w14:paraId="74F011DA" w14:textId="67FD02F6" w:rsidR="00D75E9D" w:rsidRDefault="00D75E9D">
      <w:pPr>
        <w:pStyle w:val="TOC1"/>
        <w:rPr>
          <w:rFonts w:asciiTheme="minorHAnsi" w:eastAsiaTheme="minorEastAsia" w:hAnsiTheme="minorHAnsi" w:cstheme="minorBidi"/>
          <w:szCs w:val="22"/>
          <w:lang w:val="en-NZ" w:eastAsia="en-NZ"/>
        </w:rPr>
      </w:pPr>
      <w:r>
        <w:t>8.</w:t>
      </w:r>
      <w:r>
        <w:rPr>
          <w:rFonts w:asciiTheme="minorHAnsi" w:eastAsiaTheme="minorEastAsia" w:hAnsiTheme="minorHAnsi" w:cstheme="minorBidi"/>
          <w:szCs w:val="22"/>
          <w:lang w:val="en-NZ" w:eastAsia="en-NZ"/>
        </w:rPr>
        <w:tab/>
      </w:r>
      <w:r>
        <w:t>Conclusion</w:t>
      </w:r>
      <w:r>
        <w:tab/>
      </w:r>
      <w:r>
        <w:fldChar w:fldCharType="begin"/>
      </w:r>
      <w:r>
        <w:instrText xml:space="preserve"> PAGEREF _Toc81297441 \h </w:instrText>
      </w:r>
      <w:r>
        <w:fldChar w:fldCharType="separate"/>
      </w:r>
      <w:r>
        <w:t>34</w:t>
      </w:r>
      <w:r>
        <w:fldChar w:fldCharType="end"/>
      </w:r>
    </w:p>
    <w:p w14:paraId="38E9C55E" w14:textId="1BB1D658" w:rsidR="00D75E9D" w:rsidRDefault="00D75E9D">
      <w:pPr>
        <w:pStyle w:val="TOC8"/>
        <w:rPr>
          <w:rFonts w:asciiTheme="minorHAnsi" w:eastAsiaTheme="minorEastAsia" w:hAnsiTheme="minorHAnsi" w:cstheme="minorBidi"/>
          <w:b w:val="0"/>
          <w:szCs w:val="22"/>
          <w:lang w:val="en-NZ" w:eastAsia="en-NZ"/>
        </w:rPr>
      </w:pPr>
      <w:r>
        <w:t>Annex A(informative): Change history</w:t>
      </w:r>
      <w:r>
        <w:tab/>
      </w:r>
      <w:r>
        <w:fldChar w:fldCharType="begin"/>
      </w:r>
      <w:r>
        <w:instrText xml:space="preserve"> PAGEREF _Toc81297442 \h </w:instrText>
      </w:r>
      <w:r>
        <w:fldChar w:fldCharType="separate"/>
      </w:r>
      <w:r>
        <w:t>35</w:t>
      </w:r>
      <w:r>
        <w:fldChar w:fldCharType="end"/>
      </w:r>
    </w:p>
    <w:p w14:paraId="028B4110" w14:textId="57E12280" w:rsidR="00080512" w:rsidRPr="004D3578" w:rsidRDefault="004D3578">
      <w:r w:rsidRPr="004D3578">
        <w:rPr>
          <w:noProof/>
          <w:sz w:val="22"/>
        </w:rPr>
        <w:fldChar w:fldCharType="end"/>
      </w:r>
    </w:p>
    <w:p w14:paraId="7C4C3328" w14:textId="0E3545F8" w:rsidR="0074026F" w:rsidRPr="007B600E" w:rsidRDefault="00080512">
      <w:pPr>
        <w:pStyle w:val="Guidance"/>
      </w:pPr>
      <w:r w:rsidRPr="004D3578">
        <w:br w:type="page"/>
      </w:r>
    </w:p>
    <w:p w14:paraId="12537195" w14:textId="77777777" w:rsidR="00080512" w:rsidRDefault="00080512">
      <w:pPr>
        <w:pStyle w:val="Heading1"/>
      </w:pPr>
      <w:bookmarkStart w:id="16" w:name="foreword"/>
      <w:bookmarkStart w:id="17" w:name="_Toc81297399"/>
      <w:bookmarkEnd w:id="16"/>
      <w:r w:rsidRPr="004D3578">
        <w:lastRenderedPageBreak/>
        <w:t>Foreword</w:t>
      </w:r>
      <w:bookmarkEnd w:id="17"/>
    </w:p>
    <w:p w14:paraId="263911E9" w14:textId="56A50DE2"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8" w:name="spectype3"/>
      <w:r w:rsidR="00602AEA" w:rsidRPr="009F1420">
        <w:t>Report</w:t>
      </w:r>
      <w:bookmarkEnd w:id="18"/>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 xml:space="preserve">Version </w:t>
      </w:r>
      <w:proofErr w:type="spellStart"/>
      <w:r w:rsidRPr="004D3578">
        <w:t>x.y.z</w:t>
      </w:r>
      <w:proofErr w:type="spellEnd"/>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E7394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w:t>
      </w:r>
      <w:proofErr w:type="gramStart"/>
      <w:r>
        <w:t>is</w:t>
      </w:r>
      <w:proofErr w:type="gramEnd"/>
      <w:r>
        <w:t>" and "is not" do not indicate requirements.</w:t>
      </w:r>
    </w:p>
    <w:p w14:paraId="6EE93058" w14:textId="77777777" w:rsidR="00080512" w:rsidRPr="004D3578" w:rsidRDefault="00080512" w:rsidP="00290381">
      <w:pPr>
        <w:pStyle w:val="Heading1"/>
      </w:pPr>
      <w:bookmarkStart w:id="19" w:name="introduction"/>
      <w:bookmarkEnd w:id="19"/>
      <w:r w:rsidRPr="004D3578">
        <w:br w:type="page"/>
      </w:r>
      <w:bookmarkStart w:id="20" w:name="scope"/>
      <w:bookmarkStart w:id="21" w:name="_Toc81297400"/>
      <w:bookmarkEnd w:id="20"/>
      <w:r w:rsidRPr="004D3578">
        <w:lastRenderedPageBreak/>
        <w:t>1</w:t>
      </w:r>
      <w:r w:rsidRPr="004D3578">
        <w:tab/>
        <w:t>Scope</w:t>
      </w:r>
      <w:bookmarkEnd w:id="21"/>
    </w:p>
    <w:p w14:paraId="77E41758" w14:textId="77777777" w:rsidR="00FF7656" w:rsidRPr="00F71644" w:rsidRDefault="00FF7656" w:rsidP="00FF7656">
      <w:pPr>
        <w:rPr>
          <w:lang w:eastAsia="zh-CN"/>
        </w:rPr>
      </w:pPr>
      <w:bookmarkStart w:id="22" w:name="references"/>
      <w:bookmarkEnd w:id="22"/>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3" w:name="_Toc81297401"/>
      <w:r w:rsidRPr="004D3578">
        <w:t>2</w:t>
      </w:r>
      <w:r w:rsidRPr="004D3578">
        <w:tab/>
        <w:t>References</w:t>
      </w:r>
      <w:bookmarkEnd w:id="23"/>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66EA33A0" w:rsidR="00EC4A25" w:rsidRPr="004D3578" w:rsidRDefault="00EC4A25" w:rsidP="00EC4A25">
      <w:pPr>
        <w:pStyle w:val="EX"/>
      </w:pPr>
      <w:r w:rsidRPr="004D3578">
        <w:t>[1]</w:t>
      </w:r>
      <w:r w:rsidRPr="004D3578">
        <w:tab/>
        <w:t>3GPP TR 21.905: "Vocabulary for 3GPP Specifications"</w:t>
      </w:r>
    </w:p>
    <w:p w14:paraId="41B78CDE" w14:textId="0BC17989" w:rsidR="003328B9" w:rsidRDefault="003328B9" w:rsidP="00EC4A25">
      <w:pPr>
        <w:pStyle w:val="EX"/>
        <w:rPr>
          <w:color w:val="000000" w:themeColor="text1"/>
          <w:lang w:eastAsia="ja-JP"/>
        </w:rPr>
      </w:pPr>
      <w:r>
        <w:t xml:space="preserve">[2] </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4311DD4D" w:rsidR="00AD0FD1" w:rsidRDefault="00BC7435" w:rsidP="00EC4A25">
      <w:pPr>
        <w:pStyle w:val="EX"/>
      </w:pPr>
      <w:r>
        <w:rPr>
          <w:color w:val="000000" w:themeColor="text1"/>
          <w:lang w:eastAsia="ja-JP"/>
        </w:rPr>
        <w:t xml:space="preserve">[3] </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1F63A6D2" w:rsidR="003525DD" w:rsidRDefault="00D605EA" w:rsidP="00EC4A25">
      <w:pPr>
        <w:pStyle w:val="EX"/>
      </w:pPr>
      <w:r>
        <w:t>[4]</w:t>
      </w:r>
      <w:r>
        <w:tab/>
      </w:r>
      <w:r w:rsidR="005D3940">
        <w:t>ITU-R, “</w:t>
      </w:r>
      <w:r>
        <w:t xml:space="preserve">Radio </w:t>
      </w:r>
      <w:proofErr w:type="gramStart"/>
      <w:r>
        <w:t>Regulations</w:t>
      </w:r>
      <w:r w:rsidR="0072566E">
        <w:t>“</w:t>
      </w:r>
      <w:proofErr w:type="gramEnd"/>
    </w:p>
    <w:p w14:paraId="60C2DB43" w14:textId="79B90B70"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4A8EBC12"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00DB07B3" w:rsidR="00090152" w:rsidRPr="00AA78C5" w:rsidRDefault="00DD64E3" w:rsidP="00AA78C5">
      <w:pPr>
        <w:pStyle w:val="EX"/>
      </w:pPr>
      <w:r>
        <w:t xml:space="preserve">[7] </w:t>
      </w:r>
      <w:r>
        <w:tab/>
      </w:r>
      <w:r w:rsidR="001664A7">
        <w:tab/>
      </w:r>
      <w:r w:rsidR="00C800F6">
        <w:t>I</w:t>
      </w:r>
      <w:r>
        <w:t>TU-R, Res</w:t>
      </w:r>
      <w:r w:rsidR="00090152">
        <w:t xml:space="preserve"> 224, “</w:t>
      </w:r>
      <w:r w:rsidR="00090152" w:rsidRPr="00AA78C5">
        <w:t xml:space="preserve">Frequency bands for the terrestrial component of International Mobile Telecommunications below 1 GHz” </w:t>
      </w:r>
      <w:r w:rsidR="00090152">
        <w:t>WRC 2019</w:t>
      </w:r>
    </w:p>
    <w:p w14:paraId="46E04876" w14:textId="23EE1E0D" w:rsidR="0094120D" w:rsidRDefault="00DC1061" w:rsidP="00DD7B62">
      <w:pPr>
        <w:pStyle w:val="EX"/>
      </w:pPr>
      <w:r>
        <w:t>[8]</w:t>
      </w:r>
      <w:r>
        <w:tab/>
        <w:t xml:space="preserve">R4-2110978, </w:t>
      </w:r>
      <w:r w:rsidR="00E10AD7">
        <w:t>“</w:t>
      </w:r>
      <w:r w:rsidR="00ED2ADF" w:rsidRPr="00AA78C5">
        <w:t>TP for TR 38.860:  Filter option B1</w:t>
      </w:r>
      <w:r w:rsidR="00E10AD7">
        <w:t>”</w:t>
      </w:r>
      <w:r w:rsidR="00ED2ADF">
        <w:t>, Qualcomm</w:t>
      </w:r>
      <w:r w:rsidR="00C800F6">
        <w:t xml:space="preserve"> </w:t>
      </w:r>
      <w:proofErr w:type="gramStart"/>
      <w:r w:rsidR="00C800F6">
        <w:t>Incorporated</w:t>
      </w:r>
      <w:r w:rsidR="00C11358">
        <w:t>[</w:t>
      </w:r>
      <w:proofErr w:type="gramEnd"/>
      <w:r w:rsidR="00C11358">
        <w:t xml:space="preserve">9] </w:t>
      </w:r>
      <w:r w:rsidR="00C11358">
        <w:tab/>
        <w:t>R4-2110</w:t>
      </w:r>
      <w:r w:rsidR="00B929A6">
        <w:t>165</w:t>
      </w:r>
      <w:r w:rsidR="00C11358">
        <w:t xml:space="preserve">, </w:t>
      </w:r>
      <w:r w:rsidR="00901D5B">
        <w:t>“</w:t>
      </w:r>
      <w:r w:rsidR="00B929A6" w:rsidRPr="00AA78C5">
        <w:t>TP to TR38.860 on band plan and duplex filter considerations for 600 MHz</w:t>
      </w:r>
      <w:r w:rsidR="00E10AD7">
        <w:t>”</w:t>
      </w:r>
      <w:r w:rsidR="00BE49DC">
        <w:t>, Apple</w:t>
      </w:r>
    </w:p>
    <w:p w14:paraId="7B5BDAE8" w14:textId="7BF4CA73" w:rsidR="00901D5B" w:rsidRDefault="00901D5B" w:rsidP="00DD7B62">
      <w:pPr>
        <w:pStyle w:val="EX"/>
      </w:pPr>
      <w:r>
        <w:t>[10]</w:t>
      </w:r>
      <w:r>
        <w:tab/>
      </w:r>
      <w:r w:rsidRPr="00FE5E74">
        <w:t>R4-2111045</w:t>
      </w:r>
      <w:r>
        <w:t>, “</w:t>
      </w:r>
      <w:r w:rsidRPr="00FE5E74">
        <w:t>TP to TR 38.860: B1 full band filter feasibility analysis</w:t>
      </w:r>
      <w:r>
        <w:t>”, Huawei</w:t>
      </w:r>
    </w:p>
    <w:p w14:paraId="1F2ADBC9" w14:textId="58C6B388" w:rsidR="009E391D" w:rsidRDefault="009E391D" w:rsidP="009E391D">
      <w:pPr>
        <w:pStyle w:val="EX"/>
      </w:pPr>
      <w:r>
        <w:t>[11]</w:t>
      </w:r>
      <w:r>
        <w:tab/>
        <w:t>RP-202143, “</w:t>
      </w:r>
      <w:r w:rsidR="00FF32F5">
        <w:t>Liaison</w:t>
      </w:r>
      <w:r>
        <w:t xml:space="preserve"> Statement to 3GPP RAN, 3GPP RAN4 by the 26</w:t>
      </w:r>
      <w:r w:rsidRPr="006739AC">
        <w:rPr>
          <w:vertAlign w:val="superscript"/>
        </w:rPr>
        <w:t>th</w:t>
      </w:r>
      <w:r>
        <w:t xml:space="preserve"> Meeting of the APT Wireless Group (AWG-26)”, APT</w:t>
      </w:r>
    </w:p>
    <w:p w14:paraId="4A3E805E" w14:textId="77777777" w:rsidR="009E391D" w:rsidRPr="00425D85" w:rsidRDefault="009E391D" w:rsidP="009E391D">
      <w:pPr>
        <w:pStyle w:val="EX"/>
        <w:rPr>
          <w:rFonts w:eastAsiaTheme="minorEastAsia"/>
          <w:lang w:val="en-US" w:eastAsia="zh-CN"/>
        </w:rPr>
      </w:pPr>
      <w:r w:rsidRPr="00425D85">
        <w:rPr>
          <w:rFonts w:eastAsiaTheme="minorEastAsia"/>
          <w:lang w:val="en-US" w:eastAsia="zh-CN"/>
        </w:rPr>
        <w:t>[12]</w:t>
      </w:r>
      <w:r w:rsidRPr="00425D85">
        <w:rPr>
          <w:rFonts w:eastAsiaTheme="minorEastAsia"/>
          <w:lang w:val="en-US" w:eastAsia="zh-CN"/>
        </w:rPr>
        <w:tab/>
        <w:t>RP-202924, “Study on extended 600MHz NR band”, Spark NZ, CBN</w:t>
      </w:r>
    </w:p>
    <w:p w14:paraId="7907986F" w14:textId="77777777" w:rsidR="009E391D" w:rsidRPr="004D3578" w:rsidRDefault="009E391D" w:rsidP="00DD7B62">
      <w:pPr>
        <w:pStyle w:val="EX"/>
      </w:pPr>
    </w:p>
    <w:p w14:paraId="1F46C20A" w14:textId="77777777" w:rsidR="00080512" w:rsidRPr="004D3578" w:rsidRDefault="00080512">
      <w:pPr>
        <w:pStyle w:val="Heading1"/>
      </w:pPr>
      <w:bookmarkStart w:id="24" w:name="definitions"/>
      <w:bookmarkStart w:id="25" w:name="_Toc81297402"/>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15B0700B" w14:textId="77777777" w:rsidR="00080512" w:rsidRPr="004D3578" w:rsidRDefault="00080512">
      <w:pPr>
        <w:pStyle w:val="Heading2"/>
      </w:pPr>
      <w:bookmarkStart w:id="26" w:name="_Toc81297403"/>
      <w:r w:rsidRPr="004D3578">
        <w:t>3.1</w:t>
      </w:r>
      <w:r w:rsidRPr="004D3578">
        <w:tab/>
      </w:r>
      <w:r w:rsidR="002B6339">
        <w:t>Terms</w:t>
      </w:r>
      <w:bookmarkEnd w:id="26"/>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C9C3C5" w14:textId="77777777" w:rsidR="00DD74AB" w:rsidRPr="004D3578" w:rsidRDefault="00DD74AB"/>
    <w:p w14:paraId="3D9EB683" w14:textId="77777777" w:rsidR="00080512" w:rsidRPr="004D3578" w:rsidRDefault="00080512">
      <w:pPr>
        <w:pStyle w:val="Heading2"/>
      </w:pPr>
      <w:bookmarkStart w:id="27" w:name="_Toc81297404"/>
      <w:r w:rsidRPr="004D3578">
        <w:t>3.2</w:t>
      </w:r>
      <w:r w:rsidRPr="004D3578">
        <w:tab/>
        <w:t>Symbols</w:t>
      </w:r>
      <w:bookmarkEnd w:id="27"/>
    </w:p>
    <w:p w14:paraId="737612B4" w14:textId="798262A0"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28" w:name="_Toc81297405"/>
      <w:r w:rsidRPr="004D3578">
        <w:lastRenderedPageBreak/>
        <w:t>3.3</w:t>
      </w:r>
      <w:r w:rsidRPr="004D3578">
        <w:tab/>
        <w:t>Abbreviations</w:t>
      </w:r>
      <w:bookmarkEnd w:id="28"/>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42EED3" w14:textId="0AFCDEE5" w:rsidR="003E59CB" w:rsidRPr="001B74DF" w:rsidRDefault="003E59CB" w:rsidP="003E59CB">
      <w:pPr>
        <w:pStyle w:val="EW"/>
      </w:pPr>
      <w:r>
        <w:t>ACLR</w:t>
      </w:r>
      <w:r>
        <w:tab/>
        <w:t>Adjac</w:t>
      </w:r>
      <w:r w:rsidRPr="001B74DF">
        <w:t>ent Channel Leakage RatioB1A35</w:t>
      </w:r>
      <w:r w:rsidRPr="001B74DF">
        <w:tab/>
      </w:r>
      <w:r>
        <w:t>L</w:t>
      </w:r>
      <w:r w:rsidRPr="001B74DF">
        <w:t>ower duplexer of the option B1 with the split duplexers</w:t>
      </w:r>
    </w:p>
    <w:p w14:paraId="70D0DA2F" w14:textId="77777777" w:rsidR="003E59CB" w:rsidRPr="001B74DF" w:rsidRDefault="003E59CB" w:rsidP="003E59CB">
      <w:pPr>
        <w:pStyle w:val="EW"/>
      </w:pPr>
      <w:r w:rsidRPr="001B74DF">
        <w:t>B1B35</w:t>
      </w:r>
      <w:r w:rsidRPr="001B74DF">
        <w:tab/>
      </w:r>
      <w:r>
        <w:t>U</w:t>
      </w:r>
      <w:r w:rsidRPr="001B74DF">
        <w:t>pper duplexer of the option B1 with the split duplexers</w:t>
      </w:r>
    </w:p>
    <w:p w14:paraId="174F2C7F" w14:textId="77777777" w:rsidR="003E59CB" w:rsidRPr="007A6964" w:rsidRDefault="003E59CB" w:rsidP="003E59CB">
      <w:pPr>
        <w:pStyle w:val="EW"/>
      </w:pPr>
      <w:r w:rsidRPr="001B74DF">
        <w:t>B1F</w:t>
      </w:r>
      <w:r w:rsidRPr="001B74DF">
        <w:tab/>
      </w:r>
      <w:r w:rsidRPr="007A6964">
        <w:t>Option B1 with full band duplexer</w:t>
      </w:r>
    </w:p>
    <w:p w14:paraId="536ABB82" w14:textId="77777777" w:rsidR="003E59CB" w:rsidRPr="007A6964" w:rsidRDefault="003E59CB" w:rsidP="003E59CB">
      <w:pPr>
        <w:pStyle w:val="EW"/>
      </w:pPr>
      <w:r w:rsidRPr="007A6964">
        <w:t xml:space="preserve">B1X25 </w:t>
      </w:r>
      <w:r>
        <w:tab/>
        <w:t>Outer 25 MHz duplexer for B1 option</w:t>
      </w:r>
    </w:p>
    <w:p w14:paraId="40A84CFB" w14:textId="77777777" w:rsidR="003E59CB" w:rsidRPr="007A6964" w:rsidRDefault="003E59CB" w:rsidP="003E59CB">
      <w:pPr>
        <w:pStyle w:val="EW"/>
        <w:rPr>
          <w:rFonts w:eastAsia="SimSun"/>
          <w:lang w:eastAsia="zh-CN"/>
        </w:rPr>
      </w:pPr>
      <w:r w:rsidRPr="007A6964">
        <w:rPr>
          <w:rFonts w:eastAsia="SimSun"/>
          <w:lang w:eastAsia="zh-CN"/>
        </w:rPr>
        <w:t>B2F</w:t>
      </w:r>
      <w:r w:rsidRPr="007A6964">
        <w:rPr>
          <w:rFonts w:eastAsia="SimSun"/>
          <w:lang w:eastAsia="zh-CN"/>
        </w:rPr>
        <w:tab/>
      </w:r>
      <w:r w:rsidRPr="007A6964">
        <w:t>Option B</w:t>
      </w:r>
      <w:r>
        <w:t>2</w:t>
      </w:r>
      <w:r w:rsidRPr="007A6964">
        <w:t xml:space="preserve"> with full band duplexer</w:t>
      </w:r>
    </w:p>
    <w:p w14:paraId="139E2276" w14:textId="77777777" w:rsidR="003E59CB" w:rsidRPr="007A6964" w:rsidRDefault="003E59CB" w:rsidP="003E59CB">
      <w:pPr>
        <w:pStyle w:val="EW"/>
        <w:rPr>
          <w:rFonts w:eastAsia="SimSun"/>
          <w:lang w:eastAsia="zh-CN"/>
        </w:rPr>
      </w:pPr>
      <w:r w:rsidRPr="007A6964">
        <w:rPr>
          <w:rFonts w:eastAsia="SimSun"/>
          <w:lang w:eastAsia="zh-CN"/>
        </w:rPr>
        <w:t>B2A35</w:t>
      </w:r>
      <w:r w:rsidRPr="007A6964">
        <w:rPr>
          <w:rFonts w:eastAsia="SimSun"/>
          <w:lang w:eastAsia="zh-CN"/>
        </w:rPr>
        <w:tab/>
      </w:r>
      <w:r>
        <w:t>L</w:t>
      </w:r>
      <w:r w:rsidRPr="001B74DF">
        <w:t>ower duplexer of the option B</w:t>
      </w:r>
      <w:r>
        <w:t>2</w:t>
      </w:r>
      <w:r w:rsidRPr="001B74DF">
        <w:t xml:space="preserve"> with the split duplexers</w:t>
      </w:r>
    </w:p>
    <w:p w14:paraId="349CC436" w14:textId="77777777" w:rsidR="003E59CB" w:rsidRPr="007A6964" w:rsidRDefault="003E59CB" w:rsidP="003E59CB">
      <w:pPr>
        <w:pStyle w:val="EW"/>
        <w:rPr>
          <w:b/>
        </w:rPr>
      </w:pPr>
      <w:r w:rsidRPr="007A6964">
        <w:rPr>
          <w:rFonts w:eastAsia="SimSun"/>
          <w:lang w:eastAsia="zh-CN"/>
        </w:rPr>
        <w:t>B2B35</w:t>
      </w:r>
      <w:r>
        <w:rPr>
          <w:rFonts w:eastAsia="SimSun"/>
          <w:lang w:eastAsia="zh-CN"/>
        </w:rPr>
        <w:tab/>
      </w:r>
      <w:r>
        <w:t>U</w:t>
      </w:r>
      <w:r w:rsidRPr="001B74DF">
        <w:t>pper duplexer of the option B</w:t>
      </w:r>
      <w:r>
        <w:t>2</w:t>
      </w:r>
      <w:r w:rsidRPr="001B74DF">
        <w:t xml:space="preserve"> with the split duplexers</w:t>
      </w:r>
    </w:p>
    <w:p w14:paraId="7D20200F" w14:textId="77777777" w:rsidR="003E59CB" w:rsidRPr="007A6964" w:rsidRDefault="003E59CB" w:rsidP="003E59CB">
      <w:pPr>
        <w:pStyle w:val="EW"/>
      </w:pPr>
      <w:r w:rsidRPr="007A6964">
        <w:t>BS</w:t>
      </w:r>
      <w:r w:rsidRPr="007A6964">
        <w:tab/>
        <w:t>Base Station</w:t>
      </w:r>
    </w:p>
    <w:p w14:paraId="547AD47C" w14:textId="77777777" w:rsidR="003E59CB" w:rsidRDefault="003E59CB" w:rsidP="003E59CB">
      <w:pPr>
        <w:pStyle w:val="EW"/>
      </w:pPr>
      <w:r w:rsidRPr="007A6964">
        <w:t>BW</w:t>
      </w:r>
      <w:r w:rsidRPr="007A6964">
        <w:tab/>
        <w:t>Bandwidth</w:t>
      </w:r>
    </w:p>
    <w:p w14:paraId="07368EC3" w14:textId="77777777" w:rsidR="003E59CB" w:rsidRDefault="003E59CB" w:rsidP="003E59CB">
      <w:pPr>
        <w:pStyle w:val="EW"/>
      </w:pPr>
      <w:r w:rsidRPr="00F90AE5">
        <w:t>CH36</w:t>
      </w:r>
      <w:r w:rsidRPr="00F90AE5">
        <w:tab/>
        <w:t>DTV Channel #36</w:t>
      </w:r>
    </w:p>
    <w:p w14:paraId="530F9007" w14:textId="77777777" w:rsidR="003E59CB" w:rsidRDefault="003E59CB" w:rsidP="003E59CB">
      <w:pPr>
        <w:pStyle w:val="EW"/>
      </w:pPr>
      <w:r>
        <w:t>DL</w:t>
      </w:r>
      <w:r>
        <w:tab/>
        <w:t>Downlink</w:t>
      </w:r>
    </w:p>
    <w:p w14:paraId="1715376F" w14:textId="77777777" w:rsidR="003E59CB" w:rsidRDefault="003E59CB" w:rsidP="003E59CB">
      <w:pPr>
        <w:pStyle w:val="EW"/>
      </w:pPr>
      <w:r>
        <w:t>DTV</w:t>
      </w:r>
      <w:r>
        <w:tab/>
        <w:t>Digital Television</w:t>
      </w:r>
    </w:p>
    <w:p w14:paraId="23FC5D77" w14:textId="77777777" w:rsidR="003E59CB" w:rsidRDefault="003E59CB" w:rsidP="003E59CB">
      <w:pPr>
        <w:pStyle w:val="EW"/>
      </w:pPr>
      <w:r>
        <w:t xml:space="preserve">EARFCN </w:t>
      </w:r>
      <w:r>
        <w:tab/>
        <w:t>E-UTRA Absolute Radio Frequency Channel Number</w:t>
      </w:r>
    </w:p>
    <w:p w14:paraId="239A644A" w14:textId="77777777" w:rsidR="003E59CB" w:rsidRDefault="003E59CB" w:rsidP="003E59CB">
      <w:pPr>
        <w:pStyle w:val="EW"/>
      </w:pPr>
      <w:r>
        <w:t>FCC</w:t>
      </w:r>
      <w:r>
        <w:tab/>
        <w:t>Federal Communications Commission</w:t>
      </w:r>
    </w:p>
    <w:p w14:paraId="75063E5A" w14:textId="77777777" w:rsidR="003E59CB" w:rsidRDefault="003E59CB" w:rsidP="003E59CB">
      <w:pPr>
        <w:pStyle w:val="EW"/>
      </w:pPr>
      <w:r>
        <w:t>FDD</w:t>
      </w:r>
      <w:r>
        <w:tab/>
        <w:t>Frequency Division Duplex</w:t>
      </w:r>
    </w:p>
    <w:p w14:paraId="0B92E9E0" w14:textId="77777777" w:rsidR="003E59CB" w:rsidRDefault="003E59CB" w:rsidP="003E59CB">
      <w:pPr>
        <w:pStyle w:val="EW"/>
      </w:pPr>
      <w:r>
        <w:t>IL</w:t>
      </w:r>
      <w:r>
        <w:tab/>
        <w:t>Insertion Loss</w:t>
      </w:r>
    </w:p>
    <w:p w14:paraId="1E22EE80" w14:textId="77777777" w:rsidR="003E59CB" w:rsidRPr="007A6964" w:rsidRDefault="003E59CB" w:rsidP="003E59CB">
      <w:pPr>
        <w:pStyle w:val="EW"/>
      </w:pPr>
      <w:r>
        <w:t>IMT</w:t>
      </w:r>
      <w:r>
        <w:tab/>
      </w:r>
      <w:r w:rsidRPr="00070984">
        <w:t>International Mobile Telecommunications</w:t>
      </w:r>
    </w:p>
    <w:p w14:paraId="3D2459D9" w14:textId="77777777" w:rsidR="003E59CB" w:rsidRDefault="003E59CB" w:rsidP="003E59CB">
      <w:pPr>
        <w:pStyle w:val="EW"/>
      </w:pPr>
      <w:r>
        <w:t xml:space="preserve">n71F </w:t>
      </w:r>
      <w:r>
        <w:tab/>
        <w:t>Full band n71 filter</w:t>
      </w:r>
    </w:p>
    <w:p w14:paraId="3697C043" w14:textId="77777777" w:rsidR="003E59CB" w:rsidRDefault="003E59CB" w:rsidP="003E59CB">
      <w:pPr>
        <w:pStyle w:val="EW"/>
      </w:pPr>
      <w:proofErr w:type="spellStart"/>
      <w:r w:rsidRPr="007A6964">
        <w:t>nX</w:t>
      </w:r>
      <w:proofErr w:type="spellEnd"/>
      <w:r>
        <w:tab/>
      </w:r>
      <w:proofErr w:type="gramStart"/>
      <w:r>
        <w:t>New</w:t>
      </w:r>
      <w:proofErr w:type="gramEnd"/>
      <w:r>
        <w:t xml:space="preserve"> band for eh B2a option</w:t>
      </w:r>
    </w:p>
    <w:p w14:paraId="76B7896D" w14:textId="77777777" w:rsidR="003E59CB" w:rsidRDefault="003E59CB" w:rsidP="003E59CB">
      <w:pPr>
        <w:pStyle w:val="EW"/>
      </w:pPr>
      <w:r>
        <w:t>RAS</w:t>
      </w:r>
      <w:r>
        <w:tab/>
        <w:t>Radio Astronomy Service</w:t>
      </w:r>
    </w:p>
    <w:p w14:paraId="7A20188D" w14:textId="77777777" w:rsidR="003E59CB" w:rsidRDefault="003E59CB" w:rsidP="003E59CB">
      <w:pPr>
        <w:pStyle w:val="EW"/>
      </w:pPr>
      <w:r>
        <w:t>REFSENS</w:t>
      </w:r>
      <w:r>
        <w:tab/>
        <w:t>Reference Sensitivity</w:t>
      </w:r>
    </w:p>
    <w:p w14:paraId="3C5AC01A" w14:textId="77777777" w:rsidR="003E59CB" w:rsidRDefault="003E59CB" w:rsidP="003E59CB">
      <w:pPr>
        <w:pStyle w:val="EW"/>
      </w:pPr>
      <w:r>
        <w:t>RF</w:t>
      </w:r>
      <w:r>
        <w:tab/>
        <w:t>Radio Frequency</w:t>
      </w:r>
    </w:p>
    <w:p w14:paraId="00886810" w14:textId="77777777" w:rsidR="003E59CB" w:rsidRDefault="003E59CB" w:rsidP="003E59CB">
      <w:pPr>
        <w:pStyle w:val="EW"/>
      </w:pPr>
      <w:r w:rsidRPr="00F90AE5">
        <w:t>TC SAW</w:t>
      </w:r>
      <w:r>
        <w:tab/>
      </w:r>
      <w:r w:rsidRPr="00F90AE5">
        <w:t xml:space="preserve">Temperature Compensated </w:t>
      </w:r>
      <w:r>
        <w:t>S</w:t>
      </w:r>
      <w:r w:rsidRPr="00F90AE5">
        <w:t xml:space="preserve">urface </w:t>
      </w:r>
      <w:r>
        <w:t>A</w:t>
      </w:r>
      <w:r w:rsidRPr="00F90AE5">
        <w:t xml:space="preserve">coustic </w:t>
      </w:r>
      <w:r>
        <w:t>W</w:t>
      </w:r>
      <w:r w:rsidRPr="00F90AE5">
        <w:t>ave</w:t>
      </w:r>
    </w:p>
    <w:p w14:paraId="0C0CCD49" w14:textId="77777777" w:rsidR="003E59CB" w:rsidRDefault="003E59CB" w:rsidP="003E59CB">
      <w:pPr>
        <w:pStyle w:val="EW"/>
      </w:pPr>
      <w:r>
        <w:t>TX</w:t>
      </w:r>
      <w:r>
        <w:tab/>
        <w:t>Transmitter</w:t>
      </w:r>
    </w:p>
    <w:p w14:paraId="622C2816" w14:textId="77777777" w:rsidR="003E59CB" w:rsidRDefault="003E59CB" w:rsidP="003E59CB">
      <w:pPr>
        <w:pStyle w:val="EW"/>
      </w:pPr>
      <w:r>
        <w:t>UE</w:t>
      </w:r>
      <w:r>
        <w:tab/>
        <w:t>User Equipment</w:t>
      </w:r>
    </w:p>
    <w:p w14:paraId="530AACAB" w14:textId="77777777" w:rsidR="003E59CB" w:rsidRDefault="003E59CB" w:rsidP="003E59CB">
      <w:pPr>
        <w:pStyle w:val="EW"/>
      </w:pPr>
      <w:r>
        <w:t>UHF</w:t>
      </w:r>
      <w:r>
        <w:tab/>
        <w:t>Ultra High Frequency</w:t>
      </w:r>
    </w:p>
    <w:p w14:paraId="78AF54AC" w14:textId="5B8F0804" w:rsidR="00080512" w:rsidRDefault="003E59CB" w:rsidP="003E59CB">
      <w:pPr>
        <w:pStyle w:val="EW"/>
      </w:pPr>
      <w:r>
        <w:t>UL</w:t>
      </w:r>
      <w:r>
        <w:tab/>
        <w:t>Uplink</w:t>
      </w:r>
    </w:p>
    <w:p w14:paraId="190DC6B1" w14:textId="5AB32D60" w:rsidR="00421EA7" w:rsidRDefault="00421EA7">
      <w:pPr>
        <w:pStyle w:val="EW"/>
      </w:pPr>
    </w:p>
    <w:p w14:paraId="26E09C3C" w14:textId="77777777" w:rsidR="003E59CB" w:rsidRDefault="003E59CB">
      <w:pPr>
        <w:pStyle w:val="EW"/>
      </w:pPr>
    </w:p>
    <w:p w14:paraId="51CCC0B4" w14:textId="77777777" w:rsidR="00207690" w:rsidRDefault="00207690">
      <w:pPr>
        <w:spacing w:after="0"/>
        <w:rPr>
          <w:rFonts w:ascii="Arial" w:hAnsi="Arial"/>
          <w:sz w:val="36"/>
        </w:rPr>
      </w:pPr>
      <w:r>
        <w:br w:type="page"/>
      </w:r>
    </w:p>
    <w:p w14:paraId="4EE3E08B" w14:textId="180D5042" w:rsidR="00421EA7" w:rsidRPr="007C7ADE" w:rsidRDefault="00421EA7" w:rsidP="00421EA7">
      <w:pPr>
        <w:pStyle w:val="Heading1"/>
      </w:pPr>
      <w:bookmarkStart w:id="29" w:name="_Toc81297406"/>
      <w:r w:rsidRPr="007C7ADE">
        <w:lastRenderedPageBreak/>
        <w:t>4</w:t>
      </w:r>
      <w:r w:rsidRPr="007C7ADE">
        <w:tab/>
      </w:r>
      <w:r w:rsidR="00785483" w:rsidRPr="007C7ADE">
        <w:t>Background</w:t>
      </w:r>
      <w:bookmarkEnd w:id="29"/>
    </w:p>
    <w:p w14:paraId="6AE3C9B9" w14:textId="3A1E8616" w:rsidR="00902B67" w:rsidRPr="00902B67" w:rsidRDefault="00BB018B" w:rsidP="0013048C">
      <w:pPr>
        <w:overflowPunct w:val="0"/>
        <w:autoSpaceDE w:val="0"/>
        <w:autoSpaceDN w:val="0"/>
        <w:adjustRightInd w:val="0"/>
        <w:spacing w:before="100" w:beforeAutospacing="1" w:afterLines="100" w:after="240" w:line="259" w:lineRule="auto"/>
        <w:textAlignment w:val="baseline"/>
        <w:outlineLvl w:val="1"/>
        <w:rPr>
          <w:rFonts w:ascii="Arial" w:eastAsia="Arial" w:hAnsi="Arial"/>
          <w:sz w:val="32"/>
        </w:rPr>
      </w:pPr>
      <w:r>
        <w:rPr>
          <w:rFonts w:ascii="Arial" w:eastAsia="Arial" w:hAnsi="Arial"/>
          <w:sz w:val="32"/>
        </w:rPr>
        <w:t>4.1</w:t>
      </w:r>
      <w:r>
        <w:rPr>
          <w:rFonts w:ascii="Arial" w:eastAsia="Arial" w:hAnsi="Arial"/>
          <w:sz w:val="32"/>
        </w:rPr>
        <w:tab/>
      </w:r>
      <w:r>
        <w:rPr>
          <w:rFonts w:ascii="Arial" w:eastAsia="Arial" w:hAnsi="Arial"/>
          <w:sz w:val="32"/>
        </w:rPr>
        <w:tab/>
      </w:r>
      <w:r>
        <w:rPr>
          <w:rFonts w:ascii="Arial" w:eastAsia="Arial" w:hAnsi="Arial"/>
          <w:sz w:val="32"/>
        </w:rPr>
        <w:tab/>
      </w:r>
      <w:r w:rsidR="00902B67" w:rsidRPr="00902B67">
        <w:rPr>
          <w:rFonts w:ascii="Arial" w:eastAsia="Arial" w:hAnsi="Arial"/>
          <w:sz w:val="32"/>
        </w:rPr>
        <w:t>General</w:t>
      </w:r>
    </w:p>
    <w:p w14:paraId="3FBEB186" w14:textId="537360A3" w:rsidR="00902B67" w:rsidRPr="00AA78C5" w:rsidRDefault="00902B67" w:rsidP="00AA78C5">
      <w:pPr>
        <w:overflowPunct w:val="0"/>
        <w:autoSpaceDE w:val="0"/>
        <w:autoSpaceDN w:val="0"/>
        <w:adjustRightInd w:val="0"/>
        <w:textAlignment w:val="baseline"/>
        <w:rPr>
          <w:iCs/>
        </w:rPr>
      </w:pPr>
      <w:r w:rsidRPr="00AA78C5">
        <w:rPr>
          <w:iCs/>
        </w:rPr>
        <w:t>During the RAN #90e meeting a new study item was agreed [</w:t>
      </w:r>
      <w:r w:rsidR="0013048C">
        <w:rPr>
          <w:iCs/>
        </w:rPr>
        <w:t>1</w:t>
      </w:r>
      <w:r w:rsidRPr="00AA78C5">
        <w:rPr>
          <w:iCs/>
        </w:rPr>
        <w:t>2] to study various band configurations for the 600 MHz band in ITU R Region 3.A liaison statement from the APT Wireless Group (</w:t>
      </w:r>
      <w:r w:rsidR="006D4BA9" w:rsidRPr="00AA78C5">
        <w:rPr>
          <w:iCs/>
        </w:rPr>
        <w:t xml:space="preserve">AWG) </w:t>
      </w:r>
      <w:r w:rsidR="0013048C">
        <w:rPr>
          <w:iCs/>
        </w:rPr>
        <w:t xml:space="preserve">[11] </w:t>
      </w:r>
      <w:r w:rsidR="006D4BA9" w:rsidRPr="00AA78C5">
        <w:rPr>
          <w:iCs/>
        </w:rPr>
        <w:t>was</w:t>
      </w:r>
      <w:r w:rsidRPr="00AA78C5">
        <w:rPr>
          <w:iCs/>
        </w:rPr>
        <w:t xml:space="preserve"> also received that had two filter combinations- namely B1 and B2 as candidates for study. </w:t>
      </w:r>
    </w:p>
    <w:p w14:paraId="11AD2A23" w14:textId="77777777" w:rsidR="00902B67" w:rsidRPr="00AA78C5" w:rsidRDefault="00902B67" w:rsidP="00AA78C5">
      <w:pPr>
        <w:overflowPunct w:val="0"/>
        <w:autoSpaceDE w:val="0"/>
        <w:autoSpaceDN w:val="0"/>
        <w:adjustRightInd w:val="0"/>
        <w:textAlignment w:val="baseline"/>
        <w:rPr>
          <w:iCs/>
        </w:rPr>
      </w:pPr>
      <w:r w:rsidRPr="00AA78C5">
        <w:rPr>
          <w:iCs/>
        </w:rPr>
        <w:t>The objectives for the extended 600 MHz study item are listed below:</w:t>
      </w:r>
    </w:p>
    <w:p w14:paraId="3B364CFE" w14:textId="361BF617" w:rsidR="00902B67" w:rsidRPr="00290381"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290381">
        <w:rPr>
          <w:iCs/>
        </w:rPr>
        <w:t>Regulatory study of the frequency range around 600 MHz in Region 3</w:t>
      </w:r>
    </w:p>
    <w:p w14:paraId="2D3482AB" w14:textId="77777777"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Co -existence study for the frequency range of 612-652/663-703MHz such as with DTV (if needed)</w:t>
      </w:r>
    </w:p>
    <w:p w14:paraId="52859E28" w14:textId="7B8AB30A"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 xml:space="preserve">Study potential frequency arrangements and conclude the possible implications </w:t>
      </w:r>
      <w:r w:rsidR="009748D3">
        <w:rPr>
          <w:iCs/>
        </w:rPr>
        <w:t>(</w:t>
      </w:r>
      <w:r w:rsidRPr="00AA78C5">
        <w:rPr>
          <w:iCs/>
        </w:rPr>
        <w:t xml:space="preserve">such as insertion loss, </w:t>
      </w:r>
      <w:proofErr w:type="gramStart"/>
      <w:r w:rsidRPr="00AA78C5">
        <w:rPr>
          <w:iCs/>
        </w:rPr>
        <w:t>transmitter</w:t>
      </w:r>
      <w:proofErr w:type="gramEnd"/>
      <w:r w:rsidRPr="00AA78C5">
        <w:rPr>
          <w:iCs/>
        </w:rPr>
        <w:t xml:space="preserve"> and receiver characteristics for both the BS and UE, system limitations such as channel bandwidths etc.) of different duplex filter implementations.</w:t>
      </w:r>
    </w:p>
    <w:p w14:paraId="6B113BAC" w14:textId="5A2D9474"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 xml:space="preserve">Consider options B1 and B2 from AWG LS </w:t>
      </w:r>
      <w:r w:rsidR="009748D3">
        <w:rPr>
          <w:iCs/>
        </w:rPr>
        <w:t xml:space="preserve">[11] </w:t>
      </w:r>
      <w:r w:rsidRPr="00AA78C5">
        <w:rPr>
          <w:iCs/>
        </w:rPr>
        <w:t>but other options are not precluded.</w:t>
      </w:r>
    </w:p>
    <w:p w14:paraId="0F2B18D8" w14:textId="77777777" w:rsidR="00902B67" w:rsidRPr="00AA78C5" w:rsidRDefault="00902B67" w:rsidP="00AA78C5">
      <w:pPr>
        <w:pStyle w:val="ListParagraph"/>
        <w:numPr>
          <w:ilvl w:val="0"/>
          <w:numId w:val="17"/>
        </w:numPr>
        <w:overflowPunct w:val="0"/>
        <w:autoSpaceDE w:val="0"/>
        <w:autoSpaceDN w:val="0"/>
        <w:adjustRightInd w:val="0"/>
        <w:ind w:left="924" w:hanging="357"/>
        <w:contextualSpacing w:val="0"/>
        <w:textAlignment w:val="baseline"/>
        <w:rPr>
          <w:iCs/>
        </w:rPr>
      </w:pPr>
      <w:r w:rsidRPr="00AA78C5">
        <w:rPr>
          <w:iCs/>
        </w:rPr>
        <w:t>Answer the request from AWG regarding technical feasibility of option B1 and B2 respectively. Further options are not precluded and may be included in LS to AWG.</w:t>
      </w:r>
    </w:p>
    <w:p w14:paraId="0364C48E" w14:textId="0C4F32D2" w:rsidR="00902B67" w:rsidRPr="00AA78C5" w:rsidRDefault="00902B67" w:rsidP="00AA78C5">
      <w:pPr>
        <w:pStyle w:val="NO"/>
        <w:overflowPunct w:val="0"/>
        <w:autoSpaceDE w:val="0"/>
        <w:autoSpaceDN w:val="0"/>
        <w:adjustRightInd w:val="0"/>
        <w:ind w:left="851" w:hanging="567"/>
        <w:textAlignment w:val="baseline"/>
      </w:pPr>
      <w:r w:rsidRPr="00AA78C5">
        <w:t>NOTE:</w:t>
      </w:r>
      <w:r w:rsidR="007762BB">
        <w:tab/>
      </w:r>
      <w:r w:rsidRPr="00AA78C5">
        <w:t xml:space="preserve">Since regulatory study of frequency range around 600 MHz is for </w:t>
      </w:r>
      <w:proofErr w:type="gramStart"/>
      <w:r w:rsidRPr="00AA78C5">
        <w:t>Region</w:t>
      </w:r>
      <w:proofErr w:type="gramEnd"/>
      <w:r w:rsidRPr="00AA78C5">
        <w:t xml:space="preserve"> 3, the SI outcome will not impact any requirements defined for US 600 MHz band.</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156BCB68"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w:t>
      </w:r>
      <w:r w:rsidR="007762BB">
        <w:rPr>
          <w:rFonts w:eastAsia="SimSun"/>
          <w:lang w:eastAsia="zh-CN"/>
        </w:rPr>
        <w:t xml:space="preserve">[11] </w:t>
      </w:r>
      <w:r w:rsidR="00663EEB">
        <w:rPr>
          <w:rFonts w:eastAsia="SimSun"/>
          <w:lang w:eastAsia="zh-CN"/>
        </w:rPr>
        <w:t>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5751EAC3" w:rsidR="00902B67" w:rsidRPr="00AA78C5" w:rsidRDefault="00902B67" w:rsidP="00902B67">
      <w:pPr>
        <w:rPr>
          <w:iCs/>
        </w:rPr>
      </w:pPr>
      <w:r w:rsidRPr="00AA78C5">
        <w:rPr>
          <w:iCs/>
        </w:rPr>
        <w:t>The above studies have been on going in RAN4 meetings. Th</w:t>
      </w:r>
      <w:r w:rsidR="00DC6BEE" w:rsidRPr="00AA78C5">
        <w:rPr>
          <w:iCs/>
        </w:rPr>
        <w:t xml:space="preserve">e present document </w:t>
      </w:r>
      <w:r w:rsidRPr="00AA78C5">
        <w:rPr>
          <w:iCs/>
        </w:rPr>
        <w:t>documents the results of the studies.</w:t>
      </w:r>
    </w:p>
    <w:p w14:paraId="09A36CD7" w14:textId="5AAF0088" w:rsidR="00902B67" w:rsidRPr="00AA78C5" w:rsidRDefault="00902B67" w:rsidP="00902B67">
      <w:pPr>
        <w:rPr>
          <w:iCs/>
        </w:rPr>
      </w:pPr>
      <w:r w:rsidRPr="00AA78C5">
        <w:rPr>
          <w:iCs/>
        </w:rPr>
        <w:t xml:space="preserve">3GPP band 28 and US 600 MHz bands </w:t>
      </w:r>
      <w:r w:rsidR="00CF4B4F" w:rsidRPr="00AA78C5">
        <w:rPr>
          <w:iCs/>
        </w:rPr>
        <w:t>[3]</w:t>
      </w:r>
      <w:r w:rsidR="00E10AD7" w:rsidRPr="00AA78C5">
        <w:rPr>
          <w:iCs/>
        </w:rPr>
        <w:t xml:space="preserve"> </w:t>
      </w:r>
      <w:r w:rsidRPr="00AA78C5">
        <w:rPr>
          <w:iCs/>
        </w:rPr>
        <w:t xml:space="preserve">are shown below in </w:t>
      </w:r>
      <w:r w:rsidR="00DC6BEE" w:rsidRPr="00290381">
        <w:rPr>
          <w:iCs/>
        </w:rPr>
        <w:t>Figure 4.1-1</w:t>
      </w:r>
      <w:r w:rsidRPr="00AA78C5">
        <w:rPr>
          <w:iCs/>
        </w:rPr>
        <w:t>:</w:t>
      </w:r>
    </w:p>
    <w:p w14:paraId="5D9321F6" w14:textId="77777777" w:rsidR="00902B67" w:rsidRPr="00AA78C5" w:rsidRDefault="00902B67" w:rsidP="00902B67">
      <w:pPr>
        <w:rPr>
          <w:iCs/>
        </w:rPr>
      </w:pPr>
    </w:p>
    <w:p w14:paraId="708ABA7F" w14:textId="77777777" w:rsidR="00902B67" w:rsidRPr="00AA78C5" w:rsidRDefault="00902B67" w:rsidP="00902B67">
      <w:pPr>
        <w:ind w:left="284"/>
        <w:rPr>
          <w:iCs/>
        </w:rPr>
      </w:pPr>
    </w:p>
    <w:p w14:paraId="15219C11" w14:textId="77777777" w:rsidR="00902B67" w:rsidRPr="00902B67" w:rsidRDefault="00902B67" w:rsidP="00902B67">
      <w:pPr>
        <w:rPr>
          <w:iCs/>
          <w:color w:val="FF0000"/>
        </w:rPr>
      </w:pPr>
      <w:r w:rsidRPr="00902B67">
        <w:rPr>
          <w:iCs/>
          <w:noProof/>
          <w:color w:val="FF0000"/>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0EE4ADC" w:rsidR="00902B67" w:rsidRPr="00577E66" w:rsidRDefault="00DC6BEE" w:rsidP="00425D85">
      <w:pPr>
        <w:pStyle w:val="TF"/>
      </w:pPr>
      <w:r w:rsidRPr="00577E66">
        <w:t>Figure 4.1-1:</w:t>
      </w:r>
      <w:r w:rsidR="00902B67" w:rsidRPr="00577E66">
        <w:t xml:space="preserve"> US 600 MHz band</w:t>
      </w:r>
      <w:r w:rsidR="00731A50">
        <w:t xml:space="preserve"> (n71)</w:t>
      </w:r>
      <w:r w:rsidR="00902B67" w:rsidRPr="00577E66">
        <w:t xml:space="preserve"> and 3GPP band 28</w:t>
      </w:r>
    </w:p>
    <w:p w14:paraId="7E6B3968" w14:textId="30774D31" w:rsidR="00902B67" w:rsidRPr="00AA78C5" w:rsidRDefault="00902B67" w:rsidP="00902B67">
      <w:pPr>
        <w:rPr>
          <w:iCs/>
        </w:rPr>
      </w:pPr>
      <w:r w:rsidRPr="00AA78C5">
        <w:rPr>
          <w:iCs/>
        </w:rPr>
        <w:t>By examining the US 600 MHz band [</w:t>
      </w:r>
      <w:r w:rsidR="007044A0" w:rsidRPr="00AA78C5">
        <w:rPr>
          <w:iCs/>
        </w:rPr>
        <w:t>3</w:t>
      </w:r>
      <w:r w:rsidRPr="00AA78C5">
        <w:rPr>
          <w:iCs/>
        </w:rPr>
        <w:t>] it is noted that the band extends only up to 698 MHz leaving the range 698</w:t>
      </w:r>
      <w:r w:rsidR="00251940">
        <w:rPr>
          <w:iCs/>
        </w:rPr>
        <w:t> </w:t>
      </w:r>
      <w:r w:rsidRPr="00AA78C5">
        <w:rPr>
          <w:iCs/>
        </w:rPr>
        <w:t xml:space="preserve">- 703 MHz </w:t>
      </w:r>
      <w:r w:rsidR="00E10AD7" w:rsidRPr="00AA78C5">
        <w:rPr>
          <w:iCs/>
        </w:rPr>
        <w:t>unusable.</w:t>
      </w:r>
    </w:p>
    <w:p w14:paraId="72863FBE" w14:textId="77631C62" w:rsidR="00902B67" w:rsidRPr="00AA78C5" w:rsidRDefault="00902B67" w:rsidP="00902B67">
      <w:pPr>
        <w:spacing w:after="160" w:line="259" w:lineRule="auto"/>
        <w:rPr>
          <w:iCs/>
        </w:rPr>
      </w:pPr>
      <w:r w:rsidRPr="00AA78C5">
        <w:rPr>
          <w:iCs/>
        </w:rPr>
        <w:t xml:space="preserve">The objective of the SI is to study spectrum options that will enable usage of 698- 703 </w:t>
      </w:r>
      <w:proofErr w:type="spellStart"/>
      <w:r w:rsidRPr="00AA78C5">
        <w:rPr>
          <w:iCs/>
        </w:rPr>
        <w:t>MHz</w:t>
      </w:r>
      <w:r w:rsidR="00BD4DA3">
        <w:rPr>
          <w:iCs/>
        </w:rPr>
        <w:t>.</w:t>
      </w:r>
      <w:proofErr w:type="spellEnd"/>
    </w:p>
    <w:p w14:paraId="23484AB2" w14:textId="29D335B8" w:rsidR="00902B67" w:rsidRPr="00AA78C5" w:rsidRDefault="00902B67" w:rsidP="00902B67">
      <w:r w:rsidRPr="00AA78C5">
        <w:t xml:space="preserve">There are three duplex filter options considered in </w:t>
      </w:r>
      <w:r w:rsidR="00DC6BEE" w:rsidRPr="00AA78C5">
        <w:t>the present document</w:t>
      </w:r>
      <w:r w:rsidRPr="00AA78C5">
        <w:t>.</w:t>
      </w:r>
    </w:p>
    <w:p w14:paraId="054B4C79" w14:textId="26C08E71" w:rsidR="00785483" w:rsidRPr="00AA78C5" w:rsidRDefault="00421EA7" w:rsidP="00785483">
      <w:pPr>
        <w:pStyle w:val="Heading2"/>
        <w:rPr>
          <w:lang w:val="en-NZ"/>
        </w:rPr>
      </w:pPr>
      <w:bookmarkStart w:id="30" w:name="_Toc81297407"/>
      <w:r w:rsidRPr="004D3578">
        <w:lastRenderedPageBreak/>
        <w:t>4.</w:t>
      </w:r>
      <w:r w:rsidR="00DC6BEE">
        <w:t>2</w:t>
      </w:r>
      <w:r w:rsidRPr="004D3578">
        <w:tab/>
      </w:r>
      <w:r w:rsidR="00785483">
        <w:rPr>
          <w:lang w:val="en-NZ"/>
        </w:rPr>
        <w:t>Options for study: B1</w:t>
      </w:r>
      <w:bookmarkEnd w:id="30"/>
    </w:p>
    <w:p w14:paraId="787EE9C8" w14:textId="2F0E6E1C" w:rsidR="00902B67" w:rsidRPr="00AA78C5" w:rsidRDefault="00902B67" w:rsidP="00902B67">
      <w:pPr>
        <w:rPr>
          <w:lang w:val="en-NZ"/>
        </w:rPr>
      </w:pPr>
      <w:r w:rsidRPr="00290381">
        <w:rPr>
          <w:rFonts w:eastAsiaTheme="minorEastAsia"/>
        </w:rPr>
        <w:t xml:space="preserve">This option is based on an extension to band n71 and is shown on figure </w:t>
      </w:r>
      <w:r w:rsidR="00BD4DA3">
        <w:rPr>
          <w:rFonts w:eastAsiaTheme="minorEastAsia"/>
        </w:rPr>
        <w:t>4.</w:t>
      </w:r>
      <w:r w:rsidRPr="00290381">
        <w:rPr>
          <w:rFonts w:eastAsiaTheme="minorEastAsia"/>
        </w:rPr>
        <w:t>2</w:t>
      </w:r>
      <w:r w:rsidR="00BD4DA3">
        <w:rPr>
          <w:rFonts w:eastAsiaTheme="minorEastAsia"/>
        </w:rPr>
        <w:t>-1.</w:t>
      </w:r>
      <w:r w:rsidR="00E34E44">
        <w:rPr>
          <w:rFonts w:eastAsiaTheme="minorEastAsia"/>
        </w:rPr>
        <w:t xml:space="preserve"> </w:t>
      </w:r>
      <w:r w:rsidRPr="00AA78C5">
        <w:rPr>
          <w:lang w:val="en-NZ"/>
        </w:rPr>
        <w:t>There are t</w:t>
      </w:r>
      <w:r w:rsidR="00A01537" w:rsidRPr="00AA78C5">
        <w:rPr>
          <w:lang w:val="en-NZ"/>
        </w:rPr>
        <w:t>hree</w:t>
      </w:r>
      <w:r w:rsidRPr="00AA78C5">
        <w:rPr>
          <w:lang w:val="en-NZ"/>
        </w:rPr>
        <w:t xml:space="preserve"> cases, a single filter and </w:t>
      </w:r>
      <w:r w:rsidR="00A01537" w:rsidRPr="00AA78C5">
        <w:rPr>
          <w:lang w:val="en-NZ"/>
        </w:rPr>
        <w:t>two</w:t>
      </w:r>
      <w:r w:rsidRPr="00AA78C5">
        <w:rPr>
          <w:lang w:val="en-NZ"/>
        </w:rPr>
        <w:t xml:space="preserve"> overlapping duplexer</w:t>
      </w:r>
      <w:r w:rsidR="00A01537" w:rsidRPr="00AA78C5">
        <w:rPr>
          <w:lang w:val="en-NZ"/>
        </w:rPr>
        <w:t xml:space="preserve"> options</w:t>
      </w:r>
      <w:r w:rsidRPr="00AA78C5">
        <w:rPr>
          <w:lang w:val="en-NZ"/>
        </w:rPr>
        <w:t xml:space="preserve"> cas</w:t>
      </w:r>
      <w:r w:rsidR="00DC6BEE" w:rsidRPr="00AA78C5">
        <w:rPr>
          <w:lang w:val="en-NZ"/>
        </w:rPr>
        <w:t>e</w:t>
      </w:r>
      <w:r w:rsidRPr="00AA78C5">
        <w:rPr>
          <w:lang w:val="en-NZ"/>
        </w:rPr>
        <w:t xml:space="preserve"> shown below</w:t>
      </w:r>
      <w:r w:rsidR="00D10792" w:rsidRPr="00AA78C5">
        <w:rPr>
          <w:lang w:val="en-NZ"/>
        </w:rPr>
        <w:t>.</w:t>
      </w:r>
      <w:r w:rsidRPr="00AA78C5">
        <w:rPr>
          <w:lang w:val="en-NZ"/>
        </w:rPr>
        <w:t xml:space="preserve"> </w:t>
      </w:r>
    </w:p>
    <w:p w14:paraId="2BDBC021" w14:textId="164674E6" w:rsidR="00902B67" w:rsidRPr="00902B67" w:rsidRDefault="000849D1" w:rsidP="00902B67">
      <w:pPr>
        <w:ind w:left="284"/>
        <w:rPr>
          <w:i/>
          <w:iCs/>
          <w:color w:val="FF0000"/>
          <w:lang w:val="en-NZ"/>
        </w:rPr>
      </w:pPr>
      <w:r w:rsidRPr="000849D1">
        <w:rPr>
          <w:noProof/>
        </w:rPr>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4"/>
                    <a:stretch>
                      <a:fillRect/>
                    </a:stretch>
                  </pic:blipFill>
                  <pic:spPr>
                    <a:xfrm>
                      <a:off x="0" y="0"/>
                      <a:ext cx="5457825" cy="5305425"/>
                    </a:xfrm>
                    <a:prstGeom prst="rect">
                      <a:avLst/>
                    </a:prstGeom>
                  </pic:spPr>
                </pic:pic>
              </a:graphicData>
            </a:graphic>
          </wp:inline>
        </w:drawing>
      </w:r>
    </w:p>
    <w:p w14:paraId="28666C70" w14:textId="7398A6FE" w:rsidR="00902B67" w:rsidRPr="00AA78C5" w:rsidRDefault="00902B67" w:rsidP="00902B67">
      <w:pPr>
        <w:keepNext/>
        <w:keepLines/>
        <w:overflowPunct w:val="0"/>
        <w:autoSpaceDE w:val="0"/>
        <w:autoSpaceDN w:val="0"/>
        <w:adjustRightInd w:val="0"/>
        <w:spacing w:before="60"/>
        <w:jc w:val="center"/>
        <w:rPr>
          <w:rFonts w:ascii="Arial" w:eastAsia="MS Mincho" w:hAnsi="Arial" w:cs="Arial"/>
          <w:b/>
        </w:rPr>
      </w:pPr>
      <w:r w:rsidRPr="00AA78C5">
        <w:rPr>
          <w:rFonts w:ascii="Arial" w:eastAsia="MS Mincho" w:hAnsi="Arial" w:cs="Arial"/>
          <w:b/>
        </w:rPr>
        <w:t xml:space="preserve">Fig </w:t>
      </w:r>
      <w:r w:rsidR="00D4085C" w:rsidRPr="00AA78C5">
        <w:rPr>
          <w:rFonts w:ascii="Arial" w:eastAsia="MS Mincho" w:hAnsi="Arial" w:cs="Arial"/>
          <w:b/>
        </w:rPr>
        <w:t>4.2-1:</w:t>
      </w:r>
      <w:r w:rsidRPr="00AA78C5">
        <w:rPr>
          <w:rFonts w:ascii="Arial" w:eastAsia="MS Mincho" w:hAnsi="Arial" w:cs="Arial"/>
          <w:b/>
        </w:rPr>
        <w:t xml:space="preserve"> Filter options B1</w:t>
      </w:r>
    </w:p>
    <w:p w14:paraId="1FD1E8AC" w14:textId="4F6841DA" w:rsidR="00A01537" w:rsidRPr="00AA78C5" w:rsidRDefault="00FE55C5" w:rsidP="00AA78C5">
      <w:pPr>
        <w:overflowPunct w:val="0"/>
        <w:autoSpaceDE w:val="0"/>
        <w:autoSpaceDN w:val="0"/>
        <w:adjustRightInd w:val="0"/>
        <w:spacing w:before="60"/>
        <w:rPr>
          <w:rFonts w:eastAsia="Yu Gothic UI"/>
        </w:rPr>
      </w:pPr>
      <w:r w:rsidRPr="00AA78C5">
        <w:rPr>
          <w:rFonts w:eastAsia="Yu Gothic UI"/>
        </w:rPr>
        <w:t xml:space="preserve">The full band duplexer has a duplex spacing of 51 </w:t>
      </w:r>
      <w:proofErr w:type="spellStart"/>
      <w:r w:rsidRPr="00AA78C5">
        <w:rPr>
          <w:rFonts w:eastAsia="Yu Gothic UI"/>
        </w:rPr>
        <w:t>MHz.</w:t>
      </w:r>
      <w:proofErr w:type="spellEnd"/>
    </w:p>
    <w:p w14:paraId="6DB3190A" w14:textId="143F0E0B" w:rsidR="00FE55C5" w:rsidRPr="00AA78C5" w:rsidRDefault="00FE55C5" w:rsidP="00AA78C5">
      <w:pPr>
        <w:overflowPunct w:val="0"/>
        <w:autoSpaceDE w:val="0"/>
        <w:autoSpaceDN w:val="0"/>
        <w:adjustRightInd w:val="0"/>
        <w:spacing w:before="60"/>
        <w:rPr>
          <w:rFonts w:eastAsia="Yu Gothic UI"/>
        </w:rPr>
      </w:pPr>
      <w:r w:rsidRPr="00AA78C5">
        <w:rPr>
          <w:rFonts w:eastAsia="Yu Gothic UI"/>
        </w:rPr>
        <w:t>The cases of dual duplexers demonstrate two different arrangements:</w:t>
      </w:r>
    </w:p>
    <w:p w14:paraId="520A8341" w14:textId="6C5BB44D" w:rsidR="00FE55C5" w:rsidRPr="00AA78C5" w:rsidRDefault="00FE55C5" w:rsidP="00425D85">
      <w:pPr>
        <w:pStyle w:val="B1"/>
        <w:numPr>
          <w:ilvl w:val="0"/>
          <w:numId w:val="17"/>
        </w:numPr>
        <w:overflowPunct w:val="0"/>
        <w:autoSpaceDE w:val="0"/>
        <w:autoSpaceDN w:val="0"/>
        <w:adjustRightInd w:val="0"/>
        <w:textAlignment w:val="baseline"/>
        <w:rPr>
          <w:rFonts w:eastAsia="Yu Gothic UI"/>
        </w:rPr>
      </w:pPr>
      <w:r w:rsidRPr="00AA78C5">
        <w:rPr>
          <w:rFonts w:eastAsia="Yu Gothic UI"/>
        </w:rPr>
        <w:t>The first option B1 35 + 35 maintains same duplex spacing (</w:t>
      </w:r>
      <w:proofErr w:type="gramStart"/>
      <w:r w:rsidR="00F91626">
        <w:rPr>
          <w:rFonts w:eastAsia="Yu Gothic UI"/>
        </w:rPr>
        <w:t>i.e.</w:t>
      </w:r>
      <w:proofErr w:type="gramEnd"/>
      <w:r w:rsidR="00F91626">
        <w:rPr>
          <w:rFonts w:eastAsia="Yu Gothic UI"/>
        </w:rPr>
        <w:t xml:space="preserve"> </w:t>
      </w:r>
      <w:r w:rsidRPr="00AA78C5">
        <w:rPr>
          <w:rFonts w:eastAsia="Yu Gothic UI"/>
        </w:rPr>
        <w:t>51 MHz) in both duplexers</w:t>
      </w:r>
    </w:p>
    <w:p w14:paraId="37DBA341" w14:textId="57A2F7F8" w:rsidR="00902B67" w:rsidRPr="00AA78C5" w:rsidRDefault="00FE55C5" w:rsidP="00425D85">
      <w:pPr>
        <w:pStyle w:val="B1"/>
        <w:numPr>
          <w:ilvl w:val="0"/>
          <w:numId w:val="17"/>
        </w:numPr>
        <w:overflowPunct w:val="0"/>
        <w:autoSpaceDE w:val="0"/>
        <w:autoSpaceDN w:val="0"/>
        <w:adjustRightInd w:val="0"/>
        <w:textAlignment w:val="baseline"/>
        <w:rPr>
          <w:rFonts w:eastAsia="Yu Gothic UI"/>
        </w:rPr>
      </w:pPr>
      <w:r w:rsidRPr="00AA78C5">
        <w:rPr>
          <w:rFonts w:eastAsia="Yu Gothic UI"/>
        </w:rPr>
        <w:t>The second option B1 35 + 25 has an n71 duplexer and 25 MHz wide second duplexer</w:t>
      </w:r>
      <w:r w:rsidR="00F96476">
        <w:rPr>
          <w:rFonts w:eastAsia="Yu Gothic UI"/>
        </w:rPr>
        <w:t xml:space="preserve">. </w:t>
      </w:r>
      <w:r w:rsidRPr="00AA78C5">
        <w:rPr>
          <w:rFonts w:eastAsia="Yu Gothic UI"/>
        </w:rPr>
        <w:t>In this case</w:t>
      </w:r>
      <w:r w:rsidR="00F96476">
        <w:rPr>
          <w:rFonts w:eastAsia="Yu Gothic UI"/>
        </w:rPr>
        <w:t>,</w:t>
      </w:r>
      <w:r w:rsidRPr="00AA78C5">
        <w:rPr>
          <w:rFonts w:eastAsia="Yu Gothic UI"/>
        </w:rPr>
        <w:t xml:space="preserve"> the duplex spacing for both duplexers </w:t>
      </w:r>
      <w:proofErr w:type="gramStart"/>
      <w:r w:rsidRPr="00AA78C5">
        <w:rPr>
          <w:rFonts w:eastAsia="Yu Gothic UI"/>
        </w:rPr>
        <w:t>is</w:t>
      </w:r>
      <w:proofErr w:type="gramEnd"/>
      <w:r w:rsidRPr="00AA78C5">
        <w:rPr>
          <w:rFonts w:eastAsia="Yu Gothic UI"/>
        </w:rPr>
        <w:t xml:space="preserve"> different</w:t>
      </w:r>
      <w:r w:rsidR="00E35090">
        <w:rPr>
          <w:rFonts w:eastAsia="Yu Gothic UI"/>
        </w:rPr>
        <w:t>,</w:t>
      </w:r>
      <w:r w:rsidRPr="00AA78C5">
        <w:rPr>
          <w:rFonts w:eastAsia="Yu Gothic UI"/>
        </w:rPr>
        <w:t xml:space="preserve"> i</w:t>
      </w:r>
      <w:r w:rsidR="00D4085C">
        <w:rPr>
          <w:rFonts w:eastAsia="Yu Gothic UI"/>
        </w:rPr>
        <w:t>.</w:t>
      </w:r>
      <w:r w:rsidRPr="00AA78C5">
        <w:rPr>
          <w:rFonts w:eastAsia="Yu Gothic UI"/>
        </w:rPr>
        <w:t>e</w:t>
      </w:r>
      <w:r w:rsidR="00D4085C">
        <w:rPr>
          <w:rFonts w:eastAsia="Yu Gothic UI"/>
        </w:rPr>
        <w:t>.</w:t>
      </w:r>
      <w:r w:rsidRPr="00AA78C5">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227B2B17" w:rsidR="00785483" w:rsidRPr="00AA78C5" w:rsidRDefault="00785483" w:rsidP="00785483">
      <w:pPr>
        <w:pStyle w:val="Heading2"/>
        <w:rPr>
          <w:lang w:val="en-NZ"/>
        </w:rPr>
      </w:pPr>
      <w:bookmarkStart w:id="31" w:name="_Toc81297408"/>
      <w:r w:rsidRPr="004D3578">
        <w:t>4.</w:t>
      </w:r>
      <w:r w:rsidR="00D10792">
        <w:t>3</w:t>
      </w:r>
      <w:r w:rsidRPr="004D3578">
        <w:tab/>
      </w:r>
      <w:r>
        <w:rPr>
          <w:lang w:val="en-NZ"/>
        </w:rPr>
        <w:t>Options for study: B</w:t>
      </w:r>
      <w:r w:rsidR="00885F46">
        <w:rPr>
          <w:lang w:val="en-NZ"/>
        </w:rPr>
        <w:t>2</w:t>
      </w:r>
      <w:bookmarkEnd w:id="31"/>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w:t>
      </w:r>
      <w:proofErr w:type="spellStart"/>
      <w:r w:rsidRPr="008A1EBE">
        <w:rPr>
          <w:rFonts w:eastAsia="SimSun"/>
          <w:lang w:eastAsia="zh-CN"/>
        </w:rPr>
        <w:t>MHz.</w:t>
      </w:r>
      <w:proofErr w:type="spellEnd"/>
      <w:r w:rsidRPr="008A1EBE">
        <w:rPr>
          <w:rFonts w:eastAsia="SimSun"/>
          <w:lang w:eastAsia="zh-CN"/>
        </w:rPr>
        <w:t xml:space="preserve"> </w:t>
      </w:r>
      <w:proofErr w:type="gramStart"/>
      <w:r w:rsidRPr="008A1EBE">
        <w:rPr>
          <w:rFonts w:eastAsia="SimSun"/>
          <w:lang w:eastAsia="zh-CN"/>
        </w:rPr>
        <w:t>Also</w:t>
      </w:r>
      <w:proofErr w:type="gramEnd"/>
      <w:r w:rsidRPr="008A1EBE">
        <w:rPr>
          <w:rFonts w:eastAsia="SimSun"/>
          <w:lang w:eastAsia="zh-CN"/>
        </w:rPr>
        <w:t xml:space="preserve"> the bottom duplexer is the same as that of band n71, with an additional upper duplexer that should have as large possible overlap as possible with the lower duplexer but at the same time being able to handle the duplex gap of 6 </w:t>
      </w:r>
      <w:proofErr w:type="spellStart"/>
      <w:r w:rsidRPr="008A1EBE">
        <w:rPr>
          <w:rFonts w:eastAsia="SimSun"/>
          <w:lang w:eastAsia="zh-CN"/>
        </w:rPr>
        <w:t>MHz.</w:t>
      </w:r>
      <w:proofErr w:type="spellEnd"/>
      <w:r w:rsidRPr="008A1EBE">
        <w:rPr>
          <w:rFonts w:eastAsia="SimSun"/>
          <w:lang w:eastAsia="zh-CN"/>
        </w:rPr>
        <w:t xml:space="preserve"> The size of this upper duplexer needs to be studied and decided prior to being specified. It can be considered to have variable bandwidths </w:t>
      </w:r>
      <w:r w:rsidRPr="008A1EBE">
        <w:rPr>
          <w:rFonts w:eastAsia="SimSun"/>
          <w:lang w:eastAsia="zh-CN"/>
        </w:rPr>
        <w:lastRenderedPageBreak/>
        <w:t xml:space="preserve">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67C82B07" w:rsidR="00902B67" w:rsidRPr="00AA78C5" w:rsidRDefault="00902B67" w:rsidP="00902B67">
      <w:r w:rsidRPr="00AA78C5">
        <w:t>There are three cases, all with overlapping duplexers but in all cases one of the duplexers is that of US 600 MHz band</w:t>
      </w:r>
      <w:r w:rsidR="00E35090">
        <w:t>.</w:t>
      </w:r>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3985C9A8" w:rsidR="00902B67" w:rsidRPr="00AA78C5" w:rsidRDefault="00902B67" w:rsidP="00902B67">
      <w:pPr>
        <w:keepNext/>
        <w:keepLines/>
        <w:overflowPunct w:val="0"/>
        <w:autoSpaceDE w:val="0"/>
        <w:autoSpaceDN w:val="0"/>
        <w:adjustRightInd w:val="0"/>
        <w:spacing w:before="60"/>
        <w:jc w:val="center"/>
        <w:rPr>
          <w:rFonts w:ascii="Arial" w:eastAsia="MS Mincho" w:hAnsi="Arial" w:cs="Arial"/>
          <w:b/>
        </w:rPr>
      </w:pPr>
      <w:r w:rsidRPr="00AA78C5">
        <w:rPr>
          <w:rFonts w:ascii="Arial" w:eastAsia="MS Mincho" w:hAnsi="Arial" w:cs="Arial"/>
          <w:b/>
        </w:rPr>
        <w:t>Fig</w:t>
      </w:r>
      <w:r w:rsidR="00D4085C" w:rsidRPr="00AA78C5">
        <w:rPr>
          <w:rFonts w:ascii="Arial" w:eastAsia="MS Mincho" w:hAnsi="Arial" w:cs="Arial"/>
          <w:b/>
        </w:rPr>
        <w:t>ure 4.3-1</w:t>
      </w:r>
      <w:r w:rsidRPr="00AA78C5">
        <w:rPr>
          <w:rFonts w:ascii="Arial" w:eastAsia="MS Mincho" w:hAnsi="Arial" w:cs="Arial"/>
          <w:b/>
        </w:rPr>
        <w:t>: Filter options B2</w:t>
      </w:r>
    </w:p>
    <w:p w14:paraId="1D88EBC4" w14:textId="3EB4F428" w:rsidR="00421EA7" w:rsidRDefault="00785483" w:rsidP="00785483">
      <w:pPr>
        <w:pStyle w:val="Heading2"/>
        <w:rPr>
          <w:lang w:val="en-NZ"/>
        </w:rPr>
      </w:pPr>
      <w:bookmarkStart w:id="32" w:name="_Toc81297409"/>
      <w:r w:rsidRPr="004D3578">
        <w:t>4.</w:t>
      </w:r>
      <w:r w:rsidR="00D4085C">
        <w:t>4</w:t>
      </w:r>
      <w:r w:rsidRPr="004D3578">
        <w:tab/>
      </w:r>
      <w:r>
        <w:rPr>
          <w:lang w:val="en-NZ"/>
        </w:rPr>
        <w:t>Options for study</w:t>
      </w:r>
      <w:r w:rsidR="009A43BC">
        <w:rPr>
          <w:lang w:val="en-NZ"/>
        </w:rPr>
        <w:t xml:space="preserve"> B2a</w:t>
      </w:r>
      <w:bookmarkEnd w:id="32"/>
    </w:p>
    <w:p w14:paraId="0BB4F0D8" w14:textId="23BB62E5"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w:t>
      </w:r>
      <w:r w:rsidR="009A1E07">
        <w:rPr>
          <w:szCs w:val="24"/>
        </w:rPr>
        <w:t xml:space="preserve"> – </w:t>
      </w:r>
      <w:r w:rsidRPr="00F8797C">
        <w:rPr>
          <w:szCs w:val="24"/>
        </w:rPr>
        <w:t>698</w:t>
      </w:r>
      <w:r w:rsidR="009A1E07">
        <w:rPr>
          <w:szCs w:val="24"/>
        </w:rPr>
        <w:t xml:space="preserve"> </w:t>
      </w:r>
      <w:r w:rsidRPr="00F8797C">
        <w:rPr>
          <w:szCs w:val="24"/>
        </w:rPr>
        <w:t>MHz for UL and 617-652</w:t>
      </w:r>
      <w:r w:rsidR="009A1E07">
        <w:rPr>
          <w:szCs w:val="24"/>
        </w:rPr>
        <w:t xml:space="preserve"> </w:t>
      </w:r>
      <w:r w:rsidRPr="00F8797C">
        <w:rPr>
          <w:szCs w:val="24"/>
        </w:rPr>
        <w:t>MHz for DL in the APT region and specify a new band covering at least the additional 2x 5</w:t>
      </w:r>
      <w:r w:rsidR="009A1E07">
        <w:rPr>
          <w:szCs w:val="24"/>
        </w:rPr>
        <w:t xml:space="preserve"> </w:t>
      </w:r>
      <w:r w:rsidRPr="00F8797C">
        <w:rPr>
          <w:szCs w:val="24"/>
        </w:rPr>
        <w:t>MHz spectrum proposed in the SI, but it could also support up to 2x 30</w:t>
      </w:r>
      <w:r w:rsidR="009A1E07">
        <w:rPr>
          <w:szCs w:val="24"/>
        </w:rPr>
        <w:t xml:space="preserve"> </w:t>
      </w:r>
      <w:r w:rsidRPr="00F8797C">
        <w:rPr>
          <w:szCs w:val="24"/>
        </w:rPr>
        <w:t>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1C5E76A1" w14:textId="23A79632" w:rsidR="009A43BC" w:rsidRDefault="009A43BC" w:rsidP="009A43BC">
      <w:pPr>
        <w:rPr>
          <w:color w:val="FF0000"/>
        </w:rPr>
      </w:pPr>
      <w:r w:rsidRPr="006D6255">
        <w:rPr>
          <w:noProof/>
          <w:color w:val="FF0000"/>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77777777" w:rsidR="00D4085C" w:rsidRPr="0057034C" w:rsidRDefault="00D4085C" w:rsidP="00AA78C5">
      <w:pPr>
        <w:pStyle w:val="TF"/>
      </w:pPr>
      <w:r>
        <w:t>Figure 4.4-1</w:t>
      </w:r>
    </w:p>
    <w:p w14:paraId="4241D1AB" w14:textId="5EA71438" w:rsidR="009A43BC" w:rsidRPr="00AA78C5" w:rsidRDefault="009A43BC" w:rsidP="009A43BC">
      <w:r w:rsidRPr="00AA78C5">
        <w:t xml:space="preserve">The above option consists of two bands, </w:t>
      </w:r>
      <w:r w:rsidR="00376BA1">
        <w:t xml:space="preserve">the existing NR operating </w:t>
      </w:r>
      <w:r w:rsidRPr="00AA78C5">
        <w:t xml:space="preserve">band n71 and a new band labelled as band </w:t>
      </w:r>
      <w:proofErr w:type="spellStart"/>
      <w:r w:rsidRPr="00AA78C5">
        <w:t>nX</w:t>
      </w:r>
      <w:proofErr w:type="spellEnd"/>
      <w:r w:rsidR="004F4C8C">
        <w:t xml:space="preserve"> for the purpose of this TR</w:t>
      </w:r>
      <w:r w:rsidRPr="00AA78C5">
        <w:t>.</w:t>
      </w:r>
    </w:p>
    <w:p w14:paraId="79BFDE89" w14:textId="72156FA6" w:rsidR="00902B67" w:rsidRPr="000849D1" w:rsidRDefault="00902B67" w:rsidP="00AA78C5">
      <w:pPr>
        <w:rPr>
          <w:lang w:val="en-NZ"/>
        </w:rPr>
      </w:pPr>
    </w:p>
    <w:p w14:paraId="19B4CDD1" w14:textId="77777777" w:rsidR="004F4C8C" w:rsidRDefault="004F4C8C">
      <w:pPr>
        <w:spacing w:after="0"/>
        <w:rPr>
          <w:rFonts w:ascii="Arial" w:hAnsi="Arial"/>
          <w:sz w:val="36"/>
        </w:rPr>
      </w:pPr>
      <w:r>
        <w:br w:type="page"/>
      </w:r>
    </w:p>
    <w:p w14:paraId="5D3CBC6E" w14:textId="06F5AB2F" w:rsidR="00682CCD" w:rsidRPr="004D3578" w:rsidRDefault="004C291D" w:rsidP="00682CCD">
      <w:pPr>
        <w:pStyle w:val="Heading1"/>
      </w:pPr>
      <w:bookmarkStart w:id="33" w:name="_Toc81297410"/>
      <w:r>
        <w:lastRenderedPageBreak/>
        <w:t>5</w:t>
      </w:r>
      <w:r w:rsidR="00682CCD" w:rsidRPr="004D3578">
        <w:tab/>
      </w:r>
      <w:r w:rsidR="00682CCD">
        <w:t xml:space="preserve">Regulatory </w:t>
      </w:r>
      <w:proofErr w:type="gramStart"/>
      <w:r w:rsidR="00682CCD">
        <w:t>landscape</w:t>
      </w:r>
      <w:bookmarkEnd w:id="33"/>
      <w:proofErr w:type="gramEnd"/>
    </w:p>
    <w:p w14:paraId="7E15A265" w14:textId="1C61D4C9" w:rsidR="00682CCD" w:rsidRDefault="004C291D" w:rsidP="00682CCD">
      <w:pPr>
        <w:pStyle w:val="Heading2"/>
        <w:rPr>
          <w:lang w:val="en-NZ"/>
        </w:rPr>
      </w:pPr>
      <w:bookmarkStart w:id="34" w:name="_Toc81297411"/>
      <w:r>
        <w:t>5</w:t>
      </w:r>
      <w:r w:rsidR="00682CCD" w:rsidRPr="004D3578">
        <w:t>.1</w:t>
      </w:r>
      <w:r w:rsidR="00682CCD" w:rsidRPr="004D3578">
        <w:tab/>
      </w:r>
      <w:r>
        <w:rPr>
          <w:lang w:val="en-NZ"/>
        </w:rPr>
        <w:t>General</w:t>
      </w:r>
      <w:bookmarkEnd w:id="34"/>
    </w:p>
    <w:p w14:paraId="0EDF1929" w14:textId="77BD8D86"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 xml:space="preserve">694 MHz frequency range is allocated to the broadcasting service and mobile service on a co-primary basis in </w:t>
      </w:r>
      <w:proofErr w:type="gramStart"/>
      <w:r w:rsidRPr="00152A11">
        <w:rPr>
          <w:bCs/>
          <w:lang w:eastAsia="zh-CN"/>
        </w:rPr>
        <w:t>Region</w:t>
      </w:r>
      <w:proofErr w:type="gramEnd"/>
      <w:r w:rsidRPr="00152A11">
        <w:rPr>
          <w:bCs/>
          <w:lang w:eastAsia="zh-CN"/>
        </w:rPr>
        <w:t xml:space="preserve"> 3</w:t>
      </w:r>
      <w:r>
        <w:rPr>
          <w:bCs/>
          <w:lang w:eastAsia="zh-CN"/>
        </w:rPr>
        <w:t xml:space="preserve"> [</w:t>
      </w:r>
      <w:r w:rsidR="00AF6EDA">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 xml:space="preserve">698 MHz, or parts thereof, was identified by WRC-15 in 7 countries in </w:t>
      </w:r>
      <w:proofErr w:type="gramStart"/>
      <w:r w:rsidRPr="00FE5E98">
        <w:rPr>
          <w:lang w:eastAsia="zh-CN"/>
        </w:rPr>
        <w:t>Region</w:t>
      </w:r>
      <w:proofErr w:type="gramEnd"/>
      <w:r w:rsidRPr="00FE5E98">
        <w:rPr>
          <w:lang w:eastAsia="zh-CN"/>
        </w:rPr>
        <w:t xml:space="preserve">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 xml:space="preserve">interest from other significant markets to do the same. Elsewhere, USA, Mexico and several other countries in </w:t>
      </w:r>
      <w:proofErr w:type="gramStart"/>
      <w:r w:rsidRPr="00FE5E98">
        <w:rPr>
          <w:lang w:eastAsia="zh-CN"/>
        </w:rPr>
        <w:t>Region</w:t>
      </w:r>
      <w:proofErr w:type="gramEnd"/>
      <w:r w:rsidRPr="00FE5E98">
        <w:rPr>
          <w:lang w:eastAsia="zh-CN"/>
        </w:rPr>
        <w:t xml:space="preserve">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[7]</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w:t>
      </w:r>
      <w:proofErr w:type="gramStart"/>
      <w:r w:rsidR="00B97603">
        <w:rPr>
          <w:lang w:eastAsia="zh-CN"/>
        </w:rPr>
        <w:t xml:space="preserve">that </w:t>
      </w:r>
      <w:r>
        <w:rPr>
          <w:lang w:eastAsia="zh-CN"/>
        </w:rPr>
        <w:t>:</w:t>
      </w:r>
      <w:proofErr w:type="gramEnd"/>
      <w:r w:rsidRPr="00FE5E98">
        <w:rPr>
          <w:lang w:eastAsia="zh-CN"/>
        </w:rPr>
        <w:t xml:space="preserve"> </w:t>
      </w:r>
    </w:p>
    <w:p w14:paraId="3886DA02" w14:textId="44324172" w:rsidR="002F2C3E" w:rsidRPr="00AA78C5" w:rsidRDefault="002F2C3E" w:rsidP="00425D85">
      <w:pPr>
        <w:ind w:left="284"/>
        <w:jc w:val="both"/>
        <w:rPr>
          <w:i/>
          <w:iCs/>
          <w:lang w:eastAsia="zh-CN"/>
        </w:rPr>
      </w:pPr>
      <w:r w:rsidRPr="00AA78C5">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AA78C5">
        <w:rPr>
          <w:b/>
          <w:bCs/>
          <w:i/>
          <w:iCs/>
        </w:rPr>
        <w:t>5.296A</w:t>
      </w:r>
      <w:r w:rsidRPr="00AA78C5">
        <w:rPr>
          <w:i/>
          <w:iCs/>
        </w:rPr>
        <w:t xml:space="preserve">, and in the frequency band 698-790 MHz, or portions thereof, for those administrations mentioned in No. </w:t>
      </w:r>
      <w:r w:rsidRPr="00AA78C5">
        <w:rPr>
          <w:b/>
          <w:bCs/>
          <w:i/>
          <w:iCs/>
        </w:rPr>
        <w:t>5.313A</w:t>
      </w:r>
    </w:p>
    <w:p w14:paraId="3F9C35BD" w14:textId="6BED67BD"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r w:rsidR="000069A4">
        <w:t>5</w:t>
      </w:r>
      <w:r>
        <w:t>.1-1, based on ITU radio regulations [</w:t>
      </w:r>
      <w:r w:rsidR="00AF6EDA">
        <w:t>4</w:t>
      </w:r>
      <w:r>
        <w:t>]</w:t>
      </w:r>
      <w:r w:rsidRPr="0075325E">
        <w:t>.</w:t>
      </w:r>
    </w:p>
    <w:p w14:paraId="66C67B82" w14:textId="0DB1BF37" w:rsidR="00D35F22" w:rsidRDefault="00D35F22" w:rsidP="00D35F22">
      <w:pPr>
        <w:pStyle w:val="TH"/>
      </w:pPr>
      <w:r>
        <w:lastRenderedPageBreak/>
        <w:t xml:space="preserve">Table </w:t>
      </w:r>
      <w:r w:rsidR="000069A4">
        <w:t>5</w:t>
      </w:r>
      <w:r>
        <w:t>.1</w:t>
      </w:r>
      <w:r w:rsidRPr="0075325E">
        <w:t xml:space="preserve">-1: </w:t>
      </w:r>
      <w:r>
        <w:t>ITU-R f</w:t>
      </w:r>
      <w:r w:rsidRPr="0075325E">
        <w:t xml:space="preserve">requency </w:t>
      </w:r>
      <w:r>
        <w:t>allocation to services [</w:t>
      </w:r>
      <w:r w:rsidR="002B6C2F">
        <w:t>4</w:t>
      </w:r>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1625" cy="6438900"/>
                    </a:xfrm>
                    <a:prstGeom prst="rect">
                      <a:avLst/>
                    </a:prstGeom>
                  </pic:spPr>
                </pic:pic>
              </a:graphicData>
            </a:graphic>
          </wp:inline>
        </w:drawing>
      </w:r>
    </w:p>
    <w:p w14:paraId="46675FEE" w14:textId="371A87D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w:t>
      </w:r>
      <w:proofErr w:type="gramStart"/>
      <w:r w:rsidR="006F1CB9">
        <w:t xml:space="preserve">document </w:t>
      </w:r>
      <w:r w:rsidRPr="004B73BB">
        <w:t xml:space="preserve"> item</w:t>
      </w:r>
      <w:proofErr w:type="gramEnd"/>
      <w:r w:rsidRPr="004B73BB">
        <w:t xml:space="preserve"> will not </w:t>
      </w:r>
      <w:r w:rsidRPr="00D1157F">
        <w:t>impact any requirements defined for US 600 MHz band, i.e. band n71.</w:t>
      </w:r>
    </w:p>
    <w:p w14:paraId="561A38AF" w14:textId="0FD90637" w:rsidR="00E7036A" w:rsidRPr="002A0877" w:rsidRDefault="00DA7BCB" w:rsidP="00E7036A">
      <w:proofErr w:type="gramStart"/>
      <w:r>
        <w:t xml:space="preserve">The </w:t>
      </w:r>
      <w:r w:rsidR="00E7036A">
        <w:t xml:space="preserve"> footnotes</w:t>
      </w:r>
      <w:proofErr w:type="gramEnd"/>
      <w:r w:rsidR="00E7036A">
        <w:t xml:space="preserve"> </w:t>
      </w:r>
      <w:r w:rsidR="002B6C2F">
        <w:t xml:space="preserve">in [4] </w:t>
      </w:r>
      <w:r w:rsidR="00E7036A">
        <w:t>referred in this clause are listed</w:t>
      </w:r>
      <w:r w:rsidR="00E7036A" w:rsidRPr="002A0877">
        <w:t xml:space="preserve">: </w:t>
      </w:r>
    </w:p>
    <w:p w14:paraId="46FD6EA3" w14:textId="4C2B18AC" w:rsidR="00E7036A" w:rsidRPr="00AA78C5" w:rsidRDefault="00D4085C" w:rsidP="00E7036A">
      <w:pPr>
        <w:autoSpaceDE w:val="0"/>
        <w:autoSpaceDN w:val="0"/>
        <w:adjustRightInd w:val="0"/>
        <w:spacing w:after="0"/>
        <w:ind w:left="1135" w:hanging="851"/>
        <w:rPr>
          <w:i/>
          <w:iCs/>
        </w:rPr>
      </w:pPr>
      <w:r w:rsidRPr="00AA78C5">
        <w:rPr>
          <w:i/>
          <w:iCs/>
        </w:rPr>
        <w:t>“</w:t>
      </w:r>
      <w:r w:rsidR="00E7036A" w:rsidRPr="00AA78C5">
        <w:rPr>
          <w:i/>
          <w:iCs/>
        </w:rPr>
        <w:t>5.149</w:t>
      </w:r>
      <w:r w:rsidR="00E7036A" w:rsidRPr="00AA78C5">
        <w:rPr>
          <w:i/>
          <w:iCs/>
        </w:rPr>
        <w:tab/>
      </w:r>
      <w:r w:rsidR="00E7036A" w:rsidRPr="00AA78C5">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AA78C5">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5.295</w:t>
      </w:r>
      <w:r w:rsidRPr="00AA78C5">
        <w:rPr>
          <w:i/>
          <w:iCs/>
          <w:lang w:val="en-US" w:eastAsia="zh-CN"/>
        </w:rPr>
        <w:tab/>
      </w:r>
      <w:r w:rsidRPr="00AA78C5">
        <w:rPr>
          <w:i/>
          <w:iCs/>
          <w:lang w:val="en-US" w:eastAsia="zh-CN"/>
        </w:rPr>
        <w:tab/>
        <w:t>In the Bahamas, Barbados, Canada, the United States and Mexico, the frequency band 470-608 MHz, or</w:t>
      </w:r>
    </w:p>
    <w:p w14:paraId="46137B1D" w14:textId="13D022AE"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2B815B79" w14:textId="32CF379E"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5.296A</w:t>
      </w:r>
      <w:r w:rsidRPr="00AA78C5">
        <w:rPr>
          <w:bCs/>
          <w:i/>
          <w:iCs/>
          <w:lang w:val="en-US" w:eastAsia="zh-CN"/>
        </w:rPr>
        <w:tab/>
      </w:r>
      <w:r w:rsidRPr="00AA78C5">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AA78C5">
        <w:rPr>
          <w:bCs/>
          <w:i/>
          <w:iCs/>
          <w:lang w:val="en-US" w:eastAsia="zh-CN"/>
        </w:rPr>
        <w:t>224 (Rev.WRC-19)</w:t>
      </w:r>
      <w:r w:rsidRPr="00AA78C5">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AA78C5">
        <w:rPr>
          <w:bCs/>
          <w:i/>
          <w:iCs/>
          <w:lang w:val="en-US" w:eastAsia="zh-CN"/>
        </w:rPr>
        <w:t xml:space="preserve">9.21 </w:t>
      </w:r>
      <w:r w:rsidRPr="00AA78C5">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w:t>
      </w:r>
      <w:r w:rsidRPr="00AA78C5">
        <w:rPr>
          <w:bCs/>
          <w:i/>
          <w:iCs/>
          <w:lang w:val="en-US" w:eastAsia="zh-CN"/>
        </w:rPr>
        <w:t>5.43</w:t>
      </w:r>
      <w:r w:rsidRPr="00AA78C5">
        <w:rPr>
          <w:i/>
          <w:iCs/>
          <w:lang w:val="en-US" w:eastAsia="zh-CN"/>
        </w:rPr>
        <w:t xml:space="preserve"> and </w:t>
      </w:r>
      <w:r w:rsidRPr="00AA78C5">
        <w:rPr>
          <w:bCs/>
          <w:i/>
          <w:iCs/>
          <w:lang w:val="en-US" w:eastAsia="zh-CN"/>
        </w:rPr>
        <w:t xml:space="preserve">5.43A </w:t>
      </w:r>
      <w:r w:rsidRPr="00AA78C5">
        <w:rPr>
          <w:i/>
          <w:iCs/>
          <w:lang w:val="en-US" w:eastAsia="zh-CN"/>
        </w:rPr>
        <w:t>apply. (WRC-19)</w:t>
      </w:r>
    </w:p>
    <w:p w14:paraId="42955084"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5.305</w:t>
      </w:r>
      <w:r w:rsidRPr="00AA78C5">
        <w:rPr>
          <w:bCs/>
          <w:i/>
          <w:iCs/>
          <w:lang w:val="en-US" w:eastAsia="zh-CN"/>
        </w:rPr>
        <w:tab/>
      </w:r>
      <w:r w:rsidRPr="00D4085C">
        <w:rPr>
          <w:i/>
          <w:iCs/>
          <w:lang w:val="en-US" w:eastAsia="zh-CN"/>
        </w:rPr>
        <w:t xml:space="preserve">Additional allocation: </w:t>
      </w:r>
      <w:r w:rsidRPr="00AA78C5">
        <w:rPr>
          <w:i/>
          <w:iCs/>
          <w:lang w:val="en-US" w:eastAsia="zh-CN"/>
        </w:rPr>
        <w:t>in China, the band 606-614 MHz is also allocated to the radio astronomy service on a primary basis.</w:t>
      </w:r>
    </w:p>
    <w:p w14:paraId="753EB862" w14:textId="77777777" w:rsidR="00E7036A" w:rsidRPr="00AA78C5" w:rsidRDefault="00E7036A" w:rsidP="00E7036A">
      <w:pPr>
        <w:autoSpaceDE w:val="0"/>
        <w:autoSpaceDN w:val="0"/>
        <w:adjustRightInd w:val="0"/>
        <w:spacing w:after="0"/>
        <w:ind w:left="1136" w:hanging="852"/>
        <w:rPr>
          <w:i/>
          <w:iCs/>
          <w:lang w:val="en-US" w:eastAsia="zh-CN"/>
        </w:rPr>
      </w:pPr>
      <w:r w:rsidRPr="00AA78C5">
        <w:rPr>
          <w:bCs/>
          <w:i/>
          <w:iCs/>
          <w:lang w:val="en-US" w:eastAsia="zh-CN"/>
        </w:rPr>
        <w:t>5.306</w:t>
      </w:r>
      <w:r w:rsidRPr="00AA78C5">
        <w:rPr>
          <w:bCs/>
          <w:i/>
          <w:iCs/>
          <w:lang w:val="en-US" w:eastAsia="zh-CN"/>
        </w:rPr>
        <w:tab/>
      </w:r>
      <w:r w:rsidRPr="00D4085C">
        <w:rPr>
          <w:i/>
          <w:iCs/>
          <w:lang w:val="en-US" w:eastAsia="zh-CN"/>
        </w:rPr>
        <w:t xml:space="preserve">Additional allocation: </w:t>
      </w:r>
      <w:r w:rsidRPr="00AA78C5">
        <w:rPr>
          <w:i/>
          <w:iCs/>
          <w:lang w:val="en-US" w:eastAsia="zh-CN"/>
        </w:rPr>
        <w:t xml:space="preserve">in </w:t>
      </w:r>
      <w:proofErr w:type="gramStart"/>
      <w:r w:rsidRPr="00AA78C5">
        <w:rPr>
          <w:i/>
          <w:iCs/>
          <w:lang w:val="en-US" w:eastAsia="zh-CN"/>
        </w:rPr>
        <w:t>Region</w:t>
      </w:r>
      <w:proofErr w:type="gramEnd"/>
      <w:r w:rsidRPr="00AA78C5">
        <w:rPr>
          <w:i/>
          <w:iCs/>
          <w:lang w:val="en-US" w:eastAsia="zh-CN"/>
        </w:rPr>
        <w:t xml:space="preserve"> 1, except in the African Broadcasting Area (see Nos. </w:t>
      </w:r>
      <w:r w:rsidRPr="00AA78C5">
        <w:rPr>
          <w:bCs/>
          <w:i/>
          <w:iCs/>
          <w:lang w:val="en-US" w:eastAsia="zh-CN"/>
        </w:rPr>
        <w:t xml:space="preserve">5.10 </w:t>
      </w:r>
      <w:r w:rsidRPr="00AA78C5">
        <w:rPr>
          <w:i/>
          <w:iCs/>
          <w:lang w:val="en-US" w:eastAsia="zh-CN"/>
        </w:rPr>
        <w:t xml:space="preserve">to </w:t>
      </w:r>
      <w:r w:rsidRPr="00AA78C5">
        <w:rPr>
          <w:bCs/>
          <w:i/>
          <w:iCs/>
          <w:lang w:val="en-US" w:eastAsia="zh-CN"/>
        </w:rPr>
        <w:t>5.13</w:t>
      </w:r>
      <w:r w:rsidRPr="00AA78C5">
        <w:rPr>
          <w:i/>
          <w:iCs/>
          <w:lang w:val="en-US" w:eastAsia="zh-CN"/>
        </w:rPr>
        <w:t>), and</w:t>
      </w:r>
    </w:p>
    <w:p w14:paraId="02347F0B" w14:textId="77777777" w:rsidR="00E7036A" w:rsidRPr="00AA78C5" w:rsidRDefault="00E7036A" w:rsidP="00E7036A">
      <w:pPr>
        <w:autoSpaceDE w:val="0"/>
        <w:autoSpaceDN w:val="0"/>
        <w:adjustRightInd w:val="0"/>
        <w:spacing w:after="0"/>
        <w:ind w:left="1136"/>
        <w:rPr>
          <w:i/>
          <w:iCs/>
          <w:lang w:val="en-US" w:eastAsia="zh-CN"/>
        </w:rPr>
      </w:pPr>
      <w:r w:rsidRPr="00AA78C5">
        <w:rPr>
          <w:i/>
          <w:iCs/>
          <w:lang w:val="en-US" w:eastAsia="zh-CN"/>
        </w:rPr>
        <w:t xml:space="preserve">in </w:t>
      </w:r>
      <w:proofErr w:type="gramStart"/>
      <w:r w:rsidRPr="00AA78C5">
        <w:rPr>
          <w:i/>
          <w:iCs/>
          <w:lang w:val="en-US" w:eastAsia="zh-CN"/>
        </w:rPr>
        <w:t>Region</w:t>
      </w:r>
      <w:proofErr w:type="gramEnd"/>
      <w:r w:rsidRPr="00AA78C5">
        <w:rPr>
          <w:i/>
          <w:iCs/>
          <w:lang w:val="en-US" w:eastAsia="zh-CN"/>
        </w:rPr>
        <w:t xml:space="preserve"> 3, the band 608-614 MHz is also allocated to the radio astronomy service on a secondary basis.</w:t>
      </w:r>
    </w:p>
    <w:p w14:paraId="32FA6ACA"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5.307</w:t>
      </w:r>
      <w:r w:rsidRPr="00AA78C5">
        <w:rPr>
          <w:i/>
          <w:iCs/>
          <w:lang w:val="en-US" w:eastAsia="zh-CN"/>
        </w:rPr>
        <w:tab/>
      </w:r>
      <w:r w:rsidRPr="00AA78C5">
        <w:rPr>
          <w:i/>
          <w:iCs/>
          <w:lang w:val="en-US" w:eastAsia="zh-CN"/>
        </w:rPr>
        <w:tab/>
        <w:t>Additional allocation: in India, the band 608-614 MHz is also allocated to the radio astronomy service on</w:t>
      </w:r>
    </w:p>
    <w:p w14:paraId="4BDF9E27" w14:textId="77777777"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a primary basis.</w:t>
      </w:r>
    </w:p>
    <w:p w14:paraId="5CC315AF" w14:textId="77777777" w:rsidR="00E7036A" w:rsidRPr="00AA78C5" w:rsidRDefault="00E7036A" w:rsidP="00E7036A">
      <w:pPr>
        <w:autoSpaceDE w:val="0"/>
        <w:autoSpaceDN w:val="0"/>
        <w:adjustRightInd w:val="0"/>
        <w:spacing w:after="0"/>
        <w:ind w:firstLine="284"/>
        <w:rPr>
          <w:i/>
          <w:iCs/>
          <w:lang w:val="en-US" w:eastAsia="zh-CN"/>
        </w:rPr>
      </w:pPr>
      <w:r w:rsidRPr="00AA78C5">
        <w:rPr>
          <w:i/>
          <w:iCs/>
          <w:lang w:val="en-US" w:eastAsia="zh-CN"/>
        </w:rPr>
        <w:t xml:space="preserve">5.308A </w:t>
      </w:r>
      <w:r w:rsidRPr="00AA78C5">
        <w:rPr>
          <w:i/>
          <w:iCs/>
          <w:lang w:val="en-US" w:eastAsia="zh-CN"/>
        </w:rPr>
        <w:tab/>
        <w:t xml:space="preserve">In the Bahamas, Barbados, Belize, Canada, Colombia, the United States, </w:t>
      </w:r>
      <w:proofErr w:type="gramStart"/>
      <w:r w:rsidRPr="00AA78C5">
        <w:rPr>
          <w:i/>
          <w:iCs/>
          <w:lang w:val="en-US" w:eastAsia="zh-CN"/>
        </w:rPr>
        <w:t>Guatemala</w:t>
      </w:r>
      <w:proofErr w:type="gramEnd"/>
      <w:r w:rsidRPr="00AA78C5">
        <w:rPr>
          <w:i/>
          <w:iCs/>
          <w:lang w:val="en-US" w:eastAsia="zh-CN"/>
        </w:rPr>
        <w:t xml:space="preserve"> and Mexico, the</w:t>
      </w:r>
    </w:p>
    <w:p w14:paraId="4323BA68" w14:textId="52956A09" w:rsidR="00E7036A" w:rsidRPr="00AA78C5" w:rsidRDefault="00E7036A" w:rsidP="00E7036A">
      <w:pPr>
        <w:autoSpaceDE w:val="0"/>
        <w:autoSpaceDN w:val="0"/>
        <w:adjustRightInd w:val="0"/>
        <w:spacing w:after="0"/>
        <w:ind w:left="1135" w:firstLine="1"/>
        <w:rPr>
          <w:i/>
          <w:iCs/>
          <w:lang w:val="en-US" w:eastAsia="zh-CN"/>
        </w:rPr>
      </w:pPr>
      <w:r w:rsidRPr="00AA78C5">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AA78C5">
        <w:rPr>
          <w:i/>
          <w:iCs/>
          <w:lang w:val="en-US" w:eastAsia="zh-CN"/>
        </w:rPr>
        <w:t xml:space="preserve"> countries. Nos. 5.43 and 5.43A apply. (WRC-19)</w:t>
      </w:r>
    </w:p>
    <w:p w14:paraId="702CE27B" w14:textId="0473CF0D" w:rsidR="00997360" w:rsidRPr="00AA78C5" w:rsidRDefault="00E7036A" w:rsidP="004917F5">
      <w:pPr>
        <w:autoSpaceDE w:val="0"/>
        <w:autoSpaceDN w:val="0"/>
        <w:adjustRightInd w:val="0"/>
        <w:spacing w:after="0"/>
        <w:ind w:left="1136" w:hanging="852"/>
        <w:rPr>
          <w:i/>
          <w:iCs/>
          <w:lang w:val="en-US" w:eastAsia="zh-CN"/>
        </w:rPr>
      </w:pPr>
      <w:r w:rsidRPr="00AA78C5">
        <w:rPr>
          <w:bCs/>
          <w:i/>
          <w:iCs/>
          <w:lang w:val="en-US" w:eastAsia="zh-CN"/>
        </w:rPr>
        <w:t>5.313A</w:t>
      </w:r>
      <w:r w:rsidRPr="00AA78C5">
        <w:rPr>
          <w:bCs/>
          <w:i/>
          <w:iCs/>
          <w:lang w:val="en-US" w:eastAsia="zh-CN"/>
        </w:rPr>
        <w:tab/>
      </w:r>
      <w:r w:rsidRPr="00AA78C5">
        <w:rPr>
          <w:i/>
          <w:iCs/>
          <w:lang w:val="en-US" w:eastAsia="zh-CN"/>
        </w:rPr>
        <w:t>The frequency band, or portions of the frequency band 698-790 MHz, in Australia, Bangladesh, Brunei</w:t>
      </w:r>
      <w:r w:rsidR="004917F5" w:rsidRPr="00AA78C5">
        <w:rPr>
          <w:i/>
          <w:iCs/>
          <w:lang w:val="en-US" w:eastAsia="zh-CN"/>
        </w:rPr>
        <w:t xml:space="preserve"> </w:t>
      </w:r>
      <w:r w:rsidRPr="00AA78C5">
        <w:rPr>
          <w:i/>
          <w:iCs/>
          <w:lang w:val="en-US" w:eastAsia="zh-CN"/>
        </w:rPr>
        <w:t xml:space="preserve">Darussalam, Cambodia, China, Korea (Rep. of), Fiji, India, Indonesia, Japan, Kiribati, Lao P.D.R., Malaysia, Myanmar (Union of), New Zealand, Pakistan, Papua New Guinea, the Philippines, the Dem. People’s Rep. of Korea, Solomon Islands, Samoa, Singapore, Thailand, Tonga, Tuvalu, </w:t>
      </w:r>
      <w:proofErr w:type="gramStart"/>
      <w:r w:rsidRPr="00AA78C5">
        <w:rPr>
          <w:i/>
          <w:iCs/>
          <w:lang w:val="en-US" w:eastAsia="zh-CN"/>
        </w:rPr>
        <w:t>Vanuatu</w:t>
      </w:r>
      <w:proofErr w:type="gramEnd"/>
      <w:r w:rsidRPr="00AA78C5">
        <w:rPr>
          <w:i/>
          <w:iCs/>
          <w:lang w:val="en-US" w:eastAsia="zh-CN"/>
        </w:rPr>
        <w:t xml:space="preserve">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35" w:name="_Toc81297412"/>
      <w:r>
        <w:t>5</w:t>
      </w:r>
      <w:r w:rsidR="00682CCD" w:rsidRPr="004D3578">
        <w:t>.</w:t>
      </w:r>
      <w:r w:rsidR="00682CCD">
        <w:t>2</w:t>
      </w:r>
      <w:r w:rsidR="00682CCD" w:rsidRPr="004D3578">
        <w:tab/>
      </w:r>
      <w:r w:rsidRPr="004C291D">
        <w:rPr>
          <w:lang w:val="en-NZ"/>
        </w:rPr>
        <w:t>ITU Region 3</w:t>
      </w:r>
      <w:bookmarkEnd w:id="35"/>
    </w:p>
    <w:p w14:paraId="1658942E" w14:textId="77777777" w:rsidR="00CC0040" w:rsidRPr="0070336F" w:rsidRDefault="00CC0040" w:rsidP="00CC0040">
      <w:r w:rsidRPr="001E0777">
        <w:t>ITU Region 3 specific regulatory aspects for the frequency range 470 – 694 MHz are provided in this clause.</w:t>
      </w:r>
    </w:p>
    <w:p w14:paraId="5F396028" w14:textId="7220611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w:t>
      </w:r>
      <w:proofErr w:type="gramStart"/>
      <w:r w:rsidRPr="007D28A6">
        <w:t>Region</w:t>
      </w:r>
      <w:proofErr w:type="gramEnd"/>
      <w:r w:rsidRPr="007D28A6">
        <w:t xml:space="preserve"> 3, </w:t>
      </w:r>
      <w:r w:rsidRPr="00930E2A">
        <w:t>the 610 – 890 MHz band is allocated to Fixed Service, Mobile Service and Broadcasting Service on a primary basis. Additionally, 606 – 614 MHz band is allocated for Radio Astronomy Service in China (</w:t>
      </w:r>
      <w:proofErr w:type="gramStart"/>
      <w:r w:rsidRPr="00930E2A">
        <w:t>i.e.</w:t>
      </w:r>
      <w:proofErr w:type="gramEnd"/>
      <w:r w:rsidRPr="00930E2A">
        <w:t xml:space="preserv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5F3A9DFA"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w:t>
      </w:r>
      <w:proofErr w:type="gramStart"/>
      <w:r w:rsidRPr="00930E2A">
        <w:rPr>
          <w:rFonts w:eastAsia="MS PGothic"/>
          <w:iCs/>
        </w:rPr>
        <w:t>Region</w:t>
      </w:r>
      <w:proofErr w:type="gramEnd"/>
      <w:r w:rsidRPr="00930E2A">
        <w:rPr>
          <w:rFonts w:eastAsia="MS PGothic"/>
          <w:iCs/>
        </w:rPr>
        <w:t xml:space="preserve">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36" w:name="_Toc81297413"/>
      <w:r>
        <w:lastRenderedPageBreak/>
        <w:t>6</w:t>
      </w:r>
      <w:r w:rsidR="00421EA7" w:rsidRPr="004D3578">
        <w:tab/>
      </w:r>
      <w:r w:rsidR="0013564E" w:rsidRPr="0013564E">
        <w:t>Frequency band arrangements and regulatory background</w:t>
      </w:r>
      <w:bookmarkEnd w:id="36"/>
    </w:p>
    <w:p w14:paraId="7A182B54" w14:textId="4FDA82B1" w:rsidR="009D54B4" w:rsidRDefault="00C37183" w:rsidP="009D54B4">
      <w:pPr>
        <w:pStyle w:val="Heading2"/>
      </w:pPr>
      <w:bookmarkStart w:id="37" w:name="_Toc81297414"/>
      <w:r>
        <w:t>6</w:t>
      </w:r>
      <w:r w:rsidR="00421EA7" w:rsidRPr="004D3578">
        <w:t>.1</w:t>
      </w:r>
      <w:r w:rsidR="00421EA7" w:rsidRPr="004D3578">
        <w:tab/>
      </w:r>
      <w:r w:rsidR="009D54B4">
        <w:t>Operating band and channel bandwidth</w:t>
      </w:r>
      <w:bookmarkEnd w:id="37"/>
    </w:p>
    <w:p w14:paraId="024F396C" w14:textId="1725B07D" w:rsidR="00024114" w:rsidRDefault="00024114" w:rsidP="00024114">
      <w:r>
        <w:t xml:space="preserve">The band plan for the extended 600 MHz NR band </w:t>
      </w:r>
      <w:proofErr w:type="gramStart"/>
      <w:r>
        <w:t>are</w:t>
      </w:r>
      <w:proofErr w:type="gramEnd"/>
      <w:r>
        <w:t xml:space="preserve"> shown below in Tables 6.1-1 to 6.1-7.  Options B1 and B2 have split duplexers, partially overlapping, but part of the same band. Option B2a has two duplexers, but one is band n71 and the other is a new band. </w:t>
      </w:r>
    </w:p>
    <w:p w14:paraId="345A8414" w14:textId="7296F80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24B70B9A" w:rsidR="00024114" w:rsidRDefault="00024114" w:rsidP="00024114">
      <w:pPr>
        <w:pStyle w:val="TH"/>
      </w:pPr>
      <w:bookmarkStart w:id="38" w:name="_Hlk71023975"/>
      <w:r>
        <w:t>Table 6.1-1: NR operating band (option B1)</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392356D5"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606CF4" w:rsidRDefault="00606CF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606CF4" w:rsidRDefault="00606CF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606CF4" w:rsidRDefault="00606CF4" w:rsidP="00483438">
            <w:pPr>
              <w:pStyle w:val="TAH"/>
              <w:rPr>
                <w:rFonts w:cs="Arial"/>
              </w:rPr>
            </w:pPr>
            <w:r>
              <w:rPr>
                <w:rFonts w:cs="Arial"/>
              </w:rPr>
              <w:t>Duplex Mode</w:t>
            </w:r>
          </w:p>
        </w:tc>
      </w:tr>
      <w:tr w:rsidR="00606CF4" w14:paraId="16B95F7C"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606CF4" w:rsidRDefault="00606CF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606CF4" w:rsidRDefault="00606CF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606CF4" w:rsidRDefault="00606CF4" w:rsidP="00483438">
            <w:pPr>
              <w:spacing w:after="0"/>
              <w:rPr>
                <w:rFonts w:ascii="Arial" w:hAnsi="Arial" w:cs="Arial"/>
                <w:b/>
                <w:sz w:val="18"/>
              </w:rPr>
            </w:pPr>
          </w:p>
        </w:tc>
      </w:tr>
      <w:tr w:rsidR="00606CF4" w14:paraId="34416F72"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30356A53" w14:textId="77777777" w:rsidR="00606CF4" w:rsidRPr="00C5351F" w:rsidRDefault="00606CF4" w:rsidP="00425D85">
            <w:pPr>
              <w:pStyle w:val="TAC"/>
            </w:pPr>
            <w:r w:rsidRPr="00363BFE">
              <w:t>663 MHz</w:t>
            </w:r>
          </w:p>
        </w:tc>
        <w:tc>
          <w:tcPr>
            <w:tcW w:w="517" w:type="dxa"/>
            <w:tcBorders>
              <w:top w:val="single" w:sz="4" w:space="0" w:color="auto"/>
              <w:left w:val="nil"/>
              <w:bottom w:val="single" w:sz="4" w:space="0" w:color="auto"/>
              <w:right w:val="nil"/>
            </w:tcBorders>
            <w:hideMark/>
          </w:tcPr>
          <w:p w14:paraId="0C3CBA3D" w14:textId="77777777" w:rsidR="00606CF4" w:rsidRPr="00C5351F" w:rsidRDefault="00606CF4">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606CF4" w:rsidRPr="00A90846" w:rsidRDefault="00606CF4" w:rsidP="00425D85">
            <w:pPr>
              <w:pStyle w:val="TAC"/>
            </w:pPr>
            <w:r w:rsidRPr="00A82D8C">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606CF4" w:rsidRPr="00A90846" w:rsidRDefault="00606CF4" w:rsidP="00425D85">
            <w:pPr>
              <w:pStyle w:val="TAC"/>
            </w:pPr>
            <w:r w:rsidRPr="00A90846">
              <w:t>612 MHz</w:t>
            </w:r>
          </w:p>
        </w:tc>
        <w:tc>
          <w:tcPr>
            <w:tcW w:w="317" w:type="dxa"/>
            <w:tcBorders>
              <w:top w:val="single" w:sz="4" w:space="0" w:color="auto"/>
              <w:left w:val="nil"/>
              <w:bottom w:val="single" w:sz="4" w:space="0" w:color="auto"/>
              <w:right w:val="nil"/>
            </w:tcBorders>
            <w:hideMark/>
          </w:tcPr>
          <w:p w14:paraId="0F6F6782" w14:textId="77777777" w:rsidR="00606CF4" w:rsidRPr="002C5781" w:rsidRDefault="00606CF4">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606CF4" w:rsidRPr="002C5781" w:rsidRDefault="00606CF4" w:rsidP="00425D85">
            <w:pPr>
              <w:pStyle w:val="TAC"/>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606CF4" w:rsidRDefault="00606CF4" w:rsidP="00483438">
            <w:pPr>
              <w:pStyle w:val="TAC"/>
              <w:rPr>
                <w:rFonts w:cs="Arial"/>
              </w:rPr>
            </w:pPr>
            <w:r>
              <w:rPr>
                <w:rFonts w:cs="Arial"/>
              </w:rPr>
              <w:t>FDD</w:t>
            </w:r>
          </w:p>
        </w:tc>
      </w:tr>
      <w:bookmarkEnd w:id="38"/>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06F12796"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483438">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483438">
            <w:pPr>
              <w:pStyle w:val="TAH"/>
              <w:rPr>
                <w:rFonts w:cs="Arial"/>
              </w:rPr>
            </w:pPr>
            <w:r>
              <w:rPr>
                <w:rFonts w:cs="Arial"/>
              </w:rPr>
              <w:t>Duplex Mode</w:t>
            </w:r>
          </w:p>
        </w:tc>
      </w:tr>
      <w:tr w:rsidR="00024114" w14:paraId="6290FA3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483438">
            <w:pPr>
              <w:spacing w:after="0"/>
              <w:rPr>
                <w:rFonts w:ascii="Arial" w:hAnsi="Arial" w:cs="Arial"/>
                <w:b/>
                <w:sz w:val="18"/>
              </w:rPr>
            </w:pPr>
          </w:p>
        </w:tc>
      </w:tr>
      <w:tr w:rsidR="00024114" w14:paraId="328EBE9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363BFE" w:rsidRDefault="00024114" w:rsidP="00483438">
            <w:pPr>
              <w:pStyle w:val="TAC"/>
            </w:pPr>
            <w:r w:rsidRPr="00363BFE">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C5351F" w:rsidRDefault="00024114" w:rsidP="00483438">
            <w:pPr>
              <w:pStyle w:val="TAR"/>
            </w:pPr>
            <w:r w:rsidRPr="00C5351F">
              <w:t>663 MHz</w:t>
            </w:r>
          </w:p>
        </w:tc>
        <w:tc>
          <w:tcPr>
            <w:tcW w:w="517" w:type="dxa"/>
            <w:tcBorders>
              <w:top w:val="single" w:sz="4" w:space="0" w:color="auto"/>
              <w:left w:val="nil"/>
              <w:bottom w:val="single" w:sz="4" w:space="0" w:color="auto"/>
              <w:right w:val="nil"/>
            </w:tcBorders>
            <w:hideMark/>
          </w:tcPr>
          <w:p w14:paraId="00C361F4" w14:textId="77777777" w:rsidR="00024114" w:rsidRPr="00C5351F" w:rsidRDefault="00024114" w:rsidP="00483438">
            <w:pPr>
              <w:pStyle w:val="TAC"/>
            </w:pPr>
            <w:r w:rsidRPr="00C5351F">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A90846" w:rsidRDefault="00024114" w:rsidP="00483438">
            <w:pPr>
              <w:pStyle w:val="TAL"/>
            </w:pPr>
            <w:r w:rsidRPr="00A82D8C">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A90846" w:rsidRDefault="00024114" w:rsidP="00483438">
            <w:pPr>
              <w:pStyle w:val="TAR"/>
            </w:pPr>
            <w:r w:rsidRPr="00A90846">
              <w:t>612 MHz</w:t>
            </w:r>
          </w:p>
        </w:tc>
        <w:tc>
          <w:tcPr>
            <w:tcW w:w="317" w:type="dxa"/>
            <w:tcBorders>
              <w:top w:val="single" w:sz="4" w:space="0" w:color="auto"/>
              <w:left w:val="nil"/>
              <w:bottom w:val="single" w:sz="4" w:space="0" w:color="auto"/>
              <w:right w:val="nil"/>
            </w:tcBorders>
            <w:hideMark/>
          </w:tcPr>
          <w:p w14:paraId="705AF3D8" w14:textId="77777777" w:rsidR="00024114" w:rsidRPr="002C5781" w:rsidRDefault="00024114" w:rsidP="00483438">
            <w:pPr>
              <w:pStyle w:val="TAC"/>
            </w:pPr>
            <w:r w:rsidRPr="002C5781">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2C5781" w:rsidRDefault="00024114" w:rsidP="00483438">
            <w:pPr>
              <w:pStyle w:val="TAL"/>
            </w:pPr>
            <w:r w:rsidRPr="002C5781">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2C5781" w:rsidRDefault="00024114" w:rsidP="00483438">
            <w:pPr>
              <w:pStyle w:val="TAC"/>
            </w:pPr>
            <w:r w:rsidRPr="002C5781">
              <w:t>FDD</w:t>
            </w:r>
          </w:p>
        </w:tc>
      </w:tr>
      <w:tr w:rsidR="00024114" w14:paraId="5D36E5D6"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Pr="00363BFE" w:rsidRDefault="00024114" w:rsidP="00483438">
            <w:pPr>
              <w:pStyle w:val="TAC"/>
            </w:pPr>
            <w:r w:rsidRPr="00363BFE">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Pr="00425D85" w:rsidRDefault="00024114" w:rsidP="00024114">
            <w:pPr>
              <w:spacing w:after="0"/>
              <w:jc w:val="center"/>
              <w:rPr>
                <w:rFonts w:ascii="Arial" w:hAnsi="Arial"/>
                <w:sz w:val="18"/>
              </w:rPr>
            </w:pPr>
            <w:r w:rsidRPr="00425D85">
              <w:rPr>
                <w:rFonts w:ascii="Arial" w:hAnsi="Arial"/>
                <w:sz w:val="18"/>
              </w:rPr>
              <w:t>663 - 698 MHz</w:t>
            </w:r>
          </w:p>
          <w:p w14:paraId="7A774F6C" w14:textId="0C58BEF9" w:rsidR="00024114" w:rsidRPr="00363BFE" w:rsidRDefault="00024114" w:rsidP="00425D85">
            <w:pPr>
              <w:pStyle w:val="TAC"/>
            </w:pPr>
            <w: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Pr="00425D85" w:rsidRDefault="00024114" w:rsidP="00024114">
            <w:pPr>
              <w:spacing w:after="0"/>
              <w:jc w:val="center"/>
              <w:rPr>
                <w:rFonts w:ascii="Arial" w:hAnsi="Arial"/>
                <w:sz w:val="18"/>
              </w:rPr>
            </w:pPr>
            <w:r w:rsidRPr="00425D85">
              <w:rPr>
                <w:rFonts w:ascii="Arial" w:hAnsi="Arial"/>
                <w:sz w:val="18"/>
              </w:rPr>
              <w:t>612 - 647 MHz</w:t>
            </w:r>
          </w:p>
          <w:p w14:paraId="775E5842" w14:textId="5A5C0F35" w:rsidR="00024114" w:rsidRPr="00363BFE" w:rsidRDefault="00024114" w:rsidP="00024114">
            <w:pPr>
              <w:pStyle w:val="TAR"/>
              <w:jc w:val="center"/>
            </w:pPr>
            <w: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Pr="00C5351F" w:rsidRDefault="00024114" w:rsidP="00483438">
            <w:pPr>
              <w:pStyle w:val="TAC"/>
            </w:pPr>
            <w:r w:rsidRPr="00C5351F">
              <w:t>FDD</w:t>
            </w:r>
          </w:p>
        </w:tc>
      </w:tr>
      <w:tr w:rsidR="00024114" w14:paraId="5C8C5BC0"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425D85" w:rsidRDefault="00024114" w:rsidP="00483438">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425D85" w:rsidRDefault="00024114" w:rsidP="00483438">
            <w:pPr>
              <w:pStyle w:val="TAL"/>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425D85" w:rsidRDefault="00024114" w:rsidP="00483438">
            <w:pPr>
              <w:pStyle w:val="TAL"/>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425D85" w:rsidRDefault="00024114" w:rsidP="00483438">
            <w:pPr>
              <w:pStyle w:val="TAC"/>
            </w:pPr>
            <w:r w:rsidRPr="00425D85">
              <w:t>FDD</w:t>
            </w:r>
          </w:p>
        </w:tc>
      </w:tr>
      <w:tr w:rsidR="00024114" w14:paraId="0D23C82E" w14:textId="77777777" w:rsidTr="00483438">
        <w:trPr>
          <w:jc w:val="center"/>
        </w:trPr>
        <w:tc>
          <w:tcPr>
            <w:tcW w:w="1068" w:type="dxa"/>
            <w:tcBorders>
              <w:left w:val="single" w:sz="4" w:space="0" w:color="auto"/>
              <w:bottom w:val="single" w:sz="4" w:space="0" w:color="auto"/>
              <w:right w:val="single" w:sz="4" w:space="0" w:color="auto"/>
            </w:tcBorders>
            <w:vAlign w:val="center"/>
          </w:tcPr>
          <w:p w14:paraId="5BBDD234" w14:textId="500B1A1A" w:rsidR="00024114" w:rsidRPr="00363BFE" w:rsidRDefault="00CA75DE" w:rsidP="00024114">
            <w:pPr>
              <w:pStyle w:val="TAC"/>
            </w:pPr>
            <w:r>
              <w:t>n</w:t>
            </w:r>
            <w:r w:rsidR="00024114" w:rsidRPr="00363BFE">
              <w:t>71 + 25</w:t>
            </w:r>
          </w:p>
          <w:p w14:paraId="5EF949AF" w14:textId="167651B5" w:rsidR="00024114" w:rsidRPr="00C5351F" w:rsidRDefault="00024114">
            <w:pPr>
              <w:pStyle w:val="TAC"/>
            </w:pPr>
            <w:r w:rsidRPr="00C5351F">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Pr="00425D85" w:rsidRDefault="00024114">
            <w:pPr>
              <w:spacing w:after="0"/>
              <w:jc w:val="center"/>
              <w:rPr>
                <w:rFonts w:ascii="Arial" w:hAnsi="Arial"/>
                <w:sz w:val="18"/>
              </w:rPr>
            </w:pPr>
            <w:r w:rsidRPr="00425D85">
              <w:rPr>
                <w:rFonts w:ascii="Arial" w:hAnsi="Arial"/>
                <w:sz w:val="18"/>
              </w:rPr>
              <w:t>663 - 698 MHz</w:t>
            </w:r>
          </w:p>
          <w:p w14:paraId="1C8CB0FE" w14:textId="7B08D78B" w:rsidR="00024114" w:rsidRPr="00363BFE" w:rsidRDefault="00024114" w:rsidP="00547DB9">
            <w:pPr>
              <w:pStyle w:val="TAL"/>
              <w:jc w:val="center"/>
            </w:pPr>
            <w: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Pr="00425D85" w:rsidRDefault="00024114">
            <w:pPr>
              <w:spacing w:after="0"/>
              <w:jc w:val="center"/>
              <w:rPr>
                <w:rFonts w:ascii="Arial" w:hAnsi="Arial"/>
                <w:sz w:val="18"/>
              </w:rPr>
            </w:pPr>
            <w:r w:rsidRPr="00425D85">
              <w:rPr>
                <w:rFonts w:ascii="Arial" w:hAnsi="Arial"/>
                <w:sz w:val="18"/>
              </w:rPr>
              <w:t>617 - 652 MHz</w:t>
            </w:r>
          </w:p>
          <w:p w14:paraId="5C6EC1C2" w14:textId="6B2A32DB" w:rsidR="00024114" w:rsidRPr="00363BFE" w:rsidRDefault="00024114" w:rsidP="00547DB9">
            <w:pPr>
              <w:pStyle w:val="TAL"/>
              <w:jc w:val="center"/>
            </w:pPr>
            <w: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rsidRPr="00363BFE" w14:paraId="4D48EDF5"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C5351F" w:rsidRDefault="00024114" w:rsidP="00024114">
                  <w:pPr>
                    <w:pStyle w:val="TAC"/>
                  </w:pPr>
                  <w:r w:rsidRPr="00C5351F">
                    <w:t>FDD</w:t>
                  </w:r>
                </w:p>
              </w:tc>
            </w:tr>
            <w:tr w:rsidR="00024114" w:rsidRPr="00363BFE" w14:paraId="305B7699"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C5351F" w:rsidRDefault="00024114" w:rsidP="00024114">
                  <w:pPr>
                    <w:pStyle w:val="TAC"/>
                  </w:pPr>
                  <w:r w:rsidRPr="00363BFE">
                    <w:t>FDD</w:t>
                  </w:r>
                </w:p>
              </w:tc>
            </w:tr>
          </w:tbl>
          <w:p w14:paraId="200C263D" w14:textId="77777777" w:rsidR="00024114" w:rsidRPr="00363BFE" w:rsidRDefault="00024114" w:rsidP="00483438">
            <w:pPr>
              <w:pStyle w:val="TAC"/>
            </w:pPr>
          </w:p>
        </w:tc>
      </w:tr>
    </w:tbl>
    <w:p w14:paraId="2EEBD7C7" w14:textId="77777777" w:rsidR="00024114" w:rsidRDefault="00024114" w:rsidP="00024114">
      <w:pPr>
        <w:pStyle w:val="TH"/>
      </w:pPr>
      <w:r>
        <w:t>Table 6.1-3.: NR operating band (option B2)</w:t>
      </w:r>
    </w:p>
    <w:tbl>
      <w:tblPr>
        <w:tblW w:w="6582" w:type="dxa"/>
        <w:jc w:val="center"/>
        <w:tblLayout w:type="fixed"/>
        <w:tblCellMar>
          <w:left w:w="28" w:type="dxa"/>
        </w:tblCellMar>
        <w:tblLook w:val="04A0" w:firstRow="1" w:lastRow="0" w:firstColumn="1" w:lastColumn="0" w:noHBand="0" w:noVBand="1"/>
      </w:tblPr>
      <w:tblGrid>
        <w:gridCol w:w="1226"/>
        <w:gridCol w:w="517"/>
        <w:gridCol w:w="1174"/>
        <w:gridCol w:w="1242"/>
        <w:gridCol w:w="317"/>
        <w:gridCol w:w="1200"/>
        <w:gridCol w:w="906"/>
      </w:tblGrid>
      <w:tr w:rsidR="00606CF4" w14:paraId="64900062"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606CF4" w:rsidRDefault="00606CF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606CF4" w:rsidRDefault="00606CF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606CF4" w:rsidRDefault="00606CF4" w:rsidP="00483438">
            <w:pPr>
              <w:pStyle w:val="TAH"/>
              <w:rPr>
                <w:rFonts w:cs="Arial"/>
              </w:rPr>
            </w:pPr>
            <w:r>
              <w:rPr>
                <w:rFonts w:cs="Arial"/>
              </w:rPr>
              <w:t>Duplex Mode</w:t>
            </w:r>
          </w:p>
        </w:tc>
      </w:tr>
      <w:tr w:rsidR="00606CF4" w14:paraId="44E01BDA" w14:textId="77777777" w:rsidTr="00606CF4">
        <w:trPr>
          <w:jc w:val="center"/>
        </w:trPr>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606CF4" w:rsidRDefault="00606CF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606CF4" w:rsidRDefault="00606CF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606CF4" w:rsidRDefault="00606CF4" w:rsidP="00483438">
            <w:pPr>
              <w:spacing w:after="0"/>
              <w:rPr>
                <w:rFonts w:ascii="Arial" w:hAnsi="Arial" w:cs="Arial"/>
                <w:b/>
                <w:sz w:val="18"/>
              </w:rPr>
            </w:pPr>
          </w:p>
        </w:tc>
      </w:tr>
      <w:tr w:rsidR="00606CF4" w14:paraId="60B4D6EF" w14:textId="77777777" w:rsidTr="00606CF4">
        <w:trPr>
          <w:jc w:val="center"/>
        </w:trPr>
        <w:tc>
          <w:tcPr>
            <w:tcW w:w="1226" w:type="dxa"/>
            <w:tcBorders>
              <w:top w:val="single" w:sz="4" w:space="0" w:color="auto"/>
              <w:left w:val="single" w:sz="4" w:space="0" w:color="auto"/>
              <w:bottom w:val="single" w:sz="4" w:space="0" w:color="auto"/>
              <w:right w:val="nil"/>
            </w:tcBorders>
            <w:vAlign w:val="center"/>
            <w:hideMark/>
          </w:tcPr>
          <w:p w14:paraId="68CF53B9" w14:textId="77777777" w:rsidR="00606CF4" w:rsidRDefault="00606CF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606CF4" w:rsidRDefault="00606CF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606CF4" w:rsidRDefault="00606CF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02B006B5" w:rsidR="00606CF4" w:rsidRDefault="00606CF4" w:rsidP="00483438">
            <w:pPr>
              <w:pStyle w:val="TAR"/>
              <w:rPr>
                <w:rFonts w:cs="Arial"/>
              </w:rPr>
            </w:pPr>
            <w:r>
              <w:rPr>
                <w:rFonts w:cs="Arial"/>
              </w:rPr>
              <w:t>61</w:t>
            </w:r>
            <w:r w:rsidR="0074369F">
              <w:rPr>
                <w:rFonts w:cs="Arial"/>
              </w:rPr>
              <w:t>7</w:t>
            </w:r>
            <w:r>
              <w:rPr>
                <w:rFonts w:cs="Arial"/>
              </w:rPr>
              <w:t xml:space="preserve"> MHz</w:t>
            </w:r>
          </w:p>
        </w:tc>
        <w:tc>
          <w:tcPr>
            <w:tcW w:w="317" w:type="dxa"/>
            <w:tcBorders>
              <w:top w:val="single" w:sz="4" w:space="0" w:color="auto"/>
              <w:left w:val="nil"/>
              <w:bottom w:val="single" w:sz="4" w:space="0" w:color="auto"/>
              <w:right w:val="nil"/>
            </w:tcBorders>
            <w:hideMark/>
          </w:tcPr>
          <w:p w14:paraId="095E91AC" w14:textId="77777777" w:rsidR="00606CF4" w:rsidRDefault="00606CF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0C6B073C" w:rsidR="00606CF4" w:rsidRDefault="00606CF4" w:rsidP="00483438">
            <w:pPr>
              <w:pStyle w:val="TAL"/>
              <w:rPr>
                <w:rFonts w:cs="Arial"/>
              </w:rPr>
            </w:pPr>
            <w:r>
              <w:rPr>
                <w:rFonts w:cs="Arial"/>
              </w:rPr>
              <w:t>65</w:t>
            </w:r>
            <w:r w:rsidR="0074369F">
              <w:rPr>
                <w:rFonts w:cs="Arial"/>
              </w:rPr>
              <w:t>7</w:t>
            </w:r>
            <w:r>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606CF4" w:rsidRDefault="00606CF4" w:rsidP="00483438">
            <w:pPr>
              <w:pStyle w:val="TAC"/>
              <w:rPr>
                <w:rFonts w:cs="Arial"/>
              </w:rPr>
            </w:pPr>
            <w:r>
              <w:rPr>
                <w:rFonts w:cs="Arial"/>
              </w:rPr>
              <w:t>FDD</w:t>
            </w:r>
          </w:p>
        </w:tc>
      </w:tr>
    </w:tbl>
    <w:p w14:paraId="38EBBFD6" w14:textId="77777777" w:rsidR="00024114" w:rsidRDefault="00024114" w:rsidP="00024114"/>
    <w:p w14:paraId="472B4B95" w14:textId="45B5D4AC" w:rsidR="00024114" w:rsidRDefault="00024114" w:rsidP="00024114">
      <w:r>
        <w:t>The above could be implemented as a single or overlapping duplexers. In case of overlapping/split duplexers, three sub options are studied</w:t>
      </w:r>
      <w:r w:rsidR="00D10792">
        <w:t>.</w:t>
      </w:r>
    </w:p>
    <w:p w14:paraId="62FF80F9" w14:textId="6BAC9A6E"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483438">
            <w:pPr>
              <w:pStyle w:val="TAH"/>
              <w:rPr>
                <w:rFonts w:cs="Arial"/>
              </w:rPr>
            </w:pPr>
            <w:r>
              <w:rPr>
                <w:rFonts w:cs="Arial"/>
              </w:rPr>
              <w:t>Duplex Mode</w:t>
            </w:r>
          </w:p>
        </w:tc>
      </w:tr>
      <w:tr w:rsidR="00024114" w14:paraId="504510B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483438">
            <w:pPr>
              <w:spacing w:after="0"/>
              <w:rPr>
                <w:rFonts w:ascii="Arial" w:hAnsi="Arial" w:cs="Arial"/>
                <w:b/>
                <w:sz w:val="18"/>
              </w:rPr>
            </w:pPr>
          </w:p>
        </w:tc>
      </w:tr>
      <w:tr w:rsidR="00024114" w14:paraId="2C431BEA"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483438">
            <w:pPr>
              <w:pStyle w:val="TAC"/>
              <w:rPr>
                <w:rFonts w:cs="Arial"/>
              </w:rPr>
            </w:pPr>
            <w:r>
              <w:rPr>
                <w:rFonts w:cs="Arial"/>
              </w:rPr>
              <w:t>Duplex 1</w:t>
            </w:r>
          </w:p>
          <w:p w14:paraId="64D7C897"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32513FA0" w:rsidR="00024114" w:rsidRDefault="00024114" w:rsidP="00483438">
            <w:pPr>
              <w:pStyle w:val="TAR"/>
              <w:jc w:val="center"/>
              <w:rPr>
                <w:rFonts w:cs="Arial"/>
              </w:rPr>
            </w:pPr>
            <w:r>
              <w:rPr>
                <w:rFonts w:cs="Arial"/>
              </w:rPr>
              <w:t>663 MHz – 698 MHz</w:t>
            </w:r>
          </w:p>
          <w:p w14:paraId="726E137A" w14:textId="7202AE32" w:rsidR="00024114" w:rsidRDefault="00024114" w:rsidP="00483438">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483438">
            <w:pPr>
              <w:pStyle w:val="TAR"/>
              <w:jc w:val="center"/>
              <w:rPr>
                <w:rFonts w:cs="Arial"/>
              </w:rPr>
            </w:pPr>
            <w:r>
              <w:rPr>
                <w:rFonts w:cs="Arial"/>
              </w:rPr>
              <w:t>617MHz – 652 MHz</w:t>
            </w:r>
          </w:p>
          <w:p w14:paraId="60074303" w14:textId="77777777" w:rsidR="00024114" w:rsidRDefault="00024114" w:rsidP="00483438">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483438">
            <w:pPr>
              <w:pStyle w:val="TAC"/>
              <w:rPr>
                <w:rFonts w:cs="Arial"/>
              </w:rPr>
            </w:pPr>
            <w:r>
              <w:rPr>
                <w:rFonts w:cs="Arial"/>
              </w:rPr>
              <w:t>FDD</w:t>
            </w:r>
          </w:p>
        </w:tc>
      </w:tr>
      <w:tr w:rsidR="00024114" w14:paraId="2828EC71"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483438">
            <w:pPr>
              <w:pStyle w:val="TAC"/>
              <w:rPr>
                <w:rFonts w:cs="Arial"/>
              </w:rPr>
            </w:pPr>
            <w:r>
              <w:rPr>
                <w:rFonts w:cs="Arial"/>
              </w:rPr>
              <w:t>FDD</w:t>
            </w:r>
          </w:p>
        </w:tc>
      </w:tr>
      <w:tr w:rsidR="00024114" w14:paraId="3255F8C7"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B032B51" w:rsidR="00024114" w:rsidRPr="00425D85" w:rsidRDefault="00024114" w:rsidP="00425D85">
            <w:pPr>
              <w:pStyle w:val="TAN"/>
            </w:pPr>
            <w:r w:rsidRPr="002810C0">
              <w:t>NOTE:</w:t>
            </w:r>
            <w:r w:rsidR="00DF3E0F" w:rsidRPr="00425D85">
              <w:tab/>
            </w:r>
            <w:r w:rsidR="00DF3E0F" w:rsidRPr="00425D85">
              <w:tab/>
            </w:r>
            <w:r w:rsidRPr="00425D85">
              <w:t xml:space="preserve">Both </w:t>
            </w:r>
            <w:proofErr w:type="gramStart"/>
            <w:r w:rsidRPr="00425D85">
              <w:t>duplexers  will</w:t>
            </w:r>
            <w:proofErr w:type="gramEnd"/>
            <w:r w:rsidRPr="00425D85">
              <w:t xml:space="preserve"> be part of the same band</w:t>
            </w:r>
          </w:p>
        </w:tc>
      </w:tr>
    </w:tbl>
    <w:p w14:paraId="2735BEE4" w14:textId="77777777" w:rsidR="00024114" w:rsidRDefault="00024114" w:rsidP="00024114"/>
    <w:p w14:paraId="53E8E713" w14:textId="6BE1A288" w:rsidR="00024114" w:rsidRDefault="00024114" w:rsidP="00024114">
      <w:pPr>
        <w:pStyle w:val="TH"/>
      </w:pPr>
      <w:r>
        <w:lastRenderedPageBreak/>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483438">
            <w:pPr>
              <w:pStyle w:val="TAH"/>
              <w:rPr>
                <w:rFonts w:cs="Arial"/>
              </w:rPr>
            </w:pPr>
            <w:r>
              <w:rPr>
                <w:rFonts w:cs="Arial"/>
              </w:rPr>
              <w:t>Duplex Mode</w:t>
            </w:r>
          </w:p>
        </w:tc>
      </w:tr>
      <w:tr w:rsidR="00024114" w14:paraId="4DAF9636"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483438">
            <w:pPr>
              <w:spacing w:after="0"/>
              <w:rPr>
                <w:rFonts w:ascii="Arial" w:hAnsi="Arial" w:cs="Arial"/>
                <w:b/>
                <w:sz w:val="18"/>
              </w:rPr>
            </w:pPr>
          </w:p>
        </w:tc>
      </w:tr>
      <w:tr w:rsidR="00024114" w14:paraId="6D6ED14F"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483438">
            <w:pPr>
              <w:pStyle w:val="TAC"/>
              <w:rPr>
                <w:rFonts w:cs="Arial"/>
              </w:rPr>
            </w:pPr>
            <w:r>
              <w:rPr>
                <w:rFonts w:cs="Arial"/>
              </w:rPr>
              <w:t>Duplex1</w:t>
            </w:r>
          </w:p>
          <w:p w14:paraId="1754561A"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0EE2FEA6" w:rsidR="00024114" w:rsidRDefault="00024114" w:rsidP="00483438">
            <w:pPr>
              <w:pStyle w:val="TAR"/>
              <w:jc w:val="center"/>
              <w:rPr>
                <w:rFonts w:cs="Arial"/>
              </w:rPr>
            </w:pPr>
            <w:r>
              <w:rPr>
                <w:rFonts w:cs="Arial"/>
              </w:rPr>
              <w:t>663 MHz – 698 MHz</w:t>
            </w:r>
          </w:p>
          <w:p w14:paraId="27CA32E5" w14:textId="354FEAF1" w:rsidR="00024114" w:rsidRDefault="00024114" w:rsidP="00483438">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483438">
            <w:pPr>
              <w:pStyle w:val="TAR"/>
              <w:jc w:val="center"/>
              <w:rPr>
                <w:rFonts w:cs="Arial"/>
              </w:rPr>
            </w:pPr>
            <w:r>
              <w:rPr>
                <w:rFonts w:cs="Arial"/>
              </w:rPr>
              <w:t>617MHz – 652 MHz</w:t>
            </w:r>
          </w:p>
          <w:p w14:paraId="4E0D07C7" w14:textId="77777777" w:rsidR="00024114" w:rsidRDefault="00024114" w:rsidP="00483438">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483438">
            <w:pPr>
              <w:pStyle w:val="TAC"/>
              <w:rPr>
                <w:rFonts w:cs="Arial"/>
              </w:rPr>
            </w:pPr>
            <w:r>
              <w:rPr>
                <w:rFonts w:cs="Arial"/>
              </w:rPr>
              <w:t>FDD</w:t>
            </w:r>
          </w:p>
        </w:tc>
      </w:tr>
      <w:tr w:rsidR="00024114" w14:paraId="4AA35C4C"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483438">
            <w:pPr>
              <w:pStyle w:val="TAC"/>
              <w:rPr>
                <w:rFonts w:cs="Arial"/>
              </w:rPr>
            </w:pPr>
            <w:r>
              <w:rPr>
                <w:rFonts w:cs="Arial"/>
              </w:rPr>
              <w:t>FDD</w:t>
            </w:r>
          </w:p>
        </w:tc>
      </w:tr>
      <w:tr w:rsidR="00024114" w14:paraId="66C75FD3"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43A1BA03" w:rsidR="00024114" w:rsidRPr="002810C0" w:rsidRDefault="00024114" w:rsidP="00425D85">
            <w:pPr>
              <w:pStyle w:val="TAN"/>
            </w:pPr>
            <w:r w:rsidRPr="002810C0">
              <w:t>NOTE:</w:t>
            </w:r>
            <w:r w:rsidR="002810C0">
              <w:tab/>
            </w:r>
            <w:r w:rsidRPr="002810C0">
              <w:t>Both duplexers will be part of the same band</w:t>
            </w:r>
          </w:p>
        </w:tc>
      </w:tr>
    </w:tbl>
    <w:p w14:paraId="09B40F93" w14:textId="77777777" w:rsidR="00024114" w:rsidRDefault="00024114" w:rsidP="00425D85">
      <w:pPr>
        <w:pStyle w:val="TAN"/>
      </w:pPr>
    </w:p>
    <w:p w14:paraId="5BC63FC9" w14:textId="55F4E1B6"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483438">
            <w:pPr>
              <w:pStyle w:val="TAH"/>
              <w:rPr>
                <w:rFonts w:cs="Arial"/>
              </w:rPr>
            </w:pPr>
            <w:r>
              <w:rPr>
                <w:rFonts w:cs="Arial"/>
              </w:rPr>
              <w:t>Duplex Mode</w:t>
            </w:r>
          </w:p>
        </w:tc>
      </w:tr>
      <w:tr w:rsidR="00024114" w14:paraId="4C00C79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483438">
            <w:pPr>
              <w:spacing w:after="0"/>
              <w:rPr>
                <w:rFonts w:ascii="Arial" w:hAnsi="Arial" w:cs="Arial"/>
                <w:b/>
                <w:sz w:val="18"/>
              </w:rPr>
            </w:pPr>
          </w:p>
        </w:tc>
      </w:tr>
      <w:tr w:rsidR="00024114" w14:paraId="51492574"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483438">
            <w:pPr>
              <w:pStyle w:val="TAC"/>
              <w:rPr>
                <w:rFonts w:cs="Arial"/>
              </w:rPr>
            </w:pPr>
            <w:r>
              <w:rPr>
                <w:rFonts w:cs="Arial"/>
              </w:rPr>
              <w:t>Duplex 1</w:t>
            </w:r>
          </w:p>
          <w:p w14:paraId="733B1482" w14:textId="2E83EBDE"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2053A7B" w:rsidR="00024114" w:rsidRDefault="00024114" w:rsidP="00483438">
            <w:pPr>
              <w:pStyle w:val="TAR"/>
              <w:jc w:val="center"/>
              <w:rPr>
                <w:rFonts w:cs="Arial"/>
              </w:rPr>
            </w:pPr>
            <w:r>
              <w:rPr>
                <w:rFonts w:cs="Arial"/>
              </w:rPr>
              <w:t>663 MHz – 698 MHz</w:t>
            </w:r>
          </w:p>
          <w:p w14:paraId="4736A00A" w14:textId="6DA14CBC" w:rsidR="00024114" w:rsidRDefault="00024114" w:rsidP="00483438">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483438">
            <w:pPr>
              <w:pStyle w:val="TAR"/>
              <w:jc w:val="center"/>
              <w:rPr>
                <w:rFonts w:cs="Arial"/>
              </w:rPr>
            </w:pPr>
            <w:r>
              <w:rPr>
                <w:rFonts w:cs="Arial"/>
              </w:rPr>
              <w:t>617MHz – 652 MHz</w:t>
            </w:r>
          </w:p>
          <w:p w14:paraId="315AA86E" w14:textId="77777777" w:rsidR="00024114" w:rsidRDefault="00024114" w:rsidP="00483438">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483438">
            <w:pPr>
              <w:pStyle w:val="TAC"/>
              <w:rPr>
                <w:rFonts w:cs="Arial"/>
              </w:rPr>
            </w:pPr>
            <w:r>
              <w:rPr>
                <w:rFonts w:cs="Arial"/>
              </w:rPr>
              <w:t>FDD</w:t>
            </w:r>
          </w:p>
        </w:tc>
      </w:tr>
      <w:tr w:rsidR="00024114" w14:paraId="1D489C8D"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483438">
            <w:pPr>
              <w:pStyle w:val="TAC"/>
              <w:rPr>
                <w:rFonts w:cs="Arial"/>
              </w:rPr>
            </w:pPr>
            <w:r>
              <w:rPr>
                <w:rFonts w:cs="Arial"/>
              </w:rPr>
              <w:t>FDD</w:t>
            </w:r>
          </w:p>
        </w:tc>
      </w:tr>
      <w:tr w:rsidR="00024114" w14:paraId="7E174B25"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E69DB09" w:rsidR="00024114" w:rsidRDefault="00024114" w:rsidP="00425D85">
            <w:pPr>
              <w:pStyle w:val="TAN"/>
              <w:rPr>
                <w:rFonts w:cs="Arial"/>
              </w:rPr>
            </w:pPr>
            <w:r w:rsidRPr="002810C0">
              <w:t>NOTE:</w:t>
            </w:r>
            <w:r w:rsidR="002810C0">
              <w:tab/>
            </w:r>
            <w:r w:rsidRPr="002810C0">
              <w:t>Both duplexers will be part of the same band</w:t>
            </w:r>
          </w:p>
        </w:tc>
      </w:tr>
    </w:tbl>
    <w:p w14:paraId="5EAAD1C3" w14:textId="77777777" w:rsidR="00024114" w:rsidRDefault="00024114" w:rsidP="00024114"/>
    <w:p w14:paraId="5A3E017A" w14:textId="77777777" w:rsidR="00024114" w:rsidRDefault="00024114" w:rsidP="00024114"/>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483438">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483438">
            <w:pPr>
              <w:pStyle w:val="TAH"/>
              <w:rPr>
                <w:rFonts w:cs="Arial"/>
              </w:rPr>
            </w:pPr>
            <w:r>
              <w:rPr>
                <w:rFonts w:cs="Arial"/>
              </w:rPr>
              <w:t>Duplex Mode</w:t>
            </w:r>
          </w:p>
        </w:tc>
      </w:tr>
      <w:tr w:rsidR="00024114" w14:paraId="24FDF70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483438">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483438">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483438">
            <w:pPr>
              <w:spacing w:after="0"/>
              <w:rPr>
                <w:rFonts w:ascii="Arial" w:hAnsi="Arial" w:cs="Arial"/>
                <w:b/>
                <w:sz w:val="18"/>
              </w:rPr>
            </w:pPr>
          </w:p>
        </w:tc>
      </w:tr>
      <w:tr w:rsidR="00024114" w14:paraId="3C90DF57"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483438">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483438">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483438">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483438">
            <w:pPr>
              <w:pStyle w:val="TAC"/>
              <w:rPr>
                <w:rFonts w:cs="Arial"/>
              </w:rPr>
            </w:pPr>
            <w:r>
              <w:rPr>
                <w:rFonts w:cs="Arial"/>
              </w:rPr>
              <w:t>FDD</w:t>
            </w:r>
          </w:p>
        </w:tc>
      </w:tr>
      <w:tr w:rsidR="00024114" w14:paraId="029BCA5C"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483438">
            <w:pPr>
              <w:pStyle w:val="TAC"/>
              <w:rPr>
                <w:rFonts w:cs="Arial"/>
              </w:rPr>
            </w:pPr>
            <w:proofErr w:type="spellStart"/>
            <w:r>
              <w:rPr>
                <w:rFonts w:cs="Arial"/>
              </w:rPr>
              <w:t>nX</w:t>
            </w:r>
            <w:proofErr w:type="spellEnd"/>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483438">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483438">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483438">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483438">
            <w:pPr>
              <w:pStyle w:val="TAC"/>
              <w:rPr>
                <w:rFonts w:cs="Arial"/>
              </w:rPr>
            </w:pPr>
            <w:r>
              <w:rPr>
                <w:rFonts w:cs="Arial"/>
              </w:rPr>
              <w:t>FDD</w:t>
            </w:r>
          </w:p>
        </w:tc>
      </w:tr>
      <w:tr w:rsidR="00024114" w14:paraId="2AE315A0"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03CEC96E" w:rsidR="00024114" w:rsidRPr="00C5351F" w:rsidRDefault="00024114" w:rsidP="00425D85">
            <w:pPr>
              <w:pStyle w:val="TAN"/>
            </w:pPr>
            <w:r w:rsidRPr="002810C0">
              <w:t>NOTE:</w:t>
            </w:r>
            <w:r w:rsidR="002810C0">
              <w:tab/>
            </w:r>
            <w:r w:rsidRPr="002810C0">
              <w:t xml:space="preserve">These are two bands, band n71 plus band </w:t>
            </w:r>
            <w:proofErr w:type="spellStart"/>
            <w:r w:rsidRPr="002810C0">
              <w:t>nX</w:t>
            </w:r>
            <w:proofErr w:type="spellEnd"/>
            <w:r w:rsidRPr="002810C0">
              <w:t xml:space="preserve">. A UE that complies with NR requirements in this </w:t>
            </w:r>
            <w:r w:rsidRPr="00C5351F">
              <w:t>specification shall also comply with NR Band 71 minimum requirements</w:t>
            </w:r>
          </w:p>
        </w:tc>
      </w:tr>
    </w:tbl>
    <w:p w14:paraId="64C15AD0" w14:textId="77777777" w:rsidR="00024114" w:rsidRDefault="00024114" w:rsidP="00024114"/>
    <w:p w14:paraId="6F37A439" w14:textId="77777777" w:rsidR="00024114" w:rsidRDefault="00024114" w:rsidP="00024114"/>
    <w:p w14:paraId="44A3FE8A" w14:textId="6EB7725A" w:rsidR="00024114" w:rsidRDefault="00024114" w:rsidP="00024114">
      <w:r>
        <w:t>Tx-Rx separation is shown in Table 6.1-9 and is dependent upon the filter options.</w:t>
      </w:r>
    </w:p>
    <w:p w14:paraId="6268DA42" w14:textId="77777777" w:rsidR="00024114" w:rsidRDefault="00024114" w:rsidP="00024114">
      <w:pPr>
        <w:pStyle w:val="TH"/>
      </w:pPr>
      <w:r>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483438">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483438">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483438">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0EAACAA7" w:rsidR="00024114" w:rsidRDefault="00024114" w:rsidP="00483438">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483438">
            <w:pPr>
              <w:pStyle w:val="TAC"/>
              <w:rPr>
                <w:rFonts w:cs="Arial"/>
              </w:rPr>
            </w:pPr>
            <w:r>
              <w:rPr>
                <w:rFonts w:cs="Arial"/>
              </w:rPr>
              <w:t>-51 MHz</w:t>
            </w:r>
          </w:p>
        </w:tc>
      </w:tr>
      <w:tr w:rsidR="00094BA9" w14:paraId="2080377A" w14:textId="77777777" w:rsidTr="00910CD1">
        <w:trPr>
          <w:trHeight w:val="424"/>
          <w:jc w:val="center"/>
        </w:trPr>
        <w:tc>
          <w:tcPr>
            <w:tcW w:w="2817" w:type="dxa"/>
            <w:tcBorders>
              <w:top w:val="single" w:sz="4" w:space="0" w:color="auto"/>
              <w:left w:val="single" w:sz="4" w:space="0" w:color="auto"/>
              <w:right w:val="single" w:sz="4" w:space="0" w:color="auto"/>
            </w:tcBorders>
          </w:tcPr>
          <w:p w14:paraId="09F0947D" w14:textId="492D2822" w:rsidR="00094BA9" w:rsidRDefault="00094BA9" w:rsidP="00483438">
            <w:pPr>
              <w:pStyle w:val="TAC"/>
              <w:rPr>
                <w:rFonts w:cs="Arial"/>
              </w:rPr>
            </w:pPr>
            <w:r>
              <w:rPr>
                <w:rFonts w:cs="Arial"/>
              </w:rPr>
              <w:t>B1 (duplexer 1) 35 + 35</w:t>
            </w:r>
          </w:p>
          <w:p w14:paraId="3E476889" w14:textId="6D7D2ADE" w:rsidR="00094BA9" w:rsidRDefault="00094BA9" w:rsidP="00483438">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483438">
            <w:pPr>
              <w:pStyle w:val="TAC"/>
              <w:rPr>
                <w:rFonts w:cs="Arial"/>
              </w:rPr>
            </w:pPr>
            <w:r>
              <w:rPr>
                <w:rFonts w:cs="Arial"/>
              </w:rPr>
              <w:t>-51 MHz</w:t>
            </w:r>
          </w:p>
          <w:p w14:paraId="54822988" w14:textId="622CEFB1" w:rsidR="00094BA9" w:rsidRDefault="00094BA9" w:rsidP="00483438">
            <w:pPr>
              <w:pStyle w:val="TAC"/>
              <w:rPr>
                <w:rFonts w:cs="Arial"/>
              </w:rPr>
            </w:pPr>
            <w:r>
              <w:rPr>
                <w:rFonts w:cs="Arial"/>
              </w:rPr>
              <w:t>-51 MHz</w:t>
            </w:r>
          </w:p>
        </w:tc>
      </w:tr>
      <w:tr w:rsidR="00E0134B" w14:paraId="66699F20"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6047B0BC" w14:textId="290625DA" w:rsidR="00E0134B" w:rsidRDefault="00E0134B" w:rsidP="00094BA9">
            <w:pPr>
              <w:pStyle w:val="TAC"/>
              <w:rPr>
                <w:rFonts w:cs="Arial"/>
              </w:rPr>
            </w:pPr>
            <w:r>
              <w:rPr>
                <w:rFonts w:cs="Arial"/>
              </w:rPr>
              <w:t>B1 (duplexer 1) n71 + 25</w:t>
            </w:r>
          </w:p>
        </w:tc>
        <w:tc>
          <w:tcPr>
            <w:tcW w:w="2693" w:type="dxa"/>
            <w:tcBorders>
              <w:top w:val="single" w:sz="4" w:space="0" w:color="auto"/>
              <w:left w:val="single" w:sz="4" w:space="0" w:color="auto"/>
              <w:bottom w:val="single" w:sz="4" w:space="0" w:color="auto"/>
              <w:right w:val="single" w:sz="4" w:space="0" w:color="auto"/>
            </w:tcBorders>
          </w:tcPr>
          <w:p w14:paraId="3953FEFA" w14:textId="2CD450F5" w:rsidR="00E0134B" w:rsidRDefault="00E0134B" w:rsidP="00483438">
            <w:pPr>
              <w:pStyle w:val="TAC"/>
              <w:rPr>
                <w:rFonts w:cs="Arial"/>
              </w:rPr>
            </w:pPr>
            <w:r>
              <w:rPr>
                <w:rFonts w:cs="Arial"/>
              </w:rPr>
              <w:t>-46 MHz</w:t>
            </w:r>
          </w:p>
        </w:tc>
      </w:tr>
      <w:tr w:rsidR="004D7FF2" w14:paraId="217073B2" w14:textId="77777777" w:rsidTr="0001251C">
        <w:trPr>
          <w:jc w:val="center"/>
        </w:trPr>
        <w:tc>
          <w:tcPr>
            <w:tcW w:w="2817" w:type="dxa"/>
            <w:tcBorders>
              <w:top w:val="single" w:sz="4" w:space="0" w:color="auto"/>
              <w:left w:val="single" w:sz="4" w:space="0" w:color="auto"/>
              <w:right w:val="single" w:sz="4" w:space="0" w:color="auto"/>
            </w:tcBorders>
          </w:tcPr>
          <w:p w14:paraId="5A4E3347" w14:textId="08DEA26B" w:rsidR="004D7FF2" w:rsidRDefault="004D7FF2" w:rsidP="00483438">
            <w:pPr>
              <w:pStyle w:val="TAC"/>
              <w:rPr>
                <w:rFonts w:cs="Arial"/>
              </w:rPr>
            </w:pPr>
            <w:r>
              <w:rPr>
                <w:rFonts w:cs="Arial"/>
              </w:rPr>
              <w:t>B1 (duplexer 2) n71 +25</w:t>
            </w:r>
          </w:p>
        </w:tc>
        <w:tc>
          <w:tcPr>
            <w:tcW w:w="2693" w:type="dxa"/>
            <w:tcBorders>
              <w:top w:val="single" w:sz="4" w:space="0" w:color="auto"/>
              <w:left w:val="single" w:sz="4" w:space="0" w:color="auto"/>
              <w:bottom w:val="single" w:sz="4" w:space="0" w:color="auto"/>
              <w:right w:val="single" w:sz="4" w:space="0" w:color="auto"/>
            </w:tcBorders>
          </w:tcPr>
          <w:p w14:paraId="05121306" w14:textId="3D4F2009" w:rsidR="004D7FF2" w:rsidRDefault="00E0134B" w:rsidP="00483438">
            <w:pPr>
              <w:pStyle w:val="TAC"/>
              <w:rPr>
                <w:rFonts w:cs="Arial"/>
              </w:rPr>
            </w:pPr>
            <w:r>
              <w:rPr>
                <w:rFonts w:cs="Arial"/>
              </w:rPr>
              <w:t>66 MHz</w:t>
            </w:r>
          </w:p>
        </w:tc>
      </w:tr>
      <w:tr w:rsidR="00094BA9" w14:paraId="75B15E7B" w14:textId="77777777" w:rsidTr="0001251C">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483438">
            <w:pPr>
              <w:pStyle w:val="TAC"/>
              <w:rPr>
                <w:rFonts w:cs="Arial"/>
              </w:rPr>
            </w:pPr>
            <w:r>
              <w:rPr>
                <w:rFonts w:cs="Arial"/>
              </w:rPr>
              <w:t>B2 (duplexer 1)</w:t>
            </w:r>
          </w:p>
          <w:p w14:paraId="4C0FA764" w14:textId="3CA4256E" w:rsidR="00094BA9" w:rsidRDefault="00094BA9" w:rsidP="00483438">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483438">
            <w:pPr>
              <w:pStyle w:val="TAC"/>
              <w:rPr>
                <w:rFonts w:cs="Arial"/>
              </w:rPr>
            </w:pPr>
            <w:r>
              <w:rPr>
                <w:rFonts w:cs="Arial"/>
              </w:rPr>
              <w:t>46 MHz</w:t>
            </w:r>
          </w:p>
        </w:tc>
      </w:tr>
      <w:tr w:rsidR="00094BA9" w14:paraId="2009B6D8" w14:textId="77777777" w:rsidTr="0001251C">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483438">
            <w:pPr>
              <w:pStyle w:val="TAC"/>
              <w:rPr>
                <w:rFonts w:cs="Arial"/>
              </w:rPr>
            </w:pPr>
            <w:r>
              <w:rPr>
                <w:rFonts w:cs="Arial"/>
              </w:rPr>
              <w:t>46 MHz</w:t>
            </w:r>
          </w:p>
        </w:tc>
      </w:tr>
      <w:tr w:rsidR="00024114" w14:paraId="5E0C5739"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483438">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483438">
            <w:pPr>
              <w:pStyle w:val="TAC"/>
              <w:rPr>
                <w:rFonts w:cs="Arial"/>
              </w:rPr>
            </w:pPr>
            <w:r>
              <w:rPr>
                <w:rFonts w:cs="Arial"/>
              </w:rPr>
              <w:t>46 MHz for both bands</w:t>
            </w:r>
          </w:p>
        </w:tc>
      </w:tr>
    </w:tbl>
    <w:p w14:paraId="1A7B1C8C" w14:textId="77777777" w:rsidR="00024114" w:rsidRDefault="00024114" w:rsidP="00024114"/>
    <w:p w14:paraId="6BDCE14A" w14:textId="77777777" w:rsidR="00B11815" w:rsidDel="00CF5828" w:rsidRDefault="00B11815" w:rsidP="00B11815">
      <w:pPr>
        <w:pStyle w:val="Heading2"/>
      </w:pPr>
      <w:bookmarkStart w:id="39" w:name="_Toc81297415"/>
      <w:r w:rsidDel="00CF5828">
        <w:t>6.3</w:t>
      </w:r>
      <w:r w:rsidDel="00CF5828">
        <w:tab/>
      </w:r>
      <w:r w:rsidDel="00CF5828">
        <w:rPr>
          <w:rFonts w:hint="eastAsia"/>
          <w:lang w:eastAsia="zh-CN"/>
        </w:rPr>
        <w:t xml:space="preserve">Nearby non-3GPP </w:t>
      </w:r>
      <w:r w:rsidDel="00CF5828">
        <w:t>services</w:t>
      </w:r>
      <w:bookmarkEnd w:id="39"/>
      <w:r w:rsidDel="00CF5828">
        <w:t xml:space="preserve"> </w:t>
      </w:r>
    </w:p>
    <w:p w14:paraId="5FD892D3" w14:textId="2DD17C4E" w:rsidR="00FB5329" w:rsidRDefault="00D72971" w:rsidP="00FB5329">
      <w:pPr>
        <w:pStyle w:val="Heading3"/>
      </w:pPr>
      <w:bookmarkStart w:id="40" w:name="_Toc81297416"/>
      <w:r>
        <w:t>6</w:t>
      </w:r>
      <w:r w:rsidR="00FB5329" w:rsidRPr="004D3578">
        <w:t>.</w:t>
      </w:r>
      <w:r>
        <w:t>3.1</w:t>
      </w:r>
      <w:r w:rsidR="00FB5329" w:rsidRPr="004D3578">
        <w:tab/>
      </w:r>
      <w:r w:rsidR="00FB5329" w:rsidRPr="00FB5329">
        <w:t>Introduction</w:t>
      </w:r>
      <w:bookmarkEnd w:id="40"/>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77777777" w:rsidR="0033156E" w:rsidRPr="00CD7108" w:rsidRDefault="0033156E" w:rsidP="0033156E">
      <w:pPr>
        <w:pStyle w:val="B1"/>
        <w:numPr>
          <w:ilvl w:val="0"/>
          <w:numId w:val="12"/>
        </w:numPr>
      </w:pPr>
      <w:r w:rsidRPr="00CD7108">
        <w:lastRenderedPageBreak/>
        <w:t xml:space="preserve">DTV service, and </w:t>
      </w:r>
    </w:p>
    <w:p w14:paraId="7E063E2B" w14:textId="77777777" w:rsidR="0033156E" w:rsidRPr="00CD7108" w:rsidRDefault="0033156E" w:rsidP="0033156E">
      <w:pPr>
        <w:pStyle w:val="B1"/>
        <w:numPr>
          <w:ilvl w:val="0"/>
          <w:numId w:val="12"/>
        </w:numPr>
      </w:pPr>
      <w:r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156685AC" w14:textId="77777777" w:rsidR="00A90846" w:rsidRDefault="00A90846" w:rsidP="00A90846">
      <w:pPr>
        <w:pStyle w:val="Heading3"/>
        <w:numPr>
          <w:ilvl w:val="2"/>
          <w:numId w:val="11"/>
        </w:numPr>
        <w:ind w:left="2160" w:hanging="180"/>
      </w:pPr>
      <w:bookmarkStart w:id="41" w:name="_Toc71548297"/>
      <w:bookmarkStart w:id="42" w:name="_Toc81297417"/>
      <w:r>
        <w:t>Coexistence between 600 MHz and TV services</w:t>
      </w:r>
      <w:bookmarkEnd w:id="41"/>
      <w:bookmarkEnd w:id="42"/>
    </w:p>
    <w:p w14:paraId="1922D65A" w14:textId="77777777" w:rsidR="00A90846" w:rsidRDefault="00A90846" w:rsidP="00A90846">
      <w:pPr>
        <w:rPr>
          <w:lang w:val="en-US"/>
        </w:rPr>
      </w:pPr>
      <w:r>
        <w:rPr>
          <w:lang w:val="en-US"/>
        </w:rPr>
        <w:t xml:space="preserve">In Region 3, multiple DTV systems exists with various channel allocations across countries. Consideration of all such DTV channel allocations would result in many </w:t>
      </w:r>
      <w:proofErr w:type="gramStart"/>
      <w:r>
        <w:rPr>
          <w:lang w:val="en-US"/>
        </w:rPr>
        <w:t>frequency</w:t>
      </w:r>
      <w:proofErr w:type="gramEnd"/>
      <w:r>
        <w:rPr>
          <w:lang w:val="en-US"/>
        </w:rPr>
        <w:t xml:space="preserve"> separation values between the lower edge of an NR band (DL) and DTV depending on the considered DTV system.</w:t>
      </w:r>
    </w:p>
    <w:p w14:paraId="6885FD61" w14:textId="77777777" w:rsidR="00A90846" w:rsidRDefault="00A90846" w:rsidP="00A90846">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77566566" w14:textId="77777777" w:rsidR="00A90846" w:rsidRDefault="00A90846" w:rsidP="00A90846">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w:t>
      </w:r>
      <w:proofErr w:type="gramStart"/>
      <w:r>
        <w:rPr>
          <w:lang w:val="en-US"/>
        </w:rPr>
        <w:t>is considered to be</w:t>
      </w:r>
      <w:proofErr w:type="gramEnd"/>
      <w:r>
        <w:rPr>
          <w:lang w:val="en-US"/>
        </w:rPr>
        <w:t xml:space="preserve"> decided by administrators. </w:t>
      </w:r>
    </w:p>
    <w:p w14:paraId="487D013A" w14:textId="77777777" w:rsidR="00A90846" w:rsidRDefault="00A90846" w:rsidP="00A90846">
      <w:pPr>
        <w:rPr>
          <w:lang w:val="en-US"/>
        </w:rPr>
      </w:pPr>
      <w:r>
        <w:rPr>
          <w:lang w:val="en-US"/>
        </w:rPr>
        <w:t>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w:t>
      </w:r>
      <w:proofErr w:type="gramStart"/>
      <w:r>
        <w:rPr>
          <w:lang w:val="en-US"/>
        </w:rPr>
        <w:t>i.e.</w:t>
      </w:r>
      <w:proofErr w:type="gramEnd"/>
      <w:r>
        <w:rPr>
          <w:lang w:val="en-US"/>
        </w:rPr>
        <w:t xml:space="preserve"> 9 MHz guard band is available between the APT 600 MHz band and DTV service) is also assumed for all frequency arrangement options for APT.  </w:t>
      </w:r>
    </w:p>
    <w:p w14:paraId="7EA4DB9E" w14:textId="77777777" w:rsidR="00A90846" w:rsidRDefault="00A90846" w:rsidP="00A90846">
      <w:pPr>
        <w:rPr>
          <w:lang w:val="en-US"/>
        </w:rPr>
      </w:pPr>
      <w:r>
        <w:rPr>
          <w:lang w:val="en-US"/>
        </w:rPr>
        <w:t xml:space="preserve">The TV channels that do not have sufficient guard band may need to be vacated. It is noted that in some cases TV channel which is not vacated may impact feasible filtering solutions. </w:t>
      </w:r>
    </w:p>
    <w:p w14:paraId="158A3C87" w14:textId="77777777" w:rsidR="00A90846" w:rsidRDefault="00A90846" w:rsidP="00A90846">
      <w:pPr>
        <w:pStyle w:val="NO"/>
        <w:rPr>
          <w:lang w:val="en-US" w:eastAsia="zh-CN"/>
        </w:rPr>
      </w:pPr>
      <w:r>
        <w:rPr>
          <w:lang w:val="en-US"/>
        </w:rPr>
        <w:t>NOTE:</w:t>
      </w:r>
      <w:r>
        <w:rPr>
          <w:lang w:val="en-US"/>
        </w:rPr>
        <w:tab/>
        <w:t xml:space="preserve">Please note, that frequency allocation of option B1 starts 5 MHz lower than option B2. The referred Band 71/n71 guard bands apply to option B2 as </w:t>
      </w:r>
      <w:proofErr w:type="gramStart"/>
      <w:r>
        <w:rPr>
          <w:lang w:val="en-US"/>
        </w:rPr>
        <w:t>is, but</w:t>
      </w:r>
      <w:proofErr w:type="gramEnd"/>
      <w:r>
        <w:rPr>
          <w:lang w:val="en-US"/>
        </w:rPr>
        <w:t xml:space="preserve"> may need an additional 5 MHz shift down in case of option B1.</w:t>
      </w:r>
      <w:r>
        <w:rPr>
          <w:rFonts w:hint="eastAsia"/>
          <w:lang w:val="en-US" w:eastAsia="zh-CN"/>
        </w:rPr>
        <w:t xml:space="preserve"> </w:t>
      </w:r>
      <w:r>
        <w:rPr>
          <w:rFonts w:hint="eastAsia"/>
          <w:color w:val="000000" w:themeColor="text1"/>
          <w:lang w:val="en-US" w:eastAsia="zh-CN"/>
        </w:rPr>
        <w:t xml:space="preserve">In addition, since the research on the minimum frequency separation required by FCC is conducted in the LTE scenario, for NR system, the additional 5MHz shift down may not only cause </w:t>
      </w:r>
      <w:proofErr w:type="gramStart"/>
      <w:r>
        <w:rPr>
          <w:rFonts w:hint="eastAsia"/>
          <w:color w:val="000000" w:themeColor="text1"/>
          <w:lang w:val="en-US" w:eastAsia="zh-CN"/>
        </w:rPr>
        <w:t>the  additional</w:t>
      </w:r>
      <w:proofErr w:type="gramEnd"/>
      <w:r>
        <w:rPr>
          <w:rFonts w:hint="eastAsia"/>
          <w:color w:val="000000" w:themeColor="text1"/>
          <w:lang w:val="en-US" w:eastAsia="zh-CN"/>
        </w:rPr>
        <w:t xml:space="preserve"> DTV channels need to be vacated, </w:t>
      </w:r>
      <w:r w:rsidRPr="00606CF4">
        <w:rPr>
          <w:color w:val="000000" w:themeColor="text1"/>
          <w:lang w:val="en-US" w:eastAsia="zh-CN"/>
        </w:rPr>
        <w:t xml:space="preserve">but also  may require further market specific co-existence studies with DTV system, which are out of scope of this TR. The potential impact may require further evaluation. </w:t>
      </w:r>
    </w:p>
    <w:p w14:paraId="7340D1E5" w14:textId="77777777" w:rsidR="00A90846" w:rsidRDefault="00A90846" w:rsidP="00A90846">
      <w:pPr>
        <w:rPr>
          <w:lang w:val="en-US"/>
        </w:rPr>
      </w:pPr>
      <w:r>
        <w:rPr>
          <w:lang w:val="en-US"/>
        </w:rPr>
        <w:t xml:space="preserve">It was concluded that due to various DTV channel arrangements across national regulations, the frequency separation </w:t>
      </w:r>
      <w:proofErr w:type="gramStart"/>
      <w:r>
        <w:rPr>
          <w:lang w:val="en-US"/>
        </w:rPr>
        <w:t>is considered to be</w:t>
      </w:r>
      <w:proofErr w:type="gramEnd"/>
      <w:r>
        <w:rPr>
          <w:lang w:val="en-US"/>
        </w:rPr>
        <w:t xml:space="preserve"> decided by administrators. </w:t>
      </w:r>
    </w:p>
    <w:p w14:paraId="18C129A4" w14:textId="77777777" w:rsidR="00A90846" w:rsidRDefault="00A90846" w:rsidP="00A90846">
      <w:pPr>
        <w:rPr>
          <w:lang w:val="en-US"/>
        </w:rPr>
      </w:pPr>
      <w:r>
        <w:rPr>
          <w:lang w:val="en-US"/>
        </w:rPr>
        <w:t xml:space="preserve">The value of 7 MHz separation derived from the FCC decision on the protection separation of broadcast from the band 71 can be considered as reference.  </w:t>
      </w:r>
    </w:p>
    <w:p w14:paraId="45673E56" w14:textId="77777777" w:rsidR="00A90846" w:rsidRDefault="00A90846" w:rsidP="00A90846">
      <w:pPr>
        <w:rPr>
          <w:lang w:val="en-US"/>
        </w:rPr>
      </w:pPr>
      <w:r>
        <w:rPr>
          <w:lang w:val="en-US"/>
        </w:rPr>
        <w:t>For more details on the coexistence analyses between 600 MHz and DTV in Region 2, refer to [TR 36.755].</w:t>
      </w:r>
    </w:p>
    <w:p w14:paraId="43F14E3F" w14:textId="77777777" w:rsidR="004011AB" w:rsidRPr="004011AB" w:rsidRDefault="004011AB" w:rsidP="00FF5C35"/>
    <w:p w14:paraId="27CD613C" w14:textId="65E1D57C" w:rsidR="00FB5329" w:rsidRPr="004D3578" w:rsidRDefault="00D72971" w:rsidP="00FB5329">
      <w:pPr>
        <w:pStyle w:val="Heading3"/>
      </w:pPr>
      <w:bookmarkStart w:id="43" w:name="_Toc81297418"/>
      <w:r>
        <w:t>6.3.3</w:t>
      </w:r>
      <w:r w:rsidR="00FB5329" w:rsidRPr="004D3578">
        <w:tab/>
      </w:r>
      <w:r w:rsidR="00956125" w:rsidRPr="00956125">
        <w:t>Coexistence between 600 MHz Radio Astronomy Service (RAS)</w:t>
      </w:r>
      <w:bookmarkEnd w:id="43"/>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0078D6B3" w:rsidR="004011AB" w:rsidRPr="00CD7108" w:rsidRDefault="004011AB" w:rsidP="004011AB">
      <w:r w:rsidRPr="00CD7108">
        <w:rPr>
          <w:lang w:eastAsia="da-DK"/>
        </w:rPr>
        <w:t>Referring to [</w:t>
      </w:r>
      <w:r w:rsidR="00F00979">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 xml:space="preserve">ITU-R made a compatibility and sharing studies between the radio astronomy service and IMT systems. The conclusion, based on measured IMT </w:t>
      </w:r>
      <w:proofErr w:type="spellStart"/>
      <w:r w:rsidRPr="00CD7108">
        <w:rPr>
          <w:lang w:eastAsia="zh-CN"/>
        </w:rPr>
        <w:t>equipments</w:t>
      </w:r>
      <w:proofErr w:type="spellEnd"/>
      <w:r w:rsidRPr="00CD7108">
        <w:rPr>
          <w:lang w:eastAsia="zh-CN"/>
        </w:rPr>
        <w:t xml:space="preserve"> indicated that the compatibility between RAS stations and IMT systems can be achieved using separation distances of order 60 - 80 kilometres between a RAS antenna and an </w:t>
      </w:r>
      <w:proofErr w:type="gramStart"/>
      <w:r w:rsidRPr="00CD7108">
        <w:rPr>
          <w:lang w:eastAsia="zh-CN"/>
        </w:rPr>
        <w:t xml:space="preserve">IMT </w:t>
      </w:r>
      <w:r w:rsidRPr="00CD7108">
        <w:rPr>
          <w:lang w:eastAsia="zh-CN"/>
        </w:rPr>
        <w:lastRenderedPageBreak/>
        <w:t>macro rural base stations</w:t>
      </w:r>
      <w:proofErr w:type="gramEnd"/>
      <w:r w:rsidRPr="00CD7108">
        <w:rPr>
          <w:lang w:eastAsia="zh-CN"/>
        </w:rPr>
        <w:t>,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w:t>
      </w:r>
      <w:proofErr w:type="gramStart"/>
      <w:r w:rsidR="00533210">
        <w:rPr>
          <w:lang w:val="en-US"/>
        </w:rPr>
        <w:t>are considered to be</w:t>
      </w:r>
      <w:proofErr w:type="gramEnd"/>
      <w:r w:rsidR="00533210">
        <w:rPr>
          <w:lang w:val="en-US"/>
        </w:rPr>
        <w:t xml:space="preserv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44" w:name="_Toc81297419"/>
      <w:r>
        <w:t>6</w:t>
      </w:r>
      <w:r w:rsidR="00FE39FD" w:rsidRPr="004D3578">
        <w:t>.</w:t>
      </w:r>
      <w:r>
        <w:t>4</w:t>
      </w:r>
      <w:r w:rsidR="00FE39FD" w:rsidRPr="004D3578">
        <w:tab/>
      </w:r>
      <w:r w:rsidR="006D2E19" w:rsidRPr="006D2E19">
        <w:rPr>
          <w:lang w:eastAsia="zh-CN"/>
        </w:rPr>
        <w:t>Duplex filter implementation issues</w:t>
      </w:r>
      <w:bookmarkEnd w:id="44"/>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0471B969" w14:textId="56023A18" w:rsidR="00943E7D" w:rsidRPr="0090045C" w:rsidRDefault="00943E7D" w:rsidP="00425D85">
      <w:pPr>
        <w:pStyle w:val="Heading4"/>
      </w:pPr>
      <w:bookmarkStart w:id="45" w:name="_Toc79176199"/>
      <w:bookmarkStart w:id="46" w:name="_Toc81297420"/>
      <w:r>
        <w:t>6.4.1.1</w:t>
      </w:r>
      <w:r w:rsidRPr="0090045C">
        <w:tab/>
      </w:r>
      <w:r w:rsidRPr="00656477">
        <w:t>Full band filter</w:t>
      </w:r>
      <w:bookmarkEnd w:id="45"/>
      <w:bookmarkEnd w:id="46"/>
    </w:p>
    <w:p w14:paraId="54CA0A87" w14:textId="70C68256"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r w:rsidR="008B33A3">
        <w:t xml:space="preserve">. </w:t>
      </w:r>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CD3032">
      <w:pPr>
        <w:keepNext/>
        <w:jc w:val="center"/>
      </w:pPr>
      <w:r w:rsidRPr="00CD3032">
        <w:rPr>
          <w:noProof/>
          <w:lang w:val="en-US"/>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95750" cy="1409700"/>
                    </a:xfrm>
                    <a:prstGeom prst="rect">
                      <a:avLst/>
                    </a:prstGeom>
                  </pic:spPr>
                </pic:pic>
              </a:graphicData>
            </a:graphic>
          </wp:inline>
        </w:drawing>
      </w:r>
    </w:p>
    <w:p w14:paraId="13F7ADB4" w14:textId="2F316799" w:rsidR="00CD3032" w:rsidRPr="00B41932" w:rsidRDefault="00CD3032" w:rsidP="00425D85">
      <w:pPr>
        <w:pStyle w:val="TF"/>
        <w:rPr>
          <w:rFonts w:eastAsia="MS Mincho"/>
        </w:rPr>
      </w:pPr>
      <w:r w:rsidRPr="00CD3032">
        <w:rPr>
          <w:rFonts w:eastAsia="MS Mincho"/>
        </w:rPr>
        <w:t>Figure 6.4.1</w:t>
      </w:r>
      <w:r w:rsidR="00D10792">
        <w:rPr>
          <w:rFonts w:eastAsia="MS Mincho"/>
        </w:rPr>
        <w:t>.1</w:t>
      </w:r>
      <w:r w:rsidRPr="00CD3032">
        <w:rPr>
          <w:rFonts w:eastAsia="MS Mincho"/>
        </w:rPr>
        <w:t>-</w:t>
      </w:r>
      <w:r w:rsidRPr="00B41932">
        <w:rPr>
          <w:rFonts w:eastAsia="MS Mincho"/>
        </w:rPr>
        <w:fldChar w:fldCharType="begin"/>
      </w:r>
      <w:r w:rsidRPr="00CD3032">
        <w:rPr>
          <w:rFonts w:eastAsia="MS Mincho"/>
        </w:rPr>
        <w:instrText xml:space="preserve"> SEQ Figure \* ARABIC </w:instrText>
      </w:r>
      <w:r w:rsidRPr="00B41932">
        <w:rPr>
          <w:rFonts w:eastAsia="MS Mincho"/>
        </w:rPr>
        <w:fldChar w:fldCharType="separate"/>
      </w:r>
      <w:r w:rsidR="001664A7">
        <w:rPr>
          <w:rFonts w:eastAsia="MS Mincho"/>
        </w:rPr>
        <w:t>1</w:t>
      </w:r>
      <w:r w:rsidRPr="00B41932">
        <w:rPr>
          <w:rFonts w:eastAsia="MS Mincho"/>
        </w:rPr>
        <w:fldChar w:fldCharType="end"/>
      </w:r>
      <w:r w:rsidR="00A72540" w:rsidRPr="00B41932">
        <w:rPr>
          <w:rFonts w:eastAsia="MS Mincho"/>
        </w:rPr>
        <w:t>:</w:t>
      </w:r>
      <w:r w:rsidRPr="00CD3032">
        <w:rPr>
          <w:rFonts w:eastAsia="MS Mincho"/>
        </w:rPr>
        <w:t xml:space="preserve">  Option B1 </w:t>
      </w:r>
    </w:p>
    <w:p w14:paraId="1FCF9335" w14:textId="663482AF" w:rsidR="00CD3032" w:rsidRPr="00CD3032" w:rsidRDefault="00CD3032" w:rsidP="00CD3032">
      <w:r w:rsidRPr="00CD3032">
        <w:t xml:space="preserve">One advantage of option B1 compared to other filtering options is that B1 is conducive to a single full-band filter implementation. The potential advantage of single filter is reduced size and bill-of-materials of the required front-end and reduced complexity for intra-band carrier aggregation across the filters and inter-band carrier aggregation with another band in close frequency proximity when </w:t>
      </w:r>
      <w:proofErr w:type="spellStart"/>
      <w:r w:rsidRPr="00CD3032">
        <w:t>quadplexing</w:t>
      </w:r>
      <w:proofErr w:type="spellEnd"/>
      <w:r w:rsidRPr="00CD3032">
        <w:t xml:space="preserve"> is needed are limited. On the other hand, the performance of a dual filter solution in insertion loss and stop band attenuation may be superior to a single filter.</w:t>
      </w:r>
    </w:p>
    <w:p w14:paraId="794F104C" w14:textId="66A297B3" w:rsidR="00CD3032" w:rsidRPr="00CD3032" w:rsidRDefault="00CD3032" w:rsidP="00CD3032">
      <w:r w:rsidRPr="00CD3032">
        <w:t xml:space="preserve">For option B1, extending the 35 MHz filter passband to 40 MHz increases the relative bandwidth from 5.5% to 6.3% at 600 </w:t>
      </w:r>
      <w:proofErr w:type="spellStart"/>
      <w:r w:rsidRPr="00CD3032">
        <w:t>MHz.</w:t>
      </w:r>
      <w:proofErr w:type="spellEnd"/>
      <w:r w:rsidRPr="00CD3032">
        <w:t xml:space="preserve">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w:t>
      </w:r>
      <w:proofErr w:type="spellStart"/>
      <w:r w:rsidRPr="00CD3032">
        <w:t>MHz.</w:t>
      </w:r>
      <w:proofErr w:type="spellEnd"/>
      <w:r w:rsidRPr="00CD3032">
        <w:t xml:space="preserve"> The filter rejection is checked at 9 MHz offset since the DTV channel is </w:t>
      </w:r>
      <w:proofErr w:type="spellStart"/>
      <w:r w:rsidRPr="00CD3032">
        <w:t>centered</w:t>
      </w:r>
      <w:proofErr w:type="spellEnd"/>
      <w:r w:rsidRPr="00CD3032">
        <w:t xml:space="preserve">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69312EB7" w14:textId="65A0729F"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[8]</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DE181E">
        <w:tc>
          <w:tcPr>
            <w:tcW w:w="4810" w:type="dxa"/>
          </w:tcPr>
          <w:p w14:paraId="2E358A7E" w14:textId="77777777" w:rsidR="00CD3032" w:rsidRPr="00CD3032" w:rsidRDefault="00CD3032" w:rsidP="00CD3032">
            <w:r w:rsidRPr="00CD3032">
              <w:rPr>
                <w:noProof/>
              </w:rPr>
              <w:lastRenderedPageBreak/>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CD3032">
            <w:pPr>
              <w:keepNext/>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575A2CF4" w:rsidR="00CD3032" w:rsidRPr="00692CE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-2.</w:t>
      </w:r>
      <w:r w:rsidR="003513BD" w:rsidRPr="00692CE2">
        <w:rPr>
          <w:rFonts w:eastAsia="MS Mincho"/>
        </w:rPr>
        <w:t>:</w:t>
      </w:r>
      <w:r w:rsidRPr="00CD3032">
        <w:rPr>
          <w:rFonts w:eastAsia="MS Mincho"/>
        </w:rPr>
        <w:t xml:space="preserve"> Tx and Rx insertion losses</w:t>
      </w:r>
    </w:p>
    <w:p w14:paraId="2DAD500A" w14:textId="41B04D97" w:rsidR="00CD3032" w:rsidRPr="00CD3032" w:rsidRDefault="00CD3032" w:rsidP="00CD3032">
      <w:r w:rsidRPr="00CD3032">
        <w:t>On the transmit side, the insertion loss is approaching 3 dB</w:t>
      </w:r>
      <w:r w:rsidR="00F96476">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6CE44EB8" w14:textId="5B9360A8" w:rsidR="00CD3032" w:rsidRPr="00CD3032" w:rsidRDefault="00CD3032" w:rsidP="00CD3032">
      <w:r w:rsidRPr="00CD3032">
        <w:t xml:space="preserve">On the receiver side, the insertion loss is approaching 2 </w:t>
      </w:r>
      <w:proofErr w:type="spellStart"/>
      <w:r w:rsidRPr="00CD3032">
        <w:t>dB.</w:t>
      </w:r>
      <w:proofErr w:type="spellEnd"/>
      <w:r w:rsidRPr="00CD3032">
        <w:t xml:space="preserve"> The steep drop</w:t>
      </w:r>
      <w:r w:rsidR="00F96476">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DE181E">
        <w:tc>
          <w:tcPr>
            <w:tcW w:w="4800" w:type="dxa"/>
          </w:tcPr>
          <w:p w14:paraId="3D1F06FD" w14:textId="77777777" w:rsidR="00CD3032" w:rsidRPr="00CD3032" w:rsidRDefault="00CD3032" w:rsidP="00CD3032">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CD3032">
            <w:pPr>
              <w:keepNext/>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72983DC0" w:rsidR="00CD3032" w:rsidRPr="00CD3032" w:rsidRDefault="00CD3032" w:rsidP="00425D85">
      <w:pPr>
        <w:pStyle w:val="TF"/>
        <w:rPr>
          <w:rFonts w:eastAsia="MS Mincho"/>
        </w:rPr>
      </w:pPr>
      <w:r w:rsidRPr="00CD3032">
        <w:rPr>
          <w:rFonts w:eastAsia="MS Mincho"/>
        </w:rPr>
        <w:t>Figure 6.4.1</w:t>
      </w:r>
      <w:r w:rsidR="00A43B34">
        <w:rPr>
          <w:rFonts w:eastAsia="MS Mincho"/>
        </w:rPr>
        <w:t>.1</w:t>
      </w:r>
      <w:r w:rsidRPr="00CD3032">
        <w:rPr>
          <w:rFonts w:eastAsia="MS Mincho"/>
        </w:rPr>
        <w:t>-3</w:t>
      </w:r>
      <w:r w:rsidR="00BE0C65">
        <w:rPr>
          <w:rFonts w:eastAsia="MS Mincho"/>
          <w:b w:val="0"/>
        </w:rPr>
        <w:t>:</w:t>
      </w:r>
      <w:r w:rsidRPr="00CD3032">
        <w:rPr>
          <w:rFonts w:eastAsia="MS Mincho"/>
        </w:rPr>
        <w:t xml:space="preserve"> Tx and Rx narrowband filter response</w:t>
      </w:r>
    </w:p>
    <w:p w14:paraId="7E618549" w14:textId="09D74A50" w:rsidR="00CD3032" w:rsidRPr="00CD3032" w:rsidRDefault="00CD3032" w:rsidP="00CD3032">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7E4348B0" w14:textId="64AF203D" w:rsidR="00CD3032" w:rsidRPr="00CD3032" w:rsidRDefault="00CD3032" w:rsidP="00CD3032">
      <w:r w:rsidRPr="00CD3032">
        <w:t>Coexistence with Band 29 is also critical for the Band 71 UE. The</w:t>
      </w:r>
      <w:r w:rsidR="007629AE">
        <w:t xml:space="preserve"> [6</w:t>
      </w:r>
      <w:r w:rsidR="002C18FA">
        <w:t xml:space="preserve">] </w:t>
      </w:r>
      <w:r w:rsidR="002C18FA" w:rsidRPr="00CD3032">
        <w:t>specification</w:t>
      </w:r>
      <w:r w:rsidRPr="00CD3032">
        <w:t xml:space="preserve"> imposes a requirement of -38 dBm/MHz into the receive band of Band 29, 717 – 728 </w:t>
      </w:r>
      <w:proofErr w:type="spellStart"/>
      <w:r w:rsidRPr="00CD3032">
        <w:t>MHz.</w:t>
      </w:r>
      <w:proofErr w:type="spellEnd"/>
      <w:r w:rsidRPr="00CD3032">
        <w:t xml:space="preserve"> The Band 71 filter rejection requirement over this frequency range is met by the wider filter, although the transition band is steep.  </w:t>
      </w:r>
    </w:p>
    <w:p w14:paraId="76487BD9" w14:textId="234A8487" w:rsidR="00CD3032" w:rsidRPr="00CD3032" w:rsidRDefault="00CD3032" w:rsidP="00CD3032">
      <w:r w:rsidRPr="00CD3032">
        <w:t>The next aspect to consider is the ability of the filter to reject blockers. An in-band blocking requirement, as shown below, has been defined for Band n71 to reject interference from a nearby DTV transmission.</w:t>
      </w:r>
    </w:p>
    <w:p w14:paraId="55C43409" w14:textId="1816FCBD" w:rsidR="00CD3032" w:rsidRPr="00CD3032" w:rsidRDefault="00CD3032" w:rsidP="00CD3032">
      <w:pPr>
        <w:keepNext/>
        <w:keepLines/>
        <w:spacing w:before="60"/>
        <w:jc w:val="center"/>
        <w:rPr>
          <w:rFonts w:ascii="Arial" w:hAnsi="Arial"/>
          <w:b/>
        </w:rPr>
      </w:pPr>
      <w:r w:rsidRPr="00CD3032">
        <w:rPr>
          <w:rFonts w:ascii="Arial" w:hAnsi="Arial"/>
          <w:b/>
        </w:rPr>
        <w:lastRenderedPageBreak/>
        <w:t xml:space="preserve">Table </w:t>
      </w:r>
      <w:r w:rsidR="00F96476">
        <w:rPr>
          <w:rFonts w:ascii="Arial" w:hAnsi="Arial"/>
          <w:b/>
        </w:rPr>
        <w:t>6.4.1.1</w:t>
      </w:r>
      <w:r w:rsidR="00341608">
        <w:rPr>
          <w:rFonts w:ascii="Arial" w:hAnsi="Arial"/>
          <w:b/>
        </w:rPr>
        <w:t>-1</w:t>
      </w:r>
      <w:r w:rsidRPr="00CD3032">
        <w:rPr>
          <w:rFonts w:ascii="Arial" w:hAnsi="Arial"/>
          <w:b/>
        </w:rPr>
        <w:t xml:space="preserve">: In-band blocking for NR bands with </w:t>
      </w:r>
      <w:proofErr w:type="spellStart"/>
      <w:r w:rsidRPr="00CD3032">
        <w:rPr>
          <w:rFonts w:ascii="Arial" w:hAnsi="Arial"/>
          <w:b/>
        </w:rPr>
        <w:t>F</w:t>
      </w:r>
      <w:r w:rsidRPr="00CD3032">
        <w:rPr>
          <w:rFonts w:ascii="Arial" w:hAnsi="Arial"/>
          <w:b/>
          <w:vertAlign w:val="subscript"/>
        </w:rPr>
        <w:t>DL_high</w:t>
      </w:r>
      <w:proofErr w:type="spellEnd"/>
      <w:r w:rsidRPr="00CD3032">
        <w:rPr>
          <w:rFonts w:ascii="Arial" w:hAnsi="Arial"/>
          <w:b/>
          <w:vertAlign w:val="subscript"/>
        </w:rPr>
        <w:t xml:space="preserve"> </w:t>
      </w:r>
      <w:r w:rsidRPr="00CD3032">
        <w:rPr>
          <w:rFonts w:ascii="Arial" w:hAnsi="Arial" w:cs="Arial"/>
          <w:b/>
        </w:rPr>
        <w:t>&lt;</w:t>
      </w:r>
      <w:r w:rsidRPr="00CD3032">
        <w:rPr>
          <w:rFonts w:ascii="Arial" w:hAnsi="Arial"/>
          <w:b/>
        </w:rPr>
        <w:t xml:space="preserve"> 2700 MHz and </w:t>
      </w:r>
      <w:proofErr w:type="spellStart"/>
      <w:r w:rsidRPr="00CD3032">
        <w:rPr>
          <w:rFonts w:ascii="Arial" w:hAnsi="Arial"/>
          <w:b/>
        </w:rPr>
        <w:t>F</w:t>
      </w:r>
      <w:r w:rsidRPr="00CD3032">
        <w:rPr>
          <w:rFonts w:ascii="Arial" w:hAnsi="Arial"/>
          <w:b/>
          <w:vertAlign w:val="subscript"/>
        </w:rPr>
        <w:t>UL_high</w:t>
      </w:r>
      <w:proofErr w:type="spellEnd"/>
      <w:r w:rsidRPr="00CD3032">
        <w:rPr>
          <w:rFonts w:ascii="Arial" w:hAnsi="Arial"/>
          <w:b/>
          <w:vertAlign w:val="subscript"/>
        </w:rPr>
        <w:t xml:space="preserve"> </w:t>
      </w:r>
      <w:r w:rsidRPr="00CD3032">
        <w:rPr>
          <w:rFonts w:ascii="Arial" w:hAnsi="Arial" w:cs="Arial"/>
          <w:b/>
        </w:rPr>
        <w:t>&lt;</w:t>
      </w:r>
      <w:r w:rsidRPr="00CD3032">
        <w:rPr>
          <w:rFonts w:ascii="Arial" w:hAnsi="Arial"/>
          <w:b/>
        </w:rPr>
        <w:t xml:space="preserve"> 2700 MHz</w:t>
      </w:r>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DE181E">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AA78C5" w:rsidRDefault="00CD3032" w:rsidP="00CD3032">
            <w:pPr>
              <w:keepNext/>
              <w:keepLines/>
              <w:spacing w:after="0"/>
              <w:jc w:val="center"/>
              <w:rPr>
                <w:rFonts w:ascii="Arial" w:hAnsi="Arial"/>
                <w:b/>
                <w:sz w:val="18"/>
              </w:rPr>
            </w:pPr>
            <w:r w:rsidRPr="00AA78C5">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DE181E">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AA78C5" w:rsidRDefault="00CD3032" w:rsidP="00CD3032">
            <w:pPr>
              <w:keepNext/>
              <w:keepLines/>
              <w:spacing w:after="0"/>
              <w:jc w:val="center"/>
              <w:rPr>
                <w:rFonts w:ascii="Arial" w:hAnsi="Arial"/>
                <w:sz w:val="18"/>
              </w:rPr>
            </w:pPr>
            <w:r w:rsidRPr="00AA78C5">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DE181E">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xml:space="preserve">≥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2</w:t>
            </w:r>
          </w:p>
        </w:tc>
        <w:tc>
          <w:tcPr>
            <w:tcW w:w="1625" w:type="dxa"/>
          </w:tcPr>
          <w:p w14:paraId="79456CD8" w14:textId="77777777" w:rsidR="00CD3032" w:rsidRPr="00AA78C5"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/2-11</w:t>
            </w:r>
          </w:p>
        </w:tc>
      </w:tr>
      <w:tr w:rsidR="00CD3032" w:rsidRPr="00CD3032" w14:paraId="46A15A44" w14:textId="77777777" w:rsidTr="00DE181E">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proofErr w:type="spellStart"/>
            <w:r w:rsidRPr="00CD3032">
              <w:rPr>
                <w:rFonts w:ascii="Arial" w:hAnsi="Arial"/>
                <w:sz w:val="18"/>
              </w:rPr>
              <w:t>F</w:t>
            </w:r>
            <w:r w:rsidRPr="00CD3032">
              <w:rPr>
                <w:rFonts w:ascii="Arial" w:hAnsi="Arial"/>
                <w:sz w:val="18"/>
                <w:vertAlign w:val="subscript"/>
              </w:rPr>
              <w:t>DL_low</w:t>
            </w:r>
            <w:proofErr w:type="spellEnd"/>
            <w:r w:rsidRPr="00CD3032">
              <w:rPr>
                <w:rFonts w:ascii="Arial" w:hAnsi="Arial"/>
                <w:sz w:val="18"/>
              </w:rPr>
              <w:t xml:space="preserve"> – 12 to </w:t>
            </w:r>
            <w:proofErr w:type="spellStart"/>
            <w:r w:rsidRPr="00CD3032">
              <w:rPr>
                <w:rFonts w:ascii="Arial" w:hAnsi="Arial"/>
                <w:sz w:val="18"/>
              </w:rPr>
              <w:t>F</w:t>
            </w:r>
            <w:r w:rsidRPr="00CD3032">
              <w:rPr>
                <w:rFonts w:ascii="Arial" w:hAnsi="Arial"/>
                <w:sz w:val="18"/>
                <w:vertAlign w:val="subscript"/>
              </w:rPr>
              <w:t>DL_high</w:t>
            </w:r>
            <w:proofErr w:type="spellEnd"/>
            <w:r w:rsidRPr="00CD3032">
              <w:rPr>
                <w:rFonts w:ascii="Arial" w:hAnsi="Arial"/>
                <w:sz w:val="18"/>
              </w:rPr>
              <w:t xml:space="preserve"> + 15</w:t>
            </w:r>
          </w:p>
        </w:tc>
        <w:tc>
          <w:tcPr>
            <w:tcW w:w="1625" w:type="dxa"/>
          </w:tcPr>
          <w:p w14:paraId="4A773ABA" w14:textId="77777777" w:rsidR="00CD3032" w:rsidRPr="00AA78C5" w:rsidRDefault="00CD3032" w:rsidP="00CD3032">
            <w:pPr>
              <w:keepNext/>
              <w:keepLines/>
              <w:spacing w:after="0"/>
              <w:jc w:val="center"/>
              <w:rPr>
                <w:rFonts w:ascii="Arial" w:hAnsi="Arial"/>
                <w:sz w:val="18"/>
              </w:rPr>
            </w:pPr>
            <w:proofErr w:type="spellStart"/>
            <w:r w:rsidRPr="00AA78C5">
              <w:rPr>
                <w:rFonts w:ascii="Arial" w:hAnsi="Arial"/>
                <w:sz w:val="18"/>
              </w:rPr>
              <w:t>F</w:t>
            </w:r>
            <w:r w:rsidRPr="00AA78C5">
              <w:rPr>
                <w:rFonts w:ascii="Arial" w:hAnsi="Arial"/>
                <w:sz w:val="18"/>
                <w:vertAlign w:val="subscript"/>
              </w:rPr>
              <w:t>DL_low</w:t>
            </w:r>
            <w:proofErr w:type="spellEnd"/>
            <w:r w:rsidRPr="00AA78C5">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DE181E">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w:t>
            </w:r>
            <w:proofErr w:type="spellStart"/>
            <w:r w:rsidRPr="00CD3032">
              <w:rPr>
                <w:rFonts w:ascii="Arial" w:hAnsi="Arial"/>
                <w:sz w:val="18"/>
              </w:rPr>
              <w:t>Finterferer</w:t>
            </w:r>
            <w:proofErr w:type="spellEnd"/>
            <w:r w:rsidRPr="00CD3032">
              <w:rPr>
                <w:rFonts w:ascii="Arial" w:hAnsi="Arial"/>
                <w:sz w:val="18"/>
              </w:rPr>
              <w:t xml:space="preserve">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3" o:title=""/>
                </v:shape>
                <o:OLEObject Type="Embed" ProgID="Equation.3" ShapeID="_x0000_i1025" DrawAspect="Content" ObjectID="_1692097890" r:id="rId24"/>
              </w:object>
            </w:r>
            <w:r w:rsidRPr="00CD3032">
              <w:rPr>
                <w:rFonts w:ascii="Arial" w:hAnsi="Arial"/>
                <w:sz w:val="18"/>
              </w:rPr>
              <w:t xml:space="preserve">MHz with SCS the sub-carrier spacing of the wanted signal in </w:t>
            </w:r>
            <w:proofErr w:type="spellStart"/>
            <w:r w:rsidRPr="00CD3032">
              <w:rPr>
                <w:rFonts w:ascii="Arial" w:hAnsi="Arial"/>
                <w:sz w:val="18"/>
              </w:rPr>
              <w:t>MHz.</w:t>
            </w:r>
            <w:proofErr w:type="spellEnd"/>
            <w:r w:rsidRPr="00CD3032">
              <w:rPr>
                <w:rFonts w:ascii="Arial" w:hAnsi="Arial"/>
                <w:sz w:val="18"/>
              </w:rPr>
              <w:t xml:space="preserve">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r w:rsidRPr="00CD3032">
              <w:rPr>
                <w:rFonts w:ascii="Arial" w:hAnsi="Arial"/>
                <w:sz w:val="18"/>
              </w:rPr>
              <w:t xml:space="preserve">; b: </w:t>
            </w:r>
            <w:proofErr w:type="spellStart"/>
            <w:r w:rsidRPr="00CD3032">
              <w:rPr>
                <w:rFonts w:ascii="Arial" w:hAnsi="Arial"/>
                <w:sz w:val="18"/>
              </w:rPr>
              <w:t>BW</w:t>
            </w:r>
            <w:r w:rsidRPr="00CD3032">
              <w:rPr>
                <w:rFonts w:ascii="Arial" w:hAnsi="Arial"/>
                <w:sz w:val="18"/>
                <w:vertAlign w:val="subscript"/>
              </w:rPr>
              <w:t>Channel</w:t>
            </w:r>
            <w:proofErr w:type="spellEnd"/>
            <w:r w:rsidRPr="00CD3032">
              <w:rPr>
                <w:rFonts w:ascii="Arial" w:hAnsi="Arial"/>
                <w:sz w:val="18"/>
              </w:rPr>
              <w:t xml:space="preserve">/2 + </w:t>
            </w:r>
            <w:proofErr w:type="spellStart"/>
            <w:r w:rsidRPr="00CD3032">
              <w:rPr>
                <w:rFonts w:ascii="Arial" w:hAnsi="Arial"/>
                <w:sz w:val="18"/>
              </w:rPr>
              <w:t>F</w:t>
            </w:r>
            <w:r w:rsidRPr="00CD3032">
              <w:rPr>
                <w:rFonts w:ascii="Arial" w:hAnsi="Arial"/>
                <w:sz w:val="18"/>
                <w:vertAlign w:val="subscript"/>
              </w:rPr>
              <w:t>Ioffset</w:t>
            </w:r>
            <w:proofErr w:type="spellEnd"/>
            <w:r w:rsidRPr="00CD3032">
              <w:rPr>
                <w:rFonts w:ascii="Arial" w:hAnsi="Arial"/>
                <w:sz w:val="18"/>
                <w:vertAlign w:val="subscript"/>
              </w:rPr>
              <w: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ADC73FE" w14:textId="5A1526D8" w:rsidR="00727365" w:rsidRDefault="00727365" w:rsidP="00727365">
      <w:r w:rsidRPr="00CD3032">
        <w:t xml:space="preserve">In the absence of this requirement, the case 3 blocking requirement would not have been present and the case 2 blocking requirement at -44 dBm would have extended to </w:t>
      </w:r>
      <w:proofErr w:type="spellStart"/>
      <w:r w:rsidRPr="00CD3032">
        <w:t>F</w:t>
      </w:r>
      <w:r w:rsidRPr="00CD3032">
        <w:rPr>
          <w:vertAlign w:val="subscript"/>
        </w:rPr>
        <w:t>DL_low</w:t>
      </w:r>
      <w:proofErr w:type="spellEnd"/>
      <w:r w:rsidRPr="00CD3032">
        <w:rPr>
          <w:vertAlign w:val="subscript"/>
        </w:rPr>
        <w:t xml:space="preserve"> </w:t>
      </w:r>
      <w:r w:rsidRPr="00CD3032">
        <w:t xml:space="preserve">– 15. Instead, the case 3 in-band blocker models a Channel 36 DTV transmission </w:t>
      </w:r>
      <w:proofErr w:type="spellStart"/>
      <w:r w:rsidRPr="00CD3032">
        <w:t>centered</w:t>
      </w:r>
      <w:proofErr w:type="spellEnd"/>
      <w:r w:rsidRPr="00CD3032">
        <w:t xml:space="preserve"> at approximately 605 MHz, extending from 602 to 608 MHz and received at -15 dBm. With the passband of the Rx filter extended down to 612 MHz, </w:t>
      </w:r>
      <w:r>
        <w:t xml:space="preserve">it was initially considered that </w:t>
      </w:r>
      <w:r w:rsidRPr="00CD3032">
        <w:t>there is no opportunity to provide meaningful filter rejection to a C</w:t>
      </w:r>
      <w:r w:rsidR="00000767">
        <w:t>H</w:t>
      </w:r>
      <w:r w:rsidRPr="00CD3032">
        <w:t xml:space="preserve"> 36 blocker as shown in Figure </w:t>
      </w:r>
      <w:r w:rsidRPr="00C901E2">
        <w:t>6.4.1.1-</w:t>
      </w:r>
      <w:r w:rsidRPr="00CD3032">
        <w:t xml:space="preserve">.  </w:t>
      </w:r>
      <w:r>
        <w:t>Updated simulations with further optimization under typical conditions, however, do reveal that rejection of C</w:t>
      </w:r>
      <w:r w:rsidR="00000767">
        <w:t>H</w:t>
      </w:r>
      <w:r>
        <w:t xml:space="preserve"> 36 is possible with this design. The spot attenuation at the edge of C</w:t>
      </w:r>
      <w:r w:rsidR="00000767">
        <w:t>H</w:t>
      </w:r>
      <w:r>
        <w:t xml:space="preserve"> 36 at 608 MHz was found to be 31 dB (with average attenuation over the C</w:t>
      </w:r>
      <w:r w:rsidR="00175A4F">
        <w:t>H36</w:t>
      </w:r>
      <w:r>
        <w:t xml:space="preserve"> frequency range of approximately 30 dB and </w:t>
      </w:r>
      <w:proofErr w:type="gramStart"/>
      <w:r>
        <w:t>worst case</w:t>
      </w:r>
      <w:proofErr w:type="gramEnd"/>
      <w:r>
        <w:t xml:space="preserve"> attenuation over the C</w:t>
      </w:r>
      <w:r w:rsidR="00175A4F">
        <w:t>H36</w:t>
      </w:r>
      <w:r>
        <w:t xml:space="preserve"> frequency range of approximately 29 dB) with 2.5 dB at the Rx passband edge of 612 MHz as shown in Figure 6.4.1.1-4. The ability of the filter to rejection C</w:t>
      </w:r>
      <w:r w:rsidR="00400422">
        <w:t>H36</w:t>
      </w:r>
      <w:r>
        <w:t xml:space="preserve"> is also consistent with a separate finding reported in [10] and shown below in Figure 6.4.1.1-5. </w:t>
      </w:r>
      <w:r w:rsidRPr="00CD3032">
        <w:t xml:space="preserve">A channel 35 blocker at -15 dBm being one channel further away can be rejected. </w:t>
      </w:r>
      <w:r>
        <w:t>For other filter designs not fully optimized to reject C</w:t>
      </w:r>
      <w:r w:rsidR="00400422">
        <w:t>H36</w:t>
      </w:r>
      <w:r w:rsidRPr="00CD3032">
        <w:t>, some rejection to C</w:t>
      </w:r>
      <w:r w:rsidR="00400422">
        <w:t>H36</w:t>
      </w:r>
      <w:r w:rsidRPr="00CD3032">
        <w:t xml:space="preserve"> can be </w:t>
      </w:r>
      <w:r>
        <w:t xml:space="preserve">still </w:t>
      </w:r>
      <w:r w:rsidRPr="00CD3032">
        <w:t xml:space="preserve">achieved at the </w:t>
      </w:r>
      <w:r>
        <w:t xml:space="preserve">possible </w:t>
      </w:r>
      <w:r w:rsidRPr="00CD3032">
        <w:t>expense of increased Rx IL over the lowermost 5 MHz of the Rx band.</w:t>
      </w:r>
    </w:p>
    <w:p w14:paraId="6FF3A99A" w14:textId="77777777" w:rsidR="00113AC1" w:rsidRDefault="00113AC1" w:rsidP="00113AC1">
      <w:pPr>
        <w:keepNext/>
        <w:jc w:val="center"/>
      </w:pPr>
      <w:r>
        <w:rPr>
          <w:noProof/>
          <w:lang w:val="en-US" w:eastAsia="zh-CN"/>
        </w:rPr>
        <w:lastRenderedPageBreak/>
        <w:drawing>
          <wp:inline distT="0" distB="0" distL="0" distR="0" wp14:anchorId="5BF7FDC0" wp14:editId="53CE860A">
            <wp:extent cx="5067300" cy="5657850"/>
            <wp:effectExtent l="0" t="0" r="0" b="0"/>
            <wp:docPr id="15" name="Picture 6" descr="Graphical user interface, chart, line chart&#10;&#10;Description automatically generated">
              <a:extLst xmlns:a="http://schemas.openxmlformats.org/drawingml/2006/main">
                <a:ext uri="{FF2B5EF4-FFF2-40B4-BE49-F238E27FC236}">
                  <a16:creationId xmlns:a16="http://schemas.microsoft.com/office/drawing/2014/main" id="{CB885B64-6317-4DBF-85CC-FBF116866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Graphical user interface, chart, line chart&#10;&#10;Description automatically generated">
                      <a:extLst>
                        <a:ext uri="{FF2B5EF4-FFF2-40B4-BE49-F238E27FC236}">
                          <a16:creationId xmlns:a16="http://schemas.microsoft.com/office/drawing/2014/main" id="{CB885B64-6317-4DBF-85CC-FBF116866567}"/>
                        </a:ext>
                      </a:extLst>
                    </pic:cNvPr>
                    <pic:cNvPicPr>
                      <a:picLocks noChangeAspect="1"/>
                    </pic:cNvPicPr>
                  </pic:nvPicPr>
                  <pic:blipFill>
                    <a:blip r:embed="rId25"/>
                    <a:stretch>
                      <a:fillRect/>
                    </a:stretch>
                  </pic:blipFill>
                  <pic:spPr>
                    <a:xfrm>
                      <a:off x="0" y="0"/>
                      <a:ext cx="5067300" cy="5657850"/>
                    </a:xfrm>
                    <a:prstGeom prst="rect">
                      <a:avLst/>
                    </a:prstGeom>
                  </pic:spPr>
                </pic:pic>
              </a:graphicData>
            </a:graphic>
          </wp:inline>
        </w:drawing>
      </w:r>
    </w:p>
    <w:p w14:paraId="71BE67B0" w14:textId="77777777" w:rsidR="00113AC1" w:rsidRDefault="00113AC1" w:rsidP="00113AC1">
      <w:pPr>
        <w:pStyle w:val="Caption"/>
        <w:jc w:val="center"/>
      </w:pPr>
      <w:r>
        <w:t xml:space="preserve">Figure 6.4.1.1-4:  Further optimized B1 filter option to include Ch 36 Rx rejection.  Green trace is the optimized design.  </w:t>
      </w:r>
    </w:p>
    <w:p w14:paraId="309CB6C3" w14:textId="77777777" w:rsidR="00113AC1" w:rsidRPr="00CD3032" w:rsidRDefault="00113AC1" w:rsidP="00113AC1"/>
    <w:p w14:paraId="071C1901" w14:textId="3B2C27A3" w:rsidR="00113AC1" w:rsidRPr="00CD3032" w:rsidRDefault="00113AC1" w:rsidP="00113AC1">
      <w:r w:rsidRPr="00CD3032">
        <w:rPr>
          <w:i/>
          <w:iCs/>
        </w:rPr>
        <w:t>The simulation results indicate that the B1 filter is technically feasible</w:t>
      </w:r>
      <w:r w:rsidRPr="00CD3032">
        <w:t xml:space="preserve"> and despite the potential increase in IL is expected to fulfil Band 71 requirements </w:t>
      </w:r>
      <w:r>
        <w:t xml:space="preserve">including rejection </w:t>
      </w:r>
      <w:r w:rsidRPr="00CD3032">
        <w:t>of the C</w:t>
      </w:r>
      <w:r w:rsidR="008C32A4">
        <w:t>H36</w:t>
      </w:r>
      <w:r w:rsidRPr="00CD3032">
        <w:t xml:space="preserve"> blocker</w:t>
      </w:r>
      <w:r>
        <w:t xml:space="preserve"> for optimized designs which have so far been evaluated under typical conditions.</w:t>
      </w:r>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0A4A5766" w14:textId="0FDFBC22" w:rsidR="00CD3032" w:rsidRPr="00CD3032" w:rsidRDefault="00CD3032" w:rsidP="00CD3032">
      <w:r w:rsidRPr="00CD3032">
        <w:t>Table 6.4.1</w:t>
      </w:r>
      <w:r w:rsidR="00290381">
        <w:t>.</w:t>
      </w:r>
      <w:r w:rsidRPr="00CD3032">
        <w:t>1</w:t>
      </w:r>
      <w:r w:rsidR="00290381">
        <w:t>-</w:t>
      </w:r>
      <w:r w:rsidR="00D834E6">
        <w:t>2</w:t>
      </w:r>
      <w:r w:rsidRPr="00CD3032">
        <w:t xml:space="preserve"> below lists another set of filter results reported in </w:t>
      </w:r>
      <w:r w:rsidR="00A428DA">
        <w:t>[9]</w:t>
      </w:r>
      <w:r w:rsidRPr="00CD3032">
        <w:t xml:space="preserve"> from three vendors; it is likely that they will improve over time due to optimization:</w:t>
      </w:r>
    </w:p>
    <w:p w14:paraId="61078B77" w14:textId="154112BC" w:rsidR="00CD3032" w:rsidRPr="00CD3032" w:rsidRDefault="00CD3032" w:rsidP="00CD3032">
      <w:pPr>
        <w:keepNext/>
        <w:keepLines/>
        <w:spacing w:before="60"/>
        <w:jc w:val="center"/>
        <w:rPr>
          <w:rFonts w:ascii="Arial" w:hAnsi="Arial"/>
          <w:b/>
        </w:rPr>
      </w:pPr>
      <w:r w:rsidRPr="00CD3032">
        <w:rPr>
          <w:rFonts w:ascii="Arial" w:hAnsi="Arial"/>
          <w:b/>
        </w:rPr>
        <w:lastRenderedPageBreak/>
        <w:t xml:space="preserve">Table </w:t>
      </w:r>
      <w:r w:rsidRPr="00290381">
        <w:rPr>
          <w:rFonts w:ascii="Arial" w:hAnsi="Arial"/>
          <w:b/>
        </w:rPr>
        <w:t>6.4.1</w:t>
      </w:r>
      <w:r w:rsidR="00A43B34" w:rsidRPr="00AA78C5">
        <w:rPr>
          <w:rFonts w:ascii="Arial" w:hAnsi="Arial"/>
          <w:b/>
        </w:rPr>
        <w:t>.1</w:t>
      </w:r>
      <w:r w:rsidRPr="00290381">
        <w:rPr>
          <w:rFonts w:ascii="Arial" w:hAnsi="Arial"/>
          <w:b/>
        </w:rPr>
        <w:t>-</w:t>
      </w:r>
      <w:r w:rsidR="00D834E6">
        <w:rPr>
          <w:rFonts w:ascii="Arial" w:hAnsi="Arial"/>
          <w:b/>
        </w:rPr>
        <w:t>2</w:t>
      </w:r>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DE181E">
        <w:tc>
          <w:tcPr>
            <w:tcW w:w="2972" w:type="dxa"/>
          </w:tcPr>
          <w:p w14:paraId="797E42E5" w14:textId="77777777" w:rsidR="00CD3032" w:rsidRPr="00CD3032" w:rsidRDefault="00CD3032" w:rsidP="00425D85">
            <w:pPr>
              <w:pStyle w:val="TAH"/>
            </w:pPr>
            <w:r w:rsidRPr="00484BD8">
              <w:t>Vendor</w:t>
            </w:r>
          </w:p>
        </w:tc>
        <w:tc>
          <w:tcPr>
            <w:tcW w:w="2219" w:type="dxa"/>
          </w:tcPr>
          <w:p w14:paraId="7BD95641" w14:textId="77777777" w:rsidR="00CD3032" w:rsidRPr="00CD3032" w:rsidRDefault="00CD3032" w:rsidP="00425D85">
            <w:pPr>
              <w:pStyle w:val="TAH"/>
            </w:pPr>
            <w:r w:rsidRPr="00484BD8">
              <w:t>Vendor A</w:t>
            </w:r>
          </w:p>
        </w:tc>
        <w:tc>
          <w:tcPr>
            <w:tcW w:w="2220" w:type="dxa"/>
          </w:tcPr>
          <w:p w14:paraId="5BCF009C" w14:textId="77777777" w:rsidR="00CD3032" w:rsidRPr="00CD3032" w:rsidRDefault="00CD3032" w:rsidP="00425D85">
            <w:pPr>
              <w:pStyle w:val="TAH"/>
            </w:pPr>
            <w:r w:rsidRPr="00484BD8">
              <w:t>Vendor B</w:t>
            </w:r>
          </w:p>
        </w:tc>
        <w:tc>
          <w:tcPr>
            <w:tcW w:w="2220" w:type="dxa"/>
          </w:tcPr>
          <w:p w14:paraId="2F574A66" w14:textId="77777777" w:rsidR="00CD3032" w:rsidRPr="00CD3032" w:rsidRDefault="00CD3032" w:rsidP="00425D85">
            <w:pPr>
              <w:pStyle w:val="TAH"/>
            </w:pPr>
            <w:r w:rsidRPr="00484BD8">
              <w:t>Vendor C</w:t>
            </w:r>
          </w:p>
        </w:tc>
      </w:tr>
      <w:tr w:rsidR="00CD3032" w:rsidRPr="00CD3032" w14:paraId="622066C9" w14:textId="77777777" w:rsidTr="00DE181E">
        <w:tc>
          <w:tcPr>
            <w:tcW w:w="2972" w:type="dxa"/>
          </w:tcPr>
          <w:p w14:paraId="7090E58C" w14:textId="77777777" w:rsidR="00CD3032" w:rsidRPr="00CD3032" w:rsidRDefault="00CD3032" w:rsidP="00425D85">
            <w:pPr>
              <w:pStyle w:val="TAC"/>
            </w:pPr>
            <w:r w:rsidRPr="00C5351F">
              <w:t>Frequency range (TX)</w:t>
            </w:r>
          </w:p>
        </w:tc>
        <w:tc>
          <w:tcPr>
            <w:tcW w:w="2219" w:type="dxa"/>
          </w:tcPr>
          <w:p w14:paraId="01C32326" w14:textId="688135B1"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62822E0" w14:textId="04988332"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c>
          <w:tcPr>
            <w:tcW w:w="2220" w:type="dxa"/>
          </w:tcPr>
          <w:p w14:paraId="3CCEBC73" w14:textId="6454BA8B" w:rsidR="00CD3032" w:rsidRPr="00CD3032" w:rsidRDefault="00CD3032" w:rsidP="00425D85">
            <w:pPr>
              <w:pStyle w:val="TAC"/>
            </w:pPr>
            <w:r w:rsidRPr="00C5351F">
              <w:t>663</w:t>
            </w:r>
            <w:r w:rsidR="00C5351F">
              <w:t xml:space="preserve"> </w:t>
            </w:r>
            <w:r w:rsidRPr="00C5351F">
              <w:t>-</w:t>
            </w:r>
            <w:r w:rsidR="00C5351F">
              <w:t xml:space="preserve"> </w:t>
            </w:r>
            <w:r w:rsidRPr="00C5351F">
              <w:t>703 MHz</w:t>
            </w:r>
          </w:p>
        </w:tc>
      </w:tr>
      <w:tr w:rsidR="00CD3032" w:rsidRPr="00CD3032" w14:paraId="77FD44B1" w14:textId="77777777" w:rsidTr="00DE181E">
        <w:tc>
          <w:tcPr>
            <w:tcW w:w="2972" w:type="dxa"/>
          </w:tcPr>
          <w:p w14:paraId="10141326" w14:textId="77777777" w:rsidR="00CD3032" w:rsidRPr="00CD3032" w:rsidRDefault="00CD3032" w:rsidP="00425D85">
            <w:pPr>
              <w:pStyle w:val="TAC"/>
            </w:pPr>
            <w:r w:rsidRPr="00CD3032">
              <w:t>TX Insertion loss relative to n71 duplexer (dB)</w:t>
            </w:r>
          </w:p>
        </w:tc>
        <w:tc>
          <w:tcPr>
            <w:tcW w:w="2219" w:type="dxa"/>
          </w:tcPr>
          <w:p w14:paraId="6D2F6262" w14:textId="77777777" w:rsidR="00CD3032" w:rsidRPr="00CD3032" w:rsidRDefault="00CD3032" w:rsidP="00425D85">
            <w:pPr>
              <w:pStyle w:val="TAC"/>
            </w:pPr>
            <w:r w:rsidRPr="00CD3032">
              <w:t>+0.4</w:t>
            </w:r>
          </w:p>
        </w:tc>
        <w:tc>
          <w:tcPr>
            <w:tcW w:w="2220" w:type="dxa"/>
          </w:tcPr>
          <w:p w14:paraId="4DDE31AD" w14:textId="77777777" w:rsidR="00CD3032" w:rsidRPr="00CD3032" w:rsidRDefault="00CD3032" w:rsidP="00425D85">
            <w:pPr>
              <w:pStyle w:val="TAC"/>
            </w:pPr>
            <w:r w:rsidRPr="00CD3032">
              <w:t>+0.0</w:t>
            </w:r>
          </w:p>
        </w:tc>
        <w:tc>
          <w:tcPr>
            <w:tcW w:w="2220" w:type="dxa"/>
          </w:tcPr>
          <w:p w14:paraId="60249F39" w14:textId="77777777" w:rsidR="00CD3032" w:rsidRPr="00CD3032" w:rsidRDefault="00CD3032" w:rsidP="00425D85">
            <w:pPr>
              <w:pStyle w:val="TAC"/>
            </w:pPr>
            <w:r w:rsidRPr="00CD3032">
              <w:t>&lt;3dB absolute</w:t>
            </w:r>
          </w:p>
        </w:tc>
      </w:tr>
      <w:tr w:rsidR="00CD3032" w:rsidRPr="00CD3032" w14:paraId="4F9C5C6C" w14:textId="77777777" w:rsidTr="00DE181E">
        <w:tc>
          <w:tcPr>
            <w:tcW w:w="2972" w:type="dxa"/>
          </w:tcPr>
          <w:p w14:paraId="4A412539" w14:textId="77777777" w:rsidR="00CD3032" w:rsidRPr="00CD3032" w:rsidRDefault="00CD3032" w:rsidP="00425D85">
            <w:pPr>
              <w:pStyle w:val="TAC"/>
            </w:pPr>
            <w:r w:rsidRPr="00CD3032">
              <w:t>Rejection for n29</w:t>
            </w:r>
          </w:p>
        </w:tc>
        <w:tc>
          <w:tcPr>
            <w:tcW w:w="2219" w:type="dxa"/>
          </w:tcPr>
          <w:p w14:paraId="403DDD57" w14:textId="77777777" w:rsidR="00CD3032" w:rsidRPr="00CD3032" w:rsidRDefault="00CD3032" w:rsidP="00425D85">
            <w:pPr>
              <w:pStyle w:val="TAC"/>
            </w:pPr>
            <w:r w:rsidRPr="00CD3032">
              <w:t>&gt;20</w:t>
            </w:r>
          </w:p>
        </w:tc>
        <w:tc>
          <w:tcPr>
            <w:tcW w:w="2220" w:type="dxa"/>
          </w:tcPr>
          <w:p w14:paraId="20612015" w14:textId="77777777" w:rsidR="00CD3032" w:rsidRPr="00CD3032" w:rsidRDefault="00CD3032" w:rsidP="00425D85">
            <w:pPr>
              <w:pStyle w:val="TAC"/>
            </w:pPr>
            <w:r w:rsidRPr="00CD3032">
              <w:t>&gt;20</w:t>
            </w:r>
          </w:p>
        </w:tc>
        <w:tc>
          <w:tcPr>
            <w:tcW w:w="2220" w:type="dxa"/>
          </w:tcPr>
          <w:p w14:paraId="4918986D" w14:textId="77777777" w:rsidR="00CD3032" w:rsidRPr="00CD3032" w:rsidRDefault="00CD3032" w:rsidP="00425D85">
            <w:pPr>
              <w:pStyle w:val="TAC"/>
            </w:pPr>
            <w:r w:rsidRPr="00CD3032">
              <w:t>~30</w:t>
            </w:r>
          </w:p>
        </w:tc>
      </w:tr>
      <w:tr w:rsidR="00CD3032" w:rsidRPr="00CD3032" w14:paraId="18858C73" w14:textId="77777777" w:rsidTr="00DE181E">
        <w:tc>
          <w:tcPr>
            <w:tcW w:w="2972" w:type="dxa"/>
          </w:tcPr>
          <w:p w14:paraId="3C92785F" w14:textId="77777777" w:rsidR="00CD3032" w:rsidRPr="00CD3032" w:rsidRDefault="00CD3032" w:rsidP="00425D85">
            <w:pPr>
              <w:pStyle w:val="TAC"/>
            </w:pPr>
            <w:r w:rsidRPr="00C5351F">
              <w:t>Frequency range (RX)</w:t>
            </w:r>
          </w:p>
        </w:tc>
        <w:tc>
          <w:tcPr>
            <w:tcW w:w="2219" w:type="dxa"/>
          </w:tcPr>
          <w:p w14:paraId="5A20A5E2" w14:textId="77777777" w:rsidR="00CD3032" w:rsidRPr="00CD3032" w:rsidRDefault="00CD3032" w:rsidP="00425D85">
            <w:pPr>
              <w:pStyle w:val="TAC"/>
            </w:pPr>
            <w:r w:rsidRPr="00CD3032">
              <w:t>612-652 MHz</w:t>
            </w:r>
          </w:p>
        </w:tc>
        <w:tc>
          <w:tcPr>
            <w:tcW w:w="2220" w:type="dxa"/>
          </w:tcPr>
          <w:p w14:paraId="3188B2FB" w14:textId="77777777" w:rsidR="00CD3032" w:rsidRPr="00CD3032" w:rsidRDefault="00CD3032" w:rsidP="00425D85">
            <w:pPr>
              <w:pStyle w:val="TAC"/>
            </w:pPr>
            <w:r w:rsidRPr="00CD3032">
              <w:t>612-652 MHz</w:t>
            </w:r>
          </w:p>
        </w:tc>
        <w:tc>
          <w:tcPr>
            <w:tcW w:w="2220" w:type="dxa"/>
          </w:tcPr>
          <w:p w14:paraId="644725E4" w14:textId="77777777" w:rsidR="00CD3032" w:rsidRPr="00CD3032" w:rsidRDefault="00CD3032" w:rsidP="00425D85">
            <w:pPr>
              <w:pStyle w:val="TAC"/>
            </w:pPr>
            <w:r w:rsidRPr="00CD3032">
              <w:t>612-652 MHz</w:t>
            </w:r>
          </w:p>
        </w:tc>
      </w:tr>
      <w:tr w:rsidR="00CD3032" w:rsidRPr="00CD3032" w14:paraId="71FCEBF2" w14:textId="77777777" w:rsidTr="00DE181E">
        <w:tc>
          <w:tcPr>
            <w:tcW w:w="2972" w:type="dxa"/>
          </w:tcPr>
          <w:p w14:paraId="5669CB7A" w14:textId="77777777" w:rsidR="00CD3032" w:rsidRPr="00CD3032" w:rsidRDefault="00CD3032" w:rsidP="00425D85">
            <w:pPr>
              <w:pStyle w:val="TAC"/>
            </w:pPr>
            <w:r w:rsidRPr="00CD3032">
              <w:t>RX Insertion loss relative to n71 duplexer (dB)</w:t>
            </w:r>
          </w:p>
        </w:tc>
        <w:tc>
          <w:tcPr>
            <w:tcW w:w="2219" w:type="dxa"/>
          </w:tcPr>
          <w:p w14:paraId="33AFEDE6" w14:textId="77777777" w:rsidR="00CD3032" w:rsidRPr="00CD3032" w:rsidRDefault="00CD3032" w:rsidP="00425D85">
            <w:pPr>
              <w:pStyle w:val="TAC"/>
            </w:pPr>
            <w:r w:rsidRPr="00CD3032">
              <w:t>+0.5</w:t>
            </w:r>
          </w:p>
        </w:tc>
        <w:tc>
          <w:tcPr>
            <w:tcW w:w="2220" w:type="dxa"/>
          </w:tcPr>
          <w:p w14:paraId="7F465D94" w14:textId="77777777" w:rsidR="00CD3032" w:rsidRPr="00CD3032" w:rsidRDefault="00CD3032" w:rsidP="00425D85">
            <w:pPr>
              <w:pStyle w:val="TAC"/>
            </w:pPr>
            <w:r w:rsidRPr="00CD3032">
              <w:t>+0.6dB, expected to come close to n71 duplexer with optimization</w:t>
            </w:r>
          </w:p>
        </w:tc>
        <w:tc>
          <w:tcPr>
            <w:tcW w:w="2220" w:type="dxa"/>
          </w:tcPr>
          <w:p w14:paraId="4980EC7A" w14:textId="77777777" w:rsidR="00CD3032" w:rsidRPr="00CD3032" w:rsidRDefault="00CD3032" w:rsidP="00425D85">
            <w:pPr>
              <w:pStyle w:val="TAC"/>
            </w:pPr>
            <w:r w:rsidRPr="00CD3032">
              <w:t>&lt;4dB absolute</w:t>
            </w:r>
          </w:p>
        </w:tc>
      </w:tr>
      <w:tr w:rsidR="00CD3032" w:rsidRPr="00CD3032" w14:paraId="10927428" w14:textId="77777777" w:rsidTr="00DE181E">
        <w:tc>
          <w:tcPr>
            <w:tcW w:w="2972" w:type="dxa"/>
          </w:tcPr>
          <w:p w14:paraId="0EF484C6" w14:textId="7C787A7A" w:rsidR="00CD3032" w:rsidRPr="00CD3032" w:rsidRDefault="00CD3032" w:rsidP="00425D85">
            <w:pPr>
              <w:pStyle w:val="TAC"/>
            </w:pPr>
            <w:r w:rsidRPr="00CD3032">
              <w:t>Rejection for C</w:t>
            </w:r>
            <w:r w:rsidR="00C5351F">
              <w:t>H36</w:t>
            </w:r>
            <w:r w:rsidRPr="00CD3032">
              <w:t xml:space="preserve"> band edge</w:t>
            </w:r>
          </w:p>
        </w:tc>
        <w:tc>
          <w:tcPr>
            <w:tcW w:w="2219" w:type="dxa"/>
          </w:tcPr>
          <w:p w14:paraId="55965C19" w14:textId="77777777" w:rsidR="00CD3032" w:rsidRPr="00CD3032" w:rsidRDefault="00CD3032" w:rsidP="00425D85">
            <w:pPr>
              <w:pStyle w:val="TAC"/>
            </w:pPr>
            <w:r w:rsidRPr="00CD3032">
              <w:t>&lt;15dB</w:t>
            </w:r>
          </w:p>
        </w:tc>
        <w:tc>
          <w:tcPr>
            <w:tcW w:w="2220" w:type="dxa"/>
          </w:tcPr>
          <w:p w14:paraId="0457FF75" w14:textId="77777777" w:rsidR="00CD3032" w:rsidRPr="00CD3032" w:rsidRDefault="00CD3032" w:rsidP="00425D85">
            <w:pPr>
              <w:pStyle w:val="TAC"/>
            </w:pPr>
            <w:r w:rsidRPr="00CD3032">
              <w:t>&lt;20dB</w:t>
            </w:r>
          </w:p>
        </w:tc>
        <w:tc>
          <w:tcPr>
            <w:tcW w:w="2220" w:type="dxa"/>
          </w:tcPr>
          <w:p w14:paraId="3EEFCCD9" w14:textId="77777777" w:rsidR="00CD3032" w:rsidRPr="00CD3032" w:rsidRDefault="00CD3032" w:rsidP="00425D85">
            <w:pPr>
              <w:pStyle w:val="TAC"/>
            </w:pPr>
            <w:r w:rsidRPr="00CD3032">
              <w:t>~20dB</w:t>
            </w:r>
          </w:p>
        </w:tc>
      </w:tr>
    </w:tbl>
    <w:p w14:paraId="5D7ED568" w14:textId="77777777" w:rsidR="00CD3032" w:rsidRPr="00CD3032" w:rsidRDefault="00CD3032" w:rsidP="00CD3032"/>
    <w:p w14:paraId="65CDDD6E" w14:textId="34FFA5C3" w:rsidR="00CD3032" w:rsidRPr="00CD3032" w:rsidRDefault="00CD3032" w:rsidP="00CD3032">
      <w:r w:rsidRPr="00CD3032">
        <w:t xml:space="preserve">Although these initial values are difficult to compare, it can generally be seen that the insertion loss </w:t>
      </w:r>
      <w:r w:rsidR="00EB72C4">
        <w:t xml:space="preserve">for these filters </w:t>
      </w:r>
      <w:r w:rsidRPr="00CD3032">
        <w:t xml:space="preserve">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t>
      </w:r>
      <w:proofErr w:type="gramStart"/>
      <w:r w:rsidRPr="00CD3032">
        <w:t>With the exception of</w:t>
      </w:r>
      <w:proofErr w:type="gramEnd"/>
      <w:r w:rsidRPr="00CD3032">
        <w:t xml:space="preserve"> Vendor C which offers higher stop band rejection and whose insertion loss is reported as absolute, the Tx and Rx insertion loss increase relative to n71 is reported to be on the order of 0.5 </w:t>
      </w:r>
      <w:proofErr w:type="spellStart"/>
      <w:r w:rsidRPr="00CD3032">
        <w:t>dB.</w:t>
      </w:r>
      <w:proofErr w:type="spellEnd"/>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4E870507" w:rsidR="00CD3032" w:rsidRPr="00CD3032" w:rsidRDefault="00CD3032" w:rsidP="00CD3032">
      <w:pPr>
        <w:rPr>
          <w:lang w:val="en-US"/>
        </w:rPr>
      </w:pPr>
      <w:r w:rsidRPr="00CD3032">
        <w:t>Yet another full band filter evaluation was provided in [</w:t>
      </w:r>
      <w:r w:rsidR="00290381">
        <w:t>10</w:t>
      </w:r>
      <w:r w:rsidRPr="00CD3032">
        <w:t xml:space="preserve">]. </w:t>
      </w:r>
      <w:r w:rsidRPr="00CD3032">
        <w:rPr>
          <w:lang w:val="en-US"/>
        </w:rPr>
        <w:t xml:space="preserve">During the preliminary analyses it was identified that full band duplexer for option B1 </w:t>
      </w:r>
      <w:proofErr w:type="gramStart"/>
      <w:r w:rsidRPr="00CD3032">
        <w:rPr>
          <w:lang w:val="en-US"/>
        </w:rPr>
        <w:t>is considered to be</w:t>
      </w:r>
      <w:proofErr w:type="gramEnd"/>
      <w:r w:rsidRPr="00CD3032">
        <w:rPr>
          <w:lang w:val="en-US"/>
        </w:rPr>
        <w:t xml:space="preserv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CD3032">
      <w:pPr>
        <w:jc w:val="center"/>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461ED4B7" w14:textId="77777777" w:rsidR="00072599" w:rsidRDefault="00CD3032" w:rsidP="00072599">
      <w:pPr>
        <w:jc w:val="center"/>
        <w:rPr>
          <w:rFonts w:ascii="Arial" w:hAnsi="Arial" w:cs="Arial"/>
          <w:b/>
          <w:lang w:val="en-US"/>
        </w:rPr>
      </w:pPr>
      <w:r w:rsidRPr="00CD3032">
        <w:rPr>
          <w:rFonts w:ascii="Arial" w:hAnsi="Arial" w:cs="Arial"/>
          <w:b/>
          <w:lang w:val="en-US"/>
        </w:rPr>
        <w:t>Figure 6.</w:t>
      </w:r>
      <w:r w:rsidR="00C5351F">
        <w:rPr>
          <w:rFonts w:ascii="Arial" w:hAnsi="Arial" w:cs="Arial"/>
          <w:b/>
          <w:lang w:val="en-US"/>
        </w:rPr>
        <w:t>4.</w:t>
      </w:r>
      <w:r w:rsidRPr="00CD3032">
        <w:rPr>
          <w:rFonts w:ascii="Arial" w:hAnsi="Arial" w:cs="Arial"/>
          <w:b/>
          <w:lang w:val="en-US"/>
        </w:rPr>
        <w:t>1.</w:t>
      </w:r>
      <w:r w:rsidR="00A43B34">
        <w:rPr>
          <w:rFonts w:ascii="Arial" w:hAnsi="Arial" w:cs="Arial"/>
          <w:b/>
          <w:lang w:val="en-US"/>
        </w:rPr>
        <w:t>1</w:t>
      </w:r>
      <w:r w:rsidRPr="00CD3032">
        <w:rPr>
          <w:rFonts w:ascii="Arial" w:hAnsi="Arial" w:cs="Arial"/>
          <w:b/>
          <w:lang w:val="en-US"/>
        </w:rPr>
        <w:t>-</w:t>
      </w:r>
      <w:r w:rsidR="00A43B34">
        <w:rPr>
          <w:rFonts w:ascii="Arial" w:hAnsi="Arial" w:cs="Arial"/>
          <w:b/>
          <w:lang w:val="en-US"/>
        </w:rPr>
        <w:t>4</w:t>
      </w:r>
      <w:r w:rsidRPr="00CD3032">
        <w:rPr>
          <w:rFonts w:ascii="Arial" w:hAnsi="Arial" w:cs="Arial"/>
          <w:b/>
          <w:lang w:val="en-US"/>
        </w:rPr>
        <w:t>: Duplexer evaluation for option B1 [</w:t>
      </w:r>
      <w:r w:rsidR="00290381">
        <w:rPr>
          <w:rFonts w:ascii="Arial" w:hAnsi="Arial" w:cs="Arial"/>
          <w:b/>
          <w:lang w:val="en-US"/>
        </w:rPr>
        <w:t>10</w:t>
      </w:r>
      <w:r w:rsidRPr="00CD3032">
        <w:rPr>
          <w:rFonts w:ascii="Arial" w:hAnsi="Arial" w:cs="Arial"/>
          <w:b/>
          <w:lang w:val="en-US"/>
        </w:rPr>
        <w:t>]</w:t>
      </w:r>
    </w:p>
    <w:p w14:paraId="27D34B98" w14:textId="77777777" w:rsidR="00072599" w:rsidRPr="0090045C" w:rsidRDefault="00072599" w:rsidP="00072599">
      <w:pPr>
        <w:pStyle w:val="Heading4"/>
      </w:pPr>
      <w:bookmarkStart w:id="47" w:name="_Toc79176200"/>
      <w:bookmarkStart w:id="48" w:name="_Toc81297421"/>
      <w:r>
        <w:lastRenderedPageBreak/>
        <w:t>6.4.1.2</w:t>
      </w:r>
      <w:r w:rsidRPr="0090045C">
        <w:tab/>
      </w:r>
      <w:r>
        <w:t xml:space="preserve">Split </w:t>
      </w:r>
      <w:r w:rsidRPr="00656477">
        <w:t>filter</w:t>
      </w:r>
      <w:bookmarkEnd w:id="47"/>
      <w:bookmarkEnd w:id="48"/>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616F6F">
      <w:pPr>
        <w:keepNext/>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4031960D" w:rsidR="00616F6F" w:rsidRDefault="00616F6F" w:rsidP="00425D85">
      <w:pPr>
        <w:pStyle w:val="TF"/>
      </w:pPr>
      <w:r>
        <w:t xml:space="preserve">Figure </w:t>
      </w:r>
      <w:r w:rsidR="00A43B34">
        <w:t>6.4.1.2-1</w:t>
      </w:r>
      <w:r>
        <w:t xml:space="preserve">: </w:t>
      </w:r>
      <w:r w:rsidR="00290381">
        <w:t>T</w:t>
      </w:r>
      <w:r>
        <w:t>he different duplexer options for B1</w:t>
      </w:r>
    </w:p>
    <w:p w14:paraId="06FC5036" w14:textId="495642B2" w:rsidR="00616F6F" w:rsidRDefault="00616F6F" w:rsidP="00616F6F">
      <w:r>
        <w:t xml:space="preserve">The comparison of in-band insertion losses (top) </w:t>
      </w:r>
      <w:proofErr w:type="gramStart"/>
      <w:r>
        <w:t>and  the</w:t>
      </w:r>
      <w:proofErr w:type="gramEnd"/>
      <w:r>
        <w:t xml:space="preserv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616F6F">
      <w:pPr>
        <w:keepNext/>
        <w:spacing w:after="0"/>
        <w:jc w:val="center"/>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616F6F">
      <w:pPr>
        <w:keepNext/>
        <w:spacing w:after="0"/>
        <w:jc w:val="center"/>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405F000E" w:rsidR="00616F6F" w:rsidRPr="001B03C4" w:rsidRDefault="00616F6F" w:rsidP="00425D85">
      <w:pPr>
        <w:pStyle w:val="TF"/>
      </w:pPr>
      <w:r>
        <w:t xml:space="preserve">Figure </w:t>
      </w:r>
      <w:r w:rsidR="00A43B34">
        <w:t>6.4.1.2-2</w:t>
      </w:r>
      <w:r>
        <w:t>: Top: Tx-Ant (blue) and Rx-Ant (green) losses for full duplexer (plain) and dual duplexer (two types of dashed lines), Bottom: same filter attenuation with CH36/37 and US/Asia neighbour bands.</w:t>
      </w:r>
    </w:p>
    <w:p w14:paraId="46664EB9" w14:textId="524CE05C"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616F6F">
      <w:pPr>
        <w:keepNext/>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4"/>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11BF4E6D" w:rsidR="00616F6F" w:rsidRDefault="00616F6F" w:rsidP="00425D85">
      <w:pPr>
        <w:pStyle w:val="TF"/>
      </w:pPr>
      <w:r>
        <w:t xml:space="preserve">Figure </w:t>
      </w:r>
      <w:r w:rsidR="00A43B34">
        <w:t>6.4.1.2-3</w:t>
      </w:r>
      <w:r>
        <w:t xml:space="preserve">: </w:t>
      </w:r>
      <w:r w:rsidR="00A43B34">
        <w:t>D</w:t>
      </w:r>
      <w:r>
        <w:t>ual duplexer filter arrangement reusing band n71 full band duplexer</w:t>
      </w:r>
    </w:p>
    <w:p w14:paraId="14C72483" w14:textId="3F29C9F5"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w:t>
      </w:r>
      <w:r w:rsidR="007E2221">
        <w:t> </w:t>
      </w:r>
      <w:r>
        <w:t>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07A3A208"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r w:rsidR="005A66E1">
        <w:rPr>
          <w:lang w:eastAsia="zh-CN"/>
        </w:rPr>
        <w:t xml:space="preserve"> </w:t>
      </w:r>
      <w:r>
        <w:rPr>
          <w:lang w:eastAsia="zh-CN"/>
        </w:rPr>
        <w:t>MHz while 5 to 20</w:t>
      </w:r>
      <w:r w:rsidR="005A66E1">
        <w:rPr>
          <w:lang w:eastAsia="zh-CN"/>
        </w:rPr>
        <w:t xml:space="preserve"> </w:t>
      </w:r>
      <w:r>
        <w:rPr>
          <w:lang w:eastAsia="zh-CN"/>
        </w:rPr>
        <w:t>MHz occupies the second duplexer. In dark blue, the corresponding duplex distance for the channels in the n71 duplexer is provided (from 46 to 31 MHz for total channel BW varying from 35 to 20</w:t>
      </w:r>
      <w:r w:rsidR="005A66E1">
        <w:rPr>
          <w:lang w:eastAsia="zh-CN"/>
        </w:rPr>
        <w:t xml:space="preserve"> </w:t>
      </w:r>
      <w:r>
        <w:rPr>
          <w:lang w:eastAsia="zh-CN"/>
        </w:rPr>
        <w:t>MHz), while the light blue provides the one for the second duplexer (from 86 to 71 MHz for total channel BW varying from 5 to 20</w:t>
      </w:r>
      <w:r w:rsidR="005A66E1">
        <w:rPr>
          <w:lang w:eastAsia="zh-CN"/>
        </w:rPr>
        <w:t xml:space="preserve"> </w:t>
      </w:r>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616F6F">
      <w:pPr>
        <w:keepNext/>
        <w:spacing w:after="0"/>
        <w:jc w:val="center"/>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611ADFE1" w:rsidR="00616F6F" w:rsidRPr="001B03C4" w:rsidRDefault="00616F6F" w:rsidP="00425D85">
      <w:pPr>
        <w:pStyle w:val="TF"/>
      </w:pPr>
      <w:r>
        <w:t xml:space="preserve">Figure </w:t>
      </w:r>
      <w:r w:rsidR="00A43B34">
        <w:t>6.4.1.2-4</w:t>
      </w:r>
      <w:r>
        <w:t>: Possible channel distribution across n71F and B1X25 duplexer and resulting duplex distances.</w:t>
      </w:r>
    </w:p>
    <w:p w14:paraId="6C915BA9" w14:textId="41358DC0" w:rsidR="00616F6F" w:rsidRDefault="00616F6F" w:rsidP="00425D85">
      <w:r>
        <w:rPr>
          <w:lang w:eastAsia="zh-CN"/>
        </w:rPr>
        <w:t xml:space="preserve">For information, Figure </w:t>
      </w:r>
      <w:r w:rsidR="00A43B34">
        <w:t>6.4.1.2-5</w:t>
      </w:r>
      <w:r>
        <w:rPr>
          <w:lang w:eastAsia="zh-CN"/>
        </w:rPr>
        <w:t xml:space="preserve"> shows the existing 35</w:t>
      </w:r>
      <w:r w:rsidR="00C800DA">
        <w:rPr>
          <w:lang w:eastAsia="zh-CN"/>
        </w:rPr>
        <w:t xml:space="preserve"> </w:t>
      </w:r>
      <w:r>
        <w:rPr>
          <w:lang w:eastAsia="zh-CN"/>
        </w:rPr>
        <w:t>MHz full band n71 duplexer (plain line) with the additional 25</w:t>
      </w:r>
      <w:r w:rsidR="00B07F9A">
        <w:rPr>
          <w:lang w:eastAsia="zh-CN"/>
        </w:rPr>
        <w:t> </w:t>
      </w:r>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r w:rsidR="00C800DA">
        <w:rPr>
          <w:lang w:eastAsia="zh-CN"/>
        </w:rPr>
        <w:t xml:space="preserve"> </w:t>
      </w:r>
      <w:r>
        <w:rPr>
          <w:lang w:eastAsia="zh-CN"/>
        </w:rPr>
        <w:t xml:space="preserve">MHz second duplexer has relaxed requirement and offers better insertion losses and </w:t>
      </w:r>
      <w:proofErr w:type="gramStart"/>
      <w:r>
        <w:rPr>
          <w:lang w:eastAsia="zh-CN"/>
        </w:rPr>
        <w:t>overall</w:t>
      </w:r>
      <w:proofErr w:type="gramEnd"/>
      <w:r>
        <w:rPr>
          <w:lang w:eastAsia="zh-CN"/>
        </w:rPr>
        <w:t xml:space="preserve"> no issue with other neighbour bands. But this configuration requires two duplexers and therefore does not enjoy the advantages of a single full-band filter design.  </w:t>
      </w:r>
    </w:p>
    <w:p w14:paraId="1F7655DD" w14:textId="77777777" w:rsidR="00616F6F" w:rsidRDefault="00616F6F" w:rsidP="00616F6F">
      <w:pPr>
        <w:spacing w:after="0"/>
        <w:jc w:val="center"/>
        <w:rPr>
          <w:lang w:eastAsia="zh-CN"/>
        </w:rPr>
      </w:pPr>
      <w:r>
        <w:rPr>
          <w:noProof/>
        </w:rPr>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616F6F">
      <w:pPr>
        <w:keepNext/>
        <w:spacing w:after="0"/>
        <w:jc w:val="center"/>
      </w:pPr>
      <w:r>
        <w:rPr>
          <w:noProof/>
        </w:rPr>
        <w:lastRenderedPageBreak/>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0CDD8677" w:rsidR="00616F6F" w:rsidRPr="001B03C4" w:rsidRDefault="00616F6F" w:rsidP="00425D85">
      <w:pPr>
        <w:pStyle w:val="TF"/>
      </w:pPr>
      <w:r>
        <w:t xml:space="preserve">Figure </w:t>
      </w:r>
      <w:r w:rsidR="00A43B34">
        <w:t>6.4.1.2-5</w:t>
      </w:r>
      <w:r>
        <w:t xml:space="preserve">: Top: Tx-Ant (blue), Rx-Ant losses (green) and Tx-RX isolation (red) for n71 duplexer (plain) and band extension duplexer (dashed lines), Bottom: same filter attenuation with CH36/37 and US/Asia </w:t>
      </w:r>
      <w:proofErr w:type="spellStart"/>
      <w:r>
        <w:t>neighbor</w:t>
      </w:r>
      <w:proofErr w:type="spellEnd"/>
      <w:r>
        <w:t xml:space="preserve"> bands.</w:t>
      </w:r>
    </w:p>
    <w:p w14:paraId="0652108A" w14:textId="77777777" w:rsidR="00AB3E7E" w:rsidRPr="00AA78C5" w:rsidRDefault="00AB3E7E" w:rsidP="00AB3E7E">
      <w:pPr>
        <w:keepNext/>
        <w:keepLines/>
        <w:spacing w:before="120"/>
        <w:ind w:left="1418" w:hanging="1418"/>
        <w:outlineLvl w:val="3"/>
        <w:rPr>
          <w:rFonts w:ascii="Arial" w:hAnsi="Arial"/>
          <w:sz w:val="28"/>
        </w:rPr>
      </w:pPr>
      <w:r w:rsidRPr="00AA78C5">
        <w:rPr>
          <w:rFonts w:ascii="Arial" w:hAnsi="Arial"/>
          <w:sz w:val="28"/>
        </w:rPr>
        <w:t>6.4.2</w:t>
      </w:r>
      <w:r w:rsidRPr="00AA78C5">
        <w:rPr>
          <w:rFonts w:ascii="Arial" w:hAnsi="Arial"/>
          <w:sz w:val="28"/>
        </w:rPr>
        <w:tab/>
        <w:t>Option B2</w:t>
      </w:r>
    </w:p>
    <w:p w14:paraId="4B8DB62A" w14:textId="0663CDE4" w:rsidR="00992A27" w:rsidRPr="0090045C" w:rsidRDefault="00AB3E7E" w:rsidP="00992A27">
      <w:pPr>
        <w:pStyle w:val="Heading4"/>
      </w:pPr>
      <w:bookmarkStart w:id="49" w:name="_Toc81297423"/>
      <w:r w:rsidRPr="00AA78C5">
        <w:t>6.4.2.1</w:t>
      </w:r>
      <w:r w:rsidRPr="00AA78C5">
        <w:tab/>
        <w:t>Band plan</w:t>
      </w:r>
      <w:r w:rsidR="00992A27" w:rsidRPr="00992A27">
        <w:t xml:space="preserve"> </w:t>
      </w:r>
      <w:r w:rsidR="00992A27">
        <w:t>6.4.2.1</w:t>
      </w:r>
      <w:r w:rsidR="00992A27" w:rsidRPr="0090045C">
        <w:tab/>
      </w:r>
      <w:r w:rsidR="00992A27" w:rsidRPr="00656477">
        <w:t>Band plan</w:t>
      </w:r>
      <w:bookmarkEnd w:id="49"/>
      <w:r w:rsidR="00992A27" w:rsidRPr="00656477">
        <w:t xml:space="preserve"> </w:t>
      </w:r>
    </w:p>
    <w:p w14:paraId="660E892C" w14:textId="77777777" w:rsidR="00AB3E7E" w:rsidRPr="00AB3E7E" w:rsidRDefault="00AB3E7E" w:rsidP="00425D85">
      <w:r w:rsidRPr="00AB3E7E">
        <w:t>Option B2 proposes a dual duplexer solution where one duplexer is supposed to cover the band 71/n71 frequency range and the other covers additional spectrum below or above band n71 according to Figure 6.4.2.1-1.</w:t>
      </w:r>
    </w:p>
    <w:p w14:paraId="6871443C" w14:textId="77777777" w:rsidR="00AB3E7E" w:rsidRPr="00AB3E7E" w:rsidRDefault="00AB3E7E" w:rsidP="00AB3E7E">
      <w:pPr>
        <w:jc w:val="center"/>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AB3E7E">
      <w:pPr>
        <w:keepLines/>
        <w:spacing w:after="240"/>
        <w:jc w:val="center"/>
        <w:rPr>
          <w:rFonts w:ascii="Arial" w:hAnsi="Arial"/>
          <w:b/>
        </w:rPr>
      </w:pPr>
      <w:r w:rsidRPr="00AB3E7E">
        <w:rPr>
          <w:rFonts w:ascii="Arial" w:hAnsi="Arial"/>
          <w:b/>
        </w:rPr>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AA78C5" w:rsidRDefault="00AB3E7E" w:rsidP="00425D85">
      <w:pPr>
        <w:pStyle w:val="Heading4"/>
      </w:pPr>
      <w:bookmarkStart w:id="50" w:name="_Toc81297424"/>
      <w:r w:rsidRPr="00AA78C5">
        <w:t>6.4.2.2</w:t>
      </w:r>
      <w:r w:rsidRPr="00AA78C5">
        <w:tab/>
        <w:t>Duplexer performance</w:t>
      </w:r>
      <w:bookmarkEnd w:id="50"/>
    </w:p>
    <w:p w14:paraId="3F9E5EE6" w14:textId="41826F16"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65C2C" w:rsidRDefault="00AB3E7E" w:rsidP="00425D85">
      <w:pPr>
        <w:pStyle w:val="TH"/>
        <w:rPr>
          <w:lang w:val="en-US"/>
        </w:rPr>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DE181E">
        <w:trPr>
          <w:trHeight w:val="70"/>
          <w:jc w:val="center"/>
        </w:trPr>
        <w:tc>
          <w:tcPr>
            <w:tcW w:w="2372" w:type="dxa"/>
          </w:tcPr>
          <w:p w14:paraId="02694B5C" w14:textId="77777777" w:rsidR="00AB3E7E" w:rsidRPr="00B865F6" w:rsidRDefault="00AB3E7E" w:rsidP="00425D85">
            <w:pPr>
              <w:pStyle w:val="TAH"/>
              <w:rPr>
                <w:lang w:eastAsia="zh-CN"/>
              </w:rPr>
            </w:pPr>
            <w:r w:rsidRPr="00AB3E7E">
              <w:rPr>
                <w:lang w:eastAsia="zh-CN"/>
              </w:rPr>
              <w:t>Band definitions</w:t>
            </w:r>
          </w:p>
          <w:p w14:paraId="1C7CAECA" w14:textId="77777777" w:rsidR="00AB3E7E" w:rsidRPr="00B865F6" w:rsidRDefault="00AB3E7E" w:rsidP="00425D85">
            <w:pPr>
              <w:pStyle w:val="TAH"/>
              <w:rPr>
                <w:lang w:eastAsia="zh-CN"/>
              </w:rPr>
            </w:pPr>
            <w:r w:rsidRPr="00AB3E7E">
              <w:rPr>
                <w:lang w:eastAsia="zh-CN"/>
              </w:rPr>
              <w:t>Frequency range</w:t>
            </w:r>
          </w:p>
        </w:tc>
        <w:tc>
          <w:tcPr>
            <w:tcW w:w="1779" w:type="dxa"/>
          </w:tcPr>
          <w:p w14:paraId="764A2EDC" w14:textId="77777777" w:rsidR="00AB3E7E" w:rsidRPr="00B865F6" w:rsidRDefault="00AB3E7E" w:rsidP="00425D85">
            <w:pPr>
              <w:pStyle w:val="TAH"/>
              <w:rPr>
                <w:lang w:eastAsia="zh-CN"/>
              </w:rPr>
            </w:pPr>
            <w:r w:rsidRPr="00AB3E7E">
              <w:rPr>
                <w:lang w:eastAsia="zh-CN"/>
              </w:rPr>
              <w:t>Duplexer</w:t>
            </w:r>
          </w:p>
          <w:p w14:paraId="16F49699" w14:textId="77777777" w:rsidR="00AB3E7E" w:rsidRPr="00B865F6" w:rsidRDefault="00AB3E7E" w:rsidP="00425D85">
            <w:pPr>
              <w:pStyle w:val="TAH"/>
              <w:rPr>
                <w:lang w:eastAsia="zh-CN"/>
              </w:rPr>
            </w:pPr>
            <w:r w:rsidRPr="00AB3E7E">
              <w:rPr>
                <w:lang w:eastAsia="zh-CN"/>
              </w:rPr>
              <w:t>arrangement</w:t>
            </w:r>
          </w:p>
        </w:tc>
        <w:tc>
          <w:tcPr>
            <w:tcW w:w="1352" w:type="dxa"/>
          </w:tcPr>
          <w:p w14:paraId="40423BFB" w14:textId="77777777" w:rsidR="00AB3E7E" w:rsidRPr="00B865F6" w:rsidRDefault="00AB3E7E" w:rsidP="00425D85">
            <w:pPr>
              <w:pStyle w:val="TAH"/>
              <w:rPr>
                <w:lang w:eastAsia="zh-CN"/>
              </w:rPr>
            </w:pPr>
            <w:r w:rsidRPr="00AB3E7E">
              <w:rPr>
                <w:lang w:eastAsia="zh-CN"/>
              </w:rPr>
              <w:t>Name</w:t>
            </w:r>
          </w:p>
        </w:tc>
        <w:tc>
          <w:tcPr>
            <w:tcW w:w="1972" w:type="dxa"/>
          </w:tcPr>
          <w:p w14:paraId="4803E233" w14:textId="77777777" w:rsidR="00AB3E7E" w:rsidRPr="00B865F6" w:rsidRDefault="00AB3E7E" w:rsidP="00425D85">
            <w:pPr>
              <w:pStyle w:val="TAH"/>
              <w:rPr>
                <w:lang w:eastAsia="zh-CN"/>
              </w:rPr>
            </w:pPr>
            <w:r w:rsidRPr="00AB3E7E">
              <w:rPr>
                <w:lang w:eastAsia="zh-CN"/>
              </w:rPr>
              <w:t>Duplexer UL range</w:t>
            </w:r>
          </w:p>
        </w:tc>
        <w:tc>
          <w:tcPr>
            <w:tcW w:w="1972" w:type="dxa"/>
          </w:tcPr>
          <w:p w14:paraId="5809AC72" w14:textId="77777777" w:rsidR="00AB3E7E" w:rsidRPr="00B865F6" w:rsidRDefault="00AB3E7E" w:rsidP="00425D85">
            <w:pPr>
              <w:pStyle w:val="TAH"/>
              <w:rPr>
                <w:lang w:eastAsia="zh-CN"/>
              </w:rPr>
            </w:pPr>
            <w:r w:rsidRPr="00AB3E7E">
              <w:rPr>
                <w:lang w:eastAsia="zh-CN"/>
              </w:rPr>
              <w:t>Duplexer DL range</w:t>
            </w:r>
          </w:p>
        </w:tc>
      </w:tr>
      <w:tr w:rsidR="00AB3E7E" w:rsidRPr="00AB3E7E" w14:paraId="0BF61D6E" w14:textId="77777777" w:rsidTr="00DE181E">
        <w:trPr>
          <w:jc w:val="center"/>
        </w:trPr>
        <w:tc>
          <w:tcPr>
            <w:tcW w:w="2372" w:type="dxa"/>
            <w:vMerge w:val="restart"/>
          </w:tcPr>
          <w:p w14:paraId="00B36F61" w14:textId="77777777" w:rsidR="00AB3E7E" w:rsidRPr="00AB3E7E" w:rsidRDefault="00AB3E7E" w:rsidP="00425D85">
            <w:pPr>
              <w:pStyle w:val="TAC"/>
              <w:rPr>
                <w:lang w:eastAsia="zh-CN"/>
              </w:rPr>
            </w:pPr>
            <w:r w:rsidRPr="00AB3E7E">
              <w:rPr>
                <w:lang w:eastAsia="zh-CN"/>
              </w:rPr>
              <w:t>B2</w:t>
            </w:r>
          </w:p>
          <w:p w14:paraId="7EC49BC6" w14:textId="77777777" w:rsidR="00AB3E7E" w:rsidRPr="00AB3E7E" w:rsidRDefault="00AB3E7E" w:rsidP="00425D85">
            <w:pPr>
              <w:pStyle w:val="TAC"/>
              <w:rPr>
                <w:lang w:eastAsia="zh-CN"/>
              </w:rPr>
            </w:pPr>
            <w:r w:rsidRPr="00AB3E7E">
              <w:rPr>
                <w:lang w:eastAsia="zh-CN"/>
              </w:rPr>
              <w:t>UL: 663 - 703 MHz</w:t>
            </w:r>
          </w:p>
          <w:p w14:paraId="5798FC55" w14:textId="77777777" w:rsidR="00AB3E7E" w:rsidRPr="00AB3E7E" w:rsidRDefault="00AB3E7E" w:rsidP="00425D85">
            <w:pPr>
              <w:pStyle w:val="TAC"/>
              <w:rPr>
                <w:lang w:eastAsia="zh-CN"/>
              </w:rPr>
            </w:pPr>
            <w:r w:rsidRPr="00AB3E7E">
              <w:rPr>
                <w:lang w:eastAsia="zh-CN"/>
              </w:rPr>
              <w:t>DL: 617 - 657 MHz</w:t>
            </w:r>
          </w:p>
          <w:p w14:paraId="23152292" w14:textId="77777777" w:rsidR="00AB3E7E" w:rsidRPr="00AB3E7E" w:rsidRDefault="00AB3E7E" w:rsidP="00425D85">
            <w:pPr>
              <w:pStyle w:val="TAC"/>
              <w:rPr>
                <w:lang w:eastAsia="zh-CN"/>
              </w:rPr>
            </w:pPr>
            <w:r w:rsidRPr="00AB3E7E">
              <w:rPr>
                <w:lang w:eastAsia="zh-CN"/>
              </w:rPr>
              <w:t>Duplex Distance: 46 MHz</w:t>
            </w:r>
          </w:p>
        </w:tc>
        <w:tc>
          <w:tcPr>
            <w:tcW w:w="1779" w:type="dxa"/>
          </w:tcPr>
          <w:p w14:paraId="7CDBFEC5" w14:textId="77777777" w:rsidR="00AB3E7E" w:rsidRPr="00AB3E7E" w:rsidRDefault="00AB3E7E" w:rsidP="00425D85">
            <w:pPr>
              <w:pStyle w:val="TAC"/>
              <w:rPr>
                <w:lang w:eastAsia="zh-CN"/>
              </w:rPr>
            </w:pPr>
            <w:r w:rsidRPr="00AB3E7E">
              <w:rPr>
                <w:lang w:eastAsia="zh-CN"/>
              </w:rPr>
              <w:t>Full 40 MHz</w:t>
            </w:r>
          </w:p>
        </w:tc>
        <w:tc>
          <w:tcPr>
            <w:tcW w:w="1352" w:type="dxa"/>
          </w:tcPr>
          <w:p w14:paraId="1EC9D390" w14:textId="77777777" w:rsidR="00AB3E7E" w:rsidRPr="00AB3E7E" w:rsidRDefault="00AB3E7E" w:rsidP="00425D85">
            <w:pPr>
              <w:pStyle w:val="TAC"/>
              <w:rPr>
                <w:lang w:eastAsia="zh-CN"/>
              </w:rPr>
            </w:pPr>
            <w:r w:rsidRPr="00AB3E7E">
              <w:rPr>
                <w:lang w:eastAsia="zh-CN"/>
              </w:rPr>
              <w:t>B2F</w:t>
            </w:r>
          </w:p>
        </w:tc>
        <w:tc>
          <w:tcPr>
            <w:tcW w:w="1972" w:type="dxa"/>
          </w:tcPr>
          <w:p w14:paraId="3FC608DD" w14:textId="77777777" w:rsidR="00AB3E7E" w:rsidRPr="00AB3E7E" w:rsidRDefault="00AB3E7E" w:rsidP="00425D85">
            <w:pPr>
              <w:pStyle w:val="TAC"/>
              <w:rPr>
                <w:lang w:eastAsia="zh-CN"/>
              </w:rPr>
            </w:pPr>
            <w:r w:rsidRPr="00AB3E7E">
              <w:rPr>
                <w:lang w:eastAsia="zh-CN"/>
              </w:rPr>
              <w:t>663 - 703 MHz</w:t>
            </w:r>
          </w:p>
        </w:tc>
        <w:tc>
          <w:tcPr>
            <w:tcW w:w="1972" w:type="dxa"/>
          </w:tcPr>
          <w:p w14:paraId="2B4EE00D" w14:textId="77777777" w:rsidR="00AB3E7E" w:rsidRPr="00AB3E7E" w:rsidRDefault="00AB3E7E" w:rsidP="00425D85">
            <w:pPr>
              <w:pStyle w:val="TAC"/>
              <w:rPr>
                <w:lang w:eastAsia="zh-CN"/>
              </w:rPr>
            </w:pPr>
            <w:r w:rsidRPr="00AB3E7E">
              <w:rPr>
                <w:lang w:eastAsia="zh-CN"/>
              </w:rPr>
              <w:t>617 - 657 MHz</w:t>
            </w:r>
          </w:p>
        </w:tc>
      </w:tr>
      <w:tr w:rsidR="00AB3E7E" w:rsidRPr="00AB3E7E" w14:paraId="459CFF42" w14:textId="77777777" w:rsidTr="00DE181E">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rsidP="00425D85">
            <w:pPr>
              <w:pStyle w:val="TAC"/>
              <w:rPr>
                <w:lang w:eastAsia="zh-CN"/>
              </w:rPr>
            </w:pPr>
            <w:r w:rsidRPr="00AB3E7E">
              <w:rPr>
                <w:lang w:eastAsia="zh-CN"/>
              </w:rPr>
              <w:t>Dual 35 MHz*</w:t>
            </w:r>
          </w:p>
        </w:tc>
        <w:tc>
          <w:tcPr>
            <w:tcW w:w="1352" w:type="dxa"/>
          </w:tcPr>
          <w:p w14:paraId="45455187" w14:textId="77777777" w:rsidR="00AB3E7E" w:rsidRPr="00AB3E7E" w:rsidRDefault="00AB3E7E" w:rsidP="00425D85">
            <w:pPr>
              <w:pStyle w:val="TAC"/>
              <w:rPr>
                <w:lang w:eastAsia="zh-CN"/>
              </w:rPr>
            </w:pPr>
            <w:r w:rsidRPr="00AB3E7E">
              <w:rPr>
                <w:lang w:eastAsia="zh-CN"/>
              </w:rPr>
              <w:t>n71F/B2A35</w:t>
            </w:r>
          </w:p>
          <w:p w14:paraId="0F558F99" w14:textId="77777777" w:rsidR="00AB3E7E" w:rsidRPr="00AB3E7E" w:rsidRDefault="00AB3E7E" w:rsidP="00425D85">
            <w:pPr>
              <w:pStyle w:val="TAC"/>
              <w:rPr>
                <w:lang w:eastAsia="zh-CN"/>
              </w:rPr>
            </w:pPr>
            <w:r w:rsidRPr="00AB3E7E">
              <w:rPr>
                <w:lang w:eastAsia="zh-CN"/>
              </w:rPr>
              <w:t>B2B35</w:t>
            </w:r>
          </w:p>
        </w:tc>
        <w:tc>
          <w:tcPr>
            <w:tcW w:w="1972" w:type="dxa"/>
          </w:tcPr>
          <w:p w14:paraId="6072951B" w14:textId="77777777" w:rsidR="00AB3E7E" w:rsidRPr="00AB3E7E" w:rsidRDefault="00AB3E7E" w:rsidP="00425D85">
            <w:pPr>
              <w:pStyle w:val="TAC"/>
              <w:rPr>
                <w:lang w:eastAsia="zh-CN"/>
              </w:rPr>
            </w:pPr>
            <w:r w:rsidRPr="00AB3E7E">
              <w:rPr>
                <w:lang w:eastAsia="zh-CN"/>
              </w:rPr>
              <w:t>663 - 698 MHz</w:t>
            </w:r>
          </w:p>
          <w:p w14:paraId="26CF1350" w14:textId="77777777" w:rsidR="00AB3E7E" w:rsidRPr="00AB3E7E" w:rsidRDefault="00AB3E7E" w:rsidP="00425D85">
            <w:pPr>
              <w:pStyle w:val="TAC"/>
              <w:rPr>
                <w:lang w:eastAsia="zh-CN"/>
              </w:rPr>
            </w:pPr>
            <w:r w:rsidRPr="00AB3E7E">
              <w:rPr>
                <w:lang w:eastAsia="zh-CN"/>
              </w:rPr>
              <w:t>668 - 703 MHz</w:t>
            </w:r>
          </w:p>
        </w:tc>
        <w:tc>
          <w:tcPr>
            <w:tcW w:w="1972" w:type="dxa"/>
          </w:tcPr>
          <w:p w14:paraId="7124AA1E" w14:textId="77777777" w:rsidR="00AB3E7E" w:rsidRPr="00AB3E7E" w:rsidRDefault="00AB3E7E" w:rsidP="00425D85">
            <w:pPr>
              <w:pStyle w:val="TAC"/>
              <w:rPr>
                <w:lang w:eastAsia="zh-CN"/>
              </w:rPr>
            </w:pPr>
            <w:r w:rsidRPr="00AB3E7E">
              <w:rPr>
                <w:lang w:eastAsia="zh-CN"/>
              </w:rPr>
              <w:t>617 - 652 MHz</w:t>
            </w:r>
          </w:p>
          <w:p w14:paraId="269F3ABC" w14:textId="77777777" w:rsidR="00AB3E7E" w:rsidRPr="00AB3E7E" w:rsidRDefault="00AB3E7E" w:rsidP="00425D85">
            <w:pPr>
              <w:pStyle w:val="TAC"/>
              <w:rPr>
                <w:lang w:eastAsia="zh-CN"/>
              </w:rPr>
            </w:pPr>
            <w:r w:rsidRPr="00AB3E7E">
              <w:rPr>
                <w:lang w:eastAsia="zh-CN"/>
              </w:rPr>
              <w:t>622 - 657 MHz</w:t>
            </w:r>
          </w:p>
        </w:tc>
      </w:tr>
      <w:tr w:rsidR="00AB3E7E" w:rsidRPr="00AB3E7E" w14:paraId="667A1813" w14:textId="77777777" w:rsidTr="00DE181E">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425D85" w:rsidRDefault="00AB3E7E" w:rsidP="00425D85">
            <w:pPr>
              <w:pStyle w:val="TAC"/>
              <w:rPr>
                <w:highlight w:val="yellow"/>
                <w:lang w:eastAsia="zh-CN"/>
              </w:rPr>
            </w:pPr>
            <w:r w:rsidRPr="00425D85">
              <w:rPr>
                <w:lang w:eastAsia="zh-CN"/>
              </w:rPr>
              <w:t>Dual 35+25 MHz*</w:t>
            </w:r>
          </w:p>
        </w:tc>
        <w:tc>
          <w:tcPr>
            <w:tcW w:w="1352" w:type="dxa"/>
          </w:tcPr>
          <w:p w14:paraId="2EFB08F7" w14:textId="77777777" w:rsidR="00AB3E7E" w:rsidRPr="00AB3E7E" w:rsidRDefault="00AB3E7E" w:rsidP="00425D85">
            <w:pPr>
              <w:pStyle w:val="TAC"/>
              <w:rPr>
                <w:lang w:eastAsia="zh-CN"/>
              </w:rPr>
            </w:pPr>
            <w:r w:rsidRPr="00AB3E7E">
              <w:rPr>
                <w:lang w:eastAsia="zh-CN"/>
              </w:rPr>
              <w:t>n71F/B2A35</w:t>
            </w:r>
          </w:p>
          <w:p w14:paraId="6F93C9C3" w14:textId="77777777" w:rsidR="00AB3E7E" w:rsidRPr="00AB3E7E" w:rsidRDefault="00AB3E7E" w:rsidP="00425D85">
            <w:pPr>
              <w:pStyle w:val="TAC"/>
              <w:rPr>
                <w:lang w:eastAsia="zh-CN"/>
              </w:rPr>
            </w:pPr>
            <w:r w:rsidRPr="00AB3E7E">
              <w:rPr>
                <w:lang w:eastAsia="zh-CN"/>
              </w:rPr>
              <w:t>B2B25</w:t>
            </w:r>
          </w:p>
        </w:tc>
        <w:tc>
          <w:tcPr>
            <w:tcW w:w="1972" w:type="dxa"/>
          </w:tcPr>
          <w:p w14:paraId="13B03C79" w14:textId="77777777" w:rsidR="00AB3E7E" w:rsidRPr="00AB3E7E" w:rsidRDefault="00AB3E7E" w:rsidP="00425D85">
            <w:pPr>
              <w:pStyle w:val="TAC"/>
              <w:rPr>
                <w:lang w:eastAsia="zh-CN"/>
              </w:rPr>
            </w:pPr>
            <w:r w:rsidRPr="00AB3E7E">
              <w:rPr>
                <w:lang w:eastAsia="zh-CN"/>
              </w:rPr>
              <w:t>663 - 698 MHz</w:t>
            </w:r>
          </w:p>
          <w:p w14:paraId="6B0CA088" w14:textId="77777777" w:rsidR="00AB3E7E" w:rsidRPr="00AB3E7E" w:rsidRDefault="00AB3E7E" w:rsidP="00425D85">
            <w:pPr>
              <w:pStyle w:val="TAC"/>
              <w:rPr>
                <w:lang w:eastAsia="zh-CN"/>
              </w:rPr>
            </w:pPr>
            <w:r w:rsidRPr="00AB3E7E">
              <w:rPr>
                <w:lang w:eastAsia="zh-CN"/>
              </w:rPr>
              <w:t>678 - 703 MHz</w:t>
            </w:r>
          </w:p>
        </w:tc>
        <w:tc>
          <w:tcPr>
            <w:tcW w:w="1972" w:type="dxa"/>
          </w:tcPr>
          <w:p w14:paraId="5E77728C" w14:textId="77777777" w:rsidR="00AB3E7E" w:rsidRPr="00AB3E7E" w:rsidRDefault="00AB3E7E" w:rsidP="00425D85">
            <w:pPr>
              <w:pStyle w:val="TAC"/>
              <w:rPr>
                <w:lang w:eastAsia="zh-CN"/>
              </w:rPr>
            </w:pPr>
            <w:r w:rsidRPr="00AB3E7E">
              <w:rPr>
                <w:lang w:eastAsia="zh-CN"/>
              </w:rPr>
              <w:t>617 - 652 MHz</w:t>
            </w:r>
          </w:p>
          <w:p w14:paraId="2772497D" w14:textId="77777777" w:rsidR="00AB3E7E" w:rsidRPr="00AB3E7E" w:rsidRDefault="00AB3E7E" w:rsidP="00425D85">
            <w:pPr>
              <w:pStyle w:val="TAC"/>
              <w:rPr>
                <w:lang w:eastAsia="zh-CN"/>
              </w:rPr>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AB3E7E">
      <w:pPr>
        <w:spacing w:after="0"/>
        <w:jc w:val="center"/>
        <w:rPr>
          <w:b/>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202A43E5" w:rsidR="00AB3E7E" w:rsidRPr="00AB3E7E" w:rsidRDefault="00AB3E7E" w:rsidP="00425D85">
      <w:pPr>
        <w:pStyle w:val="TF"/>
        <w:rPr>
          <w:lang w:val="en-US" w:eastAsia="zh-CN"/>
        </w:rPr>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107B6C2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7BC5B604" w:rsidR="00AB3E7E" w:rsidRPr="00AB3E7E" w:rsidRDefault="00AB3E7E" w:rsidP="00425D85">
      <w:pPr>
        <w:pStyle w:val="TF"/>
        <w:rPr>
          <w:lang w:val="en-US"/>
        </w:rPr>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6AE4B2A2" w:rsidR="00AB3E7E" w:rsidRPr="00AB3E7E" w:rsidRDefault="00AB3E7E" w:rsidP="00AB3E7E">
      <w:pPr>
        <w:spacing w:after="0"/>
        <w:rPr>
          <w:rFonts w:eastAsia="Wingdings"/>
          <w:lang w:eastAsia="zh-CN"/>
        </w:rPr>
      </w:pPr>
      <w:r w:rsidRPr="00AB3E7E">
        <w:rPr>
          <w:rFonts w:eastAsia="Wingdings"/>
          <w:lang w:eastAsia="zh-CN"/>
        </w:rPr>
        <w:lastRenderedPageBreak/>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0BDEE48C" w:rsidR="00AB3E7E" w:rsidRPr="00AB3E7E" w:rsidRDefault="00AB3E7E" w:rsidP="00AB3E7E">
      <w:pPr>
        <w:overflowPunct w:val="0"/>
        <w:autoSpaceDE w:val="0"/>
        <w:autoSpaceDN w:val="0"/>
        <w:adjustRightInd w:val="0"/>
        <w:spacing w:before="120" w:after="120"/>
        <w:jc w:val="center"/>
        <w:textAlignment w:val="baseline"/>
        <w:rPr>
          <w:b/>
          <w:lang w:val="en-US"/>
        </w:rPr>
      </w:pPr>
      <w:r w:rsidRPr="00AB3E7E">
        <w:rPr>
          <w:b/>
          <w:lang w:val="en-US"/>
        </w:rPr>
        <w:t>Figure 6.4.2.2-</w:t>
      </w:r>
      <w:r w:rsidR="007C7ADE">
        <w:rPr>
          <w:b/>
          <w:lang w:val="en-US"/>
        </w:rPr>
        <w:t>4</w:t>
      </w:r>
      <w:r w:rsidRPr="00AB3E7E">
        <w:rPr>
          <w:b/>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01F69971"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 xml:space="preserve">Thanks to a higher number of </w:t>
      </w:r>
      <w:proofErr w:type="gramStart"/>
      <w:r w:rsidRPr="00AB3E7E">
        <w:rPr>
          <w:rFonts w:eastAsia="Wingdings"/>
          <w:bCs/>
          <w:lang w:val="en-US" w:eastAsia="zh-CN"/>
        </w:rPr>
        <w:t>resonators</w:t>
      </w:r>
      <w:proofErr w:type="gramEnd"/>
      <w:r w:rsidRPr="00AB3E7E">
        <w:rPr>
          <w:rFonts w:eastAsia="Wingdings"/>
          <w:bCs/>
          <w:lang w:val="en-US" w:eastAsia="zh-CN"/>
        </w:rPr>
        <w:t xml:space="preserve"> it has a better duplex gap transition, thus it provides a slightly better protection of the DL, but the gap is truly 6 MHz so the filter is more subject shifts due to temperature coefficients, even with TC SAW</w:t>
      </w:r>
      <w:r w:rsidR="00E471DE">
        <w:rPr>
          <w:rFonts w:eastAsia="Wingdings"/>
          <w:bCs/>
          <w:lang w:val="en-US" w:eastAsia="zh-CN"/>
        </w:rPr>
        <w:t>.</w:t>
      </w:r>
    </w:p>
    <w:p w14:paraId="2B9A88C5" w14:textId="72F4FE0B"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r w:rsidR="00E471DE">
        <w:rPr>
          <w:rFonts w:eastAsia="Wingdings"/>
          <w:bCs/>
          <w:lang w:val="en-US" w:eastAsia="zh-CN"/>
        </w:rPr>
        <w:t>.</w:t>
      </w:r>
    </w:p>
    <w:p w14:paraId="627DB3EC" w14:textId="04179521"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In any case, using a full duplexer for B2 results in further degraded REFSENS</w:t>
      </w:r>
      <w:r w:rsidR="00E471DE">
        <w:rPr>
          <w:rFonts w:eastAsia="Wingdings"/>
          <w:bCs/>
          <w:lang w:val="en-US" w:eastAsia="zh-CN"/>
        </w:rPr>
        <w:t>.</w:t>
      </w:r>
    </w:p>
    <w:p w14:paraId="6B5D9901" w14:textId="77777777" w:rsidR="00AA5553" w:rsidRDefault="00AA5553" w:rsidP="00AA5553">
      <w:pPr>
        <w:rPr>
          <w:lang w:val="en-US"/>
        </w:rPr>
      </w:pPr>
    </w:p>
    <w:p w14:paraId="00C39E33" w14:textId="77777777" w:rsidR="00AA5553" w:rsidRPr="0090045C" w:rsidRDefault="00AA5553" w:rsidP="00AA5553">
      <w:pPr>
        <w:pStyle w:val="Heading4"/>
      </w:pPr>
      <w:bookmarkStart w:id="51" w:name="_Toc79176203"/>
      <w:bookmarkStart w:id="52" w:name="_Toc81297425"/>
      <w:r>
        <w:t>6.4.2.3</w:t>
      </w:r>
      <w:r>
        <w:tab/>
      </w:r>
      <w:r w:rsidRPr="00656477">
        <w:t>Relative cost and size</w:t>
      </w:r>
      <w:bookmarkEnd w:id="51"/>
      <w:bookmarkEnd w:id="52"/>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rFonts w:eastAsia="SimSun"/>
          <w:lang w:eastAsia="zh-CN"/>
        </w:rPr>
      </w:pPr>
      <w:r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rFonts w:eastAsia="SimSun"/>
          <w:lang w:eastAsia="zh-CN"/>
        </w:rPr>
      </w:pPr>
      <w:r w:rsidRPr="00AB3E7E">
        <w:rPr>
          <w:rFonts w:eastAsia="SimSun"/>
          <w:lang w:eastAsia="zh-CN"/>
        </w:rPr>
        <w:t xml:space="preserve">For option B2B25, due to the reduced BW and increased gap, the size and cost can be reduced compared to </w:t>
      </w:r>
      <w:r w:rsidRPr="00765232">
        <w:rPr>
          <w:rFonts w:eastAsia="SimSun"/>
          <w:lang w:eastAsia="zh-CN"/>
        </w:rPr>
        <w:t xml:space="preserve">n71F </w:t>
      </w:r>
      <w:r w:rsidRPr="00AB3E7E">
        <w:rPr>
          <w:rFonts w:eastAsia="SimSun"/>
          <w:lang w:eastAsia="zh-CN"/>
        </w:rPr>
        <w:t>thanks to lower number of resonators and simplified process steps.</w:t>
      </w:r>
    </w:p>
    <w:p w14:paraId="7414D93D" w14:textId="508A96EB" w:rsidR="00AB3E7E" w:rsidRDefault="00AB3E7E" w:rsidP="00AB3E7E">
      <w:pPr>
        <w:spacing w:after="0"/>
        <w:rPr>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6FCC877D" w14:textId="77777777" w:rsidR="00C4079B" w:rsidRPr="00AB3E7E" w:rsidRDefault="00C4079B" w:rsidP="00AB3E7E">
      <w:pPr>
        <w:spacing w:after="0"/>
        <w:rPr>
          <w:rFonts w:eastAsia="SimSun"/>
          <w:lang w:eastAsia="zh-CN"/>
        </w:rPr>
      </w:pPr>
    </w:p>
    <w:p w14:paraId="5EDF00EE" w14:textId="77777777" w:rsidR="00AB3E7E" w:rsidRPr="00AB3E7E" w:rsidRDefault="00AB3E7E" w:rsidP="00425D85">
      <w:pPr>
        <w:pStyle w:val="TH"/>
        <w:rPr>
          <w:lang w:val="en-US"/>
        </w:rPr>
      </w:pPr>
      <w:r w:rsidRPr="00AB3E7E">
        <w:rPr>
          <w:lang w:val="en-US"/>
        </w:rPr>
        <w:lastRenderedPageBreak/>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DE181E">
        <w:trPr>
          <w:trHeight w:val="70"/>
          <w:jc w:val="center"/>
        </w:trPr>
        <w:tc>
          <w:tcPr>
            <w:tcW w:w="1891" w:type="dxa"/>
          </w:tcPr>
          <w:p w14:paraId="2C338966" w14:textId="77777777" w:rsidR="00AB3E7E" w:rsidRPr="000E142B" w:rsidRDefault="00AB3E7E" w:rsidP="00425D85">
            <w:pPr>
              <w:pStyle w:val="TAH"/>
              <w:rPr>
                <w:lang w:eastAsia="zh-CN"/>
              </w:rPr>
            </w:pPr>
            <w:r w:rsidRPr="00AB3E7E">
              <w:rPr>
                <w:lang w:eastAsia="zh-CN"/>
              </w:rPr>
              <w:t>Band definitions</w:t>
            </w:r>
          </w:p>
          <w:p w14:paraId="502AC6DA" w14:textId="77777777" w:rsidR="00AB3E7E" w:rsidRPr="000E142B" w:rsidRDefault="00AB3E7E" w:rsidP="00425D85">
            <w:pPr>
              <w:pStyle w:val="TAH"/>
              <w:rPr>
                <w:lang w:eastAsia="zh-CN"/>
              </w:rPr>
            </w:pPr>
            <w:r w:rsidRPr="00AB3E7E">
              <w:rPr>
                <w:lang w:eastAsia="zh-CN"/>
              </w:rPr>
              <w:t>Frequency range</w:t>
            </w:r>
          </w:p>
        </w:tc>
        <w:tc>
          <w:tcPr>
            <w:tcW w:w="1701" w:type="dxa"/>
          </w:tcPr>
          <w:p w14:paraId="141B66E6" w14:textId="77777777" w:rsidR="00AB3E7E" w:rsidRPr="000E142B" w:rsidRDefault="00AB3E7E" w:rsidP="00425D85">
            <w:pPr>
              <w:pStyle w:val="TAH"/>
              <w:rPr>
                <w:lang w:eastAsia="zh-CN"/>
              </w:rPr>
            </w:pPr>
            <w:r w:rsidRPr="00AB3E7E">
              <w:rPr>
                <w:lang w:eastAsia="zh-CN"/>
              </w:rPr>
              <w:t>Duplexer</w:t>
            </w:r>
          </w:p>
          <w:p w14:paraId="7A4746E4" w14:textId="77777777" w:rsidR="00AB3E7E" w:rsidRPr="000E142B" w:rsidRDefault="00AB3E7E" w:rsidP="00425D85">
            <w:pPr>
              <w:pStyle w:val="TAH"/>
              <w:rPr>
                <w:lang w:eastAsia="zh-CN"/>
              </w:rPr>
            </w:pPr>
            <w:r w:rsidRPr="00AB3E7E">
              <w:rPr>
                <w:lang w:eastAsia="zh-CN"/>
              </w:rPr>
              <w:t>arrangement</w:t>
            </w:r>
          </w:p>
        </w:tc>
        <w:tc>
          <w:tcPr>
            <w:tcW w:w="2155" w:type="dxa"/>
          </w:tcPr>
          <w:p w14:paraId="1B7781A8" w14:textId="77777777" w:rsidR="00AB3E7E" w:rsidRPr="000E142B" w:rsidRDefault="00AB3E7E" w:rsidP="00425D85">
            <w:pPr>
              <w:pStyle w:val="TAH"/>
              <w:rPr>
                <w:lang w:eastAsia="zh-CN"/>
              </w:rPr>
            </w:pPr>
            <w:r w:rsidRPr="00AB3E7E">
              <w:rPr>
                <w:lang w:eastAsia="zh-CN"/>
              </w:rPr>
              <w:t>Pro</w:t>
            </w:r>
          </w:p>
        </w:tc>
        <w:tc>
          <w:tcPr>
            <w:tcW w:w="2984" w:type="dxa"/>
          </w:tcPr>
          <w:p w14:paraId="52B5C200" w14:textId="77777777" w:rsidR="00AB3E7E" w:rsidRPr="000E142B" w:rsidRDefault="00AB3E7E" w:rsidP="00425D85">
            <w:pPr>
              <w:pStyle w:val="TAH"/>
              <w:rPr>
                <w:lang w:eastAsia="zh-CN"/>
              </w:rPr>
            </w:pPr>
            <w:r w:rsidRPr="00AB3E7E">
              <w:rPr>
                <w:lang w:eastAsia="zh-CN"/>
              </w:rPr>
              <w:t>Con</w:t>
            </w:r>
          </w:p>
        </w:tc>
        <w:tc>
          <w:tcPr>
            <w:tcW w:w="1917" w:type="dxa"/>
          </w:tcPr>
          <w:p w14:paraId="21E06E24" w14:textId="77777777" w:rsidR="00AB3E7E" w:rsidRPr="000E142B" w:rsidRDefault="00AB3E7E" w:rsidP="00425D85">
            <w:pPr>
              <w:pStyle w:val="TAH"/>
              <w:rPr>
                <w:lang w:eastAsia="zh-CN"/>
              </w:rPr>
            </w:pPr>
            <w:r w:rsidRPr="00AB3E7E">
              <w:rPr>
                <w:lang w:eastAsia="zh-CN"/>
              </w:rPr>
              <w:t>Cost/size vs n71</w:t>
            </w:r>
          </w:p>
        </w:tc>
      </w:tr>
      <w:tr w:rsidR="00AB3E7E" w:rsidRPr="00AB3E7E" w14:paraId="17D2F8CC" w14:textId="77777777" w:rsidTr="00DE181E">
        <w:trPr>
          <w:jc w:val="center"/>
        </w:trPr>
        <w:tc>
          <w:tcPr>
            <w:tcW w:w="1891" w:type="dxa"/>
            <w:vMerge w:val="restart"/>
          </w:tcPr>
          <w:p w14:paraId="7FD04B4D" w14:textId="77777777" w:rsidR="00AB3E7E" w:rsidRPr="00AB3E7E" w:rsidRDefault="00AB3E7E" w:rsidP="00425D85">
            <w:pPr>
              <w:pStyle w:val="TAC"/>
              <w:rPr>
                <w:lang w:eastAsia="zh-CN"/>
              </w:rPr>
            </w:pPr>
            <w:r w:rsidRPr="00AB3E7E">
              <w:rPr>
                <w:lang w:eastAsia="zh-CN"/>
              </w:rPr>
              <w:t>B2</w:t>
            </w:r>
          </w:p>
          <w:p w14:paraId="74E5CDF8" w14:textId="77777777" w:rsidR="00AB3E7E" w:rsidRPr="00AB3E7E" w:rsidRDefault="00AB3E7E" w:rsidP="00425D85">
            <w:pPr>
              <w:pStyle w:val="TAC"/>
              <w:rPr>
                <w:lang w:eastAsia="zh-CN"/>
              </w:rPr>
            </w:pPr>
            <w:r w:rsidRPr="00AB3E7E">
              <w:rPr>
                <w:lang w:eastAsia="zh-CN"/>
              </w:rPr>
              <w:t>UL: 663 - 703 MHz</w:t>
            </w:r>
          </w:p>
          <w:p w14:paraId="2F1B8CD2" w14:textId="77777777" w:rsidR="00AB3E7E" w:rsidRPr="00AB3E7E" w:rsidRDefault="00AB3E7E" w:rsidP="00425D85">
            <w:pPr>
              <w:pStyle w:val="TAC"/>
              <w:rPr>
                <w:lang w:eastAsia="zh-CN"/>
              </w:rPr>
            </w:pPr>
            <w:r w:rsidRPr="00AB3E7E">
              <w:rPr>
                <w:lang w:eastAsia="zh-CN"/>
              </w:rPr>
              <w:t>DL: 617 - 657 MHz</w:t>
            </w:r>
          </w:p>
          <w:p w14:paraId="4EF61327" w14:textId="77777777" w:rsidR="00AB3E7E" w:rsidRPr="00AB3E7E" w:rsidRDefault="00AB3E7E" w:rsidP="00425D85">
            <w:pPr>
              <w:pStyle w:val="TAC"/>
              <w:rPr>
                <w:lang w:eastAsia="zh-CN"/>
              </w:rPr>
            </w:pPr>
            <w:r w:rsidRPr="00AB3E7E">
              <w:rPr>
                <w:lang w:eastAsia="zh-CN"/>
              </w:rPr>
              <w:t xml:space="preserve">Duplex Distance: </w:t>
            </w:r>
          </w:p>
          <w:p w14:paraId="5149A837" w14:textId="77777777" w:rsidR="00AB3E7E" w:rsidRPr="00AB3E7E" w:rsidRDefault="00AB3E7E" w:rsidP="00425D85">
            <w:pPr>
              <w:pStyle w:val="TAC"/>
              <w:rPr>
                <w:lang w:eastAsia="zh-CN"/>
              </w:rPr>
            </w:pPr>
            <w:r w:rsidRPr="00AB3E7E">
              <w:rPr>
                <w:lang w:eastAsia="zh-CN"/>
              </w:rPr>
              <w:t>46 MHz</w:t>
            </w:r>
          </w:p>
        </w:tc>
        <w:tc>
          <w:tcPr>
            <w:tcW w:w="1701" w:type="dxa"/>
          </w:tcPr>
          <w:p w14:paraId="11C73926" w14:textId="77777777" w:rsidR="00AB3E7E" w:rsidRPr="00AB3E7E" w:rsidRDefault="00AB3E7E" w:rsidP="00425D85">
            <w:pPr>
              <w:pStyle w:val="TAC"/>
              <w:rPr>
                <w:lang w:eastAsia="zh-CN"/>
              </w:rPr>
            </w:pPr>
            <w:r w:rsidRPr="00AB3E7E">
              <w:rPr>
                <w:lang w:eastAsia="zh-CN"/>
              </w:rPr>
              <w:t>Full 40 MHz B2F</w:t>
            </w:r>
          </w:p>
        </w:tc>
        <w:tc>
          <w:tcPr>
            <w:tcW w:w="2155" w:type="dxa"/>
          </w:tcPr>
          <w:p w14:paraId="22E82140" w14:textId="77777777" w:rsidR="00AB3E7E" w:rsidRPr="00AB3E7E" w:rsidRDefault="00AB3E7E" w:rsidP="00425D85">
            <w:pPr>
              <w:pStyle w:val="TAC"/>
              <w:rPr>
                <w:lang w:eastAsia="zh-CN"/>
              </w:rPr>
            </w:pPr>
            <w:r w:rsidRPr="00AB3E7E">
              <w:rPr>
                <w:lang w:eastAsia="zh-CN"/>
              </w:rPr>
              <w:t>Reusable for n71</w:t>
            </w:r>
          </w:p>
        </w:tc>
        <w:tc>
          <w:tcPr>
            <w:tcW w:w="2984" w:type="dxa"/>
          </w:tcPr>
          <w:p w14:paraId="3E5061CD" w14:textId="77777777" w:rsidR="00AB3E7E" w:rsidRPr="00AB3E7E" w:rsidRDefault="00AB3E7E" w:rsidP="00425D85">
            <w:pPr>
              <w:pStyle w:val="TAC"/>
              <w:rPr>
                <w:lang w:eastAsia="zh-CN"/>
              </w:rPr>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rsidP="00425D85">
            <w:pPr>
              <w:pStyle w:val="TAC"/>
              <w:rPr>
                <w:lang w:eastAsia="zh-CN"/>
              </w:rPr>
            </w:pPr>
            <w:r w:rsidRPr="00AB3E7E">
              <w:rPr>
                <w:lang w:eastAsia="zh-CN"/>
              </w:rPr>
              <w:t>&gt;1.5x if reused for n71but</w:t>
            </w:r>
          </w:p>
          <w:p w14:paraId="154F21DE" w14:textId="77777777" w:rsidR="00AB3E7E" w:rsidRPr="00AB3E7E" w:rsidRDefault="00AB3E7E" w:rsidP="00425D85">
            <w:pPr>
              <w:pStyle w:val="TAC"/>
              <w:rPr>
                <w:lang w:eastAsia="zh-CN"/>
              </w:rPr>
            </w:pPr>
            <w:r w:rsidRPr="00AB3E7E">
              <w:rPr>
                <w:lang w:eastAsia="zh-CN"/>
              </w:rPr>
              <w:t>probably not feasible</w:t>
            </w:r>
          </w:p>
        </w:tc>
      </w:tr>
      <w:tr w:rsidR="00AB3E7E" w:rsidRPr="00AB3E7E" w14:paraId="75E62235" w14:textId="77777777" w:rsidTr="00606CF4">
        <w:trPr>
          <w:trHeight w:val="801"/>
          <w:jc w:val="center"/>
        </w:trPr>
        <w:tc>
          <w:tcPr>
            <w:tcW w:w="1891" w:type="dxa"/>
            <w:vMerge/>
          </w:tcPr>
          <w:p w14:paraId="139F77F7" w14:textId="77777777" w:rsidR="00AB3E7E" w:rsidRPr="00AB3E7E" w:rsidRDefault="00AB3E7E" w:rsidP="00425D85">
            <w:pPr>
              <w:pStyle w:val="TAC"/>
              <w:rPr>
                <w:lang w:eastAsia="zh-CN"/>
              </w:rPr>
            </w:pPr>
          </w:p>
        </w:tc>
        <w:tc>
          <w:tcPr>
            <w:tcW w:w="1701" w:type="dxa"/>
          </w:tcPr>
          <w:p w14:paraId="67C9E7A4" w14:textId="77777777" w:rsidR="00AB3E7E" w:rsidRPr="00AB3E7E" w:rsidRDefault="00AB3E7E" w:rsidP="00425D85">
            <w:pPr>
              <w:pStyle w:val="TAC"/>
              <w:rPr>
                <w:lang w:eastAsia="zh-CN"/>
              </w:rPr>
            </w:pPr>
            <w:r w:rsidRPr="00AB3E7E">
              <w:rPr>
                <w:lang w:eastAsia="zh-CN"/>
              </w:rPr>
              <w:t>Dual 35 MHz*</w:t>
            </w:r>
          </w:p>
          <w:p w14:paraId="47C85F29" w14:textId="0A449022" w:rsidR="00AB3E7E" w:rsidRPr="00AB3E7E" w:rsidRDefault="00AB3E7E" w:rsidP="00425D85">
            <w:pPr>
              <w:pStyle w:val="TAC"/>
              <w:rPr>
                <w:lang w:eastAsia="zh-CN"/>
              </w:rPr>
            </w:pPr>
            <w:r w:rsidRPr="00AB3E7E">
              <w:rPr>
                <w:lang w:eastAsia="zh-CN"/>
              </w:rPr>
              <w:t>n71F-B2</w:t>
            </w:r>
            <w:r w:rsidR="00000767">
              <w:rPr>
                <w:lang w:eastAsia="zh-CN"/>
              </w:rPr>
              <w:t>a</w:t>
            </w:r>
            <w:r w:rsidRPr="00AB3E7E">
              <w:rPr>
                <w:lang w:eastAsia="zh-CN"/>
              </w:rPr>
              <w:t>35/B2B35</w:t>
            </w:r>
          </w:p>
        </w:tc>
        <w:tc>
          <w:tcPr>
            <w:tcW w:w="2155" w:type="dxa"/>
          </w:tcPr>
          <w:p w14:paraId="6CF786E7"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6EFF320B" w14:textId="77777777" w:rsidR="00AB3E7E" w:rsidRPr="00AB3E7E" w:rsidRDefault="00AB3E7E" w:rsidP="00425D85">
            <w:pPr>
              <w:pStyle w:val="TAC"/>
              <w:rPr>
                <w:lang w:eastAsia="zh-CN"/>
              </w:rPr>
            </w:pPr>
            <w:r w:rsidRPr="00AB3E7E">
              <w:rPr>
                <w:lang w:eastAsia="zh-CN"/>
              </w:rPr>
              <w:t>Double the size and cost of n71</w:t>
            </w:r>
          </w:p>
        </w:tc>
        <w:tc>
          <w:tcPr>
            <w:tcW w:w="1917" w:type="dxa"/>
          </w:tcPr>
          <w:p w14:paraId="4F2FC003" w14:textId="77777777" w:rsidR="00AB3E7E" w:rsidRPr="00AB3E7E" w:rsidRDefault="00AB3E7E" w:rsidP="00425D85">
            <w:pPr>
              <w:pStyle w:val="TAC"/>
              <w:rPr>
                <w:lang w:eastAsia="zh-CN"/>
              </w:rPr>
            </w:pPr>
            <w:r w:rsidRPr="00AB3E7E">
              <w:rPr>
                <w:lang w:eastAsia="zh-CN"/>
              </w:rPr>
              <w:t>~2x</w:t>
            </w:r>
          </w:p>
        </w:tc>
      </w:tr>
      <w:tr w:rsidR="00AB3E7E" w:rsidRPr="00AB3E7E" w14:paraId="6EFD0AE7" w14:textId="77777777" w:rsidTr="00DE181E">
        <w:trPr>
          <w:jc w:val="center"/>
        </w:trPr>
        <w:tc>
          <w:tcPr>
            <w:tcW w:w="1891" w:type="dxa"/>
            <w:vMerge/>
          </w:tcPr>
          <w:p w14:paraId="18BB3368" w14:textId="77777777" w:rsidR="00AB3E7E" w:rsidRPr="00AB3E7E" w:rsidRDefault="00AB3E7E" w:rsidP="00425D85">
            <w:pPr>
              <w:pStyle w:val="TAC"/>
              <w:rPr>
                <w:lang w:eastAsia="zh-CN"/>
              </w:rPr>
            </w:pPr>
          </w:p>
        </w:tc>
        <w:tc>
          <w:tcPr>
            <w:tcW w:w="1701" w:type="dxa"/>
          </w:tcPr>
          <w:p w14:paraId="60AFE2D6" w14:textId="77777777" w:rsidR="00AB3E7E" w:rsidRPr="00606CF4" w:rsidRDefault="00AB3E7E" w:rsidP="00425D85">
            <w:pPr>
              <w:pStyle w:val="TAC"/>
              <w:rPr>
                <w:lang w:eastAsia="zh-CN"/>
              </w:rPr>
            </w:pPr>
            <w:r w:rsidRPr="00606CF4">
              <w:rPr>
                <w:lang w:eastAsia="zh-CN"/>
              </w:rPr>
              <w:t>Dual 35+25 MHz*</w:t>
            </w:r>
          </w:p>
          <w:p w14:paraId="569E2593" w14:textId="035A1D1B" w:rsidR="00AB3E7E" w:rsidRPr="00AB3E7E" w:rsidRDefault="00AB3E7E" w:rsidP="00425D85">
            <w:pPr>
              <w:pStyle w:val="TAC"/>
              <w:rPr>
                <w:lang w:eastAsia="zh-CN"/>
              </w:rPr>
            </w:pPr>
            <w:r w:rsidRPr="00606CF4">
              <w:rPr>
                <w:lang w:eastAsia="zh-CN"/>
              </w:rPr>
              <w:t>n71F-B2</w:t>
            </w:r>
            <w:r w:rsidR="00000767" w:rsidRPr="00606CF4">
              <w:rPr>
                <w:lang w:eastAsia="zh-CN"/>
              </w:rPr>
              <w:t>a</w:t>
            </w:r>
            <w:r w:rsidRPr="00606CF4">
              <w:rPr>
                <w:lang w:eastAsia="zh-CN"/>
              </w:rPr>
              <w:t>35/B2B25</w:t>
            </w:r>
          </w:p>
        </w:tc>
        <w:tc>
          <w:tcPr>
            <w:tcW w:w="2155" w:type="dxa"/>
          </w:tcPr>
          <w:p w14:paraId="0C145F95" w14:textId="77777777" w:rsidR="00AB3E7E" w:rsidRPr="00AB3E7E" w:rsidRDefault="00AB3E7E" w:rsidP="00425D85">
            <w:pPr>
              <w:pStyle w:val="TAC"/>
              <w:rPr>
                <w:lang w:eastAsia="zh-CN"/>
              </w:rPr>
            </w:pPr>
            <w:r w:rsidRPr="00AB3E7E">
              <w:rPr>
                <w:lang w:eastAsia="zh-CN"/>
              </w:rPr>
              <w:t>Reusable for n71 without performance compromises</w:t>
            </w:r>
          </w:p>
        </w:tc>
        <w:tc>
          <w:tcPr>
            <w:tcW w:w="2984" w:type="dxa"/>
          </w:tcPr>
          <w:p w14:paraId="04A38F2E" w14:textId="77777777" w:rsidR="00AB3E7E" w:rsidRPr="00AB3E7E" w:rsidRDefault="00AB3E7E" w:rsidP="00425D85">
            <w:pPr>
              <w:pStyle w:val="TAC"/>
              <w:rPr>
                <w:lang w:eastAsia="zh-CN"/>
              </w:rPr>
            </w:pPr>
            <w:r w:rsidRPr="00AB3E7E">
              <w:rPr>
                <w:lang w:eastAsia="zh-CN"/>
              </w:rPr>
              <w:t>Reduced channel bandwidth support in the upper 25 MHz</w:t>
            </w:r>
          </w:p>
        </w:tc>
        <w:tc>
          <w:tcPr>
            <w:tcW w:w="1917" w:type="dxa"/>
          </w:tcPr>
          <w:p w14:paraId="11B88618" w14:textId="77777777" w:rsidR="00AB3E7E" w:rsidRPr="00AB3E7E" w:rsidRDefault="00AB3E7E" w:rsidP="00425D85">
            <w:pPr>
              <w:pStyle w:val="TAC"/>
              <w:rPr>
                <w:lang w:eastAsia="zh-CN"/>
              </w:rPr>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1347EBBE" w14:textId="77777777" w:rsidR="00AB3E7E" w:rsidRPr="00AA78C5" w:rsidRDefault="00AB3E7E" w:rsidP="00AB3E7E">
      <w:pPr>
        <w:keepNext/>
        <w:keepLines/>
        <w:spacing w:before="120"/>
        <w:ind w:left="1701" w:hanging="1701"/>
        <w:outlineLvl w:val="4"/>
        <w:rPr>
          <w:rFonts w:ascii="Arial" w:hAnsi="Arial"/>
          <w:sz w:val="24"/>
        </w:rPr>
      </w:pPr>
      <w:r w:rsidRPr="00AA78C5">
        <w:rPr>
          <w:rFonts w:ascii="Arial" w:hAnsi="Arial"/>
          <w:sz w:val="24"/>
        </w:rPr>
        <w:t>6.4.2.4</w:t>
      </w:r>
      <w:r w:rsidRPr="00AA78C5">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3DD95087" w:rsidR="00AB3E7E" w:rsidRPr="00AA78C5" w:rsidRDefault="00AB3E7E" w:rsidP="00AA78C5">
      <w:pPr>
        <w:pStyle w:val="ListParagraph"/>
        <w:numPr>
          <w:ilvl w:val="0"/>
          <w:numId w:val="12"/>
        </w:numPr>
        <w:overflowPunct w:val="0"/>
        <w:autoSpaceDE w:val="0"/>
        <w:autoSpaceDN w:val="0"/>
        <w:adjustRightInd w:val="0"/>
        <w:textAlignment w:val="baseline"/>
        <w:rPr>
          <w:rFonts w:eastAsia="SimSun"/>
        </w:rPr>
      </w:pPr>
      <w:r w:rsidRPr="00AA78C5">
        <w:rPr>
          <w:rFonts w:eastAsia="SimSun"/>
        </w:rPr>
        <w:t>This duplexer implementation supports 663-703 MHz for TX and 617-657 MHz for RX. Since the duplex gap is just 6 MHz, severe REFSENS issues are expected. It is practically not feasible.</w:t>
      </w:r>
    </w:p>
    <w:p w14:paraId="11110B0A" w14:textId="1B2D4266" w:rsidR="00AB3E7E" w:rsidRPr="00AB3E7E" w:rsidRDefault="00AB3E7E" w:rsidP="00AB3E7E">
      <w:r w:rsidRPr="00AB3E7E">
        <w:t>Dual duplexer with lower duplexer identical to n71</w:t>
      </w:r>
      <w:r w:rsidR="008B4DBC">
        <w:t>:</w:t>
      </w:r>
    </w:p>
    <w:p w14:paraId="55E12DD6" w14:textId="576F5076" w:rsidR="00AB3E7E" w:rsidRPr="00AB3E7E" w:rsidRDefault="00AB3E7E" w:rsidP="00AA78C5">
      <w:pPr>
        <w:pStyle w:val="ListParagraph"/>
        <w:numPr>
          <w:ilvl w:val="0"/>
          <w:numId w:val="12"/>
        </w:numPr>
        <w:overflowPunct w:val="0"/>
        <w:autoSpaceDE w:val="0"/>
        <w:autoSpaceDN w:val="0"/>
        <w:adjustRightInd w:val="0"/>
        <w:textAlignment w:val="baseline"/>
      </w:pPr>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264DDE53" w14:textId="77777777" w:rsidR="00050F85" w:rsidRPr="00AA78C5" w:rsidRDefault="00050F85" w:rsidP="00AA78C5">
      <w:pPr>
        <w:pStyle w:val="Heading3"/>
      </w:pPr>
      <w:bookmarkStart w:id="53" w:name="_Toc81297426"/>
      <w:r w:rsidRPr="00AA78C5">
        <w:t>6.4.3</w:t>
      </w:r>
      <w:r w:rsidRPr="00AA78C5">
        <w:tab/>
        <w:t>Option B2a</w:t>
      </w:r>
      <w:bookmarkEnd w:id="53"/>
    </w:p>
    <w:p w14:paraId="1456CDAD" w14:textId="77777777" w:rsidR="00050F85" w:rsidRPr="00050F85" w:rsidRDefault="00050F85" w:rsidP="00AA78C5">
      <w:pPr>
        <w:pStyle w:val="Heading4"/>
      </w:pPr>
      <w:bookmarkStart w:id="54" w:name="_Toc81297427"/>
      <w:r w:rsidRPr="00050F85">
        <w:t>6.4.3.1</w:t>
      </w:r>
      <w:r w:rsidRPr="00050F85">
        <w:tab/>
        <w:t>General</w:t>
      </w:r>
      <w:bookmarkEnd w:id="54"/>
    </w:p>
    <w:p w14:paraId="611D302D" w14:textId="4E8DCBF3"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w:t>
      </w:r>
      <w:r w:rsidR="00085CB0" w:rsidRPr="00085CB0">
        <w:rPr>
          <w:szCs w:val="24"/>
        </w:rPr>
        <w:t>Specifying a new dual duplexer solution, which accommodates a device that supports the extension of the 600</w:t>
      </w:r>
      <w:r w:rsidR="00EC1220">
        <w:rPr>
          <w:szCs w:val="24"/>
        </w:rPr>
        <w:t xml:space="preserve"> </w:t>
      </w:r>
      <w:r w:rsidR="00085CB0" w:rsidRPr="00085CB0">
        <w:rPr>
          <w:szCs w:val="24"/>
        </w:rPr>
        <w:t>MHz band and the existing band n71, which is already specified allowing at least a dual duplexer architecture, may introduce implementation challenges.</w:t>
      </w:r>
      <w:r w:rsidRPr="00050F85">
        <w:rPr>
          <w:szCs w:val="24"/>
        </w:rPr>
        <w:t xml:space="preserve"> A new dual duplexer band or any other band that extends beyond the current </w:t>
      </w:r>
      <w:r w:rsidR="007C7ADE">
        <w:rPr>
          <w:szCs w:val="24"/>
        </w:rPr>
        <w:t xml:space="preserve">600 </w:t>
      </w:r>
      <w:r w:rsidRPr="00050F85">
        <w:rPr>
          <w:szCs w:val="24"/>
        </w:rPr>
        <w:t xml:space="preserve">MHz band definitions would require new UE designs. To enable existing UE’s already on the market, the APT band plan would need to include the existing band 71/n71 band definition and its requirements. </w:t>
      </w:r>
    </w:p>
    <w:p w14:paraId="37CE0F61" w14:textId="77777777" w:rsidR="00050F85" w:rsidRPr="00050F85" w:rsidRDefault="00050F85" w:rsidP="00050F85">
      <w:pPr>
        <w:spacing w:after="0"/>
        <w:rPr>
          <w:szCs w:val="24"/>
        </w:rPr>
      </w:pPr>
    </w:p>
    <w:p w14:paraId="7730DEB1" w14:textId="145FE86A" w:rsidR="00050F85" w:rsidRPr="00050F85" w:rsidRDefault="00050F85" w:rsidP="00050F85">
      <w:pPr>
        <w:spacing w:after="0"/>
        <w:rPr>
          <w:szCs w:val="24"/>
        </w:rPr>
      </w:pPr>
      <w:r w:rsidRPr="00050F85">
        <w:rPr>
          <w:szCs w:val="24"/>
        </w:rPr>
        <w:t>One option illustrated below is to use band 71/n71 as is, covering the frequency range 663-698</w:t>
      </w:r>
      <w:r w:rsidR="00EC1220">
        <w:rPr>
          <w:szCs w:val="24"/>
        </w:rPr>
        <w:t xml:space="preserve"> </w:t>
      </w:r>
      <w:r w:rsidRPr="00050F85">
        <w:rPr>
          <w:szCs w:val="24"/>
        </w:rPr>
        <w:t>MHz for UL and 617-652</w:t>
      </w:r>
      <w:r w:rsidR="00EC1220">
        <w:rPr>
          <w:szCs w:val="24"/>
        </w:rPr>
        <w:t xml:space="preserve"> </w:t>
      </w:r>
      <w:r w:rsidRPr="00050F85">
        <w:rPr>
          <w:szCs w:val="24"/>
        </w:rPr>
        <w:t>MHz for DL in the APT region, and specify a new band covering at least the additional 2</w:t>
      </w:r>
      <w:r w:rsidR="00EC1220">
        <w:rPr>
          <w:szCs w:val="24"/>
        </w:rPr>
        <w:t xml:space="preserve"> </w:t>
      </w:r>
      <w:r w:rsidRPr="00050F85">
        <w:rPr>
          <w:szCs w:val="24"/>
        </w:rPr>
        <w:t>x 5</w:t>
      </w:r>
      <w:r w:rsidR="00EC1220">
        <w:rPr>
          <w:szCs w:val="24"/>
        </w:rPr>
        <w:t xml:space="preserve"> </w:t>
      </w:r>
      <w:r w:rsidRPr="00050F85">
        <w:rPr>
          <w:szCs w:val="24"/>
        </w:rPr>
        <w:t xml:space="preserve">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050F85">
      <w:pPr>
        <w:spacing w:after="0"/>
        <w:rPr>
          <w:szCs w:val="24"/>
        </w:rPr>
      </w:pPr>
      <w:r w:rsidRPr="00050F85">
        <w:rPr>
          <w:noProof/>
          <w:color w:val="FF0000"/>
          <w:szCs w:val="24"/>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050F85">
      <w:pPr>
        <w:keepLines/>
        <w:spacing w:after="240"/>
        <w:jc w:val="center"/>
        <w:rPr>
          <w:rFonts w:ascii="Arial" w:hAnsi="Arial"/>
          <w:b/>
          <w:szCs w:val="24"/>
        </w:rPr>
      </w:pPr>
      <w:r w:rsidRPr="00050F85">
        <w:rPr>
          <w:rFonts w:ascii="Arial" w:hAnsi="Arial"/>
          <w:b/>
          <w:szCs w:val="24"/>
        </w:rPr>
        <w:t>Figure 6.4.3.1-1: Band plan proposal for Option B2a</w:t>
      </w:r>
    </w:p>
    <w:p w14:paraId="2A5C4A5A" w14:textId="30D614CD"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w:t>
      </w:r>
      <w:proofErr w:type="spellStart"/>
      <w:r w:rsidRPr="00606CF4">
        <w:rPr>
          <w:szCs w:val="24"/>
        </w:rPr>
        <w:t>n</w:t>
      </w:r>
      <w:r w:rsidR="001F2E2A" w:rsidRPr="00606CF4">
        <w:rPr>
          <w:szCs w:val="24"/>
        </w:rPr>
        <w:t>X</w:t>
      </w:r>
      <w:proofErr w:type="spellEnd"/>
      <w:r w:rsidRPr="00050F85">
        <w:rPr>
          <w:szCs w:val="24"/>
        </w:rPr>
        <w:t xml:space="preserve">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050F85">
      <w:pPr>
        <w:keepNext/>
        <w:keepLines/>
        <w:spacing w:before="60" w:after="0"/>
        <w:jc w:val="center"/>
        <w:rPr>
          <w:rFonts w:ascii="Arial" w:hAnsi="Arial"/>
          <w:b/>
          <w:szCs w:val="24"/>
          <w:lang w:val="en-US"/>
        </w:rPr>
      </w:pPr>
      <w:r w:rsidRPr="00050F85">
        <w:rPr>
          <w:rFonts w:ascii="Arial" w:hAnsi="Arial"/>
          <w:b/>
          <w:szCs w:val="24"/>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proofErr w:type="spellStart"/>
            <w:r w:rsidRPr="00050F85">
              <w:rPr>
                <w:rFonts w:ascii="Arial" w:hAnsi="Arial"/>
                <w:b/>
                <w:sz w:val="18"/>
                <w:szCs w:val="24"/>
                <w:lang w:val="en-US"/>
              </w:rPr>
              <w:t>F</w:t>
            </w:r>
            <w:r w:rsidRPr="00050F85">
              <w:rPr>
                <w:rFonts w:ascii="Arial" w:hAnsi="Arial"/>
                <w:b/>
                <w:sz w:val="18"/>
                <w:szCs w:val="24"/>
                <w:vertAlign w:val="subscript"/>
                <w:lang w:val="en-US"/>
              </w:rPr>
              <w:t>UL_low</w:t>
            </w:r>
            <w:proofErr w:type="spellEnd"/>
            <w:r w:rsidRPr="00050F85">
              <w:rPr>
                <w:rFonts w:ascii="Arial" w:hAnsi="Arial"/>
                <w:b/>
                <w:sz w:val="18"/>
                <w:szCs w:val="24"/>
                <w:vertAlign w:val="subscript"/>
                <w:lang w:val="en-US"/>
              </w:rPr>
              <w:t xml:space="preserve"> </w:t>
            </w:r>
            <w:r w:rsidRPr="00050F85">
              <w:rPr>
                <w:rFonts w:ascii="Arial" w:hAnsi="Arial"/>
                <w:b/>
                <w:sz w:val="18"/>
                <w:szCs w:val="24"/>
                <w:lang w:val="en-US"/>
              </w:rPr>
              <w:t xml:space="preserve">  </w:t>
            </w:r>
            <w:proofErr w:type="gramStart"/>
            <w:r w:rsidRPr="00050F85">
              <w:rPr>
                <w:rFonts w:ascii="Arial" w:hAnsi="Arial"/>
                <w:b/>
                <w:sz w:val="18"/>
                <w:szCs w:val="24"/>
                <w:lang w:val="en-US"/>
              </w:rPr>
              <w:t xml:space="preserve">–  </w:t>
            </w:r>
            <w:proofErr w:type="spellStart"/>
            <w:r w:rsidRPr="00050F85">
              <w:rPr>
                <w:rFonts w:ascii="Arial" w:hAnsi="Arial"/>
                <w:b/>
                <w:sz w:val="18"/>
                <w:szCs w:val="24"/>
                <w:lang w:val="en-US"/>
              </w:rPr>
              <w:t>F</w:t>
            </w:r>
            <w:r w:rsidRPr="00050F85">
              <w:rPr>
                <w:rFonts w:ascii="Arial" w:hAnsi="Arial"/>
                <w:b/>
                <w:sz w:val="18"/>
                <w:szCs w:val="24"/>
                <w:vertAlign w:val="subscript"/>
                <w:lang w:val="en-US"/>
              </w:rPr>
              <w:t>UL</w:t>
            </w:r>
            <w:proofErr w:type="gramEnd"/>
            <w:r w:rsidRPr="00050F85">
              <w:rPr>
                <w:rFonts w:ascii="Arial" w:hAnsi="Arial"/>
                <w:b/>
                <w:sz w:val="18"/>
                <w:szCs w:val="24"/>
                <w:vertAlign w:val="subscript"/>
                <w:lang w:val="en-US"/>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proofErr w:type="spellStart"/>
            <w:r w:rsidRPr="00050F85">
              <w:rPr>
                <w:rFonts w:ascii="Arial" w:hAnsi="Arial"/>
                <w:b/>
                <w:sz w:val="18"/>
                <w:szCs w:val="24"/>
                <w:lang w:val="en-US"/>
              </w:rPr>
              <w:t>F</w:t>
            </w:r>
            <w:r w:rsidRPr="00050F85">
              <w:rPr>
                <w:rFonts w:ascii="Arial" w:hAnsi="Arial"/>
                <w:b/>
                <w:sz w:val="18"/>
                <w:szCs w:val="24"/>
                <w:vertAlign w:val="subscript"/>
                <w:lang w:val="en-US"/>
              </w:rPr>
              <w:t>DL_low</w:t>
            </w:r>
            <w:proofErr w:type="spellEnd"/>
            <w:r w:rsidRPr="00050F85">
              <w:rPr>
                <w:rFonts w:ascii="Arial" w:hAnsi="Arial"/>
                <w:b/>
                <w:sz w:val="18"/>
                <w:szCs w:val="24"/>
                <w:lang w:val="en-US"/>
              </w:rPr>
              <w:t xml:space="preserve">   </w:t>
            </w:r>
            <w:proofErr w:type="gramStart"/>
            <w:r w:rsidRPr="00050F85">
              <w:rPr>
                <w:rFonts w:ascii="Arial" w:hAnsi="Arial"/>
                <w:b/>
                <w:sz w:val="18"/>
                <w:szCs w:val="24"/>
                <w:lang w:val="en-US"/>
              </w:rPr>
              <w:t xml:space="preserve">–  </w:t>
            </w:r>
            <w:proofErr w:type="spellStart"/>
            <w:r w:rsidRPr="00050F85">
              <w:rPr>
                <w:rFonts w:ascii="Arial" w:hAnsi="Arial"/>
                <w:b/>
                <w:sz w:val="18"/>
                <w:szCs w:val="24"/>
                <w:lang w:val="en-US"/>
              </w:rPr>
              <w:t>F</w:t>
            </w:r>
            <w:r w:rsidRPr="00050F85">
              <w:rPr>
                <w:rFonts w:ascii="Arial" w:hAnsi="Arial"/>
                <w:b/>
                <w:sz w:val="18"/>
                <w:szCs w:val="24"/>
                <w:vertAlign w:val="subscript"/>
                <w:lang w:val="en-US"/>
              </w:rPr>
              <w:t>DL</w:t>
            </w:r>
            <w:proofErr w:type="gramEnd"/>
            <w:r w:rsidRPr="00050F85">
              <w:rPr>
                <w:rFonts w:ascii="Arial" w:hAnsi="Arial"/>
                <w:b/>
                <w:sz w:val="18"/>
                <w:szCs w:val="24"/>
                <w:vertAlign w:val="subscript"/>
                <w:lang w:val="en-US"/>
              </w:rPr>
              <w:t>_high</w:t>
            </w:r>
            <w:proofErr w:type="spellEnd"/>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1FE8C90D" w:rsidR="00050F85" w:rsidRPr="00606CF4" w:rsidRDefault="00050F85" w:rsidP="00050F85">
            <w:pPr>
              <w:keepNext/>
              <w:keepLines/>
              <w:spacing w:after="0"/>
              <w:jc w:val="center"/>
              <w:rPr>
                <w:rFonts w:ascii="Arial" w:hAnsi="Arial"/>
                <w:sz w:val="18"/>
                <w:szCs w:val="24"/>
                <w:lang w:val="en-US"/>
              </w:rPr>
            </w:pPr>
            <w:proofErr w:type="spellStart"/>
            <w:r w:rsidRPr="00606CF4">
              <w:rPr>
                <w:rFonts w:ascii="Arial" w:hAnsi="Arial"/>
                <w:sz w:val="18"/>
                <w:szCs w:val="24"/>
                <w:lang w:val="en-US"/>
              </w:rPr>
              <w:t>n</w:t>
            </w:r>
            <w:r w:rsidR="00050822" w:rsidRPr="00606CF4">
              <w:rPr>
                <w:rFonts w:ascii="Arial" w:hAnsi="Arial"/>
                <w:sz w:val="18"/>
                <w:szCs w:val="24"/>
                <w:lang w:val="en-US"/>
              </w:rPr>
              <w:t>X</w:t>
            </w:r>
            <w:proofErr w:type="spellEnd"/>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606CF4" w:rsidRDefault="00050F85" w:rsidP="00050F85">
            <w:pPr>
              <w:keepNext/>
              <w:keepLines/>
              <w:spacing w:after="0"/>
              <w:jc w:val="center"/>
              <w:rPr>
                <w:rFonts w:ascii="Arial" w:hAnsi="Arial"/>
                <w:sz w:val="18"/>
                <w:szCs w:val="24"/>
                <w:lang w:val="en-US"/>
              </w:rPr>
            </w:pPr>
            <w:r w:rsidRPr="00606CF4">
              <w:rPr>
                <w:rFonts w:ascii="Arial" w:hAnsi="Arial"/>
                <w:sz w:val="18"/>
                <w:szCs w:val="24"/>
                <w:lang w:val="en-US"/>
              </w:rPr>
              <w:t>FDD</w:t>
            </w:r>
          </w:p>
        </w:tc>
      </w:tr>
      <w:tr w:rsidR="00050F85" w:rsidRPr="00050F85" w14:paraId="73BDAFA0" w14:textId="77777777" w:rsidTr="00DE181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00DEAB0B" w:rsidR="00050F85" w:rsidRPr="00606CF4" w:rsidRDefault="00050F85" w:rsidP="00050F85">
            <w:pPr>
              <w:keepNext/>
              <w:keepLines/>
              <w:spacing w:after="0"/>
              <w:ind w:left="851" w:hanging="851"/>
              <w:rPr>
                <w:rFonts w:ascii="Arial" w:hAnsi="Arial"/>
                <w:sz w:val="18"/>
                <w:szCs w:val="24"/>
                <w:lang w:val="en-US"/>
              </w:rPr>
            </w:pPr>
            <w:r w:rsidRPr="00606CF4">
              <w:rPr>
                <w:rFonts w:ascii="Arial" w:hAnsi="Arial"/>
                <w:sz w:val="18"/>
                <w:szCs w:val="24"/>
                <w:lang w:val="en-US"/>
              </w:rPr>
              <w:t>NOTE:</w:t>
            </w:r>
            <w:r w:rsidRPr="00606CF4">
              <w:rPr>
                <w:rFonts w:ascii="Arial" w:hAnsi="Arial"/>
                <w:sz w:val="18"/>
                <w:szCs w:val="24"/>
                <w:lang w:val="en-US"/>
              </w:rPr>
              <w:tab/>
              <w:t xml:space="preserve">UE that complies with the NR Band </w:t>
            </w:r>
            <w:proofErr w:type="spellStart"/>
            <w:r w:rsidRPr="00606CF4">
              <w:rPr>
                <w:rFonts w:ascii="Arial" w:hAnsi="Arial"/>
                <w:sz w:val="18"/>
                <w:szCs w:val="24"/>
                <w:lang w:val="en-US"/>
              </w:rPr>
              <w:t>n</w:t>
            </w:r>
            <w:r w:rsidR="00050822" w:rsidRPr="00606CF4">
              <w:rPr>
                <w:rFonts w:ascii="Arial" w:hAnsi="Arial"/>
                <w:sz w:val="18"/>
                <w:szCs w:val="24"/>
                <w:lang w:val="en-US"/>
              </w:rPr>
              <w:t>X</w:t>
            </w:r>
            <w:proofErr w:type="spellEnd"/>
            <w:r w:rsidRPr="00606CF4">
              <w:rPr>
                <w:rFonts w:ascii="Arial" w:hAnsi="Arial"/>
                <w:sz w:val="18"/>
                <w:szCs w:val="24"/>
                <w:lang w:val="en-US"/>
              </w:rPr>
              <w:t xml:space="preserve"> minimum requirements in </w:t>
            </w:r>
            <w:r w:rsidR="007C7ADE" w:rsidRPr="00606CF4">
              <w:rPr>
                <w:rFonts w:ascii="Arial" w:hAnsi="Arial"/>
                <w:sz w:val="18"/>
                <w:szCs w:val="24"/>
                <w:lang w:val="en-US"/>
              </w:rPr>
              <w:t xml:space="preserve">the present document </w:t>
            </w:r>
            <w:r w:rsidRPr="00606CF4">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AA78C5">
      <w:pPr>
        <w:pStyle w:val="Heading4"/>
      </w:pPr>
      <w:bookmarkStart w:id="55" w:name="_Toc81297428"/>
      <w:r w:rsidRPr="00050F85">
        <w:t>6.4.3.2</w:t>
      </w:r>
      <w:r w:rsidRPr="00050F85">
        <w:tab/>
        <w:t>Option B2a with Single Duplexer</w:t>
      </w:r>
      <w:bookmarkEnd w:id="55"/>
    </w:p>
    <w:p w14:paraId="1BA667BA" w14:textId="6A6002D9" w:rsidR="00050F85" w:rsidRPr="00050F85" w:rsidRDefault="00050F85" w:rsidP="00050F85">
      <w:pPr>
        <w:spacing w:after="0"/>
      </w:pPr>
      <w:r w:rsidRPr="00050F85">
        <w:t>Band 71 together with Option B2a span 663-703 MHz for TX and 617-657 MHz for RX. Since the duplex gap is just 6</w:t>
      </w:r>
      <w:r w:rsidR="001F2E2A">
        <w:t> </w:t>
      </w:r>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9547745"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544D80C" w14:textId="77777777" w:rsidR="00050F85" w:rsidRPr="00050F85" w:rsidRDefault="00050F85" w:rsidP="00050F85">
      <w:pPr>
        <w:spacing w:after="0"/>
      </w:pPr>
    </w:p>
    <w:p w14:paraId="2D21179B" w14:textId="50F8E62A" w:rsidR="00050F85" w:rsidRPr="00050F85" w:rsidRDefault="00050F85" w:rsidP="00050F85">
      <w:pPr>
        <w:spacing w:after="0"/>
      </w:pPr>
      <w:r w:rsidRPr="00050F85">
        <w:t xml:space="preserve">Due to the small duplex </w:t>
      </w:r>
      <w:proofErr w:type="gramStart"/>
      <w:r w:rsidRPr="00050F85">
        <w:t>gap</w:t>
      </w:r>
      <w:proofErr w:type="gramEnd"/>
      <w:r w:rsidRPr="00050F85">
        <w:t xml:space="preserve"> there will be an issue to protect the upper part of the RX band </w:t>
      </w:r>
      <w:proofErr w:type="spellStart"/>
      <w:r w:rsidRPr="00050F85">
        <w:t>with</w:t>
      </w:r>
      <w:proofErr w:type="spellEnd"/>
      <w:r w:rsidRPr="00050F85">
        <w:t xml:space="preserve"> -50dBm/MHz from the own TX, in case this is specified as a single band with Option B2. If the band is split into n71 and the additional frequency range as Option B2a, this issue still exists since the n71 Tx filter is not able to provide rejection to the upper 652–657 MHz portion of the downlink in the new band with only 6 MHz separation without, e.g., a relaxation of the protection requirement.</w:t>
      </w:r>
    </w:p>
    <w:p w14:paraId="600506DF" w14:textId="77777777" w:rsidR="006D3517" w:rsidRPr="006D3517" w:rsidRDefault="006D3517" w:rsidP="006D3517"/>
    <w:p w14:paraId="1844A7CB" w14:textId="77777777" w:rsidR="00A82D8C" w:rsidRDefault="00A82D8C" w:rsidP="00A82D8C">
      <w:pPr>
        <w:pStyle w:val="Heading1"/>
      </w:pPr>
      <w:bookmarkStart w:id="56" w:name="_Toc81297429"/>
      <w:r>
        <w:lastRenderedPageBreak/>
        <w:t>7</w:t>
      </w:r>
      <w:r w:rsidRPr="004D3578">
        <w:tab/>
      </w:r>
      <w:r w:rsidRPr="00D53881">
        <w:t>List of band specific issues for APT600 MHz frequency band</w:t>
      </w:r>
      <w:bookmarkEnd w:id="56"/>
    </w:p>
    <w:p w14:paraId="3AF56B8E" w14:textId="77777777" w:rsidR="00A82D8C" w:rsidRPr="00DE70C0" w:rsidRDefault="00A82D8C" w:rsidP="00425D85">
      <w:pPr>
        <w:pStyle w:val="Heading2"/>
      </w:pPr>
      <w:bookmarkStart w:id="57" w:name="_Toc81297430"/>
      <w:r w:rsidRPr="00DE70C0">
        <w:t>7.1</w:t>
      </w:r>
      <w:r w:rsidRPr="00DE70C0">
        <w:tab/>
        <w:t>General</w:t>
      </w:r>
      <w:bookmarkEnd w:id="57"/>
    </w:p>
    <w:p w14:paraId="742BF7A8" w14:textId="77777777" w:rsidR="00A82D8C" w:rsidRPr="00DE70C0" w:rsidRDefault="00A82D8C" w:rsidP="00A82D8C">
      <w:pPr>
        <w:rPr>
          <w:szCs w:val="22"/>
          <w:lang w:eastAsia="sv-SE"/>
        </w:rPr>
      </w:pPr>
      <w:r w:rsidRPr="00A90846">
        <w:t>T</w:t>
      </w:r>
      <w:r w:rsidRPr="00BC27EB">
        <w:t>he following general aspect is relevant for discu</w:t>
      </w:r>
      <w:r w:rsidRPr="0064316E">
        <w:t xml:space="preserve">ssing </w:t>
      </w:r>
      <w:r w:rsidRPr="00505364">
        <w:t xml:space="preserve">reuse of the Band n71 ecosystem: </w:t>
      </w:r>
      <w:r w:rsidRPr="00113AC1">
        <w:t>an</w:t>
      </w:r>
      <w:r w:rsidRPr="00EB72C4">
        <w:t xml:space="preserve"> operating band is designated a </w:t>
      </w:r>
      <w:r w:rsidRPr="00DE70C0">
        <w:t xml:space="preserve">band number, which is indicated as a frequency band indicator (FBI) by the network in the system information acquired by the UE attaching to a cell or as part of a handover procedure. The network can indicate more than one frequency band indicator in a serving cell, sometimes referred to as ‘multiple FBI’, thus allowing UEs supporting one of more frequency bands overlapping with the carrier frequency to attach to the said serving cell/carrier </w:t>
      </w:r>
      <w:proofErr w:type="gramStart"/>
      <w:r w:rsidRPr="00DE70C0">
        <w:t>as long as</w:t>
      </w:r>
      <w:proofErr w:type="gramEnd"/>
      <w:r w:rsidRPr="00DE70C0">
        <w:t xml:space="preserve"> the UE complies with the applicable requirements for the cell. The (overlapping) frequency bands are indicated in the IE </w:t>
      </w:r>
      <w:proofErr w:type="spellStart"/>
      <w:r w:rsidRPr="00DE70C0">
        <w:rPr>
          <w:i/>
        </w:rPr>
        <w:t>frequencyBandList</w:t>
      </w:r>
      <w:proofErr w:type="spellEnd"/>
      <w:r w:rsidRPr="00DE70C0">
        <w:rPr>
          <w:i/>
        </w:rPr>
        <w:t xml:space="preserve">, </w:t>
      </w:r>
      <w:r w:rsidRPr="00DE70C0">
        <w:rPr>
          <w:iCs/>
        </w:rPr>
        <w:t xml:space="preserve">a list </w:t>
      </w:r>
      <w:r w:rsidRPr="00DE70C0">
        <w:rPr>
          <w:szCs w:val="22"/>
          <w:lang w:eastAsia="sv-SE"/>
        </w:rPr>
        <w:t>containing frequency band(s) to which the carrier belongs, the UE applies the first listed band that it supports. Example: for APT 600 MHz, the frequency band indicators for both the APT band and n71 could be indicated in a cell depending on the band arrangement and the applicable regulatory requirements in the region.</w:t>
      </w:r>
    </w:p>
    <w:p w14:paraId="55C8D666" w14:textId="77777777" w:rsidR="00A82D8C" w:rsidRPr="00113AC1" w:rsidRDefault="00A82D8C" w:rsidP="00A82D8C">
      <w:pPr>
        <w:rPr>
          <w:lang w:val="en-US"/>
        </w:rPr>
      </w:pPr>
      <w:r w:rsidRPr="00DE70C0">
        <w:rPr>
          <w:lang w:val="en-US"/>
        </w:rPr>
        <w:t xml:space="preserve">Consideration of the antenna efficiency is also important </w:t>
      </w:r>
      <w:r w:rsidRPr="00425D85">
        <w:rPr>
          <w:lang w:val="en-US"/>
        </w:rPr>
        <w:t xml:space="preserve">for APT 600 MHz implementation </w:t>
      </w:r>
      <w:r w:rsidRPr="00DE70C0">
        <w:rPr>
          <w:lang w:val="en-US"/>
        </w:rPr>
        <w:t xml:space="preserve">but has not been considered in this study. It is noted that the extension down to 612 MHz </w:t>
      </w:r>
      <w:r w:rsidRPr="00A90846">
        <w:rPr>
          <w:lang w:val="en-US"/>
        </w:rPr>
        <w:t xml:space="preserve">merits further investigation since the relative antenna bandwidth is further increased. </w:t>
      </w:r>
    </w:p>
    <w:p w14:paraId="14D5F653" w14:textId="77777777" w:rsidR="00A82D8C" w:rsidRPr="00425D85" w:rsidRDefault="00A82D8C" w:rsidP="00425D85">
      <w:pPr>
        <w:rPr>
          <w:szCs w:val="22"/>
          <w:lang w:val="en-US" w:eastAsia="sv-SE"/>
        </w:rPr>
      </w:pPr>
    </w:p>
    <w:p w14:paraId="6F579DE0" w14:textId="77777777" w:rsidR="00A82D8C" w:rsidRPr="00DE70C0" w:rsidRDefault="00A82D8C" w:rsidP="00A82D8C">
      <w:pPr>
        <w:pStyle w:val="Heading2"/>
      </w:pPr>
      <w:bookmarkStart w:id="58" w:name="_Toc81297431"/>
      <w:r w:rsidRPr="00DE70C0">
        <w:t>7.2</w:t>
      </w:r>
      <w:r w:rsidRPr="00DE70C0">
        <w:tab/>
        <w:t>Unwanted emissions requirements</w:t>
      </w:r>
      <w:bookmarkEnd w:id="58"/>
    </w:p>
    <w:p w14:paraId="0F507E68" w14:textId="77777777" w:rsidR="00A82D8C" w:rsidRPr="00DE70C0" w:rsidRDefault="00A82D8C" w:rsidP="00A82D8C">
      <w:pPr>
        <w:pStyle w:val="Heading3"/>
      </w:pPr>
      <w:bookmarkStart w:id="59" w:name="_Toc81297432"/>
      <w:r w:rsidRPr="00DE70C0">
        <w:t>7.2.1</w:t>
      </w:r>
      <w:r w:rsidRPr="00DE70C0">
        <w:tab/>
        <w:t>NS values for indicating UE additional requirements</w:t>
      </w:r>
      <w:bookmarkEnd w:id="59"/>
      <w:r w:rsidRPr="00DE70C0">
        <w:t xml:space="preserve"> </w:t>
      </w:r>
    </w:p>
    <w:p w14:paraId="1E0E2224" w14:textId="77777777" w:rsidR="00A82D8C" w:rsidRPr="00DE70C0" w:rsidRDefault="00A82D8C" w:rsidP="00A82D8C">
      <w:r w:rsidRPr="00DE70C0">
        <w:t>New network signalling (NS) values for indicating the unwanted emissions requirements applicable for the APT 600 MHz band must be specified unless the applicable UE unwanted emissions limits in different geographical regions are either accommodated by either</w:t>
      </w:r>
    </w:p>
    <w:p w14:paraId="1F408810" w14:textId="77777777" w:rsidR="00A82D8C" w:rsidRPr="00DE70C0" w:rsidRDefault="00A82D8C" w:rsidP="00425D85">
      <w:pPr>
        <w:numPr>
          <w:ilvl w:val="0"/>
          <w:numId w:val="18"/>
        </w:numPr>
      </w:pPr>
      <w:r w:rsidRPr="00DE70C0">
        <w:t>the general NR unwanted emissions requirement according to sub-clause 6.5 of [6] indicated by “NS_01” or</w:t>
      </w:r>
    </w:p>
    <w:p w14:paraId="09B07E25" w14:textId="5F0E46C0" w:rsidR="00A82D8C" w:rsidRPr="001012A2" w:rsidRDefault="00A82D8C" w:rsidP="00425D85">
      <w:pPr>
        <w:numPr>
          <w:ilvl w:val="0"/>
          <w:numId w:val="18"/>
        </w:numPr>
      </w:pPr>
      <w:r w:rsidRPr="00DE70C0">
        <w:t>the FCC requirements for Band n71 according to sub-clause 6.5.2.3.1 of [6] indicated by “NS_35”</w:t>
      </w:r>
      <w:r w:rsidR="001012A2">
        <w:t>.</w:t>
      </w:r>
    </w:p>
    <w:p w14:paraId="52E40AFC" w14:textId="32C34B6A" w:rsidR="00A82D8C" w:rsidRPr="001012A2" w:rsidRDefault="00A82D8C" w:rsidP="00A82D8C">
      <w:r w:rsidRPr="001012A2">
        <w:t>The latt</w:t>
      </w:r>
      <w:r w:rsidRPr="004224C2">
        <w:t>er requirements are repeated below for convenience</w:t>
      </w:r>
    </w:p>
    <w:p w14:paraId="11865292" w14:textId="77777777" w:rsidR="00A82D8C" w:rsidRPr="004224C2" w:rsidRDefault="00A82D8C" w:rsidP="00A82D8C">
      <w:pPr>
        <w:pStyle w:val="TH"/>
      </w:pPr>
      <w:r w:rsidRPr="004224C2">
        <w:t xml:space="preserve">Table 7.2.1-1: Additional requirements for </w:t>
      </w:r>
      <w:r w:rsidRPr="004224C2">
        <w:rPr>
          <w:rFonts w:eastAsia="Yu Mincho"/>
        </w:rPr>
        <w:t>"</w:t>
      </w:r>
      <w:r w:rsidRPr="004224C2">
        <w:t>NS_35</w:t>
      </w:r>
      <w:r w:rsidRPr="004224C2">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82D8C" w:rsidRPr="00DE70C0" w14:paraId="792641FB" w14:textId="77777777" w:rsidTr="00AE1522">
        <w:trPr>
          <w:cantSplit/>
          <w:jc w:val="center"/>
        </w:trPr>
        <w:tc>
          <w:tcPr>
            <w:tcW w:w="1086" w:type="dxa"/>
            <w:tcBorders>
              <w:bottom w:val="nil"/>
            </w:tcBorders>
            <w:shd w:val="clear" w:color="auto" w:fill="auto"/>
          </w:tcPr>
          <w:p w14:paraId="691A6987" w14:textId="77777777" w:rsidR="00A82D8C" w:rsidRPr="00731782" w:rsidRDefault="00A82D8C" w:rsidP="00AE1522">
            <w:pPr>
              <w:pStyle w:val="TAH"/>
            </w:pPr>
            <w:proofErr w:type="spellStart"/>
            <w:r w:rsidRPr="004224C2">
              <w:t>Δf</w:t>
            </w:r>
            <w:r w:rsidRPr="004224C2">
              <w:rPr>
                <w:vertAlign w:val="subscript"/>
              </w:rPr>
              <w:t>OOB</w:t>
            </w:r>
            <w:proofErr w:type="spellEnd"/>
            <w:r w:rsidRPr="004224C2">
              <w:br/>
              <w:t>(MHz)</w:t>
            </w:r>
          </w:p>
        </w:tc>
        <w:tc>
          <w:tcPr>
            <w:tcW w:w="3268" w:type="dxa"/>
            <w:gridSpan w:val="4"/>
          </w:tcPr>
          <w:p w14:paraId="354F4C9D" w14:textId="77777777" w:rsidR="00A82D8C" w:rsidRPr="00DE70C0" w:rsidRDefault="00A82D8C" w:rsidP="00AE1522">
            <w:pPr>
              <w:pStyle w:val="TAH"/>
            </w:pPr>
            <w:r w:rsidRPr="00DE70C0">
              <w:t>Channel bandwidth (MHz) / Spectrum emission limit (dBm)</w:t>
            </w:r>
          </w:p>
        </w:tc>
        <w:tc>
          <w:tcPr>
            <w:tcW w:w="1440" w:type="dxa"/>
            <w:tcBorders>
              <w:bottom w:val="nil"/>
            </w:tcBorders>
            <w:shd w:val="clear" w:color="auto" w:fill="auto"/>
          </w:tcPr>
          <w:p w14:paraId="3E3B0471" w14:textId="77777777" w:rsidR="00A82D8C" w:rsidRPr="00DE70C0" w:rsidRDefault="00A82D8C" w:rsidP="00AE1522">
            <w:pPr>
              <w:pStyle w:val="TAH"/>
            </w:pPr>
            <w:r w:rsidRPr="00DE70C0">
              <w:t>Measurement bandwidth</w:t>
            </w:r>
          </w:p>
        </w:tc>
      </w:tr>
      <w:tr w:rsidR="00A82D8C" w:rsidRPr="00DE70C0" w14:paraId="0DD3FCB2" w14:textId="77777777" w:rsidTr="00AE1522">
        <w:trPr>
          <w:cantSplit/>
          <w:jc w:val="center"/>
        </w:trPr>
        <w:tc>
          <w:tcPr>
            <w:tcW w:w="1086" w:type="dxa"/>
            <w:tcBorders>
              <w:top w:val="nil"/>
            </w:tcBorders>
            <w:shd w:val="clear" w:color="auto" w:fill="auto"/>
          </w:tcPr>
          <w:p w14:paraId="4BBE3FB5" w14:textId="77777777" w:rsidR="00A82D8C" w:rsidRPr="00DE70C0" w:rsidRDefault="00A82D8C" w:rsidP="00AE1522">
            <w:pPr>
              <w:pStyle w:val="TAH"/>
            </w:pPr>
          </w:p>
        </w:tc>
        <w:tc>
          <w:tcPr>
            <w:tcW w:w="850" w:type="dxa"/>
          </w:tcPr>
          <w:p w14:paraId="5C9ED09A" w14:textId="77777777" w:rsidR="00A82D8C" w:rsidRPr="00DE70C0" w:rsidRDefault="00A82D8C" w:rsidP="00AE1522">
            <w:pPr>
              <w:pStyle w:val="TAH"/>
              <w:rPr>
                <w:lang w:eastAsia="zh-CN"/>
              </w:rPr>
            </w:pPr>
            <w:r w:rsidRPr="00DE70C0">
              <w:rPr>
                <w:lang w:eastAsia="zh-CN"/>
              </w:rPr>
              <w:t>5</w:t>
            </w:r>
          </w:p>
        </w:tc>
        <w:tc>
          <w:tcPr>
            <w:tcW w:w="851" w:type="dxa"/>
          </w:tcPr>
          <w:p w14:paraId="53B59995" w14:textId="77777777" w:rsidR="00A82D8C" w:rsidRPr="00DE70C0" w:rsidRDefault="00A82D8C" w:rsidP="00AE1522">
            <w:pPr>
              <w:pStyle w:val="TAH"/>
              <w:rPr>
                <w:lang w:eastAsia="zh-CN"/>
              </w:rPr>
            </w:pPr>
            <w:r w:rsidRPr="00DE70C0">
              <w:rPr>
                <w:lang w:eastAsia="zh-CN"/>
              </w:rPr>
              <w:t>10</w:t>
            </w:r>
          </w:p>
        </w:tc>
        <w:tc>
          <w:tcPr>
            <w:tcW w:w="757" w:type="dxa"/>
          </w:tcPr>
          <w:p w14:paraId="78D1C9B5" w14:textId="77777777" w:rsidR="00A82D8C" w:rsidRPr="00DE70C0" w:rsidRDefault="00A82D8C" w:rsidP="00AE1522">
            <w:pPr>
              <w:pStyle w:val="TAH"/>
              <w:rPr>
                <w:lang w:eastAsia="zh-CN"/>
              </w:rPr>
            </w:pPr>
            <w:r w:rsidRPr="00DE70C0">
              <w:rPr>
                <w:lang w:eastAsia="zh-CN"/>
              </w:rPr>
              <w:t>15</w:t>
            </w:r>
          </w:p>
        </w:tc>
        <w:tc>
          <w:tcPr>
            <w:tcW w:w="810" w:type="dxa"/>
          </w:tcPr>
          <w:p w14:paraId="23342A21" w14:textId="77777777" w:rsidR="00A82D8C" w:rsidRPr="00DE70C0" w:rsidRDefault="00A82D8C" w:rsidP="00AE1522">
            <w:pPr>
              <w:pStyle w:val="TAH"/>
              <w:rPr>
                <w:lang w:eastAsia="zh-CN"/>
              </w:rPr>
            </w:pPr>
            <w:r w:rsidRPr="00DE70C0">
              <w:rPr>
                <w:lang w:eastAsia="zh-CN"/>
              </w:rPr>
              <w:t>20</w:t>
            </w:r>
          </w:p>
        </w:tc>
        <w:tc>
          <w:tcPr>
            <w:tcW w:w="1440" w:type="dxa"/>
            <w:tcBorders>
              <w:top w:val="nil"/>
            </w:tcBorders>
            <w:shd w:val="clear" w:color="auto" w:fill="auto"/>
          </w:tcPr>
          <w:p w14:paraId="2340F3C1" w14:textId="77777777" w:rsidR="00A82D8C" w:rsidRPr="00DE70C0" w:rsidRDefault="00A82D8C" w:rsidP="00AE1522">
            <w:pPr>
              <w:pStyle w:val="TAH"/>
            </w:pPr>
          </w:p>
        </w:tc>
      </w:tr>
      <w:tr w:rsidR="00A82D8C" w:rsidRPr="00DE70C0" w14:paraId="5A0AF51B" w14:textId="77777777" w:rsidTr="00AE1522">
        <w:trPr>
          <w:jc w:val="center"/>
        </w:trPr>
        <w:tc>
          <w:tcPr>
            <w:tcW w:w="1086" w:type="dxa"/>
          </w:tcPr>
          <w:p w14:paraId="1891FA61"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0-0.1</w:t>
            </w:r>
          </w:p>
        </w:tc>
        <w:tc>
          <w:tcPr>
            <w:tcW w:w="850" w:type="dxa"/>
          </w:tcPr>
          <w:p w14:paraId="333F1A2E" w14:textId="77777777" w:rsidR="00A82D8C" w:rsidRPr="00BC27EB" w:rsidRDefault="00A82D8C" w:rsidP="00AE1522">
            <w:pPr>
              <w:pStyle w:val="TAC"/>
              <w:rPr>
                <w:rFonts w:cs="Arial"/>
              </w:rPr>
            </w:pPr>
            <w:r w:rsidRPr="00A90846">
              <w:rPr>
                <w:rFonts w:cs="Arial"/>
              </w:rPr>
              <w:t xml:space="preserve">-15 </w:t>
            </w:r>
          </w:p>
        </w:tc>
        <w:tc>
          <w:tcPr>
            <w:tcW w:w="851" w:type="dxa"/>
          </w:tcPr>
          <w:p w14:paraId="16DC205E" w14:textId="77777777" w:rsidR="00A82D8C" w:rsidRPr="00EB72C4" w:rsidRDefault="00A82D8C" w:rsidP="00AE1522">
            <w:pPr>
              <w:pStyle w:val="TAC"/>
              <w:rPr>
                <w:rFonts w:cs="Arial"/>
              </w:rPr>
            </w:pPr>
            <w:r w:rsidRPr="00113AC1">
              <w:rPr>
                <w:rFonts w:cs="Arial"/>
              </w:rPr>
              <w:t xml:space="preserve">-18 </w:t>
            </w:r>
          </w:p>
        </w:tc>
        <w:tc>
          <w:tcPr>
            <w:tcW w:w="757" w:type="dxa"/>
          </w:tcPr>
          <w:p w14:paraId="15D27ED5" w14:textId="77777777" w:rsidR="00A82D8C" w:rsidRPr="00DE70C0" w:rsidRDefault="00A82D8C" w:rsidP="00AE1522">
            <w:pPr>
              <w:pStyle w:val="TAC"/>
              <w:rPr>
                <w:rFonts w:cs="Arial"/>
              </w:rPr>
            </w:pPr>
            <w:r w:rsidRPr="00731782">
              <w:rPr>
                <w:rFonts w:cs="Arial"/>
              </w:rPr>
              <w:t>-20</w:t>
            </w:r>
          </w:p>
        </w:tc>
        <w:tc>
          <w:tcPr>
            <w:tcW w:w="810" w:type="dxa"/>
          </w:tcPr>
          <w:p w14:paraId="47586C33" w14:textId="77777777" w:rsidR="00A82D8C" w:rsidRPr="00DE70C0" w:rsidRDefault="00A82D8C" w:rsidP="00AE1522">
            <w:pPr>
              <w:pStyle w:val="TAC"/>
              <w:rPr>
                <w:rFonts w:cs="Arial"/>
              </w:rPr>
            </w:pPr>
            <w:r w:rsidRPr="00DE70C0">
              <w:rPr>
                <w:rFonts w:cs="Arial"/>
              </w:rPr>
              <w:t>-21</w:t>
            </w:r>
          </w:p>
        </w:tc>
        <w:tc>
          <w:tcPr>
            <w:tcW w:w="1440" w:type="dxa"/>
          </w:tcPr>
          <w:p w14:paraId="263BAA8F" w14:textId="77777777" w:rsidR="00A82D8C" w:rsidRPr="00DE70C0" w:rsidRDefault="00A82D8C" w:rsidP="00AE1522">
            <w:pPr>
              <w:pStyle w:val="TAC"/>
              <w:rPr>
                <w:rFonts w:cs="Arial"/>
              </w:rPr>
            </w:pPr>
            <w:r w:rsidRPr="00DE70C0">
              <w:rPr>
                <w:rFonts w:cs="Arial"/>
              </w:rPr>
              <w:t xml:space="preserve">30 kHz </w:t>
            </w:r>
          </w:p>
        </w:tc>
      </w:tr>
      <w:tr w:rsidR="00A82D8C" w:rsidRPr="00DE70C0" w14:paraId="7D9A9970" w14:textId="77777777" w:rsidTr="00AE1522">
        <w:trPr>
          <w:jc w:val="center"/>
        </w:trPr>
        <w:tc>
          <w:tcPr>
            <w:tcW w:w="1086" w:type="dxa"/>
          </w:tcPr>
          <w:p w14:paraId="7169FFBF"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0.1-6</w:t>
            </w:r>
          </w:p>
        </w:tc>
        <w:tc>
          <w:tcPr>
            <w:tcW w:w="850" w:type="dxa"/>
          </w:tcPr>
          <w:p w14:paraId="0A8534A8" w14:textId="77777777" w:rsidR="00A82D8C" w:rsidRPr="00BC27EB" w:rsidRDefault="00A82D8C" w:rsidP="00AE1522">
            <w:pPr>
              <w:pStyle w:val="TAC"/>
              <w:rPr>
                <w:rFonts w:cs="Arial"/>
              </w:rPr>
            </w:pPr>
            <w:r w:rsidRPr="00A90846">
              <w:rPr>
                <w:rFonts w:cs="Arial"/>
              </w:rPr>
              <w:t>-13</w:t>
            </w:r>
          </w:p>
        </w:tc>
        <w:tc>
          <w:tcPr>
            <w:tcW w:w="851" w:type="dxa"/>
          </w:tcPr>
          <w:p w14:paraId="3341C4A8" w14:textId="77777777" w:rsidR="00A82D8C" w:rsidRPr="00EB72C4" w:rsidRDefault="00A82D8C" w:rsidP="00AE1522">
            <w:pPr>
              <w:pStyle w:val="TAC"/>
              <w:rPr>
                <w:rFonts w:cs="Arial"/>
              </w:rPr>
            </w:pPr>
            <w:r w:rsidRPr="00113AC1">
              <w:rPr>
                <w:rFonts w:cs="Arial"/>
              </w:rPr>
              <w:t>-13</w:t>
            </w:r>
          </w:p>
        </w:tc>
        <w:tc>
          <w:tcPr>
            <w:tcW w:w="757" w:type="dxa"/>
          </w:tcPr>
          <w:p w14:paraId="7D2240A3" w14:textId="77777777" w:rsidR="00A82D8C" w:rsidRPr="00DE70C0" w:rsidRDefault="00A82D8C" w:rsidP="00AE1522">
            <w:pPr>
              <w:pStyle w:val="TAC"/>
              <w:rPr>
                <w:rFonts w:cs="Arial"/>
              </w:rPr>
            </w:pPr>
            <w:r w:rsidRPr="00731782">
              <w:rPr>
                <w:rFonts w:cs="Arial"/>
              </w:rPr>
              <w:t>-13</w:t>
            </w:r>
          </w:p>
        </w:tc>
        <w:tc>
          <w:tcPr>
            <w:tcW w:w="810" w:type="dxa"/>
          </w:tcPr>
          <w:p w14:paraId="2616A4BA" w14:textId="77777777" w:rsidR="00A82D8C" w:rsidRPr="00DE70C0" w:rsidRDefault="00A82D8C" w:rsidP="00AE1522">
            <w:pPr>
              <w:pStyle w:val="TAC"/>
              <w:rPr>
                <w:rFonts w:cs="Arial"/>
              </w:rPr>
            </w:pPr>
            <w:r w:rsidRPr="00DE70C0">
              <w:rPr>
                <w:rFonts w:cs="Arial"/>
              </w:rPr>
              <w:t>-13</w:t>
            </w:r>
          </w:p>
        </w:tc>
        <w:tc>
          <w:tcPr>
            <w:tcW w:w="1440" w:type="dxa"/>
          </w:tcPr>
          <w:p w14:paraId="4DBA429F" w14:textId="77777777" w:rsidR="00A82D8C" w:rsidRPr="00DE70C0" w:rsidRDefault="00A82D8C" w:rsidP="00AE1522">
            <w:pPr>
              <w:pStyle w:val="TAC"/>
              <w:rPr>
                <w:rFonts w:cs="Arial"/>
              </w:rPr>
            </w:pPr>
            <w:r w:rsidRPr="00DE70C0">
              <w:rPr>
                <w:rFonts w:cs="Arial"/>
              </w:rPr>
              <w:t>100 kHz</w:t>
            </w:r>
          </w:p>
        </w:tc>
      </w:tr>
      <w:tr w:rsidR="00A82D8C" w:rsidRPr="00DE70C0" w14:paraId="362C0B7B" w14:textId="77777777" w:rsidTr="00AE1522">
        <w:trPr>
          <w:jc w:val="center"/>
        </w:trPr>
        <w:tc>
          <w:tcPr>
            <w:tcW w:w="1086" w:type="dxa"/>
          </w:tcPr>
          <w:p w14:paraId="2EFD4910"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6-10</w:t>
            </w:r>
          </w:p>
        </w:tc>
        <w:tc>
          <w:tcPr>
            <w:tcW w:w="850" w:type="dxa"/>
          </w:tcPr>
          <w:p w14:paraId="45E8A987" w14:textId="77777777" w:rsidR="00A82D8C" w:rsidRPr="00505364" w:rsidRDefault="00A82D8C" w:rsidP="00AE1522">
            <w:pPr>
              <w:pStyle w:val="TAC"/>
              <w:rPr>
                <w:rFonts w:cs="Arial"/>
              </w:rPr>
            </w:pPr>
            <w:r w:rsidRPr="00A90846">
              <w:rPr>
                <w:rFonts w:cs="Arial"/>
              </w:rPr>
              <w:t>-25</w:t>
            </w:r>
            <w:r w:rsidRPr="00BC27EB">
              <w:rPr>
                <w:rFonts w:cs="Arial"/>
                <w:vertAlign w:val="superscript"/>
              </w:rPr>
              <w:t>1</w:t>
            </w:r>
            <w:r w:rsidRPr="0064316E">
              <w:rPr>
                <w:rFonts w:cs="Arial"/>
              </w:rPr>
              <w:t xml:space="preserve"> </w:t>
            </w:r>
          </w:p>
        </w:tc>
        <w:tc>
          <w:tcPr>
            <w:tcW w:w="851" w:type="dxa"/>
          </w:tcPr>
          <w:p w14:paraId="09BC7B29" w14:textId="77777777" w:rsidR="00A82D8C" w:rsidRPr="00EB72C4" w:rsidRDefault="00A82D8C" w:rsidP="00AE1522">
            <w:pPr>
              <w:pStyle w:val="TAC"/>
              <w:rPr>
                <w:rFonts w:cs="Arial"/>
              </w:rPr>
            </w:pPr>
            <w:r w:rsidRPr="00113AC1">
              <w:rPr>
                <w:rFonts w:cs="Arial"/>
              </w:rPr>
              <w:t>-13</w:t>
            </w:r>
          </w:p>
        </w:tc>
        <w:tc>
          <w:tcPr>
            <w:tcW w:w="757" w:type="dxa"/>
          </w:tcPr>
          <w:p w14:paraId="1ECD8294" w14:textId="77777777" w:rsidR="00A82D8C" w:rsidRPr="00DE70C0" w:rsidRDefault="00A82D8C" w:rsidP="00AE1522">
            <w:pPr>
              <w:pStyle w:val="TAC"/>
              <w:rPr>
                <w:rFonts w:cs="Arial"/>
              </w:rPr>
            </w:pPr>
            <w:r w:rsidRPr="00731782">
              <w:rPr>
                <w:rFonts w:cs="Arial"/>
              </w:rPr>
              <w:t>-13</w:t>
            </w:r>
          </w:p>
        </w:tc>
        <w:tc>
          <w:tcPr>
            <w:tcW w:w="810" w:type="dxa"/>
          </w:tcPr>
          <w:p w14:paraId="4D172176" w14:textId="77777777" w:rsidR="00A82D8C" w:rsidRPr="00DE70C0" w:rsidRDefault="00A82D8C" w:rsidP="00AE1522">
            <w:pPr>
              <w:pStyle w:val="TAC"/>
              <w:rPr>
                <w:rFonts w:cs="Arial"/>
              </w:rPr>
            </w:pPr>
            <w:r w:rsidRPr="00DE70C0">
              <w:rPr>
                <w:rFonts w:cs="Arial"/>
              </w:rPr>
              <w:t>-13</w:t>
            </w:r>
          </w:p>
        </w:tc>
        <w:tc>
          <w:tcPr>
            <w:tcW w:w="1440" w:type="dxa"/>
          </w:tcPr>
          <w:p w14:paraId="0B6B8077" w14:textId="77777777" w:rsidR="00A82D8C" w:rsidRPr="00DE70C0" w:rsidRDefault="00A82D8C" w:rsidP="00AE1522">
            <w:pPr>
              <w:pStyle w:val="TAC"/>
              <w:rPr>
                <w:rFonts w:cs="Arial"/>
              </w:rPr>
            </w:pPr>
            <w:r w:rsidRPr="00DE70C0">
              <w:rPr>
                <w:rFonts w:cs="Arial"/>
              </w:rPr>
              <w:t>100 kHz</w:t>
            </w:r>
          </w:p>
        </w:tc>
      </w:tr>
      <w:tr w:rsidR="00A82D8C" w:rsidRPr="00DE70C0" w14:paraId="13039D48" w14:textId="77777777" w:rsidTr="00AE1522">
        <w:trPr>
          <w:jc w:val="center"/>
        </w:trPr>
        <w:tc>
          <w:tcPr>
            <w:tcW w:w="1086" w:type="dxa"/>
          </w:tcPr>
          <w:p w14:paraId="52C134A4"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10-15</w:t>
            </w:r>
          </w:p>
        </w:tc>
        <w:tc>
          <w:tcPr>
            <w:tcW w:w="850" w:type="dxa"/>
          </w:tcPr>
          <w:p w14:paraId="590D51F1" w14:textId="77777777" w:rsidR="00A82D8C" w:rsidRPr="00A90846" w:rsidRDefault="00A82D8C" w:rsidP="00AE1522">
            <w:pPr>
              <w:pStyle w:val="TAC"/>
              <w:rPr>
                <w:rFonts w:cs="Arial"/>
              </w:rPr>
            </w:pPr>
          </w:p>
        </w:tc>
        <w:tc>
          <w:tcPr>
            <w:tcW w:w="851" w:type="dxa"/>
          </w:tcPr>
          <w:p w14:paraId="6F0D66A3" w14:textId="77777777" w:rsidR="00A82D8C" w:rsidRPr="00EB72C4" w:rsidRDefault="00A82D8C" w:rsidP="00AE1522">
            <w:pPr>
              <w:pStyle w:val="TAC"/>
              <w:rPr>
                <w:rFonts w:cs="Arial"/>
              </w:rPr>
            </w:pPr>
            <w:r w:rsidRPr="00113AC1">
              <w:rPr>
                <w:rFonts w:cs="Arial"/>
              </w:rPr>
              <w:t>-25</w:t>
            </w:r>
            <w:r w:rsidRPr="00EB72C4">
              <w:rPr>
                <w:rFonts w:cs="Arial"/>
                <w:vertAlign w:val="superscript"/>
              </w:rPr>
              <w:t>1</w:t>
            </w:r>
          </w:p>
        </w:tc>
        <w:tc>
          <w:tcPr>
            <w:tcW w:w="757" w:type="dxa"/>
          </w:tcPr>
          <w:p w14:paraId="70275E1E" w14:textId="77777777" w:rsidR="00A82D8C" w:rsidRPr="00DE70C0" w:rsidRDefault="00A82D8C" w:rsidP="00AE1522">
            <w:pPr>
              <w:pStyle w:val="TAC"/>
              <w:rPr>
                <w:rFonts w:cs="Arial"/>
              </w:rPr>
            </w:pPr>
            <w:r w:rsidRPr="00731782">
              <w:rPr>
                <w:rFonts w:cs="Arial"/>
              </w:rPr>
              <w:t>-13</w:t>
            </w:r>
          </w:p>
        </w:tc>
        <w:tc>
          <w:tcPr>
            <w:tcW w:w="810" w:type="dxa"/>
          </w:tcPr>
          <w:p w14:paraId="31529C1C" w14:textId="77777777" w:rsidR="00A82D8C" w:rsidRPr="00DE70C0" w:rsidRDefault="00A82D8C" w:rsidP="00AE1522">
            <w:pPr>
              <w:pStyle w:val="TAC"/>
              <w:rPr>
                <w:rFonts w:cs="Arial"/>
              </w:rPr>
            </w:pPr>
            <w:r w:rsidRPr="00DE70C0">
              <w:rPr>
                <w:rFonts w:cs="Arial"/>
              </w:rPr>
              <w:t>-13</w:t>
            </w:r>
          </w:p>
        </w:tc>
        <w:tc>
          <w:tcPr>
            <w:tcW w:w="1440" w:type="dxa"/>
          </w:tcPr>
          <w:p w14:paraId="493BB7B6" w14:textId="77777777" w:rsidR="00A82D8C" w:rsidRPr="00DE70C0" w:rsidRDefault="00A82D8C" w:rsidP="00AE1522">
            <w:pPr>
              <w:pStyle w:val="TAC"/>
              <w:rPr>
                <w:rFonts w:cs="Arial"/>
              </w:rPr>
            </w:pPr>
            <w:r w:rsidRPr="00DE70C0">
              <w:rPr>
                <w:rFonts w:cs="Arial"/>
              </w:rPr>
              <w:t>100 kHz</w:t>
            </w:r>
          </w:p>
        </w:tc>
      </w:tr>
      <w:tr w:rsidR="00A82D8C" w:rsidRPr="00DE70C0" w14:paraId="54736F1E" w14:textId="77777777" w:rsidTr="00AE1522">
        <w:trPr>
          <w:jc w:val="center"/>
        </w:trPr>
        <w:tc>
          <w:tcPr>
            <w:tcW w:w="1086" w:type="dxa"/>
          </w:tcPr>
          <w:p w14:paraId="0CB596AC"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15-20</w:t>
            </w:r>
          </w:p>
        </w:tc>
        <w:tc>
          <w:tcPr>
            <w:tcW w:w="850" w:type="dxa"/>
          </w:tcPr>
          <w:p w14:paraId="2D61EAD9" w14:textId="77777777" w:rsidR="00A82D8C" w:rsidRPr="00A90846" w:rsidRDefault="00A82D8C" w:rsidP="00AE1522">
            <w:pPr>
              <w:pStyle w:val="TAC"/>
              <w:rPr>
                <w:rFonts w:cs="Arial"/>
              </w:rPr>
            </w:pPr>
          </w:p>
        </w:tc>
        <w:tc>
          <w:tcPr>
            <w:tcW w:w="851" w:type="dxa"/>
          </w:tcPr>
          <w:p w14:paraId="207B60AC" w14:textId="77777777" w:rsidR="00A82D8C" w:rsidRPr="00113AC1" w:rsidRDefault="00A82D8C" w:rsidP="00AE1522">
            <w:pPr>
              <w:pStyle w:val="TAC"/>
              <w:rPr>
                <w:rFonts w:cs="Arial"/>
              </w:rPr>
            </w:pPr>
          </w:p>
        </w:tc>
        <w:tc>
          <w:tcPr>
            <w:tcW w:w="757" w:type="dxa"/>
          </w:tcPr>
          <w:p w14:paraId="38387828" w14:textId="77777777" w:rsidR="00A82D8C" w:rsidRPr="00DE70C0" w:rsidRDefault="00A82D8C" w:rsidP="00AE1522">
            <w:pPr>
              <w:pStyle w:val="TAC"/>
              <w:rPr>
                <w:rFonts w:cs="Arial"/>
              </w:rPr>
            </w:pPr>
            <w:r w:rsidRPr="00731782">
              <w:rPr>
                <w:rFonts w:cs="Arial"/>
              </w:rPr>
              <w:t>-25</w:t>
            </w:r>
            <w:r w:rsidRPr="00DE70C0">
              <w:rPr>
                <w:rFonts w:cs="Arial"/>
                <w:vertAlign w:val="superscript"/>
              </w:rPr>
              <w:t>1</w:t>
            </w:r>
            <w:r w:rsidRPr="00DE70C0">
              <w:rPr>
                <w:rFonts w:cs="Arial"/>
              </w:rPr>
              <w:t xml:space="preserve"> </w:t>
            </w:r>
          </w:p>
        </w:tc>
        <w:tc>
          <w:tcPr>
            <w:tcW w:w="810" w:type="dxa"/>
          </w:tcPr>
          <w:p w14:paraId="69666FEB" w14:textId="77777777" w:rsidR="00A82D8C" w:rsidRPr="00DE70C0" w:rsidRDefault="00A82D8C" w:rsidP="00AE1522">
            <w:pPr>
              <w:pStyle w:val="TAC"/>
              <w:rPr>
                <w:rFonts w:cs="Arial"/>
              </w:rPr>
            </w:pPr>
            <w:r w:rsidRPr="00DE70C0">
              <w:rPr>
                <w:rFonts w:cs="Arial"/>
              </w:rPr>
              <w:t xml:space="preserve">-13 </w:t>
            </w:r>
          </w:p>
        </w:tc>
        <w:tc>
          <w:tcPr>
            <w:tcW w:w="1440" w:type="dxa"/>
          </w:tcPr>
          <w:p w14:paraId="19E07EF6" w14:textId="77777777" w:rsidR="00A82D8C" w:rsidRPr="00DE70C0" w:rsidRDefault="00A82D8C" w:rsidP="00AE1522">
            <w:pPr>
              <w:pStyle w:val="TAC"/>
              <w:rPr>
                <w:rFonts w:cs="Arial"/>
              </w:rPr>
            </w:pPr>
            <w:r w:rsidRPr="00DE70C0">
              <w:rPr>
                <w:rFonts w:cs="Arial"/>
              </w:rPr>
              <w:t>100 kHz</w:t>
            </w:r>
          </w:p>
        </w:tc>
      </w:tr>
      <w:tr w:rsidR="00A82D8C" w:rsidRPr="00DE70C0" w14:paraId="69AAA794" w14:textId="77777777" w:rsidTr="00AE1522">
        <w:trPr>
          <w:jc w:val="center"/>
        </w:trPr>
        <w:tc>
          <w:tcPr>
            <w:tcW w:w="1086" w:type="dxa"/>
          </w:tcPr>
          <w:p w14:paraId="6B7AC43D" w14:textId="77777777" w:rsidR="00A82D8C" w:rsidRPr="00DE70C0" w:rsidRDefault="00A82D8C" w:rsidP="00AE1522">
            <w:pPr>
              <w:pStyle w:val="TAC"/>
              <w:rPr>
                <w:rFonts w:cs="Arial"/>
              </w:rPr>
            </w:pPr>
            <w:r w:rsidRPr="00DE70C0">
              <w:rPr>
                <w:rFonts w:cs="Arial"/>
              </w:rPr>
              <w:sym w:font="Symbol" w:char="F0B1"/>
            </w:r>
            <w:r w:rsidRPr="00DE70C0">
              <w:rPr>
                <w:rFonts w:cs="Arial"/>
              </w:rPr>
              <w:t xml:space="preserve"> 20-25</w:t>
            </w:r>
          </w:p>
        </w:tc>
        <w:tc>
          <w:tcPr>
            <w:tcW w:w="850" w:type="dxa"/>
          </w:tcPr>
          <w:p w14:paraId="5FC7390A" w14:textId="77777777" w:rsidR="00A82D8C" w:rsidRPr="00A90846" w:rsidRDefault="00A82D8C" w:rsidP="00AE1522">
            <w:pPr>
              <w:pStyle w:val="TAC"/>
              <w:rPr>
                <w:rFonts w:cs="Arial"/>
              </w:rPr>
            </w:pPr>
          </w:p>
        </w:tc>
        <w:tc>
          <w:tcPr>
            <w:tcW w:w="851" w:type="dxa"/>
          </w:tcPr>
          <w:p w14:paraId="78E42F96" w14:textId="77777777" w:rsidR="00A82D8C" w:rsidRPr="00113AC1" w:rsidRDefault="00A82D8C" w:rsidP="00AE1522">
            <w:pPr>
              <w:pStyle w:val="TAC"/>
              <w:rPr>
                <w:rFonts w:cs="Arial"/>
              </w:rPr>
            </w:pPr>
          </w:p>
        </w:tc>
        <w:tc>
          <w:tcPr>
            <w:tcW w:w="757" w:type="dxa"/>
          </w:tcPr>
          <w:p w14:paraId="65029077" w14:textId="77777777" w:rsidR="00A82D8C" w:rsidRPr="00731782" w:rsidRDefault="00A82D8C" w:rsidP="00AE1522">
            <w:pPr>
              <w:pStyle w:val="TAC"/>
              <w:rPr>
                <w:rFonts w:cs="Arial"/>
              </w:rPr>
            </w:pPr>
          </w:p>
        </w:tc>
        <w:tc>
          <w:tcPr>
            <w:tcW w:w="810" w:type="dxa"/>
          </w:tcPr>
          <w:p w14:paraId="2E6D128D" w14:textId="77777777" w:rsidR="00A82D8C" w:rsidRPr="00DE70C0" w:rsidRDefault="00A82D8C" w:rsidP="00AE1522">
            <w:pPr>
              <w:pStyle w:val="TAC"/>
              <w:rPr>
                <w:rFonts w:cs="Arial"/>
              </w:rPr>
            </w:pPr>
            <w:r w:rsidRPr="00DE70C0">
              <w:rPr>
                <w:rFonts w:cs="Arial"/>
              </w:rPr>
              <w:t xml:space="preserve">-25 </w:t>
            </w:r>
          </w:p>
        </w:tc>
        <w:tc>
          <w:tcPr>
            <w:tcW w:w="1440" w:type="dxa"/>
          </w:tcPr>
          <w:p w14:paraId="296D8596" w14:textId="77777777" w:rsidR="00A82D8C" w:rsidRPr="00DE70C0" w:rsidRDefault="00A82D8C" w:rsidP="00AE1522">
            <w:pPr>
              <w:pStyle w:val="TAC"/>
              <w:rPr>
                <w:rFonts w:cs="Arial"/>
              </w:rPr>
            </w:pPr>
            <w:r w:rsidRPr="00DE70C0">
              <w:rPr>
                <w:rFonts w:cs="Arial"/>
              </w:rPr>
              <w:t>1 MHz</w:t>
            </w:r>
          </w:p>
        </w:tc>
      </w:tr>
      <w:tr w:rsidR="00A82D8C" w:rsidRPr="00DE70C0" w14:paraId="388B8655" w14:textId="77777777" w:rsidTr="00AE1522">
        <w:trPr>
          <w:jc w:val="center"/>
        </w:trPr>
        <w:tc>
          <w:tcPr>
            <w:tcW w:w="5794" w:type="dxa"/>
            <w:gridSpan w:val="6"/>
          </w:tcPr>
          <w:p w14:paraId="52EBBBAC" w14:textId="77777777" w:rsidR="00A82D8C" w:rsidRPr="00DE70C0" w:rsidRDefault="00A82D8C" w:rsidP="00AE1522">
            <w:pPr>
              <w:pStyle w:val="TAN"/>
            </w:pPr>
            <w:r w:rsidRPr="00DE70C0">
              <w:t>NOTE 1:</w:t>
            </w:r>
            <w:r w:rsidRPr="00DE70C0">
              <w:tab/>
              <w:t>The measurement bandwidth shall be 1 MHz</w:t>
            </w:r>
          </w:p>
        </w:tc>
      </w:tr>
    </w:tbl>
    <w:p w14:paraId="5BAD4458" w14:textId="77777777" w:rsidR="00A82D8C" w:rsidRPr="004224C2" w:rsidRDefault="00A82D8C" w:rsidP="00A82D8C"/>
    <w:p w14:paraId="2123B92A" w14:textId="77777777" w:rsidR="00A82D8C" w:rsidRPr="00DE70C0" w:rsidRDefault="00A82D8C" w:rsidP="00A82D8C">
      <w:r w:rsidRPr="00DE70C0">
        <w:t>and could allow use of n71-capable UEs in an APT 600 MHz deployment for channel bandwidths up to 20 MHz in case the APT 600 MHz unwanted emissions requirements for the region of operation are identical or less stringent than the FCC requirements above.</w:t>
      </w:r>
    </w:p>
    <w:p w14:paraId="728347E3" w14:textId="05C3CADB" w:rsidR="00A82D8C" w:rsidRPr="003137C2" w:rsidRDefault="00A82D8C" w:rsidP="00A82D8C">
      <w:r w:rsidRPr="00DE70C0">
        <w:t>It is noted that NS values could also be used for other purposes</w:t>
      </w:r>
      <w:r w:rsidR="004224C2">
        <w:t>,</w:t>
      </w:r>
      <w:r w:rsidRPr="004224C2">
        <w:t xml:space="preserve"> </w:t>
      </w:r>
      <w:proofErr w:type="gramStart"/>
      <w:r w:rsidRPr="004224C2">
        <w:t>e.g.</w:t>
      </w:r>
      <w:proofErr w:type="gramEnd"/>
      <w:r w:rsidRPr="004224C2">
        <w:t xml:space="preserve"> </w:t>
      </w:r>
      <w:r w:rsidRPr="00425D85">
        <w:t>for</w:t>
      </w:r>
      <w:r w:rsidRPr="00DE70C0">
        <w:t xml:space="preserve"> facilitating compliance with the standard UE-UE </w:t>
      </w:r>
      <w:r w:rsidRPr="00A90846">
        <w:t xml:space="preserve">band </w:t>
      </w:r>
      <w:r w:rsidRPr="00BC27EB">
        <w:t>coexistence requirements across the APT 60</w:t>
      </w:r>
      <w:r w:rsidRPr="0064316E">
        <w:t>0 MH</w:t>
      </w:r>
      <w:r w:rsidRPr="00505364">
        <w:t xml:space="preserve">z </w:t>
      </w:r>
      <w:r w:rsidRPr="00113AC1">
        <w:t>duplex gap</w:t>
      </w:r>
      <w:r w:rsidRPr="00EB72C4">
        <w:t xml:space="preserve">. </w:t>
      </w:r>
    </w:p>
    <w:p w14:paraId="3169C22E" w14:textId="77777777" w:rsidR="00A82D8C" w:rsidRPr="00DE70C0" w:rsidRDefault="00A82D8C" w:rsidP="00A82D8C">
      <w:pPr>
        <w:pStyle w:val="Heading2"/>
      </w:pPr>
      <w:bookmarkStart w:id="60" w:name="_Toc81297433"/>
      <w:r w:rsidRPr="00DE70C0">
        <w:lastRenderedPageBreak/>
        <w:t>7.3</w:t>
      </w:r>
      <w:r w:rsidRPr="00DE70C0">
        <w:tab/>
        <w:t>Economies of scale: n71-capable UEs and APT 600 MHz deployments</w:t>
      </w:r>
      <w:bookmarkEnd w:id="60"/>
    </w:p>
    <w:p w14:paraId="414B3C26" w14:textId="77777777" w:rsidR="00A82D8C" w:rsidRPr="00DE70C0" w:rsidRDefault="00A82D8C" w:rsidP="00A82D8C">
      <w:pPr>
        <w:pStyle w:val="Heading3"/>
      </w:pPr>
      <w:bookmarkStart w:id="61" w:name="_Toc81297434"/>
      <w:r w:rsidRPr="00DE70C0">
        <w:t>7.3.1</w:t>
      </w:r>
      <w:r w:rsidRPr="00DE70C0">
        <w:tab/>
        <w:t>Option B1</w:t>
      </w:r>
      <w:bookmarkEnd w:id="61"/>
    </w:p>
    <w:p w14:paraId="7E4F44AF" w14:textId="77777777" w:rsidR="00A82D8C" w:rsidRPr="00DE70C0" w:rsidRDefault="00A82D8C" w:rsidP="00A82D8C">
      <w:r w:rsidRPr="00DE70C0">
        <w:t>Band n71 is partially overlapping with arrangement B1. Use of multiple FBI for allowing n71-capable UE in cells of a B1 frequency plan is not straightforward for the B1 and n71 duplex spacings (TX-RX separation) are different. This could possibly be resolved by use of asymmetric bandwidths as supported by n71 could possibly be used (asymmetric bandwidths implicitly modify the TX-RX spacing) if the operator blocks permit.</w:t>
      </w:r>
    </w:p>
    <w:p w14:paraId="420AE755" w14:textId="77777777" w:rsidR="00A82D8C" w:rsidRPr="00DE70C0" w:rsidRDefault="00A82D8C" w:rsidP="00A82D8C">
      <w:pPr>
        <w:pStyle w:val="Heading3"/>
      </w:pPr>
      <w:bookmarkStart w:id="62" w:name="_Toc81297435"/>
      <w:r w:rsidRPr="00DE70C0">
        <w:t>7.3.2</w:t>
      </w:r>
      <w:r w:rsidRPr="00DE70C0">
        <w:tab/>
        <w:t>Option B2</w:t>
      </w:r>
      <w:bookmarkEnd w:id="62"/>
    </w:p>
    <w:p w14:paraId="3759882A" w14:textId="77777777" w:rsidR="00A82D8C" w:rsidRPr="00DE70C0" w:rsidRDefault="00A82D8C" w:rsidP="00A82D8C">
      <w:r w:rsidRPr="00DE70C0">
        <w:t xml:space="preserve">Band n71 is overlapping with the lower 35 MHz of arrangement B2. Use of multiple FBI for allowing n71-capable UE in cells of a B1 frequency plan is straightforward since the B1 and n71 duplex spacings are the same. Band n71 can be allowed in the cell if the unwanted emissions requirements are those listed in clause 7.2.1 or if the applicable regulatory requirements in the B2 cell are more relaxed than those indicated by NS_35 (FCC). </w:t>
      </w:r>
    </w:p>
    <w:p w14:paraId="00C97666" w14:textId="20CC849C" w:rsidR="00A82D8C" w:rsidRPr="00DE70C0" w:rsidRDefault="00A82D8C" w:rsidP="00A82D8C">
      <w:r w:rsidRPr="00DE70C0">
        <w:t>A network indicating the FBIs for both the APT 600 band and n71 also supports operation of n71 UEs in the lower 35</w:t>
      </w:r>
      <w:r w:rsidR="004224C2">
        <w:t> </w:t>
      </w:r>
      <w:r w:rsidRPr="004224C2">
        <w:t>MHz</w:t>
      </w:r>
      <w:r w:rsidRPr="00DE70C0">
        <w:t xml:space="preserve"> of the B2 arrangements irrespective of the n71 implementation (split duplexers of full band). Now, UEs supporting the APT 600 MHz band are likely to be implemented with a n71 lower filter with up to 35 MHz passband and an additional duplexer covering the remaining part of B2. Hence, use of multiple FBI in a B2 network with n71 in the list also covers the B2a option since APT 600 capable UEs would be implemented like UEs supporting both n71 and the additional band </w:t>
      </w:r>
      <w:proofErr w:type="spellStart"/>
      <w:r w:rsidRPr="00DE70C0">
        <w:t>nX</w:t>
      </w:r>
      <w:proofErr w:type="spellEnd"/>
      <w:r w:rsidRPr="00DE70C0">
        <w:t xml:space="preserve"> of B2a and UEs supporting n71 can attach to the lower 35 MHz of the APT 600 band.</w:t>
      </w:r>
    </w:p>
    <w:p w14:paraId="4BCFD0F0" w14:textId="77777777" w:rsidR="00A82D8C" w:rsidRPr="00DE70C0" w:rsidRDefault="00A82D8C" w:rsidP="00A82D8C">
      <w:pPr>
        <w:pStyle w:val="Heading3"/>
      </w:pPr>
      <w:bookmarkStart w:id="63" w:name="_Toc81297436"/>
      <w:r w:rsidRPr="00DE70C0">
        <w:t>7.3.3</w:t>
      </w:r>
      <w:r w:rsidRPr="00DE70C0">
        <w:tab/>
        <w:t>Option B2a</w:t>
      </w:r>
      <w:bookmarkEnd w:id="63"/>
    </w:p>
    <w:p w14:paraId="7E8F75A1" w14:textId="77777777" w:rsidR="00A82D8C" w:rsidRPr="00425D85" w:rsidRDefault="00A82D8C" w:rsidP="00425D85">
      <w:r w:rsidRPr="00425D85">
        <w:t xml:space="preserve">Option B2a is based on n71. Use of the B2a option requires that the applicable unwanted emissions requirements in the region of deployment are as described in clause 7.2.1 and indicated in a cell by either NS_01 or NS_35. If not, a new NS value must be specified boy n71. A UE supporting the entire B2(a) frequency range must support both n71 and the additional band </w:t>
      </w:r>
      <w:proofErr w:type="spellStart"/>
      <w:r w:rsidRPr="00425D85">
        <w:t>nX</w:t>
      </w:r>
      <w:proofErr w:type="spellEnd"/>
      <w:r w:rsidRPr="00425D85">
        <w:t>. The option B2a is essentially covered by option B2 with multiple FBI indication.</w:t>
      </w:r>
    </w:p>
    <w:p w14:paraId="60A0A31D" w14:textId="77777777" w:rsidR="00A82D8C" w:rsidRPr="00DE70C0" w:rsidRDefault="00A82D8C" w:rsidP="00A82D8C">
      <w:pPr>
        <w:pStyle w:val="Heading2"/>
      </w:pPr>
      <w:bookmarkStart w:id="64" w:name="_Toc81297437"/>
      <w:r w:rsidRPr="00DE70C0">
        <w:t>7.4</w:t>
      </w:r>
      <w:r w:rsidRPr="00DE70C0">
        <w:tab/>
        <w:t>Band combinations</w:t>
      </w:r>
      <w:bookmarkEnd w:id="64"/>
    </w:p>
    <w:p w14:paraId="0D9E72AB" w14:textId="77777777" w:rsidR="00A82D8C" w:rsidRPr="00DE70C0" w:rsidRDefault="00A82D8C" w:rsidP="00A82D8C">
      <w:pPr>
        <w:pStyle w:val="Heading3"/>
      </w:pPr>
      <w:bookmarkStart w:id="65" w:name="_Toc81297438"/>
      <w:r w:rsidRPr="00DE70C0">
        <w:t>7.4.1</w:t>
      </w:r>
      <w:r w:rsidRPr="00DE70C0">
        <w:tab/>
        <w:t>Option B1</w:t>
      </w:r>
      <w:bookmarkEnd w:id="65"/>
    </w:p>
    <w:p w14:paraId="12A1C983" w14:textId="77777777" w:rsidR="00A82D8C" w:rsidRPr="00DE70C0" w:rsidRDefault="00A82D8C" w:rsidP="00A82D8C">
      <w:r w:rsidRPr="00DE70C0">
        <w:t>Option 1 can be implemented with single full-band UE duplex filter. For CA combinations of the APT 600 MHz band with other regional bands below 1 GHz, this can possibly be supported by UEs implemented with a multiplexer (if feasible) depending on the CA configuration and the antenna performance required.</w:t>
      </w:r>
    </w:p>
    <w:p w14:paraId="63BC73B0" w14:textId="77777777" w:rsidR="00A82D8C" w:rsidRPr="00425D85" w:rsidRDefault="00A82D8C" w:rsidP="00425D85">
      <w:r w:rsidRPr="00425D85">
        <w:t>CA combinations of the APT 600 MHz band with other regional bands above 1.5 GHz are more readily supported by UEs (using duplexing).</w:t>
      </w:r>
    </w:p>
    <w:p w14:paraId="4FAF239E" w14:textId="77777777" w:rsidR="00A82D8C" w:rsidRPr="00DE70C0" w:rsidRDefault="00A82D8C" w:rsidP="00A82D8C">
      <w:pPr>
        <w:pStyle w:val="Heading3"/>
      </w:pPr>
      <w:bookmarkStart w:id="66" w:name="_Toc81297439"/>
      <w:r w:rsidRPr="00DE70C0">
        <w:t>7.4.2</w:t>
      </w:r>
      <w:r w:rsidRPr="00DE70C0">
        <w:tab/>
        <w:t>Option B2</w:t>
      </w:r>
      <w:bookmarkEnd w:id="66"/>
    </w:p>
    <w:p w14:paraId="0CF647D5" w14:textId="77777777" w:rsidR="00A82D8C" w:rsidRPr="00DE70C0" w:rsidRDefault="00A82D8C" w:rsidP="00A82D8C">
      <w:r w:rsidRPr="00DE70C0">
        <w:t>Option B2 must be implemented with split duplexers in the UE. For CA combinations of the APT 600 MHz band with other bands below 1 GHz, the split-duplexer design may require a duplication of a multiplexer implementation (if feasible).</w:t>
      </w:r>
    </w:p>
    <w:p w14:paraId="5F2E6B47" w14:textId="77777777" w:rsidR="00A82D8C" w:rsidRPr="00425D85" w:rsidRDefault="00A82D8C" w:rsidP="00425D85">
      <w:r w:rsidRPr="00425D85">
        <w:t>CA combinations of the APT 600 MHz band with other regional bands above 1.5 GHz are more readily supported by UEs (using duplexing).</w:t>
      </w:r>
    </w:p>
    <w:p w14:paraId="12D665C7" w14:textId="77777777" w:rsidR="00A82D8C" w:rsidRPr="00DE70C0" w:rsidRDefault="00A82D8C" w:rsidP="00A82D8C">
      <w:pPr>
        <w:pStyle w:val="Heading3"/>
      </w:pPr>
      <w:bookmarkStart w:id="67" w:name="_Toc81297440"/>
      <w:r w:rsidRPr="00DE70C0">
        <w:t>7.4.3</w:t>
      </w:r>
      <w:r w:rsidRPr="00DE70C0">
        <w:tab/>
        <w:t>Option B2a</w:t>
      </w:r>
      <w:bookmarkEnd w:id="67"/>
    </w:p>
    <w:p w14:paraId="460B34BF" w14:textId="77777777" w:rsidR="00A82D8C" w:rsidRPr="00B85AE4" w:rsidRDefault="00A82D8C" w:rsidP="00425D85">
      <w:r w:rsidRPr="00425D85">
        <w:t xml:space="preserve">Option B2a requires UEs supporting both Band n71 and the new Band </w:t>
      </w:r>
      <w:proofErr w:type="spellStart"/>
      <w:r w:rsidRPr="00425D85">
        <w:t>nX</w:t>
      </w:r>
      <w:proofErr w:type="spellEnd"/>
      <w:r w:rsidRPr="00425D85">
        <w:t xml:space="preserve"> in CA configurations. Support of CA requires UEs supporting band combinations of regional bands with both n71 and </w:t>
      </w:r>
      <w:proofErr w:type="spellStart"/>
      <w:r w:rsidRPr="00425D85">
        <w:t>nX</w:t>
      </w:r>
      <w:proofErr w:type="spellEnd"/>
      <w:r w:rsidRPr="00425D85">
        <w:t>.</w:t>
      </w:r>
    </w:p>
    <w:p w14:paraId="262DEFC3" w14:textId="1D3C2A67" w:rsidR="002E3FC1" w:rsidRDefault="001F2344" w:rsidP="00425D85">
      <w:pPr>
        <w:pStyle w:val="Heading1"/>
      </w:pPr>
      <w:bookmarkStart w:id="68" w:name="_Toc81297441"/>
      <w:r>
        <w:lastRenderedPageBreak/>
        <w:t>8</w:t>
      </w:r>
      <w:r w:rsidR="002E3FC1">
        <w:t>.</w:t>
      </w:r>
      <w:r w:rsidR="002E3FC1">
        <w:tab/>
        <w:t>Conclusion</w:t>
      </w:r>
      <w:bookmarkEnd w:id="68"/>
    </w:p>
    <w:p w14:paraId="6991390F" w14:textId="77777777" w:rsidR="002E3FC1" w:rsidRDefault="002E3FC1" w:rsidP="002E3FC1">
      <w:r>
        <w:t xml:space="preserve">Option B1 requires that the adjacent broadcast spectrum is repurposed below 612 </w:t>
      </w:r>
      <w:proofErr w:type="spellStart"/>
      <w:r>
        <w:t>MHz.</w:t>
      </w:r>
      <w:proofErr w:type="spellEnd"/>
      <w:r>
        <w:t xml:space="preserve"> The main advantage of this option is that it could be supported with a single 40 MHz filter (channel bandwidths up to 40 MHz could be supported with a single duplex filter, the bill of materials for the UE is reduced, software complexity is reduced, </w:t>
      </w:r>
      <w:proofErr w:type="spellStart"/>
      <w:r>
        <w:t>interband</w:t>
      </w:r>
      <w:proofErr w:type="spellEnd"/>
      <w:r>
        <w:t xml:space="preserve"> CA and EN-DC configurations are more easily accommodated) while still maintaining Band n71 filter requirements). Preliminary data show that compliance with the n71 filter requirements including CH36 blocking requirement would be feasible. With this option B1, allowing n71 UEs in the network by multiple FBI requires further investigations since the duplex spacings of band n71 and option B1 are different. </w:t>
      </w:r>
    </w:p>
    <w:p w14:paraId="0346D63C" w14:textId="77777777" w:rsidR="002E3FC1" w:rsidRDefault="002E3FC1" w:rsidP="002E3FC1">
      <w:r>
        <w:t xml:space="preserve">Option B2 requires that the broadcast spectrum is repurposed below 617 </w:t>
      </w:r>
      <w:proofErr w:type="spellStart"/>
      <w:r>
        <w:t>MHz.</w:t>
      </w:r>
      <w:proofErr w:type="spellEnd"/>
      <w:r>
        <w:t xml:space="preserve"> For option B2, a single UE filter does not appear to be technically feasible with state-of-the art technology at this time though may be achievable in the future as technology advances. Option B2 can be implemented with dual duplexers, </w:t>
      </w:r>
      <w:proofErr w:type="gramStart"/>
      <w:r>
        <w:t>e.g.</w:t>
      </w:r>
      <w:proofErr w:type="gramEnd"/>
      <w:r>
        <w:t xml:space="preserve"> either 35+35 or 35+25 configuration. UEs supporting B2 could also support band n71 and thus meet band n71 requirements. Some degradation in the protection of the own DL band might be expected for the full range due to the narrow 6 MHz duplex gap. With option B2, network could allow legacy n71 UEs by using multiple FBI within the n71 range of B2 (</w:t>
      </w:r>
      <w:proofErr w:type="gramStart"/>
      <w:r>
        <w:t>as long as</w:t>
      </w:r>
      <w:proofErr w:type="gramEnd"/>
      <w:r>
        <w:t xml:space="preserve"> option B2 SEM can be accommodated by either NR or n71).</w:t>
      </w:r>
    </w:p>
    <w:p w14:paraId="4F9570D8" w14:textId="77777777" w:rsidR="002E3FC1" w:rsidRDefault="002E3FC1" w:rsidP="002E3FC1">
      <w:r>
        <w:t>Option B2a would introduce a new band overlapping n71. Carrier aggregation for B2a would have to rely on the band combinations defined for n71 (the same for the new band) and the unwanted emissions requirements throughout the B2 range should be aligned with FCC ones for n71.</w:t>
      </w:r>
    </w:p>
    <w:p w14:paraId="3316FF64" w14:textId="77777777" w:rsidR="002E3FC1" w:rsidRDefault="002E3FC1" w:rsidP="002E3FC1">
      <w:r>
        <w:t xml:space="preserve">Consideration of the antenna efficiency is also important topic but has not been considered in this study. </w:t>
      </w:r>
    </w:p>
    <w:p w14:paraId="6B8BD740" w14:textId="77777777" w:rsidR="00DF5113" w:rsidRPr="00DF5113" w:rsidRDefault="00DF5113" w:rsidP="00DF5113"/>
    <w:p w14:paraId="09328C93" w14:textId="582CCF99" w:rsidR="00080512" w:rsidRPr="004D3578" w:rsidRDefault="00080512">
      <w:pPr>
        <w:pStyle w:val="Heading8"/>
      </w:pPr>
      <w:bookmarkStart w:id="69" w:name="clause4"/>
      <w:bookmarkStart w:id="70" w:name="tsgNames"/>
      <w:bookmarkEnd w:id="69"/>
      <w:bookmarkEnd w:id="70"/>
      <w:r w:rsidRPr="004D3578">
        <w:br w:type="page"/>
      </w:r>
      <w:bookmarkStart w:id="71" w:name="_Toc81297442"/>
      <w:r w:rsidRPr="004D3578">
        <w:lastRenderedPageBreak/>
        <w:t xml:space="preserve">Annex </w:t>
      </w:r>
      <w:r w:rsidR="00E9389D">
        <w:t>A</w:t>
      </w:r>
      <w:r w:rsidRPr="004D3578">
        <w:t>(informative):</w:t>
      </w:r>
      <w:r w:rsidRPr="004D3578">
        <w:br/>
        <w:t>Change history</w:t>
      </w:r>
      <w:bookmarkEnd w:id="71"/>
    </w:p>
    <w:p w14:paraId="1A0A0338" w14:textId="77777777" w:rsidR="00054A22" w:rsidRPr="00235394" w:rsidRDefault="00054A22" w:rsidP="00502104">
      <w:pPr>
        <w:pStyle w:val="TH"/>
        <w:jc w:val="left"/>
      </w:pPr>
      <w:bookmarkStart w:id="72" w:name="historyclause"/>
      <w:bookmarkEnd w:id="72"/>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4CA06A43"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02DF74A8" w:rsidR="00A1789F" w:rsidRDefault="006C2B70">
            <w:pPr>
              <w:pStyle w:val="TAC"/>
              <w:rPr>
                <w:sz w:val="16"/>
                <w:szCs w:val="16"/>
              </w:rPr>
            </w:pPr>
            <w:r w:rsidRPr="00606CF4">
              <w:rPr>
                <w:sz w:val="16"/>
                <w:szCs w:val="16"/>
              </w:rPr>
              <w:t>R4-2111721</w:t>
            </w:r>
            <w:r w:rsidR="004224C2" w:rsidRPr="00606CF4">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 xml:space="preserve">Editorial corrections by ETSI </w:t>
            </w:r>
            <w:proofErr w:type="spellStart"/>
            <w:r>
              <w:rPr>
                <w:sz w:val="16"/>
                <w:szCs w:val="16"/>
              </w:rPr>
              <w:t>editHelp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57600C" w14:paraId="52EDEB0A"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61B3B46E" w14:textId="5500ECA8" w:rsidR="0057600C" w:rsidRDefault="0057600C">
            <w:pPr>
              <w:pStyle w:val="TAC"/>
              <w:rPr>
                <w:sz w:val="16"/>
                <w:szCs w:val="16"/>
              </w:rPr>
            </w:pPr>
            <w:r>
              <w:rPr>
                <w:sz w:val="16"/>
                <w:szCs w:val="16"/>
              </w:rPr>
              <w:t>2021-08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DD560" w14:textId="19E42D47" w:rsidR="0057600C" w:rsidRDefault="00430D4C">
            <w:pPr>
              <w:pStyle w:val="TAC"/>
              <w:rPr>
                <w:sz w:val="16"/>
                <w:szCs w:val="16"/>
              </w:rPr>
            </w:pPr>
            <w:r>
              <w:rPr>
                <w:sz w:val="16"/>
                <w:szCs w:val="16"/>
              </w:rPr>
              <w:t>RAN</w:t>
            </w:r>
            <w:r w:rsidR="00C94FDD">
              <w:rPr>
                <w:sz w:val="16"/>
                <w:szCs w:val="16"/>
              </w:rPr>
              <w:t>4#100-e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8F8F" w14:textId="243B13C8" w:rsidR="0057600C" w:rsidRDefault="009A6B89">
            <w:pPr>
              <w:pStyle w:val="TAC"/>
              <w:rPr>
                <w:sz w:val="16"/>
                <w:szCs w:val="16"/>
              </w:rPr>
            </w:pPr>
            <w:r w:rsidRPr="009A6B89">
              <w:rPr>
                <w:sz w:val="16"/>
                <w:szCs w:val="16"/>
              </w:rPr>
              <w:t>R4-2111721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FF97" w14:textId="77777777" w:rsidR="0057600C" w:rsidRDefault="005760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44F39" w14:textId="77777777" w:rsidR="0057600C" w:rsidRDefault="005760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01D64" w14:textId="77777777" w:rsidR="0057600C" w:rsidRDefault="0057600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2E9A6" w14:textId="77777777" w:rsidR="008E0C8C" w:rsidRDefault="008E0C8C" w:rsidP="008E0C8C">
            <w:pPr>
              <w:pStyle w:val="TAL"/>
              <w:rPr>
                <w:sz w:val="16"/>
                <w:szCs w:val="16"/>
              </w:rPr>
            </w:pPr>
            <w:r>
              <w:rPr>
                <w:sz w:val="16"/>
                <w:szCs w:val="16"/>
              </w:rPr>
              <w:t>Agreed Text Proposals in RAN4#98-e:</w:t>
            </w:r>
          </w:p>
          <w:p w14:paraId="020A6E49" w14:textId="23B74317" w:rsidR="008E0C8C" w:rsidRDefault="006A632F" w:rsidP="008E0C8C">
            <w:pPr>
              <w:pStyle w:val="TAL"/>
              <w:rPr>
                <w:sz w:val="16"/>
                <w:szCs w:val="16"/>
              </w:rPr>
            </w:pPr>
            <w:r w:rsidRPr="006A632F">
              <w:rPr>
                <w:sz w:val="16"/>
                <w:szCs w:val="16"/>
              </w:rPr>
              <w:t>R4-2115058</w:t>
            </w:r>
            <w:r w:rsidR="008E0C8C">
              <w:rPr>
                <w:sz w:val="16"/>
                <w:szCs w:val="16"/>
              </w:rPr>
              <w:t>, “</w:t>
            </w:r>
            <w:r w:rsidR="00076BD9" w:rsidRPr="00076BD9">
              <w:rPr>
                <w:sz w:val="16"/>
                <w:szCs w:val="16"/>
              </w:rPr>
              <w:t>TP to TR 38.860 – Conclusion</w:t>
            </w:r>
          </w:p>
          <w:p w14:paraId="489593C2" w14:textId="2E338BAC" w:rsidR="00EA1B04" w:rsidRDefault="001B3062" w:rsidP="008E0C8C">
            <w:pPr>
              <w:pStyle w:val="TAL"/>
              <w:rPr>
                <w:sz w:val="16"/>
                <w:szCs w:val="16"/>
              </w:rPr>
            </w:pPr>
            <w:r w:rsidRPr="001B3062">
              <w:rPr>
                <w:sz w:val="16"/>
                <w:szCs w:val="16"/>
              </w:rPr>
              <w:t>R4-2115061</w:t>
            </w:r>
            <w:r>
              <w:rPr>
                <w:sz w:val="16"/>
                <w:szCs w:val="16"/>
              </w:rPr>
              <w:t>,</w:t>
            </w:r>
            <w:r w:rsidRPr="001B3062">
              <w:rPr>
                <w:sz w:val="16"/>
                <w:szCs w:val="16"/>
              </w:rPr>
              <w:t xml:space="preserve"> </w:t>
            </w:r>
            <w:r w:rsidR="00EA1B04">
              <w:rPr>
                <w:sz w:val="16"/>
                <w:szCs w:val="16"/>
              </w:rPr>
              <w:t>“</w:t>
            </w:r>
            <w:r w:rsidR="00EA1B04" w:rsidRPr="00EA1B04">
              <w:rPr>
                <w:sz w:val="16"/>
                <w:szCs w:val="16"/>
              </w:rPr>
              <w:t xml:space="preserve">TP to TR38.860: editorial </w:t>
            </w:r>
            <w:proofErr w:type="spellStart"/>
            <w:r w:rsidR="00EA1B04" w:rsidRPr="00EA1B04">
              <w:rPr>
                <w:sz w:val="16"/>
                <w:szCs w:val="16"/>
              </w:rPr>
              <w:t>cleanup</w:t>
            </w:r>
            <w:proofErr w:type="spellEnd"/>
            <w:r w:rsidR="00EA1B04">
              <w:rPr>
                <w:sz w:val="16"/>
                <w:szCs w:val="16"/>
              </w:rPr>
              <w:t>”</w:t>
            </w:r>
          </w:p>
          <w:p w14:paraId="554F0B89" w14:textId="77777777" w:rsidR="0057600C" w:rsidRDefault="0060549C">
            <w:pPr>
              <w:pStyle w:val="TAL"/>
              <w:rPr>
                <w:sz w:val="16"/>
                <w:szCs w:val="16"/>
              </w:rPr>
            </w:pPr>
            <w:r w:rsidRPr="0060549C">
              <w:rPr>
                <w:sz w:val="16"/>
                <w:szCs w:val="16"/>
              </w:rPr>
              <w:t>R4-2115060</w:t>
            </w:r>
            <w:r>
              <w:rPr>
                <w:sz w:val="16"/>
                <w:szCs w:val="16"/>
              </w:rPr>
              <w:t>, “</w:t>
            </w:r>
            <w:r w:rsidRPr="0060549C">
              <w:rPr>
                <w:sz w:val="16"/>
                <w:szCs w:val="16"/>
              </w:rPr>
              <w:t>Proposals to conclude the APT600 study</w:t>
            </w:r>
            <w:r>
              <w:rPr>
                <w:sz w:val="16"/>
                <w:szCs w:val="16"/>
              </w:rPr>
              <w:t>”</w:t>
            </w:r>
          </w:p>
          <w:p w14:paraId="733D1AB3" w14:textId="77777777" w:rsidR="0060549C" w:rsidRDefault="008B37B8">
            <w:pPr>
              <w:pStyle w:val="TAL"/>
              <w:rPr>
                <w:sz w:val="16"/>
                <w:szCs w:val="16"/>
              </w:rPr>
            </w:pPr>
            <w:r w:rsidRPr="008B37B8">
              <w:rPr>
                <w:sz w:val="16"/>
                <w:szCs w:val="16"/>
              </w:rPr>
              <w:t>R4-2115056</w:t>
            </w:r>
            <w:r>
              <w:rPr>
                <w:sz w:val="16"/>
                <w:szCs w:val="16"/>
              </w:rPr>
              <w:t xml:space="preserve">, </w:t>
            </w:r>
            <w:r w:rsidR="00022703">
              <w:rPr>
                <w:sz w:val="16"/>
                <w:szCs w:val="16"/>
              </w:rPr>
              <w:t>“</w:t>
            </w:r>
            <w:r w:rsidR="00022703" w:rsidRPr="00022703">
              <w:rPr>
                <w:sz w:val="16"/>
                <w:szCs w:val="16"/>
              </w:rPr>
              <w:t>APT600 band specific aspects</w:t>
            </w:r>
            <w:r w:rsidR="00022703">
              <w:rPr>
                <w:sz w:val="16"/>
                <w:szCs w:val="16"/>
              </w:rPr>
              <w:t>”</w:t>
            </w:r>
          </w:p>
          <w:p w14:paraId="5CFABB7F" w14:textId="77777777" w:rsidR="00C00ACB" w:rsidRDefault="00C00ACB">
            <w:pPr>
              <w:pStyle w:val="TAL"/>
              <w:rPr>
                <w:sz w:val="16"/>
                <w:szCs w:val="16"/>
              </w:rPr>
            </w:pPr>
            <w:r w:rsidRPr="00C00ACB">
              <w:rPr>
                <w:sz w:val="16"/>
                <w:szCs w:val="16"/>
              </w:rPr>
              <w:t>R4-2115057</w:t>
            </w:r>
            <w:r>
              <w:rPr>
                <w:sz w:val="16"/>
                <w:szCs w:val="16"/>
              </w:rPr>
              <w:t>, “</w:t>
            </w:r>
            <w:r w:rsidRPr="00C00ACB">
              <w:rPr>
                <w:sz w:val="16"/>
                <w:szCs w:val="16"/>
              </w:rPr>
              <w:t>coexistence with other services</w:t>
            </w:r>
            <w:r>
              <w:rPr>
                <w:sz w:val="16"/>
                <w:szCs w:val="16"/>
              </w:rPr>
              <w:t>”</w:t>
            </w:r>
          </w:p>
          <w:p w14:paraId="06645D86" w14:textId="6FD9D301" w:rsidR="0064316E" w:rsidRDefault="0064316E">
            <w:pPr>
              <w:pStyle w:val="TAL"/>
              <w:rPr>
                <w:sz w:val="16"/>
                <w:szCs w:val="16"/>
              </w:rPr>
            </w:pPr>
            <w:r w:rsidRPr="0064316E">
              <w:rPr>
                <w:sz w:val="16"/>
                <w:szCs w:val="16"/>
              </w:rPr>
              <w:t>R4-2115059</w:t>
            </w:r>
            <w:r w:rsidR="00505364">
              <w:rPr>
                <w:sz w:val="16"/>
                <w:szCs w:val="16"/>
              </w:rPr>
              <w:t>, “</w:t>
            </w:r>
            <w:r w:rsidR="00505364" w:rsidRPr="00505364">
              <w:rPr>
                <w:sz w:val="16"/>
                <w:szCs w:val="16"/>
              </w:rPr>
              <w:t>Further B1 filter optimization</w:t>
            </w:r>
            <w:r w:rsidR="0050536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48923" w14:textId="01D24C75" w:rsidR="0057600C" w:rsidRDefault="00505364">
            <w:pPr>
              <w:pStyle w:val="TAC"/>
              <w:rPr>
                <w:sz w:val="16"/>
                <w:szCs w:val="16"/>
              </w:rPr>
            </w:pPr>
            <w:r>
              <w:rPr>
                <w:sz w:val="16"/>
                <w:szCs w:val="16"/>
              </w:rPr>
              <w:t>0.4.0</w:t>
            </w:r>
          </w:p>
        </w:tc>
      </w:tr>
    </w:tbl>
    <w:p w14:paraId="6A44F7DD" w14:textId="77777777" w:rsidR="003C3971" w:rsidRPr="00235394" w:rsidRDefault="003C3971" w:rsidP="003C3971"/>
    <w:p w14:paraId="117A842C" w14:textId="4BD84D12" w:rsidR="00080512" w:rsidRDefault="00997964">
      <w:r w:rsidRPr="00425D85">
        <w:rPr>
          <w:iCs/>
        </w:rPr>
        <w:t xml:space="preserve"> </w:t>
      </w:r>
      <w:r w:rsidR="00BC27EB" w:rsidRPr="00425D85">
        <w:rPr>
          <w:iCs/>
        </w:rPr>
        <w:t>[</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D50E8" w14:textId="77777777" w:rsidR="00B36320" w:rsidRDefault="00B36320">
      <w:r>
        <w:separator/>
      </w:r>
    </w:p>
  </w:endnote>
  <w:endnote w:type="continuationSeparator" w:id="0">
    <w:p w14:paraId="5888ADE9" w14:textId="77777777" w:rsidR="00B36320" w:rsidRDefault="00B36320">
      <w:r>
        <w:continuationSeparator/>
      </w:r>
    </w:p>
  </w:endnote>
  <w:endnote w:type="continuationNotice" w:id="1">
    <w:p w14:paraId="12CAF681" w14:textId="77777777" w:rsidR="00B36320" w:rsidRDefault="00B36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DECB3" w14:textId="77777777" w:rsidR="00B36320" w:rsidRDefault="00B36320">
      <w:r>
        <w:separator/>
      </w:r>
    </w:p>
  </w:footnote>
  <w:footnote w:type="continuationSeparator" w:id="0">
    <w:p w14:paraId="6F27BD0A" w14:textId="77777777" w:rsidR="00B36320" w:rsidRDefault="00B36320">
      <w:r>
        <w:continuationSeparator/>
      </w:r>
    </w:p>
  </w:footnote>
  <w:footnote w:type="continuationNotice" w:id="1">
    <w:p w14:paraId="3688C598" w14:textId="77777777" w:rsidR="00B36320" w:rsidRDefault="00B36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B1BA" w14:textId="3EACB8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6DC">
      <w:rPr>
        <w:rFonts w:ascii="Arial" w:hAnsi="Arial" w:cs="Arial"/>
        <w:b/>
        <w:noProof/>
        <w:sz w:val="18"/>
        <w:szCs w:val="18"/>
      </w:rPr>
      <w:t>3GPP TR 38.860 V1.0.0 (2021-08)</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426F89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6DC">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E1718"/>
    <w:multiLevelType w:val="hybridMultilevel"/>
    <w:tmpl w:val="3F7843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6"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5"/>
  </w:num>
  <w:num w:numId="8">
    <w:abstractNumId w:val="10"/>
  </w:num>
  <w:num w:numId="9">
    <w:abstractNumId w:val="7"/>
  </w:num>
  <w:num w:numId="10">
    <w:abstractNumId w:val="9"/>
  </w:num>
  <w:num w:numId="11">
    <w:abstractNumId w:val="4"/>
  </w:num>
  <w:num w:numId="12">
    <w:abstractNumId w:val="8"/>
  </w:num>
  <w:num w:numId="13">
    <w:abstractNumId w:val="11"/>
  </w:num>
  <w:num w:numId="14">
    <w:abstractNumId w:val="6"/>
  </w:num>
  <w:num w:numId="15">
    <w:abstractNumId w:val="12"/>
  </w:num>
  <w:num w:numId="16">
    <w:abstractNumId w:val="2"/>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67"/>
    <w:rsid w:val="0000499C"/>
    <w:rsid w:val="000069A4"/>
    <w:rsid w:val="00022703"/>
    <w:rsid w:val="00024114"/>
    <w:rsid w:val="00033397"/>
    <w:rsid w:val="00033817"/>
    <w:rsid w:val="00040095"/>
    <w:rsid w:val="00042375"/>
    <w:rsid w:val="00046010"/>
    <w:rsid w:val="00050822"/>
    <w:rsid w:val="00050F85"/>
    <w:rsid w:val="00051834"/>
    <w:rsid w:val="00052708"/>
    <w:rsid w:val="00054A22"/>
    <w:rsid w:val="000616D1"/>
    <w:rsid w:val="00062023"/>
    <w:rsid w:val="000655A6"/>
    <w:rsid w:val="00065B25"/>
    <w:rsid w:val="00067F4B"/>
    <w:rsid w:val="000716B6"/>
    <w:rsid w:val="00072599"/>
    <w:rsid w:val="000725EF"/>
    <w:rsid w:val="00076BD9"/>
    <w:rsid w:val="00080512"/>
    <w:rsid w:val="00081E07"/>
    <w:rsid w:val="000849D1"/>
    <w:rsid w:val="00085CB0"/>
    <w:rsid w:val="00090152"/>
    <w:rsid w:val="000940B3"/>
    <w:rsid w:val="00094BA9"/>
    <w:rsid w:val="000A31E3"/>
    <w:rsid w:val="000A4A29"/>
    <w:rsid w:val="000B0863"/>
    <w:rsid w:val="000C4383"/>
    <w:rsid w:val="000C47C3"/>
    <w:rsid w:val="000D3F9A"/>
    <w:rsid w:val="000D58AB"/>
    <w:rsid w:val="000E142B"/>
    <w:rsid w:val="000E464A"/>
    <w:rsid w:val="000E5284"/>
    <w:rsid w:val="000E65E2"/>
    <w:rsid w:val="001012A2"/>
    <w:rsid w:val="00105F54"/>
    <w:rsid w:val="00113AC1"/>
    <w:rsid w:val="001210B8"/>
    <w:rsid w:val="001248B7"/>
    <w:rsid w:val="0013048C"/>
    <w:rsid w:val="00133525"/>
    <w:rsid w:val="00134CA0"/>
    <w:rsid w:val="0013564E"/>
    <w:rsid w:val="00143FA5"/>
    <w:rsid w:val="00151729"/>
    <w:rsid w:val="001518B6"/>
    <w:rsid w:val="001629F8"/>
    <w:rsid w:val="00165702"/>
    <w:rsid w:val="001664A7"/>
    <w:rsid w:val="00175A4F"/>
    <w:rsid w:val="00181883"/>
    <w:rsid w:val="001A18C6"/>
    <w:rsid w:val="001A30F9"/>
    <w:rsid w:val="001A4C42"/>
    <w:rsid w:val="001A7420"/>
    <w:rsid w:val="001B04E1"/>
    <w:rsid w:val="001B209A"/>
    <w:rsid w:val="001B2940"/>
    <w:rsid w:val="001B3062"/>
    <w:rsid w:val="001B6637"/>
    <w:rsid w:val="001C21C3"/>
    <w:rsid w:val="001D02C2"/>
    <w:rsid w:val="001D2B4A"/>
    <w:rsid w:val="001E36F3"/>
    <w:rsid w:val="001F0C1D"/>
    <w:rsid w:val="001F1132"/>
    <w:rsid w:val="001F168B"/>
    <w:rsid w:val="001F2344"/>
    <w:rsid w:val="001F2E2A"/>
    <w:rsid w:val="00207690"/>
    <w:rsid w:val="0022378D"/>
    <w:rsid w:val="002347A2"/>
    <w:rsid w:val="00237464"/>
    <w:rsid w:val="00243A8F"/>
    <w:rsid w:val="00244C6A"/>
    <w:rsid w:val="00251940"/>
    <w:rsid w:val="002675F0"/>
    <w:rsid w:val="002810C0"/>
    <w:rsid w:val="00290381"/>
    <w:rsid w:val="002B199B"/>
    <w:rsid w:val="002B6339"/>
    <w:rsid w:val="002B6C2F"/>
    <w:rsid w:val="002C18FA"/>
    <w:rsid w:val="002C5781"/>
    <w:rsid w:val="002D153A"/>
    <w:rsid w:val="002E00EE"/>
    <w:rsid w:val="002E3FC1"/>
    <w:rsid w:val="002E43DF"/>
    <w:rsid w:val="002F2C3E"/>
    <w:rsid w:val="0030415D"/>
    <w:rsid w:val="003062BA"/>
    <w:rsid w:val="003137C2"/>
    <w:rsid w:val="003172DC"/>
    <w:rsid w:val="003261A7"/>
    <w:rsid w:val="0032624D"/>
    <w:rsid w:val="00330E68"/>
    <w:rsid w:val="0033156E"/>
    <w:rsid w:val="003328B9"/>
    <w:rsid w:val="00334FF7"/>
    <w:rsid w:val="003369F3"/>
    <w:rsid w:val="00336BD7"/>
    <w:rsid w:val="00341608"/>
    <w:rsid w:val="003417AA"/>
    <w:rsid w:val="00343079"/>
    <w:rsid w:val="003443A0"/>
    <w:rsid w:val="00347885"/>
    <w:rsid w:val="003513BD"/>
    <w:rsid w:val="003525DD"/>
    <w:rsid w:val="0035462D"/>
    <w:rsid w:val="00363BFE"/>
    <w:rsid w:val="00364CE9"/>
    <w:rsid w:val="00366A1F"/>
    <w:rsid w:val="00374765"/>
    <w:rsid w:val="003765B8"/>
    <w:rsid w:val="00376BA1"/>
    <w:rsid w:val="003A658F"/>
    <w:rsid w:val="003C3733"/>
    <w:rsid w:val="003C3971"/>
    <w:rsid w:val="003C7641"/>
    <w:rsid w:val="003E59CB"/>
    <w:rsid w:val="00400422"/>
    <w:rsid w:val="004011AB"/>
    <w:rsid w:val="00405F2C"/>
    <w:rsid w:val="00407713"/>
    <w:rsid w:val="00421EA7"/>
    <w:rsid w:val="004224C2"/>
    <w:rsid w:val="00423334"/>
    <w:rsid w:val="00425D85"/>
    <w:rsid w:val="00426E26"/>
    <w:rsid w:val="0042719F"/>
    <w:rsid w:val="0043015C"/>
    <w:rsid w:val="00430D4C"/>
    <w:rsid w:val="004345EC"/>
    <w:rsid w:val="00440037"/>
    <w:rsid w:val="00465515"/>
    <w:rsid w:val="00474529"/>
    <w:rsid w:val="00484BD8"/>
    <w:rsid w:val="004858E1"/>
    <w:rsid w:val="004917F5"/>
    <w:rsid w:val="004A4FD1"/>
    <w:rsid w:val="004B1367"/>
    <w:rsid w:val="004B41A9"/>
    <w:rsid w:val="004B4E5E"/>
    <w:rsid w:val="004C291D"/>
    <w:rsid w:val="004C450D"/>
    <w:rsid w:val="004D3578"/>
    <w:rsid w:val="004D7FF2"/>
    <w:rsid w:val="004E1966"/>
    <w:rsid w:val="004E213A"/>
    <w:rsid w:val="004F0988"/>
    <w:rsid w:val="004F0AB3"/>
    <w:rsid w:val="004F3340"/>
    <w:rsid w:val="004F4C8C"/>
    <w:rsid w:val="004F5528"/>
    <w:rsid w:val="00502104"/>
    <w:rsid w:val="00505364"/>
    <w:rsid w:val="00514758"/>
    <w:rsid w:val="00516571"/>
    <w:rsid w:val="00521387"/>
    <w:rsid w:val="00533210"/>
    <w:rsid w:val="0053388B"/>
    <w:rsid w:val="00535773"/>
    <w:rsid w:val="00543E6C"/>
    <w:rsid w:val="0054757A"/>
    <w:rsid w:val="00547DB9"/>
    <w:rsid w:val="00565087"/>
    <w:rsid w:val="00565F88"/>
    <w:rsid w:val="0057600C"/>
    <w:rsid w:val="00577E66"/>
    <w:rsid w:val="005862F9"/>
    <w:rsid w:val="005920CE"/>
    <w:rsid w:val="00597B11"/>
    <w:rsid w:val="005A66E1"/>
    <w:rsid w:val="005B6734"/>
    <w:rsid w:val="005C5BA5"/>
    <w:rsid w:val="005D1C39"/>
    <w:rsid w:val="005D2E01"/>
    <w:rsid w:val="005D3940"/>
    <w:rsid w:val="005D7526"/>
    <w:rsid w:val="005E4BB2"/>
    <w:rsid w:val="005E6DA2"/>
    <w:rsid w:val="005E7942"/>
    <w:rsid w:val="005F5987"/>
    <w:rsid w:val="00600308"/>
    <w:rsid w:val="00602AEA"/>
    <w:rsid w:val="0060549C"/>
    <w:rsid w:val="00606CF4"/>
    <w:rsid w:val="00614FDF"/>
    <w:rsid w:val="00616F6F"/>
    <w:rsid w:val="00631009"/>
    <w:rsid w:val="0063543D"/>
    <w:rsid w:val="0064316E"/>
    <w:rsid w:val="00647114"/>
    <w:rsid w:val="00647D58"/>
    <w:rsid w:val="00663EEB"/>
    <w:rsid w:val="00674BBE"/>
    <w:rsid w:val="00674DD9"/>
    <w:rsid w:val="00680FD8"/>
    <w:rsid w:val="00682CCD"/>
    <w:rsid w:val="00692CE2"/>
    <w:rsid w:val="006A323F"/>
    <w:rsid w:val="006A632F"/>
    <w:rsid w:val="006B30D0"/>
    <w:rsid w:val="006B6BE5"/>
    <w:rsid w:val="006C2B70"/>
    <w:rsid w:val="006C3D95"/>
    <w:rsid w:val="006C4276"/>
    <w:rsid w:val="006D005B"/>
    <w:rsid w:val="006D2E19"/>
    <w:rsid w:val="006D3517"/>
    <w:rsid w:val="006D4BA9"/>
    <w:rsid w:val="006E5C86"/>
    <w:rsid w:val="006E6C38"/>
    <w:rsid w:val="006F19A2"/>
    <w:rsid w:val="006F1CB9"/>
    <w:rsid w:val="00701116"/>
    <w:rsid w:val="007044A0"/>
    <w:rsid w:val="00707746"/>
    <w:rsid w:val="00712582"/>
    <w:rsid w:val="00713C44"/>
    <w:rsid w:val="0072052E"/>
    <w:rsid w:val="0072566E"/>
    <w:rsid w:val="00727365"/>
    <w:rsid w:val="007302F8"/>
    <w:rsid w:val="00731782"/>
    <w:rsid w:val="00731A50"/>
    <w:rsid w:val="00734A5B"/>
    <w:rsid w:val="0074026F"/>
    <w:rsid w:val="007429F6"/>
    <w:rsid w:val="0074369F"/>
    <w:rsid w:val="00744E76"/>
    <w:rsid w:val="007629AE"/>
    <w:rsid w:val="00765232"/>
    <w:rsid w:val="00771F18"/>
    <w:rsid w:val="00774DA4"/>
    <w:rsid w:val="007762BB"/>
    <w:rsid w:val="00780D8D"/>
    <w:rsid w:val="00781F0F"/>
    <w:rsid w:val="00785483"/>
    <w:rsid w:val="00790230"/>
    <w:rsid w:val="007A13A3"/>
    <w:rsid w:val="007B600E"/>
    <w:rsid w:val="007C7ADE"/>
    <w:rsid w:val="007D2088"/>
    <w:rsid w:val="007E2221"/>
    <w:rsid w:val="007F0F4A"/>
    <w:rsid w:val="007F33D9"/>
    <w:rsid w:val="008028A4"/>
    <w:rsid w:val="00816E0B"/>
    <w:rsid w:val="00817544"/>
    <w:rsid w:val="00830747"/>
    <w:rsid w:val="00840797"/>
    <w:rsid w:val="00840870"/>
    <w:rsid w:val="0085326D"/>
    <w:rsid w:val="008612B9"/>
    <w:rsid w:val="008768CA"/>
    <w:rsid w:val="00885F46"/>
    <w:rsid w:val="00886DE7"/>
    <w:rsid w:val="008A0C8C"/>
    <w:rsid w:val="008B33A3"/>
    <w:rsid w:val="008B37B8"/>
    <w:rsid w:val="008B4DBC"/>
    <w:rsid w:val="008B6840"/>
    <w:rsid w:val="008C32A4"/>
    <w:rsid w:val="008C384C"/>
    <w:rsid w:val="008C4C5B"/>
    <w:rsid w:val="008D2EF7"/>
    <w:rsid w:val="008E0C8C"/>
    <w:rsid w:val="008F62AB"/>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43E7D"/>
    <w:rsid w:val="00950580"/>
    <w:rsid w:val="00956125"/>
    <w:rsid w:val="00962DDA"/>
    <w:rsid w:val="009748D3"/>
    <w:rsid w:val="00992A27"/>
    <w:rsid w:val="009965FC"/>
    <w:rsid w:val="00997360"/>
    <w:rsid w:val="00997964"/>
    <w:rsid w:val="009A1E07"/>
    <w:rsid w:val="009A43BC"/>
    <w:rsid w:val="009A6B89"/>
    <w:rsid w:val="009A6F42"/>
    <w:rsid w:val="009C141A"/>
    <w:rsid w:val="009D54B4"/>
    <w:rsid w:val="009E2D8D"/>
    <w:rsid w:val="009E391D"/>
    <w:rsid w:val="009F1420"/>
    <w:rsid w:val="009F37B7"/>
    <w:rsid w:val="00A01537"/>
    <w:rsid w:val="00A10F02"/>
    <w:rsid w:val="00A164B4"/>
    <w:rsid w:val="00A1789F"/>
    <w:rsid w:val="00A17B06"/>
    <w:rsid w:val="00A204C6"/>
    <w:rsid w:val="00A24AE0"/>
    <w:rsid w:val="00A26956"/>
    <w:rsid w:val="00A27431"/>
    <w:rsid w:val="00A27486"/>
    <w:rsid w:val="00A40822"/>
    <w:rsid w:val="00A428DA"/>
    <w:rsid w:val="00A43B34"/>
    <w:rsid w:val="00A5271E"/>
    <w:rsid w:val="00A5312A"/>
    <w:rsid w:val="00A53724"/>
    <w:rsid w:val="00A56066"/>
    <w:rsid w:val="00A65C2C"/>
    <w:rsid w:val="00A72540"/>
    <w:rsid w:val="00A73129"/>
    <w:rsid w:val="00A738E6"/>
    <w:rsid w:val="00A82346"/>
    <w:rsid w:val="00A82D8C"/>
    <w:rsid w:val="00A8770F"/>
    <w:rsid w:val="00A90846"/>
    <w:rsid w:val="00A92BA1"/>
    <w:rsid w:val="00A9379C"/>
    <w:rsid w:val="00AA5553"/>
    <w:rsid w:val="00AA78C5"/>
    <w:rsid w:val="00AB3E7E"/>
    <w:rsid w:val="00AB6166"/>
    <w:rsid w:val="00AC2D68"/>
    <w:rsid w:val="00AC6BC6"/>
    <w:rsid w:val="00AD0FD1"/>
    <w:rsid w:val="00AE3F2A"/>
    <w:rsid w:val="00AE65E2"/>
    <w:rsid w:val="00AF156F"/>
    <w:rsid w:val="00AF6EDA"/>
    <w:rsid w:val="00B07F9A"/>
    <w:rsid w:val="00B11815"/>
    <w:rsid w:val="00B12C4E"/>
    <w:rsid w:val="00B15449"/>
    <w:rsid w:val="00B26316"/>
    <w:rsid w:val="00B335B7"/>
    <w:rsid w:val="00B36320"/>
    <w:rsid w:val="00B41932"/>
    <w:rsid w:val="00B60A14"/>
    <w:rsid w:val="00B75CFF"/>
    <w:rsid w:val="00B84033"/>
    <w:rsid w:val="00B865F6"/>
    <w:rsid w:val="00B929A6"/>
    <w:rsid w:val="00B93086"/>
    <w:rsid w:val="00B934C2"/>
    <w:rsid w:val="00B97603"/>
    <w:rsid w:val="00BA19ED"/>
    <w:rsid w:val="00BA45B8"/>
    <w:rsid w:val="00BA4B8D"/>
    <w:rsid w:val="00BB018B"/>
    <w:rsid w:val="00BC0F7D"/>
    <w:rsid w:val="00BC27EB"/>
    <w:rsid w:val="00BC7435"/>
    <w:rsid w:val="00BD4DA3"/>
    <w:rsid w:val="00BD5C8D"/>
    <w:rsid w:val="00BD7D31"/>
    <w:rsid w:val="00BE0C65"/>
    <w:rsid w:val="00BE3255"/>
    <w:rsid w:val="00BE49DC"/>
    <w:rsid w:val="00BF128E"/>
    <w:rsid w:val="00C00ACB"/>
    <w:rsid w:val="00C01B78"/>
    <w:rsid w:val="00C074DD"/>
    <w:rsid w:val="00C11358"/>
    <w:rsid w:val="00C1496A"/>
    <w:rsid w:val="00C215ED"/>
    <w:rsid w:val="00C21D0A"/>
    <w:rsid w:val="00C242D7"/>
    <w:rsid w:val="00C25B6D"/>
    <w:rsid w:val="00C2667F"/>
    <w:rsid w:val="00C33079"/>
    <w:rsid w:val="00C37183"/>
    <w:rsid w:val="00C4079B"/>
    <w:rsid w:val="00C45231"/>
    <w:rsid w:val="00C5351F"/>
    <w:rsid w:val="00C61073"/>
    <w:rsid w:val="00C72833"/>
    <w:rsid w:val="00C800DA"/>
    <w:rsid w:val="00C800F6"/>
    <w:rsid w:val="00C80F1D"/>
    <w:rsid w:val="00C93F40"/>
    <w:rsid w:val="00C94FDD"/>
    <w:rsid w:val="00C96433"/>
    <w:rsid w:val="00CA18EC"/>
    <w:rsid w:val="00CA3D0C"/>
    <w:rsid w:val="00CA75DE"/>
    <w:rsid w:val="00CB7966"/>
    <w:rsid w:val="00CC0040"/>
    <w:rsid w:val="00CC17F0"/>
    <w:rsid w:val="00CC3306"/>
    <w:rsid w:val="00CC38C3"/>
    <w:rsid w:val="00CC3B38"/>
    <w:rsid w:val="00CC78E0"/>
    <w:rsid w:val="00CD3032"/>
    <w:rsid w:val="00CE569E"/>
    <w:rsid w:val="00CF4B4F"/>
    <w:rsid w:val="00CF5828"/>
    <w:rsid w:val="00D10792"/>
    <w:rsid w:val="00D25548"/>
    <w:rsid w:val="00D259E2"/>
    <w:rsid w:val="00D35F22"/>
    <w:rsid w:val="00D4085C"/>
    <w:rsid w:val="00D53881"/>
    <w:rsid w:val="00D57972"/>
    <w:rsid w:val="00D605EA"/>
    <w:rsid w:val="00D6652D"/>
    <w:rsid w:val="00D675A9"/>
    <w:rsid w:val="00D72971"/>
    <w:rsid w:val="00D738D6"/>
    <w:rsid w:val="00D755EB"/>
    <w:rsid w:val="00D75E9D"/>
    <w:rsid w:val="00D76048"/>
    <w:rsid w:val="00D80D2E"/>
    <w:rsid w:val="00D834E6"/>
    <w:rsid w:val="00D83E1E"/>
    <w:rsid w:val="00D846DC"/>
    <w:rsid w:val="00D87E00"/>
    <w:rsid w:val="00D9134D"/>
    <w:rsid w:val="00DA2CAC"/>
    <w:rsid w:val="00DA76A1"/>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E19AA"/>
    <w:rsid w:val="00DE47C9"/>
    <w:rsid w:val="00DE70C0"/>
    <w:rsid w:val="00DF2B1F"/>
    <w:rsid w:val="00DF3E0F"/>
    <w:rsid w:val="00DF5113"/>
    <w:rsid w:val="00DF62CD"/>
    <w:rsid w:val="00E0134B"/>
    <w:rsid w:val="00E06C04"/>
    <w:rsid w:val="00E10AD7"/>
    <w:rsid w:val="00E16509"/>
    <w:rsid w:val="00E16E4C"/>
    <w:rsid w:val="00E21348"/>
    <w:rsid w:val="00E220EF"/>
    <w:rsid w:val="00E262D4"/>
    <w:rsid w:val="00E34E44"/>
    <w:rsid w:val="00E35090"/>
    <w:rsid w:val="00E36FDB"/>
    <w:rsid w:val="00E44582"/>
    <w:rsid w:val="00E45497"/>
    <w:rsid w:val="00E471DE"/>
    <w:rsid w:val="00E53AB7"/>
    <w:rsid w:val="00E573EA"/>
    <w:rsid w:val="00E7036A"/>
    <w:rsid w:val="00E73666"/>
    <w:rsid w:val="00E77645"/>
    <w:rsid w:val="00E935C9"/>
    <w:rsid w:val="00E9389D"/>
    <w:rsid w:val="00E97F70"/>
    <w:rsid w:val="00EA15B0"/>
    <w:rsid w:val="00EA1B04"/>
    <w:rsid w:val="00EA5EA7"/>
    <w:rsid w:val="00EA7230"/>
    <w:rsid w:val="00EB33FC"/>
    <w:rsid w:val="00EB38A3"/>
    <w:rsid w:val="00EB72C4"/>
    <w:rsid w:val="00EC1220"/>
    <w:rsid w:val="00EC4A25"/>
    <w:rsid w:val="00ED2ADF"/>
    <w:rsid w:val="00ED4258"/>
    <w:rsid w:val="00EF24FB"/>
    <w:rsid w:val="00F00979"/>
    <w:rsid w:val="00F025A2"/>
    <w:rsid w:val="00F02C49"/>
    <w:rsid w:val="00F04712"/>
    <w:rsid w:val="00F058A4"/>
    <w:rsid w:val="00F13360"/>
    <w:rsid w:val="00F15E58"/>
    <w:rsid w:val="00F22EC7"/>
    <w:rsid w:val="00F325C8"/>
    <w:rsid w:val="00F364E8"/>
    <w:rsid w:val="00F426D0"/>
    <w:rsid w:val="00F5137D"/>
    <w:rsid w:val="00F54AFE"/>
    <w:rsid w:val="00F653B8"/>
    <w:rsid w:val="00F8797C"/>
    <w:rsid w:val="00F9008D"/>
    <w:rsid w:val="00F91626"/>
    <w:rsid w:val="00F96476"/>
    <w:rsid w:val="00F97B4D"/>
    <w:rsid w:val="00FA02D2"/>
    <w:rsid w:val="00FA1266"/>
    <w:rsid w:val="00FA5375"/>
    <w:rsid w:val="00FA6711"/>
    <w:rsid w:val="00FB5329"/>
    <w:rsid w:val="00FB5E54"/>
    <w:rsid w:val="00FC1192"/>
    <w:rsid w:val="00FC41B6"/>
    <w:rsid w:val="00FE2A74"/>
    <w:rsid w:val="00FE39FD"/>
    <w:rsid w:val="00FE55C5"/>
    <w:rsid w:val="00FE6CD8"/>
    <w:rsid w:val="00FF32F5"/>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qFormat/>
    <w:locked/>
    <w:rsid w:val="00024114"/>
    <w:rPr>
      <w:rFonts w:ascii="Arial" w:hAnsi="Arial"/>
      <w:sz w:val="18"/>
      <w:lang w:eastAsia="en-US"/>
    </w:rPr>
  </w:style>
  <w:style w:type="character" w:customStyle="1" w:styleId="TAHCar">
    <w:name w:val="TAH Car"/>
    <w:link w:val="TAH"/>
    <w:qFormat/>
    <w:locked/>
    <w:rsid w:val="00024114"/>
    <w:rPr>
      <w:rFonts w:ascii="Arial" w:hAnsi="Arial"/>
      <w:b/>
      <w:sz w:val="18"/>
      <w:lang w:eastAsia="en-US"/>
    </w:rPr>
  </w:style>
  <w:style w:type="character" w:customStyle="1" w:styleId="TANChar">
    <w:name w:val="TAN Char"/>
    <w:link w:val="TAN"/>
    <w:qFormat/>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link w:val="Heading3"/>
    <w:rsid w:val="00A82D8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693192226">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emf"/><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2.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10386</Words>
  <Characters>53887</Characters>
  <Application>Microsoft Office Word</Application>
  <DocSecurity>0</DocSecurity>
  <Lines>449</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3</cp:revision>
  <cp:lastPrinted>2021-07-01T23:22:00Z</cp:lastPrinted>
  <dcterms:created xsi:type="dcterms:W3CDTF">2021-09-02T02:25:00Z</dcterms:created>
  <dcterms:modified xsi:type="dcterms:W3CDTF">2021-09-02T02:25:00Z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