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D5C59D2"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1431EC" w:rsidRPr="001431EC">
        <w:rPr>
          <w:rFonts w:cs="Arial"/>
          <w:sz w:val="24"/>
          <w:szCs w:val="24"/>
        </w:rPr>
        <w:t>R4-2114119</w:t>
      </w:r>
      <w:bookmarkStart w:id="0" w:name="_GoBack"/>
      <w:bookmarkEnd w:id="0"/>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9730FFE" w:rsidR="00A04B4D" w:rsidRPr="00410371" w:rsidRDefault="001431E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328FAC6" w:rsidR="00A04B4D" w:rsidRDefault="00316DE6" w:rsidP="002C3F0B">
            <w:pPr>
              <w:pStyle w:val="CRCoverPage"/>
              <w:spacing w:after="0"/>
              <w:ind w:left="100"/>
              <w:rPr>
                <w:noProof/>
              </w:rPr>
            </w:pPr>
            <w:r w:rsidRPr="00316DE6">
              <w:rPr>
                <w:noProof/>
              </w:rPr>
              <w:t>CR on TC of PSCell addition and release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1A03" w14:textId="1CCFB49E" w:rsidR="00A65900" w:rsidRDefault="00D23D2E" w:rsidP="001E6641">
            <w:pPr>
              <w:pStyle w:val="CRCoverPage"/>
              <w:numPr>
                <w:ilvl w:val="0"/>
                <w:numId w:val="14"/>
              </w:numPr>
              <w:spacing w:after="0"/>
              <w:rPr>
                <w:noProof/>
                <w:lang w:val="en-US" w:eastAsia="zh-CN"/>
              </w:rPr>
            </w:pPr>
            <w:r>
              <w:rPr>
                <w:noProof/>
                <w:lang w:val="en-US" w:eastAsia="zh-CN"/>
              </w:rPr>
              <w:t>In the current TC for PSCell addition, it is required that UE shall report Event A4 during T2. However, for EN-DC with PScell on carrier with CCA, UE shall report Event B1 to make sure the target PSCell is known.</w:t>
            </w:r>
          </w:p>
          <w:p w14:paraId="0D91A9A9" w14:textId="5E4E0FD5" w:rsidR="00A65900" w:rsidRPr="00D23D2E" w:rsidRDefault="00D23D2E" w:rsidP="00D23D2E">
            <w:pPr>
              <w:pStyle w:val="CRCoverPage"/>
              <w:numPr>
                <w:ilvl w:val="0"/>
                <w:numId w:val="14"/>
              </w:numPr>
              <w:spacing w:after="0"/>
              <w:rPr>
                <w:noProof/>
                <w:lang w:val="en-US" w:eastAsia="zh-CN"/>
              </w:rPr>
            </w:pPr>
            <w:r>
              <w:rPr>
                <w:noProof/>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2470D" w14:textId="77777777" w:rsidR="00A65900" w:rsidRDefault="00D23D2E" w:rsidP="00316DE6">
            <w:pPr>
              <w:pStyle w:val="af1"/>
              <w:numPr>
                <w:ilvl w:val="0"/>
                <w:numId w:val="15"/>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 xml:space="preserve">Change Event A4 to Event B1 </w:t>
            </w:r>
          </w:p>
          <w:p w14:paraId="62E10A29" w14:textId="7111EF31" w:rsidR="00D23D2E" w:rsidRPr="00A65900" w:rsidRDefault="00D23D2E" w:rsidP="00316DE6">
            <w:pPr>
              <w:pStyle w:val="af1"/>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E1EED81" w:rsidR="00A04B4D" w:rsidRDefault="002E2FC3" w:rsidP="00E547F8">
            <w:pPr>
              <w:pStyle w:val="CRCoverPage"/>
              <w:spacing w:after="0"/>
              <w:ind w:left="100"/>
              <w:rPr>
                <w:noProof/>
              </w:rPr>
            </w:pPr>
            <w:r>
              <w:rPr>
                <w:noProof/>
                <w:lang w:val="en-US" w:eastAsia="zh-CN"/>
              </w:rPr>
              <w:t>A.</w:t>
            </w:r>
            <w:r w:rsidR="00B56EAC">
              <w:rPr>
                <w:noProof/>
                <w:lang w:val="en-US" w:eastAsia="zh-CN"/>
              </w:rPr>
              <w:t>10.</w:t>
            </w:r>
            <w:r w:rsidR="003A24CB">
              <w:rPr>
                <w:noProof/>
                <w:lang w:val="en-US" w:eastAsia="zh-CN"/>
              </w:rPr>
              <w:t>3.</w:t>
            </w:r>
            <w:r w:rsidR="00E547F8">
              <w:rPr>
                <w:noProof/>
                <w:lang w:val="en-US" w:eastAsia="zh-CN"/>
              </w:rPr>
              <w:t>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A3A5373" w14:textId="77777777" w:rsidR="00316DE6" w:rsidRPr="007275DF" w:rsidRDefault="00316DE6" w:rsidP="00316DE6">
      <w:pPr>
        <w:pStyle w:val="30"/>
      </w:pPr>
      <w:r w:rsidRPr="007275DF">
        <w:t>A.10.3.6</w:t>
      </w:r>
      <w:r w:rsidRPr="007275DF">
        <w:tab/>
      </w:r>
      <w:proofErr w:type="spellStart"/>
      <w:r w:rsidRPr="007275DF">
        <w:t>PSCell</w:t>
      </w:r>
      <w:proofErr w:type="spellEnd"/>
      <w:r w:rsidRPr="007275DF">
        <w:t xml:space="preserve"> addition and release delay</w:t>
      </w:r>
    </w:p>
    <w:p w14:paraId="4AA01282" w14:textId="77777777" w:rsidR="00316DE6" w:rsidRPr="007275DF" w:rsidRDefault="00316DE6" w:rsidP="00316DE6">
      <w:pPr>
        <w:pStyle w:val="40"/>
      </w:pPr>
      <w:r w:rsidRPr="007275DF">
        <w:t>A.10.3.6.1</w:t>
      </w:r>
      <w:r w:rsidRPr="007275DF">
        <w:tab/>
        <w:t xml:space="preserve">Addition and Release Delay of known NR </w:t>
      </w:r>
      <w:proofErr w:type="spellStart"/>
      <w:r w:rsidRPr="007275DF">
        <w:t>PSCell</w:t>
      </w:r>
      <w:proofErr w:type="spellEnd"/>
      <w:r w:rsidRPr="007275DF">
        <w:t xml:space="preserve"> on the carrier under CCA</w:t>
      </w:r>
    </w:p>
    <w:p w14:paraId="79F2D3C0" w14:textId="77777777" w:rsidR="00316DE6" w:rsidRPr="007275DF" w:rsidRDefault="00316DE6" w:rsidP="00316DE6">
      <w:pPr>
        <w:pStyle w:val="5"/>
      </w:pPr>
      <w:r w:rsidRPr="007275DF">
        <w:t>A.10.3.6.1.1</w:t>
      </w:r>
      <w:r w:rsidRPr="007275DF">
        <w:tab/>
        <w:t>Test purpose and environment</w:t>
      </w:r>
    </w:p>
    <w:p w14:paraId="73B2545F" w14:textId="77777777" w:rsidR="00316DE6" w:rsidRPr="007275DF" w:rsidRDefault="00316DE6" w:rsidP="00316DE6">
      <w:r w:rsidRPr="007275DF">
        <w:t xml:space="preserve">The purpose of this test is to verify that the NR </w:t>
      </w:r>
      <w:proofErr w:type="spellStart"/>
      <w:r w:rsidRPr="007275DF">
        <w:t>PSCell</w:t>
      </w:r>
      <w:proofErr w:type="spellEnd"/>
      <w:r w:rsidRPr="007275DF">
        <w:t xml:space="preserve"> addition and release delays on the carrier under CCA under EN-DC are within the requirements stated in clause 7.31A.2 [15] for the case when the </w:t>
      </w:r>
      <w:proofErr w:type="spellStart"/>
      <w:r w:rsidRPr="007275DF">
        <w:t>PSCell</w:t>
      </w:r>
      <w:proofErr w:type="spellEnd"/>
      <w:r w:rsidRPr="007275DF">
        <w:t xml:space="preserve"> is known by the UE at the time of addition.</w:t>
      </w:r>
    </w:p>
    <w:p w14:paraId="1B5BC8CF" w14:textId="77777777" w:rsidR="00316DE6" w:rsidRPr="007275DF" w:rsidRDefault="00316DE6" w:rsidP="00316DE6">
      <w:r w:rsidRPr="007275DF">
        <w:t>Supported test configurations are shown in A.10.3.6.1.1-1. The test parameters for the E-UTRA cell are given in Table A.3.7.2.1-1. The E-UTRA cell once set up is not changed across time.</w:t>
      </w:r>
    </w:p>
    <w:p w14:paraId="2B337043" w14:textId="77777777" w:rsidR="00316DE6" w:rsidRPr="007275DF" w:rsidRDefault="00316DE6" w:rsidP="00316DE6">
      <w:r w:rsidRPr="007275DF">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7275DF">
        <w:t>PCell</w:t>
      </w:r>
      <w:proofErr w:type="spellEnd"/>
      <w:r w:rsidRPr="007275DF">
        <w:t xml:space="preserve">) on radio channel 1 (PCC) but is not aware of Cell 2 (NR </w:t>
      </w:r>
      <w:proofErr w:type="spellStart"/>
      <w:r w:rsidRPr="007275DF">
        <w:t>PSCell</w:t>
      </w:r>
      <w:proofErr w:type="spellEnd"/>
      <w:r w:rsidRPr="007275DF">
        <w:t>) on radio channel 2. The UE is only monitoring the PCC. During T1 only Cell1 is known to the UE.</w:t>
      </w:r>
    </w:p>
    <w:p w14:paraId="6F66839E" w14:textId="746233BD" w:rsidR="00316DE6" w:rsidRPr="007275DF" w:rsidRDefault="00316DE6" w:rsidP="00316DE6">
      <w:r w:rsidRPr="007275DF">
        <w:t xml:space="preserve">Before the start of T2, the UE in the measurement control information that event-triggered reporting with Event </w:t>
      </w:r>
      <w:del w:id="1" w:author="Huawei" w:date="2021-08-04T19:39:00Z">
        <w:r w:rsidRPr="007275DF" w:rsidDel="00316DE6">
          <w:delText xml:space="preserve">A4 </w:delText>
        </w:r>
      </w:del>
      <w:ins w:id="2" w:author="Huawei" w:date="2021-08-04T19:39:00Z">
        <w:r>
          <w:t>B1</w:t>
        </w:r>
        <w:r w:rsidRPr="007275DF">
          <w:t xml:space="preserve"> </w:t>
        </w:r>
      </w:ins>
      <w:r w:rsidRPr="007275DF">
        <w:t xml:space="preserve">is configured for neighbour cell (Cell2). Before the start of T2 the UE is configured with the measurement gaps (gap pattern Id # 0). The Cell2 becomes known to the UE during T2. Therefore, during T2 the UE shall report Event </w:t>
      </w:r>
      <w:del w:id="3" w:author="Huawei" w:date="2021-08-04T19:39:00Z">
        <w:r w:rsidRPr="007275DF" w:rsidDel="00316DE6">
          <w:delText>A4</w:delText>
        </w:r>
      </w:del>
      <w:ins w:id="4" w:author="Huawei" w:date="2021-08-04T19:39:00Z">
        <w:r>
          <w:t>B1</w:t>
        </w:r>
      </w:ins>
      <w:r w:rsidRPr="007275DF">
        <w:t xml:space="preserve">. After receiving the Event </w:t>
      </w:r>
      <w:del w:id="5" w:author="Huawei" w:date="2021-08-04T19:39:00Z">
        <w:r w:rsidRPr="007275DF" w:rsidDel="00316DE6">
          <w:delText>A4</w:delText>
        </w:r>
      </w:del>
      <w:ins w:id="6" w:author="Huawei" w:date="2021-08-04T19:39:00Z">
        <w:r>
          <w:t>B1</w:t>
        </w:r>
      </w:ins>
      <w:r w:rsidRPr="007275DF">
        <w:t>, the test system shall send a RRC message to the UE to release the measurement gaps.</w:t>
      </w:r>
    </w:p>
    <w:p w14:paraId="4AD436F7" w14:textId="77777777" w:rsidR="00316DE6" w:rsidRPr="007275DF" w:rsidRDefault="00316DE6" w:rsidP="00316DE6">
      <w:r w:rsidRPr="007275DF">
        <w:t xml:space="preserve">The test system shall send a RRC message to the UE to add </w:t>
      </w:r>
      <w:proofErr w:type="spellStart"/>
      <w:r w:rsidRPr="007275DF">
        <w:t>PSCell</w:t>
      </w:r>
      <w:proofErr w:type="spellEnd"/>
      <w:r w:rsidRPr="007275DF">
        <w:t xml:space="preserve"> (Cell 2) on radio channel 2. The RRC message (to add </w:t>
      </w:r>
      <w:proofErr w:type="spellStart"/>
      <w:r w:rsidRPr="007275DF">
        <w:t>PSCell</w:t>
      </w:r>
      <w:proofErr w:type="spellEnd"/>
      <w:r w:rsidRPr="007275DF">
        <w:t xml:space="preserve">) also includes a request for the UE to start periodic CSI reporting for the </w:t>
      </w:r>
      <w:proofErr w:type="spellStart"/>
      <w:r w:rsidRPr="007275DF">
        <w:t>PSCell</w:t>
      </w:r>
      <w:proofErr w:type="spellEnd"/>
      <w:r w:rsidRPr="007275DF">
        <w:t xml:space="preserve"> after the </w:t>
      </w:r>
      <w:proofErr w:type="spellStart"/>
      <w:r w:rsidRPr="007275DF">
        <w:t>PSCell</w:t>
      </w:r>
      <w:proofErr w:type="spellEnd"/>
      <w:r w:rsidRPr="007275DF">
        <w:t xml:space="preserve"> has been successfully added. The RRC message to add </w:t>
      </w:r>
      <w:proofErr w:type="spellStart"/>
      <w:r w:rsidRPr="007275DF">
        <w:t>PSCell</w:t>
      </w:r>
      <w:proofErr w:type="spellEnd"/>
      <w:r w:rsidRPr="007275DF">
        <w:t xml:space="preserve"> shall be sent to the UE during period T2, after the measurement gaps are released by the test system. The point in time at which the RRC message to add </w:t>
      </w:r>
      <w:proofErr w:type="spellStart"/>
      <w:r w:rsidRPr="007275DF">
        <w:t>PSCell</w:t>
      </w:r>
      <w:proofErr w:type="spellEnd"/>
      <w:r w:rsidRPr="007275DF">
        <w:t xml:space="preserve"> (Cell2) is received at the UE antenna connector defines the start of period T3.</w:t>
      </w:r>
    </w:p>
    <w:p w14:paraId="4A4D713B" w14:textId="77777777" w:rsidR="00316DE6" w:rsidRPr="007275DF" w:rsidRDefault="00316DE6" w:rsidP="00316DE6">
      <w:r w:rsidRPr="007275DF">
        <w:t xml:space="preserve">The test system shall observe the periodic reporting of CSI for </w:t>
      </w:r>
      <w:proofErr w:type="spellStart"/>
      <w:r w:rsidRPr="007275DF">
        <w:t>PSCell</w:t>
      </w:r>
      <w:proofErr w:type="spellEnd"/>
      <w:r w:rsidRPr="007275DF">
        <w:t xml:space="preserve"> during T4. The point in time at which the UE has sent PRACH to the </w:t>
      </w:r>
      <w:proofErr w:type="spellStart"/>
      <w:r w:rsidRPr="007275DF">
        <w:t>PSCell</w:t>
      </w:r>
      <w:proofErr w:type="spellEnd"/>
      <w:r w:rsidRPr="007275DF">
        <w:t xml:space="preserve"> (Cell 2) defines the start of period T4.</w:t>
      </w:r>
    </w:p>
    <w:p w14:paraId="17FDB390" w14:textId="77777777" w:rsidR="00316DE6" w:rsidRPr="007275DF" w:rsidRDefault="00316DE6" w:rsidP="00316DE6">
      <w:r w:rsidRPr="007275DF">
        <w:t xml:space="preserve">The test system shall send a RRC message to the UE to release </w:t>
      </w:r>
      <w:proofErr w:type="spellStart"/>
      <w:r w:rsidRPr="007275DF">
        <w:t>PSCell</w:t>
      </w:r>
      <w:proofErr w:type="spellEnd"/>
      <w:r w:rsidRPr="007275DF">
        <w:t xml:space="preserve"> (Cell 2) on radio channel 2. The RRC message to release </w:t>
      </w:r>
      <w:proofErr w:type="spellStart"/>
      <w:r w:rsidRPr="007275DF">
        <w:t>PSCell</w:t>
      </w:r>
      <w:proofErr w:type="spellEnd"/>
      <w:r w:rsidRPr="007275DF">
        <w:t xml:space="preserve"> (Cell2) shall be sent to the UE during period T4, after the UE has sent at least one CQI report with non-zero CQI index for </w:t>
      </w:r>
      <w:proofErr w:type="spellStart"/>
      <w:r w:rsidRPr="007275DF">
        <w:t>PSCell</w:t>
      </w:r>
      <w:proofErr w:type="spellEnd"/>
      <w:r w:rsidRPr="007275DF">
        <w:t xml:space="preserve"> (Cell 2). The point in time at which the RRC message to release </w:t>
      </w:r>
      <w:proofErr w:type="spellStart"/>
      <w:r w:rsidRPr="007275DF">
        <w:t>PSCell</w:t>
      </w:r>
      <w:proofErr w:type="spellEnd"/>
      <w:r w:rsidRPr="007275DF">
        <w:t xml:space="preserve"> (Cell2) is received at the UE antenna connector defines the start of period T5.</w:t>
      </w:r>
    </w:p>
    <w:p w14:paraId="7ADE4798" w14:textId="77777777" w:rsidR="00316DE6" w:rsidRPr="007275DF" w:rsidRDefault="00316DE6" w:rsidP="00316DE6">
      <w:pPr>
        <w:pStyle w:val="TH"/>
      </w:pPr>
      <w:r w:rsidRPr="007275DF">
        <w:t xml:space="preserve">Table A.10.3.6.1.1-1: Supported test configurations for FR1 </w:t>
      </w:r>
      <w:proofErr w:type="spellStart"/>
      <w:r w:rsidRPr="007275D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16DE6" w:rsidRPr="007275DF" w14:paraId="15F841D3" w14:textId="77777777" w:rsidTr="00E87E4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6D7978" w14:textId="77777777" w:rsidR="00316DE6" w:rsidRPr="007275DF" w:rsidRDefault="00316DE6" w:rsidP="00E87E41">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ED9D61F" w14:textId="77777777" w:rsidR="00316DE6" w:rsidRPr="007275DF" w:rsidRDefault="00316DE6" w:rsidP="00E87E41">
            <w:pPr>
              <w:pStyle w:val="TAH"/>
              <w:spacing w:line="254" w:lineRule="auto"/>
              <w:rPr>
                <w:lang w:eastAsia="zh-TW"/>
              </w:rPr>
            </w:pPr>
            <w:r w:rsidRPr="007275DF">
              <w:rPr>
                <w:lang w:eastAsia="zh-TW"/>
              </w:rPr>
              <w:t>Description</w:t>
            </w:r>
          </w:p>
        </w:tc>
      </w:tr>
      <w:tr w:rsidR="00316DE6" w:rsidRPr="007275DF" w14:paraId="17F879E3" w14:textId="77777777" w:rsidTr="00E87E4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01F7F8" w14:textId="77777777" w:rsidR="00316DE6" w:rsidRPr="007275DF" w:rsidRDefault="00316DE6" w:rsidP="00E87E41">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692C767" w14:textId="77777777" w:rsidR="00316DE6" w:rsidRPr="007275DF" w:rsidRDefault="00316DE6" w:rsidP="00E87E41">
            <w:pPr>
              <w:pStyle w:val="TAL"/>
              <w:rPr>
                <w:lang w:eastAsia="zh-TW"/>
              </w:rPr>
            </w:pPr>
            <w:r w:rsidRPr="007275DF">
              <w:rPr>
                <w:lang w:eastAsia="zh-TW"/>
              </w:rPr>
              <w:t>LTE FDD, NR SCS 30 kHz, BW 40 MHz, TDD</w:t>
            </w:r>
          </w:p>
        </w:tc>
      </w:tr>
      <w:tr w:rsidR="00316DE6" w:rsidRPr="007275DF" w14:paraId="43536984" w14:textId="77777777" w:rsidTr="00E87E4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68A72C" w14:textId="77777777" w:rsidR="00316DE6" w:rsidRPr="007275DF" w:rsidRDefault="00316DE6" w:rsidP="00E87E41">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E2152E" w14:textId="77777777" w:rsidR="00316DE6" w:rsidRPr="007275DF" w:rsidRDefault="00316DE6" w:rsidP="00E87E41">
            <w:pPr>
              <w:pStyle w:val="TAL"/>
              <w:rPr>
                <w:lang w:eastAsia="zh-TW"/>
              </w:rPr>
            </w:pPr>
            <w:r w:rsidRPr="007275DF">
              <w:rPr>
                <w:lang w:eastAsia="zh-TW"/>
              </w:rPr>
              <w:t>LTE TDD, NR SCS 30 kHz, BW 40 MHz, TDD</w:t>
            </w:r>
          </w:p>
        </w:tc>
      </w:tr>
      <w:tr w:rsidR="00316DE6" w:rsidRPr="007275DF" w14:paraId="159DAF0B" w14:textId="77777777" w:rsidTr="00E87E41">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203C4B1" w14:textId="77777777" w:rsidR="00316DE6" w:rsidRPr="007275DF" w:rsidRDefault="00316DE6" w:rsidP="00E87E41">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D50EC78" w14:textId="77777777" w:rsidR="00316DE6" w:rsidRPr="007275DF" w:rsidRDefault="00316DE6" w:rsidP="00316DE6"/>
    <w:p w14:paraId="048CAFA2" w14:textId="77777777" w:rsidR="00316DE6" w:rsidRPr="007275DF" w:rsidRDefault="00316DE6" w:rsidP="00316DE6">
      <w:pPr>
        <w:pStyle w:val="TH"/>
        <w:rPr>
          <w:i/>
        </w:rPr>
      </w:pPr>
      <w:r w:rsidRPr="007275DF">
        <w:t xml:space="preserve">Table A.10.3.6.1.1-2: General Test Parameters for </w:t>
      </w:r>
      <w:proofErr w:type="spellStart"/>
      <w:r w:rsidRPr="007275DF">
        <w:t>PSCell</w:t>
      </w:r>
      <w:proofErr w:type="spellEnd"/>
      <w:r w:rsidRPr="007275DF">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316DE6" w:rsidRPr="007275DF" w14:paraId="4FBC4FEF"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43A8CE1" w14:textId="77777777" w:rsidR="00316DE6" w:rsidRPr="007275DF" w:rsidRDefault="00316DE6" w:rsidP="00E87E41">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753B61F6" w14:textId="77777777" w:rsidR="00316DE6" w:rsidRPr="007275DF" w:rsidRDefault="00316DE6" w:rsidP="00E87E41">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022A0C7D" w14:textId="77777777" w:rsidR="00316DE6" w:rsidRPr="007275DF" w:rsidRDefault="00316DE6" w:rsidP="00E87E41">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222DBD1A" w14:textId="77777777" w:rsidR="00316DE6" w:rsidRPr="007275DF" w:rsidRDefault="00316DE6" w:rsidP="00E87E41">
            <w:pPr>
              <w:pStyle w:val="TAH"/>
              <w:rPr>
                <w:lang w:eastAsia="ja-JP"/>
              </w:rPr>
            </w:pPr>
            <w:r w:rsidRPr="007275DF">
              <w:t>Comment</w:t>
            </w:r>
          </w:p>
        </w:tc>
      </w:tr>
      <w:tr w:rsidR="00316DE6" w:rsidRPr="007275DF" w14:paraId="7F0B7246"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6536B3B" w14:textId="77777777" w:rsidR="00316DE6" w:rsidRPr="007275DF" w:rsidRDefault="00316DE6" w:rsidP="00E87E41">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9455D05" w14:textId="77777777" w:rsidR="00316DE6" w:rsidRPr="007275DF" w:rsidRDefault="00316DE6" w:rsidP="00E87E41">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0E7790" w14:textId="77777777" w:rsidR="00316DE6" w:rsidRPr="007275DF" w:rsidRDefault="00316DE6" w:rsidP="00E87E41">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70D94A0" w14:textId="77777777" w:rsidR="00316DE6" w:rsidRPr="007275DF" w:rsidRDefault="00316DE6" w:rsidP="00E87E41">
            <w:pPr>
              <w:pStyle w:val="TAL"/>
              <w:rPr>
                <w:lang w:eastAsia="ja-JP"/>
              </w:rPr>
            </w:pPr>
            <w:r w:rsidRPr="007275DF">
              <w:t>Two radio channels are used for this test. One for E-UTRA cell and second for NR Cell on the carrier under CCA</w:t>
            </w:r>
          </w:p>
        </w:tc>
      </w:tr>
      <w:tr w:rsidR="00316DE6" w:rsidRPr="007275DF" w14:paraId="7AE8293E" w14:textId="77777777" w:rsidTr="00E87E41">
        <w:trPr>
          <w:cantSplit/>
          <w:jc w:val="center"/>
        </w:trPr>
        <w:tc>
          <w:tcPr>
            <w:tcW w:w="1324" w:type="dxa"/>
            <w:tcBorders>
              <w:top w:val="single" w:sz="4" w:space="0" w:color="auto"/>
              <w:left w:val="single" w:sz="4" w:space="0" w:color="auto"/>
              <w:bottom w:val="nil"/>
              <w:right w:val="single" w:sz="4" w:space="0" w:color="auto"/>
            </w:tcBorders>
            <w:hideMark/>
          </w:tcPr>
          <w:p w14:paraId="752BD173" w14:textId="77777777" w:rsidR="00316DE6" w:rsidRPr="007275DF" w:rsidRDefault="00316DE6" w:rsidP="00E87E41">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D0F29E1" w14:textId="77777777" w:rsidR="00316DE6" w:rsidRPr="007275DF" w:rsidRDefault="00316DE6" w:rsidP="00E87E41">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tcPr>
          <w:p w14:paraId="39C67561" w14:textId="77777777" w:rsidR="00316DE6" w:rsidRPr="007275DF" w:rsidRDefault="00316DE6" w:rsidP="00E87E41">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91DF83" w14:textId="77777777" w:rsidR="00316DE6" w:rsidRPr="007275DF" w:rsidRDefault="00316DE6" w:rsidP="00E87E41">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0384CD4" w14:textId="77777777" w:rsidR="00316DE6" w:rsidRPr="007275DF" w:rsidRDefault="00316DE6" w:rsidP="00E87E41">
            <w:pPr>
              <w:pStyle w:val="TAL"/>
            </w:pPr>
            <w:proofErr w:type="spellStart"/>
            <w:r w:rsidRPr="007275DF">
              <w:t>PCell</w:t>
            </w:r>
            <w:proofErr w:type="spellEnd"/>
            <w:r w:rsidRPr="007275DF">
              <w:t xml:space="preserve"> on RF channel number 1.</w:t>
            </w:r>
          </w:p>
        </w:tc>
      </w:tr>
      <w:tr w:rsidR="00316DE6" w:rsidRPr="007275DF" w14:paraId="7EAE2AB3" w14:textId="77777777" w:rsidTr="00E87E41">
        <w:trPr>
          <w:cantSplit/>
          <w:jc w:val="center"/>
        </w:trPr>
        <w:tc>
          <w:tcPr>
            <w:tcW w:w="1324" w:type="dxa"/>
            <w:tcBorders>
              <w:top w:val="nil"/>
              <w:left w:val="single" w:sz="4" w:space="0" w:color="auto"/>
              <w:bottom w:val="single" w:sz="4" w:space="0" w:color="auto"/>
              <w:right w:val="single" w:sz="4" w:space="0" w:color="auto"/>
            </w:tcBorders>
            <w:hideMark/>
          </w:tcPr>
          <w:p w14:paraId="3783339F" w14:textId="77777777" w:rsidR="00316DE6" w:rsidRPr="007275DF" w:rsidRDefault="00316DE6" w:rsidP="00E87E41"/>
        </w:tc>
        <w:tc>
          <w:tcPr>
            <w:tcW w:w="1494" w:type="dxa"/>
            <w:gridSpan w:val="2"/>
            <w:tcBorders>
              <w:top w:val="single" w:sz="4" w:space="0" w:color="auto"/>
              <w:left w:val="single" w:sz="4" w:space="0" w:color="auto"/>
              <w:bottom w:val="single" w:sz="4" w:space="0" w:color="auto"/>
              <w:right w:val="single" w:sz="4" w:space="0" w:color="auto"/>
            </w:tcBorders>
            <w:hideMark/>
          </w:tcPr>
          <w:p w14:paraId="3F603D98" w14:textId="77777777" w:rsidR="00316DE6" w:rsidRPr="007275DF" w:rsidRDefault="00316DE6" w:rsidP="00E87E41">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6A27BA19" w14:textId="77777777" w:rsidR="00316DE6" w:rsidRPr="007275DF" w:rsidRDefault="00316DE6" w:rsidP="00E87E41"/>
        </w:tc>
        <w:tc>
          <w:tcPr>
            <w:tcW w:w="1273" w:type="dxa"/>
            <w:tcBorders>
              <w:top w:val="single" w:sz="4" w:space="0" w:color="auto"/>
              <w:left w:val="single" w:sz="4" w:space="0" w:color="auto"/>
              <w:bottom w:val="single" w:sz="4" w:space="0" w:color="auto"/>
              <w:right w:val="single" w:sz="4" w:space="0" w:color="auto"/>
            </w:tcBorders>
            <w:hideMark/>
          </w:tcPr>
          <w:p w14:paraId="111B2EAC" w14:textId="77777777" w:rsidR="00316DE6" w:rsidRPr="007275DF" w:rsidRDefault="00316DE6" w:rsidP="00E87E41">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5ADA2AF0" w14:textId="77777777" w:rsidR="00316DE6" w:rsidRPr="007275DF" w:rsidRDefault="00316DE6" w:rsidP="00E87E41">
            <w:pPr>
              <w:pStyle w:val="TAL"/>
            </w:pPr>
            <w:r w:rsidRPr="007275DF">
              <w:t>Neighbour cell on RF channel number 2.</w:t>
            </w:r>
          </w:p>
        </w:tc>
      </w:tr>
      <w:tr w:rsidR="00316DE6" w:rsidRPr="007275DF" w14:paraId="6F16C3AD" w14:textId="77777777" w:rsidTr="00E87E41">
        <w:trPr>
          <w:cantSplit/>
          <w:jc w:val="center"/>
        </w:trPr>
        <w:tc>
          <w:tcPr>
            <w:tcW w:w="1324" w:type="dxa"/>
            <w:tcBorders>
              <w:top w:val="single" w:sz="4" w:space="0" w:color="auto"/>
              <w:left w:val="single" w:sz="4" w:space="0" w:color="auto"/>
              <w:bottom w:val="nil"/>
              <w:right w:val="single" w:sz="4" w:space="0" w:color="auto"/>
            </w:tcBorders>
            <w:hideMark/>
          </w:tcPr>
          <w:p w14:paraId="7AA91C58" w14:textId="77777777" w:rsidR="00316DE6" w:rsidRPr="007275DF" w:rsidRDefault="00316DE6" w:rsidP="00E87E41">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44B15DF8" w14:textId="77777777" w:rsidR="00316DE6" w:rsidRPr="007275DF" w:rsidRDefault="00316DE6" w:rsidP="00E87E41">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hideMark/>
          </w:tcPr>
          <w:p w14:paraId="636ED2A0" w14:textId="77777777" w:rsidR="00316DE6" w:rsidRPr="007275DF" w:rsidRDefault="00316DE6" w:rsidP="00E87E41"/>
        </w:tc>
        <w:tc>
          <w:tcPr>
            <w:tcW w:w="1273" w:type="dxa"/>
            <w:tcBorders>
              <w:top w:val="single" w:sz="4" w:space="0" w:color="auto"/>
              <w:left w:val="single" w:sz="4" w:space="0" w:color="auto"/>
              <w:bottom w:val="single" w:sz="4" w:space="0" w:color="auto"/>
              <w:right w:val="single" w:sz="4" w:space="0" w:color="auto"/>
            </w:tcBorders>
            <w:hideMark/>
          </w:tcPr>
          <w:p w14:paraId="2D9334AB" w14:textId="77777777" w:rsidR="00316DE6" w:rsidRPr="007275DF" w:rsidRDefault="00316DE6" w:rsidP="00E87E41">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03585738" w14:textId="77777777" w:rsidR="00316DE6" w:rsidRPr="007275DF" w:rsidRDefault="00316DE6" w:rsidP="00E87E41">
            <w:pPr>
              <w:pStyle w:val="TAL"/>
            </w:pPr>
            <w:proofErr w:type="spellStart"/>
            <w:r w:rsidRPr="007275DF">
              <w:t>PCell</w:t>
            </w:r>
            <w:proofErr w:type="spellEnd"/>
            <w:r w:rsidRPr="007275DF">
              <w:t xml:space="preserve"> on RF channel number 1.</w:t>
            </w:r>
          </w:p>
        </w:tc>
      </w:tr>
      <w:tr w:rsidR="00316DE6" w:rsidRPr="007275DF" w14:paraId="694CD8DF" w14:textId="77777777" w:rsidTr="00E87E41">
        <w:trPr>
          <w:cantSplit/>
          <w:jc w:val="center"/>
        </w:trPr>
        <w:tc>
          <w:tcPr>
            <w:tcW w:w="1324" w:type="dxa"/>
            <w:tcBorders>
              <w:top w:val="nil"/>
              <w:left w:val="single" w:sz="4" w:space="0" w:color="auto"/>
              <w:bottom w:val="single" w:sz="4" w:space="0" w:color="auto"/>
              <w:right w:val="single" w:sz="4" w:space="0" w:color="auto"/>
            </w:tcBorders>
            <w:hideMark/>
          </w:tcPr>
          <w:p w14:paraId="575DB6DD" w14:textId="77777777" w:rsidR="00316DE6" w:rsidRPr="007275DF" w:rsidRDefault="00316DE6" w:rsidP="00E87E41">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13D0F3B" w14:textId="77777777" w:rsidR="00316DE6" w:rsidRPr="007275DF" w:rsidRDefault="00316DE6" w:rsidP="00E87E41">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5E7E2731" w14:textId="77777777" w:rsidR="00316DE6" w:rsidRPr="007275DF" w:rsidRDefault="00316DE6" w:rsidP="00E87E41"/>
        </w:tc>
        <w:tc>
          <w:tcPr>
            <w:tcW w:w="1273" w:type="dxa"/>
            <w:tcBorders>
              <w:top w:val="single" w:sz="4" w:space="0" w:color="auto"/>
              <w:left w:val="single" w:sz="4" w:space="0" w:color="auto"/>
              <w:bottom w:val="single" w:sz="4" w:space="0" w:color="auto"/>
              <w:right w:val="single" w:sz="4" w:space="0" w:color="auto"/>
            </w:tcBorders>
            <w:hideMark/>
          </w:tcPr>
          <w:p w14:paraId="28B27E0F" w14:textId="77777777" w:rsidR="00316DE6" w:rsidRPr="007275DF" w:rsidRDefault="00316DE6" w:rsidP="00E87E41">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629AD792" w14:textId="77777777" w:rsidR="00316DE6" w:rsidRPr="007275DF" w:rsidRDefault="00316DE6" w:rsidP="00E87E41">
            <w:pPr>
              <w:pStyle w:val="TAL"/>
            </w:pPr>
            <w:proofErr w:type="spellStart"/>
            <w:r w:rsidRPr="007275DF">
              <w:t>PSCell</w:t>
            </w:r>
            <w:proofErr w:type="spellEnd"/>
            <w:r w:rsidRPr="007275DF">
              <w:t xml:space="preserve"> released on RF channel number 2.</w:t>
            </w:r>
          </w:p>
        </w:tc>
      </w:tr>
      <w:tr w:rsidR="00316DE6" w:rsidRPr="007275DF" w14:paraId="073DC166" w14:textId="77777777" w:rsidTr="00E87E41">
        <w:trPr>
          <w:cantSplit/>
          <w:jc w:val="center"/>
        </w:trPr>
        <w:tc>
          <w:tcPr>
            <w:tcW w:w="1324" w:type="dxa"/>
            <w:tcBorders>
              <w:top w:val="single" w:sz="4" w:space="0" w:color="auto"/>
              <w:left w:val="single" w:sz="4" w:space="0" w:color="auto"/>
              <w:bottom w:val="nil"/>
              <w:right w:val="single" w:sz="4" w:space="0" w:color="auto"/>
            </w:tcBorders>
            <w:hideMark/>
          </w:tcPr>
          <w:p w14:paraId="4428E53D" w14:textId="77777777" w:rsidR="00316DE6" w:rsidRPr="007275DF" w:rsidRDefault="00316DE6" w:rsidP="00E87E41">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6FEF2328" w14:textId="77777777" w:rsidR="00316DE6" w:rsidRPr="007275DF" w:rsidRDefault="00316DE6" w:rsidP="00E87E41">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4424B91B" w14:textId="77777777" w:rsidR="00316DE6" w:rsidRPr="007275DF" w:rsidRDefault="00316DE6" w:rsidP="00E87E41">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FDE1926" w14:textId="77777777" w:rsidR="00316DE6" w:rsidRPr="007275DF" w:rsidRDefault="00316DE6" w:rsidP="00E87E41">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677A691" w14:textId="77777777" w:rsidR="00316DE6" w:rsidRPr="007275DF" w:rsidRDefault="00316DE6" w:rsidP="00E87E41">
            <w:pPr>
              <w:pStyle w:val="TAL"/>
              <w:rPr>
                <w:bCs/>
                <w:lang w:eastAsia="zh-CN"/>
              </w:rPr>
            </w:pPr>
            <w:r w:rsidRPr="007275DF">
              <w:rPr>
                <w:bCs/>
                <w:lang w:eastAsia="zh-CN"/>
              </w:rPr>
              <w:t>Hysteresis for evaluation of event B1.</w:t>
            </w:r>
          </w:p>
        </w:tc>
      </w:tr>
      <w:tr w:rsidR="00316DE6" w:rsidRPr="007275DF" w14:paraId="05A9A2DF" w14:textId="77777777" w:rsidTr="00E87E41">
        <w:trPr>
          <w:cantSplit/>
          <w:jc w:val="center"/>
        </w:trPr>
        <w:tc>
          <w:tcPr>
            <w:tcW w:w="1324" w:type="dxa"/>
            <w:tcBorders>
              <w:top w:val="nil"/>
              <w:left w:val="single" w:sz="4" w:space="0" w:color="auto"/>
              <w:bottom w:val="nil"/>
              <w:right w:val="single" w:sz="4" w:space="0" w:color="auto"/>
            </w:tcBorders>
            <w:hideMark/>
          </w:tcPr>
          <w:p w14:paraId="67312CC9" w14:textId="77777777" w:rsidR="00316DE6" w:rsidRPr="007275DF" w:rsidRDefault="00316DE6" w:rsidP="00E87E41">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649006D7" w14:textId="77777777" w:rsidR="00316DE6" w:rsidRPr="007275DF" w:rsidRDefault="00316DE6" w:rsidP="00E87E41">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4634E8F" w14:textId="77777777" w:rsidR="00316DE6" w:rsidRPr="007275DF" w:rsidRDefault="00316DE6" w:rsidP="00E87E41">
            <w:pPr>
              <w:pStyle w:val="TAC"/>
              <w:rPr>
                <w:lang w:eastAsia="zh-CN"/>
              </w:rPr>
            </w:pPr>
            <w:proofErr w:type="spellStart"/>
            <w:r w:rsidRPr="007275DF">
              <w:rPr>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0C97F5D" w14:textId="77777777" w:rsidR="00316DE6" w:rsidRPr="007275DF" w:rsidRDefault="00316DE6" w:rsidP="00E87E41">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7D28148F" w14:textId="77777777" w:rsidR="00316DE6" w:rsidRPr="007275DF" w:rsidRDefault="00316DE6" w:rsidP="00E87E41">
            <w:pPr>
              <w:pStyle w:val="TAL"/>
              <w:rPr>
                <w:bCs/>
                <w:lang w:eastAsia="zh-CN"/>
              </w:rPr>
            </w:pPr>
            <w:r w:rsidRPr="007275DF">
              <w:rPr>
                <w:lang w:eastAsia="zh-CN"/>
              </w:rPr>
              <w:t xml:space="preserve">Actual RSRP threshold for event B1. Needs to take absolute accuracy tolerance in clause 9.1.11.1 into account plus margin.  </w:t>
            </w:r>
          </w:p>
        </w:tc>
      </w:tr>
      <w:tr w:rsidR="00316DE6" w:rsidRPr="007275DF" w14:paraId="70454173" w14:textId="77777777" w:rsidTr="00E87E41">
        <w:trPr>
          <w:cantSplit/>
          <w:jc w:val="center"/>
        </w:trPr>
        <w:tc>
          <w:tcPr>
            <w:tcW w:w="1324" w:type="dxa"/>
            <w:tcBorders>
              <w:top w:val="nil"/>
              <w:left w:val="single" w:sz="4" w:space="0" w:color="auto"/>
              <w:bottom w:val="single" w:sz="4" w:space="0" w:color="auto"/>
              <w:right w:val="single" w:sz="4" w:space="0" w:color="auto"/>
            </w:tcBorders>
            <w:hideMark/>
          </w:tcPr>
          <w:p w14:paraId="57D9EE4C" w14:textId="77777777" w:rsidR="00316DE6" w:rsidRPr="007275DF" w:rsidRDefault="00316DE6" w:rsidP="00E87E41">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97B6AB" w14:textId="77777777" w:rsidR="00316DE6" w:rsidRPr="007275DF" w:rsidRDefault="00316DE6" w:rsidP="00E87E41">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D47AEE2" w14:textId="77777777" w:rsidR="00316DE6" w:rsidRPr="007275DF" w:rsidRDefault="00316DE6" w:rsidP="00E87E41">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20D2277" w14:textId="77777777" w:rsidR="00316DE6" w:rsidRPr="007275DF" w:rsidRDefault="00316DE6" w:rsidP="00E87E41">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CF00D92" w14:textId="77777777" w:rsidR="00316DE6" w:rsidRPr="007275DF" w:rsidRDefault="00316DE6" w:rsidP="00E87E41">
            <w:pPr>
              <w:pStyle w:val="TAL"/>
              <w:rPr>
                <w:bCs/>
                <w:lang w:eastAsia="zh-CN"/>
              </w:rPr>
            </w:pPr>
          </w:p>
        </w:tc>
      </w:tr>
      <w:tr w:rsidR="00316DE6" w:rsidRPr="007275DF" w14:paraId="6125E479"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ECC773" w14:textId="77777777" w:rsidR="00316DE6" w:rsidRPr="007275DF" w:rsidRDefault="00316DE6" w:rsidP="00E87E41">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35AC4532" w14:textId="77777777" w:rsidR="00316DE6" w:rsidRPr="007275DF" w:rsidRDefault="00316DE6" w:rsidP="00E87E41">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E74E68" w14:textId="77777777" w:rsidR="00316DE6" w:rsidRPr="007275DF" w:rsidRDefault="00316DE6" w:rsidP="00E87E41">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0B7AAF2" w14:textId="77777777" w:rsidR="00316DE6" w:rsidRPr="007275DF" w:rsidRDefault="00316DE6" w:rsidP="00E87E41">
            <w:pPr>
              <w:pStyle w:val="TAL"/>
              <w:rPr>
                <w:lang w:eastAsia="ja-JP"/>
              </w:rPr>
            </w:pPr>
            <w:r w:rsidRPr="007275DF">
              <w:t>Continuous monitoring of primary cell</w:t>
            </w:r>
          </w:p>
        </w:tc>
      </w:tr>
      <w:tr w:rsidR="00316DE6" w:rsidRPr="007275DF" w14:paraId="31F965B7" w14:textId="77777777" w:rsidTr="00E87E41">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5BAD8A4" w14:textId="77777777" w:rsidR="00316DE6" w:rsidRPr="007275DF" w:rsidRDefault="00316DE6" w:rsidP="00E87E41">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6C15C785" w14:textId="77777777" w:rsidR="00316DE6" w:rsidRPr="007275DF" w:rsidRDefault="00316DE6" w:rsidP="00E87E41">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695" w:type="dxa"/>
            <w:vMerge w:val="restart"/>
            <w:tcBorders>
              <w:top w:val="single" w:sz="4" w:space="0" w:color="auto"/>
              <w:left w:val="single" w:sz="4" w:space="0" w:color="auto"/>
              <w:right w:val="single" w:sz="4" w:space="0" w:color="auto"/>
            </w:tcBorders>
          </w:tcPr>
          <w:p w14:paraId="1A941F26" w14:textId="77777777" w:rsidR="00316DE6" w:rsidRPr="007275DF" w:rsidRDefault="00316DE6" w:rsidP="00E87E41">
            <w:pPr>
              <w:pStyle w:val="TAC"/>
              <w:rPr>
                <w:lang w:eastAsia="ja-JP"/>
              </w:rPr>
            </w:pPr>
          </w:p>
        </w:tc>
        <w:tc>
          <w:tcPr>
            <w:tcW w:w="1273" w:type="dxa"/>
            <w:vMerge w:val="restart"/>
            <w:tcBorders>
              <w:top w:val="single" w:sz="4" w:space="0" w:color="auto"/>
              <w:left w:val="single" w:sz="4" w:space="0" w:color="auto"/>
              <w:right w:val="single" w:sz="4" w:space="0" w:color="auto"/>
            </w:tcBorders>
          </w:tcPr>
          <w:p w14:paraId="3F7BA296" w14:textId="77777777" w:rsidR="00316DE6" w:rsidRPr="007275DF" w:rsidRDefault="00316DE6" w:rsidP="00E87E41">
            <w:pPr>
              <w:pStyle w:val="TAL"/>
            </w:pPr>
          </w:p>
        </w:tc>
        <w:tc>
          <w:tcPr>
            <w:tcW w:w="4132" w:type="dxa"/>
            <w:vMerge w:val="restart"/>
            <w:tcBorders>
              <w:top w:val="single" w:sz="4" w:space="0" w:color="auto"/>
              <w:left w:val="single" w:sz="4" w:space="0" w:color="auto"/>
              <w:right w:val="single" w:sz="4" w:space="0" w:color="auto"/>
            </w:tcBorders>
            <w:hideMark/>
          </w:tcPr>
          <w:p w14:paraId="05192DA9" w14:textId="77777777" w:rsidR="00316DE6" w:rsidRPr="007275DF" w:rsidRDefault="00316DE6" w:rsidP="00E87E41">
            <w:pPr>
              <w:pStyle w:val="TAL"/>
            </w:pPr>
            <w:r w:rsidRPr="007275DF">
              <w:rPr>
                <w:noProof/>
              </w:rPr>
              <w:t>As specified in clause A.3.20.2.1</w:t>
            </w:r>
          </w:p>
        </w:tc>
      </w:tr>
      <w:tr w:rsidR="00316DE6" w:rsidRPr="007275DF" w14:paraId="2E402112" w14:textId="77777777" w:rsidTr="00E87E41">
        <w:trPr>
          <w:cantSplit/>
          <w:trHeight w:val="82"/>
          <w:jc w:val="center"/>
        </w:trPr>
        <w:tc>
          <w:tcPr>
            <w:tcW w:w="1409" w:type="dxa"/>
            <w:gridSpan w:val="2"/>
            <w:vMerge/>
            <w:tcBorders>
              <w:left w:val="single" w:sz="4" w:space="0" w:color="auto"/>
              <w:bottom w:val="single" w:sz="4" w:space="0" w:color="auto"/>
              <w:right w:val="single" w:sz="4" w:space="0" w:color="auto"/>
            </w:tcBorders>
          </w:tcPr>
          <w:p w14:paraId="47BFF599" w14:textId="77777777" w:rsidR="00316DE6" w:rsidRPr="007275DF" w:rsidRDefault="00316DE6" w:rsidP="00E87E41">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2A3DB970" w14:textId="77777777" w:rsidR="00316DE6" w:rsidRPr="007275DF" w:rsidRDefault="00316DE6" w:rsidP="00E87E41">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1CFFC2C6" w14:textId="77777777" w:rsidR="00316DE6" w:rsidRPr="007275DF" w:rsidRDefault="00316DE6" w:rsidP="00E87E41">
            <w:pPr>
              <w:pStyle w:val="TAC"/>
              <w:rPr>
                <w:lang w:eastAsia="ja-JP"/>
              </w:rPr>
            </w:pPr>
          </w:p>
        </w:tc>
        <w:tc>
          <w:tcPr>
            <w:tcW w:w="1273" w:type="dxa"/>
            <w:vMerge/>
            <w:tcBorders>
              <w:left w:val="single" w:sz="4" w:space="0" w:color="auto"/>
              <w:bottom w:val="single" w:sz="4" w:space="0" w:color="auto"/>
              <w:right w:val="single" w:sz="4" w:space="0" w:color="auto"/>
            </w:tcBorders>
          </w:tcPr>
          <w:p w14:paraId="1ADFEB8A" w14:textId="77777777" w:rsidR="00316DE6" w:rsidRPr="007275DF" w:rsidRDefault="00316DE6" w:rsidP="00E87E41">
            <w:pPr>
              <w:pStyle w:val="TAL"/>
            </w:pPr>
          </w:p>
        </w:tc>
        <w:tc>
          <w:tcPr>
            <w:tcW w:w="4132" w:type="dxa"/>
            <w:vMerge/>
            <w:tcBorders>
              <w:left w:val="single" w:sz="4" w:space="0" w:color="auto"/>
              <w:bottom w:val="single" w:sz="4" w:space="0" w:color="auto"/>
              <w:right w:val="single" w:sz="4" w:space="0" w:color="auto"/>
            </w:tcBorders>
          </w:tcPr>
          <w:p w14:paraId="1B5BDD29" w14:textId="77777777" w:rsidR="00316DE6" w:rsidRPr="007275DF" w:rsidRDefault="00316DE6" w:rsidP="00E87E41">
            <w:pPr>
              <w:pStyle w:val="TAL"/>
              <w:rPr>
                <w:noProof/>
              </w:rPr>
            </w:pPr>
          </w:p>
        </w:tc>
      </w:tr>
      <w:tr w:rsidR="00316DE6" w:rsidRPr="007275DF" w14:paraId="6C87CA1B" w14:textId="77777777" w:rsidTr="00E87E41">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6D418BB3" w14:textId="77777777" w:rsidR="00316DE6" w:rsidRPr="007275DF" w:rsidRDefault="00316DE6" w:rsidP="00E87E41">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06993BE8" w14:textId="77777777" w:rsidR="00316DE6" w:rsidRPr="007275DF" w:rsidRDefault="00316DE6" w:rsidP="00E87E41">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3F9BD9B8" w14:textId="77777777" w:rsidR="00316DE6" w:rsidRPr="007275DF" w:rsidRDefault="00316DE6" w:rsidP="00E87E41">
            <w:pPr>
              <w:pStyle w:val="TAC"/>
              <w:rPr>
                <w:lang w:eastAsia="ja-JP"/>
              </w:rPr>
            </w:pPr>
          </w:p>
        </w:tc>
        <w:tc>
          <w:tcPr>
            <w:tcW w:w="1273" w:type="dxa"/>
            <w:vMerge w:val="restart"/>
            <w:tcBorders>
              <w:top w:val="single" w:sz="4" w:space="0" w:color="auto"/>
              <w:left w:val="single" w:sz="4" w:space="0" w:color="auto"/>
              <w:right w:val="single" w:sz="4" w:space="0" w:color="auto"/>
            </w:tcBorders>
          </w:tcPr>
          <w:p w14:paraId="58FC48A6" w14:textId="77777777" w:rsidR="00316DE6" w:rsidRPr="007275DF" w:rsidRDefault="00316DE6" w:rsidP="00E87E41">
            <w:pPr>
              <w:pStyle w:val="TAL"/>
            </w:pPr>
          </w:p>
        </w:tc>
        <w:tc>
          <w:tcPr>
            <w:tcW w:w="4132" w:type="dxa"/>
            <w:vMerge w:val="restart"/>
            <w:tcBorders>
              <w:top w:val="single" w:sz="4" w:space="0" w:color="auto"/>
              <w:left w:val="single" w:sz="4" w:space="0" w:color="auto"/>
              <w:right w:val="single" w:sz="4" w:space="0" w:color="auto"/>
            </w:tcBorders>
            <w:hideMark/>
          </w:tcPr>
          <w:p w14:paraId="617BFC38" w14:textId="77777777" w:rsidR="00316DE6" w:rsidRPr="007275DF" w:rsidRDefault="00316DE6" w:rsidP="00E87E41">
            <w:pPr>
              <w:pStyle w:val="TAL"/>
            </w:pPr>
            <w:r w:rsidRPr="007275DF">
              <w:rPr>
                <w:noProof/>
              </w:rPr>
              <w:t>As specified in clause A.3.20.2.2</w:t>
            </w:r>
          </w:p>
        </w:tc>
      </w:tr>
      <w:tr w:rsidR="00316DE6" w:rsidRPr="007275DF" w14:paraId="23530E0D" w14:textId="77777777" w:rsidTr="00E87E41">
        <w:trPr>
          <w:cantSplit/>
          <w:trHeight w:val="82"/>
          <w:jc w:val="center"/>
        </w:trPr>
        <w:tc>
          <w:tcPr>
            <w:tcW w:w="1409" w:type="dxa"/>
            <w:gridSpan w:val="2"/>
            <w:vMerge/>
            <w:tcBorders>
              <w:left w:val="single" w:sz="4" w:space="0" w:color="auto"/>
              <w:bottom w:val="single" w:sz="4" w:space="0" w:color="auto"/>
              <w:right w:val="single" w:sz="4" w:space="0" w:color="auto"/>
            </w:tcBorders>
          </w:tcPr>
          <w:p w14:paraId="30615EE0" w14:textId="77777777" w:rsidR="00316DE6" w:rsidRPr="007275DF" w:rsidRDefault="00316DE6" w:rsidP="00E87E41">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228194F6" w14:textId="77777777" w:rsidR="00316DE6" w:rsidRPr="007275DF" w:rsidRDefault="00316DE6" w:rsidP="00E87E41">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603C762F" w14:textId="77777777" w:rsidR="00316DE6" w:rsidRPr="007275DF" w:rsidRDefault="00316DE6" w:rsidP="00E87E41">
            <w:pPr>
              <w:pStyle w:val="TAC"/>
              <w:rPr>
                <w:lang w:eastAsia="ja-JP"/>
              </w:rPr>
            </w:pPr>
          </w:p>
        </w:tc>
        <w:tc>
          <w:tcPr>
            <w:tcW w:w="1273" w:type="dxa"/>
            <w:vMerge/>
            <w:tcBorders>
              <w:left w:val="single" w:sz="4" w:space="0" w:color="auto"/>
              <w:bottom w:val="single" w:sz="4" w:space="0" w:color="auto"/>
              <w:right w:val="single" w:sz="4" w:space="0" w:color="auto"/>
            </w:tcBorders>
          </w:tcPr>
          <w:p w14:paraId="0A8EDA98" w14:textId="77777777" w:rsidR="00316DE6" w:rsidRPr="007275DF" w:rsidRDefault="00316DE6" w:rsidP="00E87E41">
            <w:pPr>
              <w:pStyle w:val="TAL"/>
            </w:pPr>
          </w:p>
        </w:tc>
        <w:tc>
          <w:tcPr>
            <w:tcW w:w="4132" w:type="dxa"/>
            <w:vMerge/>
            <w:tcBorders>
              <w:left w:val="single" w:sz="4" w:space="0" w:color="auto"/>
              <w:bottom w:val="single" w:sz="4" w:space="0" w:color="auto"/>
              <w:right w:val="single" w:sz="4" w:space="0" w:color="auto"/>
            </w:tcBorders>
          </w:tcPr>
          <w:p w14:paraId="2564B3D1" w14:textId="77777777" w:rsidR="00316DE6" w:rsidRPr="007275DF" w:rsidRDefault="00316DE6" w:rsidP="00E87E41">
            <w:pPr>
              <w:pStyle w:val="TAL"/>
              <w:rPr>
                <w:noProof/>
              </w:rPr>
            </w:pPr>
          </w:p>
        </w:tc>
      </w:tr>
      <w:tr w:rsidR="00316DE6" w:rsidRPr="007275DF" w14:paraId="5C25D44D"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44EDA3F" w14:textId="77777777" w:rsidR="00316DE6" w:rsidRPr="007275DF" w:rsidRDefault="00316DE6" w:rsidP="00E87E41">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20176E57" w14:textId="77777777" w:rsidR="00316DE6" w:rsidRPr="007275DF" w:rsidRDefault="00316DE6" w:rsidP="00E87E41">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3DF0D613" w14:textId="77777777" w:rsidR="00316DE6" w:rsidRPr="007275DF" w:rsidRDefault="00316DE6" w:rsidP="00E87E41">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5B5161E7" w14:textId="77777777" w:rsidR="00316DE6" w:rsidRPr="007275DF" w:rsidRDefault="00316DE6" w:rsidP="00E87E41">
            <w:pPr>
              <w:pStyle w:val="TAL"/>
            </w:pPr>
            <w:r w:rsidRPr="007275DF">
              <w:t>Gaps are configured before T2 and released before T3.</w:t>
            </w:r>
          </w:p>
        </w:tc>
      </w:tr>
      <w:tr w:rsidR="00316DE6" w:rsidRPr="007275DF" w14:paraId="0B0ACC39"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24E71B4" w14:textId="77777777" w:rsidR="00316DE6" w:rsidRPr="007275DF" w:rsidRDefault="00316DE6" w:rsidP="00E87E41">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66CD72B" w14:textId="77777777" w:rsidR="00316DE6" w:rsidRPr="007275DF" w:rsidRDefault="00316DE6" w:rsidP="00E87E41">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88738C2" w14:textId="77777777" w:rsidR="00316DE6" w:rsidRPr="007275DF" w:rsidRDefault="00316DE6" w:rsidP="00E87E41">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16991D6E" w14:textId="77777777" w:rsidR="00316DE6" w:rsidRPr="007275DF" w:rsidRDefault="00316DE6" w:rsidP="00E87E41">
            <w:pPr>
              <w:pStyle w:val="TAL"/>
            </w:pPr>
            <w:r w:rsidRPr="007275DF">
              <w:t>Captured in A.3.8.2.1</w:t>
            </w:r>
          </w:p>
        </w:tc>
      </w:tr>
      <w:tr w:rsidR="00316DE6" w:rsidRPr="007275DF" w14:paraId="6B4FF3FD"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8495038" w14:textId="77777777" w:rsidR="00316DE6" w:rsidRPr="007275DF" w:rsidRDefault="00316DE6" w:rsidP="00E87E41">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F973FF2" w14:textId="77777777" w:rsidR="00316DE6" w:rsidRPr="007275DF" w:rsidRDefault="00316DE6" w:rsidP="00E87E41">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D0B52" w14:textId="77777777" w:rsidR="00316DE6" w:rsidRPr="007275DF" w:rsidRDefault="00316DE6" w:rsidP="00E87E41">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10280B8E" w14:textId="77777777" w:rsidR="00316DE6" w:rsidRPr="007275DF" w:rsidRDefault="00316DE6" w:rsidP="00E87E41">
            <w:pPr>
              <w:pStyle w:val="TAL"/>
            </w:pPr>
            <w:r w:rsidRPr="007275DF">
              <w:t xml:space="preserve">CQI reporting for </w:t>
            </w:r>
            <w:proofErr w:type="spellStart"/>
            <w:r w:rsidRPr="007275DF">
              <w:t>PSCell</w:t>
            </w:r>
            <w:proofErr w:type="spellEnd"/>
            <w:r w:rsidRPr="007275DF">
              <w:t xml:space="preserve"> every uplink </w:t>
            </w:r>
            <w:proofErr w:type="spellStart"/>
            <w:r w:rsidRPr="007275DF">
              <w:t>subframe</w:t>
            </w:r>
            <w:proofErr w:type="spellEnd"/>
          </w:p>
        </w:tc>
      </w:tr>
      <w:tr w:rsidR="00316DE6" w:rsidRPr="007275DF" w14:paraId="0221C47E"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55033F5" w14:textId="77777777" w:rsidR="00316DE6" w:rsidRPr="007275DF" w:rsidRDefault="00316DE6" w:rsidP="00E87E41">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0E6325F" w14:textId="77777777" w:rsidR="00316DE6" w:rsidRPr="007275DF" w:rsidRDefault="00316DE6" w:rsidP="00E87E41">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A271D6F" w14:textId="77777777" w:rsidR="00316DE6" w:rsidRPr="007275DF" w:rsidRDefault="00316DE6" w:rsidP="00E87E41">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09A10AA3" w14:textId="77777777" w:rsidR="00316DE6" w:rsidRPr="007275DF" w:rsidRDefault="00316DE6" w:rsidP="00E87E41">
            <w:pPr>
              <w:pStyle w:val="TAL"/>
              <w:rPr>
                <w:lang w:eastAsia="ja-JP"/>
              </w:rPr>
            </w:pPr>
            <w:r w:rsidRPr="007275DF">
              <w:t xml:space="preserve">Individual offset for cells on primary component carrier. </w:t>
            </w:r>
          </w:p>
        </w:tc>
      </w:tr>
      <w:tr w:rsidR="00316DE6" w:rsidRPr="007275DF" w14:paraId="6EEF50ED"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47BCEDE" w14:textId="77777777" w:rsidR="00316DE6" w:rsidRPr="007275DF" w:rsidRDefault="00316DE6" w:rsidP="00E87E41">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CBC0439" w14:textId="77777777" w:rsidR="00316DE6" w:rsidRPr="007275DF" w:rsidRDefault="00316DE6" w:rsidP="00E87E41">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53FAECED" w14:textId="77777777" w:rsidR="00316DE6" w:rsidRPr="007275DF" w:rsidRDefault="00316DE6" w:rsidP="00E87E41">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5C60216E" w14:textId="77777777" w:rsidR="00316DE6" w:rsidRPr="007275DF" w:rsidRDefault="00316DE6" w:rsidP="00E87E41">
            <w:pPr>
              <w:pStyle w:val="TAL"/>
              <w:rPr>
                <w:lang w:eastAsia="ja-JP"/>
              </w:rPr>
            </w:pPr>
            <w:r w:rsidRPr="007275DF">
              <w:t xml:space="preserve">Individual offset for cells on carrier frequency of cell2. </w:t>
            </w:r>
          </w:p>
        </w:tc>
      </w:tr>
      <w:tr w:rsidR="00316DE6" w:rsidRPr="007275DF" w14:paraId="05A65A3A"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E007760" w14:textId="77777777" w:rsidR="00316DE6" w:rsidRPr="007275DF" w:rsidRDefault="00316DE6" w:rsidP="00E87E41">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22F091A4" w14:textId="77777777" w:rsidR="00316DE6" w:rsidRPr="007275DF" w:rsidRDefault="00316DE6" w:rsidP="00E87E41">
            <w:pPr>
              <w:pStyle w:val="TAC"/>
            </w:pPr>
            <w:proofErr w:type="spellStart"/>
            <w:r w:rsidRPr="007275DF">
              <w:t>ms</w:t>
            </w:r>
            <w:proofErr w:type="spellEnd"/>
          </w:p>
        </w:tc>
        <w:tc>
          <w:tcPr>
            <w:tcW w:w="1273" w:type="dxa"/>
            <w:tcBorders>
              <w:top w:val="single" w:sz="4" w:space="0" w:color="auto"/>
              <w:left w:val="single" w:sz="4" w:space="0" w:color="auto"/>
              <w:bottom w:val="single" w:sz="4" w:space="0" w:color="auto"/>
              <w:right w:val="single" w:sz="4" w:space="0" w:color="auto"/>
            </w:tcBorders>
          </w:tcPr>
          <w:p w14:paraId="02100C7C" w14:textId="77777777" w:rsidR="00316DE6" w:rsidRPr="007275DF" w:rsidRDefault="00316DE6" w:rsidP="00E87E41">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3CBBA499" w14:textId="77777777" w:rsidR="00316DE6" w:rsidRPr="007275DF" w:rsidRDefault="00316DE6" w:rsidP="00E87E41">
            <w:pPr>
              <w:pStyle w:val="TAL"/>
            </w:pPr>
          </w:p>
        </w:tc>
      </w:tr>
      <w:tr w:rsidR="00316DE6" w:rsidRPr="007275DF" w14:paraId="3F67FFC5"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9E028FA" w14:textId="77777777" w:rsidR="00316DE6" w:rsidRPr="007275DF" w:rsidRDefault="00316DE6" w:rsidP="00E87E41">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0790EAB9" w14:textId="77777777" w:rsidR="00316DE6" w:rsidRPr="007275DF" w:rsidRDefault="00316DE6" w:rsidP="00E87E41">
            <w:pPr>
              <w:pStyle w:val="TAC"/>
            </w:pPr>
          </w:p>
        </w:tc>
        <w:tc>
          <w:tcPr>
            <w:tcW w:w="1273" w:type="dxa"/>
            <w:tcBorders>
              <w:top w:val="single" w:sz="4" w:space="0" w:color="auto"/>
              <w:left w:val="single" w:sz="4" w:space="0" w:color="auto"/>
              <w:bottom w:val="single" w:sz="4" w:space="0" w:color="auto"/>
              <w:right w:val="single" w:sz="4" w:space="0" w:color="auto"/>
            </w:tcBorders>
          </w:tcPr>
          <w:p w14:paraId="5D895DE6" w14:textId="77777777" w:rsidR="00316DE6" w:rsidRPr="007275DF" w:rsidRDefault="00316DE6" w:rsidP="00E87E41">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79E41E36" w14:textId="77777777" w:rsidR="00316DE6" w:rsidRPr="007275DF" w:rsidRDefault="00316DE6" w:rsidP="00E87E41">
            <w:pPr>
              <w:pStyle w:val="TAL"/>
            </w:pPr>
          </w:p>
        </w:tc>
      </w:tr>
      <w:tr w:rsidR="00316DE6" w:rsidRPr="007275DF" w14:paraId="26C7CB5B"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3CBEFAD" w14:textId="77777777" w:rsidR="00316DE6" w:rsidRPr="007275DF" w:rsidRDefault="00316DE6" w:rsidP="00E87E41">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11B681CA" w14:textId="77777777" w:rsidR="00316DE6" w:rsidRPr="007275DF" w:rsidRDefault="00316DE6" w:rsidP="00E87E41">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219DCFDE" w14:textId="77777777" w:rsidR="00316DE6" w:rsidRPr="007275DF" w:rsidRDefault="00316DE6" w:rsidP="00E87E41">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E3C34F1" w14:textId="77777777" w:rsidR="00316DE6" w:rsidRPr="007275DF" w:rsidRDefault="00316DE6" w:rsidP="00E87E41">
            <w:pPr>
              <w:pStyle w:val="TAL"/>
              <w:rPr>
                <w:lang w:eastAsia="ja-JP"/>
              </w:rPr>
            </w:pPr>
            <w:r w:rsidRPr="007275DF">
              <w:t xml:space="preserve">During this time the </w:t>
            </w:r>
            <w:proofErr w:type="spellStart"/>
            <w:r w:rsidRPr="007275DF">
              <w:t>PCell</w:t>
            </w:r>
            <w:proofErr w:type="spellEnd"/>
            <w:r w:rsidRPr="007275DF">
              <w:t xml:space="preserve"> shall be known and cell2 shall be unknown.</w:t>
            </w:r>
          </w:p>
        </w:tc>
      </w:tr>
      <w:tr w:rsidR="00316DE6" w:rsidRPr="007275DF" w14:paraId="1F36F3D5"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9D138AD" w14:textId="77777777" w:rsidR="00316DE6" w:rsidRPr="007275DF" w:rsidRDefault="00316DE6" w:rsidP="00E87E41">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4A781DCA" w14:textId="77777777" w:rsidR="00316DE6" w:rsidRPr="007275DF" w:rsidRDefault="00316DE6" w:rsidP="00E87E41">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7D1B9928" w14:textId="77777777" w:rsidR="00316DE6" w:rsidRPr="007275DF" w:rsidRDefault="00316DE6" w:rsidP="00E87E41">
            <w:pPr>
              <w:pStyle w:val="TAL"/>
              <w:rPr>
                <w:lang w:eastAsia="ja-JP"/>
              </w:rPr>
            </w:pPr>
            <w:r w:rsidRPr="007275DF">
              <w:rPr>
                <w:rFonts w:cs="Arial"/>
              </w:rPr>
              <w:t>≥</w:t>
            </w:r>
            <w:r w:rsidRPr="007275DF">
              <w:t xml:space="preserve"> </w:t>
            </w:r>
            <w:proofErr w:type="spellStart"/>
            <w:r w:rsidRPr="007275DF">
              <w:t>T</w:t>
            </w:r>
            <w:r w:rsidRPr="007275DF">
              <w:rPr>
                <w:vertAlign w:val="subscript"/>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26CF9E60" w14:textId="77777777" w:rsidR="00316DE6" w:rsidRPr="007275DF" w:rsidRDefault="00316DE6" w:rsidP="00E87E41">
            <w:pPr>
              <w:pStyle w:val="TAL"/>
              <w:rPr>
                <w:lang w:eastAsia="ja-JP"/>
              </w:rPr>
            </w:pP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clause 8.1.2.4.21A and 8.1.2.4.22A in TS 36.133</w:t>
            </w:r>
          </w:p>
          <w:p w14:paraId="05FB92AF" w14:textId="77777777" w:rsidR="00316DE6" w:rsidRPr="007275DF" w:rsidRDefault="00316DE6" w:rsidP="00E87E41">
            <w:pPr>
              <w:pStyle w:val="TAL"/>
              <w:rPr>
                <w:lang w:eastAsia="ja-JP"/>
              </w:rPr>
            </w:pPr>
            <w:r w:rsidRPr="007275DF">
              <w:rPr>
                <w:lang w:eastAsia="ja-JP"/>
              </w:rPr>
              <w:t>During this time the UE shall identify neighbour cell (cell2) and report event B1.</w:t>
            </w:r>
          </w:p>
        </w:tc>
      </w:tr>
      <w:tr w:rsidR="00316DE6" w:rsidRPr="007275DF" w14:paraId="2F57DAEF"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A34E4F5" w14:textId="77777777" w:rsidR="00316DE6" w:rsidRPr="007275DF" w:rsidRDefault="00316DE6" w:rsidP="00E87E41">
            <w:pPr>
              <w:pStyle w:val="TAL"/>
            </w:pPr>
            <w:r w:rsidRPr="007275DF">
              <w:t>T3</w:t>
            </w:r>
          </w:p>
        </w:tc>
        <w:tc>
          <w:tcPr>
            <w:tcW w:w="695" w:type="dxa"/>
            <w:tcBorders>
              <w:top w:val="single" w:sz="4" w:space="0" w:color="auto"/>
              <w:left w:val="single" w:sz="4" w:space="0" w:color="auto"/>
              <w:bottom w:val="single" w:sz="4" w:space="0" w:color="auto"/>
              <w:right w:val="single" w:sz="4" w:space="0" w:color="auto"/>
            </w:tcBorders>
            <w:hideMark/>
          </w:tcPr>
          <w:p w14:paraId="7A4055C7" w14:textId="77777777" w:rsidR="00316DE6" w:rsidRPr="007275DF" w:rsidRDefault="00316DE6" w:rsidP="00E87E41">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127BE23" w14:textId="77777777" w:rsidR="00316DE6" w:rsidRPr="007275DF" w:rsidRDefault="00316DE6" w:rsidP="00E87E41">
            <w:pPr>
              <w:pStyle w:val="TAL"/>
            </w:pPr>
            <w:r w:rsidRPr="007275DF">
              <w:rPr>
                <w:rFonts w:cs="Arial"/>
              </w:rPr>
              <w:t>≥</w:t>
            </w:r>
            <w:r w:rsidRPr="007275DF">
              <w:t xml:space="preserve"> </w:t>
            </w:r>
            <w:proofErr w:type="spellStart"/>
            <w:r w:rsidRPr="007275DF">
              <w:t>T</w:t>
            </w:r>
            <w:r w:rsidRPr="007275DF">
              <w:rPr>
                <w:vertAlign w:val="subscript"/>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3CB60E85" w14:textId="77777777" w:rsidR="00316DE6" w:rsidRPr="007275DF" w:rsidRDefault="00316DE6" w:rsidP="00E87E41">
            <w:pPr>
              <w:pStyle w:val="TAL"/>
            </w:pPr>
            <w:r w:rsidRPr="007275DF">
              <w:t xml:space="preserve">During this time the UE adds the </w:t>
            </w:r>
            <w:proofErr w:type="spellStart"/>
            <w:r w:rsidRPr="007275DF">
              <w:t>PSCell</w:t>
            </w:r>
            <w:proofErr w:type="spellEnd"/>
            <w:r w:rsidRPr="007275DF">
              <w:t xml:space="preserve">. </w:t>
            </w:r>
            <w:proofErr w:type="spellStart"/>
            <w:r w:rsidRPr="007275DF">
              <w:t>T</w:t>
            </w:r>
            <w:r w:rsidRPr="007275DF">
              <w:rPr>
                <w:vertAlign w:val="subscript"/>
              </w:rPr>
              <w:t>config_PSCell_withCCA</w:t>
            </w:r>
            <w:proofErr w:type="spellEnd"/>
            <w:r w:rsidRPr="007275DF">
              <w:rPr>
                <w:vertAlign w:val="subscript"/>
              </w:rPr>
              <w:t xml:space="preserve"> </w:t>
            </w:r>
            <w:r w:rsidRPr="007275DF">
              <w:t xml:space="preserve"> is defined in clause 7.31A.2</w:t>
            </w:r>
          </w:p>
        </w:tc>
      </w:tr>
      <w:tr w:rsidR="00316DE6" w:rsidRPr="007275DF" w14:paraId="36DCC30F"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876DBC3" w14:textId="77777777" w:rsidR="00316DE6" w:rsidRPr="007275DF" w:rsidRDefault="00316DE6" w:rsidP="00E87E41">
            <w:pPr>
              <w:pStyle w:val="TAL"/>
            </w:pPr>
            <w:r w:rsidRPr="007275DF">
              <w:t>T4</w:t>
            </w:r>
          </w:p>
        </w:tc>
        <w:tc>
          <w:tcPr>
            <w:tcW w:w="695" w:type="dxa"/>
            <w:tcBorders>
              <w:top w:val="single" w:sz="4" w:space="0" w:color="auto"/>
              <w:left w:val="single" w:sz="4" w:space="0" w:color="auto"/>
              <w:bottom w:val="single" w:sz="4" w:space="0" w:color="auto"/>
              <w:right w:val="single" w:sz="4" w:space="0" w:color="auto"/>
            </w:tcBorders>
            <w:hideMark/>
          </w:tcPr>
          <w:p w14:paraId="62D9B8FB" w14:textId="77777777" w:rsidR="00316DE6" w:rsidRPr="007275DF" w:rsidRDefault="00316DE6" w:rsidP="00E87E41">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59A59A9" w14:textId="77777777" w:rsidR="00316DE6" w:rsidRPr="007275DF" w:rsidRDefault="00316DE6" w:rsidP="00E87E41">
            <w:pPr>
              <w:pStyle w:val="TAL"/>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1D6E987D" w14:textId="77777777" w:rsidR="00316DE6" w:rsidRPr="007275DF" w:rsidRDefault="00316DE6" w:rsidP="00E87E41">
            <w:pPr>
              <w:pStyle w:val="TAL"/>
            </w:pPr>
            <w:r w:rsidRPr="007275DF">
              <w:t xml:space="preserve">During this time the UE sends CSI reports for </w:t>
            </w:r>
            <w:proofErr w:type="spellStart"/>
            <w:r w:rsidRPr="007275DF">
              <w:t>PSCell</w:t>
            </w:r>
            <w:proofErr w:type="spellEnd"/>
            <w:r w:rsidRPr="007275DF">
              <w:t>.</w:t>
            </w:r>
          </w:p>
        </w:tc>
      </w:tr>
      <w:tr w:rsidR="00316DE6" w:rsidRPr="007275DF" w14:paraId="19AD6DFB" w14:textId="77777777" w:rsidTr="00E87E41">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33F382" w14:textId="77777777" w:rsidR="00316DE6" w:rsidRPr="007275DF" w:rsidRDefault="00316DE6" w:rsidP="00E87E41">
            <w:pPr>
              <w:pStyle w:val="TAL"/>
              <w:rPr>
                <w:lang w:eastAsia="ja-JP"/>
              </w:rPr>
            </w:pPr>
            <w:r w:rsidRPr="007275DF">
              <w:t>T5</w:t>
            </w:r>
          </w:p>
        </w:tc>
        <w:tc>
          <w:tcPr>
            <w:tcW w:w="695" w:type="dxa"/>
            <w:tcBorders>
              <w:top w:val="single" w:sz="4" w:space="0" w:color="auto"/>
              <w:left w:val="single" w:sz="4" w:space="0" w:color="auto"/>
              <w:bottom w:val="single" w:sz="4" w:space="0" w:color="auto"/>
              <w:right w:val="single" w:sz="4" w:space="0" w:color="auto"/>
            </w:tcBorders>
            <w:hideMark/>
          </w:tcPr>
          <w:p w14:paraId="3A11B2FF" w14:textId="77777777" w:rsidR="00316DE6" w:rsidRPr="007275DF" w:rsidRDefault="00316DE6" w:rsidP="00E87E41">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40CA246" w14:textId="77777777" w:rsidR="00316DE6" w:rsidRPr="007275DF" w:rsidRDefault="00316DE6" w:rsidP="00E87E41">
            <w:pPr>
              <w:pStyle w:val="TAL"/>
              <w:rPr>
                <w:lang w:eastAsia="ja-JP"/>
              </w:rPr>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03BA35C5" w14:textId="77777777" w:rsidR="00316DE6" w:rsidRPr="007275DF" w:rsidRDefault="00316DE6" w:rsidP="00E87E41">
            <w:pPr>
              <w:pStyle w:val="TAL"/>
            </w:pPr>
            <w:r w:rsidRPr="007275DF">
              <w:t xml:space="preserve">During this time the UE releases the </w:t>
            </w:r>
            <w:proofErr w:type="spellStart"/>
            <w:r w:rsidRPr="007275DF">
              <w:t>PSCell</w:t>
            </w:r>
            <w:proofErr w:type="spellEnd"/>
            <w:r w:rsidRPr="007275DF">
              <w:t>.</w:t>
            </w:r>
          </w:p>
        </w:tc>
      </w:tr>
      <w:tr w:rsidR="00316DE6" w:rsidRPr="007275DF" w14:paraId="06C7EC59" w14:textId="77777777" w:rsidTr="00E87E41">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2D60FE7E" w14:textId="77777777" w:rsidR="00316DE6" w:rsidRPr="007275DF" w:rsidRDefault="00316DE6" w:rsidP="00E87E41">
            <w:pPr>
              <w:pStyle w:val="TAN"/>
            </w:pPr>
            <w:r w:rsidRPr="007275DF">
              <w:t>NOTE 1:</w:t>
            </w:r>
            <w:r w:rsidRPr="007275DF">
              <w:tab/>
              <w:t xml:space="preserve">For a UE supporting dynamic channel access and network configuring dynamic channel occupancy.   </w:t>
            </w:r>
          </w:p>
          <w:p w14:paraId="7D0FE61C" w14:textId="77777777" w:rsidR="00316DE6" w:rsidRPr="007275DF" w:rsidRDefault="00316DE6" w:rsidP="00E87E41">
            <w:pPr>
              <w:pStyle w:val="TAN"/>
            </w:pPr>
            <w:r w:rsidRPr="007275DF">
              <w:t>NOTE 2:</w:t>
            </w:r>
            <w:r w:rsidRPr="007275DF">
              <w:tab/>
              <w:t>For a UE supporting semi-static channel access and network configuring semi-static channel occupancy.</w:t>
            </w:r>
          </w:p>
          <w:p w14:paraId="65FBC52B" w14:textId="77777777" w:rsidR="00316DE6" w:rsidRPr="007275DF" w:rsidRDefault="00316DE6" w:rsidP="00E87E41">
            <w:pPr>
              <w:pStyle w:val="TAN"/>
            </w:pPr>
            <w:r w:rsidRPr="007275DF">
              <w:t>NOTE 3:</w:t>
            </w:r>
            <w:r w:rsidRPr="007275DF">
              <w:tab/>
              <w:t>For a UE supporting both semi-static and dynamic channel access, the UE can be tested under            dynamic channel occupancy only.</w:t>
            </w:r>
          </w:p>
        </w:tc>
      </w:tr>
    </w:tbl>
    <w:p w14:paraId="3EC2D11F" w14:textId="77777777" w:rsidR="00316DE6" w:rsidRPr="007275DF" w:rsidRDefault="00316DE6" w:rsidP="00316DE6"/>
    <w:p w14:paraId="52DD7458" w14:textId="77777777" w:rsidR="00316DE6" w:rsidRPr="007275DF" w:rsidRDefault="00316DE6" w:rsidP="00316DE6">
      <w:pPr>
        <w:pStyle w:val="TH"/>
      </w:pPr>
      <w:r w:rsidRPr="007275DF">
        <w:t xml:space="preserve">Table A.10.3.6.1.1-3: Cell Specific Parameters for </w:t>
      </w:r>
      <w:proofErr w:type="spellStart"/>
      <w:r w:rsidRPr="007275DF">
        <w:t>PSCell</w:t>
      </w:r>
      <w:proofErr w:type="spellEnd"/>
      <w:r w:rsidRPr="007275DF">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316DE6" w:rsidRPr="007275DF" w14:paraId="5F58E0C8" w14:textId="77777777" w:rsidTr="00282FF8">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4C524E5" w14:textId="77777777" w:rsidR="00316DE6" w:rsidRPr="007275DF" w:rsidRDefault="00316DE6" w:rsidP="00E87E41">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6A251F42" w14:textId="77777777" w:rsidR="00316DE6" w:rsidRPr="007275DF" w:rsidRDefault="00316DE6" w:rsidP="00E87E41">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2D2D1E6A" w14:textId="77777777" w:rsidR="00316DE6" w:rsidRPr="007275DF" w:rsidRDefault="00316DE6" w:rsidP="00E87E41">
            <w:pPr>
              <w:pStyle w:val="TAH"/>
              <w:keepNext w:val="0"/>
              <w:spacing w:line="254" w:lineRule="auto"/>
            </w:pPr>
            <w:proofErr w:type="spellStart"/>
            <w:r w:rsidRPr="007275DF">
              <w:t>Config</w:t>
            </w:r>
            <w:proofErr w:type="spellEnd"/>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36F49084" w14:textId="77777777" w:rsidR="00316DE6" w:rsidRPr="007275DF" w:rsidRDefault="00316DE6" w:rsidP="00E87E41">
            <w:pPr>
              <w:pStyle w:val="TAH"/>
              <w:keepNext w:val="0"/>
              <w:spacing w:line="254" w:lineRule="auto"/>
            </w:pPr>
            <w:r w:rsidRPr="007275DF">
              <w:t>Test</w:t>
            </w:r>
          </w:p>
        </w:tc>
      </w:tr>
      <w:tr w:rsidR="00316DE6" w:rsidRPr="007275DF" w14:paraId="6F7A0C2D" w14:textId="77777777" w:rsidTr="00282FF8">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6FB447C6" w14:textId="77777777" w:rsidR="00316DE6" w:rsidRPr="007275DF" w:rsidRDefault="00316DE6" w:rsidP="00E87E41"/>
        </w:tc>
        <w:tc>
          <w:tcPr>
            <w:tcW w:w="1426" w:type="dxa"/>
            <w:tcBorders>
              <w:top w:val="nil"/>
              <w:left w:val="single" w:sz="4" w:space="0" w:color="auto"/>
              <w:bottom w:val="single" w:sz="4" w:space="0" w:color="auto"/>
              <w:right w:val="single" w:sz="4" w:space="0" w:color="auto"/>
            </w:tcBorders>
            <w:vAlign w:val="center"/>
            <w:hideMark/>
          </w:tcPr>
          <w:p w14:paraId="72325F14" w14:textId="77777777" w:rsidR="00316DE6" w:rsidRPr="007275DF" w:rsidRDefault="00316DE6" w:rsidP="00E87E41">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11766EB1" w14:textId="77777777" w:rsidR="00316DE6" w:rsidRPr="007275DF" w:rsidRDefault="00316DE6" w:rsidP="00E87E41">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781297C" w14:textId="77777777" w:rsidR="00316DE6" w:rsidRPr="007275DF" w:rsidRDefault="00316DE6" w:rsidP="00E87E41">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012141D5" w14:textId="77777777" w:rsidR="00316DE6" w:rsidRPr="007275DF" w:rsidRDefault="00316DE6" w:rsidP="00E87E41">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E73C4D" w14:textId="77777777" w:rsidR="00316DE6" w:rsidRPr="007275DF" w:rsidRDefault="00316DE6" w:rsidP="00E87E41">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015176" w14:textId="77777777" w:rsidR="00316DE6" w:rsidRPr="007275DF" w:rsidRDefault="00316DE6" w:rsidP="00E87E41">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129EC1B6" w14:textId="77777777" w:rsidR="00316DE6" w:rsidRPr="007275DF" w:rsidRDefault="00316DE6" w:rsidP="00E87E41">
            <w:pPr>
              <w:pStyle w:val="TAH"/>
              <w:keepNext w:val="0"/>
              <w:spacing w:line="254" w:lineRule="auto"/>
            </w:pPr>
            <w:r w:rsidRPr="007275DF">
              <w:t>T5</w:t>
            </w:r>
          </w:p>
        </w:tc>
      </w:tr>
      <w:tr w:rsidR="00316DE6" w:rsidRPr="007275DF" w14:paraId="46CA69F4" w14:textId="77777777" w:rsidTr="00282FF8">
        <w:trPr>
          <w:trHeight w:val="195"/>
          <w:jc w:val="center"/>
        </w:trPr>
        <w:tc>
          <w:tcPr>
            <w:tcW w:w="2918" w:type="dxa"/>
            <w:tcBorders>
              <w:top w:val="nil"/>
              <w:left w:val="single" w:sz="4" w:space="0" w:color="auto"/>
              <w:bottom w:val="single" w:sz="4" w:space="0" w:color="auto"/>
              <w:right w:val="single" w:sz="4" w:space="0" w:color="auto"/>
            </w:tcBorders>
          </w:tcPr>
          <w:p w14:paraId="383208DE" w14:textId="77777777" w:rsidR="00316DE6" w:rsidRPr="007275DF" w:rsidRDefault="00316DE6" w:rsidP="00E87E41">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728B037D"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A11C041"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7609628A"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1163BAC" w14:textId="77777777" w:rsidR="00316DE6" w:rsidRPr="007275DF" w:rsidRDefault="00316DE6" w:rsidP="00E87E41">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CFC12EC"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5D6EAE9D"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A2DB6CA" w14:textId="77777777" w:rsidR="00316DE6" w:rsidRPr="007275DF" w:rsidRDefault="00316DE6" w:rsidP="00E87E41">
            <w:pPr>
              <w:pStyle w:val="TAH"/>
              <w:keepNext w:val="0"/>
              <w:spacing w:line="254" w:lineRule="auto"/>
              <w:rPr>
                <w:rFonts w:cs="Arial"/>
                <w:szCs w:val="18"/>
              </w:rPr>
            </w:pPr>
          </w:p>
        </w:tc>
      </w:tr>
      <w:tr w:rsidR="00316DE6" w:rsidRPr="007275DF" w14:paraId="57C485EB" w14:textId="77777777" w:rsidTr="00282FF8">
        <w:trPr>
          <w:trHeight w:val="195"/>
          <w:jc w:val="center"/>
        </w:trPr>
        <w:tc>
          <w:tcPr>
            <w:tcW w:w="2918" w:type="dxa"/>
            <w:tcBorders>
              <w:top w:val="nil"/>
              <w:left w:val="single" w:sz="4" w:space="0" w:color="auto"/>
              <w:bottom w:val="single" w:sz="4" w:space="0" w:color="auto"/>
              <w:right w:val="single" w:sz="4" w:space="0" w:color="auto"/>
            </w:tcBorders>
          </w:tcPr>
          <w:p w14:paraId="5E4F982B" w14:textId="77777777" w:rsidR="00316DE6" w:rsidRPr="007275DF" w:rsidRDefault="00316DE6" w:rsidP="00E87E41">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2E8DA45B" w14:textId="77777777" w:rsidR="00316DE6" w:rsidRPr="007275DF" w:rsidRDefault="00316DE6" w:rsidP="00E87E41">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AE6FEC5"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5AC87886" w14:textId="77777777" w:rsidR="00316DE6" w:rsidRPr="007275DF" w:rsidRDefault="00316DE6" w:rsidP="00E87E41">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316DE6" w:rsidRPr="007275DF" w14:paraId="614A12E1" w14:textId="77777777" w:rsidTr="00282FF8">
        <w:trPr>
          <w:trHeight w:val="195"/>
          <w:jc w:val="center"/>
        </w:trPr>
        <w:tc>
          <w:tcPr>
            <w:tcW w:w="2918" w:type="dxa"/>
            <w:tcBorders>
              <w:top w:val="nil"/>
              <w:left w:val="single" w:sz="4" w:space="0" w:color="auto"/>
              <w:bottom w:val="single" w:sz="4" w:space="0" w:color="auto"/>
              <w:right w:val="single" w:sz="4" w:space="0" w:color="auto"/>
            </w:tcBorders>
          </w:tcPr>
          <w:p w14:paraId="29526F06" w14:textId="77777777" w:rsidR="00316DE6" w:rsidRPr="007275DF" w:rsidRDefault="00316DE6" w:rsidP="00E87E41">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5A7A0D2C"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17584294"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FFEE954" w14:textId="77777777" w:rsidR="00316DE6" w:rsidRPr="007275DF" w:rsidRDefault="00316DE6" w:rsidP="00E87E41">
            <w:pPr>
              <w:pStyle w:val="TAH"/>
              <w:keepNext w:val="0"/>
              <w:spacing w:line="254" w:lineRule="auto"/>
              <w:rPr>
                <w:rFonts w:cs="Arial"/>
                <w:szCs w:val="18"/>
              </w:rPr>
            </w:pPr>
            <w:r w:rsidRPr="007275DF">
              <w:rPr>
                <w:rFonts w:cs="Arial"/>
                <w:b w:val="0"/>
                <w:szCs w:val="18"/>
                <w:lang w:eastAsia="ja-JP"/>
              </w:rPr>
              <w:t>1</w:t>
            </w:r>
          </w:p>
        </w:tc>
      </w:tr>
      <w:tr w:rsidR="00316DE6" w:rsidRPr="007275DF" w14:paraId="204BEE57" w14:textId="77777777" w:rsidTr="00282FF8">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71C339FF" w14:textId="77777777" w:rsidR="00316DE6" w:rsidRPr="007275DF" w:rsidRDefault="00316DE6" w:rsidP="00E87E41">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6994D9EE"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0E7967B1" w14:textId="77777777" w:rsidR="00316DE6" w:rsidRPr="007275DF" w:rsidRDefault="00316DE6" w:rsidP="00E87E41">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628B97D0" w14:textId="77777777" w:rsidR="00316DE6" w:rsidRPr="007275DF" w:rsidRDefault="00316DE6" w:rsidP="00E87E41">
            <w:pPr>
              <w:pStyle w:val="TAH"/>
              <w:keepNext w:val="0"/>
              <w:spacing w:line="254" w:lineRule="auto"/>
              <w:rPr>
                <w:rFonts w:cs="Arial"/>
                <w:b w:val="0"/>
                <w:szCs w:val="18"/>
              </w:rPr>
            </w:pPr>
            <w:r w:rsidRPr="007275DF">
              <w:rPr>
                <w:rFonts w:cs="Arial"/>
                <w:b w:val="0"/>
                <w:szCs w:val="18"/>
                <w:lang w:eastAsia="ja-JP"/>
              </w:rPr>
              <w:t>1</w:t>
            </w:r>
          </w:p>
        </w:tc>
      </w:tr>
      <w:tr w:rsidR="00316DE6" w:rsidRPr="007275DF" w14:paraId="43B4F508"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1C03490A" w14:textId="77777777" w:rsidR="00316DE6" w:rsidRPr="007275DF" w:rsidRDefault="00316DE6" w:rsidP="00E87E41">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4515B869" w14:textId="77777777" w:rsidR="00316DE6" w:rsidRPr="007275DF" w:rsidRDefault="00316DE6" w:rsidP="00E87E41">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6D505B5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ECC6E6C" w14:textId="77777777" w:rsidR="00316DE6" w:rsidRPr="007275DF" w:rsidRDefault="00316DE6" w:rsidP="00E87E41">
            <w:pPr>
              <w:pStyle w:val="TAC"/>
            </w:pPr>
            <w:r w:rsidRPr="007275DF">
              <w:t>1</w:t>
            </w:r>
          </w:p>
        </w:tc>
      </w:tr>
      <w:tr w:rsidR="00316DE6" w:rsidRPr="007275DF" w14:paraId="43A10835"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10291EE8" w14:textId="77777777" w:rsidR="00316DE6" w:rsidRPr="007275DF" w:rsidRDefault="00316DE6" w:rsidP="00E87E41">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14936C72"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6B413CC"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56876C3" w14:textId="77777777" w:rsidR="00316DE6" w:rsidRPr="007275DF" w:rsidRDefault="00316DE6" w:rsidP="00E87E41">
            <w:pPr>
              <w:pStyle w:val="TAC"/>
            </w:pPr>
            <w:r w:rsidRPr="007275DF">
              <w:t>2</w:t>
            </w:r>
          </w:p>
        </w:tc>
      </w:tr>
      <w:tr w:rsidR="00316DE6" w:rsidRPr="007275DF" w14:paraId="427055F4" w14:textId="77777777" w:rsidTr="00282FF8">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13C4AC5A" w14:textId="77777777" w:rsidR="00316DE6" w:rsidRPr="007275DF" w:rsidRDefault="00316DE6" w:rsidP="00E87E41">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7B14BD07"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65A4A88E"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8E348E4" w14:textId="77777777" w:rsidR="00316DE6" w:rsidRPr="007275DF" w:rsidRDefault="00316DE6" w:rsidP="00E87E41">
            <w:pPr>
              <w:pStyle w:val="TAC"/>
            </w:pPr>
            <w:r w:rsidRPr="007275DF">
              <w:t>TDDConf.1.1 CCA</w:t>
            </w:r>
          </w:p>
        </w:tc>
      </w:tr>
      <w:tr w:rsidR="00316DE6" w:rsidRPr="007275DF" w14:paraId="6898937F" w14:textId="77777777" w:rsidTr="00282FF8">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6A9E46AF" w14:textId="77777777" w:rsidR="00316DE6" w:rsidRPr="007275DF" w:rsidRDefault="00316DE6" w:rsidP="00E87E41">
            <w:pPr>
              <w:pStyle w:val="TAL"/>
            </w:pPr>
            <w:proofErr w:type="spellStart"/>
            <w:r w:rsidRPr="007275DF">
              <w:t>BW</w:t>
            </w:r>
            <w:r w:rsidRPr="007275DF">
              <w:rPr>
                <w:vertAlign w:val="subscript"/>
              </w:rPr>
              <w:t>channel</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550A87A2"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1002267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D89C007" w14:textId="77777777" w:rsidR="00316DE6" w:rsidRPr="007275DF" w:rsidRDefault="00316DE6" w:rsidP="00E87E41">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316DE6" w:rsidRPr="007275DF" w14:paraId="4A67C0E4" w14:textId="77777777" w:rsidTr="00282FF8">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405F6FDD" w14:textId="77777777" w:rsidR="00316DE6" w:rsidRPr="007275DF" w:rsidRDefault="00316DE6" w:rsidP="00E87E41">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8534D60"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ECC186B" w14:textId="77777777" w:rsidR="00316DE6" w:rsidRPr="007275DF" w:rsidRDefault="00316DE6" w:rsidP="00E87E41">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6D191B9" w14:textId="77777777" w:rsidR="00316DE6" w:rsidRPr="007275DF" w:rsidRDefault="00316DE6" w:rsidP="00E87E41">
            <w:pPr>
              <w:pStyle w:val="TAC"/>
            </w:pPr>
            <w:r w:rsidRPr="007275DF">
              <w:t>DLBWP.0.1</w:t>
            </w:r>
          </w:p>
          <w:p w14:paraId="00D01950" w14:textId="77777777" w:rsidR="00316DE6" w:rsidRPr="007275DF" w:rsidRDefault="00316DE6" w:rsidP="00E87E41">
            <w:pPr>
              <w:pStyle w:val="TAC"/>
            </w:pPr>
            <w:r w:rsidRPr="007275DF">
              <w:t>ULBWP.0.1</w:t>
            </w:r>
          </w:p>
        </w:tc>
      </w:tr>
      <w:tr w:rsidR="00316DE6" w:rsidRPr="007275DF" w14:paraId="0041A09B" w14:textId="77777777" w:rsidTr="00282FF8">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095FD8D4" w14:textId="77777777" w:rsidR="00316DE6" w:rsidRPr="007275DF" w:rsidRDefault="00316DE6" w:rsidP="00E87E41">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D0DEE78"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A8246F0" w14:textId="77777777" w:rsidR="00316DE6" w:rsidRPr="007275DF" w:rsidRDefault="00316DE6" w:rsidP="00E87E41">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2E83AC1" w14:textId="77777777" w:rsidR="00316DE6" w:rsidRPr="007275DF" w:rsidRDefault="00316DE6" w:rsidP="00E87E41">
            <w:pPr>
              <w:pStyle w:val="TAC"/>
            </w:pPr>
            <w:r w:rsidRPr="007275DF">
              <w:t>DLBWP.1.1</w:t>
            </w:r>
          </w:p>
          <w:p w14:paraId="3222E896" w14:textId="77777777" w:rsidR="00316DE6" w:rsidRPr="007275DF" w:rsidRDefault="00316DE6" w:rsidP="00E87E41">
            <w:pPr>
              <w:pStyle w:val="TAC"/>
            </w:pPr>
            <w:r w:rsidRPr="007275DF">
              <w:t>ULBWP.1.1</w:t>
            </w:r>
          </w:p>
        </w:tc>
      </w:tr>
      <w:tr w:rsidR="00316DE6" w:rsidRPr="007275DF" w14:paraId="73426C5E" w14:textId="77777777" w:rsidTr="00282FF8">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70BB132D" w14:textId="77777777" w:rsidR="00316DE6" w:rsidRPr="007275DF" w:rsidRDefault="00316DE6" w:rsidP="00E87E41">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53DBA061"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2BA49B35"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4E2FE4B" w14:textId="77777777" w:rsidR="00316DE6" w:rsidRPr="007275DF" w:rsidRDefault="00316DE6" w:rsidP="00E87E41">
            <w:pPr>
              <w:pStyle w:val="TAC"/>
            </w:pPr>
            <w:r w:rsidRPr="007275DF">
              <w:t>SR1.1 CCA</w:t>
            </w:r>
          </w:p>
        </w:tc>
      </w:tr>
      <w:tr w:rsidR="00316DE6" w:rsidRPr="007275DF" w14:paraId="61323BB1" w14:textId="77777777" w:rsidTr="00282FF8">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56444C48" w14:textId="77777777" w:rsidR="00316DE6" w:rsidRPr="007275DF" w:rsidRDefault="00316DE6" w:rsidP="00E87E41">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152F42FF"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129E62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6E9AB7" w14:textId="77777777" w:rsidR="00316DE6" w:rsidRPr="007275DF" w:rsidRDefault="00316DE6" w:rsidP="00E87E41">
            <w:pPr>
              <w:pStyle w:val="TAC"/>
            </w:pPr>
            <w:r w:rsidRPr="007275DF">
              <w:t>CR1.1 CCA</w:t>
            </w:r>
          </w:p>
        </w:tc>
      </w:tr>
      <w:tr w:rsidR="00316DE6" w:rsidRPr="007275DF" w14:paraId="0DEC13B6" w14:textId="77777777" w:rsidTr="00282FF8">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5F28CDA4" w14:textId="77777777" w:rsidR="00316DE6" w:rsidRPr="007275DF" w:rsidRDefault="00316DE6" w:rsidP="00E87E41">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3B65EC56" w14:textId="77777777" w:rsidR="00316DE6" w:rsidRPr="007275DF" w:rsidRDefault="00316DE6" w:rsidP="00E87E41"/>
        </w:tc>
        <w:tc>
          <w:tcPr>
            <w:tcW w:w="1496" w:type="dxa"/>
            <w:tcBorders>
              <w:top w:val="single" w:sz="4" w:space="0" w:color="auto"/>
              <w:left w:val="single" w:sz="4" w:space="0" w:color="auto"/>
              <w:bottom w:val="single" w:sz="4" w:space="0" w:color="auto"/>
              <w:right w:val="single" w:sz="4" w:space="0" w:color="auto"/>
            </w:tcBorders>
            <w:hideMark/>
          </w:tcPr>
          <w:p w14:paraId="50287E53"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C832340" w14:textId="7667DCA2" w:rsidR="00316DE6" w:rsidRPr="007275DF" w:rsidRDefault="00316DE6" w:rsidP="00E87E41">
            <w:pPr>
              <w:pStyle w:val="TAC"/>
            </w:pPr>
            <w:r w:rsidRPr="007275DF">
              <w:t>C</w:t>
            </w:r>
            <w:ins w:id="7" w:author="Huawei" w:date="2021-08-04T19:39:00Z">
              <w:r>
                <w:t>C</w:t>
              </w:r>
            </w:ins>
            <w:r w:rsidRPr="007275DF">
              <w:t>R1.1 CCA</w:t>
            </w:r>
          </w:p>
        </w:tc>
      </w:tr>
      <w:tr w:rsidR="00316DE6" w:rsidRPr="007275DF" w14:paraId="5868DFBF"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34BCEF34" w14:textId="77777777" w:rsidR="00316DE6" w:rsidRPr="007275DF" w:rsidRDefault="00316DE6" w:rsidP="00E87E41">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4F317FAC"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8FBC4E6"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DBD761C" w14:textId="77777777" w:rsidR="00316DE6" w:rsidRPr="007275DF" w:rsidRDefault="00316DE6" w:rsidP="00E87E41">
            <w:pPr>
              <w:pStyle w:val="TAC"/>
            </w:pPr>
            <w:r w:rsidRPr="007275DF">
              <w:rPr>
                <w:snapToGrid w:val="0"/>
              </w:rPr>
              <w:t>OP.1</w:t>
            </w:r>
          </w:p>
        </w:tc>
      </w:tr>
      <w:tr w:rsidR="00316DE6" w:rsidRPr="007275DF" w14:paraId="54A6FF99" w14:textId="77777777" w:rsidTr="00282FF8">
        <w:trPr>
          <w:trHeight w:val="240"/>
          <w:jc w:val="center"/>
        </w:trPr>
        <w:tc>
          <w:tcPr>
            <w:tcW w:w="2918" w:type="dxa"/>
            <w:tcBorders>
              <w:top w:val="single" w:sz="4" w:space="0" w:color="auto"/>
              <w:left w:val="single" w:sz="4" w:space="0" w:color="auto"/>
              <w:bottom w:val="nil"/>
              <w:right w:val="single" w:sz="4" w:space="0" w:color="auto"/>
            </w:tcBorders>
            <w:hideMark/>
          </w:tcPr>
          <w:p w14:paraId="4A5C787B" w14:textId="77777777" w:rsidR="00316DE6" w:rsidRPr="007275DF" w:rsidRDefault="00316DE6" w:rsidP="00E87E41">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5886D535"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7AE39E1" w14:textId="77777777" w:rsidR="00316DE6" w:rsidRPr="007275DF" w:rsidRDefault="00316DE6" w:rsidP="00E87E41">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1EF4E99" w14:textId="77777777" w:rsidR="00316DE6" w:rsidRPr="007275DF" w:rsidRDefault="00316DE6" w:rsidP="00E87E41">
            <w:pPr>
              <w:pStyle w:val="TAC"/>
            </w:pPr>
            <w:r w:rsidRPr="007275DF">
              <w:t>DBT.1</w:t>
            </w:r>
          </w:p>
        </w:tc>
      </w:tr>
      <w:tr w:rsidR="00316DE6" w:rsidRPr="007275DF" w14:paraId="469DAB7A" w14:textId="77777777" w:rsidTr="00282FF8">
        <w:trPr>
          <w:trHeight w:val="240"/>
          <w:jc w:val="center"/>
        </w:trPr>
        <w:tc>
          <w:tcPr>
            <w:tcW w:w="2918" w:type="dxa"/>
            <w:tcBorders>
              <w:top w:val="single" w:sz="4" w:space="0" w:color="auto"/>
              <w:left w:val="single" w:sz="4" w:space="0" w:color="auto"/>
              <w:bottom w:val="nil"/>
              <w:right w:val="single" w:sz="4" w:space="0" w:color="auto"/>
            </w:tcBorders>
            <w:hideMark/>
          </w:tcPr>
          <w:p w14:paraId="25A87D62" w14:textId="77777777" w:rsidR="00316DE6" w:rsidRPr="007275DF" w:rsidRDefault="00316DE6" w:rsidP="00E87E41">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4BDED930"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3F3EF64E" w14:textId="77777777" w:rsidR="00316DE6" w:rsidRPr="007275DF" w:rsidRDefault="00316DE6" w:rsidP="00E87E41">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D7BEF71" w14:textId="77777777" w:rsidR="00316DE6" w:rsidRPr="007275DF" w:rsidRDefault="00316DE6" w:rsidP="00E87E41">
            <w:pPr>
              <w:pStyle w:val="TAC"/>
            </w:pPr>
            <w:r w:rsidRPr="007275DF">
              <w:t>SSB.1 CCA</w:t>
            </w:r>
          </w:p>
        </w:tc>
      </w:tr>
      <w:tr w:rsidR="00316DE6" w:rsidRPr="007275DF" w14:paraId="2E6FF8C8" w14:textId="77777777" w:rsidTr="00282FF8">
        <w:trPr>
          <w:trHeight w:val="240"/>
          <w:jc w:val="center"/>
        </w:trPr>
        <w:tc>
          <w:tcPr>
            <w:tcW w:w="2918" w:type="dxa"/>
            <w:tcBorders>
              <w:top w:val="single" w:sz="4" w:space="0" w:color="auto"/>
              <w:left w:val="single" w:sz="4" w:space="0" w:color="auto"/>
              <w:bottom w:val="nil"/>
              <w:right w:val="single" w:sz="4" w:space="0" w:color="auto"/>
            </w:tcBorders>
          </w:tcPr>
          <w:p w14:paraId="29C830AD" w14:textId="77777777" w:rsidR="00316DE6" w:rsidRPr="007275DF" w:rsidRDefault="00316DE6" w:rsidP="00E87E41">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00003006"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223EFB1F" w14:textId="77777777" w:rsidR="00316DE6" w:rsidRPr="007275DF" w:rsidRDefault="00316DE6" w:rsidP="00E87E41">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65349CCB" w14:textId="77777777" w:rsidR="00316DE6" w:rsidRPr="007275DF" w:rsidDel="00964838" w:rsidRDefault="00316DE6" w:rsidP="00E87E41">
            <w:pPr>
              <w:pStyle w:val="TAC"/>
            </w:pPr>
            <w:r w:rsidRPr="007275DF">
              <w:t>SSB.2 CCA</w:t>
            </w:r>
          </w:p>
        </w:tc>
      </w:tr>
      <w:tr w:rsidR="00316DE6" w:rsidRPr="007275DF" w14:paraId="00B5DBE5" w14:textId="77777777" w:rsidTr="00282FF8">
        <w:trPr>
          <w:trHeight w:val="225"/>
          <w:jc w:val="center"/>
        </w:trPr>
        <w:tc>
          <w:tcPr>
            <w:tcW w:w="2918" w:type="dxa"/>
            <w:tcBorders>
              <w:top w:val="single" w:sz="4" w:space="0" w:color="auto"/>
              <w:left w:val="single" w:sz="4" w:space="0" w:color="auto"/>
              <w:bottom w:val="nil"/>
              <w:right w:val="single" w:sz="4" w:space="0" w:color="auto"/>
            </w:tcBorders>
            <w:hideMark/>
          </w:tcPr>
          <w:p w14:paraId="18A7CCC0" w14:textId="77777777" w:rsidR="00316DE6" w:rsidRPr="007275DF" w:rsidRDefault="00316DE6" w:rsidP="00E87E41">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7866AF26"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65A3700"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DFCA796" w14:textId="77777777" w:rsidR="00316DE6" w:rsidRPr="007275DF" w:rsidRDefault="00316DE6" w:rsidP="00E87E41">
            <w:pPr>
              <w:pStyle w:val="TAC"/>
            </w:pPr>
            <w:r w:rsidRPr="007275DF">
              <w:t>SMTC.1</w:t>
            </w:r>
          </w:p>
        </w:tc>
      </w:tr>
      <w:tr w:rsidR="00316DE6" w:rsidRPr="007275DF" w14:paraId="71456D38" w14:textId="77777777" w:rsidTr="00282FF8">
        <w:trPr>
          <w:trHeight w:val="210"/>
          <w:jc w:val="center"/>
        </w:trPr>
        <w:tc>
          <w:tcPr>
            <w:tcW w:w="2918" w:type="dxa"/>
            <w:tcBorders>
              <w:top w:val="nil"/>
              <w:left w:val="single" w:sz="4" w:space="0" w:color="auto"/>
              <w:bottom w:val="nil"/>
              <w:right w:val="single" w:sz="4" w:space="0" w:color="auto"/>
            </w:tcBorders>
            <w:hideMark/>
          </w:tcPr>
          <w:p w14:paraId="5BC18EB8" w14:textId="77777777" w:rsidR="00316DE6" w:rsidRPr="007275DF" w:rsidRDefault="00316DE6" w:rsidP="00E87E41">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2B8D2155"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0447BD0"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E4ED4C5" w14:textId="77777777" w:rsidR="00316DE6" w:rsidRPr="007275DF" w:rsidRDefault="00316DE6" w:rsidP="00E87E41">
            <w:pPr>
              <w:pStyle w:val="TAC"/>
            </w:pPr>
            <w:r w:rsidRPr="007275DF">
              <w:t>TRS.1.2 TDD</w:t>
            </w:r>
          </w:p>
        </w:tc>
      </w:tr>
      <w:tr w:rsidR="00316DE6" w:rsidRPr="007275DF" w14:paraId="37E9E93C"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0F7BED84" w14:textId="77777777" w:rsidR="00316DE6" w:rsidRPr="007275DF" w:rsidRDefault="00316DE6" w:rsidP="00E87E41">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20539149" w14:textId="77777777" w:rsidR="00316DE6" w:rsidRPr="007275DF" w:rsidRDefault="00316DE6" w:rsidP="00E87E41">
            <w:pPr>
              <w:pStyle w:val="TAC"/>
            </w:pPr>
          </w:p>
        </w:tc>
        <w:tc>
          <w:tcPr>
            <w:tcW w:w="1496" w:type="dxa"/>
            <w:tcBorders>
              <w:top w:val="single" w:sz="4" w:space="0" w:color="auto"/>
              <w:left w:val="single" w:sz="4" w:space="0" w:color="auto"/>
              <w:bottom w:val="nil"/>
              <w:right w:val="single" w:sz="4" w:space="0" w:color="auto"/>
            </w:tcBorders>
          </w:tcPr>
          <w:p w14:paraId="40F95711" w14:textId="77777777" w:rsidR="00316DE6" w:rsidRPr="007275DF" w:rsidRDefault="00316DE6" w:rsidP="00E87E41">
            <w:pPr>
              <w:pStyle w:val="TAC"/>
            </w:pPr>
          </w:p>
        </w:tc>
        <w:tc>
          <w:tcPr>
            <w:tcW w:w="3728" w:type="dxa"/>
            <w:gridSpan w:val="5"/>
            <w:tcBorders>
              <w:top w:val="single" w:sz="4" w:space="0" w:color="auto"/>
              <w:left w:val="single" w:sz="4" w:space="0" w:color="auto"/>
              <w:bottom w:val="nil"/>
              <w:right w:val="single" w:sz="4" w:space="0" w:color="auto"/>
            </w:tcBorders>
          </w:tcPr>
          <w:p w14:paraId="388DEDD5" w14:textId="77777777" w:rsidR="00316DE6" w:rsidRPr="007275DF" w:rsidRDefault="00316DE6" w:rsidP="00E87E41">
            <w:pPr>
              <w:pStyle w:val="TAC"/>
            </w:pPr>
          </w:p>
        </w:tc>
      </w:tr>
      <w:tr w:rsidR="00316DE6" w:rsidRPr="007275DF" w14:paraId="34D83A19"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23A56902" w14:textId="77777777" w:rsidR="00316DE6" w:rsidRPr="007275DF" w:rsidRDefault="00316DE6" w:rsidP="00E87E41">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1BBA2CC6"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50546080"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006EDA9" w14:textId="77777777" w:rsidR="00316DE6" w:rsidRPr="007275DF" w:rsidRDefault="00316DE6" w:rsidP="00E87E41">
            <w:pPr>
              <w:spacing w:after="0"/>
              <w:rPr>
                <w:rFonts w:ascii="CG Times (WN)" w:hAnsi="CG Times (WN)"/>
                <w:lang w:val="en-US" w:eastAsia="zh-CN"/>
              </w:rPr>
            </w:pPr>
          </w:p>
        </w:tc>
      </w:tr>
      <w:tr w:rsidR="00316DE6" w:rsidRPr="007275DF" w14:paraId="453AB3C8"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6639926B" w14:textId="77777777" w:rsidR="00316DE6" w:rsidRPr="007275DF" w:rsidRDefault="00316DE6" w:rsidP="00E87E41">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49B2FBB2"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726EB9EC"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CDF7FE8" w14:textId="77777777" w:rsidR="00316DE6" w:rsidRPr="007275DF" w:rsidRDefault="00316DE6" w:rsidP="00E87E41">
            <w:pPr>
              <w:spacing w:after="0"/>
              <w:rPr>
                <w:rFonts w:ascii="CG Times (WN)" w:hAnsi="CG Times (WN)"/>
                <w:lang w:val="en-US" w:eastAsia="zh-CN"/>
              </w:rPr>
            </w:pPr>
          </w:p>
        </w:tc>
      </w:tr>
      <w:tr w:rsidR="00316DE6" w:rsidRPr="007275DF" w14:paraId="53D16766"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780FEAF3" w14:textId="77777777" w:rsidR="00316DE6" w:rsidRPr="007275DF" w:rsidRDefault="00316DE6" w:rsidP="00E87E41">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15B570AE"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6CB07530"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88C9232" w14:textId="77777777" w:rsidR="00316DE6" w:rsidRPr="007275DF" w:rsidRDefault="00316DE6" w:rsidP="00E87E41">
            <w:pPr>
              <w:spacing w:after="0"/>
              <w:rPr>
                <w:rFonts w:ascii="CG Times (WN)" w:hAnsi="CG Times (WN)"/>
                <w:lang w:val="en-US" w:eastAsia="zh-CN"/>
              </w:rPr>
            </w:pPr>
          </w:p>
        </w:tc>
      </w:tr>
      <w:tr w:rsidR="00316DE6" w:rsidRPr="007275DF" w14:paraId="749D3D31"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237888BA" w14:textId="77777777" w:rsidR="00316DE6" w:rsidRPr="007275DF" w:rsidRDefault="00316DE6" w:rsidP="00E87E41">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622204C9" w14:textId="77777777" w:rsidR="00316DE6" w:rsidRPr="007275DF" w:rsidRDefault="00316DE6" w:rsidP="00E87E41">
            <w:pPr>
              <w:pStyle w:val="TAC"/>
            </w:pPr>
            <w:r w:rsidRPr="007275DF">
              <w:t>dB</w:t>
            </w:r>
          </w:p>
        </w:tc>
        <w:tc>
          <w:tcPr>
            <w:tcW w:w="1496" w:type="dxa"/>
            <w:tcBorders>
              <w:top w:val="nil"/>
              <w:left w:val="single" w:sz="4" w:space="0" w:color="auto"/>
              <w:bottom w:val="nil"/>
              <w:right w:val="single" w:sz="4" w:space="0" w:color="auto"/>
            </w:tcBorders>
            <w:hideMark/>
          </w:tcPr>
          <w:p w14:paraId="4E1E7C38" w14:textId="77777777" w:rsidR="00316DE6" w:rsidRPr="007275DF" w:rsidRDefault="00316DE6" w:rsidP="00E87E41">
            <w:pPr>
              <w:pStyle w:val="TAC"/>
            </w:pPr>
            <w:r w:rsidRPr="007275DF">
              <w:t>1,2</w:t>
            </w:r>
          </w:p>
        </w:tc>
        <w:tc>
          <w:tcPr>
            <w:tcW w:w="3728" w:type="dxa"/>
            <w:gridSpan w:val="5"/>
            <w:tcBorders>
              <w:top w:val="nil"/>
              <w:left w:val="single" w:sz="4" w:space="0" w:color="auto"/>
              <w:bottom w:val="nil"/>
              <w:right w:val="single" w:sz="4" w:space="0" w:color="auto"/>
            </w:tcBorders>
            <w:hideMark/>
          </w:tcPr>
          <w:p w14:paraId="02904B16" w14:textId="77777777" w:rsidR="00316DE6" w:rsidRPr="007275DF" w:rsidRDefault="00316DE6" w:rsidP="00E87E41">
            <w:pPr>
              <w:pStyle w:val="TAC"/>
            </w:pPr>
            <w:r w:rsidRPr="007275DF">
              <w:t>0</w:t>
            </w:r>
          </w:p>
        </w:tc>
      </w:tr>
      <w:tr w:rsidR="00316DE6" w:rsidRPr="007275DF" w14:paraId="6018A6F0"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4F417577" w14:textId="77777777" w:rsidR="00316DE6" w:rsidRPr="007275DF" w:rsidRDefault="00316DE6" w:rsidP="00E87E41">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1D443FF5"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5E5658CB"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19945D4" w14:textId="77777777" w:rsidR="00316DE6" w:rsidRPr="007275DF" w:rsidRDefault="00316DE6" w:rsidP="00E87E41">
            <w:pPr>
              <w:spacing w:after="0"/>
              <w:rPr>
                <w:rFonts w:ascii="CG Times (WN)" w:hAnsi="CG Times (WN)"/>
                <w:lang w:val="en-US" w:eastAsia="zh-CN"/>
              </w:rPr>
            </w:pPr>
          </w:p>
        </w:tc>
      </w:tr>
      <w:tr w:rsidR="00316DE6" w:rsidRPr="007275DF" w14:paraId="6FAC7CE2"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2CC9259F" w14:textId="77777777" w:rsidR="00316DE6" w:rsidRPr="007275DF" w:rsidRDefault="00316DE6" w:rsidP="00E87E41">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3BB515D6"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2D137AC0"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F58E094" w14:textId="77777777" w:rsidR="00316DE6" w:rsidRPr="007275DF" w:rsidRDefault="00316DE6" w:rsidP="00E87E41">
            <w:pPr>
              <w:spacing w:after="0"/>
              <w:rPr>
                <w:rFonts w:ascii="CG Times (WN)" w:hAnsi="CG Times (WN)"/>
                <w:lang w:val="en-US" w:eastAsia="zh-CN"/>
              </w:rPr>
            </w:pPr>
          </w:p>
        </w:tc>
      </w:tr>
      <w:tr w:rsidR="00316DE6" w:rsidRPr="007275DF" w14:paraId="7A784D13"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473FD240" w14:textId="77777777" w:rsidR="00316DE6" w:rsidRPr="007275DF" w:rsidRDefault="00316DE6" w:rsidP="00E87E41">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671CDAB" w14:textId="77777777" w:rsidR="00316DE6" w:rsidRPr="007275DF" w:rsidRDefault="00316DE6" w:rsidP="00E87E41">
            <w:pPr>
              <w:rPr>
                <w:lang w:val="en-US"/>
              </w:rPr>
            </w:pPr>
          </w:p>
        </w:tc>
        <w:tc>
          <w:tcPr>
            <w:tcW w:w="1496" w:type="dxa"/>
            <w:tcBorders>
              <w:top w:val="nil"/>
              <w:left w:val="single" w:sz="4" w:space="0" w:color="auto"/>
              <w:bottom w:val="nil"/>
              <w:right w:val="single" w:sz="4" w:space="0" w:color="auto"/>
            </w:tcBorders>
            <w:hideMark/>
          </w:tcPr>
          <w:p w14:paraId="06EC12F5"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9A001F8" w14:textId="77777777" w:rsidR="00316DE6" w:rsidRPr="007275DF" w:rsidRDefault="00316DE6" w:rsidP="00E87E41">
            <w:pPr>
              <w:spacing w:after="0"/>
              <w:rPr>
                <w:rFonts w:ascii="CG Times (WN)" w:hAnsi="CG Times (WN)"/>
                <w:lang w:val="en-US" w:eastAsia="zh-CN"/>
              </w:rPr>
            </w:pPr>
          </w:p>
        </w:tc>
      </w:tr>
      <w:tr w:rsidR="00316DE6" w:rsidRPr="007275DF" w14:paraId="3726AE27"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7431C4C4" w14:textId="77777777" w:rsidR="00316DE6" w:rsidRPr="007275DF" w:rsidRDefault="00316DE6" w:rsidP="00E87E41">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4567E94" w14:textId="77777777" w:rsidR="00316DE6" w:rsidRPr="007275DF" w:rsidRDefault="00316DE6" w:rsidP="00E87E41">
            <w:pPr>
              <w:rPr>
                <w:lang w:val="en-US"/>
              </w:rPr>
            </w:pPr>
          </w:p>
        </w:tc>
        <w:tc>
          <w:tcPr>
            <w:tcW w:w="1496" w:type="dxa"/>
            <w:tcBorders>
              <w:top w:val="nil"/>
              <w:left w:val="single" w:sz="4" w:space="0" w:color="auto"/>
              <w:bottom w:val="single" w:sz="4" w:space="0" w:color="auto"/>
              <w:right w:val="single" w:sz="4" w:space="0" w:color="auto"/>
            </w:tcBorders>
            <w:hideMark/>
          </w:tcPr>
          <w:p w14:paraId="7542B27A" w14:textId="77777777" w:rsidR="00316DE6" w:rsidRPr="007275DF" w:rsidRDefault="00316DE6" w:rsidP="00E87E41">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1AC5F3CD" w14:textId="77777777" w:rsidR="00316DE6" w:rsidRPr="007275DF" w:rsidRDefault="00316DE6" w:rsidP="00E87E41">
            <w:pPr>
              <w:spacing w:after="0"/>
              <w:rPr>
                <w:rFonts w:ascii="CG Times (WN)" w:hAnsi="CG Times (WN)"/>
                <w:lang w:val="en-US" w:eastAsia="zh-CN"/>
              </w:rPr>
            </w:pPr>
          </w:p>
        </w:tc>
      </w:tr>
      <w:tr w:rsidR="00316DE6" w:rsidRPr="007275DF" w14:paraId="570EE817"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61F3EE39" w14:textId="77777777" w:rsidR="00316DE6" w:rsidRPr="007275DF" w:rsidRDefault="00316DE6" w:rsidP="00E87E41">
            <w:pPr>
              <w:pStyle w:val="TAL"/>
              <w:rPr>
                <w:rFonts w:eastAsia="MS Mincho"/>
                <w:vertAlign w:val="superscript"/>
                <w:lang w:val="en-US"/>
              </w:rPr>
            </w:pPr>
            <w:r w:rsidRPr="004849DD">
              <w:rPr>
                <w:position w:val="-12"/>
                <w:lang w:val="en-US"/>
              </w:rPr>
              <w:object w:dxaOrig="435" w:dyaOrig="435" w14:anchorId="56C97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89798449" r:id="rId16"/>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6606FBAA" w14:textId="77777777" w:rsidR="00316DE6" w:rsidRPr="007275DF" w:rsidRDefault="00316DE6" w:rsidP="00E87E41">
            <w:pPr>
              <w:pStyle w:val="TAC"/>
            </w:pPr>
            <w:proofErr w:type="spellStart"/>
            <w:r w:rsidRPr="007275DF">
              <w:t>dBm</w:t>
            </w:r>
            <w:proofErr w:type="spellEnd"/>
            <w:r w:rsidRPr="007275DF">
              <w:t>/15 kHz</w:t>
            </w:r>
          </w:p>
        </w:tc>
        <w:tc>
          <w:tcPr>
            <w:tcW w:w="1496" w:type="dxa"/>
            <w:tcBorders>
              <w:top w:val="single" w:sz="4" w:space="0" w:color="auto"/>
              <w:left w:val="single" w:sz="4" w:space="0" w:color="auto"/>
              <w:bottom w:val="single" w:sz="4" w:space="0" w:color="auto"/>
              <w:right w:val="single" w:sz="4" w:space="0" w:color="auto"/>
            </w:tcBorders>
            <w:hideMark/>
          </w:tcPr>
          <w:p w14:paraId="34F1855F"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30965478" w14:textId="77777777" w:rsidR="00316DE6" w:rsidRPr="007275DF" w:rsidRDefault="00316DE6" w:rsidP="00E87E41">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23359F6" w14:textId="77777777" w:rsidR="00316DE6" w:rsidRPr="007275DF" w:rsidRDefault="00316DE6" w:rsidP="00E87E41">
            <w:pPr>
              <w:pStyle w:val="TAC"/>
            </w:pPr>
            <w:r w:rsidRPr="007275DF">
              <w:t>-85</w:t>
            </w:r>
          </w:p>
        </w:tc>
      </w:tr>
      <w:tr w:rsidR="00316DE6" w:rsidRPr="007275DF" w14:paraId="3FF9CF2D" w14:textId="77777777" w:rsidTr="00282FF8">
        <w:trPr>
          <w:trHeight w:val="195"/>
          <w:jc w:val="center"/>
        </w:trPr>
        <w:tc>
          <w:tcPr>
            <w:tcW w:w="2918" w:type="dxa"/>
            <w:tcBorders>
              <w:top w:val="single" w:sz="4" w:space="0" w:color="auto"/>
              <w:left w:val="single" w:sz="4" w:space="0" w:color="auto"/>
              <w:bottom w:val="nil"/>
              <w:right w:val="single" w:sz="4" w:space="0" w:color="auto"/>
            </w:tcBorders>
            <w:hideMark/>
          </w:tcPr>
          <w:p w14:paraId="71EA9D42" w14:textId="77777777" w:rsidR="00316DE6" w:rsidRPr="007275DF" w:rsidRDefault="00316DE6" w:rsidP="00E87E41">
            <w:pPr>
              <w:pStyle w:val="TAL"/>
              <w:rPr>
                <w:rFonts w:eastAsia="MS Mincho"/>
                <w:vertAlign w:val="superscript"/>
                <w:lang w:val="en-US"/>
              </w:rPr>
            </w:pPr>
            <w:r w:rsidRPr="004849DD">
              <w:rPr>
                <w:position w:val="-12"/>
                <w:lang w:val="en-US"/>
              </w:rPr>
              <w:object w:dxaOrig="435" w:dyaOrig="435" w14:anchorId="09252A02">
                <v:shape id="_x0000_i1026" type="#_x0000_t75" style="width:22pt;height:22pt" o:ole="" fillcolor="window">
                  <v:imagedata r:id="rId15" o:title=""/>
                </v:shape>
                <o:OLEObject Type="Embed" ProgID="Equation.3" ShapeID="_x0000_i1026" DrawAspect="Content" ObjectID="_1689798450" r:id="rId17"/>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509FE430" w14:textId="77777777" w:rsidR="00316DE6" w:rsidRPr="007275DF" w:rsidRDefault="00316DE6" w:rsidP="00E87E41">
            <w:pPr>
              <w:pStyle w:val="TAC"/>
            </w:pPr>
            <w:proofErr w:type="spellStart"/>
            <w:r w:rsidRPr="007275DF">
              <w:t>dBm</w:t>
            </w:r>
            <w:proofErr w:type="spellEnd"/>
            <w:r w:rsidRPr="007275DF">
              <w:t>/SCS</w:t>
            </w:r>
          </w:p>
        </w:tc>
        <w:tc>
          <w:tcPr>
            <w:tcW w:w="1496" w:type="dxa"/>
            <w:tcBorders>
              <w:top w:val="single" w:sz="4" w:space="0" w:color="auto"/>
              <w:left w:val="single" w:sz="4" w:space="0" w:color="auto"/>
              <w:bottom w:val="single" w:sz="4" w:space="0" w:color="auto"/>
              <w:right w:val="single" w:sz="4" w:space="0" w:color="auto"/>
            </w:tcBorders>
            <w:hideMark/>
          </w:tcPr>
          <w:p w14:paraId="2101DEFB" w14:textId="77777777" w:rsidR="00316DE6" w:rsidRPr="007275DF" w:rsidRDefault="00316DE6" w:rsidP="00E87E41">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5FD3F8FB" w14:textId="77777777" w:rsidR="00316DE6" w:rsidRPr="007275DF" w:rsidRDefault="00316DE6" w:rsidP="00E87E41">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2039F0E" w14:textId="77777777" w:rsidR="00316DE6" w:rsidRPr="007275DF" w:rsidRDefault="00316DE6" w:rsidP="00E87E41">
            <w:pPr>
              <w:pStyle w:val="TAC"/>
            </w:pPr>
            <w:r w:rsidRPr="007275DF">
              <w:t>-82</w:t>
            </w:r>
          </w:p>
        </w:tc>
      </w:tr>
      <w:tr w:rsidR="00316DE6" w:rsidRPr="007275DF" w14:paraId="2A575AE4"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6D8DCB2F" w14:textId="77777777" w:rsidR="00316DE6" w:rsidRPr="007275DF" w:rsidRDefault="00316DE6" w:rsidP="00E87E41">
            <w:pPr>
              <w:pStyle w:val="TAL"/>
              <w:rPr>
                <w:rFonts w:eastAsia="MS Mincho"/>
                <w:lang w:val="en-US"/>
              </w:rPr>
            </w:pPr>
            <w:r w:rsidRPr="004849DD">
              <w:rPr>
                <w:position w:val="-12"/>
                <w:lang w:val="en-US"/>
              </w:rPr>
              <w:object w:dxaOrig="585" w:dyaOrig="435" w14:anchorId="71C94113">
                <v:shape id="_x0000_i1027" type="#_x0000_t75" style="width:29.5pt;height:22pt" o:ole="" fillcolor="window">
                  <v:imagedata r:id="rId18" o:title=""/>
                </v:shape>
                <o:OLEObject Type="Embed" ProgID="Equation.3" ShapeID="_x0000_i1027" DrawAspect="Content" ObjectID="_1689798451" r:id="rId19"/>
              </w:object>
            </w:r>
          </w:p>
        </w:tc>
        <w:tc>
          <w:tcPr>
            <w:tcW w:w="1426" w:type="dxa"/>
            <w:tcBorders>
              <w:top w:val="single" w:sz="4" w:space="0" w:color="auto"/>
              <w:left w:val="single" w:sz="4" w:space="0" w:color="auto"/>
              <w:bottom w:val="single" w:sz="4" w:space="0" w:color="auto"/>
              <w:right w:val="single" w:sz="4" w:space="0" w:color="auto"/>
            </w:tcBorders>
          </w:tcPr>
          <w:p w14:paraId="73B8C21B"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1FB85B7"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945735A" w14:textId="77777777" w:rsidR="00316DE6" w:rsidRPr="007275DF" w:rsidRDefault="00316DE6" w:rsidP="00E87E41">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78673489" w14:textId="77777777" w:rsidR="00316DE6" w:rsidRPr="007275DF" w:rsidRDefault="00316DE6" w:rsidP="00E87E41">
            <w:pPr>
              <w:pStyle w:val="TAC"/>
            </w:pPr>
            <w:r w:rsidRPr="007275DF">
              <w:t>0</w:t>
            </w:r>
          </w:p>
        </w:tc>
      </w:tr>
      <w:tr w:rsidR="00316DE6" w:rsidRPr="007275DF" w14:paraId="0AF7A3A9"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74469EB0" w14:textId="77777777" w:rsidR="00316DE6" w:rsidRPr="007275DF" w:rsidRDefault="00316DE6" w:rsidP="00E87E41">
            <w:pPr>
              <w:pStyle w:val="TAL"/>
              <w:rPr>
                <w:rFonts w:eastAsia="MS Mincho"/>
                <w:lang w:val="en-US"/>
              </w:rPr>
            </w:pPr>
            <w:r w:rsidRPr="004849DD">
              <w:rPr>
                <w:position w:val="-12"/>
                <w:lang w:val="en-US"/>
              </w:rPr>
              <w:object w:dxaOrig="855" w:dyaOrig="435" w14:anchorId="50D27880">
                <v:shape id="_x0000_i1028" type="#_x0000_t75" style="width:42.5pt;height:22pt" o:ole="" fillcolor="window">
                  <v:imagedata r:id="rId20" o:title=""/>
                </v:shape>
                <o:OLEObject Type="Embed" ProgID="Equation.3" ShapeID="_x0000_i1028" DrawAspect="Content" ObjectID="_1689798452" r:id="rId21"/>
              </w:object>
            </w:r>
          </w:p>
        </w:tc>
        <w:tc>
          <w:tcPr>
            <w:tcW w:w="1426" w:type="dxa"/>
            <w:tcBorders>
              <w:top w:val="single" w:sz="4" w:space="0" w:color="auto"/>
              <w:left w:val="single" w:sz="4" w:space="0" w:color="auto"/>
              <w:bottom w:val="single" w:sz="4" w:space="0" w:color="auto"/>
              <w:right w:val="single" w:sz="4" w:space="0" w:color="auto"/>
            </w:tcBorders>
          </w:tcPr>
          <w:p w14:paraId="5442B92D"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EC6DB47"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DD6E3CC" w14:textId="77777777" w:rsidR="00316DE6" w:rsidRPr="007275DF" w:rsidRDefault="00316DE6" w:rsidP="00E87E41">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7EDDB01" w14:textId="77777777" w:rsidR="00316DE6" w:rsidRPr="007275DF" w:rsidRDefault="00316DE6" w:rsidP="00E87E41">
            <w:pPr>
              <w:pStyle w:val="TAC"/>
            </w:pPr>
            <w:r w:rsidRPr="007275DF">
              <w:t>0</w:t>
            </w:r>
          </w:p>
        </w:tc>
      </w:tr>
      <w:tr w:rsidR="00316DE6" w:rsidRPr="007275DF" w14:paraId="797F2E7D" w14:textId="77777777" w:rsidTr="00282FF8">
        <w:trPr>
          <w:trHeight w:val="210"/>
          <w:jc w:val="center"/>
        </w:trPr>
        <w:tc>
          <w:tcPr>
            <w:tcW w:w="2918" w:type="dxa"/>
            <w:tcBorders>
              <w:top w:val="single" w:sz="4" w:space="0" w:color="auto"/>
              <w:left w:val="single" w:sz="4" w:space="0" w:color="auto"/>
              <w:bottom w:val="nil"/>
              <w:right w:val="single" w:sz="4" w:space="0" w:color="auto"/>
            </w:tcBorders>
            <w:hideMark/>
          </w:tcPr>
          <w:p w14:paraId="594E4C41" w14:textId="77777777" w:rsidR="00316DE6" w:rsidRPr="007275DF" w:rsidRDefault="00316DE6" w:rsidP="00E87E41">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2BD04CDB" w14:textId="77777777" w:rsidR="00316DE6" w:rsidRPr="007275DF" w:rsidRDefault="00316DE6" w:rsidP="00E87E41">
            <w:pPr>
              <w:pStyle w:val="TAC"/>
            </w:pPr>
            <w:proofErr w:type="spellStart"/>
            <w:r w:rsidRPr="007275DF">
              <w:t>dBm</w:t>
            </w:r>
            <w:proofErr w:type="spellEnd"/>
            <w:r w:rsidRPr="007275DF">
              <w:t>/SCS</w:t>
            </w:r>
          </w:p>
        </w:tc>
        <w:tc>
          <w:tcPr>
            <w:tcW w:w="1496" w:type="dxa"/>
            <w:tcBorders>
              <w:top w:val="single" w:sz="4" w:space="0" w:color="auto"/>
              <w:left w:val="single" w:sz="4" w:space="0" w:color="auto"/>
              <w:bottom w:val="single" w:sz="4" w:space="0" w:color="auto"/>
              <w:right w:val="single" w:sz="4" w:space="0" w:color="auto"/>
            </w:tcBorders>
            <w:hideMark/>
          </w:tcPr>
          <w:p w14:paraId="71212EF8" w14:textId="77777777" w:rsidR="00316DE6" w:rsidRPr="007275DF" w:rsidRDefault="00316DE6" w:rsidP="00E87E41">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113CFE4" w14:textId="77777777" w:rsidR="00316DE6" w:rsidRPr="007275DF" w:rsidRDefault="00316DE6" w:rsidP="00E87E41">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101B119B" w14:textId="77777777" w:rsidR="00316DE6" w:rsidRPr="007275DF" w:rsidRDefault="00316DE6" w:rsidP="00E87E41">
            <w:pPr>
              <w:pStyle w:val="TAC"/>
            </w:pPr>
            <w:r w:rsidRPr="007275DF">
              <w:t>-82</w:t>
            </w:r>
          </w:p>
        </w:tc>
      </w:tr>
      <w:tr w:rsidR="00316DE6" w:rsidRPr="007275DF" w14:paraId="5E5F35DD" w14:textId="77777777" w:rsidTr="00282FF8">
        <w:trPr>
          <w:trHeight w:val="255"/>
          <w:jc w:val="center"/>
        </w:trPr>
        <w:tc>
          <w:tcPr>
            <w:tcW w:w="2918" w:type="dxa"/>
            <w:tcBorders>
              <w:top w:val="single" w:sz="4" w:space="0" w:color="auto"/>
              <w:left w:val="single" w:sz="4" w:space="0" w:color="auto"/>
              <w:bottom w:val="nil"/>
              <w:right w:val="single" w:sz="4" w:space="0" w:color="auto"/>
            </w:tcBorders>
            <w:hideMark/>
          </w:tcPr>
          <w:p w14:paraId="1F2760AE" w14:textId="77777777" w:rsidR="00316DE6" w:rsidRPr="007275DF" w:rsidRDefault="00316DE6" w:rsidP="00E87E41">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4B4C302" w14:textId="77777777" w:rsidR="00316DE6" w:rsidRPr="007275DF" w:rsidRDefault="00316DE6" w:rsidP="00E87E41">
            <w:pPr>
              <w:pStyle w:val="TAC"/>
            </w:pPr>
            <w:proofErr w:type="spellStart"/>
            <w:r w:rsidRPr="007275DF">
              <w:t>dBm</w:t>
            </w:r>
            <w:proofErr w:type="spellEnd"/>
            <w:r w:rsidRPr="007275DF">
              <w:t>/38.1MHz</w:t>
            </w:r>
          </w:p>
        </w:tc>
        <w:tc>
          <w:tcPr>
            <w:tcW w:w="1496" w:type="dxa"/>
            <w:tcBorders>
              <w:top w:val="single" w:sz="4" w:space="0" w:color="auto"/>
              <w:left w:val="single" w:sz="4" w:space="0" w:color="auto"/>
              <w:bottom w:val="single" w:sz="4" w:space="0" w:color="auto"/>
              <w:right w:val="single" w:sz="4" w:space="0" w:color="auto"/>
            </w:tcBorders>
            <w:hideMark/>
          </w:tcPr>
          <w:p w14:paraId="65AA0EB9" w14:textId="77777777" w:rsidR="00316DE6" w:rsidRPr="007275DF" w:rsidRDefault="00316DE6" w:rsidP="00E87E41">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4803B7BB" w14:textId="77777777" w:rsidR="00316DE6" w:rsidRPr="007275DF" w:rsidRDefault="00316DE6" w:rsidP="00E87E41">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51AC69AF" w14:textId="77777777" w:rsidR="00316DE6" w:rsidRPr="007275DF" w:rsidRDefault="00316DE6" w:rsidP="00E87E41">
            <w:pPr>
              <w:pStyle w:val="TAC"/>
            </w:pPr>
            <w:r w:rsidRPr="007275DF">
              <w:t>-51</w:t>
            </w:r>
          </w:p>
        </w:tc>
      </w:tr>
      <w:tr w:rsidR="00316DE6" w:rsidRPr="007275DF" w14:paraId="4D682451" w14:textId="77777777" w:rsidTr="00282FF8">
        <w:trPr>
          <w:jc w:val="center"/>
        </w:trPr>
        <w:tc>
          <w:tcPr>
            <w:tcW w:w="2918" w:type="dxa"/>
            <w:tcBorders>
              <w:top w:val="single" w:sz="4" w:space="0" w:color="auto"/>
              <w:left w:val="single" w:sz="4" w:space="0" w:color="auto"/>
              <w:bottom w:val="single" w:sz="4" w:space="0" w:color="auto"/>
              <w:right w:val="single" w:sz="4" w:space="0" w:color="auto"/>
            </w:tcBorders>
            <w:hideMark/>
          </w:tcPr>
          <w:p w14:paraId="05A25095" w14:textId="77777777" w:rsidR="00316DE6" w:rsidRPr="007275DF" w:rsidRDefault="00316DE6" w:rsidP="00E87E41">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EFA09D1" w14:textId="77777777" w:rsidR="00316DE6" w:rsidRPr="007275DF" w:rsidRDefault="00316DE6" w:rsidP="00E87E41">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9577EC7" w14:textId="77777777" w:rsidR="00316DE6" w:rsidRPr="007275DF" w:rsidRDefault="00316DE6" w:rsidP="00E87E41">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CA768B1" w14:textId="77777777" w:rsidR="00316DE6" w:rsidRPr="007275DF" w:rsidRDefault="00316DE6" w:rsidP="00E87E41">
            <w:pPr>
              <w:pStyle w:val="TAC"/>
            </w:pPr>
            <w:r w:rsidRPr="007275DF">
              <w:t>AWGN</w:t>
            </w:r>
          </w:p>
        </w:tc>
      </w:tr>
      <w:tr w:rsidR="00316DE6" w:rsidRPr="007275DF" w14:paraId="05919203" w14:textId="77777777" w:rsidTr="00E87E41">
        <w:trPr>
          <w:trHeight w:val="3252"/>
          <w:jc w:val="center"/>
        </w:trPr>
        <w:tc>
          <w:tcPr>
            <w:tcW w:w="9568" w:type="dxa"/>
            <w:gridSpan w:val="8"/>
            <w:tcBorders>
              <w:top w:val="single" w:sz="4" w:space="0" w:color="auto"/>
              <w:left w:val="single" w:sz="4" w:space="0" w:color="auto"/>
              <w:right w:val="single" w:sz="4" w:space="0" w:color="auto"/>
            </w:tcBorders>
            <w:hideMark/>
          </w:tcPr>
          <w:p w14:paraId="2F462559" w14:textId="77777777" w:rsidR="00316DE6" w:rsidRPr="007275DF" w:rsidRDefault="00316DE6" w:rsidP="00E87E41">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31138CB8" w14:textId="77777777" w:rsidR="00316DE6" w:rsidRPr="007275DF" w:rsidRDefault="00316DE6" w:rsidP="00E87E41">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3565B76B">
                <v:shape id="_x0000_i1029" type="#_x0000_t75" style="width:22pt;height:22pt" o:ole="" fillcolor="window">
                  <v:imagedata r:id="rId15" o:title=""/>
                </v:shape>
                <o:OLEObject Type="Embed" ProgID="Equation.3" ShapeID="_x0000_i1029" DrawAspect="Content" ObjectID="_1689798453" r:id="rId22"/>
              </w:object>
            </w:r>
            <w:r w:rsidRPr="007275DF">
              <w:t xml:space="preserve"> to be fulfilled.</w:t>
            </w:r>
          </w:p>
          <w:p w14:paraId="560A29F6" w14:textId="77777777" w:rsidR="00316DE6" w:rsidRPr="007275DF" w:rsidRDefault="00316DE6" w:rsidP="00E87E41">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5EF8A845" w14:textId="77777777" w:rsidR="00316DE6" w:rsidRPr="007275DF" w:rsidRDefault="00316DE6" w:rsidP="00E87E41">
            <w:pPr>
              <w:pStyle w:val="TAN"/>
              <w:keepNext w:val="0"/>
              <w:spacing w:line="254" w:lineRule="auto"/>
            </w:pPr>
            <w:r w:rsidRPr="007275DF">
              <w:t>Note 4:</w:t>
            </w:r>
            <w:r w:rsidRPr="007275DF">
              <w:tab/>
              <w:t>SS-RSRP minimum requirements are specified assuming independent interference and noise at each receiver antenna port.</w:t>
            </w:r>
          </w:p>
          <w:p w14:paraId="045C3A1C" w14:textId="77777777" w:rsidR="00316DE6" w:rsidRPr="007275DF" w:rsidRDefault="00316DE6" w:rsidP="00E87E41">
            <w:pPr>
              <w:pStyle w:val="TAN"/>
              <w:rPr>
                <w:rFonts w:cs="Arial"/>
                <w:szCs w:val="18"/>
              </w:rPr>
            </w:pPr>
            <w:r w:rsidRPr="007275DF">
              <w:t xml:space="preserve">Note 5:     </w:t>
            </w:r>
            <w:r w:rsidRPr="007275DF">
              <w:rPr>
                <w:rFonts w:cs="Arial"/>
                <w:szCs w:val="18"/>
              </w:rPr>
              <w:t>For UE supporting semi-static channel access and network configuring semi-static channel occupancy.</w:t>
            </w:r>
          </w:p>
          <w:p w14:paraId="612DEBE2" w14:textId="77777777" w:rsidR="00316DE6" w:rsidRPr="007275DF" w:rsidRDefault="00316DE6" w:rsidP="00E87E41">
            <w:pPr>
              <w:pStyle w:val="TAN"/>
              <w:rPr>
                <w:rFonts w:cs="Arial"/>
                <w:szCs w:val="18"/>
              </w:rPr>
            </w:pPr>
            <w:r w:rsidRPr="007275DF">
              <w:rPr>
                <w:rFonts w:cs="Arial"/>
                <w:szCs w:val="18"/>
              </w:rPr>
              <w:t>Note 6:     For UE supporting dynamic channel access and network configuring dynamic channel occupancy.</w:t>
            </w:r>
          </w:p>
          <w:p w14:paraId="39BF2148" w14:textId="77777777" w:rsidR="00316DE6" w:rsidRPr="007275DF" w:rsidRDefault="00316DE6" w:rsidP="00E87E41">
            <w:pPr>
              <w:pStyle w:val="TAN"/>
            </w:pPr>
            <w:r w:rsidRPr="007275DF">
              <w:rPr>
                <w:rFonts w:cs="Arial"/>
                <w:szCs w:val="18"/>
              </w:rPr>
              <w:t>Note 7:     For a UE supporting both semi-static and dynamic channel access, the UE can be tested under dynamic channel occupancy only.</w:t>
            </w:r>
          </w:p>
          <w:p w14:paraId="746C9B5F" w14:textId="77777777" w:rsidR="00316DE6" w:rsidRPr="007275DF" w:rsidRDefault="00316DE6" w:rsidP="00E87E41">
            <w:pPr>
              <w:pStyle w:val="TAN"/>
              <w:spacing w:line="254" w:lineRule="auto"/>
            </w:pPr>
          </w:p>
        </w:tc>
      </w:tr>
    </w:tbl>
    <w:p w14:paraId="3C9B325D" w14:textId="77777777" w:rsidR="00316DE6" w:rsidRPr="007275DF" w:rsidRDefault="00316DE6" w:rsidP="00316DE6"/>
    <w:p w14:paraId="28E7F93F" w14:textId="77777777" w:rsidR="00316DE6" w:rsidRPr="007275DF" w:rsidRDefault="00316DE6" w:rsidP="00316DE6">
      <w:pPr>
        <w:pStyle w:val="5"/>
        <w:rPr>
          <w:b/>
          <w:i/>
        </w:rPr>
      </w:pPr>
      <w:r w:rsidRPr="007275DF">
        <w:lastRenderedPageBreak/>
        <w:t>A.10.3.6.1.2</w:t>
      </w:r>
      <w:r w:rsidRPr="007275DF">
        <w:tab/>
        <w:t>Test Requirements</w:t>
      </w:r>
    </w:p>
    <w:p w14:paraId="6651A918" w14:textId="77777777" w:rsidR="00316DE6" w:rsidRPr="007275DF" w:rsidRDefault="00316DE6" w:rsidP="00316DE6">
      <w:pPr>
        <w:rPr>
          <w:lang w:eastAsia="zh-CN"/>
        </w:rPr>
      </w:pPr>
      <w:r w:rsidRPr="007275DF">
        <w:rPr>
          <w:lang w:eastAsia="zh-CN"/>
        </w:rPr>
        <w:t xml:space="preserve">The UE shall transmit the PRACH to </w:t>
      </w:r>
      <w:proofErr w:type="spellStart"/>
      <w:r w:rsidRPr="007275DF">
        <w:rPr>
          <w:lang w:eastAsia="zh-CN"/>
        </w:rPr>
        <w:t>PSCell</w:t>
      </w:r>
      <w:proofErr w:type="spellEnd"/>
      <w:r w:rsidRPr="007275DF">
        <w:rPr>
          <w:lang w:eastAsia="zh-CN"/>
        </w:rPr>
        <w:t xml:space="preserve"> at latest </w:t>
      </w:r>
      <w:proofErr w:type="spellStart"/>
      <w:r w:rsidRPr="007275DF">
        <w:t>T</w:t>
      </w:r>
      <w:r w:rsidRPr="007275DF">
        <w:rPr>
          <w:vertAlign w:val="subscript"/>
        </w:rPr>
        <w:t>config_PSCell_withCCA</w:t>
      </w:r>
      <w:proofErr w:type="spellEnd"/>
      <w:r w:rsidRPr="007275DF">
        <w:t xml:space="preserve"> </w:t>
      </w:r>
      <w:r w:rsidRPr="007275DF">
        <w:rPr>
          <w:vertAlign w:val="superscript"/>
          <w:lang w:eastAsia="zh-CN"/>
        </w:rPr>
        <w:t>Note1</w:t>
      </w:r>
      <w:r w:rsidRPr="007275DF">
        <w:rPr>
          <w:lang w:eastAsia="zh-CN"/>
        </w:rPr>
        <w:t xml:space="preserve"> into T3.</w:t>
      </w:r>
    </w:p>
    <w:p w14:paraId="65D0FB4C" w14:textId="77777777" w:rsidR="00316DE6" w:rsidRPr="007275DF" w:rsidRDefault="00316DE6" w:rsidP="00316DE6">
      <w:pPr>
        <w:rPr>
          <w:lang w:eastAsia="zh-CN"/>
        </w:rPr>
      </w:pPr>
      <w:r w:rsidRPr="007275DF">
        <w:rPr>
          <w:lang w:eastAsia="zh-CN"/>
        </w:rPr>
        <w:t xml:space="preserve">The UE shall send at least one CSI report for </w:t>
      </w:r>
      <w:proofErr w:type="spellStart"/>
      <w:r w:rsidRPr="007275DF">
        <w:rPr>
          <w:lang w:eastAsia="zh-CN"/>
        </w:rPr>
        <w:t>PSCell</w:t>
      </w:r>
      <w:proofErr w:type="spellEnd"/>
      <w:r w:rsidRPr="007275DF">
        <w:rPr>
          <w:lang w:eastAsia="zh-CN"/>
        </w:rPr>
        <w:t xml:space="preserve"> with non-zero CQI index during T4.</w:t>
      </w:r>
    </w:p>
    <w:p w14:paraId="1D457CEF" w14:textId="77777777" w:rsidR="00316DE6" w:rsidRPr="007275DF" w:rsidRDefault="00316DE6" w:rsidP="00316DE6">
      <w:r w:rsidRPr="007275DF">
        <w:t xml:space="preserve">The UE shall periodically send CSI reports for </w:t>
      </w:r>
      <w:proofErr w:type="spellStart"/>
      <w:r w:rsidRPr="007275DF">
        <w:t>PSCell</w:t>
      </w:r>
      <w:proofErr w:type="spellEnd"/>
      <w:r w:rsidRPr="007275DF">
        <w:t xml:space="preserve"> after the UE has sent first CQI report with non-zero CQI index during T4</w:t>
      </w:r>
    </w:p>
    <w:p w14:paraId="0DD6AD00" w14:textId="77777777" w:rsidR="00316DE6" w:rsidRPr="007275DF" w:rsidRDefault="00316DE6" w:rsidP="00316DE6">
      <w:pPr>
        <w:rPr>
          <w:lang w:eastAsia="zh-CN"/>
        </w:rPr>
      </w:pPr>
      <w:r w:rsidRPr="007275DF">
        <w:rPr>
          <w:lang w:eastAsia="zh-CN"/>
        </w:rPr>
        <w:t xml:space="preserve">The UE shall stop sending CSI reports for </w:t>
      </w:r>
      <w:proofErr w:type="spellStart"/>
      <w:r w:rsidRPr="007275DF">
        <w:rPr>
          <w:lang w:eastAsia="zh-CN"/>
        </w:rPr>
        <w:t>PSCell</w:t>
      </w:r>
      <w:proofErr w:type="spellEnd"/>
      <w:r w:rsidRPr="007275DF">
        <w:rPr>
          <w:lang w:eastAsia="zh-CN"/>
        </w:rPr>
        <w:t xml:space="preserve"> in at latest 20 </w:t>
      </w:r>
      <w:proofErr w:type="spellStart"/>
      <w:r w:rsidRPr="007275DF">
        <w:rPr>
          <w:lang w:eastAsia="zh-CN"/>
        </w:rPr>
        <w:t>ms</w:t>
      </w:r>
      <w:proofErr w:type="spellEnd"/>
      <w:r w:rsidRPr="007275DF">
        <w:rPr>
          <w:lang w:eastAsia="zh-CN"/>
        </w:rPr>
        <w:t xml:space="preserve"> into T5.</w:t>
      </w:r>
    </w:p>
    <w:p w14:paraId="7FB79A1C" w14:textId="77777777" w:rsidR="00316DE6" w:rsidRPr="007275DF" w:rsidRDefault="00316DE6" w:rsidP="00316DE6">
      <w:pPr>
        <w:rPr>
          <w:lang w:eastAsia="zh-CN"/>
        </w:rPr>
      </w:pPr>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p>
    <w:p w14:paraId="41A01E74" w14:textId="77777777" w:rsidR="00316DE6" w:rsidRPr="007275DF" w:rsidRDefault="00316DE6" w:rsidP="00316DE6">
      <w:pPr>
        <w:pStyle w:val="NO"/>
        <w:ind w:left="0" w:firstLine="0"/>
      </w:pPr>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[15]</w:t>
      </w:r>
      <w:r w:rsidRPr="007275DF">
        <w:t>:</w:t>
      </w:r>
    </w:p>
    <w:p w14:paraId="36BD32C4" w14:textId="77777777" w:rsidR="00316DE6" w:rsidRPr="007275DF" w:rsidRDefault="00316DE6" w:rsidP="00316DE6">
      <w:pPr>
        <w:pStyle w:val="B10"/>
        <w:rPr>
          <w:vertAlign w:val="subscript"/>
          <w:lang w:eastAsia="zh-CN"/>
        </w:rPr>
      </w:pPr>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p>
    <w:p w14:paraId="13514EE4" w14:textId="77777777" w:rsidR="00316DE6" w:rsidRPr="007275DF" w:rsidRDefault="00316DE6" w:rsidP="00316DE6">
      <w:pPr>
        <w:pStyle w:val="EQ"/>
        <w:rPr>
          <w:rFonts w:cs="v4.2.0"/>
          <w:lang w:eastAsia="x-none"/>
        </w:rPr>
      </w:pPr>
      <w:r w:rsidRPr="007275DF">
        <w:rPr>
          <w:rFonts w:cs="v4.2.0"/>
          <w:lang w:eastAsia="x-none"/>
        </w:rPr>
        <w:t>Where:</w:t>
      </w:r>
    </w:p>
    <w:p w14:paraId="314C3175" w14:textId="77777777" w:rsidR="00316DE6" w:rsidRPr="007275DF" w:rsidRDefault="00316DE6" w:rsidP="00316DE6">
      <w:pPr>
        <w:pStyle w:val="B10"/>
      </w:pPr>
      <w:proofErr w:type="spellStart"/>
      <w:r w:rsidRPr="007275DF">
        <w:t>T</w:t>
      </w:r>
      <w:r w:rsidRPr="007275DF">
        <w:rPr>
          <w:vertAlign w:val="subscript"/>
        </w:rPr>
        <w:t>RRC_delay</w:t>
      </w:r>
      <w:proofErr w:type="spellEnd"/>
      <w:r w:rsidRPr="007275DF">
        <w:t xml:space="preserve"> = 20 </w:t>
      </w:r>
      <w:proofErr w:type="spellStart"/>
      <w:r w:rsidRPr="007275DF">
        <w:t>ms</w:t>
      </w:r>
      <w:proofErr w:type="spellEnd"/>
    </w:p>
    <w:p w14:paraId="53122AEC" w14:textId="77777777" w:rsidR="00316DE6" w:rsidRPr="007275DF" w:rsidRDefault="00316DE6" w:rsidP="00316DE6">
      <w:pPr>
        <w:pStyle w:val="B10"/>
      </w:pPr>
      <w:proofErr w:type="spellStart"/>
      <w:r w:rsidRPr="007275DF">
        <w:t>T</w:t>
      </w:r>
      <w:r w:rsidRPr="007275DF">
        <w:rPr>
          <w:vertAlign w:val="subscript"/>
        </w:rPr>
        <w:t>processing</w:t>
      </w:r>
      <w:proofErr w:type="spellEnd"/>
      <w:r w:rsidRPr="007275DF">
        <w:t xml:space="preserve"> = 20 </w:t>
      </w:r>
      <w:proofErr w:type="spellStart"/>
      <w:r w:rsidRPr="007275DF">
        <w:t>ms</w:t>
      </w:r>
      <w:proofErr w:type="spellEnd"/>
    </w:p>
    <w:p w14:paraId="7B057C44" w14:textId="77777777" w:rsidR="00316DE6" w:rsidRPr="007275DF" w:rsidRDefault="00316DE6" w:rsidP="00316DE6">
      <w:pPr>
        <w:pStyle w:val="B10"/>
      </w:pPr>
      <w:proofErr w:type="spellStart"/>
      <w:r w:rsidRPr="007275DF">
        <w:t>T</w:t>
      </w:r>
      <w:r w:rsidRPr="007275DF">
        <w:rPr>
          <w:vertAlign w:val="subscript"/>
        </w:rPr>
        <w:t>search_withCCA</w:t>
      </w:r>
      <w:proofErr w:type="spellEnd"/>
      <w:r w:rsidRPr="007275DF">
        <w:t xml:space="preserve"> = 0</w:t>
      </w:r>
    </w:p>
    <w:p w14:paraId="1C7D496C" w14:textId="77777777" w:rsidR="00316DE6" w:rsidRPr="007275DF" w:rsidRDefault="00316DE6" w:rsidP="00316DE6">
      <w:pPr>
        <w:pStyle w:val="B10"/>
        <w:rPr>
          <w:rFonts w:cs="v4.2.0"/>
          <w:lang w:eastAsia="zh-CN"/>
        </w:rPr>
      </w:pPr>
      <w:r w:rsidRPr="007275DF">
        <w:t>T</w:t>
      </w:r>
      <w:r w:rsidRPr="007275DF">
        <w:rPr>
          <w:vertAlign w:val="subscript"/>
        </w:rPr>
        <w:t>∆_</w:t>
      </w:r>
      <w:proofErr w:type="spellStart"/>
      <w:r w:rsidRPr="007275DF">
        <w:rPr>
          <w:vertAlign w:val="subscript"/>
        </w:rPr>
        <w:t>withCCA</w:t>
      </w:r>
      <w:proofErr w:type="spellEnd"/>
      <w:r w:rsidRPr="007275DF">
        <w:t xml:space="preserve"> = (1+ L</w:t>
      </w:r>
      <w:r w:rsidRPr="007275DF">
        <w:rPr>
          <w:vertAlign w:val="subscript"/>
        </w:rPr>
        <w:t>2</w:t>
      </w:r>
      <w:r w:rsidRPr="007275DF">
        <w:t>)</w:t>
      </w:r>
      <w:r w:rsidRPr="007275DF">
        <w:rPr>
          <w:lang w:eastAsia="fr-FR"/>
        </w:rPr>
        <w:t>*</w:t>
      </w:r>
      <w:r w:rsidRPr="007275DF">
        <w:rPr>
          <w:rFonts w:cs="v4.2.0"/>
          <w:lang w:eastAsia="zh-CN"/>
        </w:rPr>
        <w:t xml:space="preserve">20 </w:t>
      </w:r>
      <w:proofErr w:type="spellStart"/>
      <w:r w:rsidRPr="007275DF">
        <w:rPr>
          <w:rFonts w:cs="v4.2.0"/>
          <w:lang w:eastAsia="zh-CN"/>
        </w:rPr>
        <w:t>ms</w:t>
      </w:r>
      <w:proofErr w:type="spellEnd"/>
    </w:p>
    <w:p w14:paraId="0D766C82" w14:textId="77777777" w:rsidR="00316DE6" w:rsidRPr="007275DF" w:rsidRDefault="00316DE6" w:rsidP="00316DE6">
      <w:pPr>
        <w:pStyle w:val="B10"/>
      </w:pP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p>
    <w:p w14:paraId="132D7A84" w14:textId="77777777" w:rsidR="00316DE6" w:rsidRPr="007275DF" w:rsidRDefault="00316DE6" w:rsidP="00316DE6">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6986434D" w14:textId="77777777" w:rsidR="00316DE6" w:rsidRPr="00316DE6" w:rsidRDefault="00316DE6" w:rsidP="00316DE6">
      <w:pP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r>
        <w:rPr>
          <w:lang w:eastAsia="zh-CN"/>
        </w:rPr>
        <w:tab/>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57901" w14:textId="77777777" w:rsidR="00317233" w:rsidRDefault="00317233">
      <w:r>
        <w:separator/>
      </w:r>
    </w:p>
  </w:endnote>
  <w:endnote w:type="continuationSeparator" w:id="0">
    <w:p w14:paraId="2514FACB" w14:textId="77777777" w:rsidR="00317233" w:rsidRDefault="00317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102ED" w14:textId="77777777" w:rsidR="00317233" w:rsidRDefault="00317233">
      <w:r>
        <w:separator/>
      </w:r>
    </w:p>
  </w:footnote>
  <w:footnote w:type="continuationSeparator" w:id="0">
    <w:p w14:paraId="07BBCBCF" w14:textId="77777777" w:rsidR="00317233" w:rsidRDefault="00317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34A26" w:rsidRDefault="00934A2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35"/>
  </w:num>
  <w:num w:numId="15">
    <w:abstractNumId w:val="26"/>
  </w:num>
  <w:num w:numId="16">
    <w:abstractNumId w:val="14"/>
  </w:num>
  <w:num w:numId="17">
    <w:abstractNumId w:val="23"/>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2"/>
  </w:num>
  <w:num w:numId="25">
    <w:abstractNumId w:val="43"/>
  </w:num>
  <w:num w:numId="26">
    <w:abstractNumId w:val="28"/>
  </w:num>
  <w:num w:numId="27">
    <w:abstractNumId w:val="40"/>
  </w:num>
  <w:num w:numId="28">
    <w:abstractNumId w:val="12"/>
  </w:num>
  <w:num w:numId="29">
    <w:abstractNumId w:val="0"/>
  </w:num>
  <w:num w:numId="30">
    <w:abstractNumId w:val="24"/>
  </w:num>
  <w:num w:numId="31">
    <w:abstractNumId w:val="3"/>
  </w:num>
  <w:num w:numId="32">
    <w:abstractNumId w:val="2"/>
  </w:num>
  <w:num w:numId="33">
    <w:abstractNumId w:val="25"/>
  </w:num>
  <w:num w:numId="34">
    <w:abstractNumId w:val="30"/>
  </w:num>
  <w:num w:numId="35">
    <w:abstractNumId w:val="4"/>
  </w:num>
  <w:num w:numId="36">
    <w:abstractNumId w:val="13"/>
  </w:num>
  <w:num w:numId="37">
    <w:abstractNumId w:val="34"/>
  </w:num>
  <w:num w:numId="38">
    <w:abstractNumId w:val="10"/>
  </w:num>
  <w:num w:numId="39">
    <w:abstractNumId w:val="20"/>
  </w:num>
  <w:num w:numId="40">
    <w:abstractNumId w:val="19"/>
  </w:num>
  <w:num w:numId="41">
    <w:abstractNumId w:val="27"/>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31EC"/>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2FF8"/>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17233"/>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3F38EE"/>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51FA"/>
    <w:rsid w:val="00DF15F5"/>
    <w:rsid w:val="00DF22B3"/>
    <w:rsid w:val="00DF6811"/>
    <w:rsid w:val="00E01C0E"/>
    <w:rsid w:val="00E051CE"/>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C3375-F09B-48BA-B31F-3EBCFB92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Pages>
  <Words>1697</Words>
  <Characters>9678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59</cp:revision>
  <cp:lastPrinted>1900-01-01T08:00:00Z</cp:lastPrinted>
  <dcterms:created xsi:type="dcterms:W3CDTF">2021-03-01T07:54:00Z</dcterms:created>
  <dcterms:modified xsi:type="dcterms:W3CDTF">2021-08-06T15:41:00Z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(3)jSlsfwMsZisIXocQqKm2Ld2tIp6hR8hPr5wzYc/xnwivkfkxgmqeco4q+/SwKz6A1zjx1vZ8
CYJkq26z/e5thLPrsizjvENGbVPhFFHmGEEZDwzP9gL3ZP8WMu42oBfenZIQO9Z/Ji8/aOPy
lk3j/gaI4W8paMlXYEyawY1BGZI0QPruWXfl2sg7EqZPCTpzwHdBJgX6DENIS0XTdhZYTY5k
XpjDA8QehJ8zLrSdQW</vt:lpwstr>
  </property>
  <property fmtid="{D5CDD505-2E9C-101B-9397-08002B2CF9AE}" pid="22" name="_2015_ms_pID_7253431">
    <vt:lpwstr>SGmgi91WwkpFJJl8Wb935exewjXgbUt9fhi7noKro5PBI/LvG7n7YF
SSLFGOE8FINaCx89WQ0BnBHokXizCqgQWEqn1Y0phugQjiO3EubTcfFw4X3f5rfVijWVXUR3
lo/L2CU6iGQUSYVry+nIor1iXtvZrVGCTfrCRxN5z/obECzKYqch2LwR1iPHL4EnTuF5FZLX
EtPofFBP3111Z9Wds65Rl+AMJl8sW22uiBQx</vt:lpwstr>
  </property>
  <property fmtid="{D5CDD505-2E9C-101B-9397-08002B2CF9AE}" pid="23" name="_2015_ms_pID_7253432">
    <vt:lpwstr>kxaY2uuhZYJQVRzqZffOAYs=</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