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2D8F9" w14:textId="1D32AF23"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1E1211">
        <w:rPr>
          <w:rFonts w:cs="v5.0.0"/>
        </w:rPr>
        <w:t>10</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1E1211">
        <w:rPr>
          <w:rFonts w:cs="v5.0.0"/>
          <w:sz w:val="32"/>
        </w:rPr>
        <w:t>20</w:t>
      </w:r>
      <w:r w:rsidRPr="000E1ADA">
        <w:rPr>
          <w:rFonts w:cs="v5.0.0"/>
          <w:sz w:val="32"/>
        </w:rPr>
        <w:t>-</w:t>
      </w:r>
      <w:r w:rsidR="001E1211">
        <w:rPr>
          <w:rFonts w:cs="v5.0.0"/>
          <w:sz w:val="32"/>
        </w:rPr>
        <w:t>06</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80EAFB"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1E1211">
        <w:rPr>
          <w:noProof/>
          <w:sz w:val="18"/>
        </w:rPr>
        <w:t>20</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3DFEAAFB" w14:textId="77777777" w:rsidR="00597036" w:rsidRDefault="00597036">
      <w:pPr>
        <w:pStyle w:val="TOC1"/>
        <w:rPr>
          <w:rFonts w:asciiTheme="minorHAnsi" w:eastAsiaTheme="minorEastAsia" w:hAnsiTheme="minorHAnsi" w:cstheme="minorBidi"/>
          <w:szCs w:val="22"/>
        </w:rPr>
      </w:pPr>
      <w:r>
        <w:rPr>
          <w:rFonts w:cs="v4.2.0"/>
          <w:color w:val="FF0000"/>
        </w:rPr>
        <w:fldChar w:fldCharType="begin" w:fldLock="1"/>
      </w:r>
      <w:r>
        <w:rPr>
          <w:rFonts w:cs="v4.2.0"/>
          <w:color w:val="FF0000"/>
        </w:rPr>
        <w:instrText xml:space="preserve"> TOC \o "1-9" </w:instrText>
      </w:r>
      <w:r>
        <w:rPr>
          <w:rFonts w:cs="v4.2.0"/>
          <w:color w:val="FF0000"/>
        </w:rPr>
        <w:fldChar w:fldCharType="separate"/>
      </w:r>
      <w:r>
        <w:t>Foreword</w:t>
      </w:r>
      <w:r>
        <w:tab/>
        <w:t>87</w:t>
      </w:r>
    </w:p>
    <w:p w14:paraId="6DF2436F" w14:textId="08316AFA" w:rsidR="00597036" w:rsidRDefault="00597036">
      <w:pPr>
        <w:pStyle w:val="TOC1"/>
        <w:rPr>
          <w:rFonts w:asciiTheme="minorHAnsi" w:eastAsiaTheme="minorEastAsia" w:hAnsiTheme="minorHAnsi" w:cstheme="minorBidi"/>
          <w:szCs w:val="22"/>
        </w:rPr>
      </w:pPr>
      <w:r w:rsidRPr="00597036">
        <w:t>1</w:t>
      </w:r>
      <w:r>
        <w:rPr>
          <w:rFonts w:asciiTheme="minorHAnsi" w:eastAsiaTheme="minorEastAsia" w:hAnsiTheme="minorHAnsi"/>
          <w:szCs w:val="22"/>
        </w:rPr>
        <w:tab/>
      </w:r>
      <w:r>
        <w:t>Scope</w:t>
      </w:r>
      <w:r>
        <w:tab/>
        <w:t>88</w:t>
      </w:r>
    </w:p>
    <w:p w14:paraId="0211FAE1" w14:textId="7209172A" w:rsidR="00597036" w:rsidRDefault="0059703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06D23F77" w14:textId="11F6DCFB" w:rsidR="00597036" w:rsidRDefault="0059703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4AD974C6" w14:textId="77777777" w:rsidR="00597036" w:rsidRDefault="0059703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1361B7C6" w14:textId="77777777" w:rsidR="00597036" w:rsidRDefault="0059703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26D3E80B" w14:textId="77777777" w:rsidR="00597036" w:rsidRDefault="0059703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2A79C1EB" w14:textId="77777777" w:rsidR="00597036" w:rsidRDefault="00597036">
      <w:pPr>
        <w:pStyle w:val="TOC2"/>
        <w:rPr>
          <w:rFonts w:asciiTheme="minorHAnsi" w:eastAsiaTheme="minorEastAsia" w:hAnsiTheme="minorHAnsi" w:cstheme="minorBidi"/>
          <w:sz w:val="22"/>
          <w:szCs w:val="22"/>
        </w:rPr>
      </w:pPr>
      <w:r w:rsidRPr="00597036">
        <w:t>3.4</w:t>
      </w:r>
      <w:r w:rsidRPr="00597036">
        <w:rPr>
          <w:rFonts w:asciiTheme="minorHAnsi" w:eastAsiaTheme="minorEastAsia" w:hAnsiTheme="minorHAnsi" w:cstheme="minorBidi"/>
          <w:sz w:val="22"/>
          <w:szCs w:val="22"/>
        </w:rPr>
        <w:tab/>
      </w:r>
      <w:r w:rsidRPr="00763DEA">
        <w:rPr>
          <w:snapToGrid w:val="0"/>
        </w:rPr>
        <w:t>Test tolerances</w:t>
      </w:r>
      <w:r>
        <w:tab/>
        <w:t>95</w:t>
      </w:r>
    </w:p>
    <w:p w14:paraId="1C1118A2" w14:textId="77777777" w:rsidR="00597036" w:rsidRDefault="0059703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56EAC489" w14:textId="77777777" w:rsidR="00597036" w:rsidRDefault="0059703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078292C4" w14:textId="77777777" w:rsidR="00597036" w:rsidRDefault="0059703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37451842" w14:textId="77777777" w:rsidR="00597036" w:rsidRDefault="0059703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70C07883" w14:textId="77777777" w:rsidR="00597036" w:rsidRDefault="0059703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22DC1FF2" w14:textId="77777777" w:rsidR="00597036" w:rsidRDefault="0059703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71C23F2F" w14:textId="77777777" w:rsidR="00597036" w:rsidRDefault="0059703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43FED7B9" w14:textId="77777777" w:rsidR="00597036" w:rsidRDefault="00597036">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22A6B28B" w14:textId="77777777" w:rsidR="00597036" w:rsidRDefault="00597036">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701C4C45" w14:textId="77777777" w:rsidR="00597036" w:rsidRDefault="00597036">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08A6E1BD" w14:textId="274F6256" w:rsidR="00597036" w:rsidRDefault="0059703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052ECE14" w14:textId="77777777" w:rsidR="00597036" w:rsidRDefault="0059703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6FA49481" w14:textId="77777777" w:rsidR="00597036" w:rsidRDefault="0059703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17E1FE65" w14:textId="77777777" w:rsidR="00597036" w:rsidRDefault="0059703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53E920F6" w14:textId="77777777" w:rsidR="00597036" w:rsidRDefault="0059703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111</w:t>
      </w:r>
    </w:p>
    <w:p w14:paraId="31A26704" w14:textId="77777777" w:rsidR="00597036" w:rsidRDefault="0059703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112</w:t>
      </w:r>
    </w:p>
    <w:p w14:paraId="3E56E2A3" w14:textId="77777777" w:rsidR="00597036" w:rsidRDefault="0059703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26416D6B" w14:textId="77777777" w:rsidR="00597036" w:rsidRDefault="0059703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370F726B" w14:textId="77777777" w:rsidR="00597036" w:rsidRDefault="0059703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66A556D3" w14:textId="77777777" w:rsidR="00597036" w:rsidRDefault="0059703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7000C254" w14:textId="77777777" w:rsidR="00597036" w:rsidRDefault="0059703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682BFD02" w14:textId="77777777" w:rsidR="00597036" w:rsidRDefault="0059703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7A963686" w14:textId="77777777" w:rsidR="00597036" w:rsidRDefault="0059703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6FB6BC18" w14:textId="77777777" w:rsidR="00597036" w:rsidRDefault="0059703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505AEA04" w14:textId="77777777" w:rsidR="00597036" w:rsidRDefault="0059703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4AD07AB0" w14:textId="77777777" w:rsidR="00597036" w:rsidRDefault="0059703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3AFF869B" w14:textId="77777777" w:rsidR="00597036" w:rsidRDefault="0059703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77DBCBE3" w14:textId="77777777" w:rsidR="00597036" w:rsidRDefault="0059703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4629ACAA" w14:textId="77777777" w:rsidR="00597036" w:rsidRDefault="0059703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47D1D07F" w14:textId="77777777" w:rsidR="00597036" w:rsidRDefault="0059703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573870B3" w14:textId="77777777" w:rsidR="00597036" w:rsidRDefault="0059703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2B4877B1" w14:textId="77777777" w:rsidR="00597036" w:rsidRDefault="0059703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16249406" w14:textId="77777777" w:rsidR="00597036" w:rsidRDefault="0059703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144F720A" w14:textId="77777777" w:rsidR="00597036" w:rsidRDefault="0059703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46D6A487" w14:textId="77777777" w:rsidR="00597036" w:rsidRDefault="0059703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3372A00B" w14:textId="77777777" w:rsidR="00597036" w:rsidRDefault="0059703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4F728709" w14:textId="77777777" w:rsidR="00597036" w:rsidRDefault="0059703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77B33138" w14:textId="77777777" w:rsidR="00597036" w:rsidRDefault="0059703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30742017" w14:textId="77777777" w:rsidR="00597036" w:rsidRDefault="0059703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71FFD7D0" w14:textId="77777777" w:rsidR="00597036" w:rsidRDefault="0059703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7F072F02" w14:textId="77777777" w:rsidR="00597036" w:rsidRDefault="00597036">
      <w:pPr>
        <w:pStyle w:val="TOC4"/>
        <w:rPr>
          <w:rFonts w:asciiTheme="minorHAnsi" w:eastAsiaTheme="minorEastAsia" w:hAnsiTheme="minorHAnsi" w:cstheme="minorBidi"/>
          <w:sz w:val="22"/>
          <w:szCs w:val="22"/>
        </w:rPr>
      </w:pPr>
      <w:r w:rsidRPr="00597036">
        <w:t>4.3.2.1</w:t>
      </w:r>
      <w:r w:rsidRPr="00597036">
        <w:rPr>
          <w:rFonts w:asciiTheme="minorHAnsi" w:hAnsiTheme="minorHAnsi" w:cstheme="minorBidi"/>
          <w:sz w:val="22"/>
          <w:szCs w:val="22"/>
        </w:rPr>
        <w:tab/>
      </w:r>
      <w:r w:rsidRPr="00763DEA">
        <w:rPr>
          <w:rFonts w:eastAsia="?? ??"/>
        </w:rPr>
        <w:t>Requirements</w:t>
      </w:r>
      <w:r>
        <w:tab/>
        <w:t>128</w:t>
      </w:r>
    </w:p>
    <w:p w14:paraId="51A36805" w14:textId="77777777" w:rsidR="00597036" w:rsidRDefault="0059703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04DA713F" w14:textId="77777777" w:rsidR="00597036" w:rsidRDefault="00597036">
      <w:pPr>
        <w:pStyle w:val="TOC4"/>
        <w:rPr>
          <w:rFonts w:asciiTheme="minorHAnsi" w:eastAsiaTheme="minorEastAsia" w:hAnsiTheme="minorHAnsi" w:cstheme="minorBidi"/>
          <w:sz w:val="22"/>
          <w:szCs w:val="22"/>
        </w:rPr>
      </w:pPr>
      <w:r w:rsidRPr="00597036">
        <w:t>4.3.3.1</w:t>
      </w:r>
      <w:r w:rsidRPr="00597036">
        <w:rPr>
          <w:rFonts w:asciiTheme="minorHAnsi" w:hAnsiTheme="minorHAnsi" w:cstheme="minorBidi"/>
          <w:sz w:val="22"/>
          <w:szCs w:val="22"/>
        </w:rPr>
        <w:tab/>
      </w:r>
      <w:r>
        <w:t>Requirements</w:t>
      </w:r>
      <w:r>
        <w:tab/>
        <w:t>128</w:t>
      </w:r>
    </w:p>
    <w:p w14:paraId="4B3720CE" w14:textId="77777777" w:rsidR="00597036" w:rsidRDefault="0059703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1CF24B0A" w14:textId="77777777" w:rsidR="00597036" w:rsidRDefault="0059703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16358E0F" w14:textId="77777777" w:rsidR="00597036" w:rsidRDefault="0059703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1F979D9C" w14:textId="77777777" w:rsidR="00597036" w:rsidRDefault="0059703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763DEA">
        <w:rPr>
          <w:i/>
        </w:rPr>
        <w:t>timeSinceFailure</w:t>
      </w:r>
      <w:r>
        <w:tab/>
        <w:t>129</w:t>
      </w:r>
    </w:p>
    <w:p w14:paraId="16861A14" w14:textId="77777777" w:rsidR="00597036" w:rsidRDefault="0059703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31A331C8" w14:textId="77777777" w:rsidR="00597036" w:rsidRDefault="00597036">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5CB98831" w14:textId="77777777" w:rsidR="00597036" w:rsidRDefault="0059703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54AAA507" w14:textId="77777777" w:rsidR="00597036" w:rsidRDefault="0059703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3189E698" w14:textId="77777777" w:rsidR="00597036" w:rsidRDefault="0059703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12602206" w14:textId="77777777" w:rsidR="00597036" w:rsidRDefault="0059703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0D05FAA1" w14:textId="77777777" w:rsidR="00597036" w:rsidRDefault="0059703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396C99AD" w14:textId="77777777" w:rsidR="00597036" w:rsidRDefault="0059703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16505B9D" w14:textId="77777777" w:rsidR="00597036" w:rsidRDefault="0059703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23D760BE" w14:textId="77777777" w:rsidR="00597036" w:rsidRDefault="0059703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18A7102C" w14:textId="77777777" w:rsidR="00597036" w:rsidRDefault="0059703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5C2435D5" w14:textId="77777777" w:rsidR="00597036" w:rsidRDefault="0059703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74322203" w14:textId="77777777" w:rsidR="00597036" w:rsidRDefault="0059703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424FD409" w14:textId="77777777" w:rsidR="00597036" w:rsidRDefault="0059703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0B863C5B" w14:textId="77777777" w:rsidR="00597036" w:rsidRDefault="0059703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37C635CB" w14:textId="77777777" w:rsidR="00597036" w:rsidRDefault="0059703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4A0A7234" w14:textId="77777777" w:rsidR="00597036" w:rsidRDefault="0059703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0DCC1D58" w14:textId="77777777" w:rsidR="00597036" w:rsidRDefault="0059703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6A8E7462" w14:textId="77777777" w:rsidR="00597036" w:rsidRDefault="0059703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7613D560" w14:textId="77777777" w:rsidR="00597036" w:rsidRDefault="0059703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71EDB4CA" w14:textId="77777777" w:rsidR="00597036" w:rsidRDefault="0059703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473D9F65" w14:textId="77777777" w:rsidR="00597036" w:rsidRDefault="0059703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2218C2D4" w14:textId="77777777" w:rsidR="00597036" w:rsidRDefault="0059703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2AF71064" w14:textId="77777777" w:rsidR="00597036" w:rsidRDefault="0059703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633C89D8" w14:textId="77777777" w:rsidR="00597036" w:rsidRDefault="0059703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2481022E" w14:textId="77777777" w:rsidR="00597036" w:rsidRDefault="0059703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043D68F8" w14:textId="77777777" w:rsidR="00597036" w:rsidRDefault="0059703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42F0A5CB" w14:textId="77777777" w:rsidR="00597036" w:rsidRDefault="0059703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25154353" w14:textId="77777777" w:rsidR="00597036" w:rsidRDefault="0059703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3BC4942E" w14:textId="77777777" w:rsidR="00597036" w:rsidRDefault="0059703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7F75780E" w14:textId="77777777" w:rsidR="00597036" w:rsidRDefault="0059703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588BBF00" w14:textId="77777777" w:rsidR="00597036" w:rsidRDefault="00597036">
      <w:pPr>
        <w:pStyle w:val="TOC5"/>
        <w:rPr>
          <w:rFonts w:asciiTheme="minorHAnsi" w:eastAsiaTheme="minorEastAsia" w:hAnsiTheme="minorHAnsi" w:cstheme="minorBidi"/>
          <w:sz w:val="22"/>
          <w:szCs w:val="22"/>
        </w:rPr>
      </w:pPr>
      <w:r w:rsidRPr="00597036">
        <w:t>4.7.2.1.1</w:t>
      </w:r>
      <w:r w:rsidRPr="00597036">
        <w:rPr>
          <w:rFonts w:asciiTheme="minorHAnsi" w:eastAsiaTheme="minorEastAsia" w:hAnsiTheme="minorHAnsi"/>
          <w:sz w:val="22"/>
          <w:szCs w:val="22"/>
        </w:rPr>
        <w:tab/>
      </w:r>
      <w:r w:rsidRPr="00763DEA">
        <w:rPr>
          <w:rFonts w:cs="Arial"/>
        </w:rPr>
        <w:t>Measurement and evaluation of serving cell for UE category M1 in normal coverage</w:t>
      </w:r>
      <w:r>
        <w:tab/>
        <w:t>141</w:t>
      </w:r>
    </w:p>
    <w:p w14:paraId="042B3E0B" w14:textId="77777777" w:rsidR="00597036" w:rsidRDefault="00597036">
      <w:pPr>
        <w:pStyle w:val="TOC5"/>
        <w:rPr>
          <w:rFonts w:asciiTheme="minorHAnsi" w:eastAsiaTheme="minorEastAsia" w:hAnsiTheme="minorHAnsi" w:cstheme="minorBidi"/>
          <w:sz w:val="22"/>
          <w:szCs w:val="22"/>
        </w:rPr>
      </w:pPr>
      <w:r w:rsidRPr="00597036">
        <w:t>4.7.2.1.2</w:t>
      </w:r>
      <w:r w:rsidRPr="00597036">
        <w:rPr>
          <w:rFonts w:asciiTheme="minorHAnsi" w:eastAsiaTheme="minorEastAsia" w:hAnsiTheme="minorHAnsi"/>
          <w:sz w:val="22"/>
          <w:szCs w:val="22"/>
        </w:rPr>
        <w:tab/>
      </w:r>
      <w:r w:rsidRPr="00763DEA">
        <w:rPr>
          <w:rFonts w:cs="Arial"/>
        </w:rPr>
        <w:t>Measurements of intra-frequency cells for UE category M1 in normal coverage</w:t>
      </w:r>
      <w:r>
        <w:tab/>
        <w:t>142</w:t>
      </w:r>
    </w:p>
    <w:p w14:paraId="09F7D3B6" w14:textId="77777777" w:rsidR="00597036" w:rsidRDefault="00597036">
      <w:pPr>
        <w:pStyle w:val="TOC5"/>
        <w:rPr>
          <w:rFonts w:asciiTheme="minorHAnsi" w:eastAsiaTheme="minorEastAsia" w:hAnsiTheme="minorHAnsi" w:cstheme="minorBidi"/>
          <w:sz w:val="22"/>
          <w:szCs w:val="22"/>
        </w:rPr>
      </w:pPr>
      <w:r w:rsidRPr="00597036">
        <w:t>4.7.2.1.3</w:t>
      </w:r>
      <w:r w:rsidRPr="00597036">
        <w:rPr>
          <w:rFonts w:asciiTheme="minorHAnsi" w:eastAsiaTheme="minorEastAsia" w:hAnsiTheme="minorHAnsi"/>
          <w:sz w:val="22"/>
          <w:szCs w:val="22"/>
        </w:rPr>
        <w:tab/>
      </w:r>
      <w:r w:rsidRPr="00763DEA">
        <w:rPr>
          <w:rFonts w:cs="Arial"/>
        </w:rPr>
        <w:t>Measurements of inter-frequency cells for UE category M1 in normal coverage</w:t>
      </w:r>
      <w:r>
        <w:tab/>
        <w:t>143</w:t>
      </w:r>
    </w:p>
    <w:p w14:paraId="0381AAF0" w14:textId="77777777" w:rsidR="00597036" w:rsidRDefault="00597036">
      <w:pPr>
        <w:pStyle w:val="TOC5"/>
        <w:rPr>
          <w:rFonts w:asciiTheme="minorHAnsi" w:eastAsiaTheme="minorEastAsia" w:hAnsiTheme="minorHAnsi" w:cstheme="minorBidi"/>
          <w:sz w:val="22"/>
          <w:szCs w:val="22"/>
        </w:rPr>
      </w:pPr>
      <w:r w:rsidRPr="00597036">
        <w:t>4.7.2.1.4</w:t>
      </w:r>
      <w:r w:rsidRPr="00597036">
        <w:rPr>
          <w:rFonts w:asciiTheme="minorHAnsi" w:eastAsiaTheme="minorEastAsia" w:hAnsiTheme="minorHAnsi"/>
          <w:sz w:val="22"/>
          <w:szCs w:val="22"/>
        </w:rPr>
        <w:tab/>
      </w:r>
      <w:r w:rsidRPr="00763DEA">
        <w:rPr>
          <w:rFonts w:cs="Arial"/>
        </w:rPr>
        <w:t>Maximum allowed layers for multiple monitoring for UE category M1 in normal coverage</w:t>
      </w:r>
      <w:r>
        <w:tab/>
        <w:t>145</w:t>
      </w:r>
    </w:p>
    <w:p w14:paraId="2087670C" w14:textId="77777777" w:rsidR="00597036" w:rsidRDefault="0059703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0588F122" w14:textId="77777777" w:rsidR="00597036" w:rsidRDefault="0059703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71975A8C" w14:textId="77777777" w:rsidR="00597036" w:rsidRDefault="00597036">
      <w:pPr>
        <w:pStyle w:val="TOC5"/>
        <w:rPr>
          <w:rFonts w:asciiTheme="minorHAnsi" w:eastAsiaTheme="minorEastAsia" w:hAnsiTheme="minorHAnsi" w:cstheme="minorBidi"/>
          <w:sz w:val="22"/>
          <w:szCs w:val="22"/>
        </w:rPr>
      </w:pPr>
      <w:r w:rsidRPr="00597036">
        <w:t>4.7.2.2.1</w:t>
      </w:r>
      <w:r w:rsidRPr="00597036">
        <w:rPr>
          <w:rFonts w:asciiTheme="minorHAnsi" w:eastAsiaTheme="minorEastAsia" w:hAnsiTheme="minorHAnsi"/>
          <w:sz w:val="22"/>
          <w:szCs w:val="22"/>
        </w:rPr>
        <w:tab/>
      </w:r>
      <w:r w:rsidRPr="00763DEA">
        <w:rPr>
          <w:rFonts w:cs="Arial"/>
        </w:rPr>
        <w:t>Measurement and evaluation of serving cell for UE category M1 in enhanced coverage</w:t>
      </w:r>
      <w:r>
        <w:tab/>
        <w:t>145</w:t>
      </w:r>
    </w:p>
    <w:p w14:paraId="5679ABB6" w14:textId="77777777" w:rsidR="00597036" w:rsidRDefault="00597036">
      <w:pPr>
        <w:pStyle w:val="TOC5"/>
        <w:rPr>
          <w:rFonts w:asciiTheme="minorHAnsi" w:eastAsiaTheme="minorEastAsia" w:hAnsiTheme="minorHAnsi" w:cstheme="minorBidi"/>
          <w:sz w:val="22"/>
          <w:szCs w:val="22"/>
        </w:rPr>
      </w:pPr>
      <w:r w:rsidRPr="00597036">
        <w:t>4.7.2.2.2</w:t>
      </w:r>
      <w:r w:rsidRPr="00597036">
        <w:rPr>
          <w:rFonts w:asciiTheme="minorHAnsi" w:eastAsiaTheme="minorEastAsia" w:hAnsiTheme="minorHAnsi"/>
          <w:sz w:val="22"/>
          <w:szCs w:val="22"/>
        </w:rPr>
        <w:tab/>
      </w:r>
      <w:r w:rsidRPr="00763DEA">
        <w:rPr>
          <w:rFonts w:cs="Arial"/>
        </w:rPr>
        <w:t>Measurements of intra-frequency cells for UE category M1 in enhanced coverage</w:t>
      </w:r>
      <w:r>
        <w:tab/>
        <w:t>146</w:t>
      </w:r>
    </w:p>
    <w:p w14:paraId="14BD52E4" w14:textId="77777777" w:rsidR="00597036" w:rsidRDefault="00597036">
      <w:pPr>
        <w:pStyle w:val="TOC5"/>
        <w:rPr>
          <w:rFonts w:asciiTheme="minorHAnsi" w:eastAsiaTheme="minorEastAsia" w:hAnsiTheme="minorHAnsi" w:cstheme="minorBidi"/>
          <w:sz w:val="22"/>
          <w:szCs w:val="22"/>
        </w:rPr>
      </w:pPr>
      <w:r w:rsidRPr="00597036">
        <w:t>4.7.2.2.3</w:t>
      </w:r>
      <w:r w:rsidRPr="00597036">
        <w:rPr>
          <w:rFonts w:asciiTheme="minorHAnsi" w:eastAsiaTheme="minorEastAsia" w:hAnsiTheme="minorHAnsi"/>
          <w:sz w:val="22"/>
          <w:szCs w:val="22"/>
        </w:rPr>
        <w:tab/>
      </w:r>
      <w:r w:rsidRPr="00763DEA">
        <w:rPr>
          <w:rFonts w:cs="Arial"/>
        </w:rPr>
        <w:t>Measurements of inter-frequency cells for UE category M1 in enhanced coverage</w:t>
      </w:r>
      <w:r>
        <w:tab/>
        <w:t>148</w:t>
      </w:r>
    </w:p>
    <w:p w14:paraId="3E21AC47" w14:textId="77777777" w:rsidR="00597036" w:rsidRDefault="00597036">
      <w:pPr>
        <w:pStyle w:val="TOC5"/>
        <w:rPr>
          <w:rFonts w:asciiTheme="minorHAnsi" w:eastAsiaTheme="minorEastAsia" w:hAnsiTheme="minorHAnsi" w:cstheme="minorBidi"/>
          <w:sz w:val="22"/>
          <w:szCs w:val="22"/>
        </w:rPr>
      </w:pPr>
      <w:r w:rsidRPr="00597036">
        <w:t>4.7.2.2.4</w:t>
      </w:r>
      <w:r w:rsidRPr="00597036">
        <w:rPr>
          <w:rFonts w:asciiTheme="minorHAnsi" w:eastAsiaTheme="minorEastAsia" w:hAnsiTheme="minorHAnsi"/>
          <w:sz w:val="22"/>
          <w:szCs w:val="22"/>
        </w:rPr>
        <w:tab/>
      </w:r>
      <w:r w:rsidRPr="00763DEA">
        <w:rPr>
          <w:rFonts w:cs="Arial"/>
        </w:rPr>
        <w:t>Maximum allowed layers for multiple monitoring for UE category M1 in enhanced coverage</w:t>
      </w:r>
      <w:r>
        <w:tab/>
        <w:t>150</w:t>
      </w:r>
    </w:p>
    <w:p w14:paraId="2CDAE328" w14:textId="77777777" w:rsidR="00597036" w:rsidRDefault="0059703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64493452" w14:textId="77777777" w:rsidR="00597036" w:rsidRDefault="00597036">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67690FDE" w14:textId="77777777" w:rsidR="00597036" w:rsidRDefault="0059703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4492AEEF" w14:textId="77777777" w:rsidR="00597036" w:rsidRDefault="0059703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4A4DE742" w14:textId="77777777" w:rsidR="00597036" w:rsidRDefault="0059703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153</w:t>
      </w:r>
    </w:p>
    <w:p w14:paraId="29ADA00D" w14:textId="77777777" w:rsidR="00597036" w:rsidRDefault="0059703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04E1DABC" w14:textId="77777777" w:rsidR="00597036" w:rsidRDefault="0059703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154</w:t>
      </w:r>
    </w:p>
    <w:p w14:paraId="679100C3" w14:textId="77777777" w:rsidR="00597036" w:rsidRDefault="0059703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40D727F5" w14:textId="77777777" w:rsidR="00597036" w:rsidRDefault="0059703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156</w:t>
      </w:r>
    </w:p>
    <w:p w14:paraId="1924CA28" w14:textId="77777777" w:rsidR="00597036" w:rsidRDefault="0059703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336C2671" w14:textId="77777777" w:rsidR="00597036" w:rsidRDefault="0059703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158</w:t>
      </w:r>
    </w:p>
    <w:p w14:paraId="570B8295" w14:textId="77777777" w:rsidR="00597036" w:rsidRDefault="0059703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6F9D7D8B" w14:textId="77777777" w:rsidR="00597036" w:rsidRDefault="0059703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160</w:t>
      </w:r>
    </w:p>
    <w:p w14:paraId="07E64186" w14:textId="77777777" w:rsidR="00597036" w:rsidRDefault="0059703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276C6741" w14:textId="77777777" w:rsidR="00597036" w:rsidRDefault="0059703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161</w:t>
      </w:r>
    </w:p>
    <w:p w14:paraId="04C1FD96" w14:textId="77777777" w:rsidR="00597036" w:rsidRDefault="0059703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212A1639" w14:textId="77777777" w:rsidR="00597036" w:rsidRDefault="0059703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162</w:t>
      </w:r>
    </w:p>
    <w:p w14:paraId="66A33B0F" w14:textId="77777777" w:rsidR="00597036" w:rsidRDefault="00597036">
      <w:pPr>
        <w:pStyle w:val="TOC3"/>
        <w:rPr>
          <w:rFonts w:asciiTheme="minorHAnsi" w:eastAsiaTheme="minorEastAsia" w:hAnsiTheme="minorHAnsi" w:cstheme="minorBidi"/>
          <w:sz w:val="22"/>
          <w:szCs w:val="22"/>
        </w:rPr>
      </w:pPr>
      <w: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1F1D8AB0" w14:textId="77777777" w:rsidR="00597036" w:rsidRDefault="0059703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164</w:t>
      </w:r>
    </w:p>
    <w:p w14:paraId="4B5E4C6A" w14:textId="77777777" w:rsidR="00597036" w:rsidRDefault="0059703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7BA66D79" w14:textId="77777777" w:rsidR="00597036" w:rsidRDefault="0059703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3AC2BB89" w14:textId="77777777" w:rsidR="00597036" w:rsidRDefault="0059703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5BA144EB" w14:textId="77777777" w:rsidR="00597036" w:rsidRDefault="0059703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54DDD685" w14:textId="77777777" w:rsidR="00597036" w:rsidRDefault="0059703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5D7B7C6A" w14:textId="77777777" w:rsidR="00597036" w:rsidRDefault="00597036">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6560CF03" w14:textId="657C13F9" w:rsidR="00597036" w:rsidRDefault="0059703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4DF2A47E" w14:textId="77777777" w:rsidR="00597036" w:rsidRDefault="0059703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709D6005" w14:textId="77777777" w:rsidR="00597036" w:rsidRDefault="00597036">
      <w:pPr>
        <w:pStyle w:val="TOC3"/>
        <w:rPr>
          <w:rFonts w:asciiTheme="minorHAnsi" w:eastAsiaTheme="minorEastAsia" w:hAnsiTheme="minorHAnsi" w:cstheme="minorBidi"/>
          <w:sz w:val="22"/>
          <w:szCs w:val="22"/>
        </w:rPr>
      </w:pPr>
      <w:r w:rsidRPr="00597036">
        <w:t>4A.1.1</w:t>
      </w:r>
      <w:r w:rsidRPr="00597036">
        <w:rPr>
          <w:rFonts w:asciiTheme="minorHAnsi" w:eastAsiaTheme="minorEastAsia" w:hAnsiTheme="minorHAnsi" w:cstheme="minorBidi"/>
          <w:sz w:val="22"/>
          <w:szCs w:val="22"/>
        </w:rPr>
        <w:tab/>
      </w:r>
      <w:r w:rsidRPr="00763DEA">
        <w:rPr>
          <w:lang w:val="en-US"/>
        </w:rPr>
        <w:t>Introduction</w:t>
      </w:r>
      <w:r>
        <w:tab/>
        <w:t>166</w:t>
      </w:r>
    </w:p>
    <w:p w14:paraId="60798F62" w14:textId="77777777" w:rsidR="00597036" w:rsidRDefault="00597036">
      <w:pPr>
        <w:pStyle w:val="TOC3"/>
        <w:rPr>
          <w:rFonts w:asciiTheme="minorHAnsi" w:eastAsiaTheme="minorEastAsia" w:hAnsiTheme="minorHAnsi" w:cstheme="minorBidi"/>
          <w:sz w:val="22"/>
          <w:szCs w:val="22"/>
        </w:rPr>
      </w:pPr>
      <w:r w:rsidRPr="00597036">
        <w:t>4A.1.2</w:t>
      </w:r>
      <w:r w:rsidRPr="00597036">
        <w:rPr>
          <w:rFonts w:asciiTheme="minorHAnsi" w:eastAsiaTheme="minorEastAsia" w:hAnsiTheme="minorHAnsi" w:cstheme="minorBidi"/>
          <w:sz w:val="22"/>
          <w:szCs w:val="22"/>
        </w:rPr>
        <w:tab/>
      </w:r>
      <w:r w:rsidRPr="00763DEA">
        <w:rPr>
          <w:lang w:val="en-US"/>
        </w:rPr>
        <w:t>Requirements</w:t>
      </w:r>
      <w:r>
        <w:tab/>
        <w:t>166</w:t>
      </w:r>
    </w:p>
    <w:p w14:paraId="327E8E46" w14:textId="77777777" w:rsidR="00597036" w:rsidRDefault="00597036">
      <w:pPr>
        <w:pStyle w:val="TOC4"/>
        <w:rPr>
          <w:rFonts w:asciiTheme="minorHAnsi" w:eastAsiaTheme="minorEastAsia" w:hAnsiTheme="minorHAnsi" w:cstheme="minorBidi"/>
          <w:sz w:val="22"/>
          <w:szCs w:val="22"/>
        </w:rPr>
      </w:pPr>
      <w:r w:rsidRPr="00597036">
        <w:t>4A.1.2.1</w:t>
      </w:r>
      <w:r w:rsidRPr="00597036">
        <w:rPr>
          <w:rFonts w:asciiTheme="minorHAnsi" w:eastAsiaTheme="minorEastAsia" w:hAnsiTheme="minorHAnsi" w:cstheme="minorBidi"/>
          <w:sz w:val="22"/>
          <w:szCs w:val="22"/>
        </w:rPr>
        <w:tab/>
      </w:r>
      <w:r w:rsidRPr="00763DEA">
        <w:rPr>
          <w:lang w:val="en-US" w:eastAsia="zh-CN"/>
        </w:rPr>
        <w:t>UE measurement capability</w:t>
      </w:r>
      <w:r>
        <w:tab/>
        <w:t>166</w:t>
      </w:r>
    </w:p>
    <w:p w14:paraId="3C24EDF2" w14:textId="77777777" w:rsidR="00597036" w:rsidRDefault="00597036">
      <w:pPr>
        <w:pStyle w:val="TOC4"/>
        <w:rPr>
          <w:rFonts w:asciiTheme="minorHAnsi" w:eastAsiaTheme="minorEastAsia" w:hAnsiTheme="minorHAnsi" w:cstheme="minorBidi"/>
          <w:sz w:val="22"/>
          <w:szCs w:val="22"/>
        </w:rPr>
      </w:pPr>
      <w:r w:rsidRPr="00597036">
        <w:t>4A.1.2.2</w:t>
      </w:r>
      <w:r w:rsidRPr="00597036">
        <w:rPr>
          <w:rFonts w:asciiTheme="minorHAnsi" w:eastAsiaTheme="minorEastAsia" w:hAnsiTheme="minorHAnsi" w:cstheme="minorBidi"/>
          <w:sz w:val="22"/>
          <w:szCs w:val="22"/>
        </w:rPr>
        <w:tab/>
      </w:r>
      <w:r w:rsidRPr="00763DEA">
        <w:rPr>
          <w:lang w:val="en-US" w:eastAsia="zh-CN"/>
        </w:rPr>
        <w:t>Measurement and evaluation of serving cell</w:t>
      </w:r>
      <w:r>
        <w:tab/>
        <w:t>166</w:t>
      </w:r>
    </w:p>
    <w:p w14:paraId="6FC92092" w14:textId="77777777" w:rsidR="00597036" w:rsidRDefault="00597036">
      <w:pPr>
        <w:pStyle w:val="TOC4"/>
        <w:rPr>
          <w:rFonts w:asciiTheme="minorHAnsi" w:eastAsiaTheme="minorEastAsia" w:hAnsiTheme="minorHAnsi" w:cstheme="minorBidi"/>
          <w:sz w:val="22"/>
          <w:szCs w:val="22"/>
        </w:rPr>
      </w:pPr>
      <w:r w:rsidRPr="00597036">
        <w:t>4A.1.2.3</w:t>
      </w:r>
      <w:r w:rsidRPr="00597036">
        <w:rPr>
          <w:rFonts w:asciiTheme="minorHAnsi" w:eastAsiaTheme="minorEastAsia" w:hAnsiTheme="minorHAnsi" w:cstheme="minorBidi"/>
          <w:sz w:val="22"/>
          <w:szCs w:val="22"/>
        </w:rPr>
        <w:tab/>
      </w:r>
      <w:r w:rsidRPr="00763DEA">
        <w:rPr>
          <w:lang w:val="en-US" w:eastAsia="zh-CN"/>
        </w:rPr>
        <w:t>Measurements of intra-frequency E-UTRAN cells</w:t>
      </w:r>
      <w:r>
        <w:tab/>
        <w:t>166</w:t>
      </w:r>
    </w:p>
    <w:p w14:paraId="11F38212" w14:textId="77777777" w:rsidR="00597036" w:rsidRDefault="00597036">
      <w:pPr>
        <w:pStyle w:val="TOC4"/>
        <w:rPr>
          <w:rFonts w:asciiTheme="minorHAnsi" w:eastAsiaTheme="minorEastAsia" w:hAnsiTheme="minorHAnsi" w:cstheme="minorBidi"/>
          <w:sz w:val="22"/>
          <w:szCs w:val="22"/>
        </w:rPr>
      </w:pPr>
      <w:r w:rsidRPr="00597036">
        <w:t>4A.1.2.4</w:t>
      </w:r>
      <w:r w:rsidRPr="00597036">
        <w:rPr>
          <w:rFonts w:asciiTheme="minorHAnsi" w:eastAsiaTheme="minorEastAsia" w:hAnsiTheme="minorHAnsi" w:cstheme="minorBidi"/>
          <w:sz w:val="22"/>
          <w:szCs w:val="22"/>
        </w:rPr>
        <w:tab/>
      </w:r>
      <w:r w:rsidRPr="00763DEA">
        <w:rPr>
          <w:lang w:val="en-US" w:eastAsia="zh-CN"/>
        </w:rPr>
        <w:t>Measurements of inter-frequency E-UTRAN cells</w:t>
      </w:r>
      <w:r>
        <w:tab/>
        <w:t>166</w:t>
      </w:r>
    </w:p>
    <w:p w14:paraId="45D197EC" w14:textId="77777777" w:rsidR="00597036" w:rsidRDefault="0059703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166</w:t>
      </w:r>
    </w:p>
    <w:p w14:paraId="14BE1918" w14:textId="77777777" w:rsidR="00597036" w:rsidRDefault="0059703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166</w:t>
      </w:r>
    </w:p>
    <w:p w14:paraId="5BD577D2" w14:textId="77777777" w:rsidR="00597036" w:rsidRDefault="0059703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166</w:t>
      </w:r>
    </w:p>
    <w:p w14:paraId="2762A5C8" w14:textId="4D0B0D60" w:rsidR="00597036" w:rsidRDefault="0059703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0E7EB21E" w14:textId="77777777" w:rsidR="00597036" w:rsidRDefault="0059703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2D83CED0" w14:textId="77777777" w:rsidR="00597036" w:rsidRDefault="0059703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34A1D7F5" w14:textId="77777777" w:rsidR="00597036" w:rsidRDefault="0059703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3FE6960A" w14:textId="77777777" w:rsidR="00597036" w:rsidRPr="00597036" w:rsidRDefault="00597036">
      <w:pPr>
        <w:pStyle w:val="TOC4"/>
        <w:rPr>
          <w:rFonts w:asciiTheme="minorHAnsi" w:eastAsiaTheme="minorEastAsia" w:hAnsiTheme="minorHAnsi" w:cstheme="minorBidi"/>
          <w:sz w:val="22"/>
          <w:szCs w:val="22"/>
          <w:lang w:val="sv-FI"/>
        </w:rPr>
      </w:pPr>
      <w:r w:rsidRPr="001E1211">
        <w:rPr>
          <w:lang w:val="sv-FI"/>
        </w:rPr>
        <w:t>5.1.2.1</w:t>
      </w:r>
      <w:r w:rsidRPr="001E1211">
        <w:rPr>
          <w:rFonts w:asciiTheme="minorHAnsi" w:eastAsiaTheme="minorEastAsia" w:hAnsiTheme="minorHAnsi" w:cstheme="minorBidi"/>
          <w:sz w:val="22"/>
          <w:szCs w:val="22"/>
          <w:lang w:val="sv-FI"/>
        </w:rPr>
        <w:tab/>
      </w:r>
      <w:r w:rsidRPr="00597036">
        <w:rPr>
          <w:lang w:val="sv-FI"/>
        </w:rPr>
        <w:t>E-UTRAN FDD – FDD</w:t>
      </w:r>
      <w:r w:rsidRPr="00597036">
        <w:rPr>
          <w:lang w:val="sv-FI"/>
        </w:rPr>
        <w:tab/>
        <w:t>167</w:t>
      </w:r>
    </w:p>
    <w:p w14:paraId="0C16D4C7" w14:textId="77777777" w:rsidR="00597036" w:rsidRPr="00597036" w:rsidRDefault="00597036">
      <w:pPr>
        <w:pStyle w:val="TOC5"/>
        <w:rPr>
          <w:rFonts w:asciiTheme="minorHAnsi" w:eastAsiaTheme="minorEastAsia" w:hAnsiTheme="minorHAnsi" w:cstheme="minorBidi"/>
          <w:sz w:val="22"/>
          <w:szCs w:val="22"/>
          <w:lang w:val="sv-FI"/>
        </w:rPr>
      </w:pPr>
      <w:r w:rsidRPr="001E1211">
        <w:rPr>
          <w:lang w:val="sv-FI"/>
        </w:rPr>
        <w:t>5.1.2.1.1</w:t>
      </w:r>
      <w:r w:rsidRPr="001E1211">
        <w:rPr>
          <w:rFonts w:asciiTheme="minorHAnsi" w:eastAsiaTheme="minorEastAsia" w:hAnsiTheme="minorHAnsi" w:cstheme="minorBidi"/>
          <w:sz w:val="22"/>
          <w:szCs w:val="22"/>
          <w:lang w:val="sv-FI"/>
        </w:rPr>
        <w:tab/>
      </w:r>
      <w:r w:rsidRPr="00597036">
        <w:rPr>
          <w:lang w:val="sv-FI"/>
        </w:rPr>
        <w:t>Handover delay</w:t>
      </w:r>
      <w:r w:rsidRPr="00597036">
        <w:rPr>
          <w:lang w:val="sv-FI"/>
        </w:rPr>
        <w:tab/>
        <w:t>167</w:t>
      </w:r>
    </w:p>
    <w:p w14:paraId="62ED9348"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5.1.2.1.2</w:t>
      </w:r>
      <w:r w:rsidRPr="00597036">
        <w:rPr>
          <w:rFonts w:asciiTheme="minorHAnsi" w:eastAsiaTheme="minorEastAsia" w:hAnsiTheme="minorHAnsi" w:cstheme="minorBidi"/>
          <w:sz w:val="22"/>
          <w:szCs w:val="22"/>
          <w:lang w:val="sv-FI"/>
        </w:rPr>
        <w:tab/>
      </w:r>
      <w:r w:rsidRPr="00597036">
        <w:rPr>
          <w:lang w:val="sv-FI"/>
        </w:rPr>
        <w:t>Interruption time</w:t>
      </w:r>
      <w:r w:rsidRPr="00597036">
        <w:rPr>
          <w:lang w:val="sv-FI"/>
        </w:rPr>
        <w:tab/>
        <w:t>168</w:t>
      </w:r>
    </w:p>
    <w:p w14:paraId="4F382BD0"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5.1.2.2</w:t>
      </w:r>
      <w:r w:rsidRPr="00597036">
        <w:rPr>
          <w:rFonts w:asciiTheme="minorHAnsi" w:eastAsiaTheme="minorEastAsia" w:hAnsiTheme="minorHAnsi" w:cstheme="minorBidi"/>
          <w:sz w:val="22"/>
          <w:szCs w:val="22"/>
          <w:lang w:val="sv-FI"/>
        </w:rPr>
        <w:tab/>
      </w:r>
      <w:r w:rsidRPr="00597036">
        <w:rPr>
          <w:lang w:val="sv-FI"/>
        </w:rPr>
        <w:t>E-UTRAN FDD – TDD</w:t>
      </w:r>
      <w:r w:rsidRPr="00597036">
        <w:rPr>
          <w:lang w:val="sv-FI"/>
        </w:rPr>
        <w:tab/>
        <w:t>169</w:t>
      </w:r>
    </w:p>
    <w:p w14:paraId="38F5B1AA"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5.1.2.2.1</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169</w:t>
      </w:r>
    </w:p>
    <w:p w14:paraId="44AD9E33"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5.1.2.2.2</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169</w:t>
      </w:r>
    </w:p>
    <w:p w14:paraId="539AE364"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5.1.2.3</w:t>
      </w:r>
      <w:r w:rsidRPr="00597036">
        <w:rPr>
          <w:rFonts w:asciiTheme="minorHAnsi" w:eastAsiaTheme="minorEastAsia" w:hAnsiTheme="minorHAnsi" w:cstheme="minorBidi"/>
          <w:sz w:val="22"/>
          <w:szCs w:val="22"/>
          <w:lang w:val="sv-FI"/>
        </w:rPr>
        <w:tab/>
      </w:r>
      <w:r w:rsidRPr="00763DEA">
        <w:rPr>
          <w:lang w:val="sv-SE"/>
        </w:rPr>
        <w:t>E-UTRAN TDD – FDD</w:t>
      </w:r>
      <w:r w:rsidRPr="00597036">
        <w:rPr>
          <w:lang w:val="sv-FI"/>
        </w:rPr>
        <w:tab/>
        <w:t>169</w:t>
      </w:r>
    </w:p>
    <w:p w14:paraId="78125D80"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5.1.2.3.1</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169</w:t>
      </w:r>
    </w:p>
    <w:p w14:paraId="7399E019"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5.1.2.3.2</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169</w:t>
      </w:r>
    </w:p>
    <w:p w14:paraId="71370ECC"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5.1.2.4</w:t>
      </w:r>
      <w:r w:rsidRPr="00597036">
        <w:rPr>
          <w:rFonts w:asciiTheme="minorHAnsi" w:eastAsiaTheme="minorEastAsia" w:hAnsiTheme="minorHAnsi" w:cstheme="minorBidi"/>
          <w:sz w:val="22"/>
          <w:szCs w:val="22"/>
          <w:lang w:val="sv-FI"/>
        </w:rPr>
        <w:tab/>
      </w:r>
      <w:r w:rsidRPr="00763DEA">
        <w:rPr>
          <w:lang w:val="sv-SE"/>
        </w:rPr>
        <w:t>E-UTRAN TDD – TDD</w:t>
      </w:r>
      <w:r w:rsidRPr="00597036">
        <w:rPr>
          <w:lang w:val="sv-FI"/>
        </w:rPr>
        <w:tab/>
        <w:t>169</w:t>
      </w:r>
    </w:p>
    <w:p w14:paraId="683FA1B7" w14:textId="77777777" w:rsidR="00597036" w:rsidRDefault="00597036">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6C2BE230" w14:textId="77777777" w:rsidR="00597036" w:rsidRDefault="00597036">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6A913D2D" w14:textId="77777777" w:rsidR="00597036" w:rsidRDefault="00597036">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60E4DD5C" w14:textId="77777777" w:rsidR="00597036" w:rsidRDefault="00597036">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470CEF7C" w14:textId="77777777" w:rsidR="00597036" w:rsidRDefault="00597036">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564C3273" w14:textId="77777777" w:rsidR="00597036" w:rsidRDefault="0059703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44384DC7" w14:textId="77777777" w:rsidR="00597036" w:rsidRDefault="0059703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3F0CA9A1"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5.3.1</w:t>
      </w:r>
      <w:r w:rsidRPr="00597036">
        <w:rPr>
          <w:rFonts w:asciiTheme="minorHAnsi" w:eastAsiaTheme="minorEastAsia" w:hAnsiTheme="minorHAnsi" w:cstheme="minorBidi"/>
          <w:sz w:val="22"/>
          <w:szCs w:val="22"/>
          <w:lang w:val="sv-FI"/>
        </w:rPr>
        <w:tab/>
      </w:r>
      <w:r w:rsidRPr="00597036">
        <w:rPr>
          <w:lang w:val="sv-FI"/>
        </w:rPr>
        <w:t>E-UTRAN - UTRAN FDD Handover</w:t>
      </w:r>
      <w:r w:rsidRPr="00597036">
        <w:rPr>
          <w:lang w:val="sv-FI"/>
        </w:rPr>
        <w:tab/>
        <w:t>173</w:t>
      </w:r>
    </w:p>
    <w:p w14:paraId="63D45343" w14:textId="77777777" w:rsidR="00597036" w:rsidRDefault="0059703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638B2002" w14:textId="77777777" w:rsidR="00597036" w:rsidRDefault="0059703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6B57D16E" w14:textId="77777777" w:rsidR="00597036" w:rsidRDefault="0059703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230A4799"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5.3.2</w:t>
      </w:r>
      <w:r w:rsidRPr="00597036">
        <w:rPr>
          <w:rFonts w:asciiTheme="minorHAnsi" w:eastAsiaTheme="minorEastAsia" w:hAnsiTheme="minorHAnsi" w:cstheme="minorBidi"/>
          <w:sz w:val="22"/>
          <w:szCs w:val="22"/>
          <w:lang w:val="sv-FI"/>
        </w:rPr>
        <w:tab/>
      </w:r>
      <w:r w:rsidRPr="00763DEA">
        <w:rPr>
          <w:lang w:val="sv-SE"/>
        </w:rPr>
        <w:t>E-UTRAN - UTRAN TDD Handover</w:t>
      </w:r>
      <w:r w:rsidRPr="00597036">
        <w:rPr>
          <w:lang w:val="sv-FI"/>
        </w:rPr>
        <w:tab/>
        <w:t>174</w:t>
      </w:r>
    </w:p>
    <w:p w14:paraId="5C697BF1" w14:textId="77777777" w:rsidR="00597036" w:rsidRDefault="00597036">
      <w:pPr>
        <w:pStyle w:val="TOC4"/>
        <w:rPr>
          <w:rFonts w:asciiTheme="minorHAnsi" w:eastAsiaTheme="minorEastAsia" w:hAnsiTheme="minorHAnsi" w:cstheme="minorBidi"/>
          <w:sz w:val="22"/>
          <w:szCs w:val="22"/>
        </w:rPr>
      </w:pPr>
      <w:r w:rsidRPr="00597036">
        <w:t>5.3.2.1</w:t>
      </w:r>
      <w:r w:rsidRPr="00597036">
        <w:rPr>
          <w:rFonts w:asciiTheme="minorHAnsi" w:eastAsiaTheme="minorEastAsia" w:hAnsiTheme="minorHAnsi" w:cstheme="minorBidi"/>
          <w:sz w:val="22"/>
          <w:szCs w:val="22"/>
        </w:rPr>
        <w:tab/>
      </w:r>
      <w:r w:rsidRPr="00597036">
        <w:t>Introduction</w:t>
      </w:r>
      <w:r>
        <w:tab/>
        <w:t>174</w:t>
      </w:r>
    </w:p>
    <w:p w14:paraId="55C4B1B4" w14:textId="77777777" w:rsidR="00597036" w:rsidRDefault="0059703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75E22878" w14:textId="77777777" w:rsidR="00597036" w:rsidRDefault="0059703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00377AE2" w14:textId="77777777" w:rsidR="00597036" w:rsidRDefault="0059703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6B71EA2B"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5.3.3</w:t>
      </w:r>
      <w:r w:rsidRPr="00597036">
        <w:rPr>
          <w:rFonts w:asciiTheme="minorHAnsi" w:eastAsiaTheme="minorEastAsia" w:hAnsiTheme="minorHAnsi" w:cstheme="minorBidi"/>
          <w:sz w:val="22"/>
          <w:szCs w:val="22"/>
          <w:lang w:val="sv-FI"/>
        </w:rPr>
        <w:tab/>
      </w:r>
      <w:r w:rsidRPr="00597036">
        <w:rPr>
          <w:lang w:val="sv-FI"/>
        </w:rPr>
        <w:t>E-UTRAN - GSM Handover</w:t>
      </w:r>
      <w:r w:rsidRPr="00597036">
        <w:rPr>
          <w:lang w:val="sv-FI"/>
        </w:rPr>
        <w:tab/>
        <w:t>175</w:t>
      </w:r>
    </w:p>
    <w:p w14:paraId="0C316B10"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5.3.3.1</w:t>
      </w:r>
      <w:r w:rsidRPr="00597036">
        <w:rPr>
          <w:rFonts w:asciiTheme="minorHAnsi" w:eastAsiaTheme="minorEastAsia" w:hAnsiTheme="minorHAnsi" w:cstheme="minorBidi"/>
          <w:sz w:val="22"/>
          <w:szCs w:val="22"/>
          <w:lang w:val="sv-FI"/>
        </w:rPr>
        <w:tab/>
      </w:r>
      <w:r w:rsidRPr="00597036">
        <w:rPr>
          <w:lang w:val="sv-FI"/>
        </w:rPr>
        <w:t>Introduction</w:t>
      </w:r>
      <w:r w:rsidRPr="00597036">
        <w:rPr>
          <w:lang w:val="sv-FI"/>
        </w:rPr>
        <w:tab/>
        <w:t>175</w:t>
      </w:r>
    </w:p>
    <w:p w14:paraId="5EE4F4D7" w14:textId="77777777" w:rsidR="00597036" w:rsidRDefault="0059703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1091C682" w14:textId="77777777" w:rsidR="00597036" w:rsidRDefault="0059703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43791A01" w14:textId="77777777" w:rsidR="00597036" w:rsidRDefault="0059703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17E77BB9"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5.3.4</w:t>
      </w:r>
      <w:r w:rsidRPr="00597036">
        <w:rPr>
          <w:rFonts w:asciiTheme="minorHAnsi" w:eastAsiaTheme="minorEastAsia" w:hAnsiTheme="minorHAnsi" w:cstheme="minorBidi"/>
          <w:sz w:val="22"/>
          <w:szCs w:val="22"/>
          <w:lang w:val="sv-FI"/>
        </w:rPr>
        <w:tab/>
      </w:r>
      <w:r w:rsidRPr="00597036">
        <w:rPr>
          <w:lang w:val="sv-FI"/>
        </w:rPr>
        <w:t>E-UTRAN - NR FR1 Handover</w:t>
      </w:r>
      <w:r w:rsidRPr="00597036">
        <w:rPr>
          <w:lang w:val="sv-FI"/>
        </w:rPr>
        <w:tab/>
        <w:t>175</w:t>
      </w:r>
    </w:p>
    <w:p w14:paraId="26821624" w14:textId="77777777" w:rsidR="00597036" w:rsidRDefault="00597036">
      <w:pPr>
        <w:pStyle w:val="TOC4"/>
        <w:rPr>
          <w:rFonts w:asciiTheme="minorHAnsi" w:eastAsiaTheme="minorEastAsia" w:hAnsiTheme="minorHAnsi" w:cstheme="minorBidi"/>
          <w:sz w:val="22"/>
          <w:szCs w:val="22"/>
        </w:rPr>
      </w:pPr>
      <w:r w:rsidRPr="00597036">
        <w:t>5.3.4.1</w:t>
      </w:r>
      <w:r w:rsidRPr="00597036">
        <w:rPr>
          <w:rFonts w:asciiTheme="minorHAnsi" w:eastAsiaTheme="minorEastAsia" w:hAnsiTheme="minorHAnsi" w:cstheme="minorBidi"/>
          <w:sz w:val="22"/>
          <w:szCs w:val="22"/>
        </w:rPr>
        <w:tab/>
      </w:r>
      <w:r w:rsidRPr="00763DEA">
        <w:rPr>
          <w:lang w:val="en-US" w:eastAsia="zh-CN"/>
        </w:rPr>
        <w:t>Introduction</w:t>
      </w:r>
      <w:r>
        <w:tab/>
        <w:t>175</w:t>
      </w:r>
    </w:p>
    <w:p w14:paraId="679823D0" w14:textId="77777777" w:rsidR="00597036" w:rsidRDefault="00597036">
      <w:pPr>
        <w:pStyle w:val="TOC4"/>
        <w:rPr>
          <w:rFonts w:asciiTheme="minorHAnsi" w:eastAsiaTheme="minorEastAsia" w:hAnsiTheme="minorHAnsi" w:cstheme="minorBidi"/>
          <w:sz w:val="22"/>
          <w:szCs w:val="22"/>
        </w:rPr>
      </w:pPr>
      <w:r w:rsidRPr="00597036">
        <w:t>5.3.4.2</w:t>
      </w:r>
      <w:r w:rsidRPr="00597036">
        <w:rPr>
          <w:rFonts w:asciiTheme="minorHAnsi" w:eastAsiaTheme="minorEastAsia" w:hAnsiTheme="minorHAnsi" w:cstheme="minorBidi"/>
          <w:sz w:val="22"/>
          <w:szCs w:val="22"/>
        </w:rPr>
        <w:tab/>
      </w:r>
      <w:r w:rsidRPr="00763DEA">
        <w:rPr>
          <w:lang w:val="en-US" w:eastAsia="zh-CN"/>
        </w:rPr>
        <w:t>Handover delay</w:t>
      </w:r>
      <w:r>
        <w:tab/>
        <w:t>176</w:t>
      </w:r>
    </w:p>
    <w:p w14:paraId="52A2E05E" w14:textId="77777777" w:rsidR="00597036" w:rsidRDefault="00597036">
      <w:pPr>
        <w:pStyle w:val="TOC4"/>
        <w:rPr>
          <w:rFonts w:asciiTheme="minorHAnsi" w:eastAsiaTheme="minorEastAsia" w:hAnsiTheme="minorHAnsi" w:cstheme="minorBidi"/>
          <w:sz w:val="22"/>
          <w:szCs w:val="22"/>
        </w:rPr>
      </w:pPr>
      <w:r w:rsidRPr="00597036">
        <w:t>5.3.4.3</w:t>
      </w:r>
      <w:r w:rsidRPr="00597036">
        <w:rPr>
          <w:rFonts w:asciiTheme="minorHAnsi" w:eastAsiaTheme="minorEastAsia" w:hAnsiTheme="minorHAnsi" w:cstheme="minorBidi"/>
          <w:sz w:val="22"/>
          <w:szCs w:val="22"/>
        </w:rPr>
        <w:tab/>
      </w:r>
      <w:r w:rsidRPr="00763DEA">
        <w:rPr>
          <w:lang w:val="en-US" w:eastAsia="zh-CN"/>
        </w:rPr>
        <w:t>Interruption time</w:t>
      </w:r>
      <w:r>
        <w:tab/>
        <w:t>176</w:t>
      </w:r>
    </w:p>
    <w:p w14:paraId="4D864F03"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5.3.5</w:t>
      </w:r>
      <w:r w:rsidRPr="00597036">
        <w:rPr>
          <w:rFonts w:asciiTheme="minorHAnsi" w:eastAsiaTheme="minorEastAsia" w:hAnsiTheme="minorHAnsi" w:cstheme="minorBidi"/>
          <w:sz w:val="22"/>
          <w:szCs w:val="22"/>
          <w:lang w:val="sv-FI"/>
        </w:rPr>
        <w:tab/>
      </w:r>
      <w:r w:rsidRPr="00597036">
        <w:rPr>
          <w:lang w:val="sv-FI"/>
        </w:rPr>
        <w:t>E-UTRAN - NR FR2 Handover</w:t>
      </w:r>
      <w:r w:rsidRPr="00597036">
        <w:rPr>
          <w:lang w:val="sv-FI"/>
        </w:rPr>
        <w:tab/>
        <w:t>176</w:t>
      </w:r>
    </w:p>
    <w:p w14:paraId="34921044" w14:textId="77777777" w:rsidR="00597036" w:rsidRDefault="00597036">
      <w:pPr>
        <w:pStyle w:val="TOC4"/>
        <w:rPr>
          <w:rFonts w:asciiTheme="minorHAnsi" w:eastAsiaTheme="minorEastAsia" w:hAnsiTheme="minorHAnsi" w:cstheme="minorBidi"/>
          <w:sz w:val="22"/>
          <w:szCs w:val="22"/>
        </w:rPr>
      </w:pPr>
      <w:r w:rsidRPr="00597036">
        <w:lastRenderedPageBreak/>
        <w:t>5.3.5.1</w:t>
      </w:r>
      <w:r w:rsidRPr="00597036">
        <w:rPr>
          <w:rFonts w:asciiTheme="minorHAnsi" w:eastAsiaTheme="minorEastAsia" w:hAnsiTheme="minorHAnsi" w:cstheme="minorBidi"/>
          <w:sz w:val="22"/>
          <w:szCs w:val="22"/>
        </w:rPr>
        <w:tab/>
      </w:r>
      <w:r w:rsidRPr="00763DEA">
        <w:rPr>
          <w:lang w:val="en-US" w:eastAsia="zh-CN"/>
        </w:rPr>
        <w:t>Introduction</w:t>
      </w:r>
      <w:r>
        <w:tab/>
        <w:t>176</w:t>
      </w:r>
    </w:p>
    <w:p w14:paraId="6286C2F0" w14:textId="77777777" w:rsidR="00597036" w:rsidRDefault="00597036">
      <w:pPr>
        <w:pStyle w:val="TOC4"/>
        <w:rPr>
          <w:rFonts w:asciiTheme="minorHAnsi" w:eastAsiaTheme="minorEastAsia" w:hAnsiTheme="minorHAnsi" w:cstheme="minorBidi"/>
          <w:sz w:val="22"/>
          <w:szCs w:val="22"/>
        </w:rPr>
      </w:pPr>
      <w:r w:rsidRPr="00597036">
        <w:t>5.3.5.2</w:t>
      </w:r>
      <w:r w:rsidRPr="00597036">
        <w:rPr>
          <w:rFonts w:asciiTheme="minorHAnsi" w:eastAsiaTheme="minorEastAsia" w:hAnsiTheme="minorHAnsi" w:cstheme="minorBidi"/>
          <w:sz w:val="22"/>
          <w:szCs w:val="22"/>
        </w:rPr>
        <w:tab/>
      </w:r>
      <w:r w:rsidRPr="00763DEA">
        <w:rPr>
          <w:lang w:val="en-US" w:eastAsia="zh-CN"/>
        </w:rPr>
        <w:t>Handover delay</w:t>
      </w:r>
      <w:r>
        <w:tab/>
        <w:t>176</w:t>
      </w:r>
    </w:p>
    <w:p w14:paraId="66F160E7" w14:textId="77777777" w:rsidR="00597036" w:rsidRDefault="00597036">
      <w:pPr>
        <w:pStyle w:val="TOC4"/>
        <w:rPr>
          <w:rFonts w:asciiTheme="minorHAnsi" w:eastAsiaTheme="minorEastAsia" w:hAnsiTheme="minorHAnsi" w:cstheme="minorBidi"/>
          <w:sz w:val="22"/>
          <w:szCs w:val="22"/>
        </w:rPr>
      </w:pPr>
      <w:r w:rsidRPr="00597036">
        <w:t>5.3.5.3</w:t>
      </w:r>
      <w:r w:rsidRPr="00597036">
        <w:rPr>
          <w:rFonts w:asciiTheme="minorHAnsi" w:eastAsiaTheme="minorEastAsia" w:hAnsiTheme="minorHAnsi" w:cstheme="minorBidi"/>
          <w:sz w:val="22"/>
          <w:szCs w:val="22"/>
        </w:rPr>
        <w:tab/>
      </w:r>
      <w:r w:rsidRPr="00763DEA">
        <w:rPr>
          <w:lang w:val="en-US" w:eastAsia="zh-CN"/>
        </w:rPr>
        <w:t>Interruption time</w:t>
      </w:r>
      <w:r>
        <w:tab/>
        <w:t>177</w:t>
      </w:r>
    </w:p>
    <w:p w14:paraId="551F7773" w14:textId="77777777" w:rsidR="00597036" w:rsidRDefault="0059703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33366872"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5.4.1</w:t>
      </w:r>
      <w:r w:rsidRPr="00597036">
        <w:rPr>
          <w:rFonts w:asciiTheme="minorHAnsi" w:eastAsiaTheme="minorEastAsia" w:hAnsiTheme="minorHAnsi" w:cstheme="minorBidi"/>
          <w:sz w:val="22"/>
          <w:szCs w:val="22"/>
          <w:lang w:val="sv-FI"/>
        </w:rPr>
        <w:tab/>
      </w:r>
      <w:r w:rsidRPr="00597036">
        <w:rPr>
          <w:lang w:val="sv-FI"/>
        </w:rPr>
        <w:t>E-UTRAN – HRPD Handover</w:t>
      </w:r>
      <w:r w:rsidRPr="00597036">
        <w:rPr>
          <w:lang w:val="sv-FI"/>
        </w:rPr>
        <w:tab/>
        <w:t>177</w:t>
      </w:r>
    </w:p>
    <w:p w14:paraId="4951A5F2"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5.4.1.1</w:t>
      </w:r>
      <w:r w:rsidRPr="00597036">
        <w:rPr>
          <w:rFonts w:asciiTheme="minorHAnsi" w:eastAsiaTheme="minorEastAsia" w:hAnsiTheme="minorHAnsi" w:cstheme="minorBidi"/>
          <w:sz w:val="22"/>
          <w:szCs w:val="22"/>
          <w:lang w:val="sv-FI"/>
        </w:rPr>
        <w:tab/>
      </w:r>
      <w:r w:rsidRPr="00597036">
        <w:rPr>
          <w:lang w:val="sv-FI"/>
        </w:rPr>
        <w:t>Introduction</w:t>
      </w:r>
      <w:r w:rsidRPr="00597036">
        <w:rPr>
          <w:lang w:val="sv-FI"/>
        </w:rPr>
        <w:tab/>
        <w:t>177</w:t>
      </w:r>
    </w:p>
    <w:p w14:paraId="5C580828" w14:textId="77777777" w:rsidR="00597036" w:rsidRDefault="0059703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383DDF2B" w14:textId="77777777" w:rsidR="00597036" w:rsidRDefault="0059703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38A73908" w14:textId="77777777" w:rsidR="00597036" w:rsidRDefault="00597036">
      <w:pPr>
        <w:pStyle w:val="TOC3"/>
        <w:rPr>
          <w:rFonts w:asciiTheme="minorHAnsi" w:eastAsiaTheme="minorEastAsia" w:hAnsiTheme="minorHAnsi" w:cstheme="minorBidi"/>
          <w:sz w:val="22"/>
          <w:szCs w:val="22"/>
        </w:rPr>
      </w:pPr>
      <w:r w:rsidRPr="00597036">
        <w:t>5.4.2</w:t>
      </w:r>
      <w:r w:rsidRPr="00597036">
        <w:rPr>
          <w:rFonts w:asciiTheme="minorHAnsi" w:eastAsiaTheme="minorEastAsia" w:hAnsiTheme="minorHAnsi" w:cstheme="minorBidi"/>
          <w:sz w:val="22"/>
          <w:szCs w:val="22"/>
        </w:rPr>
        <w:tab/>
      </w:r>
      <w:r w:rsidRPr="00597036">
        <w:t>E-UTRAN – cdma2000 1X Handover</w:t>
      </w:r>
      <w:r>
        <w:tab/>
        <w:t>178</w:t>
      </w:r>
    </w:p>
    <w:p w14:paraId="0243BB88" w14:textId="77777777" w:rsidR="00597036" w:rsidRDefault="00597036">
      <w:pPr>
        <w:pStyle w:val="TOC5"/>
        <w:rPr>
          <w:rFonts w:asciiTheme="minorHAnsi" w:eastAsiaTheme="minorEastAsia" w:hAnsiTheme="minorHAnsi" w:cstheme="minorBidi"/>
          <w:sz w:val="22"/>
          <w:szCs w:val="22"/>
        </w:rPr>
      </w:pPr>
      <w:r w:rsidRPr="00597036">
        <w:t>5.4.2.1</w:t>
      </w:r>
      <w:r w:rsidRPr="00597036">
        <w:rPr>
          <w:rFonts w:asciiTheme="minorHAnsi" w:eastAsiaTheme="minorEastAsia" w:hAnsiTheme="minorHAnsi" w:cstheme="minorBidi"/>
          <w:sz w:val="22"/>
          <w:szCs w:val="22"/>
        </w:rPr>
        <w:tab/>
      </w:r>
      <w:r w:rsidRPr="00597036">
        <w:t>Introduction</w:t>
      </w:r>
      <w:r>
        <w:tab/>
        <w:t>178</w:t>
      </w:r>
    </w:p>
    <w:p w14:paraId="7B7DF8CA" w14:textId="77777777" w:rsidR="00597036" w:rsidRDefault="0059703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2ABE59EB" w14:textId="77777777" w:rsidR="00597036" w:rsidRDefault="0059703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638C5294" w14:textId="77777777" w:rsidR="00597036" w:rsidRDefault="0059703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1948D92D" w14:textId="77777777" w:rsidR="00597036" w:rsidRDefault="0059703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1AC04BEC" w14:textId="77777777" w:rsidR="00597036" w:rsidRDefault="0059703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5E2D5587" w14:textId="77777777" w:rsidR="00597036" w:rsidRDefault="0059703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0C37101C" w14:textId="77777777" w:rsidR="00597036" w:rsidRDefault="0059703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3771C383" w14:textId="77777777" w:rsidR="00597036" w:rsidRDefault="0059703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22663B0E" w14:textId="77777777" w:rsidR="00597036" w:rsidRDefault="0059703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46F43FFB" w14:textId="77777777" w:rsidR="00597036" w:rsidRDefault="00597036">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23476D5B" w14:textId="77777777" w:rsidR="00597036" w:rsidRDefault="0059703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063B087D" w14:textId="77777777" w:rsidR="00597036" w:rsidRDefault="0059703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21C16161" w14:textId="77777777" w:rsidR="00597036" w:rsidRDefault="0059703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180</w:t>
      </w:r>
    </w:p>
    <w:p w14:paraId="12C18209" w14:textId="77777777" w:rsidR="00597036" w:rsidRDefault="0059703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180</w:t>
      </w:r>
    </w:p>
    <w:p w14:paraId="24A644CD" w14:textId="77777777" w:rsidR="00597036" w:rsidRDefault="0059703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180</w:t>
      </w:r>
    </w:p>
    <w:p w14:paraId="19AA226C" w14:textId="77777777" w:rsidR="00597036" w:rsidRDefault="0059703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181</w:t>
      </w:r>
    </w:p>
    <w:p w14:paraId="2EF75AAF" w14:textId="77777777" w:rsidR="00597036" w:rsidRDefault="0059703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181</w:t>
      </w:r>
    </w:p>
    <w:p w14:paraId="625EB00F" w14:textId="77777777" w:rsidR="00597036" w:rsidRDefault="00597036">
      <w:pPr>
        <w:pStyle w:val="TOC4"/>
        <w:rPr>
          <w:rFonts w:asciiTheme="minorHAnsi" w:eastAsiaTheme="minorEastAsia" w:hAnsiTheme="minorHAnsi" w:cstheme="minorBidi"/>
          <w:sz w:val="22"/>
          <w:szCs w:val="22"/>
        </w:rPr>
      </w:pPr>
      <w:r w:rsidRPr="00597036">
        <w:t>5.5.3.3</w:t>
      </w:r>
      <w:r w:rsidRPr="00597036">
        <w:rPr>
          <w:rFonts w:asciiTheme="minorHAnsi" w:eastAsiaTheme="minorEastAsia" w:hAnsiTheme="minorHAnsi" w:cstheme="minorBidi"/>
          <w:sz w:val="22"/>
          <w:szCs w:val="22"/>
        </w:rPr>
        <w:tab/>
      </w:r>
      <w:r w:rsidRPr="00763DEA">
        <w:rPr>
          <w:lang w:val="en-US" w:eastAsia="sv-SE"/>
        </w:rPr>
        <w:t xml:space="preserve">E-UTRAN TDD – TDD </w:t>
      </w:r>
      <w:r>
        <w:rPr>
          <w:lang w:eastAsia="sv-SE"/>
        </w:rPr>
        <w:t>for Cat-M1 TDD UEs</w:t>
      </w:r>
      <w:r>
        <w:tab/>
        <w:t>181</w:t>
      </w:r>
    </w:p>
    <w:p w14:paraId="65950A09" w14:textId="77777777" w:rsidR="00597036" w:rsidRDefault="0059703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21AEEC43" w14:textId="1B3CA07D" w:rsidR="00597036" w:rsidRDefault="0059703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4EAA9CE2" w14:textId="77777777" w:rsidR="00597036" w:rsidRDefault="0059703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02515C14" w14:textId="77777777" w:rsidR="00597036" w:rsidRDefault="0059703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064613CE" w14:textId="77777777" w:rsidR="00597036" w:rsidRDefault="0059703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49728394" w14:textId="77777777" w:rsidR="00597036" w:rsidRDefault="0059703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492EA903" w14:textId="77777777" w:rsidR="00597036" w:rsidRDefault="0059703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1E16A3FF" w14:textId="77777777" w:rsidR="00597036" w:rsidRDefault="0059703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659E212F" w14:textId="77777777" w:rsidR="00597036" w:rsidRDefault="0059703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7E6C0713" w14:textId="77777777" w:rsidR="00597036" w:rsidRDefault="0059703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11585F8A" w14:textId="77777777" w:rsidR="00597036" w:rsidRDefault="0059703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0655D986"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2686997C"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14BAFF8B"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64EA34A3"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07F23373"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71AC7B45" w14:textId="77777777" w:rsidR="00597036" w:rsidRDefault="0059703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010204A0" w14:textId="77777777" w:rsidR="00597036" w:rsidRDefault="0059703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457819A9"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2B7D3054" w14:textId="77777777" w:rsidR="00597036" w:rsidRDefault="0059703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7CB3D3D7" w14:textId="77777777" w:rsidR="00597036" w:rsidRDefault="0059703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19D2CA55" w14:textId="77777777" w:rsidR="00597036" w:rsidRDefault="0059703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46A8CFA8" w14:textId="77777777" w:rsidR="00597036" w:rsidRDefault="0059703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55334363" w14:textId="77777777" w:rsidR="00597036" w:rsidRDefault="0059703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2AAD0143" w14:textId="77777777" w:rsidR="00597036" w:rsidRDefault="0059703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4A162814" w14:textId="77777777" w:rsidR="00597036" w:rsidRDefault="0059703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4F0C5EB5" w14:textId="77777777" w:rsidR="00597036" w:rsidRDefault="00597036">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289A1E9F" w14:textId="77777777" w:rsidR="00597036" w:rsidRDefault="0059703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3B957D93" w14:textId="77777777" w:rsidR="00597036" w:rsidRDefault="0059703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70FF32A3" w14:textId="77777777" w:rsidR="00597036" w:rsidRDefault="0059703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094686F0" w14:textId="77777777" w:rsidR="00597036" w:rsidRDefault="0059703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71B35211" w14:textId="77777777" w:rsidR="00597036" w:rsidRDefault="0059703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07604ED0" w14:textId="77777777" w:rsidR="00597036" w:rsidRDefault="0059703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14BC4620" w14:textId="77777777" w:rsidR="00597036" w:rsidRDefault="00597036">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15DAF4D2" w14:textId="77777777" w:rsidR="00597036" w:rsidRDefault="0059703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0BEEE2CD" w14:textId="77777777" w:rsidR="00597036" w:rsidRDefault="0059703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667F8306" w14:textId="77777777" w:rsidR="00597036" w:rsidRDefault="0059703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44D271FE" w14:textId="77777777" w:rsidR="00597036" w:rsidRDefault="0059703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586BFDEE" w14:textId="77777777" w:rsidR="00597036" w:rsidRDefault="0059703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41F97970" w14:textId="77777777" w:rsidR="00597036" w:rsidRDefault="0059703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1AB49FB2" w14:textId="77777777" w:rsidR="00597036" w:rsidRDefault="0059703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1E5F399F" w14:textId="77777777" w:rsidR="00597036" w:rsidRDefault="0059703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463246F4" w14:textId="77777777" w:rsidR="00597036" w:rsidRDefault="0059703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11D8CF57" w14:textId="77777777" w:rsidR="00597036" w:rsidRDefault="0059703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45970822" w14:textId="77777777" w:rsidR="00597036" w:rsidRDefault="0059703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4E1FDDC9" w14:textId="77777777" w:rsidR="00597036" w:rsidRDefault="0059703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378C5544" w14:textId="77777777" w:rsidR="00597036" w:rsidRDefault="0059703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1DAFE51A" w14:textId="77777777" w:rsidR="00597036" w:rsidRDefault="0059703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7FF4D049" w14:textId="77777777" w:rsidR="00597036" w:rsidRDefault="0059703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6DE78969" w14:textId="77777777" w:rsidR="00597036" w:rsidRDefault="00597036">
      <w:pPr>
        <w:pStyle w:val="TOC4"/>
        <w:rPr>
          <w:rFonts w:asciiTheme="minorHAnsi" w:eastAsiaTheme="minorEastAsia" w:hAnsiTheme="minorHAnsi" w:cstheme="minorBidi"/>
          <w:sz w:val="22"/>
          <w:szCs w:val="22"/>
        </w:rPr>
      </w:pPr>
      <w:r w:rsidRPr="00597036">
        <w:t>6.7.2.2</w:t>
      </w:r>
      <w:r w:rsidRPr="00597036">
        <w:rPr>
          <w:rFonts w:asciiTheme="minorHAnsi" w:eastAsiaTheme="minorEastAsia" w:hAnsiTheme="minorHAnsi" w:cstheme="minorBidi"/>
          <w:sz w:val="22"/>
          <w:szCs w:val="22"/>
        </w:rPr>
        <w:tab/>
      </w:r>
      <w:r w:rsidRPr="00763DEA">
        <w:rPr>
          <w:lang w:val="en-US"/>
        </w:rPr>
        <w:t>UE Re-establishment delay requirement for CEModeB</w:t>
      </w:r>
      <w:r>
        <w:tab/>
        <w:t>190</w:t>
      </w:r>
    </w:p>
    <w:p w14:paraId="668F7BF3" w14:textId="77777777" w:rsidR="00597036" w:rsidRDefault="0059703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29930E64" w14:textId="77777777" w:rsidR="00597036" w:rsidRDefault="0059703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099BE880" w14:textId="77777777" w:rsidR="00597036" w:rsidRDefault="0059703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3D3325A1" w14:textId="77777777" w:rsidR="00597036" w:rsidRDefault="0059703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6E3774FE" w14:textId="77777777" w:rsidR="00597036" w:rsidRDefault="0059703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60901681" w14:textId="77777777" w:rsidR="00597036" w:rsidRDefault="0059703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12BC31CD" w14:textId="77777777" w:rsidR="00597036" w:rsidRDefault="0059703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58CF3E44" w14:textId="64B7D722" w:rsidR="00597036" w:rsidRDefault="0059703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2194AAC5" w14:textId="77777777" w:rsidR="00597036" w:rsidRDefault="0059703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5F6808E7" w14:textId="77777777" w:rsidR="00597036" w:rsidRDefault="00597036">
      <w:pPr>
        <w:pStyle w:val="TOC3"/>
        <w:rPr>
          <w:rFonts w:asciiTheme="minorHAnsi" w:eastAsiaTheme="minorEastAsia" w:hAnsiTheme="minorHAnsi" w:cstheme="minorBidi"/>
          <w:sz w:val="22"/>
          <w:szCs w:val="22"/>
        </w:rPr>
      </w:pPr>
      <w:r w:rsidRPr="00597036">
        <w:t>7.1.1</w:t>
      </w:r>
      <w:r w:rsidRPr="00597036">
        <w:rPr>
          <w:rFonts w:asciiTheme="minorHAnsi" w:eastAsiaTheme="minorEastAsia" w:hAnsiTheme="minorHAnsi"/>
          <w:sz w:val="22"/>
          <w:szCs w:val="22"/>
        </w:rPr>
        <w:tab/>
      </w:r>
      <w:r w:rsidRPr="00763DEA">
        <w:rPr>
          <w:rFonts w:cs="v4.2.0"/>
        </w:rPr>
        <w:t>Introduction</w:t>
      </w:r>
      <w:r>
        <w:tab/>
        <w:t>192</w:t>
      </w:r>
    </w:p>
    <w:p w14:paraId="352A6EBE" w14:textId="77777777" w:rsidR="00597036" w:rsidRDefault="00597036">
      <w:pPr>
        <w:pStyle w:val="TOC3"/>
        <w:rPr>
          <w:rFonts w:asciiTheme="minorHAnsi" w:eastAsiaTheme="minorEastAsia" w:hAnsiTheme="minorHAnsi" w:cstheme="minorBidi"/>
          <w:sz w:val="22"/>
          <w:szCs w:val="22"/>
        </w:rPr>
      </w:pPr>
      <w:r w:rsidRPr="00597036">
        <w:t>7.1.2</w:t>
      </w:r>
      <w:r w:rsidRPr="00597036">
        <w:rPr>
          <w:rFonts w:asciiTheme="minorHAnsi" w:eastAsiaTheme="minorEastAsia" w:hAnsiTheme="minorHAnsi"/>
          <w:sz w:val="22"/>
          <w:szCs w:val="22"/>
        </w:rPr>
        <w:tab/>
      </w:r>
      <w:r w:rsidRPr="00763DEA">
        <w:rPr>
          <w:rFonts w:cs="v4.2.0"/>
        </w:rPr>
        <w:t>Requirements</w:t>
      </w:r>
      <w:r>
        <w:tab/>
        <w:t>193</w:t>
      </w:r>
    </w:p>
    <w:p w14:paraId="37E74D49" w14:textId="77777777" w:rsidR="00597036" w:rsidRDefault="0059703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3F8CB054" w14:textId="77777777" w:rsidR="00597036" w:rsidRDefault="00597036">
      <w:pPr>
        <w:pStyle w:val="TOC3"/>
        <w:rPr>
          <w:rFonts w:asciiTheme="minorHAnsi" w:eastAsiaTheme="minorEastAsia" w:hAnsiTheme="minorHAnsi" w:cstheme="minorBidi"/>
          <w:sz w:val="22"/>
          <w:szCs w:val="22"/>
        </w:rPr>
      </w:pPr>
      <w:r w:rsidRPr="00597036">
        <w:t>7.2.1</w:t>
      </w:r>
      <w:r w:rsidRPr="00597036">
        <w:rPr>
          <w:rFonts w:asciiTheme="minorHAnsi" w:eastAsiaTheme="minorEastAsia" w:hAnsiTheme="minorHAnsi"/>
          <w:sz w:val="22"/>
          <w:szCs w:val="22"/>
        </w:rPr>
        <w:tab/>
      </w:r>
      <w:r w:rsidRPr="00763DEA">
        <w:rPr>
          <w:rFonts w:cs="v3.7.0"/>
        </w:rPr>
        <w:t>Introduction</w:t>
      </w:r>
      <w:r>
        <w:tab/>
        <w:t>194</w:t>
      </w:r>
    </w:p>
    <w:p w14:paraId="135552F2" w14:textId="77777777" w:rsidR="00597036" w:rsidRDefault="00597036">
      <w:pPr>
        <w:pStyle w:val="TOC3"/>
        <w:rPr>
          <w:rFonts w:asciiTheme="minorHAnsi" w:eastAsiaTheme="minorEastAsia" w:hAnsiTheme="minorHAnsi" w:cstheme="minorBidi"/>
          <w:sz w:val="22"/>
          <w:szCs w:val="22"/>
        </w:rPr>
      </w:pPr>
      <w:r w:rsidRPr="00597036">
        <w:t>7.2.2</w:t>
      </w:r>
      <w:r w:rsidRPr="00597036">
        <w:rPr>
          <w:rFonts w:asciiTheme="minorHAnsi" w:eastAsiaTheme="minorEastAsia" w:hAnsiTheme="minorHAnsi"/>
          <w:sz w:val="22"/>
          <w:szCs w:val="22"/>
        </w:rPr>
        <w:tab/>
      </w:r>
      <w:r w:rsidRPr="00763DEA">
        <w:rPr>
          <w:rFonts w:cs="v3.7.0"/>
        </w:rPr>
        <w:t>Requirements</w:t>
      </w:r>
      <w:r>
        <w:tab/>
        <w:t>194</w:t>
      </w:r>
    </w:p>
    <w:p w14:paraId="4B5BCBE1" w14:textId="77777777" w:rsidR="00597036" w:rsidRDefault="0059703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1BA958E6" w14:textId="77777777" w:rsidR="00597036" w:rsidRDefault="00597036">
      <w:pPr>
        <w:pStyle w:val="TOC3"/>
        <w:rPr>
          <w:rFonts w:asciiTheme="minorHAnsi" w:eastAsiaTheme="minorEastAsia" w:hAnsiTheme="minorHAnsi" w:cstheme="minorBidi"/>
          <w:sz w:val="22"/>
          <w:szCs w:val="22"/>
        </w:rPr>
      </w:pPr>
      <w:r w:rsidRPr="00597036">
        <w:t>7.3.1</w:t>
      </w:r>
      <w:r w:rsidRPr="00597036">
        <w:rPr>
          <w:rFonts w:asciiTheme="minorHAnsi" w:eastAsiaTheme="minorEastAsia" w:hAnsiTheme="minorHAnsi"/>
          <w:sz w:val="22"/>
          <w:szCs w:val="22"/>
        </w:rPr>
        <w:tab/>
      </w:r>
      <w:r w:rsidRPr="00763DEA">
        <w:rPr>
          <w:rFonts w:cs="v3.7.0"/>
        </w:rPr>
        <w:t>Introduction</w:t>
      </w:r>
      <w:r>
        <w:tab/>
        <w:t>194</w:t>
      </w:r>
    </w:p>
    <w:p w14:paraId="4AC42115" w14:textId="77777777" w:rsidR="00597036" w:rsidRDefault="0059703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6135FEF0" w14:textId="77777777" w:rsidR="00597036" w:rsidRDefault="00597036">
      <w:pPr>
        <w:pStyle w:val="TOC4"/>
        <w:rPr>
          <w:rFonts w:asciiTheme="minorHAnsi" w:eastAsiaTheme="minorEastAsia" w:hAnsiTheme="minorHAnsi" w:cstheme="minorBidi"/>
          <w:sz w:val="22"/>
          <w:szCs w:val="22"/>
        </w:rPr>
      </w:pPr>
      <w:r w:rsidRPr="00597036">
        <w:t>7.3.2.1</w:t>
      </w:r>
      <w:r w:rsidRPr="00597036">
        <w:rPr>
          <w:rFonts w:asciiTheme="minorHAnsi" w:hAnsiTheme="minorHAnsi" w:cstheme="minorBidi"/>
          <w:sz w:val="22"/>
          <w:szCs w:val="22"/>
        </w:rPr>
        <w:tab/>
      </w:r>
      <w:r w:rsidRPr="00763DEA">
        <w:rPr>
          <w:rFonts w:eastAsia="?? ??"/>
        </w:rPr>
        <w:t>Timing Advance adjustment delay</w:t>
      </w:r>
      <w:r>
        <w:tab/>
        <w:t>194</w:t>
      </w:r>
    </w:p>
    <w:p w14:paraId="6F8234FF" w14:textId="77777777" w:rsidR="00597036" w:rsidRDefault="0059703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7138057B" w14:textId="77777777" w:rsidR="00597036" w:rsidRDefault="00597036">
      <w:pPr>
        <w:pStyle w:val="TOC2"/>
        <w:rPr>
          <w:rFonts w:asciiTheme="minorHAnsi" w:eastAsiaTheme="minorEastAsia" w:hAnsiTheme="minorHAnsi" w:cstheme="minorBidi"/>
          <w:sz w:val="22"/>
          <w:szCs w:val="22"/>
        </w:rPr>
      </w:pPr>
      <w:r w:rsidRPr="00597036">
        <w:t>7.</w:t>
      </w:r>
      <w:r w:rsidRPr="00597036">
        <w:rPr>
          <w:lang w:eastAsia="zh-CN"/>
        </w:rPr>
        <w:t>4</w:t>
      </w:r>
      <w:r w:rsidRPr="00597036">
        <w:rPr>
          <w:rFonts w:asciiTheme="minorHAnsi" w:eastAsiaTheme="minorEastAsia" w:hAnsiTheme="minorHAnsi"/>
          <w:sz w:val="22"/>
          <w:szCs w:val="22"/>
        </w:rPr>
        <w:tab/>
      </w:r>
      <w:r w:rsidRPr="00763DEA">
        <w:rPr>
          <w:rFonts w:cs="v4.2.0"/>
        </w:rPr>
        <w:t xml:space="preserve">Cell </w:t>
      </w:r>
      <w:r w:rsidRPr="00763DEA">
        <w:rPr>
          <w:rFonts w:cs="v4.2.0"/>
          <w:lang w:eastAsia="zh-CN"/>
        </w:rPr>
        <w:t xml:space="preserve">phase </w:t>
      </w:r>
      <w:r w:rsidRPr="00763DEA">
        <w:rPr>
          <w:rFonts w:cs="v4.2.0"/>
        </w:rPr>
        <w:t>synchronization accuracy</w:t>
      </w:r>
      <w:r w:rsidRPr="00763DEA">
        <w:rPr>
          <w:rFonts w:cs="v4.2.0"/>
          <w:lang w:eastAsia="zh-CN"/>
        </w:rPr>
        <w:t xml:space="preserve"> (TDD)</w:t>
      </w:r>
      <w:r>
        <w:tab/>
        <w:t>195</w:t>
      </w:r>
    </w:p>
    <w:p w14:paraId="0D3740CA"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4</w:t>
      </w:r>
      <w:r w:rsidRPr="00597036">
        <w:t>.1</w:t>
      </w:r>
      <w:r w:rsidRPr="00597036">
        <w:rPr>
          <w:rFonts w:asciiTheme="minorHAnsi" w:eastAsiaTheme="minorEastAsia" w:hAnsiTheme="minorHAnsi"/>
          <w:sz w:val="22"/>
          <w:szCs w:val="22"/>
        </w:rPr>
        <w:tab/>
      </w:r>
      <w:r w:rsidRPr="00763DEA">
        <w:rPr>
          <w:rFonts w:cs="v4.2.0"/>
        </w:rPr>
        <w:t>Definition</w:t>
      </w:r>
      <w:r>
        <w:tab/>
        <w:t>195</w:t>
      </w:r>
    </w:p>
    <w:p w14:paraId="1BBD37AA"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4</w:t>
      </w:r>
      <w:r w:rsidRPr="00597036">
        <w:t>.2</w:t>
      </w:r>
      <w:r w:rsidRPr="00597036">
        <w:rPr>
          <w:rFonts w:asciiTheme="minorHAnsi" w:eastAsiaTheme="minorEastAsia" w:hAnsiTheme="minorHAnsi"/>
          <w:sz w:val="22"/>
          <w:szCs w:val="22"/>
        </w:rPr>
        <w:tab/>
      </w:r>
      <w:r w:rsidRPr="00763DEA">
        <w:rPr>
          <w:rFonts w:cs="v4.2.0"/>
        </w:rPr>
        <w:t>Minimum requirements</w:t>
      </w:r>
      <w:r>
        <w:tab/>
        <w:t>195</w:t>
      </w:r>
    </w:p>
    <w:p w14:paraId="450D23AA" w14:textId="77777777" w:rsidR="00597036" w:rsidRDefault="0059703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241DFF5C" w14:textId="77777777" w:rsidR="00597036" w:rsidRDefault="0059703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2DDA34A7" w14:textId="77777777" w:rsidR="00597036" w:rsidRDefault="0059703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2722C868" w14:textId="77777777" w:rsidR="00597036" w:rsidRDefault="0059703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7C6EFA2C" w14:textId="77777777" w:rsidR="00597036" w:rsidRDefault="0059703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48805342" w14:textId="77777777" w:rsidR="00597036" w:rsidRDefault="0059703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7E06ECC1" w14:textId="77777777" w:rsidR="00597036" w:rsidRDefault="00597036">
      <w:pPr>
        <w:pStyle w:val="TOC3"/>
        <w:rPr>
          <w:rFonts w:asciiTheme="minorHAnsi" w:eastAsiaTheme="minorEastAsia" w:hAnsiTheme="minorHAnsi" w:cstheme="minorBidi"/>
          <w:sz w:val="22"/>
          <w:szCs w:val="22"/>
        </w:rPr>
      </w:pPr>
      <w:r w:rsidRPr="00597036">
        <w:t>7.6.1</w:t>
      </w:r>
      <w:r w:rsidRPr="00597036">
        <w:rPr>
          <w:rFonts w:asciiTheme="minorHAnsi" w:eastAsiaTheme="minorEastAsia" w:hAnsiTheme="minorHAnsi"/>
          <w:sz w:val="22"/>
          <w:szCs w:val="22"/>
        </w:rPr>
        <w:tab/>
      </w:r>
      <w:r w:rsidRPr="00763DEA">
        <w:rPr>
          <w:rFonts w:cs="v3.7.0"/>
        </w:rPr>
        <w:t>Introduction</w:t>
      </w:r>
      <w:r>
        <w:tab/>
        <w:t>196</w:t>
      </w:r>
    </w:p>
    <w:p w14:paraId="6AB5A9E3" w14:textId="77777777" w:rsidR="00597036" w:rsidRDefault="0059703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56435A61" w14:textId="77777777" w:rsidR="00597036" w:rsidRDefault="00597036">
      <w:pPr>
        <w:pStyle w:val="TOC4"/>
        <w:rPr>
          <w:rFonts w:asciiTheme="minorHAnsi" w:eastAsiaTheme="minorEastAsia" w:hAnsiTheme="minorHAnsi" w:cstheme="minorBidi"/>
          <w:sz w:val="22"/>
          <w:szCs w:val="22"/>
        </w:rPr>
      </w:pPr>
      <w:r w:rsidRPr="00597036">
        <w:t>7.6.2.1</w:t>
      </w:r>
      <w:r w:rsidRPr="00597036">
        <w:rPr>
          <w:rFonts w:asciiTheme="minorHAnsi" w:hAnsiTheme="minorHAnsi" w:cstheme="minorBidi"/>
          <w:sz w:val="22"/>
          <w:szCs w:val="22"/>
        </w:rPr>
        <w:tab/>
      </w:r>
      <w:r>
        <w:t>Minimum requirement when no DRX is used</w:t>
      </w:r>
      <w:r>
        <w:tab/>
        <w:t>198</w:t>
      </w:r>
    </w:p>
    <w:p w14:paraId="70EF312C" w14:textId="77777777" w:rsidR="00597036" w:rsidRDefault="00597036">
      <w:pPr>
        <w:pStyle w:val="TOC4"/>
        <w:rPr>
          <w:rFonts w:asciiTheme="minorHAnsi" w:eastAsiaTheme="minorEastAsia" w:hAnsiTheme="minorHAnsi" w:cstheme="minorBidi"/>
          <w:sz w:val="22"/>
          <w:szCs w:val="22"/>
        </w:rPr>
      </w:pPr>
      <w:r w:rsidRPr="00597036">
        <w:t>7.6.2.2</w:t>
      </w:r>
      <w:r w:rsidRPr="00597036">
        <w:rPr>
          <w:rFonts w:asciiTheme="minorHAnsi" w:hAnsiTheme="minorHAnsi" w:cstheme="minorBidi"/>
          <w:sz w:val="22"/>
          <w:szCs w:val="22"/>
        </w:rPr>
        <w:tab/>
      </w:r>
      <w:r>
        <w:t>Minimum requirement when DRX is used</w:t>
      </w:r>
      <w:r>
        <w:tab/>
        <w:t>198</w:t>
      </w:r>
    </w:p>
    <w:p w14:paraId="233E6171" w14:textId="77777777" w:rsidR="00597036" w:rsidRDefault="00597036">
      <w:pPr>
        <w:pStyle w:val="TOC4"/>
        <w:rPr>
          <w:rFonts w:asciiTheme="minorHAnsi" w:eastAsiaTheme="minorEastAsia" w:hAnsiTheme="minorHAnsi" w:cstheme="minorBidi"/>
          <w:sz w:val="22"/>
          <w:szCs w:val="22"/>
        </w:rPr>
      </w:pPr>
      <w:r w:rsidRPr="00597036">
        <w:t>7.6.2.3</w:t>
      </w:r>
      <w:r w:rsidRPr="00597036">
        <w:rPr>
          <w:rFonts w:asciiTheme="minorHAnsi" w:hAnsiTheme="minorHAnsi" w:cstheme="minorBidi"/>
          <w:sz w:val="22"/>
          <w:szCs w:val="22"/>
        </w:rPr>
        <w:tab/>
      </w:r>
      <w:r>
        <w:t>Minimum requirement at transitions</w:t>
      </w:r>
      <w:r>
        <w:tab/>
        <w:t>200</w:t>
      </w:r>
    </w:p>
    <w:p w14:paraId="2B2CFAA7" w14:textId="77777777" w:rsidR="00597036" w:rsidRDefault="00597036">
      <w:pPr>
        <w:pStyle w:val="TOC4"/>
        <w:rPr>
          <w:rFonts w:asciiTheme="minorHAnsi" w:eastAsiaTheme="minorEastAsia" w:hAnsiTheme="minorHAnsi" w:cstheme="minorBidi"/>
          <w:sz w:val="22"/>
          <w:szCs w:val="22"/>
        </w:rPr>
      </w:pPr>
      <w:r w:rsidRPr="00597036">
        <w:t>7.6.2.4</w:t>
      </w:r>
      <w:r w:rsidRPr="00597036">
        <w:rPr>
          <w:rFonts w:asciiTheme="minorHAnsi" w:hAnsiTheme="minorHAnsi" w:cstheme="minorBidi"/>
          <w:sz w:val="22"/>
          <w:szCs w:val="22"/>
        </w:rPr>
        <w:tab/>
      </w:r>
      <w:r>
        <w:t>Minimum requirement during SI Acquisition with autonomous gaps</w:t>
      </w:r>
      <w:r>
        <w:tab/>
        <w:t>200</w:t>
      </w:r>
    </w:p>
    <w:p w14:paraId="7798A0E5" w14:textId="77777777" w:rsidR="00597036" w:rsidRDefault="0059703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3561754A" w14:textId="77777777" w:rsidR="00597036" w:rsidRDefault="0059703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76DD7AB6" w14:textId="77777777" w:rsidR="00597036" w:rsidRDefault="0059703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29B9885D" w14:textId="77777777" w:rsidR="00597036" w:rsidRDefault="0059703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4DB10F28" w14:textId="77777777" w:rsidR="00597036" w:rsidRDefault="0059703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1C9F544A" w14:textId="77777777" w:rsidR="00597036" w:rsidRDefault="0059703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27715DCC" w14:textId="77777777" w:rsidR="00597036" w:rsidRDefault="0059703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43281674" w14:textId="77777777" w:rsidR="00597036" w:rsidRDefault="0059703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73F23495" w14:textId="77777777" w:rsidR="00597036" w:rsidRDefault="0059703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2DD82D2B" w14:textId="77777777" w:rsidR="00597036" w:rsidRDefault="0059703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594999F8" w14:textId="77777777" w:rsidR="00597036" w:rsidRDefault="00597036">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77A4A6A4" w14:textId="77777777" w:rsidR="00597036" w:rsidRDefault="0059703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0299E2D5" w14:textId="77777777" w:rsidR="00597036" w:rsidRDefault="0059703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649FC597" w14:textId="77777777" w:rsidR="00597036" w:rsidRDefault="0059703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606C253F" w14:textId="77777777" w:rsidR="00597036" w:rsidRDefault="0059703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2FDDC83D" w14:textId="77777777" w:rsidR="00597036" w:rsidRDefault="00597036">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6A57AAA4" w14:textId="77777777" w:rsidR="00597036" w:rsidRDefault="0059703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403A57A7" w14:textId="77777777" w:rsidR="00597036" w:rsidRDefault="0059703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19418819" w14:textId="77777777" w:rsidR="00597036" w:rsidRDefault="0059703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020EE62D" w14:textId="77777777" w:rsidR="00597036" w:rsidRDefault="0059703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10A0FD94" w14:textId="77777777" w:rsidR="00597036" w:rsidRDefault="0059703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0B2CD736" w14:textId="77777777" w:rsidR="00597036" w:rsidRDefault="0059703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5248DED3" w14:textId="77777777" w:rsidR="00597036" w:rsidRDefault="0059703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509924EF" w14:textId="77777777" w:rsidR="00597036" w:rsidRDefault="0059703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1E2ACE53" w14:textId="77777777" w:rsidR="00597036" w:rsidRDefault="0059703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6B3A1666" w14:textId="77777777" w:rsidR="00597036" w:rsidRDefault="0059703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2E7A3580" w14:textId="77777777" w:rsidR="00597036" w:rsidRDefault="0059703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21633F73" w14:textId="77777777" w:rsidR="00597036" w:rsidRDefault="0059703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7785F158" w14:textId="77777777" w:rsidR="00597036" w:rsidRDefault="0059703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6888C39D" w14:textId="77777777" w:rsidR="00597036" w:rsidRDefault="0059703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61C5479B" w14:textId="77777777" w:rsidR="00597036" w:rsidRDefault="0059703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685902E3" w14:textId="77777777" w:rsidR="00597036" w:rsidRDefault="0059703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39D0A8CA" w14:textId="77777777" w:rsidR="00597036" w:rsidRDefault="0059703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14E81D8F" w14:textId="77777777" w:rsidR="00597036" w:rsidRDefault="0059703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27C2B810" w14:textId="77777777" w:rsidR="00597036" w:rsidRDefault="0059703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741C11BB" w14:textId="77777777" w:rsidR="00597036" w:rsidRDefault="0059703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73E11D8E" w14:textId="77777777" w:rsidR="00597036" w:rsidRDefault="0059703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763DEA">
        <w:rPr>
          <w:rFonts w:ascii="Times" w:eastAsia="MS Mincho" w:hAnsi="Times"/>
        </w:rPr>
        <w:t>SRS carrier based switching</w:t>
      </w:r>
      <w:r>
        <w:tab/>
        <w:t>222</w:t>
      </w:r>
    </w:p>
    <w:p w14:paraId="1E37BCB6" w14:textId="77777777" w:rsidR="00597036" w:rsidRDefault="0059703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5B4F49CA" w14:textId="77777777" w:rsidR="00597036" w:rsidRDefault="0059703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0BCEA2A7" w14:textId="77777777" w:rsidR="00597036" w:rsidRDefault="0059703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11429319" w14:textId="77777777" w:rsidR="00597036" w:rsidRDefault="0059703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4211E2ED" w14:textId="77777777" w:rsidR="00597036" w:rsidRDefault="00597036">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433B6475" w14:textId="77777777" w:rsidR="00597036" w:rsidRDefault="00597036">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5889A57C" w14:textId="77777777" w:rsidR="00597036" w:rsidRDefault="00597036">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339E5CBD" w14:textId="77777777" w:rsidR="00597036" w:rsidRDefault="00597036">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5D589E91" w14:textId="77777777" w:rsidR="00597036" w:rsidRDefault="0059703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2BC80DB3" w14:textId="77777777" w:rsidR="00597036" w:rsidRDefault="0059703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34C24A85" w14:textId="77777777" w:rsidR="00597036" w:rsidRDefault="0059703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1CB19687" w14:textId="77777777" w:rsidR="00597036" w:rsidRDefault="0059703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63E87416" w14:textId="77777777" w:rsidR="00597036" w:rsidRDefault="0059703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67BA4EED" w14:textId="77777777" w:rsidR="00597036" w:rsidRDefault="0059703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7172B941" w14:textId="77777777" w:rsidR="00597036" w:rsidRDefault="0059703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5939E6AD" w14:textId="77777777" w:rsidR="00597036" w:rsidRDefault="0059703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1D5362A0" w14:textId="77777777" w:rsidR="00597036" w:rsidRDefault="0059703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22FB5D8F" w14:textId="77777777" w:rsidR="00597036" w:rsidRDefault="0059703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2040EABA" w14:textId="77777777" w:rsidR="00597036" w:rsidRDefault="0059703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7579A8C0" w14:textId="77777777" w:rsidR="00597036" w:rsidRDefault="0059703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574BBD04" w14:textId="77777777" w:rsidR="00597036" w:rsidRDefault="0059703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0F9F389E" w14:textId="77777777" w:rsidR="00597036" w:rsidRDefault="00597036">
      <w:pPr>
        <w:pStyle w:val="TOC3"/>
        <w:rPr>
          <w:rFonts w:asciiTheme="minorHAnsi" w:eastAsiaTheme="minorEastAsia" w:hAnsiTheme="minorHAnsi" w:cstheme="minorBidi"/>
          <w:sz w:val="22"/>
          <w:szCs w:val="22"/>
        </w:rPr>
      </w:pPr>
      <w:r w:rsidRPr="00597036">
        <w:t>7.11.1</w:t>
      </w:r>
      <w:r w:rsidRPr="00597036">
        <w:rPr>
          <w:rFonts w:asciiTheme="minorHAnsi" w:eastAsiaTheme="minorEastAsia" w:hAnsiTheme="minorHAnsi"/>
          <w:sz w:val="22"/>
          <w:szCs w:val="22"/>
        </w:rPr>
        <w:tab/>
      </w:r>
      <w:r w:rsidRPr="00763DEA">
        <w:rPr>
          <w:rFonts w:cs="v3.7.0"/>
        </w:rPr>
        <w:t>Introduction</w:t>
      </w:r>
      <w:r>
        <w:tab/>
        <w:t>227</w:t>
      </w:r>
    </w:p>
    <w:p w14:paraId="6A4BCA08" w14:textId="77777777" w:rsidR="00597036" w:rsidRDefault="0059703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78927D6E" w14:textId="77777777" w:rsidR="00597036" w:rsidRDefault="00597036">
      <w:pPr>
        <w:pStyle w:val="TOC4"/>
        <w:rPr>
          <w:rFonts w:asciiTheme="minorHAnsi" w:eastAsiaTheme="minorEastAsia" w:hAnsiTheme="minorHAnsi" w:cstheme="minorBidi"/>
          <w:sz w:val="22"/>
          <w:szCs w:val="22"/>
        </w:rPr>
      </w:pPr>
      <w:r w:rsidRPr="00597036">
        <w:t>7.11.2.</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229</w:t>
      </w:r>
    </w:p>
    <w:p w14:paraId="26E2CDB6" w14:textId="77777777" w:rsidR="00597036" w:rsidRDefault="00597036">
      <w:pPr>
        <w:pStyle w:val="TOC4"/>
        <w:rPr>
          <w:rFonts w:asciiTheme="minorHAnsi" w:eastAsiaTheme="minorEastAsia" w:hAnsiTheme="minorHAnsi" w:cstheme="minorBidi"/>
          <w:sz w:val="22"/>
          <w:szCs w:val="22"/>
        </w:rPr>
      </w:pPr>
      <w:r w:rsidRPr="00597036">
        <w:t>7.11.2.</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229</w:t>
      </w:r>
    </w:p>
    <w:p w14:paraId="65FA968E" w14:textId="77777777" w:rsidR="00597036" w:rsidRDefault="00597036">
      <w:pPr>
        <w:pStyle w:val="TOC4"/>
        <w:rPr>
          <w:rFonts w:asciiTheme="minorHAnsi" w:eastAsiaTheme="minorEastAsia" w:hAnsiTheme="minorHAnsi" w:cstheme="minorBidi"/>
          <w:sz w:val="22"/>
          <w:szCs w:val="22"/>
        </w:rPr>
      </w:pPr>
      <w:r w:rsidRPr="00597036">
        <w:t>7.11.2.</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230</w:t>
      </w:r>
    </w:p>
    <w:p w14:paraId="596EC4D0" w14:textId="77777777" w:rsidR="00597036" w:rsidRDefault="0059703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098149BD" w14:textId="77777777" w:rsidR="00597036" w:rsidRDefault="00597036">
      <w:pPr>
        <w:pStyle w:val="TOC4"/>
        <w:rPr>
          <w:rFonts w:asciiTheme="minorHAnsi" w:eastAsiaTheme="minorEastAsia" w:hAnsiTheme="minorHAnsi" w:cstheme="minorBidi"/>
          <w:sz w:val="22"/>
          <w:szCs w:val="22"/>
        </w:rPr>
      </w:pPr>
      <w:r w:rsidRPr="00597036">
        <w:t>7.11.</w:t>
      </w:r>
      <w:r w:rsidRPr="00597036">
        <w:rPr>
          <w:lang w:eastAsia="zh-CN"/>
        </w:rPr>
        <w:t>3</w:t>
      </w:r>
      <w:r w:rsidRPr="00597036">
        <w:t>.</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230</w:t>
      </w:r>
    </w:p>
    <w:p w14:paraId="3FF699E6" w14:textId="77777777" w:rsidR="00597036" w:rsidRDefault="00597036">
      <w:pPr>
        <w:pStyle w:val="TOC4"/>
        <w:rPr>
          <w:rFonts w:asciiTheme="minorHAnsi" w:eastAsiaTheme="minorEastAsia" w:hAnsiTheme="minorHAnsi" w:cstheme="minorBidi"/>
          <w:sz w:val="22"/>
          <w:szCs w:val="22"/>
        </w:rPr>
      </w:pPr>
      <w:r w:rsidRPr="00597036">
        <w:t>7.11.</w:t>
      </w:r>
      <w:r w:rsidRPr="00597036">
        <w:rPr>
          <w:lang w:eastAsia="zh-CN"/>
        </w:rPr>
        <w:t>3</w:t>
      </w:r>
      <w:r w:rsidRPr="00597036">
        <w:t>.</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230</w:t>
      </w:r>
    </w:p>
    <w:p w14:paraId="727AD5E8" w14:textId="77777777" w:rsidR="00597036" w:rsidRDefault="00597036">
      <w:pPr>
        <w:pStyle w:val="TOC4"/>
        <w:rPr>
          <w:rFonts w:asciiTheme="minorHAnsi" w:eastAsiaTheme="minorEastAsia" w:hAnsiTheme="minorHAnsi" w:cstheme="minorBidi"/>
          <w:sz w:val="22"/>
          <w:szCs w:val="22"/>
        </w:rPr>
      </w:pPr>
      <w:r w:rsidRPr="00597036">
        <w:t>7.11.3.</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231</w:t>
      </w:r>
    </w:p>
    <w:p w14:paraId="6D6D1ED0" w14:textId="77777777" w:rsidR="00597036" w:rsidRDefault="0059703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0E440362" w14:textId="77777777" w:rsidR="00597036" w:rsidRDefault="0059703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624276C7" w14:textId="77777777" w:rsidR="00597036" w:rsidRDefault="00597036">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2AD3A8A1" w14:textId="77777777" w:rsidR="00597036" w:rsidRDefault="0059703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14F8F764" w14:textId="77777777" w:rsidR="00597036" w:rsidRDefault="0059703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2E377512" w14:textId="77777777" w:rsidR="00597036" w:rsidRDefault="0059703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209300CB" w14:textId="77777777" w:rsidR="00597036" w:rsidRDefault="0059703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232</w:t>
      </w:r>
    </w:p>
    <w:p w14:paraId="429229A3" w14:textId="77777777" w:rsidR="00597036" w:rsidRDefault="0059703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232</w:t>
      </w:r>
    </w:p>
    <w:p w14:paraId="7C542D66" w14:textId="77777777" w:rsidR="00597036" w:rsidRDefault="0059703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233</w:t>
      </w:r>
    </w:p>
    <w:p w14:paraId="445EA46E" w14:textId="77777777" w:rsidR="00597036" w:rsidRDefault="0059703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7DD6EBE5" w14:textId="77777777" w:rsidR="00597036" w:rsidRDefault="00597036">
      <w:pPr>
        <w:pStyle w:val="TOC2"/>
        <w:rPr>
          <w:rFonts w:asciiTheme="minorHAnsi" w:eastAsiaTheme="minorEastAsia" w:hAnsiTheme="minorHAnsi" w:cstheme="minorBidi"/>
          <w:sz w:val="22"/>
          <w:szCs w:val="22"/>
        </w:rPr>
      </w:pPr>
      <w:r w:rsidRPr="00597036">
        <w:t>7.13</w:t>
      </w:r>
      <w:r w:rsidRPr="00597036">
        <w:rPr>
          <w:rFonts w:asciiTheme="minorHAnsi" w:eastAsiaTheme="minorEastAsia" w:hAnsiTheme="minorHAnsi"/>
          <w:sz w:val="22"/>
          <w:szCs w:val="22"/>
        </w:rPr>
        <w:tab/>
      </w:r>
      <w:r w:rsidRPr="00763DEA">
        <w:rPr>
          <w:rFonts w:cs="v4.2.0"/>
        </w:rPr>
        <w:t xml:space="preserve">Cell </w:t>
      </w:r>
      <w:r w:rsidRPr="00763DEA">
        <w:rPr>
          <w:rFonts w:cs="v4.2.0"/>
          <w:lang w:eastAsia="zh-CN"/>
        </w:rPr>
        <w:t xml:space="preserve">phase </w:t>
      </w:r>
      <w:r w:rsidRPr="00763DEA">
        <w:rPr>
          <w:rFonts w:cs="v4.2.0"/>
        </w:rPr>
        <w:t>synchronization accuracy</w:t>
      </w:r>
      <w:r w:rsidRPr="00763DEA">
        <w:rPr>
          <w:rFonts w:cs="v4.2.0"/>
          <w:lang w:eastAsia="zh-CN"/>
        </w:rPr>
        <w:t xml:space="preserve"> (</w:t>
      </w:r>
      <w:r w:rsidRPr="00763DEA">
        <w:rPr>
          <w:rFonts w:cs="v4.2.0"/>
        </w:rPr>
        <w:t>Synchronized mode of dual connectivity</w:t>
      </w:r>
      <w:r w:rsidRPr="00763DEA">
        <w:rPr>
          <w:rFonts w:cs="v4.2.0"/>
          <w:lang w:eastAsia="zh-CN"/>
        </w:rPr>
        <w:t>)</w:t>
      </w:r>
      <w:r>
        <w:tab/>
        <w:t>234</w:t>
      </w:r>
    </w:p>
    <w:p w14:paraId="3924AB86" w14:textId="77777777" w:rsidR="00597036" w:rsidRDefault="00597036">
      <w:pPr>
        <w:pStyle w:val="TOC3"/>
        <w:rPr>
          <w:rFonts w:asciiTheme="minorHAnsi" w:eastAsiaTheme="minorEastAsia" w:hAnsiTheme="minorHAnsi" w:cstheme="minorBidi"/>
          <w:sz w:val="22"/>
          <w:szCs w:val="22"/>
        </w:rPr>
      </w:pPr>
      <w:r w:rsidRPr="00597036">
        <w:t>7.13.1</w:t>
      </w:r>
      <w:r w:rsidRPr="00597036">
        <w:rPr>
          <w:rFonts w:asciiTheme="minorHAnsi" w:eastAsiaTheme="minorEastAsia" w:hAnsiTheme="minorHAnsi"/>
          <w:sz w:val="22"/>
          <w:szCs w:val="22"/>
        </w:rPr>
        <w:tab/>
      </w:r>
      <w:r w:rsidRPr="00763DEA">
        <w:rPr>
          <w:rFonts w:cs="v4.2.0"/>
        </w:rPr>
        <w:t>Definition</w:t>
      </w:r>
      <w:r>
        <w:tab/>
        <w:t>234</w:t>
      </w:r>
    </w:p>
    <w:p w14:paraId="4ED50CEB" w14:textId="77777777" w:rsidR="00597036" w:rsidRDefault="00597036">
      <w:pPr>
        <w:pStyle w:val="TOC3"/>
        <w:rPr>
          <w:rFonts w:asciiTheme="minorHAnsi" w:eastAsiaTheme="minorEastAsia" w:hAnsiTheme="minorHAnsi" w:cstheme="minorBidi"/>
          <w:sz w:val="22"/>
          <w:szCs w:val="22"/>
        </w:rPr>
      </w:pPr>
      <w:r w:rsidRPr="00597036">
        <w:t>7.13.2</w:t>
      </w:r>
      <w:r w:rsidRPr="00597036">
        <w:rPr>
          <w:rFonts w:asciiTheme="minorHAnsi" w:eastAsiaTheme="minorEastAsia" w:hAnsiTheme="minorHAnsi"/>
          <w:sz w:val="22"/>
          <w:szCs w:val="22"/>
        </w:rPr>
        <w:tab/>
      </w:r>
      <w:r w:rsidRPr="00763DEA">
        <w:rPr>
          <w:rFonts w:cs="v4.2.0"/>
        </w:rPr>
        <w:t>Minimum requirements</w:t>
      </w:r>
      <w:r>
        <w:tab/>
        <w:t>234</w:t>
      </w:r>
    </w:p>
    <w:p w14:paraId="5E5D7A05" w14:textId="77777777" w:rsidR="00597036" w:rsidRDefault="0059703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431F0C2D" w14:textId="77777777" w:rsidR="00597036" w:rsidRDefault="0059703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1922E594" w14:textId="77777777" w:rsidR="00597036" w:rsidRDefault="0059703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6ACE2053" w14:textId="77777777" w:rsidR="00597036" w:rsidRDefault="0059703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00BB0DE3" w14:textId="77777777" w:rsidR="00597036" w:rsidRDefault="0059703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23106926" w14:textId="77777777" w:rsidR="00597036" w:rsidRDefault="0059703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479EACAC" w14:textId="77777777" w:rsidR="00597036" w:rsidRDefault="0059703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2D532DF8" w14:textId="77777777" w:rsidR="00597036" w:rsidRDefault="0059703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6B175F67" w14:textId="77777777" w:rsidR="00597036" w:rsidRDefault="0059703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7AB3EA3A" w14:textId="77777777" w:rsidR="00597036" w:rsidRDefault="0059703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632D9DFE" w14:textId="77777777" w:rsidR="00597036" w:rsidRDefault="0059703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6812FAE7" w14:textId="77777777" w:rsidR="00597036" w:rsidRDefault="0059703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3B3063C2" w14:textId="77777777" w:rsidR="00597036" w:rsidRDefault="0059703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A6FDC46" w14:textId="77777777" w:rsidR="00597036" w:rsidRDefault="0059703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40623841" w14:textId="77777777" w:rsidR="00597036" w:rsidRDefault="0059703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1314F2C1" w14:textId="77777777" w:rsidR="00597036" w:rsidRDefault="0059703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25B18120" w14:textId="77777777" w:rsidR="00597036" w:rsidRDefault="0059703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25B36625" w14:textId="77777777" w:rsidR="00597036" w:rsidRDefault="0059703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6E6251C9" w14:textId="77777777" w:rsidR="00597036" w:rsidRDefault="0059703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4CE87CA3" w14:textId="77777777" w:rsidR="00597036" w:rsidRDefault="0059703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0E02535B" w14:textId="77777777" w:rsidR="00597036" w:rsidRDefault="0059703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0A44913E" w14:textId="77777777" w:rsidR="00597036" w:rsidRDefault="0059703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0384C06F" w14:textId="77777777" w:rsidR="00597036" w:rsidRDefault="0059703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16D70BB0" w14:textId="77777777" w:rsidR="00597036" w:rsidRDefault="00597036">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239</w:t>
      </w:r>
    </w:p>
    <w:p w14:paraId="52E81C9A" w14:textId="77777777" w:rsidR="00597036" w:rsidRDefault="0059703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2D9E2C98" w14:textId="77777777" w:rsidR="00597036" w:rsidRDefault="0059703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2821853B" w14:textId="77777777" w:rsidR="00597036" w:rsidRDefault="0059703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29010340" w14:textId="77777777" w:rsidR="00597036" w:rsidRDefault="0059703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26E6676C" w14:textId="77777777" w:rsidR="00597036" w:rsidRDefault="0059703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701A6469" w14:textId="77777777" w:rsidR="00597036" w:rsidRDefault="0059703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3F8B099B" w14:textId="77777777" w:rsidR="00597036" w:rsidRDefault="0059703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53FC43B8" w14:textId="77777777" w:rsidR="00597036" w:rsidRDefault="00597036">
      <w:pPr>
        <w:pStyle w:val="TOC3"/>
        <w:rPr>
          <w:rFonts w:asciiTheme="minorHAnsi" w:eastAsiaTheme="minorEastAsia" w:hAnsiTheme="minorHAnsi" w:cstheme="minorBidi"/>
          <w:sz w:val="22"/>
          <w:szCs w:val="22"/>
        </w:rPr>
      </w:pPr>
      <w:r w:rsidRPr="00597036">
        <w:t>7.19.1</w:t>
      </w:r>
      <w:r w:rsidRPr="00597036">
        <w:rPr>
          <w:rFonts w:asciiTheme="minorHAnsi" w:eastAsiaTheme="minorEastAsia" w:hAnsiTheme="minorHAnsi"/>
          <w:sz w:val="22"/>
          <w:szCs w:val="22"/>
        </w:rPr>
        <w:tab/>
      </w:r>
      <w:r w:rsidRPr="00763DEA">
        <w:rPr>
          <w:rFonts w:cs="v3.7.0"/>
        </w:rPr>
        <w:t>Introduction</w:t>
      </w:r>
      <w:r>
        <w:tab/>
        <w:t>240</w:t>
      </w:r>
    </w:p>
    <w:p w14:paraId="0FBEBD78" w14:textId="77777777" w:rsidR="00597036" w:rsidRDefault="0059703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23774CFB" w14:textId="77777777" w:rsidR="00597036" w:rsidRDefault="00597036">
      <w:pPr>
        <w:pStyle w:val="TOC4"/>
        <w:rPr>
          <w:rFonts w:asciiTheme="minorHAnsi" w:eastAsiaTheme="minorEastAsia" w:hAnsiTheme="minorHAnsi" w:cstheme="minorBidi"/>
          <w:sz w:val="22"/>
          <w:szCs w:val="22"/>
        </w:rPr>
      </w:pPr>
      <w:r w:rsidRPr="00597036">
        <w:t>7.19.2.</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242</w:t>
      </w:r>
    </w:p>
    <w:p w14:paraId="32D10F5A" w14:textId="77777777" w:rsidR="00597036" w:rsidRDefault="00597036">
      <w:pPr>
        <w:pStyle w:val="TOC4"/>
        <w:rPr>
          <w:rFonts w:asciiTheme="minorHAnsi" w:eastAsiaTheme="minorEastAsia" w:hAnsiTheme="minorHAnsi" w:cstheme="minorBidi"/>
          <w:sz w:val="22"/>
          <w:szCs w:val="22"/>
        </w:rPr>
      </w:pPr>
      <w:r w:rsidRPr="00597036">
        <w:t>7.19.2.</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243</w:t>
      </w:r>
    </w:p>
    <w:p w14:paraId="1946C531" w14:textId="77777777" w:rsidR="00597036" w:rsidRDefault="00597036">
      <w:pPr>
        <w:pStyle w:val="TOC4"/>
        <w:rPr>
          <w:rFonts w:asciiTheme="minorHAnsi" w:eastAsiaTheme="minorEastAsia" w:hAnsiTheme="minorHAnsi" w:cstheme="minorBidi"/>
          <w:sz w:val="22"/>
          <w:szCs w:val="22"/>
        </w:rPr>
      </w:pPr>
      <w:r w:rsidRPr="00597036">
        <w:t>7.19.2.</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244</w:t>
      </w:r>
    </w:p>
    <w:p w14:paraId="4B07A5F1" w14:textId="77777777" w:rsidR="00597036" w:rsidRDefault="0059703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7F75F0C7" w14:textId="77777777" w:rsidR="00597036" w:rsidRDefault="00597036">
      <w:pPr>
        <w:pStyle w:val="TOC4"/>
        <w:rPr>
          <w:rFonts w:asciiTheme="minorHAnsi" w:eastAsiaTheme="minorEastAsia" w:hAnsiTheme="minorHAnsi" w:cstheme="minorBidi"/>
          <w:sz w:val="22"/>
          <w:szCs w:val="22"/>
        </w:rPr>
      </w:pPr>
      <w:r w:rsidRPr="00597036">
        <w:t>7.19.</w:t>
      </w:r>
      <w:r w:rsidRPr="00597036">
        <w:rPr>
          <w:lang w:eastAsia="zh-CN"/>
        </w:rPr>
        <w:t>3</w:t>
      </w:r>
      <w:r w:rsidRPr="00597036">
        <w:t>.</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244</w:t>
      </w:r>
    </w:p>
    <w:p w14:paraId="6AA30783" w14:textId="77777777" w:rsidR="00597036" w:rsidRDefault="00597036">
      <w:pPr>
        <w:pStyle w:val="TOC4"/>
        <w:rPr>
          <w:rFonts w:asciiTheme="minorHAnsi" w:eastAsiaTheme="minorEastAsia" w:hAnsiTheme="minorHAnsi" w:cstheme="minorBidi"/>
          <w:sz w:val="22"/>
          <w:szCs w:val="22"/>
        </w:rPr>
      </w:pPr>
      <w:r w:rsidRPr="00597036">
        <w:t>7.19.</w:t>
      </w:r>
      <w:r w:rsidRPr="00597036">
        <w:rPr>
          <w:lang w:eastAsia="zh-CN"/>
        </w:rPr>
        <w:t>3</w:t>
      </w:r>
      <w:r w:rsidRPr="00597036">
        <w:t>.</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244</w:t>
      </w:r>
    </w:p>
    <w:p w14:paraId="0B642B4C" w14:textId="77777777" w:rsidR="00597036" w:rsidRDefault="00597036">
      <w:pPr>
        <w:pStyle w:val="TOC4"/>
        <w:rPr>
          <w:rFonts w:asciiTheme="minorHAnsi" w:eastAsiaTheme="minorEastAsia" w:hAnsiTheme="minorHAnsi" w:cstheme="minorBidi"/>
          <w:sz w:val="22"/>
          <w:szCs w:val="22"/>
        </w:rPr>
      </w:pPr>
      <w:r w:rsidRPr="00597036">
        <w:t>7.19.3.</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246</w:t>
      </w:r>
    </w:p>
    <w:p w14:paraId="1CDDBC02" w14:textId="77777777" w:rsidR="00597036" w:rsidRDefault="0059703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01825174" w14:textId="77777777" w:rsidR="00597036" w:rsidRDefault="00597036">
      <w:pPr>
        <w:pStyle w:val="TOC4"/>
        <w:rPr>
          <w:rFonts w:asciiTheme="minorHAnsi" w:eastAsiaTheme="minorEastAsia" w:hAnsiTheme="minorHAnsi" w:cstheme="minorBidi"/>
          <w:sz w:val="22"/>
          <w:szCs w:val="22"/>
        </w:rPr>
      </w:pPr>
      <w:r w:rsidRPr="00597036">
        <w:t>7.19.4.</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247</w:t>
      </w:r>
    </w:p>
    <w:p w14:paraId="7F7B6F82" w14:textId="77777777" w:rsidR="00597036" w:rsidRDefault="00597036">
      <w:pPr>
        <w:pStyle w:val="TOC4"/>
        <w:rPr>
          <w:rFonts w:asciiTheme="minorHAnsi" w:eastAsiaTheme="minorEastAsia" w:hAnsiTheme="minorHAnsi" w:cstheme="minorBidi"/>
          <w:sz w:val="22"/>
          <w:szCs w:val="22"/>
        </w:rPr>
      </w:pPr>
      <w:r w:rsidRPr="00597036">
        <w:t>7.19.4.</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248</w:t>
      </w:r>
    </w:p>
    <w:p w14:paraId="3D71BA0D" w14:textId="77777777" w:rsidR="00597036" w:rsidRDefault="00597036">
      <w:pPr>
        <w:pStyle w:val="TOC4"/>
        <w:rPr>
          <w:rFonts w:asciiTheme="minorHAnsi" w:eastAsiaTheme="minorEastAsia" w:hAnsiTheme="minorHAnsi" w:cstheme="minorBidi"/>
          <w:sz w:val="22"/>
          <w:szCs w:val="22"/>
        </w:rPr>
      </w:pPr>
      <w:r w:rsidRPr="00597036">
        <w:t>7.19.4.3</w:t>
      </w:r>
      <w:r w:rsidRPr="00597036">
        <w:rPr>
          <w:rFonts w:asciiTheme="minorHAnsi" w:hAnsiTheme="minorHAnsi" w:cstheme="minorBidi"/>
          <w:sz w:val="22"/>
          <w:szCs w:val="22"/>
        </w:rPr>
        <w:tab/>
      </w:r>
      <w:r>
        <w:rPr>
          <w:lang w:eastAsia="zh-CN"/>
        </w:rPr>
        <w:t>Minimum requirement at transitions</w:t>
      </w:r>
      <w:r>
        <w:tab/>
        <w:t>249</w:t>
      </w:r>
    </w:p>
    <w:p w14:paraId="4EFB526C" w14:textId="77777777" w:rsidR="00597036" w:rsidRDefault="0059703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1A95E0F0" w14:textId="77777777" w:rsidR="00597036" w:rsidRDefault="00597036">
      <w:pPr>
        <w:pStyle w:val="TOC4"/>
        <w:rPr>
          <w:rFonts w:asciiTheme="minorHAnsi" w:eastAsiaTheme="minorEastAsia" w:hAnsiTheme="minorHAnsi" w:cstheme="minorBidi"/>
          <w:sz w:val="22"/>
          <w:szCs w:val="22"/>
        </w:rPr>
      </w:pPr>
      <w:r w:rsidRPr="00597036">
        <w:t>7.19.</w:t>
      </w:r>
      <w:r w:rsidRPr="00597036">
        <w:rPr>
          <w:lang w:eastAsia="zh-CN"/>
        </w:rPr>
        <w:t>5</w:t>
      </w:r>
      <w:r w:rsidRPr="00597036">
        <w:t>.</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249</w:t>
      </w:r>
    </w:p>
    <w:p w14:paraId="02E319A7" w14:textId="77777777" w:rsidR="00597036" w:rsidRDefault="00597036">
      <w:pPr>
        <w:pStyle w:val="TOC4"/>
        <w:rPr>
          <w:rFonts w:asciiTheme="minorHAnsi" w:eastAsiaTheme="minorEastAsia" w:hAnsiTheme="minorHAnsi" w:cstheme="minorBidi"/>
          <w:sz w:val="22"/>
          <w:szCs w:val="22"/>
        </w:rPr>
      </w:pPr>
      <w:r w:rsidRPr="00597036">
        <w:t>7.19.</w:t>
      </w:r>
      <w:r w:rsidRPr="00597036">
        <w:rPr>
          <w:lang w:eastAsia="zh-CN"/>
        </w:rPr>
        <w:t>5</w:t>
      </w:r>
      <w:r w:rsidRPr="00597036">
        <w:t>.</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249</w:t>
      </w:r>
    </w:p>
    <w:p w14:paraId="5D5BD390" w14:textId="77777777" w:rsidR="00597036" w:rsidRDefault="00597036">
      <w:pPr>
        <w:pStyle w:val="TOC4"/>
        <w:rPr>
          <w:rFonts w:asciiTheme="minorHAnsi" w:eastAsiaTheme="minorEastAsia" w:hAnsiTheme="minorHAnsi" w:cstheme="minorBidi"/>
          <w:sz w:val="22"/>
          <w:szCs w:val="22"/>
        </w:rPr>
      </w:pPr>
      <w:r w:rsidRPr="00597036">
        <w:t>7.19.5.</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251</w:t>
      </w:r>
    </w:p>
    <w:p w14:paraId="26D0287D" w14:textId="77777777" w:rsidR="00597036" w:rsidRDefault="0059703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1AAE007B" w14:textId="77777777" w:rsidR="00597036" w:rsidRDefault="0059703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20552396" w14:textId="77777777" w:rsidR="00597036" w:rsidRDefault="0059703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7D42EE1B" w14:textId="77777777" w:rsidR="00597036" w:rsidRDefault="00597036">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0BB57FFE" w14:textId="77777777" w:rsidR="00597036" w:rsidRDefault="0059703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4CFBE241" w14:textId="77777777" w:rsidR="00597036" w:rsidRDefault="0059703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7623AD2E" w14:textId="77777777" w:rsidR="00597036" w:rsidRDefault="0059703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51B7A82F" w14:textId="77777777" w:rsidR="00597036" w:rsidRDefault="0059703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252</w:t>
      </w:r>
    </w:p>
    <w:p w14:paraId="0DBBF143" w14:textId="77777777" w:rsidR="00597036" w:rsidRDefault="0059703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252</w:t>
      </w:r>
    </w:p>
    <w:p w14:paraId="7E23572D" w14:textId="77777777" w:rsidR="00597036" w:rsidRDefault="00597036">
      <w:pPr>
        <w:pStyle w:val="TOC4"/>
        <w:rPr>
          <w:rFonts w:asciiTheme="minorHAnsi" w:eastAsiaTheme="minorEastAsia" w:hAnsiTheme="minorHAnsi" w:cstheme="minorBidi"/>
          <w:sz w:val="22"/>
          <w:szCs w:val="22"/>
        </w:rPr>
      </w:pPr>
      <w:r w:rsidRPr="00597036">
        <w:t>7.22.2.1</w:t>
      </w:r>
      <w:r w:rsidRPr="00597036">
        <w:rPr>
          <w:rFonts w:asciiTheme="minorHAnsi" w:hAnsiTheme="minorHAnsi" w:cstheme="minorBidi"/>
          <w:sz w:val="22"/>
          <w:szCs w:val="22"/>
        </w:rPr>
        <w:tab/>
      </w:r>
      <w:r w:rsidRPr="00763DEA">
        <w:rPr>
          <w:rFonts w:eastAsia="?? ??"/>
          <w:lang w:eastAsia="zh-CN"/>
        </w:rPr>
        <w:t>Timing Advance adjustment delay</w:t>
      </w:r>
      <w:r>
        <w:tab/>
        <w:t>252</w:t>
      </w:r>
    </w:p>
    <w:p w14:paraId="2CD45043" w14:textId="77777777" w:rsidR="00597036" w:rsidRDefault="0059703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252</w:t>
      </w:r>
    </w:p>
    <w:p w14:paraId="6817D801" w14:textId="77777777" w:rsidR="00597036" w:rsidRDefault="0059703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75C68B02" w14:textId="77777777" w:rsidR="00597036" w:rsidRDefault="0059703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5CCFB41A" w14:textId="77777777" w:rsidR="00597036" w:rsidRDefault="0059703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273D2456" w14:textId="77777777" w:rsidR="00597036" w:rsidRDefault="00597036">
      <w:pPr>
        <w:pStyle w:val="TOC4"/>
        <w:rPr>
          <w:rFonts w:asciiTheme="minorHAnsi" w:eastAsiaTheme="minorEastAsia" w:hAnsiTheme="minorHAnsi" w:cstheme="minorBidi"/>
          <w:sz w:val="22"/>
          <w:szCs w:val="22"/>
        </w:rPr>
      </w:pPr>
      <w:r w:rsidRPr="00597036">
        <w:t>7.23.2.</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253</w:t>
      </w:r>
    </w:p>
    <w:p w14:paraId="6FA7B761" w14:textId="77777777" w:rsidR="00597036" w:rsidRDefault="00597036">
      <w:pPr>
        <w:pStyle w:val="TOC4"/>
        <w:rPr>
          <w:rFonts w:asciiTheme="minorHAnsi" w:eastAsiaTheme="minorEastAsia" w:hAnsiTheme="minorHAnsi" w:cstheme="minorBidi"/>
          <w:sz w:val="22"/>
          <w:szCs w:val="22"/>
        </w:rPr>
      </w:pPr>
      <w:r w:rsidRPr="00597036">
        <w:t>7.23.2.</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253</w:t>
      </w:r>
    </w:p>
    <w:p w14:paraId="1032F0AA" w14:textId="77777777" w:rsidR="00597036" w:rsidRDefault="00597036">
      <w:pPr>
        <w:pStyle w:val="TOC4"/>
        <w:rPr>
          <w:rFonts w:asciiTheme="minorHAnsi" w:eastAsiaTheme="minorEastAsia" w:hAnsiTheme="minorHAnsi" w:cstheme="minorBidi"/>
          <w:sz w:val="22"/>
          <w:szCs w:val="22"/>
        </w:rPr>
      </w:pPr>
      <w:r w:rsidRPr="00597036">
        <w:t>7.23.2.</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254</w:t>
      </w:r>
    </w:p>
    <w:p w14:paraId="0D4756F1" w14:textId="77777777" w:rsidR="00597036" w:rsidRDefault="0059703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04DF2356" w14:textId="77777777" w:rsidR="00597036" w:rsidRDefault="0059703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7F5B4E2A" w14:textId="77777777" w:rsidR="00597036" w:rsidRDefault="0059703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6CD29CBD" w14:textId="77777777" w:rsidR="00597036" w:rsidRDefault="0059703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66D3E5AF" w14:textId="77777777" w:rsidR="00597036" w:rsidRDefault="0059703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6A1F617C"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25</w:t>
      </w:r>
      <w:r w:rsidRPr="00597036">
        <w:t>.2</w:t>
      </w:r>
      <w:r w:rsidRPr="00597036">
        <w:rPr>
          <w:rFonts w:asciiTheme="minorHAnsi" w:eastAsiaTheme="minorEastAsia" w:hAnsiTheme="minorHAnsi"/>
          <w:sz w:val="22"/>
          <w:szCs w:val="22"/>
        </w:rPr>
        <w:tab/>
      </w:r>
      <w:r w:rsidRPr="00763DEA">
        <w:rPr>
          <w:rFonts w:cs="v4.2.0"/>
        </w:rPr>
        <w:t>Minimum requirements</w:t>
      </w:r>
      <w:r>
        <w:tab/>
        <w:t>255</w:t>
      </w:r>
    </w:p>
    <w:p w14:paraId="50EBB600" w14:textId="77777777" w:rsidR="00597036" w:rsidRDefault="0059703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256</w:t>
      </w:r>
    </w:p>
    <w:p w14:paraId="7DB203AD" w14:textId="77777777" w:rsidR="00597036" w:rsidRDefault="0059703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3143F058" w14:textId="77777777" w:rsidR="00597036" w:rsidRDefault="0059703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6683A69" w14:textId="77777777" w:rsidR="00597036" w:rsidRDefault="0059703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37958AD6"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27</w:t>
      </w:r>
      <w:r w:rsidRPr="00597036">
        <w:t>.1</w:t>
      </w:r>
      <w:r w:rsidRPr="00597036">
        <w:rPr>
          <w:rFonts w:asciiTheme="minorHAnsi" w:eastAsiaTheme="minorEastAsia" w:hAnsiTheme="minorHAnsi"/>
          <w:sz w:val="22"/>
          <w:szCs w:val="22"/>
        </w:rPr>
        <w:tab/>
      </w:r>
      <w:r w:rsidRPr="00763DEA">
        <w:rPr>
          <w:rFonts w:cs="v3.7.0"/>
        </w:rPr>
        <w:t>Introduction</w:t>
      </w:r>
      <w:r>
        <w:tab/>
        <w:t>256</w:t>
      </w:r>
    </w:p>
    <w:p w14:paraId="7EFC1286"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27</w:t>
      </w:r>
      <w:r w:rsidRPr="00597036">
        <w:t>.2</w:t>
      </w:r>
      <w:r w:rsidRPr="00597036">
        <w:rPr>
          <w:rFonts w:asciiTheme="minorHAnsi" w:eastAsiaTheme="minorEastAsia" w:hAnsiTheme="minorHAnsi"/>
          <w:sz w:val="22"/>
          <w:szCs w:val="22"/>
        </w:rPr>
        <w:tab/>
      </w:r>
      <w:r w:rsidRPr="00763DEA">
        <w:rPr>
          <w:rFonts w:cs="v3.7.0"/>
        </w:rPr>
        <w:t>Requirements</w:t>
      </w:r>
      <w:r>
        <w:tab/>
        <w:t>256</w:t>
      </w:r>
    </w:p>
    <w:p w14:paraId="275F9644" w14:textId="77777777" w:rsidR="00597036" w:rsidRDefault="0059703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191484A6" w14:textId="77777777" w:rsidR="00597036" w:rsidRDefault="00597036">
      <w:pPr>
        <w:pStyle w:val="TOC3"/>
        <w:rPr>
          <w:rFonts w:asciiTheme="minorHAnsi" w:eastAsiaTheme="minorEastAsia" w:hAnsiTheme="minorHAnsi" w:cstheme="minorBidi"/>
          <w:sz w:val="22"/>
          <w:szCs w:val="22"/>
        </w:rPr>
      </w:pPr>
      <w:r w:rsidRPr="00597036">
        <w:t>7.28.1</w:t>
      </w:r>
      <w:r w:rsidRPr="00597036">
        <w:rPr>
          <w:rFonts w:asciiTheme="minorHAnsi" w:eastAsiaTheme="minorEastAsia" w:hAnsiTheme="minorHAnsi"/>
          <w:sz w:val="22"/>
          <w:szCs w:val="22"/>
        </w:rPr>
        <w:tab/>
      </w:r>
      <w:r w:rsidRPr="00763DEA">
        <w:rPr>
          <w:rFonts w:cs="v3.7.0"/>
        </w:rPr>
        <w:t>Introduction</w:t>
      </w:r>
      <w:r>
        <w:tab/>
        <w:t>256</w:t>
      </w:r>
    </w:p>
    <w:p w14:paraId="433194E5" w14:textId="77777777" w:rsidR="00597036" w:rsidRDefault="0059703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6029DEB2" w14:textId="77777777" w:rsidR="00597036" w:rsidRDefault="0059703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415133C5" w14:textId="77777777" w:rsidR="00597036" w:rsidRDefault="0059703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633BF5FD" w14:textId="77777777" w:rsidR="00597036" w:rsidRDefault="0059703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0E58DA8F" w14:textId="77777777" w:rsidR="00597036" w:rsidRDefault="0059703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01C545CB" w14:textId="77777777" w:rsidR="00597036" w:rsidRDefault="0059703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081325CF" w14:textId="77777777" w:rsidR="00597036" w:rsidRDefault="0059703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619E3E5B" w14:textId="77777777" w:rsidR="00597036" w:rsidRDefault="0059703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0ECB16D3" w14:textId="77777777" w:rsidR="00597036" w:rsidRDefault="0059703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203744D1" w14:textId="77777777" w:rsidR="00597036" w:rsidRDefault="0059703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0357C731" w14:textId="77777777" w:rsidR="00597036" w:rsidRDefault="0059703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59815E4B" w14:textId="77777777" w:rsidR="00597036" w:rsidRDefault="0059703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530B45A0" w14:textId="77777777" w:rsidR="00597036" w:rsidRDefault="0059703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727AF7EB" w14:textId="77777777" w:rsidR="00597036" w:rsidRDefault="0059703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7285E8AE" w14:textId="77777777" w:rsidR="00597036" w:rsidRDefault="0059703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163C5439" w14:textId="77777777" w:rsidR="00597036" w:rsidRDefault="0059703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2377CFAC" w14:textId="77777777" w:rsidR="00597036" w:rsidRDefault="0059703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4666BF78" w14:textId="77777777" w:rsidR="00597036" w:rsidRDefault="0059703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259</w:t>
      </w:r>
    </w:p>
    <w:p w14:paraId="6ECC2B18" w14:textId="77777777" w:rsidR="00597036" w:rsidRDefault="0059703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259</w:t>
      </w:r>
    </w:p>
    <w:p w14:paraId="299E2305" w14:textId="77777777" w:rsidR="00597036" w:rsidRDefault="0059703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260</w:t>
      </w:r>
    </w:p>
    <w:p w14:paraId="32B22E7D" w14:textId="77777777" w:rsidR="00597036" w:rsidRDefault="0059703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78AE49AC" w14:textId="77777777" w:rsidR="00597036" w:rsidRDefault="0059703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514D4AA3" w14:textId="77777777" w:rsidR="00597036" w:rsidRDefault="0059703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260</w:t>
      </w:r>
    </w:p>
    <w:p w14:paraId="1D35327F" w14:textId="77777777" w:rsidR="00597036" w:rsidRDefault="0059703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763DEA">
        <w:rPr>
          <w:i/>
        </w:rPr>
        <w:t xml:space="preserve"> </w:t>
      </w:r>
      <w:r>
        <w:t>sTTI and 1ms-TTI with 3 subframe HARQ processing</w:t>
      </w:r>
      <w:r>
        <w:tab/>
        <w:t>261</w:t>
      </w:r>
    </w:p>
    <w:p w14:paraId="1CDEFF77" w14:textId="77777777" w:rsidR="00597036" w:rsidRDefault="0059703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31FB3D17" w14:textId="77777777" w:rsidR="00597036" w:rsidRDefault="0059703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0E63726D" w14:textId="77777777" w:rsidR="00597036" w:rsidRDefault="0059703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182975A0" w14:textId="77777777" w:rsidR="00597036" w:rsidRDefault="0059703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09922D2E" w14:textId="77777777" w:rsidR="00597036" w:rsidRDefault="0059703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47DBFE13" w14:textId="77777777" w:rsidR="00597036" w:rsidRDefault="0059703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5DAEF9DD" w14:textId="77777777" w:rsidR="00597036" w:rsidRDefault="00597036">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1CB480C2" w14:textId="77777777" w:rsidR="00597036" w:rsidRDefault="0059703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53BC546A" w14:textId="77777777" w:rsidR="00597036" w:rsidRDefault="00597036">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7AFF3A59" w14:textId="77777777" w:rsidR="00597036" w:rsidRDefault="00597036">
      <w:pPr>
        <w:pStyle w:val="TOC4"/>
        <w:rPr>
          <w:rFonts w:asciiTheme="minorHAnsi" w:eastAsiaTheme="minorEastAsia" w:hAnsiTheme="minorHAnsi" w:cstheme="minorBidi"/>
          <w:sz w:val="22"/>
          <w:szCs w:val="22"/>
        </w:rPr>
      </w:pPr>
      <w:r>
        <w:lastRenderedPageBreak/>
        <w:t>7.36.2.1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2C6E725A" w14:textId="77777777" w:rsidR="00597036" w:rsidRDefault="00597036">
      <w:pPr>
        <w:pStyle w:val="TOC4"/>
        <w:rPr>
          <w:rFonts w:asciiTheme="minorHAnsi" w:eastAsiaTheme="minorEastAsia" w:hAnsiTheme="minorHAnsi" w:cstheme="minorBidi"/>
          <w:sz w:val="22"/>
          <w:szCs w:val="22"/>
        </w:rPr>
      </w:pPr>
      <w: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2425B0A7" w14:textId="77777777" w:rsidR="00597036" w:rsidRDefault="00597036">
      <w:pPr>
        <w:pStyle w:val="TOC4"/>
        <w:rPr>
          <w:rFonts w:asciiTheme="minorHAnsi" w:eastAsiaTheme="minorEastAsia" w:hAnsiTheme="minorHAnsi" w:cstheme="minorBidi"/>
          <w:sz w:val="22"/>
          <w:szCs w:val="22"/>
        </w:rPr>
      </w:pPr>
      <w:r>
        <w:t>7.36.2.3</w:t>
      </w:r>
      <w:r>
        <w:rPr>
          <w:rFonts w:asciiTheme="minorHAnsi" w:eastAsiaTheme="minorEastAsia" w:hAnsiTheme="minorHAnsi" w:cstheme="minorBidi"/>
          <w:sz w:val="22"/>
          <w:szCs w:val="22"/>
        </w:rPr>
        <w:tab/>
      </w:r>
      <w:r>
        <w:rPr>
          <w:lang w:eastAsia="zh-CN"/>
        </w:rPr>
        <w:t>Interruptions at SCell addition/release</w:t>
      </w:r>
      <w:r>
        <w:tab/>
        <w:t>262</w:t>
      </w:r>
    </w:p>
    <w:p w14:paraId="54F6B4DC" w14:textId="77777777" w:rsidR="00597036" w:rsidRDefault="00597036">
      <w:pPr>
        <w:pStyle w:val="TOC4"/>
        <w:rPr>
          <w:rFonts w:asciiTheme="minorHAnsi" w:eastAsiaTheme="minorEastAsia" w:hAnsiTheme="minorHAnsi" w:cstheme="minorBidi"/>
          <w:sz w:val="22"/>
          <w:szCs w:val="22"/>
        </w:rPr>
      </w:pPr>
      <w:r>
        <w:t>7.36.2.4</w:t>
      </w:r>
      <w:r>
        <w:rPr>
          <w:rFonts w:asciiTheme="minorHAnsi" w:eastAsiaTheme="minorEastAsia" w:hAnsiTheme="minorHAnsi" w:cstheme="minorBidi"/>
          <w:sz w:val="22"/>
          <w:szCs w:val="22"/>
        </w:rPr>
        <w:tab/>
      </w:r>
      <w:r>
        <w:rPr>
          <w:lang w:eastAsia="zh-CN"/>
        </w:rPr>
        <w:t>Interruptions at SCell activation/deactivation</w:t>
      </w:r>
      <w:r>
        <w:tab/>
        <w:t>263</w:t>
      </w:r>
    </w:p>
    <w:p w14:paraId="17852C9F" w14:textId="77777777" w:rsidR="00597036" w:rsidRDefault="00597036">
      <w:pPr>
        <w:pStyle w:val="TOC4"/>
        <w:rPr>
          <w:rFonts w:asciiTheme="minorHAnsi" w:eastAsiaTheme="minorEastAsia" w:hAnsiTheme="minorHAnsi" w:cstheme="minorBidi"/>
          <w:sz w:val="22"/>
          <w:szCs w:val="22"/>
        </w:rPr>
      </w:pPr>
      <w:r>
        <w:t>7.36.2.5</w:t>
      </w:r>
      <w:r>
        <w:rPr>
          <w:rFonts w:asciiTheme="minorHAnsi" w:eastAsiaTheme="minorEastAsia" w:hAnsiTheme="minorHAnsi" w:cstheme="minorBidi"/>
          <w:sz w:val="22"/>
          <w:szCs w:val="22"/>
        </w:rPr>
        <w:tab/>
      </w:r>
      <w:r>
        <w:rPr>
          <w:lang w:eastAsia="zh-CN"/>
        </w:rPr>
        <w:t>Interruptions during measurements on SCC</w:t>
      </w:r>
      <w:r>
        <w:tab/>
        <w:t>263</w:t>
      </w:r>
    </w:p>
    <w:p w14:paraId="6B0D9B4A" w14:textId="77777777" w:rsidR="00597036" w:rsidRDefault="00597036">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040B4353" w14:textId="77777777" w:rsidR="00597036" w:rsidRDefault="00597036">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3F2267BF" w14:textId="77777777" w:rsidR="00597036" w:rsidRDefault="00597036">
      <w:pPr>
        <w:pStyle w:val="TOC4"/>
        <w:rPr>
          <w:rFonts w:asciiTheme="minorHAnsi" w:eastAsiaTheme="minorEastAsia" w:hAnsiTheme="minorHAnsi" w:cstheme="minorBidi"/>
          <w:sz w:val="22"/>
          <w:szCs w:val="22"/>
        </w:rPr>
      </w:pPr>
      <w:r>
        <w:t>7.36.2.6</w:t>
      </w:r>
      <w:r>
        <w:rPr>
          <w:rFonts w:asciiTheme="minorHAnsi" w:eastAsiaTheme="minorEastAsia" w:hAnsiTheme="minorHAnsi" w:cstheme="minorBidi"/>
          <w:sz w:val="22"/>
          <w:szCs w:val="22"/>
        </w:rPr>
        <w:tab/>
      </w:r>
      <w:r>
        <w:rPr>
          <w:lang w:eastAsia="zh-CN"/>
        </w:rPr>
        <w:t>Interruptions at active BWP switching</w:t>
      </w:r>
      <w:r>
        <w:tab/>
        <w:t>263</w:t>
      </w:r>
    </w:p>
    <w:p w14:paraId="25F2E4C1" w14:textId="3AB647FE" w:rsidR="00597036" w:rsidRDefault="0059703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723E75D6" w14:textId="77777777" w:rsidR="00597036" w:rsidRDefault="0059703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613B75A5" w14:textId="77777777" w:rsidR="00597036" w:rsidRDefault="0059703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411D3227" w14:textId="77777777" w:rsidR="00597036" w:rsidRDefault="0059703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265</w:t>
      </w:r>
    </w:p>
    <w:p w14:paraId="1819DBA3" w14:textId="77777777" w:rsidR="00597036" w:rsidRDefault="0059703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265</w:t>
      </w:r>
    </w:p>
    <w:p w14:paraId="330BAB0C" w14:textId="77777777" w:rsidR="00597036" w:rsidRDefault="0059703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272</w:t>
      </w:r>
    </w:p>
    <w:p w14:paraId="61ADB2FD" w14:textId="77777777" w:rsidR="00597036" w:rsidRDefault="0059703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273</w:t>
      </w:r>
    </w:p>
    <w:p w14:paraId="5FB886A0" w14:textId="77777777" w:rsidR="00597036" w:rsidRDefault="0059703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274</w:t>
      </w:r>
    </w:p>
    <w:p w14:paraId="4511857C" w14:textId="77777777" w:rsidR="00597036" w:rsidRDefault="00597036">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276</w:t>
      </w:r>
    </w:p>
    <w:p w14:paraId="4C3ACC53" w14:textId="77777777" w:rsidR="00597036" w:rsidRDefault="0059703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276</w:t>
      </w:r>
    </w:p>
    <w:p w14:paraId="06BD63AC" w14:textId="77777777" w:rsidR="00597036" w:rsidRDefault="0059703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278</w:t>
      </w:r>
    </w:p>
    <w:p w14:paraId="2AA576F5" w14:textId="77777777" w:rsidR="00597036" w:rsidRDefault="0059703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278</w:t>
      </w:r>
    </w:p>
    <w:p w14:paraId="28D154B2" w14:textId="77777777" w:rsidR="00597036" w:rsidRDefault="0059703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283</w:t>
      </w:r>
    </w:p>
    <w:p w14:paraId="01AAF348" w14:textId="77777777" w:rsidR="00597036" w:rsidRDefault="0059703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287</w:t>
      </w:r>
    </w:p>
    <w:p w14:paraId="1643B0A1" w14:textId="77777777" w:rsidR="00597036" w:rsidRDefault="0059703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288</w:t>
      </w:r>
    </w:p>
    <w:p w14:paraId="3DDBCF0E" w14:textId="77777777" w:rsidR="00597036" w:rsidRDefault="0059703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289</w:t>
      </w:r>
    </w:p>
    <w:p w14:paraId="34A33044" w14:textId="77777777" w:rsidR="00597036" w:rsidRDefault="0059703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289</w:t>
      </w:r>
    </w:p>
    <w:p w14:paraId="737F74EB" w14:textId="77777777" w:rsidR="00597036" w:rsidRDefault="00597036">
      <w:pPr>
        <w:pStyle w:val="TOC5"/>
        <w:rPr>
          <w:rFonts w:asciiTheme="minorHAnsi" w:eastAsiaTheme="minorEastAsia" w:hAnsiTheme="minorHAnsi" w:cstheme="minorBidi"/>
          <w:sz w:val="22"/>
          <w:szCs w:val="22"/>
        </w:rPr>
      </w:pPr>
      <w:r w:rsidRPr="00597036">
        <w:t>8.1.2.3.1</w:t>
      </w:r>
      <w:r w:rsidRPr="00597036">
        <w:rPr>
          <w:rFonts w:asciiTheme="minorHAnsi" w:eastAsiaTheme="minorEastAsia" w:hAnsiTheme="minorHAnsi"/>
          <w:sz w:val="22"/>
          <w:szCs w:val="22"/>
        </w:rPr>
        <w:tab/>
      </w:r>
      <w:r>
        <w:t>E-UTRAN FDD – FDD inter frequency measurements</w:t>
      </w:r>
      <w:r>
        <w:tab/>
        <w:t>289</w:t>
      </w:r>
    </w:p>
    <w:p w14:paraId="7BB561DD" w14:textId="77777777" w:rsidR="00597036" w:rsidRDefault="0059703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295</w:t>
      </w:r>
    </w:p>
    <w:p w14:paraId="78785D48" w14:textId="77777777" w:rsidR="00597036" w:rsidRDefault="0059703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302</w:t>
      </w:r>
    </w:p>
    <w:p w14:paraId="3C9F990E" w14:textId="77777777" w:rsidR="00597036" w:rsidRDefault="0059703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302</w:t>
      </w:r>
    </w:p>
    <w:p w14:paraId="51BF7857" w14:textId="77777777" w:rsidR="00597036" w:rsidRDefault="0059703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302</w:t>
      </w:r>
    </w:p>
    <w:p w14:paraId="39787BAC" w14:textId="77777777" w:rsidR="00597036" w:rsidRDefault="0059703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303</w:t>
      </w:r>
    </w:p>
    <w:p w14:paraId="5E2D35B2" w14:textId="77777777" w:rsidR="00597036" w:rsidRDefault="0059703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305</w:t>
      </w:r>
    </w:p>
    <w:p w14:paraId="0771E10F" w14:textId="77777777" w:rsidR="00597036" w:rsidRDefault="0059703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306</w:t>
      </w:r>
    </w:p>
    <w:p w14:paraId="36D3A570" w14:textId="77777777" w:rsidR="00597036" w:rsidRDefault="00597036">
      <w:pPr>
        <w:pStyle w:val="TOC5"/>
        <w:rPr>
          <w:rFonts w:asciiTheme="minorHAnsi" w:eastAsiaTheme="minorEastAsia" w:hAnsiTheme="minorHAnsi" w:cstheme="minorBidi"/>
          <w:sz w:val="22"/>
          <w:szCs w:val="22"/>
        </w:rPr>
      </w:pPr>
      <w:r w:rsidRPr="00597036">
        <w:t>8.1.2.3.9</w:t>
      </w:r>
      <w:r w:rsidRPr="00597036">
        <w:rPr>
          <w:rFonts w:asciiTheme="minorHAnsi" w:eastAsiaTheme="minorEastAsia" w:hAnsiTheme="minorHAnsi"/>
          <w:sz w:val="22"/>
          <w:szCs w:val="22"/>
        </w:rPr>
        <w:tab/>
      </w:r>
      <w:r>
        <w:t>E-UTRAN FDD – FDD inter frequency measurements with FeMBMS/Unicast mixed cells</w:t>
      </w:r>
      <w:r>
        <w:tab/>
        <w:t>307</w:t>
      </w:r>
    </w:p>
    <w:p w14:paraId="707E7ADF" w14:textId="77777777" w:rsidR="00597036" w:rsidRDefault="0059703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313</w:t>
      </w:r>
    </w:p>
    <w:p w14:paraId="3F3CBE43" w14:textId="77777777" w:rsidR="00597036" w:rsidRDefault="0059703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313</w:t>
      </w:r>
    </w:p>
    <w:p w14:paraId="185BF6EB" w14:textId="77777777" w:rsidR="00597036" w:rsidRDefault="0059703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313</w:t>
      </w:r>
    </w:p>
    <w:p w14:paraId="1B1C6266" w14:textId="77777777" w:rsidR="00597036" w:rsidRDefault="0059703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318</w:t>
      </w:r>
    </w:p>
    <w:p w14:paraId="2AF7B268" w14:textId="77777777" w:rsidR="00597036" w:rsidRDefault="0059703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318</w:t>
      </w:r>
    </w:p>
    <w:p w14:paraId="7B8400F7" w14:textId="77777777" w:rsidR="00597036" w:rsidRDefault="0059703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322</w:t>
      </w:r>
    </w:p>
    <w:p w14:paraId="122604FC" w14:textId="77777777" w:rsidR="00597036" w:rsidRDefault="0059703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322</w:t>
      </w:r>
    </w:p>
    <w:p w14:paraId="5799F7C2" w14:textId="77777777" w:rsidR="00597036" w:rsidRDefault="0059703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327</w:t>
      </w:r>
    </w:p>
    <w:p w14:paraId="48C2C0DE" w14:textId="77777777" w:rsidR="00597036" w:rsidRDefault="0059703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327</w:t>
      </w:r>
    </w:p>
    <w:p w14:paraId="726DD3FF" w14:textId="77777777" w:rsidR="00597036" w:rsidRDefault="0059703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329</w:t>
      </w:r>
    </w:p>
    <w:p w14:paraId="7A6AC52F" w14:textId="77777777" w:rsidR="00597036" w:rsidRDefault="0059703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329</w:t>
      </w:r>
    </w:p>
    <w:p w14:paraId="6D1B9D79" w14:textId="77777777" w:rsidR="00597036" w:rsidRDefault="0059703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329</w:t>
      </w:r>
    </w:p>
    <w:p w14:paraId="57751F78" w14:textId="77777777" w:rsidR="00597036" w:rsidRDefault="0059703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330</w:t>
      </w:r>
    </w:p>
    <w:p w14:paraId="434529D1" w14:textId="77777777" w:rsidR="00597036" w:rsidRDefault="0059703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330</w:t>
      </w:r>
    </w:p>
    <w:p w14:paraId="4F620DFE" w14:textId="77777777" w:rsidR="00597036" w:rsidRDefault="0059703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330</w:t>
      </w:r>
    </w:p>
    <w:p w14:paraId="7FBFA5A8" w14:textId="77777777" w:rsidR="00597036" w:rsidRDefault="0059703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330</w:t>
      </w:r>
    </w:p>
    <w:p w14:paraId="76431CCF" w14:textId="77777777" w:rsidR="00597036" w:rsidRDefault="0059703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332</w:t>
      </w:r>
    </w:p>
    <w:p w14:paraId="07B517EE" w14:textId="77777777" w:rsidR="00597036" w:rsidRDefault="00597036">
      <w:pPr>
        <w:pStyle w:val="TOC5"/>
        <w:rPr>
          <w:rFonts w:asciiTheme="minorHAnsi" w:eastAsiaTheme="minorEastAsia" w:hAnsiTheme="minorHAnsi" w:cstheme="minorBidi"/>
          <w:sz w:val="22"/>
          <w:szCs w:val="22"/>
        </w:rPr>
      </w:pPr>
      <w:r w:rsidRPr="00597036">
        <w:t>8.1.2.4.</w:t>
      </w:r>
      <w:r w:rsidRPr="00597036">
        <w:rPr>
          <w:lang w:eastAsia="zh-CN"/>
        </w:rPr>
        <w:t>15</w:t>
      </w:r>
      <w:r w:rsidRPr="00597036">
        <w:rPr>
          <w:rFonts w:asciiTheme="minorHAnsi" w:eastAsiaTheme="minorEastAsia" w:hAnsiTheme="minorHAnsi" w:cstheme="minorBidi"/>
          <w:sz w:val="22"/>
          <w:szCs w:val="22"/>
        </w:rPr>
        <w:tab/>
      </w:r>
      <w:r w:rsidRPr="00763DEA">
        <w:rPr>
          <w:lang w:val="en-US"/>
        </w:rPr>
        <w:t xml:space="preserve">E-UTRAN </w:t>
      </w:r>
      <w:r w:rsidRPr="00763DEA">
        <w:rPr>
          <w:lang w:val="en-US" w:eastAsia="zh-CN"/>
        </w:rPr>
        <w:t>F</w:t>
      </w:r>
      <w:r w:rsidRPr="00763DEA">
        <w:rPr>
          <w:lang w:val="en-US"/>
        </w:rPr>
        <w:t>DD – cdma2000 1xRTT measurements</w:t>
      </w:r>
      <w:r w:rsidRPr="00763DEA">
        <w:rPr>
          <w:lang w:val="en-US" w:eastAsia="zh-CN"/>
        </w:rPr>
        <w:t xml:space="preserve"> for SON ANR</w:t>
      </w:r>
      <w:r>
        <w:tab/>
        <w:t>332</w:t>
      </w:r>
    </w:p>
    <w:p w14:paraId="4963BA23" w14:textId="77777777" w:rsidR="00597036" w:rsidRDefault="00597036">
      <w:pPr>
        <w:pStyle w:val="TOC5"/>
        <w:rPr>
          <w:rFonts w:asciiTheme="minorHAnsi" w:eastAsiaTheme="minorEastAsia" w:hAnsiTheme="minorHAnsi" w:cstheme="minorBidi"/>
          <w:sz w:val="22"/>
          <w:szCs w:val="22"/>
        </w:rPr>
      </w:pPr>
      <w:r w:rsidRPr="00597036">
        <w:t>8.1.2.4.</w:t>
      </w:r>
      <w:r w:rsidRPr="00597036">
        <w:rPr>
          <w:lang w:eastAsia="zh-CN"/>
        </w:rPr>
        <w:t>16</w:t>
      </w:r>
      <w:r w:rsidRPr="00597036">
        <w:rPr>
          <w:rFonts w:asciiTheme="minorHAnsi" w:eastAsiaTheme="minorEastAsia" w:hAnsiTheme="minorHAnsi" w:cstheme="minorBidi"/>
          <w:sz w:val="22"/>
          <w:szCs w:val="22"/>
        </w:rPr>
        <w:tab/>
      </w:r>
      <w:r w:rsidRPr="00763DEA">
        <w:rPr>
          <w:lang w:val="en-US"/>
        </w:rPr>
        <w:t xml:space="preserve">E-UTRAN </w:t>
      </w:r>
      <w:r w:rsidRPr="00763DEA">
        <w:rPr>
          <w:lang w:val="en-US" w:eastAsia="zh-CN"/>
        </w:rPr>
        <w:t>T</w:t>
      </w:r>
      <w:r w:rsidRPr="00763DEA">
        <w:rPr>
          <w:lang w:val="en-US"/>
        </w:rPr>
        <w:t>DD – cdma2000 1xRTT measurements</w:t>
      </w:r>
      <w:r w:rsidRPr="00763DEA">
        <w:rPr>
          <w:lang w:val="en-US" w:eastAsia="zh-CN"/>
        </w:rPr>
        <w:t xml:space="preserve"> for SON ANR</w:t>
      </w:r>
      <w:r>
        <w:tab/>
        <w:t>332</w:t>
      </w:r>
    </w:p>
    <w:p w14:paraId="11E89ECB" w14:textId="77777777" w:rsidR="00597036" w:rsidRDefault="0059703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332</w:t>
      </w:r>
    </w:p>
    <w:p w14:paraId="24208F90" w14:textId="77777777" w:rsidR="00597036" w:rsidRDefault="0059703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333</w:t>
      </w:r>
    </w:p>
    <w:p w14:paraId="10305B89" w14:textId="77777777" w:rsidR="00597036" w:rsidRDefault="0059703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333</w:t>
      </w:r>
    </w:p>
    <w:p w14:paraId="2A34508A" w14:textId="77777777" w:rsidR="00597036" w:rsidRDefault="0059703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335</w:t>
      </w:r>
    </w:p>
    <w:p w14:paraId="340299B2" w14:textId="77777777" w:rsidR="00597036" w:rsidRDefault="0059703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335</w:t>
      </w:r>
    </w:p>
    <w:p w14:paraId="62CF1A27" w14:textId="77777777" w:rsidR="00597036" w:rsidRDefault="0059703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339</w:t>
      </w:r>
    </w:p>
    <w:p w14:paraId="3E2B37DD" w14:textId="77777777" w:rsidR="00597036" w:rsidRDefault="0059703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339</w:t>
      </w:r>
    </w:p>
    <w:p w14:paraId="1B0AF021" w14:textId="77777777" w:rsidR="00597036" w:rsidRDefault="00597036">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339</w:t>
      </w:r>
    </w:p>
    <w:p w14:paraId="0DAAE979" w14:textId="77777777" w:rsidR="00597036" w:rsidRDefault="00597036">
      <w:pPr>
        <w:pStyle w:val="TOC5"/>
        <w:rPr>
          <w:rFonts w:asciiTheme="minorHAnsi" w:eastAsiaTheme="minorEastAsia" w:hAnsiTheme="minorHAnsi" w:cstheme="minorBidi"/>
          <w:sz w:val="22"/>
          <w:szCs w:val="22"/>
        </w:rPr>
      </w:pPr>
      <w:r w:rsidRPr="00597036">
        <w:t>8.1.2.4.25</w:t>
      </w:r>
      <w:r w:rsidRPr="00597036">
        <w:rPr>
          <w:rFonts w:asciiTheme="minorHAnsi" w:eastAsiaTheme="minorEastAsia" w:hAnsiTheme="minorHAnsi" w:cstheme="minorBidi"/>
          <w:sz w:val="22"/>
          <w:szCs w:val="22"/>
        </w:rPr>
        <w:tab/>
      </w:r>
      <w:r w:rsidRPr="00763DEA">
        <w:rPr>
          <w:lang w:val="en-US"/>
        </w:rPr>
        <w:t>E-UTRAN FDD – NR SFTD Measurements</w:t>
      </w:r>
      <w:r>
        <w:tab/>
        <w:t>339</w:t>
      </w:r>
    </w:p>
    <w:p w14:paraId="70CB855F" w14:textId="77777777" w:rsidR="00597036" w:rsidRDefault="00597036">
      <w:pPr>
        <w:pStyle w:val="TOC5"/>
        <w:rPr>
          <w:rFonts w:asciiTheme="minorHAnsi" w:eastAsiaTheme="minorEastAsia" w:hAnsiTheme="minorHAnsi" w:cstheme="minorBidi"/>
          <w:sz w:val="22"/>
          <w:szCs w:val="22"/>
        </w:rPr>
      </w:pPr>
      <w:r w:rsidRPr="00597036">
        <w:t>8.1.2.4.26</w:t>
      </w:r>
      <w:r w:rsidRPr="00597036">
        <w:rPr>
          <w:rFonts w:asciiTheme="minorHAnsi" w:eastAsiaTheme="minorEastAsia" w:hAnsiTheme="minorHAnsi" w:cstheme="minorBidi"/>
          <w:sz w:val="22"/>
          <w:szCs w:val="22"/>
        </w:rPr>
        <w:tab/>
      </w:r>
      <w:r w:rsidRPr="00763DEA">
        <w:rPr>
          <w:lang w:val="en-US"/>
        </w:rPr>
        <w:t>E-UTRAN TDD – NR SFTD Measurements</w:t>
      </w:r>
      <w:r>
        <w:tab/>
        <w:t>340</w:t>
      </w:r>
    </w:p>
    <w:p w14:paraId="4AC8731D" w14:textId="77777777" w:rsidR="00597036" w:rsidRDefault="0059703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340</w:t>
      </w:r>
    </w:p>
    <w:p w14:paraId="06F50511" w14:textId="77777777" w:rsidR="00597036" w:rsidRDefault="0059703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340</w:t>
      </w:r>
    </w:p>
    <w:p w14:paraId="00D01560" w14:textId="77777777" w:rsidR="00597036" w:rsidRDefault="0059703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342</w:t>
      </w:r>
    </w:p>
    <w:p w14:paraId="49D0C031" w14:textId="77777777" w:rsidR="00597036" w:rsidRDefault="0059703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344</w:t>
      </w:r>
    </w:p>
    <w:p w14:paraId="6869FA1B" w14:textId="77777777" w:rsidR="00597036" w:rsidRDefault="0059703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346</w:t>
      </w:r>
    </w:p>
    <w:p w14:paraId="44ACCF1A" w14:textId="77777777" w:rsidR="00597036" w:rsidRDefault="0059703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347</w:t>
      </w:r>
    </w:p>
    <w:p w14:paraId="3491E480" w14:textId="77777777" w:rsidR="00597036" w:rsidRDefault="0059703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347</w:t>
      </w:r>
    </w:p>
    <w:p w14:paraId="5BF7C3FC" w14:textId="77777777" w:rsidR="00597036" w:rsidRDefault="0059703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347</w:t>
      </w:r>
    </w:p>
    <w:p w14:paraId="4B26914F" w14:textId="77777777" w:rsidR="00597036" w:rsidRDefault="0059703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347</w:t>
      </w:r>
    </w:p>
    <w:p w14:paraId="21A159B8" w14:textId="77777777" w:rsidR="00597036" w:rsidRDefault="0059703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347</w:t>
      </w:r>
    </w:p>
    <w:p w14:paraId="45FBAF66" w14:textId="77777777" w:rsidR="00597036" w:rsidRDefault="0059703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348</w:t>
      </w:r>
    </w:p>
    <w:p w14:paraId="6384C7CD" w14:textId="77777777" w:rsidR="00597036" w:rsidRDefault="0059703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349</w:t>
      </w:r>
    </w:p>
    <w:p w14:paraId="77F1E4F4" w14:textId="77777777" w:rsidR="00597036" w:rsidRDefault="0059703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351</w:t>
      </w:r>
    </w:p>
    <w:p w14:paraId="15E94A8C" w14:textId="77777777" w:rsidR="00597036" w:rsidRDefault="0059703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353</w:t>
      </w:r>
    </w:p>
    <w:p w14:paraId="31DD9189" w14:textId="77777777" w:rsidR="00597036" w:rsidRDefault="0059703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355</w:t>
      </w:r>
    </w:p>
    <w:p w14:paraId="1C2502D9" w14:textId="77777777" w:rsidR="00597036" w:rsidRDefault="0059703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356</w:t>
      </w:r>
    </w:p>
    <w:p w14:paraId="52EAFCA6" w14:textId="77777777" w:rsidR="00597036" w:rsidRDefault="0059703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358</w:t>
      </w:r>
    </w:p>
    <w:p w14:paraId="1BEB4087" w14:textId="77777777" w:rsidR="00597036" w:rsidRDefault="0059703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360</w:t>
      </w:r>
    </w:p>
    <w:p w14:paraId="2B1734D0" w14:textId="77777777" w:rsidR="00597036" w:rsidRDefault="0059703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362</w:t>
      </w:r>
    </w:p>
    <w:p w14:paraId="3451EB20" w14:textId="77777777" w:rsidR="00597036" w:rsidRDefault="0059703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362</w:t>
      </w:r>
    </w:p>
    <w:p w14:paraId="45B6031E" w14:textId="77777777" w:rsidR="00597036" w:rsidRDefault="0059703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363</w:t>
      </w:r>
    </w:p>
    <w:p w14:paraId="72A25D3A" w14:textId="77777777" w:rsidR="00597036" w:rsidRDefault="0059703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364</w:t>
      </w:r>
    </w:p>
    <w:p w14:paraId="59DF7746" w14:textId="77777777" w:rsidR="00597036" w:rsidRDefault="0059703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365</w:t>
      </w:r>
    </w:p>
    <w:p w14:paraId="6CEFA659" w14:textId="77777777" w:rsidR="00597036" w:rsidRDefault="0059703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365</w:t>
      </w:r>
    </w:p>
    <w:p w14:paraId="40CD9014" w14:textId="77777777" w:rsidR="00597036" w:rsidRDefault="0059703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366</w:t>
      </w:r>
    </w:p>
    <w:p w14:paraId="291D30E6" w14:textId="77777777" w:rsidR="00597036" w:rsidRDefault="0059703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368</w:t>
      </w:r>
    </w:p>
    <w:p w14:paraId="5FE9B507" w14:textId="77777777" w:rsidR="00597036" w:rsidRDefault="0059703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371</w:t>
      </w:r>
    </w:p>
    <w:p w14:paraId="23D2C6B4" w14:textId="77777777" w:rsidR="00597036" w:rsidRDefault="0059703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375</w:t>
      </w:r>
    </w:p>
    <w:p w14:paraId="681DB637" w14:textId="77777777" w:rsidR="00597036" w:rsidRDefault="0059703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378</w:t>
      </w:r>
    </w:p>
    <w:p w14:paraId="56E4391E" w14:textId="77777777" w:rsidR="00597036" w:rsidRDefault="0059703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378</w:t>
      </w:r>
    </w:p>
    <w:p w14:paraId="0C700546" w14:textId="77777777" w:rsidR="00597036" w:rsidRDefault="0059703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379</w:t>
      </w:r>
    </w:p>
    <w:p w14:paraId="40870BF2" w14:textId="77777777" w:rsidR="00597036" w:rsidRDefault="0059703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379</w:t>
      </w:r>
    </w:p>
    <w:p w14:paraId="17E221A0" w14:textId="77777777" w:rsidR="00597036" w:rsidRDefault="0059703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380</w:t>
      </w:r>
    </w:p>
    <w:p w14:paraId="5930C161" w14:textId="77777777" w:rsidR="00597036" w:rsidRDefault="00597036">
      <w:pPr>
        <w:pStyle w:val="TOC4"/>
        <w:rPr>
          <w:rFonts w:asciiTheme="minorHAnsi" w:eastAsiaTheme="minorEastAsia" w:hAnsiTheme="minorHAnsi" w:cstheme="minorBidi"/>
          <w:sz w:val="22"/>
          <w:szCs w:val="22"/>
        </w:rPr>
      </w:pPr>
      <w:r w:rsidRPr="00597036">
        <w:t>8.1.2.10</w:t>
      </w:r>
      <w:r w:rsidRPr="00597036">
        <w:rPr>
          <w:rFonts w:asciiTheme="minorHAnsi" w:eastAsiaTheme="minorEastAsia" w:hAnsiTheme="minorHAnsi"/>
          <w:sz w:val="22"/>
          <w:szCs w:val="22"/>
        </w:rPr>
        <w:tab/>
      </w:r>
      <w:r>
        <w:rPr>
          <w:lang w:eastAsia="sv-SE"/>
        </w:rPr>
        <w:t>Void</w:t>
      </w:r>
      <w:r>
        <w:tab/>
        <w:t>380</w:t>
      </w:r>
    </w:p>
    <w:p w14:paraId="3E77804D" w14:textId="77777777" w:rsidR="00597036" w:rsidRDefault="0059703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380</w:t>
      </w:r>
    </w:p>
    <w:p w14:paraId="0981F08E" w14:textId="77777777" w:rsidR="00597036" w:rsidRDefault="0059703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380</w:t>
      </w:r>
    </w:p>
    <w:p w14:paraId="58F61E3F" w14:textId="77777777" w:rsidR="00597036" w:rsidRDefault="0059703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380</w:t>
      </w:r>
    </w:p>
    <w:p w14:paraId="74F34C99" w14:textId="77777777" w:rsidR="00597036" w:rsidRDefault="0059703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385</w:t>
      </w:r>
    </w:p>
    <w:p w14:paraId="34CE7122" w14:textId="77777777" w:rsidR="00597036" w:rsidRDefault="0059703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385</w:t>
      </w:r>
    </w:p>
    <w:p w14:paraId="6ED70063" w14:textId="77777777" w:rsidR="00597036" w:rsidRDefault="0059703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385</w:t>
      </w:r>
    </w:p>
    <w:p w14:paraId="4936CA67" w14:textId="77777777" w:rsidR="00597036" w:rsidRDefault="0059703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385</w:t>
      </w:r>
    </w:p>
    <w:p w14:paraId="55FFB5BF" w14:textId="77777777" w:rsidR="00597036" w:rsidRDefault="0059703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385</w:t>
      </w:r>
    </w:p>
    <w:p w14:paraId="4DEC428B" w14:textId="77777777" w:rsidR="00597036" w:rsidRDefault="0059703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386</w:t>
      </w:r>
    </w:p>
    <w:p w14:paraId="7BC1A662" w14:textId="77777777" w:rsidR="00597036" w:rsidRDefault="0059703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386</w:t>
      </w:r>
    </w:p>
    <w:p w14:paraId="4F190047" w14:textId="77777777" w:rsidR="00597036" w:rsidRDefault="0059703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387</w:t>
      </w:r>
    </w:p>
    <w:p w14:paraId="0D2C753E" w14:textId="77777777" w:rsidR="00597036" w:rsidRDefault="0059703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388</w:t>
      </w:r>
    </w:p>
    <w:p w14:paraId="7D9A9001" w14:textId="77777777" w:rsidR="00597036" w:rsidRDefault="0059703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389</w:t>
      </w:r>
    </w:p>
    <w:p w14:paraId="2D937751" w14:textId="77777777" w:rsidR="00597036" w:rsidRDefault="0059703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389</w:t>
      </w:r>
    </w:p>
    <w:p w14:paraId="0D552922" w14:textId="77777777" w:rsidR="00597036" w:rsidRDefault="0059703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389</w:t>
      </w:r>
    </w:p>
    <w:p w14:paraId="1717B480" w14:textId="77777777" w:rsidR="00597036" w:rsidRDefault="0059703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389</w:t>
      </w:r>
    </w:p>
    <w:p w14:paraId="0374605B" w14:textId="77777777" w:rsidR="00597036" w:rsidRDefault="0059703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390</w:t>
      </w:r>
    </w:p>
    <w:p w14:paraId="22A12BF9" w14:textId="77777777" w:rsidR="00597036" w:rsidRDefault="0059703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391</w:t>
      </w:r>
    </w:p>
    <w:p w14:paraId="1C20A9AE" w14:textId="77777777" w:rsidR="00597036" w:rsidRDefault="0059703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392</w:t>
      </w:r>
    </w:p>
    <w:p w14:paraId="2C1A30DC" w14:textId="77777777" w:rsidR="00597036" w:rsidRDefault="0059703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393</w:t>
      </w:r>
    </w:p>
    <w:p w14:paraId="03D127B1" w14:textId="77777777" w:rsidR="00597036" w:rsidRDefault="00597036">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393</w:t>
      </w:r>
    </w:p>
    <w:p w14:paraId="09EC5485" w14:textId="77777777" w:rsidR="00597036" w:rsidRDefault="0059703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393</w:t>
      </w:r>
    </w:p>
    <w:p w14:paraId="4A733407" w14:textId="77777777" w:rsidR="00597036" w:rsidRDefault="0059703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393</w:t>
      </w:r>
    </w:p>
    <w:p w14:paraId="409FD5D9" w14:textId="77777777" w:rsidR="00597036" w:rsidRDefault="0059703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393</w:t>
      </w:r>
    </w:p>
    <w:p w14:paraId="4EDBAF7C" w14:textId="77777777" w:rsidR="00597036" w:rsidRDefault="0059703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396</w:t>
      </w:r>
    </w:p>
    <w:p w14:paraId="5CE81717" w14:textId="77777777" w:rsidR="00597036" w:rsidRDefault="0059703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398</w:t>
      </w:r>
    </w:p>
    <w:p w14:paraId="4ECAAE89" w14:textId="77777777" w:rsidR="00597036" w:rsidRDefault="0059703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402</w:t>
      </w:r>
    </w:p>
    <w:p w14:paraId="5096AE29" w14:textId="77777777" w:rsidR="00597036" w:rsidRDefault="0059703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402</w:t>
      </w:r>
    </w:p>
    <w:p w14:paraId="3FA4466B" w14:textId="77777777" w:rsidR="00597036" w:rsidRDefault="0059703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403</w:t>
      </w:r>
    </w:p>
    <w:p w14:paraId="1C2E4373" w14:textId="77777777" w:rsidR="00597036" w:rsidRDefault="0059703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404</w:t>
      </w:r>
    </w:p>
    <w:p w14:paraId="35DE5EAE" w14:textId="77777777" w:rsidR="00597036" w:rsidRDefault="0059703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404</w:t>
      </w:r>
    </w:p>
    <w:p w14:paraId="2EE31320" w14:textId="77777777" w:rsidR="00597036" w:rsidRDefault="0059703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404</w:t>
      </w:r>
    </w:p>
    <w:p w14:paraId="58618B44" w14:textId="77777777" w:rsidR="00597036" w:rsidRDefault="0059703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404</w:t>
      </w:r>
    </w:p>
    <w:p w14:paraId="312884F9" w14:textId="77777777" w:rsidR="00597036" w:rsidRDefault="0059703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404</w:t>
      </w:r>
    </w:p>
    <w:p w14:paraId="7A82130E" w14:textId="77777777" w:rsidR="00597036" w:rsidRDefault="0059703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407</w:t>
      </w:r>
    </w:p>
    <w:p w14:paraId="6B21EEAE" w14:textId="77777777" w:rsidR="00597036" w:rsidRDefault="0059703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409</w:t>
      </w:r>
    </w:p>
    <w:p w14:paraId="0FCE66F3" w14:textId="77777777" w:rsidR="00597036" w:rsidRDefault="0059703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410</w:t>
      </w:r>
    </w:p>
    <w:p w14:paraId="7C5034BE" w14:textId="77777777" w:rsidR="00597036" w:rsidRDefault="00597036">
      <w:pPr>
        <w:pStyle w:val="TOC5"/>
        <w:rPr>
          <w:rFonts w:asciiTheme="minorHAnsi" w:eastAsiaTheme="minorEastAsia" w:hAnsiTheme="minorHAnsi" w:cstheme="minorBidi"/>
          <w:sz w:val="22"/>
          <w:szCs w:val="22"/>
        </w:rPr>
      </w:pPr>
      <w:r w:rsidRPr="00597036">
        <w:t>8.6.2.</w:t>
      </w:r>
      <w:r w:rsidRPr="00597036">
        <w:rPr>
          <w:lang w:eastAsia="zh-CN"/>
        </w:rPr>
        <w:t>2</w:t>
      </w:r>
      <w:r w:rsidRPr="00597036">
        <w:t>.</w:t>
      </w:r>
      <w:r w:rsidRPr="00597036">
        <w:rPr>
          <w:lang w:eastAsia="zh-CN"/>
        </w:rPr>
        <w:t>2</w:t>
      </w:r>
      <w:r w:rsidRPr="0059703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412</w:t>
      </w:r>
    </w:p>
    <w:p w14:paraId="2C044D44" w14:textId="77777777" w:rsidR="00597036" w:rsidRDefault="0059703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415</w:t>
      </w:r>
    </w:p>
    <w:p w14:paraId="3C150770" w14:textId="77777777" w:rsidR="00597036" w:rsidRDefault="0059703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415</w:t>
      </w:r>
    </w:p>
    <w:p w14:paraId="0DCB3672" w14:textId="77777777" w:rsidR="00597036" w:rsidRDefault="0059703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415</w:t>
      </w:r>
    </w:p>
    <w:p w14:paraId="47F47653" w14:textId="77777777" w:rsidR="00597036" w:rsidRDefault="0059703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415</w:t>
      </w:r>
    </w:p>
    <w:p w14:paraId="086C2FDD" w14:textId="77777777" w:rsidR="00597036" w:rsidRDefault="0059703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415</w:t>
      </w:r>
    </w:p>
    <w:p w14:paraId="3974DF5E" w14:textId="77777777" w:rsidR="00597036" w:rsidRDefault="0059703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418</w:t>
      </w:r>
    </w:p>
    <w:p w14:paraId="53A9E7D3" w14:textId="77777777" w:rsidR="00597036" w:rsidRDefault="0059703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420</w:t>
      </w:r>
    </w:p>
    <w:p w14:paraId="382F58DA" w14:textId="77777777" w:rsidR="00597036" w:rsidRDefault="00597036">
      <w:pPr>
        <w:pStyle w:val="TOC5"/>
        <w:rPr>
          <w:rFonts w:asciiTheme="minorHAnsi" w:eastAsiaTheme="minorEastAsia" w:hAnsiTheme="minorHAnsi" w:cstheme="minorBidi"/>
          <w:sz w:val="22"/>
          <w:szCs w:val="22"/>
        </w:rPr>
      </w:pPr>
      <w:r w:rsidRPr="00597036">
        <w:t>8.6.3.</w:t>
      </w:r>
      <w:r w:rsidRPr="00597036">
        <w:rPr>
          <w:lang w:eastAsia="zh-CN"/>
        </w:rPr>
        <w:t>2</w:t>
      </w:r>
      <w:r w:rsidRPr="00597036">
        <w:t>.1</w:t>
      </w:r>
      <w:r w:rsidRPr="00597036">
        <w:rPr>
          <w:rFonts w:asciiTheme="minorHAnsi" w:eastAsiaTheme="minorEastAsia" w:hAnsiTheme="minorHAnsi"/>
          <w:sz w:val="22"/>
          <w:szCs w:val="22"/>
        </w:rPr>
        <w:tab/>
      </w:r>
      <w:r>
        <w:t>E-UTRAN FDD – FDD inter frequency measurements</w:t>
      </w:r>
      <w:r>
        <w:tab/>
        <w:t>420</w:t>
      </w:r>
    </w:p>
    <w:p w14:paraId="0B707CD0" w14:textId="77777777" w:rsidR="00597036" w:rsidRDefault="00597036">
      <w:pPr>
        <w:pStyle w:val="TOC5"/>
        <w:rPr>
          <w:rFonts w:asciiTheme="minorHAnsi" w:eastAsiaTheme="minorEastAsia" w:hAnsiTheme="minorHAnsi" w:cstheme="minorBidi"/>
          <w:sz w:val="22"/>
          <w:szCs w:val="22"/>
        </w:rPr>
      </w:pPr>
      <w:r w:rsidRPr="00597036">
        <w:t>8.6.3.</w:t>
      </w:r>
      <w:r w:rsidRPr="00597036">
        <w:rPr>
          <w:lang w:eastAsia="zh-CN"/>
        </w:rPr>
        <w:t>2</w:t>
      </w:r>
      <w:r w:rsidRPr="00597036">
        <w:t>.</w:t>
      </w:r>
      <w:r w:rsidRPr="00597036">
        <w:rPr>
          <w:lang w:eastAsia="zh-CN"/>
        </w:rPr>
        <w:t>2</w:t>
      </w:r>
      <w:r w:rsidRPr="0059703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423</w:t>
      </w:r>
    </w:p>
    <w:p w14:paraId="7570F454" w14:textId="77777777" w:rsidR="00597036" w:rsidRDefault="0059703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426</w:t>
      </w:r>
    </w:p>
    <w:p w14:paraId="095A2046" w14:textId="77777777" w:rsidR="00597036" w:rsidRDefault="0059703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426</w:t>
      </w:r>
    </w:p>
    <w:p w14:paraId="6194C451" w14:textId="77777777" w:rsidR="00597036" w:rsidRDefault="0059703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426</w:t>
      </w:r>
    </w:p>
    <w:p w14:paraId="233C3BAF" w14:textId="77777777" w:rsidR="00597036" w:rsidRDefault="0059703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426</w:t>
      </w:r>
    </w:p>
    <w:p w14:paraId="58CA5D66" w14:textId="77777777" w:rsidR="00597036" w:rsidRDefault="0059703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426</w:t>
      </w:r>
    </w:p>
    <w:p w14:paraId="666DEE11" w14:textId="77777777" w:rsidR="00597036" w:rsidRDefault="0059703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426</w:t>
      </w:r>
    </w:p>
    <w:p w14:paraId="2252DE1D" w14:textId="77777777" w:rsidR="00597036" w:rsidRDefault="0059703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426</w:t>
      </w:r>
    </w:p>
    <w:p w14:paraId="601FD381" w14:textId="77777777" w:rsidR="00597036" w:rsidRDefault="0059703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426</w:t>
      </w:r>
    </w:p>
    <w:p w14:paraId="4001D4F4" w14:textId="77777777" w:rsidR="00597036" w:rsidRDefault="0059703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427</w:t>
      </w:r>
    </w:p>
    <w:p w14:paraId="21536D5C" w14:textId="77777777" w:rsidR="00597036" w:rsidRDefault="0059703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427</w:t>
      </w:r>
    </w:p>
    <w:p w14:paraId="1897184C" w14:textId="77777777" w:rsidR="00597036" w:rsidRDefault="0059703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p>
    <w:p w14:paraId="778BE616" w14:textId="77777777" w:rsidR="00597036" w:rsidRDefault="0059703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p>
    <w:p w14:paraId="4D06C8F6" w14:textId="77777777" w:rsidR="00597036" w:rsidRDefault="0059703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430</w:t>
      </w:r>
    </w:p>
    <w:p w14:paraId="18585FA9" w14:textId="77777777" w:rsidR="00597036" w:rsidRDefault="0059703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p>
    <w:p w14:paraId="115A8527" w14:textId="77777777" w:rsidR="00597036" w:rsidRDefault="0059703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p>
    <w:p w14:paraId="58B2E9D4" w14:textId="77777777" w:rsidR="00597036" w:rsidRDefault="0059703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p>
    <w:p w14:paraId="62C160DA" w14:textId="77777777" w:rsidR="00597036" w:rsidRDefault="0059703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p>
    <w:p w14:paraId="2FAD682F" w14:textId="77777777" w:rsidR="00597036" w:rsidRDefault="0059703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431</w:t>
      </w:r>
    </w:p>
    <w:p w14:paraId="2A829683" w14:textId="77777777" w:rsidR="00597036" w:rsidRDefault="0059703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433</w:t>
      </w:r>
    </w:p>
    <w:p w14:paraId="6ED4E558" w14:textId="77777777" w:rsidR="00597036" w:rsidRDefault="0059703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433</w:t>
      </w:r>
    </w:p>
    <w:p w14:paraId="786F654A" w14:textId="77777777" w:rsidR="00597036" w:rsidRDefault="0059703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433</w:t>
      </w:r>
    </w:p>
    <w:p w14:paraId="648DBFB1" w14:textId="77777777" w:rsidR="00597036" w:rsidRDefault="0059703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433</w:t>
      </w:r>
    </w:p>
    <w:p w14:paraId="2CFFD43A" w14:textId="77777777" w:rsidR="00597036" w:rsidRDefault="0059703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433</w:t>
      </w:r>
    </w:p>
    <w:p w14:paraId="6D7D7043" w14:textId="77777777" w:rsidR="00597036" w:rsidRDefault="0059703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434</w:t>
      </w:r>
    </w:p>
    <w:p w14:paraId="0048A737" w14:textId="77777777" w:rsidR="00597036" w:rsidRDefault="0059703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7E43999B" w14:textId="77777777" w:rsidR="00597036" w:rsidRDefault="0059703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435</w:t>
      </w:r>
    </w:p>
    <w:p w14:paraId="0268CB18" w14:textId="77777777" w:rsidR="00597036" w:rsidRDefault="0059703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435</w:t>
      </w:r>
    </w:p>
    <w:p w14:paraId="09441C48" w14:textId="77777777" w:rsidR="00597036" w:rsidRDefault="0059703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14FDB15B" w14:textId="77777777" w:rsidR="00597036" w:rsidRDefault="0059703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436</w:t>
      </w:r>
    </w:p>
    <w:p w14:paraId="6389A732" w14:textId="77777777" w:rsidR="00597036" w:rsidRDefault="0059703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436</w:t>
      </w:r>
    </w:p>
    <w:p w14:paraId="32E00E22" w14:textId="77777777" w:rsidR="00597036" w:rsidRDefault="0059703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436</w:t>
      </w:r>
    </w:p>
    <w:p w14:paraId="588AEBCB" w14:textId="77777777" w:rsidR="00597036" w:rsidRDefault="0059703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436</w:t>
      </w:r>
    </w:p>
    <w:p w14:paraId="6484A27C" w14:textId="77777777" w:rsidR="00597036" w:rsidRDefault="0059703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436</w:t>
      </w:r>
    </w:p>
    <w:p w14:paraId="4F5A63C9" w14:textId="77777777" w:rsidR="00597036" w:rsidRDefault="0059703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437</w:t>
      </w:r>
    </w:p>
    <w:p w14:paraId="59B2EFB5" w14:textId="77777777" w:rsidR="00597036" w:rsidRDefault="0059703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437</w:t>
      </w:r>
    </w:p>
    <w:p w14:paraId="40A2DCDA" w14:textId="77777777" w:rsidR="00597036" w:rsidRDefault="00597036">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437</w:t>
      </w:r>
    </w:p>
    <w:p w14:paraId="42FF78D4" w14:textId="77777777" w:rsidR="00597036" w:rsidRDefault="0059703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437</w:t>
      </w:r>
    </w:p>
    <w:p w14:paraId="5DCB2A7D" w14:textId="77777777" w:rsidR="00597036" w:rsidRDefault="0059703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437</w:t>
      </w:r>
    </w:p>
    <w:p w14:paraId="5629F691" w14:textId="77777777" w:rsidR="00597036" w:rsidRDefault="0059703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438</w:t>
      </w:r>
    </w:p>
    <w:p w14:paraId="22E50DDE" w14:textId="77777777" w:rsidR="00597036" w:rsidRDefault="0059703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438</w:t>
      </w:r>
    </w:p>
    <w:p w14:paraId="4851B46C" w14:textId="77777777" w:rsidR="00597036" w:rsidRDefault="0059703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438</w:t>
      </w:r>
    </w:p>
    <w:p w14:paraId="0183649C" w14:textId="77777777" w:rsidR="00597036" w:rsidRDefault="0059703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438</w:t>
      </w:r>
    </w:p>
    <w:p w14:paraId="28B77231" w14:textId="77777777" w:rsidR="00597036" w:rsidRDefault="0059703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438</w:t>
      </w:r>
    </w:p>
    <w:p w14:paraId="20A47A26" w14:textId="77777777" w:rsidR="00597036" w:rsidRDefault="0059703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438</w:t>
      </w:r>
    </w:p>
    <w:p w14:paraId="60EED98F" w14:textId="77777777" w:rsidR="00597036" w:rsidRDefault="0059703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439</w:t>
      </w:r>
    </w:p>
    <w:p w14:paraId="461D2BA9" w14:textId="77777777" w:rsidR="00597036" w:rsidRDefault="0059703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439</w:t>
      </w:r>
    </w:p>
    <w:p w14:paraId="6820D958" w14:textId="77777777" w:rsidR="00597036" w:rsidRDefault="0059703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439</w:t>
      </w:r>
    </w:p>
    <w:p w14:paraId="4F3EF4D6" w14:textId="77777777" w:rsidR="00597036" w:rsidRDefault="0059703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439</w:t>
      </w:r>
    </w:p>
    <w:p w14:paraId="3D4396DA" w14:textId="77777777" w:rsidR="00597036" w:rsidRDefault="0059703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440</w:t>
      </w:r>
    </w:p>
    <w:p w14:paraId="64FEEC41" w14:textId="77777777" w:rsidR="00597036" w:rsidRDefault="0059703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440</w:t>
      </w:r>
    </w:p>
    <w:p w14:paraId="22BA6942" w14:textId="77777777" w:rsidR="00597036" w:rsidRDefault="0059703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441</w:t>
      </w:r>
    </w:p>
    <w:p w14:paraId="6464D52D" w14:textId="77777777" w:rsidR="00597036" w:rsidRDefault="0059703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442</w:t>
      </w:r>
    </w:p>
    <w:p w14:paraId="0B531523" w14:textId="77777777" w:rsidR="00597036" w:rsidRDefault="0059703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444</w:t>
      </w:r>
    </w:p>
    <w:p w14:paraId="0D5EA7E0" w14:textId="77777777" w:rsidR="00597036" w:rsidRDefault="0059703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445</w:t>
      </w:r>
    </w:p>
    <w:p w14:paraId="035AECC8" w14:textId="77777777" w:rsidR="00597036" w:rsidRDefault="0059703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445</w:t>
      </w:r>
    </w:p>
    <w:p w14:paraId="523A752B" w14:textId="77777777" w:rsidR="00597036" w:rsidRDefault="00597036">
      <w:pPr>
        <w:pStyle w:val="TOC5"/>
        <w:rPr>
          <w:rFonts w:asciiTheme="minorHAnsi" w:eastAsiaTheme="minorEastAsia" w:hAnsiTheme="minorHAnsi" w:cstheme="minorBidi"/>
          <w:sz w:val="22"/>
          <w:szCs w:val="22"/>
        </w:rPr>
      </w:pPr>
      <w:r w:rsidRPr="00597036">
        <w:t>8.11.2.</w:t>
      </w:r>
      <w:r w:rsidRPr="00597036">
        <w:rPr>
          <w:lang w:eastAsia="zh-CN"/>
        </w:rPr>
        <w:t>2</w:t>
      </w:r>
      <w:r w:rsidRPr="00597036">
        <w:t>.</w:t>
      </w:r>
      <w:r w:rsidRPr="00597036">
        <w:rPr>
          <w:lang w:eastAsia="zh-CN"/>
        </w:rPr>
        <w:t>2</w:t>
      </w:r>
      <w:r w:rsidRPr="0059703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449</w:t>
      </w:r>
    </w:p>
    <w:p w14:paraId="27ADDB86" w14:textId="77777777" w:rsidR="00597036" w:rsidRDefault="0059703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449</w:t>
      </w:r>
    </w:p>
    <w:p w14:paraId="53CB628B" w14:textId="77777777" w:rsidR="00597036" w:rsidRDefault="0059703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449</w:t>
      </w:r>
    </w:p>
    <w:p w14:paraId="3C90578C" w14:textId="77777777" w:rsidR="00597036" w:rsidRDefault="0059703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449</w:t>
      </w:r>
    </w:p>
    <w:p w14:paraId="087B62AA" w14:textId="77777777" w:rsidR="00597036" w:rsidRDefault="0059703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449</w:t>
      </w:r>
    </w:p>
    <w:p w14:paraId="0084CE35" w14:textId="77777777" w:rsidR="00597036" w:rsidRDefault="0059703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451</w:t>
      </w:r>
    </w:p>
    <w:p w14:paraId="01E76E72" w14:textId="77777777" w:rsidR="00597036" w:rsidRDefault="0059703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451</w:t>
      </w:r>
    </w:p>
    <w:p w14:paraId="2684BED1" w14:textId="77777777" w:rsidR="00597036" w:rsidRDefault="0059703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452</w:t>
      </w:r>
    </w:p>
    <w:p w14:paraId="4D992E21" w14:textId="77777777" w:rsidR="00597036" w:rsidRDefault="0059703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453</w:t>
      </w:r>
    </w:p>
    <w:p w14:paraId="088B7D26" w14:textId="77777777" w:rsidR="00597036" w:rsidRDefault="00597036">
      <w:pPr>
        <w:pStyle w:val="TOC5"/>
        <w:rPr>
          <w:rFonts w:asciiTheme="minorHAnsi" w:eastAsiaTheme="minorEastAsia" w:hAnsiTheme="minorHAnsi" w:cstheme="minorBidi"/>
          <w:sz w:val="22"/>
          <w:szCs w:val="22"/>
        </w:rPr>
      </w:pPr>
      <w:r w:rsidRPr="00597036">
        <w:t>8.11.3.</w:t>
      </w:r>
      <w:r w:rsidRPr="00597036">
        <w:rPr>
          <w:lang w:eastAsia="zh-CN"/>
        </w:rPr>
        <w:t>2</w:t>
      </w:r>
      <w:r w:rsidRPr="00597036">
        <w:t>.1</w:t>
      </w:r>
      <w:r w:rsidRPr="00597036">
        <w:rPr>
          <w:rFonts w:asciiTheme="minorHAnsi" w:eastAsiaTheme="minorEastAsia" w:hAnsiTheme="minorHAnsi"/>
          <w:sz w:val="22"/>
          <w:szCs w:val="22"/>
        </w:rPr>
        <w:tab/>
      </w:r>
      <w:r>
        <w:t>E-UTRAN FDD – FS3 inter-frequency measurements</w:t>
      </w:r>
      <w:r>
        <w:tab/>
        <w:t>453</w:t>
      </w:r>
    </w:p>
    <w:p w14:paraId="6A4CCBCE" w14:textId="77777777" w:rsidR="00597036" w:rsidRDefault="00597036">
      <w:pPr>
        <w:pStyle w:val="TOC5"/>
        <w:rPr>
          <w:rFonts w:asciiTheme="minorHAnsi" w:eastAsiaTheme="minorEastAsia" w:hAnsiTheme="minorHAnsi" w:cstheme="minorBidi"/>
          <w:sz w:val="22"/>
          <w:szCs w:val="22"/>
        </w:rPr>
      </w:pPr>
      <w:r w:rsidRPr="00597036">
        <w:t>8.11.3.</w:t>
      </w:r>
      <w:r w:rsidRPr="00597036">
        <w:rPr>
          <w:lang w:eastAsia="zh-CN"/>
        </w:rPr>
        <w:t>2</w:t>
      </w:r>
      <w:r w:rsidRPr="00597036">
        <w:t>.</w:t>
      </w:r>
      <w:r w:rsidRPr="00597036">
        <w:rPr>
          <w:lang w:eastAsia="zh-CN"/>
        </w:rPr>
        <w:t>2</w:t>
      </w:r>
      <w:r w:rsidRPr="0059703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457</w:t>
      </w:r>
    </w:p>
    <w:p w14:paraId="1F339619" w14:textId="77777777" w:rsidR="00597036" w:rsidRDefault="0059703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457</w:t>
      </w:r>
    </w:p>
    <w:p w14:paraId="19120504" w14:textId="77777777" w:rsidR="00597036" w:rsidRDefault="0059703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457</w:t>
      </w:r>
    </w:p>
    <w:p w14:paraId="63572C50" w14:textId="77777777" w:rsidR="00597036" w:rsidRDefault="0059703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457</w:t>
      </w:r>
    </w:p>
    <w:p w14:paraId="224BEC4E" w14:textId="77777777" w:rsidR="00597036" w:rsidRDefault="0059703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458</w:t>
      </w:r>
    </w:p>
    <w:p w14:paraId="55B52DBF" w14:textId="77777777" w:rsidR="00597036" w:rsidRDefault="0059703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458</w:t>
      </w:r>
    </w:p>
    <w:p w14:paraId="22A8E82F" w14:textId="77777777" w:rsidR="00597036" w:rsidRDefault="0059703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458</w:t>
      </w:r>
    </w:p>
    <w:p w14:paraId="44E006DA" w14:textId="77777777" w:rsidR="00597036" w:rsidRDefault="0059703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458</w:t>
      </w:r>
    </w:p>
    <w:p w14:paraId="6173A060" w14:textId="77777777" w:rsidR="00597036" w:rsidRDefault="0059703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458</w:t>
      </w:r>
    </w:p>
    <w:p w14:paraId="2BDC7225" w14:textId="77777777" w:rsidR="00597036" w:rsidRDefault="0059703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458</w:t>
      </w:r>
    </w:p>
    <w:p w14:paraId="4313C52A" w14:textId="77777777" w:rsidR="00597036" w:rsidRDefault="0059703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458</w:t>
      </w:r>
    </w:p>
    <w:p w14:paraId="687FC049" w14:textId="77777777" w:rsidR="00597036" w:rsidRDefault="0059703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458</w:t>
      </w:r>
    </w:p>
    <w:p w14:paraId="08009D2B" w14:textId="77777777" w:rsidR="00597036" w:rsidRDefault="0059703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458</w:t>
      </w:r>
    </w:p>
    <w:p w14:paraId="1A9A3CA3" w14:textId="77777777" w:rsidR="00597036" w:rsidRDefault="0059703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459</w:t>
      </w:r>
    </w:p>
    <w:p w14:paraId="2A14EDAB" w14:textId="77777777" w:rsidR="00597036" w:rsidRDefault="0059703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459</w:t>
      </w:r>
    </w:p>
    <w:p w14:paraId="7FEE724A" w14:textId="77777777" w:rsidR="00597036" w:rsidRDefault="0059703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461</w:t>
      </w:r>
    </w:p>
    <w:p w14:paraId="79A3716C" w14:textId="77777777" w:rsidR="00597036" w:rsidRDefault="0059703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464</w:t>
      </w:r>
    </w:p>
    <w:p w14:paraId="0E4335D9" w14:textId="77777777" w:rsidR="00597036" w:rsidRDefault="0059703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464</w:t>
      </w:r>
    </w:p>
    <w:p w14:paraId="437571D1" w14:textId="77777777" w:rsidR="00597036" w:rsidRDefault="0059703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464</w:t>
      </w:r>
    </w:p>
    <w:p w14:paraId="0B9C2A4F" w14:textId="77777777" w:rsidR="00597036" w:rsidRDefault="0059703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464</w:t>
      </w:r>
    </w:p>
    <w:p w14:paraId="010FC1D7" w14:textId="77777777" w:rsidR="00597036" w:rsidRDefault="0059703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464</w:t>
      </w:r>
    </w:p>
    <w:p w14:paraId="548BFDDE" w14:textId="77777777" w:rsidR="00597036" w:rsidRDefault="0059703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464</w:t>
      </w:r>
    </w:p>
    <w:p w14:paraId="1997004C" w14:textId="77777777" w:rsidR="00597036" w:rsidRDefault="0059703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466</w:t>
      </w:r>
    </w:p>
    <w:p w14:paraId="50F32FF6" w14:textId="77777777" w:rsidR="00597036" w:rsidRDefault="0059703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468</w:t>
      </w:r>
    </w:p>
    <w:p w14:paraId="1C83CDBB" w14:textId="77777777" w:rsidR="00597036" w:rsidRDefault="0059703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468</w:t>
      </w:r>
    </w:p>
    <w:p w14:paraId="07783EDA" w14:textId="77777777" w:rsidR="00597036" w:rsidRDefault="0059703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468</w:t>
      </w:r>
    </w:p>
    <w:p w14:paraId="2B0FE25A" w14:textId="77777777" w:rsidR="00597036" w:rsidRDefault="0059703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469</w:t>
      </w:r>
    </w:p>
    <w:p w14:paraId="1B6B502B" w14:textId="77777777" w:rsidR="00597036" w:rsidRDefault="0059703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469</w:t>
      </w:r>
    </w:p>
    <w:p w14:paraId="7EEF414E" w14:textId="77777777" w:rsidR="00597036" w:rsidRDefault="0059703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473</w:t>
      </w:r>
    </w:p>
    <w:p w14:paraId="3BA95CAD" w14:textId="77777777" w:rsidR="00597036" w:rsidRDefault="0059703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475</w:t>
      </w:r>
    </w:p>
    <w:p w14:paraId="6B551EC1" w14:textId="77777777" w:rsidR="00597036" w:rsidRDefault="0059703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479</w:t>
      </w:r>
    </w:p>
    <w:p w14:paraId="3B89BE03" w14:textId="77777777" w:rsidR="00597036" w:rsidRDefault="00597036">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479</w:t>
      </w:r>
    </w:p>
    <w:p w14:paraId="2E4B4225" w14:textId="77777777" w:rsidR="00597036" w:rsidRDefault="0059703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479</w:t>
      </w:r>
    </w:p>
    <w:p w14:paraId="1835631B" w14:textId="77777777" w:rsidR="00597036" w:rsidRDefault="0059703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482</w:t>
      </w:r>
    </w:p>
    <w:p w14:paraId="5327B83B" w14:textId="77777777" w:rsidR="00597036" w:rsidRDefault="0059703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484</w:t>
      </w:r>
    </w:p>
    <w:p w14:paraId="35D39CD4" w14:textId="77777777" w:rsidR="00597036" w:rsidRDefault="0059703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485</w:t>
      </w:r>
    </w:p>
    <w:p w14:paraId="1234525A" w14:textId="77777777" w:rsidR="00597036" w:rsidRDefault="0059703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485</w:t>
      </w:r>
    </w:p>
    <w:p w14:paraId="7C47F84B" w14:textId="77777777" w:rsidR="00597036" w:rsidRDefault="0059703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487</w:t>
      </w:r>
    </w:p>
    <w:p w14:paraId="700D5EE3" w14:textId="77777777" w:rsidR="00597036" w:rsidRDefault="0059703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489</w:t>
      </w:r>
    </w:p>
    <w:p w14:paraId="4BFE1E3B" w14:textId="77777777" w:rsidR="00597036" w:rsidRDefault="0059703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490</w:t>
      </w:r>
    </w:p>
    <w:p w14:paraId="6EDA8955" w14:textId="77777777" w:rsidR="00597036" w:rsidRDefault="0059703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490</w:t>
      </w:r>
    </w:p>
    <w:p w14:paraId="50D38228" w14:textId="77777777" w:rsidR="00597036" w:rsidRDefault="0059703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490</w:t>
      </w:r>
    </w:p>
    <w:p w14:paraId="5D35112C" w14:textId="77777777" w:rsidR="00597036" w:rsidRDefault="0059703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491</w:t>
      </w:r>
    </w:p>
    <w:p w14:paraId="57E09A40" w14:textId="77777777" w:rsidR="00597036" w:rsidRDefault="0059703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491</w:t>
      </w:r>
    </w:p>
    <w:p w14:paraId="5E8A7E36" w14:textId="77777777" w:rsidR="00597036" w:rsidRDefault="0059703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491</w:t>
      </w:r>
    </w:p>
    <w:p w14:paraId="0218CC37" w14:textId="77777777" w:rsidR="00597036" w:rsidRDefault="0059703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492</w:t>
      </w:r>
    </w:p>
    <w:p w14:paraId="0C5F115B" w14:textId="77777777" w:rsidR="00597036" w:rsidRDefault="0059703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492</w:t>
      </w:r>
    </w:p>
    <w:p w14:paraId="36298C74" w14:textId="77777777" w:rsidR="00597036" w:rsidRDefault="0059703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493</w:t>
      </w:r>
    </w:p>
    <w:p w14:paraId="72FE180B" w14:textId="77777777" w:rsidR="00597036" w:rsidRDefault="0059703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494</w:t>
      </w:r>
    </w:p>
    <w:p w14:paraId="18ED4DB8" w14:textId="77777777" w:rsidR="00597036" w:rsidRDefault="0059703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494</w:t>
      </w:r>
    </w:p>
    <w:p w14:paraId="62CB38B9" w14:textId="77777777" w:rsidR="00597036" w:rsidRDefault="0059703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495</w:t>
      </w:r>
    </w:p>
    <w:p w14:paraId="294C09D8" w14:textId="77777777" w:rsidR="00597036" w:rsidRDefault="0059703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499</w:t>
      </w:r>
    </w:p>
    <w:p w14:paraId="652267E0" w14:textId="77777777" w:rsidR="00597036" w:rsidRDefault="0059703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501</w:t>
      </w:r>
    </w:p>
    <w:p w14:paraId="73F7F65B" w14:textId="77777777" w:rsidR="00597036" w:rsidRDefault="0059703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505</w:t>
      </w:r>
    </w:p>
    <w:p w14:paraId="0AB2F62D" w14:textId="77777777" w:rsidR="00597036" w:rsidRDefault="0059703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505</w:t>
      </w:r>
    </w:p>
    <w:p w14:paraId="0E9ACC3B" w14:textId="77777777" w:rsidR="00597036" w:rsidRDefault="0059703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505</w:t>
      </w:r>
    </w:p>
    <w:p w14:paraId="6399A988" w14:textId="77777777" w:rsidR="00597036" w:rsidRDefault="0059703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505</w:t>
      </w:r>
    </w:p>
    <w:p w14:paraId="1909A5CB" w14:textId="77777777" w:rsidR="00597036" w:rsidRDefault="0059703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510</w:t>
      </w:r>
    </w:p>
    <w:p w14:paraId="222A18FE" w14:textId="77777777" w:rsidR="00597036" w:rsidRDefault="0059703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512</w:t>
      </w:r>
    </w:p>
    <w:p w14:paraId="440D7D3F" w14:textId="77777777" w:rsidR="00597036" w:rsidRDefault="0059703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518</w:t>
      </w:r>
    </w:p>
    <w:p w14:paraId="548AC3D6" w14:textId="77777777" w:rsidR="00597036" w:rsidRDefault="0059703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519</w:t>
      </w:r>
    </w:p>
    <w:p w14:paraId="6A87BC6F" w14:textId="77777777" w:rsidR="00597036" w:rsidRDefault="0059703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519</w:t>
      </w:r>
    </w:p>
    <w:p w14:paraId="7454EA67" w14:textId="77777777" w:rsidR="00597036" w:rsidRDefault="0059703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520</w:t>
      </w:r>
    </w:p>
    <w:p w14:paraId="78B169D3" w14:textId="77777777" w:rsidR="00597036" w:rsidRDefault="0059703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520</w:t>
      </w:r>
    </w:p>
    <w:p w14:paraId="4935BFF5" w14:textId="77777777" w:rsidR="00597036" w:rsidRDefault="0059703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520</w:t>
      </w:r>
    </w:p>
    <w:p w14:paraId="2E120108" w14:textId="77777777" w:rsidR="00597036" w:rsidRDefault="0059703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523</w:t>
      </w:r>
    </w:p>
    <w:p w14:paraId="03BE6062" w14:textId="77777777" w:rsidR="00597036" w:rsidRDefault="0059703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525</w:t>
      </w:r>
    </w:p>
    <w:p w14:paraId="3984463A" w14:textId="77777777" w:rsidR="00597036" w:rsidRDefault="0059703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526</w:t>
      </w:r>
    </w:p>
    <w:p w14:paraId="2286E282" w14:textId="77777777" w:rsidR="00597036" w:rsidRDefault="0059703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526</w:t>
      </w:r>
    </w:p>
    <w:p w14:paraId="2BAC5AFD" w14:textId="77777777" w:rsidR="00597036" w:rsidRDefault="0059703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526</w:t>
      </w:r>
    </w:p>
    <w:p w14:paraId="0E2B5383" w14:textId="77777777" w:rsidR="00597036" w:rsidRDefault="0059703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526</w:t>
      </w:r>
    </w:p>
    <w:p w14:paraId="2F2F7386" w14:textId="77777777" w:rsidR="00597036" w:rsidRDefault="0059703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527</w:t>
      </w:r>
    </w:p>
    <w:p w14:paraId="4A6FB897" w14:textId="77777777" w:rsidR="00597036" w:rsidRDefault="0059703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527</w:t>
      </w:r>
    </w:p>
    <w:p w14:paraId="3B095BB0" w14:textId="77777777" w:rsidR="00597036" w:rsidRDefault="0059703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528</w:t>
      </w:r>
    </w:p>
    <w:p w14:paraId="710F38D0" w14:textId="77777777" w:rsidR="00597036" w:rsidRDefault="0059703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528</w:t>
      </w:r>
    </w:p>
    <w:p w14:paraId="70038782" w14:textId="77777777" w:rsidR="00597036" w:rsidRDefault="0059703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528</w:t>
      </w:r>
    </w:p>
    <w:p w14:paraId="5272817C" w14:textId="77777777" w:rsidR="00597036" w:rsidRDefault="0059703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532</w:t>
      </w:r>
    </w:p>
    <w:p w14:paraId="0DDE443F" w14:textId="77777777" w:rsidR="00597036" w:rsidRDefault="0059703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535</w:t>
      </w:r>
    </w:p>
    <w:p w14:paraId="22ECE254" w14:textId="77777777" w:rsidR="00597036" w:rsidRDefault="0059703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539</w:t>
      </w:r>
    </w:p>
    <w:p w14:paraId="74B38841" w14:textId="77777777" w:rsidR="00597036" w:rsidRDefault="0059703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540</w:t>
      </w:r>
    </w:p>
    <w:p w14:paraId="267F1A5A" w14:textId="77777777" w:rsidR="00597036" w:rsidRDefault="0059703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540</w:t>
      </w:r>
    </w:p>
    <w:p w14:paraId="7522C888" w14:textId="77777777" w:rsidR="00597036" w:rsidRDefault="0059703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542</w:t>
      </w:r>
    </w:p>
    <w:p w14:paraId="52740171" w14:textId="77777777" w:rsidR="00597036" w:rsidRDefault="0059703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544</w:t>
      </w:r>
    </w:p>
    <w:p w14:paraId="47682597" w14:textId="77777777" w:rsidR="00597036" w:rsidRDefault="00597036">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545</w:t>
      </w:r>
    </w:p>
    <w:p w14:paraId="0176EE05" w14:textId="77777777" w:rsidR="00597036" w:rsidRDefault="0059703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545</w:t>
      </w:r>
    </w:p>
    <w:p w14:paraId="4A95F954" w14:textId="77777777" w:rsidR="00597036" w:rsidRDefault="0059703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545</w:t>
      </w:r>
    </w:p>
    <w:p w14:paraId="768AD83E" w14:textId="77777777" w:rsidR="00597036" w:rsidRDefault="0059703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4796A7D4" w14:textId="77777777" w:rsidR="00597036" w:rsidRDefault="0059703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79B139AB" w14:textId="77777777" w:rsidR="00597036" w:rsidRDefault="0059703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545</w:t>
      </w:r>
    </w:p>
    <w:p w14:paraId="1EFE442B" w14:textId="77777777" w:rsidR="00597036" w:rsidRDefault="0059703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1B89E098" w14:textId="77777777" w:rsidR="00597036" w:rsidRDefault="0059703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1379D8D3" w14:textId="77777777" w:rsidR="00597036" w:rsidRDefault="0059703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546</w:t>
      </w:r>
    </w:p>
    <w:p w14:paraId="447FD392" w14:textId="77777777" w:rsidR="00597036" w:rsidRDefault="0059703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546</w:t>
      </w:r>
    </w:p>
    <w:p w14:paraId="76E4555D" w14:textId="77777777" w:rsidR="00597036" w:rsidRDefault="0059703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546</w:t>
      </w:r>
    </w:p>
    <w:p w14:paraId="30ABBC02" w14:textId="77777777" w:rsidR="00597036" w:rsidRDefault="0059703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546</w:t>
      </w:r>
    </w:p>
    <w:p w14:paraId="47586FDE" w14:textId="77777777" w:rsidR="00597036" w:rsidRDefault="0059703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546</w:t>
      </w:r>
    </w:p>
    <w:p w14:paraId="26C87B01" w14:textId="77777777" w:rsidR="00597036" w:rsidRDefault="0059703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547</w:t>
      </w:r>
    </w:p>
    <w:p w14:paraId="7423A9A8" w14:textId="77777777" w:rsidR="00597036" w:rsidRDefault="0059703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547</w:t>
      </w:r>
    </w:p>
    <w:p w14:paraId="17307923" w14:textId="77777777" w:rsidR="00597036" w:rsidRDefault="0059703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548</w:t>
      </w:r>
    </w:p>
    <w:p w14:paraId="39A3E4CB" w14:textId="77777777" w:rsidR="00597036" w:rsidRDefault="0059703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548</w:t>
      </w:r>
    </w:p>
    <w:p w14:paraId="5F8D189C" w14:textId="77777777" w:rsidR="00597036" w:rsidRDefault="0059703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548</w:t>
      </w:r>
    </w:p>
    <w:p w14:paraId="42F602D8" w14:textId="77777777" w:rsidR="00597036" w:rsidRDefault="0059703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549</w:t>
      </w:r>
    </w:p>
    <w:p w14:paraId="72D80111" w14:textId="77777777" w:rsidR="00597036" w:rsidRDefault="0059703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549</w:t>
      </w:r>
    </w:p>
    <w:p w14:paraId="63ADD8E4" w14:textId="77777777" w:rsidR="00597036" w:rsidRDefault="0059703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551</w:t>
      </w:r>
    </w:p>
    <w:p w14:paraId="1F669C70" w14:textId="77777777" w:rsidR="00597036" w:rsidRDefault="0059703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554</w:t>
      </w:r>
    </w:p>
    <w:p w14:paraId="3E8C46F6" w14:textId="77777777" w:rsidR="00597036" w:rsidRDefault="0059703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554</w:t>
      </w:r>
    </w:p>
    <w:p w14:paraId="268B0FC7" w14:textId="77777777" w:rsidR="00597036" w:rsidRDefault="0059703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554</w:t>
      </w:r>
    </w:p>
    <w:p w14:paraId="3FE918EA" w14:textId="77777777" w:rsidR="00597036" w:rsidRDefault="0059703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556</w:t>
      </w:r>
    </w:p>
    <w:p w14:paraId="6C6D97C1" w14:textId="77777777" w:rsidR="00597036" w:rsidRDefault="0059703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559</w:t>
      </w:r>
    </w:p>
    <w:p w14:paraId="4363C3A5" w14:textId="77777777" w:rsidR="00597036" w:rsidRDefault="00597036">
      <w:pPr>
        <w:pStyle w:val="TOC3"/>
        <w:rPr>
          <w:rFonts w:asciiTheme="minorHAnsi" w:eastAsiaTheme="minorEastAsia" w:hAnsiTheme="minorHAnsi" w:cstheme="minorBidi"/>
          <w:sz w:val="22"/>
          <w:szCs w:val="22"/>
        </w:rPr>
      </w:pPr>
      <w:r w:rsidRPr="00597036">
        <w:t>8.16.3</w:t>
      </w:r>
      <w:r w:rsidRPr="00597036">
        <w:rPr>
          <w:rFonts w:asciiTheme="minorHAnsi" w:eastAsiaTheme="minorEastAsia" w:hAnsiTheme="minorHAnsi" w:cstheme="minorBidi"/>
          <w:sz w:val="22"/>
          <w:szCs w:val="22"/>
        </w:rPr>
        <w:tab/>
      </w:r>
      <w:r w:rsidRPr="00763DEA">
        <w:rPr>
          <w:lang w:val="en-US"/>
        </w:rPr>
        <w:t>Requirements for UE category M2 with CE mode B</w:t>
      </w:r>
      <w:r>
        <w:tab/>
        <w:t>559</w:t>
      </w:r>
    </w:p>
    <w:p w14:paraId="65556695" w14:textId="77777777" w:rsidR="00597036" w:rsidRDefault="0059703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559</w:t>
      </w:r>
    </w:p>
    <w:p w14:paraId="184D5393" w14:textId="77777777" w:rsidR="00597036" w:rsidRDefault="0059703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559</w:t>
      </w:r>
    </w:p>
    <w:p w14:paraId="698BE207" w14:textId="77777777" w:rsidR="00597036" w:rsidRDefault="0059703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562</w:t>
      </w:r>
    </w:p>
    <w:p w14:paraId="366B0627" w14:textId="77777777" w:rsidR="00597036" w:rsidRDefault="0059703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565</w:t>
      </w:r>
    </w:p>
    <w:p w14:paraId="42D7D751" w14:textId="77777777" w:rsidR="00597036" w:rsidRDefault="0059703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565</w:t>
      </w:r>
    </w:p>
    <w:p w14:paraId="6D6C0D66" w14:textId="77777777" w:rsidR="00597036" w:rsidRDefault="0059703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565</w:t>
      </w:r>
    </w:p>
    <w:p w14:paraId="654AED20" w14:textId="77777777" w:rsidR="00597036" w:rsidRDefault="0059703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567</w:t>
      </w:r>
    </w:p>
    <w:p w14:paraId="0677D432" w14:textId="77777777" w:rsidR="00597036" w:rsidRDefault="0059703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570</w:t>
      </w:r>
    </w:p>
    <w:p w14:paraId="3E144766" w14:textId="77777777" w:rsidR="00597036" w:rsidRDefault="0059703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570</w:t>
      </w:r>
    </w:p>
    <w:p w14:paraId="2B03E79A" w14:textId="77777777" w:rsidR="00597036" w:rsidRDefault="0059703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570</w:t>
      </w:r>
    </w:p>
    <w:p w14:paraId="4FD8C6BA" w14:textId="77777777" w:rsidR="00597036" w:rsidRDefault="0059703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570</w:t>
      </w:r>
    </w:p>
    <w:p w14:paraId="4A4CA7DC" w14:textId="77777777" w:rsidR="00597036" w:rsidRDefault="00597036">
      <w:pPr>
        <w:pStyle w:val="TOC3"/>
        <w:rPr>
          <w:rFonts w:asciiTheme="minorHAnsi" w:eastAsiaTheme="minorEastAsia" w:hAnsiTheme="minorHAnsi" w:cstheme="minorBidi"/>
          <w:sz w:val="22"/>
          <w:szCs w:val="22"/>
        </w:rPr>
      </w:pPr>
      <w:r w:rsidRPr="00597036">
        <w:t>8.17.1A</w:t>
      </w:r>
      <w:r w:rsidRPr="00597036">
        <w:rPr>
          <w:rFonts w:asciiTheme="minorHAnsi" w:hAnsiTheme="minorHAnsi" w:cstheme="minorBidi"/>
          <w:sz w:val="22"/>
          <w:szCs w:val="22"/>
        </w:rPr>
        <w:tab/>
      </w:r>
      <w:r w:rsidRPr="00763DEA">
        <w:rPr>
          <w:rFonts w:eastAsia="SimSun"/>
        </w:rPr>
        <w:t>Intrafrequency Measurements</w:t>
      </w:r>
      <w:r>
        <w:tab/>
        <w:t>571</w:t>
      </w:r>
    </w:p>
    <w:p w14:paraId="79D0780A" w14:textId="77777777" w:rsidR="00597036" w:rsidRDefault="0059703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571</w:t>
      </w:r>
    </w:p>
    <w:p w14:paraId="4D99FEA9" w14:textId="77777777" w:rsidR="00597036" w:rsidRDefault="0059703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571</w:t>
      </w:r>
    </w:p>
    <w:p w14:paraId="27CB69F2" w14:textId="77777777" w:rsidR="00597036" w:rsidRDefault="0059703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571</w:t>
      </w:r>
    </w:p>
    <w:p w14:paraId="41AC2681" w14:textId="77777777" w:rsidR="00597036" w:rsidRDefault="0059703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572</w:t>
      </w:r>
    </w:p>
    <w:p w14:paraId="044E088C" w14:textId="77777777" w:rsidR="00597036" w:rsidRDefault="00597036">
      <w:pPr>
        <w:pStyle w:val="TOC3"/>
        <w:rPr>
          <w:rFonts w:asciiTheme="minorHAnsi" w:eastAsiaTheme="minorEastAsia" w:hAnsiTheme="minorHAnsi" w:cstheme="minorBidi"/>
          <w:sz w:val="22"/>
          <w:szCs w:val="22"/>
        </w:rPr>
      </w:pPr>
      <w:r w:rsidRPr="00597036">
        <w:t>8.17.3</w:t>
      </w:r>
      <w:r w:rsidRPr="00597036">
        <w:rPr>
          <w:rFonts w:asciiTheme="minorHAnsi" w:eastAsiaTheme="minorEastAsia" w:hAnsiTheme="minorHAnsi"/>
          <w:sz w:val="22"/>
          <w:szCs w:val="22"/>
        </w:rPr>
        <w:tab/>
      </w:r>
      <w:r>
        <w:rPr>
          <w:lang w:eastAsia="sv-SE"/>
        </w:rPr>
        <w:t>E-UTRA Inter-frequency Measurements when Configured with E-UTRA-NR Dual Connectivity Operation</w:t>
      </w:r>
      <w:r>
        <w:tab/>
        <w:t>572</w:t>
      </w:r>
    </w:p>
    <w:p w14:paraId="40AA82A1" w14:textId="77777777" w:rsidR="00597036" w:rsidRDefault="00597036">
      <w:pPr>
        <w:pStyle w:val="TOC4"/>
        <w:rPr>
          <w:rFonts w:asciiTheme="minorHAnsi" w:eastAsiaTheme="minorEastAsia" w:hAnsiTheme="minorHAnsi" w:cstheme="minorBidi"/>
          <w:sz w:val="22"/>
          <w:szCs w:val="22"/>
        </w:rPr>
      </w:pPr>
      <w:r w:rsidRPr="00597036">
        <w:t>8.17.3.1</w:t>
      </w:r>
      <w:r w:rsidRPr="00597036">
        <w:rPr>
          <w:rFonts w:asciiTheme="minorHAnsi" w:eastAsiaTheme="minorEastAsia" w:hAnsiTheme="minorHAnsi"/>
          <w:sz w:val="22"/>
          <w:szCs w:val="22"/>
        </w:rPr>
        <w:tab/>
      </w:r>
      <w:r>
        <w:t>Introduction</w:t>
      </w:r>
      <w:r>
        <w:tab/>
        <w:t>572</w:t>
      </w:r>
    </w:p>
    <w:p w14:paraId="686234ED" w14:textId="77777777" w:rsidR="00597036" w:rsidRDefault="00597036">
      <w:pPr>
        <w:pStyle w:val="TOC4"/>
        <w:rPr>
          <w:rFonts w:asciiTheme="minorHAnsi" w:eastAsiaTheme="minorEastAsia" w:hAnsiTheme="minorHAnsi" w:cstheme="minorBidi"/>
          <w:sz w:val="22"/>
          <w:szCs w:val="22"/>
        </w:rPr>
      </w:pPr>
      <w:r w:rsidRPr="00597036">
        <w:t>8.17.3.2</w:t>
      </w:r>
      <w:r w:rsidRPr="00597036">
        <w:rPr>
          <w:rFonts w:asciiTheme="minorHAnsi" w:eastAsiaTheme="minorEastAsia" w:hAnsiTheme="minorHAnsi"/>
          <w:sz w:val="22"/>
          <w:szCs w:val="22"/>
        </w:rPr>
        <w:tab/>
      </w:r>
      <w:r>
        <w:t>E-UTRAN FDD inter frequency measurements</w:t>
      </w:r>
      <w:r>
        <w:tab/>
        <w:t>573</w:t>
      </w:r>
    </w:p>
    <w:p w14:paraId="1A954B28" w14:textId="77777777" w:rsidR="00597036" w:rsidRDefault="00597036">
      <w:pPr>
        <w:pStyle w:val="TOC5"/>
        <w:rPr>
          <w:rFonts w:asciiTheme="minorHAnsi" w:eastAsiaTheme="minorEastAsia" w:hAnsiTheme="minorHAnsi" w:cstheme="minorBidi"/>
          <w:sz w:val="22"/>
          <w:szCs w:val="22"/>
        </w:rPr>
      </w:pPr>
      <w:r w:rsidRPr="00597036">
        <w:t>8.17.3.2.1</w:t>
      </w:r>
      <w:r w:rsidRPr="00597036">
        <w:rPr>
          <w:rFonts w:asciiTheme="minorHAnsi" w:eastAsiaTheme="minorEastAsia" w:hAnsiTheme="minorHAnsi"/>
          <w:sz w:val="22"/>
          <w:szCs w:val="22"/>
        </w:rPr>
        <w:tab/>
      </w:r>
      <w:r>
        <w:t>E-UTRAN FDD inter frequency measurements when no DRX is used</w:t>
      </w:r>
      <w:r>
        <w:tab/>
        <w:t>573</w:t>
      </w:r>
    </w:p>
    <w:p w14:paraId="6C70F5F3" w14:textId="77777777" w:rsidR="00597036" w:rsidRDefault="00597036">
      <w:pPr>
        <w:pStyle w:val="TOC5"/>
        <w:rPr>
          <w:rFonts w:asciiTheme="minorHAnsi" w:eastAsiaTheme="minorEastAsia" w:hAnsiTheme="minorHAnsi" w:cstheme="minorBidi"/>
          <w:sz w:val="22"/>
          <w:szCs w:val="22"/>
        </w:rPr>
      </w:pPr>
      <w:r w:rsidRPr="00597036">
        <w:t>8.17.3.2.2</w:t>
      </w:r>
      <w:r w:rsidRPr="00597036">
        <w:rPr>
          <w:rFonts w:asciiTheme="minorHAnsi" w:eastAsiaTheme="minorEastAsia" w:hAnsiTheme="minorHAnsi"/>
          <w:sz w:val="22"/>
          <w:szCs w:val="22"/>
        </w:rPr>
        <w:tab/>
      </w:r>
      <w:r>
        <w:t>E-UTRAN FDD inter frequency measurements when DRX is used</w:t>
      </w:r>
      <w:r>
        <w:tab/>
        <w:t>574</w:t>
      </w:r>
    </w:p>
    <w:p w14:paraId="449862DD" w14:textId="77777777" w:rsidR="00597036" w:rsidRDefault="00597036">
      <w:pPr>
        <w:pStyle w:val="TOC4"/>
        <w:rPr>
          <w:rFonts w:asciiTheme="minorHAnsi" w:eastAsiaTheme="minorEastAsia" w:hAnsiTheme="minorHAnsi" w:cstheme="minorBidi"/>
          <w:sz w:val="22"/>
          <w:szCs w:val="22"/>
        </w:rPr>
      </w:pPr>
      <w:r w:rsidRPr="00597036">
        <w:t>8.17.3.3</w:t>
      </w:r>
      <w:r w:rsidRPr="00597036">
        <w:rPr>
          <w:rFonts w:asciiTheme="minorHAnsi" w:eastAsiaTheme="minorEastAsia" w:hAnsiTheme="minorHAnsi"/>
          <w:sz w:val="22"/>
          <w:szCs w:val="22"/>
        </w:rPr>
        <w:tab/>
      </w:r>
      <w:r>
        <w:t>E-UTRAN TDD inter frequency measurements</w:t>
      </w:r>
      <w:r>
        <w:tab/>
        <w:t>576</w:t>
      </w:r>
    </w:p>
    <w:p w14:paraId="25158E3B" w14:textId="77777777" w:rsidR="00597036" w:rsidRDefault="00597036">
      <w:pPr>
        <w:pStyle w:val="TOC5"/>
        <w:rPr>
          <w:rFonts w:asciiTheme="minorHAnsi" w:eastAsiaTheme="minorEastAsia" w:hAnsiTheme="minorHAnsi" w:cstheme="minorBidi"/>
          <w:sz w:val="22"/>
          <w:szCs w:val="22"/>
        </w:rPr>
      </w:pPr>
      <w:r w:rsidRPr="00597036">
        <w:t>8.17.3.3.1</w:t>
      </w:r>
      <w:r w:rsidRPr="00597036">
        <w:rPr>
          <w:rFonts w:asciiTheme="minorHAnsi" w:eastAsiaTheme="minorEastAsia" w:hAnsiTheme="minorHAnsi"/>
          <w:sz w:val="22"/>
          <w:szCs w:val="22"/>
        </w:rPr>
        <w:tab/>
      </w:r>
      <w:r>
        <w:t>E-UTRAN TDD inter frequency measurements when no DRX is used</w:t>
      </w:r>
      <w:r>
        <w:tab/>
        <w:t>576</w:t>
      </w:r>
    </w:p>
    <w:p w14:paraId="46FE2E06" w14:textId="77777777" w:rsidR="00597036" w:rsidRDefault="00597036">
      <w:pPr>
        <w:pStyle w:val="TOC5"/>
        <w:rPr>
          <w:rFonts w:asciiTheme="minorHAnsi" w:eastAsiaTheme="minorEastAsia" w:hAnsiTheme="minorHAnsi" w:cstheme="minorBidi"/>
          <w:sz w:val="22"/>
          <w:szCs w:val="22"/>
        </w:rPr>
      </w:pPr>
      <w:r w:rsidRPr="00597036">
        <w:t>8.17.3.3.2</w:t>
      </w:r>
      <w:r w:rsidRPr="00597036">
        <w:rPr>
          <w:rFonts w:asciiTheme="minorHAnsi" w:eastAsiaTheme="minorEastAsia" w:hAnsiTheme="minorHAnsi"/>
          <w:sz w:val="22"/>
          <w:szCs w:val="22"/>
        </w:rPr>
        <w:tab/>
      </w:r>
      <w:r>
        <w:t>E-UTRAN TDD inter frequency measurements when DRX is used</w:t>
      </w:r>
      <w:r>
        <w:tab/>
        <w:t>578</w:t>
      </w:r>
    </w:p>
    <w:p w14:paraId="203865B0" w14:textId="77777777" w:rsidR="00597036" w:rsidRDefault="0059703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580</w:t>
      </w:r>
    </w:p>
    <w:p w14:paraId="2EA1CBAF" w14:textId="77777777" w:rsidR="00597036" w:rsidRDefault="0059703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580</w:t>
      </w:r>
    </w:p>
    <w:p w14:paraId="100FBBA3" w14:textId="77777777" w:rsidR="00597036" w:rsidRDefault="0059703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763DEA">
        <w:rPr>
          <w:rFonts w:eastAsia="Calibri"/>
        </w:rPr>
        <w:t>NR I</w:t>
      </w:r>
      <w:r>
        <w:t>nter-RAT cell identification</w:t>
      </w:r>
      <w:r>
        <w:tab/>
        <w:t>580</w:t>
      </w:r>
    </w:p>
    <w:p w14:paraId="469E257F" w14:textId="77777777" w:rsidR="00597036" w:rsidRDefault="0059703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763DEA">
        <w:rPr>
          <w:rFonts w:eastAsia="Calibri"/>
        </w:rPr>
        <w:t>NR I</w:t>
      </w:r>
      <w:r>
        <w:t>nter-RAT measurement</w:t>
      </w:r>
      <w:r>
        <w:tab/>
        <w:t>582</w:t>
      </w:r>
    </w:p>
    <w:p w14:paraId="3C114557" w14:textId="77777777" w:rsidR="00597036" w:rsidRDefault="0059703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763DEA">
        <w:rPr>
          <w:rFonts w:eastAsia="Calibri"/>
        </w:rPr>
        <w:t>NR I</w:t>
      </w:r>
      <w:r>
        <w:t>nter-RAT measurement reporting</w:t>
      </w:r>
      <w:r>
        <w:tab/>
        <w:t>582</w:t>
      </w:r>
    </w:p>
    <w:p w14:paraId="7D9DEA07" w14:textId="77777777" w:rsidR="00597036" w:rsidRDefault="0059703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583</w:t>
      </w:r>
    </w:p>
    <w:p w14:paraId="2E27FD10" w14:textId="77777777" w:rsidR="00597036" w:rsidRDefault="0059703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583</w:t>
      </w:r>
    </w:p>
    <w:p w14:paraId="4F2425A7" w14:textId="77777777" w:rsidR="00597036" w:rsidRDefault="00597036">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583</w:t>
      </w:r>
    </w:p>
    <w:p w14:paraId="38C56583" w14:textId="77777777" w:rsidR="00597036" w:rsidRDefault="0059703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583</w:t>
      </w:r>
    </w:p>
    <w:p w14:paraId="07D4375F" w14:textId="77777777" w:rsidR="00597036" w:rsidRDefault="0059703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583</w:t>
      </w:r>
    </w:p>
    <w:p w14:paraId="735CF6C0" w14:textId="77777777" w:rsidR="00597036" w:rsidRDefault="0059703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583</w:t>
      </w:r>
    </w:p>
    <w:p w14:paraId="50730947" w14:textId="77777777" w:rsidR="00597036" w:rsidRDefault="00597036">
      <w:pPr>
        <w:pStyle w:val="TOC5"/>
        <w:rPr>
          <w:rFonts w:asciiTheme="minorHAnsi" w:eastAsiaTheme="minorEastAsia" w:hAnsiTheme="minorHAnsi" w:cstheme="minorBidi"/>
          <w:sz w:val="22"/>
          <w:szCs w:val="22"/>
        </w:rPr>
      </w:pPr>
      <w:r w:rsidRPr="00597036">
        <w:t>8.17.5.2.3</w:t>
      </w:r>
      <w:r w:rsidRPr="00597036">
        <w:rPr>
          <w:rFonts w:asciiTheme="minorHAnsi" w:eastAsiaTheme="minorEastAsia" w:hAnsiTheme="minorHAnsi"/>
          <w:sz w:val="22"/>
          <w:szCs w:val="22"/>
        </w:rPr>
        <w:tab/>
      </w:r>
      <w:r>
        <w:t>UE UTRA FDD CPICH measurement capability</w:t>
      </w:r>
      <w:r>
        <w:tab/>
        <w:t>584</w:t>
      </w:r>
    </w:p>
    <w:p w14:paraId="6837C76D" w14:textId="77777777" w:rsidR="00597036" w:rsidRDefault="00597036">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584</w:t>
      </w:r>
    </w:p>
    <w:p w14:paraId="3EEA8A3F" w14:textId="77777777" w:rsidR="00597036" w:rsidRDefault="0059703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584</w:t>
      </w:r>
    </w:p>
    <w:p w14:paraId="46C67112" w14:textId="77777777" w:rsidR="00597036" w:rsidRDefault="0059703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585</w:t>
      </w:r>
    </w:p>
    <w:p w14:paraId="45ECA5BE" w14:textId="77777777" w:rsidR="00597036" w:rsidRDefault="0059703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585</w:t>
      </w:r>
    </w:p>
    <w:p w14:paraId="229F3A93" w14:textId="77777777" w:rsidR="00597036" w:rsidRDefault="0059703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586</w:t>
      </w:r>
    </w:p>
    <w:p w14:paraId="5196D6FE" w14:textId="77777777" w:rsidR="00597036" w:rsidRDefault="0059703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586</w:t>
      </w:r>
    </w:p>
    <w:p w14:paraId="22C2B3F4" w14:textId="77777777" w:rsidR="00597036" w:rsidRDefault="0059703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587</w:t>
      </w:r>
    </w:p>
    <w:p w14:paraId="227E5DC7" w14:textId="77777777" w:rsidR="00597036" w:rsidRDefault="0059703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587</w:t>
      </w:r>
    </w:p>
    <w:p w14:paraId="64E04F5E" w14:textId="77777777" w:rsidR="00597036" w:rsidRDefault="0059703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587</w:t>
      </w:r>
    </w:p>
    <w:p w14:paraId="0C51AC35" w14:textId="77777777" w:rsidR="00597036" w:rsidRDefault="0059703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587</w:t>
      </w:r>
    </w:p>
    <w:p w14:paraId="344825AD" w14:textId="77777777" w:rsidR="00597036" w:rsidRDefault="0059703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587</w:t>
      </w:r>
    </w:p>
    <w:p w14:paraId="4EDA2F12" w14:textId="77777777" w:rsidR="00597036" w:rsidRDefault="0059703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587</w:t>
      </w:r>
    </w:p>
    <w:p w14:paraId="234C9B7C" w14:textId="77777777" w:rsidR="00597036" w:rsidRDefault="0059703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587</w:t>
      </w:r>
    </w:p>
    <w:p w14:paraId="4CF5A4A2" w14:textId="77777777" w:rsidR="00597036" w:rsidRDefault="0059703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588</w:t>
      </w:r>
    </w:p>
    <w:p w14:paraId="06B9CAB9" w14:textId="77777777" w:rsidR="00597036" w:rsidRDefault="0059703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589</w:t>
      </w:r>
    </w:p>
    <w:p w14:paraId="20A2D5F4" w14:textId="77777777" w:rsidR="00597036" w:rsidRDefault="00597036">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589</w:t>
      </w:r>
    </w:p>
    <w:p w14:paraId="21F6B4B4" w14:textId="77777777" w:rsidR="00597036" w:rsidRDefault="0059703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589</w:t>
      </w:r>
    </w:p>
    <w:p w14:paraId="107F26AC" w14:textId="77777777" w:rsidR="00597036" w:rsidRDefault="0059703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589</w:t>
      </w:r>
    </w:p>
    <w:p w14:paraId="78FB60AF" w14:textId="77777777" w:rsidR="00597036" w:rsidRDefault="0059703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589</w:t>
      </w:r>
    </w:p>
    <w:p w14:paraId="5EB90F5C" w14:textId="77777777" w:rsidR="00597036" w:rsidRDefault="0059703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589</w:t>
      </w:r>
    </w:p>
    <w:p w14:paraId="7C8F2AF0" w14:textId="77777777" w:rsidR="00597036" w:rsidRDefault="0059703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589</w:t>
      </w:r>
    </w:p>
    <w:p w14:paraId="1B6F3652" w14:textId="77777777" w:rsidR="00597036" w:rsidRDefault="0059703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590</w:t>
      </w:r>
    </w:p>
    <w:p w14:paraId="1483A875" w14:textId="77777777" w:rsidR="00597036" w:rsidRDefault="0059703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590</w:t>
      </w:r>
    </w:p>
    <w:p w14:paraId="19E23A9E" w14:textId="77777777" w:rsidR="00597036" w:rsidRDefault="0059703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590</w:t>
      </w:r>
    </w:p>
    <w:p w14:paraId="16EF7606" w14:textId="77777777" w:rsidR="00597036" w:rsidRDefault="0059703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591</w:t>
      </w:r>
    </w:p>
    <w:p w14:paraId="7B8F879D" w14:textId="77777777" w:rsidR="00597036" w:rsidRDefault="0059703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592</w:t>
      </w:r>
    </w:p>
    <w:p w14:paraId="4C527E28" w14:textId="77777777" w:rsidR="00597036" w:rsidRDefault="0059703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592</w:t>
      </w:r>
    </w:p>
    <w:p w14:paraId="13BEA292" w14:textId="77777777" w:rsidR="00597036" w:rsidRDefault="0059703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592</w:t>
      </w:r>
    </w:p>
    <w:p w14:paraId="136F6CF2" w14:textId="77777777" w:rsidR="00597036" w:rsidRDefault="0059703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592</w:t>
      </w:r>
    </w:p>
    <w:p w14:paraId="34B33258" w14:textId="77777777" w:rsidR="00597036" w:rsidRDefault="0059703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592</w:t>
      </w:r>
    </w:p>
    <w:p w14:paraId="599F16CF" w14:textId="77777777" w:rsidR="00597036" w:rsidRDefault="0059703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592</w:t>
      </w:r>
    </w:p>
    <w:p w14:paraId="473AEFEC" w14:textId="77777777" w:rsidR="00597036" w:rsidRDefault="0059703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593</w:t>
      </w:r>
    </w:p>
    <w:p w14:paraId="3B12F9B7" w14:textId="77777777" w:rsidR="00597036" w:rsidRDefault="0059703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593</w:t>
      </w:r>
    </w:p>
    <w:p w14:paraId="6202B82C" w14:textId="77777777" w:rsidR="00597036" w:rsidRDefault="0059703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593</w:t>
      </w:r>
    </w:p>
    <w:p w14:paraId="1D604FE5" w14:textId="77777777" w:rsidR="00597036" w:rsidRDefault="0059703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594</w:t>
      </w:r>
    </w:p>
    <w:p w14:paraId="12E5CADA" w14:textId="77777777" w:rsidR="00597036" w:rsidRDefault="0059703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594</w:t>
      </w:r>
    </w:p>
    <w:p w14:paraId="14A3CBB0" w14:textId="77777777" w:rsidR="00597036" w:rsidRDefault="0059703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594</w:t>
      </w:r>
    </w:p>
    <w:p w14:paraId="6AC9E525" w14:textId="77777777" w:rsidR="00597036" w:rsidRDefault="0059703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594</w:t>
      </w:r>
    </w:p>
    <w:p w14:paraId="5E689DD9" w14:textId="77777777" w:rsidR="00597036" w:rsidRDefault="0059703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594</w:t>
      </w:r>
    </w:p>
    <w:p w14:paraId="6E7C6CC3" w14:textId="77777777" w:rsidR="00597036" w:rsidRDefault="0059703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594</w:t>
      </w:r>
    </w:p>
    <w:p w14:paraId="36657A5D" w14:textId="77777777" w:rsidR="00597036" w:rsidRDefault="0059703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595</w:t>
      </w:r>
    </w:p>
    <w:p w14:paraId="6E140FA2" w14:textId="77777777" w:rsidR="00597036" w:rsidRDefault="0059703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596</w:t>
      </w:r>
    </w:p>
    <w:p w14:paraId="12A8AF7E" w14:textId="77777777" w:rsidR="00597036" w:rsidRDefault="0059703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597</w:t>
      </w:r>
    </w:p>
    <w:p w14:paraId="6C612F24" w14:textId="77777777" w:rsidR="00597036" w:rsidRDefault="0059703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597</w:t>
      </w:r>
    </w:p>
    <w:p w14:paraId="675A6506" w14:textId="77777777" w:rsidR="00597036" w:rsidRDefault="0059703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597</w:t>
      </w:r>
    </w:p>
    <w:p w14:paraId="11E27538" w14:textId="77777777" w:rsidR="00597036" w:rsidRDefault="0059703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597</w:t>
      </w:r>
    </w:p>
    <w:p w14:paraId="37B7973F" w14:textId="77777777" w:rsidR="00597036" w:rsidRDefault="0059703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597</w:t>
      </w:r>
    </w:p>
    <w:p w14:paraId="193224AE" w14:textId="77777777" w:rsidR="00597036" w:rsidRDefault="0059703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598</w:t>
      </w:r>
    </w:p>
    <w:p w14:paraId="33B5E40E" w14:textId="77777777" w:rsidR="00597036" w:rsidRDefault="0059703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599</w:t>
      </w:r>
    </w:p>
    <w:p w14:paraId="63FAB371" w14:textId="77777777" w:rsidR="00597036" w:rsidRDefault="0059703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599</w:t>
      </w:r>
    </w:p>
    <w:p w14:paraId="23C2E565" w14:textId="77777777" w:rsidR="00597036" w:rsidRDefault="00597036">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599</w:t>
      </w:r>
    </w:p>
    <w:p w14:paraId="06E72A63" w14:textId="77777777" w:rsidR="00597036" w:rsidRDefault="0059703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600</w:t>
      </w:r>
    </w:p>
    <w:p w14:paraId="6D51D182" w14:textId="77777777" w:rsidR="00597036" w:rsidRDefault="00597036">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600</w:t>
      </w:r>
    </w:p>
    <w:p w14:paraId="76DF553F" w14:textId="77777777" w:rsidR="00597036" w:rsidRDefault="00597036">
      <w:pPr>
        <w:pStyle w:val="TOC4"/>
        <w:rPr>
          <w:rFonts w:asciiTheme="minorHAnsi" w:eastAsiaTheme="minorEastAsia" w:hAnsiTheme="minorHAnsi" w:cstheme="minorBidi"/>
          <w:sz w:val="22"/>
          <w:szCs w:val="22"/>
        </w:rPr>
      </w:pPr>
      <w: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600</w:t>
      </w:r>
    </w:p>
    <w:p w14:paraId="70D636D0" w14:textId="77777777" w:rsidR="00597036" w:rsidRDefault="00597036">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600</w:t>
      </w:r>
    </w:p>
    <w:p w14:paraId="6501BD2D" w14:textId="77777777" w:rsidR="00597036" w:rsidRDefault="00597036">
      <w:pPr>
        <w:pStyle w:val="TOC4"/>
        <w:rPr>
          <w:rFonts w:asciiTheme="minorHAnsi" w:eastAsiaTheme="minorEastAsia" w:hAnsiTheme="minorHAnsi" w:cstheme="minorBidi"/>
          <w:sz w:val="22"/>
          <w:szCs w:val="22"/>
        </w:rPr>
      </w:pPr>
      <w: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600</w:t>
      </w:r>
    </w:p>
    <w:p w14:paraId="0EC34BAE" w14:textId="77777777" w:rsidR="00597036" w:rsidRDefault="00597036">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601</w:t>
      </w:r>
    </w:p>
    <w:p w14:paraId="753B0E00" w14:textId="77777777" w:rsidR="00597036" w:rsidRDefault="00597036">
      <w:pPr>
        <w:pStyle w:val="TOC4"/>
        <w:rPr>
          <w:rFonts w:asciiTheme="minorHAnsi" w:eastAsiaTheme="minorEastAsia" w:hAnsiTheme="minorHAnsi" w:cstheme="minorBidi"/>
          <w:sz w:val="22"/>
          <w:szCs w:val="22"/>
        </w:rPr>
      </w:pPr>
      <w: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601</w:t>
      </w:r>
    </w:p>
    <w:p w14:paraId="75951440" w14:textId="77777777" w:rsidR="00597036" w:rsidRDefault="00597036">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601</w:t>
      </w:r>
    </w:p>
    <w:p w14:paraId="7336DDFF" w14:textId="77777777" w:rsidR="00597036" w:rsidRDefault="00597036">
      <w:pPr>
        <w:pStyle w:val="TOC4"/>
        <w:rPr>
          <w:rFonts w:asciiTheme="minorHAnsi" w:eastAsiaTheme="minorEastAsia" w:hAnsiTheme="minorHAnsi" w:cstheme="minorBidi"/>
          <w:sz w:val="22"/>
          <w:szCs w:val="22"/>
        </w:rPr>
      </w:pPr>
      <w: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601</w:t>
      </w:r>
    </w:p>
    <w:p w14:paraId="1AEF7E7E" w14:textId="77777777" w:rsidR="00597036" w:rsidRDefault="00597036">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602</w:t>
      </w:r>
    </w:p>
    <w:p w14:paraId="70D46F2D" w14:textId="77777777" w:rsidR="00597036" w:rsidRDefault="0059703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602</w:t>
      </w:r>
    </w:p>
    <w:p w14:paraId="20BA1586" w14:textId="77777777" w:rsidR="00597036" w:rsidRDefault="0059703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602</w:t>
      </w:r>
    </w:p>
    <w:p w14:paraId="1DD8790B" w14:textId="77777777" w:rsidR="00597036" w:rsidRDefault="0059703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602</w:t>
      </w:r>
    </w:p>
    <w:p w14:paraId="14A859CA" w14:textId="77777777" w:rsidR="00597036" w:rsidRDefault="00597036">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602</w:t>
      </w:r>
    </w:p>
    <w:p w14:paraId="1989561A" w14:textId="77777777" w:rsidR="00597036" w:rsidRDefault="0059703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602</w:t>
      </w:r>
    </w:p>
    <w:p w14:paraId="44B8F45E" w14:textId="77777777" w:rsidR="00597036" w:rsidRDefault="0059703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603</w:t>
      </w:r>
    </w:p>
    <w:p w14:paraId="06839A96" w14:textId="77777777" w:rsidR="00597036" w:rsidRDefault="0059703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603</w:t>
      </w:r>
    </w:p>
    <w:p w14:paraId="01CE1735" w14:textId="77777777" w:rsidR="00597036" w:rsidRDefault="00597036">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604</w:t>
      </w:r>
    </w:p>
    <w:p w14:paraId="5A5CEDE5" w14:textId="77777777" w:rsidR="00597036" w:rsidRDefault="00597036">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604</w:t>
      </w:r>
    </w:p>
    <w:p w14:paraId="3A1F5963" w14:textId="77777777" w:rsidR="00597036" w:rsidRDefault="00597036">
      <w:pPr>
        <w:pStyle w:val="TOC3"/>
        <w:rPr>
          <w:rFonts w:asciiTheme="minorHAnsi" w:eastAsiaTheme="minorEastAsia" w:hAnsiTheme="minorHAnsi" w:cstheme="minorBidi"/>
          <w:sz w:val="22"/>
          <w:szCs w:val="22"/>
        </w:rPr>
      </w:pPr>
      <w:r w:rsidRPr="00597036">
        <w:t>8.19.2</w:t>
      </w:r>
      <w:r w:rsidRPr="00597036">
        <w:rPr>
          <w:rFonts w:asciiTheme="minorHAnsi" w:hAnsiTheme="minorHAnsi" w:cstheme="minorBidi"/>
          <w:sz w:val="22"/>
          <w:szCs w:val="22"/>
        </w:rPr>
        <w:tab/>
      </w:r>
      <w:r w:rsidRPr="00763DEA">
        <w:rPr>
          <w:rFonts w:eastAsia="SimSun"/>
        </w:rPr>
        <w:t>Intra-frequency Measurements</w:t>
      </w:r>
      <w:r>
        <w:tab/>
        <w:t>604</w:t>
      </w:r>
    </w:p>
    <w:p w14:paraId="5FB50AB9" w14:textId="77777777" w:rsidR="00597036" w:rsidRDefault="00597036">
      <w:pPr>
        <w:pStyle w:val="TOC3"/>
        <w:rPr>
          <w:rFonts w:asciiTheme="minorHAnsi" w:eastAsiaTheme="minorEastAsia" w:hAnsiTheme="minorHAnsi" w:cstheme="minorBidi"/>
          <w:sz w:val="22"/>
          <w:szCs w:val="22"/>
        </w:rPr>
      </w:pPr>
      <w:r w:rsidRPr="00597036">
        <w:t>8.19.3</w:t>
      </w:r>
      <w:r w:rsidRPr="00597036">
        <w:rPr>
          <w:rFonts w:asciiTheme="minorHAnsi" w:eastAsiaTheme="minorEastAsia" w:hAnsiTheme="minorHAnsi"/>
          <w:sz w:val="22"/>
          <w:szCs w:val="22"/>
        </w:rPr>
        <w:tab/>
      </w:r>
      <w:r>
        <w:rPr>
          <w:lang w:eastAsia="sv-SE"/>
        </w:rPr>
        <w:t>Inter-frequency Measurements</w:t>
      </w:r>
      <w:r>
        <w:tab/>
        <w:t>605</w:t>
      </w:r>
    </w:p>
    <w:p w14:paraId="3F693A4B" w14:textId="77777777" w:rsidR="00597036" w:rsidRDefault="00597036">
      <w:pPr>
        <w:pStyle w:val="TOC3"/>
        <w:rPr>
          <w:rFonts w:asciiTheme="minorHAnsi" w:eastAsiaTheme="minorEastAsia" w:hAnsiTheme="minorHAnsi" w:cstheme="minorBidi"/>
          <w:sz w:val="22"/>
          <w:szCs w:val="22"/>
        </w:rPr>
      </w:pPr>
      <w:r w:rsidRPr="00597036">
        <w:t>8.19.4</w:t>
      </w:r>
      <w:r w:rsidRPr="00597036">
        <w:rPr>
          <w:rFonts w:asciiTheme="minorHAnsi" w:hAnsiTheme="minorHAnsi" w:cstheme="minorBidi"/>
          <w:sz w:val="22"/>
          <w:szCs w:val="22"/>
        </w:rPr>
        <w:tab/>
      </w:r>
      <w:r w:rsidRPr="00763DEA">
        <w:rPr>
          <w:rFonts w:eastAsia="SimSun"/>
        </w:rPr>
        <w:t>Intra-frequency RSTD Measurements</w:t>
      </w:r>
      <w:r>
        <w:tab/>
        <w:t>605</w:t>
      </w:r>
    </w:p>
    <w:p w14:paraId="42EE15FB" w14:textId="77777777" w:rsidR="00597036" w:rsidRDefault="00597036">
      <w:pPr>
        <w:pStyle w:val="TOC3"/>
        <w:rPr>
          <w:rFonts w:asciiTheme="minorHAnsi" w:eastAsiaTheme="minorEastAsia" w:hAnsiTheme="minorHAnsi" w:cstheme="minorBidi"/>
          <w:sz w:val="22"/>
          <w:szCs w:val="22"/>
        </w:rPr>
      </w:pPr>
      <w:r w:rsidRPr="00597036">
        <w:t>8.19.5</w:t>
      </w:r>
      <w:r w:rsidRPr="00597036">
        <w:rPr>
          <w:rFonts w:asciiTheme="minorHAnsi" w:hAnsiTheme="minorHAnsi" w:cstheme="minorBidi"/>
          <w:sz w:val="22"/>
          <w:szCs w:val="22"/>
        </w:rPr>
        <w:tab/>
      </w:r>
      <w:r w:rsidRPr="00763DEA">
        <w:rPr>
          <w:rFonts w:eastAsia="SimSun"/>
        </w:rPr>
        <w:t>Intra-frequency E-CID Measurements</w:t>
      </w:r>
      <w:r>
        <w:tab/>
        <w:t>605</w:t>
      </w:r>
    </w:p>
    <w:p w14:paraId="42CE03A4" w14:textId="7C364CC3" w:rsidR="00597036" w:rsidRDefault="0059703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605</w:t>
      </w:r>
    </w:p>
    <w:p w14:paraId="746E9306" w14:textId="77777777" w:rsidR="00597036" w:rsidRDefault="0059703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605</w:t>
      </w:r>
    </w:p>
    <w:p w14:paraId="510B5553" w14:textId="77777777" w:rsidR="00597036" w:rsidRDefault="0059703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605</w:t>
      </w:r>
    </w:p>
    <w:p w14:paraId="3AD52CA4" w14:textId="77777777" w:rsidR="00597036" w:rsidRDefault="0059703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606</w:t>
      </w:r>
    </w:p>
    <w:p w14:paraId="1F1E611A" w14:textId="77777777" w:rsidR="00597036" w:rsidRDefault="0059703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606</w:t>
      </w:r>
    </w:p>
    <w:p w14:paraId="6B7FEDE5" w14:textId="77777777" w:rsidR="00597036" w:rsidRDefault="0059703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606</w:t>
      </w:r>
    </w:p>
    <w:p w14:paraId="25D66706" w14:textId="77777777" w:rsidR="00597036" w:rsidRDefault="0059703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607</w:t>
      </w:r>
    </w:p>
    <w:p w14:paraId="2D3B1C56" w14:textId="77777777" w:rsidR="00597036" w:rsidRDefault="0059703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608</w:t>
      </w:r>
    </w:p>
    <w:p w14:paraId="4FBAC9D6" w14:textId="77777777" w:rsidR="00597036" w:rsidRDefault="0059703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609</w:t>
      </w:r>
    </w:p>
    <w:p w14:paraId="4BDDF23B" w14:textId="77777777" w:rsidR="00597036" w:rsidRDefault="0059703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610</w:t>
      </w:r>
    </w:p>
    <w:p w14:paraId="1CA292F5" w14:textId="77777777" w:rsidR="00597036" w:rsidRDefault="0059703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611</w:t>
      </w:r>
    </w:p>
    <w:p w14:paraId="23EC8C75" w14:textId="77777777" w:rsidR="00597036" w:rsidRDefault="0059703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612</w:t>
      </w:r>
    </w:p>
    <w:p w14:paraId="44D53AF9" w14:textId="77777777" w:rsidR="00597036" w:rsidRDefault="0059703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613</w:t>
      </w:r>
    </w:p>
    <w:p w14:paraId="43442D76" w14:textId="77777777" w:rsidR="00597036" w:rsidRDefault="0059703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613</w:t>
      </w:r>
    </w:p>
    <w:p w14:paraId="2990DAE4" w14:textId="77777777" w:rsidR="00597036" w:rsidRDefault="0059703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613</w:t>
      </w:r>
    </w:p>
    <w:p w14:paraId="352A1A32" w14:textId="77777777" w:rsidR="00597036" w:rsidRDefault="00597036">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614</w:t>
      </w:r>
    </w:p>
    <w:p w14:paraId="2B3BC0F0" w14:textId="77777777" w:rsidR="00597036" w:rsidRDefault="00597036">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614</w:t>
      </w:r>
    </w:p>
    <w:p w14:paraId="2E6589AF" w14:textId="77777777" w:rsidR="00597036" w:rsidRDefault="00597036">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614</w:t>
      </w:r>
    </w:p>
    <w:p w14:paraId="085FD7E4" w14:textId="77777777" w:rsidR="00597036" w:rsidRDefault="0059703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615</w:t>
      </w:r>
    </w:p>
    <w:p w14:paraId="5FEA0D15" w14:textId="77777777" w:rsidR="00597036" w:rsidRDefault="0059703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615</w:t>
      </w:r>
    </w:p>
    <w:p w14:paraId="3104D4DE" w14:textId="77777777" w:rsidR="00597036" w:rsidRDefault="0059703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616</w:t>
      </w:r>
    </w:p>
    <w:p w14:paraId="21671441" w14:textId="77777777" w:rsidR="00597036" w:rsidRDefault="0059703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617</w:t>
      </w:r>
    </w:p>
    <w:p w14:paraId="0A80BFA8" w14:textId="77777777" w:rsidR="00597036" w:rsidRDefault="0059703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617</w:t>
      </w:r>
    </w:p>
    <w:p w14:paraId="084552CC" w14:textId="77777777" w:rsidR="00597036" w:rsidRDefault="0059703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618</w:t>
      </w:r>
    </w:p>
    <w:p w14:paraId="66860984" w14:textId="77777777" w:rsidR="00597036" w:rsidRDefault="0059703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618</w:t>
      </w:r>
    </w:p>
    <w:p w14:paraId="3F27E9A4" w14:textId="77777777" w:rsidR="00597036" w:rsidRDefault="0059703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619</w:t>
      </w:r>
    </w:p>
    <w:p w14:paraId="793B0680" w14:textId="77777777" w:rsidR="00597036" w:rsidRDefault="00597036">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620</w:t>
      </w:r>
    </w:p>
    <w:p w14:paraId="6875591B" w14:textId="77777777" w:rsidR="00597036" w:rsidRDefault="00597036">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620</w:t>
      </w:r>
    </w:p>
    <w:p w14:paraId="78E83D58" w14:textId="77777777" w:rsidR="00597036" w:rsidRDefault="00597036">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620</w:t>
      </w:r>
    </w:p>
    <w:p w14:paraId="00863F53" w14:textId="77777777" w:rsidR="00597036" w:rsidRDefault="00597036">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620</w:t>
      </w:r>
    </w:p>
    <w:p w14:paraId="39380B6D" w14:textId="77777777" w:rsidR="00597036" w:rsidRDefault="0059703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621</w:t>
      </w:r>
    </w:p>
    <w:p w14:paraId="361B17E3" w14:textId="77777777" w:rsidR="00597036" w:rsidRDefault="0059703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621</w:t>
      </w:r>
    </w:p>
    <w:p w14:paraId="487022C0" w14:textId="77777777" w:rsidR="00597036" w:rsidRDefault="0059703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621</w:t>
      </w:r>
    </w:p>
    <w:p w14:paraId="10F1FDF0" w14:textId="77777777" w:rsidR="00597036" w:rsidRDefault="0059703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622</w:t>
      </w:r>
    </w:p>
    <w:p w14:paraId="2EA7A007" w14:textId="77777777" w:rsidR="00597036" w:rsidRDefault="0059703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623</w:t>
      </w:r>
    </w:p>
    <w:p w14:paraId="6FB2FD17" w14:textId="77777777" w:rsidR="00597036" w:rsidRDefault="0059703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624</w:t>
      </w:r>
    </w:p>
    <w:p w14:paraId="40A43F4F" w14:textId="77777777" w:rsidR="00597036" w:rsidRDefault="0059703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625</w:t>
      </w:r>
    </w:p>
    <w:p w14:paraId="781D9F86" w14:textId="77777777" w:rsidR="00597036" w:rsidRDefault="0059703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626</w:t>
      </w:r>
    </w:p>
    <w:p w14:paraId="237DD21D" w14:textId="77777777" w:rsidR="00597036" w:rsidRDefault="0059703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626</w:t>
      </w:r>
    </w:p>
    <w:p w14:paraId="2CF274E2" w14:textId="77777777" w:rsidR="00597036" w:rsidRDefault="00597036">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626</w:t>
      </w:r>
    </w:p>
    <w:p w14:paraId="6C7ACD7A" w14:textId="77777777" w:rsidR="00597036" w:rsidRDefault="00597036">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626</w:t>
      </w:r>
    </w:p>
    <w:p w14:paraId="3E29B72F" w14:textId="77777777" w:rsidR="00597036" w:rsidRDefault="00597036">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626</w:t>
      </w:r>
    </w:p>
    <w:p w14:paraId="61655546" w14:textId="77777777" w:rsidR="00597036" w:rsidRDefault="0059703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627</w:t>
      </w:r>
    </w:p>
    <w:p w14:paraId="0785380C" w14:textId="77777777" w:rsidR="00597036" w:rsidRDefault="0059703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627</w:t>
      </w:r>
    </w:p>
    <w:p w14:paraId="1CC3E121" w14:textId="77777777" w:rsidR="00597036" w:rsidRDefault="0059703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628</w:t>
      </w:r>
    </w:p>
    <w:p w14:paraId="21A06E61" w14:textId="77777777" w:rsidR="00597036" w:rsidRDefault="0059703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629</w:t>
      </w:r>
    </w:p>
    <w:p w14:paraId="22B74C57" w14:textId="77777777" w:rsidR="00597036" w:rsidRDefault="0059703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629</w:t>
      </w:r>
    </w:p>
    <w:p w14:paraId="6CF87BEC" w14:textId="77777777" w:rsidR="00597036" w:rsidRDefault="0059703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630</w:t>
      </w:r>
    </w:p>
    <w:p w14:paraId="13B6F02B" w14:textId="77777777" w:rsidR="00597036" w:rsidRDefault="0059703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631</w:t>
      </w:r>
    </w:p>
    <w:p w14:paraId="6C285698" w14:textId="77777777" w:rsidR="00597036" w:rsidRDefault="0059703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631</w:t>
      </w:r>
    </w:p>
    <w:p w14:paraId="628EEF2A" w14:textId="77777777" w:rsidR="00597036" w:rsidRDefault="0059703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631</w:t>
      </w:r>
    </w:p>
    <w:p w14:paraId="207A1878" w14:textId="77777777" w:rsidR="00597036" w:rsidRDefault="0059703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632</w:t>
      </w:r>
    </w:p>
    <w:p w14:paraId="070970E4" w14:textId="77777777" w:rsidR="00597036" w:rsidRDefault="00597036">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633</w:t>
      </w:r>
    </w:p>
    <w:p w14:paraId="103C7E46" w14:textId="77777777" w:rsidR="00597036" w:rsidRDefault="00597036">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633</w:t>
      </w:r>
    </w:p>
    <w:p w14:paraId="7BC4F3AE" w14:textId="77777777" w:rsidR="00597036" w:rsidRDefault="00597036">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633</w:t>
      </w:r>
    </w:p>
    <w:p w14:paraId="4DC55983" w14:textId="77777777" w:rsidR="00597036" w:rsidRDefault="00597036">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633</w:t>
      </w:r>
    </w:p>
    <w:p w14:paraId="2707E7CF" w14:textId="77777777" w:rsidR="00597036" w:rsidRDefault="0059703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634</w:t>
      </w:r>
    </w:p>
    <w:p w14:paraId="7554B548" w14:textId="77777777" w:rsidR="00597036" w:rsidRDefault="0059703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634</w:t>
      </w:r>
    </w:p>
    <w:p w14:paraId="4DBB7721" w14:textId="77777777" w:rsidR="00597036" w:rsidRDefault="0059703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635</w:t>
      </w:r>
    </w:p>
    <w:p w14:paraId="2BD5FD17" w14:textId="77777777" w:rsidR="00597036" w:rsidRDefault="0059703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635</w:t>
      </w:r>
    </w:p>
    <w:p w14:paraId="4B5B1580" w14:textId="77777777" w:rsidR="00597036" w:rsidRDefault="0059703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635</w:t>
      </w:r>
    </w:p>
    <w:p w14:paraId="0054A78C" w14:textId="77777777" w:rsidR="00597036" w:rsidRDefault="0059703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635</w:t>
      </w:r>
    </w:p>
    <w:p w14:paraId="4AAC4361" w14:textId="77777777" w:rsidR="00597036" w:rsidRDefault="0059703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635</w:t>
      </w:r>
    </w:p>
    <w:p w14:paraId="4DA1CFCF" w14:textId="77777777" w:rsidR="00597036" w:rsidRDefault="0059703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635</w:t>
      </w:r>
    </w:p>
    <w:p w14:paraId="53AE0BD1" w14:textId="77777777" w:rsidR="00597036" w:rsidRDefault="0059703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636</w:t>
      </w:r>
    </w:p>
    <w:p w14:paraId="5708460A" w14:textId="77777777" w:rsidR="00597036" w:rsidRDefault="0059703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637</w:t>
      </w:r>
    </w:p>
    <w:p w14:paraId="7373C3CC" w14:textId="77777777" w:rsidR="00597036" w:rsidRDefault="0059703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638</w:t>
      </w:r>
    </w:p>
    <w:p w14:paraId="3B2B64F7" w14:textId="77777777" w:rsidR="00597036" w:rsidRDefault="0059703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639</w:t>
      </w:r>
    </w:p>
    <w:p w14:paraId="0ACD3B50" w14:textId="77777777" w:rsidR="00597036" w:rsidRDefault="0059703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639</w:t>
      </w:r>
    </w:p>
    <w:p w14:paraId="7E692EE5" w14:textId="77777777" w:rsidR="00597036" w:rsidRDefault="0059703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640</w:t>
      </w:r>
    </w:p>
    <w:p w14:paraId="2439084B" w14:textId="77777777" w:rsidR="00597036" w:rsidRDefault="0059703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642</w:t>
      </w:r>
    </w:p>
    <w:p w14:paraId="3AFFFDE3" w14:textId="77777777" w:rsidR="00597036" w:rsidRDefault="0059703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642</w:t>
      </w:r>
    </w:p>
    <w:p w14:paraId="09BBC2BD" w14:textId="77777777" w:rsidR="00597036" w:rsidRDefault="0059703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643</w:t>
      </w:r>
    </w:p>
    <w:p w14:paraId="032A74E7" w14:textId="77777777" w:rsidR="00597036" w:rsidRDefault="0059703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644</w:t>
      </w:r>
    </w:p>
    <w:p w14:paraId="0ED363CA" w14:textId="77777777" w:rsidR="00597036" w:rsidRDefault="0059703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645</w:t>
      </w:r>
    </w:p>
    <w:p w14:paraId="5EA7F3C1" w14:textId="77777777" w:rsidR="00597036" w:rsidRDefault="0059703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646</w:t>
      </w:r>
    </w:p>
    <w:p w14:paraId="6C3F2CDF" w14:textId="77777777" w:rsidR="00597036" w:rsidRDefault="0059703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646</w:t>
      </w:r>
    </w:p>
    <w:p w14:paraId="4EA94738" w14:textId="77777777" w:rsidR="00597036" w:rsidRDefault="0059703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646</w:t>
      </w:r>
    </w:p>
    <w:p w14:paraId="4F1E11E0" w14:textId="77777777" w:rsidR="00597036" w:rsidRDefault="0059703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646</w:t>
      </w:r>
    </w:p>
    <w:p w14:paraId="4FA092BE" w14:textId="77777777" w:rsidR="00597036" w:rsidRDefault="0059703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646</w:t>
      </w:r>
    </w:p>
    <w:p w14:paraId="5E2A7117" w14:textId="77777777" w:rsidR="00597036" w:rsidRDefault="0059703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647</w:t>
      </w:r>
    </w:p>
    <w:p w14:paraId="1D41790B" w14:textId="77777777" w:rsidR="00597036" w:rsidRDefault="0059703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647</w:t>
      </w:r>
    </w:p>
    <w:p w14:paraId="73CD4DDF" w14:textId="77777777" w:rsidR="00597036" w:rsidRDefault="0059703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647</w:t>
      </w:r>
    </w:p>
    <w:p w14:paraId="26314AAA" w14:textId="77777777" w:rsidR="00597036" w:rsidRDefault="0059703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648</w:t>
      </w:r>
    </w:p>
    <w:p w14:paraId="4C0A2FE7" w14:textId="77777777" w:rsidR="00597036" w:rsidRDefault="0059703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649</w:t>
      </w:r>
    </w:p>
    <w:p w14:paraId="3DDC8A15" w14:textId="77777777" w:rsidR="00597036" w:rsidRDefault="0059703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649</w:t>
      </w:r>
    </w:p>
    <w:p w14:paraId="50AA2750" w14:textId="77777777" w:rsidR="00597036" w:rsidRDefault="00597036">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649</w:t>
      </w:r>
    </w:p>
    <w:p w14:paraId="2AB3002E" w14:textId="77777777" w:rsidR="00597036" w:rsidRDefault="0059703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649</w:t>
      </w:r>
    </w:p>
    <w:p w14:paraId="301AAF91" w14:textId="77777777" w:rsidR="00597036" w:rsidRDefault="0059703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649</w:t>
      </w:r>
    </w:p>
    <w:p w14:paraId="0ACE12C3" w14:textId="77777777" w:rsidR="00597036" w:rsidRDefault="0059703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649</w:t>
      </w:r>
    </w:p>
    <w:p w14:paraId="1EB28873" w14:textId="77777777" w:rsidR="00597036" w:rsidRDefault="0059703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650</w:t>
      </w:r>
    </w:p>
    <w:p w14:paraId="422973CD" w14:textId="77777777" w:rsidR="00597036" w:rsidRDefault="0059703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651</w:t>
      </w:r>
    </w:p>
    <w:p w14:paraId="4B4C5903" w14:textId="77777777" w:rsidR="00597036" w:rsidRDefault="0059703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651</w:t>
      </w:r>
    </w:p>
    <w:p w14:paraId="4AFFA440" w14:textId="77777777" w:rsidR="00597036" w:rsidRDefault="0059703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651</w:t>
      </w:r>
    </w:p>
    <w:p w14:paraId="4C4D1520" w14:textId="77777777" w:rsidR="00597036" w:rsidRDefault="0059703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652</w:t>
      </w:r>
    </w:p>
    <w:p w14:paraId="4430395A" w14:textId="77777777" w:rsidR="00597036" w:rsidRDefault="0059703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652</w:t>
      </w:r>
    </w:p>
    <w:p w14:paraId="09150B8A" w14:textId="77777777" w:rsidR="00597036" w:rsidRDefault="0059703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652</w:t>
      </w:r>
    </w:p>
    <w:p w14:paraId="07685872" w14:textId="77777777" w:rsidR="00597036" w:rsidRDefault="0059703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653</w:t>
      </w:r>
    </w:p>
    <w:p w14:paraId="4915C071" w14:textId="77777777" w:rsidR="00597036" w:rsidRDefault="0059703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653</w:t>
      </w:r>
    </w:p>
    <w:p w14:paraId="62847D46" w14:textId="77777777" w:rsidR="00597036" w:rsidRDefault="0059703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653</w:t>
      </w:r>
    </w:p>
    <w:p w14:paraId="0FC6D88C" w14:textId="77777777" w:rsidR="00597036" w:rsidRDefault="0059703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5A6E3ED6" w14:textId="77777777" w:rsidR="00597036" w:rsidRDefault="0059703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526D78A0" w14:textId="77777777" w:rsidR="00597036" w:rsidRDefault="0059703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653</w:t>
      </w:r>
    </w:p>
    <w:p w14:paraId="4CB966A5" w14:textId="77777777" w:rsidR="00597036" w:rsidRDefault="0059703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653</w:t>
      </w:r>
    </w:p>
    <w:p w14:paraId="7FA39D95" w14:textId="77777777" w:rsidR="00597036" w:rsidRDefault="0059703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653</w:t>
      </w:r>
    </w:p>
    <w:p w14:paraId="42E14E92" w14:textId="77777777" w:rsidR="00597036" w:rsidRDefault="0059703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5890112D" w14:textId="77777777" w:rsidR="00597036" w:rsidRDefault="0059703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29EFD8E5" w14:textId="77777777" w:rsidR="00597036" w:rsidRDefault="0059703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654</w:t>
      </w:r>
    </w:p>
    <w:p w14:paraId="71609218" w14:textId="77777777" w:rsidR="00597036" w:rsidRDefault="0059703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654</w:t>
      </w:r>
    </w:p>
    <w:p w14:paraId="20D198CF" w14:textId="77777777" w:rsidR="00597036" w:rsidRDefault="0059703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654</w:t>
      </w:r>
    </w:p>
    <w:p w14:paraId="23DFFADE" w14:textId="77777777" w:rsidR="00597036" w:rsidRDefault="0059703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655</w:t>
      </w:r>
    </w:p>
    <w:p w14:paraId="62A7DCEE" w14:textId="77777777" w:rsidR="00597036" w:rsidRDefault="0059703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655</w:t>
      </w:r>
    </w:p>
    <w:p w14:paraId="5CD37ED6" w14:textId="77777777" w:rsidR="00597036" w:rsidRDefault="0059703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655</w:t>
      </w:r>
    </w:p>
    <w:p w14:paraId="38B5B28E" w14:textId="77777777" w:rsidR="00597036" w:rsidRDefault="0059703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655</w:t>
      </w:r>
    </w:p>
    <w:p w14:paraId="2D8FD11F" w14:textId="77777777" w:rsidR="00597036" w:rsidRDefault="0059703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656</w:t>
      </w:r>
    </w:p>
    <w:p w14:paraId="01565C72" w14:textId="77777777" w:rsidR="00597036" w:rsidRDefault="0059703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657</w:t>
      </w:r>
    </w:p>
    <w:p w14:paraId="69252E25" w14:textId="77777777" w:rsidR="00597036" w:rsidRDefault="0059703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657</w:t>
      </w:r>
    </w:p>
    <w:p w14:paraId="52682C24" w14:textId="77777777" w:rsidR="00597036" w:rsidRDefault="0059703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657</w:t>
      </w:r>
    </w:p>
    <w:p w14:paraId="01723933" w14:textId="77777777" w:rsidR="00597036" w:rsidRDefault="0059703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657</w:t>
      </w:r>
    </w:p>
    <w:p w14:paraId="1608FE05" w14:textId="77777777" w:rsidR="00597036" w:rsidRDefault="0059703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657</w:t>
      </w:r>
    </w:p>
    <w:p w14:paraId="7205CAE6" w14:textId="77777777" w:rsidR="00597036" w:rsidRDefault="0059703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658</w:t>
      </w:r>
    </w:p>
    <w:p w14:paraId="6345D107" w14:textId="77777777" w:rsidR="00597036" w:rsidRDefault="0059703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658</w:t>
      </w:r>
    </w:p>
    <w:p w14:paraId="0870D855" w14:textId="77777777" w:rsidR="00597036" w:rsidRDefault="0059703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659</w:t>
      </w:r>
    </w:p>
    <w:p w14:paraId="6C27DFBC" w14:textId="77777777" w:rsidR="00597036" w:rsidRDefault="0059703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659</w:t>
      </w:r>
    </w:p>
    <w:p w14:paraId="50BF2B9A" w14:textId="77777777" w:rsidR="00597036" w:rsidRDefault="0059703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659</w:t>
      </w:r>
    </w:p>
    <w:p w14:paraId="50F899F9" w14:textId="77777777" w:rsidR="00597036" w:rsidRDefault="0059703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659</w:t>
      </w:r>
    </w:p>
    <w:p w14:paraId="6C37B5ED" w14:textId="77777777" w:rsidR="00597036" w:rsidRDefault="0059703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660</w:t>
      </w:r>
    </w:p>
    <w:p w14:paraId="304B4873" w14:textId="77777777" w:rsidR="00597036" w:rsidRDefault="0059703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660</w:t>
      </w:r>
    </w:p>
    <w:p w14:paraId="53272749" w14:textId="77777777" w:rsidR="00597036" w:rsidRDefault="0059703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661</w:t>
      </w:r>
    </w:p>
    <w:p w14:paraId="201B0E9D" w14:textId="77777777" w:rsidR="00597036" w:rsidRDefault="0059703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661</w:t>
      </w:r>
    </w:p>
    <w:p w14:paraId="490C5083" w14:textId="77777777" w:rsidR="00597036" w:rsidRDefault="0059703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661</w:t>
      </w:r>
    </w:p>
    <w:p w14:paraId="78798342" w14:textId="77777777" w:rsidR="00597036" w:rsidRDefault="0059703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661</w:t>
      </w:r>
    </w:p>
    <w:p w14:paraId="68AD7ABA" w14:textId="77777777" w:rsidR="00597036" w:rsidRDefault="0059703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662</w:t>
      </w:r>
    </w:p>
    <w:p w14:paraId="624A263B" w14:textId="77777777" w:rsidR="00597036" w:rsidRDefault="0059703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662</w:t>
      </w:r>
    </w:p>
    <w:p w14:paraId="51A99E84" w14:textId="77777777" w:rsidR="00597036" w:rsidRDefault="0059703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663</w:t>
      </w:r>
    </w:p>
    <w:p w14:paraId="73331C2B" w14:textId="77777777" w:rsidR="00597036" w:rsidRDefault="0059703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663</w:t>
      </w:r>
    </w:p>
    <w:p w14:paraId="0ACCA53F" w14:textId="77777777" w:rsidR="00597036" w:rsidRDefault="0059703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663</w:t>
      </w:r>
    </w:p>
    <w:p w14:paraId="67EC0CAB" w14:textId="77777777" w:rsidR="00597036" w:rsidRDefault="0059703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664</w:t>
      </w:r>
    </w:p>
    <w:p w14:paraId="65AEF175" w14:textId="77777777" w:rsidR="00597036" w:rsidRDefault="0059703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664</w:t>
      </w:r>
    </w:p>
    <w:p w14:paraId="03720095" w14:textId="77777777" w:rsidR="00597036" w:rsidRDefault="0059703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664</w:t>
      </w:r>
    </w:p>
    <w:p w14:paraId="478CF6E5" w14:textId="77777777" w:rsidR="00597036" w:rsidRDefault="0059703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664</w:t>
      </w:r>
    </w:p>
    <w:p w14:paraId="05E893D3" w14:textId="77777777" w:rsidR="00597036" w:rsidRDefault="0059703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665</w:t>
      </w:r>
    </w:p>
    <w:p w14:paraId="467BB6F5" w14:textId="77777777" w:rsidR="00597036" w:rsidRDefault="0059703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665</w:t>
      </w:r>
    </w:p>
    <w:p w14:paraId="13269C6A" w14:textId="77777777" w:rsidR="00597036" w:rsidRDefault="0059703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665</w:t>
      </w:r>
    </w:p>
    <w:p w14:paraId="4B4B45F4" w14:textId="77777777" w:rsidR="00597036" w:rsidRDefault="0059703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665</w:t>
      </w:r>
    </w:p>
    <w:p w14:paraId="21C78B5E" w14:textId="77777777" w:rsidR="00597036" w:rsidRDefault="00597036">
      <w:pPr>
        <w:pStyle w:val="TOC4"/>
        <w:rPr>
          <w:rFonts w:asciiTheme="minorHAnsi" w:eastAsiaTheme="minorEastAsia" w:hAnsiTheme="minorHAnsi" w:cstheme="minorBidi"/>
          <w:sz w:val="22"/>
          <w:szCs w:val="22"/>
        </w:rPr>
      </w:pPr>
      <w: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665</w:t>
      </w:r>
    </w:p>
    <w:p w14:paraId="7F3A53EF" w14:textId="77777777" w:rsidR="00597036" w:rsidRDefault="0059703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666</w:t>
      </w:r>
    </w:p>
    <w:p w14:paraId="7BB30044" w14:textId="77777777" w:rsidR="00597036" w:rsidRDefault="0059703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666</w:t>
      </w:r>
    </w:p>
    <w:p w14:paraId="1D1E2811" w14:textId="77777777" w:rsidR="00597036" w:rsidRDefault="0059703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666</w:t>
      </w:r>
    </w:p>
    <w:p w14:paraId="28F3D54A" w14:textId="77777777" w:rsidR="00597036" w:rsidRDefault="0059703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667</w:t>
      </w:r>
    </w:p>
    <w:p w14:paraId="2D4A4BCE" w14:textId="77777777" w:rsidR="00597036" w:rsidRDefault="0059703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667</w:t>
      </w:r>
    </w:p>
    <w:p w14:paraId="164AE219" w14:textId="77777777" w:rsidR="00597036" w:rsidRDefault="0059703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668</w:t>
      </w:r>
    </w:p>
    <w:p w14:paraId="51D09EC4" w14:textId="77777777" w:rsidR="00597036" w:rsidRDefault="0059703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669</w:t>
      </w:r>
    </w:p>
    <w:p w14:paraId="4B679C32" w14:textId="77777777" w:rsidR="00597036" w:rsidRDefault="0059703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670</w:t>
      </w:r>
    </w:p>
    <w:p w14:paraId="60DFFF95" w14:textId="77777777" w:rsidR="00597036" w:rsidRDefault="0059703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671</w:t>
      </w:r>
    </w:p>
    <w:p w14:paraId="0C5CD3AB" w14:textId="77777777" w:rsidR="00597036" w:rsidRDefault="0059703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671</w:t>
      </w:r>
    </w:p>
    <w:p w14:paraId="6031071C" w14:textId="77777777" w:rsidR="00597036" w:rsidRDefault="0059703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672</w:t>
      </w:r>
    </w:p>
    <w:p w14:paraId="53EA9BA8" w14:textId="77777777" w:rsidR="00597036" w:rsidRDefault="0059703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673</w:t>
      </w:r>
    </w:p>
    <w:p w14:paraId="6A6257BE" w14:textId="77777777" w:rsidR="00597036" w:rsidRDefault="0059703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673</w:t>
      </w:r>
    </w:p>
    <w:p w14:paraId="59CCFA73" w14:textId="77777777" w:rsidR="00597036" w:rsidRDefault="0059703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674</w:t>
      </w:r>
    </w:p>
    <w:p w14:paraId="27B0F33B" w14:textId="77777777" w:rsidR="00597036" w:rsidRDefault="0059703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675</w:t>
      </w:r>
    </w:p>
    <w:p w14:paraId="4A6FF606" w14:textId="77777777" w:rsidR="00597036" w:rsidRDefault="0059703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676</w:t>
      </w:r>
    </w:p>
    <w:p w14:paraId="443E2AFB" w14:textId="77777777" w:rsidR="00597036" w:rsidRDefault="0059703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678</w:t>
      </w:r>
    </w:p>
    <w:p w14:paraId="2003C11E" w14:textId="77777777" w:rsidR="00597036" w:rsidRDefault="0059703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678</w:t>
      </w:r>
    </w:p>
    <w:p w14:paraId="4B145EE2" w14:textId="77777777" w:rsidR="00597036" w:rsidRDefault="0059703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679</w:t>
      </w:r>
    </w:p>
    <w:p w14:paraId="6788ECC6" w14:textId="77777777" w:rsidR="00597036" w:rsidRDefault="0059703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680</w:t>
      </w:r>
    </w:p>
    <w:p w14:paraId="0AF05E9F" w14:textId="77777777" w:rsidR="00597036" w:rsidRDefault="0059703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682</w:t>
      </w:r>
    </w:p>
    <w:p w14:paraId="426AA273" w14:textId="77777777" w:rsidR="00597036" w:rsidRDefault="0059703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682</w:t>
      </w:r>
    </w:p>
    <w:p w14:paraId="0FE6E175" w14:textId="77777777" w:rsidR="00597036" w:rsidRDefault="0059703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683</w:t>
      </w:r>
    </w:p>
    <w:p w14:paraId="27640A84" w14:textId="77777777" w:rsidR="00597036" w:rsidRDefault="0059703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684</w:t>
      </w:r>
    </w:p>
    <w:p w14:paraId="43F42898" w14:textId="77777777" w:rsidR="00597036" w:rsidRDefault="0059703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687</w:t>
      </w:r>
    </w:p>
    <w:p w14:paraId="08C6235E" w14:textId="77777777" w:rsidR="00597036" w:rsidRDefault="0059703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690</w:t>
      </w:r>
    </w:p>
    <w:p w14:paraId="34477FF3" w14:textId="77777777" w:rsidR="00597036" w:rsidRDefault="0059703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690</w:t>
      </w:r>
    </w:p>
    <w:p w14:paraId="36046CF6" w14:textId="77777777" w:rsidR="00597036" w:rsidRDefault="0059703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691</w:t>
      </w:r>
    </w:p>
    <w:p w14:paraId="62D4F17B" w14:textId="77777777" w:rsidR="00597036" w:rsidRDefault="0059703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691</w:t>
      </w:r>
    </w:p>
    <w:p w14:paraId="1E40ECE7" w14:textId="77777777" w:rsidR="00597036" w:rsidRDefault="0059703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692</w:t>
      </w:r>
    </w:p>
    <w:p w14:paraId="3BCD1F01" w14:textId="77777777" w:rsidR="00597036" w:rsidRDefault="0059703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692</w:t>
      </w:r>
    </w:p>
    <w:p w14:paraId="472B2EF9" w14:textId="77777777" w:rsidR="00597036" w:rsidRDefault="0059703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693</w:t>
      </w:r>
    </w:p>
    <w:p w14:paraId="5EB5D67B" w14:textId="77777777" w:rsidR="00597036" w:rsidRDefault="0059703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693</w:t>
      </w:r>
    </w:p>
    <w:p w14:paraId="00F2063A" w14:textId="77777777" w:rsidR="00597036" w:rsidRDefault="0059703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694</w:t>
      </w:r>
    </w:p>
    <w:p w14:paraId="5FE594DE" w14:textId="77777777" w:rsidR="00597036" w:rsidRDefault="0059703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694</w:t>
      </w:r>
    </w:p>
    <w:p w14:paraId="058CF287" w14:textId="77777777" w:rsidR="00597036" w:rsidRDefault="0059703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694</w:t>
      </w:r>
    </w:p>
    <w:p w14:paraId="0B40D6E0" w14:textId="77777777" w:rsidR="00597036" w:rsidRDefault="0059703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695</w:t>
      </w:r>
    </w:p>
    <w:p w14:paraId="517FFAD5" w14:textId="77777777" w:rsidR="00597036" w:rsidRDefault="0059703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696</w:t>
      </w:r>
    </w:p>
    <w:p w14:paraId="35C6A4B5" w14:textId="77777777" w:rsidR="00597036" w:rsidRDefault="0059703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697</w:t>
      </w:r>
    </w:p>
    <w:p w14:paraId="20A979BD" w14:textId="77777777" w:rsidR="00597036" w:rsidRDefault="0059703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698</w:t>
      </w:r>
    </w:p>
    <w:p w14:paraId="20B0142A" w14:textId="77777777" w:rsidR="00597036" w:rsidRDefault="0059703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699</w:t>
      </w:r>
    </w:p>
    <w:p w14:paraId="1E025432" w14:textId="77777777" w:rsidR="00597036" w:rsidRDefault="0059703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699</w:t>
      </w:r>
    </w:p>
    <w:p w14:paraId="5A64B9D6" w14:textId="77777777" w:rsidR="00597036" w:rsidRDefault="0059703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700</w:t>
      </w:r>
    </w:p>
    <w:p w14:paraId="653A1F01" w14:textId="77777777" w:rsidR="00597036" w:rsidRDefault="0059703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700</w:t>
      </w:r>
    </w:p>
    <w:p w14:paraId="01C46885" w14:textId="77777777" w:rsidR="00597036" w:rsidRDefault="0059703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700</w:t>
      </w:r>
    </w:p>
    <w:p w14:paraId="66EA7328" w14:textId="77777777" w:rsidR="00597036" w:rsidRDefault="0059703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700</w:t>
      </w:r>
    </w:p>
    <w:p w14:paraId="4B50B241" w14:textId="77777777" w:rsidR="00597036" w:rsidRDefault="0059703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702</w:t>
      </w:r>
    </w:p>
    <w:p w14:paraId="71D34798" w14:textId="77777777" w:rsidR="00597036" w:rsidRDefault="0059703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702</w:t>
      </w:r>
    </w:p>
    <w:p w14:paraId="516E8635" w14:textId="77777777" w:rsidR="00597036" w:rsidRDefault="0059703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702</w:t>
      </w:r>
    </w:p>
    <w:p w14:paraId="181F7FFD" w14:textId="77777777" w:rsidR="00597036" w:rsidRDefault="0059703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703</w:t>
      </w:r>
    </w:p>
    <w:p w14:paraId="0B7DD37F" w14:textId="77777777" w:rsidR="00597036" w:rsidRDefault="0059703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703</w:t>
      </w:r>
    </w:p>
    <w:p w14:paraId="752766A8" w14:textId="77777777" w:rsidR="00597036" w:rsidRDefault="0059703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703</w:t>
      </w:r>
    </w:p>
    <w:p w14:paraId="039A2BBA" w14:textId="77777777" w:rsidR="00597036" w:rsidRDefault="0059703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704</w:t>
      </w:r>
    </w:p>
    <w:p w14:paraId="4C8C393D" w14:textId="77777777" w:rsidR="00597036" w:rsidRDefault="0059703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705</w:t>
      </w:r>
    </w:p>
    <w:p w14:paraId="3A7CBB9E" w14:textId="77777777" w:rsidR="00597036" w:rsidRDefault="0059703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706</w:t>
      </w:r>
    </w:p>
    <w:p w14:paraId="5E3669CC" w14:textId="77777777" w:rsidR="00597036" w:rsidRDefault="0059703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708</w:t>
      </w:r>
    </w:p>
    <w:p w14:paraId="6885A94C" w14:textId="77777777" w:rsidR="00597036" w:rsidRDefault="0059703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709</w:t>
      </w:r>
    </w:p>
    <w:p w14:paraId="6ABCC1EA" w14:textId="77777777" w:rsidR="00597036" w:rsidRDefault="0059703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710</w:t>
      </w:r>
    </w:p>
    <w:p w14:paraId="66683121" w14:textId="77777777" w:rsidR="00597036" w:rsidRDefault="0059703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710</w:t>
      </w:r>
    </w:p>
    <w:p w14:paraId="4631BA3F" w14:textId="77777777" w:rsidR="00597036" w:rsidRDefault="0059703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711</w:t>
      </w:r>
    </w:p>
    <w:p w14:paraId="7CC2D501" w14:textId="77777777" w:rsidR="00597036" w:rsidRDefault="0059703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712</w:t>
      </w:r>
    </w:p>
    <w:p w14:paraId="59728A90" w14:textId="77777777" w:rsidR="00597036" w:rsidRDefault="00597036">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713</w:t>
      </w:r>
    </w:p>
    <w:p w14:paraId="1A3A9241" w14:textId="77777777" w:rsidR="00597036" w:rsidRDefault="0059703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713</w:t>
      </w:r>
    </w:p>
    <w:p w14:paraId="54097638" w14:textId="77777777" w:rsidR="00597036" w:rsidRDefault="0059703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713</w:t>
      </w:r>
    </w:p>
    <w:p w14:paraId="0A091B70" w14:textId="77777777" w:rsidR="00597036" w:rsidRDefault="0059703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714</w:t>
      </w:r>
    </w:p>
    <w:p w14:paraId="1A6E4A0B" w14:textId="77777777" w:rsidR="00597036" w:rsidRDefault="0059703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714</w:t>
      </w:r>
    </w:p>
    <w:p w14:paraId="141B3DDF" w14:textId="77777777" w:rsidR="00597036" w:rsidRDefault="0059703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715</w:t>
      </w:r>
    </w:p>
    <w:p w14:paraId="74215E7D" w14:textId="77777777" w:rsidR="00597036" w:rsidRDefault="0059703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716</w:t>
      </w:r>
    </w:p>
    <w:p w14:paraId="3F32D061" w14:textId="77777777" w:rsidR="00597036" w:rsidRDefault="0059703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763DEA">
        <w:rPr>
          <w:rFonts w:eastAsia="DengXian"/>
          <w:lang w:eastAsia="zh-CN"/>
        </w:rPr>
        <w:t xml:space="preserve">non-BL CE </w:t>
      </w:r>
      <w:r>
        <w:rPr>
          <w:lang w:eastAsia="zh-CN"/>
        </w:rPr>
        <w:t>UE in CE mode B</w:t>
      </w:r>
      <w:r>
        <w:tab/>
        <w:t>717</w:t>
      </w:r>
    </w:p>
    <w:p w14:paraId="1B70F388" w14:textId="77777777" w:rsidR="00597036" w:rsidRDefault="0059703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718</w:t>
      </w:r>
    </w:p>
    <w:p w14:paraId="573B5729" w14:textId="77777777" w:rsidR="00597036" w:rsidRDefault="0059703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718</w:t>
      </w:r>
    </w:p>
    <w:p w14:paraId="1A8BA6EC" w14:textId="77777777" w:rsidR="00597036" w:rsidRDefault="0059703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718</w:t>
      </w:r>
    </w:p>
    <w:p w14:paraId="7A8F7C34" w14:textId="77777777" w:rsidR="00597036" w:rsidRDefault="0059703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719</w:t>
      </w:r>
    </w:p>
    <w:p w14:paraId="6D9CDA3D" w14:textId="77777777" w:rsidR="00597036" w:rsidRDefault="0059703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720</w:t>
      </w:r>
    </w:p>
    <w:p w14:paraId="356D4009" w14:textId="77777777" w:rsidR="00597036" w:rsidRDefault="0059703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720</w:t>
      </w:r>
    </w:p>
    <w:p w14:paraId="3B3E6612" w14:textId="77777777" w:rsidR="00597036" w:rsidRDefault="0059703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722</w:t>
      </w:r>
    </w:p>
    <w:p w14:paraId="63DEA158"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9.2.1</w:t>
      </w:r>
      <w:r w:rsidRPr="00597036">
        <w:rPr>
          <w:rFonts w:asciiTheme="minorHAnsi" w:eastAsiaTheme="minorEastAsia" w:hAnsiTheme="minorHAnsi" w:cstheme="minorBidi"/>
          <w:sz w:val="22"/>
          <w:szCs w:val="22"/>
          <w:lang w:val="sv-FI"/>
        </w:rPr>
        <w:tab/>
      </w:r>
      <w:r w:rsidRPr="00597036">
        <w:rPr>
          <w:lang w:val="sv-FI"/>
        </w:rPr>
        <w:t>UTRAN FDD CPICH RSCP</w:t>
      </w:r>
      <w:r w:rsidRPr="00597036">
        <w:rPr>
          <w:lang w:val="sv-FI"/>
        </w:rPr>
        <w:tab/>
        <w:t>722</w:t>
      </w:r>
    </w:p>
    <w:p w14:paraId="6EE0A0E1"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9.2.2</w:t>
      </w:r>
      <w:r w:rsidRPr="00597036">
        <w:rPr>
          <w:rFonts w:asciiTheme="minorHAnsi" w:eastAsiaTheme="minorEastAsia" w:hAnsiTheme="minorHAnsi" w:cstheme="minorBidi"/>
          <w:sz w:val="22"/>
          <w:szCs w:val="22"/>
          <w:lang w:val="sv-FI"/>
        </w:rPr>
        <w:tab/>
      </w:r>
      <w:r w:rsidRPr="00597036">
        <w:rPr>
          <w:lang w:val="sv-FI"/>
        </w:rPr>
        <w:t>Void</w:t>
      </w:r>
      <w:r w:rsidRPr="00597036">
        <w:rPr>
          <w:lang w:val="sv-FI"/>
        </w:rPr>
        <w:tab/>
        <w:t>723</w:t>
      </w:r>
    </w:p>
    <w:p w14:paraId="3A88D7DE" w14:textId="77777777" w:rsidR="00597036" w:rsidRDefault="0059703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723</w:t>
      </w:r>
    </w:p>
    <w:p w14:paraId="2ECE2A81" w14:textId="77777777" w:rsidR="00597036" w:rsidRDefault="0059703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723</w:t>
      </w:r>
    </w:p>
    <w:p w14:paraId="36415BF3" w14:textId="77777777" w:rsidR="00597036" w:rsidRDefault="0059703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724</w:t>
      </w:r>
    </w:p>
    <w:p w14:paraId="04713EE4" w14:textId="77777777" w:rsidR="00597036" w:rsidRDefault="0059703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724</w:t>
      </w:r>
    </w:p>
    <w:p w14:paraId="07865A7E" w14:textId="77777777" w:rsidR="00597036" w:rsidRDefault="0059703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724</w:t>
      </w:r>
    </w:p>
    <w:p w14:paraId="484A46F3" w14:textId="77777777" w:rsidR="00597036" w:rsidRDefault="0059703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724</w:t>
      </w:r>
    </w:p>
    <w:p w14:paraId="6490B470" w14:textId="77777777" w:rsidR="00597036" w:rsidRDefault="0059703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724</w:t>
      </w:r>
    </w:p>
    <w:p w14:paraId="1E671690" w14:textId="77777777" w:rsidR="00597036" w:rsidRDefault="0059703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724</w:t>
      </w:r>
    </w:p>
    <w:p w14:paraId="73D95F09" w14:textId="77777777" w:rsidR="00597036" w:rsidRDefault="0059703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724</w:t>
      </w:r>
    </w:p>
    <w:p w14:paraId="751FDC78" w14:textId="77777777" w:rsidR="00597036" w:rsidRDefault="0059703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763DEA">
        <w:rPr>
          <w:rFonts w:cs="v4.2.0"/>
          <w:vertAlign w:val="subscript"/>
          <w:lang w:eastAsia="zh-CN"/>
        </w:rPr>
        <w:t>CMAX,c</w:t>
      </w:r>
      <w:r>
        <w:tab/>
        <w:t>725</w:t>
      </w:r>
    </w:p>
    <w:p w14:paraId="6259DFB4" w14:textId="77777777" w:rsidR="00597036" w:rsidRDefault="0059703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725</w:t>
      </w:r>
    </w:p>
    <w:p w14:paraId="2CE7DCD3" w14:textId="77777777" w:rsidR="00597036" w:rsidRDefault="0059703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725</w:t>
      </w:r>
    </w:p>
    <w:p w14:paraId="560F5BB9" w14:textId="77777777" w:rsidR="00597036" w:rsidRDefault="0059703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725</w:t>
      </w:r>
    </w:p>
    <w:p w14:paraId="263EB694" w14:textId="77777777" w:rsidR="00597036" w:rsidRDefault="0059703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725</w:t>
      </w:r>
    </w:p>
    <w:p w14:paraId="4EEF1498" w14:textId="77777777" w:rsidR="00597036" w:rsidRDefault="0059703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725</w:t>
      </w:r>
    </w:p>
    <w:p w14:paraId="44F5FA56" w14:textId="77777777" w:rsidR="00597036" w:rsidRDefault="0059703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725</w:t>
      </w:r>
    </w:p>
    <w:p w14:paraId="2B919D65" w14:textId="77777777" w:rsidR="00597036" w:rsidRDefault="0059703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726</w:t>
      </w:r>
    </w:p>
    <w:p w14:paraId="0C4FF19A" w14:textId="77777777" w:rsidR="00597036" w:rsidRDefault="0059703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726</w:t>
      </w:r>
    </w:p>
    <w:p w14:paraId="71F4667A" w14:textId="77777777" w:rsidR="00597036" w:rsidRDefault="0059703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726</w:t>
      </w:r>
    </w:p>
    <w:p w14:paraId="480C45BD" w14:textId="77777777" w:rsidR="00597036" w:rsidRDefault="0059703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726</w:t>
      </w:r>
    </w:p>
    <w:p w14:paraId="19DC4166" w14:textId="77777777" w:rsidR="00597036" w:rsidRDefault="0059703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727</w:t>
      </w:r>
    </w:p>
    <w:p w14:paraId="31C5A273" w14:textId="77777777" w:rsidR="00597036" w:rsidRDefault="0059703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727</w:t>
      </w:r>
    </w:p>
    <w:p w14:paraId="05F5D8B1" w14:textId="77777777" w:rsidR="00597036" w:rsidRDefault="0059703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728</w:t>
      </w:r>
    </w:p>
    <w:p w14:paraId="4386B9A5" w14:textId="77777777" w:rsidR="00597036" w:rsidRDefault="0059703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728</w:t>
      </w:r>
    </w:p>
    <w:p w14:paraId="228CC363" w14:textId="77777777" w:rsidR="00597036" w:rsidRDefault="0059703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728</w:t>
      </w:r>
    </w:p>
    <w:p w14:paraId="0D307BA5" w14:textId="77777777" w:rsidR="00597036" w:rsidRDefault="0059703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729</w:t>
      </w:r>
    </w:p>
    <w:p w14:paraId="180411C8" w14:textId="77777777" w:rsidR="00597036" w:rsidRDefault="0059703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729</w:t>
      </w:r>
    </w:p>
    <w:p w14:paraId="6F2AD8E8" w14:textId="77777777" w:rsidR="00597036" w:rsidRDefault="0059703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730</w:t>
      </w:r>
    </w:p>
    <w:p w14:paraId="59D01F69" w14:textId="77777777" w:rsidR="00597036" w:rsidRDefault="0059703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730</w:t>
      </w:r>
    </w:p>
    <w:p w14:paraId="2051E4F9" w14:textId="77777777" w:rsidR="00597036" w:rsidRDefault="0059703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730</w:t>
      </w:r>
    </w:p>
    <w:p w14:paraId="00C9F888" w14:textId="77777777" w:rsidR="00597036" w:rsidRDefault="0059703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731</w:t>
      </w:r>
    </w:p>
    <w:p w14:paraId="5F50253D" w14:textId="77777777" w:rsidR="00597036" w:rsidRDefault="0059703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732</w:t>
      </w:r>
    </w:p>
    <w:p w14:paraId="20B178F8" w14:textId="77777777" w:rsidR="00597036" w:rsidRDefault="0059703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732</w:t>
      </w:r>
    </w:p>
    <w:p w14:paraId="537A7EEF" w14:textId="77777777" w:rsidR="00597036" w:rsidRDefault="0059703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732</w:t>
      </w:r>
    </w:p>
    <w:p w14:paraId="1D64838C" w14:textId="77777777" w:rsidR="00597036" w:rsidRDefault="0059703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732</w:t>
      </w:r>
    </w:p>
    <w:p w14:paraId="34175AD7" w14:textId="77777777" w:rsidR="00597036" w:rsidRDefault="0059703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733</w:t>
      </w:r>
    </w:p>
    <w:p w14:paraId="7F04C0CB" w14:textId="77777777" w:rsidR="00597036" w:rsidRDefault="0059703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734</w:t>
      </w:r>
    </w:p>
    <w:p w14:paraId="74653204" w14:textId="77777777" w:rsidR="00597036" w:rsidRDefault="0059703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734</w:t>
      </w:r>
    </w:p>
    <w:p w14:paraId="693CB079" w14:textId="77777777" w:rsidR="00597036" w:rsidRDefault="0059703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734</w:t>
      </w:r>
    </w:p>
    <w:p w14:paraId="584AF6E2" w14:textId="77777777" w:rsidR="00597036" w:rsidRDefault="0059703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735</w:t>
      </w:r>
    </w:p>
    <w:p w14:paraId="4EEE2FA4" w14:textId="77777777" w:rsidR="00597036" w:rsidRDefault="0059703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735</w:t>
      </w:r>
    </w:p>
    <w:p w14:paraId="22A683DE" w14:textId="77777777" w:rsidR="00597036" w:rsidRDefault="0059703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735</w:t>
      </w:r>
    </w:p>
    <w:p w14:paraId="691D9497" w14:textId="77777777" w:rsidR="00597036" w:rsidRDefault="0059703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735</w:t>
      </w:r>
    </w:p>
    <w:p w14:paraId="2EDA66DC" w14:textId="77777777" w:rsidR="00597036" w:rsidRDefault="0059703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736</w:t>
      </w:r>
    </w:p>
    <w:p w14:paraId="0BA8BF05" w14:textId="77777777" w:rsidR="00597036" w:rsidRDefault="0059703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736</w:t>
      </w:r>
    </w:p>
    <w:p w14:paraId="63B4E606" w14:textId="77777777" w:rsidR="00597036" w:rsidRDefault="00597036">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736</w:t>
      </w:r>
    </w:p>
    <w:p w14:paraId="2DE971C3" w14:textId="77777777" w:rsidR="00597036" w:rsidRDefault="0059703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737</w:t>
      </w:r>
    </w:p>
    <w:p w14:paraId="6FBE09CC" w14:textId="77777777" w:rsidR="00597036" w:rsidRDefault="00597036">
      <w:pPr>
        <w:pStyle w:val="TOC4"/>
        <w:rPr>
          <w:rFonts w:asciiTheme="minorHAnsi" w:eastAsiaTheme="minorEastAsia" w:hAnsiTheme="minorHAnsi" w:cstheme="minorBidi"/>
          <w:sz w:val="22"/>
          <w:szCs w:val="22"/>
        </w:rPr>
      </w:pPr>
      <w:r w:rsidRPr="00597036">
        <w:t>9.10.4.1</w:t>
      </w:r>
      <w:r w:rsidRPr="00597036">
        <w:rPr>
          <w:rFonts w:asciiTheme="minorHAnsi" w:eastAsiaTheme="minorEastAsia" w:hAnsiTheme="minorHAnsi" w:cstheme="minorBidi"/>
          <w:sz w:val="22"/>
          <w:szCs w:val="22"/>
        </w:rPr>
        <w:tab/>
      </w:r>
      <w:r w:rsidRPr="00763DEA">
        <w:rPr>
          <w:lang w:val="en-US" w:eastAsia="zh-CN"/>
        </w:rPr>
        <w:t>Intra-frequency absolute S-RSSI measurement accuracy requirements</w:t>
      </w:r>
      <w:r>
        <w:tab/>
        <w:t>737</w:t>
      </w:r>
    </w:p>
    <w:p w14:paraId="688ACDA5" w14:textId="77777777" w:rsidR="00597036" w:rsidRDefault="00597036">
      <w:pPr>
        <w:pStyle w:val="TOC4"/>
        <w:rPr>
          <w:rFonts w:asciiTheme="minorHAnsi" w:eastAsiaTheme="minorEastAsia" w:hAnsiTheme="minorHAnsi" w:cstheme="minorBidi"/>
          <w:sz w:val="22"/>
          <w:szCs w:val="22"/>
        </w:rPr>
      </w:pPr>
      <w:r w:rsidRPr="00597036">
        <w:t>9.10.4.2 Intra-frequency relative S-RSSI measurement accuracy requirements</w:t>
      </w:r>
      <w:r w:rsidRPr="00597036">
        <w:tab/>
      </w:r>
      <w:r>
        <w:t>737</w:t>
      </w:r>
    </w:p>
    <w:p w14:paraId="30001A92" w14:textId="77777777" w:rsidR="00597036" w:rsidRDefault="00597036">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738</w:t>
      </w:r>
    </w:p>
    <w:p w14:paraId="0F080E89" w14:textId="77777777" w:rsidR="00597036" w:rsidRDefault="0059703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738</w:t>
      </w:r>
    </w:p>
    <w:p w14:paraId="432259CA" w14:textId="77777777" w:rsidR="00597036" w:rsidRDefault="0059703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738</w:t>
      </w:r>
    </w:p>
    <w:p w14:paraId="17DB60D1" w14:textId="77777777" w:rsidR="00597036" w:rsidRDefault="00597036">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739</w:t>
      </w:r>
    </w:p>
    <w:p w14:paraId="561E01E0" w14:textId="7DB3B19E" w:rsidR="00597036" w:rsidRDefault="0059703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739</w:t>
      </w:r>
    </w:p>
    <w:p w14:paraId="583AC0F2" w14:textId="77777777" w:rsidR="00597036" w:rsidRDefault="0059703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739</w:t>
      </w:r>
    </w:p>
    <w:p w14:paraId="6108E432" w14:textId="77777777" w:rsidR="00597036" w:rsidRDefault="0059703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739</w:t>
      </w:r>
    </w:p>
    <w:p w14:paraId="2D273BAA" w14:textId="77777777" w:rsidR="00597036" w:rsidRDefault="0059703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740</w:t>
      </w:r>
    </w:p>
    <w:p w14:paraId="5528B901" w14:textId="77777777" w:rsidR="00597036" w:rsidRDefault="0059703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740</w:t>
      </w:r>
    </w:p>
    <w:p w14:paraId="164E49CF" w14:textId="77777777" w:rsidR="00597036" w:rsidRDefault="0059703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740</w:t>
      </w:r>
    </w:p>
    <w:p w14:paraId="547259FF" w14:textId="77777777" w:rsidR="00597036" w:rsidRDefault="0059703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740</w:t>
      </w:r>
    </w:p>
    <w:p w14:paraId="41F376A2" w14:textId="77777777" w:rsidR="00597036" w:rsidRDefault="0059703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763DEA">
        <w:rPr>
          <w:vertAlign w:val="subscript"/>
        </w:rPr>
        <w:t>ADV</w:t>
      </w:r>
      <w:r>
        <w:t>)</w:t>
      </w:r>
      <w:r>
        <w:tab/>
        <w:t>740</w:t>
      </w:r>
    </w:p>
    <w:p w14:paraId="341B0D61" w14:textId="77777777" w:rsidR="00597036" w:rsidRDefault="0059703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740</w:t>
      </w:r>
    </w:p>
    <w:p w14:paraId="0CDD04A1" w14:textId="7BABE4A2" w:rsidR="00597036" w:rsidRDefault="0059703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741</w:t>
      </w:r>
    </w:p>
    <w:p w14:paraId="1607456B" w14:textId="77777777" w:rsidR="00597036" w:rsidRDefault="0059703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741</w:t>
      </w:r>
    </w:p>
    <w:p w14:paraId="2FFEE4CD" w14:textId="77777777" w:rsidR="00597036" w:rsidRDefault="0059703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741</w:t>
      </w:r>
    </w:p>
    <w:p w14:paraId="609C5886" w14:textId="77777777" w:rsidR="00597036" w:rsidRDefault="0059703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741</w:t>
      </w:r>
    </w:p>
    <w:p w14:paraId="68FCF487" w14:textId="77777777" w:rsidR="00597036" w:rsidRDefault="0059703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741</w:t>
      </w:r>
    </w:p>
    <w:p w14:paraId="4B3DD5CE" w14:textId="77777777" w:rsidR="00597036" w:rsidRDefault="0059703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742</w:t>
      </w:r>
    </w:p>
    <w:p w14:paraId="1E4015DB" w14:textId="77777777" w:rsidR="00597036" w:rsidRDefault="0059703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742</w:t>
      </w:r>
    </w:p>
    <w:p w14:paraId="1B933A1E" w14:textId="77777777" w:rsidR="00597036" w:rsidRDefault="0059703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742</w:t>
      </w:r>
    </w:p>
    <w:p w14:paraId="7A295647" w14:textId="77777777" w:rsidR="00597036" w:rsidRDefault="0059703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742</w:t>
      </w:r>
    </w:p>
    <w:p w14:paraId="1EDFE9A4" w14:textId="77777777" w:rsidR="00597036" w:rsidRDefault="0059703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742</w:t>
      </w:r>
    </w:p>
    <w:p w14:paraId="0F12F832" w14:textId="77777777" w:rsidR="00597036" w:rsidRDefault="0059703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742</w:t>
      </w:r>
    </w:p>
    <w:p w14:paraId="65C851CE" w14:textId="77777777" w:rsidR="00597036" w:rsidRDefault="0059703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742</w:t>
      </w:r>
    </w:p>
    <w:p w14:paraId="50F73C27" w14:textId="77777777" w:rsidR="00597036" w:rsidRDefault="0059703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743</w:t>
      </w:r>
    </w:p>
    <w:p w14:paraId="37CB88B9" w14:textId="77777777" w:rsidR="00597036" w:rsidRDefault="0059703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743</w:t>
      </w:r>
    </w:p>
    <w:p w14:paraId="1648F1E8" w14:textId="77777777" w:rsidR="00597036" w:rsidRDefault="0059703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743</w:t>
      </w:r>
    </w:p>
    <w:p w14:paraId="07751CD0" w14:textId="77777777" w:rsidR="00597036" w:rsidRDefault="0059703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743</w:t>
      </w:r>
    </w:p>
    <w:p w14:paraId="32DF0EA3" w14:textId="77777777" w:rsidR="00597036" w:rsidRDefault="0059703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743</w:t>
      </w:r>
    </w:p>
    <w:p w14:paraId="32414A19" w14:textId="77777777" w:rsidR="00597036" w:rsidRDefault="0059703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743</w:t>
      </w:r>
    </w:p>
    <w:p w14:paraId="0DC4747B" w14:textId="77777777" w:rsidR="00597036" w:rsidRDefault="0059703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744</w:t>
      </w:r>
    </w:p>
    <w:p w14:paraId="44B54C87" w14:textId="77777777" w:rsidR="00597036" w:rsidRDefault="0059703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744</w:t>
      </w:r>
    </w:p>
    <w:p w14:paraId="7A45B992" w14:textId="77777777" w:rsidR="00597036" w:rsidRDefault="0059703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744</w:t>
      </w:r>
    </w:p>
    <w:p w14:paraId="5FED10C5" w14:textId="77777777" w:rsidR="00597036" w:rsidRDefault="0059703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744</w:t>
      </w:r>
    </w:p>
    <w:p w14:paraId="24A943CA" w14:textId="507E7B98" w:rsidR="00597036" w:rsidRDefault="0059703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744</w:t>
      </w:r>
    </w:p>
    <w:p w14:paraId="0C9A5748" w14:textId="77777777" w:rsidR="00597036" w:rsidRDefault="0059703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744</w:t>
      </w:r>
    </w:p>
    <w:p w14:paraId="18130FCB" w14:textId="77777777" w:rsidR="00597036" w:rsidRDefault="0059703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745</w:t>
      </w:r>
    </w:p>
    <w:p w14:paraId="2E519FC9" w14:textId="77777777" w:rsidR="00597036" w:rsidRDefault="0059703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745</w:t>
      </w:r>
    </w:p>
    <w:p w14:paraId="0C6BAEF9" w14:textId="77777777" w:rsidR="00597036" w:rsidRDefault="0059703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745</w:t>
      </w:r>
    </w:p>
    <w:p w14:paraId="1A244ED7" w14:textId="77777777" w:rsidR="00597036" w:rsidRDefault="0059703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745</w:t>
      </w:r>
    </w:p>
    <w:p w14:paraId="7DF15369" w14:textId="47B83593" w:rsidR="00597036" w:rsidRDefault="0059703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745</w:t>
      </w:r>
    </w:p>
    <w:p w14:paraId="2E19E406" w14:textId="77777777" w:rsidR="00597036" w:rsidRDefault="0059703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745</w:t>
      </w:r>
    </w:p>
    <w:p w14:paraId="324D7DD7" w14:textId="77777777" w:rsidR="00597036" w:rsidRDefault="0059703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746</w:t>
      </w:r>
    </w:p>
    <w:p w14:paraId="61E17BC4" w14:textId="77777777" w:rsidR="00597036" w:rsidRDefault="0059703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746</w:t>
      </w:r>
    </w:p>
    <w:p w14:paraId="2256062A" w14:textId="77777777" w:rsidR="00597036" w:rsidRDefault="0059703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746</w:t>
      </w:r>
    </w:p>
    <w:p w14:paraId="59374BAD" w14:textId="77777777" w:rsidR="00597036" w:rsidRDefault="0059703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746</w:t>
      </w:r>
    </w:p>
    <w:p w14:paraId="395F248F" w14:textId="77777777" w:rsidR="00597036" w:rsidRDefault="0059703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746</w:t>
      </w:r>
    </w:p>
    <w:p w14:paraId="120A4D55" w14:textId="77777777" w:rsidR="00597036" w:rsidRDefault="0059703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746</w:t>
      </w:r>
    </w:p>
    <w:p w14:paraId="30455F04" w14:textId="77777777" w:rsidR="00597036" w:rsidRDefault="0059703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746</w:t>
      </w:r>
    </w:p>
    <w:p w14:paraId="705AEB93" w14:textId="77777777" w:rsidR="00597036" w:rsidRDefault="0059703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746</w:t>
      </w:r>
    </w:p>
    <w:p w14:paraId="6B0C5F69" w14:textId="77777777" w:rsidR="00597036" w:rsidRDefault="0059703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747</w:t>
      </w:r>
    </w:p>
    <w:p w14:paraId="54B52678" w14:textId="77777777" w:rsidR="00597036" w:rsidRDefault="0059703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747</w:t>
      </w:r>
    </w:p>
    <w:p w14:paraId="4491B604" w14:textId="77777777" w:rsidR="00597036" w:rsidRDefault="0059703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748</w:t>
      </w:r>
    </w:p>
    <w:p w14:paraId="25008AED" w14:textId="77777777" w:rsidR="00597036" w:rsidRDefault="00597036">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749</w:t>
      </w:r>
    </w:p>
    <w:p w14:paraId="20DE66EA" w14:textId="77777777" w:rsidR="00597036" w:rsidRDefault="0059703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749</w:t>
      </w:r>
    </w:p>
    <w:p w14:paraId="0F1ED70F" w14:textId="77777777" w:rsidR="00597036" w:rsidRDefault="0059703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749</w:t>
      </w:r>
    </w:p>
    <w:p w14:paraId="2D2D08D5" w14:textId="77777777" w:rsidR="00597036" w:rsidRDefault="0059703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749</w:t>
      </w:r>
    </w:p>
    <w:p w14:paraId="33B89791" w14:textId="77777777" w:rsidR="00597036" w:rsidRDefault="0059703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749</w:t>
      </w:r>
    </w:p>
    <w:p w14:paraId="4B9B5464" w14:textId="77777777" w:rsidR="00597036" w:rsidRDefault="0059703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749</w:t>
      </w:r>
    </w:p>
    <w:p w14:paraId="21015B71" w14:textId="77777777" w:rsidR="00597036" w:rsidRDefault="0059703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749</w:t>
      </w:r>
    </w:p>
    <w:p w14:paraId="4C1DD318" w14:textId="77777777" w:rsidR="00597036" w:rsidRDefault="0059703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749</w:t>
      </w:r>
    </w:p>
    <w:p w14:paraId="2F381FC7" w14:textId="77777777" w:rsidR="00597036" w:rsidRDefault="00597036">
      <w:pPr>
        <w:pStyle w:val="TOC3"/>
        <w:rPr>
          <w:rFonts w:asciiTheme="minorHAnsi" w:eastAsiaTheme="minorEastAsia" w:hAnsiTheme="minorHAnsi" w:cstheme="minorBidi"/>
          <w:sz w:val="22"/>
          <w:szCs w:val="22"/>
        </w:rPr>
      </w:pPr>
      <w:r>
        <w:t>13.7.</w:t>
      </w:r>
      <w:r w:rsidRPr="00763DEA">
        <w:rPr>
          <w:rFonts w:eastAsia="Malgun Gothic"/>
        </w:rPr>
        <w:t>3</w:t>
      </w:r>
      <w:r>
        <w:rPr>
          <w:rFonts w:asciiTheme="minorHAnsi" w:eastAsiaTheme="minorEastAsia" w:hAnsiTheme="minorHAnsi" w:cstheme="minorBidi"/>
          <w:sz w:val="22"/>
          <w:szCs w:val="22"/>
        </w:rPr>
        <w:tab/>
      </w:r>
      <w:r>
        <w:t xml:space="preserve">Interruptions to WAN due to V2X </w:t>
      </w:r>
      <w:r w:rsidRPr="00763DEA">
        <w:rPr>
          <w:rFonts w:eastAsia="Malgun Gothic"/>
        </w:rPr>
        <w:t>Carrier Aggregation</w:t>
      </w:r>
      <w:r>
        <w:tab/>
        <w:t>750</w:t>
      </w:r>
    </w:p>
    <w:p w14:paraId="1727E9E4" w14:textId="77777777" w:rsidR="00597036" w:rsidRDefault="0059703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750</w:t>
      </w:r>
    </w:p>
    <w:p w14:paraId="71448613" w14:textId="77777777" w:rsidR="00597036" w:rsidRDefault="0059703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750</w:t>
      </w:r>
    </w:p>
    <w:p w14:paraId="6CD87438" w14:textId="77777777" w:rsidR="00597036" w:rsidRDefault="0059703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751</w:t>
      </w:r>
    </w:p>
    <w:p w14:paraId="46EF8925" w14:textId="0D0970F0" w:rsidR="00597036" w:rsidRDefault="00597036" w:rsidP="00597036">
      <w:pPr>
        <w:pStyle w:val="TOC8"/>
        <w:rPr>
          <w:rFonts w:asciiTheme="minorHAnsi" w:eastAsiaTheme="minorEastAsia" w:hAnsiTheme="minorHAnsi" w:cstheme="minorBidi"/>
          <w:b w:val="0"/>
          <w:szCs w:val="22"/>
        </w:rPr>
      </w:pPr>
      <w:r>
        <w:t>Annex A (normative):</w:t>
      </w:r>
      <w:r>
        <w:tab/>
        <w:t>Test Cases</w:t>
      </w:r>
      <w:r>
        <w:tab/>
        <w:t>747</w:t>
      </w:r>
    </w:p>
    <w:p w14:paraId="6E6D3392" w14:textId="0C0A0266" w:rsidR="00597036" w:rsidRDefault="0059703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747</w:t>
      </w:r>
    </w:p>
    <w:p w14:paraId="6E604DCA" w14:textId="086EB63B" w:rsidR="00597036" w:rsidRDefault="0059703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747</w:t>
      </w:r>
    </w:p>
    <w:p w14:paraId="7F9531FE" w14:textId="77777777" w:rsidR="00597036" w:rsidRDefault="00597036">
      <w:pPr>
        <w:pStyle w:val="TOC2"/>
        <w:rPr>
          <w:rFonts w:asciiTheme="minorHAnsi" w:eastAsiaTheme="minorEastAsia" w:hAnsiTheme="minorHAnsi" w:cstheme="minorBidi"/>
          <w:sz w:val="22"/>
          <w:szCs w:val="22"/>
        </w:rPr>
      </w:pPr>
      <w:r w:rsidRPr="00597036">
        <w:t>A.2.1</w:t>
      </w:r>
      <w:r w:rsidRPr="00597036">
        <w:rPr>
          <w:rFonts w:asciiTheme="minorHAnsi" w:eastAsiaTheme="minorEastAsia" w:hAnsiTheme="minorHAnsi"/>
          <w:sz w:val="22"/>
          <w:szCs w:val="22"/>
        </w:rPr>
        <w:tab/>
      </w:r>
      <w:r>
        <w:t>Types of requirements in TS 36.133</w:t>
      </w:r>
      <w:r>
        <w:tab/>
        <w:t>747</w:t>
      </w:r>
    </w:p>
    <w:p w14:paraId="19ABE7F8" w14:textId="77777777" w:rsidR="00597036" w:rsidRDefault="0059703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747</w:t>
      </w:r>
    </w:p>
    <w:p w14:paraId="72EED0F5" w14:textId="77777777" w:rsidR="00597036" w:rsidRDefault="0059703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747</w:t>
      </w:r>
    </w:p>
    <w:p w14:paraId="4ED34C3A" w14:textId="77777777" w:rsidR="00597036" w:rsidRDefault="0059703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748</w:t>
      </w:r>
    </w:p>
    <w:p w14:paraId="1B20256A" w14:textId="77777777" w:rsidR="00597036" w:rsidRDefault="0059703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748</w:t>
      </w:r>
    </w:p>
    <w:p w14:paraId="3B480CE7" w14:textId="764B8A28" w:rsidR="00597036" w:rsidRDefault="0059703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749</w:t>
      </w:r>
    </w:p>
    <w:p w14:paraId="5623D900" w14:textId="77777777" w:rsidR="00597036" w:rsidRDefault="00597036">
      <w:pPr>
        <w:pStyle w:val="TOC2"/>
        <w:rPr>
          <w:rFonts w:asciiTheme="minorHAnsi" w:eastAsiaTheme="minorEastAsia" w:hAnsiTheme="minorHAnsi" w:cstheme="minorBidi"/>
          <w:sz w:val="22"/>
          <w:szCs w:val="22"/>
        </w:rPr>
      </w:pPr>
      <w:r w:rsidRPr="00597036">
        <w:t>A.3.1</w:t>
      </w:r>
      <w:r w:rsidRPr="00597036">
        <w:rPr>
          <w:rFonts w:asciiTheme="minorHAnsi" w:eastAsiaTheme="minorEastAsia" w:hAnsiTheme="minorHAnsi"/>
          <w:sz w:val="22"/>
          <w:szCs w:val="22"/>
        </w:rPr>
        <w:tab/>
      </w:r>
      <w:r>
        <w:t>Reference Measurement Channels</w:t>
      </w:r>
      <w:r>
        <w:tab/>
        <w:t>749</w:t>
      </w:r>
    </w:p>
    <w:p w14:paraId="3848C219"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A.3.1.1</w:t>
      </w:r>
      <w:r w:rsidRPr="00597036">
        <w:rPr>
          <w:rFonts w:asciiTheme="minorHAnsi" w:eastAsiaTheme="minorEastAsia" w:hAnsiTheme="minorHAnsi" w:cstheme="minorBidi"/>
          <w:sz w:val="22"/>
          <w:szCs w:val="22"/>
          <w:lang w:val="sv-FI"/>
        </w:rPr>
        <w:tab/>
      </w:r>
      <w:r w:rsidRPr="00597036">
        <w:rPr>
          <w:lang w:val="sv-FI"/>
        </w:rPr>
        <w:t>PDSCH</w:t>
      </w:r>
      <w:r w:rsidRPr="00597036">
        <w:rPr>
          <w:lang w:val="sv-FI"/>
        </w:rPr>
        <w:tab/>
        <w:t>749</w:t>
      </w:r>
    </w:p>
    <w:p w14:paraId="5A4AFE8A"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A.3.1.1.1</w:t>
      </w:r>
      <w:r w:rsidRPr="00597036">
        <w:rPr>
          <w:rFonts w:asciiTheme="minorHAnsi" w:eastAsiaTheme="minorEastAsia" w:hAnsiTheme="minorHAnsi" w:cstheme="minorBidi"/>
          <w:sz w:val="22"/>
          <w:szCs w:val="22"/>
          <w:lang w:val="sv-FI"/>
        </w:rPr>
        <w:tab/>
      </w:r>
      <w:r w:rsidRPr="00597036">
        <w:rPr>
          <w:lang w:val="sv-FI"/>
        </w:rPr>
        <w:t>FDD</w:t>
      </w:r>
      <w:r w:rsidRPr="00597036">
        <w:rPr>
          <w:lang w:val="sv-FI"/>
        </w:rPr>
        <w:tab/>
        <w:t>749</w:t>
      </w:r>
    </w:p>
    <w:p w14:paraId="0A13DC96"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A.3.1.1.2</w:t>
      </w:r>
      <w:r w:rsidRPr="00597036">
        <w:rPr>
          <w:rFonts w:asciiTheme="minorHAnsi" w:eastAsiaTheme="minorEastAsia" w:hAnsiTheme="minorHAnsi" w:cstheme="minorBidi"/>
          <w:sz w:val="22"/>
          <w:szCs w:val="22"/>
          <w:lang w:val="sv-FI"/>
        </w:rPr>
        <w:tab/>
      </w:r>
      <w:r w:rsidRPr="00597036">
        <w:rPr>
          <w:lang w:val="sv-FI"/>
        </w:rPr>
        <w:t>TDD</w:t>
      </w:r>
      <w:r w:rsidRPr="00597036">
        <w:rPr>
          <w:lang w:val="sv-FI"/>
        </w:rPr>
        <w:tab/>
        <w:t>753</w:t>
      </w:r>
    </w:p>
    <w:p w14:paraId="370221E9" w14:textId="77777777" w:rsidR="00597036" w:rsidRDefault="0059703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756</w:t>
      </w:r>
    </w:p>
    <w:p w14:paraId="67DBC30E" w14:textId="77777777" w:rsidR="00597036" w:rsidRDefault="0059703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757</w:t>
      </w:r>
    </w:p>
    <w:p w14:paraId="74D6E100" w14:textId="77777777" w:rsidR="00597036" w:rsidRDefault="0059703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758</w:t>
      </w:r>
    </w:p>
    <w:p w14:paraId="7282B2EF" w14:textId="77777777" w:rsidR="00597036" w:rsidRDefault="0059703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759</w:t>
      </w:r>
    </w:p>
    <w:p w14:paraId="1B17776F" w14:textId="77777777" w:rsidR="00597036" w:rsidRDefault="00597036">
      <w:pPr>
        <w:pStyle w:val="TOC3"/>
        <w:rPr>
          <w:rFonts w:asciiTheme="minorHAnsi" w:eastAsiaTheme="minorEastAsia" w:hAnsiTheme="minorHAnsi" w:cstheme="minorBidi"/>
          <w:sz w:val="22"/>
          <w:szCs w:val="22"/>
        </w:rPr>
      </w:pPr>
      <w:r w:rsidRPr="00597036">
        <w:t>A.3.1.2</w:t>
      </w:r>
      <w:r w:rsidRPr="00597036">
        <w:rPr>
          <w:rFonts w:asciiTheme="minorHAnsi" w:eastAsiaTheme="minorEastAsia" w:hAnsiTheme="minorHAnsi"/>
          <w:sz w:val="22"/>
          <w:szCs w:val="22"/>
        </w:rPr>
        <w:tab/>
      </w:r>
      <w:r w:rsidRPr="00763DEA">
        <w:rPr>
          <w:lang w:val="de-DE"/>
        </w:rPr>
        <w:t>PCFICH/PDCCH/PHICH</w:t>
      </w:r>
      <w:r>
        <w:tab/>
        <w:t>760</w:t>
      </w:r>
    </w:p>
    <w:p w14:paraId="6E4D937F" w14:textId="77777777" w:rsidR="00597036" w:rsidRDefault="00597036">
      <w:pPr>
        <w:pStyle w:val="TOC4"/>
        <w:rPr>
          <w:rFonts w:asciiTheme="minorHAnsi" w:eastAsiaTheme="minorEastAsia" w:hAnsiTheme="minorHAnsi" w:cstheme="minorBidi"/>
          <w:sz w:val="22"/>
          <w:szCs w:val="22"/>
        </w:rPr>
      </w:pPr>
      <w:r w:rsidRPr="00597036">
        <w:t>A.3.1.2.1</w:t>
      </w:r>
      <w:r w:rsidRPr="00597036">
        <w:rPr>
          <w:rFonts w:asciiTheme="minorHAnsi" w:eastAsiaTheme="minorEastAsia" w:hAnsiTheme="minorHAnsi" w:cstheme="minorBidi"/>
          <w:sz w:val="22"/>
          <w:szCs w:val="22"/>
        </w:rPr>
        <w:tab/>
      </w:r>
      <w:r w:rsidRPr="00763DEA">
        <w:rPr>
          <w:lang w:val="de-DE"/>
        </w:rPr>
        <w:t>FDD</w:t>
      </w:r>
      <w:r>
        <w:tab/>
        <w:t>760</w:t>
      </w:r>
    </w:p>
    <w:p w14:paraId="3120557D" w14:textId="77777777" w:rsidR="00597036" w:rsidRDefault="0059703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760</w:t>
      </w:r>
    </w:p>
    <w:p w14:paraId="407C7B0B" w14:textId="77777777" w:rsidR="00597036" w:rsidRDefault="00597036">
      <w:pPr>
        <w:pStyle w:val="TOC4"/>
        <w:rPr>
          <w:rFonts w:asciiTheme="minorHAnsi" w:eastAsiaTheme="minorEastAsia" w:hAnsiTheme="minorHAnsi" w:cstheme="minorBidi"/>
          <w:sz w:val="22"/>
          <w:szCs w:val="22"/>
        </w:rPr>
      </w:pPr>
      <w:r w:rsidRPr="00597036">
        <w:t>A.3.1.2.3</w:t>
      </w:r>
      <w:r w:rsidRPr="00597036">
        <w:rPr>
          <w:rFonts w:asciiTheme="minorHAnsi" w:eastAsiaTheme="minorEastAsia" w:hAnsiTheme="minorHAnsi" w:cstheme="minorBidi"/>
          <w:sz w:val="22"/>
          <w:szCs w:val="22"/>
        </w:rPr>
        <w:tab/>
      </w:r>
      <w:r w:rsidRPr="00763DEA">
        <w:rPr>
          <w:lang w:val="de-DE"/>
        </w:rPr>
        <w:t>HD-FDD for UE category 0</w:t>
      </w:r>
      <w:r>
        <w:tab/>
        <w:t>761</w:t>
      </w:r>
    </w:p>
    <w:p w14:paraId="02893EA6" w14:textId="77777777" w:rsidR="00597036" w:rsidRDefault="00597036">
      <w:pPr>
        <w:pStyle w:val="TOC4"/>
        <w:rPr>
          <w:rFonts w:asciiTheme="minorHAnsi" w:eastAsiaTheme="minorEastAsia" w:hAnsiTheme="minorHAnsi" w:cstheme="minorBidi"/>
          <w:sz w:val="22"/>
          <w:szCs w:val="22"/>
        </w:rPr>
      </w:pPr>
      <w:r w:rsidRPr="00597036">
        <w:t>A.3.1.2.4</w:t>
      </w:r>
      <w:r w:rsidRPr="00597036">
        <w:rPr>
          <w:rFonts w:asciiTheme="minorHAnsi" w:eastAsiaTheme="minorEastAsia" w:hAnsiTheme="minorHAnsi" w:cstheme="minorBidi"/>
          <w:sz w:val="22"/>
          <w:szCs w:val="22"/>
        </w:rPr>
        <w:tab/>
      </w:r>
      <w:r w:rsidRPr="00763DEA">
        <w:rPr>
          <w:lang w:val="de-DE"/>
        </w:rPr>
        <w:t>FS 3</w:t>
      </w:r>
      <w:r>
        <w:tab/>
        <w:t>761</w:t>
      </w:r>
    </w:p>
    <w:p w14:paraId="66351E20" w14:textId="77777777" w:rsidR="00597036" w:rsidRDefault="00597036">
      <w:pPr>
        <w:pStyle w:val="TOC3"/>
        <w:rPr>
          <w:rFonts w:asciiTheme="minorHAnsi" w:eastAsiaTheme="minorEastAsia" w:hAnsiTheme="minorHAnsi" w:cstheme="minorBidi"/>
          <w:sz w:val="22"/>
          <w:szCs w:val="22"/>
        </w:rPr>
      </w:pPr>
      <w:r w:rsidRPr="00597036">
        <w:t>A.3.1.3</w:t>
      </w:r>
      <w:r w:rsidRPr="00597036">
        <w:rPr>
          <w:rFonts w:asciiTheme="minorHAnsi" w:eastAsiaTheme="minorEastAsia" w:hAnsiTheme="minorHAnsi" w:cstheme="minorBidi"/>
          <w:sz w:val="22"/>
          <w:szCs w:val="22"/>
        </w:rPr>
        <w:tab/>
      </w:r>
      <w:r w:rsidRPr="00763DEA">
        <w:rPr>
          <w:lang w:val="de-DE"/>
        </w:rPr>
        <w:t xml:space="preserve">MPDCCH </w:t>
      </w:r>
      <w:r>
        <w:t>Reference Channels for Cat-M1 UEs</w:t>
      </w:r>
      <w:r>
        <w:tab/>
        <w:t>761</w:t>
      </w:r>
    </w:p>
    <w:p w14:paraId="1ED197D5" w14:textId="77777777" w:rsidR="00597036" w:rsidRDefault="00597036">
      <w:pPr>
        <w:pStyle w:val="TOC4"/>
        <w:rPr>
          <w:rFonts w:asciiTheme="minorHAnsi" w:eastAsiaTheme="minorEastAsia" w:hAnsiTheme="minorHAnsi" w:cstheme="minorBidi"/>
          <w:sz w:val="22"/>
          <w:szCs w:val="22"/>
        </w:rPr>
      </w:pPr>
      <w:r w:rsidRPr="00597036">
        <w:t>A.3.1.3.1</w:t>
      </w:r>
      <w:r w:rsidRPr="00597036">
        <w:rPr>
          <w:rFonts w:asciiTheme="minorHAnsi" w:eastAsiaTheme="minorEastAsia" w:hAnsiTheme="minorHAnsi" w:cstheme="minorBidi"/>
          <w:sz w:val="22"/>
          <w:szCs w:val="22"/>
        </w:rPr>
        <w:tab/>
      </w:r>
      <w:r w:rsidRPr="00763DEA">
        <w:rPr>
          <w:lang w:val="de-DE"/>
        </w:rPr>
        <w:t>FDD</w:t>
      </w:r>
      <w:r>
        <w:t xml:space="preserve"> in CEModeA</w:t>
      </w:r>
      <w:r>
        <w:tab/>
        <w:t>762</w:t>
      </w:r>
    </w:p>
    <w:p w14:paraId="69BA8790" w14:textId="77777777" w:rsidR="00597036" w:rsidRDefault="00597036">
      <w:pPr>
        <w:pStyle w:val="TOC4"/>
        <w:rPr>
          <w:rFonts w:asciiTheme="minorHAnsi" w:eastAsiaTheme="minorEastAsia" w:hAnsiTheme="minorHAnsi" w:cstheme="minorBidi"/>
          <w:sz w:val="22"/>
          <w:szCs w:val="22"/>
        </w:rPr>
      </w:pPr>
      <w:r w:rsidRPr="00597036">
        <w:t>A.3.1.3.2</w:t>
      </w:r>
      <w:r w:rsidRPr="00597036">
        <w:rPr>
          <w:rFonts w:asciiTheme="minorHAnsi" w:eastAsiaTheme="minorEastAsia" w:hAnsiTheme="minorHAnsi" w:cstheme="minorBidi"/>
          <w:sz w:val="22"/>
          <w:szCs w:val="22"/>
        </w:rPr>
        <w:tab/>
      </w:r>
      <w:r w:rsidRPr="00763DEA">
        <w:rPr>
          <w:lang w:val="de-DE"/>
        </w:rPr>
        <w:t>HD-FDD</w:t>
      </w:r>
      <w:r>
        <w:t xml:space="preserve"> in CEModeA</w:t>
      </w:r>
      <w:r>
        <w:tab/>
        <w:t>762</w:t>
      </w:r>
    </w:p>
    <w:p w14:paraId="33EFA091" w14:textId="77777777" w:rsidR="00597036" w:rsidRDefault="00597036">
      <w:pPr>
        <w:pStyle w:val="TOC4"/>
        <w:rPr>
          <w:rFonts w:asciiTheme="minorHAnsi" w:eastAsiaTheme="minorEastAsia" w:hAnsiTheme="minorHAnsi" w:cstheme="minorBidi"/>
          <w:sz w:val="22"/>
          <w:szCs w:val="22"/>
        </w:rPr>
      </w:pPr>
      <w:r w:rsidRPr="00597036">
        <w:t>A.3.1.3.3</w:t>
      </w:r>
      <w:r w:rsidRPr="00597036">
        <w:rPr>
          <w:rFonts w:asciiTheme="minorHAnsi" w:eastAsiaTheme="minorEastAsia" w:hAnsiTheme="minorHAnsi" w:cstheme="minorBidi"/>
          <w:sz w:val="22"/>
          <w:szCs w:val="22"/>
        </w:rPr>
        <w:tab/>
      </w:r>
      <w:r w:rsidRPr="00763DEA">
        <w:rPr>
          <w:lang w:val="de-DE"/>
        </w:rPr>
        <w:t>TDD</w:t>
      </w:r>
      <w:r>
        <w:t xml:space="preserve"> in CEModeA</w:t>
      </w:r>
      <w:r>
        <w:tab/>
        <w:t>763</w:t>
      </w:r>
    </w:p>
    <w:p w14:paraId="0AEF9AD1" w14:textId="77777777" w:rsidR="00597036" w:rsidRDefault="00597036">
      <w:pPr>
        <w:pStyle w:val="TOC4"/>
        <w:rPr>
          <w:rFonts w:asciiTheme="minorHAnsi" w:eastAsiaTheme="minorEastAsia" w:hAnsiTheme="minorHAnsi" w:cstheme="minorBidi"/>
          <w:sz w:val="22"/>
          <w:szCs w:val="22"/>
        </w:rPr>
      </w:pPr>
      <w:r w:rsidRPr="00597036">
        <w:t>A.3.1.3.4</w:t>
      </w:r>
      <w:r w:rsidRPr="00597036">
        <w:rPr>
          <w:rFonts w:asciiTheme="minorHAnsi" w:eastAsiaTheme="minorEastAsia" w:hAnsiTheme="minorHAnsi" w:cstheme="minorBidi"/>
          <w:sz w:val="22"/>
          <w:szCs w:val="22"/>
        </w:rPr>
        <w:tab/>
      </w:r>
      <w:r w:rsidRPr="00763DEA">
        <w:rPr>
          <w:lang w:val="de-DE"/>
        </w:rPr>
        <w:t>FDD</w:t>
      </w:r>
      <w:r>
        <w:t xml:space="preserve"> in CEModeB</w:t>
      </w:r>
      <w:r>
        <w:tab/>
        <w:t>763</w:t>
      </w:r>
    </w:p>
    <w:p w14:paraId="251309FC" w14:textId="77777777" w:rsidR="00597036" w:rsidRDefault="00597036">
      <w:pPr>
        <w:pStyle w:val="TOC4"/>
        <w:rPr>
          <w:rFonts w:asciiTheme="minorHAnsi" w:eastAsiaTheme="minorEastAsia" w:hAnsiTheme="minorHAnsi" w:cstheme="minorBidi"/>
          <w:sz w:val="22"/>
          <w:szCs w:val="22"/>
        </w:rPr>
      </w:pPr>
      <w:r w:rsidRPr="00597036">
        <w:t>A.3.1.3.5</w:t>
      </w:r>
      <w:r w:rsidRPr="00597036">
        <w:rPr>
          <w:rFonts w:asciiTheme="minorHAnsi" w:eastAsiaTheme="minorEastAsia" w:hAnsiTheme="minorHAnsi" w:cstheme="minorBidi"/>
          <w:sz w:val="22"/>
          <w:szCs w:val="22"/>
        </w:rPr>
        <w:tab/>
      </w:r>
      <w:r w:rsidRPr="00763DEA">
        <w:rPr>
          <w:lang w:val="de-DE"/>
        </w:rPr>
        <w:t>HD-FDD</w:t>
      </w:r>
      <w:r>
        <w:t xml:space="preserve"> in CEModeB</w:t>
      </w:r>
      <w:r>
        <w:tab/>
        <w:t>764</w:t>
      </w:r>
    </w:p>
    <w:p w14:paraId="6672DC04" w14:textId="77777777" w:rsidR="00597036" w:rsidRDefault="00597036">
      <w:pPr>
        <w:pStyle w:val="TOC4"/>
        <w:rPr>
          <w:rFonts w:asciiTheme="minorHAnsi" w:eastAsiaTheme="minorEastAsia" w:hAnsiTheme="minorHAnsi" w:cstheme="minorBidi"/>
          <w:sz w:val="22"/>
          <w:szCs w:val="22"/>
        </w:rPr>
      </w:pPr>
      <w:r w:rsidRPr="00597036">
        <w:t>A.3.1.3.6</w:t>
      </w:r>
      <w:r w:rsidRPr="00597036">
        <w:rPr>
          <w:rFonts w:asciiTheme="minorHAnsi" w:eastAsiaTheme="minorEastAsia" w:hAnsiTheme="minorHAnsi" w:cstheme="minorBidi"/>
          <w:sz w:val="22"/>
          <w:szCs w:val="22"/>
        </w:rPr>
        <w:tab/>
      </w:r>
      <w:r w:rsidRPr="00763DEA">
        <w:rPr>
          <w:lang w:val="de-DE"/>
        </w:rPr>
        <w:t>TDD</w:t>
      </w:r>
      <w:r>
        <w:t xml:space="preserve"> in CEModeB</w:t>
      </w:r>
      <w:r>
        <w:tab/>
        <w:t>764</w:t>
      </w:r>
    </w:p>
    <w:p w14:paraId="5F6F6CA1" w14:textId="77777777" w:rsidR="00597036" w:rsidRDefault="0059703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765</w:t>
      </w:r>
    </w:p>
    <w:p w14:paraId="50A73AE6" w14:textId="77777777" w:rsidR="00597036" w:rsidRDefault="0059703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763DEA">
        <w:rPr>
          <w:rFonts w:cs="v5.0.0"/>
        </w:rPr>
        <w:t>in CEModeA</w:t>
      </w:r>
      <w:r>
        <w:tab/>
        <w:t>765</w:t>
      </w:r>
    </w:p>
    <w:p w14:paraId="3A8B5E4D" w14:textId="77777777" w:rsidR="00597036" w:rsidRDefault="0059703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763DEA">
        <w:rPr>
          <w:rFonts w:cs="v5.0.0"/>
        </w:rPr>
        <w:t>in CEModeA</w:t>
      </w:r>
      <w:r>
        <w:tab/>
        <w:t>766</w:t>
      </w:r>
    </w:p>
    <w:p w14:paraId="0FAD7429" w14:textId="77777777" w:rsidR="00597036" w:rsidRDefault="0059703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763DEA">
        <w:rPr>
          <w:rFonts w:cs="v5.0.0"/>
        </w:rPr>
        <w:t>in CEModeA</w:t>
      </w:r>
      <w:r>
        <w:tab/>
        <w:t>767</w:t>
      </w:r>
    </w:p>
    <w:p w14:paraId="0C4E079D" w14:textId="77777777" w:rsidR="00597036" w:rsidRDefault="0059703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763DEA">
        <w:rPr>
          <w:rFonts w:cs="v5.0.0"/>
        </w:rPr>
        <w:t>in CEModeB</w:t>
      </w:r>
      <w:r>
        <w:tab/>
        <w:t>768</w:t>
      </w:r>
    </w:p>
    <w:p w14:paraId="2886C6C9" w14:textId="77777777" w:rsidR="00597036" w:rsidRDefault="0059703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763DEA">
        <w:rPr>
          <w:rFonts w:cs="v5.0.0"/>
        </w:rPr>
        <w:t>in CEModeB</w:t>
      </w:r>
      <w:r>
        <w:tab/>
        <w:t>769</w:t>
      </w:r>
    </w:p>
    <w:p w14:paraId="5584E210" w14:textId="77777777" w:rsidR="00597036" w:rsidRDefault="0059703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763DEA">
        <w:rPr>
          <w:rFonts w:cs="v5.0.0"/>
        </w:rPr>
        <w:t>in CEModeB</w:t>
      </w:r>
      <w:r>
        <w:tab/>
        <w:t>769</w:t>
      </w:r>
    </w:p>
    <w:p w14:paraId="65E15FDE" w14:textId="77777777" w:rsidR="00597036" w:rsidRDefault="00597036">
      <w:pPr>
        <w:pStyle w:val="TOC3"/>
        <w:rPr>
          <w:rFonts w:asciiTheme="minorHAnsi" w:eastAsiaTheme="minorEastAsia" w:hAnsiTheme="minorHAnsi" w:cstheme="minorBidi"/>
          <w:sz w:val="22"/>
          <w:szCs w:val="22"/>
        </w:rPr>
      </w:pPr>
      <w:r>
        <w:t>A.3.1.</w:t>
      </w:r>
      <w:r w:rsidRPr="00763DEA">
        <w:rPr>
          <w:rFonts w:eastAsia="MS Mincho"/>
          <w:lang w:eastAsia="ja-JP"/>
        </w:rPr>
        <w:t>5</w:t>
      </w:r>
      <w:r>
        <w:rPr>
          <w:rFonts w:asciiTheme="minorHAnsi" w:eastAsiaTheme="minorEastAsia" w:hAnsiTheme="minorHAnsi" w:cstheme="minorBidi"/>
          <w:sz w:val="22"/>
          <w:szCs w:val="22"/>
        </w:rPr>
        <w:tab/>
      </w:r>
      <w:r>
        <w:rPr>
          <w:lang w:eastAsia="zh-CN"/>
        </w:rPr>
        <w:t>N</w:t>
      </w:r>
      <w:r>
        <w:t>PD</w:t>
      </w:r>
      <w:r w:rsidRPr="00763DEA">
        <w:rPr>
          <w:rFonts w:eastAsia="MS Mincho"/>
          <w:lang w:eastAsia="ja-JP"/>
        </w:rPr>
        <w:t>S</w:t>
      </w:r>
      <w:r>
        <w:t xml:space="preserve">CH </w:t>
      </w:r>
      <w:r w:rsidRPr="00763DEA">
        <w:rPr>
          <w:rFonts w:cs="v5.0.0"/>
        </w:rPr>
        <w:t xml:space="preserve">Reference Channel for </w:t>
      </w:r>
      <w:r w:rsidRPr="00763DEA">
        <w:rPr>
          <w:rFonts w:cs="v5.0.0"/>
          <w:lang w:eastAsia="zh-CN"/>
        </w:rPr>
        <w:t>UE category NB1</w:t>
      </w:r>
      <w:r>
        <w:tab/>
        <w:t>770</w:t>
      </w:r>
    </w:p>
    <w:p w14:paraId="1227C29C" w14:textId="77777777" w:rsidR="00597036" w:rsidRDefault="00597036">
      <w:pPr>
        <w:pStyle w:val="TOC4"/>
        <w:rPr>
          <w:rFonts w:asciiTheme="minorHAnsi" w:eastAsiaTheme="minorEastAsia" w:hAnsiTheme="minorHAnsi" w:cstheme="minorBidi"/>
          <w:sz w:val="22"/>
          <w:szCs w:val="22"/>
        </w:rPr>
      </w:pPr>
      <w:r>
        <w:t>A.3.1.</w:t>
      </w:r>
      <w:r w:rsidRPr="00763DEA">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770</w:t>
      </w:r>
    </w:p>
    <w:p w14:paraId="1A6190EC" w14:textId="77777777" w:rsidR="00597036" w:rsidRDefault="0059703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771</w:t>
      </w:r>
    </w:p>
    <w:p w14:paraId="2C0174B1"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771</w:t>
      </w:r>
    </w:p>
    <w:p w14:paraId="4EE684AA"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772</w:t>
      </w:r>
    </w:p>
    <w:p w14:paraId="7C7C49D7"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772</w:t>
      </w:r>
    </w:p>
    <w:p w14:paraId="4729C660"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773</w:t>
      </w:r>
    </w:p>
    <w:p w14:paraId="28AC21B9" w14:textId="77777777" w:rsidR="00597036" w:rsidRDefault="00597036">
      <w:pPr>
        <w:pStyle w:val="TOC4"/>
        <w:rPr>
          <w:rFonts w:asciiTheme="minorHAnsi" w:eastAsiaTheme="minorEastAsia" w:hAnsiTheme="minorHAnsi" w:cstheme="minorBidi"/>
          <w:sz w:val="22"/>
          <w:szCs w:val="22"/>
        </w:rPr>
      </w:pPr>
      <w:r>
        <w:t>A.3.1.</w:t>
      </w:r>
      <w:r w:rsidRPr="00763DEA">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773</w:t>
      </w:r>
    </w:p>
    <w:p w14:paraId="6E968FAB"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773</w:t>
      </w:r>
    </w:p>
    <w:p w14:paraId="21128EAE"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774</w:t>
      </w:r>
    </w:p>
    <w:p w14:paraId="5FF870EA" w14:textId="77777777" w:rsidR="00597036" w:rsidRDefault="0059703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774</w:t>
      </w:r>
    </w:p>
    <w:p w14:paraId="5910BAB1" w14:textId="77777777" w:rsidR="00597036" w:rsidRDefault="00597036">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774</w:t>
      </w:r>
    </w:p>
    <w:p w14:paraId="71D6F18A"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775</w:t>
      </w:r>
    </w:p>
    <w:p w14:paraId="5DFD21C8"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775</w:t>
      </w:r>
    </w:p>
    <w:p w14:paraId="5305F02A"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775</w:t>
      </w:r>
    </w:p>
    <w:p w14:paraId="25DB546D"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775</w:t>
      </w:r>
    </w:p>
    <w:p w14:paraId="6A4292EA"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776</w:t>
      </w:r>
    </w:p>
    <w:p w14:paraId="170B197D" w14:textId="77777777" w:rsidR="00597036" w:rsidRDefault="00597036">
      <w:pPr>
        <w:pStyle w:val="TOC2"/>
        <w:rPr>
          <w:rFonts w:asciiTheme="minorHAnsi" w:eastAsiaTheme="minorEastAsia" w:hAnsiTheme="minorHAnsi" w:cstheme="minorBidi"/>
          <w:sz w:val="22"/>
          <w:szCs w:val="22"/>
        </w:rPr>
      </w:pPr>
      <w:r w:rsidRPr="00597036">
        <w:t>A.3.2</w:t>
      </w:r>
      <w:r w:rsidRPr="00597036">
        <w:rPr>
          <w:rFonts w:asciiTheme="minorHAnsi" w:eastAsiaTheme="minorEastAsia" w:hAnsiTheme="minorHAnsi"/>
          <w:sz w:val="22"/>
          <w:szCs w:val="22"/>
        </w:rPr>
        <w:tab/>
      </w:r>
      <w:r>
        <w:t>OFDMA Channel Noise Generator (OCNG)</w:t>
      </w:r>
      <w:r>
        <w:tab/>
        <w:t>776</w:t>
      </w:r>
    </w:p>
    <w:p w14:paraId="1FDD9B44" w14:textId="77777777" w:rsidR="00597036" w:rsidRDefault="0059703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776</w:t>
      </w:r>
    </w:p>
    <w:p w14:paraId="139A44CA" w14:textId="77777777" w:rsidR="00597036" w:rsidRDefault="0059703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777</w:t>
      </w:r>
    </w:p>
    <w:p w14:paraId="204DBEFE" w14:textId="77777777" w:rsidR="00597036" w:rsidRDefault="0059703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777</w:t>
      </w:r>
    </w:p>
    <w:p w14:paraId="61A4E64C" w14:textId="77777777" w:rsidR="00597036" w:rsidRDefault="0059703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778</w:t>
      </w:r>
    </w:p>
    <w:p w14:paraId="0E23CB27" w14:textId="77777777" w:rsidR="00597036" w:rsidRDefault="0059703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779</w:t>
      </w:r>
    </w:p>
    <w:p w14:paraId="0E354CF8" w14:textId="77777777" w:rsidR="00597036" w:rsidRDefault="0059703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779</w:t>
      </w:r>
    </w:p>
    <w:p w14:paraId="2DD6899B" w14:textId="77777777" w:rsidR="00597036" w:rsidRDefault="0059703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780</w:t>
      </w:r>
    </w:p>
    <w:p w14:paraId="1A69CC0A" w14:textId="77777777" w:rsidR="00597036" w:rsidRDefault="0059703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780</w:t>
      </w:r>
    </w:p>
    <w:p w14:paraId="67C54F1B" w14:textId="77777777" w:rsidR="00597036" w:rsidRDefault="0059703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780</w:t>
      </w:r>
    </w:p>
    <w:p w14:paraId="1778B6D9" w14:textId="77777777" w:rsidR="00597036" w:rsidRDefault="0059703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781</w:t>
      </w:r>
    </w:p>
    <w:p w14:paraId="0D0B55DD" w14:textId="77777777" w:rsidR="00597036" w:rsidRDefault="0059703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782</w:t>
      </w:r>
    </w:p>
    <w:p w14:paraId="06E9A727" w14:textId="77777777" w:rsidR="00597036" w:rsidRDefault="0059703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782</w:t>
      </w:r>
    </w:p>
    <w:p w14:paraId="4CBE288F" w14:textId="77777777" w:rsidR="00597036" w:rsidRDefault="0059703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783</w:t>
      </w:r>
    </w:p>
    <w:p w14:paraId="3626C1ED" w14:textId="77777777" w:rsidR="00597036" w:rsidRDefault="0059703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783</w:t>
      </w:r>
    </w:p>
    <w:p w14:paraId="07EA81FC" w14:textId="77777777" w:rsidR="00597036" w:rsidRDefault="0059703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784</w:t>
      </w:r>
    </w:p>
    <w:p w14:paraId="4A894EB4" w14:textId="77777777" w:rsidR="00597036" w:rsidRDefault="0059703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784</w:t>
      </w:r>
    </w:p>
    <w:p w14:paraId="109D2509" w14:textId="77777777" w:rsidR="00597036" w:rsidRDefault="0059703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785</w:t>
      </w:r>
    </w:p>
    <w:p w14:paraId="77A29558" w14:textId="77777777" w:rsidR="00597036" w:rsidRDefault="0059703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785</w:t>
      </w:r>
    </w:p>
    <w:p w14:paraId="33485152" w14:textId="77777777" w:rsidR="00597036" w:rsidRDefault="0059703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786</w:t>
      </w:r>
    </w:p>
    <w:p w14:paraId="78649678" w14:textId="77777777" w:rsidR="00597036" w:rsidRDefault="0059703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786</w:t>
      </w:r>
    </w:p>
    <w:p w14:paraId="45ED7813" w14:textId="77777777" w:rsidR="00597036" w:rsidRDefault="0059703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787</w:t>
      </w:r>
    </w:p>
    <w:p w14:paraId="42243BC2" w14:textId="77777777" w:rsidR="00597036" w:rsidRDefault="0059703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787</w:t>
      </w:r>
    </w:p>
    <w:p w14:paraId="03154691" w14:textId="77777777" w:rsidR="00597036" w:rsidRDefault="0059703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788</w:t>
      </w:r>
    </w:p>
    <w:p w14:paraId="6240C7EB" w14:textId="77777777" w:rsidR="00597036" w:rsidRDefault="0059703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788</w:t>
      </w:r>
    </w:p>
    <w:p w14:paraId="6A4278C2" w14:textId="77777777" w:rsidR="00597036" w:rsidRDefault="0059703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789</w:t>
      </w:r>
    </w:p>
    <w:p w14:paraId="131F9B06" w14:textId="77777777" w:rsidR="00597036" w:rsidRDefault="0059703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789</w:t>
      </w:r>
    </w:p>
    <w:p w14:paraId="3E8AE1EA" w14:textId="77777777" w:rsidR="00597036" w:rsidRDefault="0059703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790</w:t>
      </w:r>
    </w:p>
    <w:p w14:paraId="71099257" w14:textId="77777777" w:rsidR="00597036" w:rsidRDefault="0059703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790</w:t>
      </w:r>
    </w:p>
    <w:p w14:paraId="174006A0" w14:textId="77777777" w:rsidR="00597036" w:rsidRDefault="0059703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791</w:t>
      </w:r>
    </w:p>
    <w:p w14:paraId="0E4AD4B6" w14:textId="77777777" w:rsidR="00597036" w:rsidRDefault="0059703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792</w:t>
      </w:r>
    </w:p>
    <w:p w14:paraId="67CF0083" w14:textId="77777777" w:rsidR="00597036" w:rsidRDefault="0059703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793</w:t>
      </w:r>
    </w:p>
    <w:p w14:paraId="0B539CDA" w14:textId="77777777" w:rsidR="00597036" w:rsidRDefault="0059703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794</w:t>
      </w:r>
    </w:p>
    <w:p w14:paraId="21B502F5" w14:textId="77777777" w:rsidR="00597036" w:rsidRDefault="0059703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794</w:t>
      </w:r>
    </w:p>
    <w:p w14:paraId="383F277A" w14:textId="77777777" w:rsidR="00597036" w:rsidRDefault="0059703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795</w:t>
      </w:r>
    </w:p>
    <w:p w14:paraId="69DA4F2E" w14:textId="77777777" w:rsidR="00597036" w:rsidRDefault="0059703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795</w:t>
      </w:r>
    </w:p>
    <w:p w14:paraId="771C8C12" w14:textId="77777777" w:rsidR="00597036" w:rsidRDefault="0059703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796</w:t>
      </w:r>
    </w:p>
    <w:p w14:paraId="1D36921E" w14:textId="77777777" w:rsidR="00597036" w:rsidRDefault="0059703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797</w:t>
      </w:r>
    </w:p>
    <w:p w14:paraId="51903AE0" w14:textId="77777777" w:rsidR="00597036" w:rsidRDefault="0059703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798</w:t>
      </w:r>
    </w:p>
    <w:p w14:paraId="252F8323"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w:t>
      </w:r>
      <w:r w:rsidRPr="00597036">
        <w:rPr>
          <w:lang w:val="sv-FI" w:eastAsia="zh-CN"/>
        </w:rPr>
        <w:t>3</w:t>
      </w:r>
      <w:r w:rsidRPr="00597036">
        <w:rPr>
          <w:rFonts w:asciiTheme="minorHAnsi" w:eastAsiaTheme="minorEastAsia" w:hAnsiTheme="minorHAnsi" w:cstheme="minorBidi"/>
          <w:sz w:val="22"/>
          <w:szCs w:val="22"/>
          <w:lang w:val="sv-FI"/>
        </w:rPr>
        <w:tab/>
      </w:r>
      <w:r w:rsidRPr="00763DEA">
        <w:rPr>
          <w:lang w:val="sv-FI"/>
        </w:rPr>
        <w:t xml:space="preserve">Narrowband IoT OCNG FDD pattern </w:t>
      </w:r>
      <w:r w:rsidRPr="00763DEA">
        <w:rPr>
          <w:lang w:val="sv-FI" w:eastAsia="zh-CN"/>
        </w:rPr>
        <w:t>3</w:t>
      </w:r>
      <w:r w:rsidRPr="00763DEA">
        <w:rPr>
          <w:lang w:val="sv-FI"/>
        </w:rPr>
        <w:t xml:space="preserve">: </w:t>
      </w:r>
      <w:r w:rsidRPr="00763DEA">
        <w:rPr>
          <w:lang w:val="sv-FI" w:eastAsia="zh-CN"/>
        </w:rPr>
        <w:t>standalone</w:t>
      </w:r>
      <w:r w:rsidRPr="00763DEA">
        <w:rPr>
          <w:lang w:val="sv-FI"/>
        </w:rPr>
        <w:t xml:space="preserve"> NB-IoT</w:t>
      </w:r>
      <w:r w:rsidRPr="00597036">
        <w:rPr>
          <w:lang w:val="sv-FI"/>
        </w:rPr>
        <w:tab/>
        <w:t>798</w:t>
      </w:r>
    </w:p>
    <w:p w14:paraId="2AC68E70"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A.3.2.3.4</w:t>
      </w:r>
      <w:r w:rsidRPr="00597036">
        <w:rPr>
          <w:rFonts w:asciiTheme="minorHAnsi" w:eastAsiaTheme="minorEastAsia" w:hAnsiTheme="minorHAnsi" w:cstheme="minorBidi"/>
          <w:sz w:val="22"/>
          <w:szCs w:val="22"/>
          <w:lang w:val="sv-FI"/>
        </w:rPr>
        <w:tab/>
      </w:r>
      <w:r w:rsidRPr="00597036">
        <w:rPr>
          <w:lang w:val="sv-FI"/>
        </w:rPr>
        <w:t>Narrowband IoT OCNG FDD pattern 4: In-band NB-IoT in 5 MHz EUTRAN cell</w:t>
      </w:r>
      <w:r w:rsidRPr="00597036">
        <w:rPr>
          <w:lang w:val="sv-FI"/>
        </w:rPr>
        <w:tab/>
        <w:t>799</w:t>
      </w:r>
    </w:p>
    <w:p w14:paraId="1E53256C"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w:t>
      </w:r>
      <w:r w:rsidRPr="00597036">
        <w:rPr>
          <w:lang w:val="sv-FI" w:eastAsia="zh-CN"/>
        </w:rPr>
        <w:t>5</w:t>
      </w:r>
      <w:r w:rsidRPr="00597036">
        <w:rPr>
          <w:rFonts w:asciiTheme="minorHAnsi" w:eastAsiaTheme="minorEastAsia" w:hAnsiTheme="minorHAnsi" w:cstheme="minorBidi"/>
          <w:sz w:val="22"/>
          <w:szCs w:val="22"/>
          <w:lang w:val="sv-FI"/>
        </w:rPr>
        <w:tab/>
      </w:r>
      <w:r w:rsidRPr="00597036">
        <w:rPr>
          <w:lang w:val="sv-FI"/>
        </w:rPr>
        <w:t xml:space="preserve">Narrowband IoT OCNG FDD pattern </w:t>
      </w:r>
      <w:r w:rsidRPr="00597036">
        <w:rPr>
          <w:lang w:val="sv-FI" w:eastAsia="zh-CN"/>
        </w:rPr>
        <w:t>5</w:t>
      </w:r>
      <w:r w:rsidRPr="00597036">
        <w:rPr>
          <w:lang w:val="sv-FI"/>
        </w:rPr>
        <w:t xml:space="preserve">: </w:t>
      </w:r>
      <w:r w:rsidRPr="00597036">
        <w:rPr>
          <w:lang w:val="sv-FI" w:eastAsia="zh-CN"/>
        </w:rPr>
        <w:t xml:space="preserve">guard </w:t>
      </w:r>
      <w:r w:rsidRPr="00597036">
        <w:rPr>
          <w:lang w:val="sv-FI"/>
        </w:rPr>
        <w:t>band NB-IoT in 5 MHz EUTRAN cell</w:t>
      </w:r>
      <w:r w:rsidRPr="00597036">
        <w:rPr>
          <w:lang w:val="sv-FI"/>
        </w:rPr>
        <w:tab/>
        <w:t>800</w:t>
      </w:r>
    </w:p>
    <w:p w14:paraId="76CF65B1"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A.3.2.3.6</w:t>
      </w:r>
      <w:r w:rsidRPr="00597036">
        <w:rPr>
          <w:rFonts w:asciiTheme="minorHAnsi" w:eastAsiaTheme="minorEastAsia" w:hAnsiTheme="minorHAnsi" w:cstheme="minorBidi"/>
          <w:sz w:val="22"/>
          <w:szCs w:val="22"/>
          <w:lang w:val="sv-FI"/>
        </w:rPr>
        <w:tab/>
      </w:r>
      <w:r w:rsidRPr="00597036">
        <w:rPr>
          <w:lang w:val="sv-FI"/>
        </w:rPr>
        <w:t>Narrowband IoT OCNG TDD pattern 1: In-band NB-IoT in 10 MHz EUTRAN cell</w:t>
      </w:r>
      <w:r w:rsidRPr="00597036">
        <w:rPr>
          <w:lang w:val="sv-FI"/>
        </w:rPr>
        <w:tab/>
        <w:t>801</w:t>
      </w:r>
    </w:p>
    <w:p w14:paraId="0D7D1FC1"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w:t>
      </w:r>
      <w:r w:rsidRPr="00597036">
        <w:rPr>
          <w:lang w:val="sv-FI" w:eastAsia="zh-CN"/>
        </w:rPr>
        <w:t>7</w:t>
      </w:r>
      <w:r w:rsidRPr="00597036">
        <w:rPr>
          <w:rFonts w:asciiTheme="minorHAnsi" w:eastAsiaTheme="minorEastAsia" w:hAnsiTheme="minorHAnsi" w:cstheme="minorBidi"/>
          <w:sz w:val="22"/>
          <w:szCs w:val="22"/>
          <w:lang w:val="sv-FI"/>
        </w:rPr>
        <w:tab/>
      </w:r>
      <w:r w:rsidRPr="00597036">
        <w:rPr>
          <w:lang w:val="sv-FI"/>
        </w:rPr>
        <w:t xml:space="preserve">Narrowband IoT OCNG TDD pattern </w:t>
      </w:r>
      <w:r w:rsidRPr="00597036">
        <w:rPr>
          <w:lang w:val="sv-FI" w:eastAsia="zh-CN"/>
        </w:rPr>
        <w:t>2</w:t>
      </w:r>
      <w:r w:rsidRPr="00597036">
        <w:rPr>
          <w:lang w:val="sv-FI"/>
        </w:rPr>
        <w:t xml:space="preserve">: </w:t>
      </w:r>
      <w:r w:rsidRPr="00597036">
        <w:rPr>
          <w:lang w:val="sv-FI" w:eastAsia="zh-CN"/>
        </w:rPr>
        <w:t xml:space="preserve">guard </w:t>
      </w:r>
      <w:r w:rsidRPr="00597036">
        <w:rPr>
          <w:lang w:val="sv-FI"/>
        </w:rPr>
        <w:t>band NB-IoT in 10 MHz EUTRAN cell</w:t>
      </w:r>
      <w:r w:rsidRPr="00597036">
        <w:rPr>
          <w:lang w:val="sv-FI"/>
        </w:rPr>
        <w:tab/>
        <w:t>802</w:t>
      </w:r>
    </w:p>
    <w:p w14:paraId="1437EAAF"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w:t>
      </w:r>
      <w:r w:rsidRPr="00597036">
        <w:rPr>
          <w:lang w:val="sv-FI" w:eastAsia="zh-CN"/>
        </w:rPr>
        <w:t>8</w:t>
      </w:r>
      <w:r w:rsidRPr="00597036">
        <w:rPr>
          <w:rFonts w:asciiTheme="minorHAnsi" w:eastAsiaTheme="minorEastAsia" w:hAnsiTheme="minorHAnsi" w:cstheme="minorBidi"/>
          <w:sz w:val="22"/>
          <w:szCs w:val="22"/>
          <w:lang w:val="sv-FI"/>
        </w:rPr>
        <w:tab/>
      </w:r>
      <w:r w:rsidRPr="00763DEA">
        <w:rPr>
          <w:lang w:val="sv-FI"/>
        </w:rPr>
        <w:t xml:space="preserve">Narrowband IoT OCNG TDD pattern </w:t>
      </w:r>
      <w:r w:rsidRPr="00763DEA">
        <w:rPr>
          <w:lang w:val="sv-FI" w:eastAsia="zh-CN"/>
        </w:rPr>
        <w:t>3</w:t>
      </w:r>
      <w:r w:rsidRPr="00763DEA">
        <w:rPr>
          <w:lang w:val="sv-FI"/>
        </w:rPr>
        <w:t xml:space="preserve">: </w:t>
      </w:r>
      <w:r w:rsidRPr="00763DEA">
        <w:rPr>
          <w:lang w:val="sv-FI" w:eastAsia="zh-CN"/>
        </w:rPr>
        <w:t>standalone</w:t>
      </w:r>
      <w:r w:rsidRPr="00763DEA">
        <w:rPr>
          <w:lang w:val="sv-FI"/>
        </w:rPr>
        <w:t xml:space="preserve"> NB-IoT</w:t>
      </w:r>
      <w:r w:rsidRPr="00597036">
        <w:rPr>
          <w:lang w:val="sv-FI"/>
        </w:rPr>
        <w:tab/>
        <w:t>803</w:t>
      </w:r>
    </w:p>
    <w:p w14:paraId="4032FE8F" w14:textId="77777777" w:rsidR="00597036" w:rsidRDefault="0059703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804</w:t>
      </w:r>
    </w:p>
    <w:p w14:paraId="7F5C9C9F" w14:textId="77777777" w:rsidR="00597036" w:rsidRDefault="0059703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804</w:t>
      </w:r>
    </w:p>
    <w:p w14:paraId="1EF17673" w14:textId="77777777" w:rsidR="00597036" w:rsidRDefault="0059703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805</w:t>
      </w:r>
    </w:p>
    <w:p w14:paraId="3059E8D4" w14:textId="77777777" w:rsidR="00597036" w:rsidRDefault="0059703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805</w:t>
      </w:r>
    </w:p>
    <w:p w14:paraId="0445D8B2" w14:textId="77777777" w:rsidR="00597036" w:rsidRDefault="0059703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806</w:t>
      </w:r>
    </w:p>
    <w:p w14:paraId="0696E9AD" w14:textId="77777777" w:rsidR="00597036" w:rsidRDefault="0059703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806</w:t>
      </w:r>
    </w:p>
    <w:p w14:paraId="668F507C" w14:textId="77777777" w:rsidR="00597036" w:rsidRDefault="0059703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806</w:t>
      </w:r>
    </w:p>
    <w:p w14:paraId="230F9F8F" w14:textId="77777777" w:rsidR="00597036" w:rsidRDefault="0059703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806</w:t>
      </w:r>
    </w:p>
    <w:p w14:paraId="2968E3C1" w14:textId="77777777" w:rsidR="00597036" w:rsidRDefault="00597036">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807</w:t>
      </w:r>
    </w:p>
    <w:p w14:paraId="37F61C6F" w14:textId="77777777" w:rsidR="00597036" w:rsidRDefault="0059703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807</w:t>
      </w:r>
    </w:p>
    <w:p w14:paraId="77ADA670" w14:textId="77777777" w:rsidR="00597036" w:rsidRDefault="0059703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763DEA">
        <w:rPr>
          <w:lang w:val="en-US"/>
        </w:rPr>
        <w:t>, 2x2 antenna</w:t>
      </w:r>
      <w:r>
        <w:tab/>
        <w:t>808</w:t>
      </w:r>
    </w:p>
    <w:p w14:paraId="5BD707E7" w14:textId="77777777" w:rsidR="00597036" w:rsidRDefault="0059703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808</w:t>
      </w:r>
    </w:p>
    <w:p w14:paraId="63571470" w14:textId="77777777" w:rsidR="00597036" w:rsidRDefault="0059703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808</w:t>
      </w:r>
    </w:p>
    <w:p w14:paraId="1EB7FFA1" w14:textId="77777777" w:rsidR="00597036" w:rsidRDefault="0059703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809</w:t>
      </w:r>
    </w:p>
    <w:p w14:paraId="13D68F65" w14:textId="77777777" w:rsidR="00597036" w:rsidRDefault="0059703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809</w:t>
      </w:r>
    </w:p>
    <w:p w14:paraId="2947C93E" w14:textId="77777777" w:rsidR="00597036" w:rsidRDefault="0059703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809</w:t>
      </w:r>
    </w:p>
    <w:p w14:paraId="4200282A" w14:textId="77777777" w:rsidR="00597036" w:rsidRDefault="0059703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809</w:t>
      </w:r>
    </w:p>
    <w:p w14:paraId="1B11A887" w14:textId="77777777" w:rsidR="00597036" w:rsidRDefault="0059703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809</w:t>
      </w:r>
    </w:p>
    <w:p w14:paraId="0F7B11A5" w14:textId="77777777" w:rsidR="00597036" w:rsidRDefault="0059703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809</w:t>
      </w:r>
    </w:p>
    <w:p w14:paraId="7F60AF2B" w14:textId="77777777" w:rsidR="00597036" w:rsidRDefault="00597036">
      <w:pPr>
        <w:pStyle w:val="TOC3"/>
        <w:rPr>
          <w:rFonts w:asciiTheme="minorHAnsi" w:eastAsiaTheme="minorEastAsia" w:hAnsiTheme="minorHAnsi" w:cstheme="minorBidi"/>
          <w:sz w:val="22"/>
          <w:szCs w:val="22"/>
        </w:rPr>
      </w:pPr>
      <w:r w:rsidRPr="00597036">
        <w:t>A.3.8.1</w:t>
      </w:r>
      <w:r w:rsidRPr="00597036">
        <w:rPr>
          <w:rFonts w:asciiTheme="minorHAnsi" w:eastAsiaTheme="minorEastAsia" w:hAnsiTheme="minorHAnsi" w:cstheme="minorBidi"/>
          <w:sz w:val="22"/>
          <w:szCs w:val="22"/>
        </w:rPr>
        <w:tab/>
      </w:r>
      <w:r w:rsidRPr="00763DEA">
        <w:rPr>
          <w:snapToGrid w:val="0"/>
        </w:rPr>
        <w:t>Antenna connection</w:t>
      </w:r>
      <w:r w:rsidRPr="00763DEA">
        <w:rPr>
          <w:snapToGrid w:val="0"/>
          <w:lang w:eastAsia="zh-CN"/>
        </w:rPr>
        <w:t xml:space="preserve"> for 4 Rx capable UEs</w:t>
      </w:r>
      <w:r>
        <w:tab/>
        <w:t>809</w:t>
      </w:r>
    </w:p>
    <w:p w14:paraId="3B2D08B8" w14:textId="77777777" w:rsidR="00597036" w:rsidRDefault="00597036">
      <w:pPr>
        <w:pStyle w:val="TOC4"/>
        <w:rPr>
          <w:rFonts w:asciiTheme="minorHAnsi" w:eastAsiaTheme="minorEastAsia" w:hAnsiTheme="minorHAnsi" w:cstheme="minorBidi"/>
          <w:sz w:val="22"/>
          <w:szCs w:val="22"/>
        </w:rPr>
      </w:pPr>
      <w:r>
        <w:t>A.3.8.1.1 Introduction</w:t>
      </w:r>
      <w:r>
        <w:tab/>
        <w:t>809</w:t>
      </w:r>
    </w:p>
    <w:p w14:paraId="49B45DAD" w14:textId="77777777" w:rsidR="00597036" w:rsidRDefault="00597036">
      <w:pPr>
        <w:pStyle w:val="TOC4"/>
        <w:rPr>
          <w:rFonts w:asciiTheme="minorHAnsi" w:eastAsiaTheme="minorEastAsia" w:hAnsiTheme="minorHAnsi" w:cstheme="minorBidi"/>
          <w:sz w:val="22"/>
          <w:szCs w:val="22"/>
        </w:rPr>
      </w:pPr>
      <w:r>
        <w:t>A.3.8.1.2 Principle of testing</w:t>
      </w:r>
      <w:r>
        <w:tab/>
        <w:t>809</w:t>
      </w:r>
    </w:p>
    <w:p w14:paraId="277A7FBB" w14:textId="77777777" w:rsidR="00597036" w:rsidRDefault="00597036">
      <w:pPr>
        <w:pStyle w:val="TOC5"/>
        <w:rPr>
          <w:rFonts w:asciiTheme="minorHAnsi" w:eastAsiaTheme="minorEastAsia" w:hAnsiTheme="minorHAnsi" w:cstheme="minorBidi"/>
          <w:sz w:val="22"/>
          <w:szCs w:val="22"/>
        </w:rPr>
      </w:pPr>
      <w:r>
        <w:t>A.3.8.1.2.1 Single carrier tests</w:t>
      </w:r>
      <w:r>
        <w:tab/>
        <w:t>809</w:t>
      </w:r>
    </w:p>
    <w:p w14:paraId="2182E028" w14:textId="77777777" w:rsidR="00597036" w:rsidRDefault="0059703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810</w:t>
      </w:r>
    </w:p>
    <w:p w14:paraId="34DE335A" w14:textId="77777777" w:rsidR="00597036" w:rsidRDefault="00597036">
      <w:pPr>
        <w:pStyle w:val="TOC5"/>
        <w:rPr>
          <w:rFonts w:asciiTheme="minorHAnsi" w:eastAsiaTheme="minorEastAsia" w:hAnsiTheme="minorHAnsi" w:cstheme="minorBidi"/>
          <w:sz w:val="22"/>
          <w:szCs w:val="22"/>
        </w:rPr>
      </w:pPr>
      <w:r w:rsidRPr="00597036">
        <w:t>A.3.8.1.2.3</w:t>
      </w:r>
      <w:r w:rsidRPr="00597036">
        <w:rPr>
          <w:rFonts w:asciiTheme="minorHAnsi" w:eastAsiaTheme="minorEastAsia" w:hAnsiTheme="minorHAnsi" w:cstheme="minorBidi"/>
          <w:sz w:val="22"/>
          <w:szCs w:val="22"/>
        </w:rPr>
        <w:tab/>
      </w:r>
      <w:r w:rsidRPr="00763DEA">
        <w:rPr>
          <w:snapToGrid w:val="0"/>
        </w:rPr>
        <w:t>Antenna connection for bands where 2RX is supported</w:t>
      </w:r>
      <w:r>
        <w:tab/>
        <w:t>811</w:t>
      </w:r>
    </w:p>
    <w:p w14:paraId="4B64CED9" w14:textId="77777777" w:rsidR="00597036" w:rsidRDefault="00597036">
      <w:pPr>
        <w:pStyle w:val="TOC5"/>
        <w:rPr>
          <w:rFonts w:asciiTheme="minorHAnsi" w:eastAsiaTheme="minorEastAsia" w:hAnsiTheme="minorHAnsi" w:cstheme="minorBidi"/>
          <w:sz w:val="22"/>
          <w:szCs w:val="22"/>
        </w:rPr>
      </w:pPr>
      <w:r w:rsidRPr="00597036">
        <w:t>A.3.8.1.2.4</w:t>
      </w:r>
      <w:r w:rsidRPr="00597036">
        <w:rPr>
          <w:rFonts w:asciiTheme="minorHAnsi" w:eastAsiaTheme="minorEastAsia" w:hAnsiTheme="minorHAnsi" w:cstheme="minorBidi"/>
          <w:sz w:val="22"/>
          <w:szCs w:val="22"/>
        </w:rPr>
        <w:tab/>
      </w:r>
      <w:r w:rsidRPr="00763DEA">
        <w:rPr>
          <w:snapToGrid w:val="0"/>
        </w:rPr>
        <w:t>Antenna connection for bands where 4RX is supported</w:t>
      </w:r>
      <w:r>
        <w:tab/>
        <w:t>811</w:t>
      </w:r>
    </w:p>
    <w:p w14:paraId="75603BC9" w14:textId="77777777" w:rsidR="00597036" w:rsidRDefault="00597036">
      <w:pPr>
        <w:pStyle w:val="TOC3"/>
        <w:rPr>
          <w:rFonts w:asciiTheme="minorHAnsi" w:eastAsiaTheme="minorEastAsia" w:hAnsiTheme="minorHAnsi" w:cstheme="minorBidi"/>
          <w:sz w:val="22"/>
          <w:szCs w:val="22"/>
        </w:rPr>
      </w:pPr>
      <w:r w:rsidRPr="00597036">
        <w:t>A.3.8.2</w:t>
      </w:r>
      <w:r w:rsidRPr="00597036">
        <w:rPr>
          <w:rFonts w:asciiTheme="minorHAnsi" w:eastAsiaTheme="minorEastAsia" w:hAnsiTheme="minorHAnsi" w:cstheme="minorBidi"/>
          <w:sz w:val="22"/>
          <w:szCs w:val="22"/>
        </w:rPr>
        <w:tab/>
      </w:r>
      <w:r w:rsidRPr="00763DEA">
        <w:rPr>
          <w:snapToGrid w:val="0"/>
        </w:rPr>
        <w:t>Antenna connection</w:t>
      </w:r>
      <w:r w:rsidRPr="00763DEA">
        <w:rPr>
          <w:snapToGrid w:val="0"/>
          <w:lang w:eastAsia="zh-CN"/>
        </w:rPr>
        <w:t xml:space="preserve"> for 8 Rx capable UEs</w:t>
      </w:r>
      <w:r>
        <w:tab/>
        <w:t>811</w:t>
      </w:r>
    </w:p>
    <w:p w14:paraId="07E28FE0" w14:textId="77777777" w:rsidR="00597036" w:rsidRDefault="00597036">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811</w:t>
      </w:r>
    </w:p>
    <w:p w14:paraId="19B62F9C" w14:textId="77777777" w:rsidR="00597036" w:rsidRDefault="00597036">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811</w:t>
      </w:r>
    </w:p>
    <w:p w14:paraId="7D4D4617" w14:textId="77777777" w:rsidR="00597036" w:rsidRDefault="00597036">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811</w:t>
      </w:r>
    </w:p>
    <w:p w14:paraId="1886D911" w14:textId="77777777" w:rsidR="00597036" w:rsidRDefault="00597036">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812</w:t>
      </w:r>
    </w:p>
    <w:p w14:paraId="08422CA2" w14:textId="77777777" w:rsidR="00597036" w:rsidRDefault="00597036">
      <w:pPr>
        <w:pStyle w:val="TOC5"/>
        <w:rPr>
          <w:rFonts w:asciiTheme="minorHAnsi" w:eastAsiaTheme="minorEastAsia" w:hAnsiTheme="minorHAnsi" w:cstheme="minorBidi"/>
          <w:sz w:val="22"/>
          <w:szCs w:val="22"/>
        </w:rPr>
      </w:pPr>
      <w:r w:rsidRPr="00597036">
        <w:t>A.3.8.2.2.3</w:t>
      </w:r>
      <w:r w:rsidRPr="00597036">
        <w:rPr>
          <w:rFonts w:asciiTheme="minorHAnsi" w:eastAsiaTheme="minorEastAsia" w:hAnsiTheme="minorHAnsi" w:cstheme="minorBidi"/>
          <w:sz w:val="22"/>
          <w:szCs w:val="22"/>
        </w:rPr>
        <w:tab/>
      </w:r>
      <w:r w:rsidRPr="00763DEA">
        <w:rPr>
          <w:snapToGrid w:val="0"/>
        </w:rPr>
        <w:t>Antenna connection for bands where 2RX is supported</w:t>
      </w:r>
      <w:r>
        <w:tab/>
        <w:t>812</w:t>
      </w:r>
    </w:p>
    <w:p w14:paraId="6DB6F2F4" w14:textId="77777777" w:rsidR="00597036" w:rsidRDefault="00597036">
      <w:pPr>
        <w:pStyle w:val="TOC5"/>
        <w:rPr>
          <w:rFonts w:asciiTheme="minorHAnsi" w:eastAsiaTheme="minorEastAsia" w:hAnsiTheme="minorHAnsi" w:cstheme="minorBidi"/>
          <w:sz w:val="22"/>
          <w:szCs w:val="22"/>
        </w:rPr>
      </w:pPr>
      <w:r w:rsidRPr="00597036">
        <w:t>A.3.8.2.2.4</w:t>
      </w:r>
      <w:r w:rsidRPr="00597036">
        <w:rPr>
          <w:rFonts w:asciiTheme="minorHAnsi" w:eastAsiaTheme="minorEastAsia" w:hAnsiTheme="minorHAnsi" w:cstheme="minorBidi"/>
          <w:sz w:val="22"/>
          <w:szCs w:val="22"/>
        </w:rPr>
        <w:tab/>
      </w:r>
      <w:r w:rsidRPr="00763DEA">
        <w:rPr>
          <w:snapToGrid w:val="0"/>
        </w:rPr>
        <w:t>Antenna connection for bands where 4RX is supported</w:t>
      </w:r>
      <w:r>
        <w:tab/>
        <w:t>812</w:t>
      </w:r>
    </w:p>
    <w:p w14:paraId="1E936C02" w14:textId="77777777" w:rsidR="00597036" w:rsidRDefault="00597036">
      <w:pPr>
        <w:pStyle w:val="TOC5"/>
        <w:rPr>
          <w:rFonts w:asciiTheme="minorHAnsi" w:eastAsiaTheme="minorEastAsia" w:hAnsiTheme="minorHAnsi" w:cstheme="minorBidi"/>
          <w:sz w:val="22"/>
          <w:szCs w:val="22"/>
        </w:rPr>
      </w:pPr>
      <w:r w:rsidRPr="00597036">
        <w:t>A.3.8.2.2.5</w:t>
      </w:r>
      <w:r w:rsidRPr="00597036">
        <w:rPr>
          <w:rFonts w:asciiTheme="minorHAnsi" w:eastAsiaTheme="minorEastAsia" w:hAnsiTheme="minorHAnsi" w:cstheme="minorBidi"/>
          <w:sz w:val="22"/>
          <w:szCs w:val="22"/>
        </w:rPr>
        <w:tab/>
      </w:r>
      <w:r w:rsidRPr="00763DEA">
        <w:rPr>
          <w:snapToGrid w:val="0"/>
        </w:rPr>
        <w:t>Antenna connection for bands where 8RX is supported</w:t>
      </w:r>
      <w:r>
        <w:tab/>
        <w:t>812</w:t>
      </w:r>
    </w:p>
    <w:p w14:paraId="18A35BD3" w14:textId="77777777" w:rsidR="00597036" w:rsidRDefault="0059703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812</w:t>
      </w:r>
    </w:p>
    <w:p w14:paraId="4E0671FD" w14:textId="77777777" w:rsidR="00597036" w:rsidRDefault="0059703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812</w:t>
      </w:r>
    </w:p>
    <w:p w14:paraId="684FC38F" w14:textId="77777777" w:rsidR="00597036" w:rsidRDefault="0059703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812</w:t>
      </w:r>
    </w:p>
    <w:p w14:paraId="570E3E2F" w14:textId="77777777" w:rsidR="00597036" w:rsidRDefault="0059703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813</w:t>
      </w:r>
    </w:p>
    <w:p w14:paraId="587466DE" w14:textId="77777777" w:rsidR="00597036" w:rsidRDefault="0059703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813</w:t>
      </w:r>
    </w:p>
    <w:p w14:paraId="049B2BAB" w14:textId="77777777" w:rsidR="00597036" w:rsidRDefault="0059703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813</w:t>
      </w:r>
    </w:p>
    <w:p w14:paraId="4FE6EA81" w14:textId="77777777" w:rsidR="00597036" w:rsidRDefault="0059703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813</w:t>
      </w:r>
    </w:p>
    <w:p w14:paraId="68BF3738" w14:textId="77777777" w:rsidR="00597036" w:rsidRDefault="0059703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813</w:t>
      </w:r>
    </w:p>
    <w:p w14:paraId="0AB64FD1" w14:textId="77777777" w:rsidR="00597036" w:rsidRDefault="0059703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813</w:t>
      </w:r>
    </w:p>
    <w:p w14:paraId="0F20AAB1" w14:textId="77777777" w:rsidR="00597036" w:rsidRDefault="0059703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813</w:t>
      </w:r>
    </w:p>
    <w:p w14:paraId="734110C1" w14:textId="77777777" w:rsidR="00597036" w:rsidRDefault="0059703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813</w:t>
      </w:r>
    </w:p>
    <w:p w14:paraId="222CAEC1" w14:textId="77777777" w:rsidR="00597036" w:rsidRDefault="0059703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813</w:t>
      </w:r>
    </w:p>
    <w:p w14:paraId="2738F8A8" w14:textId="77777777" w:rsidR="00597036" w:rsidRDefault="0059703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814</w:t>
      </w:r>
    </w:p>
    <w:p w14:paraId="4FA81701" w14:textId="77777777" w:rsidR="00597036" w:rsidRDefault="0059703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814</w:t>
      </w:r>
    </w:p>
    <w:p w14:paraId="7E875042" w14:textId="77777777" w:rsidR="00597036" w:rsidRDefault="0059703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814</w:t>
      </w:r>
    </w:p>
    <w:p w14:paraId="281EFE72" w14:textId="77777777" w:rsidR="00597036" w:rsidRDefault="0059703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814</w:t>
      </w:r>
    </w:p>
    <w:p w14:paraId="481428AA" w14:textId="77777777" w:rsidR="00597036" w:rsidRDefault="0059703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820</w:t>
      </w:r>
    </w:p>
    <w:p w14:paraId="4868E603" w14:textId="77777777" w:rsidR="00597036" w:rsidRDefault="0059703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822</w:t>
      </w:r>
    </w:p>
    <w:p w14:paraId="7B4CDC46" w14:textId="77777777" w:rsidR="00597036" w:rsidRDefault="0059703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822</w:t>
      </w:r>
    </w:p>
    <w:p w14:paraId="4EAB6BCE" w14:textId="77777777" w:rsidR="00597036" w:rsidRDefault="0059703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822</w:t>
      </w:r>
    </w:p>
    <w:p w14:paraId="215399C6" w14:textId="77777777" w:rsidR="00597036" w:rsidRDefault="0059703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822</w:t>
      </w:r>
    </w:p>
    <w:p w14:paraId="1F3F15E7" w14:textId="77777777" w:rsidR="00597036" w:rsidRDefault="0059703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823</w:t>
      </w:r>
    </w:p>
    <w:p w14:paraId="5237F1A5" w14:textId="77777777" w:rsidR="00597036" w:rsidRDefault="0059703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823</w:t>
      </w:r>
    </w:p>
    <w:p w14:paraId="473E1FA8" w14:textId="77777777" w:rsidR="00597036" w:rsidRDefault="0059703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823</w:t>
      </w:r>
    </w:p>
    <w:p w14:paraId="35514C45" w14:textId="77777777" w:rsidR="00597036" w:rsidRDefault="0059703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824</w:t>
      </w:r>
    </w:p>
    <w:p w14:paraId="0AE7BD8C" w14:textId="77777777" w:rsidR="00597036" w:rsidRDefault="0059703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824</w:t>
      </w:r>
    </w:p>
    <w:p w14:paraId="775F6C76" w14:textId="77777777" w:rsidR="00597036" w:rsidRDefault="0059703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824</w:t>
      </w:r>
    </w:p>
    <w:p w14:paraId="22D0EB72" w14:textId="77777777" w:rsidR="00597036" w:rsidRDefault="0059703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824</w:t>
      </w:r>
    </w:p>
    <w:p w14:paraId="43E54290" w14:textId="77777777" w:rsidR="00597036" w:rsidRDefault="0059703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824</w:t>
      </w:r>
    </w:p>
    <w:p w14:paraId="4D377976" w14:textId="77777777" w:rsidR="00597036" w:rsidRDefault="0059703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824</w:t>
      </w:r>
    </w:p>
    <w:p w14:paraId="643B73F7" w14:textId="77777777" w:rsidR="00597036" w:rsidRDefault="0059703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824</w:t>
      </w:r>
    </w:p>
    <w:p w14:paraId="57DCAB3D" w14:textId="77777777" w:rsidR="00597036" w:rsidRDefault="00597036">
      <w:pPr>
        <w:pStyle w:val="TOC3"/>
        <w:rPr>
          <w:rFonts w:asciiTheme="minorHAnsi" w:eastAsiaTheme="minorEastAsia" w:hAnsiTheme="minorHAnsi" w:cstheme="minorBidi"/>
          <w:sz w:val="22"/>
          <w:szCs w:val="22"/>
        </w:rPr>
      </w:pPr>
      <w:r w:rsidRPr="00597036">
        <w:t>A.3.15.1</w:t>
      </w:r>
      <w:r w:rsidRPr="00597036">
        <w:rPr>
          <w:rFonts w:asciiTheme="minorHAnsi" w:hAnsiTheme="minorHAnsi" w:cstheme="minorBidi"/>
          <w:sz w:val="22"/>
          <w:szCs w:val="22"/>
        </w:rPr>
        <w:tab/>
      </w:r>
      <w:r w:rsidRPr="00763DEA">
        <w:rPr>
          <w:rFonts w:eastAsia="Arial Unicode MS"/>
          <w:lang w:eastAsia="zh-CN"/>
        </w:rPr>
        <w:t>Introduction</w:t>
      </w:r>
      <w:r>
        <w:tab/>
        <w:t>824</w:t>
      </w:r>
    </w:p>
    <w:p w14:paraId="47A21B33" w14:textId="77777777" w:rsidR="00597036" w:rsidRDefault="00597036">
      <w:pPr>
        <w:pStyle w:val="TOC3"/>
        <w:rPr>
          <w:rFonts w:asciiTheme="minorHAnsi" w:eastAsiaTheme="minorEastAsia" w:hAnsiTheme="minorHAnsi" w:cstheme="minorBidi"/>
          <w:sz w:val="22"/>
          <w:szCs w:val="22"/>
        </w:rPr>
      </w:pPr>
      <w:r w:rsidRPr="00597036">
        <w:t>A.3.15.2</w:t>
      </w:r>
      <w:r w:rsidRPr="00597036">
        <w:rPr>
          <w:rFonts w:asciiTheme="minorHAnsi" w:hAnsiTheme="minorHAnsi" w:cstheme="minorBidi"/>
          <w:sz w:val="22"/>
          <w:szCs w:val="22"/>
        </w:rPr>
        <w:tab/>
      </w:r>
      <w:r w:rsidRPr="00763DEA">
        <w:rPr>
          <w:rFonts w:eastAsia="Arial Unicode MS"/>
          <w:lang w:eastAsia="zh-CN"/>
        </w:rPr>
        <w:t>Principle of testing</w:t>
      </w:r>
      <w:r>
        <w:tab/>
        <w:t>824</w:t>
      </w:r>
    </w:p>
    <w:p w14:paraId="30FA5DC7" w14:textId="77777777" w:rsidR="00597036" w:rsidRDefault="0059703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825</w:t>
      </w:r>
    </w:p>
    <w:p w14:paraId="0FEC6480" w14:textId="77777777" w:rsidR="00597036" w:rsidRDefault="0059703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825</w:t>
      </w:r>
    </w:p>
    <w:p w14:paraId="7AD847BB" w14:textId="77777777" w:rsidR="00597036" w:rsidRDefault="0059703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825</w:t>
      </w:r>
    </w:p>
    <w:p w14:paraId="5644CAD7" w14:textId="77777777" w:rsidR="00597036" w:rsidRDefault="00597036">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825</w:t>
      </w:r>
    </w:p>
    <w:p w14:paraId="28268854" w14:textId="77777777" w:rsidR="00597036" w:rsidRDefault="0059703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826</w:t>
      </w:r>
    </w:p>
    <w:p w14:paraId="6948B968" w14:textId="77777777" w:rsidR="00597036" w:rsidRDefault="0059703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827</w:t>
      </w:r>
    </w:p>
    <w:p w14:paraId="25FDC225" w14:textId="77777777" w:rsidR="00597036" w:rsidRDefault="00597036">
      <w:pPr>
        <w:pStyle w:val="TOC3"/>
        <w:rPr>
          <w:rFonts w:asciiTheme="minorHAnsi" w:eastAsiaTheme="minorEastAsia" w:hAnsiTheme="minorHAnsi" w:cstheme="minorBidi"/>
          <w:sz w:val="22"/>
          <w:szCs w:val="22"/>
        </w:rPr>
      </w:pPr>
      <w:r w:rsidRPr="00597036">
        <w:t>A.3.19.1</w:t>
      </w:r>
      <w:r w:rsidRPr="00597036">
        <w:rPr>
          <w:rFonts w:asciiTheme="minorHAnsi" w:hAnsiTheme="minorHAnsi" w:cstheme="minorBidi"/>
          <w:sz w:val="22"/>
          <w:szCs w:val="22"/>
        </w:rPr>
        <w:tab/>
      </w:r>
      <w:r w:rsidRPr="00763DEA">
        <w:rPr>
          <w:rFonts w:eastAsia="Arial Unicode MS"/>
          <w:lang w:eastAsia="zh-CN"/>
        </w:rPr>
        <w:t>Introduction</w:t>
      </w:r>
      <w:r>
        <w:tab/>
        <w:t>827</w:t>
      </w:r>
    </w:p>
    <w:p w14:paraId="130DC67B" w14:textId="77777777" w:rsidR="00597036" w:rsidRDefault="00597036">
      <w:pPr>
        <w:pStyle w:val="TOC3"/>
        <w:rPr>
          <w:rFonts w:asciiTheme="minorHAnsi" w:eastAsiaTheme="minorEastAsia" w:hAnsiTheme="minorHAnsi" w:cstheme="minorBidi"/>
          <w:sz w:val="22"/>
          <w:szCs w:val="22"/>
        </w:rPr>
      </w:pPr>
      <w:r w:rsidRPr="00597036">
        <w:t>A.3.19.2</w:t>
      </w:r>
      <w:r w:rsidRPr="00597036">
        <w:rPr>
          <w:rFonts w:asciiTheme="minorHAnsi" w:hAnsiTheme="minorHAnsi" w:cstheme="minorBidi"/>
          <w:sz w:val="22"/>
          <w:szCs w:val="22"/>
        </w:rPr>
        <w:tab/>
      </w:r>
      <w:r w:rsidRPr="00763DEA">
        <w:rPr>
          <w:rFonts w:eastAsia="Arial Unicode MS"/>
          <w:lang w:eastAsia="zh-CN"/>
        </w:rPr>
        <w:t>Principle of testing</w:t>
      </w:r>
      <w:r>
        <w:tab/>
        <w:t>827</w:t>
      </w:r>
    </w:p>
    <w:p w14:paraId="128429A3" w14:textId="77777777" w:rsidR="00597036" w:rsidRDefault="0059703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828</w:t>
      </w:r>
    </w:p>
    <w:p w14:paraId="733E1A98" w14:textId="77777777" w:rsidR="00597036" w:rsidRDefault="0059703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828</w:t>
      </w:r>
    </w:p>
    <w:p w14:paraId="308F24E4" w14:textId="77777777" w:rsidR="00597036" w:rsidRDefault="0059703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828</w:t>
      </w:r>
    </w:p>
    <w:p w14:paraId="7E87196A" w14:textId="77777777" w:rsidR="00597036" w:rsidRDefault="00597036">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829</w:t>
      </w:r>
    </w:p>
    <w:p w14:paraId="1FE6E881" w14:textId="77777777" w:rsidR="00597036" w:rsidRDefault="0059703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830</w:t>
      </w:r>
    </w:p>
    <w:p w14:paraId="78724D0A" w14:textId="77777777" w:rsidR="00597036" w:rsidRDefault="0059703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830</w:t>
      </w:r>
    </w:p>
    <w:p w14:paraId="540270F7" w14:textId="77777777" w:rsidR="00597036" w:rsidRDefault="0059703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830</w:t>
      </w:r>
    </w:p>
    <w:p w14:paraId="7CB4A924" w14:textId="77777777" w:rsidR="00597036" w:rsidRDefault="0059703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831</w:t>
      </w:r>
    </w:p>
    <w:p w14:paraId="39C9BC1F" w14:textId="77777777" w:rsidR="00597036" w:rsidRDefault="0059703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832</w:t>
      </w:r>
    </w:p>
    <w:p w14:paraId="0B42B66D" w14:textId="77777777" w:rsidR="00597036" w:rsidRDefault="0059703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832</w:t>
      </w:r>
    </w:p>
    <w:p w14:paraId="195D19D0" w14:textId="77777777" w:rsidR="00597036" w:rsidRDefault="0059703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832</w:t>
      </w:r>
    </w:p>
    <w:p w14:paraId="23B40C78" w14:textId="77777777" w:rsidR="00597036" w:rsidRDefault="0059703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835</w:t>
      </w:r>
    </w:p>
    <w:p w14:paraId="4D4F0B25" w14:textId="77777777" w:rsidR="00597036" w:rsidRDefault="0059703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835</w:t>
      </w:r>
    </w:p>
    <w:p w14:paraId="6C6B6314" w14:textId="77777777" w:rsidR="00597036" w:rsidRDefault="0059703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835</w:t>
      </w:r>
    </w:p>
    <w:p w14:paraId="6EC4F1E5" w14:textId="77777777" w:rsidR="00597036" w:rsidRDefault="00597036">
      <w:pPr>
        <w:pStyle w:val="TOC2"/>
        <w:rPr>
          <w:rFonts w:asciiTheme="minorHAnsi" w:eastAsiaTheme="minorEastAsia" w:hAnsiTheme="minorHAnsi" w:cstheme="minorBidi"/>
          <w:sz w:val="22"/>
          <w:szCs w:val="22"/>
        </w:rPr>
      </w:pPr>
      <w:r>
        <w:t>A.</w:t>
      </w:r>
      <w:r w:rsidRPr="00763DEA">
        <w:rPr>
          <w:bCs/>
        </w:rPr>
        <w:t>3.24</w:t>
      </w:r>
      <w:r>
        <w:rPr>
          <w:rFonts w:asciiTheme="minorHAnsi" w:eastAsiaTheme="minorEastAsia" w:hAnsiTheme="minorHAnsi" w:cstheme="minorBidi"/>
          <w:sz w:val="22"/>
          <w:szCs w:val="22"/>
        </w:rPr>
        <w:tab/>
      </w:r>
      <w:r w:rsidRPr="00763DEA">
        <w:rPr>
          <w:rFonts w:eastAsia="Malgun Gothic"/>
          <w:lang w:eastAsia="zh-CN"/>
        </w:rPr>
        <w:t>V2X sidelink communication</w:t>
      </w:r>
      <w:r>
        <w:tab/>
        <w:t>837</w:t>
      </w:r>
    </w:p>
    <w:p w14:paraId="1480D34F" w14:textId="77777777" w:rsidR="00597036" w:rsidRDefault="0059703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837</w:t>
      </w:r>
    </w:p>
    <w:p w14:paraId="2D372D94" w14:textId="77777777" w:rsidR="00597036" w:rsidRDefault="0059703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838</w:t>
      </w:r>
    </w:p>
    <w:p w14:paraId="38DC633A" w14:textId="77777777" w:rsidR="00597036" w:rsidRDefault="0059703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841</w:t>
      </w:r>
    </w:p>
    <w:p w14:paraId="79D78773" w14:textId="77777777" w:rsidR="00597036" w:rsidRDefault="0059703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842</w:t>
      </w:r>
    </w:p>
    <w:p w14:paraId="5C744FBF" w14:textId="77777777" w:rsidR="00597036" w:rsidRDefault="0059703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842</w:t>
      </w:r>
    </w:p>
    <w:p w14:paraId="75242DB9" w14:textId="77777777" w:rsidR="00597036" w:rsidRDefault="0059703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842</w:t>
      </w:r>
    </w:p>
    <w:p w14:paraId="07FAFC29" w14:textId="77777777" w:rsidR="00597036" w:rsidRDefault="00597036">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843</w:t>
      </w:r>
    </w:p>
    <w:p w14:paraId="42A85E60" w14:textId="77777777" w:rsidR="00597036" w:rsidRDefault="0059703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844</w:t>
      </w:r>
    </w:p>
    <w:p w14:paraId="50396C87" w14:textId="77777777" w:rsidR="00597036" w:rsidRDefault="00597036">
      <w:pPr>
        <w:pStyle w:val="TOC3"/>
        <w:rPr>
          <w:rFonts w:asciiTheme="minorHAnsi" w:eastAsiaTheme="minorEastAsia" w:hAnsiTheme="minorHAnsi" w:cstheme="minorBidi"/>
          <w:sz w:val="22"/>
          <w:szCs w:val="22"/>
        </w:rPr>
      </w:pPr>
      <w:r w:rsidRPr="00597036">
        <w:t>A.3.26.1</w:t>
      </w:r>
      <w:r w:rsidRPr="00597036">
        <w:rPr>
          <w:rFonts w:asciiTheme="minorHAnsi" w:hAnsiTheme="minorHAnsi" w:cstheme="minorBidi"/>
          <w:sz w:val="22"/>
          <w:szCs w:val="22"/>
        </w:rPr>
        <w:tab/>
      </w:r>
      <w:r w:rsidRPr="00763DEA">
        <w:rPr>
          <w:rFonts w:eastAsia="Arial Unicode MS"/>
          <w:lang w:eastAsia="zh-CN"/>
        </w:rPr>
        <w:t>Introduction</w:t>
      </w:r>
      <w:r>
        <w:tab/>
        <w:t>844</w:t>
      </w:r>
    </w:p>
    <w:p w14:paraId="46056736" w14:textId="77777777" w:rsidR="00597036" w:rsidRDefault="00597036">
      <w:pPr>
        <w:pStyle w:val="TOC3"/>
        <w:rPr>
          <w:rFonts w:asciiTheme="minorHAnsi" w:eastAsiaTheme="minorEastAsia" w:hAnsiTheme="minorHAnsi" w:cstheme="minorBidi"/>
          <w:sz w:val="22"/>
          <w:szCs w:val="22"/>
        </w:rPr>
      </w:pPr>
      <w:r w:rsidRPr="00597036">
        <w:t>A.3.26.2</w:t>
      </w:r>
      <w:r w:rsidRPr="00597036">
        <w:rPr>
          <w:rFonts w:asciiTheme="minorHAnsi" w:hAnsiTheme="minorHAnsi" w:cstheme="minorBidi"/>
          <w:sz w:val="22"/>
          <w:szCs w:val="22"/>
        </w:rPr>
        <w:tab/>
      </w:r>
      <w:r w:rsidRPr="00763DEA">
        <w:rPr>
          <w:rFonts w:eastAsia="Arial Unicode MS"/>
          <w:lang w:eastAsia="zh-CN"/>
        </w:rPr>
        <w:t>Principle of testing</w:t>
      </w:r>
      <w:r>
        <w:tab/>
        <w:t>844</w:t>
      </w:r>
    </w:p>
    <w:p w14:paraId="5855593C" w14:textId="77777777" w:rsidR="00597036" w:rsidRDefault="00597036">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844</w:t>
      </w:r>
    </w:p>
    <w:p w14:paraId="5D4D2BBC" w14:textId="77777777" w:rsidR="00597036" w:rsidRDefault="00597036">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844</w:t>
      </w:r>
    </w:p>
    <w:p w14:paraId="7493BC70" w14:textId="77777777" w:rsidR="00597036" w:rsidRDefault="00597036">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844</w:t>
      </w:r>
    </w:p>
    <w:p w14:paraId="62B0F92A" w14:textId="0E3AD39A" w:rsidR="00597036" w:rsidRDefault="00597036">
      <w:pPr>
        <w:pStyle w:val="TOC1"/>
        <w:rPr>
          <w:rFonts w:asciiTheme="minorHAnsi" w:eastAsiaTheme="minorEastAsia" w:hAnsiTheme="minorHAnsi" w:cstheme="minorBidi"/>
          <w:szCs w:val="22"/>
        </w:rPr>
      </w:pPr>
      <w:r w:rsidRPr="00597036">
        <w:t>A.4</w:t>
      </w:r>
      <w:r>
        <w:rPr>
          <w:rFonts w:asciiTheme="minorHAnsi" w:eastAsiaTheme="minorEastAsia" w:hAnsiTheme="minorHAnsi"/>
          <w:szCs w:val="22"/>
        </w:rPr>
        <w:tab/>
      </w:r>
      <w:r>
        <w:t>E-UTRAN RRC_IDLE state</w:t>
      </w:r>
      <w:r>
        <w:tab/>
        <w:t>844</w:t>
      </w:r>
    </w:p>
    <w:p w14:paraId="3A53B06D" w14:textId="77777777" w:rsidR="00597036" w:rsidRDefault="0059703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844</w:t>
      </w:r>
    </w:p>
    <w:p w14:paraId="37A41C37" w14:textId="77777777" w:rsidR="00597036" w:rsidRDefault="0059703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844</w:t>
      </w:r>
    </w:p>
    <w:p w14:paraId="2DDB42EC" w14:textId="77777777" w:rsidR="00597036" w:rsidRDefault="0059703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844</w:t>
      </w:r>
    </w:p>
    <w:p w14:paraId="4FA32283" w14:textId="77777777" w:rsidR="00597036" w:rsidRDefault="0059703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846</w:t>
      </w:r>
    </w:p>
    <w:p w14:paraId="406FE012" w14:textId="77777777" w:rsidR="00597036" w:rsidRDefault="0059703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847</w:t>
      </w:r>
    </w:p>
    <w:p w14:paraId="1EF3DC45" w14:textId="77777777" w:rsidR="00597036" w:rsidRDefault="0059703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847</w:t>
      </w:r>
    </w:p>
    <w:p w14:paraId="0C5612B8" w14:textId="77777777" w:rsidR="00597036" w:rsidRDefault="0059703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848</w:t>
      </w:r>
    </w:p>
    <w:p w14:paraId="5D18D38A" w14:textId="77777777" w:rsidR="00597036" w:rsidRDefault="0059703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849</w:t>
      </w:r>
    </w:p>
    <w:p w14:paraId="1C7845E7" w14:textId="77777777" w:rsidR="00597036" w:rsidRDefault="0059703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849</w:t>
      </w:r>
    </w:p>
    <w:p w14:paraId="4D1E708E" w14:textId="77777777" w:rsidR="00597036" w:rsidRDefault="0059703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850</w:t>
      </w:r>
    </w:p>
    <w:p w14:paraId="23D0D5EC" w14:textId="77777777" w:rsidR="00597036" w:rsidRDefault="0059703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851</w:t>
      </w:r>
    </w:p>
    <w:p w14:paraId="1DAB8C83" w14:textId="77777777" w:rsidR="00597036" w:rsidRDefault="0059703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851</w:t>
      </w:r>
    </w:p>
    <w:p w14:paraId="593A45E5" w14:textId="77777777" w:rsidR="00597036" w:rsidRDefault="0059703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852</w:t>
      </w:r>
    </w:p>
    <w:p w14:paraId="2B9846E6" w14:textId="77777777" w:rsidR="00597036" w:rsidRDefault="0059703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853</w:t>
      </w:r>
    </w:p>
    <w:p w14:paraId="0BE49DD4" w14:textId="77777777" w:rsidR="00597036" w:rsidRDefault="0059703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853</w:t>
      </w:r>
    </w:p>
    <w:p w14:paraId="5C87914D" w14:textId="77777777" w:rsidR="00597036" w:rsidRDefault="0059703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854</w:t>
      </w:r>
    </w:p>
    <w:p w14:paraId="57DE1528" w14:textId="77777777" w:rsidR="00597036" w:rsidRDefault="0059703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855</w:t>
      </w:r>
    </w:p>
    <w:p w14:paraId="7DDE85BB" w14:textId="77777777" w:rsidR="00597036" w:rsidRDefault="0059703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855</w:t>
      </w:r>
    </w:p>
    <w:p w14:paraId="5CBD4DD8" w14:textId="77777777" w:rsidR="00597036" w:rsidRDefault="0059703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856</w:t>
      </w:r>
    </w:p>
    <w:p w14:paraId="65603B7F" w14:textId="77777777" w:rsidR="00597036" w:rsidRDefault="0059703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857</w:t>
      </w:r>
    </w:p>
    <w:p w14:paraId="37D763C9" w14:textId="77777777" w:rsidR="00597036" w:rsidRDefault="0059703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857</w:t>
      </w:r>
    </w:p>
    <w:p w14:paraId="5D1BD808" w14:textId="77777777" w:rsidR="00597036" w:rsidRDefault="0059703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858</w:t>
      </w:r>
    </w:p>
    <w:p w14:paraId="103B85B9" w14:textId="77777777" w:rsidR="00597036" w:rsidRDefault="0059703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859</w:t>
      </w:r>
    </w:p>
    <w:p w14:paraId="5685C360" w14:textId="77777777" w:rsidR="00597036" w:rsidRDefault="0059703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859</w:t>
      </w:r>
    </w:p>
    <w:p w14:paraId="64A52A6A" w14:textId="77777777" w:rsidR="00597036" w:rsidRDefault="0059703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860</w:t>
      </w:r>
    </w:p>
    <w:p w14:paraId="2F591DF8" w14:textId="77777777" w:rsidR="00597036" w:rsidRDefault="00597036">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861</w:t>
      </w:r>
    </w:p>
    <w:p w14:paraId="08DF776F" w14:textId="77777777" w:rsidR="00597036" w:rsidRDefault="0059703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861</w:t>
      </w:r>
    </w:p>
    <w:p w14:paraId="7FF5839C" w14:textId="77777777" w:rsidR="00597036" w:rsidRDefault="0059703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861</w:t>
      </w:r>
    </w:p>
    <w:p w14:paraId="08C6F0E9" w14:textId="77777777" w:rsidR="00597036" w:rsidRDefault="0059703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861</w:t>
      </w:r>
    </w:p>
    <w:p w14:paraId="5314CA39" w14:textId="77777777" w:rsidR="00597036" w:rsidRDefault="0059703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861</w:t>
      </w:r>
    </w:p>
    <w:p w14:paraId="5F9ED3A8" w14:textId="77777777" w:rsidR="00597036" w:rsidRDefault="0059703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865</w:t>
      </w:r>
    </w:p>
    <w:p w14:paraId="6B2AC3E6" w14:textId="77777777" w:rsidR="00597036" w:rsidRDefault="0059703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865</w:t>
      </w:r>
    </w:p>
    <w:p w14:paraId="62AA2FA9" w14:textId="77777777" w:rsidR="00597036" w:rsidRDefault="0059703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865</w:t>
      </w:r>
    </w:p>
    <w:p w14:paraId="35F34FD2" w14:textId="77777777" w:rsidR="00597036" w:rsidRDefault="0059703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869</w:t>
      </w:r>
    </w:p>
    <w:p w14:paraId="5249F491" w14:textId="77777777" w:rsidR="00597036" w:rsidRDefault="0059703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869</w:t>
      </w:r>
    </w:p>
    <w:p w14:paraId="7A38513D" w14:textId="77777777" w:rsidR="00597036" w:rsidRDefault="0059703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869</w:t>
      </w:r>
    </w:p>
    <w:p w14:paraId="5D9186F2" w14:textId="77777777" w:rsidR="00597036" w:rsidRDefault="0059703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871</w:t>
      </w:r>
    </w:p>
    <w:p w14:paraId="32F2E06F" w14:textId="77777777" w:rsidR="00597036" w:rsidRDefault="0059703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872</w:t>
      </w:r>
    </w:p>
    <w:p w14:paraId="2A98D918" w14:textId="77777777" w:rsidR="00597036" w:rsidRDefault="0059703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872</w:t>
      </w:r>
    </w:p>
    <w:p w14:paraId="44CD2E3B" w14:textId="77777777" w:rsidR="00597036" w:rsidRDefault="0059703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873</w:t>
      </w:r>
    </w:p>
    <w:p w14:paraId="0E737656" w14:textId="77777777" w:rsidR="00597036" w:rsidRDefault="0059703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874</w:t>
      </w:r>
    </w:p>
    <w:p w14:paraId="7E8F801B" w14:textId="77777777" w:rsidR="00597036" w:rsidRDefault="0059703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874</w:t>
      </w:r>
    </w:p>
    <w:p w14:paraId="623274DB" w14:textId="77777777" w:rsidR="00597036" w:rsidRDefault="0059703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875</w:t>
      </w:r>
    </w:p>
    <w:p w14:paraId="44B9E8E0" w14:textId="77777777" w:rsidR="00597036" w:rsidRDefault="00597036">
      <w:pPr>
        <w:pStyle w:val="TOC3"/>
        <w:rPr>
          <w:rFonts w:asciiTheme="minorHAnsi" w:eastAsiaTheme="minorEastAsia" w:hAnsiTheme="minorHAnsi" w:cstheme="minorBidi"/>
          <w:sz w:val="22"/>
          <w:szCs w:val="22"/>
        </w:rPr>
      </w:pPr>
      <w:r w:rsidRPr="00597036">
        <w:t>A.4.2.15 E-UTRAN FDD – FDD Intra frequency case for Cat-M1 UE in enhanced coverage</w:t>
      </w:r>
      <w:r w:rsidRPr="00597036">
        <w:tab/>
      </w:r>
      <w:r>
        <w:t>876</w:t>
      </w:r>
    </w:p>
    <w:p w14:paraId="2B27A1C2" w14:textId="77777777" w:rsidR="00597036" w:rsidRDefault="0059703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876</w:t>
      </w:r>
    </w:p>
    <w:p w14:paraId="2A7554C9" w14:textId="77777777" w:rsidR="00597036" w:rsidRDefault="0059703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877</w:t>
      </w:r>
    </w:p>
    <w:p w14:paraId="72427D88" w14:textId="77777777" w:rsidR="00597036" w:rsidRDefault="00597036">
      <w:pPr>
        <w:pStyle w:val="TOC3"/>
        <w:rPr>
          <w:rFonts w:asciiTheme="minorHAnsi" w:eastAsiaTheme="minorEastAsia" w:hAnsiTheme="minorHAnsi" w:cstheme="minorBidi"/>
          <w:sz w:val="22"/>
          <w:szCs w:val="22"/>
        </w:rPr>
      </w:pPr>
      <w:r>
        <w:t>A.4.2.16 E-UTRAN HD – FDD Intra frequency case for Cat-M1 UE in enhanced coverage</w:t>
      </w:r>
      <w:r>
        <w:tab/>
        <w:t>878</w:t>
      </w:r>
    </w:p>
    <w:p w14:paraId="7BD6B46D" w14:textId="77777777" w:rsidR="00597036" w:rsidRDefault="0059703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878</w:t>
      </w:r>
    </w:p>
    <w:p w14:paraId="76D4BAB2" w14:textId="77777777" w:rsidR="00597036" w:rsidRDefault="0059703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879</w:t>
      </w:r>
    </w:p>
    <w:p w14:paraId="5A0B3DAB" w14:textId="77777777" w:rsidR="00597036" w:rsidRDefault="00597036">
      <w:pPr>
        <w:pStyle w:val="TOC3"/>
        <w:rPr>
          <w:rFonts w:asciiTheme="minorHAnsi" w:eastAsiaTheme="minorEastAsia" w:hAnsiTheme="minorHAnsi" w:cstheme="minorBidi"/>
          <w:sz w:val="22"/>
          <w:szCs w:val="22"/>
        </w:rPr>
      </w:pPr>
      <w:r>
        <w:t>A.4.2.17 E-UTRAN TDD – TDD Intra frequency case for Cat-M1 UE in enhanced coverage</w:t>
      </w:r>
      <w:r>
        <w:tab/>
        <w:t>880</w:t>
      </w:r>
    </w:p>
    <w:p w14:paraId="7C499E76" w14:textId="77777777" w:rsidR="00597036" w:rsidRDefault="0059703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880</w:t>
      </w:r>
    </w:p>
    <w:p w14:paraId="2F5110CD" w14:textId="77777777" w:rsidR="00597036" w:rsidRDefault="0059703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881</w:t>
      </w:r>
    </w:p>
    <w:p w14:paraId="53FE4CBB" w14:textId="77777777" w:rsidR="00597036" w:rsidRDefault="00597036">
      <w:pPr>
        <w:pStyle w:val="TOC3"/>
        <w:rPr>
          <w:rFonts w:asciiTheme="minorHAnsi" w:eastAsiaTheme="minorEastAsia" w:hAnsiTheme="minorHAnsi" w:cstheme="minorBidi"/>
          <w:sz w:val="22"/>
          <w:szCs w:val="22"/>
        </w:rPr>
      </w:pPr>
      <w:r>
        <w:t>A.4.2.18 HD – FDD Intra frequency case for UE Category NB1 In-Band mode in normal coverage</w:t>
      </w:r>
      <w:r>
        <w:tab/>
        <w:t>882</w:t>
      </w:r>
    </w:p>
    <w:p w14:paraId="5DD28DFB" w14:textId="77777777" w:rsidR="00597036" w:rsidRDefault="0059703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882</w:t>
      </w:r>
    </w:p>
    <w:p w14:paraId="719DAD2C" w14:textId="77777777" w:rsidR="00597036" w:rsidRDefault="0059703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884</w:t>
      </w:r>
    </w:p>
    <w:p w14:paraId="49096CC4" w14:textId="77777777" w:rsidR="00597036" w:rsidRDefault="0059703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885</w:t>
      </w:r>
    </w:p>
    <w:p w14:paraId="099E77BE" w14:textId="77777777" w:rsidR="00597036" w:rsidRDefault="0059703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885</w:t>
      </w:r>
    </w:p>
    <w:p w14:paraId="1F647404" w14:textId="77777777" w:rsidR="00597036" w:rsidRDefault="0059703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887</w:t>
      </w:r>
    </w:p>
    <w:p w14:paraId="6BC37592" w14:textId="77777777" w:rsidR="00597036" w:rsidRDefault="0059703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888</w:t>
      </w:r>
    </w:p>
    <w:p w14:paraId="4482641D" w14:textId="77777777" w:rsidR="00597036" w:rsidRDefault="0059703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888</w:t>
      </w:r>
    </w:p>
    <w:p w14:paraId="594792F6" w14:textId="77777777" w:rsidR="00597036" w:rsidRDefault="0059703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889</w:t>
      </w:r>
    </w:p>
    <w:p w14:paraId="29DDCCD2" w14:textId="77777777" w:rsidR="00597036" w:rsidRDefault="0059703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890</w:t>
      </w:r>
    </w:p>
    <w:p w14:paraId="3D076BE1" w14:textId="77777777" w:rsidR="00597036" w:rsidRDefault="0059703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890</w:t>
      </w:r>
    </w:p>
    <w:p w14:paraId="60C27D8A" w14:textId="77777777" w:rsidR="00597036" w:rsidRDefault="0059703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891</w:t>
      </w:r>
    </w:p>
    <w:p w14:paraId="2056F911" w14:textId="77777777" w:rsidR="00597036" w:rsidRDefault="0059703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892</w:t>
      </w:r>
    </w:p>
    <w:p w14:paraId="439DC429" w14:textId="77777777" w:rsidR="00597036" w:rsidRDefault="0059703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892</w:t>
      </w:r>
    </w:p>
    <w:p w14:paraId="167B4192" w14:textId="77777777" w:rsidR="00597036" w:rsidRDefault="0059703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893</w:t>
      </w:r>
    </w:p>
    <w:p w14:paraId="118F4E5E" w14:textId="77777777" w:rsidR="00597036" w:rsidRDefault="0059703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894</w:t>
      </w:r>
    </w:p>
    <w:p w14:paraId="41BE14D6" w14:textId="77777777" w:rsidR="00597036" w:rsidRDefault="0059703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894</w:t>
      </w:r>
    </w:p>
    <w:p w14:paraId="3432216C" w14:textId="77777777" w:rsidR="00597036" w:rsidRDefault="0059703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895</w:t>
      </w:r>
    </w:p>
    <w:p w14:paraId="0238F13F" w14:textId="77777777" w:rsidR="00597036" w:rsidRDefault="0059703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896</w:t>
      </w:r>
    </w:p>
    <w:p w14:paraId="5D8BBC86" w14:textId="77777777" w:rsidR="00597036" w:rsidRDefault="0059703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896</w:t>
      </w:r>
    </w:p>
    <w:p w14:paraId="54CC5B30" w14:textId="77777777" w:rsidR="00597036" w:rsidRDefault="0059703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898</w:t>
      </w:r>
    </w:p>
    <w:p w14:paraId="3ED3309B" w14:textId="77777777" w:rsidR="00597036" w:rsidRDefault="00597036">
      <w:pPr>
        <w:pStyle w:val="TOC3"/>
        <w:rPr>
          <w:rFonts w:asciiTheme="minorHAnsi" w:eastAsiaTheme="minorEastAsia" w:hAnsiTheme="minorHAnsi" w:cstheme="minorBidi"/>
          <w:sz w:val="22"/>
          <w:szCs w:val="22"/>
        </w:rPr>
      </w:pPr>
      <w:r w:rsidRPr="00597036">
        <w:t>A.4.2.25</w:t>
      </w:r>
      <w:r w:rsidRPr="00597036">
        <w:rPr>
          <w:rFonts w:asciiTheme="minorHAnsi" w:eastAsiaTheme="minorEastAsia" w:hAnsiTheme="minorHAnsi"/>
          <w:sz w:val="22"/>
          <w:szCs w:val="22"/>
        </w:rPr>
        <w:tab/>
      </w:r>
      <w:r w:rsidRPr="00763DEA">
        <w:rPr>
          <w:rFonts w:cs="v4.2.0"/>
        </w:rPr>
        <w:t>E-UTRAN FDD – FDD Inter frequency case for Cat-M1 UE in normal coverage</w:t>
      </w:r>
      <w:r>
        <w:tab/>
        <w:t>899</w:t>
      </w:r>
    </w:p>
    <w:p w14:paraId="46FC80ED" w14:textId="77777777" w:rsidR="00597036" w:rsidRDefault="0059703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899</w:t>
      </w:r>
    </w:p>
    <w:p w14:paraId="5FEADD09" w14:textId="77777777" w:rsidR="00597036" w:rsidRDefault="0059703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900</w:t>
      </w:r>
    </w:p>
    <w:p w14:paraId="502E9369" w14:textId="77777777" w:rsidR="00597036" w:rsidRDefault="00597036">
      <w:pPr>
        <w:pStyle w:val="TOC3"/>
        <w:rPr>
          <w:rFonts w:asciiTheme="minorHAnsi" w:eastAsiaTheme="minorEastAsia" w:hAnsiTheme="minorHAnsi" w:cstheme="minorBidi"/>
          <w:sz w:val="22"/>
          <w:szCs w:val="22"/>
        </w:rPr>
      </w:pPr>
      <w:r w:rsidRPr="00597036">
        <w:t>A.4.2.26</w:t>
      </w:r>
      <w:r w:rsidRPr="00597036">
        <w:rPr>
          <w:rFonts w:asciiTheme="minorHAnsi" w:eastAsiaTheme="minorEastAsia" w:hAnsiTheme="minorHAnsi"/>
          <w:sz w:val="22"/>
          <w:szCs w:val="22"/>
        </w:rPr>
        <w:tab/>
      </w:r>
      <w:r w:rsidRPr="00763DEA">
        <w:rPr>
          <w:rFonts w:cs="v4.2.0"/>
        </w:rPr>
        <w:t>E-UTRAN HD – FDD Inter frequency case for Cat-M1 UE in normal coverage</w:t>
      </w:r>
      <w:r>
        <w:tab/>
        <w:t>901</w:t>
      </w:r>
    </w:p>
    <w:p w14:paraId="25DA07A0" w14:textId="77777777" w:rsidR="00597036" w:rsidRDefault="0059703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901</w:t>
      </w:r>
    </w:p>
    <w:p w14:paraId="38634EDB" w14:textId="77777777" w:rsidR="00597036" w:rsidRDefault="0059703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902</w:t>
      </w:r>
    </w:p>
    <w:p w14:paraId="54D4F735" w14:textId="77777777" w:rsidR="00597036" w:rsidRDefault="00597036">
      <w:pPr>
        <w:pStyle w:val="TOC3"/>
        <w:rPr>
          <w:rFonts w:asciiTheme="minorHAnsi" w:eastAsiaTheme="minorEastAsia" w:hAnsiTheme="minorHAnsi" w:cstheme="minorBidi"/>
          <w:sz w:val="22"/>
          <w:szCs w:val="22"/>
        </w:rPr>
      </w:pPr>
      <w:r w:rsidRPr="00597036">
        <w:t>A.4.2.27</w:t>
      </w:r>
      <w:r w:rsidRPr="00597036">
        <w:rPr>
          <w:rFonts w:asciiTheme="minorHAnsi" w:eastAsiaTheme="minorEastAsia" w:hAnsiTheme="minorHAnsi"/>
          <w:sz w:val="22"/>
          <w:szCs w:val="22"/>
        </w:rPr>
        <w:tab/>
      </w:r>
      <w:r w:rsidRPr="00763DEA">
        <w:rPr>
          <w:rFonts w:cs="v4.2.0"/>
        </w:rPr>
        <w:t>E-UTRAN TDD – FDD Inter frequency case for Cat-M1 UE in normal coverage</w:t>
      </w:r>
      <w:r>
        <w:tab/>
        <w:t>903</w:t>
      </w:r>
    </w:p>
    <w:p w14:paraId="091C8952" w14:textId="77777777" w:rsidR="00597036" w:rsidRDefault="0059703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903</w:t>
      </w:r>
    </w:p>
    <w:p w14:paraId="26CCB2D5" w14:textId="77777777" w:rsidR="00597036" w:rsidRDefault="0059703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904</w:t>
      </w:r>
    </w:p>
    <w:p w14:paraId="15F55705" w14:textId="77777777" w:rsidR="00597036" w:rsidRDefault="00597036">
      <w:pPr>
        <w:pStyle w:val="TOC3"/>
        <w:rPr>
          <w:rFonts w:asciiTheme="minorHAnsi" w:eastAsiaTheme="minorEastAsia" w:hAnsiTheme="minorHAnsi" w:cstheme="minorBidi"/>
          <w:sz w:val="22"/>
          <w:szCs w:val="22"/>
        </w:rPr>
      </w:pPr>
      <w:r w:rsidRPr="00597036">
        <w:t>A.4.2.28</w:t>
      </w:r>
      <w:r w:rsidRPr="00597036">
        <w:rPr>
          <w:rFonts w:asciiTheme="minorHAnsi" w:eastAsiaTheme="minorEastAsia" w:hAnsiTheme="minorHAnsi"/>
          <w:sz w:val="22"/>
          <w:szCs w:val="22"/>
        </w:rPr>
        <w:tab/>
      </w:r>
      <w:r w:rsidRPr="00763DEA">
        <w:rPr>
          <w:rFonts w:cs="v4.2.0"/>
        </w:rPr>
        <w:t>E-UTRAN FDD – FDD Inter frequency case for Cat-M1 UE in enhanced coverage</w:t>
      </w:r>
      <w:r>
        <w:tab/>
        <w:t>905</w:t>
      </w:r>
    </w:p>
    <w:p w14:paraId="001812CB" w14:textId="77777777" w:rsidR="00597036" w:rsidRDefault="0059703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905</w:t>
      </w:r>
    </w:p>
    <w:p w14:paraId="36959D29" w14:textId="77777777" w:rsidR="00597036" w:rsidRDefault="0059703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906</w:t>
      </w:r>
    </w:p>
    <w:p w14:paraId="24BAF634" w14:textId="77777777" w:rsidR="00597036" w:rsidRDefault="0059703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907</w:t>
      </w:r>
    </w:p>
    <w:p w14:paraId="3383F4DE" w14:textId="77777777" w:rsidR="00597036" w:rsidRDefault="0059703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907</w:t>
      </w:r>
    </w:p>
    <w:p w14:paraId="6855C987" w14:textId="77777777" w:rsidR="00597036" w:rsidRDefault="00597036">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908</w:t>
      </w:r>
    </w:p>
    <w:p w14:paraId="3E213AED" w14:textId="77777777" w:rsidR="00597036" w:rsidRDefault="0059703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909</w:t>
      </w:r>
    </w:p>
    <w:p w14:paraId="1BDE6BBE" w14:textId="77777777" w:rsidR="00597036" w:rsidRDefault="0059703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909</w:t>
      </w:r>
    </w:p>
    <w:p w14:paraId="3ED8231A" w14:textId="77777777" w:rsidR="00597036" w:rsidRDefault="0059703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910</w:t>
      </w:r>
    </w:p>
    <w:p w14:paraId="04C77670" w14:textId="77777777" w:rsidR="00597036" w:rsidRDefault="0059703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911</w:t>
      </w:r>
    </w:p>
    <w:p w14:paraId="73175FEE" w14:textId="77777777" w:rsidR="00597036" w:rsidRDefault="0059703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911</w:t>
      </w:r>
    </w:p>
    <w:p w14:paraId="62C824F8" w14:textId="77777777" w:rsidR="00597036" w:rsidRDefault="0059703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912</w:t>
      </w:r>
    </w:p>
    <w:p w14:paraId="333F3382" w14:textId="77777777" w:rsidR="00597036" w:rsidRDefault="0059703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913</w:t>
      </w:r>
    </w:p>
    <w:p w14:paraId="1AA7CDE8" w14:textId="77777777" w:rsidR="00597036" w:rsidRDefault="0059703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913</w:t>
      </w:r>
    </w:p>
    <w:p w14:paraId="3293024B" w14:textId="77777777" w:rsidR="00597036" w:rsidRDefault="0059703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914</w:t>
      </w:r>
    </w:p>
    <w:p w14:paraId="4CCBB5E3" w14:textId="77777777" w:rsidR="00597036" w:rsidRDefault="0059703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915</w:t>
      </w:r>
    </w:p>
    <w:p w14:paraId="3E0D999C" w14:textId="77777777" w:rsidR="00597036" w:rsidRDefault="0059703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915</w:t>
      </w:r>
    </w:p>
    <w:p w14:paraId="2ACACED7" w14:textId="77777777" w:rsidR="00597036" w:rsidRDefault="0059703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916</w:t>
      </w:r>
    </w:p>
    <w:p w14:paraId="416DC76D" w14:textId="77777777" w:rsidR="00597036" w:rsidRDefault="0059703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917</w:t>
      </w:r>
    </w:p>
    <w:p w14:paraId="2B8878B7" w14:textId="77777777" w:rsidR="00597036" w:rsidRDefault="0059703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917</w:t>
      </w:r>
    </w:p>
    <w:p w14:paraId="2D8BCF56" w14:textId="77777777" w:rsidR="00597036" w:rsidRDefault="0059703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918</w:t>
      </w:r>
    </w:p>
    <w:p w14:paraId="679DDB53" w14:textId="77777777" w:rsidR="00597036" w:rsidRDefault="00597036">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919</w:t>
      </w:r>
    </w:p>
    <w:p w14:paraId="2DF3EB20" w14:textId="77777777" w:rsidR="00597036" w:rsidRDefault="00597036">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919</w:t>
      </w:r>
    </w:p>
    <w:p w14:paraId="018FFAA7" w14:textId="77777777" w:rsidR="00597036" w:rsidRDefault="00597036">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921</w:t>
      </w:r>
    </w:p>
    <w:p w14:paraId="0B8F8BD9" w14:textId="77777777" w:rsidR="00597036" w:rsidRDefault="00597036">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922</w:t>
      </w:r>
    </w:p>
    <w:p w14:paraId="1CF4B9A2" w14:textId="77777777" w:rsidR="00597036" w:rsidRDefault="00597036">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922</w:t>
      </w:r>
    </w:p>
    <w:p w14:paraId="73824ADC" w14:textId="77777777" w:rsidR="00597036" w:rsidRDefault="00597036">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924</w:t>
      </w:r>
    </w:p>
    <w:p w14:paraId="687EDBA8" w14:textId="77777777" w:rsidR="00597036" w:rsidRDefault="00597036">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925</w:t>
      </w:r>
    </w:p>
    <w:p w14:paraId="65BDBCAE" w14:textId="77777777" w:rsidR="00597036" w:rsidRDefault="00597036">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925</w:t>
      </w:r>
    </w:p>
    <w:p w14:paraId="3AFC5AB2" w14:textId="77777777" w:rsidR="00597036" w:rsidRDefault="00597036">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927</w:t>
      </w:r>
    </w:p>
    <w:p w14:paraId="7E301F53" w14:textId="77777777" w:rsidR="00597036" w:rsidRDefault="00597036">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928</w:t>
      </w:r>
    </w:p>
    <w:p w14:paraId="172EA9FE" w14:textId="77777777" w:rsidR="00597036" w:rsidRDefault="00597036">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928</w:t>
      </w:r>
    </w:p>
    <w:p w14:paraId="743C2C0B" w14:textId="77777777" w:rsidR="00597036" w:rsidRDefault="00597036">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930</w:t>
      </w:r>
    </w:p>
    <w:p w14:paraId="437299BB" w14:textId="77777777" w:rsidR="00597036" w:rsidRDefault="0059703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931</w:t>
      </w:r>
    </w:p>
    <w:p w14:paraId="1E807EF7"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A.4.3.1</w:t>
      </w:r>
      <w:r w:rsidRPr="00597036">
        <w:rPr>
          <w:rFonts w:asciiTheme="minorHAnsi" w:eastAsiaTheme="minorEastAsia" w:hAnsiTheme="minorHAnsi" w:cstheme="minorBidi"/>
          <w:sz w:val="22"/>
          <w:szCs w:val="22"/>
          <w:lang w:val="sv-FI"/>
        </w:rPr>
        <w:tab/>
      </w:r>
      <w:r w:rsidRPr="00763DEA">
        <w:rPr>
          <w:lang w:val="sv-SE"/>
        </w:rPr>
        <w:t>E-UTRAN FDD – UTRAN FDD:</w:t>
      </w:r>
      <w:r w:rsidRPr="00597036">
        <w:rPr>
          <w:lang w:val="sv-FI"/>
        </w:rPr>
        <w:tab/>
        <w:t>931</w:t>
      </w:r>
    </w:p>
    <w:p w14:paraId="42939003" w14:textId="77777777" w:rsidR="00597036" w:rsidRDefault="0059703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931</w:t>
      </w:r>
    </w:p>
    <w:p w14:paraId="3208AB77" w14:textId="77777777" w:rsidR="00597036" w:rsidRDefault="0059703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931</w:t>
      </w:r>
    </w:p>
    <w:p w14:paraId="11A6CF0C" w14:textId="77777777" w:rsidR="00597036" w:rsidRDefault="0059703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933</w:t>
      </w:r>
    </w:p>
    <w:p w14:paraId="4761B888" w14:textId="77777777" w:rsidR="00597036" w:rsidRDefault="0059703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933</w:t>
      </w:r>
    </w:p>
    <w:p w14:paraId="0AF10397" w14:textId="77777777" w:rsidR="00597036" w:rsidRDefault="0059703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933</w:t>
      </w:r>
    </w:p>
    <w:p w14:paraId="5B236496" w14:textId="77777777" w:rsidR="00597036" w:rsidRDefault="0059703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936</w:t>
      </w:r>
    </w:p>
    <w:p w14:paraId="77D6B930" w14:textId="77777777" w:rsidR="00597036" w:rsidRDefault="0059703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936</w:t>
      </w:r>
    </w:p>
    <w:p w14:paraId="038B5975" w14:textId="77777777" w:rsidR="00597036" w:rsidRDefault="0059703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936</w:t>
      </w:r>
    </w:p>
    <w:p w14:paraId="13F38A17" w14:textId="77777777" w:rsidR="00597036" w:rsidRDefault="0059703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939</w:t>
      </w:r>
    </w:p>
    <w:p w14:paraId="01054AC2" w14:textId="77777777" w:rsidR="00597036" w:rsidRDefault="0059703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939</w:t>
      </w:r>
    </w:p>
    <w:p w14:paraId="4311A302" w14:textId="77777777" w:rsidR="00597036" w:rsidRDefault="0059703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939</w:t>
      </w:r>
    </w:p>
    <w:p w14:paraId="16A755DA" w14:textId="77777777" w:rsidR="00597036" w:rsidRDefault="0059703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940</w:t>
      </w:r>
    </w:p>
    <w:p w14:paraId="2C954E22" w14:textId="77777777" w:rsidR="00597036" w:rsidRDefault="0059703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940</w:t>
      </w:r>
    </w:p>
    <w:p w14:paraId="76E34231" w14:textId="77777777" w:rsidR="00597036" w:rsidRDefault="0059703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940</w:t>
      </w:r>
    </w:p>
    <w:p w14:paraId="076F5BD3" w14:textId="77777777" w:rsidR="00597036" w:rsidRDefault="0059703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943</w:t>
      </w:r>
    </w:p>
    <w:p w14:paraId="5622513E" w14:textId="77777777" w:rsidR="00597036" w:rsidRDefault="00597036">
      <w:pPr>
        <w:pStyle w:val="TOC3"/>
        <w:rPr>
          <w:rFonts w:asciiTheme="minorHAnsi" w:eastAsiaTheme="minorEastAsia" w:hAnsiTheme="minorHAnsi" w:cstheme="minorBidi"/>
          <w:sz w:val="22"/>
          <w:szCs w:val="22"/>
        </w:rPr>
      </w:pPr>
      <w:r w:rsidRPr="00597036">
        <w:t>A.4.3.2</w:t>
      </w:r>
      <w:r w:rsidRPr="00597036">
        <w:rPr>
          <w:rFonts w:asciiTheme="minorHAnsi" w:eastAsiaTheme="minorEastAsia" w:hAnsiTheme="minorHAnsi" w:cstheme="minorBidi"/>
          <w:sz w:val="22"/>
          <w:szCs w:val="22"/>
        </w:rPr>
        <w:tab/>
      </w:r>
      <w:r w:rsidRPr="00597036">
        <w:t>E-UTRAN FDD – UTRAN TDD:</w:t>
      </w:r>
      <w:r>
        <w:tab/>
        <w:t>944</w:t>
      </w:r>
    </w:p>
    <w:p w14:paraId="7D939C13" w14:textId="77777777" w:rsidR="00597036" w:rsidRDefault="00597036">
      <w:pPr>
        <w:pStyle w:val="TOC4"/>
        <w:rPr>
          <w:rFonts w:asciiTheme="minorHAnsi" w:eastAsiaTheme="minorEastAsia" w:hAnsiTheme="minorHAnsi" w:cstheme="minorBidi"/>
          <w:sz w:val="22"/>
          <w:szCs w:val="22"/>
        </w:rPr>
      </w:pPr>
      <w:r w:rsidRPr="00597036">
        <w:t>A.4.3.2.</w:t>
      </w:r>
      <w:r w:rsidRPr="00597036">
        <w:rPr>
          <w:lang w:eastAsia="zh-CN"/>
        </w:rPr>
        <w:t>1</w:t>
      </w:r>
      <w:r w:rsidRPr="00597036">
        <w:rPr>
          <w:rFonts w:asciiTheme="minorHAnsi" w:eastAsiaTheme="minorEastAsia" w:hAnsiTheme="minorHAnsi"/>
          <w:sz w:val="22"/>
          <w:szCs w:val="22"/>
        </w:rPr>
        <w:tab/>
      </w:r>
      <w:r>
        <w:rPr>
          <w:lang w:eastAsia="zh-CN"/>
        </w:rPr>
        <w:t>Test Purpose and Environment</w:t>
      </w:r>
      <w:r>
        <w:tab/>
        <w:t>944</w:t>
      </w:r>
    </w:p>
    <w:p w14:paraId="22D77BF7" w14:textId="77777777" w:rsidR="00597036" w:rsidRDefault="0059703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944</w:t>
      </w:r>
    </w:p>
    <w:p w14:paraId="3FBB7E55" w14:textId="77777777" w:rsidR="00597036" w:rsidRDefault="0059703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944</w:t>
      </w:r>
    </w:p>
    <w:p w14:paraId="16EA6749" w14:textId="77777777" w:rsidR="00597036" w:rsidRDefault="00597036">
      <w:pPr>
        <w:pStyle w:val="TOC5"/>
        <w:rPr>
          <w:rFonts w:asciiTheme="minorHAnsi" w:eastAsiaTheme="minorEastAsia" w:hAnsiTheme="minorHAnsi" w:cstheme="minorBidi"/>
          <w:sz w:val="22"/>
          <w:szCs w:val="22"/>
        </w:rPr>
      </w:pPr>
      <w:r w:rsidRPr="00597036">
        <w:t>A.4.3.2.</w:t>
      </w:r>
      <w:r w:rsidRPr="00597036">
        <w:rPr>
          <w:lang w:eastAsia="zh-CN"/>
        </w:rPr>
        <w:t>1</w:t>
      </w:r>
      <w:r w:rsidRPr="00597036">
        <w:t>.</w:t>
      </w:r>
      <w:r w:rsidRPr="00597036">
        <w:rPr>
          <w:lang w:eastAsia="zh-CN"/>
        </w:rPr>
        <w:t>3</w:t>
      </w:r>
      <w:r w:rsidRPr="00597036">
        <w:rPr>
          <w:rFonts w:asciiTheme="minorHAnsi" w:eastAsiaTheme="minorEastAsia" w:hAnsiTheme="minorHAnsi" w:cstheme="minorBidi"/>
          <w:sz w:val="22"/>
          <w:szCs w:val="22"/>
        </w:rPr>
        <w:tab/>
      </w:r>
      <w:r w:rsidRPr="00763DEA">
        <w:rPr>
          <w:lang w:val="en-US" w:eastAsia="zh-CN"/>
        </w:rPr>
        <w:t>Void</w:t>
      </w:r>
      <w:r>
        <w:tab/>
        <w:t>946</w:t>
      </w:r>
    </w:p>
    <w:p w14:paraId="39891E48" w14:textId="77777777" w:rsidR="00597036" w:rsidRDefault="00597036">
      <w:pPr>
        <w:pStyle w:val="TOC4"/>
        <w:rPr>
          <w:rFonts w:asciiTheme="minorHAnsi" w:eastAsiaTheme="minorEastAsia" w:hAnsiTheme="minorHAnsi" w:cstheme="minorBidi"/>
          <w:sz w:val="22"/>
          <w:szCs w:val="22"/>
        </w:rPr>
      </w:pPr>
      <w:r w:rsidRPr="00597036">
        <w:t>A.4.3.2.2</w:t>
      </w:r>
      <w:r w:rsidRPr="00597036">
        <w:rPr>
          <w:rFonts w:asciiTheme="minorHAnsi" w:eastAsiaTheme="minorEastAsia" w:hAnsiTheme="minorHAnsi"/>
          <w:sz w:val="22"/>
          <w:szCs w:val="22"/>
        </w:rPr>
        <w:tab/>
      </w:r>
      <w:r>
        <w:rPr>
          <w:lang w:eastAsia="zh-CN"/>
        </w:rPr>
        <w:t>Test Requirements</w:t>
      </w:r>
      <w:r>
        <w:tab/>
        <w:t>946</w:t>
      </w:r>
    </w:p>
    <w:p w14:paraId="5C5B83ED" w14:textId="77777777" w:rsidR="00597036" w:rsidRDefault="0059703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946</w:t>
      </w:r>
    </w:p>
    <w:p w14:paraId="3DE0F7C9" w14:textId="77777777" w:rsidR="00597036" w:rsidRDefault="00597036">
      <w:pPr>
        <w:pStyle w:val="TOC3"/>
        <w:rPr>
          <w:rFonts w:asciiTheme="minorHAnsi" w:eastAsiaTheme="minorEastAsia" w:hAnsiTheme="minorHAnsi" w:cstheme="minorBidi"/>
          <w:sz w:val="22"/>
          <w:szCs w:val="22"/>
        </w:rPr>
      </w:pPr>
      <w:r w:rsidRPr="00597036">
        <w:t>A.4.3.</w:t>
      </w:r>
      <w:r w:rsidRPr="00597036">
        <w:rPr>
          <w:lang w:eastAsia="zh-CN"/>
        </w:rPr>
        <w:t>2A</w:t>
      </w:r>
      <w:r w:rsidRPr="00597036">
        <w:rPr>
          <w:rFonts w:asciiTheme="minorHAnsi" w:eastAsiaTheme="minorEastAsia" w:hAnsiTheme="minorHAnsi" w:cstheme="minorBidi"/>
          <w:sz w:val="22"/>
          <w:szCs w:val="22"/>
        </w:rPr>
        <w:tab/>
      </w:r>
      <w:r w:rsidRPr="00597036">
        <w:t>E-UTRA FDD to UTRA TDD cell re-selection for IncMon</w:t>
      </w:r>
      <w:r>
        <w:tab/>
        <w:t>946</w:t>
      </w:r>
    </w:p>
    <w:p w14:paraId="7A8EA7F1" w14:textId="77777777" w:rsidR="00597036" w:rsidRDefault="0059703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946</w:t>
      </w:r>
    </w:p>
    <w:p w14:paraId="4DCDC528" w14:textId="77777777" w:rsidR="00597036" w:rsidRDefault="0059703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950</w:t>
      </w:r>
    </w:p>
    <w:p w14:paraId="6A116C11" w14:textId="77777777" w:rsidR="00597036" w:rsidRDefault="00597036">
      <w:pPr>
        <w:pStyle w:val="TOC4"/>
        <w:rPr>
          <w:rFonts w:asciiTheme="minorHAnsi" w:eastAsiaTheme="minorEastAsia" w:hAnsiTheme="minorHAnsi" w:cstheme="minorBidi"/>
          <w:sz w:val="22"/>
          <w:szCs w:val="22"/>
        </w:rPr>
      </w:pPr>
      <w:r w:rsidRPr="00597036">
        <w:t>A.4.3.3</w:t>
      </w:r>
      <w:r w:rsidRPr="00597036">
        <w:rPr>
          <w:rFonts w:asciiTheme="minorHAnsi" w:eastAsiaTheme="minorEastAsia" w:hAnsiTheme="minorHAnsi" w:cstheme="minorBidi"/>
          <w:sz w:val="22"/>
          <w:szCs w:val="22"/>
        </w:rPr>
        <w:tab/>
      </w:r>
      <w:r w:rsidRPr="00597036">
        <w:t>E-UTRAN TDD – UTRAN FDD:</w:t>
      </w:r>
      <w:r>
        <w:tab/>
        <w:t>950</w:t>
      </w:r>
    </w:p>
    <w:p w14:paraId="396BAE87" w14:textId="77777777" w:rsidR="00597036" w:rsidRDefault="00597036">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950</w:t>
      </w:r>
    </w:p>
    <w:p w14:paraId="73134F86" w14:textId="77777777" w:rsidR="00597036" w:rsidRDefault="0059703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953</w:t>
      </w:r>
    </w:p>
    <w:p w14:paraId="46DEC9C1" w14:textId="77777777" w:rsidR="00597036" w:rsidRDefault="0059703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953</w:t>
      </w:r>
    </w:p>
    <w:p w14:paraId="6BEED78A" w14:textId="77777777" w:rsidR="00597036" w:rsidRDefault="0059703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953</w:t>
      </w:r>
    </w:p>
    <w:p w14:paraId="44CFAE96" w14:textId="77777777" w:rsidR="00597036" w:rsidRDefault="0059703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958</w:t>
      </w:r>
    </w:p>
    <w:p w14:paraId="6E69883B" w14:textId="77777777" w:rsidR="00597036" w:rsidRDefault="00597036">
      <w:pPr>
        <w:pStyle w:val="TOC3"/>
        <w:rPr>
          <w:rFonts w:asciiTheme="minorHAnsi" w:eastAsiaTheme="minorEastAsia" w:hAnsiTheme="minorHAnsi" w:cstheme="minorBidi"/>
          <w:sz w:val="22"/>
          <w:szCs w:val="22"/>
        </w:rPr>
      </w:pPr>
      <w:r w:rsidRPr="00597036">
        <w:t>A.4.3.4</w:t>
      </w:r>
      <w:r w:rsidRPr="00597036">
        <w:rPr>
          <w:rFonts w:asciiTheme="minorHAnsi" w:eastAsiaTheme="minorEastAsia" w:hAnsiTheme="minorHAnsi" w:cstheme="minorBidi"/>
          <w:sz w:val="22"/>
          <w:szCs w:val="22"/>
        </w:rPr>
        <w:tab/>
      </w:r>
      <w:r w:rsidRPr="00597036">
        <w:t>E-UTRAN TDD – UTRAN TDD:</w:t>
      </w:r>
      <w:r>
        <w:tab/>
        <w:t>959</w:t>
      </w:r>
    </w:p>
    <w:p w14:paraId="619C342C" w14:textId="77777777" w:rsidR="00597036" w:rsidRDefault="0059703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959</w:t>
      </w:r>
    </w:p>
    <w:p w14:paraId="408A55D3"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959</w:t>
      </w:r>
    </w:p>
    <w:p w14:paraId="160B5154"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961</w:t>
      </w:r>
    </w:p>
    <w:p w14:paraId="4B3BB68B" w14:textId="77777777" w:rsidR="00597036" w:rsidRDefault="0059703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961</w:t>
      </w:r>
    </w:p>
    <w:p w14:paraId="4CD6C0B9"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961</w:t>
      </w:r>
    </w:p>
    <w:p w14:paraId="65AC44F5"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963</w:t>
      </w:r>
    </w:p>
    <w:p w14:paraId="1CDE5D59" w14:textId="77777777" w:rsidR="00597036" w:rsidRDefault="0059703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963</w:t>
      </w:r>
    </w:p>
    <w:p w14:paraId="19AFD9DB" w14:textId="77777777" w:rsidR="00597036" w:rsidRDefault="0059703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963</w:t>
      </w:r>
    </w:p>
    <w:p w14:paraId="0A4554B8" w14:textId="77777777" w:rsidR="00597036" w:rsidRDefault="0059703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966</w:t>
      </w:r>
    </w:p>
    <w:p w14:paraId="20CFC620" w14:textId="77777777" w:rsidR="00597036" w:rsidRDefault="0059703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966</w:t>
      </w:r>
    </w:p>
    <w:p w14:paraId="5DF084B4"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966</w:t>
      </w:r>
    </w:p>
    <w:p w14:paraId="6F1FC761" w14:textId="77777777" w:rsidR="00597036" w:rsidRDefault="0059703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970</w:t>
      </w:r>
    </w:p>
    <w:p w14:paraId="3130B3D9" w14:textId="77777777" w:rsidR="00597036" w:rsidRDefault="0059703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970</w:t>
      </w:r>
    </w:p>
    <w:p w14:paraId="34705CFB"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A.4.4.1</w:t>
      </w:r>
      <w:r w:rsidRPr="00597036">
        <w:rPr>
          <w:rFonts w:asciiTheme="minorHAnsi" w:eastAsiaTheme="minorEastAsia" w:hAnsiTheme="minorHAnsi" w:cstheme="minorBidi"/>
          <w:sz w:val="22"/>
          <w:szCs w:val="22"/>
          <w:lang w:val="sv-FI"/>
        </w:rPr>
        <w:tab/>
      </w:r>
      <w:r w:rsidRPr="00763DEA">
        <w:rPr>
          <w:lang w:val="sv-SE"/>
        </w:rPr>
        <w:t>E-UTRAN FDD – GSM:</w:t>
      </w:r>
      <w:r w:rsidRPr="00597036">
        <w:rPr>
          <w:lang w:val="sv-FI"/>
        </w:rPr>
        <w:tab/>
        <w:t>970</w:t>
      </w:r>
    </w:p>
    <w:p w14:paraId="55ABD828" w14:textId="77777777" w:rsidR="00597036" w:rsidRDefault="00597036">
      <w:pPr>
        <w:pStyle w:val="TOC4"/>
        <w:rPr>
          <w:rFonts w:asciiTheme="minorHAnsi" w:eastAsiaTheme="minorEastAsia" w:hAnsiTheme="minorHAnsi" w:cstheme="minorBidi"/>
          <w:sz w:val="22"/>
          <w:szCs w:val="22"/>
        </w:rPr>
      </w:pPr>
      <w:r w:rsidRPr="00597036">
        <w:t>A.4.4.1.1</w:t>
      </w:r>
      <w:r w:rsidRPr="00597036">
        <w:rPr>
          <w:rFonts w:asciiTheme="minorHAnsi" w:eastAsiaTheme="minorEastAsia" w:hAnsiTheme="minorHAnsi" w:cstheme="minorBidi"/>
          <w:sz w:val="22"/>
          <w:szCs w:val="22"/>
        </w:rPr>
        <w:tab/>
      </w:r>
      <w:r w:rsidRPr="00763DEA">
        <w:rPr>
          <w:snapToGrid w:val="0"/>
        </w:rPr>
        <w:t>Test Purpose and Environment</w:t>
      </w:r>
      <w:r>
        <w:tab/>
        <w:t>970</w:t>
      </w:r>
    </w:p>
    <w:p w14:paraId="3C90619B" w14:textId="77777777" w:rsidR="00597036" w:rsidRDefault="00597036">
      <w:pPr>
        <w:pStyle w:val="TOC4"/>
        <w:rPr>
          <w:rFonts w:asciiTheme="minorHAnsi" w:eastAsiaTheme="minorEastAsia" w:hAnsiTheme="minorHAnsi" w:cstheme="minorBidi"/>
          <w:sz w:val="22"/>
          <w:szCs w:val="22"/>
        </w:rPr>
      </w:pPr>
      <w:r w:rsidRPr="00597036">
        <w:t>A.4.4.1.2</w:t>
      </w:r>
      <w:r w:rsidRPr="00597036">
        <w:rPr>
          <w:rFonts w:asciiTheme="minorHAnsi" w:eastAsiaTheme="minorEastAsia" w:hAnsiTheme="minorHAnsi" w:cstheme="minorBidi"/>
          <w:sz w:val="22"/>
          <w:szCs w:val="22"/>
        </w:rPr>
        <w:tab/>
      </w:r>
      <w:r w:rsidRPr="00763DEA">
        <w:rPr>
          <w:snapToGrid w:val="0"/>
        </w:rPr>
        <w:t>Test Requirements</w:t>
      </w:r>
      <w:r>
        <w:tab/>
        <w:t>972</w:t>
      </w:r>
    </w:p>
    <w:p w14:paraId="09FD4071" w14:textId="77777777" w:rsidR="00597036" w:rsidRDefault="00597036">
      <w:pPr>
        <w:pStyle w:val="TOC4"/>
        <w:rPr>
          <w:rFonts w:asciiTheme="minorHAnsi" w:eastAsiaTheme="minorEastAsia" w:hAnsiTheme="minorHAnsi" w:cstheme="minorBidi"/>
          <w:sz w:val="22"/>
          <w:szCs w:val="22"/>
        </w:rPr>
      </w:pPr>
      <w:r w:rsidRPr="00597036">
        <w:t>A.4.4.2</w:t>
      </w:r>
      <w:r w:rsidRPr="00597036">
        <w:rPr>
          <w:rFonts w:asciiTheme="minorHAnsi" w:eastAsiaTheme="minorEastAsia" w:hAnsiTheme="minorHAnsi" w:cstheme="minorBidi"/>
          <w:sz w:val="22"/>
          <w:szCs w:val="22"/>
        </w:rPr>
        <w:tab/>
      </w:r>
      <w:r w:rsidRPr="00597036">
        <w:t>E-UTRAN TDD – GSM:</w:t>
      </w:r>
      <w:r>
        <w:tab/>
        <w:t>972</w:t>
      </w:r>
    </w:p>
    <w:p w14:paraId="539DED51" w14:textId="77777777" w:rsidR="00597036" w:rsidRDefault="00597036">
      <w:pPr>
        <w:pStyle w:val="TOC4"/>
        <w:rPr>
          <w:rFonts w:asciiTheme="minorHAnsi" w:eastAsiaTheme="minorEastAsia" w:hAnsiTheme="minorHAnsi" w:cstheme="minorBidi"/>
          <w:sz w:val="22"/>
          <w:szCs w:val="22"/>
        </w:rPr>
      </w:pPr>
      <w:r w:rsidRPr="00597036">
        <w:t>A.4.4.2.1</w:t>
      </w:r>
      <w:r w:rsidRPr="00597036">
        <w:rPr>
          <w:rFonts w:asciiTheme="minorHAnsi" w:eastAsiaTheme="minorEastAsia" w:hAnsiTheme="minorHAnsi" w:cstheme="minorBidi"/>
          <w:sz w:val="22"/>
          <w:szCs w:val="22"/>
        </w:rPr>
        <w:tab/>
      </w:r>
      <w:r w:rsidRPr="00763DEA">
        <w:rPr>
          <w:snapToGrid w:val="0"/>
        </w:rPr>
        <w:t>Test Purpose and Environment</w:t>
      </w:r>
      <w:r>
        <w:tab/>
        <w:t>972</w:t>
      </w:r>
    </w:p>
    <w:p w14:paraId="6CA61417" w14:textId="77777777" w:rsidR="00597036" w:rsidRDefault="00597036">
      <w:pPr>
        <w:pStyle w:val="TOC4"/>
        <w:rPr>
          <w:rFonts w:asciiTheme="minorHAnsi" w:eastAsiaTheme="minorEastAsia" w:hAnsiTheme="minorHAnsi" w:cstheme="minorBidi"/>
          <w:sz w:val="22"/>
          <w:szCs w:val="22"/>
        </w:rPr>
      </w:pPr>
      <w:r w:rsidRPr="00597036">
        <w:t>A.4.4.2.2</w:t>
      </w:r>
      <w:r w:rsidRPr="00597036">
        <w:rPr>
          <w:rFonts w:asciiTheme="minorHAnsi" w:eastAsiaTheme="minorEastAsia" w:hAnsiTheme="minorHAnsi" w:cstheme="minorBidi"/>
          <w:sz w:val="22"/>
          <w:szCs w:val="22"/>
        </w:rPr>
        <w:tab/>
      </w:r>
      <w:r w:rsidRPr="00763DEA">
        <w:rPr>
          <w:snapToGrid w:val="0"/>
        </w:rPr>
        <w:t>Test Requirements</w:t>
      </w:r>
      <w:r>
        <w:tab/>
        <w:t>974</w:t>
      </w:r>
    </w:p>
    <w:p w14:paraId="3A5DA420" w14:textId="77777777" w:rsidR="00597036" w:rsidRDefault="0059703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975</w:t>
      </w:r>
    </w:p>
    <w:p w14:paraId="356E3D83"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A.4.5.1</w:t>
      </w:r>
      <w:r w:rsidRPr="00597036">
        <w:rPr>
          <w:rFonts w:asciiTheme="minorHAnsi" w:eastAsiaTheme="minorEastAsia" w:hAnsiTheme="minorHAnsi" w:cstheme="minorBidi"/>
          <w:sz w:val="22"/>
          <w:szCs w:val="22"/>
          <w:lang w:val="sv-FI"/>
        </w:rPr>
        <w:tab/>
      </w:r>
      <w:r w:rsidRPr="00597036">
        <w:rPr>
          <w:lang w:val="sv-FI"/>
        </w:rPr>
        <w:t>E-UTRAN FDD – HRPD</w:t>
      </w:r>
      <w:r w:rsidRPr="00597036">
        <w:rPr>
          <w:lang w:val="sv-FI"/>
        </w:rPr>
        <w:tab/>
        <w:t>975</w:t>
      </w:r>
    </w:p>
    <w:p w14:paraId="613A94EB" w14:textId="77777777" w:rsidR="00597036" w:rsidRDefault="0059703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975</w:t>
      </w:r>
    </w:p>
    <w:p w14:paraId="1F6FDC68" w14:textId="77777777" w:rsidR="00597036" w:rsidRDefault="0059703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975</w:t>
      </w:r>
    </w:p>
    <w:p w14:paraId="21673DE0" w14:textId="77777777" w:rsidR="00597036" w:rsidRDefault="0059703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977</w:t>
      </w:r>
    </w:p>
    <w:p w14:paraId="10BD87C7" w14:textId="77777777" w:rsidR="00597036" w:rsidRDefault="0059703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977</w:t>
      </w:r>
    </w:p>
    <w:p w14:paraId="520EA91F" w14:textId="77777777" w:rsidR="00597036" w:rsidRDefault="0059703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977</w:t>
      </w:r>
    </w:p>
    <w:p w14:paraId="177ADD36" w14:textId="77777777" w:rsidR="00597036" w:rsidRDefault="0059703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977</w:t>
      </w:r>
    </w:p>
    <w:p w14:paraId="5F851703" w14:textId="77777777" w:rsidR="00597036" w:rsidRDefault="0059703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980</w:t>
      </w:r>
    </w:p>
    <w:p w14:paraId="0FD0C95A" w14:textId="77777777" w:rsidR="00597036" w:rsidRDefault="0059703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980</w:t>
      </w:r>
    </w:p>
    <w:p w14:paraId="57C92D74"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A.4.6.1</w:t>
      </w:r>
      <w:r w:rsidRPr="00597036">
        <w:rPr>
          <w:rFonts w:asciiTheme="minorHAnsi" w:eastAsiaTheme="minorEastAsia" w:hAnsiTheme="minorHAnsi" w:cstheme="minorBidi"/>
          <w:sz w:val="22"/>
          <w:szCs w:val="22"/>
          <w:lang w:val="sv-FI"/>
        </w:rPr>
        <w:tab/>
      </w:r>
      <w:r w:rsidRPr="00763DEA">
        <w:rPr>
          <w:lang w:val="sv-SE"/>
        </w:rPr>
        <w:t>E-UTRAN FDD – cdma2000 1X</w:t>
      </w:r>
      <w:r w:rsidRPr="00597036">
        <w:rPr>
          <w:lang w:val="sv-FI"/>
        </w:rPr>
        <w:tab/>
        <w:t>980</w:t>
      </w:r>
    </w:p>
    <w:p w14:paraId="5BE197FA" w14:textId="77777777" w:rsidR="00597036" w:rsidRDefault="0059703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980</w:t>
      </w:r>
    </w:p>
    <w:p w14:paraId="78902DAE" w14:textId="77777777" w:rsidR="00597036" w:rsidRDefault="0059703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980</w:t>
      </w:r>
    </w:p>
    <w:p w14:paraId="4E356093" w14:textId="77777777" w:rsidR="00597036" w:rsidRDefault="0059703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983</w:t>
      </w:r>
    </w:p>
    <w:p w14:paraId="70C6C4AF" w14:textId="77777777" w:rsidR="00597036" w:rsidRDefault="00597036">
      <w:pPr>
        <w:pStyle w:val="TOC3"/>
        <w:rPr>
          <w:rFonts w:asciiTheme="minorHAnsi" w:eastAsiaTheme="minorEastAsia" w:hAnsiTheme="minorHAnsi" w:cstheme="minorBidi"/>
          <w:sz w:val="22"/>
          <w:szCs w:val="22"/>
        </w:rPr>
      </w:pPr>
      <w:r w:rsidRPr="00597036">
        <w:t>A.4.</w:t>
      </w:r>
      <w:r w:rsidRPr="00597036">
        <w:rPr>
          <w:lang w:eastAsia="zh-CN"/>
        </w:rPr>
        <w:t>6</w:t>
      </w:r>
      <w:r w:rsidRPr="00597036">
        <w:t>.</w:t>
      </w:r>
      <w:r w:rsidRPr="00597036">
        <w:rPr>
          <w:lang w:eastAsia="zh-CN"/>
        </w:rPr>
        <w:t>2</w:t>
      </w:r>
      <w:r w:rsidRPr="00597036">
        <w:rPr>
          <w:rFonts w:asciiTheme="minorHAnsi" w:eastAsiaTheme="minorEastAsia" w:hAnsiTheme="minorHAnsi" w:cstheme="minorBidi"/>
          <w:sz w:val="22"/>
          <w:szCs w:val="22"/>
        </w:rPr>
        <w:tab/>
      </w:r>
      <w:r w:rsidRPr="00597036">
        <w:t xml:space="preserve">E-UTRAN </w:t>
      </w:r>
      <w:r w:rsidRPr="00597036">
        <w:rPr>
          <w:lang w:eastAsia="zh-CN"/>
        </w:rPr>
        <w:t>T</w:t>
      </w:r>
      <w:r w:rsidRPr="00597036">
        <w:t>DD – cdma2000 1X</w:t>
      </w:r>
      <w:r>
        <w:tab/>
        <w:t>983</w:t>
      </w:r>
    </w:p>
    <w:p w14:paraId="14747340" w14:textId="77777777" w:rsidR="00597036" w:rsidRDefault="0059703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983</w:t>
      </w:r>
    </w:p>
    <w:p w14:paraId="52761386" w14:textId="77777777" w:rsidR="00597036" w:rsidRDefault="0059703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983</w:t>
      </w:r>
    </w:p>
    <w:p w14:paraId="16D7DB24" w14:textId="77777777" w:rsidR="00597036" w:rsidRDefault="0059703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986</w:t>
      </w:r>
    </w:p>
    <w:p w14:paraId="71FEB749" w14:textId="77777777" w:rsidR="00597036" w:rsidRDefault="0059703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986</w:t>
      </w:r>
    </w:p>
    <w:p w14:paraId="53CA6919" w14:textId="77777777" w:rsidR="00597036" w:rsidRDefault="0059703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986</w:t>
      </w:r>
    </w:p>
    <w:p w14:paraId="172ECE68" w14:textId="77777777" w:rsidR="00597036" w:rsidRDefault="0059703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986</w:t>
      </w:r>
    </w:p>
    <w:p w14:paraId="79B13BF4" w14:textId="77777777" w:rsidR="00597036" w:rsidRDefault="0059703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990</w:t>
      </w:r>
    </w:p>
    <w:p w14:paraId="1F55E71E" w14:textId="77777777" w:rsidR="00597036" w:rsidRDefault="0059703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991</w:t>
      </w:r>
    </w:p>
    <w:p w14:paraId="3D903DE5" w14:textId="77777777" w:rsidR="00597036" w:rsidRDefault="0059703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991</w:t>
      </w:r>
    </w:p>
    <w:p w14:paraId="61A3456B" w14:textId="77777777" w:rsidR="00597036" w:rsidRDefault="0059703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994</w:t>
      </w:r>
    </w:p>
    <w:p w14:paraId="4FAB01CC" w14:textId="77777777" w:rsidR="00597036" w:rsidRDefault="00597036">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995</w:t>
      </w:r>
    </w:p>
    <w:p w14:paraId="6E70C679" w14:textId="77777777" w:rsidR="00597036" w:rsidRDefault="00597036">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995</w:t>
      </w:r>
    </w:p>
    <w:p w14:paraId="777B0837" w14:textId="77777777" w:rsidR="00597036" w:rsidRDefault="00597036">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998</w:t>
      </w:r>
    </w:p>
    <w:p w14:paraId="45F7145A" w14:textId="77777777" w:rsidR="00597036" w:rsidRDefault="00597036">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999</w:t>
      </w:r>
    </w:p>
    <w:p w14:paraId="32D4899A" w14:textId="77777777" w:rsidR="00597036" w:rsidRDefault="00597036">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999</w:t>
      </w:r>
    </w:p>
    <w:p w14:paraId="1EAFA8AC" w14:textId="77777777" w:rsidR="00597036" w:rsidRDefault="0059703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1002</w:t>
      </w:r>
    </w:p>
    <w:p w14:paraId="53E68C26" w14:textId="35110083" w:rsidR="00597036" w:rsidRDefault="0059703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1003</w:t>
      </w:r>
    </w:p>
    <w:p w14:paraId="4E9B7A73" w14:textId="77777777" w:rsidR="00597036" w:rsidRPr="00597036" w:rsidRDefault="00597036">
      <w:pPr>
        <w:pStyle w:val="TOC2"/>
        <w:rPr>
          <w:rFonts w:asciiTheme="minorHAnsi" w:eastAsiaTheme="minorEastAsia" w:hAnsiTheme="minorHAnsi" w:cstheme="minorBidi"/>
          <w:sz w:val="22"/>
          <w:szCs w:val="22"/>
          <w:lang w:val="sv-FI"/>
        </w:rPr>
      </w:pPr>
      <w:r w:rsidRPr="00597036">
        <w:rPr>
          <w:lang w:val="sv-FI"/>
        </w:rPr>
        <w:t>A.5.1</w:t>
      </w:r>
      <w:r w:rsidRPr="00597036">
        <w:rPr>
          <w:rFonts w:asciiTheme="minorHAnsi" w:eastAsiaTheme="minorEastAsia" w:hAnsiTheme="minorHAnsi"/>
          <w:sz w:val="22"/>
          <w:szCs w:val="22"/>
          <w:lang w:val="sv-FI"/>
        </w:rPr>
        <w:tab/>
      </w:r>
      <w:r w:rsidRPr="00763DEA">
        <w:rPr>
          <w:lang w:val="sv-FI"/>
        </w:rPr>
        <w:t>E-UTRAN Handover</w:t>
      </w:r>
      <w:r w:rsidRPr="00597036">
        <w:rPr>
          <w:lang w:val="sv-FI"/>
        </w:rPr>
        <w:tab/>
        <w:t>1003</w:t>
      </w:r>
    </w:p>
    <w:p w14:paraId="3DB57627"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A.5.1.1</w:t>
      </w:r>
      <w:r w:rsidRPr="00597036">
        <w:rPr>
          <w:rFonts w:asciiTheme="minorHAnsi" w:eastAsiaTheme="minorEastAsia" w:hAnsiTheme="minorHAnsi" w:cstheme="minorBidi"/>
          <w:sz w:val="22"/>
          <w:szCs w:val="22"/>
          <w:lang w:val="sv-FI"/>
        </w:rPr>
        <w:tab/>
      </w:r>
      <w:r w:rsidRPr="00763DEA">
        <w:rPr>
          <w:lang w:val="sv-FI"/>
        </w:rPr>
        <w:t>E-UTRAN FDD - FDD Intra frequency handover</w:t>
      </w:r>
      <w:r w:rsidRPr="00597036">
        <w:rPr>
          <w:lang w:val="sv-FI"/>
        </w:rPr>
        <w:tab/>
        <w:t>1003</w:t>
      </w:r>
    </w:p>
    <w:p w14:paraId="758290FA" w14:textId="77777777" w:rsidR="00597036" w:rsidRDefault="00597036">
      <w:pPr>
        <w:pStyle w:val="TOC4"/>
        <w:rPr>
          <w:rFonts w:asciiTheme="minorHAnsi" w:eastAsiaTheme="minorEastAsia" w:hAnsiTheme="minorHAnsi" w:cstheme="minorBidi"/>
          <w:sz w:val="22"/>
          <w:szCs w:val="22"/>
        </w:rPr>
      </w:pPr>
      <w:r w:rsidRPr="00597036">
        <w:t>A.5.1.1.1</w:t>
      </w:r>
      <w:r w:rsidRPr="00597036">
        <w:rPr>
          <w:rFonts w:asciiTheme="minorHAnsi" w:eastAsiaTheme="minorEastAsia" w:hAnsiTheme="minorHAnsi" w:cstheme="minorBidi"/>
          <w:sz w:val="22"/>
          <w:szCs w:val="22"/>
        </w:rPr>
        <w:tab/>
      </w:r>
      <w:r w:rsidRPr="00763DEA">
        <w:rPr>
          <w:snapToGrid w:val="0"/>
        </w:rPr>
        <w:t>Test Purpose and Environment</w:t>
      </w:r>
      <w:r>
        <w:tab/>
        <w:t>1003</w:t>
      </w:r>
    </w:p>
    <w:p w14:paraId="2D00CCB8" w14:textId="77777777" w:rsidR="00597036" w:rsidRDefault="00597036">
      <w:pPr>
        <w:pStyle w:val="TOC3"/>
        <w:rPr>
          <w:rFonts w:asciiTheme="minorHAnsi" w:eastAsiaTheme="minorEastAsia" w:hAnsiTheme="minorHAnsi" w:cstheme="minorBidi"/>
          <w:sz w:val="22"/>
          <w:szCs w:val="22"/>
        </w:rPr>
      </w:pPr>
      <w:r w:rsidRPr="00597036">
        <w:lastRenderedPageBreak/>
        <w:t>A.5.1.1.2</w:t>
      </w:r>
      <w:r w:rsidRPr="00597036">
        <w:rPr>
          <w:rFonts w:asciiTheme="minorHAnsi" w:eastAsiaTheme="minorEastAsia" w:hAnsiTheme="minorHAnsi" w:cstheme="minorBidi"/>
          <w:sz w:val="22"/>
          <w:szCs w:val="22"/>
        </w:rPr>
        <w:tab/>
      </w:r>
      <w:r w:rsidRPr="00763DEA">
        <w:rPr>
          <w:snapToGrid w:val="0"/>
        </w:rPr>
        <w:t>Test Requirements</w:t>
      </w:r>
      <w:r>
        <w:tab/>
        <w:t>1005</w:t>
      </w:r>
    </w:p>
    <w:p w14:paraId="12BA791A" w14:textId="77777777" w:rsidR="00597036" w:rsidRDefault="00597036">
      <w:pPr>
        <w:pStyle w:val="TOC3"/>
        <w:rPr>
          <w:rFonts w:asciiTheme="minorHAnsi" w:eastAsiaTheme="minorEastAsia" w:hAnsiTheme="minorHAnsi" w:cstheme="minorBidi"/>
          <w:sz w:val="22"/>
          <w:szCs w:val="22"/>
        </w:rPr>
      </w:pPr>
      <w:r w:rsidRPr="00597036">
        <w:t>A.5.1.2</w:t>
      </w:r>
      <w:r w:rsidRPr="00597036">
        <w:rPr>
          <w:rFonts w:asciiTheme="minorHAnsi" w:eastAsiaTheme="minorEastAsia" w:hAnsiTheme="minorHAnsi"/>
          <w:sz w:val="22"/>
          <w:szCs w:val="22"/>
        </w:rPr>
        <w:tab/>
      </w:r>
      <w:r>
        <w:t>E-UTRAN TDD - TDD Intra frequency handover</w:t>
      </w:r>
      <w:r>
        <w:tab/>
        <w:t>1005</w:t>
      </w:r>
    </w:p>
    <w:p w14:paraId="16C48E26" w14:textId="77777777" w:rsidR="00597036" w:rsidRDefault="00597036">
      <w:pPr>
        <w:pStyle w:val="TOC4"/>
        <w:rPr>
          <w:rFonts w:asciiTheme="minorHAnsi" w:eastAsiaTheme="minorEastAsia" w:hAnsiTheme="minorHAnsi" w:cstheme="minorBidi"/>
          <w:sz w:val="22"/>
          <w:szCs w:val="22"/>
        </w:rPr>
      </w:pPr>
      <w:r w:rsidRPr="00597036">
        <w:t>A.5.1.2.1</w:t>
      </w:r>
      <w:r w:rsidRPr="00597036">
        <w:rPr>
          <w:rFonts w:asciiTheme="minorHAnsi" w:eastAsiaTheme="minorEastAsia" w:hAnsiTheme="minorHAnsi" w:cstheme="minorBidi"/>
          <w:sz w:val="22"/>
          <w:szCs w:val="22"/>
        </w:rPr>
        <w:tab/>
      </w:r>
      <w:r w:rsidRPr="00763DEA">
        <w:rPr>
          <w:snapToGrid w:val="0"/>
        </w:rPr>
        <w:t>Test Purpose and Environment</w:t>
      </w:r>
      <w:r>
        <w:tab/>
        <w:t>1005</w:t>
      </w:r>
    </w:p>
    <w:p w14:paraId="0D8E0806" w14:textId="77777777" w:rsidR="00597036" w:rsidRDefault="00597036">
      <w:pPr>
        <w:pStyle w:val="TOC4"/>
        <w:rPr>
          <w:rFonts w:asciiTheme="minorHAnsi" w:eastAsiaTheme="minorEastAsia" w:hAnsiTheme="minorHAnsi" w:cstheme="minorBidi"/>
          <w:sz w:val="22"/>
          <w:szCs w:val="22"/>
        </w:rPr>
      </w:pPr>
      <w:r w:rsidRPr="00597036">
        <w:t>A.5.1.2.2</w:t>
      </w:r>
      <w:r w:rsidRPr="00597036">
        <w:rPr>
          <w:rFonts w:asciiTheme="minorHAnsi" w:eastAsiaTheme="minorEastAsia" w:hAnsiTheme="minorHAnsi" w:cstheme="minorBidi"/>
          <w:sz w:val="22"/>
          <w:szCs w:val="22"/>
        </w:rPr>
        <w:tab/>
      </w:r>
      <w:r w:rsidRPr="00763DEA">
        <w:rPr>
          <w:snapToGrid w:val="0"/>
        </w:rPr>
        <w:t>Test Requirements</w:t>
      </w:r>
      <w:r>
        <w:tab/>
        <w:t>1007</w:t>
      </w:r>
    </w:p>
    <w:p w14:paraId="1CD674D8" w14:textId="77777777" w:rsidR="00597036" w:rsidRDefault="00597036">
      <w:pPr>
        <w:pStyle w:val="TOC3"/>
        <w:rPr>
          <w:rFonts w:asciiTheme="minorHAnsi" w:eastAsiaTheme="minorEastAsia" w:hAnsiTheme="minorHAnsi" w:cstheme="minorBidi"/>
          <w:sz w:val="22"/>
          <w:szCs w:val="22"/>
        </w:rPr>
      </w:pPr>
      <w:r w:rsidRPr="00597036">
        <w:t>A.5.1.3</w:t>
      </w:r>
      <w:r w:rsidRPr="00597036">
        <w:rPr>
          <w:rFonts w:asciiTheme="minorHAnsi" w:eastAsiaTheme="minorEastAsia" w:hAnsiTheme="minorHAnsi"/>
          <w:sz w:val="22"/>
          <w:szCs w:val="22"/>
        </w:rPr>
        <w:tab/>
      </w:r>
      <w:r>
        <w:t>E-UTRAN FDD – FDD Inter frequency handover</w:t>
      </w:r>
      <w:r>
        <w:tab/>
        <w:t>1007</w:t>
      </w:r>
    </w:p>
    <w:p w14:paraId="6A4D51D1" w14:textId="77777777" w:rsidR="00597036" w:rsidRDefault="00597036">
      <w:pPr>
        <w:pStyle w:val="TOC4"/>
        <w:rPr>
          <w:rFonts w:asciiTheme="minorHAnsi" w:eastAsiaTheme="minorEastAsia" w:hAnsiTheme="minorHAnsi" w:cstheme="minorBidi"/>
          <w:sz w:val="22"/>
          <w:szCs w:val="22"/>
        </w:rPr>
      </w:pPr>
      <w:r w:rsidRPr="00597036">
        <w:t>A.5.1.3.1</w:t>
      </w:r>
      <w:r w:rsidRPr="00597036">
        <w:rPr>
          <w:rFonts w:asciiTheme="minorHAnsi" w:eastAsiaTheme="minorEastAsia" w:hAnsiTheme="minorHAnsi" w:cstheme="minorBidi"/>
          <w:sz w:val="22"/>
          <w:szCs w:val="22"/>
        </w:rPr>
        <w:tab/>
      </w:r>
      <w:r w:rsidRPr="00763DEA">
        <w:rPr>
          <w:snapToGrid w:val="0"/>
        </w:rPr>
        <w:t>Test Purpose and Environment</w:t>
      </w:r>
      <w:r>
        <w:tab/>
        <w:t>1007</w:t>
      </w:r>
    </w:p>
    <w:p w14:paraId="3348A67A" w14:textId="77777777" w:rsidR="00597036" w:rsidRDefault="00597036">
      <w:pPr>
        <w:pStyle w:val="TOC4"/>
        <w:rPr>
          <w:rFonts w:asciiTheme="minorHAnsi" w:eastAsiaTheme="minorEastAsia" w:hAnsiTheme="minorHAnsi" w:cstheme="minorBidi"/>
          <w:sz w:val="22"/>
          <w:szCs w:val="22"/>
        </w:rPr>
      </w:pPr>
      <w:r w:rsidRPr="00597036">
        <w:t>A.5.1.3.2</w:t>
      </w:r>
      <w:r w:rsidRPr="00597036">
        <w:rPr>
          <w:rFonts w:asciiTheme="minorHAnsi" w:eastAsiaTheme="minorEastAsia" w:hAnsiTheme="minorHAnsi" w:cstheme="minorBidi"/>
          <w:sz w:val="22"/>
          <w:szCs w:val="22"/>
        </w:rPr>
        <w:tab/>
      </w:r>
      <w:r w:rsidRPr="00763DEA">
        <w:rPr>
          <w:snapToGrid w:val="0"/>
        </w:rPr>
        <w:t>Test Requirements</w:t>
      </w:r>
      <w:r>
        <w:tab/>
        <w:t>1009</w:t>
      </w:r>
    </w:p>
    <w:p w14:paraId="05277136" w14:textId="77777777" w:rsidR="00597036" w:rsidRDefault="00597036">
      <w:pPr>
        <w:pStyle w:val="TOC3"/>
        <w:rPr>
          <w:rFonts w:asciiTheme="minorHAnsi" w:eastAsiaTheme="minorEastAsia" w:hAnsiTheme="minorHAnsi" w:cstheme="minorBidi"/>
          <w:sz w:val="22"/>
          <w:szCs w:val="22"/>
        </w:rPr>
      </w:pPr>
      <w:r w:rsidRPr="00597036">
        <w:t>A.5.1.4</w:t>
      </w:r>
      <w:r w:rsidRPr="00597036">
        <w:rPr>
          <w:rFonts w:asciiTheme="minorHAnsi" w:eastAsiaTheme="minorEastAsia" w:hAnsiTheme="minorHAnsi"/>
          <w:sz w:val="22"/>
          <w:szCs w:val="22"/>
        </w:rPr>
        <w:tab/>
      </w:r>
      <w:r>
        <w:t>E-UTRAN TDD – TDD Inter frequency handover</w:t>
      </w:r>
      <w:r>
        <w:tab/>
        <w:t>1009</w:t>
      </w:r>
    </w:p>
    <w:p w14:paraId="552EE4C1" w14:textId="77777777" w:rsidR="00597036" w:rsidRDefault="00597036">
      <w:pPr>
        <w:pStyle w:val="TOC4"/>
        <w:rPr>
          <w:rFonts w:asciiTheme="minorHAnsi" w:eastAsiaTheme="minorEastAsia" w:hAnsiTheme="minorHAnsi" w:cstheme="minorBidi"/>
          <w:sz w:val="22"/>
          <w:szCs w:val="22"/>
        </w:rPr>
      </w:pPr>
      <w:r w:rsidRPr="00597036">
        <w:t>A.5.1.4.1</w:t>
      </w:r>
      <w:r w:rsidRPr="00597036">
        <w:rPr>
          <w:rFonts w:asciiTheme="minorHAnsi" w:eastAsiaTheme="minorEastAsia" w:hAnsiTheme="minorHAnsi" w:cstheme="minorBidi"/>
          <w:sz w:val="22"/>
          <w:szCs w:val="22"/>
        </w:rPr>
        <w:tab/>
      </w:r>
      <w:r w:rsidRPr="00763DEA">
        <w:rPr>
          <w:snapToGrid w:val="0"/>
        </w:rPr>
        <w:t>Test Purpose and Environment</w:t>
      </w:r>
      <w:r>
        <w:tab/>
        <w:t>1009</w:t>
      </w:r>
    </w:p>
    <w:p w14:paraId="030AAC8A" w14:textId="77777777" w:rsidR="00597036" w:rsidRDefault="00597036">
      <w:pPr>
        <w:pStyle w:val="TOC4"/>
        <w:rPr>
          <w:rFonts w:asciiTheme="minorHAnsi" w:eastAsiaTheme="minorEastAsia" w:hAnsiTheme="minorHAnsi" w:cstheme="minorBidi"/>
          <w:sz w:val="22"/>
          <w:szCs w:val="22"/>
        </w:rPr>
      </w:pPr>
      <w:r w:rsidRPr="00597036">
        <w:t>A.5.1.4.2</w:t>
      </w:r>
      <w:r w:rsidRPr="00597036">
        <w:rPr>
          <w:rFonts w:asciiTheme="minorHAnsi" w:eastAsiaTheme="minorEastAsia" w:hAnsiTheme="minorHAnsi" w:cstheme="minorBidi"/>
          <w:sz w:val="22"/>
          <w:szCs w:val="22"/>
        </w:rPr>
        <w:tab/>
      </w:r>
      <w:r w:rsidRPr="00763DEA">
        <w:rPr>
          <w:snapToGrid w:val="0"/>
        </w:rPr>
        <w:t>Test Requirements</w:t>
      </w:r>
      <w:r>
        <w:tab/>
        <w:t>1011</w:t>
      </w:r>
    </w:p>
    <w:p w14:paraId="4B89D73D" w14:textId="77777777" w:rsidR="00597036" w:rsidRDefault="00597036">
      <w:pPr>
        <w:pStyle w:val="TOC3"/>
        <w:rPr>
          <w:rFonts w:asciiTheme="minorHAnsi" w:eastAsiaTheme="minorEastAsia" w:hAnsiTheme="minorHAnsi" w:cstheme="minorBidi"/>
          <w:sz w:val="22"/>
          <w:szCs w:val="22"/>
        </w:rPr>
      </w:pPr>
      <w:r w:rsidRPr="00597036">
        <w:t>A.5.1.5</w:t>
      </w:r>
      <w:r w:rsidRPr="00597036">
        <w:rPr>
          <w:rFonts w:asciiTheme="minorHAnsi" w:eastAsiaTheme="minorEastAsia" w:hAnsiTheme="minorHAnsi"/>
          <w:sz w:val="22"/>
          <w:szCs w:val="22"/>
        </w:rPr>
        <w:tab/>
      </w:r>
      <w:r>
        <w:t>E-UTRAN FDD – FDD Inter frequency handover: unknown target cell</w:t>
      </w:r>
      <w:r>
        <w:tab/>
        <w:t>1011</w:t>
      </w:r>
    </w:p>
    <w:p w14:paraId="02132658" w14:textId="77777777" w:rsidR="00597036" w:rsidRDefault="00597036">
      <w:pPr>
        <w:pStyle w:val="TOC4"/>
        <w:rPr>
          <w:rFonts w:asciiTheme="minorHAnsi" w:eastAsiaTheme="minorEastAsia" w:hAnsiTheme="minorHAnsi" w:cstheme="minorBidi"/>
          <w:sz w:val="22"/>
          <w:szCs w:val="22"/>
        </w:rPr>
      </w:pPr>
      <w:r w:rsidRPr="00597036">
        <w:t>A.5.1.5.1</w:t>
      </w:r>
      <w:r w:rsidRPr="00597036">
        <w:rPr>
          <w:rFonts w:asciiTheme="minorHAnsi" w:eastAsiaTheme="minorEastAsia" w:hAnsiTheme="minorHAnsi" w:cstheme="minorBidi"/>
          <w:sz w:val="22"/>
          <w:szCs w:val="22"/>
        </w:rPr>
        <w:tab/>
      </w:r>
      <w:r w:rsidRPr="00763DEA">
        <w:rPr>
          <w:snapToGrid w:val="0"/>
        </w:rPr>
        <w:t>Test Purpose and Environment</w:t>
      </w:r>
      <w:r>
        <w:tab/>
        <w:t>1011</w:t>
      </w:r>
    </w:p>
    <w:p w14:paraId="33B2A6A8" w14:textId="77777777" w:rsidR="00597036" w:rsidRDefault="00597036">
      <w:pPr>
        <w:pStyle w:val="TOC4"/>
        <w:rPr>
          <w:rFonts w:asciiTheme="minorHAnsi" w:eastAsiaTheme="minorEastAsia" w:hAnsiTheme="minorHAnsi" w:cstheme="minorBidi"/>
          <w:sz w:val="22"/>
          <w:szCs w:val="22"/>
        </w:rPr>
      </w:pPr>
      <w:r w:rsidRPr="00597036">
        <w:t>A.5.1.5.2</w:t>
      </w:r>
      <w:r w:rsidRPr="00597036">
        <w:rPr>
          <w:rFonts w:asciiTheme="minorHAnsi" w:eastAsiaTheme="minorEastAsia" w:hAnsiTheme="minorHAnsi" w:cstheme="minorBidi"/>
          <w:sz w:val="22"/>
          <w:szCs w:val="22"/>
        </w:rPr>
        <w:tab/>
      </w:r>
      <w:r w:rsidRPr="00763DEA">
        <w:rPr>
          <w:snapToGrid w:val="0"/>
        </w:rPr>
        <w:t>Test Requirements</w:t>
      </w:r>
      <w:r>
        <w:tab/>
        <w:t>1013</w:t>
      </w:r>
    </w:p>
    <w:p w14:paraId="67B046B6" w14:textId="77777777" w:rsidR="00597036" w:rsidRDefault="0059703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1013</w:t>
      </w:r>
    </w:p>
    <w:p w14:paraId="70959020" w14:textId="77777777" w:rsidR="00597036" w:rsidRDefault="0059703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1013</w:t>
      </w:r>
    </w:p>
    <w:p w14:paraId="34C71DED" w14:textId="77777777" w:rsidR="00597036" w:rsidRDefault="00597036">
      <w:pPr>
        <w:pStyle w:val="TOC4"/>
        <w:rPr>
          <w:rFonts w:asciiTheme="minorHAnsi" w:eastAsiaTheme="minorEastAsia" w:hAnsiTheme="minorHAnsi" w:cstheme="minorBidi"/>
          <w:sz w:val="22"/>
          <w:szCs w:val="22"/>
        </w:rPr>
      </w:pPr>
      <w:r w:rsidRPr="00597036">
        <w:t>A.5.1.6.2</w:t>
      </w:r>
      <w:r w:rsidRPr="00597036">
        <w:rPr>
          <w:rFonts w:asciiTheme="minorHAnsi" w:eastAsiaTheme="minorEastAsia" w:hAnsiTheme="minorHAnsi" w:cstheme="minorBidi"/>
          <w:sz w:val="22"/>
          <w:szCs w:val="22"/>
        </w:rPr>
        <w:tab/>
      </w:r>
      <w:r w:rsidRPr="00763DEA">
        <w:rPr>
          <w:snapToGrid w:val="0"/>
        </w:rPr>
        <w:t>Test Requirements</w:t>
      </w:r>
      <w:r>
        <w:tab/>
        <w:t>1015</w:t>
      </w:r>
    </w:p>
    <w:p w14:paraId="55D3E224" w14:textId="77777777" w:rsidR="00597036" w:rsidRDefault="00597036">
      <w:pPr>
        <w:pStyle w:val="TOC3"/>
        <w:rPr>
          <w:rFonts w:asciiTheme="minorHAnsi" w:eastAsiaTheme="minorEastAsia" w:hAnsiTheme="minorHAnsi" w:cstheme="minorBidi"/>
          <w:sz w:val="22"/>
          <w:szCs w:val="22"/>
        </w:rPr>
      </w:pPr>
      <w:r w:rsidRPr="00597036">
        <w:t>A.5.1.7</w:t>
      </w:r>
      <w:r w:rsidRPr="00597036">
        <w:rPr>
          <w:rFonts w:asciiTheme="minorHAnsi" w:eastAsiaTheme="minorEastAsia" w:hAnsiTheme="minorHAnsi"/>
          <w:sz w:val="22"/>
          <w:szCs w:val="22"/>
        </w:rPr>
        <w:tab/>
      </w:r>
      <w:r>
        <w:t>E-UTRAN FDD – TDD Inter frequency handover</w:t>
      </w:r>
      <w:r>
        <w:tab/>
        <w:t>1015</w:t>
      </w:r>
    </w:p>
    <w:p w14:paraId="3C975F23" w14:textId="77777777" w:rsidR="00597036" w:rsidRDefault="00597036">
      <w:pPr>
        <w:pStyle w:val="TOC4"/>
        <w:rPr>
          <w:rFonts w:asciiTheme="minorHAnsi" w:eastAsiaTheme="minorEastAsia" w:hAnsiTheme="minorHAnsi" w:cstheme="minorBidi"/>
          <w:sz w:val="22"/>
          <w:szCs w:val="22"/>
        </w:rPr>
      </w:pPr>
      <w:r w:rsidRPr="00597036">
        <w:t>A.5.1.7.1</w:t>
      </w:r>
      <w:r w:rsidRPr="00597036">
        <w:rPr>
          <w:rFonts w:asciiTheme="minorHAnsi" w:eastAsiaTheme="minorEastAsia" w:hAnsiTheme="minorHAnsi" w:cstheme="minorBidi"/>
          <w:sz w:val="22"/>
          <w:szCs w:val="22"/>
        </w:rPr>
        <w:tab/>
      </w:r>
      <w:r w:rsidRPr="00763DEA">
        <w:rPr>
          <w:snapToGrid w:val="0"/>
        </w:rPr>
        <w:t>Test Purpose and Environment</w:t>
      </w:r>
      <w:r>
        <w:tab/>
        <w:t>1015</w:t>
      </w:r>
    </w:p>
    <w:p w14:paraId="16299650" w14:textId="77777777" w:rsidR="00597036" w:rsidRDefault="00597036">
      <w:pPr>
        <w:pStyle w:val="TOC4"/>
        <w:rPr>
          <w:rFonts w:asciiTheme="minorHAnsi" w:eastAsiaTheme="minorEastAsia" w:hAnsiTheme="minorHAnsi" w:cstheme="minorBidi"/>
          <w:sz w:val="22"/>
          <w:szCs w:val="22"/>
        </w:rPr>
      </w:pPr>
      <w:r w:rsidRPr="00597036">
        <w:t>A.5.1.7.2</w:t>
      </w:r>
      <w:r w:rsidRPr="00597036">
        <w:rPr>
          <w:rFonts w:asciiTheme="minorHAnsi" w:eastAsiaTheme="minorEastAsia" w:hAnsiTheme="minorHAnsi" w:cstheme="minorBidi"/>
          <w:sz w:val="22"/>
          <w:szCs w:val="22"/>
        </w:rPr>
        <w:tab/>
      </w:r>
      <w:r w:rsidRPr="00763DEA">
        <w:rPr>
          <w:snapToGrid w:val="0"/>
        </w:rPr>
        <w:t>Test Requirements</w:t>
      </w:r>
      <w:r>
        <w:tab/>
        <w:t>1018</w:t>
      </w:r>
    </w:p>
    <w:p w14:paraId="5478314F" w14:textId="77777777" w:rsidR="00597036" w:rsidRDefault="00597036">
      <w:pPr>
        <w:pStyle w:val="TOC3"/>
        <w:rPr>
          <w:rFonts w:asciiTheme="minorHAnsi" w:eastAsiaTheme="minorEastAsia" w:hAnsiTheme="minorHAnsi" w:cstheme="minorBidi"/>
          <w:sz w:val="22"/>
          <w:szCs w:val="22"/>
        </w:rPr>
      </w:pPr>
      <w:r w:rsidRPr="00597036">
        <w:t>A.5.1.8</w:t>
      </w:r>
      <w:r w:rsidRPr="00597036">
        <w:rPr>
          <w:rFonts w:asciiTheme="minorHAnsi" w:eastAsiaTheme="minorEastAsia" w:hAnsiTheme="minorHAnsi"/>
          <w:sz w:val="22"/>
          <w:szCs w:val="22"/>
        </w:rPr>
        <w:tab/>
      </w:r>
      <w:r>
        <w:t>E-UTRAN TDD – FDD Inter frequency handover</w:t>
      </w:r>
      <w:r>
        <w:tab/>
        <w:t>1018</w:t>
      </w:r>
    </w:p>
    <w:p w14:paraId="22089106" w14:textId="77777777" w:rsidR="00597036" w:rsidRDefault="00597036">
      <w:pPr>
        <w:pStyle w:val="TOC4"/>
        <w:rPr>
          <w:rFonts w:asciiTheme="minorHAnsi" w:eastAsiaTheme="minorEastAsia" w:hAnsiTheme="minorHAnsi" w:cstheme="minorBidi"/>
          <w:sz w:val="22"/>
          <w:szCs w:val="22"/>
        </w:rPr>
      </w:pPr>
      <w:r w:rsidRPr="00597036">
        <w:t>A.5.1.8.1</w:t>
      </w:r>
      <w:r w:rsidRPr="00597036">
        <w:rPr>
          <w:rFonts w:asciiTheme="minorHAnsi" w:eastAsiaTheme="minorEastAsia" w:hAnsiTheme="minorHAnsi" w:cstheme="minorBidi"/>
          <w:sz w:val="22"/>
          <w:szCs w:val="22"/>
        </w:rPr>
        <w:tab/>
      </w:r>
      <w:r w:rsidRPr="00763DEA">
        <w:rPr>
          <w:snapToGrid w:val="0"/>
        </w:rPr>
        <w:t>Test Purpose and Environment</w:t>
      </w:r>
      <w:r>
        <w:tab/>
        <w:t>1018</w:t>
      </w:r>
    </w:p>
    <w:p w14:paraId="3DB0472E" w14:textId="77777777" w:rsidR="00597036" w:rsidRDefault="00597036">
      <w:pPr>
        <w:pStyle w:val="TOC4"/>
        <w:rPr>
          <w:rFonts w:asciiTheme="minorHAnsi" w:eastAsiaTheme="minorEastAsia" w:hAnsiTheme="minorHAnsi" w:cstheme="minorBidi"/>
          <w:sz w:val="22"/>
          <w:szCs w:val="22"/>
        </w:rPr>
      </w:pPr>
      <w:r w:rsidRPr="00597036">
        <w:t>A.5.1.8.2</w:t>
      </w:r>
      <w:r w:rsidRPr="00597036">
        <w:rPr>
          <w:rFonts w:asciiTheme="minorHAnsi" w:eastAsiaTheme="minorEastAsia" w:hAnsiTheme="minorHAnsi" w:cstheme="minorBidi"/>
          <w:sz w:val="22"/>
          <w:szCs w:val="22"/>
        </w:rPr>
        <w:tab/>
      </w:r>
      <w:r w:rsidRPr="00763DEA">
        <w:rPr>
          <w:snapToGrid w:val="0"/>
        </w:rPr>
        <w:t>Test Requirements</w:t>
      </w:r>
      <w:r>
        <w:tab/>
        <w:t>1021</w:t>
      </w:r>
    </w:p>
    <w:p w14:paraId="2EA78BCD" w14:textId="77777777" w:rsidR="00597036" w:rsidRDefault="00597036">
      <w:pPr>
        <w:pStyle w:val="TOC3"/>
        <w:rPr>
          <w:rFonts w:asciiTheme="minorHAnsi" w:eastAsiaTheme="minorEastAsia" w:hAnsiTheme="minorHAnsi" w:cstheme="minorBidi"/>
          <w:sz w:val="22"/>
          <w:szCs w:val="22"/>
        </w:rPr>
      </w:pPr>
      <w:r w:rsidRPr="00597036">
        <w:t>A.5.1.9</w:t>
      </w:r>
      <w:r w:rsidRPr="00597036">
        <w:rPr>
          <w:rFonts w:asciiTheme="minorHAnsi" w:eastAsiaTheme="minorEastAsia" w:hAnsiTheme="minorHAnsi" w:cstheme="minorBidi"/>
          <w:sz w:val="22"/>
          <w:szCs w:val="22"/>
        </w:rPr>
        <w:tab/>
      </w:r>
      <w:r>
        <w:t>E-UTRAN FDD - FDD Intra frequency handover for 5MHz bandwidth</w:t>
      </w:r>
      <w:r>
        <w:tab/>
        <w:t>1021</w:t>
      </w:r>
    </w:p>
    <w:p w14:paraId="6CAAF403" w14:textId="77777777" w:rsidR="00597036" w:rsidRDefault="00597036">
      <w:pPr>
        <w:pStyle w:val="TOC4"/>
        <w:rPr>
          <w:rFonts w:asciiTheme="minorHAnsi" w:eastAsiaTheme="minorEastAsia" w:hAnsiTheme="minorHAnsi" w:cstheme="minorBidi"/>
          <w:sz w:val="22"/>
          <w:szCs w:val="22"/>
        </w:rPr>
      </w:pPr>
      <w:r w:rsidRPr="00597036">
        <w:t>A.5.1.9.1</w:t>
      </w:r>
      <w:r w:rsidRPr="00597036">
        <w:rPr>
          <w:rFonts w:asciiTheme="minorHAnsi" w:eastAsiaTheme="minorEastAsia" w:hAnsiTheme="minorHAnsi" w:cstheme="minorBidi"/>
          <w:sz w:val="22"/>
          <w:szCs w:val="22"/>
        </w:rPr>
        <w:tab/>
      </w:r>
      <w:r w:rsidRPr="00763DEA">
        <w:rPr>
          <w:snapToGrid w:val="0"/>
        </w:rPr>
        <w:t>Test Purpose and Environment</w:t>
      </w:r>
      <w:r>
        <w:tab/>
        <w:t>1021</w:t>
      </w:r>
    </w:p>
    <w:p w14:paraId="75600E4C" w14:textId="77777777" w:rsidR="00597036" w:rsidRDefault="00597036">
      <w:pPr>
        <w:pStyle w:val="TOC4"/>
        <w:rPr>
          <w:rFonts w:asciiTheme="minorHAnsi" w:eastAsiaTheme="minorEastAsia" w:hAnsiTheme="minorHAnsi" w:cstheme="minorBidi"/>
          <w:sz w:val="22"/>
          <w:szCs w:val="22"/>
        </w:rPr>
      </w:pPr>
      <w:r w:rsidRPr="00597036">
        <w:t>A.5.1.9.2</w:t>
      </w:r>
      <w:r w:rsidRPr="00597036">
        <w:rPr>
          <w:rFonts w:asciiTheme="minorHAnsi" w:eastAsiaTheme="minorEastAsia" w:hAnsiTheme="minorHAnsi" w:cstheme="minorBidi"/>
          <w:sz w:val="22"/>
          <w:szCs w:val="22"/>
        </w:rPr>
        <w:tab/>
      </w:r>
      <w:r w:rsidRPr="00763DEA">
        <w:rPr>
          <w:snapToGrid w:val="0"/>
        </w:rPr>
        <w:t>Test Requirements</w:t>
      </w:r>
      <w:r>
        <w:tab/>
        <w:t>1022</w:t>
      </w:r>
    </w:p>
    <w:p w14:paraId="01117984" w14:textId="77777777" w:rsidR="00597036" w:rsidRDefault="00597036">
      <w:pPr>
        <w:pStyle w:val="TOC3"/>
        <w:rPr>
          <w:rFonts w:asciiTheme="minorHAnsi" w:eastAsiaTheme="minorEastAsia" w:hAnsiTheme="minorHAnsi" w:cstheme="minorBidi"/>
          <w:sz w:val="22"/>
          <w:szCs w:val="22"/>
        </w:rPr>
      </w:pPr>
      <w:r w:rsidRPr="00597036">
        <w:t>A.5.1.10</w:t>
      </w:r>
      <w:r w:rsidRPr="00597036">
        <w:rPr>
          <w:rFonts w:asciiTheme="minorHAnsi" w:eastAsiaTheme="minorEastAsia" w:hAnsiTheme="minorHAnsi" w:cstheme="minorBidi"/>
          <w:sz w:val="22"/>
          <w:szCs w:val="22"/>
        </w:rPr>
        <w:tab/>
      </w:r>
      <w:r>
        <w:t>E-UTRAN FDD - FDD Intra frequency handover for UE category 0</w:t>
      </w:r>
      <w:r>
        <w:tab/>
        <w:t>1022</w:t>
      </w:r>
    </w:p>
    <w:p w14:paraId="166F72D4" w14:textId="77777777" w:rsidR="00597036" w:rsidRDefault="00597036">
      <w:pPr>
        <w:pStyle w:val="TOC4"/>
        <w:rPr>
          <w:rFonts w:asciiTheme="minorHAnsi" w:eastAsiaTheme="minorEastAsia" w:hAnsiTheme="minorHAnsi" w:cstheme="minorBidi"/>
          <w:sz w:val="22"/>
          <w:szCs w:val="22"/>
        </w:rPr>
      </w:pPr>
      <w:r w:rsidRPr="00597036">
        <w:t>A.5.1.10.1</w:t>
      </w:r>
      <w:r w:rsidRPr="00597036">
        <w:rPr>
          <w:rFonts w:asciiTheme="minorHAnsi" w:eastAsiaTheme="minorEastAsia" w:hAnsiTheme="minorHAnsi" w:cstheme="minorBidi"/>
          <w:sz w:val="22"/>
          <w:szCs w:val="22"/>
        </w:rPr>
        <w:tab/>
      </w:r>
      <w:r w:rsidRPr="00763DEA">
        <w:rPr>
          <w:snapToGrid w:val="0"/>
        </w:rPr>
        <w:t>Test Purpose and Environment</w:t>
      </w:r>
      <w:r>
        <w:tab/>
        <w:t>1022</w:t>
      </w:r>
    </w:p>
    <w:p w14:paraId="4C94F97F" w14:textId="77777777" w:rsidR="00597036" w:rsidRDefault="00597036">
      <w:pPr>
        <w:pStyle w:val="TOC4"/>
        <w:rPr>
          <w:rFonts w:asciiTheme="minorHAnsi" w:eastAsiaTheme="minorEastAsia" w:hAnsiTheme="minorHAnsi" w:cstheme="minorBidi"/>
          <w:sz w:val="22"/>
          <w:szCs w:val="22"/>
        </w:rPr>
      </w:pPr>
      <w:r w:rsidRPr="00597036">
        <w:t>A.5.1.10.2</w:t>
      </w:r>
      <w:r w:rsidRPr="00597036">
        <w:rPr>
          <w:rFonts w:asciiTheme="minorHAnsi" w:eastAsiaTheme="minorEastAsia" w:hAnsiTheme="minorHAnsi" w:cstheme="minorBidi"/>
          <w:sz w:val="22"/>
          <w:szCs w:val="22"/>
        </w:rPr>
        <w:tab/>
      </w:r>
      <w:r w:rsidRPr="00763DEA">
        <w:rPr>
          <w:snapToGrid w:val="0"/>
        </w:rPr>
        <w:t>Test Requirements</w:t>
      </w:r>
      <w:r>
        <w:tab/>
        <w:t>1024</w:t>
      </w:r>
    </w:p>
    <w:p w14:paraId="0A34513F" w14:textId="77777777" w:rsidR="00597036" w:rsidRDefault="00597036">
      <w:pPr>
        <w:pStyle w:val="TOC3"/>
        <w:rPr>
          <w:rFonts w:asciiTheme="minorHAnsi" w:eastAsiaTheme="minorEastAsia" w:hAnsiTheme="minorHAnsi" w:cstheme="minorBidi"/>
          <w:sz w:val="22"/>
          <w:szCs w:val="22"/>
        </w:rPr>
      </w:pPr>
      <w:r w:rsidRPr="00597036">
        <w:t>A.5.1.11</w:t>
      </w:r>
      <w:r w:rsidRPr="00597036">
        <w:rPr>
          <w:rFonts w:asciiTheme="minorHAnsi" w:eastAsiaTheme="minorEastAsia" w:hAnsiTheme="minorHAnsi" w:cstheme="minorBidi"/>
          <w:sz w:val="22"/>
          <w:szCs w:val="22"/>
        </w:rPr>
        <w:tab/>
      </w:r>
      <w:r>
        <w:t>E-UTRAN HD - FDD Intra frequency handover for UE category 0</w:t>
      </w:r>
      <w:r>
        <w:tab/>
        <w:t>1024</w:t>
      </w:r>
    </w:p>
    <w:p w14:paraId="141DA06D" w14:textId="77777777" w:rsidR="00597036" w:rsidRDefault="00597036">
      <w:pPr>
        <w:pStyle w:val="TOC4"/>
        <w:rPr>
          <w:rFonts w:asciiTheme="minorHAnsi" w:eastAsiaTheme="minorEastAsia" w:hAnsiTheme="minorHAnsi" w:cstheme="minorBidi"/>
          <w:sz w:val="22"/>
          <w:szCs w:val="22"/>
        </w:rPr>
      </w:pPr>
      <w:r w:rsidRPr="00597036">
        <w:t>A.5.1.11.1</w:t>
      </w:r>
      <w:r w:rsidRPr="00597036">
        <w:rPr>
          <w:rFonts w:asciiTheme="minorHAnsi" w:eastAsiaTheme="minorEastAsia" w:hAnsiTheme="minorHAnsi" w:cstheme="minorBidi"/>
          <w:sz w:val="22"/>
          <w:szCs w:val="22"/>
        </w:rPr>
        <w:tab/>
      </w:r>
      <w:r w:rsidRPr="00763DEA">
        <w:rPr>
          <w:snapToGrid w:val="0"/>
        </w:rPr>
        <w:t>Test Purpose and Environment</w:t>
      </w:r>
      <w:r>
        <w:tab/>
        <w:t>1024</w:t>
      </w:r>
    </w:p>
    <w:p w14:paraId="4FA03476" w14:textId="77777777" w:rsidR="00597036" w:rsidRDefault="00597036">
      <w:pPr>
        <w:pStyle w:val="TOC4"/>
        <w:rPr>
          <w:rFonts w:asciiTheme="minorHAnsi" w:eastAsiaTheme="minorEastAsia" w:hAnsiTheme="minorHAnsi" w:cstheme="minorBidi"/>
          <w:sz w:val="22"/>
          <w:szCs w:val="22"/>
        </w:rPr>
      </w:pPr>
      <w:r w:rsidRPr="00597036">
        <w:t>A.5.1.11.2</w:t>
      </w:r>
      <w:r w:rsidRPr="00597036">
        <w:rPr>
          <w:rFonts w:asciiTheme="minorHAnsi" w:eastAsiaTheme="minorEastAsia" w:hAnsiTheme="minorHAnsi" w:cstheme="minorBidi"/>
          <w:sz w:val="22"/>
          <w:szCs w:val="22"/>
        </w:rPr>
        <w:tab/>
      </w:r>
      <w:r w:rsidRPr="00763DEA">
        <w:rPr>
          <w:snapToGrid w:val="0"/>
        </w:rPr>
        <w:t>Test Requirements</w:t>
      </w:r>
      <w:r>
        <w:tab/>
        <w:t>1026</w:t>
      </w:r>
    </w:p>
    <w:p w14:paraId="50097BEA" w14:textId="77777777" w:rsidR="00597036" w:rsidRDefault="00597036">
      <w:pPr>
        <w:pStyle w:val="TOC3"/>
        <w:rPr>
          <w:rFonts w:asciiTheme="minorHAnsi" w:eastAsiaTheme="minorEastAsia" w:hAnsiTheme="minorHAnsi" w:cstheme="minorBidi"/>
          <w:sz w:val="22"/>
          <w:szCs w:val="22"/>
        </w:rPr>
      </w:pPr>
      <w:r w:rsidRPr="00597036">
        <w:t>A.5.1.12</w:t>
      </w:r>
      <w:r w:rsidRPr="00597036">
        <w:rPr>
          <w:rFonts w:asciiTheme="minorHAnsi" w:eastAsiaTheme="minorEastAsia" w:hAnsiTheme="minorHAnsi"/>
          <w:sz w:val="22"/>
          <w:szCs w:val="22"/>
        </w:rPr>
        <w:tab/>
      </w:r>
      <w:r>
        <w:t>E-UTRAN TDD - TDD Intra frequency handover for UE category 0</w:t>
      </w:r>
      <w:r>
        <w:tab/>
        <w:t>1026</w:t>
      </w:r>
    </w:p>
    <w:p w14:paraId="16E3B32D" w14:textId="77777777" w:rsidR="00597036" w:rsidRDefault="00597036">
      <w:pPr>
        <w:pStyle w:val="TOC4"/>
        <w:rPr>
          <w:rFonts w:asciiTheme="minorHAnsi" w:eastAsiaTheme="minorEastAsia" w:hAnsiTheme="minorHAnsi" w:cstheme="minorBidi"/>
          <w:sz w:val="22"/>
          <w:szCs w:val="22"/>
        </w:rPr>
      </w:pPr>
      <w:r w:rsidRPr="00597036">
        <w:t>A.5.1.12.1</w:t>
      </w:r>
      <w:r w:rsidRPr="00597036">
        <w:rPr>
          <w:rFonts w:asciiTheme="minorHAnsi" w:eastAsiaTheme="minorEastAsia" w:hAnsiTheme="minorHAnsi" w:cstheme="minorBidi"/>
          <w:sz w:val="22"/>
          <w:szCs w:val="22"/>
        </w:rPr>
        <w:tab/>
      </w:r>
      <w:r w:rsidRPr="00763DEA">
        <w:rPr>
          <w:snapToGrid w:val="0"/>
        </w:rPr>
        <w:t>Test Purpose and Environment</w:t>
      </w:r>
      <w:r>
        <w:tab/>
        <w:t>1026</w:t>
      </w:r>
    </w:p>
    <w:p w14:paraId="385D7FCB" w14:textId="77777777" w:rsidR="00597036" w:rsidRDefault="00597036">
      <w:pPr>
        <w:pStyle w:val="TOC4"/>
        <w:rPr>
          <w:rFonts w:asciiTheme="minorHAnsi" w:eastAsiaTheme="minorEastAsia" w:hAnsiTheme="minorHAnsi" w:cstheme="minorBidi"/>
          <w:sz w:val="22"/>
          <w:szCs w:val="22"/>
        </w:rPr>
      </w:pPr>
      <w:r w:rsidRPr="00597036">
        <w:t>A.5.1.12.2</w:t>
      </w:r>
      <w:r w:rsidRPr="00597036">
        <w:rPr>
          <w:rFonts w:asciiTheme="minorHAnsi" w:eastAsiaTheme="minorEastAsia" w:hAnsiTheme="minorHAnsi" w:cstheme="minorBidi"/>
          <w:sz w:val="22"/>
          <w:szCs w:val="22"/>
        </w:rPr>
        <w:tab/>
      </w:r>
      <w:r w:rsidRPr="00763DEA">
        <w:rPr>
          <w:snapToGrid w:val="0"/>
        </w:rPr>
        <w:t>Test Requirements</w:t>
      </w:r>
      <w:r>
        <w:tab/>
        <w:t>1028</w:t>
      </w:r>
    </w:p>
    <w:p w14:paraId="75FC5C4B" w14:textId="77777777" w:rsidR="00597036" w:rsidRDefault="00597036">
      <w:pPr>
        <w:pStyle w:val="TOC3"/>
        <w:rPr>
          <w:rFonts w:asciiTheme="minorHAnsi" w:eastAsiaTheme="minorEastAsia" w:hAnsiTheme="minorHAnsi" w:cstheme="minorBidi"/>
          <w:sz w:val="22"/>
          <w:szCs w:val="22"/>
        </w:rPr>
      </w:pPr>
      <w:r w:rsidRPr="00597036">
        <w:t>A.5.1.13</w:t>
      </w:r>
      <w:r w:rsidRPr="00597036">
        <w:rPr>
          <w:rFonts w:asciiTheme="minorHAnsi" w:eastAsiaTheme="minorEastAsia" w:hAnsiTheme="minorHAnsi" w:cstheme="minorBidi"/>
          <w:sz w:val="22"/>
          <w:szCs w:val="22"/>
        </w:rPr>
        <w:tab/>
      </w:r>
      <w:r>
        <w:t>E-UTRAN FDD-FDD Intra frequency handover for Cat-M1 UEs in CEModeA</w:t>
      </w:r>
      <w:r>
        <w:tab/>
        <w:t>1028</w:t>
      </w:r>
    </w:p>
    <w:p w14:paraId="6D6DA95F" w14:textId="77777777" w:rsidR="00597036" w:rsidRDefault="00597036">
      <w:pPr>
        <w:pStyle w:val="TOC4"/>
        <w:rPr>
          <w:rFonts w:asciiTheme="minorHAnsi" w:eastAsiaTheme="minorEastAsia" w:hAnsiTheme="minorHAnsi" w:cstheme="minorBidi"/>
          <w:sz w:val="22"/>
          <w:szCs w:val="22"/>
        </w:rPr>
      </w:pPr>
      <w:r w:rsidRPr="00597036">
        <w:t>A.5.1.13.1</w:t>
      </w:r>
      <w:r w:rsidRPr="00597036">
        <w:rPr>
          <w:rFonts w:asciiTheme="minorHAnsi" w:eastAsiaTheme="minorEastAsia" w:hAnsiTheme="minorHAnsi" w:cstheme="minorBidi"/>
          <w:sz w:val="22"/>
          <w:szCs w:val="22"/>
        </w:rPr>
        <w:tab/>
      </w:r>
      <w:r w:rsidRPr="00763DEA">
        <w:rPr>
          <w:snapToGrid w:val="0"/>
        </w:rPr>
        <w:t>Test Purpose and Environment</w:t>
      </w:r>
      <w:r>
        <w:tab/>
        <w:t>1028</w:t>
      </w:r>
    </w:p>
    <w:p w14:paraId="230792BB" w14:textId="77777777" w:rsidR="00597036" w:rsidRDefault="00597036">
      <w:pPr>
        <w:pStyle w:val="TOC4"/>
        <w:rPr>
          <w:rFonts w:asciiTheme="minorHAnsi" w:eastAsiaTheme="minorEastAsia" w:hAnsiTheme="minorHAnsi" w:cstheme="minorBidi"/>
          <w:sz w:val="22"/>
          <w:szCs w:val="22"/>
        </w:rPr>
      </w:pPr>
      <w:r w:rsidRPr="00597036">
        <w:t>A.5.1.13.2</w:t>
      </w:r>
      <w:r w:rsidRPr="00597036">
        <w:rPr>
          <w:rFonts w:asciiTheme="minorHAnsi" w:eastAsiaTheme="minorEastAsia" w:hAnsiTheme="minorHAnsi" w:cstheme="minorBidi"/>
          <w:sz w:val="22"/>
          <w:szCs w:val="22"/>
        </w:rPr>
        <w:tab/>
      </w:r>
      <w:r w:rsidRPr="00763DEA">
        <w:rPr>
          <w:snapToGrid w:val="0"/>
        </w:rPr>
        <w:t>Test Requirements</w:t>
      </w:r>
      <w:r>
        <w:tab/>
        <w:t>1030</w:t>
      </w:r>
    </w:p>
    <w:p w14:paraId="7494D517" w14:textId="77777777" w:rsidR="00597036" w:rsidRDefault="00597036">
      <w:pPr>
        <w:pStyle w:val="TOC3"/>
        <w:rPr>
          <w:rFonts w:asciiTheme="minorHAnsi" w:eastAsiaTheme="minorEastAsia" w:hAnsiTheme="minorHAnsi" w:cstheme="minorBidi"/>
          <w:sz w:val="22"/>
          <w:szCs w:val="22"/>
        </w:rPr>
      </w:pPr>
      <w:r w:rsidRPr="00597036">
        <w:t>A.5.1.14</w:t>
      </w:r>
      <w:r w:rsidRPr="00597036">
        <w:rPr>
          <w:rFonts w:asciiTheme="minorHAnsi" w:eastAsiaTheme="minorEastAsia" w:hAnsiTheme="minorHAnsi" w:cstheme="minorBidi"/>
          <w:sz w:val="22"/>
          <w:szCs w:val="22"/>
        </w:rPr>
        <w:tab/>
      </w:r>
      <w:r>
        <w:t>E-UTRAN HD-FDD Intra frequency handover for Cat-M1 UEs in CEModeA</w:t>
      </w:r>
      <w:r>
        <w:tab/>
        <w:t>1031</w:t>
      </w:r>
    </w:p>
    <w:p w14:paraId="0CBFC64D" w14:textId="77777777" w:rsidR="00597036" w:rsidRDefault="00597036">
      <w:pPr>
        <w:pStyle w:val="TOC4"/>
        <w:rPr>
          <w:rFonts w:asciiTheme="minorHAnsi" w:eastAsiaTheme="minorEastAsia" w:hAnsiTheme="minorHAnsi" w:cstheme="minorBidi"/>
          <w:sz w:val="22"/>
          <w:szCs w:val="22"/>
        </w:rPr>
      </w:pPr>
      <w:r w:rsidRPr="00597036">
        <w:t>A.5.1.14.1</w:t>
      </w:r>
      <w:r w:rsidRPr="00597036">
        <w:rPr>
          <w:rFonts w:asciiTheme="minorHAnsi" w:eastAsiaTheme="minorEastAsia" w:hAnsiTheme="minorHAnsi" w:cstheme="minorBidi"/>
          <w:sz w:val="22"/>
          <w:szCs w:val="22"/>
        </w:rPr>
        <w:tab/>
      </w:r>
      <w:r w:rsidRPr="00763DEA">
        <w:rPr>
          <w:snapToGrid w:val="0"/>
        </w:rPr>
        <w:t>Test Purpose and Environment</w:t>
      </w:r>
      <w:r>
        <w:tab/>
        <w:t>1031</w:t>
      </w:r>
    </w:p>
    <w:p w14:paraId="34271DAA" w14:textId="77777777" w:rsidR="00597036" w:rsidRDefault="00597036">
      <w:pPr>
        <w:pStyle w:val="TOC4"/>
        <w:rPr>
          <w:rFonts w:asciiTheme="minorHAnsi" w:eastAsiaTheme="minorEastAsia" w:hAnsiTheme="minorHAnsi" w:cstheme="minorBidi"/>
          <w:sz w:val="22"/>
          <w:szCs w:val="22"/>
        </w:rPr>
      </w:pPr>
      <w:r w:rsidRPr="00597036">
        <w:t>A.5.1.14.2</w:t>
      </w:r>
      <w:r w:rsidRPr="00597036">
        <w:rPr>
          <w:rFonts w:asciiTheme="minorHAnsi" w:eastAsiaTheme="minorEastAsia" w:hAnsiTheme="minorHAnsi" w:cstheme="minorBidi"/>
          <w:sz w:val="22"/>
          <w:szCs w:val="22"/>
        </w:rPr>
        <w:tab/>
      </w:r>
      <w:r w:rsidRPr="00763DEA">
        <w:rPr>
          <w:snapToGrid w:val="0"/>
        </w:rPr>
        <w:t>Test Requirements</w:t>
      </w:r>
      <w:r>
        <w:tab/>
        <w:t>1032</w:t>
      </w:r>
    </w:p>
    <w:p w14:paraId="5BA9C43E" w14:textId="77777777" w:rsidR="00597036" w:rsidRDefault="00597036">
      <w:pPr>
        <w:pStyle w:val="TOC3"/>
        <w:rPr>
          <w:rFonts w:asciiTheme="minorHAnsi" w:eastAsiaTheme="minorEastAsia" w:hAnsiTheme="minorHAnsi" w:cstheme="minorBidi"/>
          <w:sz w:val="22"/>
          <w:szCs w:val="22"/>
        </w:rPr>
      </w:pPr>
      <w:r w:rsidRPr="00597036">
        <w:t>A.5.1.15</w:t>
      </w:r>
      <w:r w:rsidRPr="00597036">
        <w:rPr>
          <w:rFonts w:asciiTheme="minorHAnsi" w:eastAsiaTheme="minorEastAsia" w:hAnsiTheme="minorHAnsi"/>
          <w:sz w:val="22"/>
          <w:szCs w:val="22"/>
        </w:rPr>
        <w:tab/>
      </w:r>
      <w:r>
        <w:t>E-UTRAN TDD Intra frequency handover for Cat-M1 UEs in CEModeA</w:t>
      </w:r>
      <w:r>
        <w:tab/>
        <w:t>1033</w:t>
      </w:r>
    </w:p>
    <w:p w14:paraId="1ADA754A" w14:textId="77777777" w:rsidR="00597036" w:rsidRDefault="00597036">
      <w:pPr>
        <w:pStyle w:val="TOC4"/>
        <w:rPr>
          <w:rFonts w:asciiTheme="minorHAnsi" w:eastAsiaTheme="minorEastAsia" w:hAnsiTheme="minorHAnsi" w:cstheme="minorBidi"/>
          <w:sz w:val="22"/>
          <w:szCs w:val="22"/>
        </w:rPr>
      </w:pPr>
      <w:r w:rsidRPr="00597036">
        <w:t>A.5.1.15.1</w:t>
      </w:r>
      <w:r w:rsidRPr="00597036">
        <w:rPr>
          <w:rFonts w:asciiTheme="minorHAnsi" w:eastAsiaTheme="minorEastAsia" w:hAnsiTheme="minorHAnsi" w:cstheme="minorBidi"/>
          <w:sz w:val="22"/>
          <w:szCs w:val="22"/>
        </w:rPr>
        <w:tab/>
      </w:r>
      <w:r w:rsidRPr="00763DEA">
        <w:rPr>
          <w:snapToGrid w:val="0"/>
        </w:rPr>
        <w:t>Test Purpose and Environment</w:t>
      </w:r>
      <w:r>
        <w:tab/>
        <w:t>1033</w:t>
      </w:r>
    </w:p>
    <w:p w14:paraId="49D24789" w14:textId="77777777" w:rsidR="00597036" w:rsidRDefault="00597036">
      <w:pPr>
        <w:pStyle w:val="TOC4"/>
        <w:rPr>
          <w:rFonts w:asciiTheme="minorHAnsi" w:eastAsiaTheme="minorEastAsia" w:hAnsiTheme="minorHAnsi" w:cstheme="minorBidi"/>
          <w:sz w:val="22"/>
          <w:szCs w:val="22"/>
        </w:rPr>
      </w:pPr>
      <w:r w:rsidRPr="00597036">
        <w:t>A.5.1.15.2</w:t>
      </w:r>
      <w:r w:rsidRPr="00597036">
        <w:rPr>
          <w:rFonts w:asciiTheme="minorHAnsi" w:eastAsiaTheme="minorEastAsia" w:hAnsiTheme="minorHAnsi" w:cstheme="minorBidi"/>
          <w:sz w:val="22"/>
          <w:szCs w:val="22"/>
        </w:rPr>
        <w:tab/>
      </w:r>
      <w:r w:rsidRPr="00763DEA">
        <w:rPr>
          <w:snapToGrid w:val="0"/>
        </w:rPr>
        <w:t>Test Requirements</w:t>
      </w:r>
      <w:r>
        <w:tab/>
        <w:t>1034</w:t>
      </w:r>
    </w:p>
    <w:p w14:paraId="230F40B1" w14:textId="77777777" w:rsidR="00597036" w:rsidRDefault="00597036">
      <w:pPr>
        <w:pStyle w:val="TOC3"/>
        <w:rPr>
          <w:rFonts w:asciiTheme="minorHAnsi" w:eastAsiaTheme="minorEastAsia" w:hAnsiTheme="minorHAnsi" w:cstheme="minorBidi"/>
          <w:sz w:val="22"/>
          <w:szCs w:val="22"/>
        </w:rPr>
      </w:pPr>
      <w:r w:rsidRPr="00597036">
        <w:t>A.5.1.16</w:t>
      </w:r>
      <w:r w:rsidRPr="00597036">
        <w:rPr>
          <w:rFonts w:asciiTheme="minorHAnsi" w:eastAsiaTheme="minorEastAsia" w:hAnsiTheme="minorHAnsi" w:cstheme="minorBidi"/>
          <w:sz w:val="22"/>
          <w:szCs w:val="22"/>
        </w:rPr>
        <w:tab/>
      </w:r>
      <w:r>
        <w:t>E-UTRAN FDD-FDD Intra frequency handover for Cat-M1 UEs in CEModeB</w:t>
      </w:r>
      <w:r>
        <w:tab/>
        <w:t>1035</w:t>
      </w:r>
    </w:p>
    <w:p w14:paraId="1B318BB0" w14:textId="77777777" w:rsidR="00597036" w:rsidRDefault="00597036">
      <w:pPr>
        <w:pStyle w:val="TOC4"/>
        <w:rPr>
          <w:rFonts w:asciiTheme="minorHAnsi" w:eastAsiaTheme="minorEastAsia" w:hAnsiTheme="minorHAnsi" w:cstheme="minorBidi"/>
          <w:sz w:val="22"/>
          <w:szCs w:val="22"/>
        </w:rPr>
      </w:pPr>
      <w:r w:rsidRPr="00597036">
        <w:t>A.5.1.16.1</w:t>
      </w:r>
      <w:r w:rsidRPr="00597036">
        <w:rPr>
          <w:rFonts w:asciiTheme="minorHAnsi" w:eastAsiaTheme="minorEastAsia" w:hAnsiTheme="minorHAnsi" w:cstheme="minorBidi"/>
          <w:sz w:val="22"/>
          <w:szCs w:val="22"/>
        </w:rPr>
        <w:tab/>
      </w:r>
      <w:r w:rsidRPr="00763DEA">
        <w:rPr>
          <w:snapToGrid w:val="0"/>
        </w:rPr>
        <w:t>Test Purpose and Environment</w:t>
      </w:r>
      <w:r>
        <w:tab/>
        <w:t>1035</w:t>
      </w:r>
    </w:p>
    <w:p w14:paraId="56C89A0E" w14:textId="77777777" w:rsidR="00597036" w:rsidRDefault="00597036">
      <w:pPr>
        <w:pStyle w:val="TOC4"/>
        <w:rPr>
          <w:rFonts w:asciiTheme="minorHAnsi" w:eastAsiaTheme="minorEastAsia" w:hAnsiTheme="minorHAnsi" w:cstheme="minorBidi"/>
          <w:sz w:val="22"/>
          <w:szCs w:val="22"/>
        </w:rPr>
      </w:pPr>
      <w:r w:rsidRPr="00597036">
        <w:t>A.5.1.16.2</w:t>
      </w:r>
      <w:r w:rsidRPr="00597036">
        <w:rPr>
          <w:rFonts w:asciiTheme="minorHAnsi" w:eastAsiaTheme="minorEastAsia" w:hAnsiTheme="minorHAnsi" w:cstheme="minorBidi"/>
          <w:sz w:val="22"/>
          <w:szCs w:val="22"/>
        </w:rPr>
        <w:tab/>
      </w:r>
      <w:r w:rsidRPr="00763DEA">
        <w:rPr>
          <w:snapToGrid w:val="0"/>
        </w:rPr>
        <w:t>Test Requirements</w:t>
      </w:r>
      <w:r>
        <w:tab/>
        <w:t>1036</w:t>
      </w:r>
    </w:p>
    <w:p w14:paraId="68CAF0FC" w14:textId="77777777" w:rsidR="00597036" w:rsidRDefault="00597036">
      <w:pPr>
        <w:pStyle w:val="TOC3"/>
        <w:rPr>
          <w:rFonts w:asciiTheme="minorHAnsi" w:eastAsiaTheme="minorEastAsia" w:hAnsiTheme="minorHAnsi" w:cstheme="minorBidi"/>
          <w:sz w:val="22"/>
          <w:szCs w:val="22"/>
        </w:rPr>
      </w:pPr>
      <w:r w:rsidRPr="00597036">
        <w:t>A.5.1.17</w:t>
      </w:r>
      <w:r w:rsidRPr="00597036">
        <w:rPr>
          <w:rFonts w:asciiTheme="minorHAnsi" w:eastAsiaTheme="minorEastAsia" w:hAnsiTheme="minorHAnsi" w:cstheme="minorBidi"/>
          <w:sz w:val="22"/>
          <w:szCs w:val="22"/>
        </w:rPr>
        <w:tab/>
      </w:r>
      <w:r>
        <w:t>E-UTRAN HD-FDD Intra frequency handover for Cat-M1 UEs in CEModeB</w:t>
      </w:r>
      <w:r>
        <w:tab/>
        <w:t>1037</w:t>
      </w:r>
    </w:p>
    <w:p w14:paraId="4C8BF4F3" w14:textId="77777777" w:rsidR="00597036" w:rsidRDefault="00597036">
      <w:pPr>
        <w:pStyle w:val="TOC4"/>
        <w:rPr>
          <w:rFonts w:asciiTheme="minorHAnsi" w:eastAsiaTheme="minorEastAsia" w:hAnsiTheme="minorHAnsi" w:cstheme="minorBidi"/>
          <w:sz w:val="22"/>
          <w:szCs w:val="22"/>
        </w:rPr>
      </w:pPr>
      <w:r w:rsidRPr="00597036">
        <w:t>A.5.1.17.1</w:t>
      </w:r>
      <w:r w:rsidRPr="00597036">
        <w:rPr>
          <w:rFonts w:asciiTheme="minorHAnsi" w:eastAsiaTheme="minorEastAsia" w:hAnsiTheme="minorHAnsi" w:cstheme="minorBidi"/>
          <w:sz w:val="22"/>
          <w:szCs w:val="22"/>
        </w:rPr>
        <w:tab/>
      </w:r>
      <w:r w:rsidRPr="00763DEA">
        <w:rPr>
          <w:snapToGrid w:val="0"/>
        </w:rPr>
        <w:t>Test Purpose and Environment</w:t>
      </w:r>
      <w:r>
        <w:tab/>
        <w:t>1037</w:t>
      </w:r>
    </w:p>
    <w:p w14:paraId="3040DC5B" w14:textId="77777777" w:rsidR="00597036" w:rsidRDefault="00597036">
      <w:pPr>
        <w:pStyle w:val="TOC4"/>
        <w:rPr>
          <w:rFonts w:asciiTheme="minorHAnsi" w:eastAsiaTheme="minorEastAsia" w:hAnsiTheme="minorHAnsi" w:cstheme="minorBidi"/>
          <w:sz w:val="22"/>
          <w:szCs w:val="22"/>
        </w:rPr>
      </w:pPr>
      <w:r w:rsidRPr="00597036">
        <w:t>A.5.1.17.2</w:t>
      </w:r>
      <w:r w:rsidRPr="00597036">
        <w:rPr>
          <w:rFonts w:asciiTheme="minorHAnsi" w:eastAsiaTheme="minorEastAsia" w:hAnsiTheme="minorHAnsi" w:cstheme="minorBidi"/>
          <w:sz w:val="22"/>
          <w:szCs w:val="22"/>
        </w:rPr>
        <w:tab/>
      </w:r>
      <w:r w:rsidRPr="00763DEA">
        <w:rPr>
          <w:snapToGrid w:val="0"/>
        </w:rPr>
        <w:t>Test Requirements</w:t>
      </w:r>
      <w:r>
        <w:tab/>
        <w:t>1038</w:t>
      </w:r>
    </w:p>
    <w:p w14:paraId="43524CE0" w14:textId="77777777" w:rsidR="00597036" w:rsidRDefault="00597036">
      <w:pPr>
        <w:pStyle w:val="TOC3"/>
        <w:rPr>
          <w:rFonts w:asciiTheme="minorHAnsi" w:eastAsiaTheme="minorEastAsia" w:hAnsiTheme="minorHAnsi" w:cstheme="minorBidi"/>
          <w:sz w:val="22"/>
          <w:szCs w:val="22"/>
        </w:rPr>
      </w:pPr>
      <w:r w:rsidRPr="00597036">
        <w:t>A.5.1.18</w:t>
      </w:r>
      <w:r w:rsidRPr="00597036">
        <w:rPr>
          <w:rFonts w:asciiTheme="minorHAnsi" w:eastAsiaTheme="minorEastAsia" w:hAnsiTheme="minorHAnsi"/>
          <w:sz w:val="22"/>
          <w:szCs w:val="22"/>
        </w:rPr>
        <w:tab/>
      </w:r>
      <w:r>
        <w:t>E-UTRAN TDD Intra frequency handover for Cat-M1 UEs in CEModeB</w:t>
      </w:r>
      <w:r>
        <w:tab/>
        <w:t>1039</w:t>
      </w:r>
    </w:p>
    <w:p w14:paraId="475C0198" w14:textId="77777777" w:rsidR="00597036" w:rsidRDefault="00597036">
      <w:pPr>
        <w:pStyle w:val="TOC4"/>
        <w:rPr>
          <w:rFonts w:asciiTheme="minorHAnsi" w:eastAsiaTheme="minorEastAsia" w:hAnsiTheme="minorHAnsi" w:cstheme="minorBidi"/>
          <w:sz w:val="22"/>
          <w:szCs w:val="22"/>
        </w:rPr>
      </w:pPr>
      <w:r w:rsidRPr="00597036">
        <w:t>A.5.1.18.1</w:t>
      </w:r>
      <w:r w:rsidRPr="00597036">
        <w:rPr>
          <w:rFonts w:asciiTheme="minorHAnsi" w:eastAsiaTheme="minorEastAsia" w:hAnsiTheme="minorHAnsi" w:cstheme="minorBidi"/>
          <w:sz w:val="22"/>
          <w:szCs w:val="22"/>
        </w:rPr>
        <w:tab/>
      </w:r>
      <w:r w:rsidRPr="00763DEA">
        <w:rPr>
          <w:snapToGrid w:val="0"/>
        </w:rPr>
        <w:t>Test Purpose and Environment</w:t>
      </w:r>
      <w:r>
        <w:tab/>
        <w:t>1039</w:t>
      </w:r>
    </w:p>
    <w:p w14:paraId="2FB6045A" w14:textId="77777777" w:rsidR="00597036" w:rsidRDefault="00597036">
      <w:pPr>
        <w:pStyle w:val="TOC4"/>
        <w:rPr>
          <w:rFonts w:asciiTheme="minorHAnsi" w:eastAsiaTheme="minorEastAsia" w:hAnsiTheme="minorHAnsi" w:cstheme="minorBidi"/>
          <w:sz w:val="22"/>
          <w:szCs w:val="22"/>
        </w:rPr>
      </w:pPr>
      <w:r w:rsidRPr="00597036">
        <w:t>A.5.1.18.2</w:t>
      </w:r>
      <w:r w:rsidRPr="00597036">
        <w:rPr>
          <w:rFonts w:asciiTheme="minorHAnsi" w:eastAsiaTheme="minorEastAsia" w:hAnsiTheme="minorHAnsi" w:cstheme="minorBidi"/>
          <w:sz w:val="22"/>
          <w:szCs w:val="22"/>
        </w:rPr>
        <w:tab/>
      </w:r>
      <w:r w:rsidRPr="00763DEA">
        <w:rPr>
          <w:snapToGrid w:val="0"/>
        </w:rPr>
        <w:t>Test Requirements</w:t>
      </w:r>
      <w:r>
        <w:tab/>
        <w:t>1040</w:t>
      </w:r>
    </w:p>
    <w:p w14:paraId="74D1CC41" w14:textId="77777777" w:rsidR="00597036" w:rsidRDefault="00597036">
      <w:pPr>
        <w:pStyle w:val="TOC3"/>
        <w:rPr>
          <w:rFonts w:asciiTheme="minorHAnsi" w:eastAsiaTheme="minorEastAsia" w:hAnsiTheme="minorHAnsi" w:cstheme="minorBidi"/>
          <w:sz w:val="22"/>
          <w:szCs w:val="22"/>
        </w:rPr>
      </w:pPr>
      <w:r w:rsidRPr="00597036">
        <w:t>A.5.1.19</w:t>
      </w:r>
      <w:r w:rsidRPr="00597036">
        <w:rPr>
          <w:rFonts w:asciiTheme="minorHAnsi" w:eastAsiaTheme="minorEastAsia" w:hAnsiTheme="minorHAnsi" w:cstheme="minorBidi"/>
          <w:sz w:val="22"/>
          <w:szCs w:val="22"/>
        </w:rPr>
        <w:tab/>
      </w:r>
      <w:r>
        <w:t>E-UTRAN FDD - FDD Intra frequency handover for UE Category 1bis</w:t>
      </w:r>
      <w:r>
        <w:tab/>
        <w:t>1041</w:t>
      </w:r>
    </w:p>
    <w:p w14:paraId="2F95D878" w14:textId="77777777" w:rsidR="00597036" w:rsidRDefault="00597036">
      <w:pPr>
        <w:pStyle w:val="TOC4"/>
        <w:rPr>
          <w:rFonts w:asciiTheme="minorHAnsi" w:eastAsiaTheme="minorEastAsia" w:hAnsiTheme="minorHAnsi" w:cstheme="minorBidi"/>
          <w:sz w:val="22"/>
          <w:szCs w:val="22"/>
        </w:rPr>
      </w:pPr>
      <w:r w:rsidRPr="00597036">
        <w:t>A.5.1.19.1</w:t>
      </w:r>
      <w:r w:rsidRPr="00597036">
        <w:rPr>
          <w:rFonts w:asciiTheme="minorHAnsi" w:eastAsiaTheme="minorEastAsia" w:hAnsiTheme="minorHAnsi" w:cstheme="minorBidi"/>
          <w:sz w:val="22"/>
          <w:szCs w:val="22"/>
        </w:rPr>
        <w:tab/>
      </w:r>
      <w:r w:rsidRPr="00763DEA">
        <w:rPr>
          <w:snapToGrid w:val="0"/>
        </w:rPr>
        <w:t>Test Purpose and Environment</w:t>
      </w:r>
      <w:r>
        <w:tab/>
        <w:t>1041</w:t>
      </w:r>
    </w:p>
    <w:p w14:paraId="229E3B01" w14:textId="77777777" w:rsidR="00597036" w:rsidRDefault="00597036">
      <w:pPr>
        <w:pStyle w:val="TOC3"/>
        <w:rPr>
          <w:rFonts w:asciiTheme="minorHAnsi" w:eastAsiaTheme="minorEastAsia" w:hAnsiTheme="minorHAnsi" w:cstheme="minorBidi"/>
          <w:sz w:val="22"/>
          <w:szCs w:val="22"/>
        </w:rPr>
      </w:pPr>
      <w:r w:rsidRPr="00597036">
        <w:t>A.5.1.19.2</w:t>
      </w:r>
      <w:r w:rsidRPr="00597036">
        <w:rPr>
          <w:rFonts w:asciiTheme="minorHAnsi" w:eastAsiaTheme="minorEastAsia" w:hAnsiTheme="minorHAnsi" w:cstheme="minorBidi"/>
          <w:sz w:val="22"/>
          <w:szCs w:val="22"/>
        </w:rPr>
        <w:tab/>
      </w:r>
      <w:r w:rsidRPr="00763DEA">
        <w:rPr>
          <w:snapToGrid w:val="0"/>
        </w:rPr>
        <w:t>Test Requirements</w:t>
      </w:r>
      <w:r>
        <w:tab/>
        <w:t>1042</w:t>
      </w:r>
    </w:p>
    <w:p w14:paraId="2B4A4CD0" w14:textId="77777777" w:rsidR="00597036" w:rsidRDefault="00597036">
      <w:pPr>
        <w:pStyle w:val="TOC3"/>
        <w:rPr>
          <w:rFonts w:asciiTheme="minorHAnsi" w:eastAsiaTheme="minorEastAsia" w:hAnsiTheme="minorHAnsi" w:cstheme="minorBidi"/>
          <w:sz w:val="22"/>
          <w:szCs w:val="22"/>
        </w:rPr>
      </w:pPr>
      <w:r w:rsidRPr="00597036">
        <w:t>A.5.1.20</w:t>
      </w:r>
      <w:r w:rsidRPr="00597036">
        <w:rPr>
          <w:rFonts w:asciiTheme="minorHAnsi" w:eastAsiaTheme="minorEastAsia" w:hAnsiTheme="minorHAnsi"/>
          <w:sz w:val="22"/>
          <w:szCs w:val="22"/>
        </w:rPr>
        <w:tab/>
      </w:r>
      <w:r>
        <w:t>E-UTRAN TDD - TDD Intra frequency handover for UE Category 1bis</w:t>
      </w:r>
      <w:r>
        <w:tab/>
        <w:t>1043</w:t>
      </w:r>
    </w:p>
    <w:p w14:paraId="5C718AEC" w14:textId="77777777" w:rsidR="00597036" w:rsidRDefault="00597036">
      <w:pPr>
        <w:pStyle w:val="TOC4"/>
        <w:rPr>
          <w:rFonts w:asciiTheme="minorHAnsi" w:eastAsiaTheme="minorEastAsia" w:hAnsiTheme="minorHAnsi" w:cstheme="minorBidi"/>
          <w:sz w:val="22"/>
          <w:szCs w:val="22"/>
        </w:rPr>
      </w:pPr>
      <w:r w:rsidRPr="00597036">
        <w:t>A.5.1.20.1</w:t>
      </w:r>
      <w:r w:rsidRPr="00597036">
        <w:rPr>
          <w:rFonts w:asciiTheme="minorHAnsi" w:eastAsiaTheme="minorEastAsia" w:hAnsiTheme="minorHAnsi" w:cstheme="minorBidi"/>
          <w:sz w:val="22"/>
          <w:szCs w:val="22"/>
        </w:rPr>
        <w:tab/>
      </w:r>
      <w:r w:rsidRPr="00763DEA">
        <w:rPr>
          <w:snapToGrid w:val="0"/>
        </w:rPr>
        <w:t>Test Purpose and Environment</w:t>
      </w:r>
      <w:r>
        <w:tab/>
        <w:t>1043</w:t>
      </w:r>
    </w:p>
    <w:p w14:paraId="0AEB64E4" w14:textId="77777777" w:rsidR="00597036" w:rsidRDefault="00597036">
      <w:pPr>
        <w:pStyle w:val="TOC4"/>
        <w:rPr>
          <w:rFonts w:asciiTheme="minorHAnsi" w:eastAsiaTheme="minorEastAsia" w:hAnsiTheme="minorHAnsi" w:cstheme="minorBidi"/>
          <w:sz w:val="22"/>
          <w:szCs w:val="22"/>
        </w:rPr>
      </w:pPr>
      <w:r w:rsidRPr="00597036">
        <w:t>A.5.1.20.2</w:t>
      </w:r>
      <w:r w:rsidRPr="00597036">
        <w:rPr>
          <w:rFonts w:asciiTheme="minorHAnsi" w:eastAsiaTheme="minorEastAsia" w:hAnsiTheme="minorHAnsi" w:cstheme="minorBidi"/>
          <w:sz w:val="22"/>
          <w:szCs w:val="22"/>
        </w:rPr>
        <w:tab/>
      </w:r>
      <w:r w:rsidRPr="00763DEA">
        <w:rPr>
          <w:snapToGrid w:val="0"/>
        </w:rPr>
        <w:t>Test Requirements</w:t>
      </w:r>
      <w:r>
        <w:tab/>
        <w:t>1044</w:t>
      </w:r>
    </w:p>
    <w:p w14:paraId="038A3A8D" w14:textId="77777777" w:rsidR="00597036" w:rsidRDefault="00597036">
      <w:pPr>
        <w:pStyle w:val="TOC3"/>
        <w:rPr>
          <w:rFonts w:asciiTheme="minorHAnsi" w:eastAsiaTheme="minorEastAsia" w:hAnsiTheme="minorHAnsi" w:cstheme="minorBidi"/>
          <w:sz w:val="22"/>
          <w:szCs w:val="22"/>
        </w:rPr>
      </w:pPr>
      <w:r w:rsidRPr="00597036">
        <w:t>A.5.1.21</w:t>
      </w:r>
      <w:r w:rsidRPr="00597036">
        <w:rPr>
          <w:rFonts w:asciiTheme="minorHAnsi" w:eastAsiaTheme="minorEastAsia" w:hAnsiTheme="minorHAnsi" w:cstheme="minorBidi"/>
          <w:sz w:val="22"/>
          <w:szCs w:val="22"/>
        </w:rPr>
        <w:tab/>
      </w:r>
      <w:r>
        <w:t>E-UTRAN FDD - FDD Intra frequency RACH-less handover</w:t>
      </w:r>
      <w:r>
        <w:tab/>
        <w:t>1045</w:t>
      </w:r>
    </w:p>
    <w:p w14:paraId="68F4DDC8" w14:textId="77777777" w:rsidR="00597036" w:rsidRDefault="00597036">
      <w:pPr>
        <w:pStyle w:val="TOC4"/>
        <w:rPr>
          <w:rFonts w:asciiTheme="minorHAnsi" w:eastAsiaTheme="minorEastAsia" w:hAnsiTheme="minorHAnsi" w:cstheme="minorBidi"/>
          <w:sz w:val="22"/>
          <w:szCs w:val="22"/>
        </w:rPr>
      </w:pPr>
      <w:r w:rsidRPr="00597036">
        <w:t>A.5.1.21.1</w:t>
      </w:r>
      <w:r w:rsidRPr="00597036">
        <w:rPr>
          <w:rFonts w:asciiTheme="minorHAnsi" w:eastAsiaTheme="minorEastAsia" w:hAnsiTheme="minorHAnsi" w:cstheme="minorBidi"/>
          <w:sz w:val="22"/>
          <w:szCs w:val="22"/>
        </w:rPr>
        <w:tab/>
      </w:r>
      <w:r w:rsidRPr="00763DEA">
        <w:rPr>
          <w:snapToGrid w:val="0"/>
        </w:rPr>
        <w:t>Test Purpose and Environment</w:t>
      </w:r>
      <w:r>
        <w:tab/>
        <w:t>1045</w:t>
      </w:r>
    </w:p>
    <w:p w14:paraId="14ED2218" w14:textId="77777777" w:rsidR="00597036" w:rsidRDefault="00597036">
      <w:pPr>
        <w:pStyle w:val="TOC4"/>
        <w:rPr>
          <w:rFonts w:asciiTheme="minorHAnsi" w:eastAsiaTheme="minorEastAsia" w:hAnsiTheme="minorHAnsi" w:cstheme="minorBidi"/>
          <w:sz w:val="22"/>
          <w:szCs w:val="22"/>
        </w:rPr>
      </w:pPr>
      <w:r w:rsidRPr="00597036">
        <w:t>A.5.1.21.2</w:t>
      </w:r>
      <w:r w:rsidRPr="00597036">
        <w:rPr>
          <w:rFonts w:asciiTheme="minorHAnsi" w:eastAsiaTheme="minorEastAsia" w:hAnsiTheme="minorHAnsi" w:cstheme="minorBidi"/>
          <w:sz w:val="22"/>
          <w:szCs w:val="22"/>
        </w:rPr>
        <w:tab/>
      </w:r>
      <w:r w:rsidRPr="00763DEA">
        <w:rPr>
          <w:snapToGrid w:val="0"/>
        </w:rPr>
        <w:t>Test Requirements</w:t>
      </w:r>
      <w:r>
        <w:tab/>
        <w:t>1046</w:t>
      </w:r>
    </w:p>
    <w:p w14:paraId="68419D6D" w14:textId="77777777" w:rsidR="00597036" w:rsidRDefault="00597036">
      <w:pPr>
        <w:pStyle w:val="TOC3"/>
        <w:rPr>
          <w:rFonts w:asciiTheme="minorHAnsi" w:eastAsiaTheme="minorEastAsia" w:hAnsiTheme="minorHAnsi" w:cstheme="minorBidi"/>
          <w:sz w:val="22"/>
          <w:szCs w:val="22"/>
        </w:rPr>
      </w:pPr>
      <w:r w:rsidRPr="00597036">
        <w:t>A.5.1.22</w:t>
      </w:r>
      <w:r w:rsidRPr="00597036">
        <w:rPr>
          <w:rFonts w:asciiTheme="minorHAnsi" w:eastAsiaTheme="minorEastAsia" w:hAnsiTheme="minorHAnsi"/>
          <w:sz w:val="22"/>
          <w:szCs w:val="22"/>
        </w:rPr>
        <w:tab/>
      </w:r>
      <w:r>
        <w:t>E-UTRAN TDD - TDD Intra frequency RACH-less handover</w:t>
      </w:r>
      <w:r>
        <w:tab/>
        <w:t>1046</w:t>
      </w:r>
    </w:p>
    <w:p w14:paraId="38414CF8" w14:textId="77777777" w:rsidR="00597036" w:rsidRDefault="00597036">
      <w:pPr>
        <w:pStyle w:val="TOC4"/>
        <w:rPr>
          <w:rFonts w:asciiTheme="minorHAnsi" w:eastAsiaTheme="minorEastAsia" w:hAnsiTheme="minorHAnsi" w:cstheme="minorBidi"/>
          <w:sz w:val="22"/>
          <w:szCs w:val="22"/>
        </w:rPr>
      </w:pPr>
      <w:r w:rsidRPr="00597036">
        <w:lastRenderedPageBreak/>
        <w:t>A.5.1.22.1</w:t>
      </w:r>
      <w:r w:rsidRPr="00597036">
        <w:rPr>
          <w:rFonts w:asciiTheme="minorHAnsi" w:eastAsiaTheme="minorEastAsia" w:hAnsiTheme="minorHAnsi" w:cstheme="minorBidi"/>
          <w:sz w:val="22"/>
          <w:szCs w:val="22"/>
        </w:rPr>
        <w:tab/>
      </w:r>
      <w:r w:rsidRPr="00763DEA">
        <w:rPr>
          <w:snapToGrid w:val="0"/>
        </w:rPr>
        <w:t>Test Purpose and Environment</w:t>
      </w:r>
      <w:r>
        <w:tab/>
        <w:t>1046</w:t>
      </w:r>
    </w:p>
    <w:p w14:paraId="3C328EED" w14:textId="77777777" w:rsidR="00597036" w:rsidRDefault="00597036">
      <w:pPr>
        <w:pStyle w:val="TOC4"/>
        <w:rPr>
          <w:rFonts w:asciiTheme="minorHAnsi" w:eastAsiaTheme="minorEastAsia" w:hAnsiTheme="minorHAnsi" w:cstheme="minorBidi"/>
          <w:sz w:val="22"/>
          <w:szCs w:val="22"/>
        </w:rPr>
      </w:pPr>
      <w:r w:rsidRPr="00597036">
        <w:t>A.5.1.22.2</w:t>
      </w:r>
      <w:r w:rsidRPr="00597036">
        <w:rPr>
          <w:rFonts w:asciiTheme="minorHAnsi" w:eastAsiaTheme="minorEastAsia" w:hAnsiTheme="minorHAnsi" w:cstheme="minorBidi"/>
          <w:sz w:val="22"/>
          <w:szCs w:val="22"/>
        </w:rPr>
        <w:tab/>
      </w:r>
      <w:r w:rsidRPr="00763DEA">
        <w:rPr>
          <w:snapToGrid w:val="0"/>
        </w:rPr>
        <w:t>Test Requirements</w:t>
      </w:r>
      <w:r>
        <w:tab/>
        <w:t>1048</w:t>
      </w:r>
    </w:p>
    <w:p w14:paraId="7AA1E2DA" w14:textId="77777777" w:rsidR="00597036" w:rsidRDefault="00597036">
      <w:pPr>
        <w:pStyle w:val="TOC3"/>
        <w:rPr>
          <w:rFonts w:asciiTheme="minorHAnsi" w:eastAsiaTheme="minorEastAsia" w:hAnsiTheme="minorHAnsi" w:cstheme="minorBidi"/>
          <w:sz w:val="22"/>
          <w:szCs w:val="22"/>
        </w:rPr>
      </w:pPr>
      <w:r w:rsidRPr="00597036">
        <w:t>A.5.1.23</w:t>
      </w:r>
      <w:r w:rsidRPr="00597036">
        <w:rPr>
          <w:rFonts w:asciiTheme="minorHAnsi" w:eastAsiaTheme="minorEastAsia" w:hAnsiTheme="minorHAnsi"/>
          <w:sz w:val="22"/>
          <w:szCs w:val="22"/>
        </w:rPr>
        <w:tab/>
      </w:r>
      <w:r>
        <w:t>E-UTRAN FDD – FDD Inter frequency RACH-less handover</w:t>
      </w:r>
      <w:r>
        <w:tab/>
        <w:t>1048</w:t>
      </w:r>
    </w:p>
    <w:p w14:paraId="2F88AD59" w14:textId="77777777" w:rsidR="00597036" w:rsidRDefault="00597036">
      <w:pPr>
        <w:pStyle w:val="TOC4"/>
        <w:rPr>
          <w:rFonts w:asciiTheme="minorHAnsi" w:eastAsiaTheme="minorEastAsia" w:hAnsiTheme="minorHAnsi" w:cstheme="minorBidi"/>
          <w:sz w:val="22"/>
          <w:szCs w:val="22"/>
        </w:rPr>
      </w:pPr>
      <w:r w:rsidRPr="00597036">
        <w:t>A.5.1.23.1</w:t>
      </w:r>
      <w:r w:rsidRPr="00597036">
        <w:rPr>
          <w:rFonts w:asciiTheme="minorHAnsi" w:eastAsiaTheme="minorEastAsia" w:hAnsiTheme="minorHAnsi" w:cstheme="minorBidi"/>
          <w:sz w:val="22"/>
          <w:szCs w:val="22"/>
        </w:rPr>
        <w:tab/>
      </w:r>
      <w:r w:rsidRPr="00763DEA">
        <w:rPr>
          <w:snapToGrid w:val="0"/>
        </w:rPr>
        <w:t>Test Purpose and Environment</w:t>
      </w:r>
      <w:r>
        <w:tab/>
        <w:t>1048</w:t>
      </w:r>
    </w:p>
    <w:p w14:paraId="296EF564" w14:textId="77777777" w:rsidR="00597036" w:rsidRDefault="00597036">
      <w:pPr>
        <w:pStyle w:val="TOC4"/>
        <w:rPr>
          <w:rFonts w:asciiTheme="minorHAnsi" w:eastAsiaTheme="minorEastAsia" w:hAnsiTheme="minorHAnsi" w:cstheme="minorBidi"/>
          <w:sz w:val="22"/>
          <w:szCs w:val="22"/>
        </w:rPr>
      </w:pPr>
      <w:r w:rsidRPr="00597036">
        <w:t>A.5.1.23.2</w:t>
      </w:r>
      <w:r w:rsidRPr="00597036">
        <w:rPr>
          <w:rFonts w:asciiTheme="minorHAnsi" w:eastAsiaTheme="minorEastAsia" w:hAnsiTheme="minorHAnsi" w:cstheme="minorBidi"/>
          <w:sz w:val="22"/>
          <w:szCs w:val="22"/>
        </w:rPr>
        <w:tab/>
      </w:r>
      <w:r w:rsidRPr="00763DEA">
        <w:rPr>
          <w:snapToGrid w:val="0"/>
        </w:rPr>
        <w:t>Test Requirements</w:t>
      </w:r>
      <w:r>
        <w:tab/>
        <w:t>1050</w:t>
      </w:r>
    </w:p>
    <w:p w14:paraId="20C8D0CD" w14:textId="77777777" w:rsidR="00597036" w:rsidRDefault="00597036">
      <w:pPr>
        <w:pStyle w:val="TOC3"/>
        <w:rPr>
          <w:rFonts w:asciiTheme="minorHAnsi" w:eastAsiaTheme="minorEastAsia" w:hAnsiTheme="minorHAnsi" w:cstheme="minorBidi"/>
          <w:sz w:val="22"/>
          <w:szCs w:val="22"/>
        </w:rPr>
      </w:pPr>
      <w:r w:rsidRPr="00597036">
        <w:t>A.5.1.24</w:t>
      </w:r>
      <w:r w:rsidRPr="00597036">
        <w:rPr>
          <w:rFonts w:asciiTheme="minorHAnsi" w:eastAsiaTheme="minorEastAsia" w:hAnsiTheme="minorHAnsi"/>
          <w:sz w:val="22"/>
          <w:szCs w:val="22"/>
        </w:rPr>
        <w:tab/>
      </w:r>
      <w:r>
        <w:t>E-UTRAN TDD – TDD Inter frequency RACH-less handover</w:t>
      </w:r>
      <w:r>
        <w:tab/>
        <w:t>1050</w:t>
      </w:r>
    </w:p>
    <w:p w14:paraId="52FF0949" w14:textId="77777777" w:rsidR="00597036" w:rsidRDefault="00597036">
      <w:pPr>
        <w:pStyle w:val="TOC4"/>
        <w:rPr>
          <w:rFonts w:asciiTheme="minorHAnsi" w:eastAsiaTheme="minorEastAsia" w:hAnsiTheme="minorHAnsi" w:cstheme="minorBidi"/>
          <w:sz w:val="22"/>
          <w:szCs w:val="22"/>
        </w:rPr>
      </w:pPr>
      <w:r w:rsidRPr="00597036">
        <w:t>A.5.1.24.1</w:t>
      </w:r>
      <w:r w:rsidRPr="00597036">
        <w:rPr>
          <w:rFonts w:asciiTheme="minorHAnsi" w:eastAsiaTheme="minorEastAsia" w:hAnsiTheme="minorHAnsi" w:cstheme="minorBidi"/>
          <w:sz w:val="22"/>
          <w:szCs w:val="22"/>
        </w:rPr>
        <w:tab/>
      </w:r>
      <w:r w:rsidRPr="00763DEA">
        <w:rPr>
          <w:snapToGrid w:val="0"/>
        </w:rPr>
        <w:t>Test Purpose and Environment</w:t>
      </w:r>
      <w:r>
        <w:tab/>
        <w:t>1050</w:t>
      </w:r>
    </w:p>
    <w:p w14:paraId="1D1413EE" w14:textId="77777777" w:rsidR="00597036" w:rsidRDefault="00597036">
      <w:pPr>
        <w:pStyle w:val="TOC4"/>
        <w:rPr>
          <w:rFonts w:asciiTheme="minorHAnsi" w:eastAsiaTheme="minorEastAsia" w:hAnsiTheme="minorHAnsi" w:cstheme="minorBidi"/>
          <w:sz w:val="22"/>
          <w:szCs w:val="22"/>
        </w:rPr>
      </w:pPr>
      <w:r w:rsidRPr="00597036">
        <w:t>A.5.1.24.2</w:t>
      </w:r>
      <w:r w:rsidRPr="00597036">
        <w:rPr>
          <w:rFonts w:asciiTheme="minorHAnsi" w:eastAsiaTheme="minorEastAsia" w:hAnsiTheme="minorHAnsi" w:cstheme="minorBidi"/>
          <w:sz w:val="22"/>
          <w:szCs w:val="22"/>
        </w:rPr>
        <w:tab/>
      </w:r>
      <w:r w:rsidRPr="00763DEA">
        <w:rPr>
          <w:snapToGrid w:val="0"/>
        </w:rPr>
        <w:t>Test Requirements</w:t>
      </w:r>
      <w:r>
        <w:tab/>
        <w:t>1052</w:t>
      </w:r>
    </w:p>
    <w:p w14:paraId="264D6635" w14:textId="77777777" w:rsidR="00597036" w:rsidRDefault="00597036">
      <w:pPr>
        <w:pStyle w:val="TOC3"/>
        <w:rPr>
          <w:rFonts w:asciiTheme="minorHAnsi" w:eastAsiaTheme="minorEastAsia" w:hAnsiTheme="minorHAnsi" w:cstheme="minorBidi"/>
          <w:sz w:val="22"/>
          <w:szCs w:val="22"/>
        </w:rPr>
      </w:pPr>
      <w:r w:rsidRPr="00597036">
        <w:t>A.5.1.25</w:t>
      </w:r>
      <w:r w:rsidRPr="00597036">
        <w:rPr>
          <w:rFonts w:asciiTheme="minorHAnsi" w:eastAsiaTheme="minorEastAsia" w:hAnsiTheme="minorHAnsi" w:cstheme="minorBidi"/>
          <w:sz w:val="22"/>
          <w:szCs w:val="22"/>
        </w:rPr>
        <w:tab/>
      </w:r>
      <w:r>
        <w:t>E-UTRAN FDD - FDD Intra frequency make-before-break handover</w:t>
      </w:r>
      <w:r>
        <w:tab/>
        <w:t>1052</w:t>
      </w:r>
    </w:p>
    <w:p w14:paraId="0256C371" w14:textId="77777777" w:rsidR="00597036" w:rsidRDefault="00597036">
      <w:pPr>
        <w:pStyle w:val="TOC4"/>
        <w:rPr>
          <w:rFonts w:asciiTheme="minorHAnsi" w:eastAsiaTheme="minorEastAsia" w:hAnsiTheme="minorHAnsi" w:cstheme="minorBidi"/>
          <w:sz w:val="22"/>
          <w:szCs w:val="22"/>
        </w:rPr>
      </w:pPr>
      <w:r w:rsidRPr="00597036">
        <w:t>A.5.1.25.1</w:t>
      </w:r>
      <w:r w:rsidRPr="00597036">
        <w:rPr>
          <w:rFonts w:asciiTheme="minorHAnsi" w:eastAsiaTheme="minorEastAsia" w:hAnsiTheme="minorHAnsi" w:cstheme="minorBidi"/>
          <w:sz w:val="22"/>
          <w:szCs w:val="22"/>
        </w:rPr>
        <w:tab/>
      </w:r>
      <w:r w:rsidRPr="00763DEA">
        <w:rPr>
          <w:snapToGrid w:val="0"/>
        </w:rPr>
        <w:t>Test Purpose and Environment</w:t>
      </w:r>
      <w:r>
        <w:tab/>
        <w:t>1052</w:t>
      </w:r>
    </w:p>
    <w:p w14:paraId="559484C4" w14:textId="77777777" w:rsidR="00597036" w:rsidRDefault="00597036">
      <w:pPr>
        <w:pStyle w:val="TOC4"/>
        <w:rPr>
          <w:rFonts w:asciiTheme="minorHAnsi" w:eastAsiaTheme="minorEastAsia" w:hAnsiTheme="minorHAnsi" w:cstheme="minorBidi"/>
          <w:sz w:val="22"/>
          <w:szCs w:val="22"/>
        </w:rPr>
      </w:pPr>
      <w:r w:rsidRPr="00597036">
        <w:t>A.5.1.25.2</w:t>
      </w:r>
      <w:r w:rsidRPr="00597036">
        <w:rPr>
          <w:rFonts w:asciiTheme="minorHAnsi" w:eastAsiaTheme="minorEastAsia" w:hAnsiTheme="minorHAnsi" w:cstheme="minorBidi"/>
          <w:sz w:val="22"/>
          <w:szCs w:val="22"/>
        </w:rPr>
        <w:tab/>
      </w:r>
      <w:r w:rsidRPr="00763DEA">
        <w:rPr>
          <w:snapToGrid w:val="0"/>
        </w:rPr>
        <w:t>Test Requirements</w:t>
      </w:r>
      <w:r>
        <w:tab/>
        <w:t>1054</w:t>
      </w:r>
    </w:p>
    <w:p w14:paraId="3DB62E52" w14:textId="77777777" w:rsidR="00597036" w:rsidRDefault="00597036">
      <w:pPr>
        <w:pStyle w:val="TOC3"/>
        <w:rPr>
          <w:rFonts w:asciiTheme="minorHAnsi" w:eastAsiaTheme="minorEastAsia" w:hAnsiTheme="minorHAnsi" w:cstheme="minorBidi"/>
          <w:sz w:val="22"/>
          <w:szCs w:val="22"/>
        </w:rPr>
      </w:pPr>
      <w:r w:rsidRPr="00597036">
        <w:t>A.5.1.26</w:t>
      </w:r>
      <w:r w:rsidRPr="00597036">
        <w:rPr>
          <w:rFonts w:asciiTheme="minorHAnsi" w:eastAsiaTheme="minorEastAsia" w:hAnsiTheme="minorHAnsi"/>
          <w:sz w:val="22"/>
          <w:szCs w:val="22"/>
        </w:rPr>
        <w:tab/>
      </w:r>
      <w:r>
        <w:t>E-UTRAN TDD - TDD Intra frequency make-before-break handover</w:t>
      </w:r>
      <w:r>
        <w:tab/>
        <w:t>1055</w:t>
      </w:r>
    </w:p>
    <w:p w14:paraId="111BC57A" w14:textId="77777777" w:rsidR="00597036" w:rsidRDefault="00597036">
      <w:pPr>
        <w:pStyle w:val="TOC4"/>
        <w:rPr>
          <w:rFonts w:asciiTheme="minorHAnsi" w:eastAsiaTheme="minorEastAsia" w:hAnsiTheme="minorHAnsi" w:cstheme="minorBidi"/>
          <w:sz w:val="22"/>
          <w:szCs w:val="22"/>
        </w:rPr>
      </w:pPr>
      <w:r w:rsidRPr="00597036">
        <w:t>A.5.1.26.1</w:t>
      </w:r>
      <w:r w:rsidRPr="00597036">
        <w:rPr>
          <w:rFonts w:asciiTheme="minorHAnsi" w:eastAsiaTheme="minorEastAsia" w:hAnsiTheme="minorHAnsi" w:cstheme="minorBidi"/>
          <w:sz w:val="22"/>
          <w:szCs w:val="22"/>
        </w:rPr>
        <w:tab/>
      </w:r>
      <w:r w:rsidRPr="00763DEA">
        <w:rPr>
          <w:snapToGrid w:val="0"/>
        </w:rPr>
        <w:t>Test Purpose and Environment</w:t>
      </w:r>
      <w:r>
        <w:tab/>
        <w:t>1055</w:t>
      </w:r>
    </w:p>
    <w:p w14:paraId="717389F2" w14:textId="77777777" w:rsidR="00597036" w:rsidRDefault="00597036">
      <w:pPr>
        <w:pStyle w:val="TOC4"/>
        <w:rPr>
          <w:rFonts w:asciiTheme="minorHAnsi" w:eastAsiaTheme="minorEastAsia" w:hAnsiTheme="minorHAnsi" w:cstheme="minorBidi"/>
          <w:sz w:val="22"/>
          <w:szCs w:val="22"/>
        </w:rPr>
      </w:pPr>
      <w:r w:rsidRPr="00597036">
        <w:t>A.5.1.26.2</w:t>
      </w:r>
      <w:r w:rsidRPr="00597036">
        <w:rPr>
          <w:rFonts w:asciiTheme="minorHAnsi" w:eastAsiaTheme="minorEastAsia" w:hAnsiTheme="minorHAnsi" w:cstheme="minorBidi"/>
          <w:sz w:val="22"/>
          <w:szCs w:val="22"/>
        </w:rPr>
        <w:tab/>
      </w:r>
      <w:r w:rsidRPr="00763DEA">
        <w:rPr>
          <w:snapToGrid w:val="0"/>
        </w:rPr>
        <w:t>Test Requirements</w:t>
      </w:r>
      <w:r>
        <w:tab/>
        <w:t>1056</w:t>
      </w:r>
    </w:p>
    <w:p w14:paraId="788004B1" w14:textId="77777777" w:rsidR="00597036" w:rsidRDefault="00597036">
      <w:pPr>
        <w:pStyle w:val="TOC3"/>
        <w:rPr>
          <w:rFonts w:asciiTheme="minorHAnsi" w:eastAsiaTheme="minorEastAsia" w:hAnsiTheme="minorHAnsi" w:cstheme="minorBidi"/>
          <w:sz w:val="22"/>
          <w:szCs w:val="22"/>
        </w:rPr>
      </w:pPr>
      <w:r w:rsidRPr="00597036">
        <w:t>A.5.1.27</w:t>
      </w:r>
      <w:r w:rsidRPr="00597036">
        <w:rPr>
          <w:rFonts w:asciiTheme="minorHAnsi" w:eastAsiaTheme="minorEastAsia" w:hAnsiTheme="minorHAnsi" w:cstheme="minorBidi"/>
          <w:sz w:val="22"/>
          <w:szCs w:val="22"/>
        </w:rPr>
        <w:tab/>
      </w:r>
      <w:r>
        <w:t>E-UTRAN FDD inter frequency handover for Cat-M1 UEs in CEModeA</w:t>
      </w:r>
      <w:r>
        <w:tab/>
        <w:t>1057</w:t>
      </w:r>
    </w:p>
    <w:p w14:paraId="6240FD33" w14:textId="77777777" w:rsidR="00597036" w:rsidRDefault="00597036">
      <w:pPr>
        <w:pStyle w:val="TOC4"/>
        <w:rPr>
          <w:rFonts w:asciiTheme="minorHAnsi" w:eastAsiaTheme="minorEastAsia" w:hAnsiTheme="minorHAnsi" w:cstheme="minorBidi"/>
          <w:sz w:val="22"/>
          <w:szCs w:val="22"/>
        </w:rPr>
      </w:pPr>
      <w:r w:rsidRPr="00597036">
        <w:t>A.5.1.27.1</w:t>
      </w:r>
      <w:r w:rsidRPr="00597036">
        <w:rPr>
          <w:rFonts w:asciiTheme="minorHAnsi" w:eastAsiaTheme="minorEastAsia" w:hAnsiTheme="minorHAnsi" w:cstheme="minorBidi"/>
          <w:sz w:val="22"/>
          <w:szCs w:val="22"/>
        </w:rPr>
        <w:tab/>
      </w:r>
      <w:r w:rsidRPr="00763DEA">
        <w:rPr>
          <w:snapToGrid w:val="0"/>
        </w:rPr>
        <w:t>Test Purpose and Environment</w:t>
      </w:r>
      <w:r>
        <w:tab/>
        <w:t>1057</w:t>
      </w:r>
    </w:p>
    <w:p w14:paraId="723E73F4" w14:textId="77777777" w:rsidR="00597036" w:rsidRDefault="00597036">
      <w:pPr>
        <w:pStyle w:val="TOC4"/>
        <w:rPr>
          <w:rFonts w:asciiTheme="minorHAnsi" w:eastAsiaTheme="minorEastAsia" w:hAnsiTheme="minorHAnsi" w:cstheme="minorBidi"/>
          <w:sz w:val="22"/>
          <w:szCs w:val="22"/>
        </w:rPr>
      </w:pPr>
      <w:r w:rsidRPr="00597036">
        <w:t>A.5.1.27.2</w:t>
      </w:r>
      <w:r w:rsidRPr="00597036">
        <w:rPr>
          <w:rFonts w:asciiTheme="minorHAnsi" w:eastAsiaTheme="minorEastAsia" w:hAnsiTheme="minorHAnsi" w:cstheme="minorBidi"/>
          <w:sz w:val="22"/>
          <w:szCs w:val="22"/>
        </w:rPr>
        <w:tab/>
      </w:r>
      <w:r w:rsidRPr="00763DEA">
        <w:rPr>
          <w:snapToGrid w:val="0"/>
        </w:rPr>
        <w:t>Test Requirements</w:t>
      </w:r>
      <w:r>
        <w:tab/>
        <w:t>1058</w:t>
      </w:r>
    </w:p>
    <w:p w14:paraId="60F33D18" w14:textId="77777777" w:rsidR="00597036" w:rsidRDefault="00597036">
      <w:pPr>
        <w:pStyle w:val="TOC3"/>
        <w:rPr>
          <w:rFonts w:asciiTheme="minorHAnsi" w:eastAsiaTheme="minorEastAsia" w:hAnsiTheme="minorHAnsi" w:cstheme="minorBidi"/>
          <w:sz w:val="22"/>
          <w:szCs w:val="22"/>
        </w:rPr>
      </w:pPr>
      <w:r w:rsidRPr="00597036">
        <w:t>A.5.1.28</w:t>
      </w:r>
      <w:r w:rsidRPr="00597036">
        <w:rPr>
          <w:rFonts w:asciiTheme="minorHAnsi" w:eastAsiaTheme="minorEastAsia" w:hAnsiTheme="minorHAnsi" w:cstheme="minorBidi"/>
          <w:sz w:val="22"/>
          <w:szCs w:val="22"/>
        </w:rPr>
        <w:tab/>
      </w:r>
      <w:r>
        <w:t>E-UTRAN HD-FDD inter frequency handover for Cat-M1 UEs in CEModeA</w:t>
      </w:r>
      <w:r>
        <w:tab/>
        <w:t>1059</w:t>
      </w:r>
    </w:p>
    <w:p w14:paraId="6E7B9975" w14:textId="77777777" w:rsidR="00597036" w:rsidRDefault="00597036">
      <w:pPr>
        <w:pStyle w:val="TOC4"/>
        <w:rPr>
          <w:rFonts w:asciiTheme="minorHAnsi" w:eastAsiaTheme="minorEastAsia" w:hAnsiTheme="minorHAnsi" w:cstheme="minorBidi"/>
          <w:sz w:val="22"/>
          <w:szCs w:val="22"/>
        </w:rPr>
      </w:pPr>
      <w:r w:rsidRPr="00597036">
        <w:t>A.5.1.28.1</w:t>
      </w:r>
      <w:r w:rsidRPr="00597036">
        <w:rPr>
          <w:rFonts w:asciiTheme="minorHAnsi" w:eastAsiaTheme="minorEastAsia" w:hAnsiTheme="minorHAnsi" w:cstheme="minorBidi"/>
          <w:sz w:val="22"/>
          <w:szCs w:val="22"/>
        </w:rPr>
        <w:tab/>
      </w:r>
      <w:r w:rsidRPr="00763DEA">
        <w:rPr>
          <w:snapToGrid w:val="0"/>
        </w:rPr>
        <w:t>Test Purpose and Environment</w:t>
      </w:r>
      <w:r>
        <w:tab/>
        <w:t>1059</w:t>
      </w:r>
    </w:p>
    <w:p w14:paraId="16BB123F" w14:textId="77777777" w:rsidR="00597036" w:rsidRDefault="00597036">
      <w:pPr>
        <w:pStyle w:val="TOC4"/>
        <w:rPr>
          <w:rFonts w:asciiTheme="minorHAnsi" w:eastAsiaTheme="minorEastAsia" w:hAnsiTheme="minorHAnsi" w:cstheme="minorBidi"/>
          <w:sz w:val="22"/>
          <w:szCs w:val="22"/>
        </w:rPr>
      </w:pPr>
      <w:r w:rsidRPr="00597036">
        <w:t>A.5.1.28.2</w:t>
      </w:r>
      <w:r w:rsidRPr="00597036">
        <w:rPr>
          <w:rFonts w:asciiTheme="minorHAnsi" w:eastAsiaTheme="minorEastAsia" w:hAnsiTheme="minorHAnsi" w:cstheme="minorBidi"/>
          <w:sz w:val="22"/>
          <w:szCs w:val="22"/>
        </w:rPr>
        <w:tab/>
      </w:r>
      <w:r w:rsidRPr="00763DEA">
        <w:rPr>
          <w:snapToGrid w:val="0"/>
        </w:rPr>
        <w:t>Test Requirements</w:t>
      </w:r>
      <w:r>
        <w:tab/>
        <w:t>1060</w:t>
      </w:r>
    </w:p>
    <w:p w14:paraId="21B7AE5D" w14:textId="77777777" w:rsidR="00597036" w:rsidRDefault="00597036">
      <w:pPr>
        <w:pStyle w:val="TOC3"/>
        <w:rPr>
          <w:rFonts w:asciiTheme="minorHAnsi" w:eastAsiaTheme="minorEastAsia" w:hAnsiTheme="minorHAnsi" w:cstheme="minorBidi"/>
          <w:sz w:val="22"/>
          <w:szCs w:val="22"/>
        </w:rPr>
      </w:pPr>
      <w:r w:rsidRPr="00597036">
        <w:t>A.5.1.29</w:t>
      </w:r>
      <w:r w:rsidRPr="00597036">
        <w:rPr>
          <w:rFonts w:asciiTheme="minorHAnsi" w:eastAsiaTheme="minorEastAsia" w:hAnsiTheme="minorHAnsi" w:cstheme="minorBidi"/>
          <w:sz w:val="22"/>
          <w:szCs w:val="22"/>
        </w:rPr>
        <w:tab/>
      </w:r>
      <w:r>
        <w:t>E-UTRAN TDD inter frequency handover for Cat-M1 UEs in CEModeA</w:t>
      </w:r>
      <w:r>
        <w:tab/>
        <w:t>1061</w:t>
      </w:r>
    </w:p>
    <w:p w14:paraId="1EA8F776" w14:textId="77777777" w:rsidR="00597036" w:rsidRDefault="00597036">
      <w:pPr>
        <w:pStyle w:val="TOC4"/>
        <w:rPr>
          <w:rFonts w:asciiTheme="minorHAnsi" w:eastAsiaTheme="minorEastAsia" w:hAnsiTheme="minorHAnsi" w:cstheme="minorBidi"/>
          <w:sz w:val="22"/>
          <w:szCs w:val="22"/>
        </w:rPr>
      </w:pPr>
      <w:r w:rsidRPr="00597036">
        <w:t>A.5.1.29.1</w:t>
      </w:r>
      <w:r w:rsidRPr="00597036">
        <w:rPr>
          <w:rFonts w:asciiTheme="minorHAnsi" w:eastAsiaTheme="minorEastAsia" w:hAnsiTheme="minorHAnsi" w:cstheme="minorBidi"/>
          <w:sz w:val="22"/>
          <w:szCs w:val="22"/>
        </w:rPr>
        <w:tab/>
      </w:r>
      <w:r w:rsidRPr="00763DEA">
        <w:rPr>
          <w:snapToGrid w:val="0"/>
        </w:rPr>
        <w:t>Test Purpose and Environment</w:t>
      </w:r>
      <w:r>
        <w:tab/>
        <w:t>1061</w:t>
      </w:r>
    </w:p>
    <w:p w14:paraId="532A1CE4" w14:textId="77777777" w:rsidR="00597036" w:rsidRDefault="00597036">
      <w:pPr>
        <w:pStyle w:val="TOC4"/>
        <w:rPr>
          <w:rFonts w:asciiTheme="minorHAnsi" w:eastAsiaTheme="minorEastAsia" w:hAnsiTheme="minorHAnsi" w:cstheme="minorBidi"/>
          <w:sz w:val="22"/>
          <w:szCs w:val="22"/>
        </w:rPr>
      </w:pPr>
      <w:r w:rsidRPr="00597036">
        <w:t>A.5.1.29.2</w:t>
      </w:r>
      <w:r w:rsidRPr="00597036">
        <w:rPr>
          <w:rFonts w:asciiTheme="minorHAnsi" w:eastAsiaTheme="minorEastAsia" w:hAnsiTheme="minorHAnsi" w:cstheme="minorBidi"/>
          <w:sz w:val="22"/>
          <w:szCs w:val="22"/>
        </w:rPr>
        <w:tab/>
      </w:r>
      <w:r w:rsidRPr="00763DEA">
        <w:rPr>
          <w:snapToGrid w:val="0"/>
        </w:rPr>
        <w:t>Test Requirements</w:t>
      </w:r>
      <w:r>
        <w:tab/>
        <w:t>1062</w:t>
      </w:r>
    </w:p>
    <w:p w14:paraId="11A34B6B" w14:textId="77777777" w:rsidR="00597036" w:rsidRDefault="00597036">
      <w:pPr>
        <w:pStyle w:val="TOC3"/>
        <w:rPr>
          <w:rFonts w:asciiTheme="minorHAnsi" w:eastAsiaTheme="minorEastAsia" w:hAnsiTheme="minorHAnsi" w:cstheme="minorBidi"/>
          <w:sz w:val="22"/>
          <w:szCs w:val="22"/>
        </w:rPr>
      </w:pPr>
      <w:r w:rsidRPr="00597036">
        <w:t>A.5.1.30</w:t>
      </w:r>
      <w:r w:rsidRPr="00597036">
        <w:rPr>
          <w:rFonts w:asciiTheme="minorHAnsi" w:eastAsiaTheme="minorEastAsia" w:hAnsiTheme="minorHAnsi" w:cstheme="minorBidi"/>
          <w:sz w:val="22"/>
          <w:szCs w:val="22"/>
        </w:rPr>
        <w:tab/>
      </w:r>
      <w:r>
        <w:t>E-UTRAN FDD inter frequency handover for Cat-M1 UEs in CEModeB</w:t>
      </w:r>
      <w:r>
        <w:tab/>
        <w:t>1063</w:t>
      </w:r>
    </w:p>
    <w:p w14:paraId="409113A0" w14:textId="77777777" w:rsidR="00597036" w:rsidRDefault="00597036">
      <w:pPr>
        <w:pStyle w:val="TOC4"/>
        <w:rPr>
          <w:rFonts w:asciiTheme="minorHAnsi" w:eastAsiaTheme="minorEastAsia" w:hAnsiTheme="minorHAnsi" w:cstheme="minorBidi"/>
          <w:sz w:val="22"/>
          <w:szCs w:val="22"/>
        </w:rPr>
      </w:pPr>
      <w:r w:rsidRPr="00597036">
        <w:t>A.5.1.30.1</w:t>
      </w:r>
      <w:r w:rsidRPr="00597036">
        <w:rPr>
          <w:rFonts w:asciiTheme="minorHAnsi" w:eastAsiaTheme="minorEastAsia" w:hAnsiTheme="minorHAnsi" w:cstheme="minorBidi"/>
          <w:sz w:val="22"/>
          <w:szCs w:val="22"/>
        </w:rPr>
        <w:tab/>
      </w:r>
      <w:r w:rsidRPr="00763DEA">
        <w:rPr>
          <w:snapToGrid w:val="0"/>
        </w:rPr>
        <w:t>Test Purpose and Environment</w:t>
      </w:r>
      <w:r>
        <w:tab/>
        <w:t>1063</w:t>
      </w:r>
    </w:p>
    <w:p w14:paraId="18AAAD1B" w14:textId="77777777" w:rsidR="00597036" w:rsidRDefault="00597036">
      <w:pPr>
        <w:pStyle w:val="TOC4"/>
        <w:rPr>
          <w:rFonts w:asciiTheme="minorHAnsi" w:eastAsiaTheme="minorEastAsia" w:hAnsiTheme="minorHAnsi" w:cstheme="minorBidi"/>
          <w:sz w:val="22"/>
          <w:szCs w:val="22"/>
        </w:rPr>
      </w:pPr>
      <w:r w:rsidRPr="00597036">
        <w:t>A.5.1.30.2</w:t>
      </w:r>
      <w:r w:rsidRPr="00597036">
        <w:rPr>
          <w:rFonts w:asciiTheme="minorHAnsi" w:eastAsiaTheme="minorEastAsia" w:hAnsiTheme="minorHAnsi" w:cstheme="minorBidi"/>
          <w:sz w:val="22"/>
          <w:szCs w:val="22"/>
        </w:rPr>
        <w:tab/>
      </w:r>
      <w:r w:rsidRPr="00763DEA">
        <w:rPr>
          <w:snapToGrid w:val="0"/>
        </w:rPr>
        <w:t>Test Requirements</w:t>
      </w:r>
      <w:r>
        <w:tab/>
        <w:t>1064</w:t>
      </w:r>
    </w:p>
    <w:p w14:paraId="66BF9F53" w14:textId="77777777" w:rsidR="00597036" w:rsidRDefault="00597036">
      <w:pPr>
        <w:pStyle w:val="TOC3"/>
        <w:rPr>
          <w:rFonts w:asciiTheme="minorHAnsi" w:eastAsiaTheme="minorEastAsia" w:hAnsiTheme="minorHAnsi" w:cstheme="minorBidi"/>
          <w:sz w:val="22"/>
          <w:szCs w:val="22"/>
        </w:rPr>
      </w:pPr>
      <w:r w:rsidRPr="00597036">
        <w:t>A.5.1.31</w:t>
      </w:r>
      <w:r w:rsidRPr="00597036">
        <w:rPr>
          <w:rFonts w:asciiTheme="minorHAnsi" w:eastAsiaTheme="minorEastAsia" w:hAnsiTheme="minorHAnsi" w:cstheme="minorBidi"/>
          <w:sz w:val="22"/>
          <w:szCs w:val="22"/>
        </w:rPr>
        <w:tab/>
      </w:r>
      <w:r>
        <w:t>E-UTRAN HD-FDD inter frequency handover for Cat-M1 UEs in CEModeB</w:t>
      </w:r>
      <w:r>
        <w:tab/>
        <w:t>1065</w:t>
      </w:r>
    </w:p>
    <w:p w14:paraId="60502E08" w14:textId="77777777" w:rsidR="00597036" w:rsidRDefault="00597036">
      <w:pPr>
        <w:pStyle w:val="TOC4"/>
        <w:rPr>
          <w:rFonts w:asciiTheme="minorHAnsi" w:eastAsiaTheme="minorEastAsia" w:hAnsiTheme="minorHAnsi" w:cstheme="minorBidi"/>
          <w:sz w:val="22"/>
          <w:szCs w:val="22"/>
        </w:rPr>
      </w:pPr>
      <w:r w:rsidRPr="00597036">
        <w:t>A.5.1.31.1</w:t>
      </w:r>
      <w:r w:rsidRPr="00597036">
        <w:rPr>
          <w:rFonts w:asciiTheme="minorHAnsi" w:eastAsiaTheme="minorEastAsia" w:hAnsiTheme="minorHAnsi" w:cstheme="minorBidi"/>
          <w:sz w:val="22"/>
          <w:szCs w:val="22"/>
        </w:rPr>
        <w:tab/>
      </w:r>
      <w:r w:rsidRPr="00763DEA">
        <w:rPr>
          <w:snapToGrid w:val="0"/>
        </w:rPr>
        <w:t>Test Purpose and Environment</w:t>
      </w:r>
      <w:r>
        <w:tab/>
        <w:t>1065</w:t>
      </w:r>
    </w:p>
    <w:p w14:paraId="7F02E4E9" w14:textId="77777777" w:rsidR="00597036" w:rsidRDefault="00597036">
      <w:pPr>
        <w:pStyle w:val="TOC4"/>
        <w:rPr>
          <w:rFonts w:asciiTheme="minorHAnsi" w:eastAsiaTheme="minorEastAsia" w:hAnsiTheme="minorHAnsi" w:cstheme="minorBidi"/>
          <w:sz w:val="22"/>
          <w:szCs w:val="22"/>
        </w:rPr>
      </w:pPr>
      <w:r w:rsidRPr="00597036">
        <w:t>A.5.1.31.2</w:t>
      </w:r>
      <w:r w:rsidRPr="00597036">
        <w:rPr>
          <w:rFonts w:asciiTheme="minorHAnsi" w:eastAsiaTheme="minorEastAsia" w:hAnsiTheme="minorHAnsi" w:cstheme="minorBidi"/>
          <w:sz w:val="22"/>
          <w:szCs w:val="22"/>
        </w:rPr>
        <w:tab/>
      </w:r>
      <w:r w:rsidRPr="00763DEA">
        <w:rPr>
          <w:snapToGrid w:val="0"/>
        </w:rPr>
        <w:t>Test Requirements</w:t>
      </w:r>
      <w:r>
        <w:tab/>
        <w:t>1066</w:t>
      </w:r>
    </w:p>
    <w:p w14:paraId="2D14B016" w14:textId="77777777" w:rsidR="00597036" w:rsidRDefault="00597036">
      <w:pPr>
        <w:pStyle w:val="TOC3"/>
        <w:rPr>
          <w:rFonts w:asciiTheme="minorHAnsi" w:eastAsiaTheme="minorEastAsia" w:hAnsiTheme="minorHAnsi" w:cstheme="minorBidi"/>
          <w:sz w:val="22"/>
          <w:szCs w:val="22"/>
        </w:rPr>
      </w:pPr>
      <w:r w:rsidRPr="00597036">
        <w:t>A.5.1.32</w:t>
      </w:r>
      <w:r w:rsidRPr="00597036">
        <w:rPr>
          <w:rFonts w:asciiTheme="minorHAnsi" w:eastAsiaTheme="minorEastAsia" w:hAnsiTheme="minorHAnsi" w:cstheme="minorBidi"/>
          <w:sz w:val="22"/>
          <w:szCs w:val="22"/>
        </w:rPr>
        <w:tab/>
      </w:r>
      <w:r>
        <w:t>E-UTRAN TDD inter frequency handover for Cat-M1 UEs in CEModeB</w:t>
      </w:r>
      <w:r>
        <w:tab/>
        <w:t>1067</w:t>
      </w:r>
    </w:p>
    <w:p w14:paraId="0DB41622" w14:textId="77777777" w:rsidR="00597036" w:rsidRDefault="00597036">
      <w:pPr>
        <w:pStyle w:val="TOC4"/>
        <w:rPr>
          <w:rFonts w:asciiTheme="minorHAnsi" w:eastAsiaTheme="minorEastAsia" w:hAnsiTheme="minorHAnsi" w:cstheme="minorBidi"/>
          <w:sz w:val="22"/>
          <w:szCs w:val="22"/>
        </w:rPr>
      </w:pPr>
      <w:r w:rsidRPr="00597036">
        <w:t>A.5.1.32.1</w:t>
      </w:r>
      <w:r w:rsidRPr="00597036">
        <w:rPr>
          <w:rFonts w:asciiTheme="minorHAnsi" w:eastAsiaTheme="minorEastAsia" w:hAnsiTheme="minorHAnsi" w:cstheme="minorBidi"/>
          <w:sz w:val="22"/>
          <w:szCs w:val="22"/>
        </w:rPr>
        <w:tab/>
      </w:r>
      <w:r w:rsidRPr="00763DEA">
        <w:rPr>
          <w:snapToGrid w:val="0"/>
        </w:rPr>
        <w:t>Test Purpose and Environment</w:t>
      </w:r>
      <w:r>
        <w:tab/>
        <w:t>1067</w:t>
      </w:r>
    </w:p>
    <w:p w14:paraId="50C1DD88" w14:textId="77777777" w:rsidR="00597036" w:rsidRDefault="00597036">
      <w:pPr>
        <w:pStyle w:val="TOC4"/>
        <w:rPr>
          <w:rFonts w:asciiTheme="minorHAnsi" w:eastAsiaTheme="minorEastAsia" w:hAnsiTheme="minorHAnsi" w:cstheme="minorBidi"/>
          <w:sz w:val="22"/>
          <w:szCs w:val="22"/>
        </w:rPr>
      </w:pPr>
      <w:r w:rsidRPr="00597036">
        <w:t>A.5.1.32.2</w:t>
      </w:r>
      <w:r w:rsidRPr="00597036">
        <w:rPr>
          <w:rFonts w:asciiTheme="minorHAnsi" w:eastAsiaTheme="minorEastAsia" w:hAnsiTheme="minorHAnsi" w:cstheme="minorBidi"/>
          <w:sz w:val="22"/>
          <w:szCs w:val="22"/>
        </w:rPr>
        <w:tab/>
      </w:r>
      <w:r w:rsidRPr="00763DEA">
        <w:rPr>
          <w:snapToGrid w:val="0"/>
        </w:rPr>
        <w:t>Test Requirements</w:t>
      </w:r>
      <w:r>
        <w:tab/>
        <w:t>1068</w:t>
      </w:r>
    </w:p>
    <w:p w14:paraId="385C99AD" w14:textId="77777777" w:rsidR="00597036" w:rsidRDefault="00597036">
      <w:pPr>
        <w:pStyle w:val="TOC3"/>
        <w:rPr>
          <w:rFonts w:asciiTheme="minorHAnsi" w:eastAsiaTheme="minorEastAsia" w:hAnsiTheme="minorHAnsi" w:cstheme="minorBidi"/>
          <w:sz w:val="22"/>
          <w:szCs w:val="22"/>
        </w:rPr>
      </w:pPr>
      <w:r w:rsidRPr="00597036">
        <w:t>A.5.1.33</w:t>
      </w:r>
      <w:r w:rsidRPr="00597036">
        <w:rPr>
          <w:rFonts w:asciiTheme="minorHAnsi" w:eastAsiaTheme="minorEastAsia" w:hAnsiTheme="minorHAnsi" w:cstheme="minorBidi"/>
          <w:sz w:val="22"/>
          <w:szCs w:val="22"/>
        </w:rPr>
        <w:tab/>
      </w:r>
      <w:r>
        <w:t>E-UTRAN FDD-FDD Intra frequency handover for Cat-M1 UEs in CEModeA without SFN acquisition</w:t>
      </w:r>
      <w:r>
        <w:tab/>
        <w:t>1069</w:t>
      </w:r>
    </w:p>
    <w:p w14:paraId="53805192" w14:textId="77777777" w:rsidR="00597036" w:rsidRDefault="00597036">
      <w:pPr>
        <w:pStyle w:val="TOC4"/>
        <w:rPr>
          <w:rFonts w:asciiTheme="minorHAnsi" w:eastAsiaTheme="minorEastAsia" w:hAnsiTheme="minorHAnsi" w:cstheme="minorBidi"/>
          <w:sz w:val="22"/>
          <w:szCs w:val="22"/>
        </w:rPr>
      </w:pPr>
      <w:r w:rsidRPr="00597036">
        <w:t>A.5.1.33.1</w:t>
      </w:r>
      <w:r w:rsidRPr="00597036">
        <w:rPr>
          <w:rFonts w:asciiTheme="minorHAnsi" w:eastAsiaTheme="minorEastAsia" w:hAnsiTheme="minorHAnsi" w:cstheme="minorBidi"/>
          <w:sz w:val="22"/>
          <w:szCs w:val="22"/>
        </w:rPr>
        <w:tab/>
      </w:r>
      <w:r w:rsidRPr="00763DEA">
        <w:rPr>
          <w:snapToGrid w:val="0"/>
        </w:rPr>
        <w:t>Test Purpose and Environment</w:t>
      </w:r>
      <w:r>
        <w:tab/>
        <w:t>1069</w:t>
      </w:r>
    </w:p>
    <w:p w14:paraId="7CC63211" w14:textId="77777777" w:rsidR="00597036" w:rsidRDefault="00597036">
      <w:pPr>
        <w:pStyle w:val="TOC4"/>
        <w:rPr>
          <w:rFonts w:asciiTheme="minorHAnsi" w:eastAsiaTheme="minorEastAsia" w:hAnsiTheme="minorHAnsi" w:cstheme="minorBidi"/>
          <w:sz w:val="22"/>
          <w:szCs w:val="22"/>
        </w:rPr>
      </w:pPr>
      <w:r w:rsidRPr="00597036">
        <w:t>A.5.1.13.2</w:t>
      </w:r>
      <w:r w:rsidRPr="00597036">
        <w:rPr>
          <w:rFonts w:asciiTheme="minorHAnsi" w:eastAsiaTheme="minorEastAsia" w:hAnsiTheme="minorHAnsi" w:cstheme="minorBidi"/>
          <w:sz w:val="22"/>
          <w:szCs w:val="22"/>
        </w:rPr>
        <w:tab/>
      </w:r>
      <w:r w:rsidRPr="00763DEA">
        <w:rPr>
          <w:snapToGrid w:val="0"/>
        </w:rPr>
        <w:t>Test Requirements</w:t>
      </w:r>
      <w:r>
        <w:tab/>
        <w:t>1070</w:t>
      </w:r>
    </w:p>
    <w:p w14:paraId="5A7BA2D2" w14:textId="77777777" w:rsidR="00597036" w:rsidRDefault="00597036">
      <w:pPr>
        <w:pStyle w:val="TOC3"/>
        <w:rPr>
          <w:rFonts w:asciiTheme="minorHAnsi" w:eastAsiaTheme="minorEastAsia" w:hAnsiTheme="minorHAnsi" w:cstheme="minorBidi"/>
          <w:sz w:val="22"/>
          <w:szCs w:val="22"/>
        </w:rPr>
      </w:pPr>
      <w:r w:rsidRPr="00597036">
        <w:t>A.5.1.34</w:t>
      </w:r>
      <w:r w:rsidRPr="00597036">
        <w:rPr>
          <w:rFonts w:asciiTheme="minorHAnsi" w:eastAsiaTheme="minorEastAsia" w:hAnsiTheme="minorHAnsi" w:cstheme="minorBidi"/>
          <w:sz w:val="22"/>
          <w:szCs w:val="22"/>
        </w:rPr>
        <w:tab/>
      </w:r>
      <w:r>
        <w:t>E-UTRAN HD-FDD Intra frequency handover for Cat-M1 UEs in CEModeA without SFN acquisition</w:t>
      </w:r>
      <w:r>
        <w:tab/>
        <w:t>1071</w:t>
      </w:r>
    </w:p>
    <w:p w14:paraId="54223AD0" w14:textId="77777777" w:rsidR="00597036" w:rsidRDefault="00597036">
      <w:pPr>
        <w:pStyle w:val="TOC4"/>
        <w:rPr>
          <w:rFonts w:asciiTheme="minorHAnsi" w:eastAsiaTheme="minorEastAsia" w:hAnsiTheme="minorHAnsi" w:cstheme="minorBidi"/>
          <w:sz w:val="22"/>
          <w:szCs w:val="22"/>
        </w:rPr>
      </w:pPr>
      <w:r w:rsidRPr="00597036">
        <w:t>A.5.1.34.1</w:t>
      </w:r>
      <w:r w:rsidRPr="00597036">
        <w:rPr>
          <w:rFonts w:asciiTheme="minorHAnsi" w:eastAsiaTheme="minorEastAsia" w:hAnsiTheme="minorHAnsi" w:cstheme="minorBidi"/>
          <w:sz w:val="22"/>
          <w:szCs w:val="22"/>
        </w:rPr>
        <w:tab/>
      </w:r>
      <w:r w:rsidRPr="00763DEA">
        <w:rPr>
          <w:snapToGrid w:val="0"/>
        </w:rPr>
        <w:t>Test Purpose and Environment</w:t>
      </w:r>
      <w:r>
        <w:tab/>
        <w:t>1071</w:t>
      </w:r>
    </w:p>
    <w:p w14:paraId="40372650" w14:textId="77777777" w:rsidR="00597036" w:rsidRDefault="00597036">
      <w:pPr>
        <w:pStyle w:val="TOC4"/>
        <w:rPr>
          <w:rFonts w:asciiTheme="minorHAnsi" w:eastAsiaTheme="minorEastAsia" w:hAnsiTheme="minorHAnsi" w:cstheme="minorBidi"/>
          <w:sz w:val="22"/>
          <w:szCs w:val="22"/>
        </w:rPr>
      </w:pPr>
      <w:r w:rsidRPr="00597036">
        <w:t>A.5.1.34.2</w:t>
      </w:r>
      <w:r w:rsidRPr="00597036">
        <w:rPr>
          <w:rFonts w:asciiTheme="minorHAnsi" w:eastAsiaTheme="minorEastAsia" w:hAnsiTheme="minorHAnsi" w:cstheme="minorBidi"/>
          <w:sz w:val="22"/>
          <w:szCs w:val="22"/>
        </w:rPr>
        <w:tab/>
      </w:r>
      <w:r w:rsidRPr="00763DEA">
        <w:rPr>
          <w:snapToGrid w:val="0"/>
        </w:rPr>
        <w:t>Test Requirements</w:t>
      </w:r>
      <w:r>
        <w:tab/>
        <w:t>1072</w:t>
      </w:r>
    </w:p>
    <w:p w14:paraId="1EC5A25B" w14:textId="77777777" w:rsidR="00597036" w:rsidRDefault="00597036">
      <w:pPr>
        <w:pStyle w:val="TOC3"/>
        <w:rPr>
          <w:rFonts w:asciiTheme="minorHAnsi" w:eastAsiaTheme="minorEastAsia" w:hAnsiTheme="minorHAnsi" w:cstheme="minorBidi"/>
          <w:sz w:val="22"/>
          <w:szCs w:val="22"/>
        </w:rPr>
      </w:pPr>
      <w:r w:rsidRPr="00597036">
        <w:t>A.5.1.35</w:t>
      </w:r>
      <w:r w:rsidRPr="00597036">
        <w:rPr>
          <w:rFonts w:asciiTheme="minorHAnsi" w:eastAsiaTheme="minorEastAsia" w:hAnsiTheme="minorHAnsi"/>
          <w:sz w:val="22"/>
          <w:szCs w:val="22"/>
        </w:rPr>
        <w:tab/>
      </w:r>
      <w:r>
        <w:t>E-UTRAN TDD Intra frequency handover for Cat-M1 UEs in CEModeA without SFN acquisition</w:t>
      </w:r>
      <w:r>
        <w:tab/>
        <w:t>1073</w:t>
      </w:r>
    </w:p>
    <w:p w14:paraId="1EF247FD" w14:textId="77777777" w:rsidR="00597036" w:rsidRDefault="00597036">
      <w:pPr>
        <w:pStyle w:val="TOC4"/>
        <w:rPr>
          <w:rFonts w:asciiTheme="minorHAnsi" w:eastAsiaTheme="minorEastAsia" w:hAnsiTheme="minorHAnsi" w:cstheme="minorBidi"/>
          <w:sz w:val="22"/>
          <w:szCs w:val="22"/>
        </w:rPr>
      </w:pPr>
      <w:r w:rsidRPr="00597036">
        <w:t>A.5.1.35.1</w:t>
      </w:r>
      <w:r w:rsidRPr="00597036">
        <w:rPr>
          <w:rFonts w:asciiTheme="minorHAnsi" w:eastAsiaTheme="minorEastAsia" w:hAnsiTheme="minorHAnsi" w:cstheme="minorBidi"/>
          <w:sz w:val="22"/>
          <w:szCs w:val="22"/>
        </w:rPr>
        <w:tab/>
      </w:r>
      <w:r w:rsidRPr="00763DEA">
        <w:rPr>
          <w:snapToGrid w:val="0"/>
        </w:rPr>
        <w:t>Test Purpose and Environment</w:t>
      </w:r>
      <w:r>
        <w:tab/>
        <w:t>1073</w:t>
      </w:r>
    </w:p>
    <w:p w14:paraId="4FC080F6" w14:textId="77777777" w:rsidR="00597036" w:rsidRDefault="00597036">
      <w:pPr>
        <w:pStyle w:val="TOC4"/>
        <w:rPr>
          <w:rFonts w:asciiTheme="minorHAnsi" w:eastAsiaTheme="minorEastAsia" w:hAnsiTheme="minorHAnsi" w:cstheme="minorBidi"/>
          <w:sz w:val="22"/>
          <w:szCs w:val="22"/>
        </w:rPr>
      </w:pPr>
      <w:r w:rsidRPr="00597036">
        <w:t>A.5.1.35.2</w:t>
      </w:r>
      <w:r w:rsidRPr="00597036">
        <w:rPr>
          <w:rFonts w:asciiTheme="minorHAnsi" w:eastAsiaTheme="minorEastAsia" w:hAnsiTheme="minorHAnsi" w:cstheme="minorBidi"/>
          <w:sz w:val="22"/>
          <w:szCs w:val="22"/>
        </w:rPr>
        <w:tab/>
      </w:r>
      <w:r w:rsidRPr="00763DEA">
        <w:rPr>
          <w:snapToGrid w:val="0"/>
        </w:rPr>
        <w:t>Test Requirements</w:t>
      </w:r>
      <w:r>
        <w:tab/>
        <w:t>1074</w:t>
      </w:r>
    </w:p>
    <w:p w14:paraId="27204538" w14:textId="77777777" w:rsidR="00597036" w:rsidRDefault="00597036">
      <w:pPr>
        <w:pStyle w:val="TOC3"/>
        <w:rPr>
          <w:rFonts w:asciiTheme="minorHAnsi" w:eastAsiaTheme="minorEastAsia" w:hAnsiTheme="minorHAnsi" w:cstheme="minorBidi"/>
          <w:sz w:val="22"/>
          <w:szCs w:val="22"/>
        </w:rPr>
      </w:pPr>
      <w:r w:rsidRPr="00597036">
        <w:t>A.5.1.36</w:t>
      </w:r>
      <w:r w:rsidRPr="00597036">
        <w:rPr>
          <w:rFonts w:asciiTheme="minorHAnsi" w:eastAsiaTheme="minorEastAsia" w:hAnsiTheme="minorHAnsi" w:cstheme="minorBidi"/>
          <w:sz w:val="22"/>
          <w:szCs w:val="22"/>
        </w:rPr>
        <w:tab/>
      </w:r>
      <w:r>
        <w:t>E-UTRAN FDD-FDD Intra frequency handover for Cat-M1 UEs in CEModeB without SFN acquisition</w:t>
      </w:r>
      <w:r>
        <w:tab/>
        <w:t>1075</w:t>
      </w:r>
    </w:p>
    <w:p w14:paraId="1C0C45BF" w14:textId="77777777" w:rsidR="00597036" w:rsidRDefault="00597036">
      <w:pPr>
        <w:pStyle w:val="TOC4"/>
        <w:rPr>
          <w:rFonts w:asciiTheme="minorHAnsi" w:eastAsiaTheme="minorEastAsia" w:hAnsiTheme="minorHAnsi" w:cstheme="minorBidi"/>
          <w:sz w:val="22"/>
          <w:szCs w:val="22"/>
        </w:rPr>
      </w:pPr>
      <w:r w:rsidRPr="00597036">
        <w:t>A.5.1.36.1</w:t>
      </w:r>
      <w:r w:rsidRPr="00597036">
        <w:rPr>
          <w:rFonts w:asciiTheme="minorHAnsi" w:eastAsiaTheme="minorEastAsia" w:hAnsiTheme="minorHAnsi" w:cstheme="minorBidi"/>
          <w:sz w:val="22"/>
          <w:szCs w:val="22"/>
        </w:rPr>
        <w:tab/>
      </w:r>
      <w:r w:rsidRPr="00763DEA">
        <w:rPr>
          <w:snapToGrid w:val="0"/>
        </w:rPr>
        <w:t>Test Purpose and Environment</w:t>
      </w:r>
      <w:r>
        <w:tab/>
        <w:t>1075</w:t>
      </w:r>
    </w:p>
    <w:p w14:paraId="1DDC600B" w14:textId="77777777" w:rsidR="00597036" w:rsidRDefault="00597036">
      <w:pPr>
        <w:pStyle w:val="TOC4"/>
        <w:rPr>
          <w:rFonts w:asciiTheme="minorHAnsi" w:eastAsiaTheme="minorEastAsia" w:hAnsiTheme="minorHAnsi" w:cstheme="minorBidi"/>
          <w:sz w:val="22"/>
          <w:szCs w:val="22"/>
        </w:rPr>
      </w:pPr>
      <w:r w:rsidRPr="00597036">
        <w:t>A.5.1.36.2</w:t>
      </w:r>
      <w:r w:rsidRPr="00597036">
        <w:rPr>
          <w:rFonts w:asciiTheme="minorHAnsi" w:eastAsiaTheme="minorEastAsia" w:hAnsiTheme="minorHAnsi" w:cstheme="minorBidi"/>
          <w:sz w:val="22"/>
          <w:szCs w:val="22"/>
        </w:rPr>
        <w:tab/>
      </w:r>
      <w:r w:rsidRPr="00763DEA">
        <w:rPr>
          <w:snapToGrid w:val="0"/>
        </w:rPr>
        <w:t>Test Requirements</w:t>
      </w:r>
      <w:r>
        <w:tab/>
        <w:t>1076</w:t>
      </w:r>
    </w:p>
    <w:p w14:paraId="2A5D4D8E" w14:textId="77777777" w:rsidR="00597036" w:rsidRDefault="00597036">
      <w:pPr>
        <w:pStyle w:val="TOC3"/>
        <w:rPr>
          <w:rFonts w:asciiTheme="minorHAnsi" w:eastAsiaTheme="minorEastAsia" w:hAnsiTheme="minorHAnsi" w:cstheme="minorBidi"/>
          <w:sz w:val="22"/>
          <w:szCs w:val="22"/>
        </w:rPr>
      </w:pPr>
      <w:r w:rsidRPr="00597036">
        <w:t>A.5.1.37</w:t>
      </w:r>
      <w:r w:rsidRPr="00597036">
        <w:rPr>
          <w:rFonts w:asciiTheme="minorHAnsi" w:eastAsiaTheme="minorEastAsia" w:hAnsiTheme="minorHAnsi" w:cstheme="minorBidi"/>
          <w:sz w:val="22"/>
          <w:szCs w:val="22"/>
        </w:rPr>
        <w:tab/>
      </w:r>
      <w:r>
        <w:t>E-UTRAN HD-FDD Intra frequency handover for Cat-M1 UEs in CEModeB without SFN acquisition</w:t>
      </w:r>
      <w:r>
        <w:tab/>
        <w:t>1077</w:t>
      </w:r>
    </w:p>
    <w:p w14:paraId="587505F8" w14:textId="77777777" w:rsidR="00597036" w:rsidRDefault="00597036">
      <w:pPr>
        <w:pStyle w:val="TOC4"/>
        <w:rPr>
          <w:rFonts w:asciiTheme="minorHAnsi" w:eastAsiaTheme="minorEastAsia" w:hAnsiTheme="minorHAnsi" w:cstheme="minorBidi"/>
          <w:sz w:val="22"/>
          <w:szCs w:val="22"/>
        </w:rPr>
      </w:pPr>
      <w:r w:rsidRPr="00597036">
        <w:t>A.5.1.37.1</w:t>
      </w:r>
      <w:r w:rsidRPr="00597036">
        <w:rPr>
          <w:rFonts w:asciiTheme="minorHAnsi" w:eastAsiaTheme="minorEastAsia" w:hAnsiTheme="minorHAnsi" w:cstheme="minorBidi"/>
          <w:sz w:val="22"/>
          <w:szCs w:val="22"/>
        </w:rPr>
        <w:tab/>
      </w:r>
      <w:r w:rsidRPr="00763DEA">
        <w:rPr>
          <w:snapToGrid w:val="0"/>
        </w:rPr>
        <w:t>Test Purpose and Environment</w:t>
      </w:r>
      <w:r>
        <w:tab/>
        <w:t>1077</w:t>
      </w:r>
    </w:p>
    <w:p w14:paraId="1C72DC94" w14:textId="77777777" w:rsidR="00597036" w:rsidRDefault="00597036">
      <w:pPr>
        <w:pStyle w:val="TOC4"/>
        <w:rPr>
          <w:rFonts w:asciiTheme="minorHAnsi" w:eastAsiaTheme="minorEastAsia" w:hAnsiTheme="minorHAnsi" w:cstheme="minorBidi"/>
          <w:sz w:val="22"/>
          <w:szCs w:val="22"/>
        </w:rPr>
      </w:pPr>
      <w:r w:rsidRPr="00597036">
        <w:t>A.5.1.37.2</w:t>
      </w:r>
      <w:r w:rsidRPr="00597036">
        <w:rPr>
          <w:rFonts w:asciiTheme="minorHAnsi" w:eastAsiaTheme="minorEastAsia" w:hAnsiTheme="minorHAnsi" w:cstheme="minorBidi"/>
          <w:sz w:val="22"/>
          <w:szCs w:val="22"/>
        </w:rPr>
        <w:tab/>
      </w:r>
      <w:r w:rsidRPr="00763DEA">
        <w:rPr>
          <w:snapToGrid w:val="0"/>
        </w:rPr>
        <w:t>Test Requirements</w:t>
      </w:r>
      <w:r>
        <w:tab/>
        <w:t>1078</w:t>
      </w:r>
    </w:p>
    <w:p w14:paraId="7D84D94D" w14:textId="77777777" w:rsidR="00597036" w:rsidRDefault="00597036">
      <w:pPr>
        <w:pStyle w:val="TOC3"/>
        <w:rPr>
          <w:rFonts w:asciiTheme="minorHAnsi" w:eastAsiaTheme="minorEastAsia" w:hAnsiTheme="minorHAnsi" w:cstheme="minorBidi"/>
          <w:sz w:val="22"/>
          <w:szCs w:val="22"/>
        </w:rPr>
      </w:pPr>
      <w:r w:rsidRPr="00597036">
        <w:t>A.5.1.38</w:t>
      </w:r>
      <w:r w:rsidRPr="00597036">
        <w:rPr>
          <w:rFonts w:asciiTheme="minorHAnsi" w:eastAsiaTheme="minorEastAsia" w:hAnsiTheme="minorHAnsi"/>
          <w:sz w:val="22"/>
          <w:szCs w:val="22"/>
        </w:rPr>
        <w:tab/>
      </w:r>
      <w:r>
        <w:t>E-UTRAN TDD Intra frequency handover for Cat-M1 UEs in CEModeB without SFN acquisition</w:t>
      </w:r>
      <w:r>
        <w:tab/>
        <w:t>1079</w:t>
      </w:r>
    </w:p>
    <w:p w14:paraId="6C91605F" w14:textId="77777777" w:rsidR="00597036" w:rsidRDefault="00597036">
      <w:pPr>
        <w:pStyle w:val="TOC4"/>
        <w:rPr>
          <w:rFonts w:asciiTheme="minorHAnsi" w:eastAsiaTheme="minorEastAsia" w:hAnsiTheme="minorHAnsi" w:cstheme="minorBidi"/>
          <w:sz w:val="22"/>
          <w:szCs w:val="22"/>
        </w:rPr>
      </w:pPr>
      <w:r w:rsidRPr="00597036">
        <w:t>A.5.1.38.1</w:t>
      </w:r>
      <w:r w:rsidRPr="00597036">
        <w:rPr>
          <w:rFonts w:asciiTheme="minorHAnsi" w:eastAsiaTheme="minorEastAsia" w:hAnsiTheme="minorHAnsi" w:cstheme="minorBidi"/>
          <w:sz w:val="22"/>
          <w:szCs w:val="22"/>
        </w:rPr>
        <w:tab/>
      </w:r>
      <w:r w:rsidRPr="00763DEA">
        <w:rPr>
          <w:snapToGrid w:val="0"/>
        </w:rPr>
        <w:t>Test Purpose and Environment</w:t>
      </w:r>
      <w:r>
        <w:tab/>
        <w:t>1079</w:t>
      </w:r>
    </w:p>
    <w:p w14:paraId="202B1107" w14:textId="77777777" w:rsidR="00597036" w:rsidRDefault="00597036">
      <w:pPr>
        <w:pStyle w:val="TOC4"/>
        <w:rPr>
          <w:rFonts w:asciiTheme="minorHAnsi" w:eastAsiaTheme="minorEastAsia" w:hAnsiTheme="minorHAnsi" w:cstheme="minorBidi"/>
          <w:sz w:val="22"/>
          <w:szCs w:val="22"/>
        </w:rPr>
      </w:pPr>
      <w:r w:rsidRPr="00597036">
        <w:t>A.5.1.38.2</w:t>
      </w:r>
      <w:r w:rsidRPr="00597036">
        <w:rPr>
          <w:rFonts w:asciiTheme="minorHAnsi" w:eastAsiaTheme="minorEastAsia" w:hAnsiTheme="minorHAnsi" w:cstheme="minorBidi"/>
          <w:sz w:val="22"/>
          <w:szCs w:val="22"/>
        </w:rPr>
        <w:tab/>
      </w:r>
      <w:r w:rsidRPr="00763DEA">
        <w:rPr>
          <w:snapToGrid w:val="0"/>
        </w:rPr>
        <w:t>Test Requirements</w:t>
      </w:r>
      <w:r>
        <w:tab/>
        <w:t>1080</w:t>
      </w:r>
    </w:p>
    <w:p w14:paraId="2F38FE67" w14:textId="77777777" w:rsidR="00597036" w:rsidRDefault="00597036">
      <w:pPr>
        <w:pStyle w:val="TOC3"/>
        <w:rPr>
          <w:rFonts w:asciiTheme="minorHAnsi" w:eastAsiaTheme="minorEastAsia" w:hAnsiTheme="minorHAnsi" w:cstheme="minorBidi"/>
          <w:sz w:val="22"/>
          <w:szCs w:val="22"/>
        </w:rPr>
      </w:pPr>
      <w:r w:rsidRPr="00597036">
        <w:t>A.5.1.39</w:t>
      </w:r>
      <w:r w:rsidRPr="00597036">
        <w:rPr>
          <w:rFonts w:asciiTheme="minorHAnsi" w:eastAsiaTheme="minorEastAsia" w:hAnsiTheme="minorHAnsi" w:cstheme="minorBidi"/>
          <w:sz w:val="22"/>
          <w:szCs w:val="22"/>
        </w:rPr>
        <w:tab/>
      </w:r>
      <w:r>
        <w:t>E-UTRAN FDD - FDD Intra frequency handover with direct SCell activation</w:t>
      </w:r>
      <w:r>
        <w:tab/>
        <w:t>1081</w:t>
      </w:r>
    </w:p>
    <w:p w14:paraId="38848C7C" w14:textId="77777777" w:rsidR="00597036" w:rsidRDefault="00597036">
      <w:pPr>
        <w:pStyle w:val="TOC4"/>
        <w:rPr>
          <w:rFonts w:asciiTheme="minorHAnsi" w:eastAsiaTheme="minorEastAsia" w:hAnsiTheme="minorHAnsi" w:cstheme="minorBidi"/>
          <w:sz w:val="22"/>
          <w:szCs w:val="22"/>
        </w:rPr>
      </w:pPr>
      <w:r w:rsidRPr="00597036">
        <w:t>A.5.1.39.1</w:t>
      </w:r>
      <w:r w:rsidRPr="00597036">
        <w:rPr>
          <w:rFonts w:asciiTheme="minorHAnsi" w:eastAsiaTheme="minorEastAsia" w:hAnsiTheme="minorHAnsi" w:cstheme="minorBidi"/>
          <w:sz w:val="22"/>
          <w:szCs w:val="22"/>
        </w:rPr>
        <w:tab/>
      </w:r>
      <w:r w:rsidRPr="00763DEA">
        <w:rPr>
          <w:snapToGrid w:val="0"/>
        </w:rPr>
        <w:t>Test Purpose and Environment</w:t>
      </w:r>
      <w:r>
        <w:tab/>
        <w:t>1081</w:t>
      </w:r>
    </w:p>
    <w:p w14:paraId="500E4D6F" w14:textId="77777777" w:rsidR="00597036" w:rsidRDefault="00597036">
      <w:pPr>
        <w:pStyle w:val="TOC4"/>
        <w:rPr>
          <w:rFonts w:asciiTheme="minorHAnsi" w:eastAsiaTheme="minorEastAsia" w:hAnsiTheme="minorHAnsi" w:cstheme="minorBidi"/>
          <w:sz w:val="22"/>
          <w:szCs w:val="22"/>
        </w:rPr>
      </w:pPr>
      <w:r w:rsidRPr="00597036">
        <w:t>A.5.1.39.2</w:t>
      </w:r>
      <w:r w:rsidRPr="00597036">
        <w:rPr>
          <w:rFonts w:asciiTheme="minorHAnsi" w:eastAsiaTheme="minorEastAsia" w:hAnsiTheme="minorHAnsi" w:cstheme="minorBidi"/>
          <w:sz w:val="22"/>
          <w:szCs w:val="22"/>
        </w:rPr>
        <w:tab/>
      </w:r>
      <w:r w:rsidRPr="00763DEA">
        <w:rPr>
          <w:snapToGrid w:val="0"/>
        </w:rPr>
        <w:t>Test Requirements</w:t>
      </w:r>
      <w:r>
        <w:tab/>
        <w:t>1082</w:t>
      </w:r>
    </w:p>
    <w:p w14:paraId="4FBD73BD" w14:textId="77777777" w:rsidR="00597036" w:rsidRDefault="00597036">
      <w:pPr>
        <w:pStyle w:val="TOC3"/>
        <w:rPr>
          <w:rFonts w:asciiTheme="minorHAnsi" w:eastAsiaTheme="minorEastAsia" w:hAnsiTheme="minorHAnsi" w:cstheme="minorBidi"/>
          <w:sz w:val="22"/>
          <w:szCs w:val="22"/>
        </w:rPr>
      </w:pPr>
      <w:r w:rsidRPr="00597036">
        <w:t>A.5.1.40</w:t>
      </w:r>
      <w:r w:rsidRPr="00597036">
        <w:rPr>
          <w:rFonts w:asciiTheme="minorHAnsi" w:eastAsiaTheme="minorEastAsia" w:hAnsiTheme="minorHAnsi"/>
          <w:sz w:val="22"/>
          <w:szCs w:val="22"/>
        </w:rPr>
        <w:tab/>
      </w:r>
      <w:r>
        <w:t>E-UTRAN TDD - TDD Intra frequency handover with direct SCell activation</w:t>
      </w:r>
      <w:r>
        <w:tab/>
        <w:t>1083</w:t>
      </w:r>
    </w:p>
    <w:p w14:paraId="320E0063" w14:textId="77777777" w:rsidR="00597036" w:rsidRDefault="00597036">
      <w:pPr>
        <w:pStyle w:val="TOC4"/>
        <w:rPr>
          <w:rFonts w:asciiTheme="minorHAnsi" w:eastAsiaTheme="minorEastAsia" w:hAnsiTheme="minorHAnsi" w:cstheme="minorBidi"/>
          <w:sz w:val="22"/>
          <w:szCs w:val="22"/>
        </w:rPr>
      </w:pPr>
      <w:r w:rsidRPr="00597036">
        <w:t>A.5.1.40.1</w:t>
      </w:r>
      <w:r w:rsidRPr="00597036">
        <w:rPr>
          <w:rFonts w:asciiTheme="minorHAnsi" w:eastAsiaTheme="minorEastAsia" w:hAnsiTheme="minorHAnsi" w:cstheme="minorBidi"/>
          <w:sz w:val="22"/>
          <w:szCs w:val="22"/>
        </w:rPr>
        <w:tab/>
      </w:r>
      <w:r w:rsidRPr="00763DEA">
        <w:rPr>
          <w:snapToGrid w:val="0"/>
        </w:rPr>
        <w:t>Test Purpose and Environment</w:t>
      </w:r>
      <w:r>
        <w:tab/>
        <w:t>1083</w:t>
      </w:r>
    </w:p>
    <w:p w14:paraId="5E31B0ED" w14:textId="77777777" w:rsidR="00597036" w:rsidRDefault="00597036">
      <w:pPr>
        <w:pStyle w:val="TOC4"/>
        <w:rPr>
          <w:rFonts w:asciiTheme="minorHAnsi" w:eastAsiaTheme="minorEastAsia" w:hAnsiTheme="minorHAnsi" w:cstheme="minorBidi"/>
          <w:sz w:val="22"/>
          <w:szCs w:val="22"/>
        </w:rPr>
      </w:pPr>
      <w:r w:rsidRPr="00597036">
        <w:t>A.5.1.40.2</w:t>
      </w:r>
      <w:r w:rsidRPr="00597036">
        <w:rPr>
          <w:rFonts w:asciiTheme="minorHAnsi" w:eastAsiaTheme="minorEastAsia" w:hAnsiTheme="minorHAnsi" w:cstheme="minorBidi"/>
          <w:sz w:val="22"/>
          <w:szCs w:val="22"/>
        </w:rPr>
        <w:tab/>
      </w:r>
      <w:r w:rsidRPr="00763DEA">
        <w:rPr>
          <w:snapToGrid w:val="0"/>
        </w:rPr>
        <w:t>Test Requirements</w:t>
      </w:r>
      <w:r>
        <w:tab/>
        <w:t>1084</w:t>
      </w:r>
    </w:p>
    <w:p w14:paraId="335D6192" w14:textId="77777777" w:rsidR="00597036" w:rsidRDefault="0059703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1085</w:t>
      </w:r>
    </w:p>
    <w:p w14:paraId="2074DFFA"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A.5.2.1</w:t>
      </w:r>
      <w:r w:rsidRPr="00597036">
        <w:rPr>
          <w:rFonts w:asciiTheme="minorHAnsi" w:eastAsiaTheme="minorEastAsia" w:hAnsiTheme="minorHAnsi"/>
          <w:sz w:val="22"/>
          <w:szCs w:val="22"/>
          <w:lang w:val="sv-FI"/>
        </w:rPr>
        <w:tab/>
      </w:r>
      <w:r w:rsidRPr="00763DEA">
        <w:rPr>
          <w:lang w:val="sv-SE"/>
        </w:rPr>
        <w:t>E-UTRAN FDD – UTRAN FDD Handover</w:t>
      </w:r>
      <w:r w:rsidRPr="00597036">
        <w:rPr>
          <w:lang w:val="sv-FI"/>
        </w:rPr>
        <w:tab/>
        <w:t>1085</w:t>
      </w:r>
    </w:p>
    <w:p w14:paraId="3EC14DAA" w14:textId="77777777" w:rsidR="00597036" w:rsidRDefault="00597036">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1085</w:t>
      </w:r>
    </w:p>
    <w:p w14:paraId="18CD566A" w14:textId="77777777" w:rsidR="00597036" w:rsidRDefault="00597036">
      <w:pPr>
        <w:pStyle w:val="TOC4"/>
        <w:rPr>
          <w:rFonts w:asciiTheme="minorHAnsi" w:eastAsiaTheme="minorEastAsia" w:hAnsiTheme="minorHAnsi" w:cstheme="minorBidi"/>
          <w:sz w:val="22"/>
          <w:szCs w:val="22"/>
        </w:rPr>
      </w:pPr>
      <w:r w:rsidRPr="00597036">
        <w:t>A.5.2.1.2</w:t>
      </w:r>
      <w:r w:rsidRPr="00597036">
        <w:rPr>
          <w:rFonts w:asciiTheme="minorHAnsi" w:eastAsiaTheme="minorEastAsia" w:hAnsiTheme="minorHAnsi" w:cstheme="minorBidi"/>
          <w:sz w:val="22"/>
          <w:szCs w:val="22"/>
        </w:rPr>
        <w:tab/>
      </w:r>
      <w:r w:rsidRPr="00763DEA">
        <w:rPr>
          <w:snapToGrid w:val="0"/>
        </w:rPr>
        <w:t>Test Requirements</w:t>
      </w:r>
      <w:r>
        <w:tab/>
        <w:t>1087</w:t>
      </w:r>
    </w:p>
    <w:p w14:paraId="1878EA51" w14:textId="77777777" w:rsidR="00597036" w:rsidRDefault="00597036">
      <w:pPr>
        <w:pStyle w:val="TOC3"/>
        <w:rPr>
          <w:rFonts w:asciiTheme="minorHAnsi" w:eastAsiaTheme="minorEastAsia" w:hAnsiTheme="minorHAnsi" w:cstheme="minorBidi"/>
          <w:sz w:val="22"/>
          <w:szCs w:val="22"/>
        </w:rPr>
      </w:pPr>
      <w:r w:rsidRPr="00597036">
        <w:t>A.5.2.2</w:t>
      </w:r>
      <w:r w:rsidRPr="00597036">
        <w:rPr>
          <w:rFonts w:asciiTheme="minorHAnsi" w:eastAsiaTheme="minorEastAsia" w:hAnsiTheme="minorHAnsi" w:cstheme="minorBidi"/>
          <w:sz w:val="22"/>
          <w:szCs w:val="22"/>
        </w:rPr>
        <w:tab/>
      </w:r>
      <w:r w:rsidRPr="00597036">
        <w:t>E-UTRAN TDD - UTRAN FDD Handover</w:t>
      </w:r>
      <w:r>
        <w:tab/>
        <w:t>1088</w:t>
      </w:r>
    </w:p>
    <w:p w14:paraId="71C1D5AD" w14:textId="77777777" w:rsidR="00597036" w:rsidRDefault="00597036">
      <w:pPr>
        <w:pStyle w:val="TOC4"/>
        <w:rPr>
          <w:rFonts w:asciiTheme="minorHAnsi" w:eastAsiaTheme="minorEastAsia" w:hAnsiTheme="minorHAnsi" w:cstheme="minorBidi"/>
          <w:sz w:val="22"/>
          <w:szCs w:val="22"/>
        </w:rPr>
      </w:pPr>
      <w:r w:rsidRPr="00597036">
        <w:t>A.5.2.2.1</w:t>
      </w:r>
      <w:r w:rsidRPr="00597036">
        <w:rPr>
          <w:rFonts w:asciiTheme="minorHAnsi" w:eastAsiaTheme="minorEastAsia" w:hAnsiTheme="minorHAnsi" w:cstheme="minorBidi"/>
          <w:sz w:val="22"/>
          <w:szCs w:val="22"/>
        </w:rPr>
        <w:tab/>
      </w:r>
      <w:r w:rsidRPr="00763DEA">
        <w:rPr>
          <w:snapToGrid w:val="0"/>
        </w:rPr>
        <w:t>Test Purpose and Environment</w:t>
      </w:r>
      <w:r>
        <w:tab/>
        <w:t>1088</w:t>
      </w:r>
    </w:p>
    <w:p w14:paraId="342F4D27" w14:textId="77777777" w:rsidR="00597036" w:rsidRDefault="00597036">
      <w:pPr>
        <w:pStyle w:val="TOC4"/>
        <w:rPr>
          <w:rFonts w:asciiTheme="minorHAnsi" w:eastAsiaTheme="minorEastAsia" w:hAnsiTheme="minorHAnsi" w:cstheme="minorBidi"/>
          <w:sz w:val="22"/>
          <w:szCs w:val="22"/>
        </w:rPr>
      </w:pPr>
      <w:r w:rsidRPr="00597036">
        <w:t>A.5.2.2.2</w:t>
      </w:r>
      <w:r w:rsidRPr="00597036">
        <w:rPr>
          <w:rFonts w:asciiTheme="minorHAnsi" w:eastAsiaTheme="minorEastAsia" w:hAnsiTheme="minorHAnsi" w:cstheme="minorBidi"/>
          <w:sz w:val="22"/>
          <w:szCs w:val="22"/>
        </w:rPr>
        <w:tab/>
      </w:r>
      <w:r w:rsidRPr="00763DEA">
        <w:rPr>
          <w:snapToGrid w:val="0"/>
        </w:rPr>
        <w:t>Test Requirements</w:t>
      </w:r>
      <w:r>
        <w:tab/>
        <w:t>1091</w:t>
      </w:r>
    </w:p>
    <w:p w14:paraId="15AF9C06" w14:textId="77777777" w:rsidR="00597036" w:rsidRDefault="00597036">
      <w:pPr>
        <w:pStyle w:val="TOC3"/>
        <w:rPr>
          <w:rFonts w:asciiTheme="minorHAnsi" w:eastAsiaTheme="minorEastAsia" w:hAnsiTheme="minorHAnsi" w:cstheme="minorBidi"/>
          <w:sz w:val="22"/>
          <w:szCs w:val="22"/>
        </w:rPr>
      </w:pPr>
      <w:r w:rsidRPr="00597036">
        <w:t>A.</w:t>
      </w:r>
      <w:r w:rsidRPr="00597036">
        <w:rPr>
          <w:lang w:eastAsia="zh-CN"/>
        </w:rPr>
        <w:t>5</w:t>
      </w:r>
      <w:r w:rsidRPr="00597036">
        <w:t>.</w:t>
      </w:r>
      <w:r w:rsidRPr="00597036">
        <w:rPr>
          <w:lang w:eastAsia="zh-CN"/>
        </w:rPr>
        <w:t>2</w:t>
      </w:r>
      <w:r w:rsidRPr="00597036">
        <w:t>.</w:t>
      </w:r>
      <w:r w:rsidRPr="00597036">
        <w:rPr>
          <w:lang w:eastAsia="zh-CN"/>
        </w:rPr>
        <w:t xml:space="preserve">3 </w:t>
      </w:r>
      <w:r w:rsidRPr="00597036">
        <w:t>E-UTRAN FDD- GSM Handover</w:t>
      </w:r>
      <w:r w:rsidRPr="00597036">
        <w:tab/>
      </w:r>
      <w:r>
        <w:t>1091</w:t>
      </w:r>
    </w:p>
    <w:p w14:paraId="0D015744" w14:textId="77777777" w:rsidR="00597036" w:rsidRDefault="00597036">
      <w:pPr>
        <w:pStyle w:val="TOC5"/>
        <w:rPr>
          <w:rFonts w:asciiTheme="minorHAnsi" w:eastAsiaTheme="minorEastAsia" w:hAnsiTheme="minorHAnsi" w:cstheme="minorBidi"/>
          <w:sz w:val="22"/>
          <w:szCs w:val="22"/>
        </w:rPr>
      </w:pPr>
      <w:r w:rsidRPr="00597036">
        <w:t>A.</w:t>
      </w:r>
      <w:r w:rsidRPr="00597036">
        <w:rPr>
          <w:lang w:eastAsia="zh-CN"/>
        </w:rPr>
        <w:t>5</w:t>
      </w:r>
      <w:r w:rsidRPr="00597036">
        <w:t>.</w:t>
      </w:r>
      <w:r w:rsidRPr="00597036">
        <w:rPr>
          <w:lang w:eastAsia="zh-CN"/>
        </w:rPr>
        <w:t>2</w:t>
      </w:r>
      <w:r w:rsidRPr="00597036">
        <w:t>.</w:t>
      </w:r>
      <w:r w:rsidRPr="00597036">
        <w:rPr>
          <w:lang w:eastAsia="zh-CN"/>
        </w:rPr>
        <w:t>3.1</w:t>
      </w:r>
      <w:r w:rsidRPr="00597036">
        <w:rPr>
          <w:rFonts w:asciiTheme="minorHAnsi" w:eastAsiaTheme="minorEastAsia" w:hAnsiTheme="minorHAnsi" w:cstheme="minorBidi"/>
          <w:sz w:val="22"/>
          <w:szCs w:val="22"/>
        </w:rPr>
        <w:tab/>
      </w:r>
      <w:r w:rsidRPr="00763DEA">
        <w:rPr>
          <w:snapToGrid w:val="0"/>
        </w:rPr>
        <w:t>Test Purpose and Environment</w:t>
      </w:r>
      <w:r>
        <w:tab/>
        <w:t>1091</w:t>
      </w:r>
    </w:p>
    <w:p w14:paraId="077D9151" w14:textId="77777777" w:rsidR="00597036" w:rsidRDefault="00597036">
      <w:pPr>
        <w:pStyle w:val="TOC5"/>
        <w:rPr>
          <w:rFonts w:asciiTheme="minorHAnsi" w:eastAsiaTheme="minorEastAsia" w:hAnsiTheme="minorHAnsi" w:cstheme="minorBidi"/>
          <w:sz w:val="22"/>
          <w:szCs w:val="22"/>
        </w:rPr>
      </w:pPr>
      <w:r w:rsidRPr="00597036">
        <w:t>A.</w:t>
      </w:r>
      <w:r w:rsidRPr="00597036">
        <w:rPr>
          <w:lang w:eastAsia="zh-CN"/>
        </w:rPr>
        <w:t>5</w:t>
      </w:r>
      <w:r w:rsidRPr="00597036">
        <w:t>.</w:t>
      </w:r>
      <w:r w:rsidRPr="00597036">
        <w:rPr>
          <w:lang w:eastAsia="zh-CN"/>
        </w:rPr>
        <w:t>2</w:t>
      </w:r>
      <w:r w:rsidRPr="00597036">
        <w:t>.</w:t>
      </w:r>
      <w:r w:rsidRPr="00597036">
        <w:rPr>
          <w:lang w:eastAsia="zh-CN"/>
        </w:rPr>
        <w:t>3.2</w:t>
      </w:r>
      <w:r w:rsidRPr="00597036">
        <w:rPr>
          <w:rFonts w:asciiTheme="minorHAnsi" w:eastAsiaTheme="minorEastAsia" w:hAnsiTheme="minorHAnsi" w:cstheme="minorBidi"/>
          <w:sz w:val="22"/>
          <w:szCs w:val="22"/>
        </w:rPr>
        <w:tab/>
      </w:r>
      <w:r w:rsidRPr="00763DEA">
        <w:rPr>
          <w:snapToGrid w:val="0"/>
        </w:rPr>
        <w:t xml:space="preserve">Test </w:t>
      </w:r>
      <w:r w:rsidRPr="00763DEA">
        <w:rPr>
          <w:snapToGrid w:val="0"/>
          <w:lang w:eastAsia="zh-CN"/>
        </w:rPr>
        <w:t>Requirements</w:t>
      </w:r>
      <w:r>
        <w:tab/>
        <w:t>1092</w:t>
      </w:r>
    </w:p>
    <w:p w14:paraId="773C7A15" w14:textId="77777777" w:rsidR="00597036" w:rsidRDefault="00597036">
      <w:pPr>
        <w:pStyle w:val="TOC3"/>
        <w:rPr>
          <w:rFonts w:asciiTheme="minorHAnsi" w:eastAsiaTheme="minorEastAsia" w:hAnsiTheme="minorHAnsi" w:cstheme="minorBidi"/>
          <w:sz w:val="22"/>
          <w:szCs w:val="22"/>
        </w:rPr>
      </w:pPr>
      <w:r w:rsidRPr="00597036">
        <w:t>A.5.2.4</w:t>
      </w:r>
      <w:r w:rsidRPr="00597036">
        <w:rPr>
          <w:rFonts w:asciiTheme="minorHAnsi" w:eastAsiaTheme="minorEastAsia" w:hAnsiTheme="minorHAnsi" w:cstheme="minorBidi"/>
          <w:sz w:val="22"/>
          <w:szCs w:val="22"/>
        </w:rPr>
        <w:tab/>
      </w:r>
      <w:r w:rsidRPr="00597036">
        <w:t>E-UTRAN</w:t>
      </w:r>
      <w:r w:rsidRPr="00597036">
        <w:rPr>
          <w:lang w:eastAsia="zh-CN"/>
        </w:rPr>
        <w:t xml:space="preserve"> TDD</w:t>
      </w:r>
      <w:r w:rsidRPr="00597036">
        <w:t xml:space="preserve"> - UTRAN TDD Handover</w:t>
      </w:r>
      <w:r>
        <w:tab/>
        <w:t>1093</w:t>
      </w:r>
    </w:p>
    <w:p w14:paraId="66247788" w14:textId="77777777" w:rsidR="00597036" w:rsidRDefault="0059703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1093</w:t>
      </w:r>
    </w:p>
    <w:p w14:paraId="200A78A5" w14:textId="77777777" w:rsidR="00597036" w:rsidRDefault="005970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1093</w:t>
      </w:r>
    </w:p>
    <w:p w14:paraId="4CC31C6B" w14:textId="77777777" w:rsidR="00597036" w:rsidRDefault="0059703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1093</w:t>
      </w:r>
    </w:p>
    <w:p w14:paraId="742623D6" w14:textId="77777777" w:rsidR="00597036" w:rsidRDefault="005970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1095</w:t>
      </w:r>
    </w:p>
    <w:p w14:paraId="7639C951" w14:textId="77777777" w:rsidR="00597036" w:rsidRDefault="0059703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1095</w:t>
      </w:r>
    </w:p>
    <w:p w14:paraId="21ED1CF1" w14:textId="77777777" w:rsidR="00597036" w:rsidRDefault="005970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1095</w:t>
      </w:r>
    </w:p>
    <w:p w14:paraId="207C0E6A" w14:textId="77777777" w:rsidR="00597036" w:rsidRDefault="0059703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1095</w:t>
      </w:r>
    </w:p>
    <w:p w14:paraId="5241A936"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A.</w:t>
      </w:r>
      <w:r w:rsidRPr="00597036">
        <w:rPr>
          <w:lang w:val="sv-FI" w:eastAsia="zh-CN"/>
        </w:rPr>
        <w:t>5</w:t>
      </w:r>
      <w:r w:rsidRPr="00597036">
        <w:rPr>
          <w:lang w:val="sv-FI"/>
        </w:rPr>
        <w:t>.</w:t>
      </w:r>
      <w:r w:rsidRPr="00597036">
        <w:rPr>
          <w:lang w:val="sv-FI" w:eastAsia="zh-CN"/>
        </w:rPr>
        <w:t>2</w:t>
      </w:r>
      <w:r w:rsidRPr="00597036">
        <w:rPr>
          <w:lang w:val="sv-FI"/>
        </w:rPr>
        <w:t>.</w:t>
      </w:r>
      <w:r w:rsidRPr="00597036">
        <w:rPr>
          <w:lang w:val="sv-FI" w:eastAsia="zh-CN"/>
        </w:rPr>
        <w:t>4</w:t>
      </w:r>
      <w:r w:rsidRPr="00597036">
        <w:rPr>
          <w:lang w:val="sv-FI"/>
        </w:rPr>
        <w:t>.</w:t>
      </w:r>
      <w:r w:rsidRPr="00597036">
        <w:rPr>
          <w:lang w:val="sv-FI" w:eastAsia="zh-CN"/>
        </w:rPr>
        <w:t>2</w:t>
      </w:r>
      <w:r w:rsidRPr="00597036">
        <w:rPr>
          <w:lang w:val="sv-FI"/>
        </w:rPr>
        <w:t>.</w:t>
      </w:r>
      <w:r w:rsidRPr="00597036">
        <w:rPr>
          <w:lang w:val="sv-FI" w:eastAsia="zh-CN"/>
        </w:rPr>
        <w:t>3</w:t>
      </w:r>
      <w:r w:rsidRPr="00597036">
        <w:rPr>
          <w:rFonts w:asciiTheme="minorHAnsi" w:eastAsiaTheme="minorEastAsia" w:hAnsiTheme="minorHAnsi" w:cstheme="minorBidi"/>
          <w:sz w:val="22"/>
          <w:szCs w:val="22"/>
          <w:lang w:val="sv-FI"/>
        </w:rPr>
        <w:tab/>
      </w:r>
      <w:r w:rsidRPr="00763DEA">
        <w:rPr>
          <w:lang w:val="sv-SE" w:eastAsia="zh-CN"/>
        </w:rPr>
        <w:t>Void</w:t>
      </w:r>
      <w:r w:rsidRPr="00597036">
        <w:rPr>
          <w:lang w:val="sv-FI"/>
        </w:rPr>
        <w:tab/>
        <w:t>1095</w:t>
      </w:r>
    </w:p>
    <w:p w14:paraId="3C055901"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A.5.2.5</w:t>
      </w:r>
      <w:r w:rsidRPr="00597036">
        <w:rPr>
          <w:rFonts w:asciiTheme="minorHAnsi" w:eastAsiaTheme="minorEastAsia" w:hAnsiTheme="minorHAnsi"/>
          <w:sz w:val="22"/>
          <w:szCs w:val="22"/>
          <w:lang w:val="sv-FI"/>
        </w:rPr>
        <w:tab/>
      </w:r>
      <w:r w:rsidRPr="00763DEA">
        <w:rPr>
          <w:lang w:val="sv-SE"/>
        </w:rPr>
        <w:t>E-UTRAN FDD – UTRAN TDD Handover</w:t>
      </w:r>
      <w:r w:rsidRPr="00597036">
        <w:rPr>
          <w:lang w:val="sv-FI"/>
        </w:rPr>
        <w:tab/>
        <w:t>1095</w:t>
      </w:r>
    </w:p>
    <w:p w14:paraId="343453C8" w14:textId="77777777" w:rsidR="00597036" w:rsidRDefault="0059703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1095</w:t>
      </w:r>
    </w:p>
    <w:p w14:paraId="567EE005" w14:textId="77777777" w:rsidR="00597036" w:rsidRDefault="0059703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1098</w:t>
      </w:r>
    </w:p>
    <w:p w14:paraId="5C64FAC7" w14:textId="77777777" w:rsidR="00597036" w:rsidRDefault="00597036">
      <w:pPr>
        <w:pStyle w:val="TOC4"/>
        <w:rPr>
          <w:rFonts w:asciiTheme="minorHAnsi" w:eastAsiaTheme="minorEastAsia" w:hAnsiTheme="minorHAnsi" w:cstheme="minorBidi"/>
          <w:sz w:val="22"/>
          <w:szCs w:val="22"/>
        </w:rPr>
      </w:pPr>
      <w:r w:rsidRPr="00597036">
        <w:t>A.5.2.5.2</w:t>
      </w:r>
      <w:r w:rsidRPr="00597036">
        <w:rPr>
          <w:rFonts w:asciiTheme="minorHAnsi" w:eastAsiaTheme="minorEastAsia" w:hAnsiTheme="minorHAnsi" w:cstheme="minorBidi"/>
          <w:sz w:val="22"/>
          <w:szCs w:val="22"/>
        </w:rPr>
        <w:tab/>
      </w:r>
      <w:r w:rsidRPr="00763DEA">
        <w:rPr>
          <w:snapToGrid w:val="0"/>
        </w:rPr>
        <w:t>Test Requirements</w:t>
      </w:r>
      <w:r>
        <w:tab/>
        <w:t>1098</w:t>
      </w:r>
    </w:p>
    <w:p w14:paraId="28F591C4" w14:textId="77777777" w:rsidR="00597036" w:rsidRDefault="0059703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1098</w:t>
      </w:r>
    </w:p>
    <w:p w14:paraId="6FE5CE23" w14:textId="77777777" w:rsidR="00597036" w:rsidRDefault="0059703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1098</w:t>
      </w:r>
    </w:p>
    <w:p w14:paraId="5E220EEC"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A.5.2.5.2.3</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1098</w:t>
      </w:r>
    </w:p>
    <w:p w14:paraId="5BA35776"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A.5.2.</w:t>
      </w:r>
      <w:r w:rsidRPr="00597036">
        <w:rPr>
          <w:lang w:val="sv-FI" w:eastAsia="zh-CN"/>
        </w:rPr>
        <w:t>6</w:t>
      </w:r>
      <w:r w:rsidRPr="00597036">
        <w:rPr>
          <w:rFonts w:asciiTheme="minorHAnsi" w:eastAsiaTheme="minorEastAsia" w:hAnsiTheme="minorHAnsi"/>
          <w:sz w:val="22"/>
          <w:szCs w:val="22"/>
          <w:lang w:val="sv-FI"/>
        </w:rPr>
        <w:tab/>
      </w:r>
      <w:r w:rsidRPr="00763DEA">
        <w:rPr>
          <w:lang w:val="sv-SE"/>
        </w:rPr>
        <w:t>E-UTRAN TDD - GSM Handover</w:t>
      </w:r>
      <w:r w:rsidRPr="00597036">
        <w:rPr>
          <w:lang w:val="sv-FI"/>
        </w:rPr>
        <w:tab/>
        <w:t>1098</w:t>
      </w:r>
    </w:p>
    <w:p w14:paraId="245F4101" w14:textId="77777777" w:rsidR="00597036" w:rsidRDefault="0059703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1098</w:t>
      </w:r>
    </w:p>
    <w:p w14:paraId="754D95DB" w14:textId="77777777" w:rsidR="00597036" w:rsidRDefault="0059703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1100</w:t>
      </w:r>
    </w:p>
    <w:p w14:paraId="3C7AF23D" w14:textId="77777777" w:rsidR="00597036" w:rsidRDefault="00597036">
      <w:pPr>
        <w:pStyle w:val="TOC3"/>
        <w:rPr>
          <w:rFonts w:asciiTheme="minorHAnsi" w:eastAsiaTheme="minorEastAsia" w:hAnsiTheme="minorHAnsi" w:cstheme="minorBidi"/>
          <w:sz w:val="22"/>
          <w:szCs w:val="22"/>
        </w:rPr>
      </w:pPr>
      <w:r w:rsidRPr="00597036">
        <w:t>A.5.2.</w:t>
      </w:r>
      <w:r w:rsidRPr="00597036">
        <w:rPr>
          <w:lang w:eastAsia="zh-CN"/>
        </w:rPr>
        <w:t>7</w:t>
      </w:r>
      <w:r w:rsidRPr="00597036">
        <w:rPr>
          <w:rFonts w:asciiTheme="minorHAnsi" w:eastAsiaTheme="minorEastAsia" w:hAnsiTheme="minorHAnsi"/>
          <w:sz w:val="22"/>
          <w:szCs w:val="22"/>
        </w:rPr>
        <w:tab/>
      </w:r>
      <w:r w:rsidRPr="00597036">
        <w:t>E-UTRAN FDD – UTRAN FDD Handover; Unknown Target Cell</w:t>
      </w:r>
      <w:r>
        <w:tab/>
        <w:t>1101</w:t>
      </w:r>
    </w:p>
    <w:p w14:paraId="53ABD56B" w14:textId="77777777" w:rsidR="00597036" w:rsidRDefault="0059703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1101</w:t>
      </w:r>
    </w:p>
    <w:p w14:paraId="022739C0" w14:textId="77777777" w:rsidR="00597036" w:rsidRDefault="00597036">
      <w:pPr>
        <w:pStyle w:val="TOC4"/>
        <w:rPr>
          <w:rFonts w:asciiTheme="minorHAnsi" w:eastAsiaTheme="minorEastAsia" w:hAnsiTheme="minorHAnsi" w:cstheme="minorBidi"/>
          <w:sz w:val="22"/>
          <w:szCs w:val="22"/>
        </w:rPr>
      </w:pPr>
      <w:r w:rsidRPr="00597036">
        <w:t>A.5.2.</w:t>
      </w:r>
      <w:r w:rsidRPr="00597036">
        <w:rPr>
          <w:lang w:eastAsia="zh-CN"/>
        </w:rPr>
        <w:t>7</w:t>
      </w:r>
      <w:r w:rsidRPr="00597036">
        <w:t>.2</w:t>
      </w:r>
      <w:r w:rsidRPr="00597036">
        <w:rPr>
          <w:rFonts w:asciiTheme="minorHAnsi" w:eastAsiaTheme="minorEastAsia" w:hAnsiTheme="minorHAnsi" w:cstheme="minorBidi"/>
          <w:sz w:val="22"/>
          <w:szCs w:val="22"/>
        </w:rPr>
        <w:tab/>
      </w:r>
      <w:r w:rsidRPr="00763DEA">
        <w:rPr>
          <w:snapToGrid w:val="0"/>
        </w:rPr>
        <w:t>Test Requirements</w:t>
      </w:r>
      <w:r>
        <w:tab/>
        <w:t>1103</w:t>
      </w:r>
    </w:p>
    <w:p w14:paraId="35DF1FFE" w14:textId="77777777" w:rsidR="00597036" w:rsidRDefault="0059703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1103</w:t>
      </w:r>
    </w:p>
    <w:p w14:paraId="4BDB1151" w14:textId="77777777" w:rsidR="00597036" w:rsidRDefault="0059703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1103</w:t>
      </w:r>
    </w:p>
    <w:p w14:paraId="2E342A31" w14:textId="77777777" w:rsidR="00597036" w:rsidRDefault="0059703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1104</w:t>
      </w:r>
    </w:p>
    <w:p w14:paraId="22436482" w14:textId="77777777" w:rsidR="00597036" w:rsidRDefault="0059703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1105</w:t>
      </w:r>
    </w:p>
    <w:p w14:paraId="0E738661" w14:textId="77777777" w:rsidR="00597036" w:rsidRDefault="0059703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1105</w:t>
      </w:r>
    </w:p>
    <w:p w14:paraId="00F6DEBB" w14:textId="77777777" w:rsidR="00597036" w:rsidRDefault="0059703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1106</w:t>
      </w:r>
    </w:p>
    <w:p w14:paraId="19CB54D9" w14:textId="77777777" w:rsidR="00597036" w:rsidRDefault="0059703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1107</w:t>
      </w:r>
    </w:p>
    <w:p w14:paraId="2882C30E" w14:textId="77777777" w:rsidR="00597036" w:rsidRDefault="0059703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1107</w:t>
      </w:r>
    </w:p>
    <w:p w14:paraId="3B81B43C" w14:textId="77777777" w:rsidR="00597036" w:rsidRDefault="0059703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1109</w:t>
      </w:r>
    </w:p>
    <w:p w14:paraId="79EC3035" w14:textId="77777777" w:rsidR="00597036" w:rsidRDefault="00597036">
      <w:pPr>
        <w:pStyle w:val="TOC3"/>
        <w:rPr>
          <w:rFonts w:asciiTheme="minorHAnsi" w:eastAsiaTheme="minorEastAsia" w:hAnsiTheme="minorHAnsi" w:cstheme="minorBidi"/>
          <w:sz w:val="22"/>
          <w:szCs w:val="22"/>
        </w:rPr>
      </w:pPr>
      <w:r w:rsidRPr="00597036">
        <w:t>A.5.2.10A</w:t>
      </w:r>
      <w:r w:rsidRPr="00597036">
        <w:rPr>
          <w:rFonts w:asciiTheme="minorHAnsi" w:eastAsiaTheme="minorEastAsia" w:hAnsiTheme="minorHAnsi"/>
          <w:sz w:val="22"/>
          <w:szCs w:val="22"/>
        </w:rPr>
        <w:tab/>
      </w:r>
      <w:r>
        <w:t>E-UTRAN FDD – UTRAN FDD Multicarrier Handover with two target cells</w:t>
      </w:r>
      <w:r>
        <w:tab/>
        <w:t>1109</w:t>
      </w:r>
    </w:p>
    <w:p w14:paraId="750251A5" w14:textId="77777777" w:rsidR="00597036" w:rsidRDefault="0059703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1109</w:t>
      </w:r>
    </w:p>
    <w:p w14:paraId="75031276" w14:textId="77777777" w:rsidR="00597036" w:rsidRDefault="00597036">
      <w:pPr>
        <w:pStyle w:val="TOC4"/>
        <w:rPr>
          <w:rFonts w:asciiTheme="minorHAnsi" w:eastAsiaTheme="minorEastAsia" w:hAnsiTheme="minorHAnsi" w:cstheme="minorBidi"/>
          <w:sz w:val="22"/>
          <w:szCs w:val="22"/>
        </w:rPr>
      </w:pPr>
      <w:r w:rsidRPr="00597036">
        <w:t>A.5.2.10A.2</w:t>
      </w:r>
      <w:r w:rsidRPr="00597036">
        <w:rPr>
          <w:rFonts w:asciiTheme="minorHAnsi" w:eastAsiaTheme="minorEastAsia" w:hAnsiTheme="minorHAnsi" w:cstheme="minorBidi"/>
          <w:sz w:val="22"/>
          <w:szCs w:val="22"/>
        </w:rPr>
        <w:tab/>
      </w:r>
      <w:r w:rsidRPr="00763DEA">
        <w:rPr>
          <w:snapToGrid w:val="0"/>
        </w:rPr>
        <w:t>Test Requirements</w:t>
      </w:r>
      <w:r>
        <w:tab/>
        <w:t>1112</w:t>
      </w:r>
    </w:p>
    <w:p w14:paraId="11E82BE3" w14:textId="77777777" w:rsidR="00597036" w:rsidRDefault="00597036">
      <w:pPr>
        <w:pStyle w:val="TOC3"/>
        <w:rPr>
          <w:rFonts w:asciiTheme="minorHAnsi" w:eastAsiaTheme="minorEastAsia" w:hAnsiTheme="minorHAnsi" w:cstheme="minorBidi"/>
          <w:sz w:val="22"/>
          <w:szCs w:val="22"/>
        </w:rPr>
      </w:pPr>
      <w:r w:rsidRPr="00597036">
        <w:t>A.5.2.10B</w:t>
      </w:r>
      <w:r w:rsidRPr="00597036">
        <w:rPr>
          <w:rFonts w:asciiTheme="minorHAnsi" w:eastAsiaTheme="minorEastAsia" w:hAnsiTheme="minorHAnsi"/>
          <w:sz w:val="22"/>
          <w:szCs w:val="22"/>
        </w:rPr>
        <w:tab/>
      </w:r>
      <w:r>
        <w:t>E-UTRAN TDD – UTRAN FDD Multicarrier Handover with two target cells</w:t>
      </w:r>
      <w:r>
        <w:tab/>
        <w:t>1112</w:t>
      </w:r>
    </w:p>
    <w:p w14:paraId="12E8500D" w14:textId="77777777" w:rsidR="00597036" w:rsidRDefault="0059703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1112</w:t>
      </w:r>
    </w:p>
    <w:p w14:paraId="7553B91E" w14:textId="77777777" w:rsidR="00597036" w:rsidRDefault="00597036">
      <w:pPr>
        <w:pStyle w:val="TOC4"/>
        <w:rPr>
          <w:rFonts w:asciiTheme="minorHAnsi" w:eastAsiaTheme="minorEastAsia" w:hAnsiTheme="minorHAnsi" w:cstheme="minorBidi"/>
          <w:sz w:val="22"/>
          <w:szCs w:val="22"/>
        </w:rPr>
      </w:pPr>
      <w:r w:rsidRPr="00597036">
        <w:t>A.5.2.10B.2</w:t>
      </w:r>
      <w:r w:rsidRPr="00597036">
        <w:rPr>
          <w:rFonts w:asciiTheme="minorHAnsi" w:eastAsiaTheme="minorEastAsia" w:hAnsiTheme="minorHAnsi" w:cstheme="minorBidi"/>
          <w:sz w:val="22"/>
          <w:szCs w:val="22"/>
        </w:rPr>
        <w:tab/>
      </w:r>
      <w:r w:rsidRPr="00763DEA">
        <w:rPr>
          <w:snapToGrid w:val="0"/>
        </w:rPr>
        <w:t>Test Requirements</w:t>
      </w:r>
      <w:r>
        <w:tab/>
        <w:t>1115</w:t>
      </w:r>
    </w:p>
    <w:p w14:paraId="27F1AF28" w14:textId="77777777" w:rsidR="00597036" w:rsidRDefault="00597036">
      <w:pPr>
        <w:pStyle w:val="TOC3"/>
        <w:rPr>
          <w:rFonts w:asciiTheme="minorHAnsi" w:eastAsiaTheme="minorEastAsia" w:hAnsiTheme="minorHAnsi" w:cstheme="minorBidi"/>
          <w:sz w:val="22"/>
          <w:szCs w:val="22"/>
        </w:rPr>
      </w:pPr>
      <w:r w:rsidRPr="00597036">
        <w:t>A.5.2.1</w:t>
      </w:r>
      <w:r w:rsidRPr="00597036">
        <w:rPr>
          <w:lang w:eastAsia="zh-CN"/>
        </w:rPr>
        <w:t>1</w:t>
      </w:r>
      <w:r w:rsidRPr="00597036">
        <w:rPr>
          <w:rFonts w:asciiTheme="minorHAnsi" w:eastAsiaTheme="minorEastAsia" w:hAnsiTheme="minorHAnsi"/>
          <w:sz w:val="22"/>
          <w:szCs w:val="22"/>
        </w:rPr>
        <w:tab/>
      </w:r>
      <w:r w:rsidRPr="00597036">
        <w:t>E-UTRAN FDD – UTRAN FDD Handover</w:t>
      </w:r>
      <w:r w:rsidRPr="00597036">
        <w:rPr>
          <w:lang w:eastAsia="zh-CN"/>
        </w:rPr>
        <w:t xml:space="preserve"> for 5MHz Bandwidth</w:t>
      </w:r>
      <w:r>
        <w:tab/>
        <w:t>1115</w:t>
      </w:r>
    </w:p>
    <w:p w14:paraId="7DD963B9" w14:textId="77777777" w:rsidR="00597036" w:rsidRDefault="0059703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1115</w:t>
      </w:r>
    </w:p>
    <w:p w14:paraId="17D3BA61" w14:textId="77777777" w:rsidR="00597036" w:rsidRDefault="00597036">
      <w:pPr>
        <w:pStyle w:val="TOC4"/>
        <w:rPr>
          <w:rFonts w:asciiTheme="minorHAnsi" w:eastAsiaTheme="minorEastAsia" w:hAnsiTheme="minorHAnsi" w:cstheme="minorBidi"/>
          <w:sz w:val="22"/>
          <w:szCs w:val="22"/>
        </w:rPr>
      </w:pPr>
      <w:r w:rsidRPr="00597036">
        <w:t>A.5.2.</w:t>
      </w:r>
      <w:r w:rsidRPr="00597036">
        <w:rPr>
          <w:lang w:eastAsia="zh-CN"/>
        </w:rPr>
        <w:t>11</w:t>
      </w:r>
      <w:r w:rsidRPr="00597036">
        <w:t>.2</w:t>
      </w:r>
      <w:r w:rsidRPr="00597036">
        <w:rPr>
          <w:rFonts w:asciiTheme="minorHAnsi" w:eastAsiaTheme="minorEastAsia" w:hAnsiTheme="minorHAnsi" w:cstheme="minorBidi"/>
          <w:sz w:val="22"/>
          <w:szCs w:val="22"/>
        </w:rPr>
        <w:tab/>
      </w:r>
      <w:r w:rsidRPr="00763DEA">
        <w:rPr>
          <w:snapToGrid w:val="0"/>
        </w:rPr>
        <w:t>Test Requirements</w:t>
      </w:r>
      <w:r>
        <w:tab/>
        <w:t>1115</w:t>
      </w:r>
    </w:p>
    <w:p w14:paraId="30A1CC9E" w14:textId="77777777" w:rsidR="00597036" w:rsidRDefault="00597036">
      <w:pPr>
        <w:pStyle w:val="TOC4"/>
        <w:rPr>
          <w:rFonts w:asciiTheme="minorHAnsi" w:eastAsiaTheme="minorEastAsia" w:hAnsiTheme="minorHAnsi" w:cstheme="minorBidi"/>
          <w:sz w:val="22"/>
          <w:szCs w:val="22"/>
        </w:rPr>
      </w:pPr>
      <w:r w:rsidRPr="00597036">
        <w:t>A.5.3</w:t>
      </w:r>
      <w:r w:rsidRPr="00597036">
        <w:rPr>
          <w:rFonts w:asciiTheme="minorHAnsi" w:eastAsiaTheme="minorEastAsia" w:hAnsiTheme="minorHAnsi" w:cstheme="minorBidi"/>
          <w:sz w:val="22"/>
          <w:szCs w:val="22"/>
        </w:rPr>
        <w:tab/>
      </w:r>
      <w:r w:rsidRPr="00763DEA">
        <w:rPr>
          <w:lang w:val="en-US"/>
        </w:rPr>
        <w:t>E-UTRAN Handover to Non-3GPP RATs</w:t>
      </w:r>
      <w:r>
        <w:tab/>
        <w:t>1116</w:t>
      </w:r>
    </w:p>
    <w:p w14:paraId="4A3397C6"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A.5.3.1</w:t>
      </w:r>
      <w:r w:rsidRPr="00597036">
        <w:rPr>
          <w:rFonts w:asciiTheme="minorHAnsi" w:eastAsiaTheme="minorEastAsia" w:hAnsiTheme="minorHAnsi" w:cstheme="minorBidi"/>
          <w:sz w:val="22"/>
          <w:szCs w:val="22"/>
          <w:lang w:val="sv-FI"/>
        </w:rPr>
        <w:tab/>
      </w:r>
      <w:r w:rsidRPr="00597036">
        <w:rPr>
          <w:lang w:val="sv-FI"/>
        </w:rPr>
        <w:t>E-UTRAN FDD – HRPD Handover</w:t>
      </w:r>
      <w:r w:rsidRPr="00597036">
        <w:rPr>
          <w:lang w:val="sv-FI"/>
        </w:rPr>
        <w:tab/>
        <w:t>1116</w:t>
      </w:r>
    </w:p>
    <w:p w14:paraId="3852609F" w14:textId="77777777" w:rsidR="00597036" w:rsidRDefault="0059703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1116</w:t>
      </w:r>
    </w:p>
    <w:p w14:paraId="4B51777F" w14:textId="77777777" w:rsidR="00597036" w:rsidRDefault="0059703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1118</w:t>
      </w:r>
    </w:p>
    <w:p w14:paraId="0F6224C6" w14:textId="77777777" w:rsidR="00597036" w:rsidRDefault="00597036">
      <w:pPr>
        <w:pStyle w:val="TOC4"/>
        <w:rPr>
          <w:rFonts w:asciiTheme="minorHAnsi" w:eastAsiaTheme="minorEastAsia" w:hAnsiTheme="minorHAnsi" w:cstheme="minorBidi"/>
          <w:sz w:val="22"/>
          <w:szCs w:val="22"/>
        </w:rPr>
      </w:pPr>
      <w:r w:rsidRPr="00597036">
        <w:t>A.5.3.2</w:t>
      </w:r>
      <w:r w:rsidRPr="00597036">
        <w:rPr>
          <w:rFonts w:asciiTheme="minorHAnsi" w:eastAsiaTheme="minorEastAsia" w:hAnsiTheme="minorHAnsi" w:cstheme="minorBidi"/>
          <w:sz w:val="22"/>
          <w:szCs w:val="22"/>
        </w:rPr>
        <w:tab/>
      </w:r>
      <w:r w:rsidRPr="00763DEA">
        <w:rPr>
          <w:lang w:val="en-US"/>
        </w:rPr>
        <w:t>E-UTRAN FDD – cdma2000 1X Handover</w:t>
      </w:r>
      <w:r>
        <w:tab/>
        <w:t>1118</w:t>
      </w:r>
    </w:p>
    <w:p w14:paraId="4329670B" w14:textId="77777777" w:rsidR="00597036" w:rsidRDefault="0059703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1118</w:t>
      </w:r>
    </w:p>
    <w:p w14:paraId="2662E3CB" w14:textId="77777777" w:rsidR="00597036" w:rsidRDefault="0059703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1121</w:t>
      </w:r>
    </w:p>
    <w:p w14:paraId="3AC9B192" w14:textId="77777777" w:rsidR="00597036" w:rsidRDefault="0059703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1121</w:t>
      </w:r>
    </w:p>
    <w:p w14:paraId="66AE0B2C" w14:textId="77777777" w:rsidR="00597036" w:rsidRDefault="0059703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1121</w:t>
      </w:r>
    </w:p>
    <w:p w14:paraId="3DEF8EB8" w14:textId="77777777" w:rsidR="00597036" w:rsidRDefault="0059703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1123</w:t>
      </w:r>
    </w:p>
    <w:p w14:paraId="2A430CBA" w14:textId="77777777" w:rsidR="00597036" w:rsidRDefault="0059703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1124</w:t>
      </w:r>
    </w:p>
    <w:p w14:paraId="694BF3EA" w14:textId="77777777" w:rsidR="00597036" w:rsidRDefault="0059703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1124</w:t>
      </w:r>
    </w:p>
    <w:p w14:paraId="21D948A1" w14:textId="77777777" w:rsidR="00597036" w:rsidRDefault="0059703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1125</w:t>
      </w:r>
    </w:p>
    <w:p w14:paraId="27C3FC31" w14:textId="77777777" w:rsidR="00597036" w:rsidRDefault="00597036">
      <w:pPr>
        <w:pStyle w:val="TOC3"/>
        <w:rPr>
          <w:rFonts w:asciiTheme="minorHAnsi" w:eastAsiaTheme="minorEastAsia" w:hAnsiTheme="minorHAnsi" w:cstheme="minorBidi"/>
          <w:sz w:val="22"/>
          <w:szCs w:val="22"/>
        </w:rPr>
      </w:pPr>
      <w:r w:rsidRPr="00597036">
        <w:t>A.5.3.</w:t>
      </w:r>
      <w:r w:rsidRPr="00597036">
        <w:rPr>
          <w:lang w:eastAsia="zh-CN"/>
        </w:rPr>
        <w:t>5</w:t>
      </w:r>
      <w:r w:rsidRPr="00597036">
        <w:rPr>
          <w:rFonts w:asciiTheme="minorHAnsi" w:eastAsiaTheme="minorEastAsia" w:hAnsiTheme="minorHAnsi" w:cstheme="minorBidi"/>
          <w:sz w:val="22"/>
          <w:szCs w:val="22"/>
        </w:rPr>
        <w:tab/>
      </w:r>
      <w:r w:rsidRPr="00597036">
        <w:t xml:space="preserve">E-UTRAN </w:t>
      </w:r>
      <w:r w:rsidRPr="00597036">
        <w:rPr>
          <w:lang w:eastAsia="zh-CN"/>
        </w:rPr>
        <w:t>T</w:t>
      </w:r>
      <w:r w:rsidRPr="00597036">
        <w:t>DD – HRPD Handover</w:t>
      </w:r>
      <w:r>
        <w:tab/>
        <w:t>1126</w:t>
      </w:r>
    </w:p>
    <w:p w14:paraId="24AEA404" w14:textId="77777777" w:rsidR="00597036" w:rsidRDefault="00597036">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1126</w:t>
      </w:r>
    </w:p>
    <w:p w14:paraId="5AD6FA7A" w14:textId="77777777" w:rsidR="00597036" w:rsidRDefault="0059703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1128</w:t>
      </w:r>
    </w:p>
    <w:p w14:paraId="04541009" w14:textId="77777777" w:rsidR="00597036" w:rsidRDefault="00597036">
      <w:pPr>
        <w:pStyle w:val="TOC3"/>
        <w:rPr>
          <w:rFonts w:asciiTheme="minorHAnsi" w:eastAsiaTheme="minorEastAsia" w:hAnsiTheme="minorHAnsi" w:cstheme="minorBidi"/>
          <w:sz w:val="22"/>
          <w:szCs w:val="22"/>
        </w:rPr>
      </w:pPr>
      <w:r w:rsidRPr="00597036">
        <w:t>A.5.3.6</w:t>
      </w:r>
      <w:r w:rsidRPr="00597036">
        <w:rPr>
          <w:rFonts w:asciiTheme="minorHAnsi" w:eastAsiaTheme="minorEastAsia" w:hAnsiTheme="minorHAnsi" w:cstheme="minorBidi"/>
          <w:sz w:val="22"/>
          <w:szCs w:val="22"/>
        </w:rPr>
        <w:tab/>
      </w:r>
      <w:r w:rsidRPr="00763DEA">
        <w:rPr>
          <w:lang w:val="en-US"/>
        </w:rPr>
        <w:t>E-UTRAN TDD – cdma2000 1X Handover</w:t>
      </w:r>
      <w:r>
        <w:tab/>
        <w:t>1129</w:t>
      </w:r>
    </w:p>
    <w:p w14:paraId="27F7EA75" w14:textId="77777777" w:rsidR="00597036" w:rsidRDefault="0059703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1129</w:t>
      </w:r>
    </w:p>
    <w:p w14:paraId="6CEA6564" w14:textId="77777777" w:rsidR="00597036" w:rsidRDefault="0059703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1132</w:t>
      </w:r>
    </w:p>
    <w:p w14:paraId="774093D4" w14:textId="3997AA1E" w:rsidR="00597036" w:rsidRDefault="0059703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1132</w:t>
      </w:r>
    </w:p>
    <w:p w14:paraId="03741871" w14:textId="77777777" w:rsidR="00597036" w:rsidRDefault="00597036">
      <w:pPr>
        <w:pStyle w:val="TOC2"/>
        <w:rPr>
          <w:rFonts w:asciiTheme="minorHAnsi" w:eastAsiaTheme="minorEastAsia" w:hAnsiTheme="minorHAnsi" w:cstheme="minorBidi"/>
          <w:sz w:val="22"/>
          <w:szCs w:val="22"/>
        </w:rPr>
      </w:pPr>
      <w:r w:rsidRPr="00597036">
        <w:t>A.6.1</w:t>
      </w:r>
      <w:r w:rsidRPr="00597036">
        <w:rPr>
          <w:rFonts w:asciiTheme="minorHAnsi" w:eastAsiaTheme="minorEastAsia" w:hAnsiTheme="minorHAnsi"/>
          <w:sz w:val="22"/>
          <w:szCs w:val="22"/>
        </w:rPr>
        <w:tab/>
      </w:r>
      <w:r w:rsidRPr="00763DEA">
        <w:rPr>
          <w:rFonts w:cs="v4.2.0"/>
        </w:rPr>
        <w:t>RRC Re-establishment</w:t>
      </w:r>
      <w:r>
        <w:tab/>
        <w:t>1132</w:t>
      </w:r>
    </w:p>
    <w:p w14:paraId="17DA543C" w14:textId="77777777" w:rsidR="00597036" w:rsidRDefault="00597036">
      <w:pPr>
        <w:pStyle w:val="TOC3"/>
        <w:rPr>
          <w:rFonts w:asciiTheme="minorHAnsi" w:eastAsiaTheme="minorEastAsia" w:hAnsiTheme="minorHAnsi" w:cstheme="minorBidi"/>
          <w:sz w:val="22"/>
          <w:szCs w:val="22"/>
        </w:rPr>
      </w:pPr>
      <w:r w:rsidRPr="00597036">
        <w:t>A.6.1.1</w:t>
      </w:r>
      <w:r w:rsidRPr="00597036">
        <w:rPr>
          <w:rFonts w:asciiTheme="minorHAnsi" w:eastAsiaTheme="minorEastAsia" w:hAnsiTheme="minorHAnsi"/>
          <w:sz w:val="22"/>
          <w:szCs w:val="22"/>
        </w:rPr>
        <w:tab/>
      </w:r>
      <w:r w:rsidRPr="00763DEA">
        <w:rPr>
          <w:rFonts w:cs="v4.2.0"/>
          <w:snapToGrid w:val="0"/>
        </w:rPr>
        <w:t>E-UTRAN FDD Intra-frequency RRC Re-establishment</w:t>
      </w:r>
      <w:r>
        <w:tab/>
        <w:t>1132</w:t>
      </w:r>
    </w:p>
    <w:p w14:paraId="2DDE4994" w14:textId="77777777" w:rsidR="00597036" w:rsidRDefault="0059703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763DEA">
        <w:rPr>
          <w:snapToGrid w:val="0"/>
        </w:rPr>
        <w:t>Test Purpose and Environment</w:t>
      </w:r>
      <w:r>
        <w:tab/>
        <w:t>1132</w:t>
      </w:r>
    </w:p>
    <w:p w14:paraId="43B98D0E" w14:textId="77777777" w:rsidR="00597036" w:rsidRDefault="0059703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1133</w:t>
      </w:r>
    </w:p>
    <w:p w14:paraId="40652734" w14:textId="77777777" w:rsidR="00597036" w:rsidRDefault="00597036">
      <w:pPr>
        <w:pStyle w:val="TOC3"/>
        <w:rPr>
          <w:rFonts w:asciiTheme="minorHAnsi" w:eastAsiaTheme="minorEastAsia" w:hAnsiTheme="minorHAnsi" w:cstheme="minorBidi"/>
          <w:sz w:val="22"/>
          <w:szCs w:val="22"/>
        </w:rPr>
      </w:pPr>
      <w:r w:rsidRPr="00597036">
        <w:t>A.6.1.2</w:t>
      </w:r>
      <w:r w:rsidRPr="00597036">
        <w:rPr>
          <w:rFonts w:asciiTheme="minorHAnsi" w:eastAsiaTheme="minorEastAsia" w:hAnsiTheme="minorHAnsi"/>
          <w:sz w:val="22"/>
          <w:szCs w:val="22"/>
        </w:rPr>
        <w:tab/>
      </w:r>
      <w:r w:rsidRPr="00763DEA">
        <w:rPr>
          <w:rFonts w:cs="v4.2.0"/>
          <w:snapToGrid w:val="0"/>
        </w:rPr>
        <w:t>E-UTRAN FDD Inter-frequency RRC Re-establishment</w:t>
      </w:r>
      <w:r>
        <w:tab/>
        <w:t>1134</w:t>
      </w:r>
    </w:p>
    <w:p w14:paraId="039DDCEC" w14:textId="77777777" w:rsidR="00597036" w:rsidRDefault="0059703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763DEA">
        <w:rPr>
          <w:snapToGrid w:val="0"/>
        </w:rPr>
        <w:t>Test Purpose and Environment</w:t>
      </w:r>
      <w:r>
        <w:tab/>
        <w:t>1134</w:t>
      </w:r>
    </w:p>
    <w:p w14:paraId="5A30F3D8" w14:textId="77777777" w:rsidR="00597036" w:rsidRDefault="0059703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1135</w:t>
      </w:r>
    </w:p>
    <w:p w14:paraId="23078275" w14:textId="77777777" w:rsidR="00597036" w:rsidRDefault="00597036">
      <w:pPr>
        <w:pStyle w:val="TOC3"/>
        <w:rPr>
          <w:rFonts w:asciiTheme="minorHAnsi" w:eastAsiaTheme="minorEastAsia" w:hAnsiTheme="minorHAnsi" w:cstheme="minorBidi"/>
          <w:sz w:val="22"/>
          <w:szCs w:val="22"/>
        </w:rPr>
      </w:pPr>
      <w:r w:rsidRPr="00597036">
        <w:t>A.6.1.3</w:t>
      </w:r>
      <w:r w:rsidRPr="00597036">
        <w:rPr>
          <w:rFonts w:asciiTheme="minorHAnsi" w:eastAsiaTheme="minorEastAsia" w:hAnsiTheme="minorHAnsi"/>
          <w:sz w:val="22"/>
          <w:szCs w:val="22"/>
        </w:rPr>
        <w:tab/>
      </w:r>
      <w:r w:rsidRPr="00763DEA">
        <w:rPr>
          <w:rFonts w:cs="v4.2.0"/>
          <w:snapToGrid w:val="0"/>
        </w:rPr>
        <w:t>E-UTRAN TDD Intra-frequency RRC Re-establishment</w:t>
      </w:r>
      <w:r>
        <w:tab/>
        <w:t>1136</w:t>
      </w:r>
    </w:p>
    <w:p w14:paraId="722485F0" w14:textId="77777777" w:rsidR="00597036" w:rsidRDefault="0059703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763DEA">
        <w:rPr>
          <w:snapToGrid w:val="0"/>
        </w:rPr>
        <w:t>Test Purpose and Environment</w:t>
      </w:r>
      <w:r>
        <w:tab/>
        <w:t>1136</w:t>
      </w:r>
    </w:p>
    <w:p w14:paraId="7E33344E" w14:textId="77777777" w:rsidR="00597036" w:rsidRDefault="0059703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1137</w:t>
      </w:r>
    </w:p>
    <w:p w14:paraId="0D6A98BD" w14:textId="77777777" w:rsidR="00597036" w:rsidRDefault="00597036">
      <w:pPr>
        <w:pStyle w:val="TOC3"/>
        <w:rPr>
          <w:rFonts w:asciiTheme="minorHAnsi" w:eastAsiaTheme="minorEastAsia" w:hAnsiTheme="minorHAnsi" w:cstheme="minorBidi"/>
          <w:sz w:val="22"/>
          <w:szCs w:val="22"/>
        </w:rPr>
      </w:pPr>
      <w:r w:rsidRPr="00597036">
        <w:t>A.6.1.4</w:t>
      </w:r>
      <w:r w:rsidRPr="00597036">
        <w:rPr>
          <w:rFonts w:asciiTheme="minorHAnsi" w:eastAsiaTheme="minorEastAsia" w:hAnsiTheme="minorHAnsi" w:cstheme="minorBidi"/>
          <w:sz w:val="22"/>
          <w:szCs w:val="22"/>
        </w:rPr>
        <w:tab/>
      </w:r>
      <w:r w:rsidRPr="00763DEA">
        <w:rPr>
          <w:snapToGrid w:val="0"/>
        </w:rPr>
        <w:t>E-UTRAN TDD Inter-frequency RRC Re-establishment</w:t>
      </w:r>
      <w:r>
        <w:tab/>
        <w:t>1138</w:t>
      </w:r>
    </w:p>
    <w:p w14:paraId="4D723CA3" w14:textId="77777777" w:rsidR="00597036" w:rsidRDefault="0059703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763DEA">
        <w:rPr>
          <w:snapToGrid w:val="0"/>
        </w:rPr>
        <w:t>Test Purpose and Environment</w:t>
      </w:r>
      <w:r>
        <w:tab/>
        <w:t>1138</w:t>
      </w:r>
    </w:p>
    <w:p w14:paraId="328D18F9" w14:textId="77777777" w:rsidR="00597036" w:rsidRDefault="0059703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1139</w:t>
      </w:r>
    </w:p>
    <w:p w14:paraId="6A03E78A" w14:textId="77777777" w:rsidR="00597036" w:rsidRDefault="00597036">
      <w:pPr>
        <w:pStyle w:val="TOC3"/>
        <w:rPr>
          <w:rFonts w:asciiTheme="minorHAnsi" w:eastAsiaTheme="minorEastAsia" w:hAnsiTheme="minorHAnsi" w:cstheme="minorBidi"/>
          <w:sz w:val="22"/>
          <w:szCs w:val="22"/>
        </w:rPr>
      </w:pPr>
      <w:r w:rsidRPr="00597036">
        <w:t>A.6.1.</w:t>
      </w:r>
      <w:r w:rsidRPr="00597036">
        <w:rPr>
          <w:lang w:eastAsia="zh-CN"/>
        </w:rPr>
        <w:t>5</w:t>
      </w:r>
      <w:r w:rsidRPr="00597036">
        <w:rPr>
          <w:rFonts w:asciiTheme="minorHAnsi" w:eastAsiaTheme="minorEastAsia" w:hAnsiTheme="minorHAnsi" w:cstheme="minorBidi"/>
          <w:sz w:val="22"/>
          <w:szCs w:val="22"/>
        </w:rPr>
        <w:tab/>
      </w:r>
      <w:r w:rsidRPr="00763DEA">
        <w:rPr>
          <w:snapToGrid w:val="0"/>
        </w:rPr>
        <w:t>E-UTRAN FDD Intra-frequency RRC Re-establishment</w:t>
      </w:r>
      <w:r w:rsidRPr="00763DEA">
        <w:rPr>
          <w:snapToGrid w:val="0"/>
          <w:lang w:eastAsia="zh-CN"/>
        </w:rPr>
        <w:t xml:space="preserve"> for 5MHz bandwidth</w:t>
      </w:r>
      <w:r>
        <w:tab/>
        <w:t>1140</w:t>
      </w:r>
    </w:p>
    <w:p w14:paraId="32D6863B" w14:textId="77777777" w:rsidR="00597036" w:rsidRDefault="0059703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763DEA">
        <w:rPr>
          <w:snapToGrid w:val="0"/>
        </w:rPr>
        <w:t>Test Purpose and Environment</w:t>
      </w:r>
      <w:r>
        <w:tab/>
        <w:t>1140</w:t>
      </w:r>
    </w:p>
    <w:p w14:paraId="6AE84AE4" w14:textId="77777777" w:rsidR="00597036" w:rsidRDefault="0059703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1140</w:t>
      </w:r>
    </w:p>
    <w:p w14:paraId="6C8DF547" w14:textId="77777777" w:rsidR="00597036" w:rsidRDefault="00597036">
      <w:pPr>
        <w:pStyle w:val="TOC3"/>
        <w:rPr>
          <w:rFonts w:asciiTheme="minorHAnsi" w:eastAsiaTheme="minorEastAsia" w:hAnsiTheme="minorHAnsi" w:cstheme="minorBidi"/>
          <w:sz w:val="22"/>
          <w:szCs w:val="22"/>
        </w:rPr>
      </w:pPr>
      <w:r w:rsidRPr="00597036">
        <w:t>A.6.1.6</w:t>
      </w:r>
      <w:r w:rsidRPr="00597036">
        <w:rPr>
          <w:rFonts w:asciiTheme="minorHAnsi" w:eastAsiaTheme="minorEastAsia" w:hAnsiTheme="minorHAnsi" w:cstheme="minorBidi"/>
          <w:sz w:val="22"/>
          <w:szCs w:val="22"/>
        </w:rPr>
        <w:tab/>
      </w:r>
      <w:r w:rsidRPr="00763DEA">
        <w:rPr>
          <w:snapToGrid w:val="0"/>
        </w:rPr>
        <w:t>E-UTRAN FD-FDD Intra-frequency RRC Re-establishment for UE category 0</w:t>
      </w:r>
      <w:r>
        <w:tab/>
        <w:t>1140</w:t>
      </w:r>
    </w:p>
    <w:p w14:paraId="1D0786BA" w14:textId="77777777" w:rsidR="00597036" w:rsidRDefault="0059703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763DEA">
        <w:rPr>
          <w:snapToGrid w:val="0"/>
        </w:rPr>
        <w:t>Test Purpose and Environment</w:t>
      </w:r>
      <w:r>
        <w:tab/>
        <w:t>1140</w:t>
      </w:r>
    </w:p>
    <w:p w14:paraId="44C850A2" w14:textId="77777777" w:rsidR="00597036" w:rsidRDefault="0059703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1142</w:t>
      </w:r>
    </w:p>
    <w:p w14:paraId="53CA2021" w14:textId="77777777" w:rsidR="00597036" w:rsidRDefault="00597036">
      <w:pPr>
        <w:pStyle w:val="TOC3"/>
        <w:rPr>
          <w:rFonts w:asciiTheme="minorHAnsi" w:eastAsiaTheme="minorEastAsia" w:hAnsiTheme="minorHAnsi" w:cstheme="minorBidi"/>
          <w:sz w:val="22"/>
          <w:szCs w:val="22"/>
        </w:rPr>
      </w:pPr>
      <w:r w:rsidRPr="00597036">
        <w:t>A.6.1.7</w:t>
      </w:r>
      <w:r w:rsidRPr="00597036">
        <w:rPr>
          <w:rFonts w:asciiTheme="minorHAnsi" w:eastAsiaTheme="minorEastAsia" w:hAnsiTheme="minorHAnsi" w:cstheme="minorBidi"/>
          <w:sz w:val="22"/>
          <w:szCs w:val="22"/>
        </w:rPr>
        <w:tab/>
      </w:r>
      <w:r w:rsidRPr="00763DEA">
        <w:rPr>
          <w:snapToGrid w:val="0"/>
        </w:rPr>
        <w:t>E-UTRAN HD-FDD Intra-frequency RRC Re-establishment for UE category 0</w:t>
      </w:r>
      <w:r>
        <w:tab/>
        <w:t>1143</w:t>
      </w:r>
    </w:p>
    <w:p w14:paraId="0C3F848F" w14:textId="77777777" w:rsidR="00597036" w:rsidRDefault="0059703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763DEA">
        <w:rPr>
          <w:snapToGrid w:val="0"/>
        </w:rPr>
        <w:t>Test Purpose and Environment</w:t>
      </w:r>
      <w:r>
        <w:tab/>
        <w:t>1143</w:t>
      </w:r>
    </w:p>
    <w:p w14:paraId="7BCD0B02" w14:textId="77777777" w:rsidR="00597036" w:rsidRDefault="0059703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1144</w:t>
      </w:r>
    </w:p>
    <w:p w14:paraId="042C3A40" w14:textId="77777777" w:rsidR="00597036" w:rsidRDefault="00597036">
      <w:pPr>
        <w:pStyle w:val="TOC3"/>
        <w:rPr>
          <w:rFonts w:asciiTheme="minorHAnsi" w:eastAsiaTheme="minorEastAsia" w:hAnsiTheme="minorHAnsi" w:cstheme="minorBidi"/>
          <w:sz w:val="22"/>
          <w:szCs w:val="22"/>
        </w:rPr>
      </w:pPr>
      <w:r w:rsidRPr="00597036">
        <w:t>A.6.1.8</w:t>
      </w:r>
      <w:r w:rsidRPr="00597036">
        <w:rPr>
          <w:rFonts w:asciiTheme="minorHAnsi" w:eastAsiaTheme="minorEastAsia" w:hAnsiTheme="minorHAnsi" w:cstheme="minorBidi"/>
          <w:sz w:val="22"/>
          <w:szCs w:val="22"/>
        </w:rPr>
        <w:tab/>
      </w:r>
      <w:r w:rsidRPr="00763DEA">
        <w:rPr>
          <w:snapToGrid w:val="0"/>
        </w:rPr>
        <w:t>E-UTRAN TDD Intra-frequency RRC Re-establishment for UE category 0</w:t>
      </w:r>
      <w:r>
        <w:tab/>
        <w:t>1145</w:t>
      </w:r>
    </w:p>
    <w:p w14:paraId="2FC359BB" w14:textId="77777777" w:rsidR="00597036" w:rsidRDefault="0059703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763DEA">
        <w:rPr>
          <w:snapToGrid w:val="0"/>
        </w:rPr>
        <w:t>Test Purpose and Environment</w:t>
      </w:r>
      <w:r>
        <w:tab/>
        <w:t>1145</w:t>
      </w:r>
    </w:p>
    <w:p w14:paraId="7456226A" w14:textId="77777777" w:rsidR="00597036" w:rsidRDefault="0059703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1146</w:t>
      </w:r>
    </w:p>
    <w:p w14:paraId="2773214A" w14:textId="77777777" w:rsidR="00597036" w:rsidRDefault="00597036">
      <w:pPr>
        <w:pStyle w:val="TOC3"/>
        <w:rPr>
          <w:rFonts w:asciiTheme="minorHAnsi" w:eastAsiaTheme="minorEastAsia" w:hAnsiTheme="minorHAnsi" w:cstheme="minorBidi"/>
          <w:sz w:val="22"/>
          <w:szCs w:val="22"/>
        </w:rPr>
      </w:pPr>
      <w:r w:rsidRPr="00597036">
        <w:t>A.6.1.9</w:t>
      </w:r>
      <w:r w:rsidRPr="00597036">
        <w:rPr>
          <w:rFonts w:asciiTheme="minorHAnsi" w:eastAsiaTheme="minorEastAsia" w:hAnsiTheme="minorHAnsi" w:cstheme="minorBidi"/>
          <w:sz w:val="22"/>
          <w:szCs w:val="22"/>
        </w:rPr>
        <w:tab/>
      </w:r>
      <w:r w:rsidRPr="00763DEA">
        <w:rPr>
          <w:snapToGrid w:val="0"/>
        </w:rPr>
        <w:t>E-UTRAN FD-FDD Intra-frequency RRC Re-establishment for Cat-M1 UE in CEModeA</w:t>
      </w:r>
      <w:r>
        <w:tab/>
        <w:t>1147</w:t>
      </w:r>
    </w:p>
    <w:p w14:paraId="06D0D333" w14:textId="77777777" w:rsidR="00597036" w:rsidRDefault="0059703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763DEA">
        <w:rPr>
          <w:snapToGrid w:val="0"/>
        </w:rPr>
        <w:t>Test Purpose and Environment</w:t>
      </w:r>
      <w:r>
        <w:tab/>
        <w:t>1147</w:t>
      </w:r>
    </w:p>
    <w:p w14:paraId="144311AA" w14:textId="77777777" w:rsidR="00597036" w:rsidRDefault="0059703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1148</w:t>
      </w:r>
    </w:p>
    <w:p w14:paraId="6C095AD5" w14:textId="77777777" w:rsidR="00597036" w:rsidRDefault="00597036">
      <w:pPr>
        <w:pStyle w:val="TOC3"/>
        <w:rPr>
          <w:rFonts w:asciiTheme="minorHAnsi" w:eastAsiaTheme="minorEastAsia" w:hAnsiTheme="minorHAnsi" w:cstheme="minorBidi"/>
          <w:sz w:val="22"/>
          <w:szCs w:val="22"/>
        </w:rPr>
      </w:pPr>
      <w:r w:rsidRPr="00597036">
        <w:t>A.6.1.10</w:t>
      </w:r>
      <w:r w:rsidRPr="00597036">
        <w:rPr>
          <w:rFonts w:asciiTheme="minorHAnsi" w:eastAsiaTheme="minorEastAsia" w:hAnsiTheme="minorHAnsi" w:cstheme="minorBidi"/>
          <w:sz w:val="22"/>
          <w:szCs w:val="22"/>
        </w:rPr>
        <w:tab/>
      </w:r>
      <w:r w:rsidRPr="00763DEA">
        <w:rPr>
          <w:snapToGrid w:val="0"/>
        </w:rPr>
        <w:t>E-UTRAN HD-FDD Intra-frequency RRC Re-establishment for Cat-M1 UE in CEModeA</w:t>
      </w:r>
      <w:r>
        <w:tab/>
        <w:t>1149</w:t>
      </w:r>
    </w:p>
    <w:p w14:paraId="3DEE806F" w14:textId="77777777" w:rsidR="00597036" w:rsidRDefault="0059703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763DEA">
        <w:rPr>
          <w:snapToGrid w:val="0"/>
        </w:rPr>
        <w:t>Test Purpose and Environment</w:t>
      </w:r>
      <w:r>
        <w:tab/>
        <w:t>1149</w:t>
      </w:r>
    </w:p>
    <w:p w14:paraId="01C20143" w14:textId="77777777" w:rsidR="00597036" w:rsidRDefault="0059703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1150</w:t>
      </w:r>
    </w:p>
    <w:p w14:paraId="0AB72024" w14:textId="77777777" w:rsidR="00597036" w:rsidRDefault="00597036">
      <w:pPr>
        <w:pStyle w:val="TOC3"/>
        <w:rPr>
          <w:rFonts w:asciiTheme="minorHAnsi" w:eastAsiaTheme="minorEastAsia" w:hAnsiTheme="minorHAnsi" w:cstheme="minorBidi"/>
          <w:sz w:val="22"/>
          <w:szCs w:val="22"/>
        </w:rPr>
      </w:pPr>
      <w:r w:rsidRPr="00597036">
        <w:t>A.6.1.11</w:t>
      </w:r>
      <w:r w:rsidRPr="00597036">
        <w:rPr>
          <w:rFonts w:asciiTheme="minorHAnsi" w:eastAsiaTheme="minorEastAsia" w:hAnsiTheme="minorHAnsi" w:cstheme="minorBidi"/>
          <w:sz w:val="22"/>
          <w:szCs w:val="22"/>
        </w:rPr>
        <w:tab/>
      </w:r>
      <w:r w:rsidRPr="00763DEA">
        <w:rPr>
          <w:snapToGrid w:val="0"/>
        </w:rPr>
        <w:t>E-UTRAN TDD Intra-frequency RRC Re-establishment for Cat-M1 UE in CEModeA</w:t>
      </w:r>
      <w:r>
        <w:tab/>
        <w:t>1151</w:t>
      </w:r>
    </w:p>
    <w:p w14:paraId="2E58AC6B" w14:textId="77777777" w:rsidR="00597036" w:rsidRDefault="0059703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763DEA">
        <w:rPr>
          <w:snapToGrid w:val="0"/>
        </w:rPr>
        <w:t>Test Purpose and Environment</w:t>
      </w:r>
      <w:r>
        <w:tab/>
        <w:t>1151</w:t>
      </w:r>
    </w:p>
    <w:p w14:paraId="1ADB5D34" w14:textId="77777777" w:rsidR="00597036" w:rsidRDefault="0059703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1152</w:t>
      </w:r>
    </w:p>
    <w:p w14:paraId="6C936466" w14:textId="77777777" w:rsidR="00597036" w:rsidRDefault="00597036">
      <w:pPr>
        <w:pStyle w:val="TOC3"/>
        <w:rPr>
          <w:rFonts w:asciiTheme="minorHAnsi" w:eastAsiaTheme="minorEastAsia" w:hAnsiTheme="minorHAnsi" w:cstheme="minorBidi"/>
          <w:sz w:val="22"/>
          <w:szCs w:val="22"/>
        </w:rPr>
      </w:pPr>
      <w:r w:rsidRPr="00597036">
        <w:t>A.6.1.12</w:t>
      </w:r>
      <w:r w:rsidRPr="00597036">
        <w:rPr>
          <w:rFonts w:asciiTheme="minorHAnsi" w:eastAsiaTheme="minorEastAsia" w:hAnsiTheme="minorHAnsi" w:cstheme="minorBidi"/>
          <w:sz w:val="22"/>
          <w:szCs w:val="22"/>
        </w:rPr>
        <w:tab/>
      </w:r>
      <w:r w:rsidRPr="00763DEA">
        <w:rPr>
          <w:snapToGrid w:val="0"/>
        </w:rPr>
        <w:t>E-UTRAN FD-FDD Intra-frequency RRC Re-establishment for Cat-M1 UE in CEModeB</w:t>
      </w:r>
      <w:r>
        <w:tab/>
        <w:t>1153</w:t>
      </w:r>
    </w:p>
    <w:p w14:paraId="6D7F90B4" w14:textId="77777777" w:rsidR="00597036" w:rsidRDefault="0059703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763DEA">
        <w:rPr>
          <w:snapToGrid w:val="0"/>
        </w:rPr>
        <w:t>Test Purpose and Environment</w:t>
      </w:r>
      <w:r>
        <w:tab/>
        <w:t>1153</w:t>
      </w:r>
    </w:p>
    <w:p w14:paraId="51DF4459" w14:textId="77777777" w:rsidR="00597036" w:rsidRDefault="0059703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1154</w:t>
      </w:r>
    </w:p>
    <w:p w14:paraId="7D4DE704" w14:textId="77777777" w:rsidR="00597036" w:rsidRDefault="00597036">
      <w:pPr>
        <w:pStyle w:val="TOC3"/>
        <w:rPr>
          <w:rFonts w:asciiTheme="minorHAnsi" w:eastAsiaTheme="minorEastAsia" w:hAnsiTheme="minorHAnsi" w:cstheme="minorBidi"/>
          <w:sz w:val="22"/>
          <w:szCs w:val="22"/>
        </w:rPr>
      </w:pPr>
      <w:r w:rsidRPr="00597036">
        <w:t>A.6.1.13</w:t>
      </w:r>
      <w:r w:rsidRPr="00597036">
        <w:rPr>
          <w:rFonts w:asciiTheme="minorHAnsi" w:eastAsiaTheme="minorEastAsia" w:hAnsiTheme="minorHAnsi" w:cstheme="minorBidi"/>
          <w:sz w:val="22"/>
          <w:szCs w:val="22"/>
        </w:rPr>
        <w:tab/>
      </w:r>
      <w:r w:rsidRPr="00763DEA">
        <w:rPr>
          <w:snapToGrid w:val="0"/>
        </w:rPr>
        <w:t>E-UTRAN HD-FDD Intra-frequency RRC Re-establishment for Cat-M1 UE in CEModeB</w:t>
      </w:r>
      <w:r>
        <w:tab/>
        <w:t>1155</w:t>
      </w:r>
    </w:p>
    <w:p w14:paraId="30A478BE" w14:textId="77777777" w:rsidR="00597036" w:rsidRDefault="0059703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763DEA">
        <w:rPr>
          <w:snapToGrid w:val="0"/>
        </w:rPr>
        <w:t>Test Purpose and Environment</w:t>
      </w:r>
      <w:r>
        <w:tab/>
        <w:t>1155</w:t>
      </w:r>
    </w:p>
    <w:p w14:paraId="30B8E744" w14:textId="77777777" w:rsidR="00597036" w:rsidRDefault="0059703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1156</w:t>
      </w:r>
    </w:p>
    <w:p w14:paraId="408CF82A" w14:textId="77777777" w:rsidR="00597036" w:rsidRDefault="00597036">
      <w:pPr>
        <w:pStyle w:val="TOC3"/>
        <w:rPr>
          <w:rFonts w:asciiTheme="minorHAnsi" w:eastAsiaTheme="minorEastAsia" w:hAnsiTheme="minorHAnsi" w:cstheme="minorBidi"/>
          <w:sz w:val="22"/>
          <w:szCs w:val="22"/>
        </w:rPr>
      </w:pPr>
      <w:r w:rsidRPr="00597036">
        <w:t>A.6.1.14</w:t>
      </w:r>
      <w:r w:rsidRPr="00597036">
        <w:rPr>
          <w:rFonts w:asciiTheme="minorHAnsi" w:eastAsiaTheme="minorEastAsia" w:hAnsiTheme="minorHAnsi" w:cstheme="minorBidi"/>
          <w:sz w:val="22"/>
          <w:szCs w:val="22"/>
        </w:rPr>
        <w:tab/>
      </w:r>
      <w:r w:rsidRPr="00763DEA">
        <w:rPr>
          <w:snapToGrid w:val="0"/>
        </w:rPr>
        <w:t>E-UTRAN TDD Intra-frequency RRC Re-establishment for Cat-M1 UE in CEModeB</w:t>
      </w:r>
      <w:r>
        <w:tab/>
        <w:t>1157</w:t>
      </w:r>
    </w:p>
    <w:p w14:paraId="7B1942A3" w14:textId="77777777" w:rsidR="00597036" w:rsidRDefault="0059703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763DEA">
        <w:rPr>
          <w:snapToGrid w:val="0"/>
        </w:rPr>
        <w:t>Test Purpose and Environment</w:t>
      </w:r>
      <w:r>
        <w:tab/>
        <w:t>1157</w:t>
      </w:r>
    </w:p>
    <w:p w14:paraId="131E7030" w14:textId="77777777" w:rsidR="00597036" w:rsidRDefault="0059703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1158</w:t>
      </w:r>
    </w:p>
    <w:p w14:paraId="11C2966A" w14:textId="77777777" w:rsidR="00597036" w:rsidRDefault="00597036">
      <w:pPr>
        <w:pStyle w:val="TOC3"/>
        <w:rPr>
          <w:rFonts w:asciiTheme="minorHAnsi" w:eastAsiaTheme="minorEastAsia" w:hAnsiTheme="minorHAnsi" w:cstheme="minorBidi"/>
          <w:sz w:val="22"/>
          <w:szCs w:val="22"/>
        </w:rPr>
      </w:pPr>
      <w:r w:rsidRPr="00597036">
        <w:t>A.6.1.15</w:t>
      </w:r>
      <w:r w:rsidRPr="00597036">
        <w:rPr>
          <w:rFonts w:asciiTheme="minorHAnsi" w:eastAsiaTheme="minorEastAsia" w:hAnsiTheme="minorHAnsi" w:cstheme="minorBidi"/>
          <w:sz w:val="22"/>
          <w:szCs w:val="22"/>
        </w:rPr>
        <w:tab/>
      </w:r>
      <w:r w:rsidRPr="00763DEA">
        <w:rPr>
          <w:snapToGrid w:val="0"/>
        </w:rPr>
        <w:t>HD-FDD Intra-frequency RRC Re-establishment for UE</w:t>
      </w:r>
      <w:r w:rsidRPr="00763DEA">
        <w:rPr>
          <w:snapToGrid w:val="0"/>
          <w:lang w:eastAsia="zh-CN"/>
        </w:rPr>
        <w:t xml:space="preserve"> category NB1 in In-Band mode under enhanced coverage</w:t>
      </w:r>
      <w:r>
        <w:tab/>
        <w:t>1159</w:t>
      </w:r>
    </w:p>
    <w:p w14:paraId="71112417" w14:textId="77777777" w:rsidR="00597036" w:rsidRDefault="0059703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763DEA">
        <w:rPr>
          <w:snapToGrid w:val="0"/>
        </w:rPr>
        <w:t>Test Purpose and Environment</w:t>
      </w:r>
      <w:r>
        <w:tab/>
        <w:t>1159</w:t>
      </w:r>
    </w:p>
    <w:p w14:paraId="39A2806A" w14:textId="77777777" w:rsidR="00597036" w:rsidRDefault="0059703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1161</w:t>
      </w:r>
    </w:p>
    <w:p w14:paraId="2A25384D" w14:textId="77777777" w:rsidR="00597036" w:rsidRDefault="00597036">
      <w:pPr>
        <w:pStyle w:val="TOC3"/>
        <w:rPr>
          <w:rFonts w:asciiTheme="minorHAnsi" w:eastAsiaTheme="minorEastAsia" w:hAnsiTheme="minorHAnsi" w:cstheme="minorBidi"/>
          <w:sz w:val="22"/>
          <w:szCs w:val="22"/>
        </w:rPr>
      </w:pPr>
      <w:r w:rsidRPr="00597036">
        <w:t>A.6.1.16</w:t>
      </w:r>
      <w:r w:rsidRPr="00597036">
        <w:rPr>
          <w:rFonts w:asciiTheme="minorHAnsi" w:eastAsiaTheme="minorEastAsia" w:hAnsiTheme="minorHAnsi" w:cstheme="minorBidi"/>
          <w:sz w:val="22"/>
          <w:szCs w:val="22"/>
        </w:rPr>
        <w:tab/>
      </w:r>
      <w:r w:rsidRPr="00763DEA">
        <w:rPr>
          <w:snapToGrid w:val="0"/>
        </w:rPr>
        <w:t>HD-FDD Int</w:t>
      </w:r>
      <w:r w:rsidRPr="00763DEA">
        <w:rPr>
          <w:snapToGrid w:val="0"/>
          <w:lang w:eastAsia="zh-CN"/>
        </w:rPr>
        <w:t>er</w:t>
      </w:r>
      <w:r w:rsidRPr="00763DEA">
        <w:rPr>
          <w:snapToGrid w:val="0"/>
        </w:rPr>
        <w:t>-frequency RRC Re-establishment for UE</w:t>
      </w:r>
      <w:r w:rsidRPr="00763DEA">
        <w:rPr>
          <w:snapToGrid w:val="0"/>
          <w:lang w:eastAsia="zh-CN"/>
        </w:rPr>
        <w:t xml:space="preserve"> category NB1 in In-Band mode under </w:t>
      </w:r>
      <w:r w:rsidRPr="00763DEA">
        <w:rPr>
          <w:rFonts w:cs="Intel Clear Light"/>
          <w:lang w:eastAsia="zh-CN"/>
        </w:rPr>
        <w:t>normal</w:t>
      </w:r>
      <w:r w:rsidRPr="00763DEA">
        <w:rPr>
          <w:rFonts w:cs="Arial"/>
          <w:lang w:eastAsia="zh-CN"/>
        </w:rPr>
        <w:t xml:space="preserve"> </w:t>
      </w:r>
      <w:r w:rsidRPr="00763DEA">
        <w:rPr>
          <w:snapToGrid w:val="0"/>
          <w:lang w:eastAsia="zh-CN"/>
        </w:rPr>
        <w:t>coverage</w:t>
      </w:r>
      <w:r>
        <w:tab/>
        <w:t>1162</w:t>
      </w:r>
    </w:p>
    <w:p w14:paraId="70EDBAFC" w14:textId="77777777" w:rsidR="00597036" w:rsidRDefault="0059703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763DEA">
        <w:rPr>
          <w:snapToGrid w:val="0"/>
        </w:rPr>
        <w:t>Test Purpose and Environment</w:t>
      </w:r>
      <w:r>
        <w:tab/>
        <w:t>1162</w:t>
      </w:r>
    </w:p>
    <w:p w14:paraId="6B2B4DA8" w14:textId="77777777" w:rsidR="00597036" w:rsidRDefault="0059703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1164</w:t>
      </w:r>
    </w:p>
    <w:p w14:paraId="774F0676" w14:textId="77777777" w:rsidR="00597036" w:rsidRDefault="00597036">
      <w:pPr>
        <w:pStyle w:val="TOC3"/>
        <w:rPr>
          <w:rFonts w:asciiTheme="minorHAnsi" w:eastAsiaTheme="minorEastAsia" w:hAnsiTheme="minorHAnsi" w:cstheme="minorBidi"/>
          <w:sz w:val="22"/>
          <w:szCs w:val="22"/>
        </w:rPr>
      </w:pPr>
      <w:r w:rsidRPr="00597036">
        <w:t>A.6.1.17</w:t>
      </w:r>
      <w:r w:rsidRPr="00597036">
        <w:rPr>
          <w:rFonts w:asciiTheme="minorHAnsi" w:eastAsiaTheme="minorEastAsia" w:hAnsiTheme="minorHAnsi" w:cstheme="minorBidi"/>
          <w:sz w:val="22"/>
          <w:szCs w:val="22"/>
        </w:rPr>
        <w:tab/>
      </w:r>
      <w:r w:rsidRPr="00763DEA">
        <w:rPr>
          <w:snapToGrid w:val="0"/>
        </w:rPr>
        <w:t>E-UTRAN FD-FDD Inter-frequency RRC Re-establishment for Cat-M1 UE in CEModeA</w:t>
      </w:r>
      <w:r>
        <w:tab/>
        <w:t>1165</w:t>
      </w:r>
    </w:p>
    <w:p w14:paraId="2DB7D461" w14:textId="77777777" w:rsidR="00597036" w:rsidRDefault="0059703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763DEA">
        <w:rPr>
          <w:snapToGrid w:val="0"/>
        </w:rPr>
        <w:t>Test Purpose and Environment</w:t>
      </w:r>
      <w:r>
        <w:tab/>
        <w:t>1165</w:t>
      </w:r>
    </w:p>
    <w:p w14:paraId="005B5C4B" w14:textId="77777777" w:rsidR="00597036" w:rsidRDefault="0059703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1166</w:t>
      </w:r>
    </w:p>
    <w:p w14:paraId="4BF04E8F" w14:textId="77777777" w:rsidR="00597036" w:rsidRDefault="00597036">
      <w:pPr>
        <w:pStyle w:val="TOC3"/>
        <w:rPr>
          <w:rFonts w:asciiTheme="minorHAnsi" w:eastAsiaTheme="minorEastAsia" w:hAnsiTheme="minorHAnsi" w:cstheme="minorBidi"/>
          <w:sz w:val="22"/>
          <w:szCs w:val="22"/>
        </w:rPr>
      </w:pPr>
      <w:r w:rsidRPr="00597036">
        <w:t>A.6.1.18</w:t>
      </w:r>
      <w:r w:rsidRPr="00597036">
        <w:rPr>
          <w:rFonts w:asciiTheme="minorHAnsi" w:eastAsiaTheme="minorEastAsia" w:hAnsiTheme="minorHAnsi" w:cstheme="minorBidi"/>
          <w:sz w:val="22"/>
          <w:szCs w:val="22"/>
        </w:rPr>
        <w:tab/>
      </w:r>
      <w:r w:rsidRPr="00763DEA">
        <w:rPr>
          <w:snapToGrid w:val="0"/>
        </w:rPr>
        <w:t>E-UTRAN HD-FDD Inter-frequency RRC Re-establishment for Cat-M1 UE in CEModeA</w:t>
      </w:r>
      <w:r>
        <w:tab/>
        <w:t>1167</w:t>
      </w:r>
    </w:p>
    <w:p w14:paraId="5D02AF52" w14:textId="77777777" w:rsidR="00597036" w:rsidRDefault="00597036">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763DEA">
        <w:rPr>
          <w:snapToGrid w:val="0"/>
        </w:rPr>
        <w:t>Test Purpose and Environment</w:t>
      </w:r>
      <w:r>
        <w:tab/>
        <w:t>1167</w:t>
      </w:r>
    </w:p>
    <w:p w14:paraId="4B0CD02E" w14:textId="77777777" w:rsidR="00597036" w:rsidRDefault="0059703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1168</w:t>
      </w:r>
    </w:p>
    <w:p w14:paraId="459B440F" w14:textId="77777777" w:rsidR="00597036" w:rsidRDefault="00597036">
      <w:pPr>
        <w:pStyle w:val="TOC3"/>
        <w:rPr>
          <w:rFonts w:asciiTheme="minorHAnsi" w:eastAsiaTheme="minorEastAsia" w:hAnsiTheme="minorHAnsi" w:cstheme="minorBidi"/>
          <w:sz w:val="22"/>
          <w:szCs w:val="22"/>
        </w:rPr>
      </w:pPr>
      <w:r w:rsidRPr="00597036">
        <w:t>A.6.1.19</w:t>
      </w:r>
      <w:r w:rsidRPr="00597036">
        <w:rPr>
          <w:rFonts w:asciiTheme="minorHAnsi" w:eastAsiaTheme="minorEastAsia" w:hAnsiTheme="minorHAnsi" w:cstheme="minorBidi"/>
          <w:sz w:val="22"/>
          <w:szCs w:val="22"/>
        </w:rPr>
        <w:tab/>
      </w:r>
      <w:r w:rsidRPr="00763DEA">
        <w:rPr>
          <w:snapToGrid w:val="0"/>
        </w:rPr>
        <w:t>E-UTRAN TDD-TDD Inter-frequency RRC Re-establishment for Cat-M1 UE in CEModeA</w:t>
      </w:r>
      <w:r>
        <w:tab/>
        <w:t>1169</w:t>
      </w:r>
    </w:p>
    <w:p w14:paraId="708EDAFF" w14:textId="77777777" w:rsidR="00597036" w:rsidRDefault="0059703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763DEA">
        <w:rPr>
          <w:snapToGrid w:val="0"/>
        </w:rPr>
        <w:t>Test Purpose and Environment</w:t>
      </w:r>
      <w:r>
        <w:tab/>
        <w:t>1169</w:t>
      </w:r>
    </w:p>
    <w:p w14:paraId="337469E4" w14:textId="77777777" w:rsidR="00597036" w:rsidRDefault="0059703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1170</w:t>
      </w:r>
    </w:p>
    <w:p w14:paraId="140F100B" w14:textId="77777777" w:rsidR="00597036" w:rsidRDefault="00597036">
      <w:pPr>
        <w:pStyle w:val="TOC3"/>
        <w:rPr>
          <w:rFonts w:asciiTheme="minorHAnsi" w:eastAsiaTheme="minorEastAsia" w:hAnsiTheme="minorHAnsi" w:cstheme="minorBidi"/>
          <w:sz w:val="22"/>
          <w:szCs w:val="22"/>
        </w:rPr>
      </w:pPr>
      <w:r w:rsidRPr="00597036">
        <w:t>A.6.1.20</w:t>
      </w:r>
      <w:r w:rsidRPr="00597036">
        <w:rPr>
          <w:rFonts w:asciiTheme="minorHAnsi" w:eastAsiaTheme="minorEastAsia" w:hAnsiTheme="minorHAnsi" w:cstheme="minorBidi"/>
          <w:sz w:val="22"/>
          <w:szCs w:val="22"/>
        </w:rPr>
        <w:tab/>
      </w:r>
      <w:r w:rsidRPr="00763DEA">
        <w:rPr>
          <w:snapToGrid w:val="0"/>
        </w:rPr>
        <w:t>E-UTRAN FD-FDD Inter-frequency RRC Re-establishment for Cat-M1 UE in CEModeB</w:t>
      </w:r>
      <w:r>
        <w:tab/>
        <w:t>1171</w:t>
      </w:r>
    </w:p>
    <w:p w14:paraId="20E74306" w14:textId="77777777" w:rsidR="00597036" w:rsidRDefault="0059703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763DEA">
        <w:rPr>
          <w:snapToGrid w:val="0"/>
        </w:rPr>
        <w:t>Test Purpose and Environment</w:t>
      </w:r>
      <w:r>
        <w:tab/>
        <w:t>1171</w:t>
      </w:r>
    </w:p>
    <w:p w14:paraId="63030C87" w14:textId="77777777" w:rsidR="00597036" w:rsidRDefault="0059703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1172</w:t>
      </w:r>
    </w:p>
    <w:p w14:paraId="07047E99" w14:textId="77777777" w:rsidR="00597036" w:rsidRDefault="00597036">
      <w:pPr>
        <w:pStyle w:val="TOC3"/>
        <w:rPr>
          <w:rFonts w:asciiTheme="minorHAnsi" w:eastAsiaTheme="minorEastAsia" w:hAnsiTheme="minorHAnsi" w:cstheme="minorBidi"/>
          <w:sz w:val="22"/>
          <w:szCs w:val="22"/>
        </w:rPr>
      </w:pPr>
      <w:r w:rsidRPr="00597036">
        <w:t>A.6.1.21</w:t>
      </w:r>
      <w:r w:rsidRPr="00597036">
        <w:rPr>
          <w:rFonts w:asciiTheme="minorHAnsi" w:eastAsiaTheme="minorEastAsia" w:hAnsiTheme="minorHAnsi" w:cstheme="minorBidi"/>
          <w:sz w:val="22"/>
          <w:szCs w:val="22"/>
        </w:rPr>
        <w:tab/>
      </w:r>
      <w:r w:rsidRPr="00763DEA">
        <w:rPr>
          <w:snapToGrid w:val="0"/>
        </w:rPr>
        <w:t>E-UTRAN HD-FDD Inter-frequency RRC Re-establishment for Cat-M1 UE in CEModeB</w:t>
      </w:r>
      <w:r>
        <w:tab/>
        <w:t>1173</w:t>
      </w:r>
    </w:p>
    <w:p w14:paraId="5279681B" w14:textId="77777777" w:rsidR="00597036" w:rsidRDefault="0059703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763DEA">
        <w:rPr>
          <w:snapToGrid w:val="0"/>
        </w:rPr>
        <w:t>Test Purpose and Environment</w:t>
      </w:r>
      <w:r>
        <w:tab/>
        <w:t>1173</w:t>
      </w:r>
    </w:p>
    <w:p w14:paraId="169BBA50" w14:textId="77777777" w:rsidR="00597036" w:rsidRDefault="0059703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1174</w:t>
      </w:r>
    </w:p>
    <w:p w14:paraId="6F47551E" w14:textId="77777777" w:rsidR="00597036" w:rsidRDefault="00597036">
      <w:pPr>
        <w:pStyle w:val="TOC3"/>
        <w:rPr>
          <w:rFonts w:asciiTheme="minorHAnsi" w:eastAsiaTheme="minorEastAsia" w:hAnsiTheme="minorHAnsi" w:cstheme="minorBidi"/>
          <w:sz w:val="22"/>
          <w:szCs w:val="22"/>
        </w:rPr>
      </w:pPr>
      <w:r w:rsidRPr="00597036">
        <w:t>A.6.1.22</w:t>
      </w:r>
      <w:r w:rsidRPr="00597036">
        <w:rPr>
          <w:rFonts w:asciiTheme="minorHAnsi" w:eastAsiaTheme="minorEastAsia" w:hAnsiTheme="minorHAnsi" w:cstheme="minorBidi"/>
          <w:sz w:val="22"/>
          <w:szCs w:val="22"/>
        </w:rPr>
        <w:tab/>
      </w:r>
      <w:r w:rsidRPr="00763DEA">
        <w:rPr>
          <w:snapToGrid w:val="0"/>
        </w:rPr>
        <w:t>E-UTRAN TDD Inter-frequency RRC Re-establishment for Cat-M1 UE in CEModeB</w:t>
      </w:r>
      <w:r>
        <w:tab/>
        <w:t>1175</w:t>
      </w:r>
    </w:p>
    <w:p w14:paraId="1E9959BC" w14:textId="77777777" w:rsidR="00597036" w:rsidRDefault="0059703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763DEA">
        <w:rPr>
          <w:snapToGrid w:val="0"/>
        </w:rPr>
        <w:t>Test Purpose and Environment</w:t>
      </w:r>
      <w:r>
        <w:tab/>
        <w:t>1175</w:t>
      </w:r>
    </w:p>
    <w:p w14:paraId="7C144242" w14:textId="77777777" w:rsidR="00597036" w:rsidRDefault="0059703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1176</w:t>
      </w:r>
    </w:p>
    <w:p w14:paraId="303ECA53" w14:textId="77777777" w:rsidR="00597036" w:rsidRDefault="00597036">
      <w:pPr>
        <w:pStyle w:val="TOC3"/>
        <w:rPr>
          <w:rFonts w:asciiTheme="minorHAnsi" w:eastAsiaTheme="minorEastAsia" w:hAnsiTheme="minorHAnsi" w:cstheme="minorBidi"/>
          <w:sz w:val="22"/>
          <w:szCs w:val="22"/>
        </w:rPr>
      </w:pPr>
      <w:r w:rsidRPr="00597036">
        <w:t>A.6.1.23</w:t>
      </w:r>
      <w:r w:rsidRPr="00597036">
        <w:rPr>
          <w:rFonts w:asciiTheme="minorHAnsi" w:eastAsiaTheme="minorEastAsia" w:hAnsiTheme="minorHAnsi" w:cstheme="minorBidi"/>
          <w:sz w:val="22"/>
          <w:szCs w:val="22"/>
        </w:rPr>
        <w:tab/>
      </w:r>
      <w:r w:rsidRPr="00763DEA">
        <w:rPr>
          <w:snapToGrid w:val="0"/>
        </w:rPr>
        <w:t>E-UTRAN TDD Int</w:t>
      </w:r>
      <w:r w:rsidRPr="00763DEA">
        <w:rPr>
          <w:snapToGrid w:val="0"/>
          <w:lang w:eastAsia="zh-CN"/>
        </w:rPr>
        <w:t>er</w:t>
      </w:r>
      <w:r w:rsidRPr="00763DEA">
        <w:rPr>
          <w:snapToGrid w:val="0"/>
        </w:rPr>
        <w:t>-frequency RRC Re-establishment for UE</w:t>
      </w:r>
      <w:r w:rsidRPr="00763DEA">
        <w:rPr>
          <w:snapToGrid w:val="0"/>
          <w:lang w:eastAsia="zh-CN"/>
        </w:rPr>
        <w:t xml:space="preserve"> category NB1 in In-Band mode under </w:t>
      </w:r>
      <w:r w:rsidRPr="00763DEA">
        <w:rPr>
          <w:rFonts w:cs="Intel Clear Light"/>
          <w:lang w:eastAsia="zh-CN"/>
        </w:rPr>
        <w:t>normal</w:t>
      </w:r>
      <w:r w:rsidRPr="00763DEA">
        <w:rPr>
          <w:rFonts w:cs="Arial"/>
          <w:lang w:eastAsia="zh-CN"/>
        </w:rPr>
        <w:t xml:space="preserve"> </w:t>
      </w:r>
      <w:r w:rsidRPr="00763DEA">
        <w:rPr>
          <w:snapToGrid w:val="0"/>
          <w:lang w:eastAsia="zh-CN"/>
        </w:rPr>
        <w:t>coverage</w:t>
      </w:r>
      <w:r>
        <w:tab/>
        <w:t>1177</w:t>
      </w:r>
    </w:p>
    <w:p w14:paraId="73E49ECD" w14:textId="77777777" w:rsidR="00597036" w:rsidRDefault="00597036">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763DEA">
        <w:rPr>
          <w:snapToGrid w:val="0"/>
        </w:rPr>
        <w:t>Test Purpose and Environment</w:t>
      </w:r>
      <w:r>
        <w:tab/>
        <w:t>1177</w:t>
      </w:r>
    </w:p>
    <w:p w14:paraId="24AD17B5" w14:textId="77777777" w:rsidR="00597036" w:rsidRDefault="00597036">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1179</w:t>
      </w:r>
    </w:p>
    <w:p w14:paraId="1F7350B3" w14:textId="77777777" w:rsidR="00597036" w:rsidRDefault="00597036">
      <w:pPr>
        <w:pStyle w:val="TOC3"/>
        <w:rPr>
          <w:rFonts w:asciiTheme="minorHAnsi" w:eastAsiaTheme="minorEastAsia" w:hAnsiTheme="minorHAnsi" w:cstheme="minorBidi"/>
          <w:sz w:val="22"/>
          <w:szCs w:val="22"/>
        </w:rPr>
      </w:pPr>
      <w:r w:rsidRPr="00597036">
        <w:t>A.6.1.24</w:t>
      </w:r>
      <w:r w:rsidRPr="00597036">
        <w:rPr>
          <w:rFonts w:asciiTheme="minorHAnsi" w:eastAsiaTheme="minorEastAsia" w:hAnsiTheme="minorHAnsi" w:cstheme="minorBidi"/>
          <w:sz w:val="22"/>
          <w:szCs w:val="22"/>
        </w:rPr>
        <w:tab/>
      </w:r>
      <w:r w:rsidRPr="00763DEA">
        <w:rPr>
          <w:snapToGrid w:val="0"/>
        </w:rPr>
        <w:t>E-UTRAN TDD - TDD Intra-frequency RRC Re-establishment for UE</w:t>
      </w:r>
      <w:r w:rsidRPr="00763DEA">
        <w:rPr>
          <w:snapToGrid w:val="0"/>
          <w:lang w:eastAsia="zh-CN"/>
        </w:rPr>
        <w:t xml:space="preserve"> category NB1 in In-Band mode under enhanced coverage</w:t>
      </w:r>
      <w:r>
        <w:tab/>
        <w:t>1180</w:t>
      </w:r>
    </w:p>
    <w:p w14:paraId="25EBA39E" w14:textId="77777777" w:rsidR="00597036" w:rsidRDefault="00597036">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763DEA">
        <w:rPr>
          <w:snapToGrid w:val="0"/>
        </w:rPr>
        <w:t>Test Purpose and Environment</w:t>
      </w:r>
      <w:r>
        <w:tab/>
        <w:t>1180</w:t>
      </w:r>
    </w:p>
    <w:p w14:paraId="5BF0ADE7" w14:textId="77777777" w:rsidR="00597036" w:rsidRDefault="00597036">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1182</w:t>
      </w:r>
    </w:p>
    <w:p w14:paraId="3B4C5807" w14:textId="77777777" w:rsidR="00597036" w:rsidRDefault="0059703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1183</w:t>
      </w:r>
    </w:p>
    <w:p w14:paraId="7AD9C79A" w14:textId="77777777" w:rsidR="00597036" w:rsidRDefault="0059703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1183</w:t>
      </w:r>
    </w:p>
    <w:p w14:paraId="0FCB4E97" w14:textId="77777777" w:rsidR="00597036" w:rsidRDefault="00597036">
      <w:pPr>
        <w:pStyle w:val="TOC4"/>
        <w:rPr>
          <w:rFonts w:asciiTheme="minorHAnsi" w:eastAsiaTheme="minorEastAsia" w:hAnsiTheme="minorHAnsi" w:cstheme="minorBidi"/>
          <w:sz w:val="22"/>
          <w:szCs w:val="22"/>
        </w:rPr>
      </w:pPr>
      <w:r w:rsidRPr="00597036">
        <w:t>A.6.2.1.1</w:t>
      </w:r>
      <w:r w:rsidRPr="00597036">
        <w:rPr>
          <w:rFonts w:asciiTheme="minorHAnsi" w:eastAsiaTheme="minorEastAsia" w:hAnsiTheme="minorHAnsi"/>
          <w:sz w:val="22"/>
          <w:szCs w:val="22"/>
        </w:rPr>
        <w:tab/>
      </w:r>
      <w:r w:rsidRPr="00763DEA">
        <w:rPr>
          <w:rFonts w:cs="v4.2.0"/>
        </w:rPr>
        <w:t>Test Purpose and Environment</w:t>
      </w:r>
      <w:r>
        <w:tab/>
        <w:t>1183</w:t>
      </w:r>
    </w:p>
    <w:p w14:paraId="0592C336" w14:textId="77777777" w:rsidR="00597036" w:rsidRDefault="0059703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1184</w:t>
      </w:r>
    </w:p>
    <w:p w14:paraId="6A57A59D" w14:textId="77777777" w:rsidR="00597036" w:rsidRDefault="0059703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1184</w:t>
      </w:r>
    </w:p>
    <w:p w14:paraId="3F795E50" w14:textId="77777777" w:rsidR="00597036" w:rsidRDefault="0059703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1184</w:t>
      </w:r>
    </w:p>
    <w:p w14:paraId="2E23FA95" w14:textId="77777777" w:rsidR="00597036" w:rsidRDefault="0059703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1184</w:t>
      </w:r>
    </w:p>
    <w:p w14:paraId="3550DF9A" w14:textId="77777777" w:rsidR="00597036" w:rsidRDefault="0059703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1185</w:t>
      </w:r>
    </w:p>
    <w:p w14:paraId="7A9ED6A2" w14:textId="77777777" w:rsidR="00597036" w:rsidRDefault="0059703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1185</w:t>
      </w:r>
    </w:p>
    <w:p w14:paraId="3A9CEDD4" w14:textId="77777777" w:rsidR="00597036" w:rsidRDefault="0059703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1185</w:t>
      </w:r>
    </w:p>
    <w:p w14:paraId="315CA3ED" w14:textId="77777777" w:rsidR="00597036" w:rsidRDefault="0059703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1185</w:t>
      </w:r>
    </w:p>
    <w:p w14:paraId="4A0980A1" w14:textId="77777777" w:rsidR="00597036" w:rsidRDefault="0059703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1185</w:t>
      </w:r>
    </w:p>
    <w:p w14:paraId="69988FE8" w14:textId="77777777" w:rsidR="00597036" w:rsidRDefault="0059703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1186</w:t>
      </w:r>
    </w:p>
    <w:p w14:paraId="1CD594F2" w14:textId="77777777" w:rsidR="00597036" w:rsidRDefault="0059703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1187</w:t>
      </w:r>
    </w:p>
    <w:p w14:paraId="48BFBD56" w14:textId="77777777" w:rsidR="00597036" w:rsidRDefault="0059703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1187</w:t>
      </w:r>
    </w:p>
    <w:p w14:paraId="7ECF79A2" w14:textId="77777777" w:rsidR="00597036" w:rsidRDefault="0059703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1187</w:t>
      </w:r>
    </w:p>
    <w:p w14:paraId="787A438B" w14:textId="77777777" w:rsidR="00597036" w:rsidRDefault="0059703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1187</w:t>
      </w:r>
    </w:p>
    <w:p w14:paraId="057E29E7" w14:textId="77777777" w:rsidR="00597036" w:rsidRDefault="0059703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1189</w:t>
      </w:r>
    </w:p>
    <w:p w14:paraId="541A46E1" w14:textId="77777777" w:rsidR="00597036" w:rsidRDefault="0059703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1189</w:t>
      </w:r>
    </w:p>
    <w:p w14:paraId="0F1DF5EA" w14:textId="77777777" w:rsidR="00597036" w:rsidRDefault="0059703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1189</w:t>
      </w:r>
    </w:p>
    <w:p w14:paraId="0B6FD320" w14:textId="77777777" w:rsidR="00597036" w:rsidRDefault="0059703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1189</w:t>
      </w:r>
    </w:p>
    <w:p w14:paraId="5C03202E" w14:textId="77777777" w:rsidR="00597036" w:rsidRDefault="0059703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1190</w:t>
      </w:r>
    </w:p>
    <w:p w14:paraId="7EF66F55" w14:textId="77777777" w:rsidR="00597036" w:rsidRDefault="0059703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1190</w:t>
      </w:r>
    </w:p>
    <w:p w14:paraId="4F19FBED" w14:textId="77777777" w:rsidR="00597036" w:rsidRDefault="0059703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1190</w:t>
      </w:r>
    </w:p>
    <w:p w14:paraId="32E28A3E" w14:textId="77777777" w:rsidR="00597036" w:rsidRDefault="0059703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1190</w:t>
      </w:r>
    </w:p>
    <w:p w14:paraId="37DE2984" w14:textId="77777777" w:rsidR="00597036" w:rsidRDefault="0059703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1190</w:t>
      </w:r>
    </w:p>
    <w:p w14:paraId="60EB813F" w14:textId="77777777" w:rsidR="00597036" w:rsidRDefault="0059703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1192</w:t>
      </w:r>
    </w:p>
    <w:p w14:paraId="45CA34FD" w14:textId="77777777" w:rsidR="00597036" w:rsidRDefault="0059703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1192</w:t>
      </w:r>
    </w:p>
    <w:p w14:paraId="795FA559" w14:textId="77777777" w:rsidR="00597036" w:rsidRDefault="0059703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1192</w:t>
      </w:r>
    </w:p>
    <w:p w14:paraId="6557468F" w14:textId="77777777" w:rsidR="00597036" w:rsidRDefault="0059703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1192</w:t>
      </w:r>
    </w:p>
    <w:p w14:paraId="603AC645" w14:textId="77777777" w:rsidR="00597036" w:rsidRDefault="0059703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1192</w:t>
      </w:r>
    </w:p>
    <w:p w14:paraId="49D53B9A" w14:textId="77777777" w:rsidR="00597036" w:rsidRDefault="0059703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1193</w:t>
      </w:r>
    </w:p>
    <w:p w14:paraId="145C6A6D" w14:textId="77777777" w:rsidR="00597036" w:rsidRDefault="0059703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1193</w:t>
      </w:r>
    </w:p>
    <w:p w14:paraId="386B8528" w14:textId="77777777" w:rsidR="00597036" w:rsidRDefault="0059703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1193</w:t>
      </w:r>
    </w:p>
    <w:p w14:paraId="0FE013CB" w14:textId="77777777" w:rsidR="00597036" w:rsidRDefault="0059703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1193</w:t>
      </w:r>
    </w:p>
    <w:p w14:paraId="2264186E" w14:textId="77777777" w:rsidR="00597036" w:rsidRDefault="0059703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1194</w:t>
      </w:r>
    </w:p>
    <w:p w14:paraId="750A0AF3" w14:textId="77777777" w:rsidR="00597036" w:rsidRDefault="0059703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1194</w:t>
      </w:r>
    </w:p>
    <w:p w14:paraId="1D530810" w14:textId="77777777" w:rsidR="00597036" w:rsidRDefault="0059703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1196</w:t>
      </w:r>
    </w:p>
    <w:p w14:paraId="156903FD" w14:textId="77777777" w:rsidR="00597036" w:rsidRDefault="0059703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1196</w:t>
      </w:r>
    </w:p>
    <w:p w14:paraId="78CAC0E5" w14:textId="77777777" w:rsidR="00597036" w:rsidRDefault="0059703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1196</w:t>
      </w:r>
    </w:p>
    <w:p w14:paraId="1557160B" w14:textId="77777777" w:rsidR="00597036" w:rsidRDefault="00597036">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1196</w:t>
      </w:r>
    </w:p>
    <w:p w14:paraId="48F5596B" w14:textId="77777777" w:rsidR="00597036" w:rsidRDefault="0059703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1197</w:t>
      </w:r>
    </w:p>
    <w:p w14:paraId="07744B45" w14:textId="77777777" w:rsidR="00597036" w:rsidRDefault="0059703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1197</w:t>
      </w:r>
    </w:p>
    <w:p w14:paraId="1378510A" w14:textId="77777777" w:rsidR="00597036" w:rsidRDefault="0059703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1199</w:t>
      </w:r>
    </w:p>
    <w:p w14:paraId="09C99E3D" w14:textId="77777777" w:rsidR="00597036" w:rsidRDefault="0059703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1199</w:t>
      </w:r>
    </w:p>
    <w:p w14:paraId="16C84714" w14:textId="77777777" w:rsidR="00597036" w:rsidRDefault="0059703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1199</w:t>
      </w:r>
    </w:p>
    <w:p w14:paraId="1C5B9798" w14:textId="77777777" w:rsidR="00597036" w:rsidRDefault="0059703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1199</w:t>
      </w:r>
    </w:p>
    <w:p w14:paraId="00D36715" w14:textId="77777777" w:rsidR="00597036" w:rsidRDefault="0059703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1200</w:t>
      </w:r>
    </w:p>
    <w:p w14:paraId="49264155" w14:textId="77777777" w:rsidR="00597036" w:rsidRDefault="0059703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1200</w:t>
      </w:r>
    </w:p>
    <w:p w14:paraId="5BA53644" w14:textId="77777777" w:rsidR="00597036" w:rsidRDefault="0059703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1202</w:t>
      </w:r>
    </w:p>
    <w:p w14:paraId="6C1FB295" w14:textId="77777777" w:rsidR="00597036" w:rsidRDefault="0059703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1202</w:t>
      </w:r>
    </w:p>
    <w:p w14:paraId="1712DCD7" w14:textId="77777777" w:rsidR="00597036" w:rsidRDefault="0059703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1203</w:t>
      </w:r>
    </w:p>
    <w:p w14:paraId="49AEEE5C" w14:textId="77777777" w:rsidR="00597036" w:rsidRDefault="0059703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1203</w:t>
      </w:r>
    </w:p>
    <w:p w14:paraId="56FB197C" w14:textId="77777777" w:rsidR="00597036" w:rsidRDefault="0059703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1204</w:t>
      </w:r>
    </w:p>
    <w:p w14:paraId="7A0D909F" w14:textId="77777777" w:rsidR="00597036" w:rsidRDefault="0059703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1204</w:t>
      </w:r>
    </w:p>
    <w:p w14:paraId="75721726" w14:textId="77777777" w:rsidR="00597036" w:rsidRDefault="0059703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1206</w:t>
      </w:r>
    </w:p>
    <w:p w14:paraId="34EF0285" w14:textId="77777777" w:rsidR="00597036" w:rsidRDefault="0059703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1206</w:t>
      </w:r>
    </w:p>
    <w:p w14:paraId="50406994" w14:textId="77777777" w:rsidR="00597036" w:rsidRDefault="0059703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1207</w:t>
      </w:r>
    </w:p>
    <w:p w14:paraId="521F349F" w14:textId="77777777" w:rsidR="00597036" w:rsidRDefault="0059703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1207</w:t>
      </w:r>
    </w:p>
    <w:p w14:paraId="12329A25" w14:textId="77777777" w:rsidR="00597036" w:rsidRDefault="0059703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1207</w:t>
      </w:r>
    </w:p>
    <w:p w14:paraId="3A5043E0" w14:textId="77777777" w:rsidR="00597036" w:rsidRDefault="0059703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1207</w:t>
      </w:r>
    </w:p>
    <w:p w14:paraId="3448B853" w14:textId="77777777" w:rsidR="00597036" w:rsidRDefault="0059703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1207</w:t>
      </w:r>
    </w:p>
    <w:p w14:paraId="64D41AB9" w14:textId="77777777" w:rsidR="00597036" w:rsidRDefault="0059703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1208</w:t>
      </w:r>
    </w:p>
    <w:p w14:paraId="38120B7E" w14:textId="77777777" w:rsidR="00597036" w:rsidRDefault="0059703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1208</w:t>
      </w:r>
    </w:p>
    <w:p w14:paraId="274FA3E9" w14:textId="77777777" w:rsidR="00597036" w:rsidRDefault="0059703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1208</w:t>
      </w:r>
    </w:p>
    <w:p w14:paraId="354FF1E5" w14:textId="77777777" w:rsidR="00597036" w:rsidRDefault="0059703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1210</w:t>
      </w:r>
    </w:p>
    <w:p w14:paraId="56FFA645" w14:textId="77777777" w:rsidR="00597036" w:rsidRDefault="0059703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1210</w:t>
      </w:r>
    </w:p>
    <w:p w14:paraId="289A9B3B" w14:textId="77777777" w:rsidR="00597036" w:rsidRDefault="0059703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1211</w:t>
      </w:r>
    </w:p>
    <w:p w14:paraId="4E41EB11" w14:textId="77777777" w:rsidR="00597036" w:rsidRDefault="0059703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1211</w:t>
      </w:r>
    </w:p>
    <w:p w14:paraId="51E3D3B3" w14:textId="77777777" w:rsidR="00597036" w:rsidRDefault="0059703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1211</w:t>
      </w:r>
    </w:p>
    <w:p w14:paraId="2C3D62C7" w14:textId="77777777" w:rsidR="00597036" w:rsidRDefault="0059703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1211</w:t>
      </w:r>
    </w:p>
    <w:p w14:paraId="4A034396" w14:textId="77777777" w:rsidR="00597036" w:rsidRDefault="0059703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1211</w:t>
      </w:r>
    </w:p>
    <w:p w14:paraId="7A449C6B" w14:textId="77777777" w:rsidR="00597036" w:rsidRDefault="0059703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1212</w:t>
      </w:r>
    </w:p>
    <w:p w14:paraId="3531A74A" w14:textId="77777777" w:rsidR="00597036" w:rsidRDefault="0059703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1212</w:t>
      </w:r>
    </w:p>
    <w:p w14:paraId="4CEB8372" w14:textId="77777777" w:rsidR="00597036" w:rsidRDefault="0059703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1212</w:t>
      </w:r>
    </w:p>
    <w:p w14:paraId="021E83C9" w14:textId="77777777" w:rsidR="00597036" w:rsidRDefault="0059703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1214</w:t>
      </w:r>
    </w:p>
    <w:p w14:paraId="67B2618D" w14:textId="77777777" w:rsidR="00597036" w:rsidRDefault="0059703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1214</w:t>
      </w:r>
    </w:p>
    <w:p w14:paraId="41554C85" w14:textId="77777777" w:rsidR="00597036" w:rsidRDefault="0059703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1215</w:t>
      </w:r>
    </w:p>
    <w:p w14:paraId="00656330" w14:textId="77777777" w:rsidR="00597036" w:rsidRDefault="0059703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1215</w:t>
      </w:r>
    </w:p>
    <w:p w14:paraId="4C9AC5E2" w14:textId="77777777" w:rsidR="00597036" w:rsidRDefault="0059703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1215</w:t>
      </w:r>
    </w:p>
    <w:p w14:paraId="68A657B3" w14:textId="77777777" w:rsidR="00597036" w:rsidRDefault="0059703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1215</w:t>
      </w:r>
    </w:p>
    <w:p w14:paraId="507F6C22" w14:textId="77777777" w:rsidR="00597036" w:rsidRDefault="0059703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1215</w:t>
      </w:r>
    </w:p>
    <w:p w14:paraId="436422BA" w14:textId="77777777" w:rsidR="00597036" w:rsidRDefault="0059703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1216</w:t>
      </w:r>
    </w:p>
    <w:p w14:paraId="73951342" w14:textId="77777777" w:rsidR="00597036" w:rsidRDefault="0059703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1216</w:t>
      </w:r>
    </w:p>
    <w:p w14:paraId="3910B513" w14:textId="77777777" w:rsidR="00597036" w:rsidRDefault="00597036">
      <w:pPr>
        <w:pStyle w:val="TOC4"/>
        <w:rPr>
          <w:rFonts w:asciiTheme="minorHAnsi" w:eastAsiaTheme="minorEastAsia" w:hAnsiTheme="minorHAnsi" w:cstheme="minorBidi"/>
          <w:sz w:val="22"/>
          <w:szCs w:val="22"/>
        </w:rPr>
      </w:pPr>
      <w:r w:rsidRPr="00597036">
        <w:t>A.6.2.13.1</w:t>
      </w:r>
      <w:r w:rsidRPr="00597036">
        <w:rPr>
          <w:rFonts w:asciiTheme="minorHAnsi" w:eastAsiaTheme="minorEastAsia" w:hAnsiTheme="minorHAnsi"/>
          <w:sz w:val="22"/>
          <w:szCs w:val="22"/>
        </w:rPr>
        <w:tab/>
      </w:r>
      <w:r w:rsidRPr="00763DEA">
        <w:rPr>
          <w:rFonts w:cs="v4.2.0"/>
        </w:rPr>
        <w:t>Test Purpose and Environment</w:t>
      </w:r>
      <w:r>
        <w:tab/>
        <w:t>1216</w:t>
      </w:r>
    </w:p>
    <w:p w14:paraId="50FF7B88" w14:textId="77777777" w:rsidR="00597036" w:rsidRDefault="0059703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1218</w:t>
      </w:r>
    </w:p>
    <w:p w14:paraId="7433043E" w14:textId="77777777" w:rsidR="00597036" w:rsidRDefault="0059703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1218</w:t>
      </w:r>
    </w:p>
    <w:p w14:paraId="6436B7AE" w14:textId="77777777" w:rsidR="00597036" w:rsidRDefault="0059703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1219</w:t>
      </w:r>
    </w:p>
    <w:p w14:paraId="2231837A" w14:textId="77777777" w:rsidR="00597036" w:rsidRDefault="0059703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1219</w:t>
      </w:r>
    </w:p>
    <w:p w14:paraId="608D9D0F" w14:textId="77777777" w:rsidR="00597036" w:rsidRDefault="0059703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1219</w:t>
      </w:r>
    </w:p>
    <w:p w14:paraId="33CF3C11" w14:textId="77777777" w:rsidR="00597036" w:rsidRDefault="0059703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1219</w:t>
      </w:r>
    </w:p>
    <w:p w14:paraId="30401611" w14:textId="77777777" w:rsidR="00597036" w:rsidRDefault="0059703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1219</w:t>
      </w:r>
    </w:p>
    <w:p w14:paraId="259B655E" w14:textId="77777777" w:rsidR="00597036" w:rsidRDefault="0059703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1220</w:t>
      </w:r>
    </w:p>
    <w:p w14:paraId="558C7CCC" w14:textId="77777777" w:rsidR="00597036" w:rsidRDefault="0059703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1220</w:t>
      </w:r>
    </w:p>
    <w:p w14:paraId="099C7A0D" w14:textId="77777777" w:rsidR="00597036" w:rsidRDefault="00597036">
      <w:pPr>
        <w:pStyle w:val="TOC4"/>
        <w:rPr>
          <w:rFonts w:asciiTheme="minorHAnsi" w:eastAsiaTheme="minorEastAsia" w:hAnsiTheme="minorHAnsi" w:cstheme="minorBidi"/>
          <w:sz w:val="22"/>
          <w:szCs w:val="22"/>
        </w:rPr>
      </w:pPr>
      <w:r w:rsidRPr="00597036">
        <w:t>A.6.2.14.1</w:t>
      </w:r>
      <w:r w:rsidRPr="00597036">
        <w:rPr>
          <w:rFonts w:asciiTheme="minorHAnsi" w:eastAsiaTheme="minorEastAsia" w:hAnsiTheme="minorHAnsi"/>
          <w:sz w:val="22"/>
          <w:szCs w:val="22"/>
        </w:rPr>
        <w:tab/>
      </w:r>
      <w:r w:rsidRPr="00763DEA">
        <w:rPr>
          <w:rFonts w:cs="v4.2.0"/>
        </w:rPr>
        <w:t>Test Purpose and Environment</w:t>
      </w:r>
      <w:r>
        <w:tab/>
        <w:t>1220</w:t>
      </w:r>
    </w:p>
    <w:p w14:paraId="5302F354" w14:textId="77777777" w:rsidR="00597036" w:rsidRDefault="0059703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1222</w:t>
      </w:r>
    </w:p>
    <w:p w14:paraId="333DB69B" w14:textId="77777777" w:rsidR="00597036" w:rsidRDefault="0059703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1222</w:t>
      </w:r>
    </w:p>
    <w:p w14:paraId="61933106" w14:textId="77777777" w:rsidR="00597036" w:rsidRDefault="0059703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1223</w:t>
      </w:r>
    </w:p>
    <w:p w14:paraId="66CC8F6A" w14:textId="77777777" w:rsidR="00597036" w:rsidRDefault="00597036">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1223</w:t>
      </w:r>
    </w:p>
    <w:p w14:paraId="50A6C659" w14:textId="77777777" w:rsidR="00597036" w:rsidRDefault="0059703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1223</w:t>
      </w:r>
    </w:p>
    <w:p w14:paraId="2914334D" w14:textId="77777777" w:rsidR="00597036" w:rsidRDefault="0059703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1223</w:t>
      </w:r>
    </w:p>
    <w:p w14:paraId="0700EB31" w14:textId="77777777" w:rsidR="00597036" w:rsidRDefault="0059703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1223</w:t>
      </w:r>
    </w:p>
    <w:p w14:paraId="494B5E96" w14:textId="77777777" w:rsidR="00597036" w:rsidRDefault="0059703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1224</w:t>
      </w:r>
    </w:p>
    <w:p w14:paraId="6B788BA3" w14:textId="77777777" w:rsidR="00597036" w:rsidRDefault="0059703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1224</w:t>
      </w:r>
    </w:p>
    <w:p w14:paraId="0A91E2AE" w14:textId="77777777" w:rsidR="00597036" w:rsidRDefault="00597036">
      <w:pPr>
        <w:pStyle w:val="TOC4"/>
        <w:rPr>
          <w:rFonts w:asciiTheme="minorHAnsi" w:eastAsiaTheme="minorEastAsia" w:hAnsiTheme="minorHAnsi" w:cstheme="minorBidi"/>
          <w:sz w:val="22"/>
          <w:szCs w:val="22"/>
        </w:rPr>
      </w:pPr>
      <w:r w:rsidRPr="00597036">
        <w:t>A.6.2.15.1</w:t>
      </w:r>
      <w:r w:rsidRPr="00597036">
        <w:rPr>
          <w:rFonts w:asciiTheme="minorHAnsi" w:eastAsiaTheme="minorEastAsia" w:hAnsiTheme="minorHAnsi"/>
          <w:sz w:val="22"/>
          <w:szCs w:val="22"/>
        </w:rPr>
        <w:tab/>
      </w:r>
      <w:r w:rsidRPr="00763DEA">
        <w:rPr>
          <w:rFonts w:cs="v4.2.0"/>
        </w:rPr>
        <w:t>Test Purpose and Environment</w:t>
      </w:r>
      <w:r>
        <w:tab/>
        <w:t>1224</w:t>
      </w:r>
    </w:p>
    <w:p w14:paraId="19B1E76F" w14:textId="77777777" w:rsidR="00597036" w:rsidRDefault="0059703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1226</w:t>
      </w:r>
    </w:p>
    <w:p w14:paraId="590845F8" w14:textId="77777777" w:rsidR="00597036" w:rsidRDefault="0059703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1226</w:t>
      </w:r>
    </w:p>
    <w:p w14:paraId="2D712139" w14:textId="77777777" w:rsidR="00597036" w:rsidRDefault="0059703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1227</w:t>
      </w:r>
    </w:p>
    <w:p w14:paraId="68145149" w14:textId="77777777" w:rsidR="00597036" w:rsidRDefault="0059703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1227</w:t>
      </w:r>
    </w:p>
    <w:p w14:paraId="6E7F4598" w14:textId="77777777" w:rsidR="00597036" w:rsidRDefault="0059703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1227</w:t>
      </w:r>
    </w:p>
    <w:p w14:paraId="239DBD86" w14:textId="77777777" w:rsidR="00597036" w:rsidRDefault="0059703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1227</w:t>
      </w:r>
    </w:p>
    <w:p w14:paraId="757C8755" w14:textId="77777777" w:rsidR="00597036" w:rsidRDefault="0059703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1227</w:t>
      </w:r>
    </w:p>
    <w:p w14:paraId="4560B6EC" w14:textId="77777777" w:rsidR="00597036" w:rsidRDefault="0059703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1228</w:t>
      </w:r>
    </w:p>
    <w:p w14:paraId="2A565D11" w14:textId="77777777" w:rsidR="00597036" w:rsidRDefault="0059703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1228</w:t>
      </w:r>
    </w:p>
    <w:p w14:paraId="4E3D2D24" w14:textId="77777777" w:rsidR="00597036" w:rsidRDefault="0059703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1228</w:t>
      </w:r>
    </w:p>
    <w:p w14:paraId="1BF9A15C" w14:textId="77777777" w:rsidR="00597036" w:rsidRDefault="0059703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1231</w:t>
      </w:r>
    </w:p>
    <w:p w14:paraId="52B013BF" w14:textId="77777777" w:rsidR="00597036" w:rsidRDefault="0059703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1231</w:t>
      </w:r>
    </w:p>
    <w:p w14:paraId="47F2719C" w14:textId="77777777" w:rsidR="00597036" w:rsidRDefault="0059703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1232</w:t>
      </w:r>
    </w:p>
    <w:p w14:paraId="3AFD44BD" w14:textId="77777777" w:rsidR="00597036" w:rsidRDefault="0059703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1232</w:t>
      </w:r>
    </w:p>
    <w:p w14:paraId="2142E30D" w14:textId="77777777" w:rsidR="00597036" w:rsidRDefault="0059703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1232</w:t>
      </w:r>
    </w:p>
    <w:p w14:paraId="1E0D1BC7" w14:textId="77777777" w:rsidR="00597036" w:rsidRDefault="0059703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1232</w:t>
      </w:r>
    </w:p>
    <w:p w14:paraId="77EF61A7" w14:textId="77777777" w:rsidR="00597036" w:rsidRDefault="0059703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1232</w:t>
      </w:r>
    </w:p>
    <w:p w14:paraId="358244FF" w14:textId="77777777" w:rsidR="00597036" w:rsidRDefault="0059703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1232</w:t>
      </w:r>
    </w:p>
    <w:p w14:paraId="619DB1E4" w14:textId="77777777" w:rsidR="00597036" w:rsidRDefault="0059703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1233</w:t>
      </w:r>
    </w:p>
    <w:p w14:paraId="79BE6E10" w14:textId="77777777" w:rsidR="00597036" w:rsidRDefault="0059703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1233</w:t>
      </w:r>
    </w:p>
    <w:p w14:paraId="19914DC8" w14:textId="77777777" w:rsidR="00597036" w:rsidRDefault="0059703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1236</w:t>
      </w:r>
    </w:p>
    <w:p w14:paraId="7661AFC5" w14:textId="77777777" w:rsidR="00597036" w:rsidRDefault="0059703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1236</w:t>
      </w:r>
    </w:p>
    <w:p w14:paraId="1CA108A9" w14:textId="77777777" w:rsidR="00597036" w:rsidRDefault="0059703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1237</w:t>
      </w:r>
    </w:p>
    <w:p w14:paraId="68D60B0B" w14:textId="77777777" w:rsidR="00597036" w:rsidRDefault="0059703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1237</w:t>
      </w:r>
    </w:p>
    <w:p w14:paraId="7672820E" w14:textId="77777777" w:rsidR="00597036" w:rsidRDefault="0059703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1237</w:t>
      </w:r>
    </w:p>
    <w:p w14:paraId="21F443DB" w14:textId="77777777" w:rsidR="00597036" w:rsidRDefault="0059703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1237</w:t>
      </w:r>
    </w:p>
    <w:p w14:paraId="32DBEA46" w14:textId="77777777" w:rsidR="00597036" w:rsidRDefault="0059703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1237</w:t>
      </w:r>
    </w:p>
    <w:p w14:paraId="39B73E5F" w14:textId="77777777" w:rsidR="00597036" w:rsidRDefault="0059703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1237</w:t>
      </w:r>
    </w:p>
    <w:p w14:paraId="45E08C2B" w14:textId="77777777" w:rsidR="00597036" w:rsidRDefault="0059703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1238</w:t>
      </w:r>
    </w:p>
    <w:p w14:paraId="526E164D" w14:textId="77777777" w:rsidR="00597036" w:rsidRDefault="0059703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1238</w:t>
      </w:r>
    </w:p>
    <w:p w14:paraId="645A6927" w14:textId="77777777" w:rsidR="00597036" w:rsidRDefault="0059703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1241</w:t>
      </w:r>
    </w:p>
    <w:p w14:paraId="7B80ED8F" w14:textId="77777777" w:rsidR="00597036" w:rsidRDefault="0059703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1241</w:t>
      </w:r>
    </w:p>
    <w:p w14:paraId="1C267279" w14:textId="77777777" w:rsidR="00597036" w:rsidRDefault="0059703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1242</w:t>
      </w:r>
    </w:p>
    <w:p w14:paraId="0A02589D" w14:textId="77777777" w:rsidR="00597036" w:rsidRDefault="0059703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1242</w:t>
      </w:r>
    </w:p>
    <w:p w14:paraId="170E2B8C" w14:textId="77777777" w:rsidR="00597036" w:rsidRDefault="0059703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1242</w:t>
      </w:r>
    </w:p>
    <w:p w14:paraId="15A9494B" w14:textId="77777777" w:rsidR="00597036" w:rsidRDefault="0059703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1242</w:t>
      </w:r>
    </w:p>
    <w:p w14:paraId="1A6D74E6" w14:textId="77777777" w:rsidR="00597036" w:rsidRDefault="0059703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1242</w:t>
      </w:r>
    </w:p>
    <w:p w14:paraId="742A6D4C" w14:textId="77777777" w:rsidR="00597036" w:rsidRDefault="0059703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1242</w:t>
      </w:r>
    </w:p>
    <w:p w14:paraId="1AB00355" w14:textId="77777777" w:rsidR="00597036" w:rsidRDefault="00597036">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1243</w:t>
      </w:r>
    </w:p>
    <w:p w14:paraId="6D7C9E21" w14:textId="77777777" w:rsidR="00597036" w:rsidRDefault="00597036">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1243</w:t>
      </w:r>
    </w:p>
    <w:p w14:paraId="60CB586A" w14:textId="77777777" w:rsidR="00597036" w:rsidRDefault="00597036">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1245</w:t>
      </w:r>
    </w:p>
    <w:p w14:paraId="740BC13B" w14:textId="77777777" w:rsidR="00597036" w:rsidRDefault="00597036">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1245</w:t>
      </w:r>
    </w:p>
    <w:p w14:paraId="0200F5C4" w14:textId="77777777" w:rsidR="00597036" w:rsidRDefault="00597036">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1246</w:t>
      </w:r>
    </w:p>
    <w:p w14:paraId="79E10118" w14:textId="77777777" w:rsidR="00597036" w:rsidRDefault="00597036">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1246</w:t>
      </w:r>
    </w:p>
    <w:p w14:paraId="47F3EBF5" w14:textId="77777777" w:rsidR="00597036" w:rsidRDefault="00597036">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1246</w:t>
      </w:r>
    </w:p>
    <w:p w14:paraId="73AFF8AE" w14:textId="77777777" w:rsidR="00597036" w:rsidRDefault="00597036">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1246</w:t>
      </w:r>
    </w:p>
    <w:p w14:paraId="40E433E1" w14:textId="77777777" w:rsidR="00597036" w:rsidRDefault="00597036">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1246</w:t>
      </w:r>
    </w:p>
    <w:p w14:paraId="0DA72492" w14:textId="77777777" w:rsidR="00597036" w:rsidRDefault="00597036">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1246</w:t>
      </w:r>
    </w:p>
    <w:p w14:paraId="6032A2BE" w14:textId="77777777" w:rsidR="00597036" w:rsidRDefault="00597036">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1247</w:t>
      </w:r>
    </w:p>
    <w:p w14:paraId="119A4B96" w14:textId="77777777" w:rsidR="00597036" w:rsidRDefault="00597036">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1247</w:t>
      </w:r>
    </w:p>
    <w:p w14:paraId="675276EE" w14:textId="77777777" w:rsidR="00597036" w:rsidRDefault="00597036">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1249</w:t>
      </w:r>
    </w:p>
    <w:p w14:paraId="61A98690" w14:textId="77777777" w:rsidR="00597036" w:rsidRDefault="00597036">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1249</w:t>
      </w:r>
    </w:p>
    <w:p w14:paraId="3F9C370D" w14:textId="77777777" w:rsidR="00597036" w:rsidRDefault="00597036">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1250</w:t>
      </w:r>
    </w:p>
    <w:p w14:paraId="66F8C769" w14:textId="77777777" w:rsidR="00597036" w:rsidRDefault="00597036">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1250</w:t>
      </w:r>
    </w:p>
    <w:p w14:paraId="7106F13E" w14:textId="77777777" w:rsidR="00597036" w:rsidRDefault="00597036">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1250</w:t>
      </w:r>
    </w:p>
    <w:p w14:paraId="3261B928" w14:textId="77777777" w:rsidR="00597036" w:rsidRDefault="00597036">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1250</w:t>
      </w:r>
    </w:p>
    <w:p w14:paraId="6A090114" w14:textId="77777777" w:rsidR="00597036" w:rsidRDefault="00597036">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1250</w:t>
      </w:r>
    </w:p>
    <w:p w14:paraId="767B5C64" w14:textId="77777777" w:rsidR="00597036" w:rsidRDefault="00597036">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1250</w:t>
      </w:r>
    </w:p>
    <w:p w14:paraId="75945964" w14:textId="77777777" w:rsidR="00597036" w:rsidRDefault="00597036">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1251</w:t>
      </w:r>
    </w:p>
    <w:p w14:paraId="57365547" w14:textId="77777777" w:rsidR="00597036" w:rsidRDefault="00597036">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1251</w:t>
      </w:r>
    </w:p>
    <w:p w14:paraId="5A7259AF" w14:textId="77777777" w:rsidR="00597036" w:rsidRDefault="00597036">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1253</w:t>
      </w:r>
    </w:p>
    <w:p w14:paraId="6FE7870E" w14:textId="77777777" w:rsidR="00597036" w:rsidRDefault="00597036">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1253</w:t>
      </w:r>
    </w:p>
    <w:p w14:paraId="2035274A" w14:textId="77777777" w:rsidR="00597036" w:rsidRDefault="00597036">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1254</w:t>
      </w:r>
    </w:p>
    <w:p w14:paraId="3230F775" w14:textId="77777777" w:rsidR="00597036" w:rsidRDefault="00597036">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1254</w:t>
      </w:r>
    </w:p>
    <w:p w14:paraId="1B92187A" w14:textId="77777777" w:rsidR="00597036" w:rsidRDefault="00597036">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1254</w:t>
      </w:r>
    </w:p>
    <w:p w14:paraId="4EC1B30C" w14:textId="77777777" w:rsidR="00597036" w:rsidRDefault="00597036">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1254</w:t>
      </w:r>
    </w:p>
    <w:p w14:paraId="77FEAC12" w14:textId="77777777" w:rsidR="00597036" w:rsidRDefault="00597036">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1254</w:t>
      </w:r>
    </w:p>
    <w:p w14:paraId="001C3125" w14:textId="77777777" w:rsidR="00597036" w:rsidRDefault="00597036">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1254</w:t>
      </w:r>
    </w:p>
    <w:p w14:paraId="5495FCA1" w14:textId="77777777" w:rsidR="00597036" w:rsidRDefault="0059703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1255</w:t>
      </w:r>
    </w:p>
    <w:p w14:paraId="1909A26E" w14:textId="77777777" w:rsidR="00597036" w:rsidRDefault="0059703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1255</w:t>
      </w:r>
    </w:p>
    <w:p w14:paraId="21A91414" w14:textId="77777777" w:rsidR="00597036" w:rsidRDefault="00597036">
      <w:pPr>
        <w:pStyle w:val="TOC4"/>
        <w:rPr>
          <w:rFonts w:asciiTheme="minorHAnsi" w:eastAsiaTheme="minorEastAsia" w:hAnsiTheme="minorHAnsi" w:cstheme="minorBidi"/>
          <w:sz w:val="22"/>
          <w:szCs w:val="22"/>
        </w:rPr>
      </w:pPr>
      <w:r w:rsidRPr="00597036">
        <w:t>A.6.3.1.1</w:t>
      </w:r>
      <w:r w:rsidRPr="00597036">
        <w:rPr>
          <w:rFonts w:asciiTheme="minorHAnsi" w:eastAsiaTheme="minorEastAsia" w:hAnsiTheme="minorHAnsi" w:cstheme="minorBidi"/>
          <w:sz w:val="22"/>
          <w:szCs w:val="22"/>
        </w:rPr>
        <w:tab/>
      </w:r>
      <w:r w:rsidRPr="00763DEA">
        <w:rPr>
          <w:snapToGrid w:val="0"/>
        </w:rPr>
        <w:t>Test Purpose and Environment</w:t>
      </w:r>
      <w:r>
        <w:tab/>
        <w:t>1255</w:t>
      </w:r>
    </w:p>
    <w:p w14:paraId="6E740CFE" w14:textId="77777777" w:rsidR="00597036" w:rsidRDefault="00597036">
      <w:pPr>
        <w:pStyle w:val="TOC4"/>
        <w:rPr>
          <w:rFonts w:asciiTheme="minorHAnsi" w:eastAsiaTheme="minorEastAsia" w:hAnsiTheme="minorHAnsi" w:cstheme="minorBidi"/>
          <w:sz w:val="22"/>
          <w:szCs w:val="22"/>
        </w:rPr>
      </w:pPr>
      <w:r w:rsidRPr="00597036">
        <w:t>A.6.3.1.2</w:t>
      </w:r>
      <w:r w:rsidRPr="00597036">
        <w:rPr>
          <w:rFonts w:asciiTheme="minorHAnsi" w:eastAsiaTheme="minorEastAsia" w:hAnsiTheme="minorHAnsi" w:cstheme="minorBidi"/>
          <w:sz w:val="22"/>
          <w:szCs w:val="22"/>
        </w:rPr>
        <w:tab/>
      </w:r>
      <w:r w:rsidRPr="00763DEA">
        <w:rPr>
          <w:snapToGrid w:val="0"/>
        </w:rPr>
        <w:t>Test Requirements</w:t>
      </w:r>
      <w:r>
        <w:tab/>
        <w:t>1257</w:t>
      </w:r>
    </w:p>
    <w:p w14:paraId="75236248" w14:textId="77777777" w:rsidR="00597036" w:rsidRDefault="0059703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1257</w:t>
      </w:r>
    </w:p>
    <w:p w14:paraId="697E67A7" w14:textId="77777777" w:rsidR="00597036" w:rsidRDefault="00597036">
      <w:pPr>
        <w:pStyle w:val="TOC4"/>
        <w:rPr>
          <w:rFonts w:asciiTheme="minorHAnsi" w:eastAsiaTheme="minorEastAsia" w:hAnsiTheme="minorHAnsi" w:cstheme="minorBidi"/>
          <w:sz w:val="22"/>
          <w:szCs w:val="22"/>
        </w:rPr>
      </w:pPr>
      <w:r w:rsidRPr="00597036">
        <w:t>A.6.3.2.1</w:t>
      </w:r>
      <w:r w:rsidRPr="00597036">
        <w:rPr>
          <w:rFonts w:asciiTheme="minorHAnsi" w:eastAsiaTheme="minorEastAsia" w:hAnsiTheme="minorHAnsi" w:cstheme="minorBidi"/>
          <w:sz w:val="22"/>
          <w:szCs w:val="22"/>
        </w:rPr>
        <w:tab/>
      </w:r>
      <w:r w:rsidRPr="00763DEA">
        <w:rPr>
          <w:snapToGrid w:val="0"/>
        </w:rPr>
        <w:t>Test Purpose and Environment</w:t>
      </w:r>
      <w:r>
        <w:tab/>
        <w:t>1257</w:t>
      </w:r>
    </w:p>
    <w:p w14:paraId="315B697B" w14:textId="77777777" w:rsidR="00597036" w:rsidRDefault="00597036">
      <w:pPr>
        <w:pStyle w:val="TOC4"/>
        <w:rPr>
          <w:rFonts w:asciiTheme="minorHAnsi" w:eastAsiaTheme="minorEastAsia" w:hAnsiTheme="minorHAnsi" w:cstheme="minorBidi"/>
          <w:sz w:val="22"/>
          <w:szCs w:val="22"/>
        </w:rPr>
      </w:pPr>
      <w:r w:rsidRPr="00597036">
        <w:t>A.6.3.2.2</w:t>
      </w:r>
      <w:r w:rsidRPr="00597036">
        <w:rPr>
          <w:rFonts w:asciiTheme="minorHAnsi" w:eastAsiaTheme="minorEastAsia" w:hAnsiTheme="minorHAnsi" w:cstheme="minorBidi"/>
          <w:sz w:val="22"/>
          <w:szCs w:val="22"/>
        </w:rPr>
        <w:tab/>
      </w:r>
      <w:r w:rsidRPr="00763DEA">
        <w:rPr>
          <w:snapToGrid w:val="0"/>
        </w:rPr>
        <w:t>Test Requirements</w:t>
      </w:r>
      <w:r>
        <w:tab/>
        <w:t>1259</w:t>
      </w:r>
    </w:p>
    <w:p w14:paraId="1AEA582C" w14:textId="77777777" w:rsidR="00597036" w:rsidRDefault="0059703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1259</w:t>
      </w:r>
    </w:p>
    <w:p w14:paraId="2B454436" w14:textId="77777777" w:rsidR="00597036" w:rsidRDefault="0059703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1259</w:t>
      </w:r>
    </w:p>
    <w:p w14:paraId="1B569640" w14:textId="77777777" w:rsidR="00597036" w:rsidRDefault="0059703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1260</w:t>
      </w:r>
    </w:p>
    <w:p w14:paraId="63CEC56D" w14:textId="77777777" w:rsidR="00597036" w:rsidRDefault="0059703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1261</w:t>
      </w:r>
    </w:p>
    <w:p w14:paraId="0E78DEF0" w14:textId="77777777" w:rsidR="00597036" w:rsidRDefault="0059703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1261</w:t>
      </w:r>
    </w:p>
    <w:p w14:paraId="4E0D45B9" w14:textId="77777777" w:rsidR="00597036" w:rsidRDefault="0059703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1262</w:t>
      </w:r>
    </w:p>
    <w:p w14:paraId="6E38AE4F" w14:textId="77777777" w:rsidR="00597036" w:rsidRDefault="005970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1263</w:t>
      </w:r>
    </w:p>
    <w:p w14:paraId="0F840051"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5</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1263</w:t>
      </w:r>
    </w:p>
    <w:p w14:paraId="560CE164"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1265</w:t>
      </w:r>
    </w:p>
    <w:p w14:paraId="472F9B7C" w14:textId="77777777" w:rsidR="00597036" w:rsidRDefault="005970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1265</w:t>
      </w:r>
    </w:p>
    <w:p w14:paraId="086CBBF1"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6</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1265</w:t>
      </w:r>
    </w:p>
    <w:p w14:paraId="4E72C280"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 xml:space="preserve"> 6</w:t>
      </w:r>
      <w:r w:rsidRPr="00597036">
        <w:t>.</w:t>
      </w:r>
      <w:r w:rsidRPr="00597036">
        <w:rPr>
          <w:lang w:eastAsia="zh-CN"/>
        </w:rPr>
        <w:t>3</w:t>
      </w:r>
      <w:r w:rsidRPr="00597036">
        <w:t>.</w:t>
      </w:r>
      <w:r w:rsidRPr="00597036">
        <w:rPr>
          <w:lang w:eastAsia="zh-CN"/>
        </w:rPr>
        <w:t>6</w:t>
      </w:r>
      <w:r w:rsidRPr="00597036">
        <w:t>.2</w:t>
      </w:r>
      <w:r w:rsidRPr="00597036">
        <w:rPr>
          <w:rFonts w:asciiTheme="minorHAnsi" w:eastAsiaTheme="minorEastAsia" w:hAnsiTheme="minorHAnsi" w:cstheme="minorBidi"/>
          <w:sz w:val="22"/>
          <w:szCs w:val="22"/>
        </w:rPr>
        <w:tab/>
      </w:r>
      <w:r w:rsidRPr="00763DEA">
        <w:rPr>
          <w:snapToGrid w:val="0"/>
        </w:rPr>
        <w:t>Test Requirements</w:t>
      </w:r>
      <w:r>
        <w:tab/>
        <w:t>1267</w:t>
      </w:r>
    </w:p>
    <w:p w14:paraId="239C79F3" w14:textId="77777777" w:rsidR="00597036" w:rsidRDefault="005970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1267</w:t>
      </w:r>
    </w:p>
    <w:p w14:paraId="44FF23C3"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7</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1267</w:t>
      </w:r>
    </w:p>
    <w:p w14:paraId="0B0BCA6F"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7</w:t>
      </w:r>
      <w:r w:rsidRPr="00597036">
        <w:t>.2</w:t>
      </w:r>
      <w:r w:rsidRPr="00597036">
        <w:rPr>
          <w:rFonts w:asciiTheme="minorHAnsi" w:eastAsiaTheme="minorEastAsia" w:hAnsiTheme="minorHAnsi" w:cstheme="minorBidi"/>
          <w:sz w:val="22"/>
          <w:szCs w:val="22"/>
        </w:rPr>
        <w:tab/>
      </w:r>
      <w:r w:rsidRPr="00763DEA">
        <w:rPr>
          <w:snapToGrid w:val="0"/>
        </w:rPr>
        <w:t>Test Requirements</w:t>
      </w:r>
      <w:r>
        <w:tab/>
        <w:t>1270</w:t>
      </w:r>
    </w:p>
    <w:p w14:paraId="5E61A897" w14:textId="77777777" w:rsidR="00597036" w:rsidRDefault="005970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1270</w:t>
      </w:r>
    </w:p>
    <w:p w14:paraId="638D7F65"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8</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1270</w:t>
      </w:r>
    </w:p>
    <w:p w14:paraId="465D3E07"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8</w:t>
      </w:r>
      <w:r w:rsidRPr="00597036">
        <w:t>.2</w:t>
      </w:r>
      <w:r w:rsidRPr="00597036">
        <w:rPr>
          <w:rFonts w:asciiTheme="minorHAnsi" w:eastAsiaTheme="minorEastAsia" w:hAnsiTheme="minorHAnsi" w:cstheme="minorBidi"/>
          <w:sz w:val="22"/>
          <w:szCs w:val="22"/>
        </w:rPr>
        <w:tab/>
      </w:r>
      <w:r w:rsidRPr="00763DEA">
        <w:rPr>
          <w:snapToGrid w:val="0"/>
        </w:rPr>
        <w:t>Test Requirements</w:t>
      </w:r>
      <w:r>
        <w:tab/>
        <w:t>1273</w:t>
      </w:r>
    </w:p>
    <w:p w14:paraId="02216172" w14:textId="77777777" w:rsidR="00597036" w:rsidRDefault="0059703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1273</w:t>
      </w:r>
    </w:p>
    <w:p w14:paraId="55A41027" w14:textId="77777777" w:rsidR="00597036" w:rsidRDefault="00597036">
      <w:pPr>
        <w:pStyle w:val="TOC4"/>
        <w:rPr>
          <w:rFonts w:asciiTheme="minorHAnsi" w:eastAsiaTheme="minorEastAsia" w:hAnsiTheme="minorHAnsi" w:cstheme="minorBidi"/>
          <w:sz w:val="22"/>
          <w:szCs w:val="22"/>
        </w:rPr>
      </w:pPr>
      <w:r w:rsidRPr="00597036">
        <w:t>A.6.3.9.1</w:t>
      </w:r>
      <w:r w:rsidRPr="00597036">
        <w:rPr>
          <w:rFonts w:asciiTheme="minorHAnsi" w:eastAsiaTheme="minorEastAsia" w:hAnsiTheme="minorHAnsi" w:cstheme="minorBidi"/>
          <w:sz w:val="22"/>
          <w:szCs w:val="22"/>
        </w:rPr>
        <w:tab/>
      </w:r>
      <w:r w:rsidRPr="00763DEA">
        <w:rPr>
          <w:snapToGrid w:val="0"/>
        </w:rPr>
        <w:t>Test Purpose and Environment</w:t>
      </w:r>
      <w:r>
        <w:tab/>
        <w:t>1273</w:t>
      </w:r>
    </w:p>
    <w:p w14:paraId="120C9BCA" w14:textId="77777777" w:rsidR="00597036" w:rsidRDefault="00597036">
      <w:pPr>
        <w:pStyle w:val="TOC4"/>
        <w:rPr>
          <w:rFonts w:asciiTheme="minorHAnsi" w:eastAsiaTheme="minorEastAsia" w:hAnsiTheme="minorHAnsi" w:cstheme="minorBidi"/>
          <w:sz w:val="22"/>
          <w:szCs w:val="22"/>
        </w:rPr>
      </w:pPr>
      <w:r w:rsidRPr="00597036">
        <w:t>A.6.3.9.2</w:t>
      </w:r>
      <w:r w:rsidRPr="00597036">
        <w:rPr>
          <w:rFonts w:asciiTheme="minorHAnsi" w:eastAsiaTheme="minorEastAsia" w:hAnsiTheme="minorHAnsi" w:cstheme="minorBidi"/>
          <w:sz w:val="22"/>
          <w:szCs w:val="22"/>
        </w:rPr>
        <w:tab/>
      </w:r>
      <w:r w:rsidRPr="00763DEA">
        <w:rPr>
          <w:snapToGrid w:val="0"/>
        </w:rPr>
        <w:t>Test Requirements</w:t>
      </w:r>
      <w:r>
        <w:tab/>
        <w:t>1275</w:t>
      </w:r>
    </w:p>
    <w:p w14:paraId="08C142EB" w14:textId="77777777" w:rsidR="00597036" w:rsidRDefault="0059703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1275</w:t>
      </w:r>
    </w:p>
    <w:p w14:paraId="7930DD20" w14:textId="77777777" w:rsidR="00597036" w:rsidRDefault="0059703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62A017D3" w14:textId="77777777" w:rsidR="00597036" w:rsidRDefault="0059703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1277</w:t>
      </w:r>
    </w:p>
    <w:p w14:paraId="32BED597" w14:textId="77777777" w:rsidR="00597036" w:rsidRDefault="0059703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1277</w:t>
      </w:r>
    </w:p>
    <w:p w14:paraId="5E14D6D3" w14:textId="77777777" w:rsidR="00597036" w:rsidRDefault="0059703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1277</w:t>
      </w:r>
    </w:p>
    <w:p w14:paraId="608235BE" w14:textId="77777777" w:rsidR="00597036" w:rsidRDefault="0059703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1279</w:t>
      </w:r>
    </w:p>
    <w:p w14:paraId="7E5492BC" w14:textId="77777777" w:rsidR="00597036" w:rsidRDefault="0059703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1279</w:t>
      </w:r>
    </w:p>
    <w:p w14:paraId="0D8E38E6" w14:textId="77777777" w:rsidR="00597036" w:rsidRDefault="00597036">
      <w:pPr>
        <w:pStyle w:val="TOC4"/>
        <w:rPr>
          <w:rFonts w:asciiTheme="minorHAnsi" w:eastAsiaTheme="minorEastAsia" w:hAnsiTheme="minorHAnsi" w:cstheme="minorBidi"/>
          <w:sz w:val="22"/>
          <w:szCs w:val="22"/>
        </w:rPr>
      </w:pPr>
      <w:r w:rsidRPr="00597036">
        <w:t>A.6.3.12.1</w:t>
      </w:r>
      <w:r w:rsidRPr="00597036">
        <w:rPr>
          <w:rFonts w:asciiTheme="minorHAnsi" w:eastAsiaTheme="minorEastAsia" w:hAnsiTheme="minorHAnsi" w:cstheme="minorBidi"/>
          <w:sz w:val="22"/>
          <w:szCs w:val="22"/>
        </w:rPr>
        <w:tab/>
      </w:r>
      <w:r w:rsidRPr="00763DEA">
        <w:rPr>
          <w:snapToGrid w:val="0"/>
        </w:rPr>
        <w:t>Test Purpose and Environment</w:t>
      </w:r>
      <w:r>
        <w:tab/>
        <w:t>1279</w:t>
      </w:r>
    </w:p>
    <w:p w14:paraId="24299A1C" w14:textId="77777777" w:rsidR="00597036" w:rsidRDefault="00597036">
      <w:pPr>
        <w:pStyle w:val="TOC4"/>
        <w:rPr>
          <w:rFonts w:asciiTheme="minorHAnsi" w:eastAsiaTheme="minorEastAsia" w:hAnsiTheme="minorHAnsi" w:cstheme="minorBidi"/>
          <w:sz w:val="22"/>
          <w:szCs w:val="22"/>
        </w:rPr>
      </w:pPr>
      <w:r w:rsidRPr="00597036">
        <w:t>A.6.3.12.2</w:t>
      </w:r>
      <w:r w:rsidRPr="00597036">
        <w:rPr>
          <w:rFonts w:asciiTheme="minorHAnsi" w:eastAsiaTheme="minorEastAsia" w:hAnsiTheme="minorHAnsi" w:cstheme="minorBidi"/>
          <w:sz w:val="22"/>
          <w:szCs w:val="22"/>
        </w:rPr>
        <w:tab/>
      </w:r>
      <w:r w:rsidRPr="00763DEA">
        <w:rPr>
          <w:snapToGrid w:val="0"/>
        </w:rPr>
        <w:t>Test Requirements</w:t>
      </w:r>
      <w:r>
        <w:tab/>
        <w:t>1282</w:t>
      </w:r>
    </w:p>
    <w:p w14:paraId="6B09F3BE" w14:textId="785FC05F" w:rsidR="00597036" w:rsidRDefault="0059703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1283</w:t>
      </w:r>
    </w:p>
    <w:p w14:paraId="77D8BC7A" w14:textId="77777777" w:rsidR="00597036" w:rsidRDefault="0059703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1283</w:t>
      </w:r>
    </w:p>
    <w:p w14:paraId="50C38948" w14:textId="77777777" w:rsidR="00597036" w:rsidRDefault="0059703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1283</w:t>
      </w:r>
    </w:p>
    <w:p w14:paraId="78767DD2" w14:textId="77777777" w:rsidR="00597036" w:rsidRDefault="0059703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1283</w:t>
      </w:r>
    </w:p>
    <w:p w14:paraId="74C5EC5A" w14:textId="77777777" w:rsidR="00597036" w:rsidRDefault="00597036">
      <w:pPr>
        <w:pStyle w:val="TOC4"/>
        <w:rPr>
          <w:rFonts w:asciiTheme="minorHAnsi" w:eastAsiaTheme="minorEastAsia" w:hAnsiTheme="minorHAnsi" w:cstheme="minorBidi"/>
          <w:sz w:val="22"/>
          <w:szCs w:val="22"/>
        </w:rPr>
      </w:pPr>
      <w:r w:rsidRPr="00597036">
        <w:t>A.7.1.1.2</w:t>
      </w:r>
      <w:r w:rsidRPr="00597036">
        <w:rPr>
          <w:rFonts w:asciiTheme="minorHAnsi" w:eastAsiaTheme="minorEastAsia" w:hAnsiTheme="minorHAnsi"/>
          <w:sz w:val="22"/>
          <w:szCs w:val="22"/>
        </w:rPr>
        <w:tab/>
      </w:r>
      <w:r w:rsidRPr="00763DEA">
        <w:rPr>
          <w:rFonts w:cs="v4.2.0"/>
        </w:rPr>
        <w:t>Test Requirements</w:t>
      </w:r>
      <w:r>
        <w:tab/>
        <w:t>1284</w:t>
      </w:r>
    </w:p>
    <w:p w14:paraId="68093DB1" w14:textId="77777777" w:rsidR="00597036" w:rsidRDefault="00597036">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1285</w:t>
      </w:r>
    </w:p>
    <w:p w14:paraId="45909906" w14:textId="77777777" w:rsidR="00597036" w:rsidRDefault="0059703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1285</w:t>
      </w:r>
    </w:p>
    <w:p w14:paraId="574B6055" w14:textId="77777777" w:rsidR="00597036" w:rsidRDefault="00597036">
      <w:pPr>
        <w:pStyle w:val="TOC4"/>
        <w:rPr>
          <w:rFonts w:asciiTheme="minorHAnsi" w:eastAsiaTheme="minorEastAsia" w:hAnsiTheme="minorHAnsi" w:cstheme="minorBidi"/>
          <w:sz w:val="22"/>
          <w:szCs w:val="22"/>
        </w:rPr>
      </w:pPr>
      <w:r w:rsidRPr="00597036">
        <w:t>A.7.1.2.2</w:t>
      </w:r>
      <w:r w:rsidRPr="00597036">
        <w:rPr>
          <w:rFonts w:asciiTheme="minorHAnsi" w:eastAsiaTheme="minorEastAsia" w:hAnsiTheme="minorHAnsi"/>
          <w:sz w:val="22"/>
          <w:szCs w:val="22"/>
        </w:rPr>
        <w:tab/>
      </w:r>
      <w:r w:rsidRPr="00763DEA">
        <w:rPr>
          <w:rFonts w:cs="v4.2.0"/>
        </w:rPr>
        <w:t>Test Requirements</w:t>
      </w:r>
      <w:r>
        <w:tab/>
        <w:t>1287</w:t>
      </w:r>
    </w:p>
    <w:p w14:paraId="01BB7EF7" w14:textId="77777777" w:rsidR="00597036" w:rsidRDefault="0059703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1288</w:t>
      </w:r>
    </w:p>
    <w:p w14:paraId="1102744B" w14:textId="77777777" w:rsidR="00597036" w:rsidRDefault="0059703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1288</w:t>
      </w:r>
    </w:p>
    <w:p w14:paraId="26341B52" w14:textId="77777777" w:rsidR="00597036" w:rsidRDefault="0059703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1290</w:t>
      </w:r>
    </w:p>
    <w:p w14:paraId="3808DA81" w14:textId="77777777" w:rsidR="00597036" w:rsidRDefault="0059703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1291</w:t>
      </w:r>
    </w:p>
    <w:p w14:paraId="46B345CE" w14:textId="77777777" w:rsidR="00597036" w:rsidRDefault="0059703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1291</w:t>
      </w:r>
    </w:p>
    <w:p w14:paraId="6689B97D" w14:textId="77777777" w:rsidR="00597036" w:rsidRDefault="0059703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1292</w:t>
      </w:r>
    </w:p>
    <w:p w14:paraId="4C9DDF74" w14:textId="77777777" w:rsidR="00597036" w:rsidRDefault="0059703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1293</w:t>
      </w:r>
    </w:p>
    <w:p w14:paraId="5F924652" w14:textId="77777777" w:rsidR="00597036" w:rsidRDefault="0059703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1293</w:t>
      </w:r>
    </w:p>
    <w:p w14:paraId="09A0A82F" w14:textId="77777777" w:rsidR="00597036" w:rsidRDefault="0059703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1293</w:t>
      </w:r>
    </w:p>
    <w:p w14:paraId="7360D83B" w14:textId="77777777" w:rsidR="00597036" w:rsidRDefault="0059703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1293</w:t>
      </w:r>
    </w:p>
    <w:p w14:paraId="6554425F" w14:textId="77777777" w:rsidR="00597036" w:rsidRDefault="0059703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1293</w:t>
      </w:r>
    </w:p>
    <w:p w14:paraId="6C8328ED" w14:textId="77777777" w:rsidR="00597036" w:rsidRDefault="0059703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1294</w:t>
      </w:r>
    </w:p>
    <w:p w14:paraId="7EC5F3F2" w14:textId="77777777" w:rsidR="00597036" w:rsidRDefault="0059703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1294</w:t>
      </w:r>
    </w:p>
    <w:p w14:paraId="0B2C81D4" w14:textId="77777777" w:rsidR="00597036" w:rsidRDefault="0059703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1294</w:t>
      </w:r>
    </w:p>
    <w:p w14:paraId="457D5FAE" w14:textId="77777777" w:rsidR="00597036" w:rsidRDefault="0059703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1296</w:t>
      </w:r>
    </w:p>
    <w:p w14:paraId="75CC82DB" w14:textId="77777777" w:rsidR="00597036" w:rsidRDefault="0059703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1297</w:t>
      </w:r>
    </w:p>
    <w:p w14:paraId="41C4F3EF" w14:textId="77777777" w:rsidR="00597036" w:rsidRDefault="0059703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1297</w:t>
      </w:r>
    </w:p>
    <w:p w14:paraId="3BCEF2B6" w14:textId="77777777" w:rsidR="00597036" w:rsidRDefault="0059703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1298</w:t>
      </w:r>
    </w:p>
    <w:p w14:paraId="0D42169F" w14:textId="77777777" w:rsidR="00597036" w:rsidRDefault="0059703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763DEA">
        <w:rPr>
          <w:snapToGrid w:val="0"/>
          <w:lang w:eastAsia="zh-CN"/>
        </w:rPr>
        <w:t xml:space="preserve"> for 20MHz +20MHz</w:t>
      </w:r>
      <w:r>
        <w:tab/>
        <w:t>1299</w:t>
      </w:r>
    </w:p>
    <w:p w14:paraId="3B6A97D2" w14:textId="77777777" w:rsidR="00597036" w:rsidRDefault="0059703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1299</w:t>
      </w:r>
    </w:p>
    <w:p w14:paraId="034F26C3" w14:textId="77777777" w:rsidR="00597036" w:rsidRDefault="0059703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1299</w:t>
      </w:r>
    </w:p>
    <w:p w14:paraId="0E8EC7A8" w14:textId="77777777" w:rsidR="00597036" w:rsidRDefault="0059703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763DEA">
        <w:rPr>
          <w:snapToGrid w:val="0"/>
          <w:lang w:eastAsia="zh-CN"/>
        </w:rPr>
        <w:t>20MHz +10MHz</w:t>
      </w:r>
      <w:r>
        <w:tab/>
        <w:t>1299</w:t>
      </w:r>
    </w:p>
    <w:p w14:paraId="168E3015" w14:textId="77777777" w:rsidR="00597036" w:rsidRDefault="0059703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1299</w:t>
      </w:r>
    </w:p>
    <w:p w14:paraId="67D75B03" w14:textId="77777777" w:rsidR="00597036" w:rsidRDefault="0059703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1299</w:t>
      </w:r>
    </w:p>
    <w:p w14:paraId="4BCB6392" w14:textId="77777777" w:rsidR="00597036" w:rsidRDefault="00597036">
      <w:pPr>
        <w:pStyle w:val="TOC3"/>
        <w:rPr>
          <w:rFonts w:asciiTheme="minorHAnsi" w:eastAsiaTheme="minorEastAsia" w:hAnsiTheme="minorHAnsi" w:cstheme="minorBidi"/>
          <w:sz w:val="22"/>
          <w:szCs w:val="22"/>
        </w:rPr>
      </w:pPr>
      <w:r w:rsidRPr="00597036">
        <w:t>A.7.1.8</w:t>
      </w:r>
      <w:r w:rsidRPr="00597036">
        <w:rPr>
          <w:rFonts w:asciiTheme="minorHAnsi" w:eastAsiaTheme="minorEastAsia" w:hAnsiTheme="minorHAnsi" w:cstheme="minorBidi"/>
          <w:sz w:val="22"/>
          <w:szCs w:val="22"/>
        </w:rPr>
        <w:tab/>
      </w:r>
      <w:r w:rsidRPr="00597036">
        <w:t>Void</w:t>
      </w:r>
      <w:r>
        <w:tab/>
        <w:t>1300</w:t>
      </w:r>
    </w:p>
    <w:p w14:paraId="54B7BDF1" w14:textId="77777777" w:rsidR="00597036" w:rsidRPr="00597036" w:rsidRDefault="00597036">
      <w:pPr>
        <w:pStyle w:val="TOC4"/>
        <w:rPr>
          <w:rFonts w:asciiTheme="minorHAnsi" w:eastAsiaTheme="minorEastAsia" w:hAnsiTheme="minorHAnsi" w:cstheme="minorBidi"/>
          <w:sz w:val="22"/>
          <w:szCs w:val="22"/>
          <w:lang w:val="fi-FI"/>
        </w:rPr>
      </w:pPr>
      <w:r w:rsidRPr="00597036">
        <w:rPr>
          <w:lang w:val="fi-FI"/>
        </w:rPr>
        <w:t>A.7.1.8.1</w:t>
      </w:r>
      <w:r w:rsidRPr="00597036">
        <w:rPr>
          <w:rFonts w:asciiTheme="minorHAnsi" w:eastAsiaTheme="minorEastAsia" w:hAnsiTheme="minorHAnsi" w:cstheme="minorBidi"/>
          <w:sz w:val="22"/>
          <w:szCs w:val="22"/>
          <w:lang w:val="fi-FI"/>
        </w:rPr>
        <w:tab/>
      </w:r>
      <w:r w:rsidRPr="00763DEA">
        <w:rPr>
          <w:lang w:val="fi-FI"/>
        </w:rPr>
        <w:t>Void</w:t>
      </w:r>
      <w:r w:rsidRPr="00597036">
        <w:rPr>
          <w:lang w:val="fi-FI"/>
        </w:rPr>
        <w:tab/>
        <w:t>1300</w:t>
      </w:r>
    </w:p>
    <w:p w14:paraId="27FEA197" w14:textId="77777777" w:rsidR="00597036" w:rsidRPr="00597036" w:rsidRDefault="00597036">
      <w:pPr>
        <w:pStyle w:val="TOC4"/>
        <w:rPr>
          <w:rFonts w:asciiTheme="minorHAnsi" w:eastAsiaTheme="minorEastAsia" w:hAnsiTheme="minorHAnsi" w:cstheme="minorBidi"/>
          <w:sz w:val="22"/>
          <w:szCs w:val="22"/>
          <w:lang w:val="fi-FI"/>
        </w:rPr>
      </w:pPr>
      <w:r w:rsidRPr="00597036">
        <w:rPr>
          <w:lang w:val="fi-FI"/>
        </w:rPr>
        <w:t>A.7.1.8.2</w:t>
      </w:r>
      <w:r w:rsidRPr="00597036">
        <w:rPr>
          <w:rFonts w:asciiTheme="minorHAnsi" w:eastAsiaTheme="minorEastAsia" w:hAnsiTheme="minorHAnsi" w:cstheme="minorBidi"/>
          <w:sz w:val="22"/>
          <w:szCs w:val="22"/>
          <w:lang w:val="fi-FI"/>
        </w:rPr>
        <w:tab/>
      </w:r>
      <w:r w:rsidRPr="00763DEA">
        <w:rPr>
          <w:lang w:val="fi-FI"/>
        </w:rPr>
        <w:t>Void</w:t>
      </w:r>
      <w:r w:rsidRPr="00597036">
        <w:rPr>
          <w:lang w:val="fi-FI"/>
        </w:rPr>
        <w:tab/>
        <w:t>1300</w:t>
      </w:r>
    </w:p>
    <w:p w14:paraId="6E89EBEE" w14:textId="77777777" w:rsidR="00597036" w:rsidRPr="00597036" w:rsidRDefault="00597036">
      <w:pPr>
        <w:pStyle w:val="TOC3"/>
        <w:rPr>
          <w:rFonts w:asciiTheme="minorHAnsi" w:eastAsiaTheme="minorEastAsia" w:hAnsiTheme="minorHAnsi" w:cstheme="minorBidi"/>
          <w:sz w:val="22"/>
          <w:szCs w:val="22"/>
          <w:lang w:val="fi-FI"/>
        </w:rPr>
      </w:pPr>
      <w:r w:rsidRPr="00597036">
        <w:rPr>
          <w:lang w:val="fi-FI"/>
        </w:rPr>
        <w:t>A.7.1.9</w:t>
      </w:r>
      <w:r w:rsidRPr="00597036">
        <w:rPr>
          <w:rFonts w:asciiTheme="minorHAnsi" w:eastAsiaTheme="minorEastAsia" w:hAnsiTheme="minorHAnsi" w:cstheme="minorBidi"/>
          <w:sz w:val="22"/>
          <w:szCs w:val="22"/>
          <w:lang w:val="fi-FI"/>
        </w:rPr>
        <w:tab/>
      </w:r>
      <w:r w:rsidRPr="00763DEA">
        <w:rPr>
          <w:lang w:val="fi-FI"/>
        </w:rPr>
        <w:t>Void</w:t>
      </w:r>
      <w:r w:rsidRPr="00597036">
        <w:rPr>
          <w:lang w:val="fi-FI"/>
        </w:rPr>
        <w:tab/>
        <w:t>1300</w:t>
      </w:r>
    </w:p>
    <w:p w14:paraId="3C2CEDA4" w14:textId="77777777" w:rsidR="00597036" w:rsidRDefault="00597036">
      <w:pPr>
        <w:pStyle w:val="TOC4"/>
        <w:rPr>
          <w:rFonts w:asciiTheme="minorHAnsi" w:eastAsiaTheme="minorEastAsia" w:hAnsiTheme="minorHAnsi" w:cstheme="minorBidi"/>
          <w:sz w:val="22"/>
          <w:szCs w:val="22"/>
        </w:rPr>
      </w:pPr>
      <w:r w:rsidRPr="00597036">
        <w:t>A.7.1.9.1</w:t>
      </w:r>
      <w:r w:rsidRPr="00597036">
        <w:rPr>
          <w:rFonts w:asciiTheme="minorHAnsi" w:eastAsiaTheme="minorEastAsia" w:hAnsiTheme="minorHAnsi" w:cstheme="minorBidi"/>
          <w:sz w:val="22"/>
          <w:szCs w:val="22"/>
        </w:rPr>
        <w:tab/>
      </w:r>
      <w:r w:rsidRPr="00597036">
        <w:t>Void</w:t>
      </w:r>
      <w:r>
        <w:tab/>
        <w:t>1300</w:t>
      </w:r>
    </w:p>
    <w:p w14:paraId="22A580E0" w14:textId="77777777" w:rsidR="00597036" w:rsidRDefault="00597036">
      <w:pPr>
        <w:pStyle w:val="TOC4"/>
        <w:rPr>
          <w:rFonts w:asciiTheme="minorHAnsi" w:eastAsiaTheme="minorEastAsia" w:hAnsiTheme="minorHAnsi" w:cstheme="minorBidi"/>
          <w:sz w:val="22"/>
          <w:szCs w:val="22"/>
        </w:rPr>
      </w:pPr>
      <w:r w:rsidRPr="00597036">
        <w:t>A.7.1.9.2</w:t>
      </w:r>
      <w:r w:rsidRPr="00597036">
        <w:rPr>
          <w:rFonts w:asciiTheme="minorHAnsi" w:eastAsiaTheme="minorEastAsia" w:hAnsiTheme="minorHAnsi" w:cstheme="minorBidi"/>
          <w:sz w:val="22"/>
          <w:szCs w:val="22"/>
        </w:rPr>
        <w:tab/>
      </w:r>
      <w:r w:rsidRPr="00597036">
        <w:t>Void</w:t>
      </w:r>
      <w:r>
        <w:tab/>
        <w:t>1300</w:t>
      </w:r>
    </w:p>
    <w:p w14:paraId="424DD21D" w14:textId="77777777" w:rsidR="00597036" w:rsidRDefault="0059703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1300</w:t>
      </w:r>
    </w:p>
    <w:p w14:paraId="3E8279FA" w14:textId="77777777" w:rsidR="00597036" w:rsidRDefault="0059703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1300</w:t>
      </w:r>
    </w:p>
    <w:p w14:paraId="2E8E44B0" w14:textId="77777777" w:rsidR="00597036" w:rsidRDefault="0059703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1302</w:t>
      </w:r>
    </w:p>
    <w:p w14:paraId="22EDD7C0" w14:textId="77777777" w:rsidR="00597036" w:rsidRDefault="0059703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1302</w:t>
      </w:r>
    </w:p>
    <w:p w14:paraId="197AA2FD" w14:textId="77777777" w:rsidR="00597036" w:rsidRDefault="0059703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1302</w:t>
      </w:r>
    </w:p>
    <w:p w14:paraId="10CB8D45" w14:textId="77777777" w:rsidR="00597036" w:rsidRDefault="0059703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1304</w:t>
      </w:r>
    </w:p>
    <w:p w14:paraId="6BF73CDF" w14:textId="77777777" w:rsidR="00597036" w:rsidRDefault="0059703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1304</w:t>
      </w:r>
    </w:p>
    <w:p w14:paraId="06E728AF" w14:textId="77777777" w:rsidR="00597036" w:rsidRDefault="0059703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1304</w:t>
      </w:r>
    </w:p>
    <w:p w14:paraId="6D1063D0" w14:textId="77777777" w:rsidR="00597036" w:rsidRDefault="0059703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1306</w:t>
      </w:r>
    </w:p>
    <w:p w14:paraId="28D22324" w14:textId="77777777" w:rsidR="00597036" w:rsidRDefault="0059703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1306</w:t>
      </w:r>
    </w:p>
    <w:p w14:paraId="209AEA3B" w14:textId="77777777" w:rsidR="00597036" w:rsidRDefault="0059703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1306</w:t>
      </w:r>
    </w:p>
    <w:p w14:paraId="72189E37" w14:textId="77777777" w:rsidR="00597036" w:rsidRDefault="0059703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1308</w:t>
      </w:r>
    </w:p>
    <w:p w14:paraId="357A9A71" w14:textId="77777777" w:rsidR="00597036" w:rsidRDefault="0059703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1309</w:t>
      </w:r>
    </w:p>
    <w:p w14:paraId="3B83C1A2" w14:textId="77777777" w:rsidR="00597036" w:rsidRDefault="0059703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1309</w:t>
      </w:r>
    </w:p>
    <w:p w14:paraId="48A842DC" w14:textId="77777777" w:rsidR="00597036" w:rsidRDefault="00597036">
      <w:pPr>
        <w:pStyle w:val="TOC4"/>
        <w:rPr>
          <w:rFonts w:asciiTheme="minorHAnsi" w:eastAsiaTheme="minorEastAsia" w:hAnsiTheme="minorHAnsi" w:cstheme="minorBidi"/>
          <w:sz w:val="22"/>
          <w:szCs w:val="22"/>
        </w:rPr>
      </w:pPr>
      <w:r w:rsidRPr="00597036">
        <w:t>A.7.1.14.2</w:t>
      </w:r>
      <w:r w:rsidRPr="00597036">
        <w:rPr>
          <w:rFonts w:asciiTheme="minorHAnsi" w:eastAsiaTheme="minorEastAsia" w:hAnsiTheme="minorHAnsi"/>
          <w:sz w:val="22"/>
          <w:szCs w:val="22"/>
        </w:rPr>
        <w:tab/>
      </w:r>
      <w:r w:rsidRPr="00763DEA">
        <w:rPr>
          <w:rFonts w:cs="v4.2.0"/>
        </w:rPr>
        <w:t>Test Requirements</w:t>
      </w:r>
      <w:r>
        <w:tab/>
        <w:t>1310</w:t>
      </w:r>
    </w:p>
    <w:p w14:paraId="7A19D80C" w14:textId="77777777" w:rsidR="00597036" w:rsidRDefault="0059703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1310</w:t>
      </w:r>
    </w:p>
    <w:p w14:paraId="4C82344D" w14:textId="77777777" w:rsidR="00597036" w:rsidRDefault="0059703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1310</w:t>
      </w:r>
    </w:p>
    <w:p w14:paraId="3A1D5633" w14:textId="77777777" w:rsidR="00597036" w:rsidRDefault="00597036">
      <w:pPr>
        <w:pStyle w:val="TOC4"/>
        <w:rPr>
          <w:rFonts w:asciiTheme="minorHAnsi" w:eastAsiaTheme="minorEastAsia" w:hAnsiTheme="minorHAnsi" w:cstheme="minorBidi"/>
          <w:sz w:val="22"/>
          <w:szCs w:val="22"/>
        </w:rPr>
      </w:pPr>
      <w:r w:rsidRPr="00597036">
        <w:t>A.7.1.15.2</w:t>
      </w:r>
      <w:r w:rsidRPr="00597036">
        <w:rPr>
          <w:rFonts w:asciiTheme="minorHAnsi" w:eastAsiaTheme="minorEastAsia" w:hAnsiTheme="minorHAnsi"/>
          <w:sz w:val="22"/>
          <w:szCs w:val="22"/>
        </w:rPr>
        <w:tab/>
      </w:r>
      <w:r w:rsidRPr="00763DEA">
        <w:rPr>
          <w:rFonts w:cs="v4.2.0"/>
        </w:rPr>
        <w:t>Test Requirements</w:t>
      </w:r>
      <w:r>
        <w:tab/>
        <w:t>1311</w:t>
      </w:r>
    </w:p>
    <w:p w14:paraId="1280AF68" w14:textId="77777777" w:rsidR="00597036" w:rsidRDefault="0059703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1312</w:t>
      </w:r>
    </w:p>
    <w:p w14:paraId="6DD5EA31" w14:textId="77777777" w:rsidR="00597036" w:rsidRDefault="0059703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1312</w:t>
      </w:r>
    </w:p>
    <w:p w14:paraId="42864998" w14:textId="77777777" w:rsidR="00597036" w:rsidRDefault="00597036">
      <w:pPr>
        <w:pStyle w:val="TOC4"/>
        <w:rPr>
          <w:rFonts w:asciiTheme="minorHAnsi" w:eastAsiaTheme="minorEastAsia" w:hAnsiTheme="minorHAnsi" w:cstheme="minorBidi"/>
          <w:sz w:val="22"/>
          <w:szCs w:val="22"/>
        </w:rPr>
      </w:pPr>
      <w:r w:rsidRPr="00597036">
        <w:t>A.7.1.16.2</w:t>
      </w:r>
      <w:r w:rsidRPr="00597036">
        <w:rPr>
          <w:rFonts w:asciiTheme="minorHAnsi" w:eastAsiaTheme="minorEastAsia" w:hAnsiTheme="minorHAnsi"/>
          <w:sz w:val="22"/>
          <w:szCs w:val="22"/>
        </w:rPr>
        <w:tab/>
      </w:r>
      <w:r w:rsidRPr="00763DEA">
        <w:rPr>
          <w:rFonts w:cs="v4.2.0"/>
        </w:rPr>
        <w:t>Test Requirements</w:t>
      </w:r>
      <w:r>
        <w:tab/>
        <w:t>1313</w:t>
      </w:r>
    </w:p>
    <w:p w14:paraId="34C2265C" w14:textId="77777777" w:rsidR="00597036" w:rsidRDefault="0059703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1314</w:t>
      </w:r>
    </w:p>
    <w:p w14:paraId="17465E9B" w14:textId="77777777" w:rsidR="00597036" w:rsidRDefault="0059703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1314</w:t>
      </w:r>
    </w:p>
    <w:p w14:paraId="01A82938" w14:textId="77777777" w:rsidR="00597036" w:rsidRDefault="0059703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1316</w:t>
      </w:r>
    </w:p>
    <w:p w14:paraId="2B41F2B5" w14:textId="77777777" w:rsidR="00597036" w:rsidRDefault="0059703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1317</w:t>
      </w:r>
    </w:p>
    <w:p w14:paraId="1C08C76C" w14:textId="77777777" w:rsidR="00597036" w:rsidRDefault="0059703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1317</w:t>
      </w:r>
    </w:p>
    <w:p w14:paraId="17D74C05" w14:textId="77777777" w:rsidR="00597036" w:rsidRDefault="0059703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1319</w:t>
      </w:r>
    </w:p>
    <w:p w14:paraId="398C2C7A" w14:textId="77777777" w:rsidR="00597036" w:rsidRDefault="00597036">
      <w:pPr>
        <w:pStyle w:val="TOC3"/>
        <w:rPr>
          <w:rFonts w:asciiTheme="minorHAnsi" w:eastAsiaTheme="minorEastAsia" w:hAnsiTheme="minorHAnsi" w:cstheme="minorBidi"/>
          <w:sz w:val="22"/>
          <w:szCs w:val="22"/>
        </w:rPr>
      </w:pPr>
      <w:r w:rsidRPr="00597036">
        <w:lastRenderedPageBreak/>
        <w:t>A.7.1.19</w:t>
      </w:r>
      <w:r w:rsidRPr="00597036">
        <w:rPr>
          <w:rFonts w:asciiTheme="minorHAnsi" w:eastAsiaTheme="minorEastAsia" w:hAnsiTheme="minorHAnsi" w:cstheme="minorBidi"/>
          <w:sz w:val="22"/>
          <w:szCs w:val="22"/>
        </w:rPr>
        <w:tab/>
      </w:r>
      <w:r>
        <w:rPr>
          <w:lang w:eastAsia="zh-CN"/>
        </w:rPr>
        <w:t>E-UTRAN FDD - UE Transmit Timing Accuracy Test for RACH-less Handover</w:t>
      </w:r>
      <w:r>
        <w:tab/>
        <w:t>1320</w:t>
      </w:r>
    </w:p>
    <w:p w14:paraId="51931F8B" w14:textId="77777777" w:rsidR="00597036" w:rsidRDefault="00597036">
      <w:pPr>
        <w:pStyle w:val="TOC4"/>
        <w:rPr>
          <w:rFonts w:asciiTheme="minorHAnsi" w:eastAsiaTheme="minorEastAsia" w:hAnsiTheme="minorHAnsi" w:cstheme="minorBidi"/>
          <w:sz w:val="22"/>
          <w:szCs w:val="22"/>
        </w:rPr>
      </w:pPr>
      <w:r w:rsidRPr="00597036">
        <w:t>A.7.1.19.1</w:t>
      </w:r>
      <w:r w:rsidRPr="00597036">
        <w:rPr>
          <w:rFonts w:asciiTheme="minorHAnsi" w:eastAsiaTheme="minorEastAsia" w:hAnsiTheme="minorHAnsi" w:cstheme="minorBidi"/>
          <w:sz w:val="22"/>
          <w:szCs w:val="22"/>
        </w:rPr>
        <w:tab/>
      </w:r>
      <w:r w:rsidRPr="00763DEA">
        <w:rPr>
          <w:snapToGrid w:val="0"/>
        </w:rPr>
        <w:t>Test Purpose and Environment</w:t>
      </w:r>
      <w:r>
        <w:tab/>
        <w:t>1320</w:t>
      </w:r>
    </w:p>
    <w:p w14:paraId="142E0A24" w14:textId="77777777" w:rsidR="00597036" w:rsidRDefault="00597036">
      <w:pPr>
        <w:pStyle w:val="TOC4"/>
        <w:rPr>
          <w:rFonts w:asciiTheme="minorHAnsi" w:eastAsiaTheme="minorEastAsia" w:hAnsiTheme="minorHAnsi" w:cstheme="minorBidi"/>
          <w:sz w:val="22"/>
          <w:szCs w:val="22"/>
        </w:rPr>
      </w:pPr>
      <w:r w:rsidRPr="00597036">
        <w:t>A.7.1.19.2</w:t>
      </w:r>
      <w:r w:rsidRPr="00597036">
        <w:rPr>
          <w:rFonts w:asciiTheme="minorHAnsi" w:eastAsiaTheme="minorEastAsia" w:hAnsiTheme="minorHAnsi" w:cstheme="minorBidi"/>
          <w:sz w:val="22"/>
          <w:szCs w:val="22"/>
        </w:rPr>
        <w:tab/>
      </w:r>
      <w:r w:rsidRPr="00763DEA">
        <w:rPr>
          <w:snapToGrid w:val="0"/>
        </w:rPr>
        <w:t>Test Requirements</w:t>
      </w:r>
      <w:r>
        <w:tab/>
        <w:t>1321</w:t>
      </w:r>
    </w:p>
    <w:p w14:paraId="4547B71B" w14:textId="77777777" w:rsidR="00597036" w:rsidRDefault="00597036">
      <w:pPr>
        <w:pStyle w:val="TOC3"/>
        <w:rPr>
          <w:rFonts w:asciiTheme="minorHAnsi" w:eastAsiaTheme="minorEastAsia" w:hAnsiTheme="minorHAnsi" w:cstheme="minorBidi"/>
          <w:sz w:val="22"/>
          <w:szCs w:val="22"/>
        </w:rPr>
      </w:pPr>
      <w:r w:rsidRPr="00597036">
        <w:t>A.7.1.20</w:t>
      </w:r>
      <w:r w:rsidRPr="00597036">
        <w:rPr>
          <w:rFonts w:asciiTheme="minorHAnsi" w:eastAsiaTheme="minorEastAsia" w:hAnsiTheme="minorHAnsi" w:cstheme="minorBidi"/>
          <w:sz w:val="22"/>
          <w:szCs w:val="22"/>
        </w:rPr>
        <w:tab/>
      </w:r>
      <w:r>
        <w:rPr>
          <w:lang w:eastAsia="zh-CN"/>
        </w:rPr>
        <w:t>E-UTRAN TDD - UE Transmit Timing Accuracy Test for RACH-less Handover</w:t>
      </w:r>
      <w:r>
        <w:tab/>
        <w:t>1321</w:t>
      </w:r>
    </w:p>
    <w:p w14:paraId="6B487134" w14:textId="77777777" w:rsidR="00597036" w:rsidRDefault="00597036">
      <w:pPr>
        <w:pStyle w:val="TOC4"/>
        <w:rPr>
          <w:rFonts w:asciiTheme="minorHAnsi" w:eastAsiaTheme="minorEastAsia" w:hAnsiTheme="minorHAnsi" w:cstheme="minorBidi"/>
          <w:sz w:val="22"/>
          <w:szCs w:val="22"/>
        </w:rPr>
      </w:pPr>
      <w:r w:rsidRPr="00597036">
        <w:t>A.7.1.20.1</w:t>
      </w:r>
      <w:r w:rsidRPr="00597036">
        <w:rPr>
          <w:rFonts w:asciiTheme="minorHAnsi" w:eastAsiaTheme="minorEastAsia" w:hAnsiTheme="minorHAnsi" w:cstheme="minorBidi"/>
          <w:sz w:val="22"/>
          <w:szCs w:val="22"/>
        </w:rPr>
        <w:tab/>
      </w:r>
      <w:r w:rsidRPr="00763DEA">
        <w:rPr>
          <w:snapToGrid w:val="0"/>
        </w:rPr>
        <w:t>Test Purpose and Environment</w:t>
      </w:r>
      <w:r>
        <w:tab/>
        <w:t>1321</w:t>
      </w:r>
    </w:p>
    <w:p w14:paraId="552BD565" w14:textId="77777777" w:rsidR="00597036" w:rsidRDefault="00597036">
      <w:pPr>
        <w:pStyle w:val="TOC4"/>
        <w:rPr>
          <w:rFonts w:asciiTheme="minorHAnsi" w:eastAsiaTheme="minorEastAsia" w:hAnsiTheme="minorHAnsi" w:cstheme="minorBidi"/>
          <w:sz w:val="22"/>
          <w:szCs w:val="22"/>
        </w:rPr>
      </w:pPr>
      <w:r w:rsidRPr="00597036">
        <w:t>A.7.1.20.2</w:t>
      </w:r>
      <w:r w:rsidRPr="00597036">
        <w:rPr>
          <w:rFonts w:asciiTheme="minorHAnsi" w:eastAsiaTheme="minorEastAsia" w:hAnsiTheme="minorHAnsi" w:cstheme="minorBidi"/>
          <w:sz w:val="22"/>
          <w:szCs w:val="22"/>
        </w:rPr>
        <w:tab/>
      </w:r>
      <w:r w:rsidRPr="00763DEA">
        <w:rPr>
          <w:snapToGrid w:val="0"/>
        </w:rPr>
        <w:t>Test Requirements</w:t>
      </w:r>
      <w:r>
        <w:tab/>
        <w:t>1323</w:t>
      </w:r>
    </w:p>
    <w:p w14:paraId="0DA66720" w14:textId="77777777" w:rsidR="00597036" w:rsidRDefault="0059703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1323</w:t>
      </w:r>
    </w:p>
    <w:p w14:paraId="43CEEB86" w14:textId="77777777" w:rsidR="00597036" w:rsidRDefault="0059703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1323</w:t>
      </w:r>
    </w:p>
    <w:p w14:paraId="742E56A8" w14:textId="77777777" w:rsidR="00597036" w:rsidRDefault="0059703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1325</w:t>
      </w:r>
    </w:p>
    <w:p w14:paraId="30BF6936" w14:textId="77777777" w:rsidR="00597036" w:rsidRDefault="0059703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1325</w:t>
      </w:r>
    </w:p>
    <w:p w14:paraId="3A3411F6" w14:textId="77777777" w:rsidR="00597036" w:rsidRDefault="0059703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1325</w:t>
      </w:r>
    </w:p>
    <w:p w14:paraId="7AA1DFEF" w14:textId="77777777" w:rsidR="00597036" w:rsidRDefault="0059703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1327</w:t>
      </w:r>
    </w:p>
    <w:p w14:paraId="2F18BE4C" w14:textId="77777777" w:rsidR="00597036" w:rsidRDefault="0059703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1327</w:t>
      </w:r>
    </w:p>
    <w:p w14:paraId="634947CB" w14:textId="77777777" w:rsidR="00597036" w:rsidRDefault="0059703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1327</w:t>
      </w:r>
    </w:p>
    <w:p w14:paraId="0D541CF4" w14:textId="77777777" w:rsidR="00597036" w:rsidRDefault="0059703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1329</w:t>
      </w:r>
    </w:p>
    <w:p w14:paraId="6EE766D3" w14:textId="77777777" w:rsidR="00597036" w:rsidRDefault="0059703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1329</w:t>
      </w:r>
    </w:p>
    <w:p w14:paraId="3E60909B" w14:textId="77777777" w:rsidR="00597036" w:rsidRDefault="0059703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1329</w:t>
      </w:r>
    </w:p>
    <w:p w14:paraId="19987024" w14:textId="77777777" w:rsidR="00597036" w:rsidRDefault="00597036">
      <w:pPr>
        <w:pStyle w:val="TOC4"/>
        <w:rPr>
          <w:rFonts w:asciiTheme="minorHAnsi" w:eastAsiaTheme="minorEastAsia" w:hAnsiTheme="minorHAnsi" w:cstheme="minorBidi"/>
          <w:sz w:val="22"/>
          <w:szCs w:val="22"/>
        </w:rPr>
      </w:pPr>
      <w:r w:rsidRPr="00597036">
        <w:t>A.7.1.24.2</w:t>
      </w:r>
      <w:r w:rsidRPr="00597036">
        <w:rPr>
          <w:rFonts w:asciiTheme="minorHAnsi" w:eastAsiaTheme="minorEastAsia" w:hAnsiTheme="minorHAnsi"/>
          <w:sz w:val="22"/>
          <w:szCs w:val="22"/>
        </w:rPr>
        <w:tab/>
      </w:r>
      <w:r w:rsidRPr="00763DEA">
        <w:rPr>
          <w:rFonts w:cs="v4.2.0"/>
        </w:rPr>
        <w:t>Test Requirements</w:t>
      </w:r>
      <w:r>
        <w:tab/>
        <w:t>1330</w:t>
      </w:r>
    </w:p>
    <w:p w14:paraId="0812C2CA" w14:textId="77777777" w:rsidR="00597036" w:rsidRDefault="0059703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1331</w:t>
      </w:r>
    </w:p>
    <w:p w14:paraId="52C76B37" w14:textId="77777777" w:rsidR="00597036" w:rsidRDefault="0059703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1331</w:t>
      </w:r>
    </w:p>
    <w:p w14:paraId="476900C9" w14:textId="77777777" w:rsidR="00597036" w:rsidRDefault="00597036">
      <w:pPr>
        <w:pStyle w:val="TOC4"/>
        <w:rPr>
          <w:rFonts w:asciiTheme="minorHAnsi" w:eastAsiaTheme="minorEastAsia" w:hAnsiTheme="minorHAnsi" w:cstheme="minorBidi"/>
          <w:sz w:val="22"/>
          <w:szCs w:val="22"/>
        </w:rPr>
      </w:pPr>
      <w:r w:rsidRPr="00597036">
        <w:t>A.7.1.25.2</w:t>
      </w:r>
      <w:r w:rsidRPr="00597036">
        <w:rPr>
          <w:rFonts w:asciiTheme="minorHAnsi" w:eastAsiaTheme="minorEastAsia" w:hAnsiTheme="minorHAnsi"/>
          <w:sz w:val="22"/>
          <w:szCs w:val="22"/>
        </w:rPr>
        <w:tab/>
      </w:r>
      <w:r w:rsidRPr="00763DEA">
        <w:rPr>
          <w:rFonts w:cs="v4.2.0"/>
        </w:rPr>
        <w:t>Test Requirements</w:t>
      </w:r>
      <w:r>
        <w:tab/>
        <w:t>1332</w:t>
      </w:r>
    </w:p>
    <w:p w14:paraId="224FF6C3" w14:textId="77777777" w:rsidR="00597036" w:rsidRDefault="0059703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1333</w:t>
      </w:r>
    </w:p>
    <w:p w14:paraId="70BA6536" w14:textId="77777777" w:rsidR="00597036" w:rsidRDefault="0059703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1333</w:t>
      </w:r>
    </w:p>
    <w:p w14:paraId="39C9C8AC" w14:textId="77777777" w:rsidR="00597036" w:rsidRDefault="00597036">
      <w:pPr>
        <w:pStyle w:val="TOC4"/>
        <w:rPr>
          <w:rFonts w:asciiTheme="minorHAnsi" w:eastAsiaTheme="minorEastAsia" w:hAnsiTheme="minorHAnsi" w:cstheme="minorBidi"/>
          <w:sz w:val="22"/>
          <w:szCs w:val="22"/>
        </w:rPr>
      </w:pPr>
      <w:r w:rsidRPr="00597036">
        <w:t>A.7.1.26.2</w:t>
      </w:r>
      <w:r w:rsidRPr="00597036">
        <w:rPr>
          <w:rFonts w:asciiTheme="minorHAnsi" w:eastAsiaTheme="minorEastAsia" w:hAnsiTheme="minorHAnsi"/>
          <w:sz w:val="22"/>
          <w:szCs w:val="22"/>
        </w:rPr>
        <w:tab/>
      </w:r>
      <w:r w:rsidRPr="00763DEA">
        <w:rPr>
          <w:rFonts w:cs="v4.2.0"/>
        </w:rPr>
        <w:t>Test Requirements</w:t>
      </w:r>
      <w:r>
        <w:tab/>
        <w:t>1334</w:t>
      </w:r>
    </w:p>
    <w:p w14:paraId="0D24324C" w14:textId="77777777" w:rsidR="00597036" w:rsidRDefault="00597036">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1335</w:t>
      </w:r>
    </w:p>
    <w:p w14:paraId="40AA4FD9" w14:textId="77777777" w:rsidR="00597036" w:rsidRDefault="00597036">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1335</w:t>
      </w:r>
    </w:p>
    <w:p w14:paraId="60C6012F" w14:textId="77777777" w:rsidR="00597036" w:rsidRDefault="00597036">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1337</w:t>
      </w:r>
    </w:p>
    <w:p w14:paraId="2728619C" w14:textId="77777777" w:rsidR="00597036" w:rsidRDefault="00597036">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1337</w:t>
      </w:r>
    </w:p>
    <w:p w14:paraId="533568F9" w14:textId="77777777" w:rsidR="00597036" w:rsidRDefault="00597036">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1337</w:t>
      </w:r>
    </w:p>
    <w:p w14:paraId="4309075A" w14:textId="77777777" w:rsidR="00597036" w:rsidRDefault="00597036">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1339</w:t>
      </w:r>
    </w:p>
    <w:p w14:paraId="4C6BDAF1" w14:textId="77777777" w:rsidR="00597036" w:rsidRDefault="0059703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1340</w:t>
      </w:r>
    </w:p>
    <w:p w14:paraId="60BB21D2" w14:textId="77777777" w:rsidR="00597036" w:rsidRDefault="0059703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1340</w:t>
      </w:r>
    </w:p>
    <w:p w14:paraId="060D6011" w14:textId="77777777" w:rsidR="00597036" w:rsidRDefault="0059703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1340</w:t>
      </w:r>
    </w:p>
    <w:p w14:paraId="4A2B196F" w14:textId="77777777" w:rsidR="00597036" w:rsidRDefault="00597036">
      <w:pPr>
        <w:pStyle w:val="TOC4"/>
        <w:rPr>
          <w:rFonts w:asciiTheme="minorHAnsi" w:eastAsiaTheme="minorEastAsia" w:hAnsiTheme="minorHAnsi" w:cstheme="minorBidi"/>
          <w:sz w:val="22"/>
          <w:szCs w:val="22"/>
        </w:rPr>
      </w:pPr>
      <w:r w:rsidRPr="00597036">
        <w:t>A.7.2.1.2</w:t>
      </w:r>
      <w:r w:rsidRPr="00597036">
        <w:rPr>
          <w:rFonts w:asciiTheme="minorHAnsi" w:eastAsiaTheme="minorEastAsia" w:hAnsiTheme="minorHAnsi"/>
          <w:sz w:val="22"/>
          <w:szCs w:val="22"/>
        </w:rPr>
        <w:tab/>
      </w:r>
      <w:r w:rsidRPr="00763DEA">
        <w:rPr>
          <w:rFonts w:cs="v4.2.0"/>
        </w:rPr>
        <w:t>Test Requirements</w:t>
      </w:r>
      <w:r>
        <w:tab/>
        <w:t>1341</w:t>
      </w:r>
    </w:p>
    <w:p w14:paraId="727B8612" w14:textId="77777777" w:rsidR="00597036" w:rsidRDefault="0059703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1342</w:t>
      </w:r>
    </w:p>
    <w:p w14:paraId="07D35D13" w14:textId="77777777" w:rsidR="00597036" w:rsidRDefault="0059703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1342</w:t>
      </w:r>
    </w:p>
    <w:p w14:paraId="52A6512E" w14:textId="77777777" w:rsidR="00597036" w:rsidRDefault="00597036">
      <w:pPr>
        <w:pStyle w:val="TOC4"/>
        <w:rPr>
          <w:rFonts w:asciiTheme="minorHAnsi" w:eastAsiaTheme="minorEastAsia" w:hAnsiTheme="minorHAnsi" w:cstheme="minorBidi"/>
          <w:sz w:val="22"/>
          <w:szCs w:val="22"/>
        </w:rPr>
      </w:pPr>
      <w:r w:rsidRPr="00597036">
        <w:t>A.7.2.2.2</w:t>
      </w:r>
      <w:r w:rsidRPr="00597036">
        <w:rPr>
          <w:rFonts w:asciiTheme="minorHAnsi" w:eastAsiaTheme="minorEastAsia" w:hAnsiTheme="minorHAnsi"/>
          <w:sz w:val="22"/>
          <w:szCs w:val="22"/>
        </w:rPr>
        <w:tab/>
      </w:r>
      <w:r w:rsidRPr="00763DEA">
        <w:rPr>
          <w:rFonts w:cs="v4.2.0"/>
        </w:rPr>
        <w:t>Test Requirements</w:t>
      </w:r>
      <w:r>
        <w:tab/>
        <w:t>1344</w:t>
      </w:r>
    </w:p>
    <w:p w14:paraId="51854327" w14:textId="77777777" w:rsidR="00597036" w:rsidRDefault="0059703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1344</w:t>
      </w:r>
    </w:p>
    <w:p w14:paraId="006E0929" w14:textId="77777777" w:rsidR="00597036" w:rsidRDefault="0059703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1344</w:t>
      </w:r>
    </w:p>
    <w:p w14:paraId="18622324" w14:textId="77777777" w:rsidR="00597036" w:rsidRDefault="0059703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1344</w:t>
      </w:r>
    </w:p>
    <w:p w14:paraId="07EAED3B" w14:textId="77777777" w:rsidR="00597036" w:rsidRDefault="0059703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1344</w:t>
      </w:r>
    </w:p>
    <w:p w14:paraId="5A9BA48C" w14:textId="77777777" w:rsidR="00597036" w:rsidRDefault="0059703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1344</w:t>
      </w:r>
    </w:p>
    <w:p w14:paraId="20046238" w14:textId="77777777" w:rsidR="00597036" w:rsidRDefault="0059703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1347</w:t>
      </w:r>
    </w:p>
    <w:p w14:paraId="6338C7EC" w14:textId="77777777" w:rsidR="00597036" w:rsidRDefault="0059703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1347</w:t>
      </w:r>
    </w:p>
    <w:p w14:paraId="145A90D0" w14:textId="77777777" w:rsidR="00597036" w:rsidRDefault="0059703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1347</w:t>
      </w:r>
    </w:p>
    <w:p w14:paraId="71723A80" w14:textId="77777777" w:rsidR="00597036" w:rsidRDefault="0059703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1349</w:t>
      </w:r>
    </w:p>
    <w:p w14:paraId="463B3085" w14:textId="77777777" w:rsidR="00597036" w:rsidRDefault="0059703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1349</w:t>
      </w:r>
    </w:p>
    <w:p w14:paraId="67C12712" w14:textId="77777777" w:rsidR="00597036" w:rsidRDefault="0059703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1349</w:t>
      </w:r>
    </w:p>
    <w:p w14:paraId="7804C5B0" w14:textId="77777777" w:rsidR="00597036" w:rsidRDefault="0059703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1350</w:t>
      </w:r>
    </w:p>
    <w:p w14:paraId="6A20DD35" w14:textId="77777777" w:rsidR="00597036" w:rsidRDefault="0059703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1350</w:t>
      </w:r>
    </w:p>
    <w:p w14:paraId="09D3263B" w14:textId="77777777" w:rsidR="00597036" w:rsidRDefault="0059703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1350</w:t>
      </w:r>
    </w:p>
    <w:p w14:paraId="046E4F19" w14:textId="77777777" w:rsidR="00597036" w:rsidRDefault="0059703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1350</w:t>
      </w:r>
    </w:p>
    <w:p w14:paraId="16DD2543" w14:textId="77777777" w:rsidR="00597036" w:rsidRDefault="0059703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1350</w:t>
      </w:r>
    </w:p>
    <w:p w14:paraId="3CEB3124" w14:textId="77777777" w:rsidR="00597036" w:rsidRDefault="0059703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1350</w:t>
      </w:r>
    </w:p>
    <w:p w14:paraId="25C8F597" w14:textId="77777777" w:rsidR="00597036" w:rsidRDefault="0059703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1353</w:t>
      </w:r>
    </w:p>
    <w:p w14:paraId="29826E95" w14:textId="77777777" w:rsidR="00597036" w:rsidRDefault="0059703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1353</w:t>
      </w:r>
    </w:p>
    <w:p w14:paraId="0BD923F9" w14:textId="77777777" w:rsidR="00597036" w:rsidRDefault="0059703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1353</w:t>
      </w:r>
    </w:p>
    <w:p w14:paraId="2445B2C5" w14:textId="77777777" w:rsidR="00597036" w:rsidRDefault="0059703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1355</w:t>
      </w:r>
    </w:p>
    <w:p w14:paraId="20E7E298" w14:textId="77777777" w:rsidR="00597036" w:rsidRDefault="00597036">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1355</w:t>
      </w:r>
    </w:p>
    <w:p w14:paraId="7AECAF71" w14:textId="77777777" w:rsidR="00597036" w:rsidRDefault="0059703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1355</w:t>
      </w:r>
    </w:p>
    <w:p w14:paraId="6513742A" w14:textId="77777777" w:rsidR="00597036" w:rsidRDefault="0059703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1357</w:t>
      </w:r>
    </w:p>
    <w:p w14:paraId="365C61AD" w14:textId="77777777" w:rsidR="00597036" w:rsidRDefault="0059703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1359</w:t>
      </w:r>
    </w:p>
    <w:p w14:paraId="111BEB57" w14:textId="77777777" w:rsidR="00597036" w:rsidRDefault="0059703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1359</w:t>
      </w:r>
    </w:p>
    <w:p w14:paraId="772012A3" w14:textId="77777777" w:rsidR="00597036" w:rsidRDefault="0059703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1359</w:t>
      </w:r>
    </w:p>
    <w:p w14:paraId="2477F399" w14:textId="77777777" w:rsidR="00597036" w:rsidRDefault="00597036">
      <w:pPr>
        <w:pStyle w:val="TOC4"/>
        <w:rPr>
          <w:rFonts w:asciiTheme="minorHAnsi" w:eastAsiaTheme="minorEastAsia" w:hAnsiTheme="minorHAnsi" w:cstheme="minorBidi"/>
          <w:sz w:val="22"/>
          <w:szCs w:val="22"/>
        </w:rPr>
      </w:pPr>
      <w:r w:rsidRPr="00597036">
        <w:t>A.7.2.10.2</w:t>
      </w:r>
      <w:r w:rsidRPr="00597036">
        <w:rPr>
          <w:rFonts w:asciiTheme="minorHAnsi" w:eastAsiaTheme="minorEastAsia" w:hAnsiTheme="minorHAnsi"/>
          <w:sz w:val="22"/>
          <w:szCs w:val="22"/>
        </w:rPr>
        <w:tab/>
      </w:r>
      <w:r w:rsidRPr="00763DEA">
        <w:rPr>
          <w:rFonts w:cs="v4.2.0"/>
        </w:rPr>
        <w:t>Test Requirements</w:t>
      </w:r>
      <w:r>
        <w:tab/>
        <w:t>1360</w:t>
      </w:r>
    </w:p>
    <w:p w14:paraId="28C8FC24" w14:textId="77777777" w:rsidR="00597036" w:rsidRDefault="0059703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1360</w:t>
      </w:r>
    </w:p>
    <w:p w14:paraId="417DB676" w14:textId="77777777" w:rsidR="00597036" w:rsidRDefault="0059703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1360</w:t>
      </w:r>
    </w:p>
    <w:p w14:paraId="0ECDAE5A" w14:textId="77777777" w:rsidR="00597036" w:rsidRDefault="00597036">
      <w:pPr>
        <w:pStyle w:val="TOC4"/>
        <w:rPr>
          <w:rFonts w:asciiTheme="minorHAnsi" w:eastAsiaTheme="minorEastAsia" w:hAnsiTheme="minorHAnsi" w:cstheme="minorBidi"/>
          <w:sz w:val="22"/>
          <w:szCs w:val="22"/>
        </w:rPr>
      </w:pPr>
      <w:r w:rsidRPr="00597036">
        <w:t>A.7.2.11.2</w:t>
      </w:r>
      <w:r w:rsidRPr="00597036">
        <w:rPr>
          <w:rFonts w:asciiTheme="minorHAnsi" w:eastAsiaTheme="minorEastAsia" w:hAnsiTheme="minorHAnsi"/>
          <w:sz w:val="22"/>
          <w:szCs w:val="22"/>
        </w:rPr>
        <w:tab/>
      </w:r>
      <w:r w:rsidRPr="00763DEA">
        <w:rPr>
          <w:rFonts w:cs="v4.2.0"/>
        </w:rPr>
        <w:t>Test Requirements</w:t>
      </w:r>
      <w:r>
        <w:tab/>
        <w:t>1362</w:t>
      </w:r>
    </w:p>
    <w:p w14:paraId="03A6723D" w14:textId="77777777" w:rsidR="00597036" w:rsidRDefault="0059703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1362</w:t>
      </w:r>
    </w:p>
    <w:p w14:paraId="237942D6" w14:textId="77777777" w:rsidR="00597036" w:rsidRDefault="0059703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1362</w:t>
      </w:r>
    </w:p>
    <w:p w14:paraId="7E05D9D0" w14:textId="77777777" w:rsidR="00597036" w:rsidRDefault="00597036">
      <w:pPr>
        <w:pStyle w:val="TOC4"/>
        <w:rPr>
          <w:rFonts w:asciiTheme="minorHAnsi" w:eastAsiaTheme="minorEastAsia" w:hAnsiTheme="minorHAnsi" w:cstheme="minorBidi"/>
          <w:sz w:val="22"/>
          <w:szCs w:val="22"/>
        </w:rPr>
      </w:pPr>
      <w:r w:rsidRPr="00597036">
        <w:t>A.7.2.12.2</w:t>
      </w:r>
      <w:r w:rsidRPr="00597036">
        <w:rPr>
          <w:rFonts w:asciiTheme="minorHAnsi" w:eastAsiaTheme="minorEastAsia" w:hAnsiTheme="minorHAnsi"/>
          <w:sz w:val="22"/>
          <w:szCs w:val="22"/>
        </w:rPr>
        <w:tab/>
      </w:r>
      <w:r w:rsidRPr="00763DEA">
        <w:rPr>
          <w:rFonts w:cs="v4.2.0"/>
        </w:rPr>
        <w:t>Test Requirements</w:t>
      </w:r>
      <w:r>
        <w:tab/>
        <w:t>1364</w:t>
      </w:r>
    </w:p>
    <w:p w14:paraId="41820B1B" w14:textId="77777777" w:rsidR="00597036" w:rsidRDefault="0059703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763DEA">
        <w:rPr>
          <w:i/>
          <w:iCs/>
          <w:lang w:val="en-US"/>
        </w:rPr>
        <w:t>ShortProcessingTime=TRUE</w:t>
      </w:r>
      <w:r>
        <w:tab/>
        <w:t>1364</w:t>
      </w:r>
    </w:p>
    <w:p w14:paraId="34F0DF1B" w14:textId="77777777" w:rsidR="00597036" w:rsidRDefault="0059703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1364</w:t>
      </w:r>
    </w:p>
    <w:p w14:paraId="17ABCF8D" w14:textId="77777777" w:rsidR="00597036" w:rsidRDefault="00597036">
      <w:pPr>
        <w:pStyle w:val="TOC4"/>
        <w:rPr>
          <w:rFonts w:asciiTheme="minorHAnsi" w:eastAsiaTheme="minorEastAsia" w:hAnsiTheme="minorHAnsi" w:cstheme="minorBidi"/>
          <w:sz w:val="22"/>
          <w:szCs w:val="22"/>
        </w:rPr>
      </w:pPr>
      <w:r w:rsidRPr="00597036">
        <w:t>A.7.2.13.2</w:t>
      </w:r>
      <w:r w:rsidRPr="00597036">
        <w:rPr>
          <w:rFonts w:asciiTheme="minorHAnsi" w:eastAsiaTheme="minorEastAsia" w:hAnsiTheme="minorHAnsi"/>
          <w:sz w:val="22"/>
          <w:szCs w:val="22"/>
        </w:rPr>
        <w:tab/>
      </w:r>
      <w:r w:rsidRPr="00763DEA">
        <w:rPr>
          <w:rFonts w:cs="v4.2.0"/>
        </w:rPr>
        <w:t>Test Requirements</w:t>
      </w:r>
      <w:r>
        <w:tab/>
        <w:t>1366</w:t>
      </w:r>
    </w:p>
    <w:p w14:paraId="3546054D" w14:textId="77777777" w:rsidR="00597036" w:rsidRDefault="0059703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763DEA">
        <w:rPr>
          <w:i/>
          <w:iCs/>
          <w:lang w:val="en-US"/>
        </w:rPr>
        <w:t>ShortProcessingTime=TRUE</w:t>
      </w:r>
      <w:r>
        <w:tab/>
        <w:t>1366</w:t>
      </w:r>
    </w:p>
    <w:p w14:paraId="5A4633D6" w14:textId="77777777" w:rsidR="00597036" w:rsidRDefault="0059703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1366</w:t>
      </w:r>
    </w:p>
    <w:p w14:paraId="523F82EA" w14:textId="77777777" w:rsidR="00597036" w:rsidRDefault="00597036">
      <w:pPr>
        <w:pStyle w:val="TOC4"/>
        <w:rPr>
          <w:rFonts w:asciiTheme="minorHAnsi" w:eastAsiaTheme="minorEastAsia" w:hAnsiTheme="minorHAnsi" w:cstheme="minorBidi"/>
          <w:sz w:val="22"/>
          <w:szCs w:val="22"/>
        </w:rPr>
      </w:pPr>
      <w:r w:rsidRPr="00597036">
        <w:t>A.7.2.14.2</w:t>
      </w:r>
      <w:r w:rsidRPr="00597036">
        <w:rPr>
          <w:rFonts w:asciiTheme="minorHAnsi" w:eastAsiaTheme="minorEastAsia" w:hAnsiTheme="minorHAnsi"/>
          <w:sz w:val="22"/>
          <w:szCs w:val="22"/>
        </w:rPr>
        <w:tab/>
      </w:r>
      <w:r w:rsidRPr="00763DEA">
        <w:rPr>
          <w:rFonts w:cs="v4.2.0"/>
        </w:rPr>
        <w:t>Test Requirements</w:t>
      </w:r>
      <w:r>
        <w:tab/>
        <w:t>1368</w:t>
      </w:r>
    </w:p>
    <w:p w14:paraId="698E339B" w14:textId="77777777" w:rsidR="00597036" w:rsidRDefault="00597036">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1368</w:t>
      </w:r>
    </w:p>
    <w:p w14:paraId="0F5EB108" w14:textId="77777777" w:rsidR="00597036" w:rsidRDefault="00597036">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1368</w:t>
      </w:r>
    </w:p>
    <w:p w14:paraId="3EBA2CB7" w14:textId="77777777" w:rsidR="00597036" w:rsidRDefault="00597036">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1370</w:t>
      </w:r>
    </w:p>
    <w:p w14:paraId="075233CA" w14:textId="77777777" w:rsidR="00597036" w:rsidRDefault="00597036">
      <w:pPr>
        <w:pStyle w:val="TOC2"/>
        <w:rPr>
          <w:rFonts w:asciiTheme="minorHAnsi" w:eastAsiaTheme="minorEastAsia" w:hAnsiTheme="minorHAnsi" w:cstheme="minorBidi"/>
          <w:sz w:val="22"/>
          <w:szCs w:val="22"/>
        </w:rPr>
      </w:pPr>
      <w:r w:rsidRPr="00597036">
        <w:t>A.7.3</w:t>
      </w:r>
      <w:r w:rsidRPr="00597036">
        <w:rPr>
          <w:rFonts w:asciiTheme="minorHAnsi" w:hAnsiTheme="minorHAnsi" w:cstheme="minorBidi"/>
          <w:sz w:val="22"/>
          <w:szCs w:val="22"/>
        </w:rPr>
        <w:tab/>
      </w:r>
      <w:r w:rsidRPr="00763DEA">
        <w:rPr>
          <w:rFonts w:eastAsia="MS Mincho"/>
          <w:lang w:eastAsia="zh-CN"/>
        </w:rPr>
        <w:t>Radio Link Monitoring</w:t>
      </w:r>
      <w:r>
        <w:tab/>
        <w:t>1370</w:t>
      </w:r>
    </w:p>
    <w:p w14:paraId="77996E8C" w14:textId="77777777" w:rsidR="00597036" w:rsidRDefault="00597036">
      <w:pPr>
        <w:pStyle w:val="TOC3"/>
        <w:rPr>
          <w:rFonts w:asciiTheme="minorHAnsi" w:eastAsiaTheme="minorEastAsia" w:hAnsiTheme="minorHAnsi" w:cstheme="minorBidi"/>
          <w:sz w:val="22"/>
          <w:szCs w:val="22"/>
        </w:rPr>
      </w:pPr>
      <w:r w:rsidRPr="00597036">
        <w:t>A.7.3.1</w:t>
      </w:r>
      <w:r w:rsidRPr="00597036">
        <w:rPr>
          <w:rFonts w:asciiTheme="minorHAnsi" w:hAnsiTheme="minorHAnsi" w:cstheme="minorBidi"/>
          <w:sz w:val="22"/>
          <w:szCs w:val="22"/>
        </w:rPr>
        <w:tab/>
      </w:r>
      <w:r w:rsidRPr="00763DEA">
        <w:rPr>
          <w:rFonts w:eastAsia="MS Mincho"/>
          <w:lang w:eastAsia="zh-CN"/>
        </w:rPr>
        <w:t>E-UTRAN FDD Radio Link Monitoring Test for Out-of-sync</w:t>
      </w:r>
      <w:r>
        <w:tab/>
        <w:t>1371</w:t>
      </w:r>
    </w:p>
    <w:p w14:paraId="5432EA78" w14:textId="77777777" w:rsidR="00597036" w:rsidRDefault="00597036">
      <w:pPr>
        <w:pStyle w:val="TOC4"/>
        <w:rPr>
          <w:rFonts w:asciiTheme="minorHAnsi" w:eastAsiaTheme="minorEastAsia" w:hAnsiTheme="minorHAnsi" w:cstheme="minorBidi"/>
          <w:sz w:val="22"/>
          <w:szCs w:val="22"/>
        </w:rPr>
      </w:pPr>
      <w:r w:rsidRPr="00597036">
        <w:t>A.7.3.1.1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1371</w:t>
      </w:r>
    </w:p>
    <w:p w14:paraId="4059CFF1" w14:textId="77777777" w:rsidR="00597036" w:rsidRDefault="00597036">
      <w:pPr>
        <w:pStyle w:val="TOC4"/>
        <w:rPr>
          <w:rFonts w:asciiTheme="minorHAnsi" w:eastAsiaTheme="minorEastAsia" w:hAnsiTheme="minorHAnsi" w:cstheme="minorBidi"/>
          <w:sz w:val="22"/>
          <w:szCs w:val="22"/>
        </w:rPr>
      </w:pPr>
      <w:r w:rsidRPr="00597036">
        <w:t>A.7.3.1.2</w:t>
      </w:r>
      <w:r w:rsidRPr="00597036">
        <w:rPr>
          <w:rFonts w:asciiTheme="minorHAnsi" w:eastAsiaTheme="minorEastAsia" w:hAnsiTheme="minorHAnsi" w:cstheme="minorBidi"/>
          <w:sz w:val="22"/>
          <w:szCs w:val="22"/>
        </w:rPr>
        <w:tab/>
      </w:r>
      <w:r w:rsidRPr="00763DEA">
        <w:rPr>
          <w:snapToGrid w:val="0"/>
        </w:rPr>
        <w:t>Test Requirements</w:t>
      </w:r>
      <w:r>
        <w:tab/>
        <w:t>1375</w:t>
      </w:r>
    </w:p>
    <w:p w14:paraId="508B1BEE" w14:textId="77777777" w:rsidR="00597036" w:rsidRDefault="00597036">
      <w:pPr>
        <w:pStyle w:val="TOC3"/>
        <w:rPr>
          <w:rFonts w:asciiTheme="minorHAnsi" w:eastAsiaTheme="minorEastAsia" w:hAnsiTheme="minorHAnsi" w:cstheme="minorBidi"/>
          <w:sz w:val="22"/>
          <w:szCs w:val="22"/>
        </w:rPr>
      </w:pPr>
      <w:r w:rsidRPr="00597036">
        <w:t>A.7.3.2</w:t>
      </w:r>
      <w:r w:rsidRPr="00597036">
        <w:rPr>
          <w:rFonts w:asciiTheme="minorHAnsi" w:hAnsiTheme="minorHAnsi" w:cstheme="minorBidi"/>
          <w:sz w:val="22"/>
          <w:szCs w:val="22"/>
        </w:rPr>
        <w:tab/>
      </w:r>
      <w:r w:rsidRPr="00763DEA">
        <w:rPr>
          <w:rFonts w:eastAsia="MS Mincho"/>
          <w:lang w:eastAsia="zh-CN"/>
        </w:rPr>
        <w:t xml:space="preserve">E-UTRAN FDD Radio Link Monitoring Test for </w:t>
      </w:r>
      <w:r w:rsidRPr="00763DEA">
        <w:rPr>
          <w:rFonts w:eastAsia="MS Mincho"/>
        </w:rPr>
        <w:t>In</w:t>
      </w:r>
      <w:r w:rsidRPr="00763DEA">
        <w:rPr>
          <w:rFonts w:eastAsia="MS Mincho"/>
          <w:lang w:eastAsia="zh-CN"/>
        </w:rPr>
        <w:t>-sync</w:t>
      </w:r>
      <w:r>
        <w:tab/>
        <w:t>1375</w:t>
      </w:r>
    </w:p>
    <w:p w14:paraId="03BB48F7" w14:textId="77777777" w:rsidR="00597036" w:rsidRDefault="00597036">
      <w:pPr>
        <w:pStyle w:val="TOC4"/>
        <w:rPr>
          <w:rFonts w:asciiTheme="minorHAnsi" w:eastAsiaTheme="minorEastAsia" w:hAnsiTheme="minorHAnsi" w:cstheme="minorBidi"/>
          <w:sz w:val="22"/>
          <w:szCs w:val="22"/>
        </w:rPr>
      </w:pPr>
      <w:r w:rsidRPr="00597036">
        <w:t>A.7.3.2.1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1375</w:t>
      </w:r>
    </w:p>
    <w:p w14:paraId="42EAD47E" w14:textId="77777777" w:rsidR="00597036" w:rsidRDefault="00597036">
      <w:pPr>
        <w:pStyle w:val="TOC4"/>
        <w:rPr>
          <w:rFonts w:asciiTheme="minorHAnsi" w:eastAsiaTheme="minorEastAsia" w:hAnsiTheme="minorHAnsi" w:cstheme="minorBidi"/>
          <w:sz w:val="22"/>
          <w:szCs w:val="22"/>
        </w:rPr>
      </w:pPr>
      <w:r w:rsidRPr="00597036">
        <w:t>A.7.3.2.2</w:t>
      </w:r>
      <w:r w:rsidRPr="00597036">
        <w:rPr>
          <w:rFonts w:asciiTheme="minorHAnsi" w:eastAsiaTheme="minorEastAsia" w:hAnsiTheme="minorHAnsi" w:cstheme="minorBidi"/>
          <w:sz w:val="22"/>
          <w:szCs w:val="22"/>
        </w:rPr>
        <w:tab/>
      </w:r>
      <w:r w:rsidRPr="00763DEA">
        <w:rPr>
          <w:snapToGrid w:val="0"/>
        </w:rPr>
        <w:t>Test Requirements</w:t>
      </w:r>
      <w:r>
        <w:tab/>
        <w:t>1378</w:t>
      </w:r>
    </w:p>
    <w:p w14:paraId="45E6B86B" w14:textId="77777777" w:rsidR="00597036" w:rsidRDefault="00597036">
      <w:pPr>
        <w:pStyle w:val="TOC3"/>
        <w:rPr>
          <w:rFonts w:asciiTheme="minorHAnsi" w:eastAsiaTheme="minorEastAsia" w:hAnsiTheme="minorHAnsi" w:cstheme="minorBidi"/>
          <w:sz w:val="22"/>
          <w:szCs w:val="22"/>
        </w:rPr>
      </w:pPr>
      <w:r w:rsidRPr="00597036">
        <w:t>A.7.3.3</w:t>
      </w:r>
      <w:r w:rsidRPr="00597036">
        <w:rPr>
          <w:rFonts w:asciiTheme="minorHAnsi" w:hAnsiTheme="minorHAnsi" w:cstheme="minorBidi"/>
          <w:sz w:val="22"/>
          <w:szCs w:val="22"/>
        </w:rPr>
        <w:tab/>
      </w:r>
      <w:r w:rsidRPr="00763DEA">
        <w:rPr>
          <w:rFonts w:eastAsia="MS Mincho"/>
          <w:lang w:eastAsia="zh-CN"/>
        </w:rPr>
        <w:t>E-UTRAN TDD Radio Link Monitoring Test for Out-of-sync</w:t>
      </w:r>
      <w:r>
        <w:tab/>
        <w:t>1378</w:t>
      </w:r>
    </w:p>
    <w:p w14:paraId="3F3DC81F" w14:textId="77777777" w:rsidR="00597036" w:rsidRDefault="00597036">
      <w:pPr>
        <w:pStyle w:val="TOC4"/>
        <w:rPr>
          <w:rFonts w:asciiTheme="minorHAnsi" w:eastAsiaTheme="minorEastAsia" w:hAnsiTheme="minorHAnsi" w:cstheme="minorBidi"/>
          <w:sz w:val="22"/>
          <w:szCs w:val="22"/>
        </w:rPr>
      </w:pPr>
      <w:r w:rsidRPr="00597036">
        <w:t>A.7.3.3.1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1378</w:t>
      </w:r>
    </w:p>
    <w:p w14:paraId="403332A4" w14:textId="77777777" w:rsidR="00597036" w:rsidRDefault="00597036">
      <w:pPr>
        <w:pStyle w:val="TOC4"/>
        <w:rPr>
          <w:rFonts w:asciiTheme="minorHAnsi" w:eastAsiaTheme="minorEastAsia" w:hAnsiTheme="minorHAnsi" w:cstheme="minorBidi"/>
          <w:sz w:val="22"/>
          <w:szCs w:val="22"/>
        </w:rPr>
      </w:pPr>
      <w:r w:rsidRPr="00597036">
        <w:t>A.7.3.3.2</w:t>
      </w:r>
      <w:r w:rsidRPr="00597036">
        <w:rPr>
          <w:rFonts w:asciiTheme="minorHAnsi" w:eastAsiaTheme="minorEastAsia" w:hAnsiTheme="minorHAnsi" w:cstheme="minorBidi"/>
          <w:sz w:val="22"/>
          <w:szCs w:val="22"/>
        </w:rPr>
        <w:tab/>
      </w:r>
      <w:r w:rsidRPr="00763DEA">
        <w:rPr>
          <w:snapToGrid w:val="0"/>
        </w:rPr>
        <w:t>Test Requirements</w:t>
      </w:r>
      <w:r>
        <w:tab/>
        <w:t>1382</w:t>
      </w:r>
    </w:p>
    <w:p w14:paraId="072A8E34" w14:textId="77777777" w:rsidR="00597036" w:rsidRDefault="00597036">
      <w:pPr>
        <w:pStyle w:val="TOC3"/>
        <w:rPr>
          <w:rFonts w:asciiTheme="minorHAnsi" w:eastAsiaTheme="minorEastAsia" w:hAnsiTheme="minorHAnsi" w:cstheme="minorBidi"/>
          <w:sz w:val="22"/>
          <w:szCs w:val="22"/>
        </w:rPr>
      </w:pPr>
      <w:r w:rsidRPr="00597036">
        <w:t>A.7.3.4</w:t>
      </w:r>
      <w:r w:rsidRPr="00597036">
        <w:rPr>
          <w:rFonts w:asciiTheme="minorHAnsi" w:hAnsiTheme="minorHAnsi" w:cstheme="minorBidi"/>
          <w:sz w:val="22"/>
          <w:szCs w:val="22"/>
        </w:rPr>
        <w:tab/>
      </w:r>
      <w:r w:rsidRPr="00763DEA">
        <w:rPr>
          <w:rFonts w:eastAsia="MS Mincho"/>
          <w:lang w:eastAsia="zh-CN"/>
        </w:rPr>
        <w:t xml:space="preserve">E-UTRAN TDD Radio Link Monitoring Test for </w:t>
      </w:r>
      <w:r w:rsidRPr="00763DEA">
        <w:rPr>
          <w:rFonts w:eastAsia="MS Mincho"/>
        </w:rPr>
        <w:t>In</w:t>
      </w:r>
      <w:r w:rsidRPr="00763DEA">
        <w:rPr>
          <w:rFonts w:eastAsia="MS Mincho"/>
          <w:lang w:eastAsia="zh-CN"/>
        </w:rPr>
        <w:t>-sync</w:t>
      </w:r>
      <w:r>
        <w:tab/>
        <w:t>1382</w:t>
      </w:r>
    </w:p>
    <w:p w14:paraId="069E2574" w14:textId="77777777" w:rsidR="00597036" w:rsidRDefault="00597036">
      <w:pPr>
        <w:pStyle w:val="TOC4"/>
        <w:rPr>
          <w:rFonts w:asciiTheme="minorHAnsi" w:eastAsiaTheme="minorEastAsia" w:hAnsiTheme="minorHAnsi" w:cstheme="minorBidi"/>
          <w:sz w:val="22"/>
          <w:szCs w:val="22"/>
        </w:rPr>
      </w:pPr>
      <w:r w:rsidRPr="00597036">
        <w:t>A.7.3.4.1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1382</w:t>
      </w:r>
    </w:p>
    <w:p w14:paraId="7C0F8E55" w14:textId="77777777" w:rsidR="00597036" w:rsidRDefault="00597036">
      <w:pPr>
        <w:pStyle w:val="TOC4"/>
        <w:rPr>
          <w:rFonts w:asciiTheme="minorHAnsi" w:eastAsiaTheme="minorEastAsia" w:hAnsiTheme="minorHAnsi" w:cstheme="minorBidi"/>
          <w:sz w:val="22"/>
          <w:szCs w:val="22"/>
        </w:rPr>
      </w:pPr>
      <w:r w:rsidRPr="00597036">
        <w:t>A.7.3.4.2</w:t>
      </w:r>
      <w:r w:rsidRPr="00597036">
        <w:rPr>
          <w:rFonts w:asciiTheme="minorHAnsi" w:eastAsiaTheme="minorEastAsia" w:hAnsiTheme="minorHAnsi" w:cstheme="minorBidi"/>
          <w:sz w:val="22"/>
          <w:szCs w:val="22"/>
        </w:rPr>
        <w:tab/>
      </w:r>
      <w:r w:rsidRPr="00763DEA">
        <w:rPr>
          <w:snapToGrid w:val="0"/>
        </w:rPr>
        <w:t>Test Requirements</w:t>
      </w:r>
      <w:r>
        <w:tab/>
        <w:t>1385</w:t>
      </w:r>
    </w:p>
    <w:p w14:paraId="7BD43FBF" w14:textId="77777777" w:rsidR="00597036" w:rsidRDefault="0059703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1385</w:t>
      </w:r>
    </w:p>
    <w:p w14:paraId="189E7FBF" w14:textId="77777777" w:rsidR="00597036" w:rsidRDefault="00597036">
      <w:pPr>
        <w:pStyle w:val="TOC4"/>
        <w:rPr>
          <w:rFonts w:asciiTheme="minorHAnsi" w:eastAsiaTheme="minorEastAsia" w:hAnsiTheme="minorHAnsi" w:cstheme="minorBidi"/>
          <w:sz w:val="22"/>
          <w:szCs w:val="22"/>
        </w:rPr>
      </w:pPr>
      <w:r w:rsidRPr="00597036">
        <w:t>A.7.3.5.1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1385</w:t>
      </w:r>
    </w:p>
    <w:p w14:paraId="13977185" w14:textId="77777777" w:rsidR="00597036" w:rsidRDefault="00597036">
      <w:pPr>
        <w:pStyle w:val="TOC4"/>
        <w:rPr>
          <w:rFonts w:asciiTheme="minorHAnsi" w:eastAsiaTheme="minorEastAsia" w:hAnsiTheme="minorHAnsi" w:cstheme="minorBidi"/>
          <w:sz w:val="22"/>
          <w:szCs w:val="22"/>
        </w:rPr>
      </w:pPr>
      <w:r w:rsidRPr="00597036">
        <w:t>A.7.3.5.2</w:t>
      </w:r>
      <w:r w:rsidRPr="00597036">
        <w:rPr>
          <w:rFonts w:asciiTheme="minorHAnsi" w:eastAsiaTheme="minorEastAsia" w:hAnsiTheme="minorHAnsi" w:cstheme="minorBidi"/>
          <w:sz w:val="22"/>
          <w:szCs w:val="22"/>
        </w:rPr>
        <w:tab/>
      </w:r>
      <w:r w:rsidRPr="00763DEA">
        <w:rPr>
          <w:snapToGrid w:val="0"/>
        </w:rPr>
        <w:t>Test Requirements</w:t>
      </w:r>
      <w:r>
        <w:tab/>
        <w:t>1389</w:t>
      </w:r>
    </w:p>
    <w:p w14:paraId="33EAB875" w14:textId="77777777" w:rsidR="00597036" w:rsidRDefault="0059703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1390</w:t>
      </w:r>
    </w:p>
    <w:p w14:paraId="4EB342BC" w14:textId="77777777" w:rsidR="00597036" w:rsidRDefault="00597036">
      <w:pPr>
        <w:pStyle w:val="TOC4"/>
        <w:rPr>
          <w:rFonts w:asciiTheme="minorHAnsi" w:eastAsiaTheme="minorEastAsia" w:hAnsiTheme="minorHAnsi" w:cstheme="minorBidi"/>
          <w:sz w:val="22"/>
          <w:szCs w:val="22"/>
        </w:rPr>
      </w:pPr>
      <w:r w:rsidRPr="00597036">
        <w:t>A.7.3.6.1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1390</w:t>
      </w:r>
    </w:p>
    <w:p w14:paraId="4E140528" w14:textId="77777777" w:rsidR="00597036" w:rsidRDefault="00597036">
      <w:pPr>
        <w:pStyle w:val="TOC4"/>
        <w:rPr>
          <w:rFonts w:asciiTheme="minorHAnsi" w:eastAsiaTheme="minorEastAsia" w:hAnsiTheme="minorHAnsi" w:cstheme="minorBidi"/>
          <w:sz w:val="22"/>
          <w:szCs w:val="22"/>
        </w:rPr>
      </w:pPr>
      <w:r w:rsidRPr="00597036">
        <w:t>A.7.3.6.2</w:t>
      </w:r>
      <w:r w:rsidRPr="00597036">
        <w:rPr>
          <w:rFonts w:asciiTheme="minorHAnsi" w:eastAsiaTheme="minorEastAsia" w:hAnsiTheme="minorHAnsi" w:cstheme="minorBidi"/>
          <w:sz w:val="22"/>
          <w:szCs w:val="22"/>
        </w:rPr>
        <w:tab/>
      </w:r>
      <w:r w:rsidRPr="00763DEA">
        <w:rPr>
          <w:snapToGrid w:val="0"/>
        </w:rPr>
        <w:t>Test Requirements</w:t>
      </w:r>
      <w:r>
        <w:tab/>
        <w:t>1393</w:t>
      </w:r>
    </w:p>
    <w:p w14:paraId="7116A7B8" w14:textId="77777777" w:rsidR="00597036" w:rsidRDefault="0059703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1393</w:t>
      </w:r>
    </w:p>
    <w:p w14:paraId="0D2D3608" w14:textId="77777777" w:rsidR="00597036" w:rsidRDefault="00597036">
      <w:pPr>
        <w:pStyle w:val="TOC4"/>
        <w:rPr>
          <w:rFonts w:asciiTheme="minorHAnsi" w:eastAsiaTheme="minorEastAsia" w:hAnsiTheme="minorHAnsi" w:cstheme="minorBidi"/>
          <w:sz w:val="22"/>
          <w:szCs w:val="22"/>
        </w:rPr>
      </w:pPr>
      <w:r w:rsidRPr="00597036">
        <w:t>A.7.3.7.1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1393</w:t>
      </w:r>
    </w:p>
    <w:p w14:paraId="1A7E91DF" w14:textId="77777777" w:rsidR="00597036" w:rsidRDefault="00597036">
      <w:pPr>
        <w:pStyle w:val="TOC4"/>
        <w:rPr>
          <w:rFonts w:asciiTheme="minorHAnsi" w:eastAsiaTheme="minorEastAsia" w:hAnsiTheme="minorHAnsi" w:cstheme="minorBidi"/>
          <w:sz w:val="22"/>
          <w:szCs w:val="22"/>
        </w:rPr>
      </w:pPr>
      <w:r w:rsidRPr="00597036">
        <w:t>A.7.3.7.2</w:t>
      </w:r>
      <w:r w:rsidRPr="00597036">
        <w:rPr>
          <w:rFonts w:asciiTheme="minorHAnsi" w:eastAsiaTheme="minorEastAsia" w:hAnsiTheme="minorHAnsi" w:cstheme="minorBidi"/>
          <w:sz w:val="22"/>
          <w:szCs w:val="22"/>
        </w:rPr>
        <w:tab/>
      </w:r>
      <w:r w:rsidRPr="00763DEA">
        <w:rPr>
          <w:snapToGrid w:val="0"/>
        </w:rPr>
        <w:t>Test Requirements</w:t>
      </w:r>
      <w:r>
        <w:tab/>
        <w:t>1396</w:t>
      </w:r>
    </w:p>
    <w:p w14:paraId="04AEDE00" w14:textId="77777777" w:rsidR="00597036" w:rsidRDefault="0059703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1396</w:t>
      </w:r>
    </w:p>
    <w:p w14:paraId="43874C23" w14:textId="77777777" w:rsidR="00597036" w:rsidRDefault="00597036">
      <w:pPr>
        <w:pStyle w:val="TOC4"/>
        <w:rPr>
          <w:rFonts w:asciiTheme="minorHAnsi" w:eastAsiaTheme="minorEastAsia" w:hAnsiTheme="minorHAnsi" w:cstheme="minorBidi"/>
          <w:sz w:val="22"/>
          <w:szCs w:val="22"/>
        </w:rPr>
      </w:pPr>
      <w:r w:rsidRPr="00597036">
        <w:t>A.7.3.8.1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1396</w:t>
      </w:r>
    </w:p>
    <w:p w14:paraId="3880C603" w14:textId="77777777" w:rsidR="00597036" w:rsidRDefault="00597036">
      <w:pPr>
        <w:pStyle w:val="TOC4"/>
        <w:rPr>
          <w:rFonts w:asciiTheme="minorHAnsi" w:eastAsiaTheme="minorEastAsia" w:hAnsiTheme="minorHAnsi" w:cstheme="minorBidi"/>
          <w:sz w:val="22"/>
          <w:szCs w:val="22"/>
        </w:rPr>
      </w:pPr>
      <w:r w:rsidRPr="00597036">
        <w:t>A.7.3.8.2</w:t>
      </w:r>
      <w:r w:rsidRPr="00597036">
        <w:rPr>
          <w:rFonts w:asciiTheme="minorHAnsi" w:eastAsiaTheme="minorEastAsia" w:hAnsiTheme="minorHAnsi" w:cstheme="minorBidi"/>
          <w:sz w:val="22"/>
          <w:szCs w:val="22"/>
        </w:rPr>
        <w:tab/>
      </w:r>
      <w:r w:rsidRPr="00763DEA">
        <w:rPr>
          <w:snapToGrid w:val="0"/>
        </w:rPr>
        <w:t>Test Requirements</w:t>
      </w:r>
      <w:r>
        <w:tab/>
        <w:t>1399</w:t>
      </w:r>
    </w:p>
    <w:p w14:paraId="3F393F20" w14:textId="77777777" w:rsidR="00597036" w:rsidRDefault="0059703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1399</w:t>
      </w:r>
    </w:p>
    <w:p w14:paraId="123786E5" w14:textId="77777777" w:rsidR="00597036" w:rsidRDefault="00597036">
      <w:pPr>
        <w:pStyle w:val="TOC4"/>
        <w:rPr>
          <w:rFonts w:asciiTheme="minorHAnsi" w:eastAsiaTheme="minorEastAsia" w:hAnsiTheme="minorHAnsi" w:cstheme="minorBidi"/>
          <w:sz w:val="22"/>
          <w:szCs w:val="22"/>
        </w:rPr>
      </w:pPr>
      <w:r w:rsidRPr="00597036">
        <w:t>A.7.3.9.2</w:t>
      </w:r>
      <w:r w:rsidRPr="00597036">
        <w:rPr>
          <w:rFonts w:asciiTheme="minorHAnsi" w:eastAsiaTheme="minorEastAsia" w:hAnsiTheme="minorHAnsi" w:cstheme="minorBidi"/>
          <w:sz w:val="22"/>
          <w:szCs w:val="22"/>
        </w:rPr>
        <w:tab/>
      </w:r>
      <w:r w:rsidRPr="00763DEA">
        <w:rPr>
          <w:snapToGrid w:val="0"/>
        </w:rPr>
        <w:t>Test Requirements</w:t>
      </w:r>
      <w:r>
        <w:tab/>
        <w:t>1402</w:t>
      </w:r>
    </w:p>
    <w:p w14:paraId="773EB19D" w14:textId="77777777" w:rsidR="00597036" w:rsidRDefault="00597036">
      <w:pPr>
        <w:pStyle w:val="TOC3"/>
        <w:rPr>
          <w:rFonts w:asciiTheme="minorHAnsi" w:eastAsiaTheme="minorEastAsia" w:hAnsiTheme="minorHAnsi" w:cstheme="minorBidi"/>
          <w:sz w:val="22"/>
          <w:szCs w:val="22"/>
        </w:rPr>
      </w:pPr>
      <w:r w:rsidRPr="00597036">
        <w:t>A.7.3.10</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w:t>
      </w:r>
      <w:r w:rsidRPr="00763DEA">
        <w:rPr>
          <w:rFonts w:eastAsia="MS Mincho"/>
          <w:lang w:eastAsia="zh-CN"/>
        </w:rPr>
        <w:t xml:space="preserve">DD Radio Link Monitoring Test for Out-of-sync under </w:t>
      </w:r>
      <w:r>
        <w:rPr>
          <w:lang w:eastAsia="zh-CN"/>
        </w:rPr>
        <w:t>T</w:t>
      </w:r>
      <w:r w:rsidRPr="00763DEA">
        <w:rPr>
          <w:rFonts w:eastAsia="MS Mincho"/>
          <w:lang w:eastAsia="zh-CN"/>
        </w:rPr>
        <w:t xml:space="preserve">ime </w:t>
      </w:r>
      <w:r>
        <w:rPr>
          <w:lang w:eastAsia="zh-CN"/>
        </w:rPr>
        <w:t>D</w:t>
      </w:r>
      <w:r w:rsidRPr="00763DEA">
        <w:rPr>
          <w:rFonts w:eastAsia="MS Mincho"/>
          <w:lang w:eastAsia="zh-CN"/>
        </w:rPr>
        <w:t xml:space="preserve">omain </w:t>
      </w:r>
      <w:r>
        <w:rPr>
          <w:lang w:eastAsia="zh-CN"/>
        </w:rPr>
        <w:t>M</w:t>
      </w:r>
      <w:r w:rsidRPr="00763DEA">
        <w:rPr>
          <w:rFonts w:eastAsia="MS Mincho"/>
          <w:lang w:eastAsia="zh-CN"/>
        </w:rPr>
        <w:t xml:space="preserve">easurement </w:t>
      </w:r>
      <w:r>
        <w:rPr>
          <w:lang w:eastAsia="zh-CN"/>
        </w:rPr>
        <w:t>R</w:t>
      </w:r>
      <w:r w:rsidRPr="00763DEA">
        <w:rPr>
          <w:rFonts w:eastAsia="MS Mincho"/>
          <w:lang w:eastAsia="zh-CN"/>
        </w:rPr>
        <w:t xml:space="preserve">esource </w:t>
      </w:r>
      <w:r>
        <w:rPr>
          <w:lang w:eastAsia="zh-CN"/>
        </w:rPr>
        <w:t>R</w:t>
      </w:r>
      <w:r w:rsidRPr="00763DEA">
        <w:rPr>
          <w:rFonts w:eastAsia="MS Mincho"/>
          <w:lang w:eastAsia="zh-CN"/>
        </w:rPr>
        <w:t>estriction</w:t>
      </w:r>
      <w:r>
        <w:rPr>
          <w:lang w:eastAsia="zh-CN"/>
        </w:rPr>
        <w:t xml:space="preserve"> with Non-MBSFN ABS</w:t>
      </w:r>
      <w:r>
        <w:tab/>
        <w:t>1402</w:t>
      </w:r>
    </w:p>
    <w:p w14:paraId="3B30DD9B" w14:textId="77777777" w:rsidR="00597036" w:rsidRDefault="00597036">
      <w:pPr>
        <w:pStyle w:val="TOC4"/>
        <w:rPr>
          <w:rFonts w:asciiTheme="minorHAnsi" w:eastAsiaTheme="minorEastAsia" w:hAnsiTheme="minorHAnsi" w:cstheme="minorBidi"/>
          <w:sz w:val="22"/>
          <w:szCs w:val="22"/>
        </w:rPr>
      </w:pPr>
      <w:r w:rsidRPr="00597036">
        <w:t>A.7.3.10.1</w:t>
      </w:r>
      <w:r w:rsidRPr="00597036">
        <w:rPr>
          <w:rFonts w:asciiTheme="minorHAnsi" w:hAnsiTheme="minorHAnsi" w:cstheme="minorBidi"/>
          <w:sz w:val="22"/>
          <w:szCs w:val="22"/>
        </w:rPr>
        <w:tab/>
      </w:r>
      <w:r w:rsidRPr="00763DEA">
        <w:rPr>
          <w:rFonts w:eastAsia="MS Mincho"/>
          <w:snapToGrid w:val="0"/>
          <w:lang w:eastAsia="zh-CN"/>
        </w:rPr>
        <w:t>Test Purpose and Environment</w:t>
      </w:r>
      <w:r>
        <w:tab/>
        <w:t>1402</w:t>
      </w:r>
    </w:p>
    <w:p w14:paraId="5CB249AA" w14:textId="77777777" w:rsidR="00597036" w:rsidRDefault="0059703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1405</w:t>
      </w:r>
    </w:p>
    <w:p w14:paraId="3EC0EE1A" w14:textId="77777777" w:rsidR="00597036" w:rsidRDefault="00597036">
      <w:pPr>
        <w:pStyle w:val="TOC4"/>
        <w:rPr>
          <w:rFonts w:asciiTheme="minorHAnsi" w:eastAsiaTheme="minorEastAsia" w:hAnsiTheme="minorHAnsi" w:cstheme="minorBidi"/>
          <w:sz w:val="22"/>
          <w:szCs w:val="22"/>
        </w:rPr>
      </w:pPr>
      <w:r w:rsidRPr="00597036">
        <w:t>A.7.3.11.1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1405</w:t>
      </w:r>
    </w:p>
    <w:p w14:paraId="0A7B3224"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11</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1409</w:t>
      </w:r>
    </w:p>
    <w:p w14:paraId="333F48A0" w14:textId="77777777" w:rsidR="00597036" w:rsidRDefault="0059703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1409</w:t>
      </w:r>
    </w:p>
    <w:p w14:paraId="1DD1E8C9" w14:textId="77777777" w:rsidR="00597036" w:rsidRDefault="00597036">
      <w:pPr>
        <w:pStyle w:val="TOC4"/>
        <w:rPr>
          <w:rFonts w:asciiTheme="minorHAnsi" w:eastAsiaTheme="minorEastAsia" w:hAnsiTheme="minorHAnsi" w:cstheme="minorBidi"/>
          <w:sz w:val="22"/>
          <w:szCs w:val="22"/>
        </w:rPr>
      </w:pPr>
      <w:r w:rsidRPr="00597036">
        <w:t>A.7.3.12.1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1409</w:t>
      </w:r>
    </w:p>
    <w:p w14:paraId="18DC2583" w14:textId="77777777" w:rsidR="00597036" w:rsidRDefault="00597036">
      <w:pPr>
        <w:pStyle w:val="TOC4"/>
        <w:rPr>
          <w:rFonts w:asciiTheme="minorHAnsi" w:eastAsiaTheme="minorEastAsia" w:hAnsiTheme="minorHAnsi" w:cstheme="minorBidi"/>
          <w:sz w:val="22"/>
          <w:szCs w:val="22"/>
        </w:rPr>
      </w:pPr>
      <w:r w:rsidRPr="00597036">
        <w:t>A.7.3.12.2</w:t>
      </w:r>
      <w:r w:rsidRPr="00597036">
        <w:rPr>
          <w:rFonts w:asciiTheme="minorHAnsi" w:eastAsiaTheme="minorEastAsia" w:hAnsiTheme="minorHAnsi" w:cstheme="minorBidi"/>
          <w:sz w:val="22"/>
          <w:szCs w:val="22"/>
        </w:rPr>
        <w:tab/>
      </w:r>
      <w:r w:rsidRPr="00763DEA">
        <w:rPr>
          <w:snapToGrid w:val="0"/>
        </w:rPr>
        <w:t>Test Requirements</w:t>
      </w:r>
      <w:r>
        <w:tab/>
        <w:t>1413</w:t>
      </w:r>
    </w:p>
    <w:p w14:paraId="5097D8CC" w14:textId="77777777" w:rsidR="00597036" w:rsidRDefault="00597036">
      <w:pPr>
        <w:pStyle w:val="TOC3"/>
        <w:rPr>
          <w:rFonts w:asciiTheme="minorHAnsi" w:eastAsiaTheme="minorEastAsia" w:hAnsiTheme="minorHAnsi" w:cstheme="minorBidi"/>
          <w:sz w:val="22"/>
          <w:szCs w:val="22"/>
        </w:rPr>
      </w:pPr>
      <w:r>
        <w:lastRenderedPageBreak/>
        <w:t>A.7.3.13 E-UTRAN FDD Radio Link Monitoring Test for Out-of-sync under Time Domain Measurement Resource Restriction with MBSFN ABS</w:t>
      </w:r>
      <w:r>
        <w:tab/>
        <w:t>1413</w:t>
      </w:r>
    </w:p>
    <w:p w14:paraId="6C64EB84" w14:textId="77777777" w:rsidR="00597036" w:rsidRDefault="00597036">
      <w:pPr>
        <w:pStyle w:val="TOC4"/>
        <w:rPr>
          <w:rFonts w:asciiTheme="minorHAnsi" w:eastAsiaTheme="minorEastAsia" w:hAnsiTheme="minorHAnsi" w:cstheme="minorBidi"/>
          <w:sz w:val="22"/>
          <w:szCs w:val="22"/>
        </w:rPr>
      </w:pPr>
      <w:r w:rsidRPr="00597036">
        <w:t>A.7.3.13.1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1413</w:t>
      </w:r>
    </w:p>
    <w:p w14:paraId="76AC05E2" w14:textId="77777777" w:rsidR="00597036" w:rsidRDefault="00597036">
      <w:pPr>
        <w:pStyle w:val="TOC4"/>
        <w:rPr>
          <w:rFonts w:asciiTheme="minorHAnsi" w:eastAsiaTheme="minorEastAsia" w:hAnsiTheme="minorHAnsi" w:cstheme="minorBidi"/>
          <w:sz w:val="22"/>
          <w:szCs w:val="22"/>
        </w:rPr>
      </w:pPr>
      <w:r w:rsidRPr="00597036">
        <w:t>A.7.3.13.2</w:t>
      </w:r>
      <w:r w:rsidRPr="00597036">
        <w:rPr>
          <w:rFonts w:asciiTheme="minorHAnsi" w:eastAsiaTheme="minorEastAsia" w:hAnsiTheme="minorHAnsi" w:cstheme="minorBidi"/>
          <w:sz w:val="22"/>
          <w:szCs w:val="22"/>
        </w:rPr>
        <w:tab/>
      </w:r>
      <w:r w:rsidRPr="00763DEA">
        <w:rPr>
          <w:snapToGrid w:val="0"/>
        </w:rPr>
        <w:t>Test Requirements</w:t>
      </w:r>
      <w:r>
        <w:tab/>
        <w:t>1416</w:t>
      </w:r>
    </w:p>
    <w:p w14:paraId="406AB4B3" w14:textId="77777777" w:rsidR="00597036" w:rsidRDefault="0059703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1416</w:t>
      </w:r>
    </w:p>
    <w:p w14:paraId="58A30BC5" w14:textId="77777777" w:rsidR="00597036" w:rsidRDefault="00597036">
      <w:pPr>
        <w:pStyle w:val="TOC4"/>
        <w:rPr>
          <w:rFonts w:asciiTheme="minorHAnsi" w:eastAsiaTheme="minorEastAsia" w:hAnsiTheme="minorHAnsi" w:cstheme="minorBidi"/>
          <w:sz w:val="22"/>
          <w:szCs w:val="22"/>
        </w:rPr>
      </w:pPr>
      <w:r w:rsidRPr="00597036">
        <w:t>A.7.3.14.1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1416</w:t>
      </w:r>
    </w:p>
    <w:p w14:paraId="02076F1E" w14:textId="77777777" w:rsidR="00597036" w:rsidRDefault="00597036">
      <w:pPr>
        <w:pStyle w:val="TOC4"/>
        <w:rPr>
          <w:rFonts w:asciiTheme="minorHAnsi" w:eastAsiaTheme="minorEastAsia" w:hAnsiTheme="minorHAnsi" w:cstheme="minorBidi"/>
          <w:sz w:val="22"/>
          <w:szCs w:val="22"/>
        </w:rPr>
      </w:pPr>
      <w:r w:rsidRPr="00597036">
        <w:t>A.7.3.14.2</w:t>
      </w:r>
      <w:r w:rsidRPr="00597036">
        <w:rPr>
          <w:rFonts w:asciiTheme="minorHAnsi" w:eastAsiaTheme="minorEastAsia" w:hAnsiTheme="minorHAnsi" w:cstheme="minorBidi"/>
          <w:sz w:val="22"/>
          <w:szCs w:val="22"/>
        </w:rPr>
        <w:tab/>
      </w:r>
      <w:r w:rsidRPr="00763DEA">
        <w:rPr>
          <w:snapToGrid w:val="0"/>
        </w:rPr>
        <w:t>Test Requirements</w:t>
      </w:r>
      <w:r>
        <w:tab/>
        <w:t>1419</w:t>
      </w:r>
    </w:p>
    <w:p w14:paraId="723E909C" w14:textId="77777777" w:rsidR="00597036" w:rsidRDefault="0059703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1419</w:t>
      </w:r>
    </w:p>
    <w:p w14:paraId="653EB226" w14:textId="77777777" w:rsidR="00597036" w:rsidRDefault="00597036">
      <w:pPr>
        <w:pStyle w:val="TOC4"/>
        <w:rPr>
          <w:rFonts w:asciiTheme="minorHAnsi" w:eastAsiaTheme="minorEastAsia" w:hAnsiTheme="minorHAnsi" w:cstheme="minorBidi"/>
          <w:sz w:val="22"/>
          <w:szCs w:val="22"/>
        </w:rPr>
      </w:pPr>
      <w:r w:rsidRPr="00597036">
        <w:t>A.7.3.15.1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1419</w:t>
      </w:r>
    </w:p>
    <w:p w14:paraId="314547ED"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1422</w:t>
      </w:r>
    </w:p>
    <w:p w14:paraId="49E52D0F" w14:textId="77777777" w:rsidR="00597036" w:rsidRDefault="0059703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1422</w:t>
      </w:r>
    </w:p>
    <w:p w14:paraId="77FE69BE" w14:textId="77777777" w:rsidR="00597036" w:rsidRDefault="00597036">
      <w:pPr>
        <w:pStyle w:val="TOC4"/>
        <w:rPr>
          <w:rFonts w:asciiTheme="minorHAnsi" w:eastAsiaTheme="minorEastAsia" w:hAnsiTheme="minorHAnsi" w:cstheme="minorBidi"/>
          <w:sz w:val="22"/>
          <w:szCs w:val="22"/>
        </w:rPr>
      </w:pPr>
      <w:r w:rsidRPr="00597036">
        <w:t>A.7.3.16.1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1422</w:t>
      </w:r>
    </w:p>
    <w:p w14:paraId="762BA14B"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16</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1426</w:t>
      </w:r>
    </w:p>
    <w:p w14:paraId="02D7C372" w14:textId="77777777" w:rsidR="00597036" w:rsidRDefault="0059703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1426</w:t>
      </w:r>
    </w:p>
    <w:p w14:paraId="2A719002" w14:textId="77777777" w:rsidR="00597036" w:rsidRDefault="00597036">
      <w:pPr>
        <w:pStyle w:val="TOC4"/>
        <w:rPr>
          <w:rFonts w:asciiTheme="minorHAnsi" w:eastAsiaTheme="minorEastAsia" w:hAnsiTheme="minorHAnsi" w:cstheme="minorBidi"/>
          <w:sz w:val="22"/>
          <w:szCs w:val="22"/>
        </w:rPr>
      </w:pPr>
      <w:r w:rsidRPr="00597036">
        <w:t>A.7.3.17.1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1426</w:t>
      </w:r>
    </w:p>
    <w:p w14:paraId="61AE5AEB"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17</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1429</w:t>
      </w:r>
    </w:p>
    <w:p w14:paraId="78E2D112" w14:textId="77777777" w:rsidR="00597036" w:rsidRDefault="0059703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1429</w:t>
      </w:r>
    </w:p>
    <w:p w14:paraId="307B885D" w14:textId="77777777" w:rsidR="00597036" w:rsidRDefault="00597036">
      <w:pPr>
        <w:pStyle w:val="TOC4"/>
        <w:rPr>
          <w:rFonts w:asciiTheme="minorHAnsi" w:eastAsiaTheme="minorEastAsia" w:hAnsiTheme="minorHAnsi" w:cstheme="minorBidi"/>
          <w:sz w:val="22"/>
          <w:szCs w:val="22"/>
        </w:rPr>
      </w:pPr>
      <w:r w:rsidRPr="00597036">
        <w:t>A.7.3.18.1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1429</w:t>
      </w:r>
    </w:p>
    <w:p w14:paraId="0E2B3620"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18</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1433</w:t>
      </w:r>
    </w:p>
    <w:p w14:paraId="2AC8110A" w14:textId="77777777" w:rsidR="00597036" w:rsidRDefault="0059703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1433</w:t>
      </w:r>
    </w:p>
    <w:p w14:paraId="584274F0" w14:textId="77777777" w:rsidR="00597036" w:rsidRDefault="0059703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1433</w:t>
      </w:r>
    </w:p>
    <w:p w14:paraId="088CFFE5" w14:textId="77777777" w:rsidR="00597036" w:rsidRDefault="00597036">
      <w:pPr>
        <w:pStyle w:val="TOC4"/>
        <w:rPr>
          <w:rFonts w:asciiTheme="minorHAnsi" w:eastAsiaTheme="minorEastAsia" w:hAnsiTheme="minorHAnsi" w:cstheme="minorBidi"/>
          <w:sz w:val="22"/>
          <w:szCs w:val="22"/>
        </w:rPr>
      </w:pPr>
      <w:r w:rsidRPr="00597036">
        <w:t>A.7.3.19.2</w:t>
      </w:r>
      <w:r w:rsidRPr="00597036">
        <w:rPr>
          <w:rFonts w:asciiTheme="minorHAnsi" w:eastAsiaTheme="minorEastAsia" w:hAnsiTheme="minorHAnsi" w:cstheme="minorBidi"/>
          <w:sz w:val="22"/>
          <w:szCs w:val="22"/>
        </w:rPr>
        <w:tab/>
      </w:r>
      <w:r w:rsidRPr="00763DEA">
        <w:rPr>
          <w:snapToGrid w:val="0"/>
        </w:rPr>
        <w:t>Test Requirements</w:t>
      </w:r>
      <w:r>
        <w:tab/>
        <w:t>1437</w:t>
      </w:r>
    </w:p>
    <w:p w14:paraId="2441AC77" w14:textId="77777777" w:rsidR="00597036" w:rsidRDefault="00597036">
      <w:pPr>
        <w:pStyle w:val="TOC3"/>
        <w:rPr>
          <w:rFonts w:asciiTheme="minorHAnsi" w:eastAsiaTheme="minorEastAsia" w:hAnsiTheme="minorHAnsi" w:cstheme="minorBidi"/>
          <w:sz w:val="22"/>
          <w:szCs w:val="22"/>
        </w:rPr>
      </w:pPr>
      <w:r w:rsidRPr="00597036">
        <w:t>A.7.3.20</w:t>
      </w:r>
      <w:r w:rsidRPr="00597036">
        <w:rPr>
          <w:rFonts w:asciiTheme="minorHAnsi" w:hAnsiTheme="minorHAnsi" w:cstheme="minorBidi"/>
          <w:sz w:val="22"/>
          <w:szCs w:val="22"/>
        </w:rPr>
        <w:tab/>
      </w:r>
      <w:r w:rsidRPr="00763DEA">
        <w:rPr>
          <w:rFonts w:eastAsia="MS Mincho"/>
          <w:lang w:eastAsia="zh-CN"/>
        </w:rPr>
        <w:t>E-UTRAN TDD Radio Link Monitoring Test for In-sync under Time Domain Measurement Resouce Restriction with CRS assistance information and Non-MBSFN ABS</w:t>
      </w:r>
      <w:r>
        <w:tab/>
        <w:t>1437</w:t>
      </w:r>
    </w:p>
    <w:p w14:paraId="06821485" w14:textId="77777777" w:rsidR="00597036" w:rsidRDefault="00597036">
      <w:pPr>
        <w:pStyle w:val="TOC4"/>
        <w:rPr>
          <w:rFonts w:asciiTheme="minorHAnsi" w:eastAsiaTheme="minorEastAsia" w:hAnsiTheme="minorHAnsi" w:cstheme="minorBidi"/>
          <w:sz w:val="22"/>
          <w:szCs w:val="22"/>
        </w:rPr>
      </w:pPr>
      <w:r w:rsidRPr="00597036">
        <w:t>A.7.3.20.1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1437</w:t>
      </w:r>
    </w:p>
    <w:p w14:paraId="4759EA23" w14:textId="77777777" w:rsidR="00597036" w:rsidRDefault="00597036">
      <w:pPr>
        <w:pStyle w:val="TOC4"/>
        <w:rPr>
          <w:rFonts w:asciiTheme="minorHAnsi" w:eastAsiaTheme="minorEastAsia" w:hAnsiTheme="minorHAnsi" w:cstheme="minorBidi"/>
          <w:sz w:val="22"/>
          <w:szCs w:val="22"/>
        </w:rPr>
      </w:pPr>
      <w:r w:rsidRPr="00597036">
        <w:t>A.7.3.20.2</w:t>
      </w:r>
      <w:r w:rsidRPr="00597036">
        <w:rPr>
          <w:rFonts w:asciiTheme="minorHAnsi" w:eastAsiaTheme="minorEastAsia" w:hAnsiTheme="minorHAnsi" w:cstheme="minorBidi"/>
          <w:sz w:val="22"/>
          <w:szCs w:val="22"/>
        </w:rPr>
        <w:tab/>
      </w:r>
      <w:r w:rsidRPr="00763DEA">
        <w:rPr>
          <w:snapToGrid w:val="0"/>
        </w:rPr>
        <w:t>Test Requirements</w:t>
      </w:r>
      <w:r>
        <w:tab/>
        <w:t>1441</w:t>
      </w:r>
    </w:p>
    <w:p w14:paraId="5F7826EA" w14:textId="77777777" w:rsidR="00597036" w:rsidRDefault="0059703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1441</w:t>
      </w:r>
    </w:p>
    <w:p w14:paraId="1F79D5EC" w14:textId="77777777" w:rsidR="00597036" w:rsidRDefault="0059703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1441</w:t>
      </w:r>
    </w:p>
    <w:p w14:paraId="20107C54" w14:textId="77777777" w:rsidR="00597036" w:rsidRDefault="00597036">
      <w:pPr>
        <w:pStyle w:val="TOC4"/>
        <w:rPr>
          <w:rFonts w:asciiTheme="minorHAnsi" w:eastAsiaTheme="minorEastAsia" w:hAnsiTheme="minorHAnsi" w:cstheme="minorBidi"/>
          <w:sz w:val="22"/>
          <w:szCs w:val="22"/>
        </w:rPr>
      </w:pPr>
      <w:r w:rsidRPr="00597036">
        <w:t>A.7.3.21.2</w:t>
      </w:r>
      <w:r w:rsidRPr="00597036">
        <w:rPr>
          <w:rFonts w:asciiTheme="minorHAnsi" w:eastAsiaTheme="minorEastAsia" w:hAnsiTheme="minorHAnsi" w:cstheme="minorBidi"/>
          <w:sz w:val="22"/>
          <w:szCs w:val="22"/>
        </w:rPr>
        <w:tab/>
      </w:r>
      <w:r w:rsidRPr="00763DEA">
        <w:rPr>
          <w:snapToGrid w:val="0"/>
        </w:rPr>
        <w:t>Test Requirements</w:t>
      </w:r>
      <w:r>
        <w:tab/>
        <w:t>1445</w:t>
      </w:r>
    </w:p>
    <w:p w14:paraId="337E61D5" w14:textId="77777777" w:rsidR="00597036" w:rsidRDefault="0059703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1445</w:t>
      </w:r>
    </w:p>
    <w:p w14:paraId="127BEE84" w14:textId="77777777" w:rsidR="00597036" w:rsidRDefault="00597036">
      <w:pPr>
        <w:pStyle w:val="TOC4"/>
        <w:rPr>
          <w:rFonts w:asciiTheme="minorHAnsi" w:eastAsiaTheme="minorEastAsia" w:hAnsiTheme="minorHAnsi" w:cstheme="minorBidi"/>
          <w:sz w:val="22"/>
          <w:szCs w:val="22"/>
        </w:rPr>
      </w:pPr>
      <w:r w:rsidRPr="00597036">
        <w:t>A.7.3.22.1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1445</w:t>
      </w:r>
    </w:p>
    <w:p w14:paraId="3779F207" w14:textId="77777777" w:rsidR="00597036" w:rsidRDefault="00597036">
      <w:pPr>
        <w:pStyle w:val="TOC4"/>
        <w:rPr>
          <w:rFonts w:asciiTheme="minorHAnsi" w:eastAsiaTheme="minorEastAsia" w:hAnsiTheme="minorHAnsi" w:cstheme="minorBidi"/>
          <w:sz w:val="22"/>
          <w:szCs w:val="22"/>
        </w:rPr>
      </w:pPr>
      <w:r w:rsidRPr="00597036">
        <w:t>A.7.3.22.2</w:t>
      </w:r>
      <w:r w:rsidRPr="00597036">
        <w:rPr>
          <w:rFonts w:asciiTheme="minorHAnsi" w:eastAsiaTheme="minorEastAsia" w:hAnsiTheme="minorHAnsi" w:cstheme="minorBidi"/>
          <w:sz w:val="22"/>
          <w:szCs w:val="22"/>
        </w:rPr>
        <w:tab/>
      </w:r>
      <w:r w:rsidRPr="00763DEA">
        <w:rPr>
          <w:snapToGrid w:val="0"/>
        </w:rPr>
        <w:t>Test Requirements</w:t>
      </w:r>
      <w:r>
        <w:tab/>
        <w:t>1449</w:t>
      </w:r>
    </w:p>
    <w:p w14:paraId="5C46D999" w14:textId="77777777" w:rsidR="00597036" w:rsidRDefault="0059703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1449</w:t>
      </w:r>
    </w:p>
    <w:p w14:paraId="2516A15E" w14:textId="77777777" w:rsidR="00597036" w:rsidRDefault="00597036">
      <w:pPr>
        <w:pStyle w:val="TOC4"/>
        <w:rPr>
          <w:rFonts w:asciiTheme="minorHAnsi" w:eastAsiaTheme="minorEastAsia" w:hAnsiTheme="minorHAnsi" w:cstheme="minorBidi"/>
          <w:sz w:val="22"/>
          <w:szCs w:val="22"/>
        </w:rPr>
      </w:pPr>
      <w:r w:rsidRPr="00597036">
        <w:t>A.7.3.23.1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1449</w:t>
      </w:r>
    </w:p>
    <w:p w14:paraId="7039645E" w14:textId="77777777" w:rsidR="00597036" w:rsidRDefault="00597036">
      <w:pPr>
        <w:pStyle w:val="TOC4"/>
        <w:rPr>
          <w:rFonts w:asciiTheme="minorHAnsi" w:eastAsiaTheme="minorEastAsia" w:hAnsiTheme="minorHAnsi" w:cstheme="minorBidi"/>
          <w:sz w:val="22"/>
          <w:szCs w:val="22"/>
        </w:rPr>
      </w:pPr>
      <w:r w:rsidRPr="00597036">
        <w:t>A.7.3.23.2</w:t>
      </w:r>
      <w:r w:rsidRPr="00597036">
        <w:rPr>
          <w:rFonts w:asciiTheme="minorHAnsi" w:eastAsiaTheme="minorEastAsia" w:hAnsiTheme="minorHAnsi" w:cstheme="minorBidi"/>
          <w:sz w:val="22"/>
          <w:szCs w:val="22"/>
        </w:rPr>
        <w:tab/>
      </w:r>
      <w:r w:rsidRPr="00763DEA">
        <w:rPr>
          <w:snapToGrid w:val="0"/>
        </w:rPr>
        <w:t>Test Requirements</w:t>
      </w:r>
      <w:r>
        <w:tab/>
        <w:t>1450</w:t>
      </w:r>
    </w:p>
    <w:p w14:paraId="64CC6674" w14:textId="77777777" w:rsidR="00597036" w:rsidRDefault="0059703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1450</w:t>
      </w:r>
    </w:p>
    <w:p w14:paraId="1083572C" w14:textId="77777777" w:rsidR="00597036" w:rsidRDefault="00597036">
      <w:pPr>
        <w:pStyle w:val="TOC4"/>
        <w:rPr>
          <w:rFonts w:asciiTheme="minorHAnsi" w:eastAsiaTheme="minorEastAsia" w:hAnsiTheme="minorHAnsi" w:cstheme="minorBidi"/>
          <w:sz w:val="22"/>
          <w:szCs w:val="22"/>
        </w:rPr>
      </w:pPr>
      <w:r w:rsidRPr="00597036">
        <w:t>A.7.3.24.1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1450</w:t>
      </w:r>
    </w:p>
    <w:p w14:paraId="19B3DD19" w14:textId="77777777" w:rsidR="00597036" w:rsidRDefault="00597036">
      <w:pPr>
        <w:pStyle w:val="TOC4"/>
        <w:rPr>
          <w:rFonts w:asciiTheme="minorHAnsi" w:eastAsiaTheme="minorEastAsia" w:hAnsiTheme="minorHAnsi" w:cstheme="minorBidi"/>
          <w:sz w:val="22"/>
          <w:szCs w:val="22"/>
        </w:rPr>
      </w:pPr>
      <w:r w:rsidRPr="00597036">
        <w:t>A.7.3.24.2</w:t>
      </w:r>
      <w:r w:rsidRPr="00597036">
        <w:rPr>
          <w:rFonts w:asciiTheme="minorHAnsi" w:eastAsiaTheme="minorEastAsia" w:hAnsiTheme="minorHAnsi" w:cstheme="minorBidi"/>
          <w:sz w:val="22"/>
          <w:szCs w:val="22"/>
        </w:rPr>
        <w:tab/>
      </w:r>
      <w:r w:rsidRPr="00763DEA">
        <w:rPr>
          <w:snapToGrid w:val="0"/>
        </w:rPr>
        <w:t>Test Requirements</w:t>
      </w:r>
      <w:r>
        <w:tab/>
        <w:t>1451</w:t>
      </w:r>
    </w:p>
    <w:p w14:paraId="2435BEB5" w14:textId="77777777" w:rsidR="00597036" w:rsidRDefault="0059703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1451</w:t>
      </w:r>
    </w:p>
    <w:p w14:paraId="3CE1E931" w14:textId="77777777" w:rsidR="00597036" w:rsidRDefault="00597036">
      <w:pPr>
        <w:pStyle w:val="TOC4"/>
        <w:rPr>
          <w:rFonts w:asciiTheme="minorHAnsi" w:eastAsiaTheme="minorEastAsia" w:hAnsiTheme="minorHAnsi" w:cstheme="minorBidi"/>
          <w:sz w:val="22"/>
          <w:szCs w:val="22"/>
        </w:rPr>
      </w:pPr>
      <w:r w:rsidRPr="00597036">
        <w:t>A.7.3.25.1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1451</w:t>
      </w:r>
    </w:p>
    <w:p w14:paraId="41BBC28F" w14:textId="77777777" w:rsidR="00597036" w:rsidRDefault="00597036">
      <w:pPr>
        <w:pStyle w:val="TOC4"/>
        <w:rPr>
          <w:rFonts w:asciiTheme="minorHAnsi" w:eastAsiaTheme="minorEastAsia" w:hAnsiTheme="minorHAnsi" w:cstheme="minorBidi"/>
          <w:sz w:val="22"/>
          <w:szCs w:val="22"/>
        </w:rPr>
      </w:pPr>
      <w:r w:rsidRPr="00597036">
        <w:t>A.7.3.25.2</w:t>
      </w:r>
      <w:r w:rsidRPr="00597036">
        <w:rPr>
          <w:rFonts w:asciiTheme="minorHAnsi" w:eastAsiaTheme="minorEastAsia" w:hAnsiTheme="minorHAnsi" w:cstheme="minorBidi"/>
          <w:sz w:val="22"/>
          <w:szCs w:val="22"/>
        </w:rPr>
        <w:tab/>
      </w:r>
      <w:r w:rsidRPr="00763DEA">
        <w:rPr>
          <w:snapToGrid w:val="0"/>
        </w:rPr>
        <w:t>Test Requirements</w:t>
      </w:r>
      <w:r>
        <w:tab/>
        <w:t>1452</w:t>
      </w:r>
    </w:p>
    <w:p w14:paraId="5B23C5E8" w14:textId="77777777" w:rsidR="00597036" w:rsidRDefault="00597036">
      <w:pPr>
        <w:pStyle w:val="TOC3"/>
        <w:rPr>
          <w:rFonts w:asciiTheme="minorHAnsi" w:eastAsiaTheme="minorEastAsia" w:hAnsiTheme="minorHAnsi" w:cstheme="minorBidi"/>
          <w:sz w:val="22"/>
          <w:szCs w:val="22"/>
        </w:rPr>
      </w:pPr>
      <w:r w:rsidRPr="00597036">
        <w:t>A.7.3.26</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Out-of-sync</w:t>
      </w:r>
      <w:r>
        <w:rPr>
          <w:lang w:eastAsia="zh-CN"/>
        </w:rPr>
        <w:t xml:space="preserve"> for UE Category 0</w:t>
      </w:r>
      <w:r>
        <w:tab/>
        <w:t>1452</w:t>
      </w:r>
    </w:p>
    <w:p w14:paraId="066C4CF2" w14:textId="77777777" w:rsidR="00597036" w:rsidRDefault="00597036">
      <w:pPr>
        <w:pStyle w:val="TOC4"/>
        <w:rPr>
          <w:rFonts w:asciiTheme="minorHAnsi" w:eastAsiaTheme="minorEastAsia" w:hAnsiTheme="minorHAnsi" w:cstheme="minorBidi"/>
          <w:sz w:val="22"/>
          <w:szCs w:val="22"/>
        </w:rPr>
      </w:pPr>
      <w:r w:rsidRPr="00597036">
        <w:t>A.7.3.26.1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1452</w:t>
      </w:r>
    </w:p>
    <w:p w14:paraId="03D09677" w14:textId="77777777" w:rsidR="00597036" w:rsidRDefault="00597036">
      <w:pPr>
        <w:pStyle w:val="TOC4"/>
        <w:rPr>
          <w:rFonts w:asciiTheme="minorHAnsi" w:eastAsiaTheme="minorEastAsia" w:hAnsiTheme="minorHAnsi" w:cstheme="minorBidi"/>
          <w:sz w:val="22"/>
          <w:szCs w:val="22"/>
        </w:rPr>
      </w:pPr>
      <w:r w:rsidRPr="00597036">
        <w:t>A.7.3.26.2</w:t>
      </w:r>
      <w:r w:rsidRPr="00597036">
        <w:rPr>
          <w:rFonts w:asciiTheme="minorHAnsi" w:eastAsiaTheme="minorEastAsia" w:hAnsiTheme="minorHAnsi" w:cstheme="minorBidi"/>
          <w:sz w:val="22"/>
          <w:szCs w:val="22"/>
        </w:rPr>
        <w:tab/>
      </w:r>
      <w:r w:rsidRPr="00763DEA">
        <w:rPr>
          <w:snapToGrid w:val="0"/>
        </w:rPr>
        <w:t>Test Requirements</w:t>
      </w:r>
      <w:r>
        <w:tab/>
        <w:t>1455</w:t>
      </w:r>
    </w:p>
    <w:p w14:paraId="74290FB2" w14:textId="77777777" w:rsidR="00597036" w:rsidRDefault="00597036">
      <w:pPr>
        <w:pStyle w:val="TOC3"/>
        <w:rPr>
          <w:rFonts w:asciiTheme="minorHAnsi" w:eastAsiaTheme="minorEastAsia" w:hAnsiTheme="minorHAnsi" w:cstheme="minorBidi"/>
          <w:sz w:val="22"/>
          <w:szCs w:val="22"/>
        </w:rPr>
      </w:pPr>
      <w:r w:rsidRPr="00597036">
        <w:t>A.7.3.27</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 xml:space="preserve">FDD Radio Link Monitoring Test for </w:t>
      </w:r>
      <w:r w:rsidRPr="00763DEA">
        <w:rPr>
          <w:rFonts w:eastAsia="MS Mincho"/>
        </w:rPr>
        <w:t>In</w:t>
      </w:r>
      <w:r w:rsidRPr="00763DEA">
        <w:rPr>
          <w:rFonts w:eastAsia="MS Mincho"/>
          <w:lang w:eastAsia="zh-CN"/>
        </w:rPr>
        <w:t>-sync</w:t>
      </w:r>
      <w:r>
        <w:rPr>
          <w:lang w:eastAsia="zh-CN"/>
        </w:rPr>
        <w:t xml:space="preserve"> for UE Category 0</w:t>
      </w:r>
      <w:r>
        <w:tab/>
        <w:t>1455</w:t>
      </w:r>
    </w:p>
    <w:p w14:paraId="664C0FE8" w14:textId="77777777" w:rsidR="00597036" w:rsidRDefault="00597036">
      <w:pPr>
        <w:pStyle w:val="TOC4"/>
        <w:rPr>
          <w:rFonts w:asciiTheme="minorHAnsi" w:eastAsiaTheme="minorEastAsia" w:hAnsiTheme="minorHAnsi" w:cstheme="minorBidi"/>
          <w:sz w:val="22"/>
          <w:szCs w:val="22"/>
        </w:rPr>
      </w:pPr>
      <w:r w:rsidRPr="00597036">
        <w:t>A.7.3.27.1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1455</w:t>
      </w:r>
    </w:p>
    <w:p w14:paraId="0F0B1505" w14:textId="77777777" w:rsidR="00597036" w:rsidRDefault="00597036">
      <w:pPr>
        <w:pStyle w:val="TOC4"/>
        <w:rPr>
          <w:rFonts w:asciiTheme="minorHAnsi" w:eastAsiaTheme="minorEastAsia" w:hAnsiTheme="minorHAnsi" w:cstheme="minorBidi"/>
          <w:sz w:val="22"/>
          <w:szCs w:val="22"/>
        </w:rPr>
      </w:pPr>
      <w:r w:rsidRPr="00597036">
        <w:t>A.7.3.27.2</w:t>
      </w:r>
      <w:r w:rsidRPr="00597036">
        <w:rPr>
          <w:rFonts w:asciiTheme="minorHAnsi" w:eastAsiaTheme="minorEastAsia" w:hAnsiTheme="minorHAnsi" w:cstheme="minorBidi"/>
          <w:sz w:val="22"/>
          <w:szCs w:val="22"/>
        </w:rPr>
        <w:tab/>
      </w:r>
      <w:r w:rsidRPr="00763DEA">
        <w:rPr>
          <w:snapToGrid w:val="0"/>
        </w:rPr>
        <w:t>Test Requirements</w:t>
      </w:r>
      <w:r>
        <w:tab/>
        <w:t>1458</w:t>
      </w:r>
    </w:p>
    <w:p w14:paraId="37321D36" w14:textId="77777777" w:rsidR="00597036" w:rsidRDefault="0059703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1458</w:t>
      </w:r>
    </w:p>
    <w:p w14:paraId="18976388" w14:textId="77777777" w:rsidR="00597036" w:rsidRDefault="00597036">
      <w:pPr>
        <w:pStyle w:val="TOC4"/>
        <w:rPr>
          <w:rFonts w:asciiTheme="minorHAnsi" w:eastAsiaTheme="minorEastAsia" w:hAnsiTheme="minorHAnsi" w:cstheme="minorBidi"/>
          <w:sz w:val="22"/>
          <w:szCs w:val="22"/>
        </w:rPr>
      </w:pPr>
      <w:r w:rsidRPr="00597036">
        <w:t>A.7.3.28.1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1458</w:t>
      </w:r>
    </w:p>
    <w:p w14:paraId="02D213C1" w14:textId="77777777" w:rsidR="00597036" w:rsidRDefault="00597036">
      <w:pPr>
        <w:pStyle w:val="TOC4"/>
        <w:rPr>
          <w:rFonts w:asciiTheme="minorHAnsi" w:eastAsiaTheme="minorEastAsia" w:hAnsiTheme="minorHAnsi" w:cstheme="minorBidi"/>
          <w:sz w:val="22"/>
          <w:szCs w:val="22"/>
        </w:rPr>
      </w:pPr>
      <w:r w:rsidRPr="00597036">
        <w:t>A.7.3.28.2</w:t>
      </w:r>
      <w:r w:rsidRPr="00597036">
        <w:rPr>
          <w:rFonts w:asciiTheme="minorHAnsi" w:eastAsiaTheme="minorEastAsia" w:hAnsiTheme="minorHAnsi" w:cstheme="minorBidi"/>
          <w:sz w:val="22"/>
          <w:szCs w:val="22"/>
        </w:rPr>
        <w:tab/>
      </w:r>
      <w:r w:rsidRPr="00763DEA">
        <w:rPr>
          <w:snapToGrid w:val="0"/>
        </w:rPr>
        <w:t>Test Requirements</w:t>
      </w:r>
      <w:r>
        <w:tab/>
        <w:t>1461</w:t>
      </w:r>
    </w:p>
    <w:p w14:paraId="504C8132" w14:textId="77777777" w:rsidR="00597036" w:rsidRDefault="0059703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1461</w:t>
      </w:r>
    </w:p>
    <w:p w14:paraId="220529D8" w14:textId="77777777" w:rsidR="00597036" w:rsidRDefault="00597036">
      <w:pPr>
        <w:pStyle w:val="TOC4"/>
        <w:rPr>
          <w:rFonts w:asciiTheme="minorHAnsi" w:eastAsiaTheme="minorEastAsia" w:hAnsiTheme="minorHAnsi" w:cstheme="minorBidi"/>
          <w:sz w:val="22"/>
          <w:szCs w:val="22"/>
        </w:rPr>
      </w:pPr>
      <w:r w:rsidRPr="00597036">
        <w:t>A.7.3.29.1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1461</w:t>
      </w:r>
    </w:p>
    <w:p w14:paraId="3B23034F" w14:textId="77777777" w:rsidR="00597036" w:rsidRDefault="00597036">
      <w:pPr>
        <w:pStyle w:val="TOC4"/>
        <w:rPr>
          <w:rFonts w:asciiTheme="minorHAnsi" w:eastAsiaTheme="minorEastAsia" w:hAnsiTheme="minorHAnsi" w:cstheme="minorBidi"/>
          <w:sz w:val="22"/>
          <w:szCs w:val="22"/>
        </w:rPr>
      </w:pPr>
      <w:r w:rsidRPr="00597036">
        <w:t>A.7.3.29.2</w:t>
      </w:r>
      <w:r w:rsidRPr="00597036">
        <w:rPr>
          <w:rFonts w:asciiTheme="minorHAnsi" w:eastAsiaTheme="minorEastAsia" w:hAnsiTheme="minorHAnsi" w:cstheme="minorBidi"/>
          <w:sz w:val="22"/>
          <w:szCs w:val="22"/>
        </w:rPr>
        <w:tab/>
      </w:r>
      <w:r w:rsidRPr="00763DEA">
        <w:rPr>
          <w:snapToGrid w:val="0"/>
        </w:rPr>
        <w:t>Test Requirements</w:t>
      </w:r>
      <w:r>
        <w:tab/>
        <w:t>1464</w:t>
      </w:r>
    </w:p>
    <w:p w14:paraId="4942BE3F" w14:textId="77777777" w:rsidR="00597036" w:rsidRDefault="00597036">
      <w:pPr>
        <w:pStyle w:val="TOC3"/>
        <w:rPr>
          <w:rFonts w:asciiTheme="minorHAnsi" w:eastAsiaTheme="minorEastAsia" w:hAnsiTheme="minorHAnsi" w:cstheme="minorBidi"/>
          <w:sz w:val="22"/>
          <w:szCs w:val="22"/>
        </w:rPr>
      </w:pPr>
      <w:r w:rsidRPr="00597036">
        <w:t>A.7.3.30</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HD-FDD</w:t>
      </w:r>
      <w:r w:rsidRPr="00763DEA">
        <w:rPr>
          <w:rFonts w:eastAsia="MS Mincho"/>
          <w:lang w:eastAsia="zh-CN"/>
        </w:rPr>
        <w:t xml:space="preserve"> Radio Link Monitoring Test for Out-of-sync</w:t>
      </w:r>
      <w:r>
        <w:rPr>
          <w:lang w:eastAsia="zh-CN"/>
        </w:rPr>
        <w:t xml:space="preserve"> for UE Category 0</w:t>
      </w:r>
      <w:r>
        <w:tab/>
        <w:t>1464</w:t>
      </w:r>
    </w:p>
    <w:p w14:paraId="20895AD8" w14:textId="77777777" w:rsidR="00597036" w:rsidRDefault="00597036">
      <w:pPr>
        <w:pStyle w:val="TOC4"/>
        <w:rPr>
          <w:rFonts w:asciiTheme="minorHAnsi" w:eastAsiaTheme="minorEastAsia" w:hAnsiTheme="minorHAnsi" w:cstheme="minorBidi"/>
          <w:sz w:val="22"/>
          <w:szCs w:val="22"/>
        </w:rPr>
      </w:pPr>
      <w:r w:rsidRPr="00597036">
        <w:lastRenderedPageBreak/>
        <w:t>A.7.3.30.1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1464</w:t>
      </w:r>
    </w:p>
    <w:p w14:paraId="506ECFC8" w14:textId="77777777" w:rsidR="00597036" w:rsidRDefault="00597036">
      <w:pPr>
        <w:pStyle w:val="TOC4"/>
        <w:rPr>
          <w:rFonts w:asciiTheme="minorHAnsi" w:eastAsiaTheme="minorEastAsia" w:hAnsiTheme="minorHAnsi" w:cstheme="minorBidi"/>
          <w:sz w:val="22"/>
          <w:szCs w:val="22"/>
        </w:rPr>
      </w:pPr>
      <w:r w:rsidRPr="00597036">
        <w:t>A.7.3.30.2</w:t>
      </w:r>
      <w:r w:rsidRPr="00597036">
        <w:rPr>
          <w:rFonts w:asciiTheme="minorHAnsi" w:eastAsiaTheme="minorEastAsia" w:hAnsiTheme="minorHAnsi" w:cstheme="minorBidi"/>
          <w:sz w:val="22"/>
          <w:szCs w:val="22"/>
        </w:rPr>
        <w:tab/>
      </w:r>
      <w:r w:rsidRPr="00763DEA">
        <w:rPr>
          <w:snapToGrid w:val="0"/>
        </w:rPr>
        <w:t>Test Requirements</w:t>
      </w:r>
      <w:r>
        <w:tab/>
        <w:t>1467</w:t>
      </w:r>
    </w:p>
    <w:p w14:paraId="46261827" w14:textId="77777777" w:rsidR="00597036" w:rsidRDefault="00597036">
      <w:pPr>
        <w:pStyle w:val="TOC3"/>
        <w:rPr>
          <w:rFonts w:asciiTheme="minorHAnsi" w:eastAsiaTheme="minorEastAsia" w:hAnsiTheme="minorHAnsi" w:cstheme="minorBidi"/>
          <w:sz w:val="22"/>
          <w:szCs w:val="22"/>
        </w:rPr>
      </w:pPr>
      <w:r w:rsidRPr="00597036">
        <w:t>A.7.3.31</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HD-FDD</w:t>
      </w:r>
      <w:r w:rsidRPr="00763DEA">
        <w:rPr>
          <w:rFonts w:eastAsia="MS Mincho"/>
          <w:lang w:eastAsia="zh-CN"/>
        </w:rPr>
        <w:t xml:space="preserve"> Radio Link Monitoring Test for </w:t>
      </w:r>
      <w:r w:rsidRPr="00763DEA">
        <w:rPr>
          <w:rFonts w:eastAsia="MS Mincho"/>
        </w:rPr>
        <w:t>In</w:t>
      </w:r>
      <w:r w:rsidRPr="00763DEA">
        <w:rPr>
          <w:rFonts w:eastAsia="MS Mincho"/>
          <w:lang w:eastAsia="zh-CN"/>
        </w:rPr>
        <w:t>-sync</w:t>
      </w:r>
      <w:r>
        <w:rPr>
          <w:lang w:eastAsia="zh-CN"/>
        </w:rPr>
        <w:t xml:space="preserve"> for UE Category 0</w:t>
      </w:r>
      <w:r>
        <w:tab/>
        <w:t>1467</w:t>
      </w:r>
    </w:p>
    <w:p w14:paraId="3E796A9B" w14:textId="77777777" w:rsidR="00597036" w:rsidRDefault="00597036">
      <w:pPr>
        <w:pStyle w:val="TOC4"/>
        <w:rPr>
          <w:rFonts w:asciiTheme="minorHAnsi" w:eastAsiaTheme="minorEastAsia" w:hAnsiTheme="minorHAnsi" w:cstheme="minorBidi"/>
          <w:sz w:val="22"/>
          <w:szCs w:val="22"/>
        </w:rPr>
      </w:pPr>
      <w:r w:rsidRPr="00597036">
        <w:t>A.7.3.31.1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1467</w:t>
      </w:r>
    </w:p>
    <w:p w14:paraId="52FB9F5D" w14:textId="77777777" w:rsidR="00597036" w:rsidRDefault="00597036">
      <w:pPr>
        <w:pStyle w:val="TOC4"/>
        <w:rPr>
          <w:rFonts w:asciiTheme="minorHAnsi" w:eastAsiaTheme="minorEastAsia" w:hAnsiTheme="minorHAnsi" w:cstheme="minorBidi"/>
          <w:sz w:val="22"/>
          <w:szCs w:val="22"/>
        </w:rPr>
      </w:pPr>
      <w:r w:rsidRPr="00597036">
        <w:t>A.7.3.31.2</w:t>
      </w:r>
      <w:r w:rsidRPr="00597036">
        <w:rPr>
          <w:rFonts w:asciiTheme="minorHAnsi" w:eastAsiaTheme="minorEastAsia" w:hAnsiTheme="minorHAnsi" w:cstheme="minorBidi"/>
          <w:sz w:val="22"/>
          <w:szCs w:val="22"/>
        </w:rPr>
        <w:tab/>
      </w:r>
      <w:r w:rsidRPr="00763DEA">
        <w:rPr>
          <w:snapToGrid w:val="0"/>
        </w:rPr>
        <w:t>Test Requirements</w:t>
      </w:r>
      <w:r>
        <w:tab/>
        <w:t>1470</w:t>
      </w:r>
    </w:p>
    <w:p w14:paraId="1A1D9192" w14:textId="77777777" w:rsidR="00597036" w:rsidRDefault="0059703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1470</w:t>
      </w:r>
    </w:p>
    <w:p w14:paraId="7B665F42" w14:textId="77777777" w:rsidR="00597036" w:rsidRDefault="00597036">
      <w:pPr>
        <w:pStyle w:val="TOC4"/>
        <w:rPr>
          <w:rFonts w:asciiTheme="minorHAnsi" w:eastAsiaTheme="minorEastAsia" w:hAnsiTheme="minorHAnsi" w:cstheme="minorBidi"/>
          <w:sz w:val="22"/>
          <w:szCs w:val="22"/>
        </w:rPr>
      </w:pPr>
      <w:r w:rsidRPr="00597036">
        <w:t>A.7.3.32.1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1470</w:t>
      </w:r>
    </w:p>
    <w:p w14:paraId="21616349" w14:textId="77777777" w:rsidR="00597036" w:rsidRDefault="00597036">
      <w:pPr>
        <w:pStyle w:val="TOC4"/>
        <w:rPr>
          <w:rFonts w:asciiTheme="minorHAnsi" w:eastAsiaTheme="minorEastAsia" w:hAnsiTheme="minorHAnsi" w:cstheme="minorBidi"/>
          <w:sz w:val="22"/>
          <w:szCs w:val="22"/>
        </w:rPr>
      </w:pPr>
      <w:r w:rsidRPr="00597036">
        <w:t>A.7.3.32.2</w:t>
      </w:r>
      <w:r w:rsidRPr="00597036">
        <w:rPr>
          <w:rFonts w:asciiTheme="minorHAnsi" w:eastAsiaTheme="minorEastAsia" w:hAnsiTheme="minorHAnsi" w:cstheme="minorBidi"/>
          <w:sz w:val="22"/>
          <w:szCs w:val="22"/>
        </w:rPr>
        <w:tab/>
      </w:r>
      <w:r w:rsidRPr="00763DEA">
        <w:rPr>
          <w:snapToGrid w:val="0"/>
        </w:rPr>
        <w:t>Test Requirements</w:t>
      </w:r>
      <w:r>
        <w:tab/>
        <w:t>1473</w:t>
      </w:r>
    </w:p>
    <w:p w14:paraId="302AA82F" w14:textId="77777777" w:rsidR="00597036" w:rsidRDefault="0059703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1473</w:t>
      </w:r>
    </w:p>
    <w:p w14:paraId="6F82E38B" w14:textId="77777777" w:rsidR="00597036" w:rsidRDefault="00597036">
      <w:pPr>
        <w:pStyle w:val="TOC4"/>
        <w:rPr>
          <w:rFonts w:asciiTheme="minorHAnsi" w:eastAsiaTheme="minorEastAsia" w:hAnsiTheme="minorHAnsi" w:cstheme="minorBidi"/>
          <w:sz w:val="22"/>
          <w:szCs w:val="22"/>
        </w:rPr>
      </w:pPr>
      <w:r w:rsidRPr="00597036">
        <w:t>A.7.3.33.1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1473</w:t>
      </w:r>
    </w:p>
    <w:p w14:paraId="0B604ED9" w14:textId="77777777" w:rsidR="00597036" w:rsidRDefault="00597036">
      <w:pPr>
        <w:pStyle w:val="TOC4"/>
        <w:rPr>
          <w:rFonts w:asciiTheme="minorHAnsi" w:eastAsiaTheme="minorEastAsia" w:hAnsiTheme="minorHAnsi" w:cstheme="minorBidi"/>
          <w:sz w:val="22"/>
          <w:szCs w:val="22"/>
        </w:rPr>
      </w:pPr>
      <w:r w:rsidRPr="00597036">
        <w:t>A.7.3.33.2</w:t>
      </w:r>
      <w:r w:rsidRPr="00597036">
        <w:rPr>
          <w:rFonts w:asciiTheme="minorHAnsi" w:eastAsiaTheme="minorEastAsia" w:hAnsiTheme="minorHAnsi" w:cstheme="minorBidi"/>
          <w:sz w:val="22"/>
          <w:szCs w:val="22"/>
        </w:rPr>
        <w:tab/>
      </w:r>
      <w:r w:rsidRPr="00763DEA">
        <w:rPr>
          <w:snapToGrid w:val="0"/>
        </w:rPr>
        <w:t>Test Requirements</w:t>
      </w:r>
      <w:r>
        <w:tab/>
        <w:t>1476</w:t>
      </w:r>
    </w:p>
    <w:p w14:paraId="08BD9E59" w14:textId="77777777" w:rsidR="00597036" w:rsidRDefault="00597036">
      <w:pPr>
        <w:pStyle w:val="TOC3"/>
        <w:rPr>
          <w:rFonts w:asciiTheme="minorHAnsi" w:eastAsiaTheme="minorEastAsia" w:hAnsiTheme="minorHAnsi" w:cstheme="minorBidi"/>
          <w:sz w:val="22"/>
          <w:szCs w:val="22"/>
        </w:rPr>
      </w:pPr>
      <w:r w:rsidRPr="00597036">
        <w:t>A.7.3.34</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Radio Link Monitoring Test for Out-of-sync</w:t>
      </w:r>
      <w:r>
        <w:rPr>
          <w:lang w:eastAsia="zh-CN"/>
        </w:rPr>
        <w:t xml:space="preserve"> for UE Category 0</w:t>
      </w:r>
      <w:r>
        <w:tab/>
        <w:t>1476</w:t>
      </w:r>
    </w:p>
    <w:p w14:paraId="6D7062B1" w14:textId="77777777" w:rsidR="00597036" w:rsidRDefault="00597036">
      <w:pPr>
        <w:pStyle w:val="TOC4"/>
        <w:rPr>
          <w:rFonts w:asciiTheme="minorHAnsi" w:eastAsiaTheme="minorEastAsia" w:hAnsiTheme="minorHAnsi" w:cstheme="minorBidi"/>
          <w:sz w:val="22"/>
          <w:szCs w:val="22"/>
        </w:rPr>
      </w:pPr>
      <w:r w:rsidRPr="00597036">
        <w:t>A.7.3.34.1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1476</w:t>
      </w:r>
    </w:p>
    <w:p w14:paraId="0B872082" w14:textId="77777777" w:rsidR="00597036" w:rsidRDefault="00597036">
      <w:pPr>
        <w:pStyle w:val="TOC4"/>
        <w:rPr>
          <w:rFonts w:asciiTheme="minorHAnsi" w:eastAsiaTheme="minorEastAsia" w:hAnsiTheme="minorHAnsi" w:cstheme="minorBidi"/>
          <w:sz w:val="22"/>
          <w:szCs w:val="22"/>
        </w:rPr>
      </w:pPr>
      <w:r w:rsidRPr="00597036">
        <w:t>A.7.3.34.2</w:t>
      </w:r>
      <w:r w:rsidRPr="00597036">
        <w:rPr>
          <w:rFonts w:asciiTheme="minorHAnsi" w:eastAsiaTheme="minorEastAsia" w:hAnsiTheme="minorHAnsi" w:cstheme="minorBidi"/>
          <w:sz w:val="22"/>
          <w:szCs w:val="22"/>
        </w:rPr>
        <w:tab/>
      </w:r>
      <w:r w:rsidRPr="00763DEA">
        <w:rPr>
          <w:snapToGrid w:val="0"/>
        </w:rPr>
        <w:t>Test Requirements</w:t>
      </w:r>
      <w:r>
        <w:tab/>
        <w:t>1479</w:t>
      </w:r>
    </w:p>
    <w:p w14:paraId="59F6C69C" w14:textId="77777777" w:rsidR="00597036" w:rsidRDefault="00597036">
      <w:pPr>
        <w:pStyle w:val="TOC3"/>
        <w:rPr>
          <w:rFonts w:asciiTheme="minorHAnsi" w:eastAsiaTheme="minorEastAsia" w:hAnsiTheme="minorHAnsi" w:cstheme="minorBidi"/>
          <w:sz w:val="22"/>
          <w:szCs w:val="22"/>
        </w:rPr>
      </w:pPr>
      <w:r w:rsidRPr="00597036">
        <w:t>A.7.3.35</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Radio Link Monitoring Test for </w:t>
      </w:r>
      <w:r w:rsidRPr="00763DEA">
        <w:rPr>
          <w:rFonts w:eastAsia="MS Mincho"/>
        </w:rPr>
        <w:t>In</w:t>
      </w:r>
      <w:r w:rsidRPr="00763DEA">
        <w:rPr>
          <w:rFonts w:eastAsia="MS Mincho"/>
          <w:lang w:eastAsia="zh-CN"/>
        </w:rPr>
        <w:t>-sync</w:t>
      </w:r>
      <w:r>
        <w:rPr>
          <w:lang w:eastAsia="zh-CN"/>
        </w:rPr>
        <w:t xml:space="preserve"> for UE category 0</w:t>
      </w:r>
      <w:r>
        <w:tab/>
        <w:t>1479</w:t>
      </w:r>
    </w:p>
    <w:p w14:paraId="6B2E2F07" w14:textId="77777777" w:rsidR="00597036" w:rsidRDefault="00597036">
      <w:pPr>
        <w:pStyle w:val="TOC4"/>
        <w:rPr>
          <w:rFonts w:asciiTheme="minorHAnsi" w:eastAsiaTheme="minorEastAsia" w:hAnsiTheme="minorHAnsi" w:cstheme="minorBidi"/>
          <w:sz w:val="22"/>
          <w:szCs w:val="22"/>
        </w:rPr>
      </w:pPr>
      <w:r w:rsidRPr="00597036">
        <w:t>A.7.3.35.1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1479</w:t>
      </w:r>
    </w:p>
    <w:p w14:paraId="65CF1002" w14:textId="77777777" w:rsidR="00597036" w:rsidRDefault="00597036">
      <w:pPr>
        <w:pStyle w:val="TOC4"/>
        <w:rPr>
          <w:rFonts w:asciiTheme="minorHAnsi" w:eastAsiaTheme="minorEastAsia" w:hAnsiTheme="minorHAnsi" w:cstheme="minorBidi"/>
          <w:sz w:val="22"/>
          <w:szCs w:val="22"/>
        </w:rPr>
      </w:pPr>
      <w:r w:rsidRPr="00597036">
        <w:t>A.7.3.35.2</w:t>
      </w:r>
      <w:r w:rsidRPr="00597036">
        <w:rPr>
          <w:rFonts w:asciiTheme="minorHAnsi" w:eastAsiaTheme="minorEastAsia" w:hAnsiTheme="minorHAnsi" w:cstheme="minorBidi"/>
          <w:sz w:val="22"/>
          <w:szCs w:val="22"/>
        </w:rPr>
        <w:tab/>
      </w:r>
      <w:r w:rsidRPr="00763DEA">
        <w:rPr>
          <w:snapToGrid w:val="0"/>
        </w:rPr>
        <w:t>Test Requirements</w:t>
      </w:r>
      <w:r>
        <w:tab/>
        <w:t>1482</w:t>
      </w:r>
    </w:p>
    <w:p w14:paraId="53A60F4B" w14:textId="77777777" w:rsidR="00597036" w:rsidRDefault="0059703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1482</w:t>
      </w:r>
    </w:p>
    <w:p w14:paraId="24A57FAC" w14:textId="77777777" w:rsidR="00597036" w:rsidRDefault="00597036">
      <w:pPr>
        <w:pStyle w:val="TOC4"/>
        <w:rPr>
          <w:rFonts w:asciiTheme="minorHAnsi" w:eastAsiaTheme="minorEastAsia" w:hAnsiTheme="minorHAnsi" w:cstheme="minorBidi"/>
          <w:sz w:val="22"/>
          <w:szCs w:val="22"/>
        </w:rPr>
      </w:pPr>
      <w:r w:rsidRPr="00597036">
        <w:t>A.7.3.36.1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1482</w:t>
      </w:r>
    </w:p>
    <w:p w14:paraId="7C1FB1A3" w14:textId="77777777" w:rsidR="00597036" w:rsidRDefault="00597036">
      <w:pPr>
        <w:pStyle w:val="TOC4"/>
        <w:rPr>
          <w:rFonts w:asciiTheme="minorHAnsi" w:eastAsiaTheme="minorEastAsia" w:hAnsiTheme="minorHAnsi" w:cstheme="minorBidi"/>
          <w:sz w:val="22"/>
          <w:szCs w:val="22"/>
        </w:rPr>
      </w:pPr>
      <w:r w:rsidRPr="00597036">
        <w:t>A.7.3.36.2</w:t>
      </w:r>
      <w:r w:rsidRPr="00597036">
        <w:rPr>
          <w:rFonts w:asciiTheme="minorHAnsi" w:eastAsiaTheme="minorEastAsia" w:hAnsiTheme="minorHAnsi" w:cstheme="minorBidi"/>
          <w:sz w:val="22"/>
          <w:szCs w:val="22"/>
        </w:rPr>
        <w:tab/>
      </w:r>
      <w:r w:rsidRPr="00763DEA">
        <w:rPr>
          <w:snapToGrid w:val="0"/>
        </w:rPr>
        <w:t>Test Requirements</w:t>
      </w:r>
      <w:r>
        <w:tab/>
        <w:t>1485</w:t>
      </w:r>
    </w:p>
    <w:p w14:paraId="66EEB758" w14:textId="77777777" w:rsidR="00597036" w:rsidRDefault="0059703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1485</w:t>
      </w:r>
    </w:p>
    <w:p w14:paraId="6EFC91FE" w14:textId="77777777" w:rsidR="00597036" w:rsidRDefault="00597036">
      <w:pPr>
        <w:pStyle w:val="TOC4"/>
        <w:rPr>
          <w:rFonts w:asciiTheme="minorHAnsi" w:eastAsiaTheme="minorEastAsia" w:hAnsiTheme="minorHAnsi" w:cstheme="minorBidi"/>
          <w:sz w:val="22"/>
          <w:szCs w:val="22"/>
        </w:rPr>
      </w:pPr>
      <w:r w:rsidRPr="00597036">
        <w:t>A.7.3.37.1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1485</w:t>
      </w:r>
    </w:p>
    <w:p w14:paraId="6A79B41C" w14:textId="77777777" w:rsidR="00597036" w:rsidRDefault="00597036">
      <w:pPr>
        <w:pStyle w:val="TOC4"/>
        <w:rPr>
          <w:rFonts w:asciiTheme="minorHAnsi" w:eastAsiaTheme="minorEastAsia" w:hAnsiTheme="minorHAnsi" w:cstheme="minorBidi"/>
          <w:sz w:val="22"/>
          <w:szCs w:val="22"/>
        </w:rPr>
      </w:pPr>
      <w:r w:rsidRPr="00597036">
        <w:t>A.7.3.37.2</w:t>
      </w:r>
      <w:r w:rsidRPr="00597036">
        <w:rPr>
          <w:rFonts w:asciiTheme="minorHAnsi" w:eastAsiaTheme="minorEastAsia" w:hAnsiTheme="minorHAnsi" w:cstheme="minorBidi"/>
          <w:sz w:val="22"/>
          <w:szCs w:val="22"/>
        </w:rPr>
        <w:tab/>
      </w:r>
      <w:r w:rsidRPr="00763DEA">
        <w:rPr>
          <w:snapToGrid w:val="0"/>
        </w:rPr>
        <w:t>Test Requirements</w:t>
      </w:r>
      <w:r>
        <w:tab/>
        <w:t>1488</w:t>
      </w:r>
    </w:p>
    <w:p w14:paraId="59FF734E" w14:textId="77777777" w:rsidR="00597036" w:rsidRDefault="0059703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1488</w:t>
      </w:r>
    </w:p>
    <w:p w14:paraId="37F76F12" w14:textId="77777777" w:rsidR="00597036" w:rsidRDefault="00597036">
      <w:pPr>
        <w:pStyle w:val="TOC4"/>
        <w:rPr>
          <w:rFonts w:asciiTheme="minorHAnsi" w:eastAsiaTheme="minorEastAsia" w:hAnsiTheme="minorHAnsi" w:cstheme="minorBidi"/>
          <w:sz w:val="22"/>
          <w:szCs w:val="22"/>
        </w:rPr>
      </w:pPr>
      <w:r w:rsidRPr="00597036">
        <w:t>A.7.3.38.1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1488</w:t>
      </w:r>
    </w:p>
    <w:p w14:paraId="2A6CE96C" w14:textId="77777777" w:rsidR="00597036" w:rsidRDefault="00597036">
      <w:pPr>
        <w:pStyle w:val="TOC4"/>
        <w:rPr>
          <w:rFonts w:asciiTheme="minorHAnsi" w:eastAsiaTheme="minorEastAsia" w:hAnsiTheme="minorHAnsi" w:cstheme="minorBidi"/>
          <w:sz w:val="22"/>
          <w:szCs w:val="22"/>
        </w:rPr>
      </w:pPr>
      <w:r w:rsidRPr="00597036">
        <w:t>A.7.3.38.2</w:t>
      </w:r>
      <w:r w:rsidRPr="00597036">
        <w:rPr>
          <w:rFonts w:asciiTheme="minorHAnsi" w:eastAsiaTheme="minorEastAsia" w:hAnsiTheme="minorHAnsi" w:cstheme="minorBidi"/>
          <w:sz w:val="22"/>
          <w:szCs w:val="22"/>
        </w:rPr>
        <w:tab/>
      </w:r>
      <w:r w:rsidRPr="00763DEA">
        <w:rPr>
          <w:snapToGrid w:val="0"/>
          <w:lang w:eastAsia="zh-CN"/>
        </w:rPr>
        <w:t>Test Requirements</w:t>
      </w:r>
      <w:r>
        <w:tab/>
        <w:t>1491</w:t>
      </w:r>
    </w:p>
    <w:p w14:paraId="2F438C95" w14:textId="77777777" w:rsidR="00597036" w:rsidRDefault="0059703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1491</w:t>
      </w:r>
    </w:p>
    <w:p w14:paraId="4D74FA62" w14:textId="77777777" w:rsidR="00597036" w:rsidRDefault="00597036">
      <w:pPr>
        <w:pStyle w:val="TOC4"/>
        <w:rPr>
          <w:rFonts w:asciiTheme="minorHAnsi" w:eastAsiaTheme="minorEastAsia" w:hAnsiTheme="minorHAnsi" w:cstheme="minorBidi"/>
          <w:sz w:val="22"/>
          <w:szCs w:val="22"/>
        </w:rPr>
      </w:pPr>
      <w:r w:rsidRPr="00597036">
        <w:t>A.7.3.39.1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1491</w:t>
      </w:r>
    </w:p>
    <w:p w14:paraId="1BB65BAB" w14:textId="77777777" w:rsidR="00597036" w:rsidRDefault="00597036">
      <w:pPr>
        <w:pStyle w:val="TOC4"/>
        <w:rPr>
          <w:rFonts w:asciiTheme="minorHAnsi" w:eastAsiaTheme="minorEastAsia" w:hAnsiTheme="minorHAnsi" w:cstheme="minorBidi"/>
          <w:sz w:val="22"/>
          <w:szCs w:val="22"/>
        </w:rPr>
      </w:pPr>
      <w:r w:rsidRPr="00597036">
        <w:t>A.7.3.39.2</w:t>
      </w:r>
      <w:r w:rsidRPr="00597036">
        <w:rPr>
          <w:rFonts w:asciiTheme="minorHAnsi" w:eastAsiaTheme="minorEastAsia" w:hAnsiTheme="minorHAnsi" w:cstheme="minorBidi"/>
          <w:sz w:val="22"/>
          <w:szCs w:val="22"/>
        </w:rPr>
        <w:tab/>
      </w:r>
      <w:r w:rsidRPr="00763DEA">
        <w:rPr>
          <w:snapToGrid w:val="0"/>
        </w:rPr>
        <w:t>Test Requirements</w:t>
      </w:r>
      <w:r>
        <w:tab/>
        <w:t>1494</w:t>
      </w:r>
    </w:p>
    <w:p w14:paraId="3DE76F56" w14:textId="77777777" w:rsidR="00597036" w:rsidRDefault="0059703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1495</w:t>
      </w:r>
    </w:p>
    <w:p w14:paraId="72A70344" w14:textId="77777777" w:rsidR="00597036" w:rsidRDefault="00597036">
      <w:pPr>
        <w:pStyle w:val="TOC4"/>
        <w:rPr>
          <w:rFonts w:asciiTheme="minorHAnsi" w:eastAsiaTheme="minorEastAsia" w:hAnsiTheme="minorHAnsi" w:cstheme="minorBidi"/>
          <w:sz w:val="22"/>
          <w:szCs w:val="22"/>
        </w:rPr>
      </w:pPr>
      <w:r w:rsidRPr="00597036">
        <w:t>A.7.3.40.1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1495</w:t>
      </w:r>
    </w:p>
    <w:p w14:paraId="0C353D6B" w14:textId="77777777" w:rsidR="00597036" w:rsidRDefault="00597036">
      <w:pPr>
        <w:pStyle w:val="TOC4"/>
        <w:rPr>
          <w:rFonts w:asciiTheme="minorHAnsi" w:eastAsiaTheme="minorEastAsia" w:hAnsiTheme="minorHAnsi" w:cstheme="minorBidi"/>
          <w:sz w:val="22"/>
          <w:szCs w:val="22"/>
        </w:rPr>
      </w:pPr>
      <w:r w:rsidRPr="00597036">
        <w:t>A.7.3.40.2</w:t>
      </w:r>
      <w:r w:rsidRPr="00597036">
        <w:rPr>
          <w:rFonts w:asciiTheme="minorHAnsi" w:eastAsiaTheme="minorEastAsia" w:hAnsiTheme="minorHAnsi" w:cstheme="minorBidi"/>
          <w:sz w:val="22"/>
          <w:szCs w:val="22"/>
        </w:rPr>
        <w:tab/>
      </w:r>
      <w:r w:rsidRPr="00763DEA">
        <w:rPr>
          <w:snapToGrid w:val="0"/>
          <w:lang w:eastAsia="zh-CN"/>
        </w:rPr>
        <w:t>Test Requirements</w:t>
      </w:r>
      <w:r>
        <w:tab/>
        <w:t>1497</w:t>
      </w:r>
    </w:p>
    <w:p w14:paraId="7181F322" w14:textId="77777777" w:rsidR="00597036" w:rsidRDefault="0059703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1498</w:t>
      </w:r>
    </w:p>
    <w:p w14:paraId="21594136" w14:textId="77777777" w:rsidR="00597036" w:rsidRDefault="00597036">
      <w:pPr>
        <w:pStyle w:val="TOC4"/>
        <w:rPr>
          <w:rFonts w:asciiTheme="minorHAnsi" w:eastAsiaTheme="minorEastAsia" w:hAnsiTheme="minorHAnsi" w:cstheme="minorBidi"/>
          <w:sz w:val="22"/>
          <w:szCs w:val="22"/>
        </w:rPr>
      </w:pPr>
      <w:r w:rsidRPr="00597036">
        <w:t>A.7.3.41.1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1498</w:t>
      </w:r>
    </w:p>
    <w:p w14:paraId="782770C8" w14:textId="77777777" w:rsidR="00597036" w:rsidRDefault="00597036">
      <w:pPr>
        <w:pStyle w:val="TOC4"/>
        <w:rPr>
          <w:rFonts w:asciiTheme="minorHAnsi" w:eastAsiaTheme="minorEastAsia" w:hAnsiTheme="minorHAnsi" w:cstheme="minorBidi"/>
          <w:sz w:val="22"/>
          <w:szCs w:val="22"/>
        </w:rPr>
      </w:pPr>
      <w:r w:rsidRPr="00597036">
        <w:t>A.7.3.41.2</w:t>
      </w:r>
      <w:r w:rsidRPr="00597036">
        <w:rPr>
          <w:rFonts w:asciiTheme="minorHAnsi" w:eastAsiaTheme="minorEastAsia" w:hAnsiTheme="minorHAnsi" w:cstheme="minorBidi"/>
          <w:sz w:val="22"/>
          <w:szCs w:val="22"/>
        </w:rPr>
        <w:tab/>
      </w:r>
      <w:r w:rsidRPr="00763DEA">
        <w:rPr>
          <w:snapToGrid w:val="0"/>
          <w:lang w:eastAsia="zh-CN"/>
        </w:rPr>
        <w:t>Test Requirements</w:t>
      </w:r>
      <w:r>
        <w:tab/>
        <w:t>1501</w:t>
      </w:r>
    </w:p>
    <w:p w14:paraId="1C1EA364" w14:textId="77777777" w:rsidR="00597036" w:rsidRDefault="0059703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1501</w:t>
      </w:r>
    </w:p>
    <w:p w14:paraId="5E6EFB2F" w14:textId="77777777" w:rsidR="00597036" w:rsidRDefault="00597036">
      <w:pPr>
        <w:pStyle w:val="TOC4"/>
        <w:rPr>
          <w:rFonts w:asciiTheme="minorHAnsi" w:eastAsiaTheme="minorEastAsia" w:hAnsiTheme="minorHAnsi" w:cstheme="minorBidi"/>
          <w:sz w:val="22"/>
          <w:szCs w:val="22"/>
        </w:rPr>
      </w:pPr>
      <w:r w:rsidRPr="00597036">
        <w:t>A.7.3.42.1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1501</w:t>
      </w:r>
    </w:p>
    <w:p w14:paraId="62A71B54" w14:textId="77777777" w:rsidR="00597036" w:rsidRDefault="00597036">
      <w:pPr>
        <w:pStyle w:val="TOC4"/>
        <w:rPr>
          <w:rFonts w:asciiTheme="minorHAnsi" w:eastAsiaTheme="minorEastAsia" w:hAnsiTheme="minorHAnsi" w:cstheme="minorBidi"/>
          <w:sz w:val="22"/>
          <w:szCs w:val="22"/>
        </w:rPr>
      </w:pPr>
      <w:r w:rsidRPr="00597036">
        <w:t>A.7.3.42.2</w:t>
      </w:r>
      <w:r w:rsidRPr="00597036">
        <w:rPr>
          <w:rFonts w:asciiTheme="minorHAnsi" w:eastAsiaTheme="minorEastAsia" w:hAnsiTheme="minorHAnsi" w:cstheme="minorBidi"/>
          <w:sz w:val="22"/>
          <w:szCs w:val="22"/>
        </w:rPr>
        <w:tab/>
      </w:r>
      <w:r w:rsidRPr="00763DEA">
        <w:rPr>
          <w:snapToGrid w:val="0"/>
        </w:rPr>
        <w:t>Test Requirements</w:t>
      </w:r>
      <w:r>
        <w:tab/>
        <w:t>1504</w:t>
      </w:r>
    </w:p>
    <w:p w14:paraId="3FD05CE0" w14:textId="77777777" w:rsidR="00597036" w:rsidRDefault="0059703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1504</w:t>
      </w:r>
    </w:p>
    <w:p w14:paraId="3787E4C7" w14:textId="77777777" w:rsidR="00597036" w:rsidRDefault="00597036">
      <w:pPr>
        <w:pStyle w:val="TOC4"/>
        <w:rPr>
          <w:rFonts w:asciiTheme="minorHAnsi" w:eastAsiaTheme="minorEastAsia" w:hAnsiTheme="minorHAnsi" w:cstheme="minorBidi"/>
          <w:sz w:val="22"/>
          <w:szCs w:val="22"/>
        </w:rPr>
      </w:pPr>
      <w:r w:rsidRPr="00597036">
        <w:t>A.7.3.43.1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1504</w:t>
      </w:r>
    </w:p>
    <w:p w14:paraId="7360733E" w14:textId="77777777" w:rsidR="00597036" w:rsidRDefault="00597036">
      <w:pPr>
        <w:pStyle w:val="TOC4"/>
        <w:rPr>
          <w:rFonts w:asciiTheme="minorHAnsi" w:eastAsiaTheme="minorEastAsia" w:hAnsiTheme="minorHAnsi" w:cstheme="minorBidi"/>
          <w:sz w:val="22"/>
          <w:szCs w:val="22"/>
        </w:rPr>
      </w:pPr>
      <w:r w:rsidRPr="00597036">
        <w:t>A.7.3.43.2</w:t>
      </w:r>
      <w:r w:rsidRPr="00597036">
        <w:rPr>
          <w:rFonts w:asciiTheme="minorHAnsi" w:eastAsiaTheme="minorEastAsia" w:hAnsiTheme="minorHAnsi" w:cstheme="minorBidi"/>
          <w:sz w:val="22"/>
          <w:szCs w:val="22"/>
        </w:rPr>
        <w:tab/>
      </w:r>
      <w:r w:rsidRPr="00763DEA">
        <w:rPr>
          <w:snapToGrid w:val="0"/>
          <w:lang w:eastAsia="zh-CN"/>
        </w:rPr>
        <w:t>Test Requirements</w:t>
      </w:r>
      <w:r>
        <w:tab/>
        <w:t>1507</w:t>
      </w:r>
    </w:p>
    <w:p w14:paraId="56320044" w14:textId="77777777" w:rsidR="00597036" w:rsidRDefault="0059703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1507</w:t>
      </w:r>
    </w:p>
    <w:p w14:paraId="57411C86" w14:textId="77777777" w:rsidR="00597036" w:rsidRDefault="00597036">
      <w:pPr>
        <w:pStyle w:val="TOC4"/>
        <w:rPr>
          <w:rFonts w:asciiTheme="minorHAnsi" w:eastAsiaTheme="minorEastAsia" w:hAnsiTheme="minorHAnsi" w:cstheme="minorBidi"/>
          <w:sz w:val="22"/>
          <w:szCs w:val="22"/>
        </w:rPr>
      </w:pPr>
      <w:r w:rsidRPr="00597036">
        <w:t>A.7.3.44.1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1507</w:t>
      </w:r>
    </w:p>
    <w:p w14:paraId="77F02920" w14:textId="77777777" w:rsidR="00597036" w:rsidRDefault="00597036">
      <w:pPr>
        <w:pStyle w:val="TOC4"/>
        <w:rPr>
          <w:rFonts w:asciiTheme="minorHAnsi" w:eastAsiaTheme="minorEastAsia" w:hAnsiTheme="minorHAnsi" w:cstheme="minorBidi"/>
          <w:sz w:val="22"/>
          <w:szCs w:val="22"/>
        </w:rPr>
      </w:pPr>
      <w:r w:rsidRPr="00597036">
        <w:t>A.7.3.44.2</w:t>
      </w:r>
      <w:r w:rsidRPr="00597036">
        <w:rPr>
          <w:rFonts w:asciiTheme="minorHAnsi" w:eastAsiaTheme="minorEastAsia" w:hAnsiTheme="minorHAnsi" w:cstheme="minorBidi"/>
          <w:sz w:val="22"/>
          <w:szCs w:val="22"/>
        </w:rPr>
        <w:tab/>
      </w:r>
      <w:r w:rsidRPr="00763DEA">
        <w:rPr>
          <w:snapToGrid w:val="0"/>
          <w:lang w:eastAsia="zh-CN"/>
        </w:rPr>
        <w:t>Test Requirements</w:t>
      </w:r>
      <w:r>
        <w:tab/>
        <w:t>1510</w:t>
      </w:r>
    </w:p>
    <w:p w14:paraId="5366B8C5" w14:textId="77777777" w:rsidR="00597036" w:rsidRDefault="0059703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1511</w:t>
      </w:r>
    </w:p>
    <w:p w14:paraId="26CB390E" w14:textId="77777777" w:rsidR="00597036" w:rsidRDefault="00597036">
      <w:pPr>
        <w:pStyle w:val="TOC4"/>
        <w:rPr>
          <w:rFonts w:asciiTheme="minorHAnsi" w:eastAsiaTheme="minorEastAsia" w:hAnsiTheme="minorHAnsi" w:cstheme="minorBidi"/>
          <w:sz w:val="22"/>
          <w:szCs w:val="22"/>
        </w:rPr>
      </w:pPr>
      <w:r w:rsidRPr="00597036">
        <w:t>A.7.3.45.1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1511</w:t>
      </w:r>
    </w:p>
    <w:p w14:paraId="5D589F9B" w14:textId="77777777" w:rsidR="00597036" w:rsidRDefault="00597036">
      <w:pPr>
        <w:pStyle w:val="TOC4"/>
        <w:rPr>
          <w:rFonts w:asciiTheme="minorHAnsi" w:eastAsiaTheme="minorEastAsia" w:hAnsiTheme="minorHAnsi" w:cstheme="minorBidi"/>
          <w:sz w:val="22"/>
          <w:szCs w:val="22"/>
        </w:rPr>
      </w:pPr>
      <w:r w:rsidRPr="00597036">
        <w:t>A.7.3.45.2</w:t>
      </w:r>
      <w:r w:rsidRPr="00597036">
        <w:rPr>
          <w:rFonts w:asciiTheme="minorHAnsi" w:eastAsiaTheme="minorEastAsia" w:hAnsiTheme="minorHAnsi" w:cstheme="minorBidi"/>
          <w:sz w:val="22"/>
          <w:szCs w:val="22"/>
        </w:rPr>
        <w:tab/>
      </w:r>
      <w:r w:rsidRPr="00763DEA">
        <w:rPr>
          <w:snapToGrid w:val="0"/>
          <w:lang w:eastAsia="zh-CN"/>
        </w:rPr>
        <w:t>Test Requirements</w:t>
      </w:r>
      <w:r>
        <w:tab/>
        <w:t>1513</w:t>
      </w:r>
    </w:p>
    <w:p w14:paraId="2BEFEF20" w14:textId="77777777" w:rsidR="00597036" w:rsidRDefault="0059703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1514</w:t>
      </w:r>
    </w:p>
    <w:p w14:paraId="2EB57518" w14:textId="77777777" w:rsidR="00597036" w:rsidRDefault="00597036">
      <w:pPr>
        <w:pStyle w:val="TOC4"/>
        <w:rPr>
          <w:rFonts w:asciiTheme="minorHAnsi" w:eastAsiaTheme="minorEastAsia" w:hAnsiTheme="minorHAnsi" w:cstheme="minorBidi"/>
          <w:sz w:val="22"/>
          <w:szCs w:val="22"/>
        </w:rPr>
      </w:pPr>
      <w:r w:rsidRPr="00597036">
        <w:t>A.7.3.46.1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1514</w:t>
      </w:r>
    </w:p>
    <w:p w14:paraId="0259E4BA" w14:textId="77777777" w:rsidR="00597036" w:rsidRDefault="00597036">
      <w:pPr>
        <w:pStyle w:val="TOC4"/>
        <w:rPr>
          <w:rFonts w:asciiTheme="minorHAnsi" w:eastAsiaTheme="minorEastAsia" w:hAnsiTheme="minorHAnsi" w:cstheme="minorBidi"/>
          <w:sz w:val="22"/>
          <w:szCs w:val="22"/>
        </w:rPr>
      </w:pPr>
      <w:r w:rsidRPr="00597036">
        <w:t>A.7.3.46.2</w:t>
      </w:r>
      <w:r w:rsidRPr="00597036">
        <w:rPr>
          <w:rFonts w:asciiTheme="minorHAnsi" w:eastAsiaTheme="minorEastAsia" w:hAnsiTheme="minorHAnsi" w:cstheme="minorBidi"/>
          <w:sz w:val="22"/>
          <w:szCs w:val="22"/>
        </w:rPr>
        <w:tab/>
      </w:r>
      <w:r w:rsidRPr="00763DEA">
        <w:rPr>
          <w:snapToGrid w:val="0"/>
          <w:lang w:eastAsia="zh-CN"/>
        </w:rPr>
        <w:t>Test Requirements</w:t>
      </w:r>
      <w:r>
        <w:tab/>
        <w:t>1517</w:t>
      </w:r>
    </w:p>
    <w:p w14:paraId="4DA8603A" w14:textId="77777777" w:rsidR="00597036" w:rsidRDefault="0059703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1517</w:t>
      </w:r>
    </w:p>
    <w:p w14:paraId="4F8074CD" w14:textId="77777777" w:rsidR="00597036" w:rsidRDefault="00597036">
      <w:pPr>
        <w:pStyle w:val="TOC4"/>
        <w:rPr>
          <w:rFonts w:asciiTheme="minorHAnsi" w:eastAsiaTheme="minorEastAsia" w:hAnsiTheme="minorHAnsi" w:cstheme="minorBidi"/>
          <w:sz w:val="22"/>
          <w:szCs w:val="22"/>
        </w:rPr>
      </w:pPr>
      <w:r w:rsidRPr="00597036">
        <w:t>A.7.3.47.1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1517</w:t>
      </w:r>
    </w:p>
    <w:p w14:paraId="0E0DC440" w14:textId="77777777" w:rsidR="00597036" w:rsidRDefault="00597036">
      <w:pPr>
        <w:pStyle w:val="TOC4"/>
        <w:rPr>
          <w:rFonts w:asciiTheme="minorHAnsi" w:eastAsiaTheme="minorEastAsia" w:hAnsiTheme="minorHAnsi" w:cstheme="minorBidi"/>
          <w:sz w:val="22"/>
          <w:szCs w:val="22"/>
        </w:rPr>
      </w:pPr>
      <w:r w:rsidRPr="00597036">
        <w:t>A.7.3.47.2</w:t>
      </w:r>
      <w:r w:rsidRPr="00597036">
        <w:rPr>
          <w:rFonts w:asciiTheme="minorHAnsi" w:eastAsiaTheme="minorEastAsia" w:hAnsiTheme="minorHAnsi" w:cstheme="minorBidi"/>
          <w:sz w:val="22"/>
          <w:szCs w:val="22"/>
        </w:rPr>
        <w:tab/>
      </w:r>
      <w:r w:rsidRPr="00763DEA">
        <w:rPr>
          <w:snapToGrid w:val="0"/>
          <w:lang w:eastAsia="zh-CN"/>
        </w:rPr>
        <w:t>Test Requirements</w:t>
      </w:r>
      <w:r>
        <w:tab/>
        <w:t>1520</w:t>
      </w:r>
    </w:p>
    <w:p w14:paraId="412E94AE" w14:textId="77777777" w:rsidR="00597036" w:rsidRDefault="00597036">
      <w:pPr>
        <w:pStyle w:val="TOC3"/>
        <w:rPr>
          <w:rFonts w:asciiTheme="minorHAnsi" w:eastAsiaTheme="minorEastAsia" w:hAnsiTheme="minorHAnsi" w:cstheme="minorBidi"/>
          <w:sz w:val="22"/>
          <w:szCs w:val="22"/>
        </w:rPr>
      </w:pPr>
      <w:r w:rsidRPr="00597036">
        <w:t>A.7.3.48</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Out-of-sync</w:t>
      </w:r>
      <w:r>
        <w:rPr>
          <w:lang w:eastAsia="zh-CN"/>
        </w:rPr>
        <w:t xml:space="preserve"> for Cat-M1 UE in CEMode A</w:t>
      </w:r>
      <w:r>
        <w:tab/>
        <w:t>1520</w:t>
      </w:r>
    </w:p>
    <w:p w14:paraId="330AB15A" w14:textId="77777777" w:rsidR="00597036" w:rsidRDefault="00597036">
      <w:pPr>
        <w:pStyle w:val="TOC4"/>
        <w:rPr>
          <w:rFonts w:asciiTheme="minorHAnsi" w:eastAsiaTheme="minorEastAsia" w:hAnsiTheme="minorHAnsi" w:cstheme="minorBidi"/>
          <w:sz w:val="22"/>
          <w:szCs w:val="22"/>
        </w:rPr>
      </w:pPr>
      <w:r w:rsidRPr="00597036">
        <w:t>A.7.3.48.1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1520</w:t>
      </w:r>
    </w:p>
    <w:p w14:paraId="3C4290E1" w14:textId="77777777" w:rsidR="00597036" w:rsidRDefault="00597036">
      <w:pPr>
        <w:pStyle w:val="TOC4"/>
        <w:rPr>
          <w:rFonts w:asciiTheme="minorHAnsi" w:eastAsiaTheme="minorEastAsia" w:hAnsiTheme="minorHAnsi" w:cstheme="minorBidi"/>
          <w:sz w:val="22"/>
          <w:szCs w:val="22"/>
        </w:rPr>
      </w:pPr>
      <w:r w:rsidRPr="00597036">
        <w:lastRenderedPageBreak/>
        <w:t>A.7.3.48.2</w:t>
      </w:r>
      <w:r w:rsidRPr="00597036">
        <w:rPr>
          <w:rFonts w:asciiTheme="minorHAnsi" w:eastAsiaTheme="minorEastAsia" w:hAnsiTheme="minorHAnsi" w:cstheme="minorBidi"/>
          <w:sz w:val="22"/>
          <w:szCs w:val="22"/>
        </w:rPr>
        <w:tab/>
      </w:r>
      <w:r w:rsidRPr="00763DEA">
        <w:rPr>
          <w:snapToGrid w:val="0"/>
        </w:rPr>
        <w:t>Test Requirements</w:t>
      </w:r>
      <w:r>
        <w:tab/>
        <w:t>1523</w:t>
      </w:r>
    </w:p>
    <w:p w14:paraId="60BCD0A4" w14:textId="77777777" w:rsidR="00597036" w:rsidRDefault="00597036">
      <w:pPr>
        <w:pStyle w:val="TOC3"/>
        <w:rPr>
          <w:rFonts w:asciiTheme="minorHAnsi" w:eastAsiaTheme="minorEastAsia" w:hAnsiTheme="minorHAnsi" w:cstheme="minorBidi"/>
          <w:sz w:val="22"/>
          <w:szCs w:val="22"/>
        </w:rPr>
      </w:pPr>
      <w:r w:rsidRPr="00597036">
        <w:t>A.7.3.49</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In-Sync</w:t>
      </w:r>
      <w:r>
        <w:rPr>
          <w:lang w:eastAsia="zh-CN"/>
        </w:rPr>
        <w:t xml:space="preserve"> for Cat-M1 UE in CEMode A</w:t>
      </w:r>
      <w:r>
        <w:tab/>
        <w:t>1523</w:t>
      </w:r>
    </w:p>
    <w:p w14:paraId="469D19AA" w14:textId="77777777" w:rsidR="00597036" w:rsidRDefault="00597036">
      <w:pPr>
        <w:pStyle w:val="TOC4"/>
        <w:rPr>
          <w:rFonts w:asciiTheme="minorHAnsi" w:eastAsiaTheme="minorEastAsia" w:hAnsiTheme="minorHAnsi" w:cstheme="minorBidi"/>
          <w:sz w:val="22"/>
          <w:szCs w:val="22"/>
        </w:rPr>
      </w:pPr>
      <w:r w:rsidRPr="00597036">
        <w:t>A.7.3.49.1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1523</w:t>
      </w:r>
    </w:p>
    <w:p w14:paraId="13EE72CA" w14:textId="77777777" w:rsidR="00597036" w:rsidRDefault="00597036">
      <w:pPr>
        <w:pStyle w:val="TOC4"/>
        <w:rPr>
          <w:rFonts w:asciiTheme="minorHAnsi" w:eastAsiaTheme="minorEastAsia" w:hAnsiTheme="minorHAnsi" w:cstheme="minorBidi"/>
          <w:sz w:val="22"/>
          <w:szCs w:val="22"/>
        </w:rPr>
      </w:pPr>
      <w:r w:rsidRPr="00597036">
        <w:t>A.7.3.49.2</w:t>
      </w:r>
      <w:r w:rsidRPr="00597036">
        <w:rPr>
          <w:rFonts w:asciiTheme="minorHAnsi" w:eastAsiaTheme="minorEastAsia" w:hAnsiTheme="minorHAnsi" w:cstheme="minorBidi"/>
          <w:sz w:val="22"/>
          <w:szCs w:val="22"/>
        </w:rPr>
        <w:tab/>
      </w:r>
      <w:r w:rsidRPr="00763DEA">
        <w:rPr>
          <w:snapToGrid w:val="0"/>
        </w:rPr>
        <w:t>Test Requirements</w:t>
      </w:r>
      <w:r>
        <w:tab/>
        <w:t>1526</w:t>
      </w:r>
    </w:p>
    <w:p w14:paraId="3DB675AB" w14:textId="77777777" w:rsidR="00597036" w:rsidRDefault="0059703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1526</w:t>
      </w:r>
    </w:p>
    <w:p w14:paraId="1BCCE323" w14:textId="77777777" w:rsidR="00597036" w:rsidRDefault="00597036">
      <w:pPr>
        <w:pStyle w:val="TOC4"/>
        <w:rPr>
          <w:rFonts w:asciiTheme="minorHAnsi" w:eastAsiaTheme="minorEastAsia" w:hAnsiTheme="minorHAnsi" w:cstheme="minorBidi"/>
          <w:sz w:val="22"/>
          <w:szCs w:val="22"/>
        </w:rPr>
      </w:pPr>
      <w:r w:rsidRPr="00597036">
        <w:t>A.7.3.50.1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1526</w:t>
      </w:r>
    </w:p>
    <w:p w14:paraId="1E326A2B" w14:textId="77777777" w:rsidR="00597036" w:rsidRDefault="00597036">
      <w:pPr>
        <w:pStyle w:val="TOC4"/>
        <w:rPr>
          <w:rFonts w:asciiTheme="minorHAnsi" w:eastAsiaTheme="minorEastAsia" w:hAnsiTheme="minorHAnsi" w:cstheme="minorBidi"/>
          <w:sz w:val="22"/>
          <w:szCs w:val="22"/>
        </w:rPr>
      </w:pPr>
      <w:r w:rsidRPr="00597036">
        <w:t>A.7.3.50.2</w:t>
      </w:r>
      <w:r w:rsidRPr="00597036">
        <w:rPr>
          <w:rFonts w:asciiTheme="minorHAnsi" w:eastAsiaTheme="minorEastAsia" w:hAnsiTheme="minorHAnsi" w:cstheme="minorBidi"/>
          <w:sz w:val="22"/>
          <w:szCs w:val="22"/>
        </w:rPr>
        <w:tab/>
      </w:r>
      <w:r w:rsidRPr="00763DEA">
        <w:rPr>
          <w:snapToGrid w:val="0"/>
        </w:rPr>
        <w:t>Test Requirements</w:t>
      </w:r>
      <w:r>
        <w:tab/>
        <w:t>1529</w:t>
      </w:r>
    </w:p>
    <w:p w14:paraId="0F1FACCB" w14:textId="77777777" w:rsidR="00597036" w:rsidRDefault="0059703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1529</w:t>
      </w:r>
    </w:p>
    <w:p w14:paraId="4D34B1ED" w14:textId="77777777" w:rsidR="00597036" w:rsidRDefault="00597036">
      <w:pPr>
        <w:pStyle w:val="TOC4"/>
        <w:rPr>
          <w:rFonts w:asciiTheme="minorHAnsi" w:eastAsiaTheme="minorEastAsia" w:hAnsiTheme="minorHAnsi" w:cstheme="minorBidi"/>
          <w:sz w:val="22"/>
          <w:szCs w:val="22"/>
        </w:rPr>
      </w:pPr>
      <w:r w:rsidRPr="00597036">
        <w:t>A.7.3.51.1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1529</w:t>
      </w:r>
    </w:p>
    <w:p w14:paraId="799AA431" w14:textId="77777777" w:rsidR="00597036" w:rsidRDefault="00597036">
      <w:pPr>
        <w:pStyle w:val="TOC4"/>
        <w:rPr>
          <w:rFonts w:asciiTheme="minorHAnsi" w:eastAsiaTheme="minorEastAsia" w:hAnsiTheme="minorHAnsi" w:cstheme="minorBidi"/>
          <w:sz w:val="22"/>
          <w:szCs w:val="22"/>
        </w:rPr>
      </w:pPr>
      <w:r w:rsidRPr="00597036">
        <w:t>A.7.3.51.2</w:t>
      </w:r>
      <w:r w:rsidRPr="00597036">
        <w:rPr>
          <w:rFonts w:asciiTheme="minorHAnsi" w:eastAsiaTheme="minorEastAsia" w:hAnsiTheme="minorHAnsi" w:cstheme="minorBidi"/>
          <w:sz w:val="22"/>
          <w:szCs w:val="22"/>
        </w:rPr>
        <w:tab/>
      </w:r>
      <w:r w:rsidRPr="00763DEA">
        <w:rPr>
          <w:snapToGrid w:val="0"/>
        </w:rPr>
        <w:t>Test Requirements</w:t>
      </w:r>
      <w:r>
        <w:tab/>
        <w:t>1532</w:t>
      </w:r>
    </w:p>
    <w:p w14:paraId="3C99D680" w14:textId="77777777" w:rsidR="00597036" w:rsidRDefault="00597036">
      <w:pPr>
        <w:pStyle w:val="TOC3"/>
        <w:rPr>
          <w:rFonts w:asciiTheme="minorHAnsi" w:eastAsiaTheme="minorEastAsia" w:hAnsiTheme="minorHAnsi" w:cstheme="minorBidi"/>
          <w:sz w:val="22"/>
          <w:szCs w:val="22"/>
        </w:rPr>
      </w:pPr>
      <w:r w:rsidRPr="00597036">
        <w:t>A.7.3.52</w:t>
      </w:r>
      <w:r w:rsidRPr="00597036">
        <w:rPr>
          <w:rFonts w:asciiTheme="minorHAnsi" w:hAnsiTheme="minorHAnsi" w:cstheme="minorBidi"/>
          <w:sz w:val="22"/>
          <w:szCs w:val="22"/>
        </w:rPr>
        <w:tab/>
      </w:r>
      <w:r w:rsidRPr="00763DEA">
        <w:rPr>
          <w:rFonts w:eastAsia="MS Mincho"/>
          <w:lang w:eastAsia="zh-CN"/>
        </w:rPr>
        <w:t>E-UTRAN HD-FDD Radio Link Monitoring Test for Out-of-sync for Cat-M1 UE in CEMode A</w:t>
      </w:r>
      <w:r>
        <w:tab/>
        <w:t>1532</w:t>
      </w:r>
    </w:p>
    <w:p w14:paraId="74C6B926" w14:textId="77777777" w:rsidR="00597036" w:rsidRDefault="00597036">
      <w:pPr>
        <w:pStyle w:val="TOC4"/>
        <w:rPr>
          <w:rFonts w:asciiTheme="minorHAnsi" w:eastAsiaTheme="minorEastAsia" w:hAnsiTheme="minorHAnsi" w:cstheme="minorBidi"/>
          <w:sz w:val="22"/>
          <w:szCs w:val="22"/>
        </w:rPr>
      </w:pPr>
      <w:r w:rsidRPr="00597036">
        <w:t>A.7.3.52.1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1532</w:t>
      </w:r>
    </w:p>
    <w:p w14:paraId="06B9E00B" w14:textId="77777777" w:rsidR="00597036" w:rsidRDefault="00597036">
      <w:pPr>
        <w:pStyle w:val="TOC4"/>
        <w:rPr>
          <w:rFonts w:asciiTheme="minorHAnsi" w:eastAsiaTheme="minorEastAsia" w:hAnsiTheme="minorHAnsi" w:cstheme="minorBidi"/>
          <w:sz w:val="22"/>
          <w:szCs w:val="22"/>
        </w:rPr>
      </w:pPr>
      <w:r w:rsidRPr="00597036">
        <w:t>A.7.3.52.2</w:t>
      </w:r>
      <w:r w:rsidRPr="00597036">
        <w:rPr>
          <w:rFonts w:asciiTheme="minorHAnsi" w:eastAsiaTheme="minorEastAsia" w:hAnsiTheme="minorHAnsi" w:cstheme="minorBidi"/>
          <w:sz w:val="22"/>
          <w:szCs w:val="22"/>
        </w:rPr>
        <w:tab/>
      </w:r>
      <w:r w:rsidRPr="00763DEA">
        <w:rPr>
          <w:snapToGrid w:val="0"/>
        </w:rPr>
        <w:t>Test Requirements</w:t>
      </w:r>
      <w:r>
        <w:tab/>
        <w:t>1535</w:t>
      </w:r>
    </w:p>
    <w:p w14:paraId="23D4B594" w14:textId="77777777" w:rsidR="00597036" w:rsidRDefault="00597036">
      <w:pPr>
        <w:pStyle w:val="TOC3"/>
        <w:rPr>
          <w:rFonts w:asciiTheme="minorHAnsi" w:eastAsiaTheme="minorEastAsia" w:hAnsiTheme="minorHAnsi" w:cstheme="minorBidi"/>
          <w:sz w:val="22"/>
          <w:szCs w:val="22"/>
        </w:rPr>
      </w:pPr>
      <w:r w:rsidRPr="00597036">
        <w:t>A.7.3.53</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w:t>
      </w:r>
      <w:r w:rsidRPr="00763DEA">
        <w:rPr>
          <w:rFonts w:eastAsia="MS Mincho"/>
          <w:lang w:eastAsia="zh-CN"/>
        </w:rPr>
        <w:t>FDD Radio Link Monitoring Test for In-Sync</w:t>
      </w:r>
      <w:r>
        <w:rPr>
          <w:lang w:eastAsia="zh-CN"/>
        </w:rPr>
        <w:t xml:space="preserve"> for Cat-M1 UE in CEMode A</w:t>
      </w:r>
      <w:r>
        <w:tab/>
        <w:t>1535</w:t>
      </w:r>
    </w:p>
    <w:p w14:paraId="3246AF5B" w14:textId="77777777" w:rsidR="00597036" w:rsidRDefault="00597036">
      <w:pPr>
        <w:pStyle w:val="TOC4"/>
        <w:rPr>
          <w:rFonts w:asciiTheme="minorHAnsi" w:eastAsiaTheme="minorEastAsia" w:hAnsiTheme="minorHAnsi" w:cstheme="minorBidi"/>
          <w:sz w:val="22"/>
          <w:szCs w:val="22"/>
        </w:rPr>
      </w:pPr>
      <w:r w:rsidRPr="00597036">
        <w:t>A.7.3.53.1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1535</w:t>
      </w:r>
    </w:p>
    <w:p w14:paraId="5CC1FF90" w14:textId="77777777" w:rsidR="00597036" w:rsidRDefault="00597036">
      <w:pPr>
        <w:pStyle w:val="TOC4"/>
        <w:rPr>
          <w:rFonts w:asciiTheme="minorHAnsi" w:eastAsiaTheme="minorEastAsia" w:hAnsiTheme="minorHAnsi" w:cstheme="minorBidi"/>
          <w:sz w:val="22"/>
          <w:szCs w:val="22"/>
        </w:rPr>
      </w:pPr>
      <w:r w:rsidRPr="00597036">
        <w:t>A.7.3.53.2</w:t>
      </w:r>
      <w:r w:rsidRPr="00597036">
        <w:rPr>
          <w:rFonts w:asciiTheme="minorHAnsi" w:eastAsiaTheme="minorEastAsia" w:hAnsiTheme="minorHAnsi" w:cstheme="minorBidi"/>
          <w:sz w:val="22"/>
          <w:szCs w:val="22"/>
        </w:rPr>
        <w:tab/>
      </w:r>
      <w:r w:rsidRPr="00763DEA">
        <w:rPr>
          <w:snapToGrid w:val="0"/>
        </w:rPr>
        <w:t>Test Requirements</w:t>
      </w:r>
      <w:r>
        <w:tab/>
        <w:t>1538</w:t>
      </w:r>
    </w:p>
    <w:p w14:paraId="1976186C" w14:textId="77777777" w:rsidR="00597036" w:rsidRDefault="0059703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1538</w:t>
      </w:r>
    </w:p>
    <w:p w14:paraId="6293AA4B" w14:textId="77777777" w:rsidR="00597036" w:rsidRDefault="00597036">
      <w:pPr>
        <w:pStyle w:val="TOC4"/>
        <w:rPr>
          <w:rFonts w:asciiTheme="minorHAnsi" w:eastAsiaTheme="minorEastAsia" w:hAnsiTheme="minorHAnsi" w:cstheme="minorBidi"/>
          <w:sz w:val="22"/>
          <w:szCs w:val="22"/>
        </w:rPr>
      </w:pPr>
      <w:r w:rsidRPr="00597036">
        <w:t>A.7.3.54.1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1538</w:t>
      </w:r>
    </w:p>
    <w:p w14:paraId="55F8EEE3" w14:textId="77777777" w:rsidR="00597036" w:rsidRDefault="00597036">
      <w:pPr>
        <w:pStyle w:val="TOC4"/>
        <w:rPr>
          <w:rFonts w:asciiTheme="minorHAnsi" w:eastAsiaTheme="minorEastAsia" w:hAnsiTheme="minorHAnsi" w:cstheme="minorBidi"/>
          <w:sz w:val="22"/>
          <w:szCs w:val="22"/>
        </w:rPr>
      </w:pPr>
      <w:r w:rsidRPr="00597036">
        <w:t>A.7.3.54.2</w:t>
      </w:r>
      <w:r w:rsidRPr="00597036">
        <w:rPr>
          <w:rFonts w:asciiTheme="minorHAnsi" w:eastAsiaTheme="minorEastAsia" w:hAnsiTheme="minorHAnsi" w:cstheme="minorBidi"/>
          <w:sz w:val="22"/>
          <w:szCs w:val="22"/>
        </w:rPr>
        <w:tab/>
      </w:r>
      <w:r w:rsidRPr="00763DEA">
        <w:rPr>
          <w:snapToGrid w:val="0"/>
        </w:rPr>
        <w:t>Test Requirements</w:t>
      </w:r>
      <w:r>
        <w:tab/>
        <w:t>1541</w:t>
      </w:r>
    </w:p>
    <w:p w14:paraId="49F16D08" w14:textId="77777777" w:rsidR="00597036" w:rsidRDefault="0059703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1541</w:t>
      </w:r>
    </w:p>
    <w:p w14:paraId="4DF09B54" w14:textId="77777777" w:rsidR="00597036" w:rsidRDefault="00597036">
      <w:pPr>
        <w:pStyle w:val="TOC4"/>
        <w:rPr>
          <w:rFonts w:asciiTheme="minorHAnsi" w:eastAsiaTheme="minorEastAsia" w:hAnsiTheme="minorHAnsi" w:cstheme="minorBidi"/>
          <w:sz w:val="22"/>
          <w:szCs w:val="22"/>
        </w:rPr>
      </w:pPr>
      <w:r w:rsidRPr="00597036">
        <w:t>A.7.3.55.1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1541</w:t>
      </w:r>
    </w:p>
    <w:p w14:paraId="2283D409" w14:textId="77777777" w:rsidR="00597036" w:rsidRDefault="00597036">
      <w:pPr>
        <w:pStyle w:val="TOC4"/>
        <w:rPr>
          <w:rFonts w:asciiTheme="minorHAnsi" w:eastAsiaTheme="minorEastAsia" w:hAnsiTheme="minorHAnsi" w:cstheme="minorBidi"/>
          <w:sz w:val="22"/>
          <w:szCs w:val="22"/>
        </w:rPr>
      </w:pPr>
      <w:r w:rsidRPr="00597036">
        <w:t>A.7.3.55.2</w:t>
      </w:r>
      <w:r w:rsidRPr="00597036">
        <w:rPr>
          <w:rFonts w:asciiTheme="minorHAnsi" w:eastAsiaTheme="minorEastAsia" w:hAnsiTheme="minorHAnsi" w:cstheme="minorBidi"/>
          <w:sz w:val="22"/>
          <w:szCs w:val="22"/>
        </w:rPr>
        <w:tab/>
      </w:r>
      <w:r w:rsidRPr="00763DEA">
        <w:rPr>
          <w:snapToGrid w:val="0"/>
        </w:rPr>
        <w:t>Test Requirements</w:t>
      </w:r>
      <w:r>
        <w:tab/>
        <w:t>1544</w:t>
      </w:r>
    </w:p>
    <w:p w14:paraId="366A340A" w14:textId="77777777" w:rsidR="00597036" w:rsidRDefault="00597036">
      <w:pPr>
        <w:pStyle w:val="TOC3"/>
        <w:rPr>
          <w:rFonts w:asciiTheme="minorHAnsi" w:eastAsiaTheme="minorEastAsia" w:hAnsiTheme="minorHAnsi" w:cstheme="minorBidi"/>
          <w:sz w:val="22"/>
          <w:szCs w:val="22"/>
        </w:rPr>
      </w:pPr>
      <w:r w:rsidRPr="00597036">
        <w:t>A.7.3.56</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Radio Link Monitoring Test for Out-of-sync</w:t>
      </w:r>
      <w:r>
        <w:rPr>
          <w:lang w:eastAsia="zh-CN"/>
        </w:rPr>
        <w:t xml:space="preserve"> for Cat-M1 UE in CEMode A</w:t>
      </w:r>
      <w:r>
        <w:tab/>
        <w:t>1544</w:t>
      </w:r>
    </w:p>
    <w:p w14:paraId="235B2426" w14:textId="77777777" w:rsidR="00597036" w:rsidRDefault="00597036">
      <w:pPr>
        <w:pStyle w:val="TOC4"/>
        <w:rPr>
          <w:rFonts w:asciiTheme="minorHAnsi" w:eastAsiaTheme="minorEastAsia" w:hAnsiTheme="minorHAnsi" w:cstheme="minorBidi"/>
          <w:sz w:val="22"/>
          <w:szCs w:val="22"/>
        </w:rPr>
      </w:pPr>
      <w:r w:rsidRPr="00597036">
        <w:t>A.7.3.56.1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1544</w:t>
      </w:r>
    </w:p>
    <w:p w14:paraId="7A868856" w14:textId="77777777" w:rsidR="00597036" w:rsidRDefault="00597036">
      <w:pPr>
        <w:pStyle w:val="TOC4"/>
        <w:rPr>
          <w:rFonts w:asciiTheme="minorHAnsi" w:eastAsiaTheme="minorEastAsia" w:hAnsiTheme="minorHAnsi" w:cstheme="minorBidi"/>
          <w:sz w:val="22"/>
          <w:szCs w:val="22"/>
        </w:rPr>
      </w:pPr>
      <w:r w:rsidRPr="00597036">
        <w:t>A.7.3.56.2</w:t>
      </w:r>
      <w:r w:rsidRPr="00597036">
        <w:rPr>
          <w:rFonts w:asciiTheme="minorHAnsi" w:eastAsiaTheme="minorEastAsia" w:hAnsiTheme="minorHAnsi" w:cstheme="minorBidi"/>
          <w:sz w:val="22"/>
          <w:szCs w:val="22"/>
        </w:rPr>
        <w:tab/>
      </w:r>
      <w:r w:rsidRPr="00763DEA">
        <w:rPr>
          <w:snapToGrid w:val="0"/>
        </w:rPr>
        <w:t>Test Requirements</w:t>
      </w:r>
      <w:r>
        <w:tab/>
        <w:t>1547</w:t>
      </w:r>
    </w:p>
    <w:p w14:paraId="162956D6" w14:textId="77777777" w:rsidR="00597036" w:rsidRDefault="00597036">
      <w:pPr>
        <w:pStyle w:val="TOC3"/>
        <w:rPr>
          <w:rFonts w:asciiTheme="minorHAnsi" w:eastAsiaTheme="minorEastAsia" w:hAnsiTheme="minorHAnsi" w:cstheme="minorBidi"/>
          <w:sz w:val="22"/>
          <w:szCs w:val="22"/>
        </w:rPr>
      </w:pPr>
      <w:r w:rsidRPr="00597036">
        <w:t>A.7.3.57</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w:t>
      </w:r>
      <w:r w:rsidRPr="00763DEA">
        <w:rPr>
          <w:rFonts w:eastAsia="MS Mincho"/>
          <w:lang w:eastAsia="zh-CN"/>
        </w:rPr>
        <w:t>DD Radio Link Monitoring Test for In-Sync</w:t>
      </w:r>
      <w:r>
        <w:rPr>
          <w:lang w:eastAsia="zh-CN"/>
        </w:rPr>
        <w:t xml:space="preserve"> for Cat-M1 UE in CEMode A</w:t>
      </w:r>
      <w:r>
        <w:tab/>
        <w:t>1547</w:t>
      </w:r>
    </w:p>
    <w:p w14:paraId="4AF51281" w14:textId="77777777" w:rsidR="00597036" w:rsidRDefault="00597036">
      <w:pPr>
        <w:pStyle w:val="TOC4"/>
        <w:rPr>
          <w:rFonts w:asciiTheme="minorHAnsi" w:eastAsiaTheme="minorEastAsia" w:hAnsiTheme="minorHAnsi" w:cstheme="minorBidi"/>
          <w:sz w:val="22"/>
          <w:szCs w:val="22"/>
        </w:rPr>
      </w:pPr>
      <w:r w:rsidRPr="00597036">
        <w:t>A.7.3.57.1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1547</w:t>
      </w:r>
    </w:p>
    <w:p w14:paraId="36D3B2A2" w14:textId="77777777" w:rsidR="00597036" w:rsidRDefault="00597036">
      <w:pPr>
        <w:pStyle w:val="TOC4"/>
        <w:rPr>
          <w:rFonts w:asciiTheme="minorHAnsi" w:eastAsiaTheme="minorEastAsia" w:hAnsiTheme="minorHAnsi" w:cstheme="minorBidi"/>
          <w:sz w:val="22"/>
          <w:szCs w:val="22"/>
        </w:rPr>
      </w:pPr>
      <w:r w:rsidRPr="00597036">
        <w:t>A.7.3.57.2</w:t>
      </w:r>
      <w:r w:rsidRPr="00597036">
        <w:rPr>
          <w:rFonts w:asciiTheme="minorHAnsi" w:eastAsiaTheme="minorEastAsia" w:hAnsiTheme="minorHAnsi" w:cstheme="minorBidi"/>
          <w:sz w:val="22"/>
          <w:szCs w:val="22"/>
        </w:rPr>
        <w:tab/>
      </w:r>
      <w:r w:rsidRPr="00763DEA">
        <w:rPr>
          <w:snapToGrid w:val="0"/>
        </w:rPr>
        <w:t>Test Requirements</w:t>
      </w:r>
      <w:r>
        <w:tab/>
        <w:t>1550</w:t>
      </w:r>
    </w:p>
    <w:p w14:paraId="7278CD89" w14:textId="77777777" w:rsidR="00597036" w:rsidRDefault="0059703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1550</w:t>
      </w:r>
    </w:p>
    <w:p w14:paraId="1F71F510" w14:textId="77777777" w:rsidR="00597036" w:rsidRDefault="00597036">
      <w:pPr>
        <w:pStyle w:val="TOC4"/>
        <w:rPr>
          <w:rFonts w:asciiTheme="minorHAnsi" w:eastAsiaTheme="minorEastAsia" w:hAnsiTheme="minorHAnsi" w:cstheme="minorBidi"/>
          <w:sz w:val="22"/>
          <w:szCs w:val="22"/>
        </w:rPr>
      </w:pPr>
      <w:r w:rsidRPr="00597036">
        <w:t>A.7.3.58.1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1550</w:t>
      </w:r>
    </w:p>
    <w:p w14:paraId="71D316B0" w14:textId="77777777" w:rsidR="00597036" w:rsidRDefault="00597036">
      <w:pPr>
        <w:pStyle w:val="TOC4"/>
        <w:rPr>
          <w:rFonts w:asciiTheme="minorHAnsi" w:eastAsiaTheme="minorEastAsia" w:hAnsiTheme="minorHAnsi" w:cstheme="minorBidi"/>
          <w:sz w:val="22"/>
          <w:szCs w:val="22"/>
        </w:rPr>
      </w:pPr>
      <w:r w:rsidRPr="00597036">
        <w:t>A.7.3.58.2</w:t>
      </w:r>
      <w:r w:rsidRPr="00597036">
        <w:rPr>
          <w:rFonts w:asciiTheme="minorHAnsi" w:eastAsiaTheme="minorEastAsia" w:hAnsiTheme="minorHAnsi" w:cstheme="minorBidi"/>
          <w:sz w:val="22"/>
          <w:szCs w:val="22"/>
        </w:rPr>
        <w:tab/>
      </w:r>
      <w:r w:rsidRPr="00763DEA">
        <w:rPr>
          <w:snapToGrid w:val="0"/>
        </w:rPr>
        <w:t>Test Requirements</w:t>
      </w:r>
      <w:r>
        <w:tab/>
        <w:t>1553</w:t>
      </w:r>
    </w:p>
    <w:p w14:paraId="4A1A60C3" w14:textId="77777777" w:rsidR="00597036" w:rsidRDefault="0059703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1553</w:t>
      </w:r>
    </w:p>
    <w:p w14:paraId="70FEF85F" w14:textId="77777777" w:rsidR="00597036" w:rsidRDefault="00597036">
      <w:pPr>
        <w:pStyle w:val="TOC4"/>
        <w:rPr>
          <w:rFonts w:asciiTheme="minorHAnsi" w:eastAsiaTheme="minorEastAsia" w:hAnsiTheme="minorHAnsi" w:cstheme="minorBidi"/>
          <w:sz w:val="22"/>
          <w:szCs w:val="22"/>
        </w:rPr>
      </w:pPr>
      <w:r w:rsidRPr="00597036">
        <w:t>A.7.3.59.1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1553</w:t>
      </w:r>
    </w:p>
    <w:p w14:paraId="008B450F" w14:textId="77777777" w:rsidR="00597036" w:rsidRDefault="00597036">
      <w:pPr>
        <w:pStyle w:val="TOC4"/>
        <w:rPr>
          <w:rFonts w:asciiTheme="minorHAnsi" w:eastAsiaTheme="minorEastAsia" w:hAnsiTheme="minorHAnsi" w:cstheme="minorBidi"/>
          <w:sz w:val="22"/>
          <w:szCs w:val="22"/>
        </w:rPr>
      </w:pPr>
      <w:r w:rsidRPr="00597036">
        <w:t>A.7.3.59.2</w:t>
      </w:r>
      <w:r w:rsidRPr="00597036">
        <w:rPr>
          <w:rFonts w:asciiTheme="minorHAnsi" w:eastAsiaTheme="minorEastAsia" w:hAnsiTheme="minorHAnsi" w:cstheme="minorBidi"/>
          <w:sz w:val="22"/>
          <w:szCs w:val="22"/>
        </w:rPr>
        <w:tab/>
      </w:r>
      <w:r w:rsidRPr="00763DEA">
        <w:rPr>
          <w:snapToGrid w:val="0"/>
        </w:rPr>
        <w:t>Test Requirements</w:t>
      </w:r>
      <w:r>
        <w:tab/>
        <w:t>1556</w:t>
      </w:r>
    </w:p>
    <w:p w14:paraId="79E4FD54" w14:textId="77777777" w:rsidR="00597036" w:rsidRDefault="0059703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1556</w:t>
      </w:r>
    </w:p>
    <w:p w14:paraId="60D77826" w14:textId="77777777" w:rsidR="00597036" w:rsidRDefault="00597036">
      <w:pPr>
        <w:pStyle w:val="TOC4"/>
        <w:rPr>
          <w:rFonts w:asciiTheme="minorHAnsi" w:eastAsiaTheme="minorEastAsia" w:hAnsiTheme="minorHAnsi" w:cstheme="minorBidi"/>
          <w:sz w:val="22"/>
          <w:szCs w:val="22"/>
        </w:rPr>
      </w:pPr>
      <w:r w:rsidRPr="00597036">
        <w:t>A.7.3.60.1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1556</w:t>
      </w:r>
    </w:p>
    <w:p w14:paraId="4529401E" w14:textId="77777777" w:rsidR="00597036" w:rsidRDefault="00597036">
      <w:pPr>
        <w:pStyle w:val="TOC4"/>
        <w:rPr>
          <w:rFonts w:asciiTheme="minorHAnsi" w:eastAsiaTheme="minorEastAsia" w:hAnsiTheme="minorHAnsi" w:cstheme="minorBidi"/>
          <w:sz w:val="22"/>
          <w:szCs w:val="22"/>
        </w:rPr>
      </w:pPr>
      <w:r w:rsidRPr="00597036">
        <w:t>A.7.3.60.2</w:t>
      </w:r>
      <w:r w:rsidRPr="00597036">
        <w:rPr>
          <w:rFonts w:asciiTheme="minorHAnsi" w:eastAsiaTheme="minorEastAsia" w:hAnsiTheme="minorHAnsi" w:cstheme="minorBidi"/>
          <w:sz w:val="22"/>
          <w:szCs w:val="22"/>
        </w:rPr>
        <w:tab/>
      </w:r>
      <w:r w:rsidRPr="00763DEA">
        <w:rPr>
          <w:snapToGrid w:val="0"/>
        </w:rPr>
        <w:t>Test Requirements</w:t>
      </w:r>
      <w:r>
        <w:tab/>
        <w:t>1560</w:t>
      </w:r>
    </w:p>
    <w:p w14:paraId="5A8D9178" w14:textId="77777777" w:rsidR="00597036" w:rsidRDefault="0059703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1560</w:t>
      </w:r>
    </w:p>
    <w:p w14:paraId="041288E1" w14:textId="77777777" w:rsidR="00597036" w:rsidRDefault="00597036">
      <w:pPr>
        <w:pStyle w:val="TOC4"/>
        <w:rPr>
          <w:rFonts w:asciiTheme="minorHAnsi" w:eastAsiaTheme="minorEastAsia" w:hAnsiTheme="minorHAnsi" w:cstheme="minorBidi"/>
          <w:sz w:val="22"/>
          <w:szCs w:val="22"/>
        </w:rPr>
      </w:pPr>
      <w:r w:rsidRPr="00597036">
        <w:t>A.7.3.61.1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1560</w:t>
      </w:r>
    </w:p>
    <w:p w14:paraId="5619E2DF" w14:textId="77777777" w:rsidR="00597036" w:rsidRDefault="00597036">
      <w:pPr>
        <w:pStyle w:val="TOC4"/>
        <w:rPr>
          <w:rFonts w:asciiTheme="minorHAnsi" w:eastAsiaTheme="minorEastAsia" w:hAnsiTheme="minorHAnsi" w:cstheme="minorBidi"/>
          <w:sz w:val="22"/>
          <w:szCs w:val="22"/>
        </w:rPr>
      </w:pPr>
      <w:r w:rsidRPr="00597036">
        <w:t>A.7.3.61.2</w:t>
      </w:r>
      <w:r w:rsidRPr="00597036">
        <w:rPr>
          <w:rFonts w:asciiTheme="minorHAnsi" w:eastAsiaTheme="minorEastAsia" w:hAnsiTheme="minorHAnsi" w:cstheme="minorBidi"/>
          <w:sz w:val="22"/>
          <w:szCs w:val="22"/>
        </w:rPr>
        <w:tab/>
      </w:r>
      <w:r w:rsidRPr="00763DEA">
        <w:rPr>
          <w:snapToGrid w:val="0"/>
        </w:rPr>
        <w:t>Test Requirements</w:t>
      </w:r>
      <w:r>
        <w:tab/>
        <w:t>1564</w:t>
      </w:r>
    </w:p>
    <w:p w14:paraId="3A217BA0" w14:textId="77777777" w:rsidR="00597036" w:rsidRDefault="0059703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1564</w:t>
      </w:r>
    </w:p>
    <w:p w14:paraId="31907135" w14:textId="77777777" w:rsidR="00597036" w:rsidRDefault="00597036">
      <w:pPr>
        <w:pStyle w:val="TOC4"/>
        <w:rPr>
          <w:rFonts w:asciiTheme="minorHAnsi" w:eastAsiaTheme="minorEastAsia" w:hAnsiTheme="minorHAnsi" w:cstheme="minorBidi"/>
          <w:sz w:val="22"/>
          <w:szCs w:val="22"/>
        </w:rPr>
      </w:pPr>
      <w:r w:rsidRPr="00597036">
        <w:t>A.7.3.62.1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1564</w:t>
      </w:r>
    </w:p>
    <w:p w14:paraId="0D53CE0E" w14:textId="77777777" w:rsidR="00597036" w:rsidRDefault="00597036">
      <w:pPr>
        <w:pStyle w:val="TOC4"/>
        <w:rPr>
          <w:rFonts w:asciiTheme="minorHAnsi" w:eastAsiaTheme="minorEastAsia" w:hAnsiTheme="minorHAnsi" w:cstheme="minorBidi"/>
          <w:sz w:val="22"/>
          <w:szCs w:val="22"/>
        </w:rPr>
      </w:pPr>
      <w:r w:rsidRPr="00597036">
        <w:t>A.7.3.62.2</w:t>
      </w:r>
      <w:r w:rsidRPr="00597036">
        <w:rPr>
          <w:rFonts w:asciiTheme="minorHAnsi" w:eastAsiaTheme="minorEastAsia" w:hAnsiTheme="minorHAnsi" w:cstheme="minorBidi"/>
          <w:sz w:val="22"/>
          <w:szCs w:val="22"/>
        </w:rPr>
        <w:tab/>
      </w:r>
      <w:r w:rsidRPr="00763DEA">
        <w:rPr>
          <w:snapToGrid w:val="0"/>
        </w:rPr>
        <w:t>Test Requirements</w:t>
      </w:r>
      <w:r>
        <w:tab/>
        <w:t>1568</w:t>
      </w:r>
    </w:p>
    <w:p w14:paraId="6314B3B8" w14:textId="77777777" w:rsidR="00597036" w:rsidRDefault="0059703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1568</w:t>
      </w:r>
    </w:p>
    <w:p w14:paraId="2C3F825F" w14:textId="77777777" w:rsidR="00597036" w:rsidRDefault="00597036">
      <w:pPr>
        <w:pStyle w:val="TOC4"/>
        <w:rPr>
          <w:rFonts w:asciiTheme="minorHAnsi" w:eastAsiaTheme="minorEastAsia" w:hAnsiTheme="minorHAnsi" w:cstheme="minorBidi"/>
          <w:sz w:val="22"/>
          <w:szCs w:val="22"/>
        </w:rPr>
      </w:pPr>
      <w:r w:rsidRPr="00597036">
        <w:t>A.7.3.63.1</w:t>
      </w:r>
      <w:r w:rsidRPr="00597036">
        <w:rPr>
          <w:rFonts w:asciiTheme="minorHAnsi" w:eastAsiaTheme="minorEastAsia" w:hAnsiTheme="minorHAnsi" w:cstheme="minorBidi"/>
          <w:sz w:val="22"/>
          <w:szCs w:val="22"/>
        </w:rPr>
        <w:tab/>
      </w:r>
      <w:r w:rsidRPr="00763DEA">
        <w:rPr>
          <w:snapToGrid w:val="0"/>
          <w:lang w:eastAsia="sv-SE"/>
        </w:rPr>
        <w:t>Test Purpose and Environment</w:t>
      </w:r>
      <w:r>
        <w:tab/>
        <w:t>1568</w:t>
      </w:r>
    </w:p>
    <w:p w14:paraId="1B7938E7" w14:textId="77777777" w:rsidR="00597036" w:rsidRDefault="00597036">
      <w:pPr>
        <w:pStyle w:val="TOC4"/>
        <w:rPr>
          <w:rFonts w:asciiTheme="minorHAnsi" w:eastAsiaTheme="minorEastAsia" w:hAnsiTheme="minorHAnsi" w:cstheme="minorBidi"/>
          <w:sz w:val="22"/>
          <w:szCs w:val="22"/>
        </w:rPr>
      </w:pPr>
      <w:r w:rsidRPr="00597036">
        <w:t>A.7.3.63.2</w:t>
      </w:r>
      <w:r w:rsidRPr="00597036">
        <w:rPr>
          <w:rFonts w:asciiTheme="minorHAnsi" w:eastAsiaTheme="minorEastAsia" w:hAnsiTheme="minorHAnsi" w:cstheme="minorBidi"/>
          <w:sz w:val="22"/>
          <w:szCs w:val="22"/>
        </w:rPr>
        <w:tab/>
      </w:r>
      <w:r w:rsidRPr="00763DEA">
        <w:rPr>
          <w:snapToGrid w:val="0"/>
          <w:lang w:eastAsia="sv-SE"/>
        </w:rPr>
        <w:t>Test Requirements</w:t>
      </w:r>
      <w:r>
        <w:tab/>
        <w:t>1572</w:t>
      </w:r>
    </w:p>
    <w:p w14:paraId="1488A6D9" w14:textId="77777777" w:rsidR="00597036" w:rsidRDefault="0059703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1572</w:t>
      </w:r>
    </w:p>
    <w:p w14:paraId="59759DC2" w14:textId="77777777" w:rsidR="00597036" w:rsidRDefault="00597036">
      <w:pPr>
        <w:pStyle w:val="TOC4"/>
        <w:rPr>
          <w:rFonts w:asciiTheme="minorHAnsi" w:eastAsiaTheme="minorEastAsia" w:hAnsiTheme="minorHAnsi" w:cstheme="minorBidi"/>
          <w:sz w:val="22"/>
          <w:szCs w:val="22"/>
        </w:rPr>
      </w:pPr>
      <w:r w:rsidRPr="00597036">
        <w:t>A.7.3.64.1</w:t>
      </w:r>
      <w:r w:rsidRPr="00597036">
        <w:rPr>
          <w:rFonts w:asciiTheme="minorHAnsi" w:eastAsiaTheme="minorEastAsia" w:hAnsiTheme="minorHAnsi" w:cstheme="minorBidi"/>
          <w:sz w:val="22"/>
          <w:szCs w:val="22"/>
        </w:rPr>
        <w:tab/>
      </w:r>
      <w:r w:rsidRPr="00763DEA">
        <w:rPr>
          <w:snapToGrid w:val="0"/>
        </w:rPr>
        <w:t>Test Purpose and Environment</w:t>
      </w:r>
      <w:r>
        <w:tab/>
        <w:t>1572</w:t>
      </w:r>
    </w:p>
    <w:p w14:paraId="10320DE5" w14:textId="77777777" w:rsidR="00597036" w:rsidRDefault="00597036">
      <w:pPr>
        <w:pStyle w:val="TOC4"/>
        <w:rPr>
          <w:rFonts w:asciiTheme="minorHAnsi" w:eastAsiaTheme="minorEastAsia" w:hAnsiTheme="minorHAnsi" w:cstheme="minorBidi"/>
          <w:sz w:val="22"/>
          <w:szCs w:val="22"/>
        </w:rPr>
      </w:pPr>
      <w:r w:rsidRPr="00597036">
        <w:t>A.7.3.64.2</w:t>
      </w:r>
      <w:r w:rsidRPr="00597036">
        <w:rPr>
          <w:rFonts w:asciiTheme="minorHAnsi" w:eastAsiaTheme="minorEastAsia" w:hAnsiTheme="minorHAnsi" w:cstheme="minorBidi"/>
          <w:sz w:val="22"/>
          <w:szCs w:val="22"/>
        </w:rPr>
        <w:tab/>
      </w:r>
      <w:r w:rsidRPr="00763DEA">
        <w:rPr>
          <w:snapToGrid w:val="0"/>
        </w:rPr>
        <w:t>Test Requirements</w:t>
      </w:r>
      <w:r>
        <w:tab/>
        <w:t>1575</w:t>
      </w:r>
    </w:p>
    <w:p w14:paraId="6B4BCBAD" w14:textId="77777777" w:rsidR="00597036" w:rsidRDefault="0059703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1576</w:t>
      </w:r>
    </w:p>
    <w:p w14:paraId="55D1A29C" w14:textId="77777777" w:rsidR="00597036" w:rsidRDefault="00597036">
      <w:pPr>
        <w:pStyle w:val="TOC4"/>
        <w:rPr>
          <w:rFonts w:asciiTheme="minorHAnsi" w:eastAsiaTheme="minorEastAsia" w:hAnsiTheme="minorHAnsi" w:cstheme="minorBidi"/>
          <w:sz w:val="22"/>
          <w:szCs w:val="22"/>
        </w:rPr>
      </w:pPr>
      <w:r w:rsidRPr="00597036">
        <w:lastRenderedPageBreak/>
        <w:t>A.7.3.65.1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1576</w:t>
      </w:r>
    </w:p>
    <w:p w14:paraId="665810C3" w14:textId="77777777" w:rsidR="00597036" w:rsidRDefault="00597036">
      <w:pPr>
        <w:pStyle w:val="TOC4"/>
        <w:rPr>
          <w:rFonts w:asciiTheme="minorHAnsi" w:eastAsiaTheme="minorEastAsia" w:hAnsiTheme="minorHAnsi" w:cstheme="minorBidi"/>
          <w:sz w:val="22"/>
          <w:szCs w:val="22"/>
        </w:rPr>
      </w:pPr>
      <w:r w:rsidRPr="00597036">
        <w:t>A.7.3.65.2</w:t>
      </w:r>
      <w:r w:rsidRPr="00597036">
        <w:rPr>
          <w:rFonts w:asciiTheme="minorHAnsi" w:eastAsiaTheme="minorEastAsia" w:hAnsiTheme="minorHAnsi" w:cstheme="minorBidi"/>
          <w:sz w:val="22"/>
          <w:szCs w:val="22"/>
        </w:rPr>
        <w:tab/>
      </w:r>
      <w:r w:rsidRPr="00763DEA">
        <w:rPr>
          <w:snapToGrid w:val="0"/>
        </w:rPr>
        <w:t>Test Requirements</w:t>
      </w:r>
      <w:r>
        <w:tab/>
        <w:t>1579</w:t>
      </w:r>
    </w:p>
    <w:p w14:paraId="5B87FDBA" w14:textId="77777777" w:rsidR="00597036" w:rsidRDefault="00597036">
      <w:pPr>
        <w:pStyle w:val="TOC3"/>
        <w:rPr>
          <w:rFonts w:asciiTheme="minorHAnsi" w:eastAsiaTheme="minorEastAsia" w:hAnsiTheme="minorHAnsi" w:cstheme="minorBidi"/>
          <w:sz w:val="22"/>
          <w:szCs w:val="22"/>
        </w:rPr>
      </w:pPr>
      <w:r w:rsidRPr="00597036">
        <w:t>A.7.3.66</w:t>
      </w:r>
      <w:r w:rsidRPr="00597036">
        <w:rPr>
          <w:rFonts w:asciiTheme="minorHAnsi" w:hAnsiTheme="minorHAnsi" w:cstheme="minorBidi"/>
          <w:sz w:val="22"/>
          <w:szCs w:val="22"/>
        </w:rPr>
        <w:tab/>
      </w:r>
      <w:r>
        <w:rPr>
          <w:lang w:eastAsia="zh-CN"/>
        </w:rPr>
        <w:t>HD-FDD</w:t>
      </w:r>
      <w:r w:rsidRPr="00763DEA">
        <w:rPr>
          <w:rFonts w:eastAsia="MS Mincho"/>
          <w:lang w:eastAsia="zh-CN"/>
        </w:rPr>
        <w:t xml:space="preserve"> Radio Link Monitoring Test for Out-of-sync</w:t>
      </w:r>
      <w:r>
        <w:rPr>
          <w:lang w:eastAsia="zh-CN"/>
        </w:rPr>
        <w:t xml:space="preserve"> without DRX for UE Category NB1 Standalone mode in Normal Coverage</w:t>
      </w:r>
      <w:r>
        <w:tab/>
        <w:t>1580</w:t>
      </w:r>
    </w:p>
    <w:p w14:paraId="0B1DB033" w14:textId="77777777" w:rsidR="00597036" w:rsidRDefault="00597036">
      <w:pPr>
        <w:pStyle w:val="TOC4"/>
        <w:rPr>
          <w:rFonts w:asciiTheme="minorHAnsi" w:eastAsiaTheme="minorEastAsia" w:hAnsiTheme="minorHAnsi" w:cstheme="minorBidi"/>
          <w:sz w:val="22"/>
          <w:szCs w:val="22"/>
        </w:rPr>
      </w:pPr>
      <w:r w:rsidRPr="00597036">
        <w:t>A.7.3.66.1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1580</w:t>
      </w:r>
    </w:p>
    <w:p w14:paraId="0CFD5006" w14:textId="77777777" w:rsidR="00597036" w:rsidRDefault="00597036">
      <w:pPr>
        <w:pStyle w:val="TOC4"/>
        <w:rPr>
          <w:rFonts w:asciiTheme="minorHAnsi" w:eastAsiaTheme="minorEastAsia" w:hAnsiTheme="minorHAnsi" w:cstheme="minorBidi"/>
          <w:sz w:val="22"/>
          <w:szCs w:val="22"/>
        </w:rPr>
      </w:pPr>
      <w:r w:rsidRPr="00597036">
        <w:t>A.7.3.66.2</w:t>
      </w:r>
      <w:r w:rsidRPr="00597036">
        <w:rPr>
          <w:rFonts w:asciiTheme="minorHAnsi" w:eastAsiaTheme="minorEastAsia" w:hAnsiTheme="minorHAnsi" w:cstheme="minorBidi"/>
          <w:sz w:val="22"/>
          <w:szCs w:val="22"/>
        </w:rPr>
        <w:tab/>
      </w:r>
      <w:r w:rsidRPr="00763DEA">
        <w:rPr>
          <w:snapToGrid w:val="0"/>
        </w:rPr>
        <w:t>Test Requirements</w:t>
      </w:r>
      <w:r>
        <w:tab/>
        <w:t>1582</w:t>
      </w:r>
    </w:p>
    <w:p w14:paraId="6CF3B232" w14:textId="77777777" w:rsidR="00597036" w:rsidRDefault="00597036">
      <w:pPr>
        <w:pStyle w:val="TOC3"/>
        <w:rPr>
          <w:rFonts w:asciiTheme="minorHAnsi" w:eastAsiaTheme="minorEastAsia" w:hAnsiTheme="minorHAnsi" w:cstheme="minorBidi"/>
          <w:sz w:val="22"/>
          <w:szCs w:val="22"/>
        </w:rPr>
      </w:pPr>
      <w:r w:rsidRPr="00597036">
        <w:t>A.7.3.67</w:t>
      </w:r>
      <w:r w:rsidRPr="00597036">
        <w:rPr>
          <w:rFonts w:asciiTheme="minorHAnsi" w:hAnsiTheme="minorHAnsi" w:cstheme="minorBidi"/>
          <w:sz w:val="22"/>
          <w:szCs w:val="22"/>
        </w:rPr>
        <w:tab/>
      </w:r>
      <w:r>
        <w:rPr>
          <w:lang w:eastAsia="zh-CN"/>
        </w:rPr>
        <w:t>HD-FDD</w:t>
      </w:r>
      <w:r w:rsidRPr="00763DEA">
        <w:rPr>
          <w:rFonts w:eastAsia="MS Mincho"/>
          <w:lang w:eastAsia="zh-CN"/>
        </w:rPr>
        <w:t xml:space="preserve"> Radio Link Monitoring Test for Out-of-sync</w:t>
      </w:r>
      <w:r>
        <w:rPr>
          <w:lang w:eastAsia="zh-CN"/>
        </w:rPr>
        <w:t xml:space="preserve"> without DRX for UE Category NB1 guard band mode in Enhanced Coverage</w:t>
      </w:r>
      <w:r>
        <w:tab/>
        <w:t>1583</w:t>
      </w:r>
    </w:p>
    <w:p w14:paraId="5C0814F5" w14:textId="77777777" w:rsidR="00597036" w:rsidRDefault="00597036">
      <w:pPr>
        <w:pStyle w:val="TOC4"/>
        <w:rPr>
          <w:rFonts w:asciiTheme="minorHAnsi" w:eastAsiaTheme="minorEastAsia" w:hAnsiTheme="minorHAnsi" w:cstheme="minorBidi"/>
          <w:sz w:val="22"/>
          <w:szCs w:val="22"/>
        </w:rPr>
      </w:pPr>
      <w:r w:rsidRPr="00597036">
        <w:t>A.7.3.67.1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1583</w:t>
      </w:r>
    </w:p>
    <w:p w14:paraId="3D18F151" w14:textId="77777777" w:rsidR="00597036" w:rsidRDefault="00597036">
      <w:pPr>
        <w:pStyle w:val="TOC4"/>
        <w:rPr>
          <w:rFonts w:asciiTheme="minorHAnsi" w:eastAsiaTheme="minorEastAsia" w:hAnsiTheme="minorHAnsi" w:cstheme="minorBidi"/>
          <w:sz w:val="22"/>
          <w:szCs w:val="22"/>
        </w:rPr>
      </w:pPr>
      <w:r w:rsidRPr="00597036">
        <w:t>A.7.3.67.2</w:t>
      </w:r>
      <w:r w:rsidRPr="00597036">
        <w:rPr>
          <w:rFonts w:asciiTheme="minorHAnsi" w:eastAsiaTheme="minorEastAsia" w:hAnsiTheme="minorHAnsi" w:cstheme="minorBidi"/>
          <w:sz w:val="22"/>
          <w:szCs w:val="22"/>
        </w:rPr>
        <w:tab/>
      </w:r>
      <w:r w:rsidRPr="00763DEA">
        <w:rPr>
          <w:snapToGrid w:val="0"/>
        </w:rPr>
        <w:t>Test Requirements</w:t>
      </w:r>
      <w:r>
        <w:tab/>
        <w:t>1586</w:t>
      </w:r>
    </w:p>
    <w:p w14:paraId="00EE8300" w14:textId="77777777" w:rsidR="00597036" w:rsidRDefault="00597036">
      <w:pPr>
        <w:pStyle w:val="TOC3"/>
        <w:rPr>
          <w:rFonts w:asciiTheme="minorHAnsi" w:eastAsiaTheme="minorEastAsia" w:hAnsiTheme="minorHAnsi" w:cstheme="minorBidi"/>
          <w:sz w:val="22"/>
          <w:szCs w:val="22"/>
        </w:rPr>
      </w:pPr>
      <w:r w:rsidRPr="00597036">
        <w:t>A.7.3.68</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 xml:space="preserve">FDD Early Out-of-sync reporting Test </w:t>
      </w:r>
      <w:r>
        <w:rPr>
          <w:lang w:eastAsia="zh-CN"/>
        </w:rPr>
        <w:t>for Cat-M1 UE in CEMode A</w:t>
      </w:r>
      <w:r>
        <w:tab/>
        <w:t>1587</w:t>
      </w:r>
    </w:p>
    <w:p w14:paraId="592450EB" w14:textId="77777777" w:rsidR="00597036" w:rsidRDefault="00597036">
      <w:pPr>
        <w:pStyle w:val="TOC4"/>
        <w:rPr>
          <w:rFonts w:asciiTheme="minorHAnsi" w:eastAsiaTheme="minorEastAsia" w:hAnsiTheme="minorHAnsi" w:cstheme="minorBidi"/>
          <w:sz w:val="22"/>
          <w:szCs w:val="22"/>
        </w:rPr>
      </w:pPr>
      <w:r w:rsidRPr="00597036">
        <w:t>A.7.3.68.1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1587</w:t>
      </w:r>
    </w:p>
    <w:p w14:paraId="614130DF" w14:textId="77777777" w:rsidR="00597036" w:rsidRDefault="00597036">
      <w:pPr>
        <w:pStyle w:val="TOC4"/>
        <w:rPr>
          <w:rFonts w:asciiTheme="minorHAnsi" w:eastAsiaTheme="minorEastAsia" w:hAnsiTheme="minorHAnsi" w:cstheme="minorBidi"/>
          <w:sz w:val="22"/>
          <w:szCs w:val="22"/>
        </w:rPr>
      </w:pPr>
      <w:r w:rsidRPr="00597036">
        <w:t>A.7.3.68.2</w:t>
      </w:r>
      <w:r w:rsidRPr="00597036">
        <w:rPr>
          <w:rFonts w:asciiTheme="minorHAnsi" w:eastAsiaTheme="minorEastAsia" w:hAnsiTheme="minorHAnsi" w:cstheme="minorBidi"/>
          <w:sz w:val="22"/>
          <w:szCs w:val="22"/>
        </w:rPr>
        <w:tab/>
      </w:r>
      <w:r w:rsidRPr="00763DEA">
        <w:rPr>
          <w:snapToGrid w:val="0"/>
        </w:rPr>
        <w:t>Test Requirements</w:t>
      </w:r>
      <w:r>
        <w:tab/>
        <w:t>1589</w:t>
      </w:r>
    </w:p>
    <w:p w14:paraId="1CFCB6BA" w14:textId="77777777" w:rsidR="00597036" w:rsidRDefault="00597036">
      <w:pPr>
        <w:pStyle w:val="TOC3"/>
        <w:rPr>
          <w:rFonts w:asciiTheme="minorHAnsi" w:eastAsiaTheme="minorEastAsia" w:hAnsiTheme="minorHAnsi" w:cstheme="minorBidi"/>
          <w:sz w:val="22"/>
          <w:szCs w:val="22"/>
        </w:rPr>
      </w:pPr>
      <w:r w:rsidRPr="00597036">
        <w:t>A.7.3.69</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w:t>
      </w:r>
      <w:r w:rsidRPr="00763DEA">
        <w:rPr>
          <w:rFonts w:eastAsia="MS Mincho"/>
          <w:lang w:eastAsia="zh-CN"/>
        </w:rPr>
        <w:t xml:space="preserve">FDD Early Out-of-sync reporting Test </w:t>
      </w:r>
      <w:r>
        <w:rPr>
          <w:lang w:eastAsia="zh-CN"/>
        </w:rPr>
        <w:t>for Cat-M1 UE in CEMode A</w:t>
      </w:r>
      <w:r>
        <w:tab/>
        <w:t>1589</w:t>
      </w:r>
    </w:p>
    <w:p w14:paraId="25FABDA3" w14:textId="77777777" w:rsidR="00597036" w:rsidRDefault="00597036">
      <w:pPr>
        <w:pStyle w:val="TOC4"/>
        <w:rPr>
          <w:rFonts w:asciiTheme="minorHAnsi" w:eastAsiaTheme="minorEastAsia" w:hAnsiTheme="minorHAnsi" w:cstheme="minorBidi"/>
          <w:sz w:val="22"/>
          <w:szCs w:val="22"/>
        </w:rPr>
      </w:pPr>
      <w:r w:rsidRPr="00597036">
        <w:t>A.7.3.69.1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1589</w:t>
      </w:r>
    </w:p>
    <w:p w14:paraId="1F49D54F" w14:textId="77777777" w:rsidR="00597036" w:rsidRDefault="00597036">
      <w:pPr>
        <w:pStyle w:val="TOC4"/>
        <w:rPr>
          <w:rFonts w:asciiTheme="minorHAnsi" w:eastAsiaTheme="minorEastAsia" w:hAnsiTheme="minorHAnsi" w:cstheme="minorBidi"/>
          <w:sz w:val="22"/>
          <w:szCs w:val="22"/>
        </w:rPr>
      </w:pPr>
      <w:r w:rsidRPr="00597036">
        <w:t>A.7.3.69.2</w:t>
      </w:r>
      <w:r w:rsidRPr="00597036">
        <w:rPr>
          <w:rFonts w:asciiTheme="minorHAnsi" w:eastAsiaTheme="minorEastAsia" w:hAnsiTheme="minorHAnsi" w:cstheme="minorBidi"/>
          <w:sz w:val="22"/>
          <w:szCs w:val="22"/>
        </w:rPr>
        <w:tab/>
      </w:r>
      <w:r w:rsidRPr="00763DEA">
        <w:rPr>
          <w:snapToGrid w:val="0"/>
        </w:rPr>
        <w:t>Test Requirements</w:t>
      </w:r>
      <w:r>
        <w:tab/>
        <w:t>1591</w:t>
      </w:r>
    </w:p>
    <w:p w14:paraId="6E88E8ED" w14:textId="77777777" w:rsidR="00597036" w:rsidRDefault="00597036">
      <w:pPr>
        <w:pStyle w:val="TOC3"/>
        <w:rPr>
          <w:rFonts w:asciiTheme="minorHAnsi" w:eastAsiaTheme="minorEastAsia" w:hAnsiTheme="minorHAnsi" w:cstheme="minorBidi"/>
          <w:sz w:val="22"/>
          <w:szCs w:val="22"/>
        </w:rPr>
      </w:pPr>
      <w:r w:rsidRPr="00597036">
        <w:t>A.7.3.70</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Early Out-of-sync reporting Test </w:t>
      </w:r>
      <w:r>
        <w:rPr>
          <w:lang w:eastAsia="zh-CN"/>
        </w:rPr>
        <w:t>for Cat-M1 UE in CEMode A</w:t>
      </w:r>
      <w:r>
        <w:tab/>
        <w:t>1591</w:t>
      </w:r>
    </w:p>
    <w:p w14:paraId="155CB2E7" w14:textId="77777777" w:rsidR="00597036" w:rsidRDefault="00597036">
      <w:pPr>
        <w:pStyle w:val="TOC4"/>
        <w:rPr>
          <w:rFonts w:asciiTheme="minorHAnsi" w:eastAsiaTheme="minorEastAsia" w:hAnsiTheme="minorHAnsi" w:cstheme="minorBidi"/>
          <w:sz w:val="22"/>
          <w:szCs w:val="22"/>
        </w:rPr>
      </w:pPr>
      <w:r w:rsidRPr="00597036">
        <w:t>A.7.3.70.1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1591</w:t>
      </w:r>
    </w:p>
    <w:p w14:paraId="2048037D" w14:textId="77777777" w:rsidR="00597036" w:rsidRDefault="00597036">
      <w:pPr>
        <w:pStyle w:val="TOC4"/>
        <w:rPr>
          <w:rFonts w:asciiTheme="minorHAnsi" w:eastAsiaTheme="minorEastAsia" w:hAnsiTheme="minorHAnsi" w:cstheme="minorBidi"/>
          <w:sz w:val="22"/>
          <w:szCs w:val="22"/>
        </w:rPr>
      </w:pPr>
      <w:r w:rsidRPr="00597036">
        <w:t>A.7.3.70.2</w:t>
      </w:r>
      <w:r w:rsidRPr="00597036">
        <w:rPr>
          <w:rFonts w:asciiTheme="minorHAnsi" w:eastAsiaTheme="minorEastAsia" w:hAnsiTheme="minorHAnsi" w:cstheme="minorBidi"/>
          <w:sz w:val="22"/>
          <w:szCs w:val="22"/>
        </w:rPr>
        <w:tab/>
      </w:r>
      <w:r w:rsidRPr="00763DEA">
        <w:rPr>
          <w:snapToGrid w:val="0"/>
        </w:rPr>
        <w:t>Test Requirements</w:t>
      </w:r>
      <w:r>
        <w:tab/>
        <w:t>1593</w:t>
      </w:r>
    </w:p>
    <w:p w14:paraId="05BA9566" w14:textId="77777777" w:rsidR="00597036" w:rsidRDefault="00597036">
      <w:pPr>
        <w:pStyle w:val="TOC3"/>
        <w:rPr>
          <w:rFonts w:asciiTheme="minorHAnsi" w:eastAsiaTheme="minorEastAsia" w:hAnsiTheme="minorHAnsi" w:cstheme="minorBidi"/>
          <w:sz w:val="22"/>
          <w:szCs w:val="22"/>
        </w:rPr>
      </w:pPr>
      <w:r w:rsidRPr="00597036">
        <w:t>A.7.3.71</w:t>
      </w:r>
      <w:r w:rsidRPr="00597036">
        <w:rPr>
          <w:rFonts w:asciiTheme="minorHAnsi" w:hAnsiTheme="minorHAnsi" w:cstheme="minorBidi"/>
          <w:sz w:val="22"/>
          <w:szCs w:val="22"/>
        </w:rPr>
        <w:tab/>
      </w:r>
      <w:r w:rsidRPr="00763DEA">
        <w:rPr>
          <w:rFonts w:eastAsia="MS Mincho"/>
          <w:lang w:eastAsia="zh-CN"/>
        </w:rPr>
        <w:t>E-UTRAN FD-FDD Early In-Sync reporting Test for Cat-M1 UE in CEModeA</w:t>
      </w:r>
      <w:r>
        <w:tab/>
        <w:t>1593</w:t>
      </w:r>
    </w:p>
    <w:p w14:paraId="62022C5D" w14:textId="77777777" w:rsidR="00597036" w:rsidRDefault="00597036">
      <w:pPr>
        <w:pStyle w:val="TOC4"/>
        <w:rPr>
          <w:rFonts w:asciiTheme="minorHAnsi" w:eastAsiaTheme="minorEastAsia" w:hAnsiTheme="minorHAnsi" w:cstheme="minorBidi"/>
          <w:sz w:val="22"/>
          <w:szCs w:val="22"/>
        </w:rPr>
      </w:pPr>
      <w:r w:rsidRPr="00597036">
        <w:t>A.7.3.71.1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1593</w:t>
      </w:r>
    </w:p>
    <w:p w14:paraId="086CE27A" w14:textId="77777777" w:rsidR="00597036" w:rsidRDefault="00597036">
      <w:pPr>
        <w:pStyle w:val="TOC4"/>
        <w:rPr>
          <w:rFonts w:asciiTheme="minorHAnsi" w:eastAsiaTheme="minorEastAsia" w:hAnsiTheme="minorHAnsi" w:cstheme="minorBidi"/>
          <w:sz w:val="22"/>
          <w:szCs w:val="22"/>
        </w:rPr>
      </w:pPr>
      <w:r w:rsidRPr="00597036">
        <w:t>A.7.3.71.2</w:t>
      </w:r>
      <w:r w:rsidRPr="00597036">
        <w:rPr>
          <w:rFonts w:asciiTheme="minorHAnsi" w:eastAsiaTheme="minorEastAsia" w:hAnsiTheme="minorHAnsi" w:cstheme="minorBidi"/>
          <w:sz w:val="22"/>
          <w:szCs w:val="22"/>
        </w:rPr>
        <w:tab/>
      </w:r>
      <w:r w:rsidRPr="00763DEA">
        <w:rPr>
          <w:snapToGrid w:val="0"/>
        </w:rPr>
        <w:t>Test Requirements</w:t>
      </w:r>
      <w:r>
        <w:tab/>
        <w:t>1596</w:t>
      </w:r>
    </w:p>
    <w:p w14:paraId="54390B01" w14:textId="77777777" w:rsidR="00597036" w:rsidRDefault="00597036">
      <w:pPr>
        <w:pStyle w:val="TOC3"/>
        <w:rPr>
          <w:rFonts w:asciiTheme="minorHAnsi" w:eastAsiaTheme="minorEastAsia" w:hAnsiTheme="minorHAnsi" w:cstheme="minorBidi"/>
          <w:sz w:val="22"/>
          <w:szCs w:val="22"/>
        </w:rPr>
      </w:pPr>
      <w:r w:rsidRPr="00597036">
        <w:t>A.7.3.72</w:t>
      </w:r>
      <w:r w:rsidRPr="00597036">
        <w:rPr>
          <w:rFonts w:asciiTheme="minorHAnsi" w:hAnsiTheme="minorHAnsi" w:cstheme="minorBidi"/>
          <w:sz w:val="22"/>
          <w:szCs w:val="22"/>
        </w:rPr>
        <w:tab/>
      </w:r>
      <w:r w:rsidRPr="00763DEA">
        <w:rPr>
          <w:rFonts w:eastAsia="MS Mincho"/>
          <w:lang w:eastAsia="zh-CN"/>
        </w:rPr>
        <w:t>E-UTRAN HD-FDD Early In-Sync reporting Test for Cat-M1 UE in CEModeA</w:t>
      </w:r>
      <w:r>
        <w:tab/>
        <w:t>1596</w:t>
      </w:r>
    </w:p>
    <w:p w14:paraId="2B681768" w14:textId="77777777" w:rsidR="00597036" w:rsidRDefault="00597036">
      <w:pPr>
        <w:pStyle w:val="TOC4"/>
        <w:rPr>
          <w:rFonts w:asciiTheme="minorHAnsi" w:eastAsiaTheme="minorEastAsia" w:hAnsiTheme="minorHAnsi" w:cstheme="minorBidi"/>
          <w:sz w:val="22"/>
          <w:szCs w:val="22"/>
        </w:rPr>
      </w:pPr>
      <w:r w:rsidRPr="00597036">
        <w:t>A.7.3.72.1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1596</w:t>
      </w:r>
    </w:p>
    <w:p w14:paraId="5356B5CA" w14:textId="77777777" w:rsidR="00597036" w:rsidRDefault="00597036">
      <w:pPr>
        <w:pStyle w:val="TOC4"/>
        <w:rPr>
          <w:rFonts w:asciiTheme="minorHAnsi" w:eastAsiaTheme="minorEastAsia" w:hAnsiTheme="minorHAnsi" w:cstheme="minorBidi"/>
          <w:sz w:val="22"/>
          <w:szCs w:val="22"/>
        </w:rPr>
      </w:pPr>
      <w:r w:rsidRPr="00597036">
        <w:t>A.7.3.72.2</w:t>
      </w:r>
      <w:r w:rsidRPr="00597036">
        <w:rPr>
          <w:rFonts w:asciiTheme="minorHAnsi" w:eastAsiaTheme="minorEastAsia" w:hAnsiTheme="minorHAnsi" w:cstheme="minorBidi"/>
          <w:sz w:val="22"/>
          <w:szCs w:val="22"/>
        </w:rPr>
        <w:tab/>
      </w:r>
      <w:r w:rsidRPr="00763DEA">
        <w:rPr>
          <w:snapToGrid w:val="0"/>
        </w:rPr>
        <w:t>Test Requirements</w:t>
      </w:r>
      <w:r>
        <w:tab/>
        <w:t>1598</w:t>
      </w:r>
    </w:p>
    <w:p w14:paraId="4088EB63" w14:textId="77777777" w:rsidR="00597036" w:rsidRDefault="00597036">
      <w:pPr>
        <w:pStyle w:val="TOC3"/>
        <w:rPr>
          <w:rFonts w:asciiTheme="minorHAnsi" w:eastAsiaTheme="minorEastAsia" w:hAnsiTheme="minorHAnsi" w:cstheme="minorBidi"/>
          <w:sz w:val="22"/>
          <w:szCs w:val="22"/>
        </w:rPr>
      </w:pPr>
      <w:r w:rsidRPr="00597036">
        <w:t>A.7.3.73</w:t>
      </w:r>
      <w:r w:rsidRPr="00597036">
        <w:rPr>
          <w:rFonts w:asciiTheme="minorHAnsi" w:hAnsiTheme="minorHAnsi" w:cstheme="minorBidi"/>
          <w:sz w:val="22"/>
          <w:szCs w:val="22"/>
        </w:rPr>
        <w:tab/>
      </w:r>
      <w:r w:rsidRPr="00763DEA">
        <w:rPr>
          <w:rFonts w:eastAsia="MS Mincho"/>
          <w:lang w:eastAsia="zh-CN"/>
        </w:rPr>
        <w:t>E-UTRAN TDD Early In-Sync reporting Test for Cat-M1 UE in CEModeA</w:t>
      </w:r>
      <w:r>
        <w:tab/>
        <w:t>1598</w:t>
      </w:r>
    </w:p>
    <w:p w14:paraId="5FBB091C" w14:textId="77777777" w:rsidR="00597036" w:rsidRDefault="00597036">
      <w:pPr>
        <w:pStyle w:val="TOC4"/>
        <w:rPr>
          <w:rFonts w:asciiTheme="minorHAnsi" w:eastAsiaTheme="minorEastAsia" w:hAnsiTheme="minorHAnsi" w:cstheme="minorBidi"/>
          <w:sz w:val="22"/>
          <w:szCs w:val="22"/>
        </w:rPr>
      </w:pPr>
      <w:r w:rsidRPr="00597036">
        <w:t>A.7.3.73.1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1598</w:t>
      </w:r>
    </w:p>
    <w:p w14:paraId="25595057" w14:textId="77777777" w:rsidR="00597036" w:rsidRDefault="00597036">
      <w:pPr>
        <w:pStyle w:val="TOC4"/>
        <w:rPr>
          <w:rFonts w:asciiTheme="minorHAnsi" w:eastAsiaTheme="minorEastAsia" w:hAnsiTheme="minorHAnsi" w:cstheme="minorBidi"/>
          <w:sz w:val="22"/>
          <w:szCs w:val="22"/>
        </w:rPr>
      </w:pPr>
      <w:r w:rsidRPr="00597036">
        <w:t>A.7.3.73.2</w:t>
      </w:r>
      <w:r w:rsidRPr="00597036">
        <w:rPr>
          <w:rFonts w:asciiTheme="minorHAnsi" w:eastAsiaTheme="minorEastAsia" w:hAnsiTheme="minorHAnsi" w:cstheme="minorBidi"/>
          <w:sz w:val="22"/>
          <w:szCs w:val="22"/>
        </w:rPr>
        <w:tab/>
      </w:r>
      <w:r w:rsidRPr="00763DEA">
        <w:rPr>
          <w:snapToGrid w:val="0"/>
        </w:rPr>
        <w:t>Test Requirements</w:t>
      </w:r>
      <w:r>
        <w:tab/>
        <w:t>1600</w:t>
      </w:r>
    </w:p>
    <w:p w14:paraId="6E6BD2EC" w14:textId="77777777" w:rsidR="00597036" w:rsidRDefault="00597036">
      <w:pPr>
        <w:pStyle w:val="TOC3"/>
        <w:rPr>
          <w:rFonts w:asciiTheme="minorHAnsi" w:eastAsiaTheme="minorEastAsia" w:hAnsiTheme="minorHAnsi" w:cstheme="minorBidi"/>
          <w:sz w:val="22"/>
          <w:szCs w:val="22"/>
        </w:rPr>
      </w:pPr>
      <w:r w:rsidRPr="00597036">
        <w:t>A.7.3.74</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Out-of-sync</w:t>
      </w:r>
      <w:r>
        <w:rPr>
          <w:lang w:eastAsia="zh-CN"/>
        </w:rPr>
        <w:t xml:space="preserve"> for non-BL CE UE in CEMode A</w:t>
      </w:r>
      <w:r>
        <w:tab/>
        <w:t>1600</w:t>
      </w:r>
    </w:p>
    <w:p w14:paraId="3987A637" w14:textId="77777777" w:rsidR="00597036" w:rsidRDefault="00597036">
      <w:pPr>
        <w:pStyle w:val="TOC4"/>
        <w:rPr>
          <w:rFonts w:asciiTheme="minorHAnsi" w:eastAsiaTheme="minorEastAsia" w:hAnsiTheme="minorHAnsi" w:cstheme="minorBidi"/>
          <w:sz w:val="22"/>
          <w:szCs w:val="22"/>
        </w:rPr>
      </w:pPr>
      <w:r w:rsidRPr="00597036">
        <w:t>A.7.3.74.1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1600</w:t>
      </w:r>
    </w:p>
    <w:p w14:paraId="240056D6" w14:textId="77777777" w:rsidR="00597036" w:rsidRDefault="00597036">
      <w:pPr>
        <w:pStyle w:val="TOC4"/>
        <w:rPr>
          <w:rFonts w:asciiTheme="minorHAnsi" w:eastAsiaTheme="minorEastAsia" w:hAnsiTheme="minorHAnsi" w:cstheme="minorBidi"/>
          <w:sz w:val="22"/>
          <w:szCs w:val="22"/>
        </w:rPr>
      </w:pPr>
      <w:r w:rsidRPr="00597036">
        <w:t>A.7.3.74.2</w:t>
      </w:r>
      <w:r w:rsidRPr="00597036">
        <w:rPr>
          <w:rFonts w:asciiTheme="minorHAnsi" w:eastAsiaTheme="minorEastAsia" w:hAnsiTheme="minorHAnsi" w:cstheme="minorBidi"/>
          <w:sz w:val="22"/>
          <w:szCs w:val="22"/>
        </w:rPr>
        <w:tab/>
      </w:r>
      <w:r w:rsidRPr="00763DEA">
        <w:rPr>
          <w:snapToGrid w:val="0"/>
        </w:rPr>
        <w:t>Test Requirements</w:t>
      </w:r>
      <w:r>
        <w:tab/>
        <w:t>1603</w:t>
      </w:r>
    </w:p>
    <w:p w14:paraId="3C1014D4" w14:textId="77777777" w:rsidR="00597036" w:rsidRDefault="00597036">
      <w:pPr>
        <w:pStyle w:val="TOC3"/>
        <w:rPr>
          <w:rFonts w:asciiTheme="minorHAnsi" w:eastAsiaTheme="minorEastAsia" w:hAnsiTheme="minorHAnsi" w:cstheme="minorBidi"/>
          <w:sz w:val="22"/>
          <w:szCs w:val="22"/>
        </w:rPr>
      </w:pPr>
      <w:r w:rsidRPr="00597036">
        <w:t>A.7.3.75</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In-Sync</w:t>
      </w:r>
      <w:r>
        <w:rPr>
          <w:lang w:eastAsia="zh-CN"/>
        </w:rPr>
        <w:t xml:space="preserve"> for non-BL CE UE in CEMode A</w:t>
      </w:r>
      <w:r>
        <w:tab/>
        <w:t>1603</w:t>
      </w:r>
    </w:p>
    <w:p w14:paraId="4FFBCEA0" w14:textId="77777777" w:rsidR="00597036" w:rsidRDefault="00597036">
      <w:pPr>
        <w:pStyle w:val="TOC4"/>
        <w:rPr>
          <w:rFonts w:asciiTheme="minorHAnsi" w:eastAsiaTheme="minorEastAsia" w:hAnsiTheme="minorHAnsi" w:cstheme="minorBidi"/>
          <w:sz w:val="22"/>
          <w:szCs w:val="22"/>
        </w:rPr>
      </w:pPr>
      <w:r w:rsidRPr="00597036">
        <w:t>A.7.3.75.1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1603</w:t>
      </w:r>
    </w:p>
    <w:p w14:paraId="0A32A027" w14:textId="77777777" w:rsidR="00597036" w:rsidRDefault="00597036">
      <w:pPr>
        <w:pStyle w:val="TOC4"/>
        <w:rPr>
          <w:rFonts w:asciiTheme="minorHAnsi" w:eastAsiaTheme="minorEastAsia" w:hAnsiTheme="minorHAnsi" w:cstheme="minorBidi"/>
          <w:sz w:val="22"/>
          <w:szCs w:val="22"/>
        </w:rPr>
      </w:pPr>
      <w:r w:rsidRPr="00597036">
        <w:t>A.7.3.75.2</w:t>
      </w:r>
      <w:r w:rsidRPr="00597036">
        <w:rPr>
          <w:rFonts w:asciiTheme="minorHAnsi" w:eastAsiaTheme="minorEastAsia" w:hAnsiTheme="minorHAnsi" w:cstheme="minorBidi"/>
          <w:sz w:val="22"/>
          <w:szCs w:val="22"/>
        </w:rPr>
        <w:tab/>
      </w:r>
      <w:r w:rsidRPr="00763DEA">
        <w:rPr>
          <w:snapToGrid w:val="0"/>
        </w:rPr>
        <w:t>Test Requirements</w:t>
      </w:r>
      <w:r>
        <w:tab/>
        <w:t>1605</w:t>
      </w:r>
    </w:p>
    <w:p w14:paraId="5336AB58" w14:textId="77777777" w:rsidR="00597036" w:rsidRDefault="0059703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1606</w:t>
      </w:r>
    </w:p>
    <w:p w14:paraId="73582B21" w14:textId="77777777" w:rsidR="00597036" w:rsidRDefault="00597036">
      <w:pPr>
        <w:pStyle w:val="TOC4"/>
        <w:rPr>
          <w:rFonts w:asciiTheme="minorHAnsi" w:eastAsiaTheme="minorEastAsia" w:hAnsiTheme="minorHAnsi" w:cstheme="minorBidi"/>
          <w:sz w:val="22"/>
          <w:szCs w:val="22"/>
        </w:rPr>
      </w:pPr>
      <w:r w:rsidRPr="00597036">
        <w:t>A.7.3.76.1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1606</w:t>
      </w:r>
    </w:p>
    <w:p w14:paraId="187B7ADD" w14:textId="77777777" w:rsidR="00597036" w:rsidRDefault="00597036">
      <w:pPr>
        <w:pStyle w:val="TOC4"/>
        <w:rPr>
          <w:rFonts w:asciiTheme="minorHAnsi" w:eastAsiaTheme="minorEastAsia" w:hAnsiTheme="minorHAnsi" w:cstheme="minorBidi"/>
          <w:sz w:val="22"/>
          <w:szCs w:val="22"/>
        </w:rPr>
      </w:pPr>
      <w:r w:rsidRPr="00597036">
        <w:t>A.7.3.76.2</w:t>
      </w:r>
      <w:r w:rsidRPr="00597036">
        <w:rPr>
          <w:rFonts w:asciiTheme="minorHAnsi" w:eastAsiaTheme="minorEastAsia" w:hAnsiTheme="minorHAnsi" w:cstheme="minorBidi"/>
          <w:sz w:val="22"/>
          <w:szCs w:val="22"/>
        </w:rPr>
        <w:tab/>
      </w:r>
      <w:r w:rsidRPr="00763DEA">
        <w:rPr>
          <w:snapToGrid w:val="0"/>
        </w:rPr>
        <w:t>Test Requirements</w:t>
      </w:r>
      <w:r>
        <w:tab/>
        <w:t>1609</w:t>
      </w:r>
    </w:p>
    <w:p w14:paraId="54253D16" w14:textId="77777777" w:rsidR="00597036" w:rsidRDefault="0059703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1609</w:t>
      </w:r>
    </w:p>
    <w:p w14:paraId="33A555CD" w14:textId="77777777" w:rsidR="00597036" w:rsidRDefault="00597036">
      <w:pPr>
        <w:pStyle w:val="TOC4"/>
        <w:rPr>
          <w:rFonts w:asciiTheme="minorHAnsi" w:eastAsiaTheme="minorEastAsia" w:hAnsiTheme="minorHAnsi" w:cstheme="minorBidi"/>
          <w:sz w:val="22"/>
          <w:szCs w:val="22"/>
        </w:rPr>
      </w:pPr>
      <w:r w:rsidRPr="00597036">
        <w:t>A.7.3.77.1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1609</w:t>
      </w:r>
    </w:p>
    <w:p w14:paraId="68D96705" w14:textId="77777777" w:rsidR="00597036" w:rsidRDefault="00597036">
      <w:pPr>
        <w:pStyle w:val="TOC4"/>
        <w:rPr>
          <w:rFonts w:asciiTheme="minorHAnsi" w:eastAsiaTheme="minorEastAsia" w:hAnsiTheme="minorHAnsi" w:cstheme="minorBidi"/>
          <w:sz w:val="22"/>
          <w:szCs w:val="22"/>
        </w:rPr>
      </w:pPr>
      <w:r w:rsidRPr="00597036">
        <w:t>A.7.3.77.2</w:t>
      </w:r>
      <w:r w:rsidRPr="00597036">
        <w:rPr>
          <w:rFonts w:asciiTheme="minorHAnsi" w:eastAsiaTheme="minorEastAsia" w:hAnsiTheme="minorHAnsi" w:cstheme="minorBidi"/>
          <w:sz w:val="22"/>
          <w:szCs w:val="22"/>
        </w:rPr>
        <w:tab/>
      </w:r>
      <w:r w:rsidRPr="00763DEA">
        <w:rPr>
          <w:snapToGrid w:val="0"/>
        </w:rPr>
        <w:t>Test Requirements</w:t>
      </w:r>
      <w:r>
        <w:tab/>
        <w:t>1612</w:t>
      </w:r>
    </w:p>
    <w:p w14:paraId="77522AF1" w14:textId="77777777" w:rsidR="00597036" w:rsidRDefault="00597036">
      <w:pPr>
        <w:pStyle w:val="TOC3"/>
        <w:rPr>
          <w:rFonts w:asciiTheme="minorHAnsi" w:eastAsiaTheme="minorEastAsia" w:hAnsiTheme="minorHAnsi" w:cstheme="minorBidi"/>
          <w:sz w:val="22"/>
          <w:szCs w:val="22"/>
        </w:rPr>
      </w:pPr>
      <w:r w:rsidRPr="00597036">
        <w:t>A.7.3.78</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Radio Link Monitoring Test for Out-of-sync</w:t>
      </w:r>
      <w:r>
        <w:rPr>
          <w:lang w:eastAsia="zh-CN"/>
        </w:rPr>
        <w:t xml:space="preserve"> for non-BL CE UE in CEMode A</w:t>
      </w:r>
      <w:r>
        <w:tab/>
        <w:t>1612</w:t>
      </w:r>
    </w:p>
    <w:p w14:paraId="2646509F" w14:textId="77777777" w:rsidR="00597036" w:rsidRDefault="00597036">
      <w:pPr>
        <w:pStyle w:val="TOC4"/>
        <w:rPr>
          <w:rFonts w:asciiTheme="minorHAnsi" w:eastAsiaTheme="minorEastAsia" w:hAnsiTheme="minorHAnsi" w:cstheme="minorBidi"/>
          <w:sz w:val="22"/>
          <w:szCs w:val="22"/>
        </w:rPr>
      </w:pPr>
      <w:r w:rsidRPr="00597036">
        <w:t>A.7.3.78.1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1612</w:t>
      </w:r>
    </w:p>
    <w:p w14:paraId="728F9AFB" w14:textId="77777777" w:rsidR="00597036" w:rsidRDefault="00597036">
      <w:pPr>
        <w:pStyle w:val="TOC4"/>
        <w:rPr>
          <w:rFonts w:asciiTheme="minorHAnsi" w:eastAsiaTheme="minorEastAsia" w:hAnsiTheme="minorHAnsi" w:cstheme="minorBidi"/>
          <w:sz w:val="22"/>
          <w:szCs w:val="22"/>
        </w:rPr>
      </w:pPr>
      <w:r w:rsidRPr="00597036">
        <w:t>A.7.3.78.2</w:t>
      </w:r>
      <w:r w:rsidRPr="00597036">
        <w:rPr>
          <w:rFonts w:asciiTheme="minorHAnsi" w:eastAsiaTheme="minorEastAsia" w:hAnsiTheme="minorHAnsi" w:cstheme="minorBidi"/>
          <w:sz w:val="22"/>
          <w:szCs w:val="22"/>
        </w:rPr>
        <w:tab/>
      </w:r>
      <w:r w:rsidRPr="00763DEA">
        <w:rPr>
          <w:snapToGrid w:val="0"/>
        </w:rPr>
        <w:t>Test Requirements</w:t>
      </w:r>
      <w:r>
        <w:tab/>
        <w:t>1615</w:t>
      </w:r>
    </w:p>
    <w:p w14:paraId="0A398A5F" w14:textId="77777777" w:rsidR="00597036" w:rsidRDefault="00597036">
      <w:pPr>
        <w:pStyle w:val="TOC3"/>
        <w:rPr>
          <w:rFonts w:asciiTheme="minorHAnsi" w:eastAsiaTheme="minorEastAsia" w:hAnsiTheme="minorHAnsi" w:cstheme="minorBidi"/>
          <w:sz w:val="22"/>
          <w:szCs w:val="22"/>
        </w:rPr>
      </w:pPr>
      <w:r w:rsidRPr="00597036">
        <w:t>A.7.3.79</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w:t>
      </w:r>
      <w:r w:rsidRPr="00763DEA">
        <w:rPr>
          <w:rFonts w:eastAsia="MS Mincho"/>
          <w:lang w:eastAsia="zh-CN"/>
        </w:rPr>
        <w:t>DD Radio Link Monitoring Test for In-Sync</w:t>
      </w:r>
      <w:r>
        <w:rPr>
          <w:lang w:eastAsia="zh-CN"/>
        </w:rPr>
        <w:t xml:space="preserve"> for non-BL CE UE in CEMode A</w:t>
      </w:r>
      <w:r>
        <w:tab/>
        <w:t>1615</w:t>
      </w:r>
    </w:p>
    <w:p w14:paraId="5C7E034D" w14:textId="77777777" w:rsidR="00597036" w:rsidRDefault="00597036">
      <w:pPr>
        <w:pStyle w:val="TOC4"/>
        <w:rPr>
          <w:rFonts w:asciiTheme="minorHAnsi" w:eastAsiaTheme="minorEastAsia" w:hAnsiTheme="minorHAnsi" w:cstheme="minorBidi"/>
          <w:sz w:val="22"/>
          <w:szCs w:val="22"/>
        </w:rPr>
      </w:pPr>
      <w:r w:rsidRPr="00597036">
        <w:t>A.7.3.79.1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1615</w:t>
      </w:r>
    </w:p>
    <w:p w14:paraId="695181ED" w14:textId="77777777" w:rsidR="00597036" w:rsidRDefault="00597036">
      <w:pPr>
        <w:pStyle w:val="TOC4"/>
        <w:rPr>
          <w:rFonts w:asciiTheme="minorHAnsi" w:eastAsiaTheme="minorEastAsia" w:hAnsiTheme="minorHAnsi" w:cstheme="minorBidi"/>
          <w:sz w:val="22"/>
          <w:szCs w:val="22"/>
        </w:rPr>
      </w:pPr>
      <w:r w:rsidRPr="00597036">
        <w:t>A.7.3.79.2</w:t>
      </w:r>
      <w:r w:rsidRPr="00597036">
        <w:rPr>
          <w:rFonts w:asciiTheme="minorHAnsi" w:eastAsiaTheme="minorEastAsia" w:hAnsiTheme="minorHAnsi" w:cstheme="minorBidi"/>
          <w:sz w:val="22"/>
          <w:szCs w:val="22"/>
        </w:rPr>
        <w:tab/>
      </w:r>
      <w:r w:rsidRPr="00763DEA">
        <w:rPr>
          <w:snapToGrid w:val="0"/>
        </w:rPr>
        <w:t>Test Requirements</w:t>
      </w:r>
      <w:r>
        <w:tab/>
        <w:t>1618</w:t>
      </w:r>
    </w:p>
    <w:p w14:paraId="76F262F2" w14:textId="77777777" w:rsidR="00597036" w:rsidRDefault="0059703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1618</w:t>
      </w:r>
    </w:p>
    <w:p w14:paraId="4BCAD5CD" w14:textId="77777777" w:rsidR="00597036" w:rsidRDefault="00597036">
      <w:pPr>
        <w:pStyle w:val="TOC4"/>
        <w:rPr>
          <w:rFonts w:asciiTheme="minorHAnsi" w:eastAsiaTheme="minorEastAsia" w:hAnsiTheme="minorHAnsi" w:cstheme="minorBidi"/>
          <w:sz w:val="22"/>
          <w:szCs w:val="22"/>
        </w:rPr>
      </w:pPr>
      <w:r w:rsidRPr="00597036">
        <w:t>A.7.3.80.1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1618</w:t>
      </w:r>
    </w:p>
    <w:p w14:paraId="3F78E4ED" w14:textId="77777777" w:rsidR="00597036" w:rsidRDefault="00597036">
      <w:pPr>
        <w:pStyle w:val="TOC4"/>
        <w:rPr>
          <w:rFonts w:asciiTheme="minorHAnsi" w:eastAsiaTheme="minorEastAsia" w:hAnsiTheme="minorHAnsi" w:cstheme="minorBidi"/>
          <w:sz w:val="22"/>
          <w:szCs w:val="22"/>
        </w:rPr>
      </w:pPr>
      <w:r w:rsidRPr="00597036">
        <w:t>A.7.3.80.2</w:t>
      </w:r>
      <w:r w:rsidRPr="00597036">
        <w:rPr>
          <w:rFonts w:asciiTheme="minorHAnsi" w:eastAsiaTheme="minorEastAsia" w:hAnsiTheme="minorHAnsi" w:cstheme="minorBidi"/>
          <w:sz w:val="22"/>
          <w:szCs w:val="22"/>
        </w:rPr>
        <w:tab/>
      </w:r>
      <w:r w:rsidRPr="00763DEA">
        <w:rPr>
          <w:snapToGrid w:val="0"/>
        </w:rPr>
        <w:t>Test Requirements</w:t>
      </w:r>
      <w:r>
        <w:tab/>
        <w:t>1621</w:t>
      </w:r>
    </w:p>
    <w:p w14:paraId="1BF32E91" w14:textId="77777777" w:rsidR="00597036" w:rsidRDefault="0059703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1621</w:t>
      </w:r>
    </w:p>
    <w:p w14:paraId="5B4E3BAD" w14:textId="77777777" w:rsidR="00597036" w:rsidRDefault="00597036">
      <w:pPr>
        <w:pStyle w:val="TOC4"/>
        <w:rPr>
          <w:rFonts w:asciiTheme="minorHAnsi" w:eastAsiaTheme="minorEastAsia" w:hAnsiTheme="minorHAnsi" w:cstheme="minorBidi"/>
          <w:sz w:val="22"/>
          <w:szCs w:val="22"/>
        </w:rPr>
      </w:pPr>
      <w:r w:rsidRPr="00597036">
        <w:t>A.7.3.81.1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1621</w:t>
      </w:r>
    </w:p>
    <w:p w14:paraId="6354553B" w14:textId="77777777" w:rsidR="00597036" w:rsidRDefault="00597036">
      <w:pPr>
        <w:pStyle w:val="TOC4"/>
        <w:rPr>
          <w:rFonts w:asciiTheme="minorHAnsi" w:eastAsiaTheme="minorEastAsia" w:hAnsiTheme="minorHAnsi" w:cstheme="minorBidi"/>
          <w:sz w:val="22"/>
          <w:szCs w:val="22"/>
        </w:rPr>
      </w:pPr>
      <w:r w:rsidRPr="00597036">
        <w:t>A.7.3.81.2</w:t>
      </w:r>
      <w:r w:rsidRPr="00597036">
        <w:rPr>
          <w:rFonts w:asciiTheme="minorHAnsi" w:eastAsiaTheme="minorEastAsia" w:hAnsiTheme="minorHAnsi" w:cstheme="minorBidi"/>
          <w:sz w:val="22"/>
          <w:szCs w:val="22"/>
        </w:rPr>
        <w:tab/>
      </w:r>
      <w:r w:rsidRPr="00763DEA">
        <w:rPr>
          <w:snapToGrid w:val="0"/>
        </w:rPr>
        <w:t>Test Requirements</w:t>
      </w:r>
      <w:r>
        <w:tab/>
        <w:t>1624</w:t>
      </w:r>
    </w:p>
    <w:p w14:paraId="35569C2A" w14:textId="77777777" w:rsidR="00597036" w:rsidRDefault="00597036">
      <w:pPr>
        <w:pStyle w:val="TOC3"/>
        <w:rPr>
          <w:rFonts w:asciiTheme="minorHAnsi" w:eastAsiaTheme="minorEastAsia" w:hAnsiTheme="minorHAnsi" w:cstheme="minorBidi"/>
          <w:sz w:val="22"/>
          <w:szCs w:val="22"/>
        </w:rPr>
      </w:pPr>
      <w:r w:rsidRPr="00597036">
        <w:t>A.7.3.82</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 xml:space="preserve">FDD Early Out-of-sync reporting Test </w:t>
      </w:r>
      <w:r>
        <w:rPr>
          <w:lang w:eastAsia="zh-CN"/>
        </w:rPr>
        <w:t>for Cat-M1 UE in CEModeB</w:t>
      </w:r>
      <w:r>
        <w:tab/>
        <w:t>1624</w:t>
      </w:r>
    </w:p>
    <w:p w14:paraId="56B1C808" w14:textId="77777777" w:rsidR="00597036" w:rsidRDefault="00597036">
      <w:pPr>
        <w:pStyle w:val="TOC4"/>
        <w:rPr>
          <w:rFonts w:asciiTheme="minorHAnsi" w:eastAsiaTheme="minorEastAsia" w:hAnsiTheme="minorHAnsi" w:cstheme="minorBidi"/>
          <w:sz w:val="22"/>
          <w:szCs w:val="22"/>
        </w:rPr>
      </w:pPr>
      <w:r w:rsidRPr="00597036">
        <w:t>A.7.3.82.1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1624</w:t>
      </w:r>
    </w:p>
    <w:p w14:paraId="7D53AD66" w14:textId="77777777" w:rsidR="00597036" w:rsidRDefault="00597036">
      <w:pPr>
        <w:pStyle w:val="TOC4"/>
        <w:rPr>
          <w:rFonts w:asciiTheme="minorHAnsi" w:eastAsiaTheme="minorEastAsia" w:hAnsiTheme="minorHAnsi" w:cstheme="minorBidi"/>
          <w:sz w:val="22"/>
          <w:szCs w:val="22"/>
        </w:rPr>
      </w:pPr>
      <w:r w:rsidRPr="00597036">
        <w:t>A.7.3.82.2</w:t>
      </w:r>
      <w:r w:rsidRPr="00597036">
        <w:rPr>
          <w:rFonts w:asciiTheme="minorHAnsi" w:eastAsiaTheme="minorEastAsia" w:hAnsiTheme="minorHAnsi" w:cstheme="minorBidi"/>
          <w:sz w:val="22"/>
          <w:szCs w:val="22"/>
        </w:rPr>
        <w:tab/>
      </w:r>
      <w:r w:rsidRPr="00763DEA">
        <w:rPr>
          <w:snapToGrid w:val="0"/>
        </w:rPr>
        <w:t>Test Requirements</w:t>
      </w:r>
      <w:r>
        <w:tab/>
        <w:t>1627</w:t>
      </w:r>
    </w:p>
    <w:p w14:paraId="0E3021BC" w14:textId="77777777" w:rsidR="00597036" w:rsidRDefault="00597036">
      <w:pPr>
        <w:pStyle w:val="TOC3"/>
        <w:rPr>
          <w:rFonts w:asciiTheme="minorHAnsi" w:eastAsiaTheme="minorEastAsia" w:hAnsiTheme="minorHAnsi" w:cstheme="minorBidi"/>
          <w:sz w:val="22"/>
          <w:szCs w:val="22"/>
        </w:rPr>
      </w:pPr>
      <w:r w:rsidRPr="00597036">
        <w:t>A.7.3.83</w:t>
      </w:r>
      <w:r w:rsidRPr="00597036">
        <w:rPr>
          <w:rFonts w:asciiTheme="minorHAnsi" w:hAnsiTheme="minorHAnsi" w:cstheme="minorBidi"/>
          <w:sz w:val="22"/>
          <w:szCs w:val="22"/>
        </w:rPr>
        <w:tab/>
      </w:r>
      <w:r w:rsidRPr="00763DEA">
        <w:rPr>
          <w:rFonts w:eastAsia="MS Mincho"/>
          <w:lang w:eastAsia="zh-CN"/>
        </w:rPr>
        <w:t>E-UTRAN FD-FDD Early In-Sync reporting Test for Cat-M1 UE in CEModeB</w:t>
      </w:r>
      <w:r>
        <w:tab/>
        <w:t>1627</w:t>
      </w:r>
    </w:p>
    <w:p w14:paraId="678AF08D" w14:textId="77777777" w:rsidR="00597036" w:rsidRDefault="00597036">
      <w:pPr>
        <w:pStyle w:val="TOC4"/>
        <w:rPr>
          <w:rFonts w:asciiTheme="minorHAnsi" w:eastAsiaTheme="minorEastAsia" w:hAnsiTheme="minorHAnsi" w:cstheme="minorBidi"/>
          <w:sz w:val="22"/>
          <w:szCs w:val="22"/>
        </w:rPr>
      </w:pPr>
      <w:r w:rsidRPr="00597036">
        <w:t>A.7.3.83.1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1627</w:t>
      </w:r>
    </w:p>
    <w:p w14:paraId="583B4775" w14:textId="77777777" w:rsidR="00597036" w:rsidRDefault="00597036">
      <w:pPr>
        <w:pStyle w:val="TOC4"/>
        <w:rPr>
          <w:rFonts w:asciiTheme="minorHAnsi" w:eastAsiaTheme="minorEastAsia" w:hAnsiTheme="minorHAnsi" w:cstheme="minorBidi"/>
          <w:sz w:val="22"/>
          <w:szCs w:val="22"/>
        </w:rPr>
      </w:pPr>
      <w:r w:rsidRPr="00597036">
        <w:t>A.7.3.83.2</w:t>
      </w:r>
      <w:r w:rsidRPr="00597036">
        <w:rPr>
          <w:rFonts w:asciiTheme="minorHAnsi" w:eastAsiaTheme="minorEastAsia" w:hAnsiTheme="minorHAnsi" w:cstheme="minorBidi"/>
          <w:sz w:val="22"/>
          <w:szCs w:val="22"/>
        </w:rPr>
        <w:tab/>
      </w:r>
      <w:r w:rsidRPr="00763DEA">
        <w:rPr>
          <w:snapToGrid w:val="0"/>
        </w:rPr>
        <w:t>Test Requirements</w:t>
      </w:r>
      <w:r>
        <w:tab/>
        <w:t>1628</w:t>
      </w:r>
    </w:p>
    <w:p w14:paraId="75314578" w14:textId="77777777" w:rsidR="00597036" w:rsidRDefault="00597036">
      <w:pPr>
        <w:pStyle w:val="TOC3"/>
        <w:rPr>
          <w:rFonts w:asciiTheme="minorHAnsi" w:eastAsiaTheme="minorEastAsia" w:hAnsiTheme="minorHAnsi" w:cstheme="minorBidi"/>
          <w:sz w:val="22"/>
          <w:szCs w:val="22"/>
        </w:rPr>
      </w:pPr>
      <w:r w:rsidRPr="00597036">
        <w:lastRenderedPageBreak/>
        <w:t>A.7.3.84</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HD-FDD</w:t>
      </w:r>
      <w:r w:rsidRPr="00763DEA">
        <w:rPr>
          <w:rFonts w:eastAsia="MS Mincho"/>
          <w:lang w:eastAsia="zh-CN"/>
        </w:rPr>
        <w:t xml:space="preserve"> Early Out-of-sync reporting Test </w:t>
      </w:r>
      <w:r>
        <w:rPr>
          <w:lang w:eastAsia="zh-CN"/>
        </w:rPr>
        <w:t>for Cat-M1 UE in CEModeB</w:t>
      </w:r>
      <w:r>
        <w:tab/>
        <w:t>1629</w:t>
      </w:r>
    </w:p>
    <w:p w14:paraId="7E42F0FF" w14:textId="77777777" w:rsidR="00597036" w:rsidRDefault="00597036">
      <w:pPr>
        <w:pStyle w:val="TOC4"/>
        <w:rPr>
          <w:rFonts w:asciiTheme="minorHAnsi" w:eastAsiaTheme="minorEastAsia" w:hAnsiTheme="minorHAnsi" w:cstheme="minorBidi"/>
          <w:sz w:val="22"/>
          <w:szCs w:val="22"/>
        </w:rPr>
      </w:pPr>
      <w:r w:rsidRPr="00597036">
        <w:t>A.7.3.84.1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1629</w:t>
      </w:r>
    </w:p>
    <w:p w14:paraId="69244FC2" w14:textId="77777777" w:rsidR="00597036" w:rsidRDefault="00597036">
      <w:pPr>
        <w:pStyle w:val="TOC4"/>
        <w:rPr>
          <w:rFonts w:asciiTheme="minorHAnsi" w:eastAsiaTheme="minorEastAsia" w:hAnsiTheme="minorHAnsi" w:cstheme="minorBidi"/>
          <w:sz w:val="22"/>
          <w:szCs w:val="22"/>
        </w:rPr>
      </w:pPr>
      <w:r w:rsidRPr="00597036">
        <w:t>A.7.3.84.2</w:t>
      </w:r>
      <w:r w:rsidRPr="00597036">
        <w:rPr>
          <w:rFonts w:asciiTheme="minorHAnsi" w:eastAsiaTheme="minorEastAsia" w:hAnsiTheme="minorHAnsi" w:cstheme="minorBidi"/>
          <w:sz w:val="22"/>
          <w:szCs w:val="22"/>
        </w:rPr>
        <w:tab/>
      </w:r>
      <w:r w:rsidRPr="00763DEA">
        <w:rPr>
          <w:snapToGrid w:val="0"/>
        </w:rPr>
        <w:t>Test Requirements</w:t>
      </w:r>
      <w:r>
        <w:tab/>
        <w:t>1631</w:t>
      </w:r>
    </w:p>
    <w:p w14:paraId="3114BFB0" w14:textId="77777777" w:rsidR="00597036" w:rsidRDefault="00597036">
      <w:pPr>
        <w:pStyle w:val="TOC3"/>
        <w:rPr>
          <w:rFonts w:asciiTheme="minorHAnsi" w:eastAsiaTheme="minorEastAsia" w:hAnsiTheme="minorHAnsi" w:cstheme="minorBidi"/>
          <w:sz w:val="22"/>
          <w:szCs w:val="22"/>
        </w:rPr>
      </w:pPr>
      <w:r w:rsidRPr="00597036">
        <w:t>A.7.3.85</w:t>
      </w:r>
      <w:r w:rsidRPr="00597036">
        <w:rPr>
          <w:rFonts w:asciiTheme="minorHAnsi" w:hAnsiTheme="minorHAnsi" w:cstheme="minorBidi"/>
          <w:sz w:val="22"/>
          <w:szCs w:val="22"/>
        </w:rPr>
        <w:tab/>
      </w:r>
      <w:r w:rsidRPr="00763DEA">
        <w:rPr>
          <w:rFonts w:eastAsia="MS Mincho"/>
          <w:lang w:eastAsia="zh-CN"/>
        </w:rPr>
        <w:t>E-UTRAN HD-FDD Early In-Sync reporting Test for Cat-M1 UE in CEModeB</w:t>
      </w:r>
      <w:r>
        <w:tab/>
        <w:t>1631</w:t>
      </w:r>
    </w:p>
    <w:p w14:paraId="040A803C" w14:textId="77777777" w:rsidR="00597036" w:rsidRDefault="00597036">
      <w:pPr>
        <w:pStyle w:val="TOC4"/>
        <w:rPr>
          <w:rFonts w:asciiTheme="minorHAnsi" w:eastAsiaTheme="minorEastAsia" w:hAnsiTheme="minorHAnsi" w:cstheme="minorBidi"/>
          <w:sz w:val="22"/>
          <w:szCs w:val="22"/>
        </w:rPr>
      </w:pPr>
      <w:r w:rsidRPr="00597036">
        <w:t>A.7.3.85.1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1631</w:t>
      </w:r>
    </w:p>
    <w:p w14:paraId="21E6213D" w14:textId="77777777" w:rsidR="00597036" w:rsidRDefault="00597036">
      <w:pPr>
        <w:pStyle w:val="TOC4"/>
        <w:rPr>
          <w:rFonts w:asciiTheme="minorHAnsi" w:eastAsiaTheme="minorEastAsia" w:hAnsiTheme="minorHAnsi" w:cstheme="minorBidi"/>
          <w:sz w:val="22"/>
          <w:szCs w:val="22"/>
        </w:rPr>
      </w:pPr>
      <w:r w:rsidRPr="00597036">
        <w:t>A.7.3.85.2</w:t>
      </w:r>
      <w:r w:rsidRPr="00597036">
        <w:rPr>
          <w:rFonts w:asciiTheme="minorHAnsi" w:eastAsiaTheme="minorEastAsia" w:hAnsiTheme="minorHAnsi" w:cstheme="minorBidi"/>
          <w:sz w:val="22"/>
          <w:szCs w:val="22"/>
        </w:rPr>
        <w:tab/>
      </w:r>
      <w:r w:rsidRPr="00763DEA">
        <w:rPr>
          <w:snapToGrid w:val="0"/>
        </w:rPr>
        <w:t>Test Requirements</w:t>
      </w:r>
      <w:r>
        <w:tab/>
        <w:t>1632</w:t>
      </w:r>
    </w:p>
    <w:p w14:paraId="1495F7C8" w14:textId="77777777" w:rsidR="00597036" w:rsidRDefault="00597036">
      <w:pPr>
        <w:pStyle w:val="TOC3"/>
        <w:rPr>
          <w:rFonts w:asciiTheme="minorHAnsi" w:eastAsiaTheme="minorEastAsia" w:hAnsiTheme="minorHAnsi" w:cstheme="minorBidi"/>
          <w:sz w:val="22"/>
          <w:szCs w:val="22"/>
        </w:rPr>
      </w:pPr>
      <w:r w:rsidRPr="00597036">
        <w:t>A.7.3.86</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Early Out-of-sync reporting Test </w:t>
      </w:r>
      <w:r>
        <w:rPr>
          <w:lang w:eastAsia="zh-CN"/>
        </w:rPr>
        <w:t>for Cat-M1 UE in CEModeB</w:t>
      </w:r>
      <w:r>
        <w:tab/>
        <w:t>1633</w:t>
      </w:r>
    </w:p>
    <w:p w14:paraId="584F663B" w14:textId="77777777" w:rsidR="00597036" w:rsidRDefault="00597036">
      <w:pPr>
        <w:pStyle w:val="TOC4"/>
        <w:rPr>
          <w:rFonts w:asciiTheme="minorHAnsi" w:eastAsiaTheme="minorEastAsia" w:hAnsiTheme="minorHAnsi" w:cstheme="minorBidi"/>
          <w:sz w:val="22"/>
          <w:szCs w:val="22"/>
        </w:rPr>
      </w:pPr>
      <w:r w:rsidRPr="00597036">
        <w:t>A.7.3.86.1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1633</w:t>
      </w:r>
    </w:p>
    <w:p w14:paraId="7911D692" w14:textId="77777777" w:rsidR="00597036" w:rsidRDefault="00597036">
      <w:pPr>
        <w:pStyle w:val="TOC4"/>
        <w:rPr>
          <w:rFonts w:asciiTheme="minorHAnsi" w:eastAsiaTheme="minorEastAsia" w:hAnsiTheme="minorHAnsi" w:cstheme="minorBidi"/>
          <w:sz w:val="22"/>
          <w:szCs w:val="22"/>
        </w:rPr>
      </w:pPr>
      <w:r w:rsidRPr="00597036">
        <w:t>A.7.3.86.2</w:t>
      </w:r>
      <w:r w:rsidRPr="00597036">
        <w:rPr>
          <w:rFonts w:asciiTheme="minorHAnsi" w:eastAsiaTheme="minorEastAsia" w:hAnsiTheme="minorHAnsi" w:cstheme="minorBidi"/>
          <w:sz w:val="22"/>
          <w:szCs w:val="22"/>
        </w:rPr>
        <w:tab/>
      </w:r>
      <w:r w:rsidRPr="00763DEA">
        <w:rPr>
          <w:snapToGrid w:val="0"/>
        </w:rPr>
        <w:t>Test Requirements</w:t>
      </w:r>
      <w:r>
        <w:tab/>
        <w:t>1635</w:t>
      </w:r>
    </w:p>
    <w:p w14:paraId="3C61A9E2" w14:textId="77777777" w:rsidR="00597036" w:rsidRDefault="00597036">
      <w:pPr>
        <w:pStyle w:val="TOC3"/>
        <w:rPr>
          <w:rFonts w:asciiTheme="minorHAnsi" w:eastAsiaTheme="minorEastAsia" w:hAnsiTheme="minorHAnsi" w:cstheme="minorBidi"/>
          <w:sz w:val="22"/>
          <w:szCs w:val="22"/>
        </w:rPr>
      </w:pPr>
      <w:r w:rsidRPr="00597036">
        <w:t>A.7.3.87</w:t>
      </w:r>
      <w:r w:rsidRPr="00597036">
        <w:rPr>
          <w:rFonts w:asciiTheme="minorHAnsi" w:hAnsiTheme="minorHAnsi" w:cstheme="minorBidi"/>
          <w:sz w:val="22"/>
          <w:szCs w:val="22"/>
        </w:rPr>
        <w:tab/>
      </w:r>
      <w:r w:rsidRPr="00763DEA">
        <w:rPr>
          <w:rFonts w:eastAsia="MS Mincho"/>
          <w:lang w:eastAsia="zh-CN"/>
        </w:rPr>
        <w:t>E-UTRAN TDD Early In-Sync reporting Test for Cat-M1 UE in CEModeB</w:t>
      </w:r>
      <w:r>
        <w:tab/>
        <w:t>1635</w:t>
      </w:r>
    </w:p>
    <w:p w14:paraId="09BF0CE9" w14:textId="77777777" w:rsidR="00597036" w:rsidRDefault="00597036">
      <w:pPr>
        <w:pStyle w:val="TOC4"/>
        <w:rPr>
          <w:rFonts w:asciiTheme="minorHAnsi" w:eastAsiaTheme="minorEastAsia" w:hAnsiTheme="minorHAnsi" w:cstheme="minorBidi"/>
          <w:sz w:val="22"/>
          <w:szCs w:val="22"/>
        </w:rPr>
      </w:pPr>
      <w:r w:rsidRPr="00597036">
        <w:t>A.7.3.87.1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1635</w:t>
      </w:r>
    </w:p>
    <w:p w14:paraId="015EF6E7" w14:textId="77777777" w:rsidR="00597036" w:rsidRDefault="00597036">
      <w:pPr>
        <w:pStyle w:val="TOC4"/>
        <w:rPr>
          <w:rFonts w:asciiTheme="minorHAnsi" w:eastAsiaTheme="minorEastAsia" w:hAnsiTheme="minorHAnsi" w:cstheme="minorBidi"/>
          <w:sz w:val="22"/>
          <w:szCs w:val="22"/>
        </w:rPr>
      </w:pPr>
      <w:r w:rsidRPr="00597036">
        <w:t>A.7.3.87.2</w:t>
      </w:r>
      <w:r w:rsidRPr="00597036">
        <w:rPr>
          <w:rFonts w:asciiTheme="minorHAnsi" w:eastAsiaTheme="minorEastAsia" w:hAnsiTheme="minorHAnsi" w:cstheme="minorBidi"/>
          <w:sz w:val="22"/>
          <w:szCs w:val="22"/>
        </w:rPr>
        <w:tab/>
      </w:r>
      <w:r w:rsidRPr="00763DEA">
        <w:rPr>
          <w:snapToGrid w:val="0"/>
        </w:rPr>
        <w:t>Test Requirements</w:t>
      </w:r>
      <w:r>
        <w:tab/>
        <w:t>1637</w:t>
      </w:r>
    </w:p>
    <w:p w14:paraId="3332AE7F" w14:textId="77777777" w:rsidR="00597036" w:rsidRDefault="00597036">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1638</w:t>
      </w:r>
    </w:p>
    <w:p w14:paraId="3A5D08EB" w14:textId="77777777" w:rsidR="00597036" w:rsidRDefault="00597036">
      <w:pPr>
        <w:pStyle w:val="TOC4"/>
        <w:rPr>
          <w:rFonts w:asciiTheme="minorHAnsi" w:eastAsiaTheme="minorEastAsia" w:hAnsiTheme="minorHAnsi" w:cstheme="minorBidi"/>
          <w:sz w:val="22"/>
          <w:szCs w:val="22"/>
        </w:rPr>
      </w:pPr>
      <w:r w:rsidRPr="00597036">
        <w:t>A.7.3.88.1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1638</w:t>
      </w:r>
    </w:p>
    <w:p w14:paraId="1E2BE8FE" w14:textId="77777777" w:rsidR="00597036" w:rsidRDefault="00597036">
      <w:pPr>
        <w:pStyle w:val="TOC4"/>
        <w:rPr>
          <w:rFonts w:asciiTheme="minorHAnsi" w:eastAsiaTheme="minorEastAsia" w:hAnsiTheme="minorHAnsi" w:cstheme="minorBidi"/>
          <w:sz w:val="22"/>
          <w:szCs w:val="22"/>
        </w:rPr>
      </w:pPr>
      <w:r w:rsidRPr="00597036">
        <w:t>A.7.3.88.2</w:t>
      </w:r>
      <w:r w:rsidRPr="00597036">
        <w:rPr>
          <w:rFonts w:asciiTheme="minorHAnsi" w:eastAsiaTheme="minorEastAsia" w:hAnsiTheme="minorHAnsi" w:cstheme="minorBidi"/>
          <w:sz w:val="22"/>
          <w:szCs w:val="22"/>
        </w:rPr>
        <w:tab/>
      </w:r>
      <w:r w:rsidRPr="00763DEA">
        <w:rPr>
          <w:snapToGrid w:val="0"/>
        </w:rPr>
        <w:t>Test Requirements</w:t>
      </w:r>
      <w:r>
        <w:tab/>
        <w:t>1642</w:t>
      </w:r>
    </w:p>
    <w:p w14:paraId="15960A54" w14:textId="77777777" w:rsidR="00597036" w:rsidRDefault="00597036">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1642</w:t>
      </w:r>
    </w:p>
    <w:p w14:paraId="3816F8E1" w14:textId="77777777" w:rsidR="00597036" w:rsidRDefault="00597036">
      <w:pPr>
        <w:pStyle w:val="TOC4"/>
        <w:rPr>
          <w:rFonts w:asciiTheme="minorHAnsi" w:eastAsiaTheme="minorEastAsia" w:hAnsiTheme="minorHAnsi" w:cstheme="minorBidi"/>
          <w:sz w:val="22"/>
          <w:szCs w:val="22"/>
        </w:rPr>
      </w:pPr>
      <w:r w:rsidRPr="00597036">
        <w:t>A.7.3.89.1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1642</w:t>
      </w:r>
    </w:p>
    <w:p w14:paraId="6456AAB3" w14:textId="77777777" w:rsidR="00597036" w:rsidRDefault="00597036">
      <w:pPr>
        <w:pStyle w:val="TOC4"/>
        <w:rPr>
          <w:rFonts w:asciiTheme="minorHAnsi" w:eastAsiaTheme="minorEastAsia" w:hAnsiTheme="minorHAnsi" w:cstheme="minorBidi"/>
          <w:sz w:val="22"/>
          <w:szCs w:val="22"/>
        </w:rPr>
      </w:pPr>
      <w:r w:rsidRPr="00597036">
        <w:t>A.7.3.89.2</w:t>
      </w:r>
      <w:r w:rsidRPr="00597036">
        <w:rPr>
          <w:rFonts w:asciiTheme="minorHAnsi" w:eastAsiaTheme="minorEastAsia" w:hAnsiTheme="minorHAnsi" w:cstheme="minorBidi"/>
          <w:sz w:val="22"/>
          <w:szCs w:val="22"/>
        </w:rPr>
        <w:tab/>
      </w:r>
      <w:r w:rsidRPr="00763DEA">
        <w:rPr>
          <w:snapToGrid w:val="0"/>
        </w:rPr>
        <w:t>Test Requirements</w:t>
      </w:r>
      <w:r>
        <w:tab/>
        <w:t>1646</w:t>
      </w:r>
    </w:p>
    <w:p w14:paraId="6BDF827F" w14:textId="77777777" w:rsidR="00597036" w:rsidRDefault="00597036">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1646</w:t>
      </w:r>
    </w:p>
    <w:p w14:paraId="789E2A6F" w14:textId="77777777" w:rsidR="00597036" w:rsidRDefault="00597036">
      <w:pPr>
        <w:pStyle w:val="TOC4"/>
        <w:rPr>
          <w:rFonts w:asciiTheme="minorHAnsi" w:eastAsiaTheme="minorEastAsia" w:hAnsiTheme="minorHAnsi" w:cstheme="minorBidi"/>
          <w:sz w:val="22"/>
          <w:szCs w:val="22"/>
        </w:rPr>
      </w:pPr>
      <w:r w:rsidRPr="00597036">
        <w:t>A.7.3.90.1</w:t>
      </w:r>
      <w:r w:rsidRPr="00597036">
        <w:rPr>
          <w:rFonts w:asciiTheme="minorHAnsi" w:eastAsiaTheme="minorEastAsia" w:hAnsiTheme="minorHAnsi" w:cstheme="minorBidi"/>
          <w:sz w:val="22"/>
          <w:szCs w:val="22"/>
        </w:rPr>
        <w:tab/>
      </w:r>
      <w:r w:rsidRPr="00763DEA">
        <w:rPr>
          <w:snapToGrid w:val="0"/>
          <w:lang w:eastAsia="sv-SE"/>
        </w:rPr>
        <w:t>Test Purpose and Environment</w:t>
      </w:r>
      <w:r>
        <w:tab/>
        <w:t>1646</w:t>
      </w:r>
    </w:p>
    <w:p w14:paraId="66CEDE88" w14:textId="77777777" w:rsidR="00597036" w:rsidRDefault="00597036">
      <w:pPr>
        <w:pStyle w:val="TOC4"/>
        <w:rPr>
          <w:rFonts w:asciiTheme="minorHAnsi" w:eastAsiaTheme="minorEastAsia" w:hAnsiTheme="minorHAnsi" w:cstheme="minorBidi"/>
          <w:sz w:val="22"/>
          <w:szCs w:val="22"/>
        </w:rPr>
      </w:pPr>
      <w:r w:rsidRPr="00597036">
        <w:t>A.7.3.90.2</w:t>
      </w:r>
      <w:r w:rsidRPr="00597036">
        <w:rPr>
          <w:rFonts w:asciiTheme="minorHAnsi" w:eastAsiaTheme="minorEastAsia" w:hAnsiTheme="minorHAnsi" w:cstheme="minorBidi"/>
          <w:sz w:val="22"/>
          <w:szCs w:val="22"/>
        </w:rPr>
        <w:tab/>
      </w:r>
      <w:r w:rsidRPr="00763DEA">
        <w:rPr>
          <w:snapToGrid w:val="0"/>
          <w:lang w:eastAsia="sv-SE"/>
        </w:rPr>
        <w:t>Test Requirements</w:t>
      </w:r>
      <w:r>
        <w:tab/>
        <w:t>1650</w:t>
      </w:r>
    </w:p>
    <w:p w14:paraId="293BEB23" w14:textId="77777777" w:rsidR="00597036" w:rsidRDefault="00597036">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1650</w:t>
      </w:r>
    </w:p>
    <w:p w14:paraId="7AB86E7C" w14:textId="77777777" w:rsidR="00597036" w:rsidRDefault="00597036">
      <w:pPr>
        <w:pStyle w:val="TOC4"/>
        <w:rPr>
          <w:rFonts w:asciiTheme="minorHAnsi" w:eastAsiaTheme="minorEastAsia" w:hAnsiTheme="minorHAnsi" w:cstheme="minorBidi"/>
          <w:sz w:val="22"/>
          <w:szCs w:val="22"/>
        </w:rPr>
      </w:pPr>
      <w:r w:rsidRPr="00597036">
        <w:t>A.7.3.91.1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1650</w:t>
      </w:r>
    </w:p>
    <w:p w14:paraId="107383E9" w14:textId="77777777" w:rsidR="00597036" w:rsidRDefault="00597036">
      <w:pPr>
        <w:pStyle w:val="TOC4"/>
        <w:rPr>
          <w:rFonts w:asciiTheme="minorHAnsi" w:eastAsiaTheme="minorEastAsia" w:hAnsiTheme="minorHAnsi" w:cstheme="minorBidi"/>
          <w:sz w:val="22"/>
          <w:szCs w:val="22"/>
        </w:rPr>
      </w:pPr>
      <w:r w:rsidRPr="00597036">
        <w:t>A.7.3.91.2</w:t>
      </w:r>
      <w:r w:rsidRPr="00597036">
        <w:rPr>
          <w:rFonts w:asciiTheme="minorHAnsi" w:eastAsiaTheme="minorEastAsia" w:hAnsiTheme="minorHAnsi" w:cstheme="minorBidi"/>
          <w:sz w:val="22"/>
          <w:szCs w:val="22"/>
        </w:rPr>
        <w:tab/>
      </w:r>
      <w:r w:rsidRPr="00763DEA">
        <w:rPr>
          <w:snapToGrid w:val="0"/>
        </w:rPr>
        <w:t>Test Requirements</w:t>
      </w:r>
      <w:r>
        <w:tab/>
        <w:t>1654</w:t>
      </w:r>
    </w:p>
    <w:p w14:paraId="3A9834AC" w14:textId="77777777" w:rsidR="00597036" w:rsidRDefault="00597036">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1654</w:t>
      </w:r>
    </w:p>
    <w:p w14:paraId="7C2978B5" w14:textId="77777777" w:rsidR="00597036" w:rsidRDefault="00597036">
      <w:pPr>
        <w:pStyle w:val="TOC4"/>
        <w:rPr>
          <w:rFonts w:asciiTheme="minorHAnsi" w:eastAsiaTheme="minorEastAsia" w:hAnsiTheme="minorHAnsi" w:cstheme="minorBidi"/>
          <w:sz w:val="22"/>
          <w:szCs w:val="22"/>
        </w:rPr>
      </w:pPr>
      <w:r w:rsidRPr="00597036">
        <w:t>A.7.3.92.1</w:t>
      </w:r>
      <w:r w:rsidRPr="00597036">
        <w:rPr>
          <w:rFonts w:asciiTheme="minorHAnsi" w:eastAsiaTheme="minorEastAsia" w:hAnsiTheme="minorHAnsi" w:cstheme="minorBidi"/>
          <w:sz w:val="22"/>
          <w:szCs w:val="22"/>
        </w:rPr>
        <w:tab/>
      </w:r>
      <w:r w:rsidRPr="00763DEA">
        <w:rPr>
          <w:snapToGrid w:val="0"/>
        </w:rPr>
        <w:t>Test Purpose and Environment</w:t>
      </w:r>
      <w:r>
        <w:tab/>
        <w:t>1654</w:t>
      </w:r>
    </w:p>
    <w:p w14:paraId="5E08A9DE" w14:textId="77777777" w:rsidR="00597036" w:rsidRDefault="00597036">
      <w:pPr>
        <w:pStyle w:val="TOC4"/>
        <w:rPr>
          <w:rFonts w:asciiTheme="minorHAnsi" w:eastAsiaTheme="minorEastAsia" w:hAnsiTheme="minorHAnsi" w:cstheme="minorBidi"/>
          <w:sz w:val="22"/>
          <w:szCs w:val="22"/>
        </w:rPr>
      </w:pPr>
      <w:r w:rsidRPr="00597036">
        <w:t>A.7.3.92.2</w:t>
      </w:r>
      <w:r w:rsidRPr="00597036">
        <w:rPr>
          <w:rFonts w:asciiTheme="minorHAnsi" w:eastAsiaTheme="minorEastAsia" w:hAnsiTheme="minorHAnsi" w:cstheme="minorBidi"/>
          <w:sz w:val="22"/>
          <w:szCs w:val="22"/>
        </w:rPr>
        <w:tab/>
      </w:r>
      <w:r w:rsidRPr="00763DEA">
        <w:rPr>
          <w:snapToGrid w:val="0"/>
        </w:rPr>
        <w:t>Test Requirements</w:t>
      </w:r>
      <w:r>
        <w:tab/>
        <w:t>1657</w:t>
      </w:r>
    </w:p>
    <w:p w14:paraId="0D699C11" w14:textId="77777777" w:rsidR="00597036" w:rsidRDefault="00597036">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1658</w:t>
      </w:r>
    </w:p>
    <w:p w14:paraId="2794F9AA" w14:textId="77777777" w:rsidR="00597036" w:rsidRDefault="00597036">
      <w:pPr>
        <w:pStyle w:val="TOC4"/>
        <w:rPr>
          <w:rFonts w:asciiTheme="minorHAnsi" w:eastAsiaTheme="minorEastAsia" w:hAnsiTheme="minorHAnsi" w:cstheme="minorBidi"/>
          <w:sz w:val="22"/>
          <w:szCs w:val="22"/>
        </w:rPr>
      </w:pPr>
      <w:r w:rsidRPr="00597036">
        <w:t>A.7.3.93.1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1658</w:t>
      </w:r>
    </w:p>
    <w:p w14:paraId="193ABF29" w14:textId="77777777" w:rsidR="00597036" w:rsidRDefault="00597036">
      <w:pPr>
        <w:pStyle w:val="TOC4"/>
        <w:rPr>
          <w:rFonts w:asciiTheme="minorHAnsi" w:eastAsiaTheme="minorEastAsia" w:hAnsiTheme="minorHAnsi" w:cstheme="minorBidi"/>
          <w:sz w:val="22"/>
          <w:szCs w:val="22"/>
        </w:rPr>
      </w:pPr>
      <w:r w:rsidRPr="00597036">
        <w:t>A.7.3.93.2</w:t>
      </w:r>
      <w:r w:rsidRPr="00597036">
        <w:rPr>
          <w:rFonts w:asciiTheme="minorHAnsi" w:eastAsiaTheme="minorEastAsia" w:hAnsiTheme="minorHAnsi" w:cstheme="minorBidi"/>
          <w:sz w:val="22"/>
          <w:szCs w:val="22"/>
        </w:rPr>
        <w:tab/>
      </w:r>
      <w:r w:rsidRPr="00763DEA">
        <w:rPr>
          <w:snapToGrid w:val="0"/>
        </w:rPr>
        <w:t>Test Requirements</w:t>
      </w:r>
      <w:r>
        <w:tab/>
        <w:t>1661</w:t>
      </w:r>
    </w:p>
    <w:p w14:paraId="7DC4378C" w14:textId="77777777" w:rsidR="00597036" w:rsidRDefault="00597036">
      <w:pPr>
        <w:pStyle w:val="TOC3"/>
        <w:rPr>
          <w:rFonts w:asciiTheme="minorHAnsi" w:eastAsiaTheme="minorEastAsia" w:hAnsiTheme="minorHAnsi" w:cstheme="minorBidi"/>
          <w:sz w:val="22"/>
          <w:szCs w:val="22"/>
        </w:rPr>
      </w:pPr>
      <w:r w:rsidRPr="00597036">
        <w:t>A.7.3.94</w:t>
      </w:r>
      <w:r w:rsidRPr="00597036">
        <w:rPr>
          <w:rFonts w:asciiTheme="minorHAnsi" w:hAnsiTheme="minorHAnsi" w:cstheme="minorBidi"/>
          <w:sz w:val="22"/>
          <w:szCs w:val="22"/>
        </w:rPr>
        <w:tab/>
      </w:r>
      <w:r>
        <w:rPr>
          <w:lang w:eastAsia="zh-CN"/>
        </w:rPr>
        <w:t>TDD</w:t>
      </w:r>
      <w:r w:rsidRPr="00763DEA">
        <w:rPr>
          <w:rFonts w:eastAsia="MS Mincho"/>
          <w:lang w:eastAsia="zh-CN"/>
        </w:rPr>
        <w:t xml:space="preserve"> Radio Link Monitoring Test for Out-of-sync</w:t>
      </w:r>
      <w:r>
        <w:rPr>
          <w:lang w:eastAsia="zh-CN"/>
        </w:rPr>
        <w:t xml:space="preserve"> without DRX for UE Category NB1 Standalone mode in Normal Coverage</w:t>
      </w:r>
      <w:r>
        <w:tab/>
        <w:t>1662</w:t>
      </w:r>
    </w:p>
    <w:p w14:paraId="6B93E3C7" w14:textId="77777777" w:rsidR="00597036" w:rsidRDefault="00597036">
      <w:pPr>
        <w:pStyle w:val="TOC4"/>
        <w:rPr>
          <w:rFonts w:asciiTheme="minorHAnsi" w:eastAsiaTheme="minorEastAsia" w:hAnsiTheme="minorHAnsi" w:cstheme="minorBidi"/>
          <w:sz w:val="22"/>
          <w:szCs w:val="22"/>
        </w:rPr>
      </w:pPr>
      <w:r w:rsidRPr="00597036">
        <w:t>A.7.3.94.1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1662</w:t>
      </w:r>
    </w:p>
    <w:p w14:paraId="2396351E" w14:textId="77777777" w:rsidR="00597036" w:rsidRDefault="00597036">
      <w:pPr>
        <w:pStyle w:val="TOC4"/>
        <w:rPr>
          <w:rFonts w:asciiTheme="minorHAnsi" w:eastAsiaTheme="minorEastAsia" w:hAnsiTheme="minorHAnsi" w:cstheme="minorBidi"/>
          <w:sz w:val="22"/>
          <w:szCs w:val="22"/>
        </w:rPr>
      </w:pPr>
      <w:r w:rsidRPr="00597036">
        <w:t>A.7.3.94.2</w:t>
      </w:r>
      <w:r w:rsidRPr="00597036">
        <w:rPr>
          <w:rFonts w:asciiTheme="minorHAnsi" w:eastAsiaTheme="minorEastAsia" w:hAnsiTheme="minorHAnsi" w:cstheme="minorBidi"/>
          <w:sz w:val="22"/>
          <w:szCs w:val="22"/>
        </w:rPr>
        <w:tab/>
      </w:r>
      <w:r w:rsidRPr="00763DEA">
        <w:rPr>
          <w:snapToGrid w:val="0"/>
        </w:rPr>
        <w:t>Test Requirements</w:t>
      </w:r>
      <w:r>
        <w:tab/>
        <w:t>1664</w:t>
      </w:r>
    </w:p>
    <w:p w14:paraId="5480820F" w14:textId="77777777" w:rsidR="00597036" w:rsidRDefault="00597036">
      <w:pPr>
        <w:pStyle w:val="TOC3"/>
        <w:rPr>
          <w:rFonts w:asciiTheme="minorHAnsi" w:eastAsiaTheme="minorEastAsia" w:hAnsiTheme="minorHAnsi" w:cstheme="minorBidi"/>
          <w:sz w:val="22"/>
          <w:szCs w:val="22"/>
        </w:rPr>
      </w:pPr>
      <w:r w:rsidRPr="00597036">
        <w:t>A.7.3.95</w:t>
      </w:r>
      <w:r w:rsidRPr="00597036">
        <w:rPr>
          <w:rFonts w:asciiTheme="minorHAnsi" w:hAnsiTheme="minorHAnsi" w:cstheme="minorBidi"/>
          <w:sz w:val="22"/>
          <w:szCs w:val="22"/>
        </w:rPr>
        <w:tab/>
      </w:r>
      <w:r>
        <w:rPr>
          <w:lang w:eastAsia="zh-CN"/>
        </w:rPr>
        <w:t>TDD</w:t>
      </w:r>
      <w:r w:rsidRPr="00763DEA">
        <w:rPr>
          <w:rFonts w:eastAsia="MS Mincho"/>
          <w:lang w:eastAsia="zh-CN"/>
        </w:rPr>
        <w:t xml:space="preserve"> Radio Link Monitoring Test for Out-of-sync</w:t>
      </w:r>
      <w:r>
        <w:rPr>
          <w:lang w:eastAsia="zh-CN"/>
        </w:rPr>
        <w:t xml:space="preserve"> without DRX for UE Category NB1 guard band mode in Enhanced Coverage</w:t>
      </w:r>
      <w:r>
        <w:tab/>
        <w:t>1665</w:t>
      </w:r>
    </w:p>
    <w:p w14:paraId="610A6233" w14:textId="77777777" w:rsidR="00597036" w:rsidRDefault="00597036">
      <w:pPr>
        <w:pStyle w:val="TOC4"/>
        <w:rPr>
          <w:rFonts w:asciiTheme="minorHAnsi" w:eastAsiaTheme="minorEastAsia" w:hAnsiTheme="minorHAnsi" w:cstheme="minorBidi"/>
          <w:sz w:val="22"/>
          <w:szCs w:val="22"/>
        </w:rPr>
      </w:pPr>
      <w:r w:rsidRPr="00597036">
        <w:t>A.7.3.95.1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1665</w:t>
      </w:r>
    </w:p>
    <w:p w14:paraId="666615D1" w14:textId="77777777" w:rsidR="00597036" w:rsidRDefault="00597036">
      <w:pPr>
        <w:pStyle w:val="TOC4"/>
        <w:rPr>
          <w:rFonts w:asciiTheme="minorHAnsi" w:eastAsiaTheme="minorEastAsia" w:hAnsiTheme="minorHAnsi" w:cstheme="minorBidi"/>
          <w:sz w:val="22"/>
          <w:szCs w:val="22"/>
        </w:rPr>
      </w:pPr>
      <w:r w:rsidRPr="00597036">
        <w:t>A.7.3.95.2</w:t>
      </w:r>
      <w:r w:rsidRPr="00597036">
        <w:rPr>
          <w:rFonts w:asciiTheme="minorHAnsi" w:eastAsiaTheme="minorEastAsia" w:hAnsiTheme="minorHAnsi" w:cstheme="minorBidi"/>
          <w:sz w:val="22"/>
          <w:szCs w:val="22"/>
        </w:rPr>
        <w:tab/>
      </w:r>
      <w:r w:rsidRPr="00763DEA">
        <w:rPr>
          <w:snapToGrid w:val="0"/>
        </w:rPr>
        <w:t>Test Requirements</w:t>
      </w:r>
      <w:r>
        <w:tab/>
        <w:t>1668</w:t>
      </w:r>
    </w:p>
    <w:p w14:paraId="755FE437" w14:textId="77777777" w:rsidR="00597036" w:rsidRDefault="0059703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1669</w:t>
      </w:r>
    </w:p>
    <w:p w14:paraId="7AC30465" w14:textId="77777777" w:rsidR="00597036" w:rsidRDefault="0059703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1669</w:t>
      </w:r>
    </w:p>
    <w:p w14:paraId="268C7E9E" w14:textId="77777777" w:rsidR="00597036" w:rsidRDefault="00597036">
      <w:pPr>
        <w:pStyle w:val="TOC4"/>
        <w:rPr>
          <w:rFonts w:asciiTheme="minorHAnsi" w:eastAsiaTheme="minorEastAsia" w:hAnsiTheme="minorHAnsi" w:cstheme="minorBidi"/>
          <w:sz w:val="22"/>
          <w:szCs w:val="22"/>
        </w:rPr>
      </w:pPr>
      <w:r w:rsidRPr="00597036">
        <w:t>A.7.4.1.1</w:t>
      </w:r>
      <w:r w:rsidRPr="00597036">
        <w:rPr>
          <w:rFonts w:asciiTheme="minorHAnsi" w:eastAsiaTheme="minorEastAsia" w:hAnsiTheme="minorHAnsi" w:cstheme="minorBidi"/>
          <w:sz w:val="22"/>
          <w:szCs w:val="22"/>
        </w:rPr>
        <w:tab/>
      </w:r>
      <w:r w:rsidRPr="00763DEA">
        <w:rPr>
          <w:snapToGrid w:val="0"/>
        </w:rPr>
        <w:t>Test Purpose and Environment</w:t>
      </w:r>
      <w:r>
        <w:tab/>
        <w:t>1669</w:t>
      </w:r>
    </w:p>
    <w:p w14:paraId="76E24AD6" w14:textId="77777777" w:rsidR="00597036" w:rsidRDefault="00597036">
      <w:pPr>
        <w:pStyle w:val="TOC4"/>
        <w:rPr>
          <w:rFonts w:asciiTheme="minorHAnsi" w:eastAsiaTheme="minorEastAsia" w:hAnsiTheme="minorHAnsi" w:cstheme="minorBidi"/>
          <w:sz w:val="22"/>
          <w:szCs w:val="22"/>
        </w:rPr>
      </w:pPr>
      <w:r w:rsidRPr="00597036">
        <w:t>A.7.4.1.2</w:t>
      </w:r>
      <w:r w:rsidRPr="00597036">
        <w:rPr>
          <w:rFonts w:asciiTheme="minorHAnsi" w:eastAsiaTheme="minorEastAsia" w:hAnsiTheme="minorHAnsi" w:cstheme="minorBidi"/>
          <w:sz w:val="22"/>
          <w:szCs w:val="22"/>
        </w:rPr>
        <w:tab/>
      </w:r>
      <w:r w:rsidRPr="00763DEA">
        <w:rPr>
          <w:snapToGrid w:val="0"/>
        </w:rPr>
        <w:t>Test Requirements</w:t>
      </w:r>
      <w:r>
        <w:tab/>
        <w:t>1671</w:t>
      </w:r>
    </w:p>
    <w:p w14:paraId="625DF2F8" w14:textId="77777777" w:rsidR="00597036" w:rsidRDefault="0059703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1671</w:t>
      </w:r>
    </w:p>
    <w:p w14:paraId="493EFE6B" w14:textId="77777777" w:rsidR="00597036" w:rsidRDefault="00597036">
      <w:pPr>
        <w:pStyle w:val="TOC4"/>
        <w:rPr>
          <w:rFonts w:asciiTheme="minorHAnsi" w:eastAsiaTheme="minorEastAsia" w:hAnsiTheme="minorHAnsi" w:cstheme="minorBidi"/>
          <w:sz w:val="22"/>
          <w:szCs w:val="22"/>
        </w:rPr>
      </w:pPr>
      <w:r w:rsidRPr="00597036">
        <w:t>A.7.4.2.1</w:t>
      </w:r>
      <w:r w:rsidRPr="00597036">
        <w:rPr>
          <w:rFonts w:asciiTheme="minorHAnsi" w:eastAsiaTheme="minorEastAsia" w:hAnsiTheme="minorHAnsi" w:cstheme="minorBidi"/>
          <w:sz w:val="22"/>
          <w:szCs w:val="22"/>
        </w:rPr>
        <w:tab/>
      </w:r>
      <w:r w:rsidRPr="00763DEA">
        <w:rPr>
          <w:snapToGrid w:val="0"/>
        </w:rPr>
        <w:t>Test Purpose and Environment</w:t>
      </w:r>
      <w:r>
        <w:tab/>
        <w:t>1671</w:t>
      </w:r>
    </w:p>
    <w:p w14:paraId="10B31F0C" w14:textId="77777777" w:rsidR="00597036" w:rsidRDefault="00597036">
      <w:pPr>
        <w:pStyle w:val="TOC4"/>
        <w:rPr>
          <w:rFonts w:asciiTheme="minorHAnsi" w:eastAsiaTheme="minorEastAsia" w:hAnsiTheme="minorHAnsi" w:cstheme="minorBidi"/>
          <w:sz w:val="22"/>
          <w:szCs w:val="22"/>
        </w:rPr>
      </w:pPr>
      <w:r w:rsidRPr="00597036">
        <w:t>A.7.4.2.2</w:t>
      </w:r>
      <w:r w:rsidRPr="00597036">
        <w:rPr>
          <w:rFonts w:asciiTheme="minorHAnsi" w:eastAsiaTheme="minorEastAsia" w:hAnsiTheme="minorHAnsi" w:cstheme="minorBidi"/>
          <w:sz w:val="22"/>
          <w:szCs w:val="22"/>
        </w:rPr>
        <w:tab/>
      </w:r>
      <w:r w:rsidRPr="00763DEA">
        <w:rPr>
          <w:snapToGrid w:val="0"/>
        </w:rPr>
        <w:t>Test Requirements</w:t>
      </w:r>
      <w:r>
        <w:tab/>
        <w:t>1673</w:t>
      </w:r>
    </w:p>
    <w:p w14:paraId="42BAD079" w14:textId="77777777" w:rsidR="00597036" w:rsidRDefault="0059703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1673</w:t>
      </w:r>
    </w:p>
    <w:p w14:paraId="13DC85E1" w14:textId="77777777" w:rsidR="00597036" w:rsidRDefault="0059703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1673</w:t>
      </w:r>
    </w:p>
    <w:p w14:paraId="0E08CD00" w14:textId="77777777" w:rsidR="00597036" w:rsidRDefault="00597036">
      <w:pPr>
        <w:pStyle w:val="TOC4"/>
        <w:rPr>
          <w:rFonts w:asciiTheme="minorHAnsi" w:eastAsiaTheme="minorEastAsia" w:hAnsiTheme="minorHAnsi" w:cstheme="minorBidi"/>
          <w:sz w:val="22"/>
          <w:szCs w:val="22"/>
        </w:rPr>
      </w:pPr>
      <w:r w:rsidRPr="00597036">
        <w:t>A.7.4.3.2</w:t>
      </w:r>
      <w:r w:rsidRPr="00597036">
        <w:rPr>
          <w:rFonts w:asciiTheme="minorHAnsi" w:eastAsiaTheme="minorEastAsia" w:hAnsiTheme="minorHAnsi" w:cstheme="minorBidi"/>
          <w:sz w:val="22"/>
          <w:szCs w:val="22"/>
        </w:rPr>
        <w:tab/>
      </w:r>
      <w:r w:rsidRPr="00763DEA">
        <w:rPr>
          <w:snapToGrid w:val="0"/>
        </w:rPr>
        <w:t>Test Requirements</w:t>
      </w:r>
      <w:r>
        <w:tab/>
        <w:t>1675</w:t>
      </w:r>
    </w:p>
    <w:p w14:paraId="02AD3EB0" w14:textId="77777777" w:rsidR="00597036" w:rsidRDefault="0059703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1675</w:t>
      </w:r>
    </w:p>
    <w:p w14:paraId="4B4A9691" w14:textId="77777777" w:rsidR="00597036" w:rsidRDefault="00597036">
      <w:pPr>
        <w:pStyle w:val="TOC4"/>
        <w:rPr>
          <w:rFonts w:asciiTheme="minorHAnsi" w:eastAsiaTheme="minorEastAsia" w:hAnsiTheme="minorHAnsi" w:cstheme="minorBidi"/>
          <w:sz w:val="22"/>
          <w:szCs w:val="22"/>
        </w:rPr>
      </w:pPr>
      <w:r w:rsidRPr="00597036">
        <w:t>A.7.4.4.1</w:t>
      </w:r>
      <w:r w:rsidRPr="00597036">
        <w:rPr>
          <w:rFonts w:asciiTheme="minorHAnsi" w:eastAsiaTheme="minorEastAsia" w:hAnsiTheme="minorHAnsi" w:cstheme="minorBidi"/>
          <w:sz w:val="22"/>
          <w:szCs w:val="22"/>
        </w:rPr>
        <w:tab/>
      </w:r>
      <w:r w:rsidRPr="00763DEA">
        <w:rPr>
          <w:snapToGrid w:val="0"/>
        </w:rPr>
        <w:t>Test Purpose and Environment</w:t>
      </w:r>
      <w:r>
        <w:tab/>
        <w:t>1675</w:t>
      </w:r>
    </w:p>
    <w:p w14:paraId="077F0E1A" w14:textId="77777777" w:rsidR="00597036" w:rsidRDefault="00597036">
      <w:pPr>
        <w:pStyle w:val="TOC4"/>
        <w:rPr>
          <w:rFonts w:asciiTheme="minorHAnsi" w:eastAsiaTheme="minorEastAsia" w:hAnsiTheme="minorHAnsi" w:cstheme="minorBidi"/>
          <w:sz w:val="22"/>
          <w:szCs w:val="22"/>
        </w:rPr>
      </w:pPr>
      <w:r w:rsidRPr="00597036">
        <w:t>A.7.4.</w:t>
      </w:r>
      <w:r w:rsidRPr="00597036">
        <w:rPr>
          <w:lang w:eastAsia="zh-CN"/>
        </w:rPr>
        <w:t>4</w:t>
      </w:r>
      <w:r w:rsidRPr="00597036">
        <w:t>.2</w:t>
      </w:r>
      <w:r w:rsidRPr="00597036">
        <w:rPr>
          <w:rFonts w:asciiTheme="minorHAnsi" w:eastAsiaTheme="minorEastAsia" w:hAnsiTheme="minorHAnsi" w:cstheme="minorBidi"/>
          <w:sz w:val="22"/>
          <w:szCs w:val="22"/>
        </w:rPr>
        <w:tab/>
      </w:r>
      <w:r w:rsidRPr="00763DEA">
        <w:rPr>
          <w:snapToGrid w:val="0"/>
        </w:rPr>
        <w:t>Test Requirements</w:t>
      </w:r>
      <w:r>
        <w:tab/>
        <w:t>1678</w:t>
      </w:r>
    </w:p>
    <w:p w14:paraId="304CA242" w14:textId="77777777" w:rsidR="00597036" w:rsidRDefault="00597036">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1678</w:t>
      </w:r>
    </w:p>
    <w:p w14:paraId="06F99B44" w14:textId="77777777" w:rsidR="00597036" w:rsidRDefault="00597036">
      <w:pPr>
        <w:pStyle w:val="TOC4"/>
        <w:rPr>
          <w:rFonts w:asciiTheme="minorHAnsi" w:eastAsiaTheme="minorEastAsia" w:hAnsiTheme="minorHAnsi" w:cstheme="minorBidi"/>
          <w:sz w:val="22"/>
          <w:szCs w:val="22"/>
        </w:rPr>
      </w:pPr>
      <w:r w:rsidRPr="00597036">
        <w:t>A.7.4.5.1</w:t>
      </w:r>
      <w:r w:rsidRPr="00597036">
        <w:rPr>
          <w:rFonts w:asciiTheme="minorHAnsi" w:eastAsiaTheme="minorEastAsia" w:hAnsiTheme="minorHAnsi" w:cstheme="minorBidi"/>
          <w:sz w:val="22"/>
          <w:szCs w:val="22"/>
        </w:rPr>
        <w:tab/>
      </w:r>
      <w:r w:rsidRPr="00763DEA">
        <w:rPr>
          <w:snapToGrid w:val="0"/>
        </w:rPr>
        <w:t>Test Purpose and Environment</w:t>
      </w:r>
      <w:r>
        <w:tab/>
        <w:t>1678</w:t>
      </w:r>
    </w:p>
    <w:p w14:paraId="30C638A6" w14:textId="77777777" w:rsidR="00597036" w:rsidRDefault="00597036">
      <w:pPr>
        <w:pStyle w:val="TOC4"/>
        <w:rPr>
          <w:rFonts w:asciiTheme="minorHAnsi" w:eastAsiaTheme="minorEastAsia" w:hAnsiTheme="minorHAnsi" w:cstheme="minorBidi"/>
          <w:sz w:val="22"/>
          <w:szCs w:val="22"/>
        </w:rPr>
      </w:pPr>
      <w:r w:rsidRPr="00597036">
        <w:t>A.7.4.</w:t>
      </w:r>
      <w:r w:rsidRPr="00597036">
        <w:rPr>
          <w:lang w:eastAsia="zh-CN"/>
        </w:rPr>
        <w:t>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1680</w:t>
      </w:r>
    </w:p>
    <w:p w14:paraId="3F7813F1" w14:textId="77777777" w:rsidR="00597036" w:rsidRDefault="0059703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1680</w:t>
      </w:r>
    </w:p>
    <w:p w14:paraId="7CA1E402" w14:textId="77777777" w:rsidR="00597036" w:rsidRDefault="0059703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1680</w:t>
      </w:r>
    </w:p>
    <w:p w14:paraId="69B50A4C" w14:textId="77777777" w:rsidR="00597036" w:rsidRDefault="00597036">
      <w:pPr>
        <w:pStyle w:val="TOC4"/>
        <w:rPr>
          <w:rFonts w:asciiTheme="minorHAnsi" w:eastAsiaTheme="minorEastAsia" w:hAnsiTheme="minorHAnsi" w:cstheme="minorBidi"/>
          <w:sz w:val="22"/>
          <w:szCs w:val="22"/>
        </w:rPr>
      </w:pPr>
      <w:r w:rsidRPr="00597036">
        <w:t>A.7.</w:t>
      </w:r>
      <w:r w:rsidRPr="00597036">
        <w:rPr>
          <w:lang w:eastAsia="zh-CN"/>
        </w:rPr>
        <w:t>4</w:t>
      </w:r>
      <w:r w:rsidRPr="00597036">
        <w:t>.</w:t>
      </w:r>
      <w:r w:rsidRPr="00597036">
        <w:rPr>
          <w:lang w:eastAsia="zh-CN"/>
        </w:rPr>
        <w:t>6.2</w:t>
      </w:r>
      <w:r w:rsidRPr="00597036">
        <w:rPr>
          <w:rFonts w:asciiTheme="minorHAnsi" w:eastAsiaTheme="minorEastAsia" w:hAnsiTheme="minorHAnsi" w:cstheme="minorBidi"/>
          <w:sz w:val="22"/>
          <w:szCs w:val="22"/>
        </w:rPr>
        <w:tab/>
      </w:r>
      <w:r w:rsidRPr="00763DEA">
        <w:rPr>
          <w:snapToGrid w:val="0"/>
        </w:rPr>
        <w:t>Test Requirements</w:t>
      </w:r>
      <w:r>
        <w:tab/>
        <w:t>1682</w:t>
      </w:r>
    </w:p>
    <w:p w14:paraId="61590343" w14:textId="77777777" w:rsidR="00597036" w:rsidRDefault="0059703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1682</w:t>
      </w:r>
    </w:p>
    <w:p w14:paraId="2EDF12A2" w14:textId="77777777" w:rsidR="00597036" w:rsidRDefault="0059703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1682</w:t>
      </w:r>
    </w:p>
    <w:p w14:paraId="3EDA9CE7" w14:textId="77777777" w:rsidR="00597036" w:rsidRDefault="00597036">
      <w:pPr>
        <w:pStyle w:val="TOC4"/>
        <w:rPr>
          <w:rFonts w:asciiTheme="minorHAnsi" w:eastAsiaTheme="minorEastAsia" w:hAnsiTheme="minorHAnsi" w:cstheme="minorBidi"/>
          <w:sz w:val="22"/>
          <w:szCs w:val="22"/>
        </w:rPr>
      </w:pPr>
      <w:r w:rsidRPr="00597036">
        <w:t>A.7.4.7</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1685</w:t>
      </w:r>
    </w:p>
    <w:p w14:paraId="63C231C4" w14:textId="77777777" w:rsidR="00597036" w:rsidRDefault="0059703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1685</w:t>
      </w:r>
    </w:p>
    <w:p w14:paraId="2BFC22F7" w14:textId="77777777" w:rsidR="00597036" w:rsidRDefault="0059703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1685</w:t>
      </w:r>
    </w:p>
    <w:p w14:paraId="02D633C1" w14:textId="77777777" w:rsidR="00597036" w:rsidRDefault="0059703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1685</w:t>
      </w:r>
    </w:p>
    <w:p w14:paraId="6E8C144E" w14:textId="77777777" w:rsidR="00597036" w:rsidRDefault="0059703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1686</w:t>
      </w:r>
    </w:p>
    <w:p w14:paraId="0EF3E017" w14:textId="77777777" w:rsidR="00597036" w:rsidRDefault="0059703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1687</w:t>
      </w:r>
    </w:p>
    <w:p w14:paraId="3CE87E30" w14:textId="77777777" w:rsidR="00597036" w:rsidRDefault="0059703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1687</w:t>
      </w:r>
    </w:p>
    <w:p w14:paraId="3E3DDB3E" w14:textId="77777777" w:rsidR="00597036" w:rsidRDefault="0059703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1687</w:t>
      </w:r>
    </w:p>
    <w:p w14:paraId="6610B143" w14:textId="77777777" w:rsidR="00597036" w:rsidRDefault="0059703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1688</w:t>
      </w:r>
    </w:p>
    <w:p w14:paraId="296D4C14" w14:textId="77777777" w:rsidR="00597036" w:rsidRDefault="0059703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1688</w:t>
      </w:r>
    </w:p>
    <w:p w14:paraId="610C74F4" w14:textId="77777777" w:rsidR="00597036" w:rsidRDefault="0059703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1689</w:t>
      </w:r>
    </w:p>
    <w:p w14:paraId="35EF9EBD" w14:textId="77777777" w:rsidR="00597036" w:rsidRDefault="0059703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1690</w:t>
      </w:r>
    </w:p>
    <w:p w14:paraId="44A99A4B" w14:textId="77777777" w:rsidR="00597036" w:rsidRDefault="0059703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1690</w:t>
      </w:r>
    </w:p>
    <w:p w14:paraId="3990FCB9" w14:textId="77777777" w:rsidR="00597036" w:rsidRDefault="0059703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1691</w:t>
      </w:r>
    </w:p>
    <w:p w14:paraId="0A3C1802" w14:textId="77777777" w:rsidR="00597036" w:rsidRDefault="0059703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1692</w:t>
      </w:r>
    </w:p>
    <w:p w14:paraId="3E71AD30" w14:textId="77777777" w:rsidR="00597036" w:rsidRDefault="0059703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1692</w:t>
      </w:r>
    </w:p>
    <w:p w14:paraId="2A0DE793" w14:textId="77777777" w:rsidR="00597036" w:rsidRDefault="0059703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1694</w:t>
      </w:r>
    </w:p>
    <w:p w14:paraId="7279C3C6" w14:textId="77777777" w:rsidR="00597036" w:rsidRDefault="0059703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1695</w:t>
      </w:r>
    </w:p>
    <w:p w14:paraId="445866CF" w14:textId="77777777" w:rsidR="00597036" w:rsidRDefault="0059703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1695</w:t>
      </w:r>
    </w:p>
    <w:p w14:paraId="0E6CF1FD" w14:textId="77777777" w:rsidR="00597036" w:rsidRDefault="0059703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1696</w:t>
      </w:r>
    </w:p>
    <w:p w14:paraId="048C21C6" w14:textId="77777777" w:rsidR="00597036" w:rsidRDefault="0059703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1697</w:t>
      </w:r>
    </w:p>
    <w:p w14:paraId="0EF85883" w14:textId="77777777" w:rsidR="00597036" w:rsidRDefault="0059703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1697</w:t>
      </w:r>
    </w:p>
    <w:p w14:paraId="68685A2D" w14:textId="77777777" w:rsidR="00597036" w:rsidRDefault="0059703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1699</w:t>
      </w:r>
    </w:p>
    <w:p w14:paraId="06586038" w14:textId="77777777" w:rsidR="00597036" w:rsidRDefault="0059703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1699</w:t>
      </w:r>
    </w:p>
    <w:p w14:paraId="076FFF17" w14:textId="77777777" w:rsidR="00597036" w:rsidRDefault="0059703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1699</w:t>
      </w:r>
    </w:p>
    <w:p w14:paraId="6E99D86A" w14:textId="77777777" w:rsidR="00597036" w:rsidRDefault="0059703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1701</w:t>
      </w:r>
    </w:p>
    <w:p w14:paraId="1F104A27" w14:textId="77777777" w:rsidR="00597036" w:rsidRDefault="0059703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763DEA">
        <w:rPr>
          <w:lang w:val="en-US"/>
        </w:rPr>
        <w:t xml:space="preserve">Interruptions due to ProSe Direct Discovery reception on non-serving </w:t>
      </w:r>
      <w:r>
        <w:t>frequency</w:t>
      </w:r>
      <w:r>
        <w:tab/>
        <w:t>1702</w:t>
      </w:r>
    </w:p>
    <w:p w14:paraId="4EF98685" w14:textId="77777777" w:rsidR="00597036" w:rsidRDefault="0059703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1702</w:t>
      </w:r>
    </w:p>
    <w:p w14:paraId="55AA79AD" w14:textId="77777777" w:rsidR="00597036" w:rsidRDefault="0059703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1704</w:t>
      </w:r>
    </w:p>
    <w:p w14:paraId="080AC821" w14:textId="77777777" w:rsidR="00597036" w:rsidRDefault="0059703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763DEA">
        <w:rPr>
          <w:lang w:val="en-US"/>
        </w:rPr>
        <w:t xml:space="preserve">Interruptions due to ProSe Direct Discovery transmission on non-serving </w:t>
      </w:r>
      <w:r>
        <w:t>frequency</w:t>
      </w:r>
      <w:r>
        <w:tab/>
        <w:t>1705</w:t>
      </w:r>
    </w:p>
    <w:p w14:paraId="20AC4B25" w14:textId="77777777" w:rsidR="00597036" w:rsidRDefault="0059703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1705</w:t>
      </w:r>
    </w:p>
    <w:p w14:paraId="0CCB83EA" w14:textId="77777777" w:rsidR="00597036" w:rsidRDefault="0059703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1707</w:t>
      </w:r>
    </w:p>
    <w:p w14:paraId="769067B2" w14:textId="77777777" w:rsidR="00597036" w:rsidRDefault="0059703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763DEA">
        <w:rPr>
          <w:lang w:val="en-US"/>
        </w:rPr>
        <w:t xml:space="preserve">Interruptions due to ProSe Direct Communication on non-serving </w:t>
      </w:r>
      <w:r>
        <w:t>frequency</w:t>
      </w:r>
      <w:r>
        <w:tab/>
        <w:t>1708</w:t>
      </w:r>
    </w:p>
    <w:p w14:paraId="1CE700A4" w14:textId="77777777" w:rsidR="00597036" w:rsidRDefault="0059703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1708</w:t>
      </w:r>
    </w:p>
    <w:p w14:paraId="6510597C" w14:textId="77777777" w:rsidR="00597036" w:rsidRDefault="0059703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1710</w:t>
      </w:r>
    </w:p>
    <w:p w14:paraId="3F45D5F2" w14:textId="77777777" w:rsidR="00597036" w:rsidRDefault="0059703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1710</w:t>
      </w:r>
    </w:p>
    <w:p w14:paraId="752D6DF7" w14:textId="77777777" w:rsidR="00597036" w:rsidRDefault="0059703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1710</w:t>
      </w:r>
    </w:p>
    <w:p w14:paraId="6AE0A0C0" w14:textId="77777777" w:rsidR="00597036" w:rsidRDefault="0059703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1714</w:t>
      </w:r>
    </w:p>
    <w:p w14:paraId="4683E80D" w14:textId="77777777" w:rsidR="00597036" w:rsidRDefault="0059703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1715</w:t>
      </w:r>
    </w:p>
    <w:p w14:paraId="4D6A0FC4" w14:textId="77777777" w:rsidR="00597036" w:rsidRDefault="0059703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1715</w:t>
      </w:r>
    </w:p>
    <w:p w14:paraId="78EBB242" w14:textId="77777777" w:rsidR="00597036" w:rsidRDefault="0059703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1715</w:t>
      </w:r>
    </w:p>
    <w:p w14:paraId="052288F0" w14:textId="77777777" w:rsidR="00597036" w:rsidRDefault="00597036">
      <w:pPr>
        <w:pStyle w:val="TOC4"/>
        <w:rPr>
          <w:rFonts w:asciiTheme="minorHAnsi" w:eastAsiaTheme="minorEastAsia" w:hAnsiTheme="minorHAnsi" w:cstheme="minorBidi"/>
          <w:sz w:val="22"/>
          <w:szCs w:val="22"/>
        </w:rPr>
      </w:pPr>
      <w:r w:rsidRPr="00597036">
        <w:t>A.7.6.1.2</w:t>
      </w:r>
      <w:r w:rsidRPr="00597036">
        <w:rPr>
          <w:rFonts w:asciiTheme="minorHAnsi" w:eastAsiaTheme="minorEastAsia" w:hAnsiTheme="minorHAnsi" w:cstheme="minorBidi"/>
          <w:sz w:val="22"/>
          <w:szCs w:val="22"/>
        </w:rPr>
        <w:tab/>
      </w:r>
      <w:r w:rsidRPr="00763DEA">
        <w:rPr>
          <w:snapToGrid w:val="0"/>
        </w:rPr>
        <w:t>Test Requirements</w:t>
      </w:r>
      <w:r>
        <w:tab/>
        <w:t>1717</w:t>
      </w:r>
    </w:p>
    <w:p w14:paraId="18EC1583" w14:textId="77777777" w:rsidR="00597036" w:rsidRDefault="0059703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1717</w:t>
      </w:r>
    </w:p>
    <w:p w14:paraId="34021084" w14:textId="77777777" w:rsidR="00597036" w:rsidRDefault="0059703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1717</w:t>
      </w:r>
    </w:p>
    <w:p w14:paraId="4E406E32" w14:textId="77777777" w:rsidR="00597036" w:rsidRDefault="00597036">
      <w:pPr>
        <w:pStyle w:val="TOC4"/>
        <w:rPr>
          <w:rFonts w:asciiTheme="minorHAnsi" w:eastAsiaTheme="minorEastAsia" w:hAnsiTheme="minorHAnsi" w:cstheme="minorBidi"/>
          <w:sz w:val="22"/>
          <w:szCs w:val="22"/>
        </w:rPr>
      </w:pPr>
      <w:r w:rsidRPr="00597036">
        <w:t>A.7.6.2</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1720</w:t>
      </w:r>
    </w:p>
    <w:p w14:paraId="18D050A1" w14:textId="4C84E9FA" w:rsidR="00597036" w:rsidRDefault="0059703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1720</w:t>
      </w:r>
    </w:p>
    <w:p w14:paraId="0AB1E983" w14:textId="77777777" w:rsidR="00597036" w:rsidRDefault="0059703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1720</w:t>
      </w:r>
    </w:p>
    <w:p w14:paraId="665802D5" w14:textId="77777777" w:rsidR="00597036" w:rsidRDefault="00597036">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1720</w:t>
      </w:r>
    </w:p>
    <w:p w14:paraId="597180B7" w14:textId="77777777" w:rsidR="00597036" w:rsidRDefault="00597036">
      <w:pPr>
        <w:pStyle w:val="TOC4"/>
        <w:rPr>
          <w:rFonts w:asciiTheme="minorHAnsi" w:eastAsiaTheme="minorEastAsia" w:hAnsiTheme="minorHAnsi" w:cstheme="minorBidi"/>
          <w:sz w:val="22"/>
          <w:szCs w:val="22"/>
        </w:rPr>
      </w:pPr>
      <w:r w:rsidRPr="00597036">
        <w:t>A.8.1.1.1</w:t>
      </w:r>
      <w:r w:rsidRPr="00597036">
        <w:rPr>
          <w:rFonts w:asciiTheme="minorHAnsi" w:eastAsiaTheme="minorEastAsia" w:hAnsiTheme="minorHAnsi"/>
          <w:sz w:val="22"/>
          <w:szCs w:val="22"/>
        </w:rPr>
        <w:tab/>
      </w:r>
      <w:r w:rsidRPr="00763DEA">
        <w:rPr>
          <w:rFonts w:cs="v4.2.0"/>
          <w:snapToGrid w:val="0"/>
        </w:rPr>
        <w:t>Test Purpose and Environment</w:t>
      </w:r>
      <w:r>
        <w:tab/>
        <w:t>1720</w:t>
      </w:r>
    </w:p>
    <w:p w14:paraId="7263D66D" w14:textId="77777777" w:rsidR="00597036" w:rsidRDefault="00597036">
      <w:pPr>
        <w:pStyle w:val="TOC4"/>
        <w:rPr>
          <w:rFonts w:asciiTheme="minorHAnsi" w:eastAsiaTheme="minorEastAsia" w:hAnsiTheme="minorHAnsi" w:cstheme="minorBidi"/>
          <w:sz w:val="22"/>
          <w:szCs w:val="22"/>
        </w:rPr>
      </w:pPr>
      <w:r w:rsidRPr="00597036">
        <w:t>A.8.1.1.2</w:t>
      </w:r>
      <w:r w:rsidRPr="00597036">
        <w:rPr>
          <w:rFonts w:asciiTheme="minorHAnsi" w:eastAsiaTheme="minorEastAsia" w:hAnsiTheme="minorHAnsi"/>
          <w:sz w:val="22"/>
          <w:szCs w:val="22"/>
        </w:rPr>
        <w:tab/>
      </w:r>
      <w:r w:rsidRPr="00763DEA">
        <w:rPr>
          <w:rFonts w:cs="v4.2.0"/>
          <w:snapToGrid w:val="0"/>
        </w:rPr>
        <w:t>Test Requirements</w:t>
      </w:r>
      <w:r>
        <w:tab/>
        <w:t>1722</w:t>
      </w:r>
    </w:p>
    <w:p w14:paraId="7B260DA7" w14:textId="77777777" w:rsidR="00597036" w:rsidRDefault="00597036">
      <w:pPr>
        <w:pStyle w:val="TOC3"/>
        <w:rPr>
          <w:rFonts w:asciiTheme="minorHAnsi" w:eastAsiaTheme="minorEastAsia" w:hAnsiTheme="minorHAnsi" w:cstheme="minorBidi"/>
          <w:sz w:val="22"/>
          <w:szCs w:val="22"/>
        </w:rPr>
      </w:pPr>
      <w:r w:rsidRPr="00597036">
        <w:t>A.8.1.2</w:t>
      </w:r>
      <w:r w:rsidRPr="00597036">
        <w:rPr>
          <w:rFonts w:asciiTheme="minorHAnsi" w:eastAsiaTheme="minorEastAsia" w:hAnsiTheme="minorHAnsi"/>
          <w:sz w:val="22"/>
          <w:szCs w:val="22"/>
        </w:rPr>
        <w:tab/>
      </w:r>
      <w:r w:rsidRPr="00763DEA">
        <w:rPr>
          <w:rFonts w:cs="v4.2.0"/>
        </w:rPr>
        <w:t>E-UTRAN FDD-FDD intra-frequency event triggered reporting under fading propagation conditions in synchronous cells</w:t>
      </w:r>
      <w:r>
        <w:tab/>
        <w:t>1722</w:t>
      </w:r>
    </w:p>
    <w:p w14:paraId="7DE6BBD2" w14:textId="77777777" w:rsidR="00597036" w:rsidRDefault="00597036">
      <w:pPr>
        <w:pStyle w:val="TOC4"/>
        <w:rPr>
          <w:rFonts w:asciiTheme="minorHAnsi" w:eastAsiaTheme="minorEastAsia" w:hAnsiTheme="minorHAnsi" w:cstheme="minorBidi"/>
          <w:sz w:val="22"/>
          <w:szCs w:val="22"/>
        </w:rPr>
      </w:pPr>
      <w:r w:rsidRPr="00597036">
        <w:t>A.8.1.2.1</w:t>
      </w:r>
      <w:r w:rsidRPr="00597036">
        <w:rPr>
          <w:rFonts w:asciiTheme="minorHAnsi" w:eastAsiaTheme="minorEastAsia" w:hAnsiTheme="minorHAnsi"/>
          <w:sz w:val="22"/>
          <w:szCs w:val="22"/>
        </w:rPr>
        <w:tab/>
      </w:r>
      <w:r w:rsidRPr="00763DEA">
        <w:rPr>
          <w:rFonts w:cs="v4.2.0"/>
          <w:snapToGrid w:val="0"/>
        </w:rPr>
        <w:t>Test Purpose and Environment</w:t>
      </w:r>
      <w:r>
        <w:tab/>
        <w:t>1722</w:t>
      </w:r>
    </w:p>
    <w:p w14:paraId="17C066BF" w14:textId="77777777" w:rsidR="00597036" w:rsidRDefault="00597036">
      <w:pPr>
        <w:pStyle w:val="TOC4"/>
        <w:rPr>
          <w:rFonts w:asciiTheme="minorHAnsi" w:eastAsiaTheme="minorEastAsia" w:hAnsiTheme="minorHAnsi" w:cstheme="minorBidi"/>
          <w:sz w:val="22"/>
          <w:szCs w:val="22"/>
        </w:rPr>
      </w:pPr>
      <w:r w:rsidRPr="00597036">
        <w:t>A.8.1.2.2</w:t>
      </w:r>
      <w:r w:rsidRPr="00597036">
        <w:rPr>
          <w:rFonts w:asciiTheme="minorHAnsi" w:eastAsiaTheme="minorEastAsia" w:hAnsiTheme="minorHAnsi"/>
          <w:sz w:val="22"/>
          <w:szCs w:val="22"/>
        </w:rPr>
        <w:tab/>
      </w:r>
      <w:r w:rsidRPr="00763DEA">
        <w:rPr>
          <w:rFonts w:cs="v4.2.0"/>
          <w:snapToGrid w:val="0"/>
        </w:rPr>
        <w:t>Test Requirements</w:t>
      </w:r>
      <w:r>
        <w:tab/>
        <w:t>1724</w:t>
      </w:r>
    </w:p>
    <w:p w14:paraId="4B325FD0" w14:textId="77777777" w:rsidR="00597036" w:rsidRDefault="00597036">
      <w:pPr>
        <w:pStyle w:val="TOC3"/>
        <w:rPr>
          <w:rFonts w:asciiTheme="minorHAnsi" w:eastAsiaTheme="minorEastAsia" w:hAnsiTheme="minorHAnsi" w:cstheme="minorBidi"/>
          <w:sz w:val="22"/>
          <w:szCs w:val="22"/>
        </w:rPr>
      </w:pPr>
      <w:r w:rsidRPr="00597036">
        <w:t>A.8.1.3</w:t>
      </w:r>
      <w:r w:rsidRPr="00597036">
        <w:rPr>
          <w:rFonts w:asciiTheme="minorHAnsi" w:eastAsiaTheme="minorEastAsia" w:hAnsiTheme="minorHAnsi"/>
          <w:sz w:val="22"/>
          <w:szCs w:val="22"/>
        </w:rPr>
        <w:tab/>
      </w:r>
      <w:r w:rsidRPr="00763DEA">
        <w:rPr>
          <w:rFonts w:cs="v4.2.0"/>
        </w:rPr>
        <w:t>E-UTRAN FDD-FDD intra-frequency event triggered reporting under fading propagation conditions in synchronous cells with DRX</w:t>
      </w:r>
      <w:r>
        <w:tab/>
        <w:t>1724</w:t>
      </w:r>
    </w:p>
    <w:p w14:paraId="669291C4" w14:textId="77777777" w:rsidR="00597036" w:rsidRDefault="00597036">
      <w:pPr>
        <w:pStyle w:val="TOC4"/>
        <w:rPr>
          <w:rFonts w:asciiTheme="minorHAnsi" w:eastAsiaTheme="minorEastAsia" w:hAnsiTheme="minorHAnsi" w:cstheme="minorBidi"/>
          <w:sz w:val="22"/>
          <w:szCs w:val="22"/>
        </w:rPr>
      </w:pPr>
      <w:r w:rsidRPr="00597036">
        <w:t>A.8.1.3.</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1724</w:t>
      </w:r>
    </w:p>
    <w:p w14:paraId="1FEEF8ED" w14:textId="77777777" w:rsidR="00597036" w:rsidRDefault="00597036">
      <w:pPr>
        <w:pStyle w:val="TOC4"/>
        <w:rPr>
          <w:rFonts w:asciiTheme="minorHAnsi" w:eastAsiaTheme="minorEastAsia" w:hAnsiTheme="minorHAnsi" w:cstheme="minorBidi"/>
          <w:sz w:val="22"/>
          <w:szCs w:val="22"/>
        </w:rPr>
      </w:pPr>
      <w:r w:rsidRPr="00597036">
        <w:t>A.8.1.3.2</w:t>
      </w:r>
      <w:r w:rsidRPr="00597036">
        <w:rPr>
          <w:rFonts w:asciiTheme="minorHAnsi" w:eastAsiaTheme="minorEastAsia" w:hAnsiTheme="minorHAnsi"/>
          <w:sz w:val="22"/>
          <w:szCs w:val="22"/>
        </w:rPr>
        <w:tab/>
      </w:r>
      <w:r w:rsidRPr="00763DEA">
        <w:rPr>
          <w:rFonts w:cs="v4.2.0"/>
          <w:snapToGrid w:val="0"/>
        </w:rPr>
        <w:t>Test Requirements</w:t>
      </w:r>
      <w:r>
        <w:tab/>
        <w:t>1727</w:t>
      </w:r>
    </w:p>
    <w:p w14:paraId="2DD06514" w14:textId="77777777" w:rsidR="00597036" w:rsidRDefault="00597036">
      <w:pPr>
        <w:pStyle w:val="TOC3"/>
        <w:rPr>
          <w:rFonts w:asciiTheme="minorHAnsi" w:eastAsiaTheme="minorEastAsia" w:hAnsiTheme="minorHAnsi" w:cstheme="minorBidi"/>
          <w:sz w:val="22"/>
          <w:szCs w:val="22"/>
        </w:rPr>
      </w:pPr>
      <w:r w:rsidRPr="00597036">
        <w:t>A.8.1.4</w:t>
      </w:r>
      <w:r w:rsidRPr="00597036">
        <w:rPr>
          <w:rFonts w:asciiTheme="minorHAnsi" w:eastAsiaTheme="minorEastAsia" w:hAnsiTheme="minorHAnsi"/>
          <w:sz w:val="22"/>
          <w:szCs w:val="22"/>
        </w:rPr>
        <w:tab/>
      </w:r>
      <w:r w:rsidRPr="00763DEA">
        <w:rPr>
          <w:rFonts w:cs="v4.2.0"/>
        </w:rPr>
        <w:t>Void</w:t>
      </w:r>
      <w:r>
        <w:tab/>
        <w:t>1727</w:t>
      </w:r>
    </w:p>
    <w:p w14:paraId="2EC286F6" w14:textId="77777777" w:rsidR="00597036" w:rsidRDefault="00597036">
      <w:pPr>
        <w:pStyle w:val="TOC3"/>
        <w:rPr>
          <w:rFonts w:asciiTheme="minorHAnsi" w:eastAsiaTheme="minorEastAsia" w:hAnsiTheme="minorHAnsi" w:cstheme="minorBidi"/>
          <w:sz w:val="22"/>
          <w:szCs w:val="22"/>
        </w:rPr>
      </w:pPr>
      <w:r w:rsidRPr="00597036">
        <w:t>A.8.1.5</w:t>
      </w:r>
      <w:r w:rsidRPr="0059703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1727</w:t>
      </w:r>
    </w:p>
    <w:p w14:paraId="77C044E9" w14:textId="77777777" w:rsidR="00597036" w:rsidRDefault="00597036">
      <w:pPr>
        <w:pStyle w:val="TOC4"/>
        <w:rPr>
          <w:rFonts w:asciiTheme="minorHAnsi" w:eastAsiaTheme="minorEastAsia" w:hAnsiTheme="minorHAnsi" w:cstheme="minorBidi"/>
          <w:sz w:val="22"/>
          <w:szCs w:val="22"/>
        </w:rPr>
      </w:pPr>
      <w:r w:rsidRPr="00597036">
        <w:t>A.8.1.5.1</w:t>
      </w:r>
      <w:r w:rsidRPr="00597036">
        <w:rPr>
          <w:rFonts w:asciiTheme="minorHAnsi" w:eastAsiaTheme="minorEastAsia" w:hAnsiTheme="minorHAnsi" w:cstheme="minorBidi"/>
          <w:sz w:val="22"/>
          <w:szCs w:val="22"/>
        </w:rPr>
        <w:tab/>
      </w:r>
      <w:r w:rsidRPr="00763DEA">
        <w:rPr>
          <w:snapToGrid w:val="0"/>
        </w:rPr>
        <w:t>Test Purpose and Environment</w:t>
      </w:r>
      <w:r>
        <w:tab/>
        <w:t>1727</w:t>
      </w:r>
    </w:p>
    <w:p w14:paraId="26208BAB" w14:textId="77777777" w:rsidR="00597036" w:rsidRDefault="00597036">
      <w:pPr>
        <w:pStyle w:val="TOC4"/>
        <w:rPr>
          <w:rFonts w:asciiTheme="minorHAnsi" w:eastAsiaTheme="minorEastAsia" w:hAnsiTheme="minorHAnsi" w:cstheme="minorBidi"/>
          <w:sz w:val="22"/>
          <w:szCs w:val="22"/>
        </w:rPr>
      </w:pPr>
      <w:r w:rsidRPr="00597036">
        <w:t>A.8.1.5.2</w:t>
      </w:r>
      <w:r w:rsidRPr="00597036">
        <w:rPr>
          <w:rFonts w:asciiTheme="minorHAnsi" w:eastAsiaTheme="minorEastAsia" w:hAnsiTheme="minorHAnsi" w:cstheme="minorBidi"/>
          <w:sz w:val="22"/>
          <w:szCs w:val="22"/>
        </w:rPr>
        <w:tab/>
      </w:r>
      <w:r w:rsidRPr="00763DEA">
        <w:rPr>
          <w:snapToGrid w:val="0"/>
        </w:rPr>
        <w:t>Test Requirements</w:t>
      </w:r>
      <w:r>
        <w:tab/>
        <w:t>1729</w:t>
      </w:r>
    </w:p>
    <w:p w14:paraId="499ADDB0" w14:textId="77777777" w:rsidR="00597036" w:rsidRDefault="00597036">
      <w:pPr>
        <w:pStyle w:val="TOC3"/>
        <w:rPr>
          <w:rFonts w:asciiTheme="minorHAnsi" w:eastAsiaTheme="minorEastAsia" w:hAnsiTheme="minorHAnsi" w:cstheme="minorBidi"/>
          <w:sz w:val="22"/>
          <w:szCs w:val="22"/>
        </w:rPr>
      </w:pPr>
      <w:r w:rsidRPr="00597036">
        <w:t>A.8.1.6</w:t>
      </w:r>
      <w:r w:rsidRPr="0059703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763DEA">
        <w:rPr>
          <w:rFonts w:cs="v4.2.0"/>
        </w:rPr>
        <w:t xml:space="preserve"> </w:t>
      </w:r>
      <w:r w:rsidRPr="00763DEA">
        <w:rPr>
          <w:rFonts w:cs="v4.2.0"/>
          <w:lang w:eastAsia="zh-CN"/>
        </w:rPr>
        <w:t>with DRX</w:t>
      </w:r>
      <w:r>
        <w:tab/>
        <w:t>1729</w:t>
      </w:r>
    </w:p>
    <w:p w14:paraId="5537761D" w14:textId="77777777" w:rsidR="00597036" w:rsidRDefault="00597036">
      <w:pPr>
        <w:pStyle w:val="TOC4"/>
        <w:rPr>
          <w:rFonts w:asciiTheme="minorHAnsi" w:eastAsiaTheme="minorEastAsia" w:hAnsiTheme="minorHAnsi" w:cstheme="minorBidi"/>
          <w:sz w:val="22"/>
          <w:szCs w:val="22"/>
        </w:rPr>
      </w:pPr>
      <w:r w:rsidRPr="00597036">
        <w:t>A.8.1.6.1</w:t>
      </w:r>
      <w:r w:rsidRPr="00597036">
        <w:rPr>
          <w:rFonts w:asciiTheme="minorHAnsi" w:eastAsiaTheme="minorEastAsia" w:hAnsiTheme="minorHAnsi" w:cstheme="minorBidi"/>
          <w:sz w:val="22"/>
          <w:szCs w:val="22"/>
        </w:rPr>
        <w:tab/>
      </w:r>
      <w:r w:rsidRPr="00763DEA">
        <w:rPr>
          <w:snapToGrid w:val="0"/>
        </w:rPr>
        <w:t>Test Purpose and Environment</w:t>
      </w:r>
      <w:r>
        <w:tab/>
        <w:t>1729</w:t>
      </w:r>
    </w:p>
    <w:p w14:paraId="4BBB13D2" w14:textId="77777777" w:rsidR="00597036" w:rsidRDefault="00597036">
      <w:pPr>
        <w:pStyle w:val="TOC4"/>
        <w:rPr>
          <w:rFonts w:asciiTheme="minorHAnsi" w:eastAsiaTheme="minorEastAsia" w:hAnsiTheme="minorHAnsi" w:cstheme="minorBidi"/>
          <w:sz w:val="22"/>
          <w:szCs w:val="22"/>
        </w:rPr>
      </w:pPr>
      <w:r w:rsidRPr="00597036">
        <w:t>A.8.1.6.2</w:t>
      </w:r>
      <w:r w:rsidRPr="00597036">
        <w:rPr>
          <w:rFonts w:asciiTheme="minorHAnsi" w:eastAsiaTheme="minorEastAsia" w:hAnsiTheme="minorHAnsi" w:cstheme="minorBidi"/>
          <w:sz w:val="22"/>
          <w:szCs w:val="22"/>
        </w:rPr>
        <w:tab/>
      </w:r>
      <w:r w:rsidRPr="00763DEA">
        <w:rPr>
          <w:snapToGrid w:val="0"/>
        </w:rPr>
        <w:t>Test Requirements</w:t>
      </w:r>
      <w:r>
        <w:tab/>
        <w:t>1731</w:t>
      </w:r>
    </w:p>
    <w:p w14:paraId="62F43E99" w14:textId="77777777" w:rsidR="00597036" w:rsidRDefault="0059703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1731</w:t>
      </w:r>
    </w:p>
    <w:p w14:paraId="4F124F38" w14:textId="77777777" w:rsidR="00597036" w:rsidRDefault="0059703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1731</w:t>
      </w:r>
    </w:p>
    <w:p w14:paraId="0C75F6CE" w14:textId="77777777" w:rsidR="00597036" w:rsidRDefault="0059703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1733</w:t>
      </w:r>
    </w:p>
    <w:p w14:paraId="248A000C" w14:textId="77777777" w:rsidR="00597036" w:rsidRDefault="0059703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1734</w:t>
      </w:r>
    </w:p>
    <w:p w14:paraId="5D30A393" w14:textId="77777777" w:rsidR="00597036" w:rsidRDefault="0059703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1734</w:t>
      </w:r>
    </w:p>
    <w:p w14:paraId="2E0028BA" w14:textId="77777777" w:rsidR="00597036" w:rsidRDefault="0059703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1736</w:t>
      </w:r>
    </w:p>
    <w:p w14:paraId="572737BE" w14:textId="77777777" w:rsidR="00597036" w:rsidRDefault="0059703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1737</w:t>
      </w:r>
    </w:p>
    <w:p w14:paraId="16925B81" w14:textId="77777777" w:rsidR="00597036" w:rsidRDefault="00597036">
      <w:pPr>
        <w:pStyle w:val="TOC4"/>
        <w:rPr>
          <w:rFonts w:asciiTheme="minorHAnsi" w:eastAsiaTheme="minorEastAsia" w:hAnsiTheme="minorHAnsi" w:cstheme="minorBidi"/>
          <w:sz w:val="22"/>
          <w:szCs w:val="22"/>
        </w:rPr>
      </w:pPr>
      <w:r w:rsidRPr="00597036">
        <w:t>A.8.1.</w:t>
      </w:r>
      <w:r w:rsidRPr="00597036">
        <w:rPr>
          <w:lang w:eastAsia="zh-CN"/>
        </w:rPr>
        <w:t>9</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1737</w:t>
      </w:r>
    </w:p>
    <w:p w14:paraId="07CD116C" w14:textId="77777777" w:rsidR="00597036" w:rsidRDefault="00597036">
      <w:pPr>
        <w:pStyle w:val="TOC4"/>
        <w:rPr>
          <w:rFonts w:asciiTheme="minorHAnsi" w:eastAsiaTheme="minorEastAsia" w:hAnsiTheme="minorHAnsi" w:cstheme="minorBidi"/>
          <w:sz w:val="22"/>
          <w:szCs w:val="22"/>
        </w:rPr>
      </w:pPr>
      <w:r w:rsidRPr="00597036">
        <w:t>A.8.1.</w:t>
      </w:r>
      <w:r w:rsidRPr="00597036">
        <w:rPr>
          <w:lang w:eastAsia="zh-CN"/>
        </w:rPr>
        <w:t>9</w:t>
      </w:r>
      <w:r w:rsidRPr="00597036">
        <w:t>.2</w:t>
      </w:r>
      <w:r w:rsidRPr="00597036">
        <w:rPr>
          <w:rFonts w:asciiTheme="minorHAnsi" w:eastAsiaTheme="minorEastAsia" w:hAnsiTheme="minorHAnsi" w:cstheme="minorBidi"/>
          <w:sz w:val="22"/>
          <w:szCs w:val="22"/>
        </w:rPr>
        <w:tab/>
      </w:r>
      <w:r w:rsidRPr="00763DEA">
        <w:rPr>
          <w:snapToGrid w:val="0"/>
        </w:rPr>
        <w:t>Test Requirements</w:t>
      </w:r>
      <w:r>
        <w:tab/>
        <w:t>1737</w:t>
      </w:r>
    </w:p>
    <w:p w14:paraId="6122207E" w14:textId="77777777" w:rsidR="00597036" w:rsidRDefault="0059703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1737</w:t>
      </w:r>
    </w:p>
    <w:p w14:paraId="75456DD1" w14:textId="77777777" w:rsidR="00597036" w:rsidRDefault="00597036">
      <w:pPr>
        <w:pStyle w:val="TOC4"/>
        <w:rPr>
          <w:rFonts w:asciiTheme="minorHAnsi" w:eastAsiaTheme="minorEastAsia" w:hAnsiTheme="minorHAnsi" w:cstheme="minorBidi"/>
          <w:sz w:val="22"/>
          <w:szCs w:val="22"/>
        </w:rPr>
      </w:pPr>
      <w:r w:rsidRPr="00597036">
        <w:t>A.8.1.10.</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1737</w:t>
      </w:r>
    </w:p>
    <w:p w14:paraId="0392E849" w14:textId="77777777" w:rsidR="00597036" w:rsidRDefault="00597036">
      <w:pPr>
        <w:pStyle w:val="TOC4"/>
        <w:rPr>
          <w:rFonts w:asciiTheme="minorHAnsi" w:eastAsiaTheme="minorEastAsia" w:hAnsiTheme="minorHAnsi" w:cstheme="minorBidi"/>
          <w:sz w:val="22"/>
          <w:szCs w:val="22"/>
        </w:rPr>
      </w:pPr>
      <w:r w:rsidRPr="00597036">
        <w:t>A.8.1.10.2</w:t>
      </w:r>
      <w:r w:rsidRPr="00597036">
        <w:rPr>
          <w:rFonts w:asciiTheme="minorHAnsi" w:eastAsiaTheme="minorEastAsia" w:hAnsiTheme="minorHAnsi" w:cstheme="minorBidi"/>
          <w:sz w:val="22"/>
          <w:szCs w:val="22"/>
        </w:rPr>
        <w:tab/>
      </w:r>
      <w:r w:rsidRPr="00763DEA">
        <w:rPr>
          <w:snapToGrid w:val="0"/>
        </w:rPr>
        <w:t>Test Requirements</w:t>
      </w:r>
      <w:r>
        <w:tab/>
        <w:t>1738</w:t>
      </w:r>
    </w:p>
    <w:p w14:paraId="35E5E7A6" w14:textId="77777777" w:rsidR="00597036" w:rsidRDefault="0059703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1738</w:t>
      </w:r>
    </w:p>
    <w:p w14:paraId="4FF4AECF" w14:textId="77777777" w:rsidR="00597036" w:rsidRDefault="00597036">
      <w:pPr>
        <w:pStyle w:val="TOC4"/>
        <w:rPr>
          <w:rFonts w:asciiTheme="minorHAnsi" w:eastAsiaTheme="minorEastAsia" w:hAnsiTheme="minorHAnsi" w:cstheme="minorBidi"/>
          <w:sz w:val="22"/>
          <w:szCs w:val="22"/>
        </w:rPr>
      </w:pPr>
      <w:r w:rsidRPr="00597036">
        <w:t>A.8.1.11.1</w:t>
      </w:r>
      <w:r w:rsidRPr="00597036">
        <w:rPr>
          <w:rFonts w:asciiTheme="minorHAnsi" w:eastAsiaTheme="minorEastAsia" w:hAnsiTheme="minorHAnsi"/>
          <w:sz w:val="22"/>
          <w:szCs w:val="22"/>
        </w:rPr>
        <w:tab/>
      </w:r>
      <w:r w:rsidRPr="00763DEA">
        <w:rPr>
          <w:rFonts w:cs="v4.2.0"/>
          <w:snapToGrid w:val="0"/>
        </w:rPr>
        <w:t>Test Purpose and Environment</w:t>
      </w:r>
      <w:r>
        <w:tab/>
        <w:t>1738</w:t>
      </w:r>
    </w:p>
    <w:p w14:paraId="78E31D6D" w14:textId="77777777" w:rsidR="00597036" w:rsidRDefault="00597036">
      <w:pPr>
        <w:pStyle w:val="TOC4"/>
        <w:rPr>
          <w:rFonts w:asciiTheme="minorHAnsi" w:eastAsiaTheme="minorEastAsia" w:hAnsiTheme="minorHAnsi" w:cstheme="minorBidi"/>
          <w:sz w:val="22"/>
          <w:szCs w:val="22"/>
        </w:rPr>
      </w:pPr>
      <w:r w:rsidRPr="00597036">
        <w:t>A.8.1.11.2</w:t>
      </w:r>
      <w:r w:rsidRPr="00597036">
        <w:rPr>
          <w:rFonts w:asciiTheme="minorHAnsi" w:eastAsiaTheme="minorEastAsia" w:hAnsiTheme="minorHAnsi"/>
          <w:sz w:val="22"/>
          <w:szCs w:val="22"/>
        </w:rPr>
        <w:tab/>
      </w:r>
      <w:r w:rsidRPr="00763DEA">
        <w:rPr>
          <w:rFonts w:cs="v4.2.0"/>
          <w:snapToGrid w:val="0"/>
        </w:rPr>
        <w:t>Test Requirements</w:t>
      </w:r>
      <w:r>
        <w:tab/>
        <w:t>1740</w:t>
      </w:r>
    </w:p>
    <w:p w14:paraId="3BECE3D2" w14:textId="77777777" w:rsidR="00597036" w:rsidRDefault="00597036">
      <w:pPr>
        <w:pStyle w:val="TOC3"/>
        <w:rPr>
          <w:rFonts w:asciiTheme="minorHAnsi" w:eastAsiaTheme="minorEastAsia" w:hAnsiTheme="minorHAnsi" w:cstheme="minorBidi"/>
          <w:sz w:val="22"/>
          <w:szCs w:val="22"/>
        </w:rPr>
      </w:pPr>
      <w:r w:rsidRPr="00597036">
        <w:t>A.8.1.12</w:t>
      </w:r>
      <w:r w:rsidRPr="00597036">
        <w:rPr>
          <w:rFonts w:asciiTheme="minorHAnsi" w:eastAsiaTheme="minorEastAsia" w:hAnsiTheme="minorHAnsi"/>
          <w:sz w:val="22"/>
          <w:szCs w:val="22"/>
        </w:rPr>
        <w:tab/>
      </w:r>
      <w:r w:rsidRPr="00763DEA">
        <w:rPr>
          <w:rFonts w:cs="v4.2.0"/>
        </w:rPr>
        <w:t>E-UTRAN FDD-FDD intra-frequency event triggered reporting under fading propagation conditions in synchronous cells for UE category 0</w:t>
      </w:r>
      <w:r>
        <w:tab/>
        <w:t>1741</w:t>
      </w:r>
    </w:p>
    <w:p w14:paraId="09ECC7A2" w14:textId="77777777" w:rsidR="00597036" w:rsidRDefault="00597036">
      <w:pPr>
        <w:pStyle w:val="TOC4"/>
        <w:rPr>
          <w:rFonts w:asciiTheme="minorHAnsi" w:eastAsiaTheme="minorEastAsia" w:hAnsiTheme="minorHAnsi" w:cstheme="minorBidi"/>
          <w:sz w:val="22"/>
          <w:szCs w:val="22"/>
        </w:rPr>
      </w:pPr>
      <w:r w:rsidRPr="00597036">
        <w:t>A.8.1.12.1</w:t>
      </w:r>
      <w:r w:rsidRPr="00597036">
        <w:rPr>
          <w:rFonts w:asciiTheme="minorHAnsi" w:eastAsiaTheme="minorEastAsia" w:hAnsiTheme="minorHAnsi"/>
          <w:sz w:val="22"/>
          <w:szCs w:val="22"/>
        </w:rPr>
        <w:tab/>
      </w:r>
      <w:r w:rsidRPr="00763DEA">
        <w:rPr>
          <w:rFonts w:cs="v4.2.0"/>
          <w:snapToGrid w:val="0"/>
        </w:rPr>
        <w:t>Test Purpose and Environment</w:t>
      </w:r>
      <w:r>
        <w:tab/>
        <w:t>1741</w:t>
      </w:r>
    </w:p>
    <w:p w14:paraId="5BB34B3F" w14:textId="77777777" w:rsidR="00597036" w:rsidRDefault="00597036">
      <w:pPr>
        <w:pStyle w:val="TOC4"/>
        <w:rPr>
          <w:rFonts w:asciiTheme="minorHAnsi" w:eastAsiaTheme="minorEastAsia" w:hAnsiTheme="minorHAnsi" w:cstheme="minorBidi"/>
          <w:sz w:val="22"/>
          <w:szCs w:val="22"/>
        </w:rPr>
      </w:pPr>
      <w:r w:rsidRPr="00597036">
        <w:t>A.8.1.12.2</w:t>
      </w:r>
      <w:r w:rsidRPr="00597036">
        <w:rPr>
          <w:rFonts w:asciiTheme="minorHAnsi" w:eastAsiaTheme="minorEastAsia" w:hAnsiTheme="minorHAnsi"/>
          <w:sz w:val="22"/>
          <w:szCs w:val="22"/>
        </w:rPr>
        <w:tab/>
      </w:r>
      <w:r w:rsidRPr="00763DEA">
        <w:rPr>
          <w:rFonts w:cs="v4.2.0"/>
          <w:snapToGrid w:val="0"/>
        </w:rPr>
        <w:t>Test Requirements</w:t>
      </w:r>
      <w:r>
        <w:tab/>
        <w:t>1742</w:t>
      </w:r>
    </w:p>
    <w:p w14:paraId="085A8EF9" w14:textId="77777777" w:rsidR="00597036" w:rsidRDefault="00597036">
      <w:pPr>
        <w:pStyle w:val="TOC3"/>
        <w:rPr>
          <w:rFonts w:asciiTheme="minorHAnsi" w:eastAsiaTheme="minorEastAsia" w:hAnsiTheme="minorHAnsi" w:cstheme="minorBidi"/>
          <w:sz w:val="22"/>
          <w:szCs w:val="22"/>
        </w:rPr>
      </w:pPr>
      <w:r w:rsidRPr="00597036">
        <w:t>A.8.1.13</w:t>
      </w:r>
      <w:r w:rsidRPr="00597036">
        <w:rPr>
          <w:rFonts w:asciiTheme="minorHAnsi" w:eastAsiaTheme="minorEastAsia" w:hAnsiTheme="minorHAnsi"/>
          <w:sz w:val="22"/>
          <w:szCs w:val="22"/>
        </w:rPr>
        <w:tab/>
      </w:r>
      <w:r w:rsidRPr="00763DEA">
        <w:rPr>
          <w:rFonts w:cs="v4.2.0"/>
        </w:rPr>
        <w:t>E-UTRAN FDD-FDD intra-frequency event triggered reporting under fading propagation conditions in synchronous cells with DRX for UE category 0</w:t>
      </w:r>
      <w:r>
        <w:tab/>
        <w:t>1743</w:t>
      </w:r>
    </w:p>
    <w:p w14:paraId="152BAD31" w14:textId="77777777" w:rsidR="00597036" w:rsidRDefault="00597036">
      <w:pPr>
        <w:pStyle w:val="TOC4"/>
        <w:rPr>
          <w:rFonts w:asciiTheme="minorHAnsi" w:eastAsiaTheme="minorEastAsia" w:hAnsiTheme="minorHAnsi" w:cstheme="minorBidi"/>
          <w:sz w:val="22"/>
          <w:szCs w:val="22"/>
        </w:rPr>
      </w:pPr>
      <w:r w:rsidRPr="00597036">
        <w:t>A.8.1.13.</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1743</w:t>
      </w:r>
    </w:p>
    <w:p w14:paraId="479FF642" w14:textId="77777777" w:rsidR="00597036" w:rsidRDefault="00597036">
      <w:pPr>
        <w:pStyle w:val="TOC4"/>
        <w:rPr>
          <w:rFonts w:asciiTheme="minorHAnsi" w:eastAsiaTheme="minorEastAsia" w:hAnsiTheme="minorHAnsi" w:cstheme="minorBidi"/>
          <w:sz w:val="22"/>
          <w:szCs w:val="22"/>
        </w:rPr>
      </w:pPr>
      <w:r w:rsidRPr="00597036">
        <w:t>A.8.1.13.2</w:t>
      </w:r>
      <w:r w:rsidRPr="00597036">
        <w:rPr>
          <w:rFonts w:asciiTheme="minorHAnsi" w:eastAsiaTheme="minorEastAsia" w:hAnsiTheme="minorHAnsi"/>
          <w:sz w:val="22"/>
          <w:szCs w:val="22"/>
        </w:rPr>
        <w:tab/>
      </w:r>
      <w:r w:rsidRPr="00763DEA">
        <w:rPr>
          <w:rFonts w:cs="v4.2.0"/>
          <w:snapToGrid w:val="0"/>
        </w:rPr>
        <w:t>Test Requirements</w:t>
      </w:r>
      <w:r>
        <w:tab/>
        <w:t>1745</w:t>
      </w:r>
    </w:p>
    <w:p w14:paraId="5EB72A6D" w14:textId="77777777" w:rsidR="00597036" w:rsidRDefault="0059703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1745</w:t>
      </w:r>
    </w:p>
    <w:p w14:paraId="33E37961" w14:textId="77777777" w:rsidR="00597036" w:rsidRDefault="00597036">
      <w:pPr>
        <w:pStyle w:val="TOC4"/>
        <w:rPr>
          <w:rFonts w:asciiTheme="minorHAnsi" w:eastAsiaTheme="minorEastAsia" w:hAnsiTheme="minorHAnsi" w:cstheme="minorBidi"/>
          <w:sz w:val="22"/>
          <w:szCs w:val="22"/>
        </w:rPr>
      </w:pPr>
      <w:r w:rsidRPr="00597036">
        <w:t>A.8.1.14.1</w:t>
      </w:r>
      <w:r w:rsidRPr="00597036">
        <w:rPr>
          <w:rFonts w:asciiTheme="minorHAnsi" w:eastAsiaTheme="minorEastAsia" w:hAnsiTheme="minorHAnsi"/>
          <w:sz w:val="22"/>
          <w:szCs w:val="22"/>
        </w:rPr>
        <w:tab/>
      </w:r>
      <w:r w:rsidRPr="00763DEA">
        <w:rPr>
          <w:rFonts w:cs="v4.2.0"/>
          <w:snapToGrid w:val="0"/>
        </w:rPr>
        <w:t>Test Purpose and Environment</w:t>
      </w:r>
      <w:r>
        <w:tab/>
        <w:t>1745</w:t>
      </w:r>
    </w:p>
    <w:p w14:paraId="38B459A7" w14:textId="77777777" w:rsidR="00597036" w:rsidRDefault="00597036">
      <w:pPr>
        <w:pStyle w:val="TOC4"/>
        <w:rPr>
          <w:rFonts w:asciiTheme="minorHAnsi" w:eastAsiaTheme="minorEastAsia" w:hAnsiTheme="minorHAnsi" w:cstheme="minorBidi"/>
          <w:sz w:val="22"/>
          <w:szCs w:val="22"/>
        </w:rPr>
      </w:pPr>
      <w:r w:rsidRPr="00597036">
        <w:t>A.8.1.14.2</w:t>
      </w:r>
      <w:r w:rsidRPr="00597036">
        <w:rPr>
          <w:rFonts w:asciiTheme="minorHAnsi" w:eastAsiaTheme="minorEastAsia" w:hAnsiTheme="minorHAnsi"/>
          <w:sz w:val="22"/>
          <w:szCs w:val="22"/>
        </w:rPr>
        <w:tab/>
      </w:r>
      <w:r w:rsidRPr="00763DEA">
        <w:rPr>
          <w:rFonts w:cs="v4.2.0"/>
          <w:snapToGrid w:val="0"/>
        </w:rPr>
        <w:t>Test Requirements</w:t>
      </w:r>
      <w:r>
        <w:tab/>
        <w:t>1747</w:t>
      </w:r>
    </w:p>
    <w:p w14:paraId="79E02638" w14:textId="77777777" w:rsidR="00597036" w:rsidRDefault="00597036">
      <w:pPr>
        <w:pStyle w:val="TOC3"/>
        <w:rPr>
          <w:rFonts w:asciiTheme="minorHAnsi" w:eastAsiaTheme="minorEastAsia" w:hAnsiTheme="minorHAnsi" w:cstheme="minorBidi"/>
          <w:sz w:val="22"/>
          <w:szCs w:val="22"/>
        </w:rPr>
      </w:pPr>
      <w:r w:rsidRPr="00597036">
        <w:t>A.8.1.15</w:t>
      </w:r>
      <w:r w:rsidRPr="00597036">
        <w:rPr>
          <w:rFonts w:asciiTheme="minorHAnsi" w:eastAsiaTheme="minorEastAsia" w:hAnsiTheme="minorHAnsi"/>
          <w:sz w:val="22"/>
          <w:szCs w:val="22"/>
        </w:rPr>
        <w:tab/>
      </w:r>
      <w:r w:rsidRPr="00763DEA">
        <w:rPr>
          <w:rFonts w:cs="v4.2.0"/>
        </w:rPr>
        <w:t>E-UTRAN HD-FDD intra-frequency event triggered reporting under fading propagation conditions in synchronous cells for UE category 0</w:t>
      </w:r>
      <w:r>
        <w:tab/>
        <w:t>1748</w:t>
      </w:r>
    </w:p>
    <w:p w14:paraId="27272848" w14:textId="77777777" w:rsidR="00597036" w:rsidRDefault="00597036">
      <w:pPr>
        <w:pStyle w:val="TOC4"/>
        <w:rPr>
          <w:rFonts w:asciiTheme="minorHAnsi" w:eastAsiaTheme="minorEastAsia" w:hAnsiTheme="minorHAnsi" w:cstheme="minorBidi"/>
          <w:sz w:val="22"/>
          <w:szCs w:val="22"/>
        </w:rPr>
      </w:pPr>
      <w:r w:rsidRPr="00597036">
        <w:t>A.8.1.15.1</w:t>
      </w:r>
      <w:r w:rsidRPr="00597036">
        <w:rPr>
          <w:rFonts w:asciiTheme="minorHAnsi" w:eastAsiaTheme="minorEastAsia" w:hAnsiTheme="minorHAnsi"/>
          <w:sz w:val="22"/>
          <w:szCs w:val="22"/>
        </w:rPr>
        <w:tab/>
      </w:r>
      <w:r w:rsidRPr="00763DEA">
        <w:rPr>
          <w:rFonts w:cs="v4.2.0"/>
          <w:snapToGrid w:val="0"/>
        </w:rPr>
        <w:t>Test Purpose and Environment</w:t>
      </w:r>
      <w:r>
        <w:tab/>
        <w:t>1748</w:t>
      </w:r>
    </w:p>
    <w:p w14:paraId="24412867" w14:textId="77777777" w:rsidR="00597036" w:rsidRDefault="00597036">
      <w:pPr>
        <w:pStyle w:val="TOC4"/>
        <w:rPr>
          <w:rFonts w:asciiTheme="minorHAnsi" w:eastAsiaTheme="minorEastAsia" w:hAnsiTheme="minorHAnsi" w:cstheme="minorBidi"/>
          <w:sz w:val="22"/>
          <w:szCs w:val="22"/>
        </w:rPr>
      </w:pPr>
      <w:r w:rsidRPr="00597036">
        <w:t>A.8.1.15.2</w:t>
      </w:r>
      <w:r w:rsidRPr="00597036">
        <w:rPr>
          <w:rFonts w:asciiTheme="minorHAnsi" w:eastAsiaTheme="minorEastAsia" w:hAnsiTheme="minorHAnsi"/>
          <w:sz w:val="22"/>
          <w:szCs w:val="22"/>
        </w:rPr>
        <w:tab/>
      </w:r>
      <w:r w:rsidRPr="00763DEA">
        <w:rPr>
          <w:rFonts w:cs="v4.2.0"/>
          <w:snapToGrid w:val="0"/>
        </w:rPr>
        <w:t>Test Requirements</w:t>
      </w:r>
      <w:r>
        <w:tab/>
        <w:t>1749</w:t>
      </w:r>
    </w:p>
    <w:p w14:paraId="72B7AD83" w14:textId="77777777" w:rsidR="00597036" w:rsidRDefault="00597036">
      <w:pPr>
        <w:pStyle w:val="TOC3"/>
        <w:rPr>
          <w:rFonts w:asciiTheme="minorHAnsi" w:eastAsiaTheme="minorEastAsia" w:hAnsiTheme="minorHAnsi" w:cstheme="minorBidi"/>
          <w:sz w:val="22"/>
          <w:szCs w:val="22"/>
        </w:rPr>
      </w:pPr>
      <w:r w:rsidRPr="00597036">
        <w:t>A.8.1.16</w:t>
      </w:r>
      <w:r w:rsidRPr="00597036">
        <w:rPr>
          <w:rFonts w:asciiTheme="minorHAnsi" w:eastAsiaTheme="minorEastAsia" w:hAnsiTheme="minorHAnsi"/>
          <w:sz w:val="22"/>
          <w:szCs w:val="22"/>
        </w:rPr>
        <w:tab/>
      </w:r>
      <w:r w:rsidRPr="00763DEA">
        <w:rPr>
          <w:rFonts w:cs="v4.2.0"/>
        </w:rPr>
        <w:t>E-UTRAN HD-FDD intra-frequency event triggered reporting under fading propagation conditions in synchronous cells with DRX for UE category 0</w:t>
      </w:r>
      <w:r>
        <w:tab/>
        <w:t>1750</w:t>
      </w:r>
    </w:p>
    <w:p w14:paraId="0B888057" w14:textId="77777777" w:rsidR="00597036" w:rsidRDefault="00597036">
      <w:pPr>
        <w:pStyle w:val="TOC4"/>
        <w:rPr>
          <w:rFonts w:asciiTheme="minorHAnsi" w:eastAsiaTheme="minorEastAsia" w:hAnsiTheme="minorHAnsi" w:cstheme="minorBidi"/>
          <w:sz w:val="22"/>
          <w:szCs w:val="22"/>
        </w:rPr>
      </w:pPr>
      <w:r w:rsidRPr="00597036">
        <w:t>A.8.1.16.</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1750</w:t>
      </w:r>
    </w:p>
    <w:p w14:paraId="0EB045ED" w14:textId="77777777" w:rsidR="00597036" w:rsidRDefault="00597036">
      <w:pPr>
        <w:pStyle w:val="TOC4"/>
        <w:rPr>
          <w:rFonts w:asciiTheme="minorHAnsi" w:eastAsiaTheme="minorEastAsia" w:hAnsiTheme="minorHAnsi" w:cstheme="minorBidi"/>
          <w:sz w:val="22"/>
          <w:szCs w:val="22"/>
        </w:rPr>
      </w:pPr>
      <w:r w:rsidRPr="00597036">
        <w:t>A.8.1.16.2</w:t>
      </w:r>
      <w:r w:rsidRPr="00597036">
        <w:rPr>
          <w:rFonts w:asciiTheme="minorHAnsi" w:eastAsiaTheme="minorEastAsia" w:hAnsiTheme="minorHAnsi"/>
          <w:sz w:val="22"/>
          <w:szCs w:val="22"/>
        </w:rPr>
        <w:tab/>
      </w:r>
      <w:r w:rsidRPr="00763DEA">
        <w:rPr>
          <w:rFonts w:cs="v4.2.0"/>
          <w:snapToGrid w:val="0"/>
        </w:rPr>
        <w:t>Test Requirements</w:t>
      </w:r>
      <w:r>
        <w:tab/>
        <w:t>1752</w:t>
      </w:r>
    </w:p>
    <w:p w14:paraId="1B77510B" w14:textId="77777777" w:rsidR="00597036" w:rsidRDefault="0059703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1752</w:t>
      </w:r>
    </w:p>
    <w:p w14:paraId="4B6CD276" w14:textId="77777777" w:rsidR="00597036" w:rsidRDefault="00597036">
      <w:pPr>
        <w:pStyle w:val="TOC3"/>
        <w:rPr>
          <w:rFonts w:asciiTheme="minorHAnsi" w:eastAsiaTheme="minorEastAsia" w:hAnsiTheme="minorHAnsi" w:cstheme="minorBidi"/>
          <w:sz w:val="22"/>
          <w:szCs w:val="22"/>
        </w:rPr>
      </w:pPr>
      <w:r w:rsidRPr="00597036">
        <w:lastRenderedPageBreak/>
        <w:t>A.8.1.18</w:t>
      </w:r>
      <w:r w:rsidRPr="00597036">
        <w:rPr>
          <w:rFonts w:asciiTheme="minorHAnsi" w:eastAsiaTheme="minorEastAsia" w:hAnsiTheme="minorHAnsi"/>
          <w:sz w:val="22"/>
          <w:szCs w:val="22"/>
        </w:rPr>
        <w:tab/>
      </w:r>
      <w:r w:rsidRPr="00763DEA">
        <w:rPr>
          <w:rFonts w:cs="v4.2.0"/>
        </w:rPr>
        <w:t>Void</w:t>
      </w:r>
      <w:r>
        <w:tab/>
        <w:t>1752</w:t>
      </w:r>
    </w:p>
    <w:p w14:paraId="28D2CCF0" w14:textId="77777777" w:rsidR="00597036" w:rsidRDefault="00597036">
      <w:pPr>
        <w:pStyle w:val="TOC3"/>
        <w:rPr>
          <w:rFonts w:asciiTheme="minorHAnsi" w:eastAsiaTheme="minorEastAsia" w:hAnsiTheme="minorHAnsi" w:cstheme="minorBidi"/>
          <w:sz w:val="22"/>
          <w:szCs w:val="22"/>
        </w:rPr>
      </w:pPr>
      <w:r w:rsidRPr="00597036">
        <w:t>A.8.1.19</w:t>
      </w:r>
      <w:r w:rsidRPr="0059703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1752</w:t>
      </w:r>
    </w:p>
    <w:p w14:paraId="3A0CE562" w14:textId="77777777" w:rsidR="00597036" w:rsidRDefault="00597036">
      <w:pPr>
        <w:pStyle w:val="TOC4"/>
        <w:rPr>
          <w:rFonts w:asciiTheme="minorHAnsi" w:eastAsiaTheme="minorEastAsia" w:hAnsiTheme="minorHAnsi" w:cstheme="minorBidi"/>
          <w:sz w:val="22"/>
          <w:szCs w:val="22"/>
        </w:rPr>
      </w:pPr>
      <w:r w:rsidRPr="00597036">
        <w:t>A.8.1.19.1</w:t>
      </w:r>
      <w:r w:rsidRPr="00597036">
        <w:rPr>
          <w:rFonts w:asciiTheme="minorHAnsi" w:eastAsiaTheme="minorEastAsia" w:hAnsiTheme="minorHAnsi" w:cstheme="minorBidi"/>
          <w:sz w:val="22"/>
          <w:szCs w:val="22"/>
        </w:rPr>
        <w:tab/>
      </w:r>
      <w:r w:rsidRPr="00763DEA">
        <w:rPr>
          <w:snapToGrid w:val="0"/>
        </w:rPr>
        <w:t>Test Purpose and Environment</w:t>
      </w:r>
      <w:r>
        <w:tab/>
        <w:t>1752</w:t>
      </w:r>
    </w:p>
    <w:p w14:paraId="1BC8C469" w14:textId="77777777" w:rsidR="00597036" w:rsidRDefault="00597036">
      <w:pPr>
        <w:pStyle w:val="TOC4"/>
        <w:rPr>
          <w:rFonts w:asciiTheme="minorHAnsi" w:eastAsiaTheme="minorEastAsia" w:hAnsiTheme="minorHAnsi" w:cstheme="minorBidi"/>
          <w:sz w:val="22"/>
          <w:szCs w:val="22"/>
        </w:rPr>
      </w:pPr>
      <w:r w:rsidRPr="00597036">
        <w:t>A.8.1.19.2</w:t>
      </w:r>
      <w:r w:rsidRPr="00597036">
        <w:rPr>
          <w:rFonts w:asciiTheme="minorHAnsi" w:eastAsiaTheme="minorEastAsia" w:hAnsiTheme="minorHAnsi" w:cstheme="minorBidi"/>
          <w:sz w:val="22"/>
          <w:szCs w:val="22"/>
        </w:rPr>
        <w:tab/>
      </w:r>
      <w:r w:rsidRPr="00763DEA">
        <w:rPr>
          <w:snapToGrid w:val="0"/>
        </w:rPr>
        <w:t>Test Requirements</w:t>
      </w:r>
      <w:r>
        <w:tab/>
        <w:t>1754</w:t>
      </w:r>
    </w:p>
    <w:p w14:paraId="0023A187" w14:textId="77777777" w:rsidR="00597036" w:rsidRDefault="00597036">
      <w:pPr>
        <w:pStyle w:val="TOC3"/>
        <w:rPr>
          <w:rFonts w:asciiTheme="minorHAnsi" w:eastAsiaTheme="minorEastAsia" w:hAnsiTheme="minorHAnsi" w:cstheme="minorBidi"/>
          <w:sz w:val="22"/>
          <w:szCs w:val="22"/>
        </w:rPr>
      </w:pPr>
      <w:r w:rsidRPr="00597036">
        <w:t>A.8.1.20</w:t>
      </w:r>
      <w:r w:rsidRPr="0059703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763DEA">
        <w:rPr>
          <w:rFonts w:cs="v4.2.0"/>
        </w:rPr>
        <w:t xml:space="preserve"> </w:t>
      </w:r>
      <w:r w:rsidRPr="00763DEA">
        <w:rPr>
          <w:rFonts w:cs="v4.2.0"/>
          <w:lang w:eastAsia="zh-CN"/>
        </w:rPr>
        <w:t>with DRX for UE category 0</w:t>
      </w:r>
      <w:r>
        <w:tab/>
        <w:t>1755</w:t>
      </w:r>
    </w:p>
    <w:p w14:paraId="71F8600D" w14:textId="77777777" w:rsidR="00597036" w:rsidRDefault="00597036">
      <w:pPr>
        <w:pStyle w:val="TOC4"/>
        <w:rPr>
          <w:rFonts w:asciiTheme="minorHAnsi" w:eastAsiaTheme="minorEastAsia" w:hAnsiTheme="minorHAnsi" w:cstheme="minorBidi"/>
          <w:sz w:val="22"/>
          <w:szCs w:val="22"/>
        </w:rPr>
      </w:pPr>
      <w:r w:rsidRPr="00597036">
        <w:t>A.8.1.20.1</w:t>
      </w:r>
      <w:r w:rsidRPr="00597036">
        <w:rPr>
          <w:rFonts w:asciiTheme="minorHAnsi" w:eastAsiaTheme="minorEastAsia" w:hAnsiTheme="minorHAnsi" w:cstheme="minorBidi"/>
          <w:sz w:val="22"/>
          <w:szCs w:val="22"/>
        </w:rPr>
        <w:tab/>
      </w:r>
      <w:r w:rsidRPr="00763DEA">
        <w:rPr>
          <w:snapToGrid w:val="0"/>
        </w:rPr>
        <w:t>Test Purpose and Environment</w:t>
      </w:r>
      <w:r>
        <w:tab/>
        <w:t>1755</w:t>
      </w:r>
    </w:p>
    <w:p w14:paraId="6089D2C6" w14:textId="77777777" w:rsidR="00597036" w:rsidRDefault="00597036">
      <w:pPr>
        <w:pStyle w:val="TOC4"/>
        <w:rPr>
          <w:rFonts w:asciiTheme="minorHAnsi" w:eastAsiaTheme="minorEastAsia" w:hAnsiTheme="minorHAnsi" w:cstheme="minorBidi"/>
          <w:sz w:val="22"/>
          <w:szCs w:val="22"/>
        </w:rPr>
      </w:pPr>
      <w:r w:rsidRPr="00597036">
        <w:t>A.8.1.20.2</w:t>
      </w:r>
      <w:r w:rsidRPr="00597036">
        <w:rPr>
          <w:rFonts w:asciiTheme="minorHAnsi" w:eastAsiaTheme="minorEastAsia" w:hAnsiTheme="minorHAnsi" w:cstheme="minorBidi"/>
          <w:sz w:val="22"/>
          <w:szCs w:val="22"/>
        </w:rPr>
        <w:tab/>
      </w:r>
      <w:r w:rsidRPr="00763DEA">
        <w:rPr>
          <w:snapToGrid w:val="0"/>
        </w:rPr>
        <w:t>Test Requirements</w:t>
      </w:r>
      <w:r>
        <w:tab/>
        <w:t>1757</w:t>
      </w:r>
    </w:p>
    <w:p w14:paraId="2267EE7E" w14:textId="77777777" w:rsidR="00597036" w:rsidRDefault="00597036">
      <w:pPr>
        <w:pStyle w:val="TOC3"/>
        <w:rPr>
          <w:rFonts w:asciiTheme="minorHAnsi" w:eastAsiaTheme="minorEastAsia" w:hAnsiTheme="minorHAnsi" w:cstheme="minorBidi"/>
          <w:sz w:val="22"/>
          <w:szCs w:val="22"/>
        </w:rPr>
      </w:pPr>
      <w:r w:rsidRPr="00597036">
        <w:t>A.8.1.21</w:t>
      </w:r>
      <w:r w:rsidRPr="005970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1757</w:t>
      </w:r>
    </w:p>
    <w:p w14:paraId="08351538" w14:textId="77777777" w:rsidR="00597036" w:rsidRDefault="00597036">
      <w:pPr>
        <w:pStyle w:val="TOC4"/>
        <w:rPr>
          <w:rFonts w:asciiTheme="minorHAnsi" w:eastAsiaTheme="minorEastAsia" w:hAnsiTheme="minorHAnsi" w:cstheme="minorBidi"/>
          <w:sz w:val="22"/>
          <w:szCs w:val="22"/>
        </w:rPr>
      </w:pPr>
      <w:r w:rsidRPr="00597036">
        <w:t>A.8.1.21.1</w:t>
      </w:r>
      <w:r w:rsidRPr="00597036">
        <w:rPr>
          <w:rFonts w:asciiTheme="minorHAnsi" w:eastAsiaTheme="minorEastAsia" w:hAnsiTheme="minorHAnsi" w:cstheme="minorBidi"/>
          <w:sz w:val="22"/>
          <w:szCs w:val="22"/>
        </w:rPr>
        <w:tab/>
      </w:r>
      <w:r w:rsidRPr="00763DEA">
        <w:rPr>
          <w:snapToGrid w:val="0"/>
        </w:rPr>
        <w:t>Test Purpose and Environment</w:t>
      </w:r>
      <w:r>
        <w:tab/>
        <w:t>1757</w:t>
      </w:r>
    </w:p>
    <w:p w14:paraId="777BB6B8" w14:textId="77777777" w:rsidR="00597036" w:rsidRDefault="00597036">
      <w:pPr>
        <w:pStyle w:val="TOC4"/>
        <w:rPr>
          <w:rFonts w:asciiTheme="minorHAnsi" w:eastAsiaTheme="minorEastAsia" w:hAnsiTheme="minorHAnsi" w:cstheme="minorBidi"/>
          <w:sz w:val="22"/>
          <w:szCs w:val="22"/>
        </w:rPr>
      </w:pPr>
      <w:r w:rsidRPr="00597036">
        <w:t>A.8.1.21.2</w:t>
      </w:r>
      <w:r w:rsidRPr="00597036">
        <w:rPr>
          <w:rFonts w:asciiTheme="minorHAnsi" w:eastAsiaTheme="minorEastAsia" w:hAnsiTheme="minorHAnsi" w:cstheme="minorBidi"/>
          <w:sz w:val="22"/>
          <w:szCs w:val="22"/>
        </w:rPr>
        <w:tab/>
      </w:r>
      <w:r w:rsidRPr="00763DEA">
        <w:rPr>
          <w:snapToGrid w:val="0"/>
        </w:rPr>
        <w:t>Test Requirements</w:t>
      </w:r>
      <w:r>
        <w:tab/>
        <w:t>1759</w:t>
      </w:r>
    </w:p>
    <w:p w14:paraId="601DA595" w14:textId="77777777" w:rsidR="00597036" w:rsidRDefault="00597036">
      <w:pPr>
        <w:pStyle w:val="TOC3"/>
        <w:rPr>
          <w:rFonts w:asciiTheme="minorHAnsi" w:eastAsiaTheme="minorEastAsia" w:hAnsiTheme="minorHAnsi" w:cstheme="minorBidi"/>
          <w:sz w:val="22"/>
          <w:szCs w:val="22"/>
        </w:rPr>
      </w:pPr>
      <w:r w:rsidRPr="00597036">
        <w:t>A.8.1.22</w:t>
      </w:r>
      <w:r w:rsidRPr="0059703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763DEA">
        <w:rPr>
          <w:rFonts w:cs="v4.2.0"/>
        </w:rPr>
        <w:t xml:space="preserve"> </w:t>
      </w:r>
      <w:r w:rsidRPr="00763DEA">
        <w:rPr>
          <w:rFonts w:cs="v4.2.0"/>
          <w:lang w:eastAsia="zh-CN"/>
        </w:rPr>
        <w:t>with DRX for UE category 0</w:t>
      </w:r>
      <w:r>
        <w:tab/>
        <w:t>1760</w:t>
      </w:r>
    </w:p>
    <w:p w14:paraId="6C661EF7" w14:textId="77777777" w:rsidR="00597036" w:rsidRDefault="00597036">
      <w:pPr>
        <w:pStyle w:val="TOC4"/>
        <w:rPr>
          <w:rFonts w:asciiTheme="minorHAnsi" w:eastAsiaTheme="minorEastAsia" w:hAnsiTheme="minorHAnsi" w:cstheme="minorBidi"/>
          <w:sz w:val="22"/>
          <w:szCs w:val="22"/>
        </w:rPr>
      </w:pPr>
      <w:r w:rsidRPr="00597036">
        <w:t>A.8.1.22.1</w:t>
      </w:r>
      <w:r w:rsidRPr="00597036">
        <w:rPr>
          <w:rFonts w:asciiTheme="minorHAnsi" w:eastAsiaTheme="minorEastAsia" w:hAnsiTheme="minorHAnsi" w:cstheme="minorBidi"/>
          <w:sz w:val="22"/>
          <w:szCs w:val="22"/>
        </w:rPr>
        <w:tab/>
      </w:r>
      <w:r w:rsidRPr="00763DEA">
        <w:rPr>
          <w:snapToGrid w:val="0"/>
        </w:rPr>
        <w:t>Test Purpose and Environment</w:t>
      </w:r>
      <w:r>
        <w:tab/>
        <w:t>1760</w:t>
      </w:r>
    </w:p>
    <w:p w14:paraId="24BEE1C5" w14:textId="77777777" w:rsidR="00597036" w:rsidRDefault="00597036">
      <w:pPr>
        <w:pStyle w:val="TOC4"/>
        <w:rPr>
          <w:rFonts w:asciiTheme="minorHAnsi" w:eastAsiaTheme="minorEastAsia" w:hAnsiTheme="minorHAnsi" w:cstheme="minorBidi"/>
          <w:sz w:val="22"/>
          <w:szCs w:val="22"/>
        </w:rPr>
      </w:pPr>
      <w:r w:rsidRPr="00597036">
        <w:t>A.8.1.22.2</w:t>
      </w:r>
      <w:r w:rsidRPr="00597036">
        <w:rPr>
          <w:rFonts w:asciiTheme="minorHAnsi" w:eastAsiaTheme="minorEastAsia" w:hAnsiTheme="minorHAnsi" w:cstheme="minorBidi"/>
          <w:sz w:val="22"/>
          <w:szCs w:val="22"/>
        </w:rPr>
        <w:tab/>
      </w:r>
      <w:r w:rsidRPr="00763DEA">
        <w:rPr>
          <w:snapToGrid w:val="0"/>
        </w:rPr>
        <w:t>Test Requirements</w:t>
      </w:r>
      <w:r>
        <w:tab/>
        <w:t>1762</w:t>
      </w:r>
    </w:p>
    <w:p w14:paraId="49E7F5BE" w14:textId="77777777" w:rsidR="00597036" w:rsidRDefault="0059703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1762</w:t>
      </w:r>
    </w:p>
    <w:p w14:paraId="62CB562F" w14:textId="77777777" w:rsidR="00597036" w:rsidRDefault="00597036">
      <w:pPr>
        <w:pStyle w:val="TOC4"/>
        <w:rPr>
          <w:rFonts w:asciiTheme="minorHAnsi" w:eastAsiaTheme="minorEastAsia" w:hAnsiTheme="minorHAnsi" w:cstheme="minorBidi"/>
          <w:sz w:val="22"/>
          <w:szCs w:val="22"/>
        </w:rPr>
      </w:pPr>
      <w:r w:rsidRPr="00597036">
        <w:t>A.8.1.23.1</w:t>
      </w:r>
      <w:r w:rsidRPr="00597036">
        <w:rPr>
          <w:rFonts w:asciiTheme="minorHAnsi" w:eastAsiaTheme="minorEastAsia" w:hAnsiTheme="minorHAnsi" w:cstheme="minorBidi"/>
          <w:sz w:val="22"/>
          <w:szCs w:val="22"/>
        </w:rPr>
        <w:tab/>
      </w:r>
      <w:r w:rsidRPr="00763DEA">
        <w:rPr>
          <w:snapToGrid w:val="0"/>
        </w:rPr>
        <w:t>Test Purpose and Environment</w:t>
      </w:r>
      <w:r>
        <w:tab/>
        <w:t>1762</w:t>
      </w:r>
    </w:p>
    <w:p w14:paraId="2DB632F3" w14:textId="77777777" w:rsidR="00597036" w:rsidRDefault="00597036">
      <w:pPr>
        <w:pStyle w:val="TOC4"/>
        <w:rPr>
          <w:rFonts w:asciiTheme="minorHAnsi" w:eastAsiaTheme="minorEastAsia" w:hAnsiTheme="minorHAnsi" w:cstheme="minorBidi"/>
          <w:sz w:val="22"/>
          <w:szCs w:val="22"/>
        </w:rPr>
      </w:pPr>
      <w:r w:rsidRPr="00597036">
        <w:t>A.8.1.23.2</w:t>
      </w:r>
      <w:r w:rsidRPr="00597036">
        <w:rPr>
          <w:rFonts w:asciiTheme="minorHAnsi" w:eastAsiaTheme="minorEastAsia" w:hAnsiTheme="minorHAnsi" w:cstheme="minorBidi"/>
          <w:sz w:val="22"/>
          <w:szCs w:val="22"/>
        </w:rPr>
        <w:tab/>
      </w:r>
      <w:r w:rsidRPr="00763DEA">
        <w:rPr>
          <w:snapToGrid w:val="0"/>
        </w:rPr>
        <w:t>Test Requirements</w:t>
      </w:r>
      <w:r>
        <w:tab/>
        <w:t>1763</w:t>
      </w:r>
    </w:p>
    <w:p w14:paraId="41CD6101" w14:textId="77777777" w:rsidR="00597036" w:rsidRDefault="0059703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1764</w:t>
      </w:r>
    </w:p>
    <w:p w14:paraId="7F0F3D33" w14:textId="77777777" w:rsidR="00597036" w:rsidRDefault="00597036">
      <w:pPr>
        <w:pStyle w:val="TOC4"/>
        <w:rPr>
          <w:rFonts w:asciiTheme="minorHAnsi" w:eastAsiaTheme="minorEastAsia" w:hAnsiTheme="minorHAnsi" w:cstheme="minorBidi"/>
          <w:sz w:val="22"/>
          <w:szCs w:val="22"/>
        </w:rPr>
      </w:pPr>
      <w:r w:rsidRPr="00597036">
        <w:t>A.8.1.24.1</w:t>
      </w:r>
      <w:r w:rsidRPr="00597036">
        <w:rPr>
          <w:rFonts w:asciiTheme="minorHAnsi" w:eastAsiaTheme="minorEastAsia" w:hAnsiTheme="minorHAnsi" w:cstheme="minorBidi"/>
          <w:sz w:val="22"/>
          <w:szCs w:val="22"/>
        </w:rPr>
        <w:tab/>
      </w:r>
      <w:r w:rsidRPr="00763DEA">
        <w:rPr>
          <w:snapToGrid w:val="0"/>
        </w:rPr>
        <w:t>Test Purpose and Environment</w:t>
      </w:r>
      <w:r>
        <w:tab/>
        <w:t>1764</w:t>
      </w:r>
    </w:p>
    <w:p w14:paraId="06ABC591" w14:textId="77777777" w:rsidR="00597036" w:rsidRDefault="00597036">
      <w:pPr>
        <w:pStyle w:val="TOC4"/>
        <w:rPr>
          <w:rFonts w:asciiTheme="minorHAnsi" w:eastAsiaTheme="minorEastAsia" w:hAnsiTheme="minorHAnsi" w:cstheme="minorBidi"/>
          <w:sz w:val="22"/>
          <w:szCs w:val="22"/>
        </w:rPr>
      </w:pPr>
      <w:r w:rsidRPr="00597036">
        <w:t>A.8.1.24.2</w:t>
      </w:r>
      <w:r w:rsidRPr="00597036">
        <w:rPr>
          <w:rFonts w:asciiTheme="minorHAnsi" w:eastAsiaTheme="minorEastAsia" w:hAnsiTheme="minorHAnsi" w:cstheme="minorBidi"/>
          <w:sz w:val="22"/>
          <w:szCs w:val="22"/>
        </w:rPr>
        <w:tab/>
      </w:r>
      <w:r w:rsidRPr="00763DEA">
        <w:rPr>
          <w:snapToGrid w:val="0"/>
        </w:rPr>
        <w:t>Test Requirements</w:t>
      </w:r>
      <w:r>
        <w:tab/>
        <w:t>1766</w:t>
      </w:r>
    </w:p>
    <w:p w14:paraId="06C6FEDB" w14:textId="77777777" w:rsidR="00597036" w:rsidRDefault="0059703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1766</w:t>
      </w:r>
    </w:p>
    <w:p w14:paraId="1B2BCD5C" w14:textId="77777777" w:rsidR="00597036" w:rsidRDefault="00597036">
      <w:pPr>
        <w:pStyle w:val="TOC4"/>
        <w:rPr>
          <w:rFonts w:asciiTheme="minorHAnsi" w:eastAsiaTheme="minorEastAsia" w:hAnsiTheme="minorHAnsi" w:cstheme="minorBidi"/>
          <w:sz w:val="22"/>
          <w:szCs w:val="22"/>
        </w:rPr>
      </w:pPr>
      <w:r w:rsidRPr="00597036">
        <w:t>A.8.1.25.</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1766</w:t>
      </w:r>
    </w:p>
    <w:p w14:paraId="7A7205EE" w14:textId="77777777" w:rsidR="00597036" w:rsidRDefault="00597036">
      <w:pPr>
        <w:pStyle w:val="TOC4"/>
        <w:rPr>
          <w:rFonts w:asciiTheme="minorHAnsi" w:eastAsiaTheme="minorEastAsia" w:hAnsiTheme="minorHAnsi" w:cstheme="minorBidi"/>
          <w:sz w:val="22"/>
          <w:szCs w:val="22"/>
        </w:rPr>
      </w:pPr>
      <w:r w:rsidRPr="00597036">
        <w:t>A.8.1.25.2</w:t>
      </w:r>
      <w:r w:rsidRPr="00597036">
        <w:rPr>
          <w:rFonts w:asciiTheme="minorHAnsi" w:eastAsiaTheme="minorEastAsia" w:hAnsiTheme="minorHAnsi" w:cstheme="minorBidi"/>
          <w:sz w:val="22"/>
          <w:szCs w:val="22"/>
        </w:rPr>
        <w:tab/>
      </w:r>
      <w:r w:rsidRPr="00763DEA">
        <w:rPr>
          <w:snapToGrid w:val="0"/>
        </w:rPr>
        <w:t>Test Requirements</w:t>
      </w:r>
      <w:r>
        <w:tab/>
        <w:t>1768</w:t>
      </w:r>
    </w:p>
    <w:p w14:paraId="035A6E8E" w14:textId="77777777" w:rsidR="00597036" w:rsidRDefault="0059703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1768</w:t>
      </w:r>
    </w:p>
    <w:p w14:paraId="3F4FF110" w14:textId="77777777" w:rsidR="00597036" w:rsidRDefault="0059703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1768</w:t>
      </w:r>
    </w:p>
    <w:p w14:paraId="78DFC47B" w14:textId="77777777" w:rsidR="00597036" w:rsidRDefault="0059703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1771</w:t>
      </w:r>
    </w:p>
    <w:p w14:paraId="3B81A270" w14:textId="77777777" w:rsidR="00597036" w:rsidRDefault="00597036">
      <w:pPr>
        <w:pStyle w:val="TOC4"/>
        <w:rPr>
          <w:rFonts w:asciiTheme="minorHAnsi" w:eastAsiaTheme="minorEastAsia" w:hAnsiTheme="minorHAnsi" w:cstheme="minorBidi"/>
          <w:sz w:val="22"/>
          <w:szCs w:val="22"/>
        </w:rPr>
      </w:pPr>
      <w:r w:rsidRPr="00597036">
        <w:t>A.8.1.27.1</w:t>
      </w:r>
      <w:r w:rsidRPr="00597036">
        <w:rPr>
          <w:rFonts w:asciiTheme="minorHAnsi" w:eastAsiaTheme="minorEastAsia" w:hAnsiTheme="minorHAnsi" w:cstheme="minorBidi"/>
          <w:sz w:val="22"/>
          <w:szCs w:val="22"/>
        </w:rPr>
        <w:tab/>
      </w:r>
      <w:r w:rsidRPr="00763DEA">
        <w:rPr>
          <w:snapToGrid w:val="0"/>
        </w:rPr>
        <w:t>Test Purpose and Environment</w:t>
      </w:r>
      <w:r>
        <w:tab/>
        <w:t>1771</w:t>
      </w:r>
    </w:p>
    <w:p w14:paraId="774170FC" w14:textId="77777777" w:rsidR="00597036" w:rsidRDefault="00597036">
      <w:pPr>
        <w:pStyle w:val="TOC4"/>
        <w:rPr>
          <w:rFonts w:asciiTheme="minorHAnsi" w:eastAsiaTheme="minorEastAsia" w:hAnsiTheme="minorHAnsi" w:cstheme="minorBidi"/>
          <w:sz w:val="22"/>
          <w:szCs w:val="22"/>
        </w:rPr>
      </w:pPr>
      <w:r w:rsidRPr="00597036">
        <w:t>A.8.1.27.2</w:t>
      </w:r>
      <w:r w:rsidRPr="00597036">
        <w:rPr>
          <w:rFonts w:asciiTheme="minorHAnsi" w:eastAsiaTheme="minorEastAsia" w:hAnsiTheme="minorHAnsi" w:cstheme="minorBidi"/>
          <w:sz w:val="22"/>
          <w:szCs w:val="22"/>
        </w:rPr>
        <w:tab/>
      </w:r>
      <w:r w:rsidRPr="00763DEA">
        <w:rPr>
          <w:snapToGrid w:val="0"/>
        </w:rPr>
        <w:t>Test Requirements</w:t>
      </w:r>
      <w:r>
        <w:tab/>
        <w:t>1773</w:t>
      </w:r>
    </w:p>
    <w:p w14:paraId="24986CA2" w14:textId="77777777" w:rsidR="00597036" w:rsidRDefault="0059703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1773</w:t>
      </w:r>
    </w:p>
    <w:p w14:paraId="068C4AB6" w14:textId="77777777" w:rsidR="00597036" w:rsidRDefault="00597036">
      <w:pPr>
        <w:pStyle w:val="TOC4"/>
        <w:rPr>
          <w:rFonts w:asciiTheme="minorHAnsi" w:eastAsiaTheme="minorEastAsia" w:hAnsiTheme="minorHAnsi" w:cstheme="minorBidi"/>
          <w:sz w:val="22"/>
          <w:szCs w:val="22"/>
        </w:rPr>
      </w:pPr>
      <w:r w:rsidRPr="00597036">
        <w:t>A.8.1.28.</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1773</w:t>
      </w:r>
    </w:p>
    <w:p w14:paraId="4F1AE303" w14:textId="77777777" w:rsidR="00597036" w:rsidRDefault="00597036">
      <w:pPr>
        <w:pStyle w:val="TOC4"/>
        <w:rPr>
          <w:rFonts w:asciiTheme="minorHAnsi" w:eastAsiaTheme="minorEastAsia" w:hAnsiTheme="minorHAnsi" w:cstheme="minorBidi"/>
          <w:sz w:val="22"/>
          <w:szCs w:val="22"/>
        </w:rPr>
      </w:pPr>
      <w:r w:rsidRPr="00597036">
        <w:t>A.8.1.28.2</w:t>
      </w:r>
      <w:r w:rsidRPr="00597036">
        <w:rPr>
          <w:rFonts w:asciiTheme="minorHAnsi" w:eastAsiaTheme="minorEastAsia" w:hAnsiTheme="minorHAnsi" w:cstheme="minorBidi"/>
          <w:sz w:val="22"/>
          <w:szCs w:val="22"/>
        </w:rPr>
        <w:tab/>
      </w:r>
      <w:r w:rsidRPr="00763DEA">
        <w:rPr>
          <w:snapToGrid w:val="0"/>
        </w:rPr>
        <w:t>Test Requirements</w:t>
      </w:r>
      <w:r>
        <w:tab/>
        <w:t>1775</w:t>
      </w:r>
    </w:p>
    <w:p w14:paraId="5583BB16" w14:textId="77777777" w:rsidR="00597036" w:rsidRDefault="0059703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1775</w:t>
      </w:r>
    </w:p>
    <w:p w14:paraId="39AD2265" w14:textId="77777777" w:rsidR="00597036" w:rsidRDefault="00597036">
      <w:pPr>
        <w:pStyle w:val="TOC4"/>
        <w:rPr>
          <w:rFonts w:asciiTheme="minorHAnsi" w:eastAsiaTheme="minorEastAsia" w:hAnsiTheme="minorHAnsi" w:cstheme="minorBidi"/>
          <w:sz w:val="22"/>
          <w:szCs w:val="22"/>
        </w:rPr>
      </w:pPr>
      <w:r w:rsidRPr="00597036">
        <w:t>A.8.1.29.1</w:t>
      </w:r>
      <w:r w:rsidRPr="00597036">
        <w:rPr>
          <w:rFonts w:asciiTheme="minorHAnsi" w:eastAsiaTheme="minorEastAsia" w:hAnsiTheme="minorHAnsi" w:cstheme="minorBidi"/>
          <w:sz w:val="22"/>
          <w:szCs w:val="22"/>
        </w:rPr>
        <w:tab/>
      </w:r>
      <w:r w:rsidRPr="00763DEA">
        <w:rPr>
          <w:snapToGrid w:val="0"/>
        </w:rPr>
        <w:t>Test Purpose and Environment</w:t>
      </w:r>
      <w:r>
        <w:tab/>
        <w:t>1775</w:t>
      </w:r>
    </w:p>
    <w:p w14:paraId="420D49A5" w14:textId="77777777" w:rsidR="00597036" w:rsidRDefault="00597036">
      <w:pPr>
        <w:pStyle w:val="TOC4"/>
        <w:rPr>
          <w:rFonts w:asciiTheme="minorHAnsi" w:eastAsiaTheme="minorEastAsia" w:hAnsiTheme="minorHAnsi" w:cstheme="minorBidi"/>
          <w:sz w:val="22"/>
          <w:szCs w:val="22"/>
        </w:rPr>
      </w:pPr>
      <w:r w:rsidRPr="00597036">
        <w:t>A.8.1.29.2</w:t>
      </w:r>
      <w:r w:rsidRPr="00597036">
        <w:rPr>
          <w:rFonts w:asciiTheme="minorHAnsi" w:eastAsiaTheme="minorEastAsia" w:hAnsiTheme="minorHAnsi" w:cstheme="minorBidi"/>
          <w:sz w:val="22"/>
          <w:szCs w:val="22"/>
        </w:rPr>
        <w:tab/>
      </w:r>
      <w:r w:rsidRPr="00763DEA">
        <w:rPr>
          <w:snapToGrid w:val="0"/>
        </w:rPr>
        <w:t>Test Requirements</w:t>
      </w:r>
      <w:r>
        <w:tab/>
        <w:t>1777</w:t>
      </w:r>
    </w:p>
    <w:p w14:paraId="12CF0753" w14:textId="77777777" w:rsidR="00597036" w:rsidRDefault="0059703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1778</w:t>
      </w:r>
    </w:p>
    <w:p w14:paraId="2B58C076" w14:textId="77777777" w:rsidR="00597036" w:rsidRDefault="00597036">
      <w:pPr>
        <w:pStyle w:val="TOC4"/>
        <w:rPr>
          <w:rFonts w:asciiTheme="minorHAnsi" w:eastAsiaTheme="minorEastAsia" w:hAnsiTheme="minorHAnsi" w:cstheme="minorBidi"/>
          <w:sz w:val="22"/>
          <w:szCs w:val="22"/>
        </w:rPr>
      </w:pPr>
      <w:r w:rsidRPr="00597036">
        <w:t>A.8.1.30.</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1778</w:t>
      </w:r>
    </w:p>
    <w:p w14:paraId="06DC4962" w14:textId="77777777" w:rsidR="00597036" w:rsidRDefault="00597036">
      <w:pPr>
        <w:pStyle w:val="TOC4"/>
        <w:rPr>
          <w:rFonts w:asciiTheme="minorHAnsi" w:eastAsiaTheme="minorEastAsia" w:hAnsiTheme="minorHAnsi" w:cstheme="minorBidi"/>
          <w:sz w:val="22"/>
          <w:szCs w:val="22"/>
        </w:rPr>
      </w:pPr>
      <w:r w:rsidRPr="00597036">
        <w:t>A.8.1.30.2</w:t>
      </w:r>
      <w:r w:rsidRPr="00597036">
        <w:rPr>
          <w:rFonts w:asciiTheme="minorHAnsi" w:eastAsiaTheme="minorEastAsia" w:hAnsiTheme="minorHAnsi" w:cstheme="minorBidi"/>
          <w:sz w:val="22"/>
          <w:szCs w:val="22"/>
        </w:rPr>
        <w:tab/>
      </w:r>
      <w:r w:rsidRPr="00763DEA">
        <w:rPr>
          <w:snapToGrid w:val="0"/>
        </w:rPr>
        <w:t>Test Requirements</w:t>
      </w:r>
      <w:r>
        <w:tab/>
        <w:t>1780</w:t>
      </w:r>
    </w:p>
    <w:p w14:paraId="4BF7F843" w14:textId="77777777" w:rsidR="00597036" w:rsidRDefault="00597036">
      <w:pPr>
        <w:pStyle w:val="TOC3"/>
        <w:rPr>
          <w:rFonts w:asciiTheme="minorHAnsi" w:eastAsiaTheme="minorEastAsia" w:hAnsiTheme="minorHAnsi" w:cstheme="minorBidi"/>
          <w:sz w:val="22"/>
          <w:szCs w:val="22"/>
        </w:rPr>
      </w:pPr>
      <w:r w:rsidRPr="00597036">
        <w:t>A.8.1.31 E-UTRAN FDD-FDD intra-frequency event triggered reporting under fading propagation conditions in asynchronous cells for Cat-M1 UE in CEModeB</w:t>
      </w:r>
      <w:r w:rsidRPr="00597036">
        <w:tab/>
      </w:r>
      <w:r>
        <w:t>1780</w:t>
      </w:r>
    </w:p>
    <w:p w14:paraId="02FBFD02" w14:textId="77777777" w:rsidR="00597036" w:rsidRDefault="00597036">
      <w:pPr>
        <w:pStyle w:val="TOC4"/>
        <w:rPr>
          <w:rFonts w:asciiTheme="minorHAnsi" w:eastAsiaTheme="minorEastAsia" w:hAnsiTheme="minorHAnsi" w:cstheme="minorBidi"/>
          <w:sz w:val="22"/>
          <w:szCs w:val="22"/>
        </w:rPr>
      </w:pPr>
      <w:r w:rsidRPr="00597036">
        <w:t>A.8.1.31.1</w:t>
      </w:r>
      <w:r w:rsidRPr="00597036">
        <w:rPr>
          <w:rFonts w:asciiTheme="minorHAnsi" w:eastAsiaTheme="minorEastAsia" w:hAnsiTheme="minorHAnsi"/>
          <w:sz w:val="22"/>
          <w:szCs w:val="22"/>
        </w:rPr>
        <w:tab/>
      </w:r>
      <w:r w:rsidRPr="00763DEA">
        <w:rPr>
          <w:rFonts w:cs="v4.2.0"/>
          <w:snapToGrid w:val="0"/>
        </w:rPr>
        <w:t>Test Purpose and Environment</w:t>
      </w:r>
      <w:r>
        <w:tab/>
        <w:t>1780</w:t>
      </w:r>
    </w:p>
    <w:p w14:paraId="1825E0F7" w14:textId="77777777" w:rsidR="00597036" w:rsidRDefault="00597036">
      <w:pPr>
        <w:pStyle w:val="TOC4"/>
        <w:rPr>
          <w:rFonts w:asciiTheme="minorHAnsi" w:eastAsiaTheme="minorEastAsia" w:hAnsiTheme="minorHAnsi" w:cstheme="minorBidi"/>
          <w:sz w:val="22"/>
          <w:szCs w:val="22"/>
        </w:rPr>
      </w:pPr>
      <w:r w:rsidRPr="00597036">
        <w:t>A.8.1.31.2</w:t>
      </w:r>
      <w:r w:rsidRPr="00597036">
        <w:rPr>
          <w:rFonts w:asciiTheme="minorHAnsi" w:eastAsiaTheme="minorEastAsia" w:hAnsiTheme="minorHAnsi"/>
          <w:sz w:val="22"/>
          <w:szCs w:val="22"/>
        </w:rPr>
        <w:tab/>
      </w:r>
      <w:r w:rsidRPr="00763DEA">
        <w:rPr>
          <w:rFonts w:cs="v4.2.0"/>
          <w:snapToGrid w:val="0"/>
        </w:rPr>
        <w:t>Test Requirements</w:t>
      </w:r>
      <w:r>
        <w:tab/>
        <w:t>1782</w:t>
      </w:r>
    </w:p>
    <w:p w14:paraId="00340FCB" w14:textId="77777777" w:rsidR="00597036" w:rsidRDefault="00597036">
      <w:pPr>
        <w:pStyle w:val="TOC3"/>
        <w:rPr>
          <w:rFonts w:asciiTheme="minorHAnsi" w:eastAsiaTheme="minorEastAsia" w:hAnsiTheme="minorHAnsi" w:cstheme="minorBidi"/>
          <w:sz w:val="22"/>
          <w:szCs w:val="22"/>
        </w:rPr>
      </w:pPr>
      <w:r w:rsidRPr="00597036">
        <w:t xml:space="preserve">A.8.1.32 E-UTRAN FDD-FDD intra-frequency event triggered reporting under fading propagation conditions in synchronous cells for Cat-M1 UE in </w:t>
      </w:r>
      <w:r w:rsidRPr="00597036">
        <w:rPr>
          <w:lang w:eastAsia="zh-CN"/>
        </w:rPr>
        <w:t>CEModeB</w:t>
      </w:r>
      <w:r w:rsidRPr="00597036">
        <w:tab/>
      </w:r>
      <w:r>
        <w:t>1783</w:t>
      </w:r>
    </w:p>
    <w:p w14:paraId="684EA1BB" w14:textId="77777777" w:rsidR="00597036" w:rsidRDefault="00597036">
      <w:pPr>
        <w:pStyle w:val="TOC4"/>
        <w:rPr>
          <w:rFonts w:asciiTheme="minorHAnsi" w:eastAsiaTheme="minorEastAsia" w:hAnsiTheme="minorHAnsi" w:cstheme="minorBidi"/>
          <w:sz w:val="22"/>
          <w:szCs w:val="22"/>
        </w:rPr>
      </w:pPr>
      <w:r w:rsidRPr="00597036">
        <w:t>A.8.1.32.1</w:t>
      </w:r>
      <w:r w:rsidRPr="00597036">
        <w:rPr>
          <w:rFonts w:asciiTheme="minorHAnsi" w:eastAsiaTheme="minorEastAsia" w:hAnsiTheme="minorHAnsi"/>
          <w:sz w:val="22"/>
          <w:szCs w:val="22"/>
        </w:rPr>
        <w:tab/>
      </w:r>
      <w:r w:rsidRPr="00763DEA">
        <w:rPr>
          <w:rFonts w:cs="v4.2.0"/>
          <w:snapToGrid w:val="0"/>
        </w:rPr>
        <w:t>Test Purpose and Environment</w:t>
      </w:r>
      <w:r>
        <w:tab/>
        <w:t>1783</w:t>
      </w:r>
    </w:p>
    <w:p w14:paraId="2B9F6B9D" w14:textId="77777777" w:rsidR="00597036" w:rsidRDefault="00597036">
      <w:pPr>
        <w:pStyle w:val="TOC4"/>
        <w:rPr>
          <w:rFonts w:asciiTheme="minorHAnsi" w:eastAsiaTheme="minorEastAsia" w:hAnsiTheme="minorHAnsi" w:cstheme="minorBidi"/>
          <w:sz w:val="22"/>
          <w:szCs w:val="22"/>
        </w:rPr>
      </w:pPr>
      <w:r w:rsidRPr="00597036">
        <w:t>A.8.1.32.2</w:t>
      </w:r>
      <w:r w:rsidRPr="00597036">
        <w:rPr>
          <w:rFonts w:asciiTheme="minorHAnsi" w:eastAsiaTheme="minorEastAsia" w:hAnsiTheme="minorHAnsi"/>
          <w:sz w:val="22"/>
          <w:szCs w:val="22"/>
        </w:rPr>
        <w:tab/>
      </w:r>
      <w:r w:rsidRPr="00763DEA">
        <w:rPr>
          <w:rFonts w:cs="v4.2.0"/>
          <w:snapToGrid w:val="0"/>
        </w:rPr>
        <w:t>Test Requirements</w:t>
      </w:r>
      <w:r>
        <w:tab/>
        <w:t>1784</w:t>
      </w:r>
    </w:p>
    <w:p w14:paraId="1DF01E62" w14:textId="77777777" w:rsidR="00597036" w:rsidRDefault="0059703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1785</w:t>
      </w:r>
    </w:p>
    <w:p w14:paraId="1FCA5FDC" w14:textId="77777777" w:rsidR="00597036" w:rsidRDefault="0059703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1785</w:t>
      </w:r>
    </w:p>
    <w:p w14:paraId="31CC2EA0" w14:textId="77777777" w:rsidR="00597036" w:rsidRDefault="0059703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1786</w:t>
      </w:r>
    </w:p>
    <w:p w14:paraId="01257058" w14:textId="77777777" w:rsidR="00597036" w:rsidRDefault="00597036">
      <w:pPr>
        <w:pStyle w:val="TOC3"/>
        <w:rPr>
          <w:rFonts w:asciiTheme="minorHAnsi" w:eastAsiaTheme="minorEastAsia" w:hAnsiTheme="minorHAnsi" w:cstheme="minorBidi"/>
          <w:sz w:val="22"/>
          <w:szCs w:val="22"/>
        </w:rPr>
      </w:pPr>
      <w:r w:rsidRPr="00597036">
        <w:t>A.8.1.34</w:t>
      </w:r>
      <w:r w:rsidRPr="00597036">
        <w:rPr>
          <w:rFonts w:asciiTheme="minorHAnsi" w:eastAsiaTheme="minorEastAsia" w:hAnsiTheme="minorHAnsi"/>
          <w:sz w:val="22"/>
          <w:szCs w:val="22"/>
        </w:rPr>
        <w:tab/>
      </w:r>
      <w:r w:rsidRPr="00763DEA">
        <w:rPr>
          <w:rFonts w:cs="v4.2.0"/>
        </w:rPr>
        <w:t xml:space="preserve">E-UTRAN HD-FDD intra-frequency event triggered reporting under fading propagation conditions in synchronous cells for Cat-M1 UE in </w:t>
      </w:r>
      <w:r w:rsidRPr="00763DEA">
        <w:rPr>
          <w:rFonts w:cs="v4.2.0"/>
          <w:lang w:eastAsia="zh-CN"/>
        </w:rPr>
        <w:t>CEModeB</w:t>
      </w:r>
      <w:r>
        <w:tab/>
        <w:t>1787</w:t>
      </w:r>
    </w:p>
    <w:p w14:paraId="145386A2" w14:textId="77777777" w:rsidR="00597036" w:rsidRDefault="00597036">
      <w:pPr>
        <w:pStyle w:val="TOC4"/>
        <w:rPr>
          <w:rFonts w:asciiTheme="minorHAnsi" w:eastAsiaTheme="minorEastAsia" w:hAnsiTheme="minorHAnsi" w:cstheme="minorBidi"/>
          <w:sz w:val="22"/>
          <w:szCs w:val="22"/>
        </w:rPr>
      </w:pPr>
      <w:r w:rsidRPr="00597036">
        <w:lastRenderedPageBreak/>
        <w:t>A.8.1.34.1</w:t>
      </w:r>
      <w:r w:rsidRPr="00597036">
        <w:rPr>
          <w:rFonts w:asciiTheme="minorHAnsi" w:eastAsiaTheme="minorEastAsia" w:hAnsiTheme="minorHAnsi"/>
          <w:sz w:val="22"/>
          <w:szCs w:val="22"/>
        </w:rPr>
        <w:tab/>
      </w:r>
      <w:r w:rsidRPr="00763DEA">
        <w:rPr>
          <w:rFonts w:cs="v4.2.0"/>
          <w:snapToGrid w:val="0"/>
        </w:rPr>
        <w:t>Test Purpose and Environment</w:t>
      </w:r>
      <w:r>
        <w:tab/>
        <w:t>1787</w:t>
      </w:r>
    </w:p>
    <w:p w14:paraId="6360C433" w14:textId="77777777" w:rsidR="00597036" w:rsidRDefault="00597036">
      <w:pPr>
        <w:pStyle w:val="TOC4"/>
        <w:rPr>
          <w:rFonts w:asciiTheme="minorHAnsi" w:eastAsiaTheme="minorEastAsia" w:hAnsiTheme="minorHAnsi" w:cstheme="minorBidi"/>
          <w:sz w:val="22"/>
          <w:szCs w:val="22"/>
        </w:rPr>
      </w:pPr>
      <w:r w:rsidRPr="00597036">
        <w:t>A.8.1.34.2</w:t>
      </w:r>
      <w:r w:rsidRPr="00597036">
        <w:rPr>
          <w:rFonts w:asciiTheme="minorHAnsi" w:eastAsiaTheme="minorEastAsia" w:hAnsiTheme="minorHAnsi"/>
          <w:sz w:val="22"/>
          <w:szCs w:val="22"/>
        </w:rPr>
        <w:tab/>
      </w:r>
      <w:r w:rsidRPr="00763DEA">
        <w:rPr>
          <w:rFonts w:cs="v4.2.0"/>
          <w:snapToGrid w:val="0"/>
        </w:rPr>
        <w:t>Test Requirements</w:t>
      </w:r>
      <w:r>
        <w:tab/>
        <w:t>1788</w:t>
      </w:r>
    </w:p>
    <w:p w14:paraId="1253CB95" w14:textId="77777777" w:rsidR="00597036" w:rsidRDefault="0059703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1789</w:t>
      </w:r>
    </w:p>
    <w:p w14:paraId="33B5D644" w14:textId="77777777" w:rsidR="00597036" w:rsidRDefault="00597036">
      <w:pPr>
        <w:pStyle w:val="TOC4"/>
        <w:rPr>
          <w:rFonts w:asciiTheme="minorHAnsi" w:eastAsiaTheme="minorEastAsia" w:hAnsiTheme="minorHAnsi" w:cstheme="minorBidi"/>
          <w:sz w:val="22"/>
          <w:szCs w:val="22"/>
        </w:rPr>
      </w:pPr>
      <w:r w:rsidRPr="00597036">
        <w:t>A.8.1.35.1</w:t>
      </w:r>
      <w:r w:rsidRPr="00597036">
        <w:rPr>
          <w:rFonts w:asciiTheme="minorHAnsi" w:eastAsiaTheme="minorEastAsia" w:hAnsiTheme="minorHAnsi" w:cstheme="minorBidi"/>
          <w:sz w:val="22"/>
          <w:szCs w:val="22"/>
        </w:rPr>
        <w:tab/>
      </w:r>
      <w:r w:rsidRPr="00763DEA">
        <w:rPr>
          <w:snapToGrid w:val="0"/>
        </w:rPr>
        <w:t>Test Purpose and Environment</w:t>
      </w:r>
      <w:r>
        <w:tab/>
        <w:t>1789</w:t>
      </w:r>
    </w:p>
    <w:p w14:paraId="61E9BEF3" w14:textId="77777777" w:rsidR="00597036" w:rsidRDefault="00597036">
      <w:pPr>
        <w:pStyle w:val="TOC4"/>
        <w:rPr>
          <w:rFonts w:asciiTheme="minorHAnsi" w:eastAsiaTheme="minorEastAsia" w:hAnsiTheme="minorHAnsi" w:cstheme="minorBidi"/>
          <w:sz w:val="22"/>
          <w:szCs w:val="22"/>
        </w:rPr>
      </w:pPr>
      <w:r w:rsidRPr="00597036">
        <w:t>A.8.1.35.2</w:t>
      </w:r>
      <w:r w:rsidRPr="00597036">
        <w:rPr>
          <w:rFonts w:asciiTheme="minorHAnsi" w:eastAsiaTheme="minorEastAsia" w:hAnsiTheme="minorHAnsi" w:cstheme="minorBidi"/>
          <w:sz w:val="22"/>
          <w:szCs w:val="22"/>
        </w:rPr>
        <w:tab/>
      </w:r>
      <w:r w:rsidRPr="00763DEA">
        <w:rPr>
          <w:snapToGrid w:val="0"/>
        </w:rPr>
        <w:t>Test Requirements</w:t>
      </w:r>
      <w:r>
        <w:tab/>
        <w:t>1790</w:t>
      </w:r>
    </w:p>
    <w:p w14:paraId="5F4F5EB8" w14:textId="77777777" w:rsidR="00597036" w:rsidRDefault="00597036">
      <w:pPr>
        <w:pStyle w:val="TOC3"/>
        <w:rPr>
          <w:rFonts w:asciiTheme="minorHAnsi" w:eastAsiaTheme="minorEastAsia" w:hAnsiTheme="minorHAnsi" w:cstheme="minorBidi"/>
          <w:sz w:val="22"/>
          <w:szCs w:val="22"/>
        </w:rPr>
      </w:pPr>
      <w:r w:rsidRPr="00597036">
        <w:t>A.8.1.36</w:t>
      </w:r>
      <w:r w:rsidRPr="0059703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1791</w:t>
      </w:r>
    </w:p>
    <w:p w14:paraId="02F1AF02" w14:textId="77777777" w:rsidR="00597036" w:rsidRDefault="00597036">
      <w:pPr>
        <w:pStyle w:val="TOC4"/>
        <w:rPr>
          <w:rFonts w:asciiTheme="minorHAnsi" w:eastAsiaTheme="minorEastAsia" w:hAnsiTheme="minorHAnsi" w:cstheme="minorBidi"/>
          <w:sz w:val="22"/>
          <w:szCs w:val="22"/>
        </w:rPr>
      </w:pPr>
      <w:r w:rsidRPr="00597036">
        <w:t>A.8.1.36.1</w:t>
      </w:r>
      <w:r w:rsidRPr="00597036">
        <w:rPr>
          <w:rFonts w:asciiTheme="minorHAnsi" w:eastAsiaTheme="minorEastAsia" w:hAnsiTheme="minorHAnsi" w:cstheme="minorBidi"/>
          <w:sz w:val="22"/>
          <w:szCs w:val="22"/>
        </w:rPr>
        <w:tab/>
      </w:r>
      <w:r w:rsidRPr="00763DEA">
        <w:rPr>
          <w:snapToGrid w:val="0"/>
        </w:rPr>
        <w:t>Test Purpose and Environment</w:t>
      </w:r>
      <w:r>
        <w:tab/>
        <w:t>1791</w:t>
      </w:r>
    </w:p>
    <w:p w14:paraId="0CD3A45D" w14:textId="77777777" w:rsidR="00597036" w:rsidRDefault="00597036">
      <w:pPr>
        <w:pStyle w:val="TOC4"/>
        <w:rPr>
          <w:rFonts w:asciiTheme="minorHAnsi" w:eastAsiaTheme="minorEastAsia" w:hAnsiTheme="minorHAnsi" w:cstheme="minorBidi"/>
          <w:sz w:val="22"/>
          <w:szCs w:val="22"/>
        </w:rPr>
      </w:pPr>
      <w:r w:rsidRPr="00597036">
        <w:t>A.8.1.36.2</w:t>
      </w:r>
      <w:r w:rsidRPr="00597036">
        <w:rPr>
          <w:rFonts w:asciiTheme="minorHAnsi" w:eastAsiaTheme="minorEastAsia" w:hAnsiTheme="minorHAnsi" w:cstheme="minorBidi"/>
          <w:sz w:val="22"/>
          <w:szCs w:val="22"/>
        </w:rPr>
        <w:tab/>
      </w:r>
      <w:r w:rsidRPr="00763DEA">
        <w:rPr>
          <w:snapToGrid w:val="0"/>
        </w:rPr>
        <w:t>Test Requirements</w:t>
      </w:r>
      <w:r>
        <w:tab/>
        <w:t>1792</w:t>
      </w:r>
    </w:p>
    <w:p w14:paraId="2E5545F3" w14:textId="77777777" w:rsidR="00597036" w:rsidRDefault="00597036">
      <w:pPr>
        <w:pStyle w:val="TOC3"/>
        <w:rPr>
          <w:rFonts w:asciiTheme="minorHAnsi" w:eastAsiaTheme="minorEastAsia" w:hAnsiTheme="minorHAnsi" w:cstheme="minorBidi"/>
          <w:sz w:val="22"/>
          <w:szCs w:val="22"/>
        </w:rPr>
      </w:pPr>
      <w:r w:rsidRPr="00597036">
        <w:t>A.8.1.37</w:t>
      </w:r>
      <w:r w:rsidRPr="0059703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1793</w:t>
      </w:r>
    </w:p>
    <w:p w14:paraId="186954A9" w14:textId="77777777" w:rsidR="00597036" w:rsidRDefault="00597036">
      <w:pPr>
        <w:pStyle w:val="TOC4"/>
        <w:rPr>
          <w:rFonts w:asciiTheme="minorHAnsi" w:eastAsiaTheme="minorEastAsia" w:hAnsiTheme="minorHAnsi" w:cstheme="minorBidi"/>
          <w:sz w:val="22"/>
          <w:szCs w:val="22"/>
        </w:rPr>
      </w:pPr>
      <w:r w:rsidRPr="00597036">
        <w:t>A.8.1.37.1</w:t>
      </w:r>
      <w:r w:rsidRPr="00597036">
        <w:rPr>
          <w:rFonts w:asciiTheme="minorHAnsi" w:eastAsiaTheme="minorEastAsia" w:hAnsiTheme="minorHAnsi" w:cstheme="minorBidi"/>
          <w:sz w:val="22"/>
          <w:szCs w:val="22"/>
        </w:rPr>
        <w:tab/>
      </w:r>
      <w:r w:rsidRPr="00763DEA">
        <w:rPr>
          <w:snapToGrid w:val="0"/>
        </w:rPr>
        <w:t>Test Purpose and Environment</w:t>
      </w:r>
      <w:r>
        <w:tab/>
        <w:t>1793</w:t>
      </w:r>
    </w:p>
    <w:p w14:paraId="1BE19660" w14:textId="77777777" w:rsidR="00597036" w:rsidRDefault="00597036">
      <w:pPr>
        <w:pStyle w:val="TOC4"/>
        <w:rPr>
          <w:rFonts w:asciiTheme="minorHAnsi" w:eastAsiaTheme="minorEastAsia" w:hAnsiTheme="minorHAnsi" w:cstheme="minorBidi"/>
          <w:sz w:val="22"/>
          <w:szCs w:val="22"/>
        </w:rPr>
      </w:pPr>
      <w:r w:rsidRPr="00597036">
        <w:t>A.8.1.37.2</w:t>
      </w:r>
      <w:r w:rsidRPr="00597036">
        <w:rPr>
          <w:rFonts w:asciiTheme="minorHAnsi" w:eastAsiaTheme="minorEastAsia" w:hAnsiTheme="minorHAnsi" w:cstheme="minorBidi"/>
          <w:sz w:val="22"/>
          <w:szCs w:val="22"/>
        </w:rPr>
        <w:tab/>
      </w:r>
      <w:r w:rsidRPr="00763DEA">
        <w:rPr>
          <w:snapToGrid w:val="0"/>
        </w:rPr>
        <w:t>Test Requirements</w:t>
      </w:r>
      <w:r>
        <w:tab/>
        <w:t>1795</w:t>
      </w:r>
    </w:p>
    <w:p w14:paraId="38529AD5" w14:textId="77777777" w:rsidR="00597036" w:rsidRDefault="00597036">
      <w:pPr>
        <w:pStyle w:val="TOC3"/>
        <w:rPr>
          <w:rFonts w:asciiTheme="minorHAnsi" w:eastAsiaTheme="minorEastAsia" w:hAnsiTheme="minorHAnsi" w:cstheme="minorBidi"/>
          <w:sz w:val="22"/>
          <w:szCs w:val="22"/>
        </w:rPr>
      </w:pPr>
      <w:r w:rsidRPr="00597036">
        <w:t>A.8.1.38</w:t>
      </w:r>
      <w:r w:rsidRPr="005970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1795</w:t>
      </w:r>
    </w:p>
    <w:p w14:paraId="540AB72E" w14:textId="77777777" w:rsidR="00597036" w:rsidRDefault="00597036">
      <w:pPr>
        <w:pStyle w:val="TOC4"/>
        <w:rPr>
          <w:rFonts w:asciiTheme="minorHAnsi" w:eastAsiaTheme="minorEastAsia" w:hAnsiTheme="minorHAnsi" w:cstheme="minorBidi"/>
          <w:sz w:val="22"/>
          <w:szCs w:val="22"/>
        </w:rPr>
      </w:pPr>
      <w:r w:rsidRPr="00597036">
        <w:t>A.8.1.38.1</w:t>
      </w:r>
      <w:r w:rsidRPr="00597036">
        <w:rPr>
          <w:rFonts w:asciiTheme="minorHAnsi" w:eastAsiaTheme="minorEastAsia" w:hAnsiTheme="minorHAnsi" w:cstheme="minorBidi"/>
          <w:sz w:val="22"/>
          <w:szCs w:val="22"/>
        </w:rPr>
        <w:tab/>
      </w:r>
      <w:r w:rsidRPr="00763DEA">
        <w:rPr>
          <w:snapToGrid w:val="0"/>
        </w:rPr>
        <w:t>Test Purpose and Environment</w:t>
      </w:r>
      <w:r>
        <w:tab/>
        <w:t>1795</w:t>
      </w:r>
    </w:p>
    <w:p w14:paraId="3A22411E" w14:textId="77777777" w:rsidR="00597036" w:rsidRDefault="00597036">
      <w:pPr>
        <w:pStyle w:val="TOC4"/>
        <w:rPr>
          <w:rFonts w:asciiTheme="minorHAnsi" w:eastAsiaTheme="minorEastAsia" w:hAnsiTheme="minorHAnsi" w:cstheme="minorBidi"/>
          <w:sz w:val="22"/>
          <w:szCs w:val="22"/>
        </w:rPr>
      </w:pPr>
      <w:r w:rsidRPr="00597036">
        <w:t>A.8.1.38.2</w:t>
      </w:r>
      <w:r w:rsidRPr="00597036">
        <w:rPr>
          <w:rFonts w:asciiTheme="minorHAnsi" w:eastAsiaTheme="minorEastAsia" w:hAnsiTheme="minorHAnsi" w:cstheme="minorBidi"/>
          <w:sz w:val="22"/>
          <w:szCs w:val="22"/>
        </w:rPr>
        <w:tab/>
      </w:r>
      <w:r w:rsidRPr="00763DEA">
        <w:rPr>
          <w:snapToGrid w:val="0"/>
        </w:rPr>
        <w:t>Test Requirements</w:t>
      </w:r>
      <w:r>
        <w:tab/>
        <w:t>1796</w:t>
      </w:r>
    </w:p>
    <w:p w14:paraId="4F28FAD5" w14:textId="77777777" w:rsidR="00597036" w:rsidRDefault="00597036">
      <w:pPr>
        <w:pStyle w:val="TOC3"/>
        <w:rPr>
          <w:rFonts w:asciiTheme="minorHAnsi" w:eastAsiaTheme="minorEastAsia" w:hAnsiTheme="minorHAnsi" w:cstheme="minorBidi"/>
          <w:sz w:val="22"/>
          <w:szCs w:val="22"/>
        </w:rPr>
      </w:pPr>
      <w:r w:rsidRPr="00597036">
        <w:t>A.8.1.39</w:t>
      </w:r>
      <w:r w:rsidRPr="005970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1797</w:t>
      </w:r>
    </w:p>
    <w:p w14:paraId="722B9C89" w14:textId="77777777" w:rsidR="00597036" w:rsidRDefault="00597036">
      <w:pPr>
        <w:pStyle w:val="TOC4"/>
        <w:rPr>
          <w:rFonts w:asciiTheme="minorHAnsi" w:eastAsiaTheme="minorEastAsia" w:hAnsiTheme="minorHAnsi" w:cstheme="minorBidi"/>
          <w:sz w:val="22"/>
          <w:szCs w:val="22"/>
        </w:rPr>
      </w:pPr>
      <w:r w:rsidRPr="00597036">
        <w:t>A.8.1.39.1</w:t>
      </w:r>
      <w:r w:rsidRPr="00597036">
        <w:rPr>
          <w:rFonts w:asciiTheme="minorHAnsi" w:eastAsiaTheme="minorEastAsia" w:hAnsiTheme="minorHAnsi" w:cstheme="minorBidi"/>
          <w:sz w:val="22"/>
          <w:szCs w:val="22"/>
        </w:rPr>
        <w:tab/>
      </w:r>
      <w:r w:rsidRPr="00763DEA">
        <w:rPr>
          <w:snapToGrid w:val="0"/>
        </w:rPr>
        <w:t>Test Purpose and Environment</w:t>
      </w:r>
      <w:r>
        <w:tab/>
        <w:t>1797</w:t>
      </w:r>
    </w:p>
    <w:p w14:paraId="0E2127D6" w14:textId="77777777" w:rsidR="00597036" w:rsidRDefault="00597036">
      <w:pPr>
        <w:pStyle w:val="TOC4"/>
        <w:rPr>
          <w:rFonts w:asciiTheme="minorHAnsi" w:eastAsiaTheme="minorEastAsia" w:hAnsiTheme="minorHAnsi" w:cstheme="minorBidi"/>
          <w:sz w:val="22"/>
          <w:szCs w:val="22"/>
        </w:rPr>
      </w:pPr>
      <w:r w:rsidRPr="00597036">
        <w:t>A.8.1.39.2</w:t>
      </w:r>
      <w:r w:rsidRPr="00597036">
        <w:rPr>
          <w:rFonts w:asciiTheme="minorHAnsi" w:eastAsiaTheme="minorEastAsia" w:hAnsiTheme="minorHAnsi" w:cstheme="minorBidi"/>
          <w:sz w:val="22"/>
          <w:szCs w:val="22"/>
        </w:rPr>
        <w:tab/>
      </w:r>
      <w:r w:rsidRPr="00763DEA">
        <w:rPr>
          <w:snapToGrid w:val="0"/>
        </w:rPr>
        <w:t>Test Requirements</w:t>
      </w:r>
      <w:r>
        <w:tab/>
        <w:t>1799</w:t>
      </w:r>
    </w:p>
    <w:p w14:paraId="2901FE28" w14:textId="77777777" w:rsidR="00597036" w:rsidRDefault="00597036">
      <w:pPr>
        <w:pStyle w:val="TOC3"/>
        <w:rPr>
          <w:rFonts w:asciiTheme="minorHAnsi" w:eastAsiaTheme="minorEastAsia" w:hAnsiTheme="minorHAnsi" w:cstheme="minorBidi"/>
          <w:sz w:val="22"/>
          <w:szCs w:val="22"/>
        </w:rPr>
      </w:pPr>
      <w:r w:rsidRPr="00597036">
        <w:t>A.8.1.40</w:t>
      </w:r>
      <w:r w:rsidRPr="00597036">
        <w:rPr>
          <w:rFonts w:asciiTheme="minorHAnsi" w:eastAsiaTheme="minorEastAsia" w:hAnsiTheme="minorHAnsi"/>
          <w:sz w:val="22"/>
          <w:szCs w:val="22"/>
        </w:rPr>
        <w:tab/>
      </w:r>
      <w:r w:rsidRPr="00763DEA">
        <w:rPr>
          <w:rFonts w:cs="Arial"/>
        </w:rPr>
        <w:t xml:space="preserve">E-UTRAN FDD-FDD intra-frequency event triggered reporting with DRX for UE configured with </w:t>
      </w:r>
      <w:r w:rsidRPr="00763DEA">
        <w:rPr>
          <w:rFonts w:cs="Arial"/>
          <w:i/>
        </w:rPr>
        <w:t>highSpeedEnhancedMeasFlag</w:t>
      </w:r>
      <w:r>
        <w:tab/>
        <w:t>1799</w:t>
      </w:r>
    </w:p>
    <w:p w14:paraId="4C800DF6" w14:textId="77777777" w:rsidR="00597036" w:rsidRDefault="00597036">
      <w:pPr>
        <w:pStyle w:val="TOC4"/>
        <w:rPr>
          <w:rFonts w:asciiTheme="minorHAnsi" w:eastAsiaTheme="minorEastAsia" w:hAnsiTheme="minorHAnsi" w:cstheme="minorBidi"/>
          <w:sz w:val="22"/>
          <w:szCs w:val="22"/>
        </w:rPr>
      </w:pPr>
      <w:r w:rsidRPr="00597036">
        <w:t>A.8.1.40.</w:t>
      </w:r>
      <w:r w:rsidRPr="00597036">
        <w:rPr>
          <w:lang w:eastAsia="zh-CN"/>
        </w:rPr>
        <w:t>1</w:t>
      </w:r>
      <w:r w:rsidRPr="00597036">
        <w:rPr>
          <w:rFonts w:asciiTheme="minorHAnsi" w:eastAsiaTheme="minorEastAsia" w:hAnsiTheme="minorHAnsi"/>
          <w:sz w:val="22"/>
          <w:szCs w:val="22"/>
        </w:rPr>
        <w:tab/>
      </w:r>
      <w:r w:rsidRPr="00763DEA">
        <w:rPr>
          <w:rFonts w:cs="Arial"/>
          <w:snapToGrid w:val="0"/>
        </w:rPr>
        <w:t>Test Purpose and Environment</w:t>
      </w:r>
      <w:r>
        <w:tab/>
        <w:t>1799</w:t>
      </w:r>
    </w:p>
    <w:p w14:paraId="67A47081" w14:textId="77777777" w:rsidR="00597036" w:rsidRDefault="00597036">
      <w:pPr>
        <w:pStyle w:val="TOC4"/>
        <w:rPr>
          <w:rFonts w:asciiTheme="minorHAnsi" w:eastAsiaTheme="minorEastAsia" w:hAnsiTheme="minorHAnsi" w:cstheme="minorBidi"/>
          <w:sz w:val="22"/>
          <w:szCs w:val="22"/>
        </w:rPr>
      </w:pPr>
      <w:r w:rsidRPr="00597036">
        <w:t>A.8.1.40.2</w:t>
      </w:r>
      <w:r w:rsidRPr="00597036">
        <w:rPr>
          <w:rFonts w:asciiTheme="minorHAnsi" w:eastAsiaTheme="minorEastAsia" w:hAnsiTheme="minorHAnsi"/>
          <w:sz w:val="22"/>
          <w:szCs w:val="22"/>
        </w:rPr>
        <w:tab/>
      </w:r>
      <w:r w:rsidRPr="00763DEA">
        <w:rPr>
          <w:rFonts w:cs="Arial"/>
          <w:snapToGrid w:val="0"/>
        </w:rPr>
        <w:t>Test Requirements</w:t>
      </w:r>
      <w:r>
        <w:tab/>
        <w:t>1801</w:t>
      </w:r>
    </w:p>
    <w:p w14:paraId="2A7CF269" w14:textId="77777777" w:rsidR="00597036" w:rsidRDefault="0059703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763DEA">
        <w:rPr>
          <w:rFonts w:cs="v4.2.0"/>
        </w:rPr>
        <w:t>E-UTRAN FDD intra-frequency event triggered reporting for serving cell under fading propagation conditions for UE category M1 in CEModeA</w:t>
      </w:r>
      <w:r w:rsidRPr="00763DEA">
        <w:rPr>
          <w:rFonts w:cs="v4.2.0"/>
          <w:lang w:eastAsia="zh-CN"/>
        </w:rPr>
        <w:t xml:space="preserve"> without gap</w:t>
      </w:r>
      <w:r>
        <w:tab/>
        <w:t>1801</w:t>
      </w:r>
    </w:p>
    <w:p w14:paraId="166C6F0D" w14:textId="77777777" w:rsidR="00597036" w:rsidRDefault="00597036">
      <w:pPr>
        <w:pStyle w:val="TOC4"/>
        <w:rPr>
          <w:rFonts w:asciiTheme="minorHAnsi" w:eastAsiaTheme="minorEastAsia" w:hAnsiTheme="minorHAnsi" w:cstheme="minorBidi"/>
          <w:sz w:val="22"/>
          <w:szCs w:val="22"/>
        </w:rPr>
      </w:pPr>
      <w:r w:rsidRPr="00597036">
        <w:t>A.8.1.41.1</w:t>
      </w:r>
      <w:r w:rsidRPr="00597036">
        <w:rPr>
          <w:rFonts w:asciiTheme="minorHAnsi" w:eastAsiaTheme="minorEastAsia" w:hAnsiTheme="minorHAnsi" w:cstheme="minorBidi"/>
          <w:sz w:val="22"/>
          <w:szCs w:val="22"/>
        </w:rPr>
        <w:tab/>
      </w:r>
      <w:r w:rsidRPr="00763DEA">
        <w:rPr>
          <w:snapToGrid w:val="0"/>
        </w:rPr>
        <w:t>Test Purpose and Environment</w:t>
      </w:r>
      <w:r>
        <w:tab/>
        <w:t>1801</w:t>
      </w:r>
    </w:p>
    <w:p w14:paraId="58ED1572" w14:textId="77777777" w:rsidR="00597036" w:rsidRDefault="00597036">
      <w:pPr>
        <w:pStyle w:val="TOC4"/>
        <w:rPr>
          <w:rFonts w:asciiTheme="minorHAnsi" w:eastAsiaTheme="minorEastAsia" w:hAnsiTheme="minorHAnsi" w:cstheme="minorBidi"/>
          <w:sz w:val="22"/>
          <w:szCs w:val="22"/>
        </w:rPr>
      </w:pPr>
      <w:r w:rsidRPr="00597036">
        <w:t>A.8.1.41.2</w:t>
      </w:r>
      <w:r w:rsidRPr="00597036">
        <w:rPr>
          <w:rFonts w:asciiTheme="minorHAnsi" w:eastAsiaTheme="minorEastAsia" w:hAnsiTheme="minorHAnsi" w:cstheme="minorBidi"/>
          <w:sz w:val="22"/>
          <w:szCs w:val="22"/>
        </w:rPr>
        <w:tab/>
      </w:r>
      <w:r w:rsidRPr="00763DEA">
        <w:rPr>
          <w:snapToGrid w:val="0"/>
        </w:rPr>
        <w:t>Test Requirement</w:t>
      </w:r>
      <w:r>
        <w:tab/>
        <w:t>1803</w:t>
      </w:r>
    </w:p>
    <w:p w14:paraId="1A5C9A72" w14:textId="77777777" w:rsidR="00597036" w:rsidRDefault="0059703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763DEA">
        <w:rPr>
          <w:rFonts w:cs="v4.2.0"/>
        </w:rPr>
        <w:t>E-UTRAN HD-FDD intra-frequency event triggered reporting for serving cell under fading propagation conditions for UE category M1 in CEModeA</w:t>
      </w:r>
      <w:r w:rsidRPr="00763DEA">
        <w:rPr>
          <w:rFonts w:cs="v4.2.0"/>
          <w:lang w:eastAsia="zh-CN"/>
        </w:rPr>
        <w:t xml:space="preserve"> without gap</w:t>
      </w:r>
      <w:r>
        <w:tab/>
        <w:t>1803</w:t>
      </w:r>
    </w:p>
    <w:p w14:paraId="6D9DCDB2" w14:textId="77777777" w:rsidR="00597036" w:rsidRDefault="00597036">
      <w:pPr>
        <w:pStyle w:val="TOC4"/>
        <w:rPr>
          <w:rFonts w:asciiTheme="minorHAnsi" w:eastAsiaTheme="minorEastAsia" w:hAnsiTheme="minorHAnsi" w:cstheme="minorBidi"/>
          <w:sz w:val="22"/>
          <w:szCs w:val="22"/>
        </w:rPr>
      </w:pPr>
      <w:r w:rsidRPr="00597036">
        <w:t>A.8.1.42.1</w:t>
      </w:r>
      <w:r w:rsidRPr="00597036">
        <w:rPr>
          <w:rFonts w:asciiTheme="minorHAnsi" w:eastAsiaTheme="minorEastAsia" w:hAnsiTheme="minorHAnsi" w:cstheme="minorBidi"/>
          <w:sz w:val="22"/>
          <w:szCs w:val="22"/>
        </w:rPr>
        <w:tab/>
      </w:r>
      <w:r w:rsidRPr="00763DEA">
        <w:rPr>
          <w:snapToGrid w:val="0"/>
        </w:rPr>
        <w:t>Test Purpose and Environment</w:t>
      </w:r>
      <w:r>
        <w:tab/>
        <w:t>1803</w:t>
      </w:r>
    </w:p>
    <w:p w14:paraId="59E90E0A" w14:textId="77777777" w:rsidR="00597036" w:rsidRDefault="00597036">
      <w:pPr>
        <w:pStyle w:val="TOC4"/>
        <w:rPr>
          <w:rFonts w:asciiTheme="minorHAnsi" w:eastAsiaTheme="minorEastAsia" w:hAnsiTheme="minorHAnsi" w:cstheme="minorBidi"/>
          <w:sz w:val="22"/>
          <w:szCs w:val="22"/>
        </w:rPr>
      </w:pPr>
      <w:r w:rsidRPr="00597036">
        <w:t>A.8.1.42.2</w:t>
      </w:r>
      <w:r w:rsidRPr="00597036">
        <w:rPr>
          <w:rFonts w:asciiTheme="minorHAnsi" w:eastAsiaTheme="minorEastAsia" w:hAnsiTheme="minorHAnsi" w:cstheme="minorBidi"/>
          <w:sz w:val="22"/>
          <w:szCs w:val="22"/>
        </w:rPr>
        <w:tab/>
      </w:r>
      <w:r w:rsidRPr="00763DEA">
        <w:rPr>
          <w:snapToGrid w:val="0"/>
        </w:rPr>
        <w:t>Test Requirement</w:t>
      </w:r>
      <w:r>
        <w:tab/>
        <w:t>1804</w:t>
      </w:r>
    </w:p>
    <w:p w14:paraId="5CCC7085" w14:textId="77777777" w:rsidR="00597036" w:rsidRDefault="0059703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1805</w:t>
      </w:r>
    </w:p>
    <w:p w14:paraId="2A0584D2" w14:textId="77777777" w:rsidR="00597036" w:rsidRDefault="0059703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1805</w:t>
      </w:r>
    </w:p>
    <w:p w14:paraId="30C53259" w14:textId="77777777" w:rsidR="00597036" w:rsidRDefault="00597036">
      <w:pPr>
        <w:pStyle w:val="TOC4"/>
        <w:rPr>
          <w:rFonts w:asciiTheme="minorHAnsi" w:eastAsiaTheme="minorEastAsia" w:hAnsiTheme="minorHAnsi" w:cstheme="minorBidi"/>
          <w:sz w:val="22"/>
          <w:szCs w:val="22"/>
        </w:rPr>
      </w:pPr>
      <w:r w:rsidRPr="00597036">
        <w:t>A.8.2.1.1</w:t>
      </w:r>
      <w:r w:rsidRPr="00597036">
        <w:rPr>
          <w:rFonts w:asciiTheme="minorHAnsi" w:eastAsiaTheme="minorEastAsia" w:hAnsiTheme="minorHAnsi"/>
          <w:sz w:val="22"/>
          <w:szCs w:val="22"/>
        </w:rPr>
        <w:tab/>
      </w:r>
      <w:r w:rsidRPr="00763DEA">
        <w:rPr>
          <w:rFonts w:cs="v4.2.0"/>
          <w:snapToGrid w:val="0"/>
        </w:rPr>
        <w:t>Test Purpose and Environment</w:t>
      </w:r>
      <w:r>
        <w:tab/>
        <w:t>1805</w:t>
      </w:r>
    </w:p>
    <w:p w14:paraId="182953CE" w14:textId="77777777" w:rsidR="00597036" w:rsidRDefault="00597036">
      <w:pPr>
        <w:pStyle w:val="TOC4"/>
        <w:rPr>
          <w:rFonts w:asciiTheme="minorHAnsi" w:eastAsiaTheme="minorEastAsia" w:hAnsiTheme="minorHAnsi" w:cstheme="minorBidi"/>
          <w:sz w:val="22"/>
          <w:szCs w:val="22"/>
        </w:rPr>
      </w:pPr>
      <w:r w:rsidRPr="00597036">
        <w:t>A.8.2.1.2</w:t>
      </w:r>
      <w:r w:rsidRPr="00597036">
        <w:rPr>
          <w:rFonts w:asciiTheme="minorHAnsi" w:eastAsiaTheme="minorEastAsia" w:hAnsiTheme="minorHAnsi"/>
          <w:sz w:val="22"/>
          <w:szCs w:val="22"/>
        </w:rPr>
        <w:tab/>
      </w:r>
      <w:r w:rsidRPr="00763DEA">
        <w:rPr>
          <w:rFonts w:cs="v4.2.0"/>
          <w:snapToGrid w:val="0"/>
        </w:rPr>
        <w:t>Test Requirements</w:t>
      </w:r>
      <w:r>
        <w:tab/>
        <w:t>1806</w:t>
      </w:r>
    </w:p>
    <w:p w14:paraId="0480C6A7" w14:textId="77777777" w:rsidR="00597036" w:rsidRDefault="00597036">
      <w:pPr>
        <w:pStyle w:val="TOC3"/>
        <w:rPr>
          <w:rFonts w:asciiTheme="minorHAnsi" w:eastAsiaTheme="minorEastAsia" w:hAnsiTheme="minorHAnsi" w:cstheme="minorBidi"/>
          <w:sz w:val="22"/>
          <w:szCs w:val="22"/>
        </w:rPr>
      </w:pPr>
      <w:r w:rsidRPr="00597036">
        <w:t>A.8.2.2</w:t>
      </w:r>
      <w:r w:rsidRPr="00597036">
        <w:rPr>
          <w:rFonts w:asciiTheme="minorHAnsi" w:eastAsiaTheme="minorEastAsia" w:hAnsiTheme="minorHAnsi"/>
          <w:sz w:val="22"/>
          <w:szCs w:val="22"/>
        </w:rPr>
        <w:tab/>
      </w:r>
      <w:r w:rsidRPr="00763DEA">
        <w:rPr>
          <w:rFonts w:cs="v4.2.0"/>
        </w:rPr>
        <w:t>E-UTRAN TDD-TDD intra-frequency event triggered reporting under fading propagation conditions in synchronous cells with DRX</w:t>
      </w:r>
      <w:r>
        <w:tab/>
        <w:t>1807</w:t>
      </w:r>
    </w:p>
    <w:p w14:paraId="5B51ACB7"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1807</w:t>
      </w:r>
    </w:p>
    <w:p w14:paraId="675BBD39" w14:textId="77777777" w:rsidR="00597036" w:rsidRDefault="00597036">
      <w:pPr>
        <w:pStyle w:val="TOC4"/>
        <w:rPr>
          <w:rFonts w:asciiTheme="minorHAnsi" w:eastAsiaTheme="minorEastAsia" w:hAnsiTheme="minorHAnsi" w:cstheme="minorBidi"/>
          <w:sz w:val="22"/>
          <w:szCs w:val="22"/>
        </w:rPr>
      </w:pPr>
      <w:r w:rsidRPr="00597036">
        <w:t>A.8.2.2.2</w:t>
      </w:r>
      <w:r w:rsidRPr="00597036">
        <w:rPr>
          <w:rFonts w:asciiTheme="minorHAnsi" w:eastAsiaTheme="minorEastAsia" w:hAnsiTheme="minorHAnsi"/>
          <w:sz w:val="22"/>
          <w:szCs w:val="22"/>
        </w:rPr>
        <w:tab/>
      </w:r>
      <w:r w:rsidRPr="00763DEA">
        <w:rPr>
          <w:rFonts w:cs="v4.2.0"/>
          <w:snapToGrid w:val="0"/>
        </w:rPr>
        <w:t>Test Requirements</w:t>
      </w:r>
      <w:r>
        <w:tab/>
        <w:t>1809</w:t>
      </w:r>
    </w:p>
    <w:p w14:paraId="45771E41" w14:textId="77777777" w:rsidR="00597036" w:rsidRDefault="00597036">
      <w:pPr>
        <w:pStyle w:val="TOC3"/>
        <w:rPr>
          <w:rFonts w:asciiTheme="minorHAnsi" w:eastAsiaTheme="minorEastAsia" w:hAnsiTheme="minorHAnsi" w:cstheme="minorBidi"/>
          <w:sz w:val="22"/>
          <w:szCs w:val="22"/>
        </w:rPr>
      </w:pPr>
      <w:r w:rsidRPr="00597036">
        <w:t>A.8.2.3</w:t>
      </w:r>
      <w:r w:rsidRPr="0059703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763DEA">
        <w:rPr>
          <w:lang w:val="en-US"/>
        </w:rPr>
        <w:t>using autonomous gaps</w:t>
      </w:r>
      <w:r>
        <w:tab/>
        <w:t>1809</w:t>
      </w:r>
    </w:p>
    <w:p w14:paraId="05D088B2" w14:textId="77777777" w:rsidR="00597036" w:rsidRDefault="00597036">
      <w:pPr>
        <w:pStyle w:val="TOC4"/>
        <w:rPr>
          <w:rFonts w:asciiTheme="minorHAnsi" w:eastAsiaTheme="minorEastAsia" w:hAnsiTheme="minorHAnsi" w:cstheme="minorBidi"/>
          <w:sz w:val="22"/>
          <w:szCs w:val="22"/>
        </w:rPr>
      </w:pPr>
      <w:r w:rsidRPr="00597036">
        <w:t>A.8.2.3.1</w:t>
      </w:r>
      <w:r w:rsidRPr="00597036">
        <w:rPr>
          <w:rFonts w:asciiTheme="minorHAnsi" w:eastAsiaTheme="minorEastAsia" w:hAnsiTheme="minorHAnsi" w:cstheme="minorBidi"/>
          <w:sz w:val="22"/>
          <w:szCs w:val="22"/>
        </w:rPr>
        <w:tab/>
      </w:r>
      <w:r w:rsidRPr="00763DEA">
        <w:rPr>
          <w:snapToGrid w:val="0"/>
        </w:rPr>
        <w:t>Test Purpose and Environment</w:t>
      </w:r>
      <w:r>
        <w:tab/>
        <w:t>1809</w:t>
      </w:r>
    </w:p>
    <w:p w14:paraId="2C18C96A" w14:textId="77777777" w:rsidR="00597036" w:rsidRDefault="00597036">
      <w:pPr>
        <w:pStyle w:val="TOC4"/>
        <w:rPr>
          <w:rFonts w:asciiTheme="minorHAnsi" w:eastAsiaTheme="minorEastAsia" w:hAnsiTheme="minorHAnsi" w:cstheme="minorBidi"/>
          <w:sz w:val="22"/>
          <w:szCs w:val="22"/>
        </w:rPr>
      </w:pPr>
      <w:r w:rsidRPr="00597036">
        <w:t>A.8.2.3.2</w:t>
      </w:r>
      <w:r w:rsidRPr="00597036">
        <w:rPr>
          <w:rFonts w:asciiTheme="minorHAnsi" w:eastAsiaTheme="minorEastAsia" w:hAnsiTheme="minorHAnsi" w:cstheme="minorBidi"/>
          <w:sz w:val="22"/>
          <w:szCs w:val="22"/>
        </w:rPr>
        <w:tab/>
      </w:r>
      <w:r w:rsidRPr="00763DEA">
        <w:rPr>
          <w:snapToGrid w:val="0"/>
        </w:rPr>
        <w:t>Test Requirements</w:t>
      </w:r>
      <w:r>
        <w:tab/>
        <w:t>1811</w:t>
      </w:r>
    </w:p>
    <w:p w14:paraId="4DF3BC8D" w14:textId="77777777" w:rsidR="00597036" w:rsidRDefault="00597036">
      <w:pPr>
        <w:pStyle w:val="TOC3"/>
        <w:rPr>
          <w:rFonts w:asciiTheme="minorHAnsi" w:eastAsiaTheme="minorEastAsia" w:hAnsiTheme="minorHAnsi" w:cstheme="minorBidi"/>
          <w:sz w:val="22"/>
          <w:szCs w:val="22"/>
        </w:rPr>
      </w:pPr>
      <w:r w:rsidRPr="00597036">
        <w:t>A.8.2.4</w:t>
      </w:r>
      <w:r w:rsidRPr="0059703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763DEA">
        <w:rPr>
          <w:lang w:val="en-US"/>
        </w:rPr>
        <w:t>using autonomous gaps</w:t>
      </w:r>
      <w:r w:rsidRPr="00763DEA">
        <w:rPr>
          <w:lang w:val="en-US" w:eastAsia="zh-CN"/>
        </w:rPr>
        <w:t xml:space="preserve"> with DRX</w:t>
      </w:r>
      <w:r>
        <w:tab/>
        <w:t>1812</w:t>
      </w:r>
    </w:p>
    <w:p w14:paraId="1A954D49" w14:textId="77777777" w:rsidR="00597036" w:rsidRDefault="00597036">
      <w:pPr>
        <w:pStyle w:val="TOC4"/>
        <w:rPr>
          <w:rFonts w:asciiTheme="minorHAnsi" w:eastAsiaTheme="minorEastAsia" w:hAnsiTheme="minorHAnsi" w:cstheme="minorBidi"/>
          <w:sz w:val="22"/>
          <w:szCs w:val="22"/>
        </w:rPr>
      </w:pPr>
      <w:r w:rsidRPr="00597036">
        <w:t>A.8.2.4.1</w:t>
      </w:r>
      <w:r w:rsidRPr="00597036">
        <w:rPr>
          <w:rFonts w:asciiTheme="minorHAnsi" w:eastAsiaTheme="minorEastAsia" w:hAnsiTheme="minorHAnsi" w:cstheme="minorBidi"/>
          <w:sz w:val="22"/>
          <w:szCs w:val="22"/>
        </w:rPr>
        <w:tab/>
      </w:r>
      <w:r w:rsidRPr="00763DEA">
        <w:rPr>
          <w:snapToGrid w:val="0"/>
        </w:rPr>
        <w:t>Test Purpose and Environment</w:t>
      </w:r>
      <w:r>
        <w:tab/>
        <w:t>1812</w:t>
      </w:r>
    </w:p>
    <w:p w14:paraId="6CC297BF" w14:textId="77777777" w:rsidR="00597036" w:rsidRDefault="00597036">
      <w:pPr>
        <w:pStyle w:val="TOC4"/>
        <w:rPr>
          <w:rFonts w:asciiTheme="minorHAnsi" w:eastAsiaTheme="minorEastAsia" w:hAnsiTheme="minorHAnsi" w:cstheme="minorBidi"/>
          <w:sz w:val="22"/>
          <w:szCs w:val="22"/>
        </w:rPr>
      </w:pPr>
      <w:r w:rsidRPr="00597036">
        <w:t>A.8.2.4.2</w:t>
      </w:r>
      <w:r w:rsidRPr="00597036">
        <w:rPr>
          <w:rFonts w:asciiTheme="minorHAnsi" w:eastAsiaTheme="minorEastAsia" w:hAnsiTheme="minorHAnsi" w:cstheme="minorBidi"/>
          <w:sz w:val="22"/>
          <w:szCs w:val="22"/>
        </w:rPr>
        <w:tab/>
      </w:r>
      <w:r w:rsidRPr="00763DEA">
        <w:rPr>
          <w:snapToGrid w:val="0"/>
        </w:rPr>
        <w:t>Test Requirements</w:t>
      </w:r>
      <w:r>
        <w:tab/>
        <w:t>1814</w:t>
      </w:r>
    </w:p>
    <w:p w14:paraId="00447D5E" w14:textId="77777777" w:rsidR="00597036" w:rsidRDefault="0059703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1814</w:t>
      </w:r>
    </w:p>
    <w:p w14:paraId="5E8A1FBE" w14:textId="77777777" w:rsidR="00597036" w:rsidRDefault="0059703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1814</w:t>
      </w:r>
    </w:p>
    <w:p w14:paraId="73F09663" w14:textId="77777777" w:rsidR="00597036" w:rsidRDefault="0059703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1816</w:t>
      </w:r>
    </w:p>
    <w:p w14:paraId="6FC63E6F" w14:textId="77777777" w:rsidR="00597036" w:rsidRDefault="0059703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1817</w:t>
      </w:r>
    </w:p>
    <w:p w14:paraId="23562CE0" w14:textId="77777777" w:rsidR="00597036" w:rsidRDefault="0059703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1817</w:t>
      </w:r>
    </w:p>
    <w:p w14:paraId="3C044D4A" w14:textId="77777777" w:rsidR="00597036" w:rsidRDefault="0059703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1819</w:t>
      </w:r>
    </w:p>
    <w:p w14:paraId="0C15E767" w14:textId="77777777" w:rsidR="00597036" w:rsidRDefault="00597036">
      <w:pPr>
        <w:pStyle w:val="TOC3"/>
        <w:rPr>
          <w:rFonts w:asciiTheme="minorHAnsi" w:eastAsiaTheme="minorEastAsia" w:hAnsiTheme="minorHAnsi" w:cstheme="minorBidi"/>
          <w:sz w:val="22"/>
          <w:szCs w:val="22"/>
        </w:rPr>
      </w:pPr>
      <w:r w:rsidRPr="00597036">
        <w:t>A.8.2.7</w:t>
      </w:r>
      <w:r w:rsidRPr="005970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63DEA">
        <w:rPr>
          <w:lang w:val="en-US"/>
        </w:rPr>
        <w:t>using autonomous gaps</w:t>
      </w:r>
      <w:r>
        <w:tab/>
        <w:t>1820</w:t>
      </w:r>
    </w:p>
    <w:p w14:paraId="3F5B13E3" w14:textId="77777777" w:rsidR="00597036" w:rsidRDefault="00597036">
      <w:pPr>
        <w:pStyle w:val="TOC4"/>
        <w:rPr>
          <w:rFonts w:asciiTheme="minorHAnsi" w:eastAsiaTheme="minorEastAsia" w:hAnsiTheme="minorHAnsi" w:cstheme="minorBidi"/>
          <w:sz w:val="22"/>
          <w:szCs w:val="22"/>
        </w:rPr>
      </w:pPr>
      <w:r w:rsidRPr="00597036">
        <w:t>A.8.2.7.1</w:t>
      </w:r>
      <w:r w:rsidRPr="00597036">
        <w:rPr>
          <w:rFonts w:asciiTheme="minorHAnsi" w:eastAsiaTheme="minorEastAsia" w:hAnsiTheme="minorHAnsi" w:cstheme="minorBidi"/>
          <w:sz w:val="22"/>
          <w:szCs w:val="22"/>
        </w:rPr>
        <w:tab/>
      </w:r>
      <w:r w:rsidRPr="00763DEA">
        <w:rPr>
          <w:snapToGrid w:val="0"/>
        </w:rPr>
        <w:t>Test Purpose and Environment</w:t>
      </w:r>
      <w:r>
        <w:tab/>
        <w:t>1820</w:t>
      </w:r>
    </w:p>
    <w:p w14:paraId="2416D185" w14:textId="77777777" w:rsidR="00597036" w:rsidRDefault="00597036">
      <w:pPr>
        <w:pStyle w:val="TOC4"/>
        <w:rPr>
          <w:rFonts w:asciiTheme="minorHAnsi" w:eastAsiaTheme="minorEastAsia" w:hAnsiTheme="minorHAnsi" w:cstheme="minorBidi"/>
          <w:sz w:val="22"/>
          <w:szCs w:val="22"/>
        </w:rPr>
      </w:pPr>
      <w:r w:rsidRPr="00597036">
        <w:lastRenderedPageBreak/>
        <w:t>A.8.2.7.2</w:t>
      </w:r>
      <w:r w:rsidRPr="00597036">
        <w:rPr>
          <w:rFonts w:asciiTheme="minorHAnsi" w:eastAsiaTheme="minorEastAsia" w:hAnsiTheme="minorHAnsi" w:cstheme="minorBidi"/>
          <w:sz w:val="22"/>
          <w:szCs w:val="22"/>
        </w:rPr>
        <w:tab/>
      </w:r>
      <w:r w:rsidRPr="00763DEA">
        <w:rPr>
          <w:snapToGrid w:val="0"/>
        </w:rPr>
        <w:t>Test Requirements</w:t>
      </w:r>
      <w:r>
        <w:tab/>
        <w:t>1821</w:t>
      </w:r>
    </w:p>
    <w:p w14:paraId="1A709DEE" w14:textId="77777777" w:rsidR="00597036" w:rsidRDefault="00597036">
      <w:pPr>
        <w:pStyle w:val="TOC3"/>
        <w:rPr>
          <w:rFonts w:asciiTheme="minorHAnsi" w:eastAsiaTheme="minorEastAsia" w:hAnsiTheme="minorHAnsi" w:cstheme="minorBidi"/>
          <w:sz w:val="22"/>
          <w:szCs w:val="22"/>
        </w:rPr>
      </w:pPr>
      <w:r w:rsidRPr="00597036">
        <w:t>A.8.2.8</w:t>
      </w:r>
      <w:r w:rsidRPr="005970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63DEA">
        <w:rPr>
          <w:lang w:val="en-US"/>
        </w:rPr>
        <w:t>using autonomous gaps</w:t>
      </w:r>
      <w:r w:rsidRPr="00763DEA">
        <w:rPr>
          <w:lang w:val="en-US" w:eastAsia="zh-CN"/>
        </w:rPr>
        <w:t xml:space="preserve"> with DRX</w:t>
      </w:r>
      <w:r>
        <w:tab/>
        <w:t>1822</w:t>
      </w:r>
    </w:p>
    <w:p w14:paraId="6D67794B" w14:textId="77777777" w:rsidR="00597036" w:rsidRDefault="00597036">
      <w:pPr>
        <w:pStyle w:val="TOC4"/>
        <w:rPr>
          <w:rFonts w:asciiTheme="minorHAnsi" w:eastAsiaTheme="minorEastAsia" w:hAnsiTheme="minorHAnsi" w:cstheme="minorBidi"/>
          <w:sz w:val="22"/>
          <w:szCs w:val="22"/>
        </w:rPr>
      </w:pPr>
      <w:r w:rsidRPr="00597036">
        <w:t>A.8.2.8.1</w:t>
      </w:r>
      <w:r w:rsidRPr="00597036">
        <w:rPr>
          <w:rFonts w:asciiTheme="minorHAnsi" w:eastAsiaTheme="minorEastAsia" w:hAnsiTheme="minorHAnsi" w:cstheme="minorBidi"/>
          <w:sz w:val="22"/>
          <w:szCs w:val="22"/>
        </w:rPr>
        <w:tab/>
      </w:r>
      <w:r w:rsidRPr="00763DEA">
        <w:rPr>
          <w:snapToGrid w:val="0"/>
        </w:rPr>
        <w:t>Test Purpose and Environment</w:t>
      </w:r>
      <w:r>
        <w:tab/>
        <w:t>1822</w:t>
      </w:r>
    </w:p>
    <w:p w14:paraId="35A5172D" w14:textId="77777777" w:rsidR="00597036" w:rsidRDefault="00597036">
      <w:pPr>
        <w:pStyle w:val="TOC4"/>
        <w:rPr>
          <w:rFonts w:asciiTheme="minorHAnsi" w:eastAsiaTheme="minorEastAsia" w:hAnsiTheme="minorHAnsi" w:cstheme="minorBidi"/>
          <w:sz w:val="22"/>
          <w:szCs w:val="22"/>
        </w:rPr>
      </w:pPr>
      <w:r w:rsidRPr="00597036">
        <w:t>A.8.2.8.2</w:t>
      </w:r>
      <w:r w:rsidRPr="00597036">
        <w:rPr>
          <w:rFonts w:asciiTheme="minorHAnsi" w:eastAsiaTheme="minorEastAsia" w:hAnsiTheme="minorHAnsi" w:cstheme="minorBidi"/>
          <w:sz w:val="22"/>
          <w:szCs w:val="22"/>
        </w:rPr>
        <w:tab/>
      </w:r>
      <w:r w:rsidRPr="00763DEA">
        <w:rPr>
          <w:snapToGrid w:val="0"/>
        </w:rPr>
        <w:t>Test Requirements</w:t>
      </w:r>
      <w:r>
        <w:tab/>
        <w:t>1824</w:t>
      </w:r>
    </w:p>
    <w:p w14:paraId="1976E69A" w14:textId="77777777" w:rsidR="00597036" w:rsidRDefault="00597036">
      <w:pPr>
        <w:pStyle w:val="TOC3"/>
        <w:rPr>
          <w:rFonts w:asciiTheme="minorHAnsi" w:eastAsiaTheme="minorEastAsia" w:hAnsiTheme="minorHAnsi" w:cstheme="minorBidi"/>
          <w:sz w:val="22"/>
          <w:szCs w:val="22"/>
        </w:rPr>
      </w:pPr>
      <w:r w:rsidRPr="00597036">
        <w:t>A.8.2.9</w:t>
      </w:r>
      <w:r w:rsidRPr="005970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63DEA">
        <w:rPr>
          <w:lang w:val="en-US"/>
        </w:rPr>
        <w:t>using autonomous gaps for Cat-M1 UE in CEModeB</w:t>
      </w:r>
      <w:r>
        <w:tab/>
        <w:t>1824</w:t>
      </w:r>
    </w:p>
    <w:p w14:paraId="01795FD7" w14:textId="77777777" w:rsidR="00597036" w:rsidRDefault="00597036">
      <w:pPr>
        <w:pStyle w:val="TOC4"/>
        <w:rPr>
          <w:rFonts w:asciiTheme="minorHAnsi" w:eastAsiaTheme="minorEastAsia" w:hAnsiTheme="minorHAnsi" w:cstheme="minorBidi"/>
          <w:sz w:val="22"/>
          <w:szCs w:val="22"/>
        </w:rPr>
      </w:pPr>
      <w:r w:rsidRPr="00597036">
        <w:t>A.8.2.9.1</w:t>
      </w:r>
      <w:r w:rsidRPr="00597036">
        <w:rPr>
          <w:rFonts w:asciiTheme="minorHAnsi" w:eastAsiaTheme="minorEastAsia" w:hAnsiTheme="minorHAnsi" w:cstheme="minorBidi"/>
          <w:sz w:val="22"/>
          <w:szCs w:val="22"/>
        </w:rPr>
        <w:tab/>
      </w:r>
      <w:r w:rsidRPr="00763DEA">
        <w:rPr>
          <w:snapToGrid w:val="0"/>
        </w:rPr>
        <w:t>Test Purpose and Environment</w:t>
      </w:r>
      <w:r>
        <w:tab/>
        <w:t>1824</w:t>
      </w:r>
    </w:p>
    <w:p w14:paraId="285E6FEF" w14:textId="77777777" w:rsidR="00597036" w:rsidRDefault="00597036">
      <w:pPr>
        <w:pStyle w:val="TOC4"/>
        <w:rPr>
          <w:rFonts w:asciiTheme="minorHAnsi" w:eastAsiaTheme="minorEastAsia" w:hAnsiTheme="minorHAnsi" w:cstheme="minorBidi"/>
          <w:sz w:val="22"/>
          <w:szCs w:val="22"/>
        </w:rPr>
      </w:pPr>
      <w:r w:rsidRPr="00597036">
        <w:t>A.8.2.9.2</w:t>
      </w:r>
      <w:r w:rsidRPr="00597036">
        <w:rPr>
          <w:rFonts w:asciiTheme="minorHAnsi" w:eastAsiaTheme="minorEastAsia" w:hAnsiTheme="minorHAnsi" w:cstheme="minorBidi"/>
          <w:sz w:val="22"/>
          <w:szCs w:val="22"/>
        </w:rPr>
        <w:tab/>
      </w:r>
      <w:r w:rsidRPr="00763DEA">
        <w:rPr>
          <w:snapToGrid w:val="0"/>
        </w:rPr>
        <w:t>Test Requirements</w:t>
      </w:r>
      <w:r>
        <w:tab/>
        <w:t>1826</w:t>
      </w:r>
    </w:p>
    <w:p w14:paraId="49F8D979" w14:textId="77777777" w:rsidR="00597036" w:rsidRDefault="00597036">
      <w:pPr>
        <w:pStyle w:val="TOC3"/>
        <w:rPr>
          <w:rFonts w:asciiTheme="minorHAnsi" w:eastAsiaTheme="minorEastAsia" w:hAnsiTheme="minorHAnsi" w:cstheme="minorBidi"/>
          <w:sz w:val="22"/>
          <w:szCs w:val="22"/>
        </w:rPr>
      </w:pPr>
      <w:r w:rsidRPr="00597036">
        <w:t>A.8.2.10</w:t>
      </w:r>
      <w:r w:rsidRPr="005970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63DEA">
        <w:rPr>
          <w:lang w:val="en-US"/>
        </w:rPr>
        <w:t>using autonomous gaps with DRX for Cat-M1 UE in CEModeB</w:t>
      </w:r>
      <w:r>
        <w:tab/>
        <w:t>1827</w:t>
      </w:r>
    </w:p>
    <w:p w14:paraId="6ABBDE65" w14:textId="77777777" w:rsidR="00597036" w:rsidRDefault="00597036">
      <w:pPr>
        <w:pStyle w:val="TOC4"/>
        <w:rPr>
          <w:rFonts w:asciiTheme="minorHAnsi" w:eastAsiaTheme="minorEastAsia" w:hAnsiTheme="minorHAnsi" w:cstheme="minorBidi"/>
          <w:sz w:val="22"/>
          <w:szCs w:val="22"/>
        </w:rPr>
      </w:pPr>
      <w:r w:rsidRPr="00597036">
        <w:t>A.8.2.10.1</w:t>
      </w:r>
      <w:r w:rsidRPr="00597036">
        <w:rPr>
          <w:rFonts w:asciiTheme="minorHAnsi" w:eastAsiaTheme="minorEastAsia" w:hAnsiTheme="minorHAnsi" w:cstheme="minorBidi"/>
          <w:sz w:val="22"/>
          <w:szCs w:val="22"/>
        </w:rPr>
        <w:tab/>
      </w:r>
      <w:r w:rsidRPr="00763DEA">
        <w:rPr>
          <w:snapToGrid w:val="0"/>
        </w:rPr>
        <w:t>Test Purpose and Environment</w:t>
      </w:r>
      <w:r>
        <w:tab/>
        <w:t>1827</w:t>
      </w:r>
    </w:p>
    <w:p w14:paraId="444FAC59" w14:textId="77777777" w:rsidR="00597036" w:rsidRDefault="00597036">
      <w:pPr>
        <w:pStyle w:val="TOC4"/>
        <w:rPr>
          <w:rFonts w:asciiTheme="minorHAnsi" w:eastAsiaTheme="minorEastAsia" w:hAnsiTheme="minorHAnsi" w:cstheme="minorBidi"/>
          <w:sz w:val="22"/>
          <w:szCs w:val="22"/>
        </w:rPr>
      </w:pPr>
      <w:r w:rsidRPr="00597036">
        <w:t>A.8.2.10.2</w:t>
      </w:r>
      <w:r w:rsidRPr="00597036">
        <w:rPr>
          <w:rFonts w:asciiTheme="minorHAnsi" w:eastAsiaTheme="minorEastAsia" w:hAnsiTheme="minorHAnsi" w:cstheme="minorBidi"/>
          <w:sz w:val="22"/>
          <w:szCs w:val="22"/>
        </w:rPr>
        <w:tab/>
      </w:r>
      <w:r w:rsidRPr="00763DEA">
        <w:rPr>
          <w:snapToGrid w:val="0"/>
        </w:rPr>
        <w:t>Test Requirements</w:t>
      </w:r>
      <w:r>
        <w:tab/>
        <w:t>1829</w:t>
      </w:r>
    </w:p>
    <w:p w14:paraId="3F939C23" w14:textId="77777777" w:rsidR="00597036" w:rsidRDefault="00597036">
      <w:pPr>
        <w:pStyle w:val="TOC3"/>
        <w:rPr>
          <w:rFonts w:asciiTheme="minorHAnsi" w:eastAsiaTheme="minorEastAsia" w:hAnsiTheme="minorHAnsi" w:cstheme="minorBidi"/>
          <w:sz w:val="22"/>
          <w:szCs w:val="22"/>
        </w:rPr>
      </w:pPr>
      <w:r w:rsidRPr="00597036">
        <w:t>A.8.2.11</w:t>
      </w:r>
      <w:r w:rsidRPr="00597036">
        <w:rPr>
          <w:rFonts w:asciiTheme="minorHAnsi" w:eastAsiaTheme="minorEastAsia" w:hAnsiTheme="minorHAnsi"/>
          <w:sz w:val="22"/>
          <w:szCs w:val="22"/>
        </w:rPr>
        <w:tab/>
      </w:r>
      <w:r w:rsidRPr="00763DEA">
        <w:rPr>
          <w:rFonts w:cs="Arial"/>
        </w:rPr>
        <w:t xml:space="preserve">E-UTRAN TDD-TDD intra-frequency event triggered reporting with DRX for UE configured with </w:t>
      </w:r>
      <w:r w:rsidRPr="00763DEA">
        <w:rPr>
          <w:rFonts w:cs="Arial"/>
          <w:i/>
        </w:rPr>
        <w:t>highSpeedEnhancedMeasFlag</w:t>
      </w:r>
      <w:r>
        <w:tab/>
        <w:t>1829</w:t>
      </w:r>
    </w:p>
    <w:p w14:paraId="1CD9C156" w14:textId="77777777" w:rsidR="00597036" w:rsidRDefault="00597036">
      <w:pPr>
        <w:pStyle w:val="TOC4"/>
        <w:rPr>
          <w:rFonts w:asciiTheme="minorHAnsi" w:eastAsiaTheme="minorEastAsia" w:hAnsiTheme="minorHAnsi" w:cstheme="minorBidi"/>
          <w:sz w:val="22"/>
          <w:szCs w:val="22"/>
        </w:rPr>
      </w:pPr>
      <w:r w:rsidRPr="00597036">
        <w:t>A.8.2.11.</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1829</w:t>
      </w:r>
    </w:p>
    <w:p w14:paraId="68DAB2D1" w14:textId="77777777" w:rsidR="00597036" w:rsidRDefault="00597036">
      <w:pPr>
        <w:pStyle w:val="TOC4"/>
        <w:rPr>
          <w:rFonts w:asciiTheme="minorHAnsi" w:eastAsiaTheme="minorEastAsia" w:hAnsiTheme="minorHAnsi" w:cstheme="minorBidi"/>
          <w:sz w:val="22"/>
          <w:szCs w:val="22"/>
        </w:rPr>
      </w:pPr>
      <w:r w:rsidRPr="00597036">
        <w:t>A.8.2.11.2</w:t>
      </w:r>
      <w:r w:rsidRPr="00597036">
        <w:rPr>
          <w:rFonts w:asciiTheme="minorHAnsi" w:eastAsiaTheme="minorEastAsia" w:hAnsiTheme="minorHAnsi"/>
          <w:sz w:val="22"/>
          <w:szCs w:val="22"/>
        </w:rPr>
        <w:tab/>
      </w:r>
      <w:r w:rsidRPr="00763DEA">
        <w:rPr>
          <w:rFonts w:cs="Arial"/>
          <w:snapToGrid w:val="0"/>
        </w:rPr>
        <w:t>Test Requirements</w:t>
      </w:r>
      <w:r>
        <w:tab/>
        <w:t>1831</w:t>
      </w:r>
    </w:p>
    <w:p w14:paraId="290AED12" w14:textId="77777777" w:rsidR="00597036" w:rsidRDefault="0059703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1831</w:t>
      </w:r>
    </w:p>
    <w:p w14:paraId="233589A8" w14:textId="77777777" w:rsidR="00597036" w:rsidRDefault="00597036">
      <w:pPr>
        <w:pStyle w:val="TOC4"/>
        <w:rPr>
          <w:rFonts w:asciiTheme="minorHAnsi" w:eastAsiaTheme="minorEastAsia" w:hAnsiTheme="minorHAnsi" w:cstheme="minorBidi"/>
          <w:sz w:val="22"/>
          <w:szCs w:val="22"/>
        </w:rPr>
      </w:pPr>
      <w:r w:rsidRPr="00597036">
        <w:t>A.8.2.12.1</w:t>
      </w:r>
      <w:r w:rsidRPr="00597036">
        <w:rPr>
          <w:rFonts w:asciiTheme="minorHAnsi" w:eastAsiaTheme="minorEastAsia" w:hAnsiTheme="minorHAnsi"/>
          <w:sz w:val="22"/>
          <w:szCs w:val="22"/>
        </w:rPr>
        <w:tab/>
      </w:r>
      <w:r w:rsidRPr="00763DEA">
        <w:rPr>
          <w:rFonts w:cs="v4.2.0"/>
          <w:snapToGrid w:val="0"/>
        </w:rPr>
        <w:t>Test Purpose and Environment</w:t>
      </w:r>
      <w:r>
        <w:tab/>
        <w:t>1831</w:t>
      </w:r>
    </w:p>
    <w:p w14:paraId="57EEBBC2" w14:textId="77777777" w:rsidR="00597036" w:rsidRDefault="00597036">
      <w:pPr>
        <w:pStyle w:val="TOC4"/>
        <w:rPr>
          <w:rFonts w:asciiTheme="minorHAnsi" w:eastAsiaTheme="minorEastAsia" w:hAnsiTheme="minorHAnsi" w:cstheme="minorBidi"/>
          <w:sz w:val="22"/>
          <w:szCs w:val="22"/>
        </w:rPr>
      </w:pPr>
      <w:r w:rsidRPr="00597036">
        <w:t>A.8.2.12.2</w:t>
      </w:r>
      <w:r w:rsidRPr="00597036">
        <w:rPr>
          <w:rFonts w:asciiTheme="minorHAnsi" w:eastAsiaTheme="minorEastAsia" w:hAnsiTheme="minorHAnsi"/>
          <w:sz w:val="22"/>
          <w:szCs w:val="22"/>
        </w:rPr>
        <w:tab/>
      </w:r>
      <w:r w:rsidRPr="00763DEA">
        <w:rPr>
          <w:rFonts w:cs="v4.2.0"/>
          <w:snapToGrid w:val="0"/>
        </w:rPr>
        <w:t>Test Requirements</w:t>
      </w:r>
      <w:r>
        <w:tab/>
        <w:t>1833</w:t>
      </w:r>
    </w:p>
    <w:p w14:paraId="7CA5F77C" w14:textId="77777777" w:rsidR="00597036" w:rsidRDefault="00597036">
      <w:pPr>
        <w:pStyle w:val="TOC3"/>
        <w:rPr>
          <w:rFonts w:asciiTheme="minorHAnsi" w:eastAsiaTheme="minorEastAsia" w:hAnsiTheme="minorHAnsi" w:cstheme="minorBidi"/>
          <w:sz w:val="22"/>
          <w:szCs w:val="22"/>
        </w:rPr>
      </w:pPr>
      <w:r w:rsidRPr="00597036">
        <w:t>A.8.2.13</w:t>
      </w:r>
      <w:r w:rsidRPr="00597036">
        <w:rPr>
          <w:rFonts w:asciiTheme="minorHAnsi" w:eastAsiaTheme="minorEastAsia" w:hAnsiTheme="minorHAnsi"/>
          <w:sz w:val="22"/>
          <w:szCs w:val="22"/>
        </w:rPr>
        <w:tab/>
      </w:r>
      <w:r w:rsidRPr="00763DEA">
        <w:rPr>
          <w:rFonts w:cs="v4.2.0"/>
        </w:rPr>
        <w:t>E-UTRAN TDD-TDD intra-frequency event triggered reporting under fading propagation conditions in synchronous cells with DRX for UE category 0</w:t>
      </w:r>
      <w:r>
        <w:tab/>
        <w:t>1834</w:t>
      </w:r>
    </w:p>
    <w:p w14:paraId="0614537A" w14:textId="77777777" w:rsidR="00597036" w:rsidRDefault="00597036">
      <w:pPr>
        <w:pStyle w:val="TOC4"/>
        <w:rPr>
          <w:rFonts w:asciiTheme="minorHAnsi" w:eastAsiaTheme="minorEastAsia" w:hAnsiTheme="minorHAnsi" w:cstheme="minorBidi"/>
          <w:sz w:val="22"/>
          <w:szCs w:val="22"/>
        </w:rPr>
      </w:pPr>
      <w:r w:rsidRPr="00597036">
        <w:t>A.8.2.13.</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1834</w:t>
      </w:r>
    </w:p>
    <w:p w14:paraId="54D31382" w14:textId="77777777" w:rsidR="00597036" w:rsidRDefault="00597036">
      <w:pPr>
        <w:pStyle w:val="TOC4"/>
        <w:rPr>
          <w:rFonts w:asciiTheme="minorHAnsi" w:eastAsiaTheme="minorEastAsia" w:hAnsiTheme="minorHAnsi" w:cstheme="minorBidi"/>
          <w:sz w:val="22"/>
          <w:szCs w:val="22"/>
        </w:rPr>
      </w:pPr>
      <w:r w:rsidRPr="00597036">
        <w:t>A.8.2.13.2</w:t>
      </w:r>
      <w:r w:rsidRPr="00597036">
        <w:rPr>
          <w:rFonts w:asciiTheme="minorHAnsi" w:eastAsiaTheme="minorEastAsia" w:hAnsiTheme="minorHAnsi"/>
          <w:sz w:val="22"/>
          <w:szCs w:val="22"/>
        </w:rPr>
        <w:tab/>
      </w:r>
      <w:r w:rsidRPr="00763DEA">
        <w:rPr>
          <w:rFonts w:cs="v4.2.0"/>
          <w:snapToGrid w:val="0"/>
        </w:rPr>
        <w:t>Test Requirements</w:t>
      </w:r>
      <w:r>
        <w:tab/>
        <w:t>1836</w:t>
      </w:r>
    </w:p>
    <w:p w14:paraId="40A0582A" w14:textId="77777777" w:rsidR="00597036" w:rsidRDefault="0059703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763DEA">
        <w:rPr>
          <w:rFonts w:cs="v4.2.0"/>
        </w:rPr>
        <w:t>E-UTRAN TDD intra-frequency event triggered reporting for serving cell under fading propagation conditions for UE category M1 in CEModeA</w:t>
      </w:r>
      <w:r w:rsidRPr="00763DEA">
        <w:rPr>
          <w:rFonts w:cs="v4.2.0"/>
          <w:lang w:eastAsia="zh-CN"/>
        </w:rPr>
        <w:t xml:space="preserve"> without gap</w:t>
      </w:r>
      <w:r>
        <w:tab/>
        <w:t>1836</w:t>
      </w:r>
    </w:p>
    <w:p w14:paraId="62631959" w14:textId="77777777" w:rsidR="00597036" w:rsidRDefault="00597036">
      <w:pPr>
        <w:pStyle w:val="TOC4"/>
        <w:rPr>
          <w:rFonts w:asciiTheme="minorHAnsi" w:eastAsiaTheme="minorEastAsia" w:hAnsiTheme="minorHAnsi" w:cstheme="minorBidi"/>
          <w:sz w:val="22"/>
          <w:szCs w:val="22"/>
        </w:rPr>
      </w:pPr>
      <w:r w:rsidRPr="00597036">
        <w:t>A.8.2.14.1</w:t>
      </w:r>
      <w:r w:rsidRPr="00597036">
        <w:rPr>
          <w:rFonts w:asciiTheme="minorHAnsi" w:eastAsiaTheme="minorEastAsia" w:hAnsiTheme="minorHAnsi" w:cstheme="minorBidi"/>
          <w:sz w:val="22"/>
          <w:szCs w:val="22"/>
        </w:rPr>
        <w:tab/>
      </w:r>
      <w:r w:rsidRPr="00763DEA">
        <w:rPr>
          <w:snapToGrid w:val="0"/>
        </w:rPr>
        <w:t>Test Purpose and Environment</w:t>
      </w:r>
      <w:r>
        <w:tab/>
        <w:t>1836</w:t>
      </w:r>
    </w:p>
    <w:p w14:paraId="0ED06039" w14:textId="77777777" w:rsidR="00597036" w:rsidRDefault="00597036">
      <w:pPr>
        <w:pStyle w:val="TOC4"/>
        <w:rPr>
          <w:rFonts w:asciiTheme="minorHAnsi" w:eastAsiaTheme="minorEastAsia" w:hAnsiTheme="minorHAnsi" w:cstheme="minorBidi"/>
          <w:sz w:val="22"/>
          <w:szCs w:val="22"/>
        </w:rPr>
      </w:pPr>
      <w:r w:rsidRPr="00597036">
        <w:t>A.8.2.14.2</w:t>
      </w:r>
      <w:r w:rsidRPr="00597036">
        <w:rPr>
          <w:rFonts w:asciiTheme="minorHAnsi" w:eastAsiaTheme="minorEastAsia" w:hAnsiTheme="minorHAnsi" w:cstheme="minorBidi"/>
          <w:sz w:val="22"/>
          <w:szCs w:val="22"/>
        </w:rPr>
        <w:tab/>
      </w:r>
      <w:r w:rsidRPr="00763DEA">
        <w:rPr>
          <w:snapToGrid w:val="0"/>
        </w:rPr>
        <w:t>Test Requirement</w:t>
      </w:r>
      <w:r>
        <w:tab/>
        <w:t>1838</w:t>
      </w:r>
    </w:p>
    <w:p w14:paraId="6B082BF8" w14:textId="77777777" w:rsidR="00597036" w:rsidRDefault="0059703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1838</w:t>
      </w:r>
    </w:p>
    <w:p w14:paraId="338BAAF4" w14:textId="77777777" w:rsidR="00597036" w:rsidRDefault="0059703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1838</w:t>
      </w:r>
    </w:p>
    <w:p w14:paraId="102A0ED0" w14:textId="77777777" w:rsidR="00597036" w:rsidRDefault="00597036">
      <w:pPr>
        <w:pStyle w:val="TOC4"/>
        <w:rPr>
          <w:rFonts w:asciiTheme="minorHAnsi" w:eastAsiaTheme="minorEastAsia" w:hAnsiTheme="minorHAnsi" w:cstheme="minorBidi"/>
          <w:sz w:val="22"/>
          <w:szCs w:val="22"/>
        </w:rPr>
      </w:pPr>
      <w:r w:rsidRPr="00597036">
        <w:t>A.8.3.1.1</w:t>
      </w:r>
      <w:r w:rsidRPr="00597036">
        <w:rPr>
          <w:rFonts w:asciiTheme="minorHAnsi" w:eastAsiaTheme="minorEastAsia" w:hAnsiTheme="minorHAnsi"/>
          <w:sz w:val="22"/>
          <w:szCs w:val="22"/>
        </w:rPr>
        <w:tab/>
      </w:r>
      <w:r w:rsidRPr="00763DEA">
        <w:rPr>
          <w:rFonts w:cs="v4.2.0"/>
          <w:snapToGrid w:val="0"/>
        </w:rPr>
        <w:t>Test Purpose and Environment</w:t>
      </w:r>
      <w:r>
        <w:tab/>
        <w:t>1838</w:t>
      </w:r>
    </w:p>
    <w:p w14:paraId="3886EF92" w14:textId="77777777" w:rsidR="00597036" w:rsidRDefault="00597036">
      <w:pPr>
        <w:pStyle w:val="TOC4"/>
        <w:rPr>
          <w:rFonts w:asciiTheme="minorHAnsi" w:eastAsiaTheme="minorEastAsia" w:hAnsiTheme="minorHAnsi" w:cstheme="minorBidi"/>
          <w:sz w:val="22"/>
          <w:szCs w:val="22"/>
        </w:rPr>
      </w:pPr>
      <w:r w:rsidRPr="00597036">
        <w:t>A.8.3.1.2</w:t>
      </w:r>
      <w:r w:rsidRPr="00597036">
        <w:rPr>
          <w:rFonts w:asciiTheme="minorHAnsi" w:eastAsiaTheme="minorEastAsia" w:hAnsiTheme="minorHAnsi"/>
          <w:sz w:val="22"/>
          <w:szCs w:val="22"/>
        </w:rPr>
        <w:tab/>
      </w:r>
      <w:r w:rsidRPr="00763DEA">
        <w:rPr>
          <w:rFonts w:cs="v4.2.0"/>
          <w:snapToGrid w:val="0"/>
        </w:rPr>
        <w:t>Test Requirements</w:t>
      </w:r>
      <w:r>
        <w:tab/>
        <w:t>1839</w:t>
      </w:r>
    </w:p>
    <w:p w14:paraId="2BA17BBF" w14:textId="77777777" w:rsidR="00597036" w:rsidRDefault="00597036">
      <w:pPr>
        <w:pStyle w:val="TOC3"/>
        <w:rPr>
          <w:rFonts w:asciiTheme="minorHAnsi" w:eastAsiaTheme="minorEastAsia" w:hAnsiTheme="minorHAnsi" w:cstheme="minorBidi"/>
          <w:sz w:val="22"/>
          <w:szCs w:val="22"/>
        </w:rPr>
      </w:pPr>
      <w:r w:rsidRPr="00597036">
        <w:t>A.8.3.2</w:t>
      </w:r>
      <w:r w:rsidRPr="00597036">
        <w:rPr>
          <w:rFonts w:asciiTheme="minorHAnsi" w:eastAsiaTheme="minorEastAsia" w:hAnsiTheme="minorHAnsi"/>
          <w:sz w:val="22"/>
          <w:szCs w:val="22"/>
        </w:rPr>
        <w:tab/>
      </w:r>
      <w:r w:rsidRPr="00763DEA">
        <w:rPr>
          <w:rFonts w:cs="v4.2.0"/>
        </w:rPr>
        <w:t>E-UTRAN FDD-FDD Inter-frequency event triggered reporting when DRX is used under fading propagation conditions in asynchronous cells</w:t>
      </w:r>
      <w:r>
        <w:tab/>
        <w:t>1839</w:t>
      </w:r>
    </w:p>
    <w:p w14:paraId="6D1521B4" w14:textId="77777777" w:rsidR="00597036" w:rsidRDefault="00597036">
      <w:pPr>
        <w:pStyle w:val="TOC4"/>
        <w:rPr>
          <w:rFonts w:asciiTheme="minorHAnsi" w:eastAsiaTheme="minorEastAsia" w:hAnsiTheme="minorHAnsi" w:cstheme="minorBidi"/>
          <w:sz w:val="22"/>
          <w:szCs w:val="22"/>
        </w:rPr>
      </w:pPr>
      <w:r w:rsidRPr="00597036">
        <w:t>A.8.3.2.1</w:t>
      </w:r>
      <w:r w:rsidRPr="00597036">
        <w:rPr>
          <w:rFonts w:asciiTheme="minorHAnsi" w:eastAsiaTheme="minorEastAsia" w:hAnsiTheme="minorHAnsi"/>
          <w:sz w:val="22"/>
          <w:szCs w:val="22"/>
        </w:rPr>
        <w:tab/>
      </w:r>
      <w:r w:rsidRPr="00763DEA">
        <w:rPr>
          <w:rFonts w:cs="v4.2.0"/>
          <w:snapToGrid w:val="0"/>
        </w:rPr>
        <w:t>Test Purpose and Environment</w:t>
      </w:r>
      <w:r>
        <w:tab/>
        <w:t>1839</w:t>
      </w:r>
    </w:p>
    <w:p w14:paraId="5EBAF5FE" w14:textId="77777777" w:rsidR="00597036" w:rsidRDefault="00597036">
      <w:pPr>
        <w:pStyle w:val="TOC4"/>
        <w:rPr>
          <w:rFonts w:asciiTheme="minorHAnsi" w:eastAsiaTheme="minorEastAsia" w:hAnsiTheme="minorHAnsi" w:cstheme="minorBidi"/>
          <w:sz w:val="22"/>
          <w:szCs w:val="22"/>
        </w:rPr>
      </w:pPr>
      <w:r w:rsidRPr="00597036">
        <w:t>A.8.3.2.2</w:t>
      </w:r>
      <w:r w:rsidRPr="00597036">
        <w:rPr>
          <w:rFonts w:asciiTheme="minorHAnsi" w:eastAsiaTheme="minorEastAsia" w:hAnsiTheme="minorHAnsi"/>
          <w:sz w:val="22"/>
          <w:szCs w:val="22"/>
        </w:rPr>
        <w:tab/>
      </w:r>
      <w:r w:rsidRPr="00763DEA">
        <w:rPr>
          <w:rFonts w:cs="v4.2.0"/>
          <w:snapToGrid w:val="0"/>
        </w:rPr>
        <w:t>Test Requirements</w:t>
      </w:r>
      <w:r>
        <w:tab/>
        <w:t>1842</w:t>
      </w:r>
    </w:p>
    <w:p w14:paraId="457BF800" w14:textId="77777777" w:rsidR="00597036" w:rsidRDefault="00597036">
      <w:pPr>
        <w:pStyle w:val="TOC3"/>
        <w:rPr>
          <w:rFonts w:asciiTheme="minorHAnsi" w:eastAsiaTheme="minorEastAsia" w:hAnsiTheme="minorHAnsi" w:cstheme="minorBidi"/>
          <w:sz w:val="22"/>
          <w:szCs w:val="22"/>
        </w:rPr>
      </w:pPr>
      <w:r w:rsidRPr="00597036">
        <w:t>A.8.3.3</w:t>
      </w:r>
      <w:r w:rsidRPr="00597036">
        <w:rPr>
          <w:rFonts w:asciiTheme="minorHAnsi" w:eastAsiaTheme="minorEastAsia" w:hAnsiTheme="minorHAnsi"/>
          <w:sz w:val="22"/>
          <w:szCs w:val="22"/>
        </w:rPr>
        <w:tab/>
      </w:r>
      <w:r w:rsidRPr="00763DEA">
        <w:rPr>
          <w:rFonts w:cs="v4.2.0"/>
        </w:rPr>
        <w:t>E-UTRAN FDD-FDD inter-frequency event triggered reporting under AWGN propagation conditions in asynchronous cells with DRX when L3 filtering is used</w:t>
      </w:r>
      <w:r>
        <w:tab/>
        <w:t>1842</w:t>
      </w:r>
    </w:p>
    <w:p w14:paraId="3FE5F2F7" w14:textId="77777777" w:rsidR="00597036" w:rsidRDefault="00597036">
      <w:pPr>
        <w:pStyle w:val="TOC4"/>
        <w:rPr>
          <w:rFonts w:asciiTheme="minorHAnsi" w:eastAsiaTheme="minorEastAsia" w:hAnsiTheme="minorHAnsi" w:cstheme="minorBidi"/>
          <w:sz w:val="22"/>
          <w:szCs w:val="22"/>
        </w:rPr>
      </w:pPr>
      <w:r w:rsidRPr="00597036">
        <w:t>A.8.3.3.1</w:t>
      </w:r>
      <w:r w:rsidRPr="00597036">
        <w:rPr>
          <w:rFonts w:asciiTheme="minorHAnsi" w:eastAsiaTheme="minorEastAsia" w:hAnsiTheme="minorHAnsi" w:cstheme="minorBidi"/>
          <w:sz w:val="22"/>
          <w:szCs w:val="22"/>
        </w:rPr>
        <w:tab/>
      </w:r>
      <w:r w:rsidRPr="00763DEA">
        <w:rPr>
          <w:snapToGrid w:val="0"/>
        </w:rPr>
        <w:t>Test Purpose and Environment</w:t>
      </w:r>
      <w:r>
        <w:tab/>
        <w:t>1842</w:t>
      </w:r>
    </w:p>
    <w:p w14:paraId="73A6B4D6" w14:textId="77777777" w:rsidR="00597036" w:rsidRDefault="00597036">
      <w:pPr>
        <w:pStyle w:val="TOC4"/>
        <w:rPr>
          <w:rFonts w:asciiTheme="minorHAnsi" w:eastAsiaTheme="minorEastAsia" w:hAnsiTheme="minorHAnsi" w:cstheme="minorBidi"/>
          <w:sz w:val="22"/>
          <w:szCs w:val="22"/>
        </w:rPr>
      </w:pPr>
      <w:r w:rsidRPr="00597036">
        <w:t>A.8.3.3.2</w:t>
      </w:r>
      <w:r w:rsidRPr="00597036">
        <w:rPr>
          <w:rFonts w:asciiTheme="minorHAnsi" w:eastAsiaTheme="minorEastAsia" w:hAnsiTheme="minorHAnsi"/>
          <w:sz w:val="22"/>
          <w:szCs w:val="22"/>
        </w:rPr>
        <w:tab/>
      </w:r>
      <w:r w:rsidRPr="00763DEA">
        <w:rPr>
          <w:rFonts w:cs="v4.2.0"/>
          <w:snapToGrid w:val="0"/>
        </w:rPr>
        <w:t>Test Requirements</w:t>
      </w:r>
      <w:r>
        <w:tab/>
        <w:t>1845</w:t>
      </w:r>
    </w:p>
    <w:p w14:paraId="5D745E0A" w14:textId="77777777" w:rsidR="00597036" w:rsidRDefault="00597036">
      <w:pPr>
        <w:pStyle w:val="TOC3"/>
        <w:rPr>
          <w:rFonts w:asciiTheme="minorHAnsi" w:eastAsiaTheme="minorEastAsia" w:hAnsiTheme="minorHAnsi" w:cstheme="minorBidi"/>
          <w:sz w:val="22"/>
          <w:szCs w:val="22"/>
        </w:rPr>
      </w:pPr>
      <w:r w:rsidRPr="00597036">
        <w:t>A.8.3.4</w:t>
      </w:r>
      <w:r w:rsidRPr="0059703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1845</w:t>
      </w:r>
    </w:p>
    <w:p w14:paraId="54489FD7" w14:textId="77777777" w:rsidR="00597036" w:rsidRDefault="00597036">
      <w:pPr>
        <w:pStyle w:val="TOC4"/>
        <w:rPr>
          <w:rFonts w:asciiTheme="minorHAnsi" w:eastAsiaTheme="minorEastAsia" w:hAnsiTheme="minorHAnsi" w:cstheme="minorBidi"/>
          <w:sz w:val="22"/>
          <w:szCs w:val="22"/>
        </w:rPr>
      </w:pPr>
      <w:r w:rsidRPr="00597036">
        <w:t>A.8.3.4.1</w:t>
      </w:r>
      <w:r w:rsidRPr="00597036">
        <w:rPr>
          <w:rFonts w:asciiTheme="minorHAnsi" w:eastAsiaTheme="minorEastAsia" w:hAnsiTheme="minorHAnsi" w:cstheme="minorBidi"/>
          <w:sz w:val="22"/>
          <w:szCs w:val="22"/>
        </w:rPr>
        <w:tab/>
      </w:r>
      <w:r w:rsidRPr="00763DEA">
        <w:rPr>
          <w:snapToGrid w:val="0"/>
        </w:rPr>
        <w:t>Test Purpose and Environment</w:t>
      </w:r>
      <w:r>
        <w:tab/>
        <w:t>1845</w:t>
      </w:r>
    </w:p>
    <w:p w14:paraId="0128DEC4" w14:textId="77777777" w:rsidR="00597036" w:rsidRDefault="00597036">
      <w:pPr>
        <w:pStyle w:val="TOC4"/>
        <w:rPr>
          <w:rFonts w:asciiTheme="minorHAnsi" w:eastAsiaTheme="minorEastAsia" w:hAnsiTheme="minorHAnsi" w:cstheme="minorBidi"/>
          <w:sz w:val="22"/>
          <w:szCs w:val="22"/>
        </w:rPr>
      </w:pPr>
      <w:r w:rsidRPr="00597036">
        <w:t>A.8.3.4.2</w:t>
      </w:r>
      <w:r w:rsidRPr="00597036">
        <w:rPr>
          <w:rFonts w:asciiTheme="minorHAnsi" w:eastAsiaTheme="minorEastAsia" w:hAnsiTheme="minorHAnsi" w:cstheme="minorBidi"/>
          <w:sz w:val="22"/>
          <w:szCs w:val="22"/>
        </w:rPr>
        <w:tab/>
      </w:r>
      <w:r w:rsidRPr="00763DEA">
        <w:rPr>
          <w:snapToGrid w:val="0"/>
        </w:rPr>
        <w:t>Test Requirements</w:t>
      </w:r>
      <w:r>
        <w:tab/>
        <w:t>1847</w:t>
      </w:r>
    </w:p>
    <w:p w14:paraId="17F6A8A6" w14:textId="77777777" w:rsidR="00597036" w:rsidRDefault="00597036">
      <w:pPr>
        <w:pStyle w:val="TOC3"/>
        <w:rPr>
          <w:rFonts w:asciiTheme="minorHAnsi" w:eastAsiaTheme="minorEastAsia" w:hAnsiTheme="minorHAnsi" w:cstheme="minorBidi"/>
          <w:sz w:val="22"/>
          <w:szCs w:val="22"/>
        </w:rPr>
      </w:pPr>
      <w:r w:rsidRPr="00597036">
        <w:t>A.8.3.5</w:t>
      </w:r>
      <w:r w:rsidRPr="0059703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1847</w:t>
      </w:r>
    </w:p>
    <w:p w14:paraId="6CB0988F" w14:textId="77777777" w:rsidR="00597036" w:rsidRDefault="00597036">
      <w:pPr>
        <w:pStyle w:val="TOC4"/>
        <w:rPr>
          <w:rFonts w:asciiTheme="minorHAnsi" w:eastAsiaTheme="minorEastAsia" w:hAnsiTheme="minorHAnsi" w:cstheme="minorBidi"/>
          <w:sz w:val="22"/>
          <w:szCs w:val="22"/>
        </w:rPr>
      </w:pPr>
      <w:r w:rsidRPr="00597036">
        <w:t>A.8.3.5.2</w:t>
      </w:r>
      <w:r w:rsidRPr="00597036">
        <w:rPr>
          <w:rFonts w:asciiTheme="minorHAnsi" w:eastAsiaTheme="minorEastAsia" w:hAnsiTheme="minorHAnsi" w:cstheme="minorBidi"/>
          <w:sz w:val="22"/>
          <w:szCs w:val="22"/>
        </w:rPr>
        <w:tab/>
      </w:r>
      <w:r w:rsidRPr="00763DEA">
        <w:rPr>
          <w:snapToGrid w:val="0"/>
        </w:rPr>
        <w:t>Test Requirements</w:t>
      </w:r>
      <w:r>
        <w:tab/>
        <w:t>1849</w:t>
      </w:r>
    </w:p>
    <w:p w14:paraId="4DD98A64" w14:textId="77777777" w:rsidR="00597036" w:rsidRDefault="0059703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1849</w:t>
      </w:r>
    </w:p>
    <w:p w14:paraId="2D9EF7DE" w14:textId="77777777" w:rsidR="00597036" w:rsidRDefault="00597036">
      <w:pPr>
        <w:pStyle w:val="TOC4"/>
        <w:rPr>
          <w:rFonts w:asciiTheme="minorHAnsi" w:eastAsiaTheme="minorEastAsia" w:hAnsiTheme="minorHAnsi" w:cstheme="minorBidi"/>
          <w:sz w:val="22"/>
          <w:szCs w:val="22"/>
        </w:rPr>
      </w:pPr>
      <w:r w:rsidRPr="00597036">
        <w:t>A.8.3.6.1</w:t>
      </w:r>
      <w:r w:rsidRPr="00597036">
        <w:rPr>
          <w:rFonts w:asciiTheme="minorHAnsi" w:eastAsiaTheme="minorEastAsia" w:hAnsiTheme="minorHAnsi" w:cstheme="minorBidi"/>
          <w:sz w:val="22"/>
          <w:szCs w:val="22"/>
        </w:rPr>
        <w:tab/>
      </w:r>
      <w:r w:rsidRPr="00763DEA">
        <w:rPr>
          <w:snapToGrid w:val="0"/>
        </w:rPr>
        <w:t>Test Purpose and Environment</w:t>
      </w:r>
      <w:r>
        <w:tab/>
        <w:t>1849</w:t>
      </w:r>
    </w:p>
    <w:p w14:paraId="4697DBCF" w14:textId="77777777" w:rsidR="00597036" w:rsidRDefault="00597036">
      <w:pPr>
        <w:pStyle w:val="TOC4"/>
        <w:rPr>
          <w:rFonts w:asciiTheme="minorHAnsi" w:eastAsiaTheme="minorEastAsia" w:hAnsiTheme="minorHAnsi" w:cstheme="minorBidi"/>
          <w:sz w:val="22"/>
          <w:szCs w:val="22"/>
        </w:rPr>
      </w:pPr>
      <w:r w:rsidRPr="00597036">
        <w:t>A.8.3.6.2</w:t>
      </w:r>
      <w:r w:rsidRPr="00597036">
        <w:rPr>
          <w:rFonts w:asciiTheme="minorHAnsi" w:eastAsiaTheme="minorEastAsia" w:hAnsiTheme="minorHAnsi" w:cstheme="minorBidi"/>
          <w:sz w:val="22"/>
          <w:szCs w:val="22"/>
        </w:rPr>
        <w:tab/>
      </w:r>
      <w:r w:rsidRPr="00763DEA">
        <w:rPr>
          <w:snapToGrid w:val="0"/>
        </w:rPr>
        <w:t>Test Requirements</w:t>
      </w:r>
      <w:r>
        <w:tab/>
        <w:t>1851</w:t>
      </w:r>
    </w:p>
    <w:p w14:paraId="4AD87E13" w14:textId="77777777" w:rsidR="00597036" w:rsidRDefault="0059703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1852</w:t>
      </w:r>
    </w:p>
    <w:p w14:paraId="6E696BA0" w14:textId="77777777" w:rsidR="00597036" w:rsidRDefault="00597036">
      <w:pPr>
        <w:pStyle w:val="TOC4"/>
        <w:rPr>
          <w:rFonts w:asciiTheme="minorHAnsi" w:eastAsiaTheme="minorEastAsia" w:hAnsiTheme="minorHAnsi" w:cstheme="minorBidi"/>
          <w:sz w:val="22"/>
          <w:szCs w:val="22"/>
        </w:rPr>
      </w:pPr>
      <w:r w:rsidRPr="00597036">
        <w:t>A.8.3.7.1</w:t>
      </w:r>
      <w:r w:rsidRPr="00597036">
        <w:rPr>
          <w:rFonts w:asciiTheme="minorHAnsi" w:eastAsiaTheme="minorEastAsia" w:hAnsiTheme="minorHAnsi" w:cstheme="minorBidi"/>
          <w:sz w:val="22"/>
          <w:szCs w:val="22"/>
        </w:rPr>
        <w:tab/>
      </w:r>
      <w:r w:rsidRPr="00763DEA">
        <w:rPr>
          <w:snapToGrid w:val="0"/>
        </w:rPr>
        <w:t>Test Purpose and Environment</w:t>
      </w:r>
      <w:r>
        <w:tab/>
        <w:t>1852</w:t>
      </w:r>
    </w:p>
    <w:p w14:paraId="5D52D953" w14:textId="77777777" w:rsidR="00597036" w:rsidRDefault="00597036">
      <w:pPr>
        <w:pStyle w:val="TOC4"/>
        <w:rPr>
          <w:rFonts w:asciiTheme="minorHAnsi" w:eastAsiaTheme="minorEastAsia" w:hAnsiTheme="minorHAnsi" w:cstheme="minorBidi"/>
          <w:sz w:val="22"/>
          <w:szCs w:val="22"/>
        </w:rPr>
      </w:pPr>
      <w:r w:rsidRPr="00597036">
        <w:t>A.8.3.7.2</w:t>
      </w:r>
      <w:r w:rsidRPr="00597036">
        <w:rPr>
          <w:rFonts w:asciiTheme="minorHAnsi" w:eastAsiaTheme="minorEastAsia" w:hAnsiTheme="minorHAnsi"/>
          <w:sz w:val="22"/>
          <w:szCs w:val="22"/>
        </w:rPr>
        <w:tab/>
      </w:r>
      <w:r w:rsidRPr="00763DEA">
        <w:rPr>
          <w:rFonts w:cs="v4.2.0"/>
          <w:snapToGrid w:val="0"/>
        </w:rPr>
        <w:t>Test Requirements</w:t>
      </w:r>
      <w:r>
        <w:tab/>
        <w:t>1854</w:t>
      </w:r>
    </w:p>
    <w:p w14:paraId="4E683D43" w14:textId="77777777" w:rsidR="00597036" w:rsidRDefault="0059703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1855</w:t>
      </w:r>
    </w:p>
    <w:p w14:paraId="100313B3" w14:textId="77777777" w:rsidR="00597036" w:rsidRDefault="00597036">
      <w:pPr>
        <w:pStyle w:val="TOC4"/>
        <w:rPr>
          <w:rFonts w:asciiTheme="minorHAnsi" w:eastAsiaTheme="minorEastAsia" w:hAnsiTheme="minorHAnsi" w:cstheme="minorBidi"/>
          <w:sz w:val="22"/>
          <w:szCs w:val="22"/>
        </w:rPr>
      </w:pPr>
      <w:r w:rsidRPr="00597036">
        <w:t>A.8.3.</w:t>
      </w:r>
      <w:r w:rsidRPr="00597036">
        <w:rPr>
          <w:lang w:eastAsia="zh-CN"/>
        </w:rPr>
        <w:t>8</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1855</w:t>
      </w:r>
    </w:p>
    <w:p w14:paraId="61178421" w14:textId="77777777" w:rsidR="00597036" w:rsidRDefault="00597036">
      <w:pPr>
        <w:pStyle w:val="TOC4"/>
        <w:rPr>
          <w:rFonts w:asciiTheme="minorHAnsi" w:eastAsiaTheme="minorEastAsia" w:hAnsiTheme="minorHAnsi" w:cstheme="minorBidi"/>
          <w:sz w:val="22"/>
          <w:szCs w:val="22"/>
        </w:rPr>
      </w:pPr>
      <w:r w:rsidRPr="00597036">
        <w:t>A.8.3.</w:t>
      </w:r>
      <w:r w:rsidRPr="00597036">
        <w:rPr>
          <w:lang w:eastAsia="zh-CN"/>
        </w:rPr>
        <w:t>8</w:t>
      </w:r>
      <w:r w:rsidRPr="00597036">
        <w:t>.2</w:t>
      </w:r>
      <w:r w:rsidRPr="00597036">
        <w:rPr>
          <w:rFonts w:asciiTheme="minorHAnsi" w:eastAsiaTheme="minorEastAsia" w:hAnsiTheme="minorHAnsi" w:cstheme="minorBidi"/>
          <w:sz w:val="22"/>
          <w:szCs w:val="22"/>
        </w:rPr>
        <w:tab/>
      </w:r>
      <w:r w:rsidRPr="00763DEA">
        <w:rPr>
          <w:snapToGrid w:val="0"/>
        </w:rPr>
        <w:t>Test Requirements</w:t>
      </w:r>
      <w:r>
        <w:tab/>
        <w:t>1858</w:t>
      </w:r>
    </w:p>
    <w:p w14:paraId="5E34D87A" w14:textId="77777777" w:rsidR="00597036" w:rsidRDefault="00597036">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1858</w:t>
      </w:r>
    </w:p>
    <w:p w14:paraId="2C61AF24" w14:textId="77777777" w:rsidR="00597036" w:rsidRDefault="00597036">
      <w:pPr>
        <w:pStyle w:val="TOC4"/>
        <w:rPr>
          <w:rFonts w:asciiTheme="minorHAnsi" w:eastAsiaTheme="minorEastAsia" w:hAnsiTheme="minorHAnsi" w:cstheme="minorBidi"/>
          <w:sz w:val="22"/>
          <w:szCs w:val="22"/>
        </w:rPr>
      </w:pPr>
      <w:r w:rsidRPr="00597036">
        <w:t>A.8.3.9.1</w:t>
      </w:r>
      <w:r w:rsidRPr="00597036">
        <w:rPr>
          <w:rFonts w:asciiTheme="minorHAnsi" w:eastAsiaTheme="minorEastAsia" w:hAnsiTheme="minorHAnsi" w:cstheme="minorBidi"/>
          <w:sz w:val="22"/>
          <w:szCs w:val="22"/>
        </w:rPr>
        <w:tab/>
      </w:r>
      <w:r w:rsidRPr="00763DEA">
        <w:rPr>
          <w:snapToGrid w:val="0"/>
        </w:rPr>
        <w:t>Test Purpose and Environment</w:t>
      </w:r>
      <w:r>
        <w:tab/>
        <w:t>1858</w:t>
      </w:r>
    </w:p>
    <w:p w14:paraId="3A88C45B" w14:textId="77777777" w:rsidR="00597036" w:rsidRDefault="00597036">
      <w:pPr>
        <w:pStyle w:val="TOC4"/>
        <w:rPr>
          <w:rFonts w:asciiTheme="minorHAnsi" w:eastAsiaTheme="minorEastAsia" w:hAnsiTheme="minorHAnsi" w:cstheme="minorBidi"/>
          <w:sz w:val="22"/>
          <w:szCs w:val="22"/>
        </w:rPr>
      </w:pPr>
      <w:r w:rsidRPr="00597036">
        <w:t>A.8.3.9.2</w:t>
      </w:r>
      <w:r w:rsidRPr="00597036">
        <w:rPr>
          <w:rFonts w:asciiTheme="minorHAnsi" w:eastAsiaTheme="minorEastAsia" w:hAnsiTheme="minorHAnsi" w:cstheme="minorBidi"/>
          <w:sz w:val="22"/>
          <w:szCs w:val="22"/>
        </w:rPr>
        <w:tab/>
      </w:r>
      <w:r w:rsidRPr="00763DEA">
        <w:rPr>
          <w:snapToGrid w:val="0"/>
        </w:rPr>
        <w:t>Test Requirements</w:t>
      </w:r>
      <w:r>
        <w:tab/>
        <w:t>1861</w:t>
      </w:r>
    </w:p>
    <w:p w14:paraId="2BE1AD74" w14:textId="77777777" w:rsidR="00597036" w:rsidRDefault="0059703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1862</w:t>
      </w:r>
    </w:p>
    <w:p w14:paraId="0BC7FF2E" w14:textId="77777777" w:rsidR="00597036" w:rsidRDefault="00597036">
      <w:pPr>
        <w:pStyle w:val="TOC4"/>
        <w:rPr>
          <w:rFonts w:asciiTheme="minorHAnsi" w:eastAsiaTheme="minorEastAsia" w:hAnsiTheme="minorHAnsi" w:cstheme="minorBidi"/>
          <w:sz w:val="22"/>
          <w:szCs w:val="22"/>
        </w:rPr>
      </w:pPr>
      <w:r w:rsidRPr="00597036">
        <w:t>A.8.3.10.1</w:t>
      </w:r>
      <w:r w:rsidRPr="00597036">
        <w:rPr>
          <w:rFonts w:asciiTheme="minorHAnsi" w:eastAsiaTheme="minorEastAsia" w:hAnsiTheme="minorHAnsi"/>
          <w:sz w:val="22"/>
          <w:szCs w:val="22"/>
        </w:rPr>
        <w:tab/>
      </w:r>
      <w:r w:rsidRPr="00763DEA">
        <w:rPr>
          <w:rFonts w:cs="v4.2.0"/>
          <w:snapToGrid w:val="0"/>
        </w:rPr>
        <w:t>Test Purpose and Environment</w:t>
      </w:r>
      <w:r>
        <w:tab/>
        <w:t>1862</w:t>
      </w:r>
    </w:p>
    <w:p w14:paraId="1295387E" w14:textId="77777777" w:rsidR="00597036" w:rsidRDefault="00597036">
      <w:pPr>
        <w:pStyle w:val="TOC4"/>
        <w:rPr>
          <w:rFonts w:asciiTheme="minorHAnsi" w:eastAsiaTheme="minorEastAsia" w:hAnsiTheme="minorHAnsi" w:cstheme="minorBidi"/>
          <w:sz w:val="22"/>
          <w:szCs w:val="22"/>
        </w:rPr>
      </w:pPr>
      <w:r w:rsidRPr="00597036">
        <w:t>A.8.3.10.2</w:t>
      </w:r>
      <w:r w:rsidRPr="00597036">
        <w:rPr>
          <w:rFonts w:asciiTheme="minorHAnsi" w:eastAsiaTheme="minorEastAsia" w:hAnsiTheme="minorHAnsi"/>
          <w:sz w:val="22"/>
          <w:szCs w:val="22"/>
        </w:rPr>
        <w:tab/>
      </w:r>
      <w:r w:rsidRPr="00763DEA">
        <w:rPr>
          <w:rFonts w:cs="v4.2.0"/>
          <w:snapToGrid w:val="0"/>
        </w:rPr>
        <w:t>Test Requirements</w:t>
      </w:r>
      <w:r>
        <w:tab/>
        <w:t>1863</w:t>
      </w:r>
    </w:p>
    <w:p w14:paraId="01A4F6C5" w14:textId="77777777" w:rsidR="00597036" w:rsidRDefault="0059703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1863</w:t>
      </w:r>
    </w:p>
    <w:p w14:paraId="309B9180" w14:textId="77777777" w:rsidR="00597036" w:rsidRDefault="00597036">
      <w:pPr>
        <w:pStyle w:val="TOC4"/>
        <w:rPr>
          <w:rFonts w:asciiTheme="minorHAnsi" w:eastAsiaTheme="minorEastAsia" w:hAnsiTheme="minorHAnsi" w:cstheme="minorBidi"/>
          <w:sz w:val="22"/>
          <w:szCs w:val="22"/>
        </w:rPr>
      </w:pPr>
      <w:r w:rsidRPr="00597036">
        <w:t>A.8.3.11.1</w:t>
      </w:r>
      <w:r w:rsidRPr="00597036">
        <w:rPr>
          <w:rFonts w:asciiTheme="minorHAnsi" w:eastAsiaTheme="minorEastAsia" w:hAnsiTheme="minorHAnsi" w:cstheme="minorBidi"/>
          <w:sz w:val="22"/>
          <w:szCs w:val="22"/>
        </w:rPr>
        <w:tab/>
      </w:r>
      <w:r w:rsidRPr="00763DEA">
        <w:rPr>
          <w:snapToGrid w:val="0"/>
        </w:rPr>
        <w:t>Test Purpose and Environment</w:t>
      </w:r>
      <w:r>
        <w:tab/>
        <w:t>1863</w:t>
      </w:r>
    </w:p>
    <w:p w14:paraId="5B299C3D" w14:textId="77777777" w:rsidR="00597036" w:rsidRDefault="00597036">
      <w:pPr>
        <w:pStyle w:val="TOC4"/>
        <w:rPr>
          <w:rFonts w:asciiTheme="minorHAnsi" w:eastAsiaTheme="minorEastAsia" w:hAnsiTheme="minorHAnsi" w:cstheme="minorBidi"/>
          <w:sz w:val="22"/>
          <w:szCs w:val="22"/>
        </w:rPr>
      </w:pPr>
      <w:r w:rsidRPr="00597036">
        <w:t>A.8.3.11.2</w:t>
      </w:r>
      <w:r w:rsidRPr="00597036">
        <w:rPr>
          <w:rFonts w:asciiTheme="minorHAnsi" w:eastAsiaTheme="minorEastAsia" w:hAnsiTheme="minorHAnsi" w:cstheme="minorBidi"/>
          <w:sz w:val="22"/>
          <w:szCs w:val="22"/>
        </w:rPr>
        <w:tab/>
      </w:r>
      <w:r w:rsidRPr="00763DEA">
        <w:rPr>
          <w:snapToGrid w:val="0"/>
        </w:rPr>
        <w:t>Test Requirement</w:t>
      </w:r>
      <w:r>
        <w:tab/>
        <w:t>1865</w:t>
      </w:r>
    </w:p>
    <w:p w14:paraId="665BB31A" w14:textId="77777777" w:rsidR="00597036" w:rsidRDefault="0059703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1866</w:t>
      </w:r>
    </w:p>
    <w:p w14:paraId="66F2D3FF" w14:textId="77777777" w:rsidR="00597036" w:rsidRDefault="00597036">
      <w:pPr>
        <w:pStyle w:val="TOC4"/>
        <w:rPr>
          <w:rFonts w:asciiTheme="minorHAnsi" w:eastAsiaTheme="minorEastAsia" w:hAnsiTheme="minorHAnsi" w:cstheme="minorBidi"/>
          <w:sz w:val="22"/>
          <w:szCs w:val="22"/>
        </w:rPr>
      </w:pPr>
      <w:r w:rsidRPr="00597036">
        <w:t>A.8.3.12.1</w:t>
      </w:r>
      <w:r w:rsidRPr="00597036">
        <w:rPr>
          <w:rFonts w:asciiTheme="minorHAnsi" w:eastAsiaTheme="minorEastAsia" w:hAnsiTheme="minorHAnsi" w:cstheme="minorBidi"/>
          <w:sz w:val="22"/>
          <w:szCs w:val="22"/>
        </w:rPr>
        <w:tab/>
      </w:r>
      <w:r w:rsidRPr="00763DEA">
        <w:rPr>
          <w:snapToGrid w:val="0"/>
        </w:rPr>
        <w:t>Test Purpose and Environment</w:t>
      </w:r>
      <w:r>
        <w:tab/>
        <w:t>1866</w:t>
      </w:r>
    </w:p>
    <w:p w14:paraId="0CBBB887" w14:textId="77777777" w:rsidR="00597036" w:rsidRDefault="00597036">
      <w:pPr>
        <w:pStyle w:val="TOC4"/>
        <w:rPr>
          <w:rFonts w:asciiTheme="minorHAnsi" w:eastAsiaTheme="minorEastAsia" w:hAnsiTheme="minorHAnsi" w:cstheme="minorBidi"/>
          <w:sz w:val="22"/>
          <w:szCs w:val="22"/>
        </w:rPr>
      </w:pPr>
      <w:r w:rsidRPr="00597036">
        <w:t>A.8.3.12.2</w:t>
      </w:r>
      <w:r w:rsidRPr="00597036">
        <w:rPr>
          <w:rFonts w:asciiTheme="minorHAnsi" w:eastAsiaTheme="minorEastAsia" w:hAnsiTheme="minorHAnsi" w:cstheme="minorBidi"/>
          <w:sz w:val="22"/>
          <w:szCs w:val="22"/>
        </w:rPr>
        <w:tab/>
      </w:r>
      <w:r w:rsidRPr="00763DEA">
        <w:rPr>
          <w:snapToGrid w:val="0"/>
        </w:rPr>
        <w:t>Test Requirement</w:t>
      </w:r>
      <w:r>
        <w:tab/>
        <w:t>1867</w:t>
      </w:r>
    </w:p>
    <w:p w14:paraId="18A2D32F" w14:textId="77777777" w:rsidR="00597036" w:rsidRDefault="0059703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1868</w:t>
      </w:r>
    </w:p>
    <w:p w14:paraId="398C7822" w14:textId="77777777" w:rsidR="00597036" w:rsidRDefault="00597036">
      <w:pPr>
        <w:pStyle w:val="TOC4"/>
        <w:rPr>
          <w:rFonts w:asciiTheme="minorHAnsi" w:eastAsiaTheme="minorEastAsia" w:hAnsiTheme="minorHAnsi" w:cstheme="minorBidi"/>
          <w:sz w:val="22"/>
          <w:szCs w:val="22"/>
        </w:rPr>
      </w:pPr>
      <w:r w:rsidRPr="00597036">
        <w:t>A.8.3.13.1</w:t>
      </w:r>
      <w:r w:rsidRPr="00597036">
        <w:rPr>
          <w:rFonts w:asciiTheme="minorHAnsi" w:eastAsiaTheme="minorEastAsia" w:hAnsiTheme="minorHAnsi" w:cstheme="minorBidi"/>
          <w:sz w:val="22"/>
          <w:szCs w:val="22"/>
        </w:rPr>
        <w:tab/>
      </w:r>
      <w:r w:rsidRPr="00763DEA">
        <w:rPr>
          <w:snapToGrid w:val="0"/>
        </w:rPr>
        <w:t>Test Purpose and Environment</w:t>
      </w:r>
      <w:r>
        <w:tab/>
        <w:t>1868</w:t>
      </w:r>
    </w:p>
    <w:p w14:paraId="5CE983D2" w14:textId="77777777" w:rsidR="00597036" w:rsidRDefault="00597036">
      <w:pPr>
        <w:pStyle w:val="TOC4"/>
        <w:rPr>
          <w:rFonts w:asciiTheme="minorHAnsi" w:eastAsiaTheme="minorEastAsia" w:hAnsiTheme="minorHAnsi" w:cstheme="minorBidi"/>
          <w:sz w:val="22"/>
          <w:szCs w:val="22"/>
        </w:rPr>
      </w:pPr>
      <w:r w:rsidRPr="00597036">
        <w:t>A.8.3.13.2</w:t>
      </w:r>
      <w:r w:rsidRPr="00597036">
        <w:rPr>
          <w:rFonts w:asciiTheme="minorHAnsi" w:eastAsiaTheme="minorEastAsia" w:hAnsiTheme="minorHAnsi" w:cstheme="minorBidi"/>
          <w:sz w:val="22"/>
          <w:szCs w:val="22"/>
        </w:rPr>
        <w:tab/>
      </w:r>
      <w:r w:rsidRPr="00763DEA">
        <w:rPr>
          <w:snapToGrid w:val="0"/>
        </w:rPr>
        <w:t>Test Requirement</w:t>
      </w:r>
      <w:r>
        <w:tab/>
        <w:t>1869</w:t>
      </w:r>
    </w:p>
    <w:p w14:paraId="0572F678" w14:textId="77777777" w:rsidR="00597036" w:rsidRDefault="0059703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1870</w:t>
      </w:r>
    </w:p>
    <w:p w14:paraId="266611A4" w14:textId="77777777" w:rsidR="00597036" w:rsidRDefault="00597036">
      <w:pPr>
        <w:pStyle w:val="TOC4"/>
        <w:rPr>
          <w:rFonts w:asciiTheme="minorHAnsi" w:eastAsiaTheme="minorEastAsia" w:hAnsiTheme="minorHAnsi" w:cstheme="minorBidi"/>
          <w:sz w:val="22"/>
          <w:szCs w:val="22"/>
        </w:rPr>
      </w:pPr>
      <w:r w:rsidRPr="00597036">
        <w:t>A.8.3.14.1</w:t>
      </w:r>
      <w:r w:rsidRPr="00597036">
        <w:rPr>
          <w:rFonts w:asciiTheme="minorHAnsi" w:eastAsiaTheme="minorEastAsia" w:hAnsiTheme="minorHAnsi" w:cstheme="minorBidi"/>
          <w:sz w:val="22"/>
          <w:szCs w:val="22"/>
        </w:rPr>
        <w:tab/>
      </w:r>
      <w:r w:rsidRPr="00763DEA">
        <w:rPr>
          <w:snapToGrid w:val="0"/>
        </w:rPr>
        <w:t>Test Purpose and Environment</w:t>
      </w:r>
      <w:r>
        <w:tab/>
        <w:t>1870</w:t>
      </w:r>
    </w:p>
    <w:p w14:paraId="34BF9553" w14:textId="77777777" w:rsidR="00597036" w:rsidRDefault="00597036">
      <w:pPr>
        <w:pStyle w:val="TOC4"/>
        <w:rPr>
          <w:rFonts w:asciiTheme="minorHAnsi" w:eastAsiaTheme="minorEastAsia" w:hAnsiTheme="minorHAnsi" w:cstheme="minorBidi"/>
          <w:sz w:val="22"/>
          <w:szCs w:val="22"/>
        </w:rPr>
      </w:pPr>
      <w:r w:rsidRPr="00597036">
        <w:t>A.8.3.14.2</w:t>
      </w:r>
      <w:r w:rsidRPr="00597036">
        <w:rPr>
          <w:rFonts w:asciiTheme="minorHAnsi" w:eastAsiaTheme="minorEastAsia" w:hAnsiTheme="minorHAnsi" w:cstheme="minorBidi"/>
          <w:sz w:val="22"/>
          <w:szCs w:val="22"/>
        </w:rPr>
        <w:tab/>
      </w:r>
      <w:r w:rsidRPr="00763DEA">
        <w:rPr>
          <w:snapToGrid w:val="0"/>
        </w:rPr>
        <w:t>Test Requirement</w:t>
      </w:r>
      <w:r>
        <w:tab/>
        <w:t>1871</w:t>
      </w:r>
    </w:p>
    <w:p w14:paraId="34D05557" w14:textId="77777777" w:rsidR="00597036" w:rsidRDefault="0059703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1872</w:t>
      </w:r>
    </w:p>
    <w:p w14:paraId="3766A952" w14:textId="77777777" w:rsidR="00597036" w:rsidRDefault="00597036">
      <w:pPr>
        <w:pStyle w:val="TOC4"/>
        <w:rPr>
          <w:rFonts w:asciiTheme="minorHAnsi" w:eastAsiaTheme="minorEastAsia" w:hAnsiTheme="minorHAnsi" w:cstheme="minorBidi"/>
          <w:sz w:val="22"/>
          <w:szCs w:val="22"/>
        </w:rPr>
      </w:pPr>
      <w:r w:rsidRPr="00597036">
        <w:t>A.8.3.15.1</w:t>
      </w:r>
      <w:r w:rsidRPr="00597036">
        <w:rPr>
          <w:rFonts w:asciiTheme="minorHAnsi" w:eastAsiaTheme="minorEastAsia" w:hAnsiTheme="minorHAnsi" w:cstheme="minorBidi"/>
          <w:sz w:val="22"/>
          <w:szCs w:val="22"/>
        </w:rPr>
        <w:tab/>
      </w:r>
      <w:r w:rsidRPr="00763DEA">
        <w:rPr>
          <w:snapToGrid w:val="0"/>
        </w:rPr>
        <w:t>Test Purpose and Environment</w:t>
      </w:r>
      <w:r>
        <w:tab/>
        <w:t>1872</w:t>
      </w:r>
    </w:p>
    <w:p w14:paraId="787A89E6" w14:textId="77777777" w:rsidR="00597036" w:rsidRDefault="00597036">
      <w:pPr>
        <w:pStyle w:val="TOC4"/>
        <w:rPr>
          <w:rFonts w:asciiTheme="minorHAnsi" w:eastAsiaTheme="minorEastAsia" w:hAnsiTheme="minorHAnsi" w:cstheme="minorBidi"/>
          <w:sz w:val="22"/>
          <w:szCs w:val="22"/>
        </w:rPr>
      </w:pPr>
      <w:r w:rsidRPr="00597036">
        <w:t>A.8.3.15.2</w:t>
      </w:r>
      <w:r w:rsidRPr="00597036">
        <w:rPr>
          <w:rFonts w:asciiTheme="minorHAnsi" w:eastAsiaTheme="minorEastAsia" w:hAnsiTheme="minorHAnsi" w:cstheme="minorBidi"/>
          <w:sz w:val="22"/>
          <w:szCs w:val="22"/>
        </w:rPr>
        <w:tab/>
      </w:r>
      <w:r w:rsidRPr="00763DEA">
        <w:rPr>
          <w:snapToGrid w:val="0"/>
        </w:rPr>
        <w:t>Test Requirement</w:t>
      </w:r>
      <w:r>
        <w:tab/>
        <w:t>1873</w:t>
      </w:r>
    </w:p>
    <w:p w14:paraId="100937F7" w14:textId="77777777" w:rsidR="00597036" w:rsidRDefault="0059703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1874</w:t>
      </w:r>
    </w:p>
    <w:p w14:paraId="4CB4B880" w14:textId="77777777" w:rsidR="00597036" w:rsidRDefault="00597036">
      <w:pPr>
        <w:pStyle w:val="TOC4"/>
        <w:rPr>
          <w:rFonts w:asciiTheme="minorHAnsi" w:eastAsiaTheme="minorEastAsia" w:hAnsiTheme="minorHAnsi" w:cstheme="minorBidi"/>
          <w:sz w:val="22"/>
          <w:szCs w:val="22"/>
        </w:rPr>
      </w:pPr>
      <w:r w:rsidRPr="00597036">
        <w:t>A.8.3.16.1</w:t>
      </w:r>
      <w:r w:rsidRPr="00597036">
        <w:rPr>
          <w:rFonts w:asciiTheme="minorHAnsi" w:eastAsiaTheme="minorEastAsia" w:hAnsiTheme="minorHAnsi" w:cstheme="minorBidi"/>
          <w:sz w:val="22"/>
          <w:szCs w:val="22"/>
        </w:rPr>
        <w:tab/>
      </w:r>
      <w:r w:rsidRPr="00763DEA">
        <w:rPr>
          <w:snapToGrid w:val="0"/>
        </w:rPr>
        <w:t>Test Purpose and Environment</w:t>
      </w:r>
      <w:r>
        <w:tab/>
        <w:t>1874</w:t>
      </w:r>
    </w:p>
    <w:p w14:paraId="4C16E210" w14:textId="77777777" w:rsidR="00597036" w:rsidRDefault="00597036">
      <w:pPr>
        <w:pStyle w:val="TOC4"/>
        <w:rPr>
          <w:rFonts w:asciiTheme="minorHAnsi" w:eastAsiaTheme="minorEastAsia" w:hAnsiTheme="minorHAnsi" w:cstheme="minorBidi"/>
          <w:sz w:val="22"/>
          <w:szCs w:val="22"/>
        </w:rPr>
      </w:pPr>
      <w:r w:rsidRPr="00597036">
        <w:t>A.8.3.16.2</w:t>
      </w:r>
      <w:r w:rsidRPr="00597036">
        <w:rPr>
          <w:rFonts w:asciiTheme="minorHAnsi" w:eastAsiaTheme="minorEastAsia" w:hAnsiTheme="minorHAnsi" w:cstheme="minorBidi"/>
          <w:sz w:val="22"/>
          <w:szCs w:val="22"/>
        </w:rPr>
        <w:tab/>
      </w:r>
      <w:r w:rsidRPr="00763DEA">
        <w:rPr>
          <w:snapToGrid w:val="0"/>
        </w:rPr>
        <w:t>Test Requirement</w:t>
      </w:r>
      <w:r>
        <w:tab/>
        <w:t>1876</w:t>
      </w:r>
    </w:p>
    <w:p w14:paraId="24EB584E" w14:textId="77777777" w:rsidR="00597036" w:rsidRDefault="0059703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1876</w:t>
      </w:r>
    </w:p>
    <w:p w14:paraId="73A76FAA" w14:textId="77777777" w:rsidR="00597036" w:rsidRDefault="00597036">
      <w:pPr>
        <w:pStyle w:val="TOC4"/>
        <w:rPr>
          <w:rFonts w:asciiTheme="minorHAnsi" w:eastAsiaTheme="minorEastAsia" w:hAnsiTheme="minorHAnsi" w:cstheme="minorBidi"/>
          <w:sz w:val="22"/>
          <w:szCs w:val="22"/>
        </w:rPr>
      </w:pPr>
      <w:r w:rsidRPr="00597036">
        <w:t>A.8.3.17.1</w:t>
      </w:r>
      <w:r w:rsidRPr="00597036">
        <w:rPr>
          <w:rFonts w:asciiTheme="minorHAnsi" w:eastAsiaTheme="minorEastAsia" w:hAnsiTheme="minorHAnsi" w:cstheme="minorBidi"/>
          <w:sz w:val="22"/>
          <w:szCs w:val="22"/>
        </w:rPr>
        <w:tab/>
      </w:r>
      <w:r w:rsidRPr="00763DEA">
        <w:rPr>
          <w:snapToGrid w:val="0"/>
        </w:rPr>
        <w:t>Test Purpose and Environment</w:t>
      </w:r>
      <w:r>
        <w:tab/>
        <w:t>1876</w:t>
      </w:r>
    </w:p>
    <w:p w14:paraId="7973C9F6" w14:textId="77777777" w:rsidR="00597036" w:rsidRDefault="00597036">
      <w:pPr>
        <w:pStyle w:val="TOC4"/>
        <w:rPr>
          <w:rFonts w:asciiTheme="minorHAnsi" w:eastAsiaTheme="minorEastAsia" w:hAnsiTheme="minorHAnsi" w:cstheme="minorBidi"/>
          <w:sz w:val="22"/>
          <w:szCs w:val="22"/>
        </w:rPr>
      </w:pPr>
      <w:r w:rsidRPr="00597036">
        <w:t>A.8.3.17.2</w:t>
      </w:r>
      <w:r w:rsidRPr="00597036">
        <w:rPr>
          <w:rFonts w:asciiTheme="minorHAnsi" w:eastAsiaTheme="minorEastAsia" w:hAnsiTheme="minorHAnsi" w:cstheme="minorBidi"/>
          <w:sz w:val="22"/>
          <w:szCs w:val="22"/>
        </w:rPr>
        <w:tab/>
      </w:r>
      <w:r w:rsidRPr="00763DEA">
        <w:rPr>
          <w:snapToGrid w:val="0"/>
        </w:rPr>
        <w:t>Test Requirement</w:t>
      </w:r>
      <w:r>
        <w:tab/>
        <w:t>1879</w:t>
      </w:r>
    </w:p>
    <w:p w14:paraId="6A17D049" w14:textId="77777777" w:rsidR="00597036" w:rsidRDefault="0059703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1879</w:t>
      </w:r>
    </w:p>
    <w:p w14:paraId="2E9E6C58" w14:textId="77777777" w:rsidR="00597036" w:rsidRDefault="00597036">
      <w:pPr>
        <w:pStyle w:val="TOC4"/>
        <w:rPr>
          <w:rFonts w:asciiTheme="minorHAnsi" w:eastAsiaTheme="minorEastAsia" w:hAnsiTheme="minorHAnsi" w:cstheme="minorBidi"/>
          <w:sz w:val="22"/>
          <w:szCs w:val="22"/>
        </w:rPr>
      </w:pPr>
      <w:r w:rsidRPr="00597036">
        <w:t>A.8.3.18.1</w:t>
      </w:r>
      <w:r w:rsidRPr="00597036">
        <w:rPr>
          <w:rFonts w:asciiTheme="minorHAnsi" w:eastAsiaTheme="minorEastAsia" w:hAnsiTheme="minorHAnsi" w:cstheme="minorBidi"/>
          <w:sz w:val="22"/>
          <w:szCs w:val="22"/>
        </w:rPr>
        <w:tab/>
      </w:r>
      <w:r w:rsidRPr="00763DEA">
        <w:rPr>
          <w:snapToGrid w:val="0"/>
        </w:rPr>
        <w:t>Test Purpose and Environment</w:t>
      </w:r>
      <w:r>
        <w:tab/>
        <w:t>1879</w:t>
      </w:r>
    </w:p>
    <w:p w14:paraId="0EAF2E0F" w14:textId="77777777" w:rsidR="00597036" w:rsidRDefault="00597036">
      <w:pPr>
        <w:pStyle w:val="TOC4"/>
        <w:rPr>
          <w:rFonts w:asciiTheme="minorHAnsi" w:eastAsiaTheme="minorEastAsia" w:hAnsiTheme="minorHAnsi" w:cstheme="minorBidi"/>
          <w:sz w:val="22"/>
          <w:szCs w:val="22"/>
        </w:rPr>
      </w:pPr>
      <w:r w:rsidRPr="00597036">
        <w:t>A.8.3.18.2</w:t>
      </w:r>
      <w:r w:rsidRPr="00597036">
        <w:rPr>
          <w:rFonts w:asciiTheme="minorHAnsi" w:eastAsiaTheme="minorEastAsia" w:hAnsiTheme="minorHAnsi" w:cstheme="minorBidi"/>
          <w:sz w:val="22"/>
          <w:szCs w:val="22"/>
        </w:rPr>
        <w:tab/>
      </w:r>
      <w:r w:rsidRPr="00763DEA">
        <w:rPr>
          <w:snapToGrid w:val="0"/>
        </w:rPr>
        <w:t>Test Requirement</w:t>
      </w:r>
      <w:r>
        <w:tab/>
        <w:t>1882</w:t>
      </w:r>
    </w:p>
    <w:p w14:paraId="7186B0DD" w14:textId="77777777" w:rsidR="00597036" w:rsidRDefault="0059703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1882</w:t>
      </w:r>
    </w:p>
    <w:p w14:paraId="573C100F" w14:textId="77777777" w:rsidR="00597036" w:rsidRDefault="00597036">
      <w:pPr>
        <w:pStyle w:val="TOC4"/>
        <w:rPr>
          <w:rFonts w:asciiTheme="minorHAnsi" w:eastAsiaTheme="minorEastAsia" w:hAnsiTheme="minorHAnsi" w:cstheme="minorBidi"/>
          <w:sz w:val="22"/>
          <w:szCs w:val="22"/>
        </w:rPr>
      </w:pPr>
      <w:r w:rsidRPr="00597036">
        <w:t>A.8.3.19.1</w:t>
      </w:r>
      <w:r w:rsidRPr="00597036">
        <w:rPr>
          <w:rFonts w:asciiTheme="minorHAnsi" w:eastAsiaTheme="minorEastAsia" w:hAnsiTheme="minorHAnsi" w:cstheme="minorBidi"/>
          <w:sz w:val="22"/>
          <w:szCs w:val="22"/>
        </w:rPr>
        <w:tab/>
      </w:r>
      <w:r w:rsidRPr="00763DEA">
        <w:rPr>
          <w:snapToGrid w:val="0"/>
        </w:rPr>
        <w:t>Test Purpose and Environment</w:t>
      </w:r>
      <w:r>
        <w:tab/>
        <w:t>1882</w:t>
      </w:r>
    </w:p>
    <w:p w14:paraId="3641005E" w14:textId="77777777" w:rsidR="00597036" w:rsidRDefault="00597036">
      <w:pPr>
        <w:pStyle w:val="TOC4"/>
        <w:rPr>
          <w:rFonts w:asciiTheme="minorHAnsi" w:eastAsiaTheme="minorEastAsia" w:hAnsiTheme="minorHAnsi" w:cstheme="minorBidi"/>
          <w:sz w:val="22"/>
          <w:szCs w:val="22"/>
        </w:rPr>
      </w:pPr>
      <w:r w:rsidRPr="00597036">
        <w:t>A.8.3.19.2</w:t>
      </w:r>
      <w:r w:rsidRPr="00597036">
        <w:rPr>
          <w:rFonts w:asciiTheme="minorHAnsi" w:eastAsiaTheme="minorEastAsia" w:hAnsiTheme="minorHAnsi" w:cstheme="minorBidi"/>
          <w:sz w:val="22"/>
          <w:szCs w:val="22"/>
        </w:rPr>
        <w:tab/>
      </w:r>
      <w:r w:rsidRPr="00763DEA">
        <w:rPr>
          <w:snapToGrid w:val="0"/>
        </w:rPr>
        <w:t>Test Requirement</w:t>
      </w:r>
      <w:r>
        <w:tab/>
        <w:t>1885</w:t>
      </w:r>
    </w:p>
    <w:p w14:paraId="76B7E5B8" w14:textId="77777777" w:rsidR="00597036" w:rsidRDefault="0059703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1885</w:t>
      </w:r>
    </w:p>
    <w:p w14:paraId="07F4C04E" w14:textId="77777777" w:rsidR="00597036" w:rsidRDefault="0059703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1885</w:t>
      </w:r>
    </w:p>
    <w:p w14:paraId="53821892" w14:textId="77777777" w:rsidR="00597036" w:rsidRDefault="00597036">
      <w:pPr>
        <w:pStyle w:val="TOC4"/>
        <w:rPr>
          <w:rFonts w:asciiTheme="minorHAnsi" w:eastAsiaTheme="minorEastAsia" w:hAnsiTheme="minorHAnsi" w:cstheme="minorBidi"/>
          <w:sz w:val="22"/>
          <w:szCs w:val="22"/>
        </w:rPr>
      </w:pPr>
      <w:r w:rsidRPr="00597036">
        <w:t>A.8.4.1.1</w:t>
      </w:r>
      <w:r w:rsidRPr="00597036">
        <w:rPr>
          <w:rFonts w:asciiTheme="minorHAnsi" w:eastAsiaTheme="minorEastAsia" w:hAnsiTheme="minorHAnsi"/>
          <w:sz w:val="22"/>
          <w:szCs w:val="22"/>
        </w:rPr>
        <w:tab/>
      </w:r>
      <w:r w:rsidRPr="00763DEA">
        <w:rPr>
          <w:rFonts w:cs="v4.2.0"/>
          <w:snapToGrid w:val="0"/>
        </w:rPr>
        <w:t>Test Purpose and Environment</w:t>
      </w:r>
      <w:r>
        <w:tab/>
        <w:t>1885</w:t>
      </w:r>
    </w:p>
    <w:p w14:paraId="40F587A2" w14:textId="77777777" w:rsidR="00597036" w:rsidRDefault="00597036">
      <w:pPr>
        <w:pStyle w:val="TOC4"/>
        <w:rPr>
          <w:rFonts w:asciiTheme="minorHAnsi" w:eastAsiaTheme="minorEastAsia" w:hAnsiTheme="minorHAnsi" w:cstheme="minorBidi"/>
          <w:sz w:val="22"/>
          <w:szCs w:val="22"/>
        </w:rPr>
      </w:pPr>
      <w:r w:rsidRPr="00597036">
        <w:t>A.8.4.1.2</w:t>
      </w:r>
      <w:r w:rsidRPr="00597036">
        <w:rPr>
          <w:rFonts w:asciiTheme="minorHAnsi" w:eastAsiaTheme="minorEastAsia" w:hAnsiTheme="minorHAnsi"/>
          <w:sz w:val="22"/>
          <w:szCs w:val="22"/>
        </w:rPr>
        <w:tab/>
      </w:r>
      <w:r w:rsidRPr="00763DEA">
        <w:rPr>
          <w:rFonts w:cs="v4.2.0"/>
          <w:snapToGrid w:val="0"/>
        </w:rPr>
        <w:t>Test Requirements</w:t>
      </w:r>
      <w:r>
        <w:tab/>
        <w:t>1887</w:t>
      </w:r>
    </w:p>
    <w:p w14:paraId="26612F97" w14:textId="77777777" w:rsidR="00597036" w:rsidRDefault="00597036">
      <w:pPr>
        <w:pStyle w:val="TOC3"/>
        <w:rPr>
          <w:rFonts w:asciiTheme="minorHAnsi" w:eastAsiaTheme="minorEastAsia" w:hAnsiTheme="minorHAnsi" w:cstheme="minorBidi"/>
          <w:sz w:val="22"/>
          <w:szCs w:val="22"/>
        </w:rPr>
      </w:pPr>
      <w:r w:rsidRPr="00597036">
        <w:t>A.8.4.2</w:t>
      </w:r>
      <w:r w:rsidRPr="00597036">
        <w:rPr>
          <w:rFonts w:asciiTheme="minorHAnsi" w:eastAsiaTheme="minorEastAsia" w:hAnsiTheme="minorHAnsi"/>
          <w:sz w:val="22"/>
          <w:szCs w:val="22"/>
        </w:rPr>
        <w:tab/>
      </w:r>
      <w:r w:rsidRPr="00763DEA">
        <w:rPr>
          <w:rFonts w:cs="v4.2.0"/>
        </w:rPr>
        <w:t>E-UTRAN TDD-TDD Inter-frequency event triggered reporting when DRX is used under fading propagation conditions in synchronous cells</w:t>
      </w:r>
      <w:r>
        <w:tab/>
        <w:t>1887</w:t>
      </w:r>
    </w:p>
    <w:p w14:paraId="796B703F" w14:textId="77777777" w:rsidR="00597036" w:rsidRDefault="00597036">
      <w:pPr>
        <w:pStyle w:val="TOC4"/>
        <w:rPr>
          <w:rFonts w:asciiTheme="minorHAnsi" w:eastAsiaTheme="minorEastAsia" w:hAnsiTheme="minorHAnsi" w:cstheme="minorBidi"/>
          <w:sz w:val="22"/>
          <w:szCs w:val="22"/>
        </w:rPr>
      </w:pPr>
      <w:r w:rsidRPr="00597036">
        <w:t>A.8.4.2.1</w:t>
      </w:r>
      <w:r w:rsidRPr="00597036">
        <w:rPr>
          <w:rFonts w:asciiTheme="minorHAnsi" w:eastAsiaTheme="minorEastAsia" w:hAnsiTheme="minorHAnsi"/>
          <w:sz w:val="22"/>
          <w:szCs w:val="22"/>
        </w:rPr>
        <w:tab/>
      </w:r>
      <w:r w:rsidRPr="00763DEA">
        <w:rPr>
          <w:rFonts w:cs="v4.2.0"/>
          <w:snapToGrid w:val="0"/>
        </w:rPr>
        <w:t>Test Purpose and Environment</w:t>
      </w:r>
      <w:r>
        <w:tab/>
        <w:t>1887</w:t>
      </w:r>
    </w:p>
    <w:p w14:paraId="29BE0A2A" w14:textId="77777777" w:rsidR="00597036" w:rsidRDefault="00597036">
      <w:pPr>
        <w:pStyle w:val="TOC4"/>
        <w:rPr>
          <w:rFonts w:asciiTheme="minorHAnsi" w:eastAsiaTheme="minorEastAsia" w:hAnsiTheme="minorHAnsi" w:cstheme="minorBidi"/>
          <w:sz w:val="22"/>
          <w:szCs w:val="22"/>
        </w:rPr>
      </w:pPr>
      <w:r w:rsidRPr="00597036">
        <w:t>A.8.4.2.2</w:t>
      </w:r>
      <w:r w:rsidRPr="00597036">
        <w:rPr>
          <w:rFonts w:asciiTheme="minorHAnsi" w:eastAsiaTheme="minorEastAsia" w:hAnsiTheme="minorHAnsi"/>
          <w:sz w:val="22"/>
          <w:szCs w:val="22"/>
        </w:rPr>
        <w:tab/>
      </w:r>
      <w:r w:rsidRPr="00763DEA">
        <w:rPr>
          <w:rFonts w:cs="v4.2.0"/>
          <w:snapToGrid w:val="0"/>
        </w:rPr>
        <w:t>Test Requirements</w:t>
      </w:r>
      <w:r>
        <w:tab/>
        <w:t>1890</w:t>
      </w:r>
    </w:p>
    <w:p w14:paraId="7A98A8AC" w14:textId="77777777" w:rsidR="00597036" w:rsidRDefault="0059703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1890</w:t>
      </w:r>
    </w:p>
    <w:p w14:paraId="4D8BD042" w14:textId="77777777" w:rsidR="00597036" w:rsidRDefault="0059703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1890</w:t>
      </w:r>
    </w:p>
    <w:p w14:paraId="07C164E6" w14:textId="77777777" w:rsidR="00597036" w:rsidRDefault="0059703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1892</w:t>
      </w:r>
    </w:p>
    <w:p w14:paraId="214874C4" w14:textId="77777777" w:rsidR="00597036" w:rsidRDefault="00597036">
      <w:pPr>
        <w:pStyle w:val="TOC3"/>
        <w:rPr>
          <w:rFonts w:asciiTheme="minorHAnsi" w:eastAsiaTheme="minorEastAsia" w:hAnsiTheme="minorHAnsi" w:cstheme="minorBidi"/>
          <w:sz w:val="22"/>
          <w:szCs w:val="22"/>
        </w:rPr>
      </w:pPr>
      <w:r w:rsidRPr="00597036">
        <w:t>A.8.4.</w:t>
      </w:r>
      <w:r w:rsidRPr="00597036">
        <w:rPr>
          <w:lang w:eastAsia="zh-CN"/>
        </w:rPr>
        <w:t>4</w:t>
      </w:r>
      <w:r w:rsidRPr="0059703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763DEA">
        <w:rPr>
          <w:lang w:val="en-US"/>
        </w:rPr>
        <w:t>using autonomous gaps</w:t>
      </w:r>
      <w:r>
        <w:tab/>
        <w:t>1893</w:t>
      </w:r>
    </w:p>
    <w:p w14:paraId="73B4594B"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4</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1893</w:t>
      </w:r>
    </w:p>
    <w:p w14:paraId="68D28722"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4</w:t>
      </w:r>
      <w:r w:rsidRPr="00597036">
        <w:t>.2</w:t>
      </w:r>
      <w:r w:rsidRPr="00597036">
        <w:rPr>
          <w:rFonts w:asciiTheme="minorHAnsi" w:eastAsiaTheme="minorEastAsia" w:hAnsiTheme="minorHAnsi" w:cstheme="minorBidi"/>
          <w:sz w:val="22"/>
          <w:szCs w:val="22"/>
        </w:rPr>
        <w:tab/>
      </w:r>
      <w:r w:rsidRPr="00763DEA">
        <w:rPr>
          <w:snapToGrid w:val="0"/>
        </w:rPr>
        <w:t>Test Requirements</w:t>
      </w:r>
      <w:r>
        <w:tab/>
        <w:t>1895</w:t>
      </w:r>
    </w:p>
    <w:p w14:paraId="6F970AFA" w14:textId="77777777" w:rsidR="00597036" w:rsidRDefault="00597036">
      <w:pPr>
        <w:pStyle w:val="TOC3"/>
        <w:rPr>
          <w:rFonts w:asciiTheme="minorHAnsi" w:eastAsiaTheme="minorEastAsia" w:hAnsiTheme="minorHAnsi" w:cstheme="minorBidi"/>
          <w:sz w:val="22"/>
          <w:szCs w:val="22"/>
        </w:rPr>
      </w:pPr>
      <w:r w:rsidRPr="00597036">
        <w:lastRenderedPageBreak/>
        <w:t>A.8.4.</w:t>
      </w:r>
      <w:r w:rsidRPr="00597036">
        <w:rPr>
          <w:lang w:eastAsia="zh-CN"/>
        </w:rPr>
        <w:t>5</w:t>
      </w:r>
      <w:r w:rsidRPr="0059703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763DEA">
        <w:rPr>
          <w:lang w:val="en-US"/>
        </w:rPr>
        <w:t>using autonomous gaps</w:t>
      </w:r>
      <w:r w:rsidRPr="00763DEA">
        <w:rPr>
          <w:lang w:val="en-US" w:eastAsia="zh-CN"/>
        </w:rPr>
        <w:t xml:space="preserve"> with DRX</w:t>
      </w:r>
      <w:r>
        <w:tab/>
        <w:t>1896</w:t>
      </w:r>
    </w:p>
    <w:p w14:paraId="108CFAAE"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5</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1896</w:t>
      </w:r>
    </w:p>
    <w:p w14:paraId="0B79A162"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1898</w:t>
      </w:r>
    </w:p>
    <w:p w14:paraId="5430DA9B" w14:textId="77777777" w:rsidR="00597036" w:rsidRDefault="0059703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1898</w:t>
      </w:r>
    </w:p>
    <w:p w14:paraId="713F5A60"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6</w:t>
      </w:r>
      <w:r w:rsidRPr="00597036">
        <w:t>.1</w:t>
      </w:r>
      <w:r w:rsidRPr="00597036">
        <w:rPr>
          <w:rFonts w:asciiTheme="minorHAnsi" w:eastAsiaTheme="minorEastAsia" w:hAnsiTheme="minorHAnsi"/>
          <w:sz w:val="22"/>
          <w:szCs w:val="22"/>
        </w:rPr>
        <w:tab/>
      </w:r>
      <w:r w:rsidRPr="00763DEA">
        <w:rPr>
          <w:rFonts w:cs="v4.2.0"/>
          <w:snapToGrid w:val="0"/>
        </w:rPr>
        <w:t>Test Purpose and Environment</w:t>
      </w:r>
      <w:r>
        <w:tab/>
        <w:t>1898</w:t>
      </w:r>
    </w:p>
    <w:p w14:paraId="267B0E8F"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6</w:t>
      </w:r>
      <w:r w:rsidRPr="00597036">
        <w:t>.2</w:t>
      </w:r>
      <w:r w:rsidRPr="00597036">
        <w:rPr>
          <w:rFonts w:asciiTheme="minorHAnsi" w:eastAsiaTheme="minorEastAsia" w:hAnsiTheme="minorHAnsi"/>
          <w:sz w:val="22"/>
          <w:szCs w:val="22"/>
        </w:rPr>
        <w:tab/>
      </w:r>
      <w:r w:rsidRPr="00763DEA">
        <w:rPr>
          <w:rFonts w:cs="v4.2.0"/>
          <w:snapToGrid w:val="0"/>
        </w:rPr>
        <w:t>Test Requirements</w:t>
      </w:r>
      <w:r>
        <w:tab/>
        <w:t>1899</w:t>
      </w:r>
    </w:p>
    <w:p w14:paraId="59EA5D30" w14:textId="77777777" w:rsidR="00597036" w:rsidRDefault="0059703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1899</w:t>
      </w:r>
    </w:p>
    <w:p w14:paraId="0F05E118" w14:textId="77777777" w:rsidR="00597036" w:rsidRDefault="00597036">
      <w:pPr>
        <w:pStyle w:val="TOC4"/>
        <w:rPr>
          <w:rFonts w:asciiTheme="minorHAnsi" w:eastAsiaTheme="minorEastAsia" w:hAnsiTheme="minorHAnsi" w:cstheme="minorBidi"/>
          <w:sz w:val="22"/>
          <w:szCs w:val="22"/>
        </w:rPr>
      </w:pPr>
      <w:r w:rsidRPr="00597036">
        <w:t>A.8.4.7.1</w:t>
      </w:r>
      <w:r w:rsidRPr="00597036">
        <w:rPr>
          <w:rFonts w:asciiTheme="minorHAnsi" w:eastAsiaTheme="minorEastAsia" w:hAnsiTheme="minorHAnsi" w:cstheme="minorBidi"/>
          <w:sz w:val="22"/>
          <w:szCs w:val="22"/>
        </w:rPr>
        <w:tab/>
      </w:r>
      <w:r w:rsidRPr="00763DEA">
        <w:rPr>
          <w:snapToGrid w:val="0"/>
        </w:rPr>
        <w:t>Test Purpose and Environment</w:t>
      </w:r>
      <w:r>
        <w:tab/>
        <w:t>1899</w:t>
      </w:r>
    </w:p>
    <w:p w14:paraId="6F990359" w14:textId="77777777" w:rsidR="00597036" w:rsidRDefault="00597036">
      <w:pPr>
        <w:pStyle w:val="TOC4"/>
        <w:rPr>
          <w:rFonts w:asciiTheme="minorHAnsi" w:eastAsiaTheme="minorEastAsia" w:hAnsiTheme="minorHAnsi" w:cstheme="minorBidi"/>
          <w:sz w:val="22"/>
          <w:szCs w:val="22"/>
        </w:rPr>
      </w:pPr>
      <w:r w:rsidRPr="00597036">
        <w:t>A.8.4.7.2</w:t>
      </w:r>
      <w:r w:rsidRPr="00597036">
        <w:rPr>
          <w:rFonts w:asciiTheme="minorHAnsi" w:eastAsiaTheme="minorEastAsia" w:hAnsiTheme="minorHAnsi"/>
          <w:sz w:val="22"/>
          <w:szCs w:val="22"/>
        </w:rPr>
        <w:tab/>
      </w:r>
      <w:r w:rsidRPr="00763DEA">
        <w:rPr>
          <w:rFonts w:cs="v4.2.0"/>
          <w:snapToGrid w:val="0"/>
        </w:rPr>
        <w:t>Test Requirements</w:t>
      </w:r>
      <w:r>
        <w:tab/>
        <w:t>1903</w:t>
      </w:r>
    </w:p>
    <w:p w14:paraId="5C225EEC" w14:textId="77777777" w:rsidR="00597036" w:rsidRDefault="0059703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1903</w:t>
      </w:r>
    </w:p>
    <w:p w14:paraId="2DA06BA9"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4</w:t>
      </w:r>
      <w:r w:rsidRPr="00597036">
        <w:t>.</w:t>
      </w:r>
      <w:r w:rsidRPr="00597036">
        <w:rPr>
          <w:lang w:eastAsia="zh-CN"/>
        </w:rPr>
        <w:t>8</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1903</w:t>
      </w:r>
    </w:p>
    <w:p w14:paraId="7E4F09C2"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4</w:t>
      </w:r>
      <w:r w:rsidRPr="00597036">
        <w:t>.</w:t>
      </w:r>
      <w:r w:rsidRPr="00597036">
        <w:rPr>
          <w:lang w:eastAsia="zh-CN"/>
        </w:rPr>
        <w:t>8</w:t>
      </w:r>
      <w:r w:rsidRPr="00597036">
        <w:t>.2</w:t>
      </w:r>
      <w:r w:rsidRPr="00597036">
        <w:rPr>
          <w:rFonts w:asciiTheme="minorHAnsi" w:eastAsiaTheme="minorEastAsia" w:hAnsiTheme="minorHAnsi" w:cstheme="minorBidi"/>
          <w:sz w:val="22"/>
          <w:szCs w:val="22"/>
        </w:rPr>
        <w:tab/>
      </w:r>
      <w:r w:rsidRPr="00763DEA">
        <w:rPr>
          <w:snapToGrid w:val="0"/>
        </w:rPr>
        <w:t>Test Requirements</w:t>
      </w:r>
      <w:r>
        <w:tab/>
        <w:t>1906</w:t>
      </w:r>
    </w:p>
    <w:p w14:paraId="39364FBD" w14:textId="77777777" w:rsidR="00597036" w:rsidRDefault="0059703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1906</w:t>
      </w:r>
    </w:p>
    <w:p w14:paraId="739DCDAA" w14:textId="77777777" w:rsidR="00597036" w:rsidRDefault="00597036">
      <w:pPr>
        <w:pStyle w:val="TOC4"/>
        <w:rPr>
          <w:rFonts w:asciiTheme="minorHAnsi" w:eastAsiaTheme="minorEastAsia" w:hAnsiTheme="minorHAnsi" w:cstheme="minorBidi"/>
          <w:sz w:val="22"/>
          <w:szCs w:val="22"/>
        </w:rPr>
      </w:pPr>
      <w:r w:rsidRPr="00597036">
        <w:t>A.8.4.9.1</w:t>
      </w:r>
      <w:r w:rsidRPr="00597036">
        <w:rPr>
          <w:rFonts w:asciiTheme="minorHAnsi" w:eastAsiaTheme="minorEastAsia" w:hAnsiTheme="minorHAnsi" w:cstheme="minorBidi"/>
          <w:sz w:val="22"/>
          <w:szCs w:val="22"/>
        </w:rPr>
        <w:tab/>
      </w:r>
      <w:r w:rsidRPr="00763DEA">
        <w:rPr>
          <w:snapToGrid w:val="0"/>
        </w:rPr>
        <w:t>Test Purpose and Environment</w:t>
      </w:r>
      <w:r>
        <w:tab/>
        <w:t>1906</w:t>
      </w:r>
    </w:p>
    <w:p w14:paraId="07E7E1F5" w14:textId="77777777" w:rsidR="00597036" w:rsidRDefault="00597036">
      <w:pPr>
        <w:pStyle w:val="TOC4"/>
        <w:rPr>
          <w:rFonts w:asciiTheme="minorHAnsi" w:eastAsiaTheme="minorEastAsia" w:hAnsiTheme="minorHAnsi" w:cstheme="minorBidi"/>
          <w:sz w:val="22"/>
          <w:szCs w:val="22"/>
        </w:rPr>
      </w:pPr>
      <w:r w:rsidRPr="00597036">
        <w:t>A.8.4.9.2</w:t>
      </w:r>
      <w:r w:rsidRPr="00597036">
        <w:rPr>
          <w:rFonts w:asciiTheme="minorHAnsi" w:eastAsiaTheme="minorEastAsia" w:hAnsiTheme="minorHAnsi" w:cstheme="minorBidi"/>
          <w:sz w:val="22"/>
          <w:szCs w:val="22"/>
        </w:rPr>
        <w:tab/>
      </w:r>
      <w:r w:rsidRPr="00763DEA">
        <w:rPr>
          <w:snapToGrid w:val="0"/>
        </w:rPr>
        <w:t>Test Requirements</w:t>
      </w:r>
      <w:r>
        <w:tab/>
        <w:t>1910</w:t>
      </w:r>
    </w:p>
    <w:p w14:paraId="65D41665" w14:textId="77777777" w:rsidR="00597036" w:rsidRDefault="0059703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1910</w:t>
      </w:r>
    </w:p>
    <w:p w14:paraId="146C08D8" w14:textId="77777777" w:rsidR="00597036" w:rsidRDefault="00597036">
      <w:pPr>
        <w:pStyle w:val="TOC4"/>
        <w:rPr>
          <w:rFonts w:asciiTheme="minorHAnsi" w:eastAsiaTheme="minorEastAsia" w:hAnsiTheme="minorHAnsi" w:cstheme="minorBidi"/>
          <w:sz w:val="22"/>
          <w:szCs w:val="22"/>
        </w:rPr>
      </w:pPr>
      <w:r w:rsidRPr="00597036">
        <w:t>A.8.4.10.1</w:t>
      </w:r>
      <w:r w:rsidRPr="00597036">
        <w:rPr>
          <w:rFonts w:asciiTheme="minorHAnsi" w:eastAsiaTheme="minorEastAsia" w:hAnsiTheme="minorHAnsi"/>
          <w:sz w:val="22"/>
          <w:szCs w:val="22"/>
        </w:rPr>
        <w:tab/>
      </w:r>
      <w:r w:rsidRPr="00763DEA">
        <w:rPr>
          <w:rFonts w:cs="v4.2.0"/>
          <w:snapToGrid w:val="0"/>
        </w:rPr>
        <w:t>Test Purpose and Environment</w:t>
      </w:r>
      <w:r>
        <w:tab/>
        <w:t>1910</w:t>
      </w:r>
    </w:p>
    <w:p w14:paraId="0F9C0C61" w14:textId="77777777" w:rsidR="00597036" w:rsidRDefault="00597036">
      <w:pPr>
        <w:pStyle w:val="TOC4"/>
        <w:rPr>
          <w:rFonts w:asciiTheme="minorHAnsi" w:eastAsiaTheme="minorEastAsia" w:hAnsiTheme="minorHAnsi" w:cstheme="minorBidi"/>
          <w:sz w:val="22"/>
          <w:szCs w:val="22"/>
        </w:rPr>
      </w:pPr>
      <w:r w:rsidRPr="00597036">
        <w:t>A.8.4.10.2</w:t>
      </w:r>
      <w:r w:rsidRPr="00597036">
        <w:rPr>
          <w:rFonts w:asciiTheme="minorHAnsi" w:eastAsiaTheme="minorEastAsia" w:hAnsiTheme="minorHAnsi"/>
          <w:sz w:val="22"/>
          <w:szCs w:val="22"/>
        </w:rPr>
        <w:tab/>
      </w:r>
      <w:r w:rsidRPr="00763DEA">
        <w:rPr>
          <w:rFonts w:cs="v4.2.0"/>
          <w:snapToGrid w:val="0"/>
        </w:rPr>
        <w:t>Test Requirements</w:t>
      </w:r>
      <w:r>
        <w:tab/>
        <w:t>1912</w:t>
      </w:r>
    </w:p>
    <w:p w14:paraId="7093AAC5" w14:textId="77777777" w:rsidR="00597036" w:rsidRDefault="0059703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1912</w:t>
      </w:r>
    </w:p>
    <w:p w14:paraId="6C0B36FB" w14:textId="77777777" w:rsidR="00597036" w:rsidRDefault="00597036">
      <w:pPr>
        <w:pStyle w:val="TOC4"/>
        <w:rPr>
          <w:rFonts w:asciiTheme="minorHAnsi" w:eastAsiaTheme="minorEastAsia" w:hAnsiTheme="minorHAnsi" w:cstheme="minorBidi"/>
          <w:sz w:val="22"/>
          <w:szCs w:val="22"/>
        </w:rPr>
      </w:pPr>
      <w:r w:rsidRPr="00597036">
        <w:t>A.8.4.11.1</w:t>
      </w:r>
      <w:r w:rsidRPr="00597036">
        <w:rPr>
          <w:rFonts w:asciiTheme="minorHAnsi" w:eastAsiaTheme="minorEastAsia" w:hAnsiTheme="minorHAnsi" w:cstheme="minorBidi"/>
          <w:sz w:val="22"/>
          <w:szCs w:val="22"/>
        </w:rPr>
        <w:tab/>
      </w:r>
      <w:r w:rsidRPr="00763DEA">
        <w:rPr>
          <w:snapToGrid w:val="0"/>
        </w:rPr>
        <w:t>Test Purpose and Environment</w:t>
      </w:r>
      <w:r>
        <w:tab/>
        <w:t>1912</w:t>
      </w:r>
    </w:p>
    <w:p w14:paraId="05493F49" w14:textId="77777777" w:rsidR="00597036" w:rsidRDefault="00597036">
      <w:pPr>
        <w:pStyle w:val="TOC4"/>
        <w:rPr>
          <w:rFonts w:asciiTheme="minorHAnsi" w:eastAsiaTheme="minorEastAsia" w:hAnsiTheme="minorHAnsi" w:cstheme="minorBidi"/>
          <w:sz w:val="22"/>
          <w:szCs w:val="22"/>
        </w:rPr>
      </w:pPr>
      <w:r w:rsidRPr="00597036">
        <w:t>A.8.4.11.2</w:t>
      </w:r>
      <w:r w:rsidRPr="00597036">
        <w:rPr>
          <w:rFonts w:asciiTheme="minorHAnsi" w:eastAsiaTheme="minorEastAsia" w:hAnsiTheme="minorHAnsi" w:cstheme="minorBidi"/>
          <w:sz w:val="22"/>
          <w:szCs w:val="22"/>
        </w:rPr>
        <w:tab/>
      </w:r>
      <w:r w:rsidRPr="00763DEA">
        <w:rPr>
          <w:snapToGrid w:val="0"/>
        </w:rPr>
        <w:t>Test Requirement</w:t>
      </w:r>
      <w:r>
        <w:tab/>
        <w:t>1914</w:t>
      </w:r>
    </w:p>
    <w:p w14:paraId="660D8FFC" w14:textId="77777777" w:rsidR="00597036" w:rsidRDefault="0059703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1914</w:t>
      </w:r>
    </w:p>
    <w:p w14:paraId="3159A6CA" w14:textId="77777777" w:rsidR="00597036" w:rsidRDefault="00597036">
      <w:pPr>
        <w:pStyle w:val="TOC4"/>
        <w:rPr>
          <w:rFonts w:asciiTheme="minorHAnsi" w:eastAsiaTheme="minorEastAsia" w:hAnsiTheme="minorHAnsi" w:cstheme="minorBidi"/>
          <w:sz w:val="22"/>
          <w:szCs w:val="22"/>
        </w:rPr>
      </w:pPr>
      <w:r w:rsidRPr="00597036">
        <w:t>A.8.4.12.1</w:t>
      </w:r>
      <w:r w:rsidRPr="00597036">
        <w:rPr>
          <w:rFonts w:asciiTheme="minorHAnsi" w:eastAsiaTheme="minorEastAsia" w:hAnsiTheme="minorHAnsi" w:cstheme="minorBidi"/>
          <w:sz w:val="22"/>
          <w:szCs w:val="22"/>
        </w:rPr>
        <w:tab/>
      </w:r>
      <w:r w:rsidRPr="00763DEA">
        <w:rPr>
          <w:snapToGrid w:val="0"/>
        </w:rPr>
        <w:t>Test Purpose and Environment</w:t>
      </w:r>
      <w:r>
        <w:tab/>
        <w:t>1914</w:t>
      </w:r>
    </w:p>
    <w:p w14:paraId="576070F8" w14:textId="77777777" w:rsidR="00597036" w:rsidRDefault="00597036">
      <w:pPr>
        <w:pStyle w:val="TOC4"/>
        <w:rPr>
          <w:rFonts w:asciiTheme="minorHAnsi" w:eastAsiaTheme="minorEastAsia" w:hAnsiTheme="minorHAnsi" w:cstheme="minorBidi"/>
          <w:sz w:val="22"/>
          <w:szCs w:val="22"/>
        </w:rPr>
      </w:pPr>
      <w:r w:rsidRPr="00597036">
        <w:t>A.8.4.12.2</w:t>
      </w:r>
      <w:r w:rsidRPr="00597036">
        <w:rPr>
          <w:rFonts w:asciiTheme="minorHAnsi" w:eastAsiaTheme="minorEastAsia" w:hAnsiTheme="minorHAnsi" w:cstheme="minorBidi"/>
          <w:sz w:val="22"/>
          <w:szCs w:val="22"/>
        </w:rPr>
        <w:tab/>
      </w:r>
      <w:r w:rsidRPr="00763DEA">
        <w:rPr>
          <w:snapToGrid w:val="0"/>
        </w:rPr>
        <w:t>Test Requirement</w:t>
      </w:r>
      <w:r>
        <w:tab/>
        <w:t>1916</w:t>
      </w:r>
    </w:p>
    <w:p w14:paraId="29DAAEEA" w14:textId="77777777" w:rsidR="00597036" w:rsidRDefault="0059703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1917</w:t>
      </w:r>
    </w:p>
    <w:p w14:paraId="45751229" w14:textId="77777777" w:rsidR="00597036" w:rsidRDefault="00597036">
      <w:pPr>
        <w:pStyle w:val="TOC4"/>
        <w:rPr>
          <w:rFonts w:asciiTheme="minorHAnsi" w:eastAsiaTheme="minorEastAsia" w:hAnsiTheme="minorHAnsi" w:cstheme="minorBidi"/>
          <w:sz w:val="22"/>
          <w:szCs w:val="22"/>
        </w:rPr>
      </w:pPr>
      <w:r w:rsidRPr="00597036">
        <w:t>A.8.4.13.1</w:t>
      </w:r>
      <w:r w:rsidRPr="00597036">
        <w:rPr>
          <w:rFonts w:asciiTheme="minorHAnsi" w:eastAsiaTheme="minorEastAsia" w:hAnsiTheme="minorHAnsi" w:cstheme="minorBidi"/>
          <w:sz w:val="22"/>
          <w:szCs w:val="22"/>
        </w:rPr>
        <w:tab/>
      </w:r>
      <w:r w:rsidRPr="00763DEA">
        <w:rPr>
          <w:snapToGrid w:val="0"/>
        </w:rPr>
        <w:t>Test Purpose and Environment</w:t>
      </w:r>
      <w:r>
        <w:tab/>
        <w:t>1917</w:t>
      </w:r>
    </w:p>
    <w:p w14:paraId="37468FDA" w14:textId="77777777" w:rsidR="00597036" w:rsidRDefault="00597036">
      <w:pPr>
        <w:pStyle w:val="TOC4"/>
        <w:rPr>
          <w:rFonts w:asciiTheme="minorHAnsi" w:eastAsiaTheme="minorEastAsia" w:hAnsiTheme="minorHAnsi" w:cstheme="minorBidi"/>
          <w:sz w:val="22"/>
          <w:szCs w:val="22"/>
        </w:rPr>
      </w:pPr>
      <w:r w:rsidRPr="00597036">
        <w:t>A.8.4.13.2</w:t>
      </w:r>
      <w:r w:rsidRPr="00597036">
        <w:rPr>
          <w:rFonts w:asciiTheme="minorHAnsi" w:eastAsiaTheme="minorEastAsia" w:hAnsiTheme="minorHAnsi" w:cstheme="minorBidi"/>
          <w:sz w:val="22"/>
          <w:szCs w:val="22"/>
        </w:rPr>
        <w:tab/>
      </w:r>
      <w:r w:rsidRPr="00763DEA">
        <w:rPr>
          <w:snapToGrid w:val="0"/>
        </w:rPr>
        <w:t>Test Requirement</w:t>
      </w:r>
      <w:r>
        <w:tab/>
        <w:t>1918</w:t>
      </w:r>
    </w:p>
    <w:p w14:paraId="290979AF" w14:textId="77777777" w:rsidR="00597036" w:rsidRDefault="0059703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1919</w:t>
      </w:r>
    </w:p>
    <w:p w14:paraId="6B8E0018" w14:textId="77777777" w:rsidR="00597036" w:rsidRDefault="00597036">
      <w:pPr>
        <w:pStyle w:val="TOC4"/>
        <w:rPr>
          <w:rFonts w:asciiTheme="minorHAnsi" w:eastAsiaTheme="minorEastAsia" w:hAnsiTheme="minorHAnsi" w:cstheme="minorBidi"/>
          <w:sz w:val="22"/>
          <w:szCs w:val="22"/>
        </w:rPr>
      </w:pPr>
      <w:r w:rsidRPr="00597036">
        <w:t>A.8.4.14.1</w:t>
      </w:r>
      <w:r w:rsidRPr="00597036">
        <w:rPr>
          <w:rFonts w:asciiTheme="minorHAnsi" w:eastAsiaTheme="minorEastAsia" w:hAnsiTheme="minorHAnsi" w:cstheme="minorBidi"/>
          <w:sz w:val="22"/>
          <w:szCs w:val="22"/>
        </w:rPr>
        <w:tab/>
      </w:r>
      <w:r w:rsidRPr="00763DEA">
        <w:rPr>
          <w:snapToGrid w:val="0"/>
        </w:rPr>
        <w:t>Test Purpose and Environment</w:t>
      </w:r>
      <w:r>
        <w:tab/>
        <w:t>1919</w:t>
      </w:r>
    </w:p>
    <w:p w14:paraId="41A68A89" w14:textId="77777777" w:rsidR="00597036" w:rsidRDefault="00597036">
      <w:pPr>
        <w:pStyle w:val="TOC4"/>
        <w:rPr>
          <w:rFonts w:asciiTheme="minorHAnsi" w:eastAsiaTheme="minorEastAsia" w:hAnsiTheme="minorHAnsi" w:cstheme="minorBidi"/>
          <w:sz w:val="22"/>
          <w:szCs w:val="22"/>
        </w:rPr>
      </w:pPr>
      <w:r w:rsidRPr="00597036">
        <w:t>A.8.4.14.2</w:t>
      </w:r>
      <w:r w:rsidRPr="00597036">
        <w:rPr>
          <w:rFonts w:asciiTheme="minorHAnsi" w:eastAsiaTheme="minorEastAsia" w:hAnsiTheme="minorHAnsi" w:cstheme="minorBidi"/>
          <w:sz w:val="22"/>
          <w:szCs w:val="22"/>
        </w:rPr>
        <w:tab/>
      </w:r>
      <w:r w:rsidRPr="00763DEA">
        <w:rPr>
          <w:snapToGrid w:val="0"/>
        </w:rPr>
        <w:t>Test Requirement</w:t>
      </w:r>
      <w:r>
        <w:tab/>
        <w:t>1921</w:t>
      </w:r>
    </w:p>
    <w:p w14:paraId="2D1D8050" w14:textId="77777777" w:rsidR="00597036" w:rsidRDefault="0059703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1921</w:t>
      </w:r>
    </w:p>
    <w:p w14:paraId="5FD04F08" w14:textId="77777777" w:rsidR="00597036" w:rsidRDefault="00597036">
      <w:pPr>
        <w:pStyle w:val="TOC4"/>
        <w:rPr>
          <w:rFonts w:asciiTheme="minorHAnsi" w:eastAsiaTheme="minorEastAsia" w:hAnsiTheme="minorHAnsi" w:cstheme="minorBidi"/>
          <w:sz w:val="22"/>
          <w:szCs w:val="22"/>
        </w:rPr>
      </w:pPr>
      <w:r w:rsidRPr="00597036">
        <w:t>A.8.4.15.1</w:t>
      </w:r>
      <w:r w:rsidRPr="00597036">
        <w:rPr>
          <w:rFonts w:asciiTheme="minorHAnsi" w:eastAsiaTheme="minorEastAsia" w:hAnsiTheme="minorHAnsi" w:cstheme="minorBidi"/>
          <w:sz w:val="22"/>
          <w:szCs w:val="22"/>
        </w:rPr>
        <w:tab/>
      </w:r>
      <w:r w:rsidRPr="00763DEA">
        <w:rPr>
          <w:snapToGrid w:val="0"/>
        </w:rPr>
        <w:t>Test Purpose and Environment</w:t>
      </w:r>
      <w:r>
        <w:tab/>
        <w:t>1921</w:t>
      </w:r>
    </w:p>
    <w:p w14:paraId="5574DB2B" w14:textId="77777777" w:rsidR="00597036" w:rsidRDefault="00597036">
      <w:pPr>
        <w:pStyle w:val="TOC4"/>
        <w:rPr>
          <w:rFonts w:asciiTheme="minorHAnsi" w:eastAsiaTheme="minorEastAsia" w:hAnsiTheme="minorHAnsi" w:cstheme="minorBidi"/>
          <w:sz w:val="22"/>
          <w:szCs w:val="22"/>
        </w:rPr>
      </w:pPr>
      <w:r w:rsidRPr="00597036">
        <w:t>A.8.4.15.2</w:t>
      </w:r>
      <w:r w:rsidRPr="00597036">
        <w:rPr>
          <w:rFonts w:asciiTheme="minorHAnsi" w:eastAsiaTheme="minorEastAsia" w:hAnsiTheme="minorHAnsi" w:cstheme="minorBidi"/>
          <w:sz w:val="22"/>
          <w:szCs w:val="22"/>
        </w:rPr>
        <w:tab/>
      </w:r>
      <w:r w:rsidRPr="00763DEA">
        <w:rPr>
          <w:snapToGrid w:val="0"/>
        </w:rPr>
        <w:t>Test Requirement</w:t>
      </w:r>
      <w:r>
        <w:tab/>
        <w:t>1924</w:t>
      </w:r>
    </w:p>
    <w:p w14:paraId="7F08E4B9" w14:textId="77777777" w:rsidR="00597036" w:rsidRDefault="00597036">
      <w:pPr>
        <w:pStyle w:val="TOC2"/>
        <w:rPr>
          <w:rFonts w:asciiTheme="minorHAnsi" w:eastAsiaTheme="minorEastAsia" w:hAnsiTheme="minorHAnsi" w:cstheme="minorBidi"/>
          <w:sz w:val="22"/>
          <w:szCs w:val="22"/>
        </w:rPr>
      </w:pPr>
      <w:r w:rsidRPr="00597036">
        <w:t>A.8.5</w:t>
      </w:r>
      <w:r w:rsidRPr="00597036">
        <w:rPr>
          <w:rFonts w:asciiTheme="minorHAnsi" w:eastAsiaTheme="minorEastAsia" w:hAnsiTheme="minorHAnsi" w:cstheme="minorBidi"/>
          <w:sz w:val="22"/>
          <w:szCs w:val="22"/>
        </w:rPr>
        <w:tab/>
      </w:r>
      <w:r w:rsidRPr="001E1211">
        <w:t>E-UTRAN FDD - UTRAN FDD Measurements</w:t>
      </w:r>
      <w:r>
        <w:tab/>
        <w:t>1924</w:t>
      </w:r>
    </w:p>
    <w:p w14:paraId="133B80D3" w14:textId="77777777" w:rsidR="00597036" w:rsidRDefault="00597036">
      <w:pPr>
        <w:pStyle w:val="TOC3"/>
        <w:rPr>
          <w:rFonts w:asciiTheme="minorHAnsi" w:eastAsiaTheme="minorEastAsia" w:hAnsiTheme="minorHAnsi" w:cstheme="minorBidi"/>
          <w:sz w:val="22"/>
          <w:szCs w:val="22"/>
        </w:rPr>
      </w:pPr>
      <w:r w:rsidRPr="00597036">
        <w:t>A.8.5.1</w:t>
      </w:r>
      <w:r w:rsidRPr="00597036">
        <w:rPr>
          <w:rFonts w:asciiTheme="minorHAnsi" w:eastAsiaTheme="minorEastAsia" w:hAnsiTheme="minorHAnsi"/>
          <w:sz w:val="22"/>
          <w:szCs w:val="22"/>
        </w:rPr>
        <w:tab/>
      </w:r>
      <w:r w:rsidRPr="00763DEA">
        <w:rPr>
          <w:rFonts w:cs="v4.2.0"/>
        </w:rPr>
        <w:t>E-UTRAN FDD - UTRAN FDD event triggered reporting under fading propagation conditions</w:t>
      </w:r>
      <w:r>
        <w:tab/>
        <w:t>1924</w:t>
      </w:r>
    </w:p>
    <w:p w14:paraId="6CC9DC9E" w14:textId="77777777" w:rsidR="00597036" w:rsidRDefault="00597036">
      <w:pPr>
        <w:pStyle w:val="TOC4"/>
        <w:rPr>
          <w:rFonts w:asciiTheme="minorHAnsi" w:eastAsiaTheme="minorEastAsia" w:hAnsiTheme="minorHAnsi" w:cstheme="minorBidi"/>
          <w:sz w:val="22"/>
          <w:szCs w:val="22"/>
        </w:rPr>
      </w:pPr>
      <w:r w:rsidRPr="00597036">
        <w:t>A.8.5.1.1</w:t>
      </w:r>
      <w:r w:rsidRPr="00597036">
        <w:rPr>
          <w:rFonts w:asciiTheme="minorHAnsi" w:eastAsiaTheme="minorEastAsia" w:hAnsiTheme="minorHAnsi"/>
          <w:sz w:val="22"/>
          <w:szCs w:val="22"/>
        </w:rPr>
        <w:tab/>
      </w:r>
      <w:r w:rsidRPr="00763DEA">
        <w:rPr>
          <w:rFonts w:cs="v4.2.0"/>
          <w:snapToGrid w:val="0"/>
        </w:rPr>
        <w:t>Test Purpose and Environment</w:t>
      </w:r>
      <w:r>
        <w:tab/>
        <w:t>1924</w:t>
      </w:r>
    </w:p>
    <w:p w14:paraId="17217B8F" w14:textId="77777777" w:rsidR="00597036" w:rsidRDefault="00597036">
      <w:pPr>
        <w:pStyle w:val="TOC4"/>
        <w:rPr>
          <w:rFonts w:asciiTheme="minorHAnsi" w:eastAsiaTheme="minorEastAsia" w:hAnsiTheme="minorHAnsi" w:cstheme="minorBidi"/>
          <w:sz w:val="22"/>
          <w:szCs w:val="22"/>
        </w:rPr>
      </w:pPr>
      <w:r w:rsidRPr="00597036">
        <w:t>A.8.5.1.2</w:t>
      </w:r>
      <w:r w:rsidRPr="00597036">
        <w:rPr>
          <w:rFonts w:asciiTheme="minorHAnsi" w:eastAsiaTheme="minorEastAsia" w:hAnsiTheme="minorHAnsi"/>
          <w:sz w:val="22"/>
          <w:szCs w:val="22"/>
        </w:rPr>
        <w:tab/>
      </w:r>
      <w:r w:rsidRPr="00763DEA">
        <w:rPr>
          <w:rFonts w:cs="v4.2.0"/>
          <w:snapToGrid w:val="0"/>
        </w:rPr>
        <w:t>Test Requirements</w:t>
      </w:r>
      <w:r>
        <w:tab/>
        <w:t>1926</w:t>
      </w:r>
    </w:p>
    <w:p w14:paraId="7A8DCEA0" w14:textId="77777777" w:rsidR="00597036" w:rsidRDefault="0059703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1926</w:t>
      </w:r>
    </w:p>
    <w:p w14:paraId="2D3CBA60" w14:textId="77777777" w:rsidR="00597036" w:rsidRDefault="00597036">
      <w:pPr>
        <w:pStyle w:val="TOC4"/>
        <w:rPr>
          <w:rFonts w:asciiTheme="minorHAnsi" w:eastAsiaTheme="minorEastAsia" w:hAnsiTheme="minorHAnsi" w:cstheme="minorBidi"/>
          <w:sz w:val="22"/>
          <w:szCs w:val="22"/>
        </w:rPr>
      </w:pPr>
      <w:r w:rsidRPr="00597036">
        <w:t>A.8.5.2.1</w:t>
      </w:r>
      <w:r w:rsidRPr="00597036">
        <w:rPr>
          <w:rFonts w:asciiTheme="minorHAnsi" w:eastAsiaTheme="minorEastAsia" w:hAnsiTheme="minorHAnsi"/>
          <w:sz w:val="22"/>
          <w:szCs w:val="22"/>
        </w:rPr>
        <w:tab/>
      </w:r>
      <w:r w:rsidRPr="00763DEA">
        <w:rPr>
          <w:rFonts w:cs="v4.2.0"/>
          <w:snapToGrid w:val="0"/>
        </w:rPr>
        <w:t>Test Purpose and Environment</w:t>
      </w:r>
      <w:r>
        <w:tab/>
        <w:t>1926</w:t>
      </w:r>
    </w:p>
    <w:p w14:paraId="0DC6BE3C" w14:textId="77777777" w:rsidR="00597036" w:rsidRDefault="00597036">
      <w:pPr>
        <w:pStyle w:val="TOC4"/>
        <w:rPr>
          <w:rFonts w:asciiTheme="minorHAnsi" w:eastAsiaTheme="minorEastAsia" w:hAnsiTheme="minorHAnsi" w:cstheme="minorBidi"/>
          <w:sz w:val="22"/>
          <w:szCs w:val="22"/>
        </w:rPr>
      </w:pPr>
      <w:r w:rsidRPr="00597036">
        <w:t>A.8.5.2.2</w:t>
      </w:r>
      <w:r w:rsidRPr="00597036">
        <w:rPr>
          <w:rFonts w:asciiTheme="minorHAnsi" w:eastAsiaTheme="minorEastAsia" w:hAnsiTheme="minorHAnsi"/>
          <w:sz w:val="22"/>
          <w:szCs w:val="22"/>
        </w:rPr>
        <w:tab/>
      </w:r>
      <w:r w:rsidRPr="00763DEA">
        <w:rPr>
          <w:rFonts w:cs="v4.2.0"/>
          <w:snapToGrid w:val="0"/>
        </w:rPr>
        <w:t>Test Requirements</w:t>
      </w:r>
      <w:r>
        <w:tab/>
        <w:t>1928</w:t>
      </w:r>
    </w:p>
    <w:p w14:paraId="1C7CB09B" w14:textId="77777777" w:rsidR="00597036" w:rsidRDefault="00597036">
      <w:pPr>
        <w:pStyle w:val="TOC3"/>
        <w:rPr>
          <w:rFonts w:asciiTheme="minorHAnsi" w:eastAsiaTheme="minorEastAsia" w:hAnsiTheme="minorHAnsi" w:cstheme="minorBidi"/>
          <w:sz w:val="22"/>
          <w:szCs w:val="22"/>
        </w:rPr>
      </w:pPr>
      <w:r w:rsidRPr="00597036">
        <w:t>A.8.5.3</w:t>
      </w:r>
      <w:r w:rsidRPr="00597036">
        <w:rPr>
          <w:rFonts w:asciiTheme="minorHAnsi" w:eastAsiaTheme="minorEastAsia" w:hAnsiTheme="minorHAnsi"/>
          <w:sz w:val="22"/>
          <w:szCs w:val="22"/>
        </w:rPr>
        <w:tab/>
      </w:r>
      <w:r w:rsidRPr="00763DEA">
        <w:rPr>
          <w:rFonts w:cs="v4.2.0"/>
        </w:rPr>
        <w:t>E-UTRAN FDD-UTRAN FDD event triggered reporting when DRX is used under fading propagation conditions</w:t>
      </w:r>
      <w:r>
        <w:tab/>
        <w:t>1928</w:t>
      </w:r>
    </w:p>
    <w:p w14:paraId="768FF59C" w14:textId="77777777" w:rsidR="00597036" w:rsidRDefault="00597036">
      <w:pPr>
        <w:pStyle w:val="TOC4"/>
        <w:rPr>
          <w:rFonts w:asciiTheme="minorHAnsi" w:eastAsiaTheme="minorEastAsia" w:hAnsiTheme="minorHAnsi" w:cstheme="minorBidi"/>
          <w:sz w:val="22"/>
          <w:szCs w:val="22"/>
        </w:rPr>
      </w:pPr>
      <w:r w:rsidRPr="00597036">
        <w:t>A.8.5.3.1</w:t>
      </w:r>
      <w:r w:rsidRPr="00597036">
        <w:rPr>
          <w:rFonts w:asciiTheme="minorHAnsi" w:eastAsiaTheme="minorEastAsia" w:hAnsiTheme="minorHAnsi"/>
          <w:sz w:val="22"/>
          <w:szCs w:val="22"/>
        </w:rPr>
        <w:tab/>
      </w:r>
      <w:r w:rsidRPr="00763DEA">
        <w:rPr>
          <w:rFonts w:cs="v4.2.0"/>
          <w:snapToGrid w:val="0"/>
        </w:rPr>
        <w:t>Test Purpose and Environment</w:t>
      </w:r>
      <w:r>
        <w:tab/>
        <w:t>1928</w:t>
      </w:r>
    </w:p>
    <w:p w14:paraId="0BCE5092" w14:textId="77777777" w:rsidR="00597036" w:rsidRDefault="00597036">
      <w:pPr>
        <w:pStyle w:val="TOC4"/>
        <w:rPr>
          <w:rFonts w:asciiTheme="minorHAnsi" w:eastAsiaTheme="minorEastAsia" w:hAnsiTheme="minorHAnsi" w:cstheme="minorBidi"/>
          <w:sz w:val="22"/>
          <w:szCs w:val="22"/>
        </w:rPr>
      </w:pPr>
      <w:r w:rsidRPr="00597036">
        <w:t>A.8.5.3.2</w:t>
      </w:r>
      <w:r w:rsidRPr="00597036">
        <w:rPr>
          <w:rFonts w:asciiTheme="minorHAnsi" w:eastAsiaTheme="minorEastAsia" w:hAnsiTheme="minorHAnsi"/>
          <w:sz w:val="22"/>
          <w:szCs w:val="22"/>
        </w:rPr>
        <w:tab/>
      </w:r>
      <w:r w:rsidRPr="00763DEA">
        <w:rPr>
          <w:rFonts w:cs="v4.2.0"/>
          <w:snapToGrid w:val="0"/>
        </w:rPr>
        <w:t>Test Requirements</w:t>
      </w:r>
      <w:r>
        <w:tab/>
        <w:t>1931</w:t>
      </w:r>
    </w:p>
    <w:p w14:paraId="04F59DED" w14:textId="77777777" w:rsidR="00597036" w:rsidRDefault="0059703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1931</w:t>
      </w:r>
    </w:p>
    <w:p w14:paraId="5DB83901" w14:textId="77777777" w:rsidR="00597036" w:rsidRDefault="00597036">
      <w:pPr>
        <w:pStyle w:val="TOC4"/>
        <w:rPr>
          <w:rFonts w:asciiTheme="minorHAnsi" w:eastAsiaTheme="minorEastAsia" w:hAnsiTheme="minorHAnsi" w:cstheme="minorBidi"/>
          <w:sz w:val="22"/>
          <w:szCs w:val="22"/>
        </w:rPr>
      </w:pPr>
      <w:r w:rsidRPr="00597036">
        <w:t>A.8.5.4.1</w:t>
      </w:r>
      <w:r w:rsidRPr="00597036">
        <w:rPr>
          <w:rFonts w:asciiTheme="minorHAnsi" w:eastAsiaTheme="minorEastAsia" w:hAnsiTheme="minorHAnsi" w:cstheme="minorBidi"/>
          <w:sz w:val="22"/>
          <w:szCs w:val="22"/>
        </w:rPr>
        <w:tab/>
      </w:r>
      <w:r w:rsidRPr="00763DEA">
        <w:rPr>
          <w:snapToGrid w:val="0"/>
        </w:rPr>
        <w:t>Test Purpose and Environment</w:t>
      </w:r>
      <w:r>
        <w:tab/>
        <w:t>1931</w:t>
      </w:r>
    </w:p>
    <w:p w14:paraId="7F6FC622" w14:textId="77777777" w:rsidR="00597036" w:rsidRDefault="00597036">
      <w:pPr>
        <w:pStyle w:val="TOC4"/>
        <w:rPr>
          <w:rFonts w:asciiTheme="minorHAnsi" w:eastAsiaTheme="minorEastAsia" w:hAnsiTheme="minorHAnsi" w:cstheme="minorBidi"/>
          <w:sz w:val="22"/>
          <w:szCs w:val="22"/>
        </w:rPr>
      </w:pPr>
      <w:r w:rsidRPr="00597036">
        <w:t>A.8.5.4.2</w:t>
      </w:r>
      <w:r w:rsidRPr="00597036">
        <w:rPr>
          <w:rFonts w:asciiTheme="minorHAnsi" w:eastAsiaTheme="minorEastAsia" w:hAnsiTheme="minorHAnsi" w:cstheme="minorBidi"/>
          <w:sz w:val="22"/>
          <w:szCs w:val="22"/>
        </w:rPr>
        <w:tab/>
      </w:r>
      <w:r w:rsidRPr="00763DEA">
        <w:rPr>
          <w:snapToGrid w:val="0"/>
        </w:rPr>
        <w:t>Test Requirements</w:t>
      </w:r>
      <w:r>
        <w:tab/>
        <w:t>1933</w:t>
      </w:r>
    </w:p>
    <w:p w14:paraId="7E110055" w14:textId="77777777" w:rsidR="00597036" w:rsidRDefault="00597036">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1933</w:t>
      </w:r>
    </w:p>
    <w:p w14:paraId="6D46B1FD" w14:textId="77777777" w:rsidR="00597036" w:rsidRDefault="00597036">
      <w:pPr>
        <w:pStyle w:val="TOC4"/>
        <w:rPr>
          <w:rFonts w:asciiTheme="minorHAnsi" w:eastAsiaTheme="minorEastAsia" w:hAnsiTheme="minorHAnsi" w:cstheme="minorBidi"/>
          <w:sz w:val="22"/>
          <w:szCs w:val="22"/>
        </w:rPr>
      </w:pPr>
      <w:r w:rsidRPr="00597036">
        <w:t>A.8.5.</w:t>
      </w:r>
      <w:r w:rsidRPr="00597036">
        <w:rPr>
          <w:lang w:eastAsia="zh-CN"/>
        </w:rPr>
        <w:t>5</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1933</w:t>
      </w:r>
    </w:p>
    <w:p w14:paraId="4C273384" w14:textId="77777777" w:rsidR="00597036" w:rsidRDefault="00597036">
      <w:pPr>
        <w:pStyle w:val="TOC4"/>
        <w:rPr>
          <w:rFonts w:asciiTheme="minorHAnsi" w:eastAsiaTheme="minorEastAsia" w:hAnsiTheme="minorHAnsi" w:cstheme="minorBidi"/>
          <w:sz w:val="22"/>
          <w:szCs w:val="22"/>
        </w:rPr>
      </w:pPr>
      <w:r w:rsidRPr="00597036">
        <w:t>A.8.5.</w:t>
      </w:r>
      <w:r w:rsidRPr="00597036">
        <w:rPr>
          <w:lang w:eastAsia="zh-CN"/>
        </w:rPr>
        <w:t>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1936</w:t>
      </w:r>
    </w:p>
    <w:p w14:paraId="16F02B7E" w14:textId="77777777" w:rsidR="00597036" w:rsidRDefault="0059703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1936</w:t>
      </w:r>
    </w:p>
    <w:p w14:paraId="16C140C4" w14:textId="77777777" w:rsidR="00597036" w:rsidRDefault="00597036">
      <w:pPr>
        <w:pStyle w:val="TOC4"/>
        <w:rPr>
          <w:rFonts w:asciiTheme="minorHAnsi" w:eastAsiaTheme="minorEastAsia" w:hAnsiTheme="minorHAnsi" w:cstheme="minorBidi"/>
          <w:sz w:val="22"/>
          <w:szCs w:val="22"/>
        </w:rPr>
      </w:pPr>
      <w:r w:rsidRPr="00597036">
        <w:t>A.8.5.6.1</w:t>
      </w:r>
      <w:r w:rsidRPr="00597036">
        <w:rPr>
          <w:rFonts w:asciiTheme="minorHAnsi" w:eastAsiaTheme="minorEastAsia" w:hAnsiTheme="minorHAnsi" w:cstheme="minorBidi"/>
          <w:sz w:val="22"/>
          <w:szCs w:val="22"/>
        </w:rPr>
        <w:tab/>
      </w:r>
      <w:r w:rsidRPr="00763DEA">
        <w:rPr>
          <w:snapToGrid w:val="0"/>
        </w:rPr>
        <w:t>Test Purpose and Environment</w:t>
      </w:r>
      <w:r>
        <w:tab/>
        <w:t>1936</w:t>
      </w:r>
    </w:p>
    <w:p w14:paraId="0EDE5754" w14:textId="77777777" w:rsidR="00597036" w:rsidRDefault="00597036">
      <w:pPr>
        <w:pStyle w:val="TOC4"/>
        <w:rPr>
          <w:rFonts w:asciiTheme="minorHAnsi" w:eastAsiaTheme="minorEastAsia" w:hAnsiTheme="minorHAnsi" w:cstheme="minorBidi"/>
          <w:sz w:val="22"/>
          <w:szCs w:val="22"/>
        </w:rPr>
      </w:pPr>
      <w:r w:rsidRPr="00597036">
        <w:t>A.8.5.6.2</w:t>
      </w:r>
      <w:r w:rsidRPr="00597036">
        <w:rPr>
          <w:rFonts w:asciiTheme="minorHAnsi" w:eastAsiaTheme="minorEastAsia" w:hAnsiTheme="minorHAnsi" w:cstheme="minorBidi"/>
          <w:sz w:val="22"/>
          <w:szCs w:val="22"/>
        </w:rPr>
        <w:tab/>
      </w:r>
      <w:r w:rsidRPr="00763DEA">
        <w:rPr>
          <w:snapToGrid w:val="0"/>
        </w:rPr>
        <w:t>Test Requirements</w:t>
      </w:r>
      <w:r>
        <w:tab/>
        <w:t>1937</w:t>
      </w:r>
    </w:p>
    <w:p w14:paraId="02C8E6DE" w14:textId="77777777" w:rsidR="00597036" w:rsidRDefault="0059703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1938</w:t>
      </w:r>
    </w:p>
    <w:p w14:paraId="704D92B6" w14:textId="77777777" w:rsidR="00597036" w:rsidRDefault="00597036">
      <w:pPr>
        <w:pStyle w:val="TOC4"/>
        <w:rPr>
          <w:rFonts w:asciiTheme="minorHAnsi" w:eastAsiaTheme="minorEastAsia" w:hAnsiTheme="minorHAnsi" w:cstheme="minorBidi"/>
          <w:sz w:val="22"/>
          <w:szCs w:val="22"/>
        </w:rPr>
      </w:pPr>
      <w:r w:rsidRPr="00597036">
        <w:t>A.8.5.7.1</w:t>
      </w:r>
      <w:r w:rsidRPr="00597036">
        <w:rPr>
          <w:rFonts w:asciiTheme="minorHAnsi" w:eastAsiaTheme="minorEastAsia" w:hAnsiTheme="minorHAnsi" w:cstheme="minorBidi"/>
          <w:sz w:val="22"/>
          <w:szCs w:val="22"/>
        </w:rPr>
        <w:tab/>
      </w:r>
      <w:r w:rsidRPr="00763DEA">
        <w:rPr>
          <w:snapToGrid w:val="0"/>
        </w:rPr>
        <w:t>Test Purpose and Environment</w:t>
      </w:r>
      <w:r>
        <w:tab/>
        <w:t>1938</w:t>
      </w:r>
    </w:p>
    <w:p w14:paraId="6B023592" w14:textId="77777777" w:rsidR="00597036" w:rsidRDefault="00597036">
      <w:pPr>
        <w:pStyle w:val="TOC4"/>
        <w:rPr>
          <w:rFonts w:asciiTheme="minorHAnsi" w:eastAsiaTheme="minorEastAsia" w:hAnsiTheme="minorHAnsi" w:cstheme="minorBidi"/>
          <w:sz w:val="22"/>
          <w:szCs w:val="22"/>
        </w:rPr>
      </w:pPr>
      <w:r w:rsidRPr="00597036">
        <w:t>A.8.5.7.2</w:t>
      </w:r>
      <w:r w:rsidRPr="00597036">
        <w:rPr>
          <w:rFonts w:asciiTheme="minorHAnsi" w:eastAsiaTheme="minorEastAsia" w:hAnsiTheme="minorHAnsi" w:cstheme="minorBidi"/>
          <w:sz w:val="22"/>
          <w:szCs w:val="22"/>
        </w:rPr>
        <w:tab/>
      </w:r>
      <w:r w:rsidRPr="00763DEA">
        <w:rPr>
          <w:snapToGrid w:val="0"/>
        </w:rPr>
        <w:t>Test Requirements</w:t>
      </w:r>
      <w:r>
        <w:tab/>
        <w:t>1938</w:t>
      </w:r>
    </w:p>
    <w:p w14:paraId="4ECE10B5" w14:textId="77777777" w:rsidR="00597036" w:rsidRDefault="0059703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1938</w:t>
      </w:r>
    </w:p>
    <w:p w14:paraId="5263D488" w14:textId="77777777" w:rsidR="00597036" w:rsidRDefault="00597036">
      <w:pPr>
        <w:pStyle w:val="TOC4"/>
        <w:rPr>
          <w:rFonts w:asciiTheme="minorHAnsi" w:eastAsiaTheme="minorEastAsia" w:hAnsiTheme="minorHAnsi" w:cstheme="minorBidi"/>
          <w:sz w:val="22"/>
          <w:szCs w:val="22"/>
        </w:rPr>
      </w:pPr>
      <w:r w:rsidRPr="00597036">
        <w:t>A.8.5.8.1</w:t>
      </w:r>
      <w:r w:rsidRPr="00597036">
        <w:rPr>
          <w:rFonts w:asciiTheme="minorHAnsi" w:eastAsiaTheme="minorEastAsia" w:hAnsiTheme="minorHAnsi" w:cstheme="minorBidi"/>
          <w:sz w:val="22"/>
          <w:szCs w:val="22"/>
        </w:rPr>
        <w:tab/>
      </w:r>
      <w:r w:rsidRPr="00763DEA">
        <w:rPr>
          <w:snapToGrid w:val="0"/>
        </w:rPr>
        <w:t>Test Purpose and Environment</w:t>
      </w:r>
      <w:r>
        <w:tab/>
        <w:t>1938</w:t>
      </w:r>
    </w:p>
    <w:p w14:paraId="5ADD4B02" w14:textId="77777777" w:rsidR="00597036" w:rsidRDefault="00597036">
      <w:pPr>
        <w:pStyle w:val="TOC4"/>
        <w:rPr>
          <w:rFonts w:asciiTheme="minorHAnsi" w:eastAsiaTheme="minorEastAsia" w:hAnsiTheme="minorHAnsi" w:cstheme="minorBidi"/>
          <w:sz w:val="22"/>
          <w:szCs w:val="22"/>
        </w:rPr>
      </w:pPr>
      <w:r w:rsidRPr="00597036">
        <w:t>A.8.5.8.2</w:t>
      </w:r>
      <w:r w:rsidRPr="00597036">
        <w:rPr>
          <w:rFonts w:asciiTheme="minorHAnsi" w:eastAsiaTheme="minorEastAsia" w:hAnsiTheme="minorHAnsi" w:cstheme="minorBidi"/>
          <w:sz w:val="22"/>
          <w:szCs w:val="22"/>
        </w:rPr>
        <w:tab/>
      </w:r>
      <w:r w:rsidRPr="00763DEA">
        <w:rPr>
          <w:snapToGrid w:val="0"/>
        </w:rPr>
        <w:t>Test Requirements</w:t>
      </w:r>
      <w:r>
        <w:tab/>
        <w:t>1941</w:t>
      </w:r>
    </w:p>
    <w:p w14:paraId="76937140" w14:textId="77777777" w:rsidR="00597036" w:rsidRDefault="00597036">
      <w:pPr>
        <w:pStyle w:val="TOC2"/>
        <w:rPr>
          <w:rFonts w:asciiTheme="minorHAnsi" w:eastAsiaTheme="minorEastAsia" w:hAnsiTheme="minorHAnsi" w:cstheme="minorBidi"/>
          <w:sz w:val="22"/>
          <w:szCs w:val="22"/>
        </w:rPr>
      </w:pPr>
      <w:r w:rsidRPr="00597036">
        <w:t>A.8.6</w:t>
      </w:r>
      <w:r w:rsidRPr="00597036">
        <w:rPr>
          <w:rFonts w:asciiTheme="minorHAnsi" w:eastAsiaTheme="minorEastAsia" w:hAnsiTheme="minorHAnsi" w:cstheme="minorBidi"/>
          <w:sz w:val="22"/>
          <w:szCs w:val="22"/>
        </w:rPr>
        <w:tab/>
      </w:r>
      <w:r w:rsidRPr="001E1211">
        <w:t>E-UTRAN TDD - UTRAN FDD Measurements</w:t>
      </w:r>
      <w:r>
        <w:tab/>
        <w:t>1941</w:t>
      </w:r>
    </w:p>
    <w:p w14:paraId="116CA92D" w14:textId="77777777" w:rsidR="00597036" w:rsidRDefault="00597036">
      <w:pPr>
        <w:pStyle w:val="TOC3"/>
        <w:rPr>
          <w:rFonts w:asciiTheme="minorHAnsi" w:eastAsiaTheme="minorEastAsia" w:hAnsiTheme="minorHAnsi" w:cstheme="minorBidi"/>
          <w:sz w:val="22"/>
          <w:szCs w:val="22"/>
        </w:rPr>
      </w:pPr>
      <w:r w:rsidRPr="00597036">
        <w:t>A.8.6.1</w:t>
      </w:r>
      <w:r w:rsidRPr="00597036">
        <w:rPr>
          <w:rFonts w:asciiTheme="minorHAnsi" w:eastAsiaTheme="minorEastAsia" w:hAnsiTheme="minorHAnsi"/>
          <w:sz w:val="22"/>
          <w:szCs w:val="22"/>
        </w:rPr>
        <w:tab/>
      </w:r>
      <w:r w:rsidRPr="00763DEA">
        <w:rPr>
          <w:rFonts w:cs="v4.2.0"/>
        </w:rPr>
        <w:t>E-UTRAN TDD - UTRAN FDD event triggered reporting under fading propagation conditions</w:t>
      </w:r>
      <w:r>
        <w:tab/>
        <w:t>1941</w:t>
      </w:r>
    </w:p>
    <w:p w14:paraId="10A2DFD1" w14:textId="77777777" w:rsidR="00597036" w:rsidRDefault="00597036">
      <w:pPr>
        <w:pStyle w:val="TOC4"/>
        <w:rPr>
          <w:rFonts w:asciiTheme="minorHAnsi" w:eastAsiaTheme="minorEastAsia" w:hAnsiTheme="minorHAnsi" w:cstheme="minorBidi"/>
          <w:sz w:val="22"/>
          <w:szCs w:val="22"/>
        </w:rPr>
      </w:pPr>
      <w:r w:rsidRPr="00597036">
        <w:t>A.8.6.1.1</w:t>
      </w:r>
      <w:r w:rsidRPr="00597036">
        <w:rPr>
          <w:rFonts w:asciiTheme="minorHAnsi" w:eastAsiaTheme="minorEastAsia" w:hAnsiTheme="minorHAnsi"/>
          <w:sz w:val="22"/>
          <w:szCs w:val="22"/>
        </w:rPr>
        <w:tab/>
      </w:r>
      <w:r w:rsidRPr="00763DEA">
        <w:rPr>
          <w:rFonts w:cs="v4.2.0"/>
          <w:snapToGrid w:val="0"/>
        </w:rPr>
        <w:t>Test Purpose and Environment</w:t>
      </w:r>
      <w:r>
        <w:tab/>
        <w:t>1941</w:t>
      </w:r>
    </w:p>
    <w:p w14:paraId="53711ECE" w14:textId="77777777" w:rsidR="00597036" w:rsidRDefault="00597036">
      <w:pPr>
        <w:pStyle w:val="TOC4"/>
        <w:rPr>
          <w:rFonts w:asciiTheme="minorHAnsi" w:eastAsiaTheme="minorEastAsia" w:hAnsiTheme="minorHAnsi" w:cstheme="minorBidi"/>
          <w:sz w:val="22"/>
          <w:szCs w:val="22"/>
        </w:rPr>
      </w:pPr>
      <w:r w:rsidRPr="00597036">
        <w:t>A.8.6.1.2</w:t>
      </w:r>
      <w:r w:rsidRPr="00597036">
        <w:rPr>
          <w:rFonts w:asciiTheme="minorHAnsi" w:eastAsiaTheme="minorEastAsia" w:hAnsiTheme="minorHAnsi"/>
          <w:sz w:val="22"/>
          <w:szCs w:val="22"/>
        </w:rPr>
        <w:tab/>
      </w:r>
      <w:r w:rsidRPr="00763DEA">
        <w:rPr>
          <w:rFonts w:cs="v4.2.0"/>
          <w:snapToGrid w:val="0"/>
        </w:rPr>
        <w:t>Test Requirements</w:t>
      </w:r>
      <w:r>
        <w:tab/>
        <w:t>1943</w:t>
      </w:r>
    </w:p>
    <w:p w14:paraId="35B7A26C" w14:textId="77777777" w:rsidR="00597036" w:rsidRDefault="0059703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1943</w:t>
      </w:r>
    </w:p>
    <w:p w14:paraId="60DEDE0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6</w:t>
      </w:r>
      <w:r w:rsidRPr="00597036">
        <w:t>.</w:t>
      </w:r>
      <w:r w:rsidRPr="00597036">
        <w:rPr>
          <w:lang w:eastAsia="zh-CN"/>
        </w:rPr>
        <w:t>2</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1943</w:t>
      </w:r>
    </w:p>
    <w:p w14:paraId="60F98A3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6.2</w:t>
      </w:r>
      <w:r w:rsidRPr="00597036">
        <w:t>.2</w:t>
      </w:r>
      <w:r w:rsidRPr="00597036">
        <w:rPr>
          <w:rFonts w:asciiTheme="minorHAnsi" w:eastAsiaTheme="minorEastAsia" w:hAnsiTheme="minorHAnsi" w:cstheme="minorBidi"/>
          <w:sz w:val="22"/>
          <w:szCs w:val="22"/>
        </w:rPr>
        <w:tab/>
      </w:r>
      <w:r w:rsidRPr="00763DEA">
        <w:rPr>
          <w:snapToGrid w:val="0"/>
        </w:rPr>
        <w:t>Test Requirements</w:t>
      </w:r>
      <w:r>
        <w:tab/>
        <w:t>1946</w:t>
      </w:r>
    </w:p>
    <w:p w14:paraId="6039271E" w14:textId="77777777" w:rsidR="00597036" w:rsidRDefault="0059703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1946</w:t>
      </w:r>
    </w:p>
    <w:p w14:paraId="0B9E8564" w14:textId="77777777" w:rsidR="00597036" w:rsidRDefault="00597036">
      <w:pPr>
        <w:pStyle w:val="TOC4"/>
        <w:rPr>
          <w:rFonts w:asciiTheme="minorHAnsi" w:eastAsiaTheme="minorEastAsia" w:hAnsiTheme="minorHAnsi" w:cstheme="minorBidi"/>
          <w:sz w:val="22"/>
          <w:szCs w:val="22"/>
        </w:rPr>
      </w:pPr>
      <w:r w:rsidRPr="00597036">
        <w:t>A.8.6.3.1</w:t>
      </w:r>
      <w:r w:rsidRPr="00597036">
        <w:rPr>
          <w:rFonts w:asciiTheme="minorHAnsi" w:eastAsiaTheme="minorEastAsia" w:hAnsiTheme="minorHAnsi" w:cstheme="minorBidi"/>
          <w:sz w:val="22"/>
          <w:szCs w:val="22"/>
        </w:rPr>
        <w:tab/>
      </w:r>
      <w:r w:rsidRPr="00763DEA">
        <w:rPr>
          <w:snapToGrid w:val="0"/>
        </w:rPr>
        <w:t>Test Purpose and Environment</w:t>
      </w:r>
      <w:r>
        <w:tab/>
        <w:t>1946</w:t>
      </w:r>
    </w:p>
    <w:p w14:paraId="5B6FF87C" w14:textId="77777777" w:rsidR="00597036" w:rsidRDefault="00597036">
      <w:pPr>
        <w:pStyle w:val="TOC4"/>
        <w:rPr>
          <w:rFonts w:asciiTheme="minorHAnsi" w:eastAsiaTheme="minorEastAsia" w:hAnsiTheme="minorHAnsi" w:cstheme="minorBidi"/>
          <w:sz w:val="22"/>
          <w:szCs w:val="22"/>
        </w:rPr>
      </w:pPr>
      <w:r w:rsidRPr="00597036">
        <w:t>A.8.6.3.2</w:t>
      </w:r>
      <w:r w:rsidRPr="00597036">
        <w:rPr>
          <w:rFonts w:asciiTheme="minorHAnsi" w:eastAsiaTheme="minorEastAsia" w:hAnsiTheme="minorHAnsi" w:cstheme="minorBidi"/>
          <w:sz w:val="22"/>
          <w:szCs w:val="22"/>
        </w:rPr>
        <w:tab/>
      </w:r>
      <w:r w:rsidRPr="00763DEA">
        <w:rPr>
          <w:snapToGrid w:val="0"/>
        </w:rPr>
        <w:t>Test Requirements</w:t>
      </w:r>
      <w:r>
        <w:tab/>
        <w:t>1949</w:t>
      </w:r>
    </w:p>
    <w:p w14:paraId="719C9EDC" w14:textId="77777777" w:rsidR="00597036" w:rsidRDefault="0059703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1949</w:t>
      </w:r>
    </w:p>
    <w:p w14:paraId="20875AC1" w14:textId="77777777" w:rsidR="00597036" w:rsidRDefault="00597036">
      <w:pPr>
        <w:pStyle w:val="TOC3"/>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1</w:t>
      </w:r>
      <w:r w:rsidRPr="00597036">
        <w:rPr>
          <w:rFonts w:asciiTheme="minorHAnsi" w:eastAsiaTheme="minorEastAsia" w:hAnsiTheme="minorHAnsi"/>
          <w:sz w:val="22"/>
          <w:szCs w:val="22"/>
        </w:rPr>
        <w:tab/>
      </w:r>
      <w:r w:rsidRPr="00763DEA">
        <w:rPr>
          <w:rFonts w:cs="v4.2.0"/>
        </w:rPr>
        <w:t>E-UTRA</w:t>
      </w:r>
      <w:r w:rsidRPr="00763DEA">
        <w:rPr>
          <w:rFonts w:cs="v4.2.0"/>
          <w:lang w:eastAsia="zh-CN"/>
        </w:rPr>
        <w:t>N</w:t>
      </w:r>
      <w:r w:rsidRPr="00763DEA">
        <w:rPr>
          <w:rFonts w:cs="v4.2.0"/>
        </w:rPr>
        <w:t xml:space="preserve"> TDD to UTRA</w:t>
      </w:r>
      <w:r w:rsidRPr="00763DEA">
        <w:rPr>
          <w:rFonts w:cs="v4.2.0"/>
          <w:lang w:eastAsia="zh-CN"/>
        </w:rPr>
        <w:t>N</w:t>
      </w:r>
      <w:r w:rsidRPr="00763DEA">
        <w:rPr>
          <w:rFonts w:cs="v4.2.0"/>
        </w:rPr>
        <w:t xml:space="preserve"> TDD cell search under fading propagation conditions</w:t>
      </w:r>
      <w:r>
        <w:tab/>
        <w:t>1949</w:t>
      </w:r>
    </w:p>
    <w:p w14:paraId="03B16945"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.1.1</w:t>
      </w:r>
      <w:r w:rsidRPr="00597036">
        <w:rPr>
          <w:rFonts w:asciiTheme="minorHAnsi" w:eastAsiaTheme="minorEastAsia" w:hAnsiTheme="minorHAnsi"/>
          <w:sz w:val="22"/>
          <w:szCs w:val="22"/>
        </w:rPr>
        <w:tab/>
      </w:r>
      <w:r w:rsidRPr="00763DEA">
        <w:rPr>
          <w:rFonts w:cs="v4.2.0"/>
        </w:rPr>
        <w:t>Test Purpose and Environment</w:t>
      </w:r>
      <w:r>
        <w:tab/>
        <w:t>1949</w:t>
      </w:r>
    </w:p>
    <w:p w14:paraId="482036A9" w14:textId="77777777" w:rsidR="00597036" w:rsidRDefault="00597036">
      <w:pPr>
        <w:pStyle w:val="TOC5"/>
        <w:rPr>
          <w:rFonts w:asciiTheme="minorHAnsi" w:eastAsiaTheme="minorEastAsia" w:hAnsiTheme="minorHAnsi" w:cstheme="minorBidi"/>
          <w:sz w:val="22"/>
          <w:szCs w:val="22"/>
        </w:rPr>
      </w:pPr>
      <w:r w:rsidRPr="00597036">
        <w:t>A.8.</w:t>
      </w:r>
      <w:r w:rsidRPr="00597036">
        <w:rPr>
          <w:lang w:eastAsia="zh-CN"/>
        </w:rPr>
        <w:t>7</w:t>
      </w:r>
      <w:r w:rsidRPr="00597036">
        <w:t>.1.1.1</w:t>
      </w:r>
      <w:r w:rsidRPr="00597036">
        <w:rPr>
          <w:rFonts w:asciiTheme="minorHAnsi" w:eastAsiaTheme="minorEastAsia" w:hAnsiTheme="minorHAnsi"/>
          <w:sz w:val="22"/>
          <w:szCs w:val="22"/>
        </w:rPr>
        <w:tab/>
      </w:r>
      <w:r w:rsidRPr="00763DEA">
        <w:rPr>
          <w:rFonts w:cs="v4.2.0"/>
        </w:rPr>
        <w:t>Void</w:t>
      </w:r>
      <w:r>
        <w:tab/>
        <w:t>1949</w:t>
      </w:r>
    </w:p>
    <w:p w14:paraId="16DDCCE3" w14:textId="77777777" w:rsidR="00597036" w:rsidRDefault="0059703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1949</w:t>
      </w:r>
    </w:p>
    <w:p w14:paraId="5609CB9F" w14:textId="77777777" w:rsidR="00597036" w:rsidRDefault="0059703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1951</w:t>
      </w:r>
    </w:p>
    <w:p w14:paraId="50D58494"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.1.2</w:t>
      </w:r>
      <w:r w:rsidRPr="00597036">
        <w:rPr>
          <w:rFonts w:asciiTheme="minorHAnsi" w:eastAsiaTheme="minorEastAsia" w:hAnsiTheme="minorHAnsi"/>
          <w:sz w:val="22"/>
          <w:szCs w:val="22"/>
        </w:rPr>
        <w:tab/>
      </w:r>
      <w:r w:rsidRPr="00763DEA">
        <w:rPr>
          <w:rFonts w:cs="v4.2.0"/>
        </w:rPr>
        <w:t>Test Requirements</w:t>
      </w:r>
      <w:r>
        <w:tab/>
        <w:t>1951</w:t>
      </w:r>
    </w:p>
    <w:p w14:paraId="2A4BF83C" w14:textId="77777777" w:rsidR="00597036" w:rsidRDefault="00597036">
      <w:pPr>
        <w:pStyle w:val="TOC5"/>
        <w:rPr>
          <w:rFonts w:asciiTheme="minorHAnsi" w:eastAsiaTheme="minorEastAsia" w:hAnsiTheme="minorHAnsi" w:cstheme="minorBidi"/>
          <w:sz w:val="22"/>
          <w:szCs w:val="22"/>
        </w:rPr>
      </w:pPr>
      <w:r w:rsidRPr="00597036">
        <w:t>A.8.</w:t>
      </w:r>
      <w:r w:rsidRPr="00597036">
        <w:rPr>
          <w:lang w:eastAsia="zh-CN"/>
        </w:rPr>
        <w:t>7</w:t>
      </w:r>
      <w:r w:rsidRPr="00597036">
        <w:t>.1.</w:t>
      </w:r>
      <w:r w:rsidRPr="00597036">
        <w:rPr>
          <w:lang w:eastAsia="zh-CN"/>
        </w:rPr>
        <w:t>2</w:t>
      </w:r>
      <w:r w:rsidRPr="00597036">
        <w:t>.1</w:t>
      </w:r>
      <w:r w:rsidRPr="00597036">
        <w:rPr>
          <w:rFonts w:asciiTheme="minorHAnsi" w:eastAsiaTheme="minorEastAsia" w:hAnsiTheme="minorHAnsi"/>
          <w:sz w:val="22"/>
          <w:szCs w:val="22"/>
        </w:rPr>
        <w:tab/>
      </w:r>
      <w:r w:rsidRPr="00763DEA">
        <w:rPr>
          <w:rFonts w:cs="v4.2.0"/>
        </w:rPr>
        <w:t>Void</w:t>
      </w:r>
      <w:r>
        <w:tab/>
        <w:t>1951</w:t>
      </w:r>
    </w:p>
    <w:p w14:paraId="3F7EE0CD" w14:textId="77777777" w:rsidR="00597036" w:rsidRDefault="0059703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1951</w:t>
      </w:r>
    </w:p>
    <w:p w14:paraId="0182EB7F" w14:textId="77777777" w:rsidR="00597036" w:rsidRDefault="00597036">
      <w:pPr>
        <w:pStyle w:val="TOC5"/>
        <w:rPr>
          <w:rFonts w:asciiTheme="minorHAnsi" w:eastAsiaTheme="minorEastAsia" w:hAnsiTheme="minorHAnsi" w:cstheme="minorBidi"/>
          <w:sz w:val="22"/>
          <w:szCs w:val="22"/>
        </w:rPr>
      </w:pPr>
      <w:r w:rsidRPr="00597036">
        <w:t>A.8.</w:t>
      </w:r>
      <w:r w:rsidRPr="00597036">
        <w:rPr>
          <w:lang w:eastAsia="zh-CN"/>
        </w:rPr>
        <w:t>7</w:t>
      </w:r>
      <w:r w:rsidRPr="00597036">
        <w:t>.1.</w:t>
      </w:r>
      <w:r w:rsidRPr="00597036">
        <w:rPr>
          <w:lang w:eastAsia="zh-CN"/>
        </w:rPr>
        <w:t>2</w:t>
      </w:r>
      <w:r w:rsidRPr="00597036">
        <w:t>.</w:t>
      </w:r>
      <w:r w:rsidRPr="00597036">
        <w:rPr>
          <w:lang w:eastAsia="zh-CN"/>
        </w:rPr>
        <w:t>3</w:t>
      </w:r>
      <w:r w:rsidRPr="00597036">
        <w:rPr>
          <w:rFonts w:asciiTheme="minorHAnsi" w:eastAsiaTheme="minorEastAsia" w:hAnsiTheme="minorHAnsi"/>
          <w:sz w:val="22"/>
          <w:szCs w:val="22"/>
        </w:rPr>
        <w:tab/>
      </w:r>
      <w:r w:rsidRPr="00763DEA">
        <w:rPr>
          <w:rFonts w:cs="v4.2.0"/>
          <w:lang w:eastAsia="zh-CN"/>
        </w:rPr>
        <w:t>Void</w:t>
      </w:r>
      <w:r>
        <w:tab/>
        <w:t>1951</w:t>
      </w:r>
    </w:p>
    <w:p w14:paraId="16912481" w14:textId="77777777" w:rsidR="00597036" w:rsidRDefault="0059703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1951</w:t>
      </w:r>
    </w:p>
    <w:p w14:paraId="593239A3" w14:textId="77777777" w:rsidR="00597036" w:rsidRDefault="0059703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1951</w:t>
      </w:r>
    </w:p>
    <w:p w14:paraId="76DA0036" w14:textId="77777777" w:rsidR="00597036" w:rsidRDefault="0059703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1954</w:t>
      </w:r>
    </w:p>
    <w:p w14:paraId="2446FF9F" w14:textId="77777777" w:rsidR="00597036" w:rsidRDefault="0059703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1955</w:t>
      </w:r>
    </w:p>
    <w:p w14:paraId="52C92EBB"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3</w:t>
      </w:r>
      <w:r w:rsidRPr="00597036">
        <w:t>.1</w:t>
      </w:r>
      <w:r w:rsidRPr="00597036">
        <w:rPr>
          <w:rFonts w:asciiTheme="minorHAnsi" w:eastAsiaTheme="minorEastAsia" w:hAnsiTheme="minorHAnsi"/>
          <w:sz w:val="22"/>
          <w:szCs w:val="22"/>
        </w:rPr>
        <w:tab/>
      </w:r>
      <w:r w:rsidRPr="00763DEA">
        <w:rPr>
          <w:rFonts w:cs="v4.2.0"/>
          <w:snapToGrid w:val="0"/>
        </w:rPr>
        <w:t>Test Purpose and Environment</w:t>
      </w:r>
      <w:r>
        <w:tab/>
        <w:t>1955</w:t>
      </w:r>
    </w:p>
    <w:p w14:paraId="0B12B013"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3</w:t>
      </w:r>
      <w:r w:rsidRPr="00597036">
        <w:t>.</w:t>
      </w:r>
      <w:r w:rsidRPr="00597036">
        <w:rPr>
          <w:lang w:eastAsia="zh-CN"/>
        </w:rPr>
        <w:t>2</w:t>
      </w:r>
      <w:r w:rsidRPr="00597036">
        <w:rPr>
          <w:rFonts w:asciiTheme="minorHAnsi" w:eastAsiaTheme="minorEastAsia" w:hAnsiTheme="minorHAnsi"/>
          <w:sz w:val="22"/>
          <w:szCs w:val="22"/>
        </w:rPr>
        <w:tab/>
      </w:r>
      <w:r w:rsidRPr="00763DEA">
        <w:rPr>
          <w:rFonts w:cs="v4.2.0"/>
          <w:snapToGrid w:val="0"/>
        </w:rPr>
        <w:t>Test P</w:t>
      </w:r>
      <w:r w:rsidRPr="00763DEA">
        <w:rPr>
          <w:rFonts w:cs="v4.2.0"/>
          <w:snapToGrid w:val="0"/>
          <w:lang w:eastAsia="zh-CN"/>
        </w:rPr>
        <w:t>arameters</w:t>
      </w:r>
      <w:r>
        <w:tab/>
        <w:t>1955</w:t>
      </w:r>
    </w:p>
    <w:p w14:paraId="66F99135"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3</w:t>
      </w:r>
      <w:r w:rsidRPr="00597036">
        <w:t>.</w:t>
      </w:r>
      <w:r w:rsidRPr="00597036">
        <w:rPr>
          <w:lang w:eastAsia="zh-CN"/>
        </w:rPr>
        <w:t>3</w:t>
      </w:r>
      <w:r w:rsidRPr="00597036">
        <w:rPr>
          <w:rFonts w:asciiTheme="minorHAnsi" w:eastAsiaTheme="minorEastAsia" w:hAnsiTheme="minorHAnsi"/>
          <w:sz w:val="22"/>
          <w:szCs w:val="22"/>
        </w:rPr>
        <w:tab/>
      </w:r>
      <w:r w:rsidRPr="00763DEA">
        <w:rPr>
          <w:rFonts w:cs="v4.2.0"/>
          <w:snapToGrid w:val="0"/>
        </w:rPr>
        <w:t>Test Requirements</w:t>
      </w:r>
      <w:r>
        <w:tab/>
        <w:t>1956</w:t>
      </w:r>
    </w:p>
    <w:p w14:paraId="0F4482F6" w14:textId="77777777" w:rsidR="00597036" w:rsidRDefault="0059703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1957</w:t>
      </w:r>
    </w:p>
    <w:p w14:paraId="5260CFA3"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.4.1</w:t>
      </w:r>
      <w:r w:rsidRPr="00597036">
        <w:rPr>
          <w:rFonts w:asciiTheme="minorHAnsi" w:eastAsiaTheme="minorEastAsia" w:hAnsiTheme="minorHAnsi" w:cstheme="minorBidi"/>
          <w:sz w:val="22"/>
          <w:szCs w:val="22"/>
        </w:rPr>
        <w:tab/>
      </w:r>
      <w:r w:rsidRPr="00763DEA">
        <w:rPr>
          <w:snapToGrid w:val="0"/>
        </w:rPr>
        <w:t>Test Purpose and Environment</w:t>
      </w:r>
      <w:r>
        <w:tab/>
        <w:t>1957</w:t>
      </w:r>
    </w:p>
    <w:p w14:paraId="670A89D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.4.</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1959</w:t>
      </w:r>
    </w:p>
    <w:p w14:paraId="1A57C179" w14:textId="77777777" w:rsidR="00597036" w:rsidRDefault="0059703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1959</w:t>
      </w:r>
    </w:p>
    <w:p w14:paraId="33A5FECC"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5</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1959</w:t>
      </w:r>
    </w:p>
    <w:p w14:paraId="022CA8A9" w14:textId="77777777" w:rsidR="00597036" w:rsidRDefault="0059703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1961</w:t>
      </w:r>
    </w:p>
    <w:p w14:paraId="064F18FD" w14:textId="77777777" w:rsidR="00597036" w:rsidRDefault="0059703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1961</w:t>
      </w:r>
    </w:p>
    <w:p w14:paraId="237E613B" w14:textId="77777777" w:rsidR="00597036" w:rsidRDefault="0059703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1961</w:t>
      </w:r>
    </w:p>
    <w:p w14:paraId="4264CB32" w14:textId="77777777" w:rsidR="00597036" w:rsidRDefault="00597036">
      <w:pPr>
        <w:pStyle w:val="TOC4"/>
        <w:rPr>
          <w:rFonts w:asciiTheme="minorHAnsi" w:eastAsiaTheme="minorEastAsia" w:hAnsiTheme="minorHAnsi" w:cstheme="minorBidi"/>
          <w:sz w:val="22"/>
          <w:szCs w:val="22"/>
        </w:rPr>
      </w:pPr>
      <w:r w:rsidRPr="00597036">
        <w:t>A.8.7A.1.1</w:t>
      </w:r>
      <w:r w:rsidRPr="00597036">
        <w:rPr>
          <w:rFonts w:asciiTheme="minorHAnsi" w:eastAsiaTheme="minorEastAsia" w:hAnsiTheme="minorHAnsi" w:cstheme="minorBidi"/>
          <w:sz w:val="22"/>
          <w:szCs w:val="22"/>
        </w:rPr>
        <w:tab/>
      </w:r>
      <w:r w:rsidRPr="00763DEA">
        <w:rPr>
          <w:snapToGrid w:val="0"/>
        </w:rPr>
        <w:t>Test Purpose and Environment</w:t>
      </w:r>
      <w:r>
        <w:tab/>
        <w:t>1961</w:t>
      </w:r>
    </w:p>
    <w:p w14:paraId="2FD425A7" w14:textId="77777777" w:rsidR="00597036" w:rsidRDefault="0059703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1964</w:t>
      </w:r>
    </w:p>
    <w:p w14:paraId="78B549C9" w14:textId="77777777" w:rsidR="00597036" w:rsidRDefault="0059703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1964</w:t>
      </w:r>
    </w:p>
    <w:p w14:paraId="5DDCA738" w14:textId="77777777" w:rsidR="00597036" w:rsidRDefault="00597036">
      <w:pPr>
        <w:pStyle w:val="TOC3"/>
        <w:rPr>
          <w:rFonts w:asciiTheme="minorHAnsi" w:eastAsiaTheme="minorEastAsia" w:hAnsiTheme="minorHAnsi" w:cstheme="minorBidi"/>
          <w:sz w:val="22"/>
          <w:szCs w:val="22"/>
        </w:rPr>
      </w:pPr>
      <w:r w:rsidRPr="00597036">
        <w:t>A.8.8.1</w:t>
      </w:r>
      <w:r w:rsidRPr="00597036">
        <w:rPr>
          <w:rFonts w:asciiTheme="minorHAnsi" w:eastAsiaTheme="minorEastAsia" w:hAnsiTheme="minorHAnsi"/>
          <w:sz w:val="22"/>
          <w:szCs w:val="22"/>
        </w:rPr>
        <w:tab/>
      </w:r>
      <w:r w:rsidRPr="00763DEA">
        <w:rPr>
          <w:rFonts w:cs="v4.2.0"/>
        </w:rPr>
        <w:t>E-UTRAN FDD – GSM event triggered reporting in AWGN</w:t>
      </w:r>
      <w:r>
        <w:tab/>
        <w:t>1964</w:t>
      </w:r>
    </w:p>
    <w:p w14:paraId="7507EB47" w14:textId="77777777" w:rsidR="00597036" w:rsidRDefault="00597036">
      <w:pPr>
        <w:pStyle w:val="TOC4"/>
        <w:rPr>
          <w:rFonts w:asciiTheme="minorHAnsi" w:eastAsiaTheme="minorEastAsia" w:hAnsiTheme="minorHAnsi" w:cstheme="minorBidi"/>
          <w:sz w:val="22"/>
          <w:szCs w:val="22"/>
        </w:rPr>
      </w:pPr>
      <w:r w:rsidRPr="00597036">
        <w:t>A.8.8.1.1</w:t>
      </w:r>
      <w:r w:rsidRPr="00597036">
        <w:rPr>
          <w:rFonts w:asciiTheme="minorHAnsi" w:eastAsiaTheme="minorEastAsia" w:hAnsiTheme="minorHAnsi"/>
          <w:sz w:val="22"/>
          <w:szCs w:val="22"/>
        </w:rPr>
        <w:tab/>
      </w:r>
      <w:r w:rsidRPr="00763DEA">
        <w:rPr>
          <w:rFonts w:cs="v4.2.0"/>
          <w:snapToGrid w:val="0"/>
        </w:rPr>
        <w:t>Test Purpose and Environment</w:t>
      </w:r>
      <w:r>
        <w:tab/>
        <w:t>1964</w:t>
      </w:r>
    </w:p>
    <w:p w14:paraId="4BD9FE20" w14:textId="77777777" w:rsidR="00597036" w:rsidRDefault="00597036">
      <w:pPr>
        <w:pStyle w:val="TOC4"/>
        <w:rPr>
          <w:rFonts w:asciiTheme="minorHAnsi" w:eastAsiaTheme="minorEastAsia" w:hAnsiTheme="minorHAnsi" w:cstheme="minorBidi"/>
          <w:sz w:val="22"/>
          <w:szCs w:val="22"/>
        </w:rPr>
      </w:pPr>
      <w:r w:rsidRPr="00597036">
        <w:t>A.8.8.1.2</w:t>
      </w:r>
      <w:r w:rsidRPr="00597036">
        <w:rPr>
          <w:rFonts w:asciiTheme="minorHAnsi" w:eastAsiaTheme="minorEastAsia" w:hAnsiTheme="minorHAnsi"/>
          <w:sz w:val="22"/>
          <w:szCs w:val="22"/>
        </w:rPr>
        <w:tab/>
      </w:r>
      <w:r w:rsidRPr="00763DEA">
        <w:rPr>
          <w:rFonts w:cs="v4.2.0"/>
          <w:snapToGrid w:val="0"/>
        </w:rPr>
        <w:t>Test Requirements</w:t>
      </w:r>
      <w:r>
        <w:tab/>
        <w:t>1966</w:t>
      </w:r>
    </w:p>
    <w:p w14:paraId="04F6EADE" w14:textId="77777777" w:rsidR="00597036" w:rsidRDefault="00597036">
      <w:pPr>
        <w:pStyle w:val="TOC3"/>
        <w:rPr>
          <w:rFonts w:asciiTheme="minorHAnsi" w:eastAsiaTheme="minorEastAsia" w:hAnsiTheme="minorHAnsi" w:cstheme="minorBidi"/>
          <w:sz w:val="22"/>
          <w:szCs w:val="22"/>
        </w:rPr>
      </w:pPr>
      <w:r w:rsidRPr="00597036">
        <w:t>A.8.8.2</w:t>
      </w:r>
      <w:r w:rsidRPr="00597036">
        <w:rPr>
          <w:rFonts w:asciiTheme="minorHAnsi" w:eastAsiaTheme="minorEastAsia" w:hAnsiTheme="minorHAnsi"/>
          <w:sz w:val="22"/>
          <w:szCs w:val="22"/>
        </w:rPr>
        <w:tab/>
      </w:r>
      <w:r w:rsidRPr="00763DEA">
        <w:rPr>
          <w:rFonts w:cs="v4.2.0"/>
        </w:rPr>
        <w:t>E-UTRAN FDD-GSM event triggered reporting when DRX is used in AWGN</w:t>
      </w:r>
      <w:r>
        <w:tab/>
        <w:t>1966</w:t>
      </w:r>
    </w:p>
    <w:p w14:paraId="0F9D06F1" w14:textId="77777777" w:rsidR="00597036" w:rsidRDefault="00597036">
      <w:pPr>
        <w:pStyle w:val="TOC4"/>
        <w:rPr>
          <w:rFonts w:asciiTheme="minorHAnsi" w:eastAsiaTheme="minorEastAsia" w:hAnsiTheme="minorHAnsi" w:cstheme="minorBidi"/>
          <w:sz w:val="22"/>
          <w:szCs w:val="22"/>
        </w:rPr>
      </w:pPr>
      <w:r w:rsidRPr="00597036">
        <w:lastRenderedPageBreak/>
        <w:t>A.8.8.2.1</w:t>
      </w:r>
      <w:r w:rsidRPr="00597036">
        <w:rPr>
          <w:rFonts w:asciiTheme="minorHAnsi" w:eastAsiaTheme="minorEastAsia" w:hAnsiTheme="minorHAnsi"/>
          <w:sz w:val="22"/>
          <w:szCs w:val="22"/>
        </w:rPr>
        <w:tab/>
      </w:r>
      <w:r w:rsidRPr="00763DEA">
        <w:rPr>
          <w:rFonts w:cs="v4.2.0"/>
          <w:snapToGrid w:val="0"/>
        </w:rPr>
        <w:t>Test Purpose and Environment</w:t>
      </w:r>
      <w:r>
        <w:tab/>
        <w:t>1966</w:t>
      </w:r>
    </w:p>
    <w:p w14:paraId="161FF92F" w14:textId="77777777" w:rsidR="00597036" w:rsidRDefault="00597036">
      <w:pPr>
        <w:pStyle w:val="TOC4"/>
        <w:rPr>
          <w:rFonts w:asciiTheme="minorHAnsi" w:eastAsiaTheme="minorEastAsia" w:hAnsiTheme="minorHAnsi" w:cstheme="minorBidi"/>
          <w:sz w:val="22"/>
          <w:szCs w:val="22"/>
        </w:rPr>
      </w:pPr>
      <w:r w:rsidRPr="00597036">
        <w:t>A.8.8.2.2</w:t>
      </w:r>
      <w:r w:rsidRPr="00597036">
        <w:rPr>
          <w:rFonts w:asciiTheme="minorHAnsi" w:eastAsiaTheme="minorEastAsia" w:hAnsiTheme="minorHAnsi" w:cstheme="minorBidi"/>
          <w:sz w:val="22"/>
          <w:szCs w:val="22"/>
        </w:rPr>
        <w:tab/>
      </w:r>
      <w:r w:rsidRPr="00763DEA">
        <w:rPr>
          <w:snapToGrid w:val="0"/>
        </w:rPr>
        <w:t>Test Requirements</w:t>
      </w:r>
      <w:r>
        <w:tab/>
        <w:t>1968</w:t>
      </w:r>
    </w:p>
    <w:p w14:paraId="63A74B4D" w14:textId="77777777" w:rsidR="00597036" w:rsidRDefault="0059703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1969</w:t>
      </w:r>
    </w:p>
    <w:p w14:paraId="2400B0E6" w14:textId="77777777" w:rsidR="00597036" w:rsidRDefault="00597036">
      <w:pPr>
        <w:pStyle w:val="TOC4"/>
        <w:rPr>
          <w:rFonts w:asciiTheme="minorHAnsi" w:eastAsiaTheme="minorEastAsia" w:hAnsiTheme="minorHAnsi" w:cstheme="minorBidi"/>
          <w:sz w:val="22"/>
          <w:szCs w:val="22"/>
        </w:rPr>
      </w:pPr>
      <w:r w:rsidRPr="00597036">
        <w:t>A.8.8.3.1</w:t>
      </w:r>
      <w:r w:rsidRPr="00597036">
        <w:rPr>
          <w:rFonts w:asciiTheme="minorHAnsi" w:eastAsiaTheme="minorEastAsia" w:hAnsiTheme="minorHAnsi" w:cstheme="minorBidi"/>
          <w:sz w:val="22"/>
          <w:szCs w:val="22"/>
        </w:rPr>
        <w:tab/>
      </w:r>
      <w:r w:rsidRPr="00763DEA">
        <w:rPr>
          <w:snapToGrid w:val="0"/>
        </w:rPr>
        <w:t>Test Purpose and Environment</w:t>
      </w:r>
      <w:r>
        <w:tab/>
        <w:t>1969</w:t>
      </w:r>
    </w:p>
    <w:p w14:paraId="498F3EEC" w14:textId="77777777" w:rsidR="00597036" w:rsidRDefault="00597036">
      <w:pPr>
        <w:pStyle w:val="TOC4"/>
        <w:rPr>
          <w:rFonts w:asciiTheme="minorHAnsi" w:eastAsiaTheme="minorEastAsia" w:hAnsiTheme="minorHAnsi" w:cstheme="minorBidi"/>
          <w:sz w:val="22"/>
          <w:szCs w:val="22"/>
        </w:rPr>
      </w:pPr>
      <w:r w:rsidRPr="00597036">
        <w:t>A.8.8.3.2</w:t>
      </w:r>
      <w:r w:rsidRPr="00597036">
        <w:rPr>
          <w:rFonts w:asciiTheme="minorHAnsi" w:eastAsiaTheme="minorEastAsia" w:hAnsiTheme="minorHAnsi" w:cstheme="minorBidi"/>
          <w:sz w:val="22"/>
          <w:szCs w:val="22"/>
        </w:rPr>
        <w:tab/>
      </w:r>
      <w:r w:rsidRPr="00763DEA">
        <w:rPr>
          <w:snapToGrid w:val="0"/>
        </w:rPr>
        <w:t>Test Requirements</w:t>
      </w:r>
      <w:r>
        <w:tab/>
        <w:t>1970</w:t>
      </w:r>
    </w:p>
    <w:p w14:paraId="176DB5A2" w14:textId="77777777" w:rsidR="00597036" w:rsidRDefault="00597036">
      <w:pPr>
        <w:pStyle w:val="TOC2"/>
        <w:rPr>
          <w:rFonts w:asciiTheme="minorHAnsi" w:eastAsiaTheme="minorEastAsia" w:hAnsiTheme="minorHAnsi" w:cstheme="minorBidi"/>
          <w:sz w:val="22"/>
          <w:szCs w:val="22"/>
        </w:rPr>
      </w:pPr>
      <w:r w:rsidRPr="00597036">
        <w:t>A.8.</w:t>
      </w:r>
      <w:r w:rsidRPr="00597036">
        <w:rPr>
          <w:lang w:eastAsia="zh-CN"/>
        </w:rPr>
        <w:t>9</w:t>
      </w:r>
      <w:r w:rsidRPr="00597036">
        <w:rPr>
          <w:rFonts w:asciiTheme="minorHAnsi" w:eastAsiaTheme="minorEastAsia" w:hAnsiTheme="minorHAnsi" w:cstheme="minorBidi"/>
          <w:sz w:val="22"/>
          <w:szCs w:val="22"/>
        </w:rPr>
        <w:tab/>
      </w:r>
      <w:r w:rsidRPr="001E1211">
        <w:rPr>
          <w:lang w:eastAsia="zh-CN"/>
        </w:rPr>
        <w:t>E-UTRAN F</w:t>
      </w:r>
      <w:r w:rsidRPr="001E1211">
        <w:t>DD</w:t>
      </w:r>
      <w:r w:rsidRPr="001E1211">
        <w:rPr>
          <w:lang w:eastAsia="zh-CN"/>
        </w:rPr>
        <w:t xml:space="preserve"> </w:t>
      </w:r>
      <w:r w:rsidRPr="001E1211">
        <w:t>-</w:t>
      </w:r>
      <w:r w:rsidRPr="001E1211">
        <w:rPr>
          <w:lang w:eastAsia="zh-CN"/>
        </w:rPr>
        <w:t xml:space="preserve"> UTRAN T</w:t>
      </w:r>
      <w:r w:rsidRPr="001E1211">
        <w:t>DD measurements</w:t>
      </w:r>
      <w:r>
        <w:tab/>
        <w:t>1971</w:t>
      </w:r>
    </w:p>
    <w:p w14:paraId="66DDCFC8" w14:textId="77777777" w:rsidR="00597036" w:rsidRDefault="00597036">
      <w:pPr>
        <w:pStyle w:val="TOC3"/>
        <w:rPr>
          <w:rFonts w:asciiTheme="minorHAnsi" w:eastAsiaTheme="minorEastAsia" w:hAnsiTheme="minorHAnsi" w:cstheme="minorBidi"/>
          <w:sz w:val="22"/>
          <w:szCs w:val="22"/>
        </w:rPr>
      </w:pPr>
      <w:r w:rsidRPr="00597036">
        <w:t>A.8.</w:t>
      </w:r>
      <w:r w:rsidRPr="00597036">
        <w:rPr>
          <w:lang w:eastAsia="zh-CN"/>
        </w:rPr>
        <w:t>9</w:t>
      </w:r>
      <w:r w:rsidRPr="00597036">
        <w:t>.1</w:t>
      </w:r>
      <w:r w:rsidRPr="0059703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763DEA">
        <w:rPr>
          <w:rFonts w:cs="v4.2.0"/>
        </w:rPr>
        <w:t xml:space="preserve"> </w:t>
      </w:r>
      <w:r w:rsidRPr="00763DEA">
        <w:rPr>
          <w:rFonts w:cs="v4.2.0"/>
          <w:lang w:eastAsia="zh-CN"/>
        </w:rPr>
        <w:t>e</w:t>
      </w:r>
      <w:r w:rsidRPr="00763DEA">
        <w:rPr>
          <w:rFonts w:cs="v4.2.0"/>
        </w:rPr>
        <w:t>vent triggered reporting in fading propagation conditions</w:t>
      </w:r>
      <w:r>
        <w:tab/>
        <w:t>1971</w:t>
      </w:r>
    </w:p>
    <w:p w14:paraId="667913E1"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9</w:t>
      </w:r>
      <w:r w:rsidRPr="00597036">
        <w:t>.1.1</w:t>
      </w:r>
      <w:r w:rsidRPr="00597036">
        <w:rPr>
          <w:rFonts w:asciiTheme="minorHAnsi" w:eastAsiaTheme="minorEastAsia" w:hAnsiTheme="minorHAnsi"/>
          <w:sz w:val="22"/>
          <w:szCs w:val="22"/>
        </w:rPr>
        <w:tab/>
      </w:r>
      <w:r w:rsidRPr="00763DEA">
        <w:rPr>
          <w:rFonts w:cs="v4.2.0"/>
          <w:snapToGrid w:val="0"/>
        </w:rPr>
        <w:t>Test Purpose and Environment</w:t>
      </w:r>
      <w:r>
        <w:tab/>
        <w:t>1971</w:t>
      </w:r>
    </w:p>
    <w:p w14:paraId="4DFC91FA"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9</w:t>
      </w:r>
      <w:r w:rsidRPr="00597036">
        <w:t>.1.2</w:t>
      </w:r>
      <w:r w:rsidRPr="00597036">
        <w:rPr>
          <w:rFonts w:asciiTheme="minorHAnsi" w:eastAsiaTheme="minorEastAsia" w:hAnsiTheme="minorHAnsi"/>
          <w:sz w:val="22"/>
          <w:szCs w:val="22"/>
        </w:rPr>
        <w:tab/>
      </w:r>
      <w:r w:rsidRPr="00763DEA">
        <w:rPr>
          <w:rFonts w:cs="v4.2.0"/>
          <w:snapToGrid w:val="0"/>
        </w:rPr>
        <w:t>Test Requirements</w:t>
      </w:r>
      <w:r>
        <w:tab/>
        <w:t>1972</w:t>
      </w:r>
    </w:p>
    <w:p w14:paraId="6D790B98" w14:textId="77777777" w:rsidR="00597036" w:rsidRDefault="00597036">
      <w:pPr>
        <w:pStyle w:val="TOC3"/>
        <w:rPr>
          <w:rFonts w:asciiTheme="minorHAnsi" w:eastAsiaTheme="minorEastAsia" w:hAnsiTheme="minorHAnsi" w:cstheme="minorBidi"/>
          <w:sz w:val="22"/>
          <w:szCs w:val="22"/>
        </w:rPr>
      </w:pPr>
      <w:r w:rsidRPr="00597036">
        <w:t>A.8.</w:t>
      </w:r>
      <w:r w:rsidRPr="00597036">
        <w:rPr>
          <w:lang w:eastAsia="zh-CN"/>
        </w:rPr>
        <w:t>9</w:t>
      </w:r>
      <w:r w:rsidRPr="00597036">
        <w:t>.</w:t>
      </w:r>
      <w:r w:rsidRPr="00597036">
        <w:rPr>
          <w:lang w:eastAsia="zh-CN"/>
        </w:rPr>
        <w:t>2</w:t>
      </w:r>
      <w:r w:rsidRPr="00597036">
        <w:rPr>
          <w:rFonts w:asciiTheme="minorHAnsi" w:eastAsiaTheme="minorEastAsia" w:hAnsiTheme="minorHAnsi"/>
          <w:sz w:val="22"/>
          <w:szCs w:val="22"/>
        </w:rPr>
        <w:tab/>
      </w:r>
      <w:r w:rsidRPr="00763DEA">
        <w:rPr>
          <w:rFonts w:cs="v4.2.0"/>
        </w:rPr>
        <w:t>E-UTRA</w:t>
      </w:r>
      <w:r w:rsidRPr="00763DEA">
        <w:rPr>
          <w:rFonts w:cs="v4.2.0"/>
          <w:lang w:eastAsia="zh-CN"/>
        </w:rPr>
        <w:t>N</w:t>
      </w:r>
      <w:r w:rsidRPr="00763DEA">
        <w:rPr>
          <w:rFonts w:cs="v4.2.0"/>
        </w:rPr>
        <w:t xml:space="preserve"> </w:t>
      </w:r>
      <w:r w:rsidRPr="00763DEA">
        <w:rPr>
          <w:rFonts w:cs="v4.2.0"/>
          <w:lang w:eastAsia="zh-CN"/>
        </w:rPr>
        <w:t>F</w:t>
      </w:r>
      <w:r w:rsidRPr="00763DEA">
        <w:rPr>
          <w:rFonts w:cs="v4.2.0"/>
        </w:rPr>
        <w:t xml:space="preserve">DD </w:t>
      </w:r>
      <w:r w:rsidRPr="00763DEA">
        <w:rPr>
          <w:rFonts w:cs="v4.2.0"/>
          <w:lang w:eastAsia="zh-CN"/>
        </w:rPr>
        <w:t xml:space="preserve">- </w:t>
      </w:r>
      <w:r w:rsidRPr="00763DEA">
        <w:rPr>
          <w:rFonts w:cs="v4.2.0"/>
        </w:rPr>
        <w:t>UTRA</w:t>
      </w:r>
      <w:r w:rsidRPr="00763DEA">
        <w:rPr>
          <w:rFonts w:cs="v4.2.0"/>
          <w:lang w:eastAsia="zh-CN"/>
        </w:rPr>
        <w:t>N</w:t>
      </w:r>
      <w:r w:rsidRPr="00763DEA">
        <w:rPr>
          <w:rFonts w:cs="v4.2.0"/>
        </w:rPr>
        <w:t xml:space="preserve"> TDD </w:t>
      </w:r>
      <w:r>
        <w:t>enhanced cell identification under AWGN propagation conditions</w:t>
      </w:r>
      <w:r>
        <w:tab/>
        <w:t>1973</w:t>
      </w:r>
    </w:p>
    <w:p w14:paraId="57BEB603" w14:textId="77777777" w:rsidR="00597036" w:rsidRDefault="0059703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1973</w:t>
      </w:r>
    </w:p>
    <w:p w14:paraId="4A596B3A" w14:textId="77777777" w:rsidR="00597036" w:rsidRDefault="0059703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1975</w:t>
      </w:r>
    </w:p>
    <w:p w14:paraId="63737D9D" w14:textId="77777777" w:rsidR="00597036" w:rsidRDefault="00597036">
      <w:pPr>
        <w:pStyle w:val="TOC3"/>
        <w:rPr>
          <w:rFonts w:asciiTheme="minorHAnsi" w:eastAsiaTheme="minorEastAsia" w:hAnsiTheme="minorHAnsi" w:cstheme="minorBidi"/>
          <w:sz w:val="22"/>
          <w:szCs w:val="22"/>
        </w:rPr>
      </w:pPr>
      <w:r w:rsidRPr="00597036">
        <w:t>A.8.10</w:t>
      </w:r>
      <w:r w:rsidRPr="00597036">
        <w:rPr>
          <w:rFonts w:asciiTheme="minorHAnsi" w:eastAsiaTheme="minorEastAsia" w:hAnsiTheme="minorHAnsi"/>
          <w:sz w:val="22"/>
          <w:szCs w:val="22"/>
        </w:rPr>
        <w:tab/>
      </w:r>
      <w:r w:rsidRPr="00763DEA">
        <w:rPr>
          <w:rFonts w:cs="v4.2.0"/>
        </w:rPr>
        <w:t>E-UTRAN TDD – GSM Measurements</w:t>
      </w:r>
      <w:r>
        <w:tab/>
        <w:t>1975</w:t>
      </w:r>
    </w:p>
    <w:p w14:paraId="60A6DF4D" w14:textId="77777777" w:rsidR="00597036" w:rsidRDefault="0059703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1975</w:t>
      </w:r>
    </w:p>
    <w:p w14:paraId="7CD1830E" w14:textId="77777777" w:rsidR="00597036" w:rsidRDefault="00597036">
      <w:pPr>
        <w:pStyle w:val="TOC4"/>
        <w:rPr>
          <w:rFonts w:asciiTheme="minorHAnsi" w:eastAsiaTheme="minorEastAsia" w:hAnsiTheme="minorHAnsi" w:cstheme="minorBidi"/>
          <w:sz w:val="22"/>
          <w:szCs w:val="22"/>
        </w:rPr>
      </w:pPr>
      <w:r w:rsidRPr="00597036">
        <w:t>A.8.10.1.1</w:t>
      </w:r>
      <w:r w:rsidRPr="00597036">
        <w:rPr>
          <w:rFonts w:asciiTheme="minorHAnsi" w:eastAsiaTheme="minorEastAsia" w:hAnsiTheme="minorHAnsi"/>
          <w:sz w:val="22"/>
          <w:szCs w:val="22"/>
        </w:rPr>
        <w:tab/>
      </w:r>
      <w:r w:rsidRPr="00763DEA">
        <w:rPr>
          <w:rFonts w:cs="v4.2.0"/>
          <w:snapToGrid w:val="0"/>
        </w:rPr>
        <w:t>Test Purpose and Environment</w:t>
      </w:r>
      <w:r>
        <w:tab/>
        <w:t>1975</w:t>
      </w:r>
    </w:p>
    <w:p w14:paraId="0C9DBA7B" w14:textId="77777777" w:rsidR="00597036" w:rsidRDefault="00597036">
      <w:pPr>
        <w:pStyle w:val="TOC4"/>
        <w:rPr>
          <w:rFonts w:asciiTheme="minorHAnsi" w:eastAsiaTheme="minorEastAsia" w:hAnsiTheme="minorHAnsi" w:cstheme="minorBidi"/>
          <w:sz w:val="22"/>
          <w:szCs w:val="22"/>
        </w:rPr>
      </w:pPr>
      <w:r w:rsidRPr="00597036">
        <w:t>A.8.10.1.2</w:t>
      </w:r>
      <w:r w:rsidRPr="00597036">
        <w:rPr>
          <w:rFonts w:asciiTheme="minorHAnsi" w:eastAsiaTheme="minorEastAsia" w:hAnsiTheme="minorHAnsi"/>
          <w:sz w:val="22"/>
          <w:szCs w:val="22"/>
        </w:rPr>
        <w:tab/>
      </w:r>
      <w:r w:rsidRPr="00763DEA">
        <w:rPr>
          <w:rFonts w:cs="v4.2.0"/>
          <w:snapToGrid w:val="0"/>
        </w:rPr>
        <w:t>Test Requirements</w:t>
      </w:r>
      <w:r>
        <w:tab/>
        <w:t>1976</w:t>
      </w:r>
    </w:p>
    <w:p w14:paraId="1A07C70B" w14:textId="77777777" w:rsidR="00597036" w:rsidRDefault="0059703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1977</w:t>
      </w:r>
    </w:p>
    <w:p w14:paraId="376BB9FA" w14:textId="77777777" w:rsidR="00597036" w:rsidRDefault="00597036">
      <w:pPr>
        <w:pStyle w:val="TOC4"/>
        <w:rPr>
          <w:rFonts w:asciiTheme="minorHAnsi" w:eastAsiaTheme="minorEastAsia" w:hAnsiTheme="minorHAnsi" w:cstheme="minorBidi"/>
          <w:sz w:val="22"/>
          <w:szCs w:val="22"/>
        </w:rPr>
      </w:pPr>
      <w:r w:rsidRPr="00597036">
        <w:t>A.8.10.2.1</w:t>
      </w:r>
      <w:r w:rsidRPr="00597036">
        <w:rPr>
          <w:rFonts w:asciiTheme="minorHAnsi" w:eastAsiaTheme="minorEastAsia" w:hAnsiTheme="minorHAnsi"/>
          <w:sz w:val="22"/>
          <w:szCs w:val="22"/>
        </w:rPr>
        <w:tab/>
      </w:r>
      <w:r w:rsidRPr="00763DEA">
        <w:rPr>
          <w:rFonts w:cs="v4.2.0"/>
          <w:snapToGrid w:val="0"/>
        </w:rPr>
        <w:t>Test Purpose and Environment</w:t>
      </w:r>
      <w:r>
        <w:tab/>
        <w:t>1977</w:t>
      </w:r>
    </w:p>
    <w:p w14:paraId="3ACA8283" w14:textId="77777777" w:rsidR="00597036" w:rsidRDefault="00597036">
      <w:pPr>
        <w:pStyle w:val="TOC4"/>
        <w:rPr>
          <w:rFonts w:asciiTheme="minorHAnsi" w:eastAsiaTheme="minorEastAsia" w:hAnsiTheme="minorHAnsi" w:cstheme="minorBidi"/>
          <w:sz w:val="22"/>
          <w:szCs w:val="22"/>
        </w:rPr>
      </w:pPr>
      <w:r w:rsidRPr="00597036">
        <w:t>A.8.10.2.2</w:t>
      </w:r>
      <w:r w:rsidRPr="00597036">
        <w:rPr>
          <w:rFonts w:asciiTheme="minorHAnsi" w:eastAsiaTheme="minorEastAsia" w:hAnsiTheme="minorHAnsi"/>
          <w:sz w:val="22"/>
          <w:szCs w:val="22"/>
        </w:rPr>
        <w:tab/>
      </w:r>
      <w:r w:rsidRPr="00763DEA">
        <w:rPr>
          <w:rFonts w:cs="v4.2.0"/>
          <w:snapToGrid w:val="0"/>
        </w:rPr>
        <w:t>Test Requirements</w:t>
      </w:r>
      <w:r>
        <w:tab/>
        <w:t>1979</w:t>
      </w:r>
    </w:p>
    <w:p w14:paraId="05FDBB80" w14:textId="77777777" w:rsidR="00597036" w:rsidRDefault="00597036">
      <w:pPr>
        <w:pStyle w:val="TOC2"/>
        <w:rPr>
          <w:rFonts w:asciiTheme="minorHAnsi" w:eastAsiaTheme="minorEastAsia" w:hAnsiTheme="minorHAnsi" w:cstheme="minorBidi"/>
          <w:sz w:val="22"/>
          <w:szCs w:val="22"/>
        </w:rPr>
      </w:pPr>
      <w:r w:rsidRPr="00597036">
        <w:t>A.8.11</w:t>
      </w:r>
      <w:r w:rsidRPr="00597036">
        <w:rPr>
          <w:rFonts w:asciiTheme="minorHAnsi" w:hAnsiTheme="minorHAnsi" w:cstheme="minorBidi"/>
          <w:sz w:val="22"/>
          <w:szCs w:val="22"/>
        </w:rPr>
        <w:tab/>
      </w:r>
      <w:r w:rsidRPr="00763DEA">
        <w:rPr>
          <w:rFonts w:eastAsia="SimSun"/>
        </w:rPr>
        <w:t>Monitoring of Multiple Layers</w:t>
      </w:r>
      <w:r>
        <w:tab/>
        <w:t>1979</w:t>
      </w:r>
    </w:p>
    <w:p w14:paraId="720EE428" w14:textId="77777777" w:rsidR="00597036" w:rsidRDefault="0059703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1979</w:t>
      </w:r>
    </w:p>
    <w:p w14:paraId="4053B763" w14:textId="77777777" w:rsidR="00597036" w:rsidRDefault="00597036">
      <w:pPr>
        <w:pStyle w:val="TOC4"/>
        <w:rPr>
          <w:rFonts w:asciiTheme="minorHAnsi" w:eastAsiaTheme="minorEastAsia" w:hAnsiTheme="minorHAnsi" w:cstheme="minorBidi"/>
          <w:sz w:val="22"/>
          <w:szCs w:val="22"/>
        </w:rPr>
      </w:pPr>
      <w:r w:rsidRPr="00597036">
        <w:t>A.8.11.1.1</w:t>
      </w:r>
      <w:r w:rsidRPr="00597036">
        <w:rPr>
          <w:rFonts w:asciiTheme="minorHAnsi" w:eastAsiaTheme="minorEastAsia" w:hAnsiTheme="minorHAnsi" w:cstheme="minorBidi"/>
          <w:sz w:val="22"/>
          <w:szCs w:val="22"/>
        </w:rPr>
        <w:tab/>
      </w:r>
      <w:r w:rsidRPr="00763DEA">
        <w:rPr>
          <w:snapToGrid w:val="0"/>
        </w:rPr>
        <w:t>Test Purpose and Environment</w:t>
      </w:r>
      <w:r>
        <w:tab/>
        <w:t>1979</w:t>
      </w:r>
    </w:p>
    <w:p w14:paraId="66AF1752" w14:textId="77777777" w:rsidR="00597036" w:rsidRDefault="00597036">
      <w:pPr>
        <w:pStyle w:val="TOC4"/>
        <w:rPr>
          <w:rFonts w:asciiTheme="minorHAnsi" w:eastAsiaTheme="minorEastAsia" w:hAnsiTheme="minorHAnsi" w:cstheme="minorBidi"/>
          <w:sz w:val="22"/>
          <w:szCs w:val="22"/>
        </w:rPr>
      </w:pPr>
      <w:r w:rsidRPr="00597036">
        <w:t>A.8.11.1.2</w:t>
      </w:r>
      <w:r w:rsidRPr="00597036">
        <w:rPr>
          <w:rFonts w:asciiTheme="minorHAnsi" w:eastAsiaTheme="minorEastAsia" w:hAnsiTheme="minorHAnsi" w:cstheme="minorBidi"/>
          <w:sz w:val="22"/>
          <w:szCs w:val="22"/>
        </w:rPr>
        <w:tab/>
      </w:r>
      <w:r w:rsidRPr="00763DEA">
        <w:rPr>
          <w:snapToGrid w:val="0"/>
        </w:rPr>
        <w:t>Test Requirements</w:t>
      </w:r>
      <w:r>
        <w:tab/>
        <w:t>1981</w:t>
      </w:r>
    </w:p>
    <w:p w14:paraId="661E9421" w14:textId="77777777" w:rsidR="00597036" w:rsidRDefault="0059703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1982</w:t>
      </w:r>
    </w:p>
    <w:p w14:paraId="3E25B30B" w14:textId="77777777" w:rsidR="00597036" w:rsidRDefault="00597036">
      <w:pPr>
        <w:pStyle w:val="TOC4"/>
        <w:rPr>
          <w:rFonts w:asciiTheme="minorHAnsi" w:eastAsiaTheme="minorEastAsia" w:hAnsiTheme="minorHAnsi" w:cstheme="minorBidi"/>
          <w:sz w:val="22"/>
          <w:szCs w:val="22"/>
        </w:rPr>
      </w:pPr>
      <w:r w:rsidRPr="00597036">
        <w:t>A.8.11.2.1</w:t>
      </w:r>
      <w:r w:rsidRPr="00597036">
        <w:rPr>
          <w:rFonts w:asciiTheme="minorHAnsi" w:eastAsiaTheme="minorEastAsia" w:hAnsiTheme="minorHAnsi"/>
          <w:sz w:val="22"/>
          <w:szCs w:val="22"/>
        </w:rPr>
        <w:tab/>
      </w:r>
      <w:r w:rsidRPr="00763DEA">
        <w:rPr>
          <w:rFonts w:cs="v4.2.0"/>
          <w:snapToGrid w:val="0"/>
        </w:rPr>
        <w:t>Test Purpose and Environment</w:t>
      </w:r>
      <w:r>
        <w:tab/>
        <w:t>1982</w:t>
      </w:r>
    </w:p>
    <w:p w14:paraId="47528CE7" w14:textId="77777777" w:rsidR="00597036" w:rsidRDefault="00597036">
      <w:pPr>
        <w:pStyle w:val="TOC4"/>
        <w:rPr>
          <w:rFonts w:asciiTheme="minorHAnsi" w:eastAsiaTheme="minorEastAsia" w:hAnsiTheme="minorHAnsi" w:cstheme="minorBidi"/>
          <w:sz w:val="22"/>
          <w:szCs w:val="22"/>
        </w:rPr>
      </w:pPr>
      <w:r w:rsidRPr="00597036">
        <w:t>A.8.11.2.2</w:t>
      </w:r>
      <w:r w:rsidRPr="00597036">
        <w:rPr>
          <w:rFonts w:asciiTheme="minorHAnsi" w:eastAsiaTheme="minorEastAsia" w:hAnsiTheme="minorHAnsi"/>
          <w:sz w:val="22"/>
          <w:szCs w:val="22"/>
        </w:rPr>
        <w:tab/>
      </w:r>
      <w:r w:rsidRPr="00763DEA">
        <w:rPr>
          <w:rFonts w:cs="v4.2.0"/>
          <w:snapToGrid w:val="0"/>
        </w:rPr>
        <w:t>Test Requirements</w:t>
      </w:r>
      <w:r>
        <w:tab/>
        <w:t>1983</w:t>
      </w:r>
    </w:p>
    <w:p w14:paraId="44F466F0" w14:textId="77777777" w:rsidR="00597036" w:rsidRDefault="00597036">
      <w:pPr>
        <w:pStyle w:val="TOC3"/>
        <w:rPr>
          <w:rFonts w:asciiTheme="minorHAnsi" w:eastAsiaTheme="minorEastAsia" w:hAnsiTheme="minorHAnsi" w:cstheme="minorBidi"/>
          <w:sz w:val="22"/>
          <w:szCs w:val="22"/>
        </w:rPr>
      </w:pPr>
      <w:r w:rsidRPr="00597036">
        <w:t>A.8.11.3</w:t>
      </w:r>
      <w:r w:rsidRPr="00597036">
        <w:rPr>
          <w:rFonts w:asciiTheme="minorHAnsi" w:eastAsiaTheme="minorEastAsia" w:hAnsiTheme="minorHAnsi"/>
          <w:sz w:val="22"/>
          <w:szCs w:val="22"/>
        </w:rPr>
        <w:tab/>
      </w:r>
      <w:r w:rsidRPr="00763DEA">
        <w:rPr>
          <w:rFonts w:cs="v4.2.0"/>
        </w:rPr>
        <w:t>E-UTRAN FDD-FDD Inter-frequency and UTRAN FDD event triggered reporting under fading propagation conditions</w:t>
      </w:r>
      <w:r>
        <w:tab/>
        <w:t>1983</w:t>
      </w:r>
    </w:p>
    <w:p w14:paraId="6F1DEA0A" w14:textId="77777777" w:rsidR="00597036" w:rsidRDefault="00597036">
      <w:pPr>
        <w:pStyle w:val="TOC4"/>
        <w:rPr>
          <w:rFonts w:asciiTheme="minorHAnsi" w:eastAsiaTheme="minorEastAsia" w:hAnsiTheme="minorHAnsi" w:cstheme="minorBidi"/>
          <w:sz w:val="22"/>
          <w:szCs w:val="22"/>
        </w:rPr>
      </w:pPr>
      <w:r w:rsidRPr="00597036">
        <w:t>A.8.11.3.1</w:t>
      </w:r>
      <w:r w:rsidRPr="00597036">
        <w:rPr>
          <w:rFonts w:asciiTheme="minorHAnsi" w:eastAsiaTheme="minorEastAsia" w:hAnsiTheme="minorHAnsi"/>
          <w:sz w:val="22"/>
          <w:szCs w:val="22"/>
        </w:rPr>
        <w:tab/>
      </w:r>
      <w:r w:rsidRPr="00763DEA">
        <w:rPr>
          <w:rFonts w:cs="v4.2.0"/>
          <w:snapToGrid w:val="0"/>
        </w:rPr>
        <w:t>Test Purpose and Environment</w:t>
      </w:r>
      <w:r>
        <w:tab/>
        <w:t>1983</w:t>
      </w:r>
    </w:p>
    <w:p w14:paraId="69A86E34" w14:textId="77777777" w:rsidR="00597036" w:rsidRDefault="00597036">
      <w:pPr>
        <w:pStyle w:val="TOC4"/>
        <w:rPr>
          <w:rFonts w:asciiTheme="minorHAnsi" w:eastAsiaTheme="minorEastAsia" w:hAnsiTheme="minorHAnsi" w:cstheme="minorBidi"/>
          <w:sz w:val="22"/>
          <w:szCs w:val="22"/>
        </w:rPr>
      </w:pPr>
      <w:r w:rsidRPr="00597036">
        <w:t>A.8.11.3.2</w:t>
      </w:r>
      <w:r w:rsidRPr="00597036">
        <w:rPr>
          <w:rFonts w:asciiTheme="minorHAnsi" w:eastAsiaTheme="minorEastAsia" w:hAnsiTheme="minorHAnsi"/>
          <w:sz w:val="22"/>
          <w:szCs w:val="22"/>
        </w:rPr>
        <w:tab/>
      </w:r>
      <w:r w:rsidRPr="00763DEA">
        <w:rPr>
          <w:rFonts w:cs="v4.2.0"/>
          <w:snapToGrid w:val="0"/>
        </w:rPr>
        <w:t>Test Requirements</w:t>
      </w:r>
      <w:r>
        <w:tab/>
        <w:t>1986</w:t>
      </w:r>
    </w:p>
    <w:p w14:paraId="7D98A25E" w14:textId="77777777" w:rsidR="00597036" w:rsidRDefault="0059703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1986</w:t>
      </w:r>
    </w:p>
    <w:p w14:paraId="6399FC6A" w14:textId="77777777" w:rsidR="00597036" w:rsidRDefault="0059703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1986</w:t>
      </w:r>
    </w:p>
    <w:p w14:paraId="2575498C" w14:textId="77777777" w:rsidR="00597036" w:rsidRDefault="0059703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1989</w:t>
      </w:r>
    </w:p>
    <w:p w14:paraId="1F934DF0" w14:textId="77777777" w:rsidR="00597036" w:rsidRDefault="00597036">
      <w:pPr>
        <w:pStyle w:val="TOC3"/>
        <w:rPr>
          <w:rFonts w:asciiTheme="minorHAnsi" w:eastAsiaTheme="minorEastAsia" w:hAnsiTheme="minorHAnsi" w:cstheme="minorBidi"/>
          <w:sz w:val="22"/>
          <w:szCs w:val="22"/>
        </w:rPr>
      </w:pPr>
      <w:r w:rsidRPr="00597036">
        <w:t>A.8.11.5</w:t>
      </w:r>
      <w:r w:rsidRPr="00597036">
        <w:rPr>
          <w:rFonts w:asciiTheme="minorHAnsi" w:eastAsiaTheme="minorEastAsia" w:hAnsiTheme="minorHAnsi"/>
          <w:sz w:val="22"/>
          <w:szCs w:val="22"/>
        </w:rPr>
        <w:tab/>
      </w:r>
      <w:r w:rsidRPr="00763DEA">
        <w:rPr>
          <w:rFonts w:cs="v4.2.0"/>
        </w:rPr>
        <w:t>Combined E-UTRAN FDD – E-UTRA FDD and GSM cell search. E-UTRA cells in fading; GSM cell in static propagation conditions</w:t>
      </w:r>
      <w:r>
        <w:tab/>
        <w:t>1989</w:t>
      </w:r>
    </w:p>
    <w:p w14:paraId="7121AE00" w14:textId="77777777" w:rsidR="00597036" w:rsidRDefault="00597036">
      <w:pPr>
        <w:pStyle w:val="TOC4"/>
        <w:rPr>
          <w:rFonts w:asciiTheme="minorHAnsi" w:eastAsiaTheme="minorEastAsia" w:hAnsiTheme="minorHAnsi" w:cstheme="minorBidi"/>
          <w:sz w:val="22"/>
          <w:szCs w:val="22"/>
        </w:rPr>
      </w:pPr>
      <w:r w:rsidRPr="00597036">
        <w:t>A.8.11.5.1</w:t>
      </w:r>
      <w:r w:rsidRPr="00597036">
        <w:rPr>
          <w:rFonts w:asciiTheme="minorHAnsi" w:eastAsiaTheme="minorEastAsia" w:hAnsiTheme="minorHAnsi"/>
          <w:sz w:val="22"/>
          <w:szCs w:val="22"/>
        </w:rPr>
        <w:tab/>
      </w:r>
      <w:r w:rsidRPr="00763DEA">
        <w:rPr>
          <w:rFonts w:cs="v4.2.0"/>
          <w:snapToGrid w:val="0"/>
        </w:rPr>
        <w:t>Test Purpose and Environment</w:t>
      </w:r>
      <w:r>
        <w:tab/>
        <w:t>1989</w:t>
      </w:r>
    </w:p>
    <w:p w14:paraId="341D3095" w14:textId="77777777" w:rsidR="00597036" w:rsidRDefault="00597036">
      <w:pPr>
        <w:pStyle w:val="TOC4"/>
        <w:rPr>
          <w:rFonts w:asciiTheme="minorHAnsi" w:eastAsiaTheme="minorEastAsia" w:hAnsiTheme="minorHAnsi" w:cstheme="minorBidi"/>
          <w:sz w:val="22"/>
          <w:szCs w:val="22"/>
        </w:rPr>
      </w:pPr>
      <w:r w:rsidRPr="00597036">
        <w:t>A.8.11.5.2</w:t>
      </w:r>
      <w:r w:rsidRPr="00597036">
        <w:rPr>
          <w:rFonts w:asciiTheme="minorHAnsi" w:eastAsiaTheme="minorEastAsia" w:hAnsiTheme="minorHAnsi"/>
          <w:sz w:val="22"/>
          <w:szCs w:val="22"/>
        </w:rPr>
        <w:tab/>
      </w:r>
      <w:r w:rsidRPr="00763DEA">
        <w:rPr>
          <w:rFonts w:cs="v4.2.0"/>
          <w:snapToGrid w:val="0"/>
        </w:rPr>
        <w:t>Test Requirements</w:t>
      </w:r>
      <w:r>
        <w:tab/>
        <w:t>1991</w:t>
      </w:r>
    </w:p>
    <w:p w14:paraId="5EDDA443" w14:textId="77777777" w:rsidR="00597036" w:rsidRDefault="00597036">
      <w:pPr>
        <w:pStyle w:val="TOC3"/>
        <w:rPr>
          <w:rFonts w:asciiTheme="minorHAnsi" w:eastAsiaTheme="minorEastAsia" w:hAnsiTheme="minorHAnsi" w:cstheme="minorBidi"/>
          <w:sz w:val="22"/>
          <w:szCs w:val="22"/>
        </w:rPr>
      </w:pPr>
      <w:r w:rsidRPr="00597036">
        <w:t>A.8.11.6</w:t>
      </w:r>
      <w:r w:rsidRPr="00597036">
        <w:rPr>
          <w:rFonts w:asciiTheme="minorHAnsi" w:eastAsiaTheme="minorEastAsia" w:hAnsiTheme="minorHAnsi"/>
          <w:sz w:val="22"/>
          <w:szCs w:val="22"/>
        </w:rPr>
        <w:tab/>
      </w:r>
      <w:r w:rsidRPr="00763DEA">
        <w:rPr>
          <w:rFonts w:cs="v4.2.0"/>
        </w:rPr>
        <w:t>Combined E-UTRAN TDD – E-UTRA TDD and GSM cell search. E-UTRA cells in fading; GSM cell in static propagation conditions</w:t>
      </w:r>
      <w:r>
        <w:tab/>
        <w:t>1992</w:t>
      </w:r>
    </w:p>
    <w:p w14:paraId="77F379E6" w14:textId="77777777" w:rsidR="00597036" w:rsidRDefault="00597036">
      <w:pPr>
        <w:pStyle w:val="TOC4"/>
        <w:rPr>
          <w:rFonts w:asciiTheme="minorHAnsi" w:eastAsiaTheme="minorEastAsia" w:hAnsiTheme="minorHAnsi" w:cstheme="minorBidi"/>
          <w:sz w:val="22"/>
          <w:szCs w:val="22"/>
        </w:rPr>
      </w:pPr>
      <w:r w:rsidRPr="00597036">
        <w:t>A.8.11.6.1</w:t>
      </w:r>
      <w:r w:rsidRPr="00597036">
        <w:rPr>
          <w:rFonts w:asciiTheme="minorHAnsi" w:eastAsiaTheme="minorEastAsia" w:hAnsiTheme="minorHAnsi"/>
          <w:sz w:val="22"/>
          <w:szCs w:val="22"/>
        </w:rPr>
        <w:tab/>
      </w:r>
      <w:r w:rsidRPr="00763DEA">
        <w:rPr>
          <w:rFonts w:cs="v4.2.0"/>
          <w:snapToGrid w:val="0"/>
        </w:rPr>
        <w:t>Test Purpose and Environment</w:t>
      </w:r>
      <w:r>
        <w:tab/>
        <w:t>1992</w:t>
      </w:r>
    </w:p>
    <w:p w14:paraId="52986B68" w14:textId="77777777" w:rsidR="00597036" w:rsidRDefault="00597036">
      <w:pPr>
        <w:pStyle w:val="TOC4"/>
        <w:rPr>
          <w:rFonts w:asciiTheme="minorHAnsi" w:eastAsiaTheme="minorEastAsia" w:hAnsiTheme="minorHAnsi" w:cstheme="minorBidi"/>
          <w:sz w:val="22"/>
          <w:szCs w:val="22"/>
        </w:rPr>
      </w:pPr>
      <w:r w:rsidRPr="00597036">
        <w:t>A.8.11.6.2</w:t>
      </w:r>
      <w:r w:rsidRPr="00597036">
        <w:rPr>
          <w:rFonts w:asciiTheme="minorHAnsi" w:eastAsiaTheme="minorEastAsia" w:hAnsiTheme="minorHAnsi"/>
          <w:sz w:val="22"/>
          <w:szCs w:val="22"/>
        </w:rPr>
        <w:tab/>
      </w:r>
      <w:r w:rsidRPr="00763DEA">
        <w:rPr>
          <w:rFonts w:cs="v4.2.0"/>
          <w:snapToGrid w:val="0"/>
        </w:rPr>
        <w:t>Test Requirements</w:t>
      </w:r>
      <w:r>
        <w:tab/>
        <w:t>1994</w:t>
      </w:r>
    </w:p>
    <w:p w14:paraId="3C5D628D" w14:textId="77777777" w:rsidR="00597036" w:rsidRDefault="0059703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1995</w:t>
      </w:r>
    </w:p>
    <w:p w14:paraId="659A9908" w14:textId="77777777" w:rsidR="00597036" w:rsidRDefault="0059703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1995</w:t>
      </w:r>
    </w:p>
    <w:p w14:paraId="76EDB1A1" w14:textId="77777777" w:rsidR="00597036" w:rsidRDefault="0059703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1995</w:t>
      </w:r>
    </w:p>
    <w:p w14:paraId="17C452A5" w14:textId="77777777" w:rsidR="00597036" w:rsidRDefault="0059703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1998</w:t>
      </w:r>
    </w:p>
    <w:p w14:paraId="61A33FCF" w14:textId="77777777" w:rsidR="00597036" w:rsidRDefault="0059703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1999</w:t>
      </w:r>
    </w:p>
    <w:p w14:paraId="4ED3C70F" w14:textId="77777777" w:rsidR="00597036" w:rsidRDefault="0059703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1999</w:t>
      </w:r>
    </w:p>
    <w:p w14:paraId="2D8862A4" w14:textId="77777777" w:rsidR="00597036" w:rsidRDefault="0059703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1999</w:t>
      </w:r>
    </w:p>
    <w:p w14:paraId="643CFF66" w14:textId="77777777" w:rsidR="00597036" w:rsidRDefault="0059703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2003</w:t>
      </w:r>
    </w:p>
    <w:p w14:paraId="131ED362" w14:textId="77777777" w:rsidR="00597036" w:rsidRDefault="0059703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2004</w:t>
      </w:r>
    </w:p>
    <w:p w14:paraId="20A01C96" w14:textId="77777777" w:rsidR="00597036" w:rsidRDefault="0059703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2004</w:t>
      </w:r>
    </w:p>
    <w:p w14:paraId="397572FF" w14:textId="77777777" w:rsidR="00597036" w:rsidRDefault="0059703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2004</w:t>
      </w:r>
    </w:p>
    <w:p w14:paraId="69C96592" w14:textId="77777777" w:rsidR="00597036" w:rsidRDefault="0059703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2008</w:t>
      </w:r>
    </w:p>
    <w:p w14:paraId="6E4A7012" w14:textId="77777777" w:rsidR="00597036" w:rsidRDefault="0059703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2009</w:t>
      </w:r>
    </w:p>
    <w:p w14:paraId="38BA612B" w14:textId="77777777" w:rsidR="00597036" w:rsidRDefault="0059703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2009</w:t>
      </w:r>
    </w:p>
    <w:p w14:paraId="612E878F" w14:textId="77777777" w:rsidR="00597036" w:rsidRDefault="0059703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2012</w:t>
      </w:r>
    </w:p>
    <w:p w14:paraId="51136A17" w14:textId="77777777" w:rsidR="00597036" w:rsidRDefault="0059703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2013</w:t>
      </w:r>
    </w:p>
    <w:p w14:paraId="70D9D8D5" w14:textId="77777777" w:rsidR="00597036" w:rsidRDefault="0059703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2013</w:t>
      </w:r>
    </w:p>
    <w:p w14:paraId="70605378" w14:textId="77777777" w:rsidR="00597036" w:rsidRDefault="0059703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2016</w:t>
      </w:r>
    </w:p>
    <w:p w14:paraId="3A6F189B" w14:textId="77777777" w:rsidR="00597036" w:rsidRDefault="0059703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2017</w:t>
      </w:r>
    </w:p>
    <w:p w14:paraId="530FCF72" w14:textId="77777777" w:rsidR="00597036" w:rsidRDefault="00597036">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2017</w:t>
      </w:r>
    </w:p>
    <w:p w14:paraId="209619CA" w14:textId="77777777" w:rsidR="00597036" w:rsidRDefault="0059703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2020</w:t>
      </w:r>
    </w:p>
    <w:p w14:paraId="396817E6" w14:textId="77777777" w:rsidR="00597036" w:rsidRDefault="0059703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2021</w:t>
      </w:r>
    </w:p>
    <w:p w14:paraId="6969B143" w14:textId="77777777" w:rsidR="00597036" w:rsidRDefault="0059703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2021</w:t>
      </w:r>
    </w:p>
    <w:p w14:paraId="16C247F6" w14:textId="77777777" w:rsidR="00597036" w:rsidRDefault="0059703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2024</w:t>
      </w:r>
    </w:p>
    <w:p w14:paraId="364F5C12" w14:textId="77777777" w:rsidR="00597036" w:rsidRDefault="0059703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2025</w:t>
      </w:r>
    </w:p>
    <w:p w14:paraId="1D8BDEC1" w14:textId="77777777" w:rsidR="00597036" w:rsidRDefault="0059703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2025</w:t>
      </w:r>
    </w:p>
    <w:p w14:paraId="19ED5F24" w14:textId="77777777" w:rsidR="00597036" w:rsidRDefault="0059703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2028</w:t>
      </w:r>
    </w:p>
    <w:p w14:paraId="4267B76D" w14:textId="77777777" w:rsidR="00597036" w:rsidRDefault="0059703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2029</w:t>
      </w:r>
    </w:p>
    <w:p w14:paraId="1FF4B827" w14:textId="77777777" w:rsidR="00597036" w:rsidRDefault="00597036">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2029</w:t>
      </w:r>
    </w:p>
    <w:p w14:paraId="0A4964B2" w14:textId="77777777" w:rsidR="00597036" w:rsidRDefault="00597036">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2032</w:t>
      </w:r>
    </w:p>
    <w:p w14:paraId="3CA8C0CE" w14:textId="77777777" w:rsidR="00597036" w:rsidRDefault="00597036">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2033</w:t>
      </w:r>
    </w:p>
    <w:p w14:paraId="30F964E5" w14:textId="77777777" w:rsidR="00597036" w:rsidRDefault="00597036">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2033</w:t>
      </w:r>
    </w:p>
    <w:p w14:paraId="6AA078A9" w14:textId="77777777" w:rsidR="00597036" w:rsidRDefault="00597036">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2036</w:t>
      </w:r>
    </w:p>
    <w:p w14:paraId="2941D293" w14:textId="77777777" w:rsidR="00597036" w:rsidRDefault="00597036">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2037</w:t>
      </w:r>
    </w:p>
    <w:p w14:paraId="5D380972" w14:textId="77777777" w:rsidR="00597036" w:rsidRDefault="00597036">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2037</w:t>
      </w:r>
    </w:p>
    <w:p w14:paraId="49CF5585" w14:textId="77777777" w:rsidR="00597036" w:rsidRDefault="00597036">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2041</w:t>
      </w:r>
    </w:p>
    <w:p w14:paraId="3210B9DE" w14:textId="77777777" w:rsidR="00597036" w:rsidRDefault="00597036">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2042</w:t>
      </w:r>
    </w:p>
    <w:p w14:paraId="46B7385D" w14:textId="77777777" w:rsidR="00597036" w:rsidRDefault="00597036">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2042</w:t>
      </w:r>
    </w:p>
    <w:p w14:paraId="7DFA22E5" w14:textId="77777777" w:rsidR="00597036" w:rsidRDefault="00597036">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2045</w:t>
      </w:r>
    </w:p>
    <w:p w14:paraId="0019A69A" w14:textId="77777777" w:rsidR="00597036" w:rsidRDefault="00597036">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2046</w:t>
      </w:r>
    </w:p>
    <w:p w14:paraId="73191BB6" w14:textId="77777777" w:rsidR="00597036" w:rsidRDefault="00597036">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2046</w:t>
      </w:r>
    </w:p>
    <w:p w14:paraId="2549170C" w14:textId="77777777" w:rsidR="00597036" w:rsidRDefault="00597036">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2049</w:t>
      </w:r>
    </w:p>
    <w:p w14:paraId="0005E747" w14:textId="77777777" w:rsidR="00597036" w:rsidRDefault="00597036">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2050</w:t>
      </w:r>
    </w:p>
    <w:p w14:paraId="7D863FF1" w14:textId="77777777" w:rsidR="00597036" w:rsidRDefault="00597036">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2050</w:t>
      </w:r>
    </w:p>
    <w:p w14:paraId="225006C0" w14:textId="77777777" w:rsidR="00597036" w:rsidRDefault="00597036">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2054</w:t>
      </w:r>
    </w:p>
    <w:p w14:paraId="731FC14C" w14:textId="77777777" w:rsidR="00597036" w:rsidRDefault="0059703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2055</w:t>
      </w:r>
    </w:p>
    <w:p w14:paraId="244780BD" w14:textId="77777777" w:rsidR="00597036" w:rsidRDefault="0059703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2055</w:t>
      </w:r>
    </w:p>
    <w:p w14:paraId="66229D83" w14:textId="77777777" w:rsidR="00597036" w:rsidRDefault="0059703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2055</w:t>
      </w:r>
    </w:p>
    <w:p w14:paraId="59019609" w14:textId="77777777" w:rsidR="00597036" w:rsidRDefault="0059703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2058</w:t>
      </w:r>
    </w:p>
    <w:p w14:paraId="2CE5C33E" w14:textId="77777777" w:rsidR="00597036" w:rsidRDefault="0059703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2059</w:t>
      </w:r>
    </w:p>
    <w:p w14:paraId="057FF18D" w14:textId="77777777" w:rsidR="00597036" w:rsidRDefault="0059703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2059</w:t>
      </w:r>
    </w:p>
    <w:p w14:paraId="18626167" w14:textId="77777777" w:rsidR="00597036" w:rsidRDefault="0059703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2059</w:t>
      </w:r>
    </w:p>
    <w:p w14:paraId="113F6238" w14:textId="77777777" w:rsidR="00597036" w:rsidRDefault="0059703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2063</w:t>
      </w:r>
    </w:p>
    <w:p w14:paraId="47A7C1DB" w14:textId="77777777" w:rsidR="00597036" w:rsidRDefault="0059703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2064</w:t>
      </w:r>
    </w:p>
    <w:p w14:paraId="09C4BB4A" w14:textId="77777777" w:rsidR="00597036" w:rsidRDefault="0059703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2064</w:t>
      </w:r>
    </w:p>
    <w:p w14:paraId="5B51B95B" w14:textId="77777777" w:rsidR="00597036" w:rsidRDefault="0059703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2064</w:t>
      </w:r>
    </w:p>
    <w:p w14:paraId="6940D017" w14:textId="77777777" w:rsidR="00597036" w:rsidRDefault="0059703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2068</w:t>
      </w:r>
    </w:p>
    <w:p w14:paraId="767C021B" w14:textId="77777777" w:rsidR="00597036" w:rsidRDefault="0059703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2069</w:t>
      </w:r>
    </w:p>
    <w:p w14:paraId="0E69BA66" w14:textId="77777777" w:rsidR="00597036" w:rsidRDefault="0059703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2069</w:t>
      </w:r>
    </w:p>
    <w:p w14:paraId="0920A6D0" w14:textId="77777777" w:rsidR="00597036" w:rsidRDefault="0059703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2072</w:t>
      </w:r>
    </w:p>
    <w:p w14:paraId="44AC1F2D" w14:textId="77777777" w:rsidR="00597036" w:rsidRDefault="0059703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2073</w:t>
      </w:r>
    </w:p>
    <w:p w14:paraId="1A34E23C" w14:textId="77777777" w:rsidR="00597036" w:rsidRDefault="0059703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2073</w:t>
      </w:r>
    </w:p>
    <w:p w14:paraId="79D7C5F3" w14:textId="77777777" w:rsidR="00597036" w:rsidRDefault="0059703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2077</w:t>
      </w:r>
    </w:p>
    <w:p w14:paraId="65D1F748" w14:textId="77777777" w:rsidR="00597036" w:rsidRDefault="0059703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2078</w:t>
      </w:r>
    </w:p>
    <w:p w14:paraId="430876AC" w14:textId="77777777" w:rsidR="00597036" w:rsidRDefault="0059703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2078</w:t>
      </w:r>
    </w:p>
    <w:p w14:paraId="36BD8571" w14:textId="77777777" w:rsidR="00597036" w:rsidRDefault="0059703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2081</w:t>
      </w:r>
    </w:p>
    <w:p w14:paraId="1FB51B8A" w14:textId="77777777" w:rsidR="00597036" w:rsidRDefault="0059703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2082</w:t>
      </w:r>
    </w:p>
    <w:p w14:paraId="01EE4EA9" w14:textId="77777777" w:rsidR="00597036" w:rsidRDefault="0059703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2082</w:t>
      </w:r>
    </w:p>
    <w:p w14:paraId="2E4C4E7C" w14:textId="77777777" w:rsidR="00597036" w:rsidRDefault="0059703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2085</w:t>
      </w:r>
    </w:p>
    <w:p w14:paraId="406BC184" w14:textId="77777777" w:rsidR="00597036" w:rsidRDefault="0059703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2086</w:t>
      </w:r>
    </w:p>
    <w:p w14:paraId="00EBC6F7" w14:textId="77777777" w:rsidR="00597036" w:rsidRDefault="0059703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2086</w:t>
      </w:r>
    </w:p>
    <w:p w14:paraId="703C9552" w14:textId="77777777" w:rsidR="00597036" w:rsidRDefault="0059703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2090</w:t>
      </w:r>
    </w:p>
    <w:p w14:paraId="5F394F58" w14:textId="77777777" w:rsidR="00597036" w:rsidRDefault="00597036">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2091</w:t>
      </w:r>
    </w:p>
    <w:p w14:paraId="34A5BF35" w14:textId="77777777" w:rsidR="00597036" w:rsidRDefault="00597036">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2091</w:t>
      </w:r>
    </w:p>
    <w:p w14:paraId="55A51EBB" w14:textId="77777777" w:rsidR="00597036" w:rsidRDefault="00597036">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2095</w:t>
      </w:r>
    </w:p>
    <w:p w14:paraId="3A98DAE7" w14:textId="77777777" w:rsidR="00597036" w:rsidRDefault="00597036">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2096</w:t>
      </w:r>
    </w:p>
    <w:p w14:paraId="1512AA22" w14:textId="77777777" w:rsidR="00597036" w:rsidRDefault="00597036">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2096</w:t>
      </w:r>
    </w:p>
    <w:p w14:paraId="0815A881" w14:textId="77777777" w:rsidR="00597036" w:rsidRDefault="00597036">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2100</w:t>
      </w:r>
    </w:p>
    <w:p w14:paraId="41EE21A6" w14:textId="77777777" w:rsidR="00597036" w:rsidRDefault="00597036">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2101</w:t>
      </w:r>
    </w:p>
    <w:p w14:paraId="678DAD67" w14:textId="77777777" w:rsidR="00597036" w:rsidRDefault="00597036">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2101</w:t>
      </w:r>
    </w:p>
    <w:p w14:paraId="414228ED" w14:textId="77777777" w:rsidR="00597036" w:rsidRDefault="00597036">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2105</w:t>
      </w:r>
    </w:p>
    <w:p w14:paraId="2228E424" w14:textId="77777777" w:rsidR="00597036" w:rsidRDefault="00597036">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2106</w:t>
      </w:r>
    </w:p>
    <w:p w14:paraId="15C4FCF7" w14:textId="77777777" w:rsidR="00597036" w:rsidRDefault="00597036">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2106</w:t>
      </w:r>
    </w:p>
    <w:p w14:paraId="412958F0" w14:textId="77777777" w:rsidR="00597036" w:rsidRDefault="00597036">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2110</w:t>
      </w:r>
    </w:p>
    <w:p w14:paraId="6A45B46B" w14:textId="77777777" w:rsidR="00597036" w:rsidRDefault="00597036">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2111</w:t>
      </w:r>
    </w:p>
    <w:p w14:paraId="0F2766C8" w14:textId="77777777" w:rsidR="00597036" w:rsidRDefault="00597036">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2111</w:t>
      </w:r>
    </w:p>
    <w:p w14:paraId="759ECE6F" w14:textId="77777777" w:rsidR="00597036" w:rsidRDefault="00597036">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2115</w:t>
      </w:r>
    </w:p>
    <w:p w14:paraId="686278F9" w14:textId="77777777" w:rsidR="00597036" w:rsidRDefault="00597036">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2116</w:t>
      </w:r>
    </w:p>
    <w:p w14:paraId="24C7E404" w14:textId="77777777" w:rsidR="00597036" w:rsidRDefault="00597036">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2116</w:t>
      </w:r>
    </w:p>
    <w:p w14:paraId="23833516" w14:textId="77777777" w:rsidR="00597036" w:rsidRDefault="00597036">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2120</w:t>
      </w:r>
    </w:p>
    <w:p w14:paraId="7B985957" w14:textId="77777777" w:rsidR="00597036" w:rsidRDefault="0059703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2121</w:t>
      </w:r>
    </w:p>
    <w:p w14:paraId="1EA86255" w14:textId="77777777" w:rsidR="00597036" w:rsidRDefault="0059703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2121</w:t>
      </w:r>
    </w:p>
    <w:p w14:paraId="3CD116F1" w14:textId="77777777" w:rsidR="00597036" w:rsidRDefault="00597036">
      <w:pPr>
        <w:pStyle w:val="TOC4"/>
        <w:rPr>
          <w:rFonts w:asciiTheme="minorHAnsi" w:eastAsiaTheme="minorEastAsia" w:hAnsiTheme="minorHAnsi" w:cstheme="minorBidi"/>
          <w:sz w:val="22"/>
          <w:szCs w:val="22"/>
        </w:rPr>
      </w:pPr>
      <w:r w:rsidRPr="00597036">
        <w:t>A.8.14.1</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2121</w:t>
      </w:r>
    </w:p>
    <w:p w14:paraId="3C6A0101" w14:textId="77777777" w:rsidR="00597036" w:rsidRDefault="00597036">
      <w:pPr>
        <w:pStyle w:val="TOC4"/>
        <w:rPr>
          <w:rFonts w:asciiTheme="minorHAnsi" w:eastAsiaTheme="minorEastAsia" w:hAnsiTheme="minorHAnsi" w:cstheme="minorBidi"/>
          <w:sz w:val="22"/>
          <w:szCs w:val="22"/>
        </w:rPr>
      </w:pPr>
      <w:r w:rsidRPr="00597036">
        <w:t>A.8.14.1.2</w:t>
      </w:r>
      <w:r w:rsidRPr="00597036">
        <w:rPr>
          <w:rFonts w:asciiTheme="minorHAnsi" w:eastAsiaTheme="minorEastAsia" w:hAnsiTheme="minorHAnsi" w:cstheme="minorBidi"/>
          <w:sz w:val="22"/>
          <w:szCs w:val="22"/>
        </w:rPr>
        <w:tab/>
      </w:r>
      <w:r w:rsidRPr="00763DEA">
        <w:rPr>
          <w:snapToGrid w:val="0"/>
        </w:rPr>
        <w:t>Test Requirements</w:t>
      </w:r>
      <w:r>
        <w:tab/>
        <w:t>2123</w:t>
      </w:r>
    </w:p>
    <w:p w14:paraId="49B55AF4" w14:textId="77777777" w:rsidR="00597036" w:rsidRDefault="0059703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2123</w:t>
      </w:r>
    </w:p>
    <w:p w14:paraId="4D6F2971" w14:textId="77777777" w:rsidR="00597036" w:rsidRDefault="00597036">
      <w:pPr>
        <w:pStyle w:val="TOC4"/>
        <w:rPr>
          <w:rFonts w:asciiTheme="minorHAnsi" w:eastAsiaTheme="minorEastAsia" w:hAnsiTheme="minorHAnsi" w:cstheme="minorBidi"/>
          <w:sz w:val="22"/>
          <w:szCs w:val="22"/>
        </w:rPr>
      </w:pPr>
      <w:r w:rsidRPr="00597036">
        <w:t>A.8.14.2.1</w:t>
      </w:r>
      <w:r w:rsidRPr="00597036">
        <w:rPr>
          <w:rFonts w:asciiTheme="minorHAnsi" w:eastAsiaTheme="minorEastAsia" w:hAnsiTheme="minorHAnsi" w:cstheme="minorBidi"/>
          <w:sz w:val="22"/>
          <w:szCs w:val="22"/>
        </w:rPr>
        <w:tab/>
      </w:r>
      <w:r w:rsidRPr="00763DEA">
        <w:rPr>
          <w:snapToGrid w:val="0"/>
        </w:rPr>
        <w:t>Test Purpose and Environment</w:t>
      </w:r>
      <w:r>
        <w:tab/>
        <w:t>2123</w:t>
      </w:r>
    </w:p>
    <w:p w14:paraId="3C95B5FC" w14:textId="77777777" w:rsidR="00597036" w:rsidRDefault="00597036">
      <w:pPr>
        <w:pStyle w:val="TOC4"/>
        <w:rPr>
          <w:rFonts w:asciiTheme="minorHAnsi" w:eastAsiaTheme="minorEastAsia" w:hAnsiTheme="minorHAnsi" w:cstheme="minorBidi"/>
          <w:sz w:val="22"/>
          <w:szCs w:val="22"/>
        </w:rPr>
      </w:pPr>
      <w:r w:rsidRPr="00597036">
        <w:t>A.8.14.2.2</w:t>
      </w:r>
      <w:r w:rsidRPr="00597036">
        <w:rPr>
          <w:rFonts w:asciiTheme="minorHAnsi" w:eastAsiaTheme="minorEastAsia" w:hAnsiTheme="minorHAnsi" w:cstheme="minorBidi"/>
          <w:sz w:val="22"/>
          <w:szCs w:val="22"/>
        </w:rPr>
        <w:tab/>
      </w:r>
      <w:r w:rsidRPr="00763DEA">
        <w:rPr>
          <w:snapToGrid w:val="0"/>
        </w:rPr>
        <w:t>Test Requirements</w:t>
      </w:r>
      <w:r>
        <w:tab/>
        <w:t>2126</w:t>
      </w:r>
    </w:p>
    <w:p w14:paraId="56734788" w14:textId="77777777" w:rsidR="00597036" w:rsidRDefault="00597036">
      <w:pPr>
        <w:pStyle w:val="TOC3"/>
        <w:rPr>
          <w:rFonts w:asciiTheme="minorHAnsi" w:eastAsiaTheme="minorEastAsia" w:hAnsiTheme="minorHAnsi" w:cstheme="minorBidi"/>
          <w:sz w:val="22"/>
          <w:szCs w:val="22"/>
        </w:rPr>
      </w:pPr>
      <w:r w:rsidRPr="00597036">
        <w:t>A.8.14.3</w:t>
      </w:r>
      <w:r w:rsidRPr="0059703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2126</w:t>
      </w:r>
    </w:p>
    <w:p w14:paraId="1F8C1515" w14:textId="77777777" w:rsidR="00597036" w:rsidRDefault="00597036">
      <w:pPr>
        <w:pStyle w:val="TOC4"/>
        <w:rPr>
          <w:rFonts w:asciiTheme="minorHAnsi" w:eastAsiaTheme="minorEastAsia" w:hAnsiTheme="minorHAnsi" w:cstheme="minorBidi"/>
          <w:sz w:val="22"/>
          <w:szCs w:val="22"/>
        </w:rPr>
      </w:pPr>
      <w:r w:rsidRPr="00597036">
        <w:t>A.8.14.3.</w:t>
      </w:r>
      <w:r w:rsidRPr="00597036">
        <w:rPr>
          <w:lang w:eastAsia="zh-CN"/>
        </w:rPr>
        <w:t>1</w:t>
      </w:r>
      <w:r w:rsidRPr="00597036">
        <w:rPr>
          <w:rFonts w:asciiTheme="minorHAnsi" w:eastAsiaTheme="minorEastAsia" w:hAnsiTheme="minorHAnsi" w:cstheme="minorBidi"/>
          <w:sz w:val="22"/>
          <w:szCs w:val="22"/>
        </w:rPr>
        <w:tab/>
      </w:r>
      <w:r w:rsidRPr="00763DEA">
        <w:rPr>
          <w:snapToGrid w:val="0"/>
        </w:rPr>
        <w:t xml:space="preserve">Test </w:t>
      </w:r>
      <w:r w:rsidRPr="00763DEA">
        <w:rPr>
          <w:snapToGrid w:val="0"/>
          <w:lang w:eastAsia="zh-CN"/>
        </w:rPr>
        <w:t>Purpose and Environment</w:t>
      </w:r>
      <w:r>
        <w:tab/>
        <w:t>2126</w:t>
      </w:r>
    </w:p>
    <w:p w14:paraId="5C1196F3" w14:textId="77777777" w:rsidR="00597036" w:rsidRDefault="00597036">
      <w:pPr>
        <w:pStyle w:val="TOC4"/>
        <w:rPr>
          <w:rFonts w:asciiTheme="minorHAnsi" w:eastAsiaTheme="minorEastAsia" w:hAnsiTheme="minorHAnsi" w:cstheme="minorBidi"/>
          <w:sz w:val="22"/>
          <w:szCs w:val="22"/>
        </w:rPr>
      </w:pPr>
      <w:r w:rsidRPr="00597036">
        <w:t>A.8.14.3.2</w:t>
      </w:r>
      <w:r w:rsidRPr="00597036">
        <w:rPr>
          <w:rFonts w:asciiTheme="minorHAnsi" w:eastAsiaTheme="minorEastAsia" w:hAnsiTheme="minorHAnsi" w:cstheme="minorBidi"/>
          <w:sz w:val="22"/>
          <w:szCs w:val="22"/>
        </w:rPr>
        <w:tab/>
      </w:r>
      <w:r w:rsidRPr="00763DEA">
        <w:rPr>
          <w:snapToGrid w:val="0"/>
        </w:rPr>
        <w:t>Test Requirements</w:t>
      </w:r>
      <w:r>
        <w:tab/>
        <w:t>2128</w:t>
      </w:r>
    </w:p>
    <w:p w14:paraId="29D8DDB1" w14:textId="77777777" w:rsidR="00597036" w:rsidRDefault="0059703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2129</w:t>
      </w:r>
    </w:p>
    <w:p w14:paraId="7FBD9AFA" w14:textId="77777777" w:rsidR="00597036" w:rsidRDefault="0059703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2129</w:t>
      </w:r>
    </w:p>
    <w:p w14:paraId="27EF5432" w14:textId="77777777" w:rsidR="00597036" w:rsidRDefault="00597036">
      <w:pPr>
        <w:pStyle w:val="TOC4"/>
        <w:rPr>
          <w:rFonts w:asciiTheme="minorHAnsi" w:eastAsiaTheme="minorEastAsia" w:hAnsiTheme="minorHAnsi" w:cstheme="minorBidi"/>
          <w:sz w:val="22"/>
          <w:szCs w:val="22"/>
        </w:rPr>
      </w:pPr>
      <w:r w:rsidRPr="00597036">
        <w:t>A.8.15.1.1</w:t>
      </w:r>
      <w:r w:rsidRPr="00597036">
        <w:rPr>
          <w:rFonts w:asciiTheme="minorHAnsi" w:eastAsiaTheme="minorEastAsia" w:hAnsiTheme="minorHAnsi" w:cstheme="minorBidi"/>
          <w:sz w:val="22"/>
          <w:szCs w:val="22"/>
        </w:rPr>
        <w:tab/>
      </w:r>
      <w:r w:rsidRPr="00763DEA">
        <w:rPr>
          <w:snapToGrid w:val="0"/>
        </w:rPr>
        <w:t>Test Purpose and Environment</w:t>
      </w:r>
      <w:r>
        <w:tab/>
        <w:t>2129</w:t>
      </w:r>
    </w:p>
    <w:p w14:paraId="237DC0E2" w14:textId="77777777" w:rsidR="00597036" w:rsidRDefault="00597036">
      <w:pPr>
        <w:pStyle w:val="TOC4"/>
        <w:rPr>
          <w:rFonts w:asciiTheme="minorHAnsi" w:eastAsiaTheme="minorEastAsia" w:hAnsiTheme="minorHAnsi" w:cstheme="minorBidi"/>
          <w:sz w:val="22"/>
          <w:szCs w:val="22"/>
        </w:rPr>
      </w:pPr>
      <w:r w:rsidRPr="00597036">
        <w:t>A.8.15.1.2</w:t>
      </w:r>
      <w:r w:rsidRPr="00597036">
        <w:rPr>
          <w:rFonts w:asciiTheme="minorHAnsi" w:eastAsiaTheme="minorEastAsia" w:hAnsiTheme="minorHAnsi" w:cstheme="minorBidi"/>
          <w:sz w:val="22"/>
          <w:szCs w:val="22"/>
        </w:rPr>
        <w:tab/>
      </w:r>
      <w:r w:rsidRPr="00763DEA">
        <w:rPr>
          <w:snapToGrid w:val="0"/>
        </w:rPr>
        <w:t>Test Requirements</w:t>
      </w:r>
      <w:r>
        <w:tab/>
        <w:t>2130</w:t>
      </w:r>
    </w:p>
    <w:p w14:paraId="2A5D52DA" w14:textId="77777777" w:rsidR="00597036" w:rsidRDefault="0059703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2130</w:t>
      </w:r>
    </w:p>
    <w:p w14:paraId="59404A3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15</w:t>
      </w:r>
      <w:r w:rsidRPr="00597036">
        <w:t>.2.1</w:t>
      </w:r>
      <w:r w:rsidRPr="00597036">
        <w:rPr>
          <w:rFonts w:asciiTheme="minorHAnsi" w:eastAsiaTheme="minorEastAsia" w:hAnsiTheme="minorHAnsi" w:cstheme="minorBidi"/>
          <w:sz w:val="22"/>
          <w:szCs w:val="22"/>
        </w:rPr>
        <w:tab/>
      </w:r>
      <w:r w:rsidRPr="00763DEA">
        <w:rPr>
          <w:snapToGrid w:val="0"/>
        </w:rPr>
        <w:t>Test Purpose and Environment</w:t>
      </w:r>
      <w:r>
        <w:tab/>
        <w:t>2130</w:t>
      </w:r>
    </w:p>
    <w:p w14:paraId="126CE639"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15</w:t>
      </w:r>
      <w:r w:rsidRPr="00597036">
        <w:t>.2.2</w:t>
      </w:r>
      <w:r w:rsidRPr="00597036">
        <w:rPr>
          <w:rFonts w:asciiTheme="minorHAnsi" w:eastAsiaTheme="minorEastAsia" w:hAnsiTheme="minorHAnsi" w:cstheme="minorBidi"/>
          <w:sz w:val="22"/>
          <w:szCs w:val="22"/>
        </w:rPr>
        <w:tab/>
      </w:r>
      <w:r w:rsidRPr="00763DEA">
        <w:rPr>
          <w:snapToGrid w:val="0"/>
        </w:rPr>
        <w:t>Test Requirements</w:t>
      </w:r>
      <w:r>
        <w:tab/>
        <w:t>2133</w:t>
      </w:r>
    </w:p>
    <w:p w14:paraId="76C8C6EF" w14:textId="77777777" w:rsidR="00597036" w:rsidRDefault="00597036">
      <w:pPr>
        <w:pStyle w:val="TOC3"/>
        <w:rPr>
          <w:rFonts w:asciiTheme="minorHAnsi" w:eastAsiaTheme="minorEastAsia" w:hAnsiTheme="minorHAnsi" w:cstheme="minorBidi"/>
          <w:sz w:val="22"/>
          <w:szCs w:val="22"/>
        </w:rPr>
      </w:pPr>
      <w:r w:rsidRPr="00597036">
        <w:t>A.8.</w:t>
      </w:r>
      <w:r w:rsidRPr="00597036">
        <w:rPr>
          <w:lang w:eastAsia="zh-CN"/>
        </w:rPr>
        <w:t>15.3</w:t>
      </w:r>
      <w:r w:rsidRPr="0059703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2133</w:t>
      </w:r>
    </w:p>
    <w:p w14:paraId="0F84C1C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15</w:t>
      </w:r>
      <w:r w:rsidRPr="00597036">
        <w:t>.</w:t>
      </w:r>
      <w:r w:rsidRPr="00597036">
        <w:rPr>
          <w:lang w:eastAsia="zh-CN"/>
        </w:rPr>
        <w:t>3</w:t>
      </w:r>
      <w:r w:rsidRPr="00597036">
        <w:t>.</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2133</w:t>
      </w:r>
    </w:p>
    <w:p w14:paraId="730B9C6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15</w:t>
      </w:r>
      <w:r w:rsidRPr="00597036">
        <w:t>.</w:t>
      </w:r>
      <w:r w:rsidRPr="00597036">
        <w:rPr>
          <w:lang w:eastAsia="zh-CN"/>
        </w:rPr>
        <w:t>3</w:t>
      </w:r>
      <w:r w:rsidRPr="00597036">
        <w:t>.</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2135</w:t>
      </w:r>
    </w:p>
    <w:p w14:paraId="1F7D0254" w14:textId="77777777" w:rsidR="00597036" w:rsidRDefault="0059703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2136</w:t>
      </w:r>
    </w:p>
    <w:p w14:paraId="19CF0664" w14:textId="77777777" w:rsidR="00597036" w:rsidRDefault="0059703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2136</w:t>
      </w:r>
    </w:p>
    <w:p w14:paraId="3634F4CF" w14:textId="77777777" w:rsidR="00597036" w:rsidRDefault="0059703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14:paraId="28A071CE" w14:textId="77777777" w:rsidR="00597036" w:rsidRDefault="0059703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2138</w:t>
      </w:r>
    </w:p>
    <w:p w14:paraId="2E3AC60D" w14:textId="77777777" w:rsidR="00597036" w:rsidRDefault="0059703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2138</w:t>
      </w:r>
    </w:p>
    <w:p w14:paraId="1FCCAEE0" w14:textId="77777777" w:rsidR="00597036" w:rsidRDefault="0059703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14:paraId="0A5D8C2A" w14:textId="77777777" w:rsidR="00597036" w:rsidRDefault="0059703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2140</w:t>
      </w:r>
    </w:p>
    <w:p w14:paraId="41D6D0FE" w14:textId="77777777" w:rsidR="00597036" w:rsidRDefault="0059703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2140</w:t>
      </w:r>
    </w:p>
    <w:p w14:paraId="691C80C7" w14:textId="77777777" w:rsidR="00597036" w:rsidRDefault="0059703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2140</w:t>
      </w:r>
    </w:p>
    <w:p w14:paraId="058550B3"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16</w:t>
      </w:r>
      <w:r w:rsidRPr="00597036">
        <w:t>.</w:t>
      </w:r>
      <w:r w:rsidRPr="00597036">
        <w:rPr>
          <w:lang w:eastAsia="zh-CN"/>
        </w:rPr>
        <w:t>3.2</w:t>
      </w:r>
      <w:r w:rsidRPr="00597036">
        <w:rPr>
          <w:rFonts w:asciiTheme="minorHAnsi" w:eastAsiaTheme="minorEastAsia" w:hAnsiTheme="minorHAnsi" w:cstheme="minorBidi"/>
          <w:sz w:val="22"/>
          <w:szCs w:val="22"/>
        </w:rPr>
        <w:tab/>
      </w:r>
      <w:r w:rsidRPr="00763DEA">
        <w:rPr>
          <w:snapToGrid w:val="0"/>
        </w:rPr>
        <w:t>Test Requirements</w:t>
      </w:r>
      <w:r>
        <w:tab/>
        <w:t>2142</w:t>
      </w:r>
    </w:p>
    <w:p w14:paraId="6675A6E9" w14:textId="77777777" w:rsidR="00597036" w:rsidRDefault="00597036">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2143</w:t>
      </w:r>
    </w:p>
    <w:p w14:paraId="4A912836" w14:textId="77777777" w:rsidR="00597036" w:rsidRDefault="0059703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2143</w:t>
      </w:r>
    </w:p>
    <w:p w14:paraId="3DC08B37"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16</w:t>
      </w:r>
      <w:r w:rsidRPr="00597036">
        <w:t>.</w:t>
      </w:r>
      <w:r w:rsidRPr="00597036">
        <w:rPr>
          <w:lang w:eastAsia="zh-CN"/>
        </w:rPr>
        <w:t>3A.2</w:t>
      </w:r>
      <w:r w:rsidRPr="00597036">
        <w:rPr>
          <w:rFonts w:asciiTheme="minorHAnsi" w:eastAsiaTheme="minorEastAsia" w:hAnsiTheme="minorHAnsi" w:cstheme="minorBidi"/>
          <w:sz w:val="22"/>
          <w:szCs w:val="22"/>
        </w:rPr>
        <w:tab/>
      </w:r>
      <w:r w:rsidRPr="00763DEA">
        <w:rPr>
          <w:snapToGrid w:val="0"/>
        </w:rPr>
        <w:t>Test Requirements</w:t>
      </w:r>
      <w:r>
        <w:tab/>
        <w:t>2144</w:t>
      </w:r>
    </w:p>
    <w:p w14:paraId="1EA99087" w14:textId="77777777" w:rsidR="00597036" w:rsidRDefault="0059703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2145</w:t>
      </w:r>
    </w:p>
    <w:p w14:paraId="6A1A52D2" w14:textId="77777777" w:rsidR="00597036" w:rsidRDefault="0059703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2145</w:t>
      </w:r>
    </w:p>
    <w:p w14:paraId="0EE842F2"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16</w:t>
      </w:r>
      <w:r w:rsidRPr="00597036">
        <w:t>.</w:t>
      </w:r>
      <w:r w:rsidRPr="00597036">
        <w:rPr>
          <w:lang w:eastAsia="zh-CN"/>
        </w:rPr>
        <w:t>4.2</w:t>
      </w:r>
      <w:r w:rsidRPr="00597036">
        <w:rPr>
          <w:rFonts w:asciiTheme="minorHAnsi" w:eastAsiaTheme="minorEastAsia" w:hAnsiTheme="minorHAnsi" w:cstheme="minorBidi"/>
          <w:sz w:val="22"/>
          <w:szCs w:val="22"/>
        </w:rPr>
        <w:tab/>
      </w:r>
      <w:r w:rsidRPr="00763DEA">
        <w:rPr>
          <w:snapToGrid w:val="0"/>
        </w:rPr>
        <w:t>Test Requirements</w:t>
      </w:r>
      <w:r>
        <w:tab/>
        <w:t>2146</w:t>
      </w:r>
    </w:p>
    <w:p w14:paraId="7F5CECAA" w14:textId="77777777" w:rsidR="00597036" w:rsidRDefault="0059703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2147</w:t>
      </w:r>
    </w:p>
    <w:p w14:paraId="2AF04326" w14:textId="77777777" w:rsidR="00597036" w:rsidRDefault="0059703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2147</w:t>
      </w:r>
    </w:p>
    <w:p w14:paraId="5E4CD95A"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16</w:t>
      </w:r>
      <w:r w:rsidRPr="00597036">
        <w:t>.</w:t>
      </w:r>
      <w:r w:rsidRPr="00597036">
        <w:rPr>
          <w:lang w:eastAsia="zh-CN"/>
        </w:rPr>
        <w:t>4A.2</w:t>
      </w:r>
      <w:r w:rsidRPr="00597036">
        <w:rPr>
          <w:rFonts w:asciiTheme="minorHAnsi" w:eastAsiaTheme="minorEastAsia" w:hAnsiTheme="minorHAnsi" w:cstheme="minorBidi"/>
          <w:sz w:val="22"/>
          <w:szCs w:val="22"/>
        </w:rPr>
        <w:tab/>
      </w:r>
      <w:r w:rsidRPr="00763DEA">
        <w:rPr>
          <w:snapToGrid w:val="0"/>
        </w:rPr>
        <w:t>Test Requirements</w:t>
      </w:r>
      <w:r>
        <w:tab/>
        <w:t>2149</w:t>
      </w:r>
    </w:p>
    <w:p w14:paraId="453B35A6" w14:textId="77777777" w:rsidR="00597036" w:rsidRDefault="0059703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2150</w:t>
      </w:r>
    </w:p>
    <w:p w14:paraId="0B8606FC" w14:textId="77777777" w:rsidR="00597036" w:rsidRDefault="0059703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14:paraId="2FC6B7AE" w14:textId="77777777" w:rsidR="00597036" w:rsidRDefault="0059703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2150</w:t>
      </w:r>
    </w:p>
    <w:p w14:paraId="758168A5" w14:textId="77777777" w:rsidR="00597036" w:rsidRDefault="0059703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2150</w:t>
      </w:r>
    </w:p>
    <w:p w14:paraId="00988B5D" w14:textId="77777777" w:rsidR="00597036" w:rsidRDefault="0059703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14:paraId="7727275A" w14:textId="77777777" w:rsidR="00597036" w:rsidRDefault="0059703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2151</w:t>
      </w:r>
    </w:p>
    <w:p w14:paraId="341DAD38" w14:textId="77777777" w:rsidR="00597036" w:rsidRDefault="0059703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2151</w:t>
      </w:r>
    </w:p>
    <w:p w14:paraId="718B1695" w14:textId="77777777" w:rsidR="00597036" w:rsidRDefault="0059703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2151</w:t>
      </w:r>
    </w:p>
    <w:p w14:paraId="7FEE38C7" w14:textId="77777777" w:rsidR="00597036" w:rsidRDefault="0059703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2152</w:t>
      </w:r>
    </w:p>
    <w:p w14:paraId="710524CC" w14:textId="77777777" w:rsidR="00597036" w:rsidRDefault="0059703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2152</w:t>
      </w:r>
    </w:p>
    <w:p w14:paraId="6D61A5B6" w14:textId="77777777" w:rsidR="00597036" w:rsidRDefault="0059703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2152</w:t>
      </w:r>
    </w:p>
    <w:p w14:paraId="561F1DD8" w14:textId="77777777" w:rsidR="00597036" w:rsidRDefault="0059703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2153</w:t>
      </w:r>
    </w:p>
    <w:p w14:paraId="02C8C283" w14:textId="77777777" w:rsidR="00597036" w:rsidRDefault="0059703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2153</w:t>
      </w:r>
    </w:p>
    <w:p w14:paraId="6ADAC34D" w14:textId="77777777" w:rsidR="00597036" w:rsidRDefault="0059703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2153</w:t>
      </w:r>
    </w:p>
    <w:p w14:paraId="65834527" w14:textId="77777777" w:rsidR="00597036" w:rsidRDefault="0059703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2154</w:t>
      </w:r>
    </w:p>
    <w:p w14:paraId="7800D463" w14:textId="77777777" w:rsidR="00597036" w:rsidRDefault="0059703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2154</w:t>
      </w:r>
    </w:p>
    <w:p w14:paraId="52E0D765" w14:textId="77777777" w:rsidR="00597036" w:rsidRDefault="0059703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16B41A3B" w14:textId="77777777" w:rsidR="00597036" w:rsidRDefault="0059703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2155</w:t>
      </w:r>
    </w:p>
    <w:p w14:paraId="165F096D" w14:textId="77777777" w:rsidR="00597036" w:rsidRDefault="0059703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2155</w:t>
      </w:r>
    </w:p>
    <w:p w14:paraId="56F952B8" w14:textId="77777777" w:rsidR="00597036" w:rsidRDefault="0059703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35E7388F" w14:textId="77777777" w:rsidR="00597036" w:rsidRDefault="0059703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2156</w:t>
      </w:r>
    </w:p>
    <w:p w14:paraId="02718604" w14:textId="77777777" w:rsidR="00597036" w:rsidRDefault="0059703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2156</w:t>
      </w:r>
    </w:p>
    <w:p w14:paraId="582F068B" w14:textId="77777777" w:rsidR="00597036" w:rsidRDefault="0059703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1F1ADA18" w14:textId="77777777" w:rsidR="00597036" w:rsidRDefault="0059703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2156</w:t>
      </w:r>
    </w:p>
    <w:p w14:paraId="642D7BCB" w14:textId="77777777" w:rsidR="00597036" w:rsidRDefault="0059703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2156</w:t>
      </w:r>
    </w:p>
    <w:p w14:paraId="3FF319FA" w14:textId="77777777" w:rsidR="00597036" w:rsidRDefault="0059703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2156</w:t>
      </w:r>
    </w:p>
    <w:p w14:paraId="6C384FA1" w14:textId="77777777" w:rsidR="00597036" w:rsidRDefault="0059703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2157</w:t>
      </w:r>
    </w:p>
    <w:p w14:paraId="4753BC17" w14:textId="77777777" w:rsidR="00597036" w:rsidRDefault="0059703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2157</w:t>
      </w:r>
    </w:p>
    <w:p w14:paraId="726387B5" w14:textId="77777777" w:rsidR="00597036" w:rsidRDefault="0059703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6F5A2449" w14:textId="77777777" w:rsidR="00597036" w:rsidRDefault="0059703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2158</w:t>
      </w:r>
    </w:p>
    <w:p w14:paraId="702EF655" w14:textId="77777777" w:rsidR="00597036" w:rsidRDefault="0059703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2158</w:t>
      </w:r>
    </w:p>
    <w:p w14:paraId="54AD17C9" w14:textId="77777777" w:rsidR="00597036" w:rsidRDefault="0059703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2158</w:t>
      </w:r>
    </w:p>
    <w:p w14:paraId="0F764C12" w14:textId="77777777" w:rsidR="00597036" w:rsidRDefault="0059703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2158</w:t>
      </w:r>
    </w:p>
    <w:p w14:paraId="4850FE0B" w14:textId="77777777" w:rsidR="00597036" w:rsidRDefault="0059703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2158</w:t>
      </w:r>
    </w:p>
    <w:p w14:paraId="662ECBFA" w14:textId="77777777" w:rsidR="00597036" w:rsidRDefault="0059703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2158</w:t>
      </w:r>
    </w:p>
    <w:p w14:paraId="2C5429D0" w14:textId="77777777" w:rsidR="00597036" w:rsidRDefault="0059703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2159</w:t>
      </w:r>
    </w:p>
    <w:p w14:paraId="33D4CAEF" w14:textId="77777777" w:rsidR="00597036" w:rsidRDefault="0059703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2159</w:t>
      </w:r>
    </w:p>
    <w:p w14:paraId="0579F969" w14:textId="77777777" w:rsidR="00597036" w:rsidRDefault="0059703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14:paraId="3361E8AB" w14:textId="77777777" w:rsidR="00597036" w:rsidRDefault="0059703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2161</w:t>
      </w:r>
    </w:p>
    <w:p w14:paraId="4E27B273" w14:textId="77777777" w:rsidR="00597036" w:rsidRDefault="0059703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2162</w:t>
      </w:r>
    </w:p>
    <w:p w14:paraId="63F5C6CF" w14:textId="77777777" w:rsidR="00597036" w:rsidRDefault="00597036">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2162</w:t>
      </w:r>
    </w:p>
    <w:p w14:paraId="66D8D5A7" w14:textId="77777777" w:rsidR="00597036" w:rsidRDefault="0059703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2162</w:t>
      </w:r>
    </w:p>
    <w:p w14:paraId="27895B6F" w14:textId="77777777" w:rsidR="00597036" w:rsidRDefault="0059703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2162</w:t>
      </w:r>
    </w:p>
    <w:p w14:paraId="5B857D26" w14:textId="77777777" w:rsidR="00597036" w:rsidRDefault="0059703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2162</w:t>
      </w:r>
    </w:p>
    <w:p w14:paraId="2B1F141D" w14:textId="77777777" w:rsidR="00597036" w:rsidRDefault="0059703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2163</w:t>
      </w:r>
    </w:p>
    <w:p w14:paraId="6253794B" w14:textId="77777777" w:rsidR="00597036" w:rsidRDefault="0059703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2163</w:t>
      </w:r>
    </w:p>
    <w:p w14:paraId="37612D81" w14:textId="77777777" w:rsidR="00597036" w:rsidRDefault="0059703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261B7FFD" w14:textId="77777777" w:rsidR="00597036" w:rsidRDefault="0059703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2163</w:t>
      </w:r>
    </w:p>
    <w:p w14:paraId="0809C363" w14:textId="77777777" w:rsidR="00597036" w:rsidRDefault="0059703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2163</w:t>
      </w:r>
    </w:p>
    <w:p w14:paraId="79996276" w14:textId="77777777" w:rsidR="00597036" w:rsidRDefault="0059703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0C633D3C" w14:textId="77777777" w:rsidR="00597036" w:rsidRDefault="0059703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2165</w:t>
      </w:r>
    </w:p>
    <w:p w14:paraId="5630DDB8" w14:textId="77777777" w:rsidR="00597036" w:rsidRDefault="0059703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2166</w:t>
      </w:r>
    </w:p>
    <w:p w14:paraId="2BB6BB27" w14:textId="77777777" w:rsidR="00597036" w:rsidRDefault="0059703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1C36A2CF" w14:textId="77777777" w:rsidR="00597036" w:rsidRDefault="0059703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2166</w:t>
      </w:r>
    </w:p>
    <w:p w14:paraId="7710984B" w14:textId="77777777" w:rsidR="00597036" w:rsidRDefault="0059703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2166</w:t>
      </w:r>
    </w:p>
    <w:p w14:paraId="52AF5ED2" w14:textId="77777777" w:rsidR="00597036" w:rsidRDefault="0059703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2CD57595" w14:textId="77777777" w:rsidR="00597036" w:rsidRDefault="0059703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2167</w:t>
      </w:r>
    </w:p>
    <w:p w14:paraId="140CA00F" w14:textId="77777777" w:rsidR="00597036" w:rsidRDefault="0059703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2167</w:t>
      </w:r>
    </w:p>
    <w:p w14:paraId="43652B80" w14:textId="77777777" w:rsidR="00597036" w:rsidRDefault="0059703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1B42B55A" w14:textId="77777777" w:rsidR="00597036" w:rsidRDefault="0059703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2167</w:t>
      </w:r>
    </w:p>
    <w:p w14:paraId="69340E17" w14:textId="77777777" w:rsidR="00597036" w:rsidRDefault="0059703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2167</w:t>
      </w:r>
    </w:p>
    <w:p w14:paraId="0D0D84BD" w14:textId="77777777" w:rsidR="00597036" w:rsidRDefault="0059703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5AAA0E37" w14:textId="77777777" w:rsidR="00597036" w:rsidRDefault="0059703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2168</w:t>
      </w:r>
    </w:p>
    <w:p w14:paraId="48F03FBA" w14:textId="77777777" w:rsidR="00597036" w:rsidRDefault="0059703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2168</w:t>
      </w:r>
    </w:p>
    <w:p w14:paraId="43C9A40D" w14:textId="77777777" w:rsidR="00597036" w:rsidRDefault="0059703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14:paraId="29A76CA0" w14:textId="77777777" w:rsidR="00597036" w:rsidRDefault="0059703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2170</w:t>
      </w:r>
    </w:p>
    <w:p w14:paraId="16FF112A" w14:textId="77777777" w:rsidR="00597036" w:rsidRDefault="0059703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2170</w:t>
      </w:r>
    </w:p>
    <w:p w14:paraId="52424655" w14:textId="77777777" w:rsidR="00597036" w:rsidRDefault="0059703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53910F0F" w14:textId="77777777" w:rsidR="00597036" w:rsidRDefault="0059703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2171</w:t>
      </w:r>
    </w:p>
    <w:p w14:paraId="7EFB86AA" w14:textId="77777777" w:rsidR="00597036" w:rsidRDefault="0059703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2171</w:t>
      </w:r>
    </w:p>
    <w:p w14:paraId="126A2E42" w14:textId="77777777" w:rsidR="00597036" w:rsidRDefault="0059703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0E7D4F41" w14:textId="77777777" w:rsidR="00597036" w:rsidRDefault="0059703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2171</w:t>
      </w:r>
    </w:p>
    <w:p w14:paraId="785629B5" w14:textId="77777777" w:rsidR="00597036" w:rsidRDefault="0059703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2171</w:t>
      </w:r>
    </w:p>
    <w:p w14:paraId="1C8AEE55" w14:textId="77777777" w:rsidR="00597036" w:rsidRDefault="0059703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18E5E3CF" w14:textId="77777777" w:rsidR="00597036" w:rsidRDefault="0059703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2172</w:t>
      </w:r>
    </w:p>
    <w:p w14:paraId="46614721" w14:textId="77777777" w:rsidR="00597036" w:rsidRDefault="0059703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2172</w:t>
      </w:r>
    </w:p>
    <w:p w14:paraId="1CF2890B" w14:textId="77777777" w:rsidR="00597036" w:rsidRDefault="0059703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1F802C7C" w14:textId="77777777" w:rsidR="00597036" w:rsidRDefault="0059703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2174</w:t>
      </w:r>
    </w:p>
    <w:p w14:paraId="13376173" w14:textId="77777777" w:rsidR="00597036" w:rsidRDefault="0059703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2175</w:t>
      </w:r>
    </w:p>
    <w:p w14:paraId="4EA2286E" w14:textId="77777777" w:rsidR="00597036" w:rsidRDefault="0059703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3DF5F1E2" w14:textId="77777777" w:rsidR="00597036" w:rsidRDefault="0059703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2175</w:t>
      </w:r>
    </w:p>
    <w:p w14:paraId="1F4D307D" w14:textId="77777777" w:rsidR="00597036" w:rsidRDefault="0059703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2175</w:t>
      </w:r>
    </w:p>
    <w:p w14:paraId="6F49E687" w14:textId="77777777" w:rsidR="00597036" w:rsidRDefault="0059703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011DAEF3" w14:textId="77777777" w:rsidR="00597036" w:rsidRDefault="0059703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2176</w:t>
      </w:r>
    </w:p>
    <w:p w14:paraId="6ACD54F3" w14:textId="77777777" w:rsidR="00597036" w:rsidRDefault="0059703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2176</w:t>
      </w:r>
    </w:p>
    <w:p w14:paraId="6240E2B7" w14:textId="77777777" w:rsidR="00597036" w:rsidRDefault="0059703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E467632" w14:textId="77777777" w:rsidR="00597036" w:rsidRDefault="0059703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2176</w:t>
      </w:r>
    </w:p>
    <w:p w14:paraId="203155B3" w14:textId="77777777" w:rsidR="00597036" w:rsidRDefault="0059703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2176</w:t>
      </w:r>
    </w:p>
    <w:p w14:paraId="1FB17F7C" w14:textId="77777777" w:rsidR="00597036" w:rsidRDefault="0059703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77746826" w14:textId="77777777" w:rsidR="00597036" w:rsidRDefault="0059703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2177</w:t>
      </w:r>
    </w:p>
    <w:p w14:paraId="47CC6B2C" w14:textId="77777777" w:rsidR="00597036" w:rsidRDefault="0059703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2177</w:t>
      </w:r>
    </w:p>
    <w:p w14:paraId="08384A15" w14:textId="77777777" w:rsidR="00597036" w:rsidRDefault="0059703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2177</w:t>
      </w:r>
    </w:p>
    <w:p w14:paraId="727ECBF6" w14:textId="77777777" w:rsidR="00597036" w:rsidRDefault="0059703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2179</w:t>
      </w:r>
    </w:p>
    <w:p w14:paraId="05638F63" w14:textId="77777777" w:rsidR="00597036" w:rsidRDefault="0059703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2179</w:t>
      </w:r>
    </w:p>
    <w:p w14:paraId="5780758C" w14:textId="77777777" w:rsidR="00597036" w:rsidRDefault="0059703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762A589E" w14:textId="77777777" w:rsidR="00597036" w:rsidRDefault="0059703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2181</w:t>
      </w:r>
    </w:p>
    <w:p w14:paraId="5196A0A8" w14:textId="77777777" w:rsidR="00597036" w:rsidRDefault="0059703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2181</w:t>
      </w:r>
    </w:p>
    <w:p w14:paraId="1A9E1F3B" w14:textId="77777777" w:rsidR="00597036" w:rsidRDefault="0059703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3F20D7E0" w14:textId="77777777" w:rsidR="00597036" w:rsidRDefault="0059703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2184</w:t>
      </w:r>
    </w:p>
    <w:p w14:paraId="6A06841D" w14:textId="77777777" w:rsidR="00597036" w:rsidRDefault="00597036">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2184</w:t>
      </w:r>
    </w:p>
    <w:p w14:paraId="17074147" w14:textId="77777777" w:rsidR="00597036" w:rsidRDefault="0059703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0C5FF41F" w14:textId="77777777" w:rsidR="00597036" w:rsidRDefault="0059703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2187</w:t>
      </w:r>
    </w:p>
    <w:p w14:paraId="58250CFF" w14:textId="77777777" w:rsidR="00597036" w:rsidRDefault="0059703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2187</w:t>
      </w:r>
    </w:p>
    <w:p w14:paraId="20707445" w14:textId="77777777" w:rsidR="00597036" w:rsidRDefault="0059703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2187</w:t>
      </w:r>
    </w:p>
    <w:p w14:paraId="1529488C" w14:textId="77777777" w:rsidR="00597036" w:rsidRDefault="0059703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2189</w:t>
      </w:r>
    </w:p>
    <w:p w14:paraId="6BD0CF4A" w14:textId="77777777" w:rsidR="00597036" w:rsidRDefault="0059703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2189</w:t>
      </w:r>
    </w:p>
    <w:p w14:paraId="44AD3F12" w14:textId="77777777" w:rsidR="00597036" w:rsidRDefault="0059703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2189</w:t>
      </w:r>
    </w:p>
    <w:p w14:paraId="455972AD" w14:textId="77777777" w:rsidR="00597036" w:rsidRDefault="0059703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2192</w:t>
      </w:r>
    </w:p>
    <w:p w14:paraId="13912839" w14:textId="77777777" w:rsidR="00597036" w:rsidRDefault="0059703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2192</w:t>
      </w:r>
    </w:p>
    <w:p w14:paraId="42C0D039" w14:textId="77777777" w:rsidR="00597036" w:rsidRDefault="0059703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2192</w:t>
      </w:r>
    </w:p>
    <w:p w14:paraId="7A00F96A" w14:textId="77777777" w:rsidR="00597036" w:rsidRDefault="00597036">
      <w:pPr>
        <w:pStyle w:val="TOC4"/>
        <w:rPr>
          <w:rFonts w:asciiTheme="minorHAnsi" w:eastAsiaTheme="minorEastAsia" w:hAnsiTheme="minorHAnsi" w:cstheme="minorBidi"/>
          <w:sz w:val="22"/>
          <w:szCs w:val="22"/>
        </w:rPr>
      </w:pPr>
      <w:r w:rsidRPr="00597036">
        <w:t>A.8.16.27.2</w:t>
      </w:r>
      <w:r w:rsidRPr="00597036">
        <w:rPr>
          <w:rFonts w:asciiTheme="minorHAnsi" w:hAnsiTheme="minorHAnsi" w:cstheme="minorBidi"/>
          <w:sz w:val="22"/>
          <w:szCs w:val="22"/>
        </w:rPr>
        <w:tab/>
      </w:r>
      <w:r w:rsidRPr="00763DEA">
        <w:rPr>
          <w:rFonts w:eastAsia="SimSun"/>
          <w:lang w:eastAsia="zh-CN"/>
        </w:rPr>
        <w:t>Test Requirements</w:t>
      </w:r>
      <w:r>
        <w:tab/>
        <w:t>2196</w:t>
      </w:r>
    </w:p>
    <w:p w14:paraId="126D4821" w14:textId="77777777" w:rsidR="00597036" w:rsidRDefault="0059703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2196</w:t>
      </w:r>
    </w:p>
    <w:p w14:paraId="0574CDC5" w14:textId="77777777" w:rsidR="00597036" w:rsidRDefault="0059703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6D069F62" w14:textId="77777777" w:rsidR="00597036" w:rsidRDefault="00597036">
      <w:pPr>
        <w:pStyle w:val="TOC4"/>
        <w:rPr>
          <w:rFonts w:asciiTheme="minorHAnsi" w:eastAsiaTheme="minorEastAsia" w:hAnsiTheme="minorHAnsi" w:cstheme="minorBidi"/>
          <w:sz w:val="22"/>
          <w:szCs w:val="22"/>
        </w:rPr>
      </w:pPr>
      <w:r w:rsidRPr="00597036">
        <w:t>A.8.16.28.2</w:t>
      </w:r>
      <w:r w:rsidRPr="00597036">
        <w:rPr>
          <w:rFonts w:asciiTheme="minorHAnsi" w:hAnsiTheme="minorHAnsi" w:cstheme="minorBidi"/>
          <w:sz w:val="22"/>
          <w:szCs w:val="22"/>
        </w:rPr>
        <w:tab/>
      </w:r>
      <w:r w:rsidRPr="00763DEA">
        <w:rPr>
          <w:rFonts w:eastAsia="SimSun"/>
          <w:lang w:eastAsia="zh-CN"/>
        </w:rPr>
        <w:t>Test Requirements</w:t>
      </w:r>
      <w:r>
        <w:tab/>
        <w:t>2200</w:t>
      </w:r>
    </w:p>
    <w:p w14:paraId="321D61DF" w14:textId="77777777" w:rsidR="00597036" w:rsidRDefault="0059703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2200</w:t>
      </w:r>
    </w:p>
    <w:p w14:paraId="2C4077D0" w14:textId="77777777" w:rsidR="00597036" w:rsidRDefault="0059703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40412B32" w14:textId="77777777" w:rsidR="00597036" w:rsidRDefault="0059703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2204</w:t>
      </w:r>
    </w:p>
    <w:p w14:paraId="1F2305B1" w14:textId="77777777" w:rsidR="00597036" w:rsidRDefault="0059703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2204</w:t>
      </w:r>
    </w:p>
    <w:p w14:paraId="1D9E19B1" w14:textId="77777777" w:rsidR="00597036" w:rsidRDefault="0059703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554C4C3A" w14:textId="77777777" w:rsidR="00597036" w:rsidRDefault="0059703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2208</w:t>
      </w:r>
    </w:p>
    <w:p w14:paraId="6B153E5C" w14:textId="77777777" w:rsidR="00597036" w:rsidRDefault="0059703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2208</w:t>
      </w:r>
    </w:p>
    <w:p w14:paraId="290641D7" w14:textId="77777777" w:rsidR="00597036" w:rsidRDefault="0059703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2208</w:t>
      </w:r>
    </w:p>
    <w:p w14:paraId="701896AA" w14:textId="77777777" w:rsidR="00597036" w:rsidRDefault="00597036">
      <w:pPr>
        <w:pStyle w:val="TOC4"/>
        <w:rPr>
          <w:rFonts w:asciiTheme="minorHAnsi" w:eastAsiaTheme="minorEastAsia" w:hAnsiTheme="minorHAnsi" w:cstheme="minorBidi"/>
          <w:sz w:val="22"/>
          <w:szCs w:val="22"/>
        </w:rPr>
      </w:pPr>
      <w:r w:rsidRPr="00597036">
        <w:t>A.8.16.31</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2212</w:t>
      </w:r>
    </w:p>
    <w:p w14:paraId="7A58F57C" w14:textId="77777777" w:rsidR="00597036" w:rsidRDefault="0059703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2212</w:t>
      </w:r>
    </w:p>
    <w:p w14:paraId="41CE8E75" w14:textId="77777777" w:rsidR="00597036" w:rsidRDefault="0059703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2212</w:t>
      </w:r>
    </w:p>
    <w:p w14:paraId="2C3BF473" w14:textId="77777777" w:rsidR="00597036" w:rsidRDefault="00597036">
      <w:pPr>
        <w:pStyle w:val="TOC4"/>
        <w:rPr>
          <w:rFonts w:asciiTheme="minorHAnsi" w:eastAsiaTheme="minorEastAsia" w:hAnsiTheme="minorHAnsi" w:cstheme="minorBidi"/>
          <w:sz w:val="22"/>
          <w:szCs w:val="22"/>
        </w:rPr>
      </w:pPr>
      <w:r w:rsidRPr="00597036">
        <w:t>A.8.16.32</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2216</w:t>
      </w:r>
    </w:p>
    <w:p w14:paraId="131DA05E" w14:textId="77777777" w:rsidR="00597036" w:rsidRDefault="0059703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2216</w:t>
      </w:r>
    </w:p>
    <w:p w14:paraId="729DFFA6" w14:textId="77777777" w:rsidR="00597036" w:rsidRDefault="0059703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2216</w:t>
      </w:r>
    </w:p>
    <w:p w14:paraId="32658AC7" w14:textId="77777777" w:rsidR="00597036" w:rsidRDefault="00597036">
      <w:pPr>
        <w:pStyle w:val="TOC4"/>
        <w:rPr>
          <w:rFonts w:asciiTheme="minorHAnsi" w:eastAsiaTheme="minorEastAsia" w:hAnsiTheme="minorHAnsi" w:cstheme="minorBidi"/>
          <w:sz w:val="22"/>
          <w:szCs w:val="22"/>
        </w:rPr>
      </w:pPr>
      <w:r w:rsidRPr="00597036">
        <w:t>A.8.16.33</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2220</w:t>
      </w:r>
    </w:p>
    <w:p w14:paraId="7C89B75A" w14:textId="77777777" w:rsidR="00597036" w:rsidRDefault="0059703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2220</w:t>
      </w:r>
    </w:p>
    <w:p w14:paraId="4A4BE757" w14:textId="77777777" w:rsidR="00597036" w:rsidRDefault="0059703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2220</w:t>
      </w:r>
    </w:p>
    <w:p w14:paraId="5CF6C0F5" w14:textId="77777777" w:rsidR="00597036" w:rsidRDefault="00597036">
      <w:pPr>
        <w:pStyle w:val="TOC4"/>
        <w:rPr>
          <w:rFonts w:asciiTheme="minorHAnsi" w:eastAsiaTheme="minorEastAsia" w:hAnsiTheme="minorHAnsi" w:cstheme="minorBidi"/>
          <w:sz w:val="22"/>
          <w:szCs w:val="22"/>
        </w:rPr>
      </w:pPr>
      <w:r w:rsidRPr="00597036">
        <w:t>A.8.16.34</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2224</w:t>
      </w:r>
    </w:p>
    <w:p w14:paraId="0155545E" w14:textId="77777777" w:rsidR="00597036" w:rsidRDefault="0059703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2224</w:t>
      </w:r>
    </w:p>
    <w:p w14:paraId="41925A10" w14:textId="77777777" w:rsidR="00597036" w:rsidRDefault="0059703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2695EF55" w14:textId="77777777" w:rsidR="00597036" w:rsidRDefault="0059703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2226</w:t>
      </w:r>
    </w:p>
    <w:p w14:paraId="610B54D0" w14:textId="77777777" w:rsidR="00597036" w:rsidRDefault="0059703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2227</w:t>
      </w:r>
    </w:p>
    <w:p w14:paraId="0AC18D9A" w14:textId="77777777" w:rsidR="00597036" w:rsidRDefault="0059703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3E61FED9" w14:textId="77777777" w:rsidR="00597036" w:rsidRDefault="0059703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2229</w:t>
      </w:r>
    </w:p>
    <w:p w14:paraId="507AA39F" w14:textId="77777777" w:rsidR="00597036" w:rsidRDefault="0059703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2230</w:t>
      </w:r>
    </w:p>
    <w:p w14:paraId="0BE3EDF8" w14:textId="77777777" w:rsidR="00597036" w:rsidRDefault="0059703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2230</w:t>
      </w:r>
    </w:p>
    <w:p w14:paraId="422D0974" w14:textId="77777777" w:rsidR="00597036" w:rsidRDefault="0059703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2232</w:t>
      </w:r>
    </w:p>
    <w:p w14:paraId="54D0701F" w14:textId="77777777" w:rsidR="00597036" w:rsidRDefault="0059703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2233</w:t>
      </w:r>
    </w:p>
    <w:p w14:paraId="5B6A2BF4" w14:textId="77777777" w:rsidR="00597036" w:rsidRDefault="0059703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2233</w:t>
      </w:r>
    </w:p>
    <w:p w14:paraId="13250F8D" w14:textId="77777777" w:rsidR="00597036" w:rsidRDefault="0059703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2235</w:t>
      </w:r>
    </w:p>
    <w:p w14:paraId="0FD25AE2" w14:textId="77777777" w:rsidR="00597036" w:rsidRDefault="0059703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2236</w:t>
      </w:r>
    </w:p>
    <w:p w14:paraId="13F54E98" w14:textId="77777777" w:rsidR="00597036" w:rsidRDefault="0059703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2236</w:t>
      </w:r>
    </w:p>
    <w:p w14:paraId="44D4E36D" w14:textId="77777777" w:rsidR="00597036" w:rsidRDefault="0059703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2239</w:t>
      </w:r>
    </w:p>
    <w:p w14:paraId="3625AE01" w14:textId="77777777" w:rsidR="00597036" w:rsidRDefault="0059703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2239</w:t>
      </w:r>
    </w:p>
    <w:p w14:paraId="5E913B4C" w14:textId="77777777" w:rsidR="00597036" w:rsidRDefault="0059703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2239</w:t>
      </w:r>
    </w:p>
    <w:p w14:paraId="049CB1C6" w14:textId="77777777" w:rsidR="00597036" w:rsidRDefault="0059703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2242</w:t>
      </w:r>
    </w:p>
    <w:p w14:paraId="0A5CA045" w14:textId="77777777" w:rsidR="00597036" w:rsidRDefault="0059703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2242</w:t>
      </w:r>
    </w:p>
    <w:p w14:paraId="1E7D3868" w14:textId="77777777" w:rsidR="00597036" w:rsidRDefault="0059703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2242</w:t>
      </w:r>
    </w:p>
    <w:p w14:paraId="44E9B03E" w14:textId="77777777" w:rsidR="00597036" w:rsidRDefault="00597036">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2244</w:t>
      </w:r>
    </w:p>
    <w:p w14:paraId="541B18C8" w14:textId="77777777" w:rsidR="00597036" w:rsidRDefault="0059703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2245</w:t>
      </w:r>
    </w:p>
    <w:p w14:paraId="2E929DD4" w14:textId="77777777" w:rsidR="00597036" w:rsidRDefault="0059703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2245</w:t>
      </w:r>
    </w:p>
    <w:p w14:paraId="49BD9A71" w14:textId="77777777" w:rsidR="00597036" w:rsidRDefault="0059703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2247</w:t>
      </w:r>
    </w:p>
    <w:p w14:paraId="09DAC562" w14:textId="77777777" w:rsidR="00597036" w:rsidRDefault="0059703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2248</w:t>
      </w:r>
    </w:p>
    <w:p w14:paraId="28D2FC65" w14:textId="77777777" w:rsidR="00597036" w:rsidRDefault="0059703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2248</w:t>
      </w:r>
    </w:p>
    <w:p w14:paraId="41298695" w14:textId="77777777" w:rsidR="00597036" w:rsidRDefault="0059703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2251</w:t>
      </w:r>
    </w:p>
    <w:p w14:paraId="711CDE70" w14:textId="77777777" w:rsidR="00597036" w:rsidRDefault="0059703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2251</w:t>
      </w:r>
    </w:p>
    <w:p w14:paraId="7B8E667F" w14:textId="77777777" w:rsidR="00597036" w:rsidRDefault="0059703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20FF0110" w14:textId="77777777" w:rsidR="00597036" w:rsidRDefault="0059703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2254</w:t>
      </w:r>
    </w:p>
    <w:p w14:paraId="71D87E14" w14:textId="77777777" w:rsidR="00597036" w:rsidRDefault="0059703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2254</w:t>
      </w:r>
    </w:p>
    <w:p w14:paraId="1969B91C" w14:textId="77777777" w:rsidR="00597036" w:rsidRDefault="0059703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2254</w:t>
      </w:r>
    </w:p>
    <w:p w14:paraId="07EF13C2" w14:textId="77777777" w:rsidR="00597036" w:rsidRDefault="0059703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2257</w:t>
      </w:r>
    </w:p>
    <w:p w14:paraId="79D5AFDF" w14:textId="77777777" w:rsidR="00597036" w:rsidRDefault="0059703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2257</w:t>
      </w:r>
    </w:p>
    <w:p w14:paraId="15C8F946" w14:textId="77777777" w:rsidR="00597036" w:rsidRDefault="0059703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2257</w:t>
      </w:r>
    </w:p>
    <w:p w14:paraId="5A0F9E43" w14:textId="77777777" w:rsidR="00597036" w:rsidRDefault="0059703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2259</w:t>
      </w:r>
    </w:p>
    <w:p w14:paraId="24375425" w14:textId="77777777" w:rsidR="00597036" w:rsidRDefault="0059703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2260</w:t>
      </w:r>
    </w:p>
    <w:p w14:paraId="79A3E72E" w14:textId="77777777" w:rsidR="00597036" w:rsidRDefault="0059703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2260</w:t>
      </w:r>
    </w:p>
    <w:p w14:paraId="1FE8C474" w14:textId="77777777" w:rsidR="00597036" w:rsidRDefault="0059703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2262</w:t>
      </w:r>
    </w:p>
    <w:p w14:paraId="3FC5499E" w14:textId="77777777" w:rsidR="00597036" w:rsidRDefault="00597036">
      <w:pPr>
        <w:pStyle w:val="TOC3"/>
        <w:rPr>
          <w:rFonts w:asciiTheme="minorHAnsi" w:eastAsiaTheme="minorEastAsia" w:hAnsiTheme="minorHAnsi" w:cstheme="minorBidi"/>
          <w:sz w:val="22"/>
          <w:szCs w:val="22"/>
        </w:rPr>
      </w:pPr>
      <w:r w:rsidRPr="00597036">
        <w:t>A.8.16.48</w:t>
      </w:r>
      <w:r w:rsidRPr="00597036">
        <w:rPr>
          <w:rFonts w:asciiTheme="minorHAnsi" w:hAnsiTheme="minorHAnsi" w:cstheme="minorBidi"/>
          <w:sz w:val="22"/>
          <w:szCs w:val="22"/>
        </w:rPr>
        <w:tab/>
      </w:r>
      <w:r w:rsidRPr="00763DEA">
        <w:rPr>
          <w:rFonts w:eastAsia="MS Mincho"/>
          <w:lang w:eastAsia="zh-CN"/>
        </w:rPr>
        <w:t>2DL/2UL TDD CA activation and deactivation of known PUCCH SCell without valid TA in non-DRX</w:t>
      </w:r>
      <w:r>
        <w:tab/>
        <w:t>2263</w:t>
      </w:r>
    </w:p>
    <w:p w14:paraId="0EA60413" w14:textId="77777777" w:rsidR="00597036" w:rsidRDefault="00597036">
      <w:pPr>
        <w:pStyle w:val="TOC4"/>
        <w:rPr>
          <w:rFonts w:asciiTheme="minorHAnsi" w:eastAsiaTheme="minorEastAsia" w:hAnsiTheme="minorHAnsi" w:cstheme="minorBidi"/>
          <w:sz w:val="22"/>
          <w:szCs w:val="22"/>
        </w:rPr>
      </w:pPr>
      <w:r w:rsidRPr="00597036">
        <w:t>A.8.16.48</w:t>
      </w:r>
      <w:r w:rsidRPr="00597036">
        <w:rPr>
          <w:lang w:eastAsia="zh-CN"/>
        </w:rPr>
        <w:t>.1</w:t>
      </w:r>
      <w:r w:rsidRPr="00597036">
        <w:rPr>
          <w:rFonts w:asciiTheme="minorHAnsi" w:hAnsiTheme="minorHAnsi" w:cstheme="minorBidi"/>
          <w:sz w:val="22"/>
          <w:szCs w:val="22"/>
        </w:rPr>
        <w:tab/>
      </w:r>
      <w:r w:rsidRPr="00763DEA">
        <w:rPr>
          <w:rFonts w:eastAsia="MS Mincho"/>
        </w:rPr>
        <w:t xml:space="preserve">Test </w:t>
      </w:r>
      <w:r w:rsidRPr="00763DEA">
        <w:rPr>
          <w:rFonts w:eastAsia="MS Mincho"/>
          <w:lang w:eastAsia="zh-CN"/>
        </w:rPr>
        <w:t>Purpose and Environment</w:t>
      </w:r>
      <w:r>
        <w:tab/>
        <w:t>2263</w:t>
      </w:r>
    </w:p>
    <w:p w14:paraId="11F6FFEF" w14:textId="77777777" w:rsidR="00597036" w:rsidRDefault="00597036">
      <w:pPr>
        <w:pStyle w:val="TOC4"/>
        <w:rPr>
          <w:rFonts w:asciiTheme="minorHAnsi" w:eastAsiaTheme="minorEastAsia" w:hAnsiTheme="minorHAnsi" w:cstheme="minorBidi"/>
          <w:sz w:val="22"/>
          <w:szCs w:val="22"/>
        </w:rPr>
      </w:pPr>
      <w:r w:rsidRPr="00597036">
        <w:t>A.8.16.48.2</w:t>
      </w:r>
      <w:r w:rsidRPr="00597036">
        <w:rPr>
          <w:rFonts w:asciiTheme="minorHAnsi" w:hAnsiTheme="minorHAnsi" w:cstheme="minorBidi"/>
          <w:sz w:val="22"/>
          <w:szCs w:val="22"/>
        </w:rPr>
        <w:tab/>
      </w:r>
      <w:r w:rsidRPr="00763DEA">
        <w:rPr>
          <w:rFonts w:eastAsia="MS Mincho"/>
        </w:rPr>
        <w:t>Test Requirements</w:t>
      </w:r>
      <w:r>
        <w:tab/>
        <w:t>2265</w:t>
      </w:r>
    </w:p>
    <w:p w14:paraId="4BC51BB0" w14:textId="77777777" w:rsidR="00597036" w:rsidRDefault="0059703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763DEA">
        <w:rPr>
          <w:lang w:val="en-US"/>
        </w:rPr>
        <w:t>2DL/2UL TDD-FDD CA (FDD PCell) activation and deactivation of known PUCCH SCell without valid TA in non-DRX</w:t>
      </w:r>
      <w:r>
        <w:tab/>
        <w:t>2266</w:t>
      </w:r>
    </w:p>
    <w:p w14:paraId="63C3FAB0" w14:textId="77777777" w:rsidR="00597036" w:rsidRDefault="0059703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2266</w:t>
      </w:r>
    </w:p>
    <w:p w14:paraId="70752447" w14:textId="77777777" w:rsidR="00597036" w:rsidRDefault="0059703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2269</w:t>
      </w:r>
    </w:p>
    <w:p w14:paraId="58FD98AD" w14:textId="77777777" w:rsidR="00597036" w:rsidRDefault="0059703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2269</w:t>
      </w:r>
    </w:p>
    <w:p w14:paraId="13D6F972" w14:textId="77777777" w:rsidR="00597036" w:rsidRDefault="0059703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2269</w:t>
      </w:r>
    </w:p>
    <w:p w14:paraId="392C40AA" w14:textId="77777777" w:rsidR="00597036" w:rsidRDefault="0059703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2271</w:t>
      </w:r>
    </w:p>
    <w:p w14:paraId="71B980B6" w14:textId="77777777" w:rsidR="00597036" w:rsidRDefault="0059703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2272</w:t>
      </w:r>
    </w:p>
    <w:p w14:paraId="748BC6D7" w14:textId="77777777" w:rsidR="00597036" w:rsidRDefault="0059703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2272</w:t>
      </w:r>
    </w:p>
    <w:p w14:paraId="315828B5" w14:textId="77777777" w:rsidR="00597036" w:rsidRDefault="0059703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2276</w:t>
      </w:r>
    </w:p>
    <w:p w14:paraId="1E1E724F" w14:textId="77777777" w:rsidR="00597036" w:rsidRDefault="0059703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2276</w:t>
      </w:r>
    </w:p>
    <w:p w14:paraId="11141047" w14:textId="77777777" w:rsidR="00597036" w:rsidRDefault="0059703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2276</w:t>
      </w:r>
    </w:p>
    <w:p w14:paraId="49C12386" w14:textId="77777777" w:rsidR="00597036" w:rsidRDefault="0059703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2280</w:t>
      </w:r>
    </w:p>
    <w:p w14:paraId="117C9A35" w14:textId="77777777" w:rsidR="00597036" w:rsidRDefault="0059703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2280</w:t>
      </w:r>
    </w:p>
    <w:p w14:paraId="7434A483" w14:textId="77777777" w:rsidR="00597036" w:rsidRDefault="0059703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2280</w:t>
      </w:r>
    </w:p>
    <w:p w14:paraId="22983DD0" w14:textId="77777777" w:rsidR="00597036" w:rsidRDefault="00597036">
      <w:pPr>
        <w:pStyle w:val="TOC4"/>
        <w:rPr>
          <w:rFonts w:asciiTheme="minorHAnsi" w:eastAsiaTheme="minorEastAsia" w:hAnsiTheme="minorHAnsi" w:cstheme="minorBidi"/>
          <w:sz w:val="22"/>
          <w:szCs w:val="22"/>
        </w:rPr>
      </w:pPr>
      <w:r w:rsidRPr="00597036">
        <w:t>A.8.16.53.2</w:t>
      </w:r>
      <w:r w:rsidRPr="00597036">
        <w:rPr>
          <w:rFonts w:asciiTheme="minorHAnsi" w:hAnsiTheme="minorHAnsi" w:cstheme="minorBidi"/>
          <w:sz w:val="22"/>
          <w:szCs w:val="22"/>
        </w:rPr>
        <w:tab/>
      </w:r>
      <w:r w:rsidRPr="00763DEA">
        <w:rPr>
          <w:rFonts w:eastAsia="SimSun"/>
          <w:lang w:eastAsia="zh-CN"/>
        </w:rPr>
        <w:t>Test Requirements</w:t>
      </w:r>
      <w:r>
        <w:tab/>
        <w:t>2284</w:t>
      </w:r>
    </w:p>
    <w:p w14:paraId="458810BB" w14:textId="77777777" w:rsidR="00597036" w:rsidRDefault="0059703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2284</w:t>
      </w:r>
    </w:p>
    <w:p w14:paraId="0FF6AA4E" w14:textId="77777777" w:rsidR="00597036" w:rsidRDefault="0059703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04F03A0C" w14:textId="77777777" w:rsidR="00597036" w:rsidRDefault="00597036">
      <w:pPr>
        <w:pStyle w:val="TOC4"/>
        <w:rPr>
          <w:rFonts w:asciiTheme="minorHAnsi" w:eastAsiaTheme="minorEastAsia" w:hAnsiTheme="minorHAnsi" w:cstheme="minorBidi"/>
          <w:sz w:val="22"/>
          <w:szCs w:val="22"/>
        </w:rPr>
      </w:pPr>
      <w:r w:rsidRPr="00597036">
        <w:t>A.8.16.54.2</w:t>
      </w:r>
      <w:r w:rsidRPr="00597036">
        <w:rPr>
          <w:rFonts w:asciiTheme="minorHAnsi" w:hAnsiTheme="minorHAnsi" w:cstheme="minorBidi"/>
          <w:sz w:val="22"/>
          <w:szCs w:val="22"/>
        </w:rPr>
        <w:tab/>
      </w:r>
      <w:r w:rsidRPr="00763DEA">
        <w:rPr>
          <w:rFonts w:eastAsia="SimSun"/>
          <w:lang w:eastAsia="zh-CN"/>
        </w:rPr>
        <w:t>Test Requirements</w:t>
      </w:r>
      <w:r>
        <w:tab/>
        <w:t>2288</w:t>
      </w:r>
    </w:p>
    <w:p w14:paraId="0EEF8B52" w14:textId="77777777" w:rsidR="00597036" w:rsidRDefault="0059703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2288</w:t>
      </w:r>
    </w:p>
    <w:p w14:paraId="16C07BAB" w14:textId="77777777" w:rsidR="00597036" w:rsidRDefault="0059703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2288</w:t>
      </w:r>
    </w:p>
    <w:p w14:paraId="71550F68" w14:textId="77777777" w:rsidR="00597036" w:rsidRDefault="00597036">
      <w:pPr>
        <w:pStyle w:val="TOC4"/>
        <w:rPr>
          <w:rFonts w:asciiTheme="minorHAnsi" w:eastAsiaTheme="minorEastAsia" w:hAnsiTheme="minorHAnsi" w:cstheme="minorBidi"/>
          <w:sz w:val="22"/>
          <w:szCs w:val="22"/>
        </w:rPr>
      </w:pPr>
      <w:r w:rsidRPr="00597036">
        <w:t>A.8.16.55</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2293</w:t>
      </w:r>
    </w:p>
    <w:p w14:paraId="673D0323" w14:textId="77777777" w:rsidR="00597036" w:rsidRDefault="0059703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2293</w:t>
      </w:r>
    </w:p>
    <w:p w14:paraId="2AAE4762" w14:textId="77777777" w:rsidR="00597036" w:rsidRDefault="0059703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2293</w:t>
      </w:r>
    </w:p>
    <w:p w14:paraId="7AF54321" w14:textId="77777777" w:rsidR="00597036" w:rsidRDefault="00597036">
      <w:pPr>
        <w:pStyle w:val="TOC4"/>
        <w:rPr>
          <w:rFonts w:asciiTheme="minorHAnsi" w:eastAsiaTheme="minorEastAsia" w:hAnsiTheme="minorHAnsi" w:cstheme="minorBidi"/>
          <w:sz w:val="22"/>
          <w:szCs w:val="22"/>
        </w:rPr>
      </w:pPr>
      <w:r w:rsidRPr="00597036">
        <w:t>A.8.16.56</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2298</w:t>
      </w:r>
    </w:p>
    <w:p w14:paraId="2E1D4299" w14:textId="77777777" w:rsidR="00597036" w:rsidRDefault="0059703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2298</w:t>
      </w:r>
    </w:p>
    <w:p w14:paraId="3390B9EE" w14:textId="77777777" w:rsidR="00597036" w:rsidRDefault="0059703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2298</w:t>
      </w:r>
    </w:p>
    <w:p w14:paraId="5239AAD7" w14:textId="77777777" w:rsidR="00597036" w:rsidRDefault="0059703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2300</w:t>
      </w:r>
    </w:p>
    <w:p w14:paraId="095BC99C" w14:textId="77777777" w:rsidR="00597036" w:rsidRDefault="0059703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2301</w:t>
      </w:r>
    </w:p>
    <w:p w14:paraId="21520E6F" w14:textId="77777777" w:rsidR="00597036" w:rsidRDefault="0059703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2301</w:t>
      </w:r>
    </w:p>
    <w:p w14:paraId="64008AF8" w14:textId="77777777" w:rsidR="00597036" w:rsidRDefault="0059703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2303</w:t>
      </w:r>
    </w:p>
    <w:p w14:paraId="03E03359" w14:textId="77777777" w:rsidR="00597036" w:rsidRDefault="00597036">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2304</w:t>
      </w:r>
    </w:p>
    <w:p w14:paraId="4B1E9C59" w14:textId="77777777" w:rsidR="00597036" w:rsidRDefault="0059703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7060D2F4" w14:textId="77777777" w:rsidR="00597036" w:rsidRDefault="0059703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2307</w:t>
      </w:r>
    </w:p>
    <w:p w14:paraId="4D89C590" w14:textId="77777777" w:rsidR="00597036" w:rsidRDefault="0059703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2308</w:t>
      </w:r>
    </w:p>
    <w:p w14:paraId="396D06F2" w14:textId="77777777" w:rsidR="00597036" w:rsidRDefault="0059703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6B03F64" w14:textId="77777777" w:rsidR="00597036" w:rsidRDefault="0059703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2311</w:t>
      </w:r>
    </w:p>
    <w:p w14:paraId="527CB220" w14:textId="77777777" w:rsidR="00597036" w:rsidRDefault="0059703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2312</w:t>
      </w:r>
    </w:p>
    <w:p w14:paraId="14CA4474" w14:textId="77777777" w:rsidR="00597036" w:rsidRDefault="0059703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2312</w:t>
      </w:r>
    </w:p>
    <w:p w14:paraId="2EB0CCEA" w14:textId="77777777" w:rsidR="00597036" w:rsidRDefault="0059703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2315</w:t>
      </w:r>
    </w:p>
    <w:p w14:paraId="4FB1FE61" w14:textId="77777777" w:rsidR="00597036" w:rsidRDefault="0059703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2315</w:t>
      </w:r>
    </w:p>
    <w:p w14:paraId="7A78B31D" w14:textId="77777777" w:rsidR="00597036" w:rsidRDefault="0059703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2315</w:t>
      </w:r>
    </w:p>
    <w:p w14:paraId="037C649D" w14:textId="77777777" w:rsidR="00597036" w:rsidRDefault="0059703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2317</w:t>
      </w:r>
    </w:p>
    <w:p w14:paraId="562C7EED" w14:textId="77777777" w:rsidR="00597036" w:rsidRDefault="0059703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2318</w:t>
      </w:r>
    </w:p>
    <w:p w14:paraId="040E242A" w14:textId="77777777" w:rsidR="00597036" w:rsidRDefault="0059703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2318</w:t>
      </w:r>
    </w:p>
    <w:p w14:paraId="2D8E1F79" w14:textId="77777777" w:rsidR="00597036" w:rsidRDefault="0059703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2321</w:t>
      </w:r>
    </w:p>
    <w:p w14:paraId="405A31FC" w14:textId="77777777" w:rsidR="00597036" w:rsidRDefault="0059703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2322</w:t>
      </w:r>
    </w:p>
    <w:p w14:paraId="5F3C5FE5" w14:textId="77777777" w:rsidR="00597036" w:rsidRDefault="0059703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2A37BBBE" w14:textId="77777777" w:rsidR="00597036" w:rsidRDefault="0059703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2326</w:t>
      </w:r>
    </w:p>
    <w:p w14:paraId="372A42EA" w14:textId="77777777" w:rsidR="00597036" w:rsidRDefault="0059703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2326</w:t>
      </w:r>
    </w:p>
    <w:p w14:paraId="6B55CB25" w14:textId="77777777" w:rsidR="00597036" w:rsidRDefault="0059703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55F36DD" w14:textId="77777777" w:rsidR="00597036" w:rsidRDefault="00597036">
      <w:pPr>
        <w:pStyle w:val="TOC4"/>
        <w:rPr>
          <w:rFonts w:asciiTheme="minorHAnsi" w:eastAsiaTheme="minorEastAsia" w:hAnsiTheme="minorHAnsi" w:cstheme="minorBidi"/>
          <w:sz w:val="22"/>
          <w:szCs w:val="22"/>
        </w:rPr>
      </w:pPr>
      <w:r w:rsidRPr="00597036">
        <w:t>A.8.16.65.2</w:t>
      </w:r>
      <w:r w:rsidRPr="00597036">
        <w:rPr>
          <w:rFonts w:asciiTheme="minorHAnsi" w:hAnsiTheme="minorHAnsi" w:cstheme="minorBidi"/>
          <w:sz w:val="22"/>
          <w:szCs w:val="22"/>
        </w:rPr>
        <w:tab/>
      </w:r>
      <w:r w:rsidRPr="00763DEA">
        <w:rPr>
          <w:rFonts w:eastAsia="SimSun"/>
          <w:lang w:eastAsia="zh-CN"/>
        </w:rPr>
        <w:t>Test Requirements</w:t>
      </w:r>
      <w:r>
        <w:tab/>
        <w:t>2331</w:t>
      </w:r>
    </w:p>
    <w:p w14:paraId="40C88FD5" w14:textId="77777777" w:rsidR="00597036" w:rsidRDefault="0059703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2331</w:t>
      </w:r>
    </w:p>
    <w:p w14:paraId="6942A628" w14:textId="77777777" w:rsidR="00597036" w:rsidRDefault="0059703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2331</w:t>
      </w:r>
    </w:p>
    <w:p w14:paraId="3CED4D2F" w14:textId="77777777" w:rsidR="00597036" w:rsidRDefault="00597036">
      <w:pPr>
        <w:pStyle w:val="TOC4"/>
        <w:rPr>
          <w:rFonts w:asciiTheme="minorHAnsi" w:eastAsiaTheme="minorEastAsia" w:hAnsiTheme="minorHAnsi" w:cstheme="minorBidi"/>
          <w:sz w:val="22"/>
          <w:szCs w:val="22"/>
        </w:rPr>
      </w:pPr>
      <w:r w:rsidRPr="00597036">
        <w:t>A.8.16.66.2</w:t>
      </w:r>
      <w:r w:rsidRPr="00597036">
        <w:rPr>
          <w:rFonts w:asciiTheme="minorHAnsi" w:hAnsiTheme="minorHAnsi" w:cstheme="minorBidi"/>
          <w:sz w:val="22"/>
          <w:szCs w:val="22"/>
        </w:rPr>
        <w:tab/>
      </w:r>
      <w:r w:rsidRPr="00763DEA">
        <w:rPr>
          <w:rFonts w:eastAsia="SimSun"/>
          <w:lang w:eastAsia="zh-CN"/>
        </w:rPr>
        <w:t>Test Requirements</w:t>
      </w:r>
      <w:r>
        <w:tab/>
        <w:t>2336</w:t>
      </w:r>
    </w:p>
    <w:p w14:paraId="76B6D931" w14:textId="77777777" w:rsidR="00597036" w:rsidRDefault="0059703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2336</w:t>
      </w:r>
    </w:p>
    <w:p w14:paraId="5FB713D3" w14:textId="77777777" w:rsidR="00597036" w:rsidRDefault="0059703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2336</w:t>
      </w:r>
    </w:p>
    <w:p w14:paraId="0D807C91" w14:textId="77777777" w:rsidR="00597036" w:rsidRDefault="0059703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2341</w:t>
      </w:r>
    </w:p>
    <w:p w14:paraId="15378445" w14:textId="77777777" w:rsidR="00597036" w:rsidRDefault="0059703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2341</w:t>
      </w:r>
    </w:p>
    <w:p w14:paraId="0DDA0A62" w14:textId="77777777" w:rsidR="00597036" w:rsidRDefault="0059703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2341</w:t>
      </w:r>
    </w:p>
    <w:p w14:paraId="00CD17BD" w14:textId="77777777" w:rsidR="00597036" w:rsidRDefault="0059703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2346</w:t>
      </w:r>
    </w:p>
    <w:p w14:paraId="571461BC" w14:textId="77777777" w:rsidR="00597036" w:rsidRDefault="0059703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2346</w:t>
      </w:r>
    </w:p>
    <w:p w14:paraId="43F64C5A" w14:textId="77777777" w:rsidR="00597036" w:rsidRDefault="0059703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2346</w:t>
      </w:r>
    </w:p>
    <w:p w14:paraId="5ADC02F1" w14:textId="77777777" w:rsidR="00597036" w:rsidRDefault="0059703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2349</w:t>
      </w:r>
    </w:p>
    <w:p w14:paraId="4569C71E" w14:textId="77777777" w:rsidR="00597036" w:rsidRDefault="0059703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2349</w:t>
      </w:r>
    </w:p>
    <w:p w14:paraId="0608B580" w14:textId="77777777" w:rsidR="00597036" w:rsidRDefault="0059703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2349</w:t>
      </w:r>
    </w:p>
    <w:p w14:paraId="17279CAF" w14:textId="77777777" w:rsidR="00597036" w:rsidRDefault="0059703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2352</w:t>
      </w:r>
    </w:p>
    <w:p w14:paraId="65B2AD5B" w14:textId="77777777" w:rsidR="00597036" w:rsidRDefault="0059703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2352</w:t>
      </w:r>
    </w:p>
    <w:p w14:paraId="12B1565A" w14:textId="77777777" w:rsidR="00597036" w:rsidRDefault="0059703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2352</w:t>
      </w:r>
    </w:p>
    <w:p w14:paraId="384A6974" w14:textId="77777777" w:rsidR="00597036" w:rsidRDefault="0059703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2356</w:t>
      </w:r>
    </w:p>
    <w:p w14:paraId="19BC47CE" w14:textId="77777777" w:rsidR="00597036" w:rsidRDefault="0059703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2356</w:t>
      </w:r>
    </w:p>
    <w:p w14:paraId="671B7A4F" w14:textId="77777777" w:rsidR="00597036" w:rsidRDefault="0059703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2356</w:t>
      </w:r>
    </w:p>
    <w:p w14:paraId="243005B0" w14:textId="77777777" w:rsidR="00597036" w:rsidRDefault="0059703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2360</w:t>
      </w:r>
    </w:p>
    <w:p w14:paraId="6156F45F" w14:textId="77777777" w:rsidR="00597036" w:rsidRDefault="0059703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2360</w:t>
      </w:r>
    </w:p>
    <w:p w14:paraId="5FE9CCA2" w14:textId="77777777" w:rsidR="00597036" w:rsidRDefault="0059703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2360</w:t>
      </w:r>
    </w:p>
    <w:p w14:paraId="275C40D0" w14:textId="77777777" w:rsidR="00597036" w:rsidRDefault="00597036">
      <w:pPr>
        <w:pStyle w:val="TOC4"/>
        <w:rPr>
          <w:rFonts w:asciiTheme="minorHAnsi" w:eastAsiaTheme="minorEastAsia" w:hAnsiTheme="minorHAnsi" w:cstheme="minorBidi"/>
          <w:sz w:val="22"/>
          <w:szCs w:val="22"/>
        </w:rPr>
      </w:pPr>
      <w:r w:rsidRPr="00597036">
        <w:t>A.8.16.73</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2365</w:t>
      </w:r>
    </w:p>
    <w:p w14:paraId="192F3CDD" w14:textId="77777777" w:rsidR="00597036" w:rsidRDefault="0059703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2365</w:t>
      </w:r>
    </w:p>
    <w:p w14:paraId="443EA0D5" w14:textId="77777777" w:rsidR="00597036" w:rsidRDefault="0059703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2365</w:t>
      </w:r>
    </w:p>
    <w:p w14:paraId="31ACEE36" w14:textId="77777777" w:rsidR="00597036" w:rsidRDefault="00597036">
      <w:pPr>
        <w:pStyle w:val="TOC4"/>
        <w:rPr>
          <w:rFonts w:asciiTheme="minorHAnsi" w:eastAsiaTheme="minorEastAsia" w:hAnsiTheme="minorHAnsi" w:cstheme="minorBidi"/>
          <w:sz w:val="22"/>
          <w:szCs w:val="22"/>
        </w:rPr>
      </w:pPr>
      <w:r w:rsidRPr="00597036">
        <w:t>A.8.16.74</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2370</w:t>
      </w:r>
    </w:p>
    <w:p w14:paraId="523B577F" w14:textId="77777777" w:rsidR="00597036" w:rsidRDefault="0059703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2370</w:t>
      </w:r>
    </w:p>
    <w:p w14:paraId="499880B9" w14:textId="77777777" w:rsidR="00597036" w:rsidRDefault="0059703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7A8F0E06" w14:textId="77777777" w:rsidR="00597036" w:rsidRDefault="0059703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2375</w:t>
      </w:r>
    </w:p>
    <w:p w14:paraId="5D19EDB2" w14:textId="77777777" w:rsidR="00597036" w:rsidRDefault="0059703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2375</w:t>
      </w:r>
    </w:p>
    <w:p w14:paraId="46C0A6B2" w14:textId="77777777" w:rsidR="00597036" w:rsidRDefault="0059703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2375</w:t>
      </w:r>
    </w:p>
    <w:p w14:paraId="67C7DD1E" w14:textId="77777777" w:rsidR="00597036" w:rsidRDefault="0059703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2380</w:t>
      </w:r>
    </w:p>
    <w:p w14:paraId="797ABBA9" w14:textId="77777777" w:rsidR="00597036" w:rsidRDefault="00597036">
      <w:pPr>
        <w:pStyle w:val="TOC3"/>
        <w:rPr>
          <w:rFonts w:asciiTheme="minorHAnsi" w:eastAsiaTheme="minorEastAsia" w:hAnsiTheme="minorHAnsi" w:cstheme="minorBidi"/>
          <w:sz w:val="22"/>
          <w:szCs w:val="22"/>
        </w:rPr>
      </w:pPr>
      <w: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2380</w:t>
      </w:r>
    </w:p>
    <w:p w14:paraId="747E3495" w14:textId="77777777" w:rsidR="00597036" w:rsidRDefault="0059703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2380</w:t>
      </w:r>
    </w:p>
    <w:p w14:paraId="28B43171" w14:textId="77777777" w:rsidR="00597036" w:rsidRDefault="0059703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2383</w:t>
      </w:r>
    </w:p>
    <w:p w14:paraId="23D97287" w14:textId="77777777" w:rsidR="00597036" w:rsidRDefault="0059703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2383</w:t>
      </w:r>
    </w:p>
    <w:p w14:paraId="680B5A8A" w14:textId="77777777" w:rsidR="00597036" w:rsidRDefault="0059703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2383</w:t>
      </w:r>
    </w:p>
    <w:p w14:paraId="169D5480" w14:textId="77777777" w:rsidR="00597036" w:rsidRDefault="0059703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2386</w:t>
      </w:r>
    </w:p>
    <w:p w14:paraId="2CBF6959" w14:textId="77777777" w:rsidR="00597036" w:rsidRDefault="0059703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2387</w:t>
      </w:r>
    </w:p>
    <w:p w14:paraId="463953AC" w14:textId="77777777" w:rsidR="00597036" w:rsidRDefault="0059703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2387</w:t>
      </w:r>
    </w:p>
    <w:p w14:paraId="204BCD3F" w14:textId="77777777" w:rsidR="00597036" w:rsidRDefault="00597036">
      <w:pPr>
        <w:pStyle w:val="TOC4"/>
        <w:rPr>
          <w:rFonts w:asciiTheme="minorHAnsi" w:eastAsiaTheme="minorEastAsia" w:hAnsiTheme="minorHAnsi" w:cstheme="minorBidi"/>
          <w:sz w:val="22"/>
          <w:szCs w:val="22"/>
        </w:rPr>
      </w:pPr>
      <w:r w:rsidRPr="00597036">
        <w:t>A.8.16.79</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2392</w:t>
      </w:r>
    </w:p>
    <w:p w14:paraId="170DA29C" w14:textId="77777777" w:rsidR="00597036" w:rsidRDefault="0059703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2392</w:t>
      </w:r>
    </w:p>
    <w:p w14:paraId="01240169" w14:textId="77777777" w:rsidR="00597036" w:rsidRDefault="0059703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2392</w:t>
      </w:r>
    </w:p>
    <w:p w14:paraId="5D56B83D" w14:textId="77777777" w:rsidR="00597036" w:rsidRDefault="00597036">
      <w:pPr>
        <w:pStyle w:val="TOC4"/>
        <w:rPr>
          <w:rFonts w:asciiTheme="minorHAnsi" w:eastAsiaTheme="minorEastAsia" w:hAnsiTheme="minorHAnsi" w:cstheme="minorBidi"/>
          <w:sz w:val="22"/>
          <w:szCs w:val="22"/>
        </w:rPr>
      </w:pPr>
      <w:r w:rsidRPr="00597036">
        <w:t>A.8.16.80</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2397</w:t>
      </w:r>
    </w:p>
    <w:p w14:paraId="62E6E49C" w14:textId="77777777" w:rsidR="00597036" w:rsidRDefault="0059703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2397</w:t>
      </w:r>
    </w:p>
    <w:p w14:paraId="4EDD21EB" w14:textId="77777777" w:rsidR="00597036" w:rsidRDefault="0059703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2397</w:t>
      </w:r>
    </w:p>
    <w:p w14:paraId="146B07C5" w14:textId="77777777" w:rsidR="00597036" w:rsidRDefault="00597036">
      <w:pPr>
        <w:pStyle w:val="TOC4"/>
        <w:rPr>
          <w:rFonts w:asciiTheme="minorHAnsi" w:eastAsiaTheme="minorEastAsia" w:hAnsiTheme="minorHAnsi" w:cstheme="minorBidi"/>
          <w:sz w:val="22"/>
          <w:szCs w:val="22"/>
        </w:rPr>
      </w:pPr>
      <w:r w:rsidRPr="00597036">
        <w:t>A.8.16.81</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2402</w:t>
      </w:r>
    </w:p>
    <w:p w14:paraId="6915CA69" w14:textId="77777777" w:rsidR="00597036" w:rsidRDefault="0059703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2402</w:t>
      </w:r>
    </w:p>
    <w:p w14:paraId="040300AE" w14:textId="77777777" w:rsidR="00597036" w:rsidRDefault="0059703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2402</w:t>
      </w:r>
    </w:p>
    <w:p w14:paraId="023DC139" w14:textId="77777777" w:rsidR="00597036" w:rsidRDefault="00597036">
      <w:pPr>
        <w:pStyle w:val="TOC4"/>
        <w:rPr>
          <w:rFonts w:asciiTheme="minorHAnsi" w:eastAsiaTheme="minorEastAsia" w:hAnsiTheme="minorHAnsi" w:cstheme="minorBidi"/>
          <w:sz w:val="22"/>
          <w:szCs w:val="22"/>
        </w:rPr>
      </w:pPr>
      <w:r w:rsidRPr="00597036">
        <w:t>A.8.16.82</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2407</w:t>
      </w:r>
    </w:p>
    <w:p w14:paraId="162A490E" w14:textId="77777777" w:rsidR="00597036" w:rsidRDefault="0059703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2407</w:t>
      </w:r>
    </w:p>
    <w:p w14:paraId="6F414B0B" w14:textId="77777777" w:rsidR="00597036" w:rsidRDefault="0059703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2407</w:t>
      </w:r>
    </w:p>
    <w:p w14:paraId="36E8D53D" w14:textId="77777777" w:rsidR="00597036" w:rsidRDefault="00597036">
      <w:pPr>
        <w:pStyle w:val="TOC4"/>
        <w:rPr>
          <w:rFonts w:asciiTheme="minorHAnsi" w:eastAsiaTheme="minorEastAsia" w:hAnsiTheme="minorHAnsi" w:cstheme="minorBidi"/>
          <w:sz w:val="22"/>
          <w:szCs w:val="22"/>
        </w:rPr>
      </w:pPr>
      <w:r w:rsidRPr="00597036">
        <w:t>A.8.16.83.2</w:t>
      </w:r>
      <w:r w:rsidRPr="00597036">
        <w:rPr>
          <w:rFonts w:asciiTheme="minorHAnsi" w:hAnsiTheme="minorHAnsi" w:cstheme="minorBidi"/>
          <w:sz w:val="22"/>
          <w:szCs w:val="22"/>
        </w:rPr>
        <w:tab/>
      </w:r>
      <w:r w:rsidRPr="00763DEA">
        <w:rPr>
          <w:rFonts w:eastAsia="SimSun"/>
          <w:lang w:eastAsia="zh-CN"/>
        </w:rPr>
        <w:t>Test Requirements</w:t>
      </w:r>
      <w:r>
        <w:tab/>
        <w:t>2412</w:t>
      </w:r>
    </w:p>
    <w:p w14:paraId="1D4962E6" w14:textId="77777777" w:rsidR="00597036" w:rsidRDefault="0059703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2412</w:t>
      </w:r>
    </w:p>
    <w:p w14:paraId="2363CDF3" w14:textId="77777777" w:rsidR="00597036" w:rsidRDefault="0059703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2412</w:t>
      </w:r>
    </w:p>
    <w:p w14:paraId="46E0A630" w14:textId="77777777" w:rsidR="00597036" w:rsidRDefault="00597036">
      <w:pPr>
        <w:pStyle w:val="TOC4"/>
        <w:rPr>
          <w:rFonts w:asciiTheme="minorHAnsi" w:eastAsiaTheme="minorEastAsia" w:hAnsiTheme="minorHAnsi" w:cstheme="minorBidi"/>
          <w:sz w:val="22"/>
          <w:szCs w:val="22"/>
        </w:rPr>
      </w:pPr>
      <w:r w:rsidRPr="00597036">
        <w:t>A.8.16.84</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2418</w:t>
      </w:r>
    </w:p>
    <w:p w14:paraId="33546125" w14:textId="77777777" w:rsidR="00597036" w:rsidRDefault="0059703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2418</w:t>
      </w:r>
    </w:p>
    <w:p w14:paraId="471F9CE3" w14:textId="77777777" w:rsidR="00597036" w:rsidRDefault="0059703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2418</w:t>
      </w:r>
    </w:p>
    <w:p w14:paraId="22D27F24" w14:textId="77777777" w:rsidR="00597036" w:rsidRDefault="0059703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2421</w:t>
      </w:r>
    </w:p>
    <w:p w14:paraId="00645748" w14:textId="77777777" w:rsidR="00597036" w:rsidRDefault="0059703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2421</w:t>
      </w:r>
    </w:p>
    <w:p w14:paraId="24751869" w14:textId="77777777" w:rsidR="00597036" w:rsidRDefault="0059703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2421</w:t>
      </w:r>
    </w:p>
    <w:p w14:paraId="3B3630EA" w14:textId="77777777" w:rsidR="00597036" w:rsidRDefault="00597036">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2424</w:t>
      </w:r>
    </w:p>
    <w:p w14:paraId="28FF4EC9" w14:textId="77777777" w:rsidR="00597036" w:rsidRDefault="0059703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2424</w:t>
      </w:r>
    </w:p>
    <w:p w14:paraId="657E3D53" w14:textId="77777777" w:rsidR="00597036" w:rsidRDefault="0059703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2424</w:t>
      </w:r>
    </w:p>
    <w:p w14:paraId="37037DDB" w14:textId="77777777" w:rsidR="00597036" w:rsidRDefault="00597036">
      <w:pPr>
        <w:pStyle w:val="TOC4"/>
        <w:rPr>
          <w:rFonts w:asciiTheme="minorHAnsi" w:eastAsiaTheme="minorEastAsia" w:hAnsiTheme="minorHAnsi" w:cstheme="minorBidi"/>
          <w:sz w:val="22"/>
          <w:szCs w:val="22"/>
        </w:rPr>
      </w:pPr>
      <w:r w:rsidRPr="00597036">
        <w:t>A.8.16.87.2</w:t>
      </w:r>
      <w:r w:rsidRPr="00597036">
        <w:rPr>
          <w:rFonts w:asciiTheme="minorHAnsi" w:hAnsiTheme="minorHAnsi" w:cstheme="minorBidi"/>
          <w:sz w:val="22"/>
          <w:szCs w:val="22"/>
        </w:rPr>
        <w:tab/>
      </w:r>
      <w:r w:rsidRPr="00763DEA">
        <w:rPr>
          <w:rFonts w:eastAsia="SimSun"/>
          <w:lang w:eastAsia="zh-CN"/>
        </w:rPr>
        <w:t>Test Requirements</w:t>
      </w:r>
      <w:r>
        <w:tab/>
        <w:t>2429</w:t>
      </w:r>
    </w:p>
    <w:p w14:paraId="1C001932" w14:textId="77777777" w:rsidR="00597036" w:rsidRDefault="0059703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763DEA">
        <w:rPr>
          <w:rFonts w:cs="Arial"/>
          <w:lang w:eastAsia="ja-JP"/>
        </w:rPr>
        <w:t>4 DL CA Event Triggered Reporting on Deactivated SCell with PCell and SCell Interruptions in Non-DRX with generic duplex modes</w:t>
      </w:r>
      <w:r>
        <w:tab/>
        <w:t>2429</w:t>
      </w:r>
    </w:p>
    <w:p w14:paraId="4AD35673" w14:textId="77777777" w:rsidR="00597036" w:rsidRDefault="0059703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2429</w:t>
      </w:r>
    </w:p>
    <w:p w14:paraId="28A857F7" w14:textId="77777777" w:rsidR="00597036" w:rsidRDefault="00597036">
      <w:pPr>
        <w:pStyle w:val="TOC4"/>
        <w:rPr>
          <w:rFonts w:asciiTheme="minorHAnsi" w:eastAsiaTheme="minorEastAsia" w:hAnsiTheme="minorHAnsi" w:cstheme="minorBidi"/>
          <w:sz w:val="22"/>
          <w:szCs w:val="22"/>
        </w:rPr>
      </w:pPr>
      <w:r w:rsidRPr="00597036">
        <w:t>A.8.16.88</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2437</w:t>
      </w:r>
    </w:p>
    <w:p w14:paraId="5D435E91" w14:textId="77777777" w:rsidR="00597036" w:rsidRDefault="0059703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2437</w:t>
      </w:r>
    </w:p>
    <w:p w14:paraId="7C8FD795" w14:textId="77777777" w:rsidR="00597036" w:rsidRDefault="0059703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2437</w:t>
      </w:r>
    </w:p>
    <w:p w14:paraId="354E7973" w14:textId="77777777" w:rsidR="00597036" w:rsidRDefault="0059703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2442</w:t>
      </w:r>
    </w:p>
    <w:p w14:paraId="1E95F03E" w14:textId="77777777" w:rsidR="00597036" w:rsidRDefault="0059703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2442</w:t>
      </w:r>
    </w:p>
    <w:p w14:paraId="792E4E97" w14:textId="77777777" w:rsidR="00597036" w:rsidRDefault="0059703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2442</w:t>
      </w:r>
    </w:p>
    <w:p w14:paraId="0089EF6B" w14:textId="77777777" w:rsidR="00597036" w:rsidRDefault="00597036">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2447</w:t>
      </w:r>
    </w:p>
    <w:p w14:paraId="46B29963" w14:textId="77777777" w:rsidR="00597036" w:rsidRDefault="0059703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2447</w:t>
      </w:r>
    </w:p>
    <w:p w14:paraId="4CB349AD" w14:textId="77777777" w:rsidR="00597036" w:rsidRDefault="0059703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2447</w:t>
      </w:r>
    </w:p>
    <w:p w14:paraId="151E4792" w14:textId="77777777" w:rsidR="00597036" w:rsidRDefault="00597036">
      <w:pPr>
        <w:pStyle w:val="TOC4"/>
        <w:rPr>
          <w:rFonts w:asciiTheme="minorHAnsi" w:eastAsiaTheme="minorEastAsia" w:hAnsiTheme="minorHAnsi" w:cstheme="minorBidi"/>
          <w:sz w:val="22"/>
          <w:szCs w:val="22"/>
        </w:rPr>
      </w:pPr>
      <w:r w:rsidRPr="00597036">
        <w:t>A.8.16.91.2</w:t>
      </w:r>
      <w:r w:rsidRPr="00597036">
        <w:rPr>
          <w:rFonts w:asciiTheme="minorHAnsi" w:hAnsiTheme="minorHAnsi" w:cstheme="minorBidi"/>
          <w:sz w:val="22"/>
          <w:szCs w:val="22"/>
        </w:rPr>
        <w:tab/>
      </w:r>
      <w:r w:rsidRPr="00763DEA">
        <w:rPr>
          <w:rFonts w:eastAsia="SimSun"/>
          <w:lang w:eastAsia="zh-CN"/>
        </w:rPr>
        <w:t>Test Requirements</w:t>
      </w:r>
      <w:r>
        <w:tab/>
        <w:t>2453</w:t>
      </w:r>
    </w:p>
    <w:p w14:paraId="45AC57B9" w14:textId="77777777" w:rsidR="00597036" w:rsidRDefault="0059703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2453</w:t>
      </w:r>
    </w:p>
    <w:p w14:paraId="7FAE2A12" w14:textId="77777777" w:rsidR="00597036" w:rsidRDefault="0059703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2453</w:t>
      </w:r>
    </w:p>
    <w:p w14:paraId="5790FAE2" w14:textId="77777777" w:rsidR="00597036" w:rsidRDefault="00597036">
      <w:pPr>
        <w:pStyle w:val="TOC4"/>
        <w:rPr>
          <w:rFonts w:asciiTheme="minorHAnsi" w:eastAsiaTheme="minorEastAsia" w:hAnsiTheme="minorHAnsi" w:cstheme="minorBidi"/>
          <w:sz w:val="22"/>
          <w:szCs w:val="22"/>
        </w:rPr>
      </w:pPr>
      <w:r w:rsidRPr="00597036">
        <w:t>A.8.16.92</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2461</w:t>
      </w:r>
    </w:p>
    <w:p w14:paraId="6FF5A42A" w14:textId="77777777" w:rsidR="00597036" w:rsidRDefault="0059703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2461</w:t>
      </w:r>
    </w:p>
    <w:p w14:paraId="3DA7C6F6" w14:textId="77777777" w:rsidR="00597036" w:rsidRDefault="0059703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2461</w:t>
      </w:r>
    </w:p>
    <w:p w14:paraId="68888DD4" w14:textId="77777777" w:rsidR="00597036" w:rsidRDefault="0059703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2466</w:t>
      </w:r>
    </w:p>
    <w:p w14:paraId="59B5DC46" w14:textId="77777777" w:rsidR="00597036" w:rsidRDefault="0059703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2466</w:t>
      </w:r>
    </w:p>
    <w:p w14:paraId="30D0569A" w14:textId="77777777" w:rsidR="00597036" w:rsidRDefault="00597036">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2466</w:t>
      </w:r>
    </w:p>
    <w:p w14:paraId="43971E5F" w14:textId="77777777" w:rsidR="00597036" w:rsidRDefault="0059703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2471</w:t>
      </w:r>
    </w:p>
    <w:p w14:paraId="177506D8" w14:textId="77777777" w:rsidR="00597036" w:rsidRDefault="0059703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2471</w:t>
      </w:r>
    </w:p>
    <w:p w14:paraId="7F944842" w14:textId="77777777" w:rsidR="00597036" w:rsidRDefault="0059703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2471</w:t>
      </w:r>
    </w:p>
    <w:p w14:paraId="76A50A3A" w14:textId="77777777" w:rsidR="00597036" w:rsidRDefault="0059703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2479</w:t>
      </w:r>
    </w:p>
    <w:p w14:paraId="348655D2" w14:textId="77777777" w:rsidR="00597036" w:rsidRDefault="0059703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2479</w:t>
      </w:r>
    </w:p>
    <w:p w14:paraId="209731C8" w14:textId="77777777" w:rsidR="00597036" w:rsidRDefault="00597036">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2479</w:t>
      </w:r>
    </w:p>
    <w:p w14:paraId="635D8CFC" w14:textId="77777777" w:rsidR="00597036" w:rsidRDefault="00597036">
      <w:pPr>
        <w:pStyle w:val="TOC4"/>
        <w:rPr>
          <w:rFonts w:asciiTheme="minorHAnsi" w:eastAsiaTheme="minorEastAsia" w:hAnsiTheme="minorHAnsi" w:cstheme="minorBidi"/>
          <w:sz w:val="22"/>
          <w:szCs w:val="22"/>
        </w:rPr>
      </w:pPr>
      <w:r w:rsidRPr="00597036">
        <w:t>A.8.16.96</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2486</w:t>
      </w:r>
    </w:p>
    <w:p w14:paraId="16F69CC1" w14:textId="77777777" w:rsidR="00597036" w:rsidRDefault="0059703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2486</w:t>
      </w:r>
    </w:p>
    <w:p w14:paraId="0DE85F99" w14:textId="77777777" w:rsidR="00597036" w:rsidRDefault="0059703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2486</w:t>
      </w:r>
    </w:p>
    <w:p w14:paraId="26A82F00" w14:textId="77777777" w:rsidR="00597036" w:rsidRDefault="0059703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2491</w:t>
      </w:r>
    </w:p>
    <w:p w14:paraId="1D1FD23E" w14:textId="77777777" w:rsidR="00597036" w:rsidRDefault="0059703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2491</w:t>
      </w:r>
    </w:p>
    <w:p w14:paraId="68D153B0" w14:textId="77777777" w:rsidR="00597036" w:rsidRDefault="0059703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2491</w:t>
      </w:r>
    </w:p>
    <w:p w14:paraId="4184657F" w14:textId="77777777" w:rsidR="00597036" w:rsidRDefault="0059703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2497</w:t>
      </w:r>
    </w:p>
    <w:p w14:paraId="0F369BD2" w14:textId="77777777" w:rsidR="00597036" w:rsidRDefault="0059703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2497</w:t>
      </w:r>
    </w:p>
    <w:p w14:paraId="3D04833B" w14:textId="77777777" w:rsidR="00597036" w:rsidRDefault="0059703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2497</w:t>
      </w:r>
    </w:p>
    <w:p w14:paraId="712B5442" w14:textId="77777777" w:rsidR="00597036" w:rsidRDefault="0059703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2504</w:t>
      </w:r>
    </w:p>
    <w:p w14:paraId="264C6269" w14:textId="77777777" w:rsidR="00597036" w:rsidRDefault="0059703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2504</w:t>
      </w:r>
    </w:p>
    <w:p w14:paraId="5B68287D" w14:textId="77777777" w:rsidR="00597036" w:rsidRDefault="0059703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2504</w:t>
      </w:r>
    </w:p>
    <w:p w14:paraId="45E63527" w14:textId="77777777" w:rsidR="00597036" w:rsidRDefault="00597036">
      <w:pPr>
        <w:pStyle w:val="TOC4"/>
        <w:rPr>
          <w:rFonts w:asciiTheme="minorHAnsi" w:eastAsiaTheme="minorEastAsia" w:hAnsiTheme="minorHAnsi" w:cstheme="minorBidi"/>
          <w:sz w:val="22"/>
          <w:szCs w:val="22"/>
        </w:rPr>
      </w:pPr>
      <w:r w:rsidRPr="00597036">
        <w:t>A.8.16.100</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2512</w:t>
      </w:r>
    </w:p>
    <w:p w14:paraId="2B91E8AB" w14:textId="77777777" w:rsidR="00597036" w:rsidRDefault="0059703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2512</w:t>
      </w:r>
    </w:p>
    <w:p w14:paraId="1797B740" w14:textId="77777777" w:rsidR="00597036" w:rsidRDefault="0059703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2512</w:t>
      </w:r>
    </w:p>
    <w:p w14:paraId="325DBE89" w14:textId="77777777" w:rsidR="00597036" w:rsidRDefault="0059703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2519</w:t>
      </w:r>
    </w:p>
    <w:p w14:paraId="51634EA8" w14:textId="77777777" w:rsidR="00597036" w:rsidRDefault="0059703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2519</w:t>
      </w:r>
    </w:p>
    <w:p w14:paraId="69CD6868" w14:textId="77777777" w:rsidR="00597036" w:rsidRDefault="0059703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2519</w:t>
      </w:r>
    </w:p>
    <w:p w14:paraId="082B54C5" w14:textId="77777777" w:rsidR="00597036" w:rsidRDefault="0059703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2527</w:t>
      </w:r>
    </w:p>
    <w:p w14:paraId="015FCE21" w14:textId="77777777" w:rsidR="00597036" w:rsidRDefault="00597036">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2527</w:t>
      </w:r>
    </w:p>
    <w:p w14:paraId="5373832E" w14:textId="77777777" w:rsidR="00597036" w:rsidRDefault="00597036">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2527</w:t>
      </w:r>
    </w:p>
    <w:p w14:paraId="117C6896" w14:textId="77777777" w:rsidR="00597036" w:rsidRDefault="00597036">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2531</w:t>
      </w:r>
    </w:p>
    <w:p w14:paraId="6CC4FE82" w14:textId="77777777" w:rsidR="00597036" w:rsidRDefault="00597036">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2532</w:t>
      </w:r>
    </w:p>
    <w:p w14:paraId="5C64AE05" w14:textId="77777777" w:rsidR="00597036" w:rsidRDefault="00597036">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2532</w:t>
      </w:r>
    </w:p>
    <w:p w14:paraId="1D74EC21" w14:textId="77777777" w:rsidR="00597036" w:rsidRDefault="00597036">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2535</w:t>
      </w:r>
    </w:p>
    <w:p w14:paraId="29938090" w14:textId="77777777" w:rsidR="00597036" w:rsidRDefault="00597036">
      <w:pPr>
        <w:pStyle w:val="TOC3"/>
        <w:rPr>
          <w:rFonts w:asciiTheme="minorHAnsi" w:eastAsiaTheme="minorEastAsia" w:hAnsiTheme="minorHAnsi" w:cstheme="minorBidi"/>
          <w:sz w:val="22"/>
          <w:szCs w:val="22"/>
        </w:rPr>
      </w:pPr>
      <w:r w:rsidRPr="00597036">
        <w:t>A.8.16.105</w:t>
      </w:r>
      <w:r w:rsidRPr="00597036">
        <w:rPr>
          <w:rFonts w:asciiTheme="minorHAnsi" w:hAnsiTheme="minorHAnsi" w:cstheme="minorBidi"/>
          <w:sz w:val="22"/>
          <w:szCs w:val="22"/>
        </w:rPr>
        <w:tab/>
      </w:r>
      <w:r w:rsidRPr="00763DEA">
        <w:rPr>
          <w:rFonts w:eastAsia="MS Mincho"/>
        </w:rPr>
        <w:t>Idle Mode measurements of inter-frequency CA candidate cells for early reporting</w:t>
      </w:r>
      <w:r>
        <w:tab/>
        <w:t>2536</w:t>
      </w:r>
    </w:p>
    <w:p w14:paraId="1AB7CE3C" w14:textId="77777777" w:rsidR="00597036" w:rsidRDefault="00597036">
      <w:pPr>
        <w:pStyle w:val="TOC4"/>
        <w:rPr>
          <w:rFonts w:asciiTheme="minorHAnsi" w:eastAsiaTheme="minorEastAsia" w:hAnsiTheme="minorHAnsi" w:cstheme="minorBidi"/>
          <w:sz w:val="22"/>
          <w:szCs w:val="22"/>
        </w:rPr>
      </w:pPr>
      <w:r w:rsidRPr="00597036">
        <w:t>A.8.16.105.1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2536</w:t>
      </w:r>
    </w:p>
    <w:p w14:paraId="186F96EF" w14:textId="77777777" w:rsidR="00597036" w:rsidRDefault="00597036">
      <w:pPr>
        <w:pStyle w:val="TOC4"/>
        <w:rPr>
          <w:rFonts w:asciiTheme="minorHAnsi" w:eastAsiaTheme="minorEastAsia" w:hAnsiTheme="minorHAnsi" w:cstheme="minorBidi"/>
          <w:sz w:val="22"/>
          <w:szCs w:val="22"/>
        </w:rPr>
      </w:pPr>
      <w:r w:rsidRPr="00597036">
        <w:t>A.8.16.105.2</w:t>
      </w:r>
      <w:r w:rsidRPr="00597036">
        <w:rPr>
          <w:rFonts w:asciiTheme="minorHAnsi" w:eastAsiaTheme="minorEastAsia" w:hAnsiTheme="minorHAnsi" w:cstheme="minorBidi"/>
          <w:sz w:val="22"/>
          <w:szCs w:val="22"/>
        </w:rPr>
        <w:tab/>
      </w:r>
      <w:r w:rsidRPr="00763DEA">
        <w:rPr>
          <w:snapToGrid w:val="0"/>
        </w:rPr>
        <w:t>Test Requirements</w:t>
      </w:r>
      <w:r>
        <w:tab/>
        <w:t>2540</w:t>
      </w:r>
    </w:p>
    <w:p w14:paraId="0BFE1F13" w14:textId="77777777" w:rsidR="00597036" w:rsidRDefault="00597036">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2541</w:t>
      </w:r>
    </w:p>
    <w:p w14:paraId="2EFAE3FC" w14:textId="77777777" w:rsidR="00597036" w:rsidRDefault="00597036">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2541</w:t>
      </w:r>
    </w:p>
    <w:p w14:paraId="6A090A58" w14:textId="77777777" w:rsidR="00597036" w:rsidRDefault="00597036">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2544</w:t>
      </w:r>
    </w:p>
    <w:p w14:paraId="77DEBCF7" w14:textId="77777777" w:rsidR="00597036" w:rsidRDefault="0059703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2544</w:t>
      </w:r>
    </w:p>
    <w:p w14:paraId="37043842" w14:textId="77777777" w:rsidR="00597036" w:rsidRDefault="0059703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2544</w:t>
      </w:r>
    </w:p>
    <w:p w14:paraId="37EEFE70" w14:textId="77777777" w:rsidR="00597036" w:rsidRDefault="0059703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2544</w:t>
      </w:r>
    </w:p>
    <w:p w14:paraId="66A3ECF2" w14:textId="77777777" w:rsidR="00597036" w:rsidRDefault="0059703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2550</w:t>
      </w:r>
    </w:p>
    <w:p w14:paraId="39C5ED16" w14:textId="77777777" w:rsidR="00597036" w:rsidRDefault="0059703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2550</w:t>
      </w:r>
    </w:p>
    <w:p w14:paraId="7925316A" w14:textId="77777777" w:rsidR="00597036" w:rsidRDefault="0059703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2550</w:t>
      </w:r>
    </w:p>
    <w:p w14:paraId="22E5BA34" w14:textId="77777777" w:rsidR="00597036" w:rsidRDefault="0059703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2556</w:t>
      </w:r>
    </w:p>
    <w:p w14:paraId="622518C2" w14:textId="77777777" w:rsidR="00597036" w:rsidRDefault="0059703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2556</w:t>
      </w:r>
    </w:p>
    <w:p w14:paraId="4433A956" w14:textId="77777777" w:rsidR="00597036" w:rsidRDefault="0059703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2556</w:t>
      </w:r>
    </w:p>
    <w:p w14:paraId="0CF42070" w14:textId="77777777" w:rsidR="00597036" w:rsidRDefault="0059703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2557</w:t>
      </w:r>
    </w:p>
    <w:p w14:paraId="0C8D1426" w14:textId="77777777" w:rsidR="00597036" w:rsidRDefault="0059703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2557</w:t>
      </w:r>
    </w:p>
    <w:p w14:paraId="1B4AB6C5" w14:textId="77777777" w:rsidR="00597036" w:rsidRDefault="0059703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2557</w:t>
      </w:r>
    </w:p>
    <w:p w14:paraId="1C52698D" w14:textId="77777777" w:rsidR="00597036" w:rsidRDefault="0059703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2558</w:t>
      </w:r>
    </w:p>
    <w:p w14:paraId="20A812BA" w14:textId="77777777" w:rsidR="00597036" w:rsidRDefault="0059703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2558</w:t>
      </w:r>
    </w:p>
    <w:p w14:paraId="6AE32E81" w14:textId="77777777" w:rsidR="00597036" w:rsidRDefault="0059703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2558</w:t>
      </w:r>
    </w:p>
    <w:p w14:paraId="287BE8E6" w14:textId="77777777" w:rsidR="00597036" w:rsidRDefault="0059703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2559</w:t>
      </w:r>
    </w:p>
    <w:p w14:paraId="34A297E5" w14:textId="77777777" w:rsidR="00597036" w:rsidRDefault="0059703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2559</w:t>
      </w:r>
    </w:p>
    <w:p w14:paraId="5CAA0BF3" w14:textId="77777777" w:rsidR="00597036" w:rsidRDefault="0059703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2559</w:t>
      </w:r>
    </w:p>
    <w:p w14:paraId="0299485E" w14:textId="77777777" w:rsidR="00597036" w:rsidRDefault="0059703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2560</w:t>
      </w:r>
    </w:p>
    <w:p w14:paraId="4D79DE84" w14:textId="77777777" w:rsidR="00597036" w:rsidRDefault="0059703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2561</w:t>
      </w:r>
    </w:p>
    <w:p w14:paraId="575A59C7" w14:textId="77777777" w:rsidR="00597036" w:rsidRDefault="00597036">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2561</w:t>
      </w:r>
    </w:p>
    <w:p w14:paraId="40330062" w14:textId="77777777" w:rsidR="00597036" w:rsidRDefault="0059703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2561</w:t>
      </w:r>
    </w:p>
    <w:p w14:paraId="7FA28850" w14:textId="77777777" w:rsidR="00597036" w:rsidRDefault="0059703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2562</w:t>
      </w:r>
    </w:p>
    <w:p w14:paraId="195467AA" w14:textId="77777777" w:rsidR="00597036" w:rsidRDefault="0059703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2562</w:t>
      </w:r>
    </w:p>
    <w:p w14:paraId="5619AF4F" w14:textId="77777777" w:rsidR="00597036" w:rsidRDefault="0059703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2562</w:t>
      </w:r>
    </w:p>
    <w:p w14:paraId="32675FA3" w14:textId="77777777" w:rsidR="00597036" w:rsidRDefault="0059703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2563</w:t>
      </w:r>
    </w:p>
    <w:p w14:paraId="42CCC64F" w14:textId="77777777" w:rsidR="00597036" w:rsidRDefault="0059703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2563</w:t>
      </w:r>
    </w:p>
    <w:p w14:paraId="44E09339" w14:textId="77777777" w:rsidR="00597036" w:rsidRDefault="0059703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2564</w:t>
      </w:r>
    </w:p>
    <w:p w14:paraId="767CD954" w14:textId="77777777" w:rsidR="00597036" w:rsidRDefault="0059703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2564</w:t>
      </w:r>
    </w:p>
    <w:p w14:paraId="2EAA73BD" w14:textId="77777777" w:rsidR="00597036" w:rsidRDefault="0059703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2564</w:t>
      </w:r>
    </w:p>
    <w:p w14:paraId="5C26D5D4" w14:textId="77777777" w:rsidR="00597036" w:rsidRDefault="0059703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2569</w:t>
      </w:r>
    </w:p>
    <w:p w14:paraId="58E5FA62" w14:textId="77777777" w:rsidR="00597036" w:rsidRDefault="0059703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2570</w:t>
      </w:r>
    </w:p>
    <w:p w14:paraId="09C36FAD" w14:textId="77777777" w:rsidR="00597036" w:rsidRDefault="0059703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2570</w:t>
      </w:r>
    </w:p>
    <w:p w14:paraId="299FECCE" w14:textId="77777777" w:rsidR="00597036" w:rsidRDefault="0059703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2576</w:t>
      </w:r>
    </w:p>
    <w:p w14:paraId="774C7413" w14:textId="77777777" w:rsidR="00597036" w:rsidRDefault="0059703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2577</w:t>
      </w:r>
    </w:p>
    <w:p w14:paraId="4B0DE38E" w14:textId="77777777" w:rsidR="00597036" w:rsidRDefault="0059703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2577</w:t>
      </w:r>
    </w:p>
    <w:p w14:paraId="6EDF92BA" w14:textId="77777777" w:rsidR="00597036" w:rsidRDefault="0059703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2577</w:t>
      </w:r>
    </w:p>
    <w:p w14:paraId="120CE91A" w14:textId="77777777" w:rsidR="00597036" w:rsidRDefault="00597036">
      <w:pPr>
        <w:pStyle w:val="TOC4"/>
        <w:rPr>
          <w:rFonts w:asciiTheme="minorHAnsi" w:eastAsiaTheme="minorEastAsia" w:hAnsiTheme="minorHAnsi" w:cstheme="minorBidi"/>
          <w:sz w:val="22"/>
          <w:szCs w:val="22"/>
        </w:rPr>
      </w:pPr>
      <w:r w:rsidRPr="00597036">
        <w:t>A.8.18.1.2</w:t>
      </w:r>
      <w:r w:rsidRPr="00597036">
        <w:rPr>
          <w:rFonts w:asciiTheme="minorHAnsi" w:eastAsiaTheme="minorEastAsia" w:hAnsiTheme="minorHAnsi" w:cstheme="minorBidi"/>
          <w:sz w:val="22"/>
          <w:szCs w:val="22"/>
        </w:rPr>
        <w:tab/>
      </w:r>
      <w:r w:rsidRPr="00763DEA">
        <w:rPr>
          <w:snapToGrid w:val="0"/>
        </w:rPr>
        <w:t>Test Requirements</w:t>
      </w:r>
      <w:r>
        <w:tab/>
        <w:t>2579</w:t>
      </w:r>
    </w:p>
    <w:p w14:paraId="145743EB" w14:textId="77777777" w:rsidR="00597036" w:rsidRDefault="0059703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2579</w:t>
      </w:r>
    </w:p>
    <w:p w14:paraId="72D54E0F" w14:textId="77777777" w:rsidR="00597036" w:rsidRDefault="0059703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2579</w:t>
      </w:r>
    </w:p>
    <w:p w14:paraId="7C207E6C" w14:textId="77777777" w:rsidR="00597036" w:rsidRDefault="00597036">
      <w:pPr>
        <w:pStyle w:val="TOC4"/>
        <w:rPr>
          <w:rFonts w:asciiTheme="minorHAnsi" w:eastAsiaTheme="minorEastAsia" w:hAnsiTheme="minorHAnsi" w:cstheme="minorBidi"/>
          <w:sz w:val="22"/>
          <w:szCs w:val="22"/>
        </w:rPr>
      </w:pPr>
      <w:r w:rsidRPr="00597036">
        <w:t>A.8.19.1.1</w:t>
      </w:r>
      <w:r w:rsidRPr="00597036">
        <w:rPr>
          <w:rFonts w:asciiTheme="minorHAnsi" w:eastAsiaTheme="minorEastAsia" w:hAnsiTheme="minorHAnsi" w:cstheme="minorBidi"/>
          <w:sz w:val="22"/>
          <w:szCs w:val="22"/>
        </w:rPr>
        <w:tab/>
      </w:r>
      <w:r w:rsidRPr="00763DEA">
        <w:rPr>
          <w:snapToGrid w:val="0"/>
        </w:rPr>
        <w:t>Test Purpose and Environment</w:t>
      </w:r>
      <w:r>
        <w:tab/>
        <w:t>2579</w:t>
      </w:r>
    </w:p>
    <w:p w14:paraId="059EE182" w14:textId="77777777" w:rsidR="00597036" w:rsidRDefault="00597036">
      <w:pPr>
        <w:pStyle w:val="TOC4"/>
        <w:rPr>
          <w:rFonts w:asciiTheme="minorHAnsi" w:eastAsiaTheme="minorEastAsia" w:hAnsiTheme="minorHAnsi" w:cstheme="minorBidi"/>
          <w:sz w:val="22"/>
          <w:szCs w:val="22"/>
        </w:rPr>
      </w:pPr>
      <w:r w:rsidRPr="00597036">
        <w:t>A.8.19.1.2</w:t>
      </w:r>
      <w:r w:rsidRPr="00597036">
        <w:rPr>
          <w:rFonts w:asciiTheme="minorHAnsi" w:eastAsiaTheme="minorEastAsia" w:hAnsiTheme="minorHAnsi" w:cstheme="minorBidi"/>
          <w:sz w:val="22"/>
          <w:szCs w:val="22"/>
        </w:rPr>
        <w:tab/>
      </w:r>
      <w:r w:rsidRPr="00763DEA">
        <w:rPr>
          <w:snapToGrid w:val="0"/>
        </w:rPr>
        <w:t>Test Requirements</w:t>
      </w:r>
      <w:r>
        <w:tab/>
        <w:t>2580</w:t>
      </w:r>
    </w:p>
    <w:p w14:paraId="3B3DFDD6" w14:textId="77777777" w:rsidR="00597036" w:rsidRDefault="0059703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2581</w:t>
      </w:r>
    </w:p>
    <w:p w14:paraId="543FCAC4" w14:textId="77777777" w:rsidR="00597036" w:rsidRDefault="0059703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2581</w:t>
      </w:r>
    </w:p>
    <w:p w14:paraId="2E529ABE" w14:textId="77777777" w:rsidR="00597036" w:rsidRDefault="00597036">
      <w:pPr>
        <w:pStyle w:val="TOC4"/>
        <w:rPr>
          <w:rFonts w:asciiTheme="minorHAnsi" w:eastAsiaTheme="minorEastAsia" w:hAnsiTheme="minorHAnsi" w:cstheme="minorBidi"/>
          <w:sz w:val="22"/>
          <w:szCs w:val="22"/>
        </w:rPr>
      </w:pPr>
      <w:r w:rsidRPr="00597036">
        <w:t>A.8.20.1.1</w:t>
      </w:r>
      <w:r w:rsidRPr="00597036">
        <w:rPr>
          <w:rFonts w:asciiTheme="minorHAnsi" w:eastAsiaTheme="minorEastAsia" w:hAnsiTheme="minorHAnsi" w:cstheme="minorBidi"/>
          <w:sz w:val="22"/>
          <w:szCs w:val="22"/>
        </w:rPr>
        <w:tab/>
      </w:r>
      <w:r w:rsidRPr="00763DEA">
        <w:rPr>
          <w:snapToGrid w:val="0"/>
        </w:rPr>
        <w:t>Test Purpose and Environment</w:t>
      </w:r>
      <w:r>
        <w:tab/>
        <w:t>2581</w:t>
      </w:r>
    </w:p>
    <w:p w14:paraId="32074730" w14:textId="77777777" w:rsidR="00597036" w:rsidRDefault="00597036">
      <w:pPr>
        <w:pStyle w:val="TOC4"/>
        <w:rPr>
          <w:rFonts w:asciiTheme="minorHAnsi" w:eastAsiaTheme="minorEastAsia" w:hAnsiTheme="minorHAnsi" w:cstheme="minorBidi"/>
          <w:sz w:val="22"/>
          <w:szCs w:val="22"/>
        </w:rPr>
      </w:pPr>
      <w:r w:rsidRPr="00597036">
        <w:t>A.8.20.1.2</w:t>
      </w:r>
      <w:r w:rsidRPr="00597036">
        <w:rPr>
          <w:rFonts w:asciiTheme="minorHAnsi" w:eastAsiaTheme="minorEastAsia" w:hAnsiTheme="minorHAnsi" w:cstheme="minorBidi"/>
          <w:sz w:val="22"/>
          <w:szCs w:val="22"/>
        </w:rPr>
        <w:tab/>
      </w:r>
      <w:r w:rsidRPr="00763DEA">
        <w:rPr>
          <w:snapToGrid w:val="0"/>
        </w:rPr>
        <w:t>Test Requirements</w:t>
      </w:r>
      <w:r>
        <w:tab/>
        <w:t>2582</w:t>
      </w:r>
    </w:p>
    <w:p w14:paraId="5C42BFF2" w14:textId="77777777" w:rsidR="00597036" w:rsidRDefault="0059703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2582</w:t>
      </w:r>
    </w:p>
    <w:p w14:paraId="07CA9A02" w14:textId="77777777" w:rsidR="00597036" w:rsidRDefault="00597036">
      <w:pPr>
        <w:pStyle w:val="TOC4"/>
        <w:rPr>
          <w:rFonts w:asciiTheme="minorHAnsi" w:eastAsiaTheme="minorEastAsia" w:hAnsiTheme="minorHAnsi" w:cstheme="minorBidi"/>
          <w:sz w:val="22"/>
          <w:szCs w:val="22"/>
        </w:rPr>
      </w:pPr>
      <w:r w:rsidRPr="00597036">
        <w:t>A.8.20.2.1</w:t>
      </w:r>
      <w:r w:rsidRPr="00597036">
        <w:rPr>
          <w:rFonts w:asciiTheme="minorHAnsi" w:eastAsiaTheme="minorEastAsia" w:hAnsiTheme="minorHAnsi" w:cstheme="minorBidi"/>
          <w:sz w:val="22"/>
          <w:szCs w:val="22"/>
        </w:rPr>
        <w:tab/>
      </w:r>
      <w:r w:rsidRPr="00763DEA">
        <w:rPr>
          <w:snapToGrid w:val="0"/>
        </w:rPr>
        <w:t>Test Purpose and Environment</w:t>
      </w:r>
      <w:r>
        <w:tab/>
        <w:t>2583</w:t>
      </w:r>
    </w:p>
    <w:p w14:paraId="0282F235" w14:textId="77777777" w:rsidR="00597036" w:rsidRDefault="00597036">
      <w:pPr>
        <w:pStyle w:val="TOC4"/>
        <w:rPr>
          <w:rFonts w:asciiTheme="minorHAnsi" w:eastAsiaTheme="minorEastAsia" w:hAnsiTheme="minorHAnsi" w:cstheme="minorBidi"/>
          <w:sz w:val="22"/>
          <w:szCs w:val="22"/>
        </w:rPr>
      </w:pPr>
      <w:r w:rsidRPr="00597036">
        <w:t>A.8.20.2.2</w:t>
      </w:r>
      <w:r w:rsidRPr="00597036">
        <w:rPr>
          <w:rFonts w:asciiTheme="minorHAnsi" w:eastAsiaTheme="minorEastAsia" w:hAnsiTheme="minorHAnsi" w:cstheme="minorBidi"/>
          <w:sz w:val="22"/>
          <w:szCs w:val="22"/>
        </w:rPr>
        <w:tab/>
      </w:r>
      <w:r w:rsidRPr="00763DEA">
        <w:rPr>
          <w:snapToGrid w:val="0"/>
        </w:rPr>
        <w:t>Test Requirements</w:t>
      </w:r>
      <w:r>
        <w:tab/>
        <w:t>2584</w:t>
      </w:r>
    </w:p>
    <w:p w14:paraId="7492868F" w14:textId="77777777" w:rsidR="00597036" w:rsidRDefault="0059703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2585</w:t>
      </w:r>
    </w:p>
    <w:p w14:paraId="34411BB5" w14:textId="77777777" w:rsidR="00597036" w:rsidRDefault="00597036">
      <w:pPr>
        <w:pStyle w:val="TOC4"/>
        <w:rPr>
          <w:rFonts w:asciiTheme="minorHAnsi" w:eastAsiaTheme="minorEastAsia" w:hAnsiTheme="minorHAnsi" w:cstheme="minorBidi"/>
          <w:sz w:val="22"/>
          <w:szCs w:val="22"/>
        </w:rPr>
      </w:pPr>
      <w:r w:rsidRPr="00597036">
        <w:t>A.8.20.</w:t>
      </w:r>
      <w:r w:rsidRPr="00597036">
        <w:rPr>
          <w:lang w:eastAsia="zh-CN"/>
        </w:rPr>
        <w:t>2A</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2585</w:t>
      </w:r>
    </w:p>
    <w:p w14:paraId="40D0AD9E" w14:textId="77777777" w:rsidR="00597036" w:rsidRDefault="00597036">
      <w:pPr>
        <w:pStyle w:val="TOC4"/>
        <w:rPr>
          <w:rFonts w:asciiTheme="minorHAnsi" w:eastAsiaTheme="minorEastAsia" w:hAnsiTheme="minorHAnsi" w:cstheme="minorBidi"/>
          <w:sz w:val="22"/>
          <w:szCs w:val="22"/>
        </w:rPr>
      </w:pPr>
      <w:r w:rsidRPr="00597036">
        <w:t>A.8.20.2</w:t>
      </w:r>
      <w:r w:rsidRPr="00597036">
        <w:rPr>
          <w:lang w:eastAsia="zh-CN"/>
        </w:rPr>
        <w:t>A</w:t>
      </w:r>
      <w:r w:rsidRPr="00597036">
        <w:t>.2</w:t>
      </w:r>
      <w:r w:rsidRPr="00597036">
        <w:rPr>
          <w:rFonts w:asciiTheme="minorHAnsi" w:eastAsiaTheme="minorEastAsia" w:hAnsiTheme="minorHAnsi" w:cstheme="minorBidi"/>
          <w:sz w:val="22"/>
          <w:szCs w:val="22"/>
        </w:rPr>
        <w:tab/>
      </w:r>
      <w:r w:rsidRPr="00763DEA">
        <w:rPr>
          <w:snapToGrid w:val="0"/>
        </w:rPr>
        <w:t>Test Requirements</w:t>
      </w:r>
      <w:r>
        <w:tab/>
        <w:t>2585</w:t>
      </w:r>
    </w:p>
    <w:p w14:paraId="20A16F73" w14:textId="77777777" w:rsidR="00597036" w:rsidRDefault="0059703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2585</w:t>
      </w:r>
    </w:p>
    <w:p w14:paraId="6C3D5B94" w14:textId="77777777" w:rsidR="00597036" w:rsidRDefault="00597036">
      <w:pPr>
        <w:pStyle w:val="TOC4"/>
        <w:rPr>
          <w:rFonts w:asciiTheme="minorHAnsi" w:eastAsiaTheme="minorEastAsia" w:hAnsiTheme="minorHAnsi" w:cstheme="minorBidi"/>
          <w:sz w:val="22"/>
          <w:szCs w:val="22"/>
        </w:rPr>
      </w:pPr>
      <w:r w:rsidRPr="00597036">
        <w:t>A.8.20.</w:t>
      </w:r>
      <w:r w:rsidRPr="00597036">
        <w:rPr>
          <w:lang w:eastAsia="zh-CN"/>
        </w:rPr>
        <w:t>2B</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2585</w:t>
      </w:r>
    </w:p>
    <w:p w14:paraId="08EF1D94" w14:textId="77777777" w:rsidR="00597036" w:rsidRDefault="00597036">
      <w:pPr>
        <w:pStyle w:val="TOC4"/>
        <w:rPr>
          <w:rFonts w:asciiTheme="minorHAnsi" w:eastAsiaTheme="minorEastAsia" w:hAnsiTheme="minorHAnsi" w:cstheme="minorBidi"/>
          <w:sz w:val="22"/>
          <w:szCs w:val="22"/>
        </w:rPr>
      </w:pPr>
      <w:r w:rsidRPr="00597036">
        <w:t>A.8.20.2</w:t>
      </w:r>
      <w:r w:rsidRPr="00597036">
        <w:rPr>
          <w:lang w:eastAsia="zh-CN"/>
        </w:rPr>
        <w:t>B</w:t>
      </w:r>
      <w:r w:rsidRPr="00597036">
        <w:t>.2</w:t>
      </w:r>
      <w:r w:rsidRPr="00597036">
        <w:rPr>
          <w:rFonts w:asciiTheme="minorHAnsi" w:eastAsiaTheme="minorEastAsia" w:hAnsiTheme="minorHAnsi" w:cstheme="minorBidi"/>
          <w:sz w:val="22"/>
          <w:szCs w:val="22"/>
        </w:rPr>
        <w:tab/>
      </w:r>
      <w:r w:rsidRPr="00763DEA">
        <w:rPr>
          <w:snapToGrid w:val="0"/>
        </w:rPr>
        <w:t>Test Requirements</w:t>
      </w:r>
      <w:r>
        <w:tab/>
        <w:t>2588</w:t>
      </w:r>
    </w:p>
    <w:p w14:paraId="584E5DF4" w14:textId="77777777" w:rsidR="00597036" w:rsidRDefault="0059703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2588</w:t>
      </w:r>
    </w:p>
    <w:p w14:paraId="51773367" w14:textId="77777777" w:rsidR="00597036" w:rsidRDefault="00597036">
      <w:pPr>
        <w:pStyle w:val="TOC4"/>
        <w:rPr>
          <w:rFonts w:asciiTheme="minorHAnsi" w:eastAsiaTheme="minorEastAsia" w:hAnsiTheme="minorHAnsi" w:cstheme="minorBidi"/>
          <w:sz w:val="22"/>
          <w:szCs w:val="22"/>
        </w:rPr>
      </w:pPr>
      <w:r w:rsidRPr="00597036">
        <w:t>A.8.20.3.1</w:t>
      </w:r>
      <w:r w:rsidRPr="00597036">
        <w:rPr>
          <w:rFonts w:asciiTheme="minorHAnsi" w:eastAsiaTheme="minorEastAsia" w:hAnsiTheme="minorHAnsi" w:cstheme="minorBidi"/>
          <w:sz w:val="22"/>
          <w:szCs w:val="22"/>
        </w:rPr>
        <w:tab/>
      </w:r>
      <w:r w:rsidRPr="00763DEA">
        <w:rPr>
          <w:snapToGrid w:val="0"/>
        </w:rPr>
        <w:t>Test Purpose and Environment</w:t>
      </w:r>
      <w:r>
        <w:tab/>
        <w:t>2588</w:t>
      </w:r>
    </w:p>
    <w:p w14:paraId="64FBE77C" w14:textId="77777777" w:rsidR="00597036" w:rsidRDefault="00597036">
      <w:pPr>
        <w:pStyle w:val="TOC4"/>
        <w:rPr>
          <w:rFonts w:asciiTheme="minorHAnsi" w:eastAsiaTheme="minorEastAsia" w:hAnsiTheme="minorHAnsi" w:cstheme="minorBidi"/>
          <w:sz w:val="22"/>
          <w:szCs w:val="22"/>
        </w:rPr>
      </w:pPr>
      <w:r w:rsidRPr="00597036">
        <w:t>A.8.20.3.2</w:t>
      </w:r>
      <w:r w:rsidRPr="00597036">
        <w:rPr>
          <w:rFonts w:asciiTheme="minorHAnsi" w:eastAsiaTheme="minorEastAsia" w:hAnsiTheme="minorHAnsi" w:cstheme="minorBidi"/>
          <w:sz w:val="22"/>
          <w:szCs w:val="22"/>
        </w:rPr>
        <w:tab/>
      </w:r>
      <w:r w:rsidRPr="00763DEA">
        <w:rPr>
          <w:snapToGrid w:val="0"/>
        </w:rPr>
        <w:t>Test Requirements</w:t>
      </w:r>
      <w:r>
        <w:tab/>
        <w:t>2590</w:t>
      </w:r>
    </w:p>
    <w:p w14:paraId="2EEC5D8F" w14:textId="77777777" w:rsidR="00597036" w:rsidRDefault="0059703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2590</w:t>
      </w:r>
    </w:p>
    <w:p w14:paraId="3CCE04CD" w14:textId="77777777" w:rsidR="00597036" w:rsidRDefault="0059703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2590</w:t>
      </w:r>
    </w:p>
    <w:p w14:paraId="469AFBBF" w14:textId="77777777" w:rsidR="00597036" w:rsidRDefault="0059703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2590</w:t>
      </w:r>
    </w:p>
    <w:p w14:paraId="42B8AEF8" w14:textId="77777777" w:rsidR="00597036" w:rsidRDefault="0059703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2592</w:t>
      </w:r>
    </w:p>
    <w:p w14:paraId="421D3F1A" w14:textId="77777777" w:rsidR="00597036" w:rsidRDefault="0059703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2592</w:t>
      </w:r>
    </w:p>
    <w:p w14:paraId="770AAE92" w14:textId="77777777" w:rsidR="00597036" w:rsidRDefault="0059703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2592</w:t>
      </w:r>
    </w:p>
    <w:p w14:paraId="6FD806FB" w14:textId="77777777" w:rsidR="00597036" w:rsidRDefault="0059703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2592</w:t>
      </w:r>
    </w:p>
    <w:p w14:paraId="4D90B369" w14:textId="77777777" w:rsidR="00597036" w:rsidRDefault="0059703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2592</w:t>
      </w:r>
    </w:p>
    <w:p w14:paraId="433F9019" w14:textId="77777777" w:rsidR="00597036" w:rsidRDefault="0059703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2592</w:t>
      </w:r>
    </w:p>
    <w:p w14:paraId="7887D776" w14:textId="77777777" w:rsidR="00597036" w:rsidRDefault="0059703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2592</w:t>
      </w:r>
    </w:p>
    <w:p w14:paraId="0E61B58B" w14:textId="77777777" w:rsidR="00597036" w:rsidRDefault="0059703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2593</w:t>
      </w:r>
    </w:p>
    <w:p w14:paraId="557E49B8" w14:textId="77777777" w:rsidR="00597036" w:rsidRDefault="0059703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2593</w:t>
      </w:r>
    </w:p>
    <w:p w14:paraId="68DF08D5" w14:textId="77777777" w:rsidR="00597036" w:rsidRDefault="0059703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2593</w:t>
      </w:r>
    </w:p>
    <w:p w14:paraId="4F62D049" w14:textId="77777777" w:rsidR="00597036" w:rsidRDefault="0059703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2595</w:t>
      </w:r>
    </w:p>
    <w:p w14:paraId="1CDD527E" w14:textId="77777777" w:rsidR="00597036" w:rsidRDefault="0059703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2595</w:t>
      </w:r>
    </w:p>
    <w:p w14:paraId="71B27AAC" w14:textId="77777777" w:rsidR="00597036" w:rsidRDefault="0059703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2595</w:t>
      </w:r>
    </w:p>
    <w:p w14:paraId="6718FC96" w14:textId="77777777" w:rsidR="00597036" w:rsidRDefault="00597036">
      <w:pPr>
        <w:pStyle w:val="TOC4"/>
        <w:rPr>
          <w:rFonts w:asciiTheme="minorHAnsi" w:eastAsiaTheme="minorEastAsia" w:hAnsiTheme="minorHAnsi" w:cstheme="minorBidi"/>
          <w:sz w:val="22"/>
          <w:szCs w:val="22"/>
        </w:rPr>
      </w:pPr>
      <w:r w:rsidRPr="00597036">
        <w:t>A.8.21.1</w:t>
      </w:r>
      <w:r w:rsidRPr="00597036">
        <w:rPr>
          <w:rFonts w:asciiTheme="minorHAnsi" w:eastAsiaTheme="minorEastAsia" w:hAnsiTheme="minorHAnsi"/>
          <w:sz w:val="22"/>
          <w:szCs w:val="22"/>
        </w:rPr>
        <w:tab/>
      </w:r>
      <w:r w:rsidRPr="00763DEA">
        <w:rPr>
          <w:rFonts w:cs="v4.2.0"/>
        </w:rPr>
        <w:t>Test Purpose and Environment</w:t>
      </w:r>
      <w:r>
        <w:tab/>
        <w:t>2595</w:t>
      </w:r>
    </w:p>
    <w:p w14:paraId="449EFA1B" w14:textId="77777777" w:rsidR="00597036" w:rsidRDefault="00597036">
      <w:pPr>
        <w:pStyle w:val="TOC3"/>
        <w:rPr>
          <w:rFonts w:asciiTheme="minorHAnsi" w:eastAsiaTheme="minorEastAsia" w:hAnsiTheme="minorHAnsi" w:cstheme="minorBidi"/>
          <w:sz w:val="22"/>
          <w:szCs w:val="22"/>
        </w:rPr>
      </w:pPr>
      <w:r>
        <w:t>A.8.21.2 Test Requirements</w:t>
      </w:r>
      <w:r>
        <w:tab/>
        <w:t>2599</w:t>
      </w:r>
    </w:p>
    <w:p w14:paraId="21EDC211" w14:textId="77777777" w:rsidR="00597036" w:rsidRDefault="00597036">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2599</w:t>
      </w:r>
    </w:p>
    <w:p w14:paraId="393ABB00" w14:textId="77777777" w:rsidR="00597036" w:rsidRDefault="0059703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2599</w:t>
      </w:r>
    </w:p>
    <w:p w14:paraId="1D24CB04" w14:textId="77777777" w:rsidR="00597036" w:rsidRDefault="00597036">
      <w:pPr>
        <w:pStyle w:val="TOC4"/>
        <w:rPr>
          <w:rFonts w:asciiTheme="minorHAnsi" w:eastAsiaTheme="minorEastAsia" w:hAnsiTheme="minorHAnsi" w:cstheme="minorBidi"/>
          <w:sz w:val="22"/>
          <w:szCs w:val="22"/>
        </w:rPr>
      </w:pPr>
      <w:r w:rsidRPr="00597036">
        <w:t>A.8.22.1.</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2599</w:t>
      </w:r>
    </w:p>
    <w:p w14:paraId="278D0E07" w14:textId="77777777" w:rsidR="00597036" w:rsidRDefault="00597036">
      <w:pPr>
        <w:pStyle w:val="TOC4"/>
        <w:rPr>
          <w:rFonts w:asciiTheme="minorHAnsi" w:eastAsiaTheme="minorEastAsia" w:hAnsiTheme="minorHAnsi" w:cstheme="minorBidi"/>
          <w:sz w:val="22"/>
          <w:szCs w:val="22"/>
        </w:rPr>
      </w:pPr>
      <w:r w:rsidRPr="00597036">
        <w:t>A.8.22.1.2</w:t>
      </w:r>
      <w:r w:rsidRPr="00597036">
        <w:rPr>
          <w:rFonts w:asciiTheme="minorHAnsi" w:eastAsiaTheme="minorEastAsia" w:hAnsiTheme="minorHAnsi" w:cstheme="minorBidi"/>
          <w:sz w:val="22"/>
          <w:szCs w:val="22"/>
        </w:rPr>
        <w:tab/>
      </w:r>
      <w:r w:rsidRPr="00763DEA">
        <w:rPr>
          <w:snapToGrid w:val="0"/>
        </w:rPr>
        <w:t>Test Requirements</w:t>
      </w:r>
      <w:r>
        <w:tab/>
        <w:t>2602</w:t>
      </w:r>
    </w:p>
    <w:p w14:paraId="695FF782" w14:textId="77777777" w:rsidR="00597036" w:rsidRDefault="0059703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2602</w:t>
      </w:r>
    </w:p>
    <w:p w14:paraId="21A735AF" w14:textId="77777777" w:rsidR="00597036" w:rsidRDefault="00597036">
      <w:pPr>
        <w:pStyle w:val="TOC4"/>
        <w:rPr>
          <w:rFonts w:asciiTheme="minorHAnsi" w:eastAsiaTheme="minorEastAsia" w:hAnsiTheme="minorHAnsi" w:cstheme="minorBidi"/>
          <w:sz w:val="22"/>
          <w:szCs w:val="22"/>
        </w:rPr>
      </w:pPr>
      <w:r w:rsidRPr="00597036">
        <w:t>A.8.22.2.</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2602</w:t>
      </w:r>
    </w:p>
    <w:p w14:paraId="26C32CEE" w14:textId="77777777" w:rsidR="00597036" w:rsidRDefault="00597036">
      <w:pPr>
        <w:pStyle w:val="TOC4"/>
        <w:rPr>
          <w:rFonts w:asciiTheme="minorHAnsi" w:eastAsiaTheme="minorEastAsia" w:hAnsiTheme="minorHAnsi" w:cstheme="minorBidi"/>
          <w:sz w:val="22"/>
          <w:szCs w:val="22"/>
        </w:rPr>
      </w:pPr>
      <w:r w:rsidRPr="00597036">
        <w:t>A.8.22.2.2</w:t>
      </w:r>
      <w:r w:rsidRPr="00597036">
        <w:rPr>
          <w:rFonts w:asciiTheme="minorHAnsi" w:eastAsiaTheme="minorEastAsia" w:hAnsiTheme="minorHAnsi" w:cstheme="minorBidi"/>
          <w:sz w:val="22"/>
          <w:szCs w:val="22"/>
        </w:rPr>
        <w:tab/>
      </w:r>
      <w:r w:rsidRPr="00763DEA">
        <w:rPr>
          <w:snapToGrid w:val="0"/>
        </w:rPr>
        <w:t>Test Requirements</w:t>
      </w:r>
      <w:r>
        <w:tab/>
        <w:t>2605</w:t>
      </w:r>
    </w:p>
    <w:p w14:paraId="289F5C56" w14:textId="77777777" w:rsidR="00597036" w:rsidRDefault="0059703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2605</w:t>
      </w:r>
    </w:p>
    <w:p w14:paraId="04A619BA"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3</w:t>
      </w:r>
      <w:r w:rsidRPr="00597036">
        <w:t>.</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2605</w:t>
      </w:r>
    </w:p>
    <w:p w14:paraId="733596CF"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3</w:t>
      </w:r>
      <w:r w:rsidRPr="00597036">
        <w:t>.2</w:t>
      </w:r>
      <w:r w:rsidRPr="00597036">
        <w:rPr>
          <w:rFonts w:asciiTheme="minorHAnsi" w:eastAsiaTheme="minorEastAsia" w:hAnsiTheme="minorHAnsi" w:cstheme="minorBidi"/>
          <w:sz w:val="22"/>
          <w:szCs w:val="22"/>
        </w:rPr>
        <w:tab/>
      </w:r>
      <w:r w:rsidRPr="00763DEA">
        <w:rPr>
          <w:snapToGrid w:val="0"/>
        </w:rPr>
        <w:t>Test Requirements</w:t>
      </w:r>
      <w:r>
        <w:tab/>
        <w:t>2608</w:t>
      </w:r>
    </w:p>
    <w:p w14:paraId="69E783C6" w14:textId="77777777" w:rsidR="00597036" w:rsidRDefault="0059703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2608</w:t>
      </w:r>
    </w:p>
    <w:p w14:paraId="71B73771"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4</w:t>
      </w:r>
      <w:r w:rsidRPr="00597036">
        <w:t>.</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2608</w:t>
      </w:r>
    </w:p>
    <w:p w14:paraId="1CD6D533"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4</w:t>
      </w:r>
      <w:r w:rsidRPr="00597036">
        <w:t>.2</w:t>
      </w:r>
      <w:r w:rsidRPr="00597036">
        <w:rPr>
          <w:rFonts w:asciiTheme="minorHAnsi" w:eastAsiaTheme="minorEastAsia" w:hAnsiTheme="minorHAnsi" w:cstheme="minorBidi"/>
          <w:sz w:val="22"/>
          <w:szCs w:val="22"/>
        </w:rPr>
        <w:tab/>
      </w:r>
      <w:r w:rsidRPr="00763DEA">
        <w:rPr>
          <w:snapToGrid w:val="0"/>
        </w:rPr>
        <w:t>Test Requirements</w:t>
      </w:r>
      <w:r>
        <w:tab/>
        <w:t>2611</w:t>
      </w:r>
    </w:p>
    <w:p w14:paraId="78BDD5C6" w14:textId="77777777" w:rsidR="00597036" w:rsidRDefault="0059703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763DEA">
        <w:rPr>
          <w:rFonts w:cs="v4.2.0"/>
        </w:rPr>
        <w:t>in DRX based on</w:t>
      </w:r>
      <w:r>
        <w:t xml:space="preserve"> CSI-RS based discovery signal</w:t>
      </w:r>
      <w:r>
        <w:tab/>
        <w:t>2611</w:t>
      </w:r>
    </w:p>
    <w:p w14:paraId="25BEFB60" w14:textId="77777777" w:rsidR="00597036" w:rsidRDefault="00597036">
      <w:pPr>
        <w:pStyle w:val="TOC4"/>
        <w:rPr>
          <w:rFonts w:asciiTheme="minorHAnsi" w:eastAsiaTheme="minorEastAsia" w:hAnsiTheme="minorHAnsi" w:cstheme="minorBidi"/>
          <w:sz w:val="22"/>
          <w:szCs w:val="22"/>
        </w:rPr>
      </w:pPr>
      <w:r w:rsidRPr="00597036">
        <w:t>A.8.22.5.1</w:t>
      </w:r>
      <w:r w:rsidRPr="00597036">
        <w:rPr>
          <w:rFonts w:asciiTheme="minorHAnsi" w:eastAsiaTheme="minorEastAsia" w:hAnsiTheme="minorHAnsi" w:cstheme="minorBidi"/>
          <w:sz w:val="22"/>
          <w:szCs w:val="22"/>
        </w:rPr>
        <w:tab/>
      </w:r>
      <w:r w:rsidRPr="00763DEA">
        <w:rPr>
          <w:snapToGrid w:val="0"/>
        </w:rPr>
        <w:t>Test Purpose and Environment</w:t>
      </w:r>
      <w:r>
        <w:tab/>
        <w:t>2611</w:t>
      </w:r>
    </w:p>
    <w:p w14:paraId="2ABE61D3" w14:textId="77777777" w:rsidR="00597036" w:rsidRDefault="00597036">
      <w:pPr>
        <w:pStyle w:val="TOC4"/>
        <w:rPr>
          <w:rFonts w:asciiTheme="minorHAnsi" w:eastAsiaTheme="minorEastAsia" w:hAnsiTheme="minorHAnsi" w:cstheme="minorBidi"/>
          <w:sz w:val="22"/>
          <w:szCs w:val="22"/>
        </w:rPr>
      </w:pPr>
      <w:r w:rsidRPr="00597036">
        <w:t>A.8.22.5.2</w:t>
      </w:r>
      <w:r w:rsidRPr="00597036">
        <w:rPr>
          <w:rFonts w:asciiTheme="minorHAnsi" w:eastAsiaTheme="minorEastAsia" w:hAnsiTheme="minorHAnsi" w:cstheme="minorBidi"/>
          <w:sz w:val="22"/>
          <w:szCs w:val="22"/>
        </w:rPr>
        <w:tab/>
      </w:r>
      <w:r w:rsidRPr="00763DEA">
        <w:rPr>
          <w:snapToGrid w:val="0"/>
        </w:rPr>
        <w:t>Test Requirements</w:t>
      </w:r>
      <w:r>
        <w:tab/>
        <w:t>2614</w:t>
      </w:r>
    </w:p>
    <w:p w14:paraId="64BBAE39" w14:textId="77777777" w:rsidR="00597036" w:rsidRDefault="0059703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763DEA">
        <w:rPr>
          <w:rFonts w:cs="v4.2.0"/>
        </w:rPr>
        <w:t>in DRX based on</w:t>
      </w:r>
      <w:r>
        <w:t xml:space="preserve"> CSI-RS based discovery signal</w:t>
      </w:r>
      <w:r>
        <w:tab/>
        <w:t>2614</w:t>
      </w:r>
    </w:p>
    <w:p w14:paraId="0F17A0FE" w14:textId="77777777" w:rsidR="00597036" w:rsidRDefault="00597036">
      <w:pPr>
        <w:pStyle w:val="TOC4"/>
        <w:rPr>
          <w:rFonts w:asciiTheme="minorHAnsi" w:eastAsiaTheme="minorEastAsia" w:hAnsiTheme="minorHAnsi" w:cstheme="minorBidi"/>
          <w:sz w:val="22"/>
          <w:szCs w:val="22"/>
        </w:rPr>
      </w:pPr>
      <w:r w:rsidRPr="00597036">
        <w:t>A.8.22.6.1</w:t>
      </w:r>
      <w:r w:rsidRPr="00597036">
        <w:rPr>
          <w:rFonts w:asciiTheme="minorHAnsi" w:eastAsiaTheme="minorEastAsia" w:hAnsiTheme="minorHAnsi" w:cstheme="minorBidi"/>
          <w:sz w:val="22"/>
          <w:szCs w:val="22"/>
        </w:rPr>
        <w:tab/>
      </w:r>
      <w:r w:rsidRPr="00763DEA">
        <w:rPr>
          <w:snapToGrid w:val="0"/>
        </w:rPr>
        <w:t>Test Purpose and Environment</w:t>
      </w:r>
      <w:r>
        <w:tab/>
        <w:t>2614</w:t>
      </w:r>
    </w:p>
    <w:p w14:paraId="1887F369" w14:textId="77777777" w:rsidR="00597036" w:rsidRDefault="00597036">
      <w:pPr>
        <w:pStyle w:val="TOC4"/>
        <w:rPr>
          <w:rFonts w:asciiTheme="minorHAnsi" w:eastAsiaTheme="minorEastAsia" w:hAnsiTheme="minorHAnsi" w:cstheme="minorBidi"/>
          <w:sz w:val="22"/>
          <w:szCs w:val="22"/>
        </w:rPr>
      </w:pPr>
      <w:r w:rsidRPr="00597036">
        <w:t>A.8.22.6.2</w:t>
      </w:r>
      <w:r w:rsidRPr="00597036">
        <w:rPr>
          <w:rFonts w:asciiTheme="minorHAnsi" w:eastAsiaTheme="minorEastAsia" w:hAnsiTheme="minorHAnsi"/>
          <w:sz w:val="22"/>
          <w:szCs w:val="22"/>
        </w:rPr>
        <w:tab/>
      </w:r>
      <w:r w:rsidRPr="00763DEA">
        <w:rPr>
          <w:rFonts w:cs="v4.2.0"/>
          <w:snapToGrid w:val="0"/>
        </w:rPr>
        <w:t>Test Requirements</w:t>
      </w:r>
      <w:r>
        <w:tab/>
        <w:t>2617</w:t>
      </w:r>
    </w:p>
    <w:p w14:paraId="3291D365" w14:textId="77777777" w:rsidR="00597036" w:rsidRDefault="0059703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763DEA">
        <w:rPr>
          <w:bCs/>
        </w:rPr>
        <w:t xml:space="preserve"> CSI-RS based discovery signal</w:t>
      </w:r>
      <w:r>
        <w:tab/>
        <w:t>2617</w:t>
      </w:r>
    </w:p>
    <w:p w14:paraId="1F6791C6" w14:textId="77777777" w:rsidR="00597036" w:rsidRDefault="00597036">
      <w:pPr>
        <w:pStyle w:val="TOC4"/>
        <w:rPr>
          <w:rFonts w:asciiTheme="minorHAnsi" w:eastAsiaTheme="minorEastAsia" w:hAnsiTheme="minorHAnsi" w:cstheme="minorBidi"/>
          <w:sz w:val="22"/>
          <w:szCs w:val="22"/>
        </w:rPr>
      </w:pPr>
      <w:r w:rsidRPr="00597036">
        <w:t>A.8.22.7.1</w:t>
      </w:r>
      <w:r w:rsidRPr="00597036">
        <w:rPr>
          <w:rFonts w:asciiTheme="minorHAnsi" w:eastAsiaTheme="minorEastAsia" w:hAnsiTheme="minorHAnsi" w:cstheme="minorBidi"/>
          <w:sz w:val="22"/>
          <w:szCs w:val="22"/>
        </w:rPr>
        <w:tab/>
      </w:r>
      <w:r w:rsidRPr="00763DEA">
        <w:rPr>
          <w:snapToGrid w:val="0"/>
        </w:rPr>
        <w:t>Test Purpose and Environment</w:t>
      </w:r>
      <w:r>
        <w:tab/>
        <w:t>2617</w:t>
      </w:r>
    </w:p>
    <w:p w14:paraId="635028BA" w14:textId="77777777" w:rsidR="00597036" w:rsidRDefault="00597036">
      <w:pPr>
        <w:pStyle w:val="TOC4"/>
        <w:rPr>
          <w:rFonts w:asciiTheme="minorHAnsi" w:eastAsiaTheme="minorEastAsia" w:hAnsiTheme="minorHAnsi" w:cstheme="minorBidi"/>
          <w:sz w:val="22"/>
          <w:szCs w:val="22"/>
        </w:rPr>
      </w:pPr>
      <w:r w:rsidRPr="00597036">
        <w:t>A.8.22.7.2</w:t>
      </w:r>
      <w:r w:rsidRPr="00597036">
        <w:rPr>
          <w:rFonts w:asciiTheme="minorHAnsi" w:eastAsiaTheme="minorEastAsia" w:hAnsiTheme="minorHAnsi" w:cstheme="minorBidi"/>
          <w:sz w:val="22"/>
          <w:szCs w:val="22"/>
        </w:rPr>
        <w:tab/>
      </w:r>
      <w:r w:rsidRPr="00763DEA">
        <w:rPr>
          <w:snapToGrid w:val="0"/>
        </w:rPr>
        <w:t>Test Requirements</w:t>
      </w:r>
      <w:r>
        <w:tab/>
        <w:t>2620</w:t>
      </w:r>
    </w:p>
    <w:p w14:paraId="15375292" w14:textId="77777777" w:rsidR="00597036" w:rsidRDefault="0059703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763DEA">
        <w:rPr>
          <w:bCs/>
        </w:rPr>
        <w:t>E-UTRAN TDD-TDD inter-frequency event triggered reporting under fading propagation condition in DRX based on CSI-RS based discovery signal</w:t>
      </w:r>
      <w:r>
        <w:tab/>
        <w:t>2620</w:t>
      </w:r>
    </w:p>
    <w:p w14:paraId="06676D34" w14:textId="77777777" w:rsidR="00597036" w:rsidRDefault="00597036">
      <w:pPr>
        <w:pStyle w:val="TOC4"/>
        <w:rPr>
          <w:rFonts w:asciiTheme="minorHAnsi" w:eastAsiaTheme="minorEastAsia" w:hAnsiTheme="minorHAnsi" w:cstheme="minorBidi"/>
          <w:sz w:val="22"/>
          <w:szCs w:val="22"/>
        </w:rPr>
      </w:pPr>
      <w:r w:rsidRPr="00597036">
        <w:t>A.8.22.8.1</w:t>
      </w:r>
      <w:r w:rsidRPr="00597036">
        <w:rPr>
          <w:rFonts w:asciiTheme="minorHAnsi" w:eastAsiaTheme="minorEastAsia" w:hAnsiTheme="minorHAnsi"/>
          <w:sz w:val="22"/>
          <w:szCs w:val="22"/>
        </w:rPr>
        <w:tab/>
      </w:r>
      <w:r w:rsidRPr="00763DEA">
        <w:rPr>
          <w:rFonts w:cs="v4.2.0"/>
          <w:snapToGrid w:val="0"/>
        </w:rPr>
        <w:t>Test Purpose and Environment</w:t>
      </w:r>
      <w:r>
        <w:tab/>
        <w:t>2620</w:t>
      </w:r>
    </w:p>
    <w:p w14:paraId="48D52647" w14:textId="77777777" w:rsidR="00597036" w:rsidRDefault="00597036">
      <w:pPr>
        <w:pStyle w:val="TOC4"/>
        <w:rPr>
          <w:rFonts w:asciiTheme="minorHAnsi" w:eastAsiaTheme="minorEastAsia" w:hAnsiTheme="minorHAnsi" w:cstheme="minorBidi"/>
          <w:sz w:val="22"/>
          <w:szCs w:val="22"/>
        </w:rPr>
      </w:pPr>
      <w:r w:rsidRPr="00597036">
        <w:t>A.8.22.8.2</w:t>
      </w:r>
      <w:r w:rsidRPr="00597036">
        <w:rPr>
          <w:rFonts w:asciiTheme="minorHAnsi" w:eastAsiaTheme="minorEastAsia" w:hAnsiTheme="minorHAnsi" w:cstheme="minorBidi"/>
          <w:sz w:val="22"/>
          <w:szCs w:val="22"/>
        </w:rPr>
        <w:tab/>
      </w:r>
      <w:r w:rsidRPr="00763DEA">
        <w:rPr>
          <w:snapToGrid w:val="0"/>
        </w:rPr>
        <w:t>Test Requirements</w:t>
      </w:r>
      <w:r>
        <w:tab/>
        <w:t>2623</w:t>
      </w:r>
    </w:p>
    <w:p w14:paraId="342A4916" w14:textId="77777777" w:rsidR="00597036" w:rsidRDefault="0059703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2623</w:t>
      </w:r>
    </w:p>
    <w:p w14:paraId="55429BEB" w14:textId="77777777" w:rsidR="00597036" w:rsidRDefault="0059703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2623</w:t>
      </w:r>
    </w:p>
    <w:p w14:paraId="776478C9" w14:textId="77777777" w:rsidR="00597036" w:rsidRDefault="0059703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2625</w:t>
      </w:r>
    </w:p>
    <w:p w14:paraId="647A9EDE" w14:textId="77777777" w:rsidR="00597036" w:rsidRDefault="0059703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2626</w:t>
      </w:r>
    </w:p>
    <w:p w14:paraId="4F2DA18F" w14:textId="77777777" w:rsidR="00597036" w:rsidRDefault="0059703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249BCEE8" w14:textId="77777777" w:rsidR="00597036" w:rsidRDefault="0059703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2628</w:t>
      </w:r>
    </w:p>
    <w:p w14:paraId="085D5999" w14:textId="77777777" w:rsidR="00597036" w:rsidRDefault="0059703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763DEA">
        <w:rPr>
          <w:bCs/>
        </w:rPr>
        <w:t>E-UTRAN FDD event triggered reporting under deactivated SCell in non-DRX based on CSI-RS based discovery signal</w:t>
      </w:r>
      <w:r>
        <w:tab/>
        <w:t>2629</w:t>
      </w:r>
    </w:p>
    <w:p w14:paraId="004308B8" w14:textId="77777777" w:rsidR="00597036" w:rsidRDefault="0059703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26B22EEC" w14:textId="77777777" w:rsidR="00597036" w:rsidRDefault="0059703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2631</w:t>
      </w:r>
    </w:p>
    <w:p w14:paraId="1CBED06E" w14:textId="77777777" w:rsidR="00597036" w:rsidRDefault="0059703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763DEA">
        <w:rPr>
          <w:bCs/>
        </w:rPr>
        <w:t>E-UTRAN TDD event triggered reporting under deactivated SCell in non-DRX based on CSI-RS based discovery signal</w:t>
      </w:r>
      <w:r>
        <w:tab/>
        <w:t>2631</w:t>
      </w:r>
    </w:p>
    <w:p w14:paraId="5F4ED2C4" w14:textId="77777777" w:rsidR="00597036" w:rsidRDefault="0059703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2631</w:t>
      </w:r>
    </w:p>
    <w:p w14:paraId="6DF89BFE" w14:textId="77777777" w:rsidR="00597036" w:rsidRDefault="0059703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2634</w:t>
      </w:r>
    </w:p>
    <w:p w14:paraId="75854399" w14:textId="77777777" w:rsidR="00597036" w:rsidRDefault="0059703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2634</w:t>
      </w:r>
    </w:p>
    <w:p w14:paraId="147F4D2E" w14:textId="77777777" w:rsidR="00597036" w:rsidRDefault="0059703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2634</w:t>
      </w:r>
    </w:p>
    <w:p w14:paraId="72C09647" w14:textId="77777777" w:rsidR="00597036" w:rsidRDefault="00597036">
      <w:pPr>
        <w:pStyle w:val="TOC4"/>
        <w:rPr>
          <w:rFonts w:asciiTheme="minorHAnsi" w:eastAsiaTheme="minorEastAsia" w:hAnsiTheme="minorHAnsi" w:cstheme="minorBidi"/>
          <w:sz w:val="22"/>
          <w:szCs w:val="22"/>
        </w:rPr>
      </w:pPr>
      <w:r w:rsidRPr="00597036">
        <w:t>A.8.23.1.1</w:t>
      </w:r>
      <w:r w:rsidRPr="00597036">
        <w:rPr>
          <w:rFonts w:asciiTheme="minorHAnsi" w:eastAsiaTheme="minorEastAsia" w:hAnsiTheme="minorHAnsi" w:cstheme="minorBidi"/>
          <w:sz w:val="22"/>
          <w:szCs w:val="22"/>
        </w:rPr>
        <w:tab/>
      </w:r>
      <w:r w:rsidRPr="00763DEA">
        <w:rPr>
          <w:snapToGrid w:val="0"/>
        </w:rPr>
        <w:t>Test Purpose and Environment</w:t>
      </w:r>
      <w:r>
        <w:tab/>
        <w:t>2634</w:t>
      </w:r>
    </w:p>
    <w:p w14:paraId="61522750" w14:textId="77777777" w:rsidR="00597036" w:rsidRDefault="00597036">
      <w:pPr>
        <w:pStyle w:val="TOC4"/>
        <w:rPr>
          <w:rFonts w:asciiTheme="minorHAnsi" w:eastAsiaTheme="minorEastAsia" w:hAnsiTheme="minorHAnsi" w:cstheme="minorBidi"/>
          <w:sz w:val="22"/>
          <w:szCs w:val="22"/>
        </w:rPr>
      </w:pPr>
      <w:r w:rsidRPr="00597036">
        <w:t>A.8.23.1.2</w:t>
      </w:r>
      <w:r w:rsidRPr="00597036">
        <w:rPr>
          <w:rFonts w:asciiTheme="minorHAnsi" w:eastAsiaTheme="minorEastAsia" w:hAnsiTheme="minorHAnsi" w:cstheme="minorBidi"/>
          <w:sz w:val="22"/>
          <w:szCs w:val="22"/>
        </w:rPr>
        <w:tab/>
      </w:r>
      <w:r w:rsidRPr="00763DEA">
        <w:rPr>
          <w:snapToGrid w:val="0"/>
        </w:rPr>
        <w:t>Test Requirements</w:t>
      </w:r>
      <w:r>
        <w:tab/>
        <w:t>2637</w:t>
      </w:r>
    </w:p>
    <w:p w14:paraId="27BB1C47" w14:textId="77777777" w:rsidR="00597036" w:rsidRDefault="0059703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2637</w:t>
      </w:r>
    </w:p>
    <w:p w14:paraId="50389F11" w14:textId="77777777" w:rsidR="00597036" w:rsidRDefault="00597036">
      <w:pPr>
        <w:pStyle w:val="TOC4"/>
        <w:rPr>
          <w:rFonts w:asciiTheme="minorHAnsi" w:eastAsiaTheme="minorEastAsia" w:hAnsiTheme="minorHAnsi" w:cstheme="minorBidi"/>
          <w:sz w:val="22"/>
          <w:szCs w:val="22"/>
        </w:rPr>
      </w:pPr>
      <w:r w:rsidRPr="00597036">
        <w:t>A.8.23.2.1</w:t>
      </w:r>
      <w:r w:rsidRPr="00597036">
        <w:rPr>
          <w:rFonts w:asciiTheme="minorHAnsi" w:eastAsiaTheme="minorEastAsia" w:hAnsiTheme="minorHAnsi" w:cstheme="minorBidi"/>
          <w:sz w:val="22"/>
          <w:szCs w:val="22"/>
        </w:rPr>
        <w:tab/>
      </w:r>
      <w:r w:rsidRPr="00763DEA">
        <w:rPr>
          <w:snapToGrid w:val="0"/>
        </w:rPr>
        <w:t>Test Purpose and Environment</w:t>
      </w:r>
      <w:r>
        <w:tab/>
        <w:t>2637</w:t>
      </w:r>
    </w:p>
    <w:p w14:paraId="273B2FC3" w14:textId="77777777" w:rsidR="00597036" w:rsidRDefault="00597036">
      <w:pPr>
        <w:pStyle w:val="TOC4"/>
        <w:rPr>
          <w:rFonts w:asciiTheme="minorHAnsi" w:eastAsiaTheme="minorEastAsia" w:hAnsiTheme="minorHAnsi" w:cstheme="minorBidi"/>
          <w:sz w:val="22"/>
          <w:szCs w:val="22"/>
        </w:rPr>
      </w:pPr>
      <w:r w:rsidRPr="00597036">
        <w:t>A.8.23.2.2</w:t>
      </w:r>
      <w:r w:rsidRPr="00597036">
        <w:rPr>
          <w:rFonts w:asciiTheme="minorHAnsi" w:eastAsiaTheme="minorEastAsia" w:hAnsiTheme="minorHAnsi" w:cstheme="minorBidi"/>
          <w:sz w:val="22"/>
          <w:szCs w:val="22"/>
        </w:rPr>
        <w:tab/>
      </w:r>
      <w:r w:rsidRPr="00763DEA">
        <w:rPr>
          <w:snapToGrid w:val="0"/>
        </w:rPr>
        <w:t>Test Requirements</w:t>
      </w:r>
      <w:r>
        <w:tab/>
        <w:t>2640</w:t>
      </w:r>
    </w:p>
    <w:p w14:paraId="24A4047D" w14:textId="77777777" w:rsidR="00597036" w:rsidRDefault="0059703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2640</w:t>
      </w:r>
    </w:p>
    <w:p w14:paraId="434CEF2D" w14:textId="77777777" w:rsidR="00597036" w:rsidRDefault="00597036">
      <w:pPr>
        <w:pStyle w:val="TOC4"/>
        <w:rPr>
          <w:rFonts w:asciiTheme="minorHAnsi" w:eastAsiaTheme="minorEastAsia" w:hAnsiTheme="minorHAnsi" w:cstheme="minorBidi"/>
          <w:sz w:val="22"/>
          <w:szCs w:val="22"/>
        </w:rPr>
      </w:pPr>
      <w:r w:rsidRPr="00597036">
        <w:t>A.8.23.3.1</w:t>
      </w:r>
      <w:r w:rsidRPr="00597036">
        <w:rPr>
          <w:rFonts w:asciiTheme="minorHAnsi" w:eastAsiaTheme="minorEastAsia" w:hAnsiTheme="minorHAnsi" w:cstheme="minorBidi"/>
          <w:sz w:val="22"/>
          <w:szCs w:val="22"/>
        </w:rPr>
        <w:tab/>
      </w:r>
      <w:r w:rsidRPr="00763DEA">
        <w:rPr>
          <w:snapToGrid w:val="0"/>
        </w:rPr>
        <w:t>Test Purpose and Environment</w:t>
      </w:r>
      <w:r>
        <w:tab/>
        <w:t>2640</w:t>
      </w:r>
    </w:p>
    <w:p w14:paraId="79805AED" w14:textId="77777777" w:rsidR="00597036" w:rsidRDefault="00597036">
      <w:pPr>
        <w:pStyle w:val="TOC4"/>
        <w:rPr>
          <w:rFonts w:asciiTheme="minorHAnsi" w:eastAsiaTheme="minorEastAsia" w:hAnsiTheme="minorHAnsi" w:cstheme="minorBidi"/>
          <w:sz w:val="22"/>
          <w:szCs w:val="22"/>
        </w:rPr>
      </w:pPr>
      <w:r w:rsidRPr="00597036">
        <w:t>A.8.23.3.2</w:t>
      </w:r>
      <w:r w:rsidRPr="00597036">
        <w:rPr>
          <w:rFonts w:asciiTheme="minorHAnsi" w:eastAsiaTheme="minorEastAsia" w:hAnsiTheme="minorHAnsi" w:cstheme="minorBidi"/>
          <w:sz w:val="22"/>
          <w:szCs w:val="22"/>
        </w:rPr>
        <w:tab/>
      </w:r>
      <w:r w:rsidRPr="00763DEA">
        <w:rPr>
          <w:snapToGrid w:val="0"/>
        </w:rPr>
        <w:t>Test Requirements</w:t>
      </w:r>
      <w:r>
        <w:tab/>
        <w:t>2643</w:t>
      </w:r>
    </w:p>
    <w:p w14:paraId="4C2D1E2C" w14:textId="77777777" w:rsidR="00597036" w:rsidRDefault="0059703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2643</w:t>
      </w:r>
    </w:p>
    <w:p w14:paraId="79EB635C" w14:textId="77777777" w:rsidR="00597036" w:rsidRDefault="00597036">
      <w:pPr>
        <w:pStyle w:val="TOC4"/>
        <w:rPr>
          <w:rFonts w:asciiTheme="minorHAnsi" w:eastAsiaTheme="minorEastAsia" w:hAnsiTheme="minorHAnsi" w:cstheme="minorBidi"/>
          <w:sz w:val="22"/>
          <w:szCs w:val="22"/>
        </w:rPr>
      </w:pPr>
      <w:r w:rsidRPr="00597036">
        <w:t>A.8.23.4.1</w:t>
      </w:r>
      <w:r w:rsidRPr="00597036">
        <w:rPr>
          <w:rFonts w:asciiTheme="minorHAnsi" w:eastAsiaTheme="minorEastAsia" w:hAnsiTheme="minorHAnsi" w:cstheme="minorBidi"/>
          <w:sz w:val="22"/>
          <w:szCs w:val="22"/>
        </w:rPr>
        <w:tab/>
      </w:r>
      <w:r w:rsidRPr="00763DEA">
        <w:rPr>
          <w:snapToGrid w:val="0"/>
        </w:rPr>
        <w:t>Test Purpose and Environment</w:t>
      </w:r>
      <w:r>
        <w:tab/>
        <w:t>2643</w:t>
      </w:r>
    </w:p>
    <w:p w14:paraId="564FB768" w14:textId="77777777" w:rsidR="00597036" w:rsidRDefault="00597036">
      <w:pPr>
        <w:pStyle w:val="TOC4"/>
        <w:rPr>
          <w:rFonts w:asciiTheme="minorHAnsi" w:eastAsiaTheme="minorEastAsia" w:hAnsiTheme="minorHAnsi" w:cstheme="minorBidi"/>
          <w:sz w:val="22"/>
          <w:szCs w:val="22"/>
        </w:rPr>
      </w:pPr>
      <w:r w:rsidRPr="00597036">
        <w:t>A.8.23.4.2</w:t>
      </w:r>
      <w:r w:rsidRPr="00597036">
        <w:rPr>
          <w:rFonts w:asciiTheme="minorHAnsi" w:eastAsiaTheme="minorEastAsia" w:hAnsiTheme="minorHAnsi" w:cstheme="minorBidi"/>
          <w:sz w:val="22"/>
          <w:szCs w:val="22"/>
        </w:rPr>
        <w:tab/>
      </w:r>
      <w:r w:rsidRPr="00763DEA">
        <w:rPr>
          <w:snapToGrid w:val="0"/>
        </w:rPr>
        <w:t>Test Requirements</w:t>
      </w:r>
      <w:r>
        <w:tab/>
        <w:t>2646</w:t>
      </w:r>
    </w:p>
    <w:p w14:paraId="4B3BFBB4" w14:textId="77777777" w:rsidR="00597036" w:rsidRDefault="00597036">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2646</w:t>
      </w:r>
    </w:p>
    <w:p w14:paraId="573409F2" w14:textId="77777777" w:rsidR="00597036" w:rsidRDefault="00597036">
      <w:pPr>
        <w:pStyle w:val="TOC4"/>
        <w:rPr>
          <w:rFonts w:asciiTheme="minorHAnsi" w:eastAsiaTheme="minorEastAsia" w:hAnsiTheme="minorHAnsi" w:cstheme="minorBidi"/>
          <w:sz w:val="22"/>
          <w:szCs w:val="22"/>
        </w:rPr>
      </w:pPr>
      <w:r w:rsidRPr="00597036">
        <w:t>A.8.23.5.1</w:t>
      </w:r>
      <w:r w:rsidRPr="00597036">
        <w:rPr>
          <w:rFonts w:asciiTheme="minorHAnsi" w:eastAsiaTheme="minorEastAsia" w:hAnsiTheme="minorHAnsi" w:cstheme="minorBidi"/>
          <w:sz w:val="22"/>
          <w:szCs w:val="22"/>
        </w:rPr>
        <w:tab/>
      </w:r>
      <w:r w:rsidRPr="00763DEA">
        <w:rPr>
          <w:snapToGrid w:val="0"/>
        </w:rPr>
        <w:t>Test Purpose and Environment</w:t>
      </w:r>
      <w:r>
        <w:tab/>
        <w:t>2646</w:t>
      </w:r>
    </w:p>
    <w:p w14:paraId="026E75CA" w14:textId="77777777" w:rsidR="00597036" w:rsidRDefault="00597036">
      <w:pPr>
        <w:pStyle w:val="TOC4"/>
        <w:rPr>
          <w:rFonts w:asciiTheme="minorHAnsi" w:eastAsiaTheme="minorEastAsia" w:hAnsiTheme="minorHAnsi" w:cstheme="minorBidi"/>
          <w:sz w:val="22"/>
          <w:szCs w:val="22"/>
        </w:rPr>
      </w:pPr>
      <w:r w:rsidRPr="00597036">
        <w:t>A.8.23.5.2</w:t>
      </w:r>
      <w:r w:rsidRPr="00597036">
        <w:rPr>
          <w:rFonts w:asciiTheme="minorHAnsi" w:eastAsiaTheme="minorEastAsia" w:hAnsiTheme="minorHAnsi" w:cstheme="minorBidi"/>
          <w:sz w:val="22"/>
          <w:szCs w:val="22"/>
        </w:rPr>
        <w:tab/>
      </w:r>
      <w:r w:rsidRPr="00763DEA">
        <w:rPr>
          <w:snapToGrid w:val="0"/>
        </w:rPr>
        <w:t>Test Requirements</w:t>
      </w:r>
      <w:r>
        <w:tab/>
        <w:t>2649</w:t>
      </w:r>
    </w:p>
    <w:p w14:paraId="62A976EF" w14:textId="77777777" w:rsidR="00597036" w:rsidRDefault="0059703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2649</w:t>
      </w:r>
    </w:p>
    <w:p w14:paraId="1A44A3A4" w14:textId="77777777" w:rsidR="00597036" w:rsidRDefault="00597036">
      <w:pPr>
        <w:pStyle w:val="TOC4"/>
        <w:rPr>
          <w:rFonts w:asciiTheme="minorHAnsi" w:eastAsiaTheme="minorEastAsia" w:hAnsiTheme="minorHAnsi" w:cstheme="minorBidi"/>
          <w:sz w:val="22"/>
          <w:szCs w:val="22"/>
        </w:rPr>
      </w:pPr>
      <w:r w:rsidRPr="00597036">
        <w:t>A.8.23.6.1</w:t>
      </w:r>
      <w:r w:rsidRPr="00597036">
        <w:rPr>
          <w:rFonts w:asciiTheme="minorHAnsi" w:eastAsiaTheme="minorEastAsia" w:hAnsiTheme="minorHAnsi" w:cstheme="minorBidi"/>
          <w:sz w:val="22"/>
          <w:szCs w:val="22"/>
        </w:rPr>
        <w:tab/>
      </w:r>
      <w:r w:rsidRPr="00763DEA">
        <w:rPr>
          <w:snapToGrid w:val="0"/>
        </w:rPr>
        <w:t>Test Purpose and Environment</w:t>
      </w:r>
      <w:r>
        <w:tab/>
        <w:t>2649</w:t>
      </w:r>
    </w:p>
    <w:p w14:paraId="56469BE0" w14:textId="77777777" w:rsidR="00597036" w:rsidRDefault="00597036">
      <w:pPr>
        <w:pStyle w:val="TOC4"/>
        <w:rPr>
          <w:rFonts w:asciiTheme="minorHAnsi" w:eastAsiaTheme="minorEastAsia" w:hAnsiTheme="minorHAnsi" w:cstheme="minorBidi"/>
          <w:sz w:val="22"/>
          <w:szCs w:val="22"/>
        </w:rPr>
      </w:pPr>
      <w:r w:rsidRPr="00597036">
        <w:t>A.8.23.6.2</w:t>
      </w:r>
      <w:r w:rsidRPr="00597036">
        <w:rPr>
          <w:rFonts w:asciiTheme="minorHAnsi" w:eastAsiaTheme="minorEastAsia" w:hAnsiTheme="minorHAnsi" w:cstheme="minorBidi"/>
          <w:sz w:val="22"/>
          <w:szCs w:val="22"/>
        </w:rPr>
        <w:tab/>
      </w:r>
      <w:r w:rsidRPr="00763DEA">
        <w:rPr>
          <w:snapToGrid w:val="0"/>
        </w:rPr>
        <w:t>Test Requirements</w:t>
      </w:r>
      <w:r>
        <w:tab/>
        <w:t>2652</w:t>
      </w:r>
    </w:p>
    <w:p w14:paraId="6DD6BD49" w14:textId="77777777" w:rsidR="00597036" w:rsidRDefault="0059703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2652</w:t>
      </w:r>
    </w:p>
    <w:p w14:paraId="62287C59" w14:textId="77777777" w:rsidR="00597036" w:rsidRDefault="0059703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2652</w:t>
      </w:r>
    </w:p>
    <w:p w14:paraId="463752A6" w14:textId="77777777" w:rsidR="00597036" w:rsidRDefault="0059703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2654</w:t>
      </w:r>
    </w:p>
    <w:p w14:paraId="536A8EDC" w14:textId="77777777" w:rsidR="00597036" w:rsidRDefault="0059703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2655</w:t>
      </w:r>
    </w:p>
    <w:p w14:paraId="39F75E9F" w14:textId="77777777" w:rsidR="00597036" w:rsidRDefault="0059703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61F5C54A" w14:textId="77777777" w:rsidR="00597036" w:rsidRDefault="0059703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2657</w:t>
      </w:r>
    </w:p>
    <w:p w14:paraId="2C9E8552" w14:textId="77777777" w:rsidR="00597036" w:rsidRDefault="0059703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2658</w:t>
      </w:r>
    </w:p>
    <w:p w14:paraId="586D61AC" w14:textId="77777777" w:rsidR="00597036" w:rsidRDefault="0059703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7748D6E0" w14:textId="77777777" w:rsidR="00597036" w:rsidRDefault="0059703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2661</w:t>
      </w:r>
    </w:p>
    <w:p w14:paraId="406855F2" w14:textId="77777777" w:rsidR="00597036" w:rsidRDefault="0059703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2661</w:t>
      </w:r>
    </w:p>
    <w:p w14:paraId="7DB60771" w14:textId="77777777" w:rsidR="00597036" w:rsidRDefault="00597036">
      <w:pPr>
        <w:pStyle w:val="TOC4"/>
        <w:rPr>
          <w:rFonts w:asciiTheme="minorHAnsi" w:eastAsiaTheme="minorEastAsia" w:hAnsiTheme="minorHAnsi" w:cstheme="minorBidi"/>
          <w:sz w:val="22"/>
          <w:szCs w:val="22"/>
        </w:rPr>
      </w:pPr>
      <w:r w:rsidRPr="00597036">
        <w:t>A.8.23.10.1</w:t>
      </w:r>
      <w:r w:rsidRPr="00597036">
        <w:rPr>
          <w:rFonts w:asciiTheme="minorHAnsi" w:eastAsiaTheme="minorEastAsia" w:hAnsiTheme="minorHAnsi" w:cstheme="minorBidi"/>
          <w:sz w:val="22"/>
          <w:szCs w:val="22"/>
        </w:rPr>
        <w:tab/>
      </w:r>
      <w:r w:rsidRPr="00763DEA">
        <w:rPr>
          <w:snapToGrid w:val="0"/>
        </w:rPr>
        <w:t>Test Purpose and Environment</w:t>
      </w:r>
      <w:r>
        <w:tab/>
        <w:t>2661</w:t>
      </w:r>
    </w:p>
    <w:p w14:paraId="4B4874C8" w14:textId="77777777" w:rsidR="00597036" w:rsidRDefault="00597036">
      <w:pPr>
        <w:pStyle w:val="TOC4"/>
        <w:rPr>
          <w:rFonts w:asciiTheme="minorHAnsi" w:eastAsiaTheme="minorEastAsia" w:hAnsiTheme="minorHAnsi" w:cstheme="minorBidi"/>
          <w:sz w:val="22"/>
          <w:szCs w:val="22"/>
        </w:rPr>
      </w:pPr>
      <w:r w:rsidRPr="00597036">
        <w:t>A.8.23.10.2</w:t>
      </w:r>
      <w:r w:rsidRPr="00597036">
        <w:rPr>
          <w:rFonts w:asciiTheme="minorHAnsi" w:eastAsiaTheme="minorEastAsia" w:hAnsiTheme="minorHAnsi" w:cstheme="minorBidi"/>
          <w:sz w:val="22"/>
          <w:szCs w:val="22"/>
        </w:rPr>
        <w:tab/>
      </w:r>
      <w:r w:rsidRPr="00763DEA">
        <w:rPr>
          <w:snapToGrid w:val="0"/>
        </w:rPr>
        <w:t>Test Requirements</w:t>
      </w:r>
      <w:r>
        <w:tab/>
        <w:t>2664</w:t>
      </w:r>
    </w:p>
    <w:p w14:paraId="35B50AE0" w14:textId="77777777" w:rsidR="00597036" w:rsidRDefault="0059703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2664</w:t>
      </w:r>
    </w:p>
    <w:p w14:paraId="7D6F14A1" w14:textId="77777777" w:rsidR="00597036" w:rsidRDefault="00597036">
      <w:pPr>
        <w:pStyle w:val="TOC4"/>
        <w:rPr>
          <w:rFonts w:asciiTheme="minorHAnsi" w:eastAsiaTheme="minorEastAsia" w:hAnsiTheme="minorHAnsi" w:cstheme="minorBidi"/>
          <w:sz w:val="22"/>
          <w:szCs w:val="22"/>
        </w:rPr>
      </w:pPr>
      <w:r w:rsidRPr="00597036">
        <w:t>A.8.23.11.1</w:t>
      </w:r>
      <w:r w:rsidRPr="00597036">
        <w:rPr>
          <w:rFonts w:asciiTheme="minorHAnsi" w:eastAsiaTheme="minorEastAsia" w:hAnsiTheme="minorHAnsi" w:cstheme="minorBidi"/>
          <w:sz w:val="22"/>
          <w:szCs w:val="22"/>
        </w:rPr>
        <w:tab/>
      </w:r>
      <w:r w:rsidRPr="00763DEA">
        <w:rPr>
          <w:snapToGrid w:val="0"/>
        </w:rPr>
        <w:t>Test Purpose and Environment</w:t>
      </w:r>
      <w:r>
        <w:tab/>
        <w:t>2664</w:t>
      </w:r>
    </w:p>
    <w:p w14:paraId="29775BDA" w14:textId="77777777" w:rsidR="00597036" w:rsidRDefault="00597036">
      <w:pPr>
        <w:pStyle w:val="TOC4"/>
        <w:rPr>
          <w:rFonts w:asciiTheme="minorHAnsi" w:eastAsiaTheme="minorEastAsia" w:hAnsiTheme="minorHAnsi" w:cstheme="minorBidi"/>
          <w:sz w:val="22"/>
          <w:szCs w:val="22"/>
        </w:rPr>
      </w:pPr>
      <w:r w:rsidRPr="00597036">
        <w:t>A.8.23.11.2</w:t>
      </w:r>
      <w:r w:rsidRPr="00597036">
        <w:rPr>
          <w:rFonts w:asciiTheme="minorHAnsi" w:eastAsiaTheme="minorEastAsia" w:hAnsiTheme="minorHAnsi" w:cstheme="minorBidi"/>
          <w:sz w:val="22"/>
          <w:szCs w:val="22"/>
        </w:rPr>
        <w:tab/>
      </w:r>
      <w:r w:rsidRPr="00763DEA">
        <w:rPr>
          <w:snapToGrid w:val="0"/>
        </w:rPr>
        <w:t>Test Requirements</w:t>
      </w:r>
      <w:r>
        <w:tab/>
        <w:t>2667</w:t>
      </w:r>
    </w:p>
    <w:p w14:paraId="630B7B4E" w14:textId="77777777" w:rsidR="00597036" w:rsidRDefault="0059703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2667</w:t>
      </w:r>
    </w:p>
    <w:p w14:paraId="4A86599E" w14:textId="77777777" w:rsidR="00597036" w:rsidRDefault="00597036">
      <w:pPr>
        <w:pStyle w:val="TOC4"/>
        <w:rPr>
          <w:rFonts w:asciiTheme="minorHAnsi" w:eastAsiaTheme="minorEastAsia" w:hAnsiTheme="minorHAnsi" w:cstheme="minorBidi"/>
          <w:sz w:val="22"/>
          <w:szCs w:val="22"/>
        </w:rPr>
      </w:pPr>
      <w:r w:rsidRPr="00597036">
        <w:t>A.8.23.12.1</w:t>
      </w:r>
      <w:r w:rsidRPr="00597036">
        <w:rPr>
          <w:rFonts w:asciiTheme="minorHAnsi" w:eastAsiaTheme="minorEastAsia" w:hAnsiTheme="minorHAnsi" w:cstheme="minorBidi"/>
          <w:sz w:val="22"/>
          <w:szCs w:val="22"/>
        </w:rPr>
        <w:tab/>
      </w:r>
      <w:r w:rsidRPr="00763DEA">
        <w:rPr>
          <w:snapToGrid w:val="0"/>
        </w:rPr>
        <w:t>Test Purpose and Environment</w:t>
      </w:r>
      <w:r>
        <w:tab/>
        <w:t>2667</w:t>
      </w:r>
    </w:p>
    <w:p w14:paraId="1F28ED06" w14:textId="77777777" w:rsidR="00597036" w:rsidRDefault="00597036">
      <w:pPr>
        <w:pStyle w:val="TOC4"/>
        <w:rPr>
          <w:rFonts w:asciiTheme="minorHAnsi" w:eastAsiaTheme="minorEastAsia" w:hAnsiTheme="minorHAnsi" w:cstheme="minorBidi"/>
          <w:sz w:val="22"/>
          <w:szCs w:val="22"/>
        </w:rPr>
      </w:pPr>
      <w:r w:rsidRPr="00597036">
        <w:t>A.8.23.12.2</w:t>
      </w:r>
      <w:r w:rsidRPr="00597036">
        <w:rPr>
          <w:rFonts w:asciiTheme="minorHAnsi" w:eastAsiaTheme="minorEastAsia" w:hAnsiTheme="minorHAnsi" w:cstheme="minorBidi"/>
          <w:sz w:val="22"/>
          <w:szCs w:val="22"/>
        </w:rPr>
        <w:tab/>
      </w:r>
      <w:r w:rsidRPr="00763DEA">
        <w:rPr>
          <w:snapToGrid w:val="0"/>
        </w:rPr>
        <w:t>Test Requirements</w:t>
      </w:r>
      <w:r>
        <w:tab/>
        <w:t>2670</w:t>
      </w:r>
    </w:p>
    <w:p w14:paraId="0019C4DE" w14:textId="77777777" w:rsidR="00597036" w:rsidRDefault="0059703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2670</w:t>
      </w:r>
    </w:p>
    <w:p w14:paraId="77A22946" w14:textId="77777777" w:rsidR="00597036" w:rsidRDefault="00597036">
      <w:pPr>
        <w:pStyle w:val="TOC4"/>
        <w:rPr>
          <w:rFonts w:asciiTheme="minorHAnsi" w:eastAsiaTheme="minorEastAsia" w:hAnsiTheme="minorHAnsi" w:cstheme="minorBidi"/>
          <w:sz w:val="22"/>
          <w:szCs w:val="22"/>
        </w:rPr>
      </w:pPr>
      <w:r w:rsidRPr="00597036">
        <w:t>A.8.23.13.1</w:t>
      </w:r>
      <w:r w:rsidRPr="00597036">
        <w:rPr>
          <w:rFonts w:asciiTheme="minorHAnsi" w:eastAsiaTheme="minorEastAsia" w:hAnsiTheme="minorHAnsi" w:cstheme="minorBidi"/>
          <w:sz w:val="22"/>
          <w:szCs w:val="22"/>
        </w:rPr>
        <w:tab/>
      </w:r>
      <w:r w:rsidRPr="00763DEA">
        <w:rPr>
          <w:snapToGrid w:val="0"/>
        </w:rPr>
        <w:t>Test Purpose and Environment</w:t>
      </w:r>
      <w:r>
        <w:tab/>
        <w:t>2670</w:t>
      </w:r>
    </w:p>
    <w:p w14:paraId="23165E37" w14:textId="77777777" w:rsidR="00597036" w:rsidRDefault="00597036">
      <w:pPr>
        <w:pStyle w:val="TOC4"/>
        <w:rPr>
          <w:rFonts w:asciiTheme="minorHAnsi" w:eastAsiaTheme="minorEastAsia" w:hAnsiTheme="minorHAnsi" w:cstheme="minorBidi"/>
          <w:sz w:val="22"/>
          <w:szCs w:val="22"/>
        </w:rPr>
      </w:pPr>
      <w:r w:rsidRPr="00597036">
        <w:t>A.8.23.13.2</w:t>
      </w:r>
      <w:r w:rsidRPr="00597036">
        <w:rPr>
          <w:rFonts w:asciiTheme="minorHAnsi" w:eastAsiaTheme="minorEastAsia" w:hAnsiTheme="minorHAnsi" w:cstheme="minorBidi"/>
          <w:sz w:val="22"/>
          <w:szCs w:val="22"/>
        </w:rPr>
        <w:tab/>
      </w:r>
      <w:r w:rsidRPr="00763DEA">
        <w:rPr>
          <w:snapToGrid w:val="0"/>
        </w:rPr>
        <w:t>Test Requirements</w:t>
      </w:r>
      <w:r>
        <w:tab/>
        <w:t>2673</w:t>
      </w:r>
    </w:p>
    <w:p w14:paraId="2C2927F1" w14:textId="77777777" w:rsidR="00597036" w:rsidRDefault="0059703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2673</w:t>
      </w:r>
    </w:p>
    <w:p w14:paraId="41EE18B9" w14:textId="77777777" w:rsidR="00597036" w:rsidRDefault="0059703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2673</w:t>
      </w:r>
    </w:p>
    <w:p w14:paraId="663758AE" w14:textId="77777777" w:rsidR="00597036" w:rsidRDefault="0059703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2676</w:t>
      </w:r>
    </w:p>
    <w:p w14:paraId="7452057E" w14:textId="77777777" w:rsidR="00597036" w:rsidRDefault="0059703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2676</w:t>
      </w:r>
    </w:p>
    <w:p w14:paraId="09A99D66" w14:textId="77777777" w:rsidR="00597036" w:rsidRDefault="0059703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4B0817D0" w14:textId="77777777" w:rsidR="00597036" w:rsidRDefault="0059703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2679</w:t>
      </w:r>
    </w:p>
    <w:p w14:paraId="10866487" w14:textId="77777777" w:rsidR="00597036" w:rsidRDefault="0059703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2679</w:t>
      </w:r>
    </w:p>
    <w:p w14:paraId="0ECB39FB" w14:textId="77777777" w:rsidR="00597036" w:rsidRDefault="00597036">
      <w:pPr>
        <w:pStyle w:val="TOC4"/>
        <w:rPr>
          <w:rFonts w:asciiTheme="minorHAnsi" w:eastAsiaTheme="minorEastAsia" w:hAnsiTheme="minorHAnsi" w:cstheme="minorBidi"/>
          <w:sz w:val="22"/>
          <w:szCs w:val="22"/>
        </w:rPr>
      </w:pPr>
      <w:r w:rsidRPr="00597036">
        <w:t>A.8.23.16.1</w:t>
      </w:r>
      <w:r w:rsidRPr="00597036">
        <w:rPr>
          <w:rFonts w:asciiTheme="minorHAnsi" w:eastAsiaTheme="minorEastAsia" w:hAnsiTheme="minorHAnsi" w:cstheme="minorBidi"/>
          <w:sz w:val="22"/>
          <w:szCs w:val="22"/>
        </w:rPr>
        <w:tab/>
      </w:r>
      <w:r w:rsidRPr="00763DEA">
        <w:rPr>
          <w:snapToGrid w:val="0"/>
        </w:rPr>
        <w:t>Test Purpose and Environment</w:t>
      </w:r>
      <w:r>
        <w:tab/>
        <w:t>2679</w:t>
      </w:r>
    </w:p>
    <w:p w14:paraId="257C08BC" w14:textId="77777777" w:rsidR="00597036" w:rsidRDefault="00597036">
      <w:pPr>
        <w:pStyle w:val="TOC4"/>
        <w:rPr>
          <w:rFonts w:asciiTheme="minorHAnsi" w:eastAsiaTheme="minorEastAsia" w:hAnsiTheme="minorHAnsi" w:cstheme="minorBidi"/>
          <w:sz w:val="22"/>
          <w:szCs w:val="22"/>
        </w:rPr>
      </w:pPr>
      <w:r w:rsidRPr="00597036">
        <w:t>A.8.23.16.2</w:t>
      </w:r>
      <w:r w:rsidRPr="00597036">
        <w:rPr>
          <w:rFonts w:asciiTheme="minorHAnsi" w:eastAsiaTheme="minorEastAsia" w:hAnsiTheme="minorHAnsi" w:cstheme="minorBidi"/>
          <w:sz w:val="22"/>
          <w:szCs w:val="22"/>
        </w:rPr>
        <w:tab/>
      </w:r>
      <w:r w:rsidRPr="00763DEA">
        <w:rPr>
          <w:snapToGrid w:val="0"/>
        </w:rPr>
        <w:t>Test Requirements</w:t>
      </w:r>
      <w:r>
        <w:tab/>
        <w:t>2680</w:t>
      </w:r>
    </w:p>
    <w:p w14:paraId="2267D0C4" w14:textId="77777777" w:rsidR="00597036" w:rsidRDefault="0059703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2681</w:t>
      </w:r>
    </w:p>
    <w:p w14:paraId="03C0B916" w14:textId="77777777" w:rsidR="00597036" w:rsidRDefault="00597036">
      <w:pPr>
        <w:pStyle w:val="TOC4"/>
        <w:rPr>
          <w:rFonts w:asciiTheme="minorHAnsi" w:eastAsiaTheme="minorEastAsia" w:hAnsiTheme="minorHAnsi" w:cstheme="minorBidi"/>
          <w:sz w:val="22"/>
          <w:szCs w:val="22"/>
        </w:rPr>
      </w:pPr>
      <w:r w:rsidRPr="00597036">
        <w:t>A.8.23.17.1</w:t>
      </w:r>
      <w:r w:rsidRPr="00597036">
        <w:rPr>
          <w:rFonts w:asciiTheme="minorHAnsi" w:eastAsiaTheme="minorEastAsia" w:hAnsiTheme="minorHAnsi" w:cstheme="minorBidi"/>
          <w:sz w:val="22"/>
          <w:szCs w:val="22"/>
        </w:rPr>
        <w:tab/>
      </w:r>
      <w:r w:rsidRPr="00763DEA">
        <w:rPr>
          <w:snapToGrid w:val="0"/>
        </w:rPr>
        <w:t>Test Purpose and Environment</w:t>
      </w:r>
      <w:r>
        <w:tab/>
        <w:t>2681</w:t>
      </w:r>
    </w:p>
    <w:p w14:paraId="13893838" w14:textId="77777777" w:rsidR="00597036" w:rsidRDefault="00597036">
      <w:pPr>
        <w:pStyle w:val="TOC4"/>
        <w:rPr>
          <w:rFonts w:asciiTheme="minorHAnsi" w:eastAsiaTheme="minorEastAsia" w:hAnsiTheme="minorHAnsi" w:cstheme="minorBidi"/>
          <w:sz w:val="22"/>
          <w:szCs w:val="22"/>
        </w:rPr>
      </w:pPr>
      <w:r w:rsidRPr="00597036">
        <w:t>A.8.23.17.2</w:t>
      </w:r>
      <w:r w:rsidRPr="00597036">
        <w:rPr>
          <w:rFonts w:asciiTheme="minorHAnsi" w:eastAsiaTheme="minorEastAsia" w:hAnsiTheme="minorHAnsi" w:cstheme="minorBidi"/>
          <w:sz w:val="22"/>
          <w:szCs w:val="22"/>
        </w:rPr>
        <w:tab/>
      </w:r>
      <w:r w:rsidRPr="00763DEA">
        <w:rPr>
          <w:snapToGrid w:val="0"/>
        </w:rPr>
        <w:t>Test Requirements</w:t>
      </w:r>
      <w:r>
        <w:tab/>
        <w:t>2683</w:t>
      </w:r>
    </w:p>
    <w:p w14:paraId="123E6ACD" w14:textId="77777777" w:rsidR="00597036" w:rsidRDefault="00597036">
      <w:pPr>
        <w:pStyle w:val="TOC3"/>
        <w:rPr>
          <w:rFonts w:asciiTheme="minorHAnsi" w:eastAsiaTheme="minorEastAsia" w:hAnsiTheme="minorHAnsi" w:cstheme="minorBidi"/>
          <w:sz w:val="22"/>
          <w:szCs w:val="22"/>
        </w:rPr>
      </w:pPr>
      <w:r w:rsidRPr="00597036">
        <w:t>A.8.23.18</w:t>
      </w:r>
      <w:r w:rsidRPr="0059703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2683</w:t>
      </w:r>
    </w:p>
    <w:p w14:paraId="7F94059F" w14:textId="77777777" w:rsidR="00597036" w:rsidRDefault="00597036">
      <w:pPr>
        <w:pStyle w:val="TOC4"/>
        <w:rPr>
          <w:rFonts w:asciiTheme="minorHAnsi" w:eastAsiaTheme="minorEastAsia" w:hAnsiTheme="minorHAnsi" w:cstheme="minorBidi"/>
          <w:sz w:val="22"/>
          <w:szCs w:val="22"/>
        </w:rPr>
      </w:pPr>
      <w:r w:rsidRPr="00597036">
        <w:t>A.8.23.18.1</w:t>
      </w:r>
      <w:r w:rsidRPr="00597036">
        <w:rPr>
          <w:rFonts w:asciiTheme="minorHAnsi" w:eastAsiaTheme="minorEastAsia" w:hAnsiTheme="minorHAnsi" w:cstheme="minorBidi"/>
          <w:sz w:val="22"/>
          <w:szCs w:val="22"/>
        </w:rPr>
        <w:tab/>
      </w:r>
      <w:r w:rsidRPr="00763DEA">
        <w:rPr>
          <w:snapToGrid w:val="0"/>
        </w:rPr>
        <w:t>Test Purpose and Environment</w:t>
      </w:r>
      <w:r>
        <w:tab/>
        <w:t>2683</w:t>
      </w:r>
    </w:p>
    <w:p w14:paraId="6CA8AC14" w14:textId="77777777" w:rsidR="00597036" w:rsidRDefault="00597036">
      <w:pPr>
        <w:pStyle w:val="TOC4"/>
        <w:rPr>
          <w:rFonts w:asciiTheme="minorHAnsi" w:eastAsiaTheme="minorEastAsia" w:hAnsiTheme="minorHAnsi" w:cstheme="minorBidi"/>
          <w:sz w:val="22"/>
          <w:szCs w:val="22"/>
        </w:rPr>
      </w:pPr>
      <w:r w:rsidRPr="00597036">
        <w:t>A.8.23.18.2</w:t>
      </w:r>
      <w:r w:rsidRPr="00597036">
        <w:rPr>
          <w:rFonts w:asciiTheme="minorHAnsi" w:eastAsiaTheme="minorEastAsia" w:hAnsiTheme="minorHAnsi" w:cstheme="minorBidi"/>
          <w:sz w:val="22"/>
          <w:szCs w:val="22"/>
        </w:rPr>
        <w:tab/>
      </w:r>
      <w:r w:rsidRPr="00763DEA">
        <w:rPr>
          <w:snapToGrid w:val="0"/>
        </w:rPr>
        <w:t>Test Requirements</w:t>
      </w:r>
      <w:r>
        <w:tab/>
        <w:t>2684</w:t>
      </w:r>
    </w:p>
    <w:p w14:paraId="1DDE7D45" w14:textId="77777777" w:rsidR="00597036" w:rsidRDefault="00597036">
      <w:pPr>
        <w:pStyle w:val="TOC3"/>
        <w:rPr>
          <w:rFonts w:asciiTheme="minorHAnsi" w:eastAsiaTheme="minorEastAsia" w:hAnsiTheme="minorHAnsi" w:cstheme="minorBidi"/>
          <w:sz w:val="22"/>
          <w:szCs w:val="22"/>
        </w:rPr>
      </w:pPr>
      <w:r w:rsidRPr="00597036">
        <w:t>A.8.23.19</w:t>
      </w:r>
      <w:r w:rsidRPr="0059703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2685</w:t>
      </w:r>
    </w:p>
    <w:p w14:paraId="7B78793C" w14:textId="77777777" w:rsidR="00597036" w:rsidRDefault="00597036">
      <w:pPr>
        <w:pStyle w:val="TOC4"/>
        <w:rPr>
          <w:rFonts w:asciiTheme="minorHAnsi" w:eastAsiaTheme="minorEastAsia" w:hAnsiTheme="minorHAnsi" w:cstheme="minorBidi"/>
          <w:sz w:val="22"/>
          <w:szCs w:val="22"/>
        </w:rPr>
      </w:pPr>
      <w:r w:rsidRPr="00597036">
        <w:t>A.8.23.19.1</w:t>
      </w:r>
      <w:r w:rsidRPr="00597036">
        <w:rPr>
          <w:rFonts w:asciiTheme="minorHAnsi" w:eastAsiaTheme="minorEastAsia" w:hAnsiTheme="minorHAnsi" w:cstheme="minorBidi"/>
          <w:sz w:val="22"/>
          <w:szCs w:val="22"/>
        </w:rPr>
        <w:tab/>
      </w:r>
      <w:r w:rsidRPr="00763DEA">
        <w:rPr>
          <w:snapToGrid w:val="0"/>
        </w:rPr>
        <w:t>Test Purpose and Environment</w:t>
      </w:r>
      <w:r>
        <w:tab/>
        <w:t>2685</w:t>
      </w:r>
    </w:p>
    <w:p w14:paraId="57CFE357" w14:textId="77777777" w:rsidR="00597036" w:rsidRDefault="00597036">
      <w:pPr>
        <w:pStyle w:val="TOC4"/>
        <w:rPr>
          <w:rFonts w:asciiTheme="minorHAnsi" w:eastAsiaTheme="minorEastAsia" w:hAnsiTheme="minorHAnsi" w:cstheme="minorBidi"/>
          <w:sz w:val="22"/>
          <w:szCs w:val="22"/>
        </w:rPr>
      </w:pPr>
      <w:r w:rsidRPr="00597036">
        <w:t>A.8.23.19.2</w:t>
      </w:r>
      <w:r w:rsidRPr="00597036">
        <w:rPr>
          <w:rFonts w:asciiTheme="minorHAnsi" w:eastAsiaTheme="minorEastAsia" w:hAnsiTheme="minorHAnsi" w:cstheme="minorBidi"/>
          <w:sz w:val="22"/>
          <w:szCs w:val="22"/>
        </w:rPr>
        <w:tab/>
      </w:r>
      <w:r w:rsidRPr="00763DEA">
        <w:rPr>
          <w:snapToGrid w:val="0"/>
        </w:rPr>
        <w:t>Test Requirements</w:t>
      </w:r>
      <w:r>
        <w:tab/>
        <w:t>2686</w:t>
      </w:r>
    </w:p>
    <w:p w14:paraId="5D5153D9" w14:textId="77777777" w:rsidR="00597036" w:rsidRDefault="00597036">
      <w:pPr>
        <w:pStyle w:val="TOC3"/>
        <w:rPr>
          <w:rFonts w:asciiTheme="minorHAnsi" w:eastAsiaTheme="minorEastAsia" w:hAnsiTheme="minorHAnsi" w:cstheme="minorBidi"/>
          <w:sz w:val="22"/>
          <w:szCs w:val="22"/>
        </w:rPr>
      </w:pPr>
      <w:r w:rsidRPr="00597036">
        <w:t>A.8.23.20</w:t>
      </w:r>
      <w:r w:rsidRPr="0059703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2687</w:t>
      </w:r>
    </w:p>
    <w:p w14:paraId="140AA478" w14:textId="77777777" w:rsidR="00597036" w:rsidRDefault="00597036">
      <w:pPr>
        <w:pStyle w:val="TOC4"/>
        <w:rPr>
          <w:rFonts w:asciiTheme="minorHAnsi" w:eastAsiaTheme="minorEastAsia" w:hAnsiTheme="minorHAnsi" w:cstheme="minorBidi"/>
          <w:sz w:val="22"/>
          <w:szCs w:val="22"/>
        </w:rPr>
      </w:pPr>
      <w:r w:rsidRPr="00597036">
        <w:t>A.8.23.20.1</w:t>
      </w:r>
      <w:r w:rsidRPr="00597036">
        <w:rPr>
          <w:rFonts w:asciiTheme="minorHAnsi" w:eastAsiaTheme="minorEastAsia" w:hAnsiTheme="minorHAnsi" w:cstheme="minorBidi"/>
          <w:sz w:val="22"/>
          <w:szCs w:val="22"/>
        </w:rPr>
        <w:tab/>
      </w:r>
      <w:r w:rsidRPr="00763DEA">
        <w:rPr>
          <w:snapToGrid w:val="0"/>
        </w:rPr>
        <w:t>Test Purpose and Environment</w:t>
      </w:r>
      <w:r>
        <w:tab/>
        <w:t>2687</w:t>
      </w:r>
    </w:p>
    <w:p w14:paraId="77545400" w14:textId="77777777" w:rsidR="00597036" w:rsidRDefault="00597036">
      <w:pPr>
        <w:pStyle w:val="TOC4"/>
        <w:rPr>
          <w:rFonts w:asciiTheme="minorHAnsi" w:eastAsiaTheme="minorEastAsia" w:hAnsiTheme="minorHAnsi" w:cstheme="minorBidi"/>
          <w:sz w:val="22"/>
          <w:szCs w:val="22"/>
        </w:rPr>
      </w:pPr>
      <w:r w:rsidRPr="00597036">
        <w:t>A.8.23.20.2</w:t>
      </w:r>
      <w:r w:rsidRPr="00597036">
        <w:rPr>
          <w:rFonts w:asciiTheme="minorHAnsi" w:eastAsiaTheme="minorEastAsia" w:hAnsiTheme="minorHAnsi" w:cstheme="minorBidi"/>
          <w:sz w:val="22"/>
          <w:szCs w:val="22"/>
        </w:rPr>
        <w:tab/>
      </w:r>
      <w:r w:rsidRPr="00763DEA">
        <w:rPr>
          <w:snapToGrid w:val="0"/>
        </w:rPr>
        <w:t>Test Requirements</w:t>
      </w:r>
      <w:r>
        <w:tab/>
        <w:t>2688</w:t>
      </w:r>
    </w:p>
    <w:p w14:paraId="79277DFB" w14:textId="77777777" w:rsidR="00597036" w:rsidRDefault="00597036">
      <w:pPr>
        <w:pStyle w:val="TOC3"/>
        <w:rPr>
          <w:rFonts w:asciiTheme="minorHAnsi" w:eastAsiaTheme="minorEastAsia" w:hAnsiTheme="minorHAnsi" w:cstheme="minorBidi"/>
          <w:sz w:val="22"/>
          <w:szCs w:val="22"/>
        </w:rPr>
      </w:pPr>
      <w:r w:rsidRPr="00597036">
        <w:t>A.8.23.21</w:t>
      </w:r>
      <w:r w:rsidRPr="00597036">
        <w:rPr>
          <w:rFonts w:asciiTheme="minorHAnsi" w:eastAsiaTheme="minorEastAsia" w:hAnsiTheme="minorHAnsi" w:cstheme="minorBidi"/>
          <w:sz w:val="22"/>
          <w:szCs w:val="22"/>
        </w:rPr>
        <w:tab/>
      </w:r>
      <w:r>
        <w:t>E-UTRAN FDD - FDD DC Inter-frequency identification of a new CGI of E-UTRA cell using autonomous gaps in synchronous DC</w:t>
      </w:r>
      <w:r>
        <w:tab/>
        <w:t>2689</w:t>
      </w:r>
    </w:p>
    <w:p w14:paraId="7B18FB4B" w14:textId="77777777" w:rsidR="00597036" w:rsidRDefault="00597036">
      <w:pPr>
        <w:pStyle w:val="TOC4"/>
        <w:rPr>
          <w:rFonts w:asciiTheme="minorHAnsi" w:eastAsiaTheme="minorEastAsia" w:hAnsiTheme="minorHAnsi" w:cstheme="minorBidi"/>
          <w:sz w:val="22"/>
          <w:szCs w:val="22"/>
        </w:rPr>
      </w:pPr>
      <w:r w:rsidRPr="00597036">
        <w:t>A.8.23.21.1</w:t>
      </w:r>
      <w:r w:rsidRPr="00597036">
        <w:rPr>
          <w:rFonts w:asciiTheme="minorHAnsi" w:eastAsiaTheme="minorEastAsia" w:hAnsiTheme="minorHAnsi" w:cstheme="minorBidi"/>
          <w:sz w:val="22"/>
          <w:szCs w:val="22"/>
        </w:rPr>
        <w:tab/>
      </w:r>
      <w:r w:rsidRPr="00763DEA">
        <w:rPr>
          <w:snapToGrid w:val="0"/>
        </w:rPr>
        <w:t>Test Purpose and Environment</w:t>
      </w:r>
      <w:r>
        <w:tab/>
        <w:t>2689</w:t>
      </w:r>
    </w:p>
    <w:p w14:paraId="086D68DB" w14:textId="77777777" w:rsidR="00597036" w:rsidRDefault="00597036">
      <w:pPr>
        <w:pStyle w:val="TOC4"/>
        <w:rPr>
          <w:rFonts w:asciiTheme="minorHAnsi" w:eastAsiaTheme="minorEastAsia" w:hAnsiTheme="minorHAnsi" w:cstheme="minorBidi"/>
          <w:sz w:val="22"/>
          <w:szCs w:val="22"/>
        </w:rPr>
      </w:pPr>
      <w:r w:rsidRPr="00597036">
        <w:t>A.8.23.21</w:t>
      </w:r>
      <w:r w:rsidRPr="00597036">
        <w:rPr>
          <w:snapToGrid w:val="0"/>
        </w:rPr>
        <w:t>.2</w:t>
      </w:r>
      <w:r w:rsidRPr="00597036">
        <w:rPr>
          <w:rFonts w:asciiTheme="minorHAnsi" w:eastAsiaTheme="minorEastAsia" w:hAnsiTheme="minorHAnsi"/>
          <w:sz w:val="22"/>
          <w:szCs w:val="22"/>
        </w:rPr>
        <w:tab/>
      </w:r>
      <w:r w:rsidRPr="00763DEA">
        <w:rPr>
          <w:snapToGrid w:val="0"/>
        </w:rPr>
        <w:t>Test Requirements</w:t>
      </w:r>
      <w:r>
        <w:tab/>
        <w:t>2690</w:t>
      </w:r>
    </w:p>
    <w:p w14:paraId="685C4FBB" w14:textId="77777777" w:rsidR="00597036" w:rsidRDefault="00597036">
      <w:pPr>
        <w:pStyle w:val="TOC3"/>
        <w:rPr>
          <w:rFonts w:asciiTheme="minorHAnsi" w:eastAsiaTheme="minorEastAsia" w:hAnsiTheme="minorHAnsi" w:cstheme="minorBidi"/>
          <w:sz w:val="22"/>
          <w:szCs w:val="22"/>
        </w:rPr>
      </w:pPr>
      <w:r w:rsidRPr="00597036">
        <w:lastRenderedPageBreak/>
        <w:t>A.8.23.22</w:t>
      </w:r>
      <w:r w:rsidRPr="0059703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2691</w:t>
      </w:r>
    </w:p>
    <w:p w14:paraId="386B9F49" w14:textId="77777777" w:rsidR="00597036" w:rsidRDefault="00597036">
      <w:pPr>
        <w:pStyle w:val="TOC4"/>
        <w:rPr>
          <w:rFonts w:asciiTheme="minorHAnsi" w:eastAsiaTheme="minorEastAsia" w:hAnsiTheme="minorHAnsi" w:cstheme="minorBidi"/>
          <w:sz w:val="22"/>
          <w:szCs w:val="22"/>
        </w:rPr>
      </w:pPr>
      <w:r w:rsidRPr="00597036">
        <w:t>A.8.23.22.1</w:t>
      </w:r>
      <w:r w:rsidRPr="00597036">
        <w:rPr>
          <w:rFonts w:asciiTheme="minorHAnsi" w:eastAsiaTheme="minorEastAsia" w:hAnsiTheme="minorHAnsi" w:cstheme="minorBidi"/>
          <w:sz w:val="22"/>
          <w:szCs w:val="22"/>
        </w:rPr>
        <w:tab/>
      </w:r>
      <w:r w:rsidRPr="00763DEA">
        <w:rPr>
          <w:snapToGrid w:val="0"/>
        </w:rPr>
        <w:t>Test Purpose and Environment</w:t>
      </w:r>
      <w:r>
        <w:tab/>
        <w:t>2691</w:t>
      </w:r>
    </w:p>
    <w:p w14:paraId="13CA9202" w14:textId="77777777" w:rsidR="00597036" w:rsidRDefault="00597036">
      <w:pPr>
        <w:pStyle w:val="TOC4"/>
        <w:rPr>
          <w:rFonts w:asciiTheme="minorHAnsi" w:eastAsiaTheme="minorEastAsia" w:hAnsiTheme="minorHAnsi" w:cstheme="minorBidi"/>
          <w:sz w:val="22"/>
          <w:szCs w:val="22"/>
        </w:rPr>
      </w:pPr>
      <w:r w:rsidRPr="00597036">
        <w:t>A.8.23.22</w:t>
      </w:r>
      <w:r w:rsidRPr="00597036">
        <w:rPr>
          <w:snapToGrid w:val="0"/>
        </w:rPr>
        <w:t>.2</w:t>
      </w:r>
      <w:r w:rsidRPr="00597036">
        <w:rPr>
          <w:rFonts w:asciiTheme="minorHAnsi" w:eastAsiaTheme="minorEastAsia" w:hAnsiTheme="minorHAnsi"/>
          <w:sz w:val="22"/>
          <w:szCs w:val="22"/>
        </w:rPr>
        <w:tab/>
      </w:r>
      <w:r w:rsidRPr="00763DEA">
        <w:rPr>
          <w:snapToGrid w:val="0"/>
        </w:rPr>
        <w:t>Test Requirements</w:t>
      </w:r>
      <w:r>
        <w:tab/>
        <w:t>2692</w:t>
      </w:r>
    </w:p>
    <w:p w14:paraId="5D500C13" w14:textId="77777777" w:rsidR="00597036" w:rsidRDefault="00597036">
      <w:pPr>
        <w:pStyle w:val="TOC3"/>
        <w:rPr>
          <w:rFonts w:asciiTheme="minorHAnsi" w:eastAsiaTheme="minorEastAsia" w:hAnsiTheme="minorHAnsi" w:cstheme="minorBidi"/>
          <w:sz w:val="22"/>
          <w:szCs w:val="22"/>
        </w:rPr>
      </w:pPr>
      <w:r w:rsidRPr="00597036">
        <w:t>A.8.23.23</w:t>
      </w:r>
      <w:r w:rsidRPr="00597036">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2693</w:t>
      </w:r>
    </w:p>
    <w:p w14:paraId="62EC1B54" w14:textId="77777777" w:rsidR="00597036" w:rsidRDefault="00597036">
      <w:pPr>
        <w:pStyle w:val="TOC4"/>
        <w:rPr>
          <w:rFonts w:asciiTheme="minorHAnsi" w:eastAsiaTheme="minorEastAsia" w:hAnsiTheme="minorHAnsi" w:cstheme="minorBidi"/>
          <w:sz w:val="22"/>
          <w:szCs w:val="22"/>
        </w:rPr>
      </w:pPr>
      <w:r w:rsidRPr="00597036">
        <w:t>A.8.23.23.1</w:t>
      </w:r>
      <w:r w:rsidRPr="00597036">
        <w:rPr>
          <w:rFonts w:asciiTheme="minorHAnsi" w:eastAsiaTheme="minorEastAsia" w:hAnsiTheme="minorHAnsi" w:cstheme="minorBidi"/>
          <w:sz w:val="22"/>
          <w:szCs w:val="22"/>
        </w:rPr>
        <w:tab/>
      </w:r>
      <w:r w:rsidRPr="00763DEA">
        <w:rPr>
          <w:snapToGrid w:val="0"/>
        </w:rPr>
        <w:t>Test Purpose and Environment</w:t>
      </w:r>
      <w:r>
        <w:tab/>
        <w:t>2693</w:t>
      </w:r>
    </w:p>
    <w:p w14:paraId="16E14AF9" w14:textId="77777777" w:rsidR="00597036" w:rsidRDefault="00597036">
      <w:pPr>
        <w:pStyle w:val="TOC4"/>
        <w:rPr>
          <w:rFonts w:asciiTheme="minorHAnsi" w:eastAsiaTheme="minorEastAsia" w:hAnsiTheme="minorHAnsi" w:cstheme="minorBidi"/>
          <w:sz w:val="22"/>
          <w:szCs w:val="22"/>
        </w:rPr>
      </w:pPr>
      <w:r w:rsidRPr="00597036">
        <w:t>A.8.23.23.2</w:t>
      </w:r>
      <w:r w:rsidRPr="00597036">
        <w:rPr>
          <w:rFonts w:asciiTheme="minorHAnsi" w:eastAsiaTheme="minorEastAsia" w:hAnsiTheme="minorHAnsi" w:cstheme="minorBidi"/>
          <w:sz w:val="22"/>
          <w:szCs w:val="22"/>
        </w:rPr>
        <w:tab/>
      </w:r>
      <w:r w:rsidRPr="00763DEA">
        <w:rPr>
          <w:snapToGrid w:val="0"/>
        </w:rPr>
        <w:t>Test Requirements</w:t>
      </w:r>
      <w:r>
        <w:tab/>
        <w:t>2694</w:t>
      </w:r>
    </w:p>
    <w:p w14:paraId="5C05E3AF" w14:textId="77777777" w:rsidR="00597036" w:rsidRDefault="0059703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2695</w:t>
      </w:r>
    </w:p>
    <w:p w14:paraId="68FC9760" w14:textId="77777777" w:rsidR="00597036" w:rsidRDefault="0059703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2695</w:t>
      </w:r>
    </w:p>
    <w:p w14:paraId="3D481FCF" w14:textId="77777777" w:rsidR="00597036" w:rsidRDefault="0059703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2697</w:t>
      </w:r>
    </w:p>
    <w:p w14:paraId="12F90B30" w14:textId="77777777" w:rsidR="00597036" w:rsidRDefault="0059703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2698</w:t>
      </w:r>
    </w:p>
    <w:p w14:paraId="772EF2BF" w14:textId="77777777" w:rsidR="00597036" w:rsidRDefault="0059703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5F238012" w14:textId="77777777" w:rsidR="00597036" w:rsidRDefault="0059703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2700</w:t>
      </w:r>
    </w:p>
    <w:p w14:paraId="6FF527F3" w14:textId="77777777" w:rsidR="00597036" w:rsidRDefault="0059703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2701</w:t>
      </w:r>
    </w:p>
    <w:p w14:paraId="2B0A8752" w14:textId="77777777" w:rsidR="00597036" w:rsidRDefault="0059703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4DF619F3" w14:textId="77777777" w:rsidR="00597036" w:rsidRDefault="0059703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2703</w:t>
      </w:r>
    </w:p>
    <w:p w14:paraId="754E4BDA" w14:textId="77777777" w:rsidR="00597036" w:rsidRDefault="0059703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2704</w:t>
      </w:r>
    </w:p>
    <w:p w14:paraId="57C0DC76" w14:textId="77777777" w:rsidR="00597036" w:rsidRDefault="0059703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1CD674DC" w14:textId="77777777" w:rsidR="00597036" w:rsidRDefault="0059703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2707</w:t>
      </w:r>
    </w:p>
    <w:p w14:paraId="6A4DD52A" w14:textId="77777777" w:rsidR="00597036" w:rsidRDefault="0059703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2707</w:t>
      </w:r>
    </w:p>
    <w:p w14:paraId="46F7A3C5" w14:textId="77777777" w:rsidR="00597036" w:rsidRDefault="0059703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25528B8B" w14:textId="77777777" w:rsidR="00597036" w:rsidRDefault="0059703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2710</w:t>
      </w:r>
    </w:p>
    <w:p w14:paraId="6AC01834" w14:textId="77777777" w:rsidR="00597036" w:rsidRDefault="0059703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2710</w:t>
      </w:r>
    </w:p>
    <w:p w14:paraId="666D7262" w14:textId="77777777" w:rsidR="00597036" w:rsidRDefault="0059703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0FC9FE3C" w14:textId="77777777" w:rsidR="00597036" w:rsidRDefault="0059703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2713</w:t>
      </w:r>
    </w:p>
    <w:p w14:paraId="532AF519" w14:textId="77777777" w:rsidR="00597036" w:rsidRDefault="0059703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2713</w:t>
      </w:r>
    </w:p>
    <w:p w14:paraId="3209ADDA" w14:textId="77777777" w:rsidR="00597036" w:rsidRDefault="0059703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2713</w:t>
      </w:r>
    </w:p>
    <w:p w14:paraId="385F6202" w14:textId="77777777" w:rsidR="00597036" w:rsidRDefault="0059703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2713</w:t>
      </w:r>
    </w:p>
    <w:p w14:paraId="3E3FAA16" w14:textId="77777777" w:rsidR="00597036" w:rsidRDefault="0059703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2714</w:t>
      </w:r>
    </w:p>
    <w:p w14:paraId="2B6CF326" w14:textId="77777777" w:rsidR="00597036" w:rsidRDefault="0059703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2715</w:t>
      </w:r>
    </w:p>
    <w:p w14:paraId="0DB8B487" w14:textId="77777777" w:rsidR="00597036" w:rsidRDefault="0059703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2715</w:t>
      </w:r>
    </w:p>
    <w:p w14:paraId="01F2499B" w14:textId="77777777" w:rsidR="00597036" w:rsidRDefault="0059703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2716</w:t>
      </w:r>
    </w:p>
    <w:p w14:paraId="46FE7961" w14:textId="77777777" w:rsidR="00597036" w:rsidRDefault="0059703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2716</w:t>
      </w:r>
    </w:p>
    <w:p w14:paraId="2B834F51" w14:textId="77777777" w:rsidR="00597036" w:rsidRDefault="0059703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2717</w:t>
      </w:r>
    </w:p>
    <w:p w14:paraId="67868F12" w14:textId="77777777" w:rsidR="00597036" w:rsidRDefault="0059703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2718</w:t>
      </w:r>
    </w:p>
    <w:p w14:paraId="302B8BAB" w14:textId="77777777" w:rsidR="00597036" w:rsidRDefault="0059703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2719</w:t>
      </w:r>
    </w:p>
    <w:p w14:paraId="1199E8B4" w14:textId="77777777" w:rsidR="00597036" w:rsidRDefault="0059703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2719</w:t>
      </w:r>
    </w:p>
    <w:p w14:paraId="5881031A" w14:textId="77777777" w:rsidR="00597036" w:rsidRDefault="0059703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2719</w:t>
      </w:r>
    </w:p>
    <w:p w14:paraId="6860E1BF" w14:textId="77777777" w:rsidR="00597036" w:rsidRDefault="00597036">
      <w:pPr>
        <w:pStyle w:val="TOC4"/>
        <w:rPr>
          <w:rFonts w:asciiTheme="minorHAnsi" w:eastAsiaTheme="minorEastAsia" w:hAnsiTheme="minorHAnsi" w:cstheme="minorBidi"/>
          <w:sz w:val="22"/>
          <w:szCs w:val="22"/>
        </w:rPr>
      </w:pPr>
      <w:r w:rsidRPr="00597036">
        <w:t>A.8.25.1.2</w:t>
      </w:r>
      <w:r w:rsidRPr="00597036">
        <w:rPr>
          <w:rFonts w:asciiTheme="minorHAnsi" w:hAnsiTheme="minorHAnsi" w:cstheme="minorBidi"/>
          <w:sz w:val="22"/>
          <w:szCs w:val="22"/>
        </w:rPr>
        <w:tab/>
      </w:r>
      <w:r w:rsidRPr="00763DEA">
        <w:rPr>
          <w:rFonts w:eastAsia="SimSun"/>
          <w:lang w:eastAsia="zh-CN"/>
        </w:rPr>
        <w:t>Test Requirements</w:t>
      </w:r>
      <w:r>
        <w:tab/>
        <w:t>2721</w:t>
      </w:r>
    </w:p>
    <w:p w14:paraId="67C14C67" w14:textId="77777777" w:rsidR="00597036" w:rsidRDefault="0059703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2721</w:t>
      </w:r>
    </w:p>
    <w:p w14:paraId="7D9CFA75" w14:textId="77777777" w:rsidR="00597036" w:rsidRDefault="0059703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2721</w:t>
      </w:r>
    </w:p>
    <w:p w14:paraId="0A41620E" w14:textId="77777777" w:rsidR="00597036" w:rsidRDefault="00597036">
      <w:pPr>
        <w:pStyle w:val="TOC4"/>
        <w:rPr>
          <w:rFonts w:asciiTheme="minorHAnsi" w:eastAsiaTheme="minorEastAsia" w:hAnsiTheme="minorHAnsi" w:cstheme="minorBidi"/>
          <w:sz w:val="22"/>
          <w:szCs w:val="22"/>
        </w:rPr>
      </w:pPr>
      <w:r w:rsidRPr="00597036">
        <w:t>A.8.25.2.2</w:t>
      </w:r>
      <w:r w:rsidRPr="00597036">
        <w:rPr>
          <w:rFonts w:asciiTheme="minorHAnsi" w:hAnsiTheme="minorHAnsi" w:cstheme="minorBidi"/>
          <w:sz w:val="22"/>
          <w:szCs w:val="22"/>
        </w:rPr>
        <w:tab/>
      </w:r>
      <w:r w:rsidRPr="00763DEA">
        <w:rPr>
          <w:rFonts w:eastAsia="SimSun"/>
          <w:lang w:eastAsia="zh-CN"/>
        </w:rPr>
        <w:t>Test Requirements</w:t>
      </w:r>
      <w:r>
        <w:tab/>
        <w:t>2723</w:t>
      </w:r>
    </w:p>
    <w:p w14:paraId="095B56D5" w14:textId="77777777" w:rsidR="00597036" w:rsidRDefault="00597036">
      <w:pPr>
        <w:pStyle w:val="TOC2"/>
        <w:rPr>
          <w:rFonts w:asciiTheme="minorHAnsi" w:eastAsiaTheme="minorEastAsia" w:hAnsiTheme="minorHAnsi" w:cstheme="minorBidi"/>
          <w:sz w:val="22"/>
          <w:szCs w:val="22"/>
        </w:rPr>
      </w:pPr>
      <w:r>
        <w:t>A.8.</w:t>
      </w:r>
      <w:r>
        <w:rPr>
          <w:lang w:eastAsia="zh-CN"/>
        </w:rPr>
        <w:t>26 Frame Structure 3 (FS3)</w:t>
      </w:r>
      <w:r>
        <w:tab/>
        <w:t>2723</w:t>
      </w:r>
    </w:p>
    <w:p w14:paraId="101ECF25" w14:textId="77777777" w:rsidR="00597036" w:rsidRDefault="0059703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2723</w:t>
      </w:r>
    </w:p>
    <w:p w14:paraId="08FD86E7" w14:textId="77777777" w:rsidR="00597036" w:rsidRDefault="0059703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2723</w:t>
      </w:r>
    </w:p>
    <w:p w14:paraId="012CF1D6" w14:textId="77777777" w:rsidR="00597036" w:rsidRDefault="0059703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2725</w:t>
      </w:r>
    </w:p>
    <w:p w14:paraId="34464EC6" w14:textId="77777777" w:rsidR="00597036" w:rsidRDefault="0059703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2726</w:t>
      </w:r>
    </w:p>
    <w:p w14:paraId="0848C5F8" w14:textId="77777777" w:rsidR="00597036" w:rsidRDefault="0059703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6ADF775F" w14:textId="77777777" w:rsidR="00597036" w:rsidRDefault="0059703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2728</w:t>
      </w:r>
    </w:p>
    <w:p w14:paraId="19F36985" w14:textId="77777777" w:rsidR="00597036" w:rsidRDefault="0059703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2729</w:t>
      </w:r>
    </w:p>
    <w:p w14:paraId="2A23C1B3" w14:textId="77777777" w:rsidR="00597036" w:rsidRDefault="0059703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2729</w:t>
      </w:r>
    </w:p>
    <w:p w14:paraId="38CAB436"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26</w:t>
      </w:r>
      <w:r w:rsidRPr="00597036">
        <w:t>.</w:t>
      </w:r>
      <w:r w:rsidRPr="00597036">
        <w:rPr>
          <w:lang w:eastAsia="zh-CN"/>
        </w:rPr>
        <w:t>3.2</w:t>
      </w:r>
      <w:r w:rsidRPr="00597036">
        <w:rPr>
          <w:rFonts w:asciiTheme="minorHAnsi" w:eastAsiaTheme="minorEastAsia" w:hAnsiTheme="minorHAnsi" w:cstheme="minorBidi"/>
          <w:sz w:val="22"/>
          <w:szCs w:val="22"/>
        </w:rPr>
        <w:tab/>
      </w:r>
      <w:r w:rsidRPr="00763DEA">
        <w:rPr>
          <w:snapToGrid w:val="0"/>
        </w:rPr>
        <w:t>Test Requirements</w:t>
      </w:r>
      <w:r>
        <w:tab/>
        <w:t>2732</w:t>
      </w:r>
    </w:p>
    <w:p w14:paraId="537060B2" w14:textId="77777777" w:rsidR="00597036" w:rsidRDefault="0059703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193A67C8" w14:textId="77777777" w:rsidR="00597036" w:rsidRDefault="00597036">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2732</w:t>
      </w:r>
    </w:p>
    <w:p w14:paraId="70AC1255" w14:textId="77777777" w:rsidR="00597036" w:rsidRDefault="00597036">
      <w:pPr>
        <w:pStyle w:val="TOC4"/>
        <w:rPr>
          <w:rFonts w:asciiTheme="minorHAnsi" w:eastAsiaTheme="minorEastAsia" w:hAnsiTheme="minorHAnsi" w:cstheme="minorBidi"/>
          <w:sz w:val="22"/>
          <w:szCs w:val="22"/>
        </w:rPr>
      </w:pPr>
      <w:r w:rsidRPr="00597036">
        <w:t>A.8.26.3A</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2735</w:t>
      </w:r>
    </w:p>
    <w:p w14:paraId="14484D4E" w14:textId="77777777" w:rsidR="00597036" w:rsidRDefault="0059703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2735</w:t>
      </w:r>
    </w:p>
    <w:p w14:paraId="34CA57B8" w14:textId="77777777" w:rsidR="00597036" w:rsidRDefault="0059703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2735</w:t>
      </w:r>
    </w:p>
    <w:p w14:paraId="5193F207"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26</w:t>
      </w:r>
      <w:r w:rsidRPr="00597036">
        <w:t>.</w:t>
      </w:r>
      <w:r w:rsidRPr="00597036">
        <w:rPr>
          <w:lang w:eastAsia="zh-CN"/>
        </w:rPr>
        <w:t>4.2</w:t>
      </w:r>
      <w:r w:rsidRPr="00597036">
        <w:rPr>
          <w:rFonts w:asciiTheme="minorHAnsi" w:eastAsiaTheme="minorEastAsia" w:hAnsiTheme="minorHAnsi" w:cstheme="minorBidi"/>
          <w:sz w:val="22"/>
          <w:szCs w:val="22"/>
        </w:rPr>
        <w:tab/>
      </w:r>
      <w:r w:rsidRPr="00763DEA">
        <w:rPr>
          <w:snapToGrid w:val="0"/>
        </w:rPr>
        <w:t>Test Requirements</w:t>
      </w:r>
      <w:r>
        <w:tab/>
        <w:t>2738</w:t>
      </w:r>
    </w:p>
    <w:p w14:paraId="33B8DB9F" w14:textId="77777777" w:rsidR="00597036" w:rsidRDefault="0059703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2738</w:t>
      </w:r>
    </w:p>
    <w:p w14:paraId="55CE3DE0" w14:textId="77777777" w:rsidR="00597036" w:rsidRDefault="0059703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2738</w:t>
      </w:r>
    </w:p>
    <w:p w14:paraId="64288F6B" w14:textId="77777777" w:rsidR="00597036" w:rsidRDefault="00597036">
      <w:pPr>
        <w:pStyle w:val="TOC4"/>
        <w:rPr>
          <w:rFonts w:asciiTheme="minorHAnsi" w:eastAsiaTheme="minorEastAsia" w:hAnsiTheme="minorHAnsi" w:cstheme="minorBidi"/>
          <w:sz w:val="22"/>
          <w:szCs w:val="22"/>
        </w:rPr>
      </w:pPr>
      <w:r w:rsidRPr="00597036">
        <w:t>A.8.26.4A</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2741</w:t>
      </w:r>
    </w:p>
    <w:p w14:paraId="0312DBEF" w14:textId="77777777" w:rsidR="00597036" w:rsidRDefault="0059703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2741</w:t>
      </w:r>
    </w:p>
    <w:p w14:paraId="058C0E0F" w14:textId="77777777" w:rsidR="00597036" w:rsidRDefault="00597036">
      <w:pPr>
        <w:pStyle w:val="TOC4"/>
        <w:rPr>
          <w:rFonts w:asciiTheme="minorHAnsi" w:eastAsiaTheme="minorEastAsia" w:hAnsiTheme="minorHAnsi" w:cstheme="minorBidi"/>
          <w:sz w:val="22"/>
          <w:szCs w:val="22"/>
        </w:rPr>
      </w:pPr>
      <w:r w:rsidRPr="00597036">
        <w:t>A.8.26.5.</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2741</w:t>
      </w:r>
    </w:p>
    <w:p w14:paraId="69040BB3" w14:textId="77777777" w:rsidR="00597036" w:rsidRDefault="00597036">
      <w:pPr>
        <w:pStyle w:val="TOC4"/>
        <w:rPr>
          <w:rFonts w:asciiTheme="minorHAnsi" w:eastAsiaTheme="minorEastAsia" w:hAnsiTheme="minorHAnsi" w:cstheme="minorBidi"/>
          <w:sz w:val="22"/>
          <w:szCs w:val="22"/>
        </w:rPr>
      </w:pPr>
      <w:r w:rsidRPr="00597036">
        <w:t>A.8.26.5.2</w:t>
      </w:r>
      <w:r w:rsidRPr="00597036">
        <w:rPr>
          <w:rFonts w:asciiTheme="minorHAnsi" w:eastAsiaTheme="minorEastAsia" w:hAnsiTheme="minorHAnsi" w:cstheme="minorBidi"/>
          <w:sz w:val="22"/>
          <w:szCs w:val="22"/>
        </w:rPr>
        <w:tab/>
      </w:r>
      <w:r w:rsidRPr="00763DEA">
        <w:rPr>
          <w:snapToGrid w:val="0"/>
        </w:rPr>
        <w:t>Test Requirements</w:t>
      </w:r>
      <w:r>
        <w:tab/>
        <w:t>2744</w:t>
      </w:r>
    </w:p>
    <w:p w14:paraId="5B41AFFA" w14:textId="77777777" w:rsidR="00597036" w:rsidRDefault="0059703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2744</w:t>
      </w:r>
    </w:p>
    <w:p w14:paraId="0208F233" w14:textId="77777777" w:rsidR="00597036" w:rsidRDefault="00597036">
      <w:pPr>
        <w:pStyle w:val="TOC4"/>
        <w:rPr>
          <w:rFonts w:asciiTheme="minorHAnsi" w:eastAsiaTheme="minorEastAsia" w:hAnsiTheme="minorHAnsi" w:cstheme="minorBidi"/>
          <w:sz w:val="22"/>
          <w:szCs w:val="22"/>
        </w:rPr>
      </w:pPr>
      <w:r w:rsidRPr="00597036">
        <w:t>A.8.26.5A.</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2744</w:t>
      </w:r>
    </w:p>
    <w:p w14:paraId="2C4042FB" w14:textId="77777777" w:rsidR="00597036" w:rsidRDefault="00597036">
      <w:pPr>
        <w:pStyle w:val="TOC4"/>
        <w:rPr>
          <w:rFonts w:asciiTheme="minorHAnsi" w:eastAsiaTheme="minorEastAsia" w:hAnsiTheme="minorHAnsi" w:cstheme="minorBidi"/>
          <w:sz w:val="22"/>
          <w:szCs w:val="22"/>
        </w:rPr>
      </w:pPr>
      <w:r w:rsidRPr="00597036">
        <w:t>A.8.26.5A.2</w:t>
      </w:r>
      <w:r w:rsidRPr="00597036">
        <w:rPr>
          <w:rFonts w:asciiTheme="minorHAnsi" w:eastAsiaTheme="minorEastAsia" w:hAnsiTheme="minorHAnsi" w:cstheme="minorBidi"/>
          <w:sz w:val="22"/>
          <w:szCs w:val="22"/>
        </w:rPr>
        <w:tab/>
      </w:r>
      <w:r w:rsidRPr="00763DEA">
        <w:rPr>
          <w:snapToGrid w:val="0"/>
        </w:rPr>
        <w:t>Test Requirements</w:t>
      </w:r>
      <w:r>
        <w:tab/>
        <w:t>2747</w:t>
      </w:r>
    </w:p>
    <w:p w14:paraId="3856505B" w14:textId="77777777" w:rsidR="00597036" w:rsidRDefault="0059703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2747</w:t>
      </w:r>
    </w:p>
    <w:p w14:paraId="6255943D" w14:textId="77777777" w:rsidR="00597036" w:rsidRDefault="00597036">
      <w:pPr>
        <w:pStyle w:val="TOC4"/>
        <w:rPr>
          <w:rFonts w:asciiTheme="minorHAnsi" w:eastAsiaTheme="minorEastAsia" w:hAnsiTheme="minorHAnsi" w:cstheme="minorBidi"/>
          <w:sz w:val="22"/>
          <w:szCs w:val="22"/>
        </w:rPr>
      </w:pPr>
      <w:r w:rsidRPr="00597036">
        <w:t>A.8.26.6.</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2747</w:t>
      </w:r>
    </w:p>
    <w:p w14:paraId="0824D88E" w14:textId="77777777" w:rsidR="00597036" w:rsidRDefault="00597036">
      <w:pPr>
        <w:pStyle w:val="TOC4"/>
        <w:rPr>
          <w:rFonts w:asciiTheme="minorHAnsi" w:eastAsiaTheme="minorEastAsia" w:hAnsiTheme="minorHAnsi" w:cstheme="minorBidi"/>
          <w:sz w:val="22"/>
          <w:szCs w:val="22"/>
        </w:rPr>
      </w:pPr>
      <w:r w:rsidRPr="00597036">
        <w:t>A.8.26.6.2</w:t>
      </w:r>
      <w:r w:rsidRPr="00597036">
        <w:rPr>
          <w:rFonts w:asciiTheme="minorHAnsi" w:eastAsiaTheme="minorEastAsia" w:hAnsiTheme="minorHAnsi" w:cstheme="minorBidi"/>
          <w:sz w:val="22"/>
          <w:szCs w:val="22"/>
        </w:rPr>
        <w:tab/>
      </w:r>
      <w:r w:rsidRPr="00763DEA">
        <w:rPr>
          <w:snapToGrid w:val="0"/>
        </w:rPr>
        <w:t>Test Requirements</w:t>
      </w:r>
      <w:r>
        <w:tab/>
        <w:t>2750</w:t>
      </w:r>
    </w:p>
    <w:p w14:paraId="089484C0" w14:textId="77777777" w:rsidR="00597036" w:rsidRDefault="0059703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2750</w:t>
      </w:r>
    </w:p>
    <w:p w14:paraId="44B55FF7" w14:textId="77777777" w:rsidR="00597036" w:rsidRDefault="00597036">
      <w:pPr>
        <w:pStyle w:val="TOC4"/>
        <w:rPr>
          <w:rFonts w:asciiTheme="minorHAnsi" w:eastAsiaTheme="minorEastAsia" w:hAnsiTheme="minorHAnsi" w:cstheme="minorBidi"/>
          <w:sz w:val="22"/>
          <w:szCs w:val="22"/>
        </w:rPr>
      </w:pPr>
      <w:r w:rsidRPr="00597036">
        <w:t>A.8.26.6A.</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2750</w:t>
      </w:r>
    </w:p>
    <w:p w14:paraId="7D2F52A1" w14:textId="77777777" w:rsidR="00597036" w:rsidRDefault="00597036">
      <w:pPr>
        <w:pStyle w:val="TOC4"/>
        <w:rPr>
          <w:rFonts w:asciiTheme="minorHAnsi" w:eastAsiaTheme="minorEastAsia" w:hAnsiTheme="minorHAnsi" w:cstheme="minorBidi"/>
          <w:sz w:val="22"/>
          <w:szCs w:val="22"/>
        </w:rPr>
      </w:pPr>
      <w:r w:rsidRPr="00597036">
        <w:t>A.8.26.6A.2</w:t>
      </w:r>
      <w:r w:rsidRPr="00597036">
        <w:rPr>
          <w:rFonts w:asciiTheme="minorHAnsi" w:eastAsiaTheme="minorEastAsia" w:hAnsiTheme="minorHAnsi" w:cstheme="minorBidi"/>
          <w:sz w:val="22"/>
          <w:szCs w:val="22"/>
        </w:rPr>
        <w:tab/>
      </w:r>
      <w:r w:rsidRPr="00763DEA">
        <w:rPr>
          <w:snapToGrid w:val="0"/>
        </w:rPr>
        <w:t>Test Requirements</w:t>
      </w:r>
      <w:r>
        <w:tab/>
        <w:t>2753</w:t>
      </w:r>
    </w:p>
    <w:p w14:paraId="1B81EAC5" w14:textId="77777777" w:rsidR="00597036" w:rsidRDefault="0059703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2753</w:t>
      </w:r>
    </w:p>
    <w:p w14:paraId="621839D7" w14:textId="77777777" w:rsidR="00597036" w:rsidRDefault="00597036">
      <w:pPr>
        <w:pStyle w:val="TOC4"/>
        <w:rPr>
          <w:rFonts w:asciiTheme="minorHAnsi" w:eastAsiaTheme="minorEastAsia" w:hAnsiTheme="minorHAnsi" w:cstheme="minorBidi"/>
          <w:sz w:val="22"/>
          <w:szCs w:val="22"/>
        </w:rPr>
      </w:pPr>
      <w:r w:rsidRPr="00597036">
        <w:t>A.8.26.7.</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2753</w:t>
      </w:r>
    </w:p>
    <w:p w14:paraId="566FE8BC" w14:textId="77777777" w:rsidR="00597036" w:rsidRDefault="00597036">
      <w:pPr>
        <w:pStyle w:val="TOC4"/>
        <w:rPr>
          <w:rFonts w:asciiTheme="minorHAnsi" w:eastAsiaTheme="minorEastAsia" w:hAnsiTheme="minorHAnsi" w:cstheme="minorBidi"/>
          <w:sz w:val="22"/>
          <w:szCs w:val="22"/>
        </w:rPr>
      </w:pPr>
      <w:r w:rsidRPr="00597036">
        <w:t>A.8.26.7.2</w:t>
      </w:r>
      <w:r w:rsidRPr="00597036">
        <w:rPr>
          <w:rFonts w:asciiTheme="minorHAnsi" w:eastAsiaTheme="minorEastAsia" w:hAnsiTheme="minorHAnsi" w:cstheme="minorBidi"/>
          <w:sz w:val="22"/>
          <w:szCs w:val="22"/>
        </w:rPr>
        <w:tab/>
      </w:r>
      <w:r w:rsidRPr="00763DEA">
        <w:rPr>
          <w:snapToGrid w:val="0"/>
        </w:rPr>
        <w:t>Test Requirements</w:t>
      </w:r>
      <w:r>
        <w:tab/>
        <w:t>2756</w:t>
      </w:r>
    </w:p>
    <w:p w14:paraId="1E406943" w14:textId="77777777" w:rsidR="00597036" w:rsidRDefault="0059703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2756</w:t>
      </w:r>
    </w:p>
    <w:p w14:paraId="2812F793" w14:textId="77777777" w:rsidR="00597036" w:rsidRDefault="00597036">
      <w:pPr>
        <w:pStyle w:val="TOC4"/>
        <w:rPr>
          <w:rFonts w:asciiTheme="minorHAnsi" w:eastAsiaTheme="minorEastAsia" w:hAnsiTheme="minorHAnsi" w:cstheme="minorBidi"/>
          <w:sz w:val="22"/>
          <w:szCs w:val="22"/>
        </w:rPr>
      </w:pPr>
      <w:r w:rsidRPr="00597036">
        <w:t>A.8.26.8.</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2756</w:t>
      </w:r>
    </w:p>
    <w:p w14:paraId="7AB079C5" w14:textId="77777777" w:rsidR="00597036" w:rsidRDefault="00597036">
      <w:pPr>
        <w:pStyle w:val="TOC4"/>
        <w:rPr>
          <w:rFonts w:asciiTheme="minorHAnsi" w:eastAsiaTheme="minorEastAsia" w:hAnsiTheme="minorHAnsi" w:cstheme="minorBidi"/>
          <w:sz w:val="22"/>
          <w:szCs w:val="22"/>
        </w:rPr>
      </w:pPr>
      <w:r w:rsidRPr="00597036">
        <w:t>A.8.26.8.2</w:t>
      </w:r>
      <w:r w:rsidRPr="00597036">
        <w:rPr>
          <w:rFonts w:asciiTheme="minorHAnsi" w:eastAsiaTheme="minorEastAsia" w:hAnsiTheme="minorHAnsi" w:cstheme="minorBidi"/>
          <w:sz w:val="22"/>
          <w:szCs w:val="22"/>
        </w:rPr>
        <w:tab/>
      </w:r>
      <w:r w:rsidRPr="00763DEA">
        <w:rPr>
          <w:snapToGrid w:val="0"/>
        </w:rPr>
        <w:t>Test Requirements</w:t>
      </w:r>
      <w:r>
        <w:tab/>
        <w:t>2759</w:t>
      </w:r>
    </w:p>
    <w:p w14:paraId="5F3C83AF" w14:textId="77777777" w:rsidR="00597036" w:rsidRDefault="0059703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2759</w:t>
      </w:r>
    </w:p>
    <w:p w14:paraId="2F94BA00" w14:textId="77777777" w:rsidR="00597036" w:rsidRDefault="00597036">
      <w:pPr>
        <w:pStyle w:val="TOC4"/>
        <w:rPr>
          <w:rFonts w:asciiTheme="minorHAnsi" w:eastAsiaTheme="minorEastAsia" w:hAnsiTheme="minorHAnsi" w:cstheme="minorBidi"/>
          <w:sz w:val="22"/>
          <w:szCs w:val="22"/>
        </w:rPr>
      </w:pPr>
      <w:r w:rsidRPr="00597036">
        <w:t>A.8.26.9.1</w:t>
      </w:r>
      <w:r w:rsidRPr="00597036">
        <w:rPr>
          <w:rFonts w:asciiTheme="minorHAnsi" w:eastAsiaTheme="minorEastAsia" w:hAnsiTheme="minorHAnsi"/>
          <w:sz w:val="22"/>
          <w:szCs w:val="22"/>
        </w:rPr>
        <w:tab/>
      </w:r>
      <w:r w:rsidRPr="00763DEA">
        <w:rPr>
          <w:rFonts w:cs="v4.2.0"/>
          <w:snapToGrid w:val="0"/>
        </w:rPr>
        <w:t>Test Purpose and Environment</w:t>
      </w:r>
      <w:r>
        <w:tab/>
        <w:t>2759</w:t>
      </w:r>
    </w:p>
    <w:p w14:paraId="77B05B47" w14:textId="77777777" w:rsidR="00597036" w:rsidRDefault="00597036">
      <w:pPr>
        <w:pStyle w:val="TOC4"/>
        <w:rPr>
          <w:rFonts w:asciiTheme="minorHAnsi" w:eastAsiaTheme="minorEastAsia" w:hAnsiTheme="minorHAnsi" w:cstheme="minorBidi"/>
          <w:sz w:val="22"/>
          <w:szCs w:val="22"/>
        </w:rPr>
      </w:pPr>
      <w:r w:rsidRPr="00597036">
        <w:t>A.8.26.9.2</w:t>
      </w:r>
      <w:r w:rsidRPr="00597036">
        <w:rPr>
          <w:rFonts w:asciiTheme="minorHAnsi" w:eastAsiaTheme="minorEastAsia" w:hAnsiTheme="minorHAnsi"/>
          <w:sz w:val="22"/>
          <w:szCs w:val="22"/>
        </w:rPr>
        <w:tab/>
      </w:r>
      <w:r w:rsidRPr="00763DEA">
        <w:rPr>
          <w:rFonts w:cs="v4.2.0"/>
          <w:snapToGrid w:val="0"/>
        </w:rPr>
        <w:t>Test Requirements</w:t>
      </w:r>
      <w:r>
        <w:tab/>
        <w:t>2762</w:t>
      </w:r>
    </w:p>
    <w:p w14:paraId="43AAA55C" w14:textId="77777777" w:rsidR="00597036" w:rsidRDefault="0059703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2762</w:t>
      </w:r>
    </w:p>
    <w:p w14:paraId="049689ED" w14:textId="77777777" w:rsidR="00597036" w:rsidRDefault="00597036">
      <w:pPr>
        <w:pStyle w:val="TOC4"/>
        <w:rPr>
          <w:rFonts w:asciiTheme="minorHAnsi" w:eastAsiaTheme="minorEastAsia" w:hAnsiTheme="minorHAnsi" w:cstheme="minorBidi"/>
          <w:sz w:val="22"/>
          <w:szCs w:val="22"/>
        </w:rPr>
      </w:pPr>
      <w:r w:rsidRPr="00597036">
        <w:t>A.8.26.10.1</w:t>
      </w:r>
      <w:r w:rsidRPr="00597036">
        <w:rPr>
          <w:rFonts w:asciiTheme="minorHAnsi" w:eastAsiaTheme="minorEastAsia" w:hAnsiTheme="minorHAnsi" w:cstheme="minorBidi"/>
          <w:sz w:val="22"/>
          <w:szCs w:val="22"/>
        </w:rPr>
        <w:tab/>
      </w:r>
      <w:r w:rsidRPr="00763DEA">
        <w:rPr>
          <w:snapToGrid w:val="0"/>
        </w:rPr>
        <w:t>Test Purpose and Environment</w:t>
      </w:r>
      <w:r>
        <w:tab/>
        <w:t>2762</w:t>
      </w:r>
    </w:p>
    <w:p w14:paraId="1E35F1DC" w14:textId="77777777" w:rsidR="00597036" w:rsidRDefault="00597036">
      <w:pPr>
        <w:pStyle w:val="TOC4"/>
        <w:rPr>
          <w:rFonts w:asciiTheme="minorHAnsi" w:eastAsiaTheme="minorEastAsia" w:hAnsiTheme="minorHAnsi" w:cstheme="minorBidi"/>
          <w:sz w:val="22"/>
          <w:szCs w:val="22"/>
        </w:rPr>
      </w:pPr>
      <w:r w:rsidRPr="00597036">
        <w:t>A.8.26.10.2</w:t>
      </w:r>
      <w:r w:rsidRPr="00597036">
        <w:rPr>
          <w:rFonts w:asciiTheme="minorHAnsi" w:eastAsiaTheme="minorEastAsia" w:hAnsiTheme="minorHAnsi"/>
          <w:sz w:val="22"/>
          <w:szCs w:val="22"/>
        </w:rPr>
        <w:tab/>
      </w:r>
      <w:r w:rsidRPr="00763DEA">
        <w:rPr>
          <w:rFonts w:cs="v4.2.0"/>
          <w:snapToGrid w:val="0"/>
        </w:rPr>
        <w:t>Test Requirements</w:t>
      </w:r>
      <w:r>
        <w:tab/>
        <w:t>2764</w:t>
      </w:r>
    </w:p>
    <w:p w14:paraId="168C5792" w14:textId="580F54F3" w:rsidR="00597036" w:rsidRDefault="0059703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2767</w:t>
      </w:r>
    </w:p>
    <w:p w14:paraId="21083CEE" w14:textId="77777777" w:rsidR="00597036" w:rsidRDefault="0059703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2767</w:t>
      </w:r>
    </w:p>
    <w:p w14:paraId="5416357A" w14:textId="77777777" w:rsidR="00597036" w:rsidRDefault="0059703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2767</w:t>
      </w:r>
    </w:p>
    <w:p w14:paraId="730E59F1" w14:textId="77777777" w:rsidR="00597036" w:rsidRDefault="0059703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2767</w:t>
      </w:r>
    </w:p>
    <w:p w14:paraId="089D5D7A" w14:textId="77777777" w:rsidR="00597036" w:rsidRDefault="0059703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2767</w:t>
      </w:r>
    </w:p>
    <w:p w14:paraId="1817CC97" w14:textId="77777777" w:rsidR="00597036" w:rsidRDefault="0059703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2770</w:t>
      </w:r>
    </w:p>
    <w:p w14:paraId="64108A54" w14:textId="77777777" w:rsidR="00597036" w:rsidRDefault="0059703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2770</w:t>
      </w:r>
    </w:p>
    <w:p w14:paraId="6997B1AC" w14:textId="77777777" w:rsidR="00597036" w:rsidRDefault="0059703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2770</w:t>
      </w:r>
    </w:p>
    <w:p w14:paraId="7B8808AB" w14:textId="77777777" w:rsidR="00597036" w:rsidRDefault="0059703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2770</w:t>
      </w:r>
    </w:p>
    <w:p w14:paraId="2CC18B9F" w14:textId="77777777" w:rsidR="00597036" w:rsidRDefault="0059703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2771</w:t>
      </w:r>
    </w:p>
    <w:p w14:paraId="18162436" w14:textId="77777777" w:rsidR="00597036" w:rsidRDefault="0059703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2772</w:t>
      </w:r>
    </w:p>
    <w:p w14:paraId="2477F01B" w14:textId="77777777" w:rsidR="00597036" w:rsidRDefault="0059703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2772</w:t>
      </w:r>
    </w:p>
    <w:p w14:paraId="2842F009" w14:textId="77777777" w:rsidR="00597036" w:rsidRDefault="0059703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2772</w:t>
      </w:r>
    </w:p>
    <w:p w14:paraId="2AFF53E6" w14:textId="77777777" w:rsidR="00597036" w:rsidRDefault="0059703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2775</w:t>
      </w:r>
    </w:p>
    <w:p w14:paraId="20427519" w14:textId="77777777" w:rsidR="00597036" w:rsidRDefault="0059703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2775</w:t>
      </w:r>
    </w:p>
    <w:p w14:paraId="3093120E" w14:textId="77777777" w:rsidR="00597036" w:rsidRDefault="0059703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2775</w:t>
      </w:r>
    </w:p>
    <w:p w14:paraId="152871FD" w14:textId="77777777" w:rsidR="00597036" w:rsidRDefault="0059703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2775</w:t>
      </w:r>
    </w:p>
    <w:p w14:paraId="4BA9B4A7" w14:textId="77777777" w:rsidR="00597036" w:rsidRDefault="0059703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2777</w:t>
      </w:r>
    </w:p>
    <w:p w14:paraId="488437EB" w14:textId="77777777" w:rsidR="00597036" w:rsidRDefault="0059703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2778</w:t>
      </w:r>
    </w:p>
    <w:p w14:paraId="136216A1" w14:textId="77777777" w:rsidR="00597036" w:rsidRDefault="00597036">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2778</w:t>
      </w:r>
    </w:p>
    <w:p w14:paraId="350AD350" w14:textId="77777777" w:rsidR="00597036" w:rsidRDefault="0059703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2778</w:t>
      </w:r>
    </w:p>
    <w:p w14:paraId="7B598012" w14:textId="77777777" w:rsidR="00597036" w:rsidRDefault="0059703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2779</w:t>
      </w:r>
    </w:p>
    <w:p w14:paraId="339334D7" w14:textId="77777777" w:rsidR="00597036" w:rsidRDefault="0059703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2780</w:t>
      </w:r>
    </w:p>
    <w:p w14:paraId="315EF126" w14:textId="77777777" w:rsidR="00597036" w:rsidRDefault="0059703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2780</w:t>
      </w:r>
    </w:p>
    <w:p w14:paraId="22561EDD" w14:textId="77777777" w:rsidR="00597036" w:rsidRDefault="0059703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2780</w:t>
      </w:r>
    </w:p>
    <w:p w14:paraId="5CEAD8E1" w14:textId="77777777" w:rsidR="00597036" w:rsidRDefault="0059703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2783</w:t>
      </w:r>
    </w:p>
    <w:p w14:paraId="388F0C5A" w14:textId="77777777" w:rsidR="00597036" w:rsidRDefault="0059703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2783</w:t>
      </w:r>
    </w:p>
    <w:p w14:paraId="62D99FA7" w14:textId="77777777" w:rsidR="00597036" w:rsidRDefault="0059703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2783</w:t>
      </w:r>
    </w:p>
    <w:p w14:paraId="51CEA408" w14:textId="77777777" w:rsidR="00597036" w:rsidRDefault="0059703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2783</w:t>
      </w:r>
    </w:p>
    <w:p w14:paraId="7F77A2FD" w14:textId="77777777" w:rsidR="00597036" w:rsidRDefault="0059703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2786</w:t>
      </w:r>
    </w:p>
    <w:p w14:paraId="2BB4CD2E" w14:textId="77777777" w:rsidR="00597036" w:rsidRDefault="0059703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2786</w:t>
      </w:r>
    </w:p>
    <w:p w14:paraId="52302E8F" w14:textId="77777777" w:rsidR="00597036" w:rsidRDefault="0059703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2786</w:t>
      </w:r>
    </w:p>
    <w:p w14:paraId="1D76FD6B" w14:textId="77777777" w:rsidR="00597036" w:rsidRDefault="0059703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2786</w:t>
      </w:r>
    </w:p>
    <w:p w14:paraId="78E4A0B3" w14:textId="77777777" w:rsidR="00597036" w:rsidRDefault="0059703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2790</w:t>
      </w:r>
    </w:p>
    <w:p w14:paraId="75F5E105" w14:textId="77777777" w:rsidR="00597036" w:rsidRDefault="0059703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2790</w:t>
      </w:r>
    </w:p>
    <w:p w14:paraId="74C66F87" w14:textId="77777777" w:rsidR="00597036" w:rsidRDefault="0059703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2790</w:t>
      </w:r>
    </w:p>
    <w:p w14:paraId="7BB191D7" w14:textId="77777777" w:rsidR="00597036" w:rsidRDefault="0059703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2790</w:t>
      </w:r>
    </w:p>
    <w:p w14:paraId="6634D26D" w14:textId="77777777" w:rsidR="00597036" w:rsidRDefault="0059703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2792</w:t>
      </w:r>
    </w:p>
    <w:p w14:paraId="13797A0A" w14:textId="77777777" w:rsidR="00597036" w:rsidRDefault="0059703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2793</w:t>
      </w:r>
    </w:p>
    <w:p w14:paraId="364B8E53" w14:textId="77777777" w:rsidR="00597036" w:rsidRDefault="0059703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2793</w:t>
      </w:r>
    </w:p>
    <w:p w14:paraId="0B9FE4F1" w14:textId="77777777" w:rsidR="00597036" w:rsidRDefault="0059703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2793</w:t>
      </w:r>
    </w:p>
    <w:p w14:paraId="101E9C6A" w14:textId="77777777" w:rsidR="00597036" w:rsidRDefault="0059703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2796</w:t>
      </w:r>
    </w:p>
    <w:p w14:paraId="01633E17" w14:textId="77777777" w:rsidR="00597036" w:rsidRDefault="0059703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2796</w:t>
      </w:r>
    </w:p>
    <w:p w14:paraId="5751B8F1" w14:textId="77777777" w:rsidR="00597036" w:rsidRDefault="0059703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2796</w:t>
      </w:r>
    </w:p>
    <w:p w14:paraId="7530E56B" w14:textId="77777777" w:rsidR="00597036" w:rsidRDefault="0059703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2796</w:t>
      </w:r>
    </w:p>
    <w:p w14:paraId="6FDE2671" w14:textId="77777777" w:rsidR="00597036" w:rsidRDefault="0059703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2800</w:t>
      </w:r>
    </w:p>
    <w:p w14:paraId="38759E89" w14:textId="77777777" w:rsidR="00597036" w:rsidRDefault="0059703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2800</w:t>
      </w:r>
    </w:p>
    <w:p w14:paraId="134FAD63" w14:textId="77777777" w:rsidR="00597036" w:rsidRDefault="0059703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2800</w:t>
      </w:r>
    </w:p>
    <w:p w14:paraId="72BB6A9B" w14:textId="77777777" w:rsidR="00597036" w:rsidRDefault="0059703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2800</w:t>
      </w:r>
    </w:p>
    <w:p w14:paraId="1AF5ACA1" w14:textId="77777777" w:rsidR="00597036" w:rsidRDefault="0059703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2801</w:t>
      </w:r>
    </w:p>
    <w:p w14:paraId="5DEC5AC1" w14:textId="77777777" w:rsidR="00597036" w:rsidRDefault="0059703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2801</w:t>
      </w:r>
    </w:p>
    <w:p w14:paraId="4F6275C7" w14:textId="77777777" w:rsidR="00597036" w:rsidRDefault="0059703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2801</w:t>
      </w:r>
    </w:p>
    <w:p w14:paraId="0F4D4111" w14:textId="77777777" w:rsidR="00597036" w:rsidRDefault="0059703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2801</w:t>
      </w:r>
    </w:p>
    <w:p w14:paraId="21C5E0A0" w14:textId="77777777" w:rsidR="00597036" w:rsidRDefault="0059703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2802</w:t>
      </w:r>
    </w:p>
    <w:p w14:paraId="3F471D7C" w14:textId="77777777" w:rsidR="00597036" w:rsidRDefault="0059703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2802</w:t>
      </w:r>
    </w:p>
    <w:p w14:paraId="26430334" w14:textId="77777777" w:rsidR="00597036" w:rsidRDefault="0059703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2802</w:t>
      </w:r>
    </w:p>
    <w:p w14:paraId="73DE9D9B" w14:textId="77777777" w:rsidR="00597036" w:rsidRDefault="0059703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2802</w:t>
      </w:r>
    </w:p>
    <w:p w14:paraId="3E513A98" w14:textId="77777777" w:rsidR="00597036" w:rsidRDefault="0059703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2806</w:t>
      </w:r>
    </w:p>
    <w:p w14:paraId="4D41B9A7" w14:textId="77777777" w:rsidR="00597036" w:rsidRDefault="0059703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2806</w:t>
      </w:r>
    </w:p>
    <w:p w14:paraId="6D7C0CBD" w14:textId="77777777" w:rsidR="00597036" w:rsidRDefault="0059703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2806</w:t>
      </w:r>
    </w:p>
    <w:p w14:paraId="4B019D07" w14:textId="77777777" w:rsidR="00597036" w:rsidRDefault="0059703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2806</w:t>
      </w:r>
    </w:p>
    <w:p w14:paraId="17F204D0" w14:textId="77777777" w:rsidR="00597036" w:rsidRDefault="0059703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2808</w:t>
      </w:r>
    </w:p>
    <w:p w14:paraId="3AAF6F49" w14:textId="77777777" w:rsidR="00597036" w:rsidRDefault="0059703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2809</w:t>
      </w:r>
    </w:p>
    <w:p w14:paraId="774D278C" w14:textId="77777777" w:rsidR="00597036" w:rsidRDefault="0059703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2809</w:t>
      </w:r>
    </w:p>
    <w:p w14:paraId="65F31281" w14:textId="77777777" w:rsidR="00597036" w:rsidRDefault="0059703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2809</w:t>
      </w:r>
    </w:p>
    <w:p w14:paraId="3919C764" w14:textId="77777777" w:rsidR="00597036" w:rsidRDefault="0059703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2810</w:t>
      </w:r>
    </w:p>
    <w:p w14:paraId="2D0309B7" w14:textId="77777777" w:rsidR="00597036" w:rsidRDefault="0059703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2810</w:t>
      </w:r>
    </w:p>
    <w:p w14:paraId="689888C5" w14:textId="77777777" w:rsidR="00597036" w:rsidRDefault="0059703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2810</w:t>
      </w:r>
    </w:p>
    <w:p w14:paraId="3EC3DEDC" w14:textId="77777777" w:rsidR="00597036" w:rsidRDefault="0059703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2811</w:t>
      </w:r>
    </w:p>
    <w:p w14:paraId="7B4969F9" w14:textId="77777777" w:rsidR="00597036" w:rsidRDefault="0059703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2812</w:t>
      </w:r>
    </w:p>
    <w:p w14:paraId="4A735D4F" w14:textId="77777777" w:rsidR="00597036" w:rsidRDefault="0059703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2812</w:t>
      </w:r>
    </w:p>
    <w:p w14:paraId="46CF703F" w14:textId="77777777" w:rsidR="00597036" w:rsidRDefault="0059703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2812</w:t>
      </w:r>
    </w:p>
    <w:p w14:paraId="1F1204D8" w14:textId="77777777" w:rsidR="00597036" w:rsidRDefault="0059703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2812</w:t>
      </w:r>
    </w:p>
    <w:p w14:paraId="115091C9" w14:textId="77777777" w:rsidR="00597036" w:rsidRDefault="0059703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2813</w:t>
      </w:r>
    </w:p>
    <w:p w14:paraId="5AF59227" w14:textId="77777777" w:rsidR="00597036" w:rsidRDefault="0059703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2814</w:t>
      </w:r>
    </w:p>
    <w:p w14:paraId="19F4BC9C" w14:textId="77777777" w:rsidR="00597036" w:rsidRDefault="0059703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2814</w:t>
      </w:r>
    </w:p>
    <w:p w14:paraId="5CF4695D" w14:textId="77777777" w:rsidR="00597036" w:rsidRDefault="0059703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2814</w:t>
      </w:r>
    </w:p>
    <w:p w14:paraId="277AF392" w14:textId="77777777" w:rsidR="00597036" w:rsidRDefault="0059703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2814</w:t>
      </w:r>
    </w:p>
    <w:p w14:paraId="32DEF943" w14:textId="77777777" w:rsidR="00597036" w:rsidRDefault="0059703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2814</w:t>
      </w:r>
    </w:p>
    <w:p w14:paraId="2F0D5549" w14:textId="77777777" w:rsidR="00597036" w:rsidRDefault="00597036">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2814</w:t>
      </w:r>
    </w:p>
    <w:p w14:paraId="2D8D921C" w14:textId="77777777" w:rsidR="00597036" w:rsidRDefault="0059703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2814</w:t>
      </w:r>
    </w:p>
    <w:p w14:paraId="2B2B05AE" w14:textId="77777777" w:rsidR="00597036" w:rsidRDefault="0059703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2816</w:t>
      </w:r>
    </w:p>
    <w:p w14:paraId="2C859EF5" w14:textId="77777777" w:rsidR="00597036" w:rsidRDefault="0059703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2816</w:t>
      </w:r>
    </w:p>
    <w:p w14:paraId="1D2FE011" w14:textId="77777777" w:rsidR="00597036" w:rsidRDefault="0059703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2816</w:t>
      </w:r>
    </w:p>
    <w:p w14:paraId="50B3B574" w14:textId="77777777" w:rsidR="00597036" w:rsidRDefault="0059703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2816</w:t>
      </w:r>
    </w:p>
    <w:p w14:paraId="194515B5" w14:textId="77777777" w:rsidR="00597036" w:rsidRDefault="0059703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2816</w:t>
      </w:r>
    </w:p>
    <w:p w14:paraId="0A5E902E" w14:textId="77777777" w:rsidR="00597036" w:rsidRDefault="0059703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2816</w:t>
      </w:r>
    </w:p>
    <w:p w14:paraId="68CDFCDD" w14:textId="77777777" w:rsidR="00597036" w:rsidRDefault="0059703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2816</w:t>
      </w:r>
    </w:p>
    <w:p w14:paraId="416AA76A" w14:textId="77777777" w:rsidR="00597036" w:rsidRDefault="0059703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2817</w:t>
      </w:r>
    </w:p>
    <w:p w14:paraId="33A57463" w14:textId="77777777" w:rsidR="00597036" w:rsidRDefault="0059703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2821</w:t>
      </w:r>
    </w:p>
    <w:p w14:paraId="6D6EBC80" w14:textId="77777777" w:rsidR="00597036" w:rsidRDefault="00597036">
      <w:pPr>
        <w:pStyle w:val="TOC3"/>
        <w:rPr>
          <w:rFonts w:asciiTheme="minorHAnsi" w:eastAsiaTheme="minorEastAsia" w:hAnsiTheme="minorHAnsi" w:cstheme="minorBidi"/>
          <w:sz w:val="22"/>
          <w:szCs w:val="22"/>
        </w:rPr>
      </w:pPr>
      <w:r>
        <w:t>A.9.1.23 RSRP for E-UTRAN TDD-FDD Carrier Aggregation with PCell in TDD</w:t>
      </w:r>
      <w:r>
        <w:tab/>
        <w:t>2821</w:t>
      </w:r>
    </w:p>
    <w:p w14:paraId="4C425FBA" w14:textId="77777777" w:rsidR="00597036" w:rsidRDefault="0059703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2821</w:t>
      </w:r>
    </w:p>
    <w:p w14:paraId="295F4BB2" w14:textId="77777777" w:rsidR="00597036" w:rsidRDefault="0059703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2821</w:t>
      </w:r>
    </w:p>
    <w:p w14:paraId="47E7BF6F" w14:textId="77777777" w:rsidR="00597036" w:rsidRDefault="0059703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2825</w:t>
      </w:r>
    </w:p>
    <w:p w14:paraId="20A7E203" w14:textId="77777777" w:rsidR="00597036" w:rsidRDefault="0059703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2825</w:t>
      </w:r>
    </w:p>
    <w:p w14:paraId="63965B03" w14:textId="77777777" w:rsidR="00597036" w:rsidRDefault="0059703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2825</w:t>
      </w:r>
    </w:p>
    <w:p w14:paraId="1A2E7EB3" w14:textId="77777777" w:rsidR="00597036" w:rsidRDefault="0059703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2825</w:t>
      </w:r>
    </w:p>
    <w:p w14:paraId="04BF4F21" w14:textId="77777777" w:rsidR="00597036" w:rsidRDefault="0059703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2826</w:t>
      </w:r>
    </w:p>
    <w:p w14:paraId="3A4B5E02" w14:textId="77777777" w:rsidR="00597036" w:rsidRDefault="0059703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2826</w:t>
      </w:r>
    </w:p>
    <w:p w14:paraId="78625554" w14:textId="77777777" w:rsidR="00597036" w:rsidRDefault="0059703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2826</w:t>
      </w:r>
    </w:p>
    <w:p w14:paraId="6F707937" w14:textId="77777777" w:rsidR="00597036" w:rsidRDefault="0059703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2826</w:t>
      </w:r>
    </w:p>
    <w:p w14:paraId="48E71D01" w14:textId="77777777" w:rsidR="00597036" w:rsidRDefault="0059703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2829</w:t>
      </w:r>
    </w:p>
    <w:p w14:paraId="65508A19" w14:textId="77777777" w:rsidR="00597036" w:rsidRDefault="0059703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2829</w:t>
      </w:r>
    </w:p>
    <w:p w14:paraId="5DCEE002" w14:textId="77777777" w:rsidR="00597036" w:rsidRDefault="0059703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2829</w:t>
      </w:r>
    </w:p>
    <w:p w14:paraId="6474A163" w14:textId="77777777" w:rsidR="00597036" w:rsidRDefault="0059703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2829</w:t>
      </w:r>
    </w:p>
    <w:p w14:paraId="69604C0C" w14:textId="77777777" w:rsidR="00597036" w:rsidRDefault="0059703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2832</w:t>
      </w:r>
    </w:p>
    <w:p w14:paraId="2E525695" w14:textId="77777777" w:rsidR="00597036" w:rsidRDefault="0059703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2832</w:t>
      </w:r>
    </w:p>
    <w:p w14:paraId="27D04D06" w14:textId="77777777" w:rsidR="00597036" w:rsidRDefault="0059703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2832</w:t>
      </w:r>
    </w:p>
    <w:p w14:paraId="7D27B02C" w14:textId="77777777" w:rsidR="00597036" w:rsidRDefault="0059703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2832</w:t>
      </w:r>
    </w:p>
    <w:p w14:paraId="769E95BF" w14:textId="77777777" w:rsidR="00597036" w:rsidRDefault="0059703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2835</w:t>
      </w:r>
    </w:p>
    <w:p w14:paraId="3CE3B3B4" w14:textId="77777777" w:rsidR="00597036" w:rsidRDefault="0059703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2835</w:t>
      </w:r>
    </w:p>
    <w:p w14:paraId="0671C8DA" w14:textId="77777777" w:rsidR="00597036" w:rsidRDefault="0059703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2835</w:t>
      </w:r>
    </w:p>
    <w:p w14:paraId="5632F91C" w14:textId="77777777" w:rsidR="00597036" w:rsidRDefault="0059703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2835</w:t>
      </w:r>
    </w:p>
    <w:p w14:paraId="7C8B7D90" w14:textId="77777777" w:rsidR="00597036" w:rsidRDefault="0059703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2838</w:t>
      </w:r>
    </w:p>
    <w:p w14:paraId="0E5CE7B7" w14:textId="77777777" w:rsidR="00597036" w:rsidRDefault="0059703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2838</w:t>
      </w:r>
    </w:p>
    <w:p w14:paraId="1D320843" w14:textId="77777777" w:rsidR="00597036" w:rsidRDefault="0059703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2838</w:t>
      </w:r>
    </w:p>
    <w:p w14:paraId="2373AF55" w14:textId="77777777" w:rsidR="00597036" w:rsidRDefault="0059703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2838</w:t>
      </w:r>
    </w:p>
    <w:p w14:paraId="281A242D" w14:textId="77777777" w:rsidR="00597036" w:rsidRDefault="0059703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2841</w:t>
      </w:r>
    </w:p>
    <w:p w14:paraId="0DEA9317" w14:textId="77777777" w:rsidR="00597036" w:rsidRDefault="0059703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2841</w:t>
      </w:r>
    </w:p>
    <w:p w14:paraId="7B198A6E" w14:textId="77777777" w:rsidR="00597036" w:rsidRDefault="0059703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2841</w:t>
      </w:r>
    </w:p>
    <w:p w14:paraId="1DE09D31" w14:textId="77777777" w:rsidR="00597036" w:rsidRDefault="0059703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2842</w:t>
      </w:r>
    </w:p>
    <w:p w14:paraId="4CFB24C3" w14:textId="77777777" w:rsidR="00597036" w:rsidRDefault="0059703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2845</w:t>
      </w:r>
    </w:p>
    <w:p w14:paraId="59BE1D03" w14:textId="77777777" w:rsidR="00597036" w:rsidRDefault="0059703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2845</w:t>
      </w:r>
    </w:p>
    <w:p w14:paraId="6D6BE390" w14:textId="77777777" w:rsidR="00597036" w:rsidRDefault="0059703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2845</w:t>
      </w:r>
    </w:p>
    <w:p w14:paraId="5F060598" w14:textId="77777777" w:rsidR="00597036" w:rsidRDefault="0059703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2845</w:t>
      </w:r>
    </w:p>
    <w:p w14:paraId="051182D8" w14:textId="77777777" w:rsidR="00597036" w:rsidRDefault="0059703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2848</w:t>
      </w:r>
    </w:p>
    <w:p w14:paraId="0BD55E28" w14:textId="77777777" w:rsidR="00597036" w:rsidRDefault="0059703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2848</w:t>
      </w:r>
    </w:p>
    <w:p w14:paraId="1389D52A" w14:textId="77777777" w:rsidR="00597036" w:rsidRDefault="0059703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2848</w:t>
      </w:r>
    </w:p>
    <w:p w14:paraId="29C35B51" w14:textId="77777777" w:rsidR="00597036" w:rsidRDefault="0059703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2849</w:t>
      </w:r>
    </w:p>
    <w:p w14:paraId="4692E899" w14:textId="77777777" w:rsidR="00597036" w:rsidRDefault="0059703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2852</w:t>
      </w:r>
    </w:p>
    <w:p w14:paraId="0CF21BF0" w14:textId="77777777" w:rsidR="00597036" w:rsidRDefault="0059703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2852</w:t>
      </w:r>
    </w:p>
    <w:p w14:paraId="3F267E4F" w14:textId="77777777" w:rsidR="00597036" w:rsidRDefault="0059703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2852</w:t>
      </w:r>
    </w:p>
    <w:p w14:paraId="42C87869" w14:textId="77777777" w:rsidR="00597036" w:rsidRDefault="0059703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2852</w:t>
      </w:r>
    </w:p>
    <w:p w14:paraId="1FC03A93" w14:textId="77777777" w:rsidR="00597036" w:rsidRDefault="0059703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2855</w:t>
      </w:r>
    </w:p>
    <w:p w14:paraId="2C93D87E" w14:textId="77777777" w:rsidR="00597036" w:rsidRDefault="0059703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2855</w:t>
      </w:r>
    </w:p>
    <w:p w14:paraId="3EE5315D" w14:textId="77777777" w:rsidR="00597036" w:rsidRDefault="0059703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2855</w:t>
      </w:r>
    </w:p>
    <w:p w14:paraId="79A3A395" w14:textId="77777777" w:rsidR="00597036" w:rsidRDefault="0059703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2855</w:t>
      </w:r>
    </w:p>
    <w:p w14:paraId="15C7936D" w14:textId="77777777" w:rsidR="00597036" w:rsidRDefault="00597036">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2858</w:t>
      </w:r>
    </w:p>
    <w:p w14:paraId="246F7FA9" w14:textId="77777777" w:rsidR="00597036" w:rsidRDefault="0059703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2858</w:t>
      </w:r>
    </w:p>
    <w:p w14:paraId="64813FAC" w14:textId="77777777" w:rsidR="00597036" w:rsidRDefault="0059703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2858</w:t>
      </w:r>
    </w:p>
    <w:p w14:paraId="4D749C0D" w14:textId="77777777" w:rsidR="00597036" w:rsidRDefault="0059703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2858</w:t>
      </w:r>
    </w:p>
    <w:p w14:paraId="0D936E26" w14:textId="77777777" w:rsidR="00597036" w:rsidRDefault="0059703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2861</w:t>
      </w:r>
    </w:p>
    <w:p w14:paraId="6BF56FF5" w14:textId="77777777" w:rsidR="00597036" w:rsidRDefault="0059703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2862</w:t>
      </w:r>
    </w:p>
    <w:p w14:paraId="41D50722" w14:textId="77777777" w:rsidR="00597036" w:rsidRDefault="0059703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2862</w:t>
      </w:r>
    </w:p>
    <w:p w14:paraId="247F8A61" w14:textId="77777777" w:rsidR="00597036" w:rsidRDefault="0059703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2862</w:t>
      </w:r>
    </w:p>
    <w:p w14:paraId="4BEC7BB6" w14:textId="77777777" w:rsidR="00597036" w:rsidRDefault="0059703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2865</w:t>
      </w:r>
    </w:p>
    <w:p w14:paraId="4A52D21A" w14:textId="77777777" w:rsidR="00597036" w:rsidRDefault="0059703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2865</w:t>
      </w:r>
    </w:p>
    <w:p w14:paraId="6653193E" w14:textId="77777777" w:rsidR="00597036" w:rsidRDefault="0059703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2865</w:t>
      </w:r>
    </w:p>
    <w:p w14:paraId="1CFC4BA6" w14:textId="77777777" w:rsidR="00597036" w:rsidRDefault="0059703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2865</w:t>
      </w:r>
    </w:p>
    <w:p w14:paraId="15EED6E8" w14:textId="77777777" w:rsidR="00597036" w:rsidRDefault="0059703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2868</w:t>
      </w:r>
    </w:p>
    <w:p w14:paraId="06B72D38" w14:textId="77777777" w:rsidR="00597036" w:rsidRDefault="0059703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2869</w:t>
      </w:r>
    </w:p>
    <w:p w14:paraId="3C4E73E4" w14:textId="77777777" w:rsidR="00597036" w:rsidRDefault="0059703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2869</w:t>
      </w:r>
    </w:p>
    <w:p w14:paraId="28C0D4A9" w14:textId="77777777" w:rsidR="00597036" w:rsidRDefault="0059703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2869</w:t>
      </w:r>
    </w:p>
    <w:p w14:paraId="08AB2147" w14:textId="77777777" w:rsidR="00597036" w:rsidRDefault="0059703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2872</w:t>
      </w:r>
    </w:p>
    <w:p w14:paraId="28285804" w14:textId="77777777" w:rsidR="00597036" w:rsidRDefault="0059703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2873</w:t>
      </w:r>
    </w:p>
    <w:p w14:paraId="2EC56646" w14:textId="77777777" w:rsidR="00597036" w:rsidRDefault="0059703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2873</w:t>
      </w:r>
    </w:p>
    <w:p w14:paraId="65F15695" w14:textId="77777777" w:rsidR="00597036" w:rsidRDefault="0059703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2873</w:t>
      </w:r>
    </w:p>
    <w:p w14:paraId="76937315" w14:textId="77777777" w:rsidR="00597036" w:rsidRDefault="0059703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2879</w:t>
      </w:r>
    </w:p>
    <w:p w14:paraId="11B2EE7C" w14:textId="77777777" w:rsidR="00597036" w:rsidRDefault="0059703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2879</w:t>
      </w:r>
    </w:p>
    <w:p w14:paraId="1873B649" w14:textId="77777777" w:rsidR="00597036" w:rsidRDefault="0059703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2879</w:t>
      </w:r>
    </w:p>
    <w:p w14:paraId="2A24BA94" w14:textId="77777777" w:rsidR="00597036" w:rsidRDefault="0059703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2880</w:t>
      </w:r>
    </w:p>
    <w:p w14:paraId="5E16921C" w14:textId="77777777" w:rsidR="00597036" w:rsidRDefault="0059703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2886</w:t>
      </w:r>
    </w:p>
    <w:p w14:paraId="22F02DEA" w14:textId="77777777" w:rsidR="00597036" w:rsidRDefault="0059703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2886</w:t>
      </w:r>
    </w:p>
    <w:p w14:paraId="731E3981" w14:textId="77777777" w:rsidR="00597036" w:rsidRDefault="0059703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2886</w:t>
      </w:r>
    </w:p>
    <w:p w14:paraId="6990FF59" w14:textId="77777777" w:rsidR="00597036" w:rsidRDefault="0059703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2886</w:t>
      </w:r>
    </w:p>
    <w:p w14:paraId="7AA0F257" w14:textId="77777777" w:rsidR="00597036" w:rsidRDefault="0059703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2889</w:t>
      </w:r>
    </w:p>
    <w:p w14:paraId="0B7DDADC" w14:textId="77777777" w:rsidR="00597036" w:rsidRDefault="0059703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2889</w:t>
      </w:r>
    </w:p>
    <w:p w14:paraId="7641E915" w14:textId="77777777" w:rsidR="00597036" w:rsidRDefault="0059703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2889</w:t>
      </w:r>
    </w:p>
    <w:p w14:paraId="5997CF8D" w14:textId="77777777" w:rsidR="00597036" w:rsidRDefault="0059703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2889</w:t>
      </w:r>
    </w:p>
    <w:p w14:paraId="3002370E" w14:textId="77777777" w:rsidR="00597036" w:rsidRDefault="0059703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2892</w:t>
      </w:r>
    </w:p>
    <w:p w14:paraId="6006DDF7" w14:textId="77777777" w:rsidR="00597036" w:rsidRDefault="0059703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2892</w:t>
      </w:r>
    </w:p>
    <w:p w14:paraId="027E2A52" w14:textId="77777777" w:rsidR="00597036" w:rsidRDefault="0059703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2892</w:t>
      </w:r>
    </w:p>
    <w:p w14:paraId="3D2A3A3F" w14:textId="77777777" w:rsidR="00597036" w:rsidRDefault="0059703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2892</w:t>
      </w:r>
    </w:p>
    <w:p w14:paraId="18094E0B" w14:textId="77777777" w:rsidR="00597036" w:rsidRDefault="0059703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2893</w:t>
      </w:r>
    </w:p>
    <w:p w14:paraId="3803CD98" w14:textId="77777777" w:rsidR="00597036" w:rsidRDefault="0059703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2894</w:t>
      </w:r>
    </w:p>
    <w:p w14:paraId="04F312A5" w14:textId="77777777" w:rsidR="00597036" w:rsidRDefault="0059703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2894</w:t>
      </w:r>
    </w:p>
    <w:p w14:paraId="7C1EEFEC" w14:textId="77777777" w:rsidR="00597036" w:rsidRDefault="0059703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2894</w:t>
      </w:r>
    </w:p>
    <w:p w14:paraId="49E7227A" w14:textId="77777777" w:rsidR="00597036" w:rsidRDefault="0059703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2899</w:t>
      </w:r>
    </w:p>
    <w:p w14:paraId="432271F8" w14:textId="77777777" w:rsidR="00597036" w:rsidRDefault="0059703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2899</w:t>
      </w:r>
    </w:p>
    <w:p w14:paraId="1B7B1428" w14:textId="77777777" w:rsidR="00597036" w:rsidRDefault="0059703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2899</w:t>
      </w:r>
    </w:p>
    <w:p w14:paraId="5BC10CEF" w14:textId="77777777" w:rsidR="00597036" w:rsidRDefault="0059703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2899</w:t>
      </w:r>
    </w:p>
    <w:p w14:paraId="181A14D4" w14:textId="77777777" w:rsidR="00597036" w:rsidRDefault="0059703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3B9DC0FD" w14:textId="77777777" w:rsidR="00597036" w:rsidRDefault="0059703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14:paraId="2E0177B0" w14:textId="77777777" w:rsidR="00597036" w:rsidRDefault="0059703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0959633F" w14:textId="77777777" w:rsidR="00597036" w:rsidRDefault="0059703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4541263A" w14:textId="77777777" w:rsidR="00597036" w:rsidRDefault="0059703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6F645DB4" w14:textId="77777777" w:rsidR="00597036" w:rsidRDefault="0059703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14:paraId="786BAC09" w14:textId="77777777" w:rsidR="00597036" w:rsidRDefault="0059703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55B3D9F7" w14:textId="77777777" w:rsidR="00597036" w:rsidRDefault="0059703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6FBDCCF1" w14:textId="77777777" w:rsidR="00597036" w:rsidRDefault="0059703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5F6C2F30" w14:textId="77777777" w:rsidR="00597036" w:rsidRDefault="0059703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14:paraId="545B252B" w14:textId="77777777" w:rsidR="00597036" w:rsidRDefault="0059703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47ADCF91" w14:textId="77777777" w:rsidR="00597036" w:rsidRDefault="0059703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7200CB8F" w14:textId="77777777" w:rsidR="00597036" w:rsidRDefault="0059703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238E1DA5" w14:textId="77777777" w:rsidR="00597036" w:rsidRDefault="0059703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14:paraId="1E13FD9D" w14:textId="77777777" w:rsidR="00597036" w:rsidRDefault="0059703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7FF52C20" w14:textId="77777777" w:rsidR="00597036" w:rsidRDefault="0059703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7BAABB63" w14:textId="77777777" w:rsidR="00597036" w:rsidRDefault="00597036">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5FE3B73B" w14:textId="77777777" w:rsidR="00597036" w:rsidRDefault="0059703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3DF92C6C" w14:textId="77777777" w:rsidR="00597036" w:rsidRDefault="0059703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1B2A0AD8" w14:textId="77777777" w:rsidR="00597036" w:rsidRDefault="0059703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36EED19E" w14:textId="77777777" w:rsidR="00597036" w:rsidRDefault="0059703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02EC6960" w14:textId="77777777" w:rsidR="00597036" w:rsidRDefault="0059703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42934C96" w14:textId="77777777" w:rsidR="00597036" w:rsidRDefault="0059703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27EDDFA0" w14:textId="77777777" w:rsidR="00597036" w:rsidRDefault="0059703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6BA8D264" w14:textId="77777777" w:rsidR="00597036" w:rsidRDefault="0059703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469C3B4B" w14:textId="77777777" w:rsidR="00597036" w:rsidRDefault="0059703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29B748D" w14:textId="77777777" w:rsidR="00597036" w:rsidRDefault="0059703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50D329ED" w14:textId="77777777" w:rsidR="00597036" w:rsidRDefault="0059703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4FFC47BB" w14:textId="77777777" w:rsidR="00597036" w:rsidRDefault="0059703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1C58BA96" w14:textId="77777777" w:rsidR="00597036" w:rsidRDefault="0059703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12FAC451" w14:textId="77777777" w:rsidR="00597036" w:rsidRDefault="0059703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394A1744" w14:textId="77777777" w:rsidR="00597036" w:rsidRDefault="0059703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6A6B5C40" w14:textId="77777777" w:rsidR="00597036" w:rsidRDefault="0059703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33BEE735" w14:textId="77777777" w:rsidR="00597036" w:rsidRDefault="0059703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3DB89B92" w14:textId="77777777" w:rsidR="00597036" w:rsidRDefault="0059703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6E34F62B" w14:textId="77777777" w:rsidR="00597036" w:rsidRDefault="0059703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00D4D06D" w14:textId="77777777" w:rsidR="00597036" w:rsidRDefault="0059703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7F4CA25C" w14:textId="77777777" w:rsidR="00597036" w:rsidRDefault="0059703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39FDAF8A" w14:textId="77777777" w:rsidR="00597036" w:rsidRDefault="0059703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544419C6" w14:textId="77777777" w:rsidR="00597036" w:rsidRDefault="0059703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539D9632" w14:textId="77777777" w:rsidR="00597036" w:rsidRDefault="0059703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5F97F120" w14:textId="77777777" w:rsidR="00597036" w:rsidRDefault="0059703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14:paraId="630A4738" w14:textId="77777777" w:rsidR="00597036" w:rsidRDefault="0059703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14:paraId="1C5B0D15" w14:textId="77777777" w:rsidR="00597036" w:rsidRDefault="0059703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6C119B05" w14:textId="77777777" w:rsidR="00597036" w:rsidRDefault="0059703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14:paraId="7A74F816" w14:textId="77777777" w:rsidR="00597036" w:rsidRDefault="0059703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14:paraId="745E6C22" w14:textId="77777777" w:rsidR="00597036" w:rsidRDefault="0059703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14:paraId="65675633" w14:textId="77777777" w:rsidR="00597036" w:rsidRDefault="0059703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14:paraId="4862DA7D" w14:textId="77777777" w:rsidR="00597036" w:rsidRDefault="0059703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14:paraId="1364BFD6" w14:textId="77777777" w:rsidR="00597036" w:rsidRDefault="0059703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14:paraId="1B2020BA" w14:textId="77777777" w:rsidR="00597036" w:rsidRDefault="0059703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14:paraId="3A944AF3" w14:textId="77777777" w:rsidR="00597036" w:rsidRDefault="0059703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14:paraId="660C1BC6" w14:textId="77777777" w:rsidR="00597036" w:rsidRDefault="0059703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14:paraId="7992706A" w14:textId="77777777" w:rsidR="00597036" w:rsidRDefault="0059703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14:paraId="01EF8B85" w14:textId="77777777" w:rsidR="00597036" w:rsidRDefault="0059703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14:paraId="5DC82E47" w14:textId="77777777" w:rsidR="00597036" w:rsidRDefault="0059703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14:paraId="63A44624" w14:textId="77777777" w:rsidR="00597036" w:rsidRDefault="0059703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14:paraId="3023B696" w14:textId="77777777" w:rsidR="00597036" w:rsidRDefault="0059703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14:paraId="6520545C" w14:textId="77777777" w:rsidR="00597036" w:rsidRDefault="0059703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14:paraId="24512C48" w14:textId="77777777" w:rsidR="00597036" w:rsidRDefault="0059703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14:paraId="591C9E58" w14:textId="77777777" w:rsidR="00597036" w:rsidRDefault="0059703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14:paraId="39F38E28" w14:textId="77777777" w:rsidR="00597036" w:rsidRDefault="0059703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14:paraId="4FA1557E" w14:textId="77777777" w:rsidR="00597036" w:rsidRDefault="0059703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14:paraId="7B59AF1E" w14:textId="77777777" w:rsidR="00597036" w:rsidRDefault="0059703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14:paraId="3AA004C4" w14:textId="77777777" w:rsidR="00597036" w:rsidRDefault="0059703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14:paraId="27E39837" w14:textId="77777777" w:rsidR="00597036" w:rsidRDefault="0059703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14:paraId="6153349E" w14:textId="77777777" w:rsidR="00597036" w:rsidRDefault="0059703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14:paraId="50168BE8" w14:textId="77777777" w:rsidR="00597036" w:rsidRDefault="0059703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14:paraId="0C021C73" w14:textId="77777777" w:rsidR="00597036" w:rsidRDefault="0059703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14:paraId="480A2119" w14:textId="77777777" w:rsidR="00597036" w:rsidRDefault="0059703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14:paraId="47A49433" w14:textId="77777777" w:rsidR="00597036" w:rsidRDefault="0059703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14:paraId="0FD63362" w14:textId="77777777" w:rsidR="00597036" w:rsidRDefault="0059703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14:paraId="277DFBB0" w14:textId="77777777" w:rsidR="00597036" w:rsidRDefault="0059703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14:paraId="272D548C" w14:textId="77777777" w:rsidR="00597036" w:rsidRDefault="0059703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14:paraId="11114EE3" w14:textId="77777777" w:rsidR="00597036" w:rsidRDefault="0059703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14:paraId="600C0DA4" w14:textId="77777777" w:rsidR="00597036" w:rsidRDefault="0059703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14:paraId="497428BD" w14:textId="77777777" w:rsidR="00597036" w:rsidRDefault="0059703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14:paraId="084BC48A" w14:textId="77777777" w:rsidR="00597036" w:rsidRDefault="0059703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14:paraId="5DBF887F" w14:textId="77777777" w:rsidR="00597036" w:rsidRDefault="00597036">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2509</w:t>
      </w:r>
    </w:p>
    <w:p w14:paraId="17E449FA" w14:textId="77777777" w:rsidR="00597036" w:rsidRDefault="0059703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14:paraId="2BF6CD7E" w14:textId="77777777" w:rsidR="00597036" w:rsidRDefault="0059703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14:paraId="3636342A" w14:textId="77777777" w:rsidR="00597036" w:rsidRDefault="0059703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14:paraId="587BFD7B" w14:textId="77777777" w:rsidR="00597036" w:rsidRDefault="0059703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14:paraId="27B849CD" w14:textId="77777777" w:rsidR="00597036" w:rsidRDefault="0059703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14:paraId="63F40973" w14:textId="77777777" w:rsidR="00597036" w:rsidRDefault="0059703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14:paraId="241B61A9" w14:textId="77777777" w:rsidR="00597036" w:rsidRDefault="0059703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14:paraId="497E64EA" w14:textId="77777777" w:rsidR="00597036" w:rsidRDefault="0059703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14:paraId="10F23AA7" w14:textId="77777777" w:rsidR="00597036" w:rsidRDefault="0059703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14:paraId="37C0E3BF" w14:textId="77777777" w:rsidR="00597036" w:rsidRDefault="0059703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14:paraId="7DEDF05F" w14:textId="77777777" w:rsidR="00597036" w:rsidRDefault="0059703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14:paraId="2C2B727C" w14:textId="77777777" w:rsidR="00597036" w:rsidRDefault="0059703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14:paraId="19D3D032" w14:textId="77777777" w:rsidR="00597036" w:rsidRDefault="0059703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14:paraId="6DE6DD23" w14:textId="77777777" w:rsidR="00597036" w:rsidRDefault="0059703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14:paraId="4CBE72C9" w14:textId="77777777" w:rsidR="00597036" w:rsidRDefault="0059703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14:paraId="41467897" w14:textId="77777777" w:rsidR="00597036" w:rsidRDefault="0059703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14:paraId="478CFE17" w14:textId="77777777" w:rsidR="00597036" w:rsidRDefault="0059703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14:paraId="06FC8BE8" w14:textId="77777777" w:rsidR="00597036" w:rsidRDefault="0059703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14:paraId="218FE4B4" w14:textId="77777777" w:rsidR="00597036" w:rsidRDefault="0059703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14:paraId="28458151" w14:textId="77777777" w:rsidR="00597036" w:rsidRDefault="0059703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14:paraId="0D7ED58C" w14:textId="77777777" w:rsidR="00597036" w:rsidRDefault="0059703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14:paraId="55D31C86" w14:textId="77777777" w:rsidR="00597036" w:rsidRDefault="0059703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14:paraId="1EFA1128" w14:textId="77777777" w:rsidR="00597036" w:rsidRDefault="0059703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14:paraId="7A70E227" w14:textId="77777777" w:rsidR="00597036" w:rsidRDefault="0059703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14:paraId="57A0DBF7" w14:textId="77777777" w:rsidR="00597036" w:rsidRDefault="0059703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14:paraId="51237EDA" w14:textId="77777777" w:rsidR="00597036" w:rsidRDefault="0059703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14:paraId="59C64F27" w14:textId="77777777" w:rsidR="00597036" w:rsidRDefault="0059703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14:paraId="27D782D5" w14:textId="77777777" w:rsidR="00597036" w:rsidRDefault="0059703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14:paraId="11C2DBEE" w14:textId="77777777" w:rsidR="00597036" w:rsidRDefault="0059703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14:paraId="7B7BF5ED" w14:textId="77777777" w:rsidR="00597036" w:rsidRDefault="0059703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14:paraId="5D967557" w14:textId="77777777" w:rsidR="00597036" w:rsidRDefault="0059703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14:paraId="70206857" w14:textId="77777777" w:rsidR="00597036" w:rsidRDefault="0059703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14:paraId="264FB45D" w14:textId="77777777" w:rsidR="00597036" w:rsidRDefault="0059703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14:paraId="5AC716D8" w14:textId="77777777" w:rsidR="00597036" w:rsidRDefault="0059703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14:paraId="22C44C1D" w14:textId="77777777" w:rsidR="00597036" w:rsidRDefault="0059703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14:paraId="5FA8C0BC" w14:textId="77777777" w:rsidR="00597036" w:rsidRDefault="0059703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14:paraId="67F6E215" w14:textId="77777777" w:rsidR="00597036" w:rsidRDefault="0059703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14:paraId="054C2E27" w14:textId="77777777" w:rsidR="00597036" w:rsidRDefault="00597036">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14:paraId="56933E92" w14:textId="77777777" w:rsidR="00597036" w:rsidRDefault="0059703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14:paraId="69D44DEA" w14:textId="77777777" w:rsidR="00597036" w:rsidRDefault="0059703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14:paraId="10BDF2E9" w14:textId="77777777" w:rsidR="00597036" w:rsidRDefault="0059703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14:paraId="621C9382" w14:textId="77777777" w:rsidR="00597036" w:rsidRDefault="0059703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14:paraId="7D53CB46" w14:textId="77777777" w:rsidR="00597036" w:rsidRDefault="0059703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14:paraId="12AA2F99" w14:textId="77777777" w:rsidR="00597036" w:rsidRDefault="0059703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14:paraId="25F0BB1A" w14:textId="77777777" w:rsidR="00597036" w:rsidRDefault="0059703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14:paraId="1F46A8F7" w14:textId="77777777" w:rsidR="00597036" w:rsidRDefault="0059703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14:paraId="74CCE15F" w14:textId="77777777" w:rsidR="00597036" w:rsidRDefault="0059703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14:paraId="72EEEAF3" w14:textId="77777777" w:rsidR="00597036" w:rsidRDefault="0059703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14:paraId="52B86CC7" w14:textId="77777777" w:rsidR="00597036" w:rsidRDefault="0059703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14:paraId="0831FBEB" w14:textId="77777777" w:rsidR="00597036" w:rsidRDefault="0059703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14:paraId="009A0FE3" w14:textId="77777777" w:rsidR="00597036" w:rsidRDefault="0059703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14:paraId="31601CB5" w14:textId="77777777" w:rsidR="00597036" w:rsidRDefault="0059703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14:paraId="4F3A09CC" w14:textId="77777777" w:rsidR="00597036" w:rsidRDefault="0059703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14:paraId="0096A560" w14:textId="77777777" w:rsidR="00597036" w:rsidRDefault="0059703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14:paraId="2E530FF8" w14:textId="77777777" w:rsidR="00597036" w:rsidRDefault="0059703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14:paraId="43986A7F" w14:textId="77777777" w:rsidR="00597036" w:rsidRDefault="0059703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14:paraId="493A6177" w14:textId="77777777" w:rsidR="00597036" w:rsidRDefault="0059703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14:paraId="5FB9F3C9" w14:textId="77777777" w:rsidR="00597036" w:rsidRDefault="0059703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14:paraId="7BCA52E3" w14:textId="77777777" w:rsidR="00597036" w:rsidRDefault="0059703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14:paraId="1BDACBBF" w14:textId="77777777" w:rsidR="00597036" w:rsidRDefault="0059703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14:paraId="33C72CD6" w14:textId="77777777" w:rsidR="00597036" w:rsidRDefault="0059703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14:paraId="7B0FEE65" w14:textId="77777777" w:rsidR="00597036" w:rsidRDefault="00597036">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2590</w:t>
      </w:r>
    </w:p>
    <w:p w14:paraId="2D39A509" w14:textId="77777777" w:rsidR="00597036" w:rsidRDefault="0059703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14:paraId="177D05FD" w14:textId="77777777" w:rsidR="00597036" w:rsidRDefault="0059703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14:paraId="325B8BD5" w14:textId="77777777" w:rsidR="00597036" w:rsidRDefault="0059703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14:paraId="7D104ACF" w14:textId="77777777" w:rsidR="00597036" w:rsidRDefault="0059703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14:paraId="7512DEA2" w14:textId="77777777" w:rsidR="00597036" w:rsidRDefault="0059703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14:paraId="6FF3DB5E" w14:textId="77777777" w:rsidR="00597036" w:rsidRDefault="0059703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14:paraId="7933A25A" w14:textId="77777777" w:rsidR="00597036" w:rsidRDefault="0059703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14:paraId="4CE8449D" w14:textId="77777777" w:rsidR="00597036" w:rsidRDefault="0059703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14:paraId="059D26DC" w14:textId="77777777" w:rsidR="00597036" w:rsidRDefault="0059703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14:paraId="78E88801" w14:textId="77777777" w:rsidR="00597036" w:rsidRDefault="0059703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14:paraId="0BB69683" w14:textId="77777777" w:rsidR="00597036" w:rsidRDefault="0059703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14:paraId="76B8D4B6" w14:textId="77777777" w:rsidR="00597036" w:rsidRDefault="0059703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14:paraId="2BC54201" w14:textId="77777777" w:rsidR="00597036" w:rsidRDefault="0059703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14:paraId="4981EBD1" w14:textId="77777777" w:rsidR="00597036" w:rsidRDefault="0059703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14:paraId="18408765" w14:textId="77777777" w:rsidR="00597036" w:rsidRDefault="0059703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14:paraId="7E96F8B1" w14:textId="77777777" w:rsidR="00597036" w:rsidRDefault="0059703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14:paraId="00CF97B0" w14:textId="77777777" w:rsidR="00597036" w:rsidRDefault="0059703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14:paraId="36FAF84E" w14:textId="77777777" w:rsidR="00597036" w:rsidRDefault="0059703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14:paraId="5514991C" w14:textId="77777777" w:rsidR="00597036" w:rsidRDefault="0059703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14:paraId="1242A523" w14:textId="77777777" w:rsidR="00597036" w:rsidRDefault="0059703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14:paraId="21C5DAA7" w14:textId="77777777" w:rsidR="00597036" w:rsidRDefault="0059703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14:paraId="3E61EF37" w14:textId="77777777" w:rsidR="00597036" w:rsidRDefault="0059703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14:paraId="4E22F3CF" w14:textId="77777777" w:rsidR="00597036" w:rsidRDefault="0059703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14:paraId="2DF03C71" w14:textId="77777777" w:rsidR="00597036" w:rsidRDefault="0059703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14:paraId="744B98A2" w14:textId="77777777" w:rsidR="00597036" w:rsidRDefault="0059703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14:paraId="132B7A09" w14:textId="77777777" w:rsidR="00597036" w:rsidRDefault="0059703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14:paraId="05F5766D" w14:textId="77777777" w:rsidR="00597036" w:rsidRDefault="0059703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14:paraId="34CCEE31" w14:textId="77777777" w:rsidR="00597036" w:rsidRDefault="0059703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14:paraId="34DAA94A" w14:textId="77777777" w:rsidR="00597036" w:rsidRDefault="0059703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14:paraId="439D4D68" w14:textId="77777777" w:rsidR="00597036" w:rsidRDefault="0059703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14:paraId="04AF5A3D" w14:textId="77777777" w:rsidR="00597036" w:rsidRDefault="0059703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14:paraId="56258643" w14:textId="77777777" w:rsidR="00597036" w:rsidRDefault="0059703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14:paraId="789CA9B4" w14:textId="77777777" w:rsidR="00597036" w:rsidRDefault="0059703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14:paraId="2D2757C7" w14:textId="77777777" w:rsidR="00597036" w:rsidRDefault="0059703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14:paraId="595F2AA8" w14:textId="77777777" w:rsidR="00597036" w:rsidRDefault="0059703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14:paraId="32F4662B" w14:textId="77777777" w:rsidR="00597036" w:rsidRDefault="0059703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14:paraId="6500521D" w14:textId="77777777" w:rsidR="00597036" w:rsidRDefault="0059703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14:paraId="585B2236" w14:textId="77777777" w:rsidR="00597036" w:rsidRPr="001E1211" w:rsidRDefault="00597036">
      <w:pPr>
        <w:pStyle w:val="TOC3"/>
        <w:rPr>
          <w:rFonts w:asciiTheme="minorHAnsi" w:eastAsiaTheme="minorEastAsia" w:hAnsiTheme="minorHAnsi" w:cstheme="minorBidi"/>
          <w:sz w:val="22"/>
          <w:szCs w:val="22"/>
          <w:lang w:val="fi-FI"/>
        </w:rPr>
      </w:pPr>
      <w:r w:rsidRPr="001E1211">
        <w:rPr>
          <w:lang w:val="fi-FI"/>
        </w:rPr>
        <w:t>A.9.2.13</w:t>
      </w:r>
      <w:r w:rsidRPr="001E1211">
        <w:rPr>
          <w:rFonts w:asciiTheme="minorHAnsi" w:eastAsiaTheme="minorEastAsia" w:hAnsiTheme="minorHAnsi" w:cstheme="minorBidi"/>
          <w:sz w:val="22"/>
          <w:szCs w:val="22"/>
          <w:lang w:val="fi-FI"/>
        </w:rPr>
        <w:tab/>
      </w:r>
      <w:r w:rsidRPr="00763DEA">
        <w:rPr>
          <w:lang w:val="fi-FI"/>
        </w:rPr>
        <w:t>Void</w:t>
      </w:r>
      <w:r w:rsidRPr="001E1211">
        <w:rPr>
          <w:lang w:val="fi-FI"/>
        </w:rPr>
        <w:tab/>
        <w:t>2620</w:t>
      </w:r>
    </w:p>
    <w:p w14:paraId="3B3C5F3D" w14:textId="77777777" w:rsidR="00597036" w:rsidRPr="001E1211" w:rsidRDefault="00597036">
      <w:pPr>
        <w:pStyle w:val="TOC4"/>
        <w:rPr>
          <w:rFonts w:asciiTheme="minorHAnsi" w:eastAsiaTheme="minorEastAsia" w:hAnsiTheme="minorHAnsi" w:cstheme="minorBidi"/>
          <w:sz w:val="22"/>
          <w:szCs w:val="22"/>
          <w:lang w:val="fi-FI"/>
        </w:rPr>
      </w:pPr>
      <w:r w:rsidRPr="001E1211">
        <w:rPr>
          <w:lang w:val="fi-FI"/>
        </w:rPr>
        <w:t>A.9.2.13.1</w:t>
      </w:r>
      <w:r w:rsidRPr="001E1211">
        <w:rPr>
          <w:rFonts w:asciiTheme="minorHAnsi" w:eastAsiaTheme="minorEastAsia" w:hAnsiTheme="minorHAnsi" w:cstheme="minorBidi"/>
          <w:sz w:val="22"/>
          <w:szCs w:val="22"/>
          <w:lang w:val="fi-FI"/>
        </w:rPr>
        <w:tab/>
      </w:r>
      <w:r w:rsidRPr="00763DEA">
        <w:rPr>
          <w:lang w:val="fi-FI"/>
        </w:rPr>
        <w:t>Void</w:t>
      </w:r>
      <w:r w:rsidRPr="001E1211">
        <w:rPr>
          <w:lang w:val="fi-FI"/>
        </w:rPr>
        <w:tab/>
        <w:t>2620</w:t>
      </w:r>
    </w:p>
    <w:p w14:paraId="161E7709" w14:textId="77777777" w:rsidR="00597036" w:rsidRPr="001E1211" w:rsidRDefault="00597036">
      <w:pPr>
        <w:pStyle w:val="TOC4"/>
        <w:rPr>
          <w:rFonts w:asciiTheme="minorHAnsi" w:eastAsiaTheme="minorEastAsia" w:hAnsiTheme="minorHAnsi" w:cstheme="minorBidi"/>
          <w:sz w:val="22"/>
          <w:szCs w:val="22"/>
          <w:lang w:val="fi-FI"/>
        </w:rPr>
      </w:pPr>
      <w:r w:rsidRPr="001E1211">
        <w:rPr>
          <w:lang w:val="fi-FI"/>
        </w:rPr>
        <w:t>A.9.2.13.2</w:t>
      </w:r>
      <w:r w:rsidRPr="001E1211">
        <w:rPr>
          <w:rFonts w:asciiTheme="minorHAnsi" w:eastAsiaTheme="minorEastAsia" w:hAnsiTheme="minorHAnsi" w:cstheme="minorBidi"/>
          <w:sz w:val="22"/>
          <w:szCs w:val="22"/>
          <w:lang w:val="fi-FI"/>
        </w:rPr>
        <w:tab/>
      </w:r>
      <w:r w:rsidRPr="00763DEA">
        <w:rPr>
          <w:lang w:val="fi-FI"/>
        </w:rPr>
        <w:t>Void</w:t>
      </w:r>
      <w:r w:rsidRPr="001E1211">
        <w:rPr>
          <w:lang w:val="fi-FI"/>
        </w:rPr>
        <w:tab/>
        <w:t>2620</w:t>
      </w:r>
    </w:p>
    <w:p w14:paraId="29C95FE0" w14:textId="77777777" w:rsidR="00597036" w:rsidRPr="001E1211" w:rsidRDefault="00597036">
      <w:pPr>
        <w:pStyle w:val="TOC4"/>
        <w:rPr>
          <w:rFonts w:asciiTheme="minorHAnsi" w:eastAsiaTheme="minorEastAsia" w:hAnsiTheme="minorHAnsi" w:cstheme="minorBidi"/>
          <w:sz w:val="22"/>
          <w:szCs w:val="22"/>
          <w:lang w:val="fi-FI"/>
        </w:rPr>
      </w:pPr>
      <w:r w:rsidRPr="001E1211">
        <w:rPr>
          <w:lang w:val="fi-FI"/>
        </w:rPr>
        <w:t>A.9.2.13.3</w:t>
      </w:r>
      <w:r w:rsidRPr="001E1211">
        <w:rPr>
          <w:rFonts w:asciiTheme="minorHAnsi" w:eastAsiaTheme="minorEastAsia" w:hAnsiTheme="minorHAnsi" w:cstheme="minorBidi"/>
          <w:sz w:val="22"/>
          <w:szCs w:val="22"/>
          <w:lang w:val="fi-FI"/>
        </w:rPr>
        <w:tab/>
      </w:r>
      <w:r w:rsidRPr="00763DEA">
        <w:rPr>
          <w:lang w:val="fi-FI"/>
        </w:rPr>
        <w:t>Void</w:t>
      </w:r>
      <w:r w:rsidRPr="001E1211">
        <w:rPr>
          <w:lang w:val="fi-FI"/>
        </w:rPr>
        <w:tab/>
        <w:t>2620</w:t>
      </w:r>
    </w:p>
    <w:p w14:paraId="2D6FD26B" w14:textId="77777777" w:rsidR="00597036" w:rsidRPr="001E1211" w:rsidRDefault="00597036">
      <w:pPr>
        <w:pStyle w:val="TOC3"/>
        <w:rPr>
          <w:rFonts w:asciiTheme="minorHAnsi" w:eastAsiaTheme="minorEastAsia" w:hAnsiTheme="minorHAnsi" w:cstheme="minorBidi"/>
          <w:sz w:val="22"/>
          <w:szCs w:val="22"/>
          <w:lang w:val="fi-FI"/>
        </w:rPr>
      </w:pPr>
      <w:r w:rsidRPr="001E1211">
        <w:rPr>
          <w:lang w:val="fi-FI"/>
        </w:rPr>
        <w:t>A.9.2.14</w:t>
      </w:r>
      <w:r w:rsidRPr="001E1211">
        <w:rPr>
          <w:rFonts w:asciiTheme="minorHAnsi" w:eastAsiaTheme="minorEastAsia" w:hAnsiTheme="minorHAnsi" w:cstheme="minorBidi"/>
          <w:sz w:val="22"/>
          <w:szCs w:val="22"/>
          <w:lang w:val="fi-FI"/>
        </w:rPr>
        <w:tab/>
      </w:r>
      <w:r w:rsidRPr="00763DEA">
        <w:rPr>
          <w:lang w:val="fi-FI"/>
        </w:rPr>
        <w:t>Void</w:t>
      </w:r>
      <w:r w:rsidRPr="001E1211">
        <w:rPr>
          <w:lang w:val="fi-FI"/>
        </w:rPr>
        <w:tab/>
        <w:t>2620</w:t>
      </w:r>
    </w:p>
    <w:p w14:paraId="35E815A2" w14:textId="77777777" w:rsidR="00597036" w:rsidRPr="001E1211" w:rsidRDefault="00597036">
      <w:pPr>
        <w:pStyle w:val="TOC4"/>
        <w:rPr>
          <w:rFonts w:asciiTheme="minorHAnsi" w:eastAsiaTheme="minorEastAsia" w:hAnsiTheme="minorHAnsi" w:cstheme="minorBidi"/>
          <w:sz w:val="22"/>
          <w:szCs w:val="22"/>
          <w:lang w:val="fi-FI"/>
        </w:rPr>
      </w:pPr>
      <w:r w:rsidRPr="001E1211">
        <w:rPr>
          <w:lang w:val="fi-FI"/>
        </w:rPr>
        <w:t>A.9.2.14.1</w:t>
      </w:r>
      <w:r w:rsidRPr="001E1211">
        <w:rPr>
          <w:rFonts w:asciiTheme="minorHAnsi" w:eastAsiaTheme="minorEastAsia" w:hAnsiTheme="minorHAnsi" w:cstheme="minorBidi"/>
          <w:sz w:val="22"/>
          <w:szCs w:val="22"/>
          <w:lang w:val="fi-FI"/>
        </w:rPr>
        <w:tab/>
      </w:r>
      <w:r w:rsidRPr="00763DEA">
        <w:rPr>
          <w:lang w:val="fi-FI"/>
        </w:rPr>
        <w:t>Void</w:t>
      </w:r>
      <w:r w:rsidRPr="001E1211">
        <w:rPr>
          <w:lang w:val="fi-FI"/>
        </w:rPr>
        <w:tab/>
        <w:t>2620</w:t>
      </w:r>
    </w:p>
    <w:p w14:paraId="2392BBA0" w14:textId="77777777" w:rsidR="00597036" w:rsidRDefault="00597036">
      <w:pPr>
        <w:pStyle w:val="TOC4"/>
        <w:rPr>
          <w:rFonts w:asciiTheme="minorHAnsi" w:eastAsiaTheme="minorEastAsia" w:hAnsiTheme="minorHAnsi" w:cstheme="minorBidi"/>
          <w:sz w:val="22"/>
          <w:szCs w:val="22"/>
        </w:rPr>
      </w:pPr>
      <w:r w:rsidRPr="00597036">
        <w:t>A.9.2.14.2</w:t>
      </w:r>
      <w:r w:rsidRPr="00597036">
        <w:rPr>
          <w:rFonts w:asciiTheme="minorHAnsi" w:eastAsiaTheme="minorEastAsia" w:hAnsiTheme="minorHAnsi" w:cstheme="minorBidi"/>
          <w:sz w:val="22"/>
          <w:szCs w:val="22"/>
        </w:rPr>
        <w:tab/>
      </w:r>
      <w:r w:rsidRPr="001E1211">
        <w:t>Void</w:t>
      </w:r>
      <w:r>
        <w:tab/>
        <w:t>2620</w:t>
      </w:r>
    </w:p>
    <w:p w14:paraId="4F349F73" w14:textId="77777777" w:rsidR="00597036" w:rsidRDefault="0059703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14:paraId="30D5CCB4" w14:textId="77777777" w:rsidR="00597036" w:rsidRDefault="0059703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14:paraId="151AEBA3" w14:textId="77777777" w:rsidR="00597036" w:rsidRDefault="0059703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14:paraId="44CE8250" w14:textId="77777777" w:rsidR="00597036" w:rsidRDefault="0059703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14:paraId="416A1672" w14:textId="77777777" w:rsidR="00597036" w:rsidRDefault="0059703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14:paraId="1DEBF606" w14:textId="77777777" w:rsidR="00597036" w:rsidRDefault="0059703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14:paraId="0049F929" w14:textId="77777777" w:rsidR="00597036" w:rsidRDefault="0059703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14:paraId="30E8371E" w14:textId="77777777" w:rsidR="00597036" w:rsidRDefault="0059703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14:paraId="57974D98" w14:textId="77777777" w:rsidR="00597036" w:rsidRDefault="0059703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14:paraId="6288A452" w14:textId="77777777" w:rsidR="00597036" w:rsidRDefault="0059703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14:paraId="2F14D168" w14:textId="77777777" w:rsidR="00597036" w:rsidRDefault="0059703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14:paraId="4CB240AC" w14:textId="77777777" w:rsidR="00597036" w:rsidRDefault="0059703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14:paraId="6D67E1AB" w14:textId="77777777" w:rsidR="00597036" w:rsidRDefault="0059703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14:paraId="45495F7F" w14:textId="77777777" w:rsidR="00597036" w:rsidRDefault="0059703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14:paraId="2AE16713" w14:textId="77777777" w:rsidR="00597036" w:rsidRDefault="0059703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14:paraId="243C18E0" w14:textId="77777777" w:rsidR="00597036" w:rsidRDefault="00597036">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2631</w:t>
      </w:r>
    </w:p>
    <w:p w14:paraId="3092FC1A" w14:textId="77777777" w:rsidR="00597036" w:rsidRDefault="0059703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14:paraId="11DE4A2A" w14:textId="77777777" w:rsidR="00597036" w:rsidRDefault="0059703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14:paraId="17CFE322" w14:textId="77777777" w:rsidR="00597036" w:rsidRDefault="0059703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14:paraId="1D4959D5" w14:textId="77777777" w:rsidR="00597036" w:rsidRDefault="0059703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14:paraId="220808FD" w14:textId="77777777" w:rsidR="00597036" w:rsidRDefault="0059703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14:paraId="294D85C3" w14:textId="77777777" w:rsidR="00597036" w:rsidRDefault="0059703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14:paraId="1E1157FE" w14:textId="77777777" w:rsidR="00597036" w:rsidRDefault="0059703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14:paraId="1A69700F" w14:textId="77777777" w:rsidR="00597036" w:rsidRDefault="0059703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14:paraId="59FCBF8C" w14:textId="77777777" w:rsidR="00597036" w:rsidRDefault="0059703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14:paraId="504D3E5E" w14:textId="77777777" w:rsidR="00597036" w:rsidRDefault="0059703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14:paraId="3E5E7431" w14:textId="77777777" w:rsidR="00597036" w:rsidRDefault="0059703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14:paraId="489C3FB0" w14:textId="77777777" w:rsidR="00597036" w:rsidRDefault="0059703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14:paraId="2D440C25" w14:textId="77777777" w:rsidR="00597036" w:rsidRDefault="0059703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14:paraId="2692ACAD" w14:textId="77777777" w:rsidR="00597036" w:rsidRDefault="0059703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14:paraId="63F73C64" w14:textId="77777777" w:rsidR="00597036" w:rsidRDefault="0059703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14:paraId="1ED4B67A" w14:textId="77777777" w:rsidR="00597036" w:rsidRDefault="0059703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14:paraId="61691A3E" w14:textId="77777777" w:rsidR="00597036" w:rsidRDefault="0059703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14:paraId="1820B802" w14:textId="77777777" w:rsidR="00597036" w:rsidRDefault="0059703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14:paraId="3A3FE564" w14:textId="77777777" w:rsidR="00597036" w:rsidRDefault="0059703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14:paraId="404FFDCD" w14:textId="77777777" w:rsidR="00597036" w:rsidRDefault="0059703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14:paraId="57C87E75" w14:textId="77777777" w:rsidR="00597036" w:rsidRDefault="0059703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14:paraId="41A8384E" w14:textId="77777777" w:rsidR="00597036" w:rsidRDefault="0059703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14:paraId="6D84CE17" w14:textId="77777777" w:rsidR="00597036" w:rsidRDefault="0059703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14:paraId="1AE34CAE" w14:textId="77777777" w:rsidR="00597036" w:rsidRDefault="0059703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14:paraId="1D0180A9" w14:textId="77777777" w:rsidR="00597036" w:rsidRDefault="0059703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14:paraId="5DB197E1" w14:textId="77777777" w:rsidR="00597036" w:rsidRDefault="0059703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14:paraId="011C6D55" w14:textId="77777777" w:rsidR="00597036" w:rsidRDefault="0059703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14:paraId="3A9AFA25" w14:textId="77777777" w:rsidR="00597036" w:rsidRDefault="0059703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14:paraId="667B33FC" w14:textId="77777777" w:rsidR="00597036" w:rsidRDefault="0059703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14:paraId="1F8627FC" w14:textId="77777777" w:rsidR="00597036" w:rsidRDefault="0059703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14:paraId="78B8B56D" w14:textId="77777777" w:rsidR="00597036" w:rsidRDefault="0059703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14:paraId="6115105B" w14:textId="77777777" w:rsidR="00597036" w:rsidRDefault="0059703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14:paraId="00215358" w14:textId="77777777" w:rsidR="00597036" w:rsidRDefault="0059703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14:paraId="19871A1B" w14:textId="77777777" w:rsidR="00597036" w:rsidRDefault="0059703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14:paraId="6F014E0E" w14:textId="77777777" w:rsidR="00597036" w:rsidRDefault="0059703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14:paraId="201C6BE6" w14:textId="77777777" w:rsidR="00597036" w:rsidRDefault="0059703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14:paraId="7D64297F" w14:textId="77777777" w:rsidR="00597036" w:rsidRDefault="0059703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14:paraId="0698F044" w14:textId="77777777" w:rsidR="00597036" w:rsidRDefault="0059703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14:paraId="34460F62" w14:textId="77777777" w:rsidR="00597036" w:rsidRDefault="0059703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14:paraId="7EC902A8" w14:textId="77777777" w:rsidR="00597036" w:rsidRDefault="0059703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14:paraId="0077E1FE" w14:textId="77777777" w:rsidR="00597036" w:rsidRDefault="0059703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14:paraId="12258399" w14:textId="77777777" w:rsidR="00597036" w:rsidRDefault="0059703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14:paraId="44365282" w14:textId="77777777" w:rsidR="00597036" w:rsidRDefault="0059703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14:paraId="730826F8" w14:textId="77777777" w:rsidR="00597036" w:rsidRDefault="0059703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14:paraId="1ACBE33E" w14:textId="77777777" w:rsidR="00597036" w:rsidRDefault="0059703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14:paraId="1AD991C6" w14:textId="77777777" w:rsidR="00597036" w:rsidRDefault="0059703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14:paraId="27BA2103" w14:textId="77777777" w:rsidR="00597036" w:rsidRDefault="0059703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14:paraId="2A913FE4" w14:textId="77777777" w:rsidR="00597036" w:rsidRDefault="0059703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14:paraId="214CD277" w14:textId="77777777" w:rsidR="00597036" w:rsidRDefault="0059703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14:paraId="1B32E165" w14:textId="77777777" w:rsidR="00597036" w:rsidRDefault="0059703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14:paraId="09FDA215" w14:textId="77777777" w:rsidR="00597036" w:rsidRDefault="0059703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14:paraId="623FB08E" w14:textId="77777777" w:rsidR="00597036" w:rsidRDefault="0059703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14:paraId="406528E1" w14:textId="77777777" w:rsidR="00597036" w:rsidRDefault="0059703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14:paraId="03DE0BCB" w14:textId="77777777" w:rsidR="00597036" w:rsidRDefault="0059703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14:paraId="78772C3B" w14:textId="77777777" w:rsidR="00597036" w:rsidRDefault="0059703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14:paraId="0EE8CA33" w14:textId="77777777" w:rsidR="00597036" w:rsidRDefault="0059703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14:paraId="13A1B642" w14:textId="77777777" w:rsidR="00597036" w:rsidRDefault="0059703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14:paraId="3DD9D080" w14:textId="77777777" w:rsidR="00597036" w:rsidRDefault="0059703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14:paraId="6820A620" w14:textId="77777777" w:rsidR="00597036" w:rsidRDefault="0059703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14:paraId="4791FB7B" w14:textId="77777777" w:rsidR="00597036" w:rsidRDefault="00597036">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2672</w:t>
      </w:r>
    </w:p>
    <w:p w14:paraId="46698010" w14:textId="77777777" w:rsidR="00597036" w:rsidRDefault="0059703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14:paraId="5862D29B" w14:textId="77777777" w:rsidR="00597036" w:rsidRDefault="0059703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14:paraId="62367A9E" w14:textId="77777777" w:rsidR="00597036" w:rsidRDefault="0059703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14:paraId="5F0AF855" w14:textId="77777777" w:rsidR="00597036" w:rsidRDefault="0059703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14:paraId="42E5B529" w14:textId="77777777" w:rsidR="00597036" w:rsidRDefault="0059703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14:paraId="0163CF66" w14:textId="77777777" w:rsidR="00597036" w:rsidRDefault="0059703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14:paraId="6D1825F0" w14:textId="77777777" w:rsidR="00597036" w:rsidRDefault="0059703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14:paraId="527456A2" w14:textId="77777777" w:rsidR="00597036" w:rsidRDefault="0059703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14:paraId="542C6030" w14:textId="77777777" w:rsidR="00597036" w:rsidRDefault="0059703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14:paraId="4572FB63" w14:textId="77777777" w:rsidR="00597036" w:rsidRDefault="0059703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14:paraId="6722D8A8" w14:textId="77777777" w:rsidR="00597036" w:rsidRDefault="0059703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14:paraId="3EDEA11D" w14:textId="77777777" w:rsidR="00597036" w:rsidRDefault="0059703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14:paraId="7DD7A794" w14:textId="77777777" w:rsidR="00597036" w:rsidRDefault="0059703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14:paraId="5544D4FF" w14:textId="77777777" w:rsidR="00597036" w:rsidRDefault="0059703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14:paraId="4CAC1AC5" w14:textId="77777777" w:rsidR="00597036" w:rsidRDefault="0059703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14:paraId="018BD322" w14:textId="77777777" w:rsidR="00597036" w:rsidRDefault="0059703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14:paraId="6C2F717A" w14:textId="77777777" w:rsidR="00597036" w:rsidRDefault="0059703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14:paraId="73214304" w14:textId="77777777" w:rsidR="00597036" w:rsidRDefault="0059703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14:paraId="5E14D2D5" w14:textId="77777777" w:rsidR="00597036" w:rsidRDefault="0059703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14:paraId="5FE92240" w14:textId="77777777" w:rsidR="00597036" w:rsidRDefault="0059703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14:paraId="0DD3C82C" w14:textId="77777777" w:rsidR="00597036" w:rsidRDefault="0059703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14:paraId="10B2E813" w14:textId="77777777" w:rsidR="00597036" w:rsidRDefault="0059703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14:paraId="3A7DDB32" w14:textId="77777777" w:rsidR="00597036" w:rsidRDefault="0059703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14:paraId="094EF325" w14:textId="77777777" w:rsidR="00597036" w:rsidRDefault="0059703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14:paraId="34D28E16" w14:textId="77777777" w:rsidR="00597036" w:rsidRDefault="0059703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14:paraId="0CA1ABF3" w14:textId="77777777" w:rsidR="00597036" w:rsidRDefault="0059703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2694</w:t>
      </w:r>
    </w:p>
    <w:p w14:paraId="314E4778" w14:textId="77777777" w:rsidR="00597036" w:rsidRDefault="0059703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14:paraId="2318974B" w14:textId="77777777" w:rsidR="00597036" w:rsidRDefault="0059703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14:paraId="0170E3C7" w14:textId="77777777" w:rsidR="00597036" w:rsidRDefault="0059703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14:paraId="62DF005D" w14:textId="77777777" w:rsidR="00597036" w:rsidRDefault="0059703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14:paraId="201DDD09" w14:textId="77777777" w:rsidR="00597036" w:rsidRDefault="0059703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14:paraId="34B55AC4" w14:textId="77777777" w:rsidR="00597036" w:rsidRDefault="0059703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14:paraId="2C67E965" w14:textId="77777777" w:rsidR="00597036" w:rsidRDefault="0059703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14:paraId="29719984" w14:textId="77777777" w:rsidR="00597036" w:rsidRDefault="0059703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14:paraId="061B1DEB" w14:textId="77777777" w:rsidR="00597036" w:rsidRDefault="0059703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14:paraId="5957865A" w14:textId="77777777" w:rsidR="00597036" w:rsidRDefault="0059703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14:paraId="0DCA1D90" w14:textId="77777777" w:rsidR="00597036" w:rsidRDefault="0059703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14:paraId="1DDCE240" w14:textId="77777777" w:rsidR="00597036" w:rsidRDefault="0059703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14:paraId="3DE068EC" w14:textId="77777777" w:rsidR="00597036" w:rsidRDefault="0059703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14:paraId="6525FDFF" w14:textId="77777777" w:rsidR="00597036" w:rsidRDefault="0059703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14:paraId="7D8E1EC9" w14:textId="77777777" w:rsidR="00597036" w:rsidRDefault="0059703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14:paraId="50400E96" w14:textId="77777777" w:rsidR="00597036" w:rsidRDefault="0059703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14:paraId="447C7D37" w14:textId="77777777" w:rsidR="00597036" w:rsidRDefault="0059703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14:paraId="76DC6FF5" w14:textId="77777777" w:rsidR="00597036" w:rsidRDefault="0059703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14:paraId="01C00710" w14:textId="77777777" w:rsidR="00597036" w:rsidRDefault="0059703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14:paraId="3EDBAA6F" w14:textId="77777777" w:rsidR="00597036" w:rsidRDefault="0059703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14:paraId="0C2631F5" w14:textId="77777777" w:rsidR="00597036" w:rsidRDefault="0059703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14:paraId="30572F04" w14:textId="77777777" w:rsidR="00597036" w:rsidRDefault="0059703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14:paraId="1BB369F9" w14:textId="77777777" w:rsidR="00597036" w:rsidRDefault="0059703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14:paraId="4CF52DCD" w14:textId="77777777" w:rsidR="00597036" w:rsidRDefault="0059703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14:paraId="74EB0216" w14:textId="77777777" w:rsidR="00597036" w:rsidRDefault="0059703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14:paraId="76BC066B" w14:textId="77777777" w:rsidR="00597036" w:rsidRDefault="0059703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14:paraId="264F1D9A" w14:textId="77777777" w:rsidR="00597036" w:rsidRDefault="0059703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14:paraId="442F519F" w14:textId="77777777" w:rsidR="00597036" w:rsidRDefault="0059703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14:paraId="665B0ED6" w14:textId="77777777" w:rsidR="00597036" w:rsidRDefault="0059703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14:paraId="4E550BEC" w14:textId="77777777" w:rsidR="00597036" w:rsidRDefault="0059703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14:paraId="2FB730F5" w14:textId="77777777" w:rsidR="00597036" w:rsidRDefault="0059703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14:paraId="21DDE0C7" w14:textId="77777777" w:rsidR="00597036" w:rsidRDefault="0059703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14:paraId="5804E77E" w14:textId="77777777" w:rsidR="00597036" w:rsidRDefault="0059703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14:paraId="4F31A543" w14:textId="77777777" w:rsidR="00597036" w:rsidRDefault="0059703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14:paraId="3E9DE909" w14:textId="77777777" w:rsidR="00597036" w:rsidRDefault="0059703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14:paraId="4B01D51C" w14:textId="77777777" w:rsidR="00597036" w:rsidRDefault="00597036">
      <w:pPr>
        <w:pStyle w:val="TOC3"/>
        <w:rPr>
          <w:rFonts w:asciiTheme="minorHAnsi" w:eastAsiaTheme="minorEastAsia" w:hAnsiTheme="minorHAnsi" w:cstheme="minorBidi"/>
          <w:sz w:val="22"/>
          <w:szCs w:val="22"/>
        </w:rPr>
      </w:pPr>
      <w:r>
        <w:lastRenderedPageBreak/>
        <w:t>A.9.2.49</w:t>
      </w:r>
      <w:r>
        <w:rPr>
          <w:rFonts w:asciiTheme="minorHAnsi" w:eastAsiaTheme="minorEastAsia" w:hAnsiTheme="minorHAnsi" w:cstheme="minorBidi"/>
          <w:sz w:val="22"/>
          <w:szCs w:val="22"/>
        </w:rPr>
        <w:tab/>
      </w:r>
      <w:r>
        <w:t>5 DL FDD RSRQ for E-UTRAN in Carrier Aggregation</w:t>
      </w:r>
      <w:r>
        <w:tab/>
        <w:t>2729</w:t>
      </w:r>
    </w:p>
    <w:p w14:paraId="20598105" w14:textId="77777777" w:rsidR="00597036" w:rsidRDefault="0059703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14:paraId="24B75B3C" w14:textId="77777777" w:rsidR="00597036" w:rsidRDefault="0059703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14:paraId="2933CC0A" w14:textId="77777777" w:rsidR="00597036" w:rsidRDefault="0059703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14:paraId="43275ACC" w14:textId="77777777" w:rsidR="00597036" w:rsidRDefault="0059703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14:paraId="57D322AB" w14:textId="77777777" w:rsidR="00597036" w:rsidRDefault="0059703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14:paraId="59E5DCCD" w14:textId="77777777" w:rsidR="00597036" w:rsidRDefault="0059703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14:paraId="625486C7" w14:textId="77777777" w:rsidR="00597036" w:rsidRDefault="0059703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14:paraId="5FC3661E" w14:textId="77777777" w:rsidR="00597036" w:rsidRDefault="0059703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14:paraId="66318754" w14:textId="77777777" w:rsidR="00597036" w:rsidRDefault="0059703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14:paraId="15219A14" w14:textId="77777777" w:rsidR="00597036" w:rsidRDefault="0059703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14:paraId="4520AEB5" w14:textId="77777777" w:rsidR="00597036" w:rsidRDefault="0059703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14:paraId="11DB2D80" w14:textId="77777777" w:rsidR="00597036" w:rsidRDefault="0059703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14:paraId="206D2F84" w14:textId="77777777" w:rsidR="00597036" w:rsidRDefault="0059703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14:paraId="17C48E48" w14:textId="77777777" w:rsidR="00597036" w:rsidRDefault="0059703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14:paraId="6A9323E4" w14:textId="77777777" w:rsidR="00597036" w:rsidRDefault="0059703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14:paraId="29D4C376" w14:textId="77777777" w:rsidR="00597036" w:rsidRDefault="0059703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14:paraId="625B5357" w14:textId="77777777" w:rsidR="00597036" w:rsidRDefault="0059703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14:paraId="649929C3" w14:textId="77777777" w:rsidR="00597036" w:rsidRDefault="0059703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14:paraId="62E41307" w14:textId="77777777" w:rsidR="00597036" w:rsidRDefault="0059703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14:paraId="62BAD0AD" w14:textId="77777777" w:rsidR="00597036" w:rsidRDefault="0059703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14:paraId="33E47496" w14:textId="77777777" w:rsidR="00597036" w:rsidRDefault="0059703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14:paraId="5E595C02" w14:textId="77777777" w:rsidR="00597036" w:rsidRDefault="0059703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14:paraId="252B9770" w14:textId="77777777" w:rsidR="00597036" w:rsidRDefault="0059703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14:paraId="145D6DF2" w14:textId="77777777" w:rsidR="00597036" w:rsidRDefault="0059703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14:paraId="5F4F909D" w14:textId="77777777" w:rsidR="00597036" w:rsidRDefault="0059703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14:paraId="0A6BBD9E" w14:textId="77777777" w:rsidR="00597036" w:rsidRDefault="0059703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14:paraId="6255FD0F" w14:textId="77777777" w:rsidR="00597036" w:rsidRDefault="0059703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14:paraId="17DA1E2A" w14:textId="77777777" w:rsidR="00597036" w:rsidRDefault="0059703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14:paraId="25C3F273" w14:textId="77777777" w:rsidR="00597036" w:rsidRDefault="0059703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14:paraId="6938DA4D" w14:textId="77777777" w:rsidR="00597036" w:rsidRDefault="0059703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14:paraId="451BA279" w14:textId="77777777" w:rsidR="00597036" w:rsidRDefault="0059703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14:paraId="5034E861" w14:textId="77777777" w:rsidR="00597036" w:rsidRDefault="0059703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14:paraId="18C3A4B6" w14:textId="77777777" w:rsidR="00597036" w:rsidRDefault="0059703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14:paraId="24929AEF" w14:textId="77777777" w:rsidR="00597036" w:rsidRDefault="0059703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14:paraId="274E7ADF" w14:textId="77777777" w:rsidR="00597036" w:rsidRDefault="0059703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14:paraId="08CC91C2" w14:textId="77777777" w:rsidR="00597036" w:rsidRDefault="0059703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14:paraId="2B0083AA" w14:textId="77777777" w:rsidR="00597036" w:rsidRDefault="0059703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14:paraId="4DC7CF79" w14:textId="77777777" w:rsidR="00597036" w:rsidRDefault="00597036">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14:paraId="056F3013" w14:textId="77777777" w:rsidR="00597036" w:rsidRDefault="0059703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14:paraId="1593F796" w14:textId="77777777" w:rsidR="00597036" w:rsidRDefault="0059703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14:paraId="688DEF2F" w14:textId="77777777" w:rsidR="00597036" w:rsidRDefault="0059703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14:paraId="281DD909" w14:textId="77777777" w:rsidR="00597036" w:rsidRDefault="0059703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14:paraId="1C1BE485" w14:textId="77777777" w:rsidR="00597036" w:rsidRDefault="0059703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14:paraId="751A8945" w14:textId="77777777" w:rsidR="00597036" w:rsidRPr="001E1211" w:rsidRDefault="00597036">
      <w:pPr>
        <w:pStyle w:val="TOC2"/>
        <w:rPr>
          <w:rFonts w:asciiTheme="minorHAnsi" w:eastAsiaTheme="minorEastAsia" w:hAnsiTheme="minorHAnsi" w:cstheme="minorBidi"/>
          <w:sz w:val="22"/>
          <w:szCs w:val="22"/>
          <w:lang w:val="sv-FI"/>
        </w:rPr>
      </w:pPr>
      <w:r w:rsidRPr="001E1211">
        <w:rPr>
          <w:lang w:val="sv-FI"/>
        </w:rPr>
        <w:t>A.9.3</w:t>
      </w:r>
      <w:r w:rsidRPr="001E1211">
        <w:rPr>
          <w:rFonts w:asciiTheme="minorHAnsi" w:hAnsiTheme="minorHAnsi" w:cstheme="minorBidi"/>
          <w:sz w:val="22"/>
          <w:szCs w:val="22"/>
          <w:lang w:val="sv-FI"/>
        </w:rPr>
        <w:tab/>
      </w:r>
      <w:r w:rsidRPr="00763DEA">
        <w:rPr>
          <w:rFonts w:eastAsia="SimSun"/>
          <w:lang w:val="sv-SE" w:eastAsia="zh-CN"/>
        </w:rPr>
        <w:t>UTRAN FDD CPICH RSCP</w:t>
      </w:r>
      <w:r w:rsidRPr="001E1211">
        <w:rPr>
          <w:lang w:val="sv-FI"/>
        </w:rPr>
        <w:tab/>
        <w:t>2792</w:t>
      </w:r>
    </w:p>
    <w:p w14:paraId="16111CCC" w14:textId="77777777" w:rsidR="00597036" w:rsidRDefault="00597036">
      <w:pPr>
        <w:pStyle w:val="TOC3"/>
        <w:rPr>
          <w:rFonts w:asciiTheme="minorHAnsi" w:eastAsiaTheme="minorEastAsia" w:hAnsiTheme="minorHAnsi" w:cstheme="minorBidi"/>
          <w:sz w:val="22"/>
          <w:szCs w:val="22"/>
        </w:rPr>
      </w:pPr>
      <w:r w:rsidRPr="00597036">
        <w:t>A.9.3.1</w:t>
      </w:r>
      <w:r w:rsidRPr="00597036">
        <w:rPr>
          <w:rFonts w:asciiTheme="minorHAnsi" w:eastAsiaTheme="minorEastAsia" w:hAnsiTheme="minorHAnsi" w:cstheme="minorBidi"/>
          <w:sz w:val="22"/>
          <w:szCs w:val="22"/>
        </w:rPr>
        <w:tab/>
      </w:r>
      <w:r w:rsidRPr="00763DEA">
        <w:rPr>
          <w:bCs/>
          <w:lang w:val="sv-SE"/>
        </w:rPr>
        <w:t>E-UTRAN FDD</w:t>
      </w:r>
      <w:r>
        <w:tab/>
        <w:t>2792</w:t>
      </w:r>
    </w:p>
    <w:p w14:paraId="298A73FC" w14:textId="77777777" w:rsidR="00597036" w:rsidRDefault="00597036">
      <w:pPr>
        <w:pStyle w:val="TOC4"/>
        <w:rPr>
          <w:rFonts w:asciiTheme="minorHAnsi" w:eastAsiaTheme="minorEastAsia" w:hAnsiTheme="minorHAnsi" w:cstheme="minorBidi"/>
          <w:sz w:val="22"/>
          <w:szCs w:val="22"/>
        </w:rPr>
      </w:pPr>
      <w:r w:rsidRPr="00597036">
        <w:t>A.9.3.1.1</w:t>
      </w:r>
      <w:r w:rsidRPr="00597036">
        <w:rPr>
          <w:rFonts w:asciiTheme="minorHAnsi" w:eastAsiaTheme="minorEastAsia" w:hAnsiTheme="minorHAnsi"/>
          <w:sz w:val="22"/>
          <w:szCs w:val="22"/>
        </w:rPr>
        <w:tab/>
      </w:r>
      <w:r w:rsidRPr="00763DEA">
        <w:rPr>
          <w:rFonts w:cs="v4.2.0"/>
          <w:snapToGrid w:val="0"/>
        </w:rPr>
        <w:t>Test Purpose and Environment</w:t>
      </w:r>
      <w:r>
        <w:tab/>
        <w:t>2792</w:t>
      </w:r>
    </w:p>
    <w:p w14:paraId="3F905507" w14:textId="77777777" w:rsidR="00597036" w:rsidRDefault="00597036">
      <w:pPr>
        <w:pStyle w:val="TOC4"/>
        <w:rPr>
          <w:rFonts w:asciiTheme="minorHAnsi" w:eastAsiaTheme="minorEastAsia" w:hAnsiTheme="minorHAnsi" w:cstheme="minorBidi"/>
          <w:sz w:val="22"/>
          <w:szCs w:val="22"/>
        </w:rPr>
      </w:pPr>
      <w:r w:rsidRPr="00597036">
        <w:t>A.9.3.1.2</w:t>
      </w:r>
      <w:r w:rsidRPr="00597036">
        <w:rPr>
          <w:rFonts w:asciiTheme="minorHAnsi" w:eastAsiaTheme="minorEastAsia" w:hAnsiTheme="minorHAnsi" w:cstheme="minorBidi"/>
          <w:sz w:val="22"/>
          <w:szCs w:val="22"/>
        </w:rPr>
        <w:tab/>
      </w:r>
      <w:r w:rsidRPr="00763DEA">
        <w:rPr>
          <w:snapToGrid w:val="0"/>
        </w:rPr>
        <w:t>Parameters</w:t>
      </w:r>
      <w:r>
        <w:tab/>
        <w:t>2792</w:t>
      </w:r>
    </w:p>
    <w:p w14:paraId="1F1AB627" w14:textId="77777777" w:rsidR="00597036" w:rsidRDefault="00597036">
      <w:pPr>
        <w:pStyle w:val="TOC4"/>
        <w:rPr>
          <w:rFonts w:asciiTheme="minorHAnsi" w:eastAsiaTheme="minorEastAsia" w:hAnsiTheme="minorHAnsi" w:cstheme="minorBidi"/>
          <w:sz w:val="22"/>
          <w:szCs w:val="22"/>
        </w:rPr>
      </w:pPr>
      <w:r w:rsidRPr="00597036">
        <w:t>A.9.3.1.3</w:t>
      </w:r>
      <w:r w:rsidRPr="00597036">
        <w:rPr>
          <w:rFonts w:asciiTheme="minorHAnsi" w:eastAsiaTheme="minorEastAsia" w:hAnsiTheme="minorHAnsi"/>
          <w:sz w:val="22"/>
          <w:szCs w:val="22"/>
        </w:rPr>
        <w:tab/>
      </w:r>
      <w:r w:rsidRPr="00763DEA">
        <w:rPr>
          <w:rFonts w:cs="v4.2.0"/>
          <w:snapToGrid w:val="0"/>
        </w:rPr>
        <w:t>Test Requirements</w:t>
      </w:r>
      <w:r>
        <w:tab/>
        <w:t>2794</w:t>
      </w:r>
    </w:p>
    <w:p w14:paraId="5ECAAA04" w14:textId="77777777" w:rsidR="00597036" w:rsidRDefault="00597036">
      <w:pPr>
        <w:pStyle w:val="TOC4"/>
        <w:rPr>
          <w:rFonts w:asciiTheme="minorHAnsi" w:eastAsiaTheme="minorEastAsia" w:hAnsiTheme="minorHAnsi" w:cstheme="minorBidi"/>
          <w:sz w:val="22"/>
          <w:szCs w:val="22"/>
        </w:rPr>
      </w:pPr>
      <w:r>
        <w:t xml:space="preserve">A.9.3.2 </w:t>
      </w:r>
      <w:r w:rsidRPr="00763DEA">
        <w:rPr>
          <w:bCs/>
        </w:rPr>
        <w:t>E-UTRAN TDD</w:t>
      </w:r>
      <w:r>
        <w:tab/>
        <w:t>2794</w:t>
      </w:r>
    </w:p>
    <w:p w14:paraId="1FE94FF8" w14:textId="77777777" w:rsidR="00597036" w:rsidRDefault="00597036">
      <w:pPr>
        <w:pStyle w:val="TOC4"/>
        <w:rPr>
          <w:rFonts w:asciiTheme="minorHAnsi" w:eastAsiaTheme="minorEastAsia" w:hAnsiTheme="minorHAnsi" w:cstheme="minorBidi"/>
          <w:sz w:val="22"/>
          <w:szCs w:val="22"/>
        </w:rPr>
      </w:pPr>
      <w:r w:rsidRPr="00597036">
        <w:t>A.9.3.2.1</w:t>
      </w:r>
      <w:r w:rsidRPr="00597036">
        <w:rPr>
          <w:rFonts w:asciiTheme="minorHAnsi" w:eastAsiaTheme="minorEastAsia" w:hAnsiTheme="minorHAnsi"/>
          <w:sz w:val="22"/>
          <w:szCs w:val="22"/>
        </w:rPr>
        <w:tab/>
      </w:r>
      <w:r w:rsidRPr="00763DEA">
        <w:rPr>
          <w:rFonts w:cs="v4.2.0"/>
          <w:snapToGrid w:val="0"/>
        </w:rPr>
        <w:t>Test Purpose and Environment</w:t>
      </w:r>
      <w:r>
        <w:tab/>
        <w:t>2794</w:t>
      </w:r>
    </w:p>
    <w:p w14:paraId="54ADA1E1" w14:textId="77777777" w:rsidR="00597036" w:rsidRDefault="00597036">
      <w:pPr>
        <w:pStyle w:val="TOC4"/>
        <w:rPr>
          <w:rFonts w:asciiTheme="minorHAnsi" w:eastAsiaTheme="minorEastAsia" w:hAnsiTheme="minorHAnsi" w:cstheme="minorBidi"/>
          <w:sz w:val="22"/>
          <w:szCs w:val="22"/>
        </w:rPr>
      </w:pPr>
      <w:r w:rsidRPr="00597036">
        <w:t>A.9.3.2.2</w:t>
      </w:r>
      <w:r w:rsidRPr="00597036">
        <w:rPr>
          <w:rFonts w:asciiTheme="minorHAnsi" w:eastAsiaTheme="minorEastAsia" w:hAnsiTheme="minorHAnsi" w:cstheme="minorBidi"/>
          <w:sz w:val="22"/>
          <w:szCs w:val="22"/>
        </w:rPr>
        <w:tab/>
      </w:r>
      <w:r w:rsidRPr="00763DEA">
        <w:rPr>
          <w:snapToGrid w:val="0"/>
        </w:rPr>
        <w:t>Parameters</w:t>
      </w:r>
      <w:r>
        <w:tab/>
        <w:t>2794</w:t>
      </w:r>
    </w:p>
    <w:p w14:paraId="242804D7" w14:textId="77777777" w:rsidR="00597036" w:rsidRDefault="00597036">
      <w:pPr>
        <w:pStyle w:val="TOC4"/>
        <w:rPr>
          <w:rFonts w:asciiTheme="minorHAnsi" w:eastAsiaTheme="minorEastAsia" w:hAnsiTheme="minorHAnsi" w:cstheme="minorBidi"/>
          <w:sz w:val="22"/>
          <w:szCs w:val="22"/>
        </w:rPr>
      </w:pPr>
      <w:r w:rsidRPr="00597036">
        <w:t>A.9.3.2.3</w:t>
      </w:r>
      <w:r w:rsidRPr="00597036">
        <w:rPr>
          <w:rFonts w:asciiTheme="minorHAnsi" w:eastAsiaTheme="minorEastAsia" w:hAnsiTheme="minorHAnsi"/>
          <w:sz w:val="22"/>
          <w:szCs w:val="22"/>
        </w:rPr>
        <w:tab/>
      </w:r>
      <w:r w:rsidRPr="00763DEA">
        <w:rPr>
          <w:rFonts w:cs="v4.2.0"/>
          <w:snapToGrid w:val="0"/>
        </w:rPr>
        <w:t>Test Requirements</w:t>
      </w:r>
      <w:r>
        <w:tab/>
        <w:t>2797</w:t>
      </w:r>
    </w:p>
    <w:p w14:paraId="2E4E6640" w14:textId="77777777" w:rsidR="00597036" w:rsidRDefault="00597036">
      <w:pPr>
        <w:pStyle w:val="TOC3"/>
        <w:rPr>
          <w:rFonts w:asciiTheme="minorHAnsi" w:eastAsiaTheme="minorEastAsia" w:hAnsiTheme="minorHAnsi" w:cstheme="minorBidi"/>
          <w:sz w:val="22"/>
          <w:szCs w:val="22"/>
        </w:rPr>
      </w:pPr>
      <w:r w:rsidRPr="00597036">
        <w:t>A.9.3.</w:t>
      </w:r>
      <w:r w:rsidRPr="00597036">
        <w:rPr>
          <w:lang w:eastAsia="zh-CN"/>
        </w:rPr>
        <w:t>3</w:t>
      </w:r>
      <w:r w:rsidRPr="00597036">
        <w:rPr>
          <w:rFonts w:asciiTheme="minorHAnsi" w:eastAsiaTheme="minorEastAsia" w:hAnsiTheme="minorHAnsi" w:cstheme="minorBidi"/>
          <w:sz w:val="22"/>
          <w:szCs w:val="22"/>
        </w:rPr>
        <w:tab/>
      </w:r>
      <w:r w:rsidRPr="00763DEA">
        <w:rPr>
          <w:lang w:val="de-DE"/>
        </w:rPr>
        <w:t>E-UTRAN FDD</w:t>
      </w:r>
      <w:r w:rsidRPr="00763DEA">
        <w:rPr>
          <w:lang w:val="de-DE" w:eastAsia="zh-CN"/>
        </w:rPr>
        <w:t xml:space="preserve"> for 5MHz Bandwidth</w:t>
      </w:r>
      <w:r>
        <w:tab/>
        <w:t>2797</w:t>
      </w:r>
    </w:p>
    <w:p w14:paraId="10B57D4B" w14:textId="77777777" w:rsidR="00597036" w:rsidRDefault="00597036">
      <w:pPr>
        <w:pStyle w:val="TOC4"/>
        <w:rPr>
          <w:rFonts w:asciiTheme="minorHAnsi" w:eastAsiaTheme="minorEastAsia" w:hAnsiTheme="minorHAnsi" w:cstheme="minorBidi"/>
          <w:sz w:val="22"/>
          <w:szCs w:val="22"/>
        </w:rPr>
      </w:pPr>
      <w:r w:rsidRPr="00597036">
        <w:t>A.9.3.</w:t>
      </w:r>
      <w:r w:rsidRPr="00597036">
        <w:rPr>
          <w:lang w:eastAsia="zh-CN"/>
        </w:rPr>
        <w:t>3</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2797</w:t>
      </w:r>
    </w:p>
    <w:p w14:paraId="1D946A22" w14:textId="77777777" w:rsidR="00597036" w:rsidRDefault="00597036">
      <w:pPr>
        <w:pStyle w:val="TOC4"/>
        <w:rPr>
          <w:rFonts w:asciiTheme="minorHAnsi" w:eastAsiaTheme="minorEastAsia" w:hAnsiTheme="minorHAnsi" w:cstheme="minorBidi"/>
          <w:sz w:val="22"/>
          <w:szCs w:val="22"/>
        </w:rPr>
      </w:pPr>
      <w:r w:rsidRPr="00597036">
        <w:t>A.9.3.</w:t>
      </w:r>
      <w:r w:rsidRPr="00597036">
        <w:rPr>
          <w:lang w:eastAsia="zh-CN"/>
        </w:rPr>
        <w:t>3</w:t>
      </w:r>
      <w:r w:rsidRPr="00597036">
        <w:t>.2</w:t>
      </w:r>
      <w:r w:rsidRPr="00597036">
        <w:rPr>
          <w:rFonts w:asciiTheme="minorHAnsi" w:eastAsiaTheme="minorEastAsia" w:hAnsiTheme="minorHAnsi" w:cstheme="minorBidi"/>
          <w:sz w:val="22"/>
          <w:szCs w:val="22"/>
        </w:rPr>
        <w:tab/>
      </w:r>
      <w:r w:rsidRPr="00763DEA">
        <w:rPr>
          <w:snapToGrid w:val="0"/>
        </w:rPr>
        <w:t>Parameters</w:t>
      </w:r>
      <w:r>
        <w:tab/>
        <w:t>2797</w:t>
      </w:r>
    </w:p>
    <w:p w14:paraId="61B8638E" w14:textId="77777777" w:rsidR="00597036" w:rsidRDefault="00597036">
      <w:pPr>
        <w:pStyle w:val="TOC4"/>
        <w:rPr>
          <w:rFonts w:asciiTheme="minorHAnsi" w:eastAsiaTheme="minorEastAsia" w:hAnsiTheme="minorHAnsi" w:cstheme="minorBidi"/>
          <w:sz w:val="22"/>
          <w:szCs w:val="22"/>
        </w:rPr>
      </w:pPr>
      <w:r w:rsidRPr="00597036">
        <w:t>A.9.3.</w:t>
      </w:r>
      <w:r w:rsidRPr="00597036">
        <w:rPr>
          <w:lang w:eastAsia="zh-CN"/>
        </w:rPr>
        <w:t>3</w:t>
      </w:r>
      <w:r w:rsidRPr="00597036">
        <w:t>.3</w:t>
      </w:r>
      <w:r w:rsidRPr="00597036">
        <w:rPr>
          <w:rFonts w:asciiTheme="minorHAnsi" w:eastAsiaTheme="minorEastAsia" w:hAnsiTheme="minorHAnsi" w:cstheme="minorBidi"/>
          <w:sz w:val="22"/>
          <w:szCs w:val="22"/>
        </w:rPr>
        <w:tab/>
      </w:r>
      <w:r w:rsidRPr="00763DEA">
        <w:rPr>
          <w:snapToGrid w:val="0"/>
        </w:rPr>
        <w:t>Test Requirements</w:t>
      </w:r>
      <w:r>
        <w:tab/>
        <w:t>2798</w:t>
      </w:r>
    </w:p>
    <w:p w14:paraId="79D02A2E" w14:textId="77777777" w:rsidR="00597036" w:rsidRDefault="00597036">
      <w:pPr>
        <w:pStyle w:val="TOC2"/>
        <w:rPr>
          <w:rFonts w:asciiTheme="minorHAnsi" w:eastAsiaTheme="minorEastAsia" w:hAnsiTheme="minorHAnsi" w:cstheme="minorBidi"/>
          <w:sz w:val="22"/>
          <w:szCs w:val="22"/>
        </w:rPr>
      </w:pPr>
      <w:r w:rsidRPr="00597036">
        <w:t>A.9.4</w:t>
      </w:r>
      <w:r w:rsidRPr="00597036">
        <w:rPr>
          <w:rFonts w:asciiTheme="minorHAnsi" w:hAnsiTheme="minorHAnsi" w:cstheme="minorBidi"/>
          <w:sz w:val="22"/>
          <w:szCs w:val="22"/>
        </w:rPr>
        <w:tab/>
      </w:r>
      <w:r w:rsidRPr="00763DEA">
        <w:rPr>
          <w:rFonts w:eastAsia="SimSun"/>
        </w:rPr>
        <w:t>UTRAN FDD CPICH Ec/No</w:t>
      </w:r>
      <w:r>
        <w:tab/>
        <w:t>2799</w:t>
      </w:r>
    </w:p>
    <w:p w14:paraId="41EF209F" w14:textId="77777777" w:rsidR="00597036" w:rsidRDefault="0059703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14:paraId="0DC33B9F" w14:textId="77777777" w:rsidR="00597036" w:rsidRDefault="00597036">
      <w:pPr>
        <w:pStyle w:val="TOC4"/>
        <w:rPr>
          <w:rFonts w:asciiTheme="minorHAnsi" w:eastAsiaTheme="minorEastAsia" w:hAnsiTheme="minorHAnsi" w:cstheme="minorBidi"/>
          <w:sz w:val="22"/>
          <w:szCs w:val="22"/>
        </w:rPr>
      </w:pPr>
      <w:r w:rsidRPr="00597036">
        <w:t>A.9.4.1.1</w:t>
      </w:r>
      <w:r w:rsidRPr="00597036">
        <w:rPr>
          <w:rFonts w:asciiTheme="minorHAnsi" w:eastAsiaTheme="minorEastAsia" w:hAnsiTheme="minorHAnsi"/>
          <w:sz w:val="22"/>
          <w:szCs w:val="22"/>
        </w:rPr>
        <w:tab/>
      </w:r>
      <w:r w:rsidRPr="00763DEA">
        <w:rPr>
          <w:rFonts w:cs="v4.2.0"/>
          <w:snapToGrid w:val="0"/>
        </w:rPr>
        <w:t>Test Purpose and Environment</w:t>
      </w:r>
      <w:r>
        <w:tab/>
        <w:t>2799</w:t>
      </w:r>
    </w:p>
    <w:p w14:paraId="15D2FDA9" w14:textId="77777777" w:rsidR="00597036" w:rsidRDefault="00597036">
      <w:pPr>
        <w:pStyle w:val="TOC4"/>
        <w:rPr>
          <w:rFonts w:asciiTheme="minorHAnsi" w:eastAsiaTheme="minorEastAsia" w:hAnsiTheme="minorHAnsi" w:cstheme="minorBidi"/>
          <w:sz w:val="22"/>
          <w:szCs w:val="22"/>
        </w:rPr>
      </w:pPr>
      <w:r w:rsidRPr="00597036">
        <w:t>A.9.4.1.2</w:t>
      </w:r>
      <w:r w:rsidRPr="00597036">
        <w:rPr>
          <w:rFonts w:asciiTheme="minorHAnsi" w:eastAsiaTheme="minorEastAsia" w:hAnsiTheme="minorHAnsi" w:cstheme="minorBidi"/>
          <w:sz w:val="22"/>
          <w:szCs w:val="22"/>
        </w:rPr>
        <w:tab/>
      </w:r>
      <w:r w:rsidRPr="00763DEA">
        <w:rPr>
          <w:snapToGrid w:val="0"/>
        </w:rPr>
        <w:t>Parameters</w:t>
      </w:r>
      <w:r>
        <w:tab/>
        <w:t>2799</w:t>
      </w:r>
    </w:p>
    <w:p w14:paraId="5A59E707" w14:textId="77777777" w:rsidR="00597036" w:rsidRDefault="00597036">
      <w:pPr>
        <w:pStyle w:val="TOC4"/>
        <w:rPr>
          <w:rFonts w:asciiTheme="minorHAnsi" w:eastAsiaTheme="minorEastAsia" w:hAnsiTheme="minorHAnsi" w:cstheme="minorBidi"/>
          <w:sz w:val="22"/>
          <w:szCs w:val="22"/>
        </w:rPr>
      </w:pPr>
      <w:r w:rsidRPr="00597036">
        <w:t>A.9.4.1.3</w:t>
      </w:r>
      <w:r w:rsidRPr="00597036">
        <w:rPr>
          <w:rFonts w:asciiTheme="minorHAnsi" w:eastAsiaTheme="minorEastAsia" w:hAnsiTheme="minorHAnsi"/>
          <w:sz w:val="22"/>
          <w:szCs w:val="22"/>
        </w:rPr>
        <w:tab/>
      </w:r>
      <w:r w:rsidRPr="00763DEA">
        <w:rPr>
          <w:rFonts w:cs="v4.2.0"/>
          <w:snapToGrid w:val="0"/>
        </w:rPr>
        <w:t>Test Requirements</w:t>
      </w:r>
      <w:r>
        <w:tab/>
        <w:t>2801</w:t>
      </w:r>
    </w:p>
    <w:p w14:paraId="4600DEF2" w14:textId="77777777" w:rsidR="00597036" w:rsidRDefault="00597036">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2802</w:t>
      </w:r>
    </w:p>
    <w:p w14:paraId="2A75B6DE" w14:textId="77777777" w:rsidR="00597036" w:rsidRDefault="00597036">
      <w:pPr>
        <w:pStyle w:val="TOC4"/>
        <w:rPr>
          <w:rFonts w:asciiTheme="minorHAnsi" w:eastAsiaTheme="minorEastAsia" w:hAnsiTheme="minorHAnsi" w:cstheme="minorBidi"/>
          <w:sz w:val="22"/>
          <w:szCs w:val="22"/>
        </w:rPr>
      </w:pPr>
      <w:r w:rsidRPr="00597036">
        <w:t>A.9.4.2.1</w:t>
      </w:r>
      <w:r w:rsidRPr="00597036">
        <w:rPr>
          <w:rFonts w:asciiTheme="minorHAnsi" w:eastAsiaTheme="minorEastAsia" w:hAnsiTheme="minorHAnsi"/>
          <w:sz w:val="22"/>
          <w:szCs w:val="22"/>
        </w:rPr>
        <w:tab/>
      </w:r>
      <w:r w:rsidRPr="00763DEA">
        <w:rPr>
          <w:rFonts w:cs="v4.2.0"/>
          <w:snapToGrid w:val="0"/>
        </w:rPr>
        <w:t>Test Purpose and Environment</w:t>
      </w:r>
      <w:r>
        <w:tab/>
        <w:t>2802</w:t>
      </w:r>
    </w:p>
    <w:p w14:paraId="00F52B09" w14:textId="77777777" w:rsidR="00597036" w:rsidRDefault="00597036">
      <w:pPr>
        <w:pStyle w:val="TOC4"/>
        <w:rPr>
          <w:rFonts w:asciiTheme="minorHAnsi" w:eastAsiaTheme="minorEastAsia" w:hAnsiTheme="minorHAnsi" w:cstheme="minorBidi"/>
          <w:sz w:val="22"/>
          <w:szCs w:val="22"/>
        </w:rPr>
      </w:pPr>
      <w:r w:rsidRPr="00597036">
        <w:t>A.9.4.2.2</w:t>
      </w:r>
      <w:r w:rsidRPr="00597036">
        <w:rPr>
          <w:rFonts w:asciiTheme="minorHAnsi" w:eastAsiaTheme="minorEastAsia" w:hAnsiTheme="minorHAnsi" w:cstheme="minorBidi"/>
          <w:sz w:val="22"/>
          <w:szCs w:val="22"/>
        </w:rPr>
        <w:tab/>
      </w:r>
      <w:r w:rsidRPr="00763DEA">
        <w:rPr>
          <w:snapToGrid w:val="0"/>
        </w:rPr>
        <w:t>Parameters</w:t>
      </w:r>
      <w:r>
        <w:tab/>
        <w:t>2802</w:t>
      </w:r>
    </w:p>
    <w:p w14:paraId="58809737" w14:textId="77777777" w:rsidR="00597036" w:rsidRDefault="00597036">
      <w:pPr>
        <w:pStyle w:val="TOC4"/>
        <w:rPr>
          <w:rFonts w:asciiTheme="minorHAnsi" w:eastAsiaTheme="minorEastAsia" w:hAnsiTheme="minorHAnsi" w:cstheme="minorBidi"/>
          <w:sz w:val="22"/>
          <w:szCs w:val="22"/>
        </w:rPr>
      </w:pPr>
      <w:r w:rsidRPr="00597036">
        <w:t>A.9.4.2.3</w:t>
      </w:r>
      <w:r w:rsidRPr="00597036">
        <w:rPr>
          <w:rFonts w:asciiTheme="minorHAnsi" w:eastAsiaTheme="minorEastAsia" w:hAnsiTheme="minorHAnsi"/>
          <w:sz w:val="22"/>
          <w:szCs w:val="22"/>
        </w:rPr>
        <w:tab/>
      </w:r>
      <w:r w:rsidRPr="00763DEA">
        <w:rPr>
          <w:rFonts w:cs="v4.2.0"/>
          <w:snapToGrid w:val="0"/>
        </w:rPr>
        <w:t>Test Requirements</w:t>
      </w:r>
      <w:r>
        <w:tab/>
        <w:t>2804</w:t>
      </w:r>
    </w:p>
    <w:p w14:paraId="5835F37E"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4</w:t>
      </w:r>
      <w:r w:rsidRPr="00597036">
        <w:t>.</w:t>
      </w:r>
      <w:r w:rsidRPr="00597036">
        <w:rPr>
          <w:lang w:eastAsia="zh-CN"/>
        </w:rPr>
        <w:t>3</w:t>
      </w:r>
      <w:r w:rsidRPr="00597036">
        <w:rPr>
          <w:rFonts w:asciiTheme="minorHAnsi" w:eastAsiaTheme="minorEastAsia" w:hAnsiTheme="minorHAnsi" w:cstheme="minorBidi"/>
          <w:sz w:val="22"/>
          <w:szCs w:val="22"/>
        </w:rPr>
        <w:tab/>
      </w:r>
      <w:r w:rsidRPr="00763DEA">
        <w:rPr>
          <w:lang w:val="de-DE"/>
        </w:rPr>
        <w:t>E-UTRAN FDD</w:t>
      </w:r>
      <w:r w:rsidRPr="00763DEA">
        <w:rPr>
          <w:lang w:val="de-DE" w:eastAsia="zh-CN"/>
        </w:rPr>
        <w:t xml:space="preserve"> for 5MHz Bandwidth</w:t>
      </w:r>
      <w:r>
        <w:tab/>
        <w:t>2805</w:t>
      </w:r>
    </w:p>
    <w:p w14:paraId="28CB1E43" w14:textId="77777777" w:rsidR="00597036" w:rsidRDefault="00597036">
      <w:pPr>
        <w:pStyle w:val="TOC4"/>
        <w:rPr>
          <w:rFonts w:asciiTheme="minorHAnsi" w:eastAsiaTheme="minorEastAsia" w:hAnsiTheme="minorHAnsi" w:cstheme="minorBidi"/>
          <w:sz w:val="22"/>
          <w:szCs w:val="22"/>
        </w:rPr>
      </w:pPr>
      <w:r w:rsidRPr="00597036">
        <w:t>A.9.</w:t>
      </w:r>
      <w:r w:rsidRPr="00597036">
        <w:rPr>
          <w:lang w:eastAsia="zh-CN"/>
        </w:rPr>
        <w:t>4</w:t>
      </w:r>
      <w:r w:rsidRPr="00597036">
        <w:t>.</w:t>
      </w:r>
      <w:r w:rsidRPr="00597036">
        <w:rPr>
          <w:lang w:eastAsia="zh-CN"/>
        </w:rPr>
        <w:t>3</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2805</w:t>
      </w:r>
    </w:p>
    <w:p w14:paraId="1354C2FD" w14:textId="77777777" w:rsidR="00597036" w:rsidRDefault="00597036">
      <w:pPr>
        <w:pStyle w:val="TOC4"/>
        <w:rPr>
          <w:rFonts w:asciiTheme="minorHAnsi" w:eastAsiaTheme="minorEastAsia" w:hAnsiTheme="minorHAnsi" w:cstheme="minorBidi"/>
          <w:sz w:val="22"/>
          <w:szCs w:val="22"/>
        </w:rPr>
      </w:pPr>
      <w:r w:rsidRPr="00597036">
        <w:t>A.9.</w:t>
      </w:r>
      <w:r w:rsidRPr="00597036">
        <w:rPr>
          <w:lang w:eastAsia="zh-CN"/>
        </w:rPr>
        <w:t>4</w:t>
      </w:r>
      <w:r w:rsidRPr="00597036">
        <w:t>.</w:t>
      </w:r>
      <w:r w:rsidRPr="00597036">
        <w:rPr>
          <w:lang w:eastAsia="zh-CN"/>
        </w:rPr>
        <w:t>3</w:t>
      </w:r>
      <w:r w:rsidRPr="00597036">
        <w:t>.2</w:t>
      </w:r>
      <w:r w:rsidRPr="00597036">
        <w:rPr>
          <w:rFonts w:asciiTheme="minorHAnsi" w:eastAsiaTheme="minorEastAsia" w:hAnsiTheme="minorHAnsi" w:cstheme="minorBidi"/>
          <w:sz w:val="22"/>
          <w:szCs w:val="22"/>
        </w:rPr>
        <w:tab/>
      </w:r>
      <w:r w:rsidRPr="00763DEA">
        <w:rPr>
          <w:snapToGrid w:val="0"/>
        </w:rPr>
        <w:t>Parameters</w:t>
      </w:r>
      <w:r>
        <w:tab/>
        <w:t>2805</w:t>
      </w:r>
    </w:p>
    <w:p w14:paraId="35C924CD" w14:textId="77777777" w:rsidR="00597036" w:rsidRDefault="00597036">
      <w:pPr>
        <w:pStyle w:val="TOC4"/>
        <w:rPr>
          <w:rFonts w:asciiTheme="minorHAnsi" w:eastAsiaTheme="minorEastAsia" w:hAnsiTheme="minorHAnsi" w:cstheme="minorBidi"/>
          <w:sz w:val="22"/>
          <w:szCs w:val="22"/>
        </w:rPr>
      </w:pPr>
      <w:r w:rsidRPr="00597036">
        <w:t>A.9.</w:t>
      </w:r>
      <w:r w:rsidRPr="00597036">
        <w:rPr>
          <w:lang w:eastAsia="zh-CN"/>
        </w:rPr>
        <w:t>4</w:t>
      </w:r>
      <w:r w:rsidRPr="00597036">
        <w:t>.</w:t>
      </w:r>
      <w:r w:rsidRPr="00597036">
        <w:rPr>
          <w:lang w:eastAsia="zh-CN"/>
        </w:rPr>
        <w:t>3</w:t>
      </w:r>
      <w:r w:rsidRPr="00597036">
        <w:t>.3</w:t>
      </w:r>
      <w:r w:rsidRPr="00597036">
        <w:rPr>
          <w:rFonts w:asciiTheme="minorHAnsi" w:eastAsiaTheme="minorEastAsia" w:hAnsiTheme="minorHAnsi" w:cstheme="minorBidi"/>
          <w:sz w:val="22"/>
          <w:szCs w:val="22"/>
        </w:rPr>
        <w:tab/>
      </w:r>
      <w:r w:rsidRPr="00763DEA">
        <w:rPr>
          <w:snapToGrid w:val="0"/>
        </w:rPr>
        <w:t>Test Requirements</w:t>
      </w:r>
      <w:r>
        <w:tab/>
        <w:t>2806</w:t>
      </w:r>
    </w:p>
    <w:p w14:paraId="00958B7E" w14:textId="77777777" w:rsidR="00597036" w:rsidRDefault="0059703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14:paraId="04150B09" w14:textId="77777777" w:rsidR="00597036" w:rsidRDefault="0059703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14:paraId="36551CD5" w14:textId="77777777" w:rsidR="00597036" w:rsidRDefault="0059703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14:paraId="7A3FDE11" w14:textId="77777777" w:rsidR="00597036" w:rsidRDefault="0059703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14:paraId="7F372616" w14:textId="77777777" w:rsidR="00597036" w:rsidRDefault="0059703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14:paraId="01BD1A33" w14:textId="77777777" w:rsidR="00597036" w:rsidRDefault="0059703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14:paraId="4EA2C1E9" w14:textId="77777777" w:rsidR="00597036" w:rsidRDefault="0059703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14:paraId="54F5E801" w14:textId="77777777" w:rsidR="00597036" w:rsidRDefault="0059703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14:paraId="78D24F78" w14:textId="77777777" w:rsidR="00597036" w:rsidRDefault="0059703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14:paraId="373F9805" w14:textId="77777777" w:rsidR="00597036" w:rsidRDefault="00597036">
      <w:pPr>
        <w:pStyle w:val="TOC2"/>
        <w:rPr>
          <w:rFonts w:asciiTheme="minorHAnsi" w:eastAsiaTheme="minorEastAsia" w:hAnsiTheme="minorHAnsi" w:cstheme="minorBidi"/>
          <w:sz w:val="22"/>
          <w:szCs w:val="22"/>
        </w:rPr>
      </w:pPr>
      <w:r w:rsidRPr="00597036">
        <w:t>A.9.6</w:t>
      </w:r>
      <w:r w:rsidRPr="00597036">
        <w:rPr>
          <w:rFonts w:asciiTheme="minorHAnsi" w:eastAsiaTheme="minorEastAsia" w:hAnsiTheme="minorHAnsi" w:cstheme="minorBidi"/>
          <w:sz w:val="22"/>
          <w:szCs w:val="22"/>
        </w:rPr>
        <w:tab/>
      </w:r>
      <w:r w:rsidRPr="00763DEA">
        <w:rPr>
          <w:lang w:val="it-IT"/>
        </w:rPr>
        <w:t>GSM Carrier RSSI</w:t>
      </w:r>
      <w:r>
        <w:tab/>
        <w:t>2811</w:t>
      </w:r>
    </w:p>
    <w:p w14:paraId="1DB7C12C" w14:textId="77777777" w:rsidR="00597036" w:rsidRDefault="00597036">
      <w:pPr>
        <w:pStyle w:val="TOC3"/>
        <w:rPr>
          <w:rFonts w:asciiTheme="minorHAnsi" w:eastAsiaTheme="minorEastAsia" w:hAnsiTheme="minorHAnsi" w:cstheme="minorBidi"/>
          <w:sz w:val="22"/>
          <w:szCs w:val="22"/>
        </w:rPr>
      </w:pPr>
      <w:r w:rsidRPr="00597036">
        <w:t>A.9.6.1</w:t>
      </w:r>
      <w:r w:rsidRPr="00597036">
        <w:rPr>
          <w:rFonts w:asciiTheme="minorHAnsi" w:eastAsiaTheme="minorEastAsia" w:hAnsiTheme="minorHAnsi" w:cstheme="minorBidi"/>
          <w:sz w:val="22"/>
          <w:szCs w:val="22"/>
        </w:rPr>
        <w:tab/>
      </w:r>
      <w:r w:rsidRPr="00763DEA">
        <w:rPr>
          <w:bCs/>
          <w:lang w:val="it-IT"/>
        </w:rPr>
        <w:t>E-UTRAN FDD</w:t>
      </w:r>
      <w:r>
        <w:tab/>
        <w:t>2811</w:t>
      </w:r>
    </w:p>
    <w:p w14:paraId="2D7A8828" w14:textId="77777777" w:rsidR="00597036" w:rsidRDefault="00597036">
      <w:pPr>
        <w:pStyle w:val="TOC4"/>
        <w:rPr>
          <w:rFonts w:asciiTheme="minorHAnsi" w:eastAsiaTheme="minorEastAsia" w:hAnsiTheme="minorHAnsi" w:cstheme="minorBidi"/>
          <w:sz w:val="22"/>
          <w:szCs w:val="22"/>
        </w:rPr>
      </w:pPr>
      <w:r w:rsidRPr="00597036">
        <w:t>A.9.6.1.1</w:t>
      </w:r>
      <w:r w:rsidRPr="00597036">
        <w:rPr>
          <w:rFonts w:asciiTheme="minorHAnsi" w:eastAsiaTheme="minorEastAsia" w:hAnsiTheme="minorHAnsi" w:cstheme="minorBidi"/>
          <w:sz w:val="22"/>
          <w:szCs w:val="22"/>
        </w:rPr>
        <w:tab/>
      </w:r>
      <w:r w:rsidRPr="00763DEA">
        <w:rPr>
          <w:bCs/>
        </w:rPr>
        <w:t>Test Purpose and Environment</w:t>
      </w:r>
      <w:r>
        <w:tab/>
        <w:t>2811</w:t>
      </w:r>
    </w:p>
    <w:p w14:paraId="50C631D5" w14:textId="77777777" w:rsidR="00597036" w:rsidRDefault="00597036">
      <w:pPr>
        <w:pStyle w:val="TOC4"/>
        <w:rPr>
          <w:rFonts w:asciiTheme="minorHAnsi" w:eastAsiaTheme="minorEastAsia" w:hAnsiTheme="minorHAnsi" w:cstheme="minorBidi"/>
          <w:sz w:val="22"/>
          <w:szCs w:val="22"/>
        </w:rPr>
      </w:pPr>
      <w:r w:rsidRPr="00597036">
        <w:t>A.9.6.1.2</w:t>
      </w:r>
      <w:r w:rsidRPr="00597036">
        <w:rPr>
          <w:rFonts w:asciiTheme="minorHAnsi" w:eastAsiaTheme="minorEastAsia" w:hAnsiTheme="minorHAnsi" w:cstheme="minorBidi"/>
          <w:sz w:val="22"/>
          <w:szCs w:val="22"/>
        </w:rPr>
        <w:tab/>
      </w:r>
      <w:r w:rsidRPr="00763DEA">
        <w:rPr>
          <w:bCs/>
        </w:rPr>
        <w:t>Test Requirements</w:t>
      </w:r>
      <w:r>
        <w:tab/>
        <w:t>2812</w:t>
      </w:r>
    </w:p>
    <w:p w14:paraId="5E72A745" w14:textId="77777777" w:rsidR="00597036" w:rsidRDefault="00597036">
      <w:pPr>
        <w:pStyle w:val="TOC3"/>
        <w:rPr>
          <w:rFonts w:asciiTheme="minorHAnsi" w:eastAsiaTheme="minorEastAsia" w:hAnsiTheme="minorHAnsi" w:cstheme="minorBidi"/>
          <w:sz w:val="22"/>
          <w:szCs w:val="22"/>
        </w:rPr>
      </w:pPr>
      <w:r w:rsidRPr="00597036">
        <w:t>A.9.6.2</w:t>
      </w:r>
      <w:r w:rsidRPr="00597036">
        <w:rPr>
          <w:rFonts w:asciiTheme="minorHAnsi" w:eastAsiaTheme="minorEastAsia" w:hAnsiTheme="minorHAnsi" w:cstheme="minorBidi"/>
          <w:sz w:val="22"/>
          <w:szCs w:val="22"/>
        </w:rPr>
        <w:tab/>
      </w:r>
      <w:r w:rsidRPr="00763DEA">
        <w:rPr>
          <w:bCs/>
        </w:rPr>
        <w:t>E-UTRAN TDD</w:t>
      </w:r>
      <w:r>
        <w:tab/>
        <w:t>2812</w:t>
      </w:r>
    </w:p>
    <w:p w14:paraId="6F87FBAC" w14:textId="77777777" w:rsidR="00597036" w:rsidRDefault="00597036">
      <w:pPr>
        <w:pStyle w:val="TOC4"/>
        <w:rPr>
          <w:rFonts w:asciiTheme="minorHAnsi" w:eastAsiaTheme="minorEastAsia" w:hAnsiTheme="minorHAnsi" w:cstheme="minorBidi"/>
          <w:sz w:val="22"/>
          <w:szCs w:val="22"/>
        </w:rPr>
      </w:pPr>
      <w:r w:rsidRPr="00597036">
        <w:t>A.9.6.2.1</w:t>
      </w:r>
      <w:r w:rsidRPr="00597036">
        <w:rPr>
          <w:rFonts w:asciiTheme="minorHAnsi" w:eastAsiaTheme="minorEastAsia" w:hAnsiTheme="minorHAnsi" w:cstheme="minorBidi"/>
          <w:sz w:val="22"/>
          <w:szCs w:val="22"/>
        </w:rPr>
        <w:tab/>
      </w:r>
      <w:r w:rsidRPr="00763DEA">
        <w:rPr>
          <w:bCs/>
        </w:rPr>
        <w:t>Test Purpose and Environment</w:t>
      </w:r>
      <w:r>
        <w:tab/>
        <w:t>2812</w:t>
      </w:r>
    </w:p>
    <w:p w14:paraId="4ECEEE1E" w14:textId="77777777" w:rsidR="00597036" w:rsidRDefault="00597036">
      <w:pPr>
        <w:pStyle w:val="TOC4"/>
        <w:rPr>
          <w:rFonts w:asciiTheme="minorHAnsi" w:eastAsiaTheme="minorEastAsia" w:hAnsiTheme="minorHAnsi" w:cstheme="minorBidi"/>
          <w:sz w:val="22"/>
          <w:szCs w:val="22"/>
        </w:rPr>
      </w:pPr>
      <w:r w:rsidRPr="00597036">
        <w:t>A.9.6.2.2</w:t>
      </w:r>
      <w:r w:rsidRPr="00597036">
        <w:rPr>
          <w:rFonts w:asciiTheme="minorHAnsi" w:eastAsiaTheme="minorEastAsia" w:hAnsiTheme="minorHAnsi" w:cstheme="minorBidi"/>
          <w:sz w:val="22"/>
          <w:szCs w:val="22"/>
        </w:rPr>
        <w:tab/>
      </w:r>
      <w:r w:rsidRPr="00763DEA">
        <w:rPr>
          <w:bCs/>
        </w:rPr>
        <w:t>Test Requirements</w:t>
      </w:r>
      <w:r>
        <w:tab/>
        <w:t>2814</w:t>
      </w:r>
    </w:p>
    <w:p w14:paraId="7391DFD1" w14:textId="77777777" w:rsidR="00597036" w:rsidRDefault="0059703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763DEA">
        <w:rPr>
          <w:b/>
        </w:rPr>
        <w:t>–</w:t>
      </w:r>
      <w:r w:rsidRPr="00763DEA">
        <w:rPr>
          <w:b/>
          <w:lang w:eastAsia="zh-CN"/>
        </w:rPr>
        <w:t xml:space="preserve"> </w:t>
      </w:r>
      <w:r>
        <w:rPr>
          <w:lang w:eastAsia="zh-CN"/>
        </w:rPr>
        <w:t>Tx Time Difference</w:t>
      </w:r>
      <w:r>
        <w:tab/>
        <w:t>2815</w:t>
      </w:r>
    </w:p>
    <w:p w14:paraId="3E445CD9" w14:textId="77777777" w:rsidR="00597036" w:rsidRDefault="0059703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763DEA">
        <w:rPr>
          <w:b/>
        </w:rPr>
        <w:t>–</w:t>
      </w:r>
      <w:r w:rsidRPr="00763DEA">
        <w:rPr>
          <w:b/>
          <w:lang w:eastAsia="zh-CN"/>
        </w:rPr>
        <w:t xml:space="preserve"> </w:t>
      </w:r>
      <w:r>
        <w:rPr>
          <w:lang w:eastAsia="zh-CN"/>
        </w:rPr>
        <w:t>Tx time difference</w:t>
      </w:r>
      <w:r>
        <w:t xml:space="preserve"> case</w:t>
      </w:r>
      <w:r>
        <w:tab/>
        <w:t>2815</w:t>
      </w:r>
    </w:p>
    <w:p w14:paraId="5FAAB77D" w14:textId="77777777" w:rsidR="00597036" w:rsidRDefault="0059703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14:paraId="334E1B44" w14:textId="77777777" w:rsidR="00597036" w:rsidRDefault="0059703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14:paraId="5678C5E9" w14:textId="77777777" w:rsidR="00597036" w:rsidRDefault="0059703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14:paraId="724D5D0C" w14:textId="77777777" w:rsidR="00597036" w:rsidRDefault="0059703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763DEA">
        <w:rPr>
          <w:b/>
        </w:rPr>
        <w:t>–</w:t>
      </w:r>
      <w:r w:rsidRPr="00763DEA">
        <w:rPr>
          <w:b/>
          <w:lang w:eastAsia="zh-CN"/>
        </w:rPr>
        <w:t xml:space="preserve"> </w:t>
      </w:r>
      <w:r>
        <w:rPr>
          <w:lang w:eastAsia="zh-CN"/>
        </w:rPr>
        <w:t>Tx time difference</w:t>
      </w:r>
      <w:r>
        <w:t xml:space="preserve"> case</w:t>
      </w:r>
      <w:r>
        <w:tab/>
        <w:t>2816</w:t>
      </w:r>
    </w:p>
    <w:p w14:paraId="1CF79AA9" w14:textId="77777777" w:rsidR="00597036" w:rsidRDefault="0059703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14:paraId="61F4FE43" w14:textId="77777777" w:rsidR="00597036" w:rsidRDefault="0059703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14:paraId="0ECB4B60" w14:textId="77777777" w:rsidR="00597036" w:rsidRDefault="0059703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14:paraId="28175F18" w14:textId="77777777" w:rsidR="00597036" w:rsidRDefault="0059703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14:paraId="23A7DE8F" w14:textId="77777777" w:rsidR="00597036" w:rsidRDefault="0059703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14:paraId="7A11C852" w14:textId="77777777" w:rsidR="00597036" w:rsidRDefault="0059703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14:paraId="173EF0B8" w14:textId="77777777" w:rsidR="00597036" w:rsidRDefault="0059703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14:paraId="64A5914B" w14:textId="77777777" w:rsidR="00597036" w:rsidRDefault="0059703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14:paraId="3EC3CAE7"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14:paraId="784BE5E4"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12BF6433"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14:paraId="5373C27B" w14:textId="77777777" w:rsidR="00597036" w:rsidRDefault="0059703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763DEA">
        <w:rPr>
          <w:b/>
        </w:rPr>
        <w:t>–</w:t>
      </w:r>
      <w:r>
        <w:rPr>
          <w:lang w:eastAsia="zh-CN"/>
        </w:rPr>
        <w:t>Tx time difference</w:t>
      </w:r>
      <w:r>
        <w:t xml:space="preserve"> under Time Domain Measurement Resource Restriction with CRS Assistance Information and Non-MBSFN ABS</w:t>
      </w:r>
      <w:r>
        <w:tab/>
        <w:t>2824</w:t>
      </w:r>
    </w:p>
    <w:p w14:paraId="1AF8CD3D"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14:paraId="55E66DDB"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14:paraId="04115C74"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14:paraId="29148537" w14:textId="77777777" w:rsidR="00597036" w:rsidRDefault="0059703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14:paraId="134755DE"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14:paraId="32B5D2AE"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14:paraId="04603D6C"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14:paraId="7B211466" w14:textId="77777777" w:rsidR="00597036" w:rsidRDefault="0059703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14:paraId="3F1887CA" w14:textId="77777777" w:rsidR="00597036" w:rsidRDefault="0059703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14:paraId="2B1E183E" w14:textId="77777777" w:rsidR="00597036" w:rsidRDefault="0059703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14:paraId="3C94BD6B" w14:textId="77777777" w:rsidR="00597036" w:rsidRDefault="0059703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14:paraId="313382DF" w14:textId="77777777" w:rsidR="00597036" w:rsidRDefault="0059703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14:paraId="2030660D" w14:textId="77777777" w:rsidR="00597036" w:rsidRDefault="0059703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14:paraId="7BC7CDAC" w14:textId="77777777" w:rsidR="00597036" w:rsidRDefault="0059703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14:paraId="3B2A2E3B" w14:textId="77777777" w:rsidR="00597036" w:rsidRDefault="0059703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14:paraId="5C3C52E4" w14:textId="77777777" w:rsidR="00597036" w:rsidRDefault="0059703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14:paraId="1144DD48" w14:textId="77777777" w:rsidR="00597036" w:rsidRDefault="00597036">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2833</w:t>
      </w:r>
    </w:p>
    <w:p w14:paraId="19E9CE94" w14:textId="77777777" w:rsidR="00597036" w:rsidRDefault="0059703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14:paraId="39A6B8D1" w14:textId="77777777" w:rsidR="00597036" w:rsidRDefault="0059703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14:paraId="4C0CF47B" w14:textId="77777777" w:rsidR="00597036" w:rsidRDefault="0059703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14:paraId="280BE242" w14:textId="77777777" w:rsidR="00597036" w:rsidRDefault="0059703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14:paraId="6AF3D41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14:paraId="271B851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5CC9E70"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75E7108A" w14:textId="77777777" w:rsidR="00597036" w:rsidRDefault="0059703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14:paraId="3C7286E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14:paraId="10AD2C40"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5E8743CD"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14:paraId="0641044A"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3</w:t>
      </w:r>
      <w:r w:rsidRPr="00597036">
        <w:rPr>
          <w:rFonts w:asciiTheme="minorHAnsi" w:eastAsiaTheme="minorEastAsia" w:hAnsiTheme="minorHAnsi" w:cstheme="minorBidi"/>
          <w:sz w:val="22"/>
          <w:szCs w:val="22"/>
        </w:rPr>
        <w:tab/>
      </w:r>
      <w:r w:rsidRPr="00763DEA">
        <w:rPr>
          <w:lang w:val="en-US" w:eastAsia="zh-CN"/>
        </w:rPr>
        <w:t>E-UTRAN FDD-FDD RSTD inter frequency case</w:t>
      </w:r>
      <w:r>
        <w:tab/>
        <w:t>2842</w:t>
      </w:r>
    </w:p>
    <w:p w14:paraId="074E452E"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14:paraId="60C0B553"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5BF91328"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14:paraId="7D60D5D8"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4</w:t>
      </w:r>
      <w:r w:rsidRPr="00597036">
        <w:rPr>
          <w:rFonts w:asciiTheme="minorHAnsi" w:eastAsiaTheme="minorEastAsia" w:hAnsiTheme="minorHAnsi" w:cstheme="minorBidi"/>
          <w:sz w:val="22"/>
          <w:szCs w:val="22"/>
        </w:rPr>
        <w:tab/>
      </w:r>
      <w:r w:rsidRPr="00763DEA">
        <w:rPr>
          <w:lang w:val="en-US" w:eastAsia="zh-CN"/>
        </w:rPr>
        <w:t>E-UTRAN TDD-TDD RSTD inter frequency case</w:t>
      </w:r>
      <w:r>
        <w:tab/>
        <w:t>2845</w:t>
      </w:r>
    </w:p>
    <w:p w14:paraId="06F8CA64"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14:paraId="117908D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6B53ED06"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14:paraId="0DB8FABD"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5</w:t>
      </w:r>
      <w:r w:rsidRPr="00597036">
        <w:rPr>
          <w:rFonts w:asciiTheme="minorHAnsi" w:eastAsiaTheme="minorEastAsia" w:hAnsiTheme="minorHAnsi" w:cstheme="minorBidi"/>
          <w:sz w:val="22"/>
          <w:szCs w:val="22"/>
        </w:rPr>
        <w:tab/>
      </w:r>
      <w:r w:rsidRPr="00763DEA">
        <w:rPr>
          <w:lang w:val="en-US" w:eastAsia="zh-CN"/>
        </w:rPr>
        <w:t>E-UTRAN FDD RSTD Measurement Accuracy in Carrier Aggregation</w:t>
      </w:r>
      <w:r>
        <w:tab/>
        <w:t>2848</w:t>
      </w:r>
    </w:p>
    <w:p w14:paraId="0C77EC5F"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14:paraId="6FB3A577"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59DFC5D5"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6</w:t>
      </w:r>
      <w:r w:rsidRPr="00597036">
        <w:rPr>
          <w:rFonts w:asciiTheme="minorHAnsi" w:eastAsiaTheme="minorEastAsia" w:hAnsiTheme="minorHAnsi" w:cstheme="minorBidi"/>
          <w:sz w:val="22"/>
          <w:szCs w:val="22"/>
        </w:rPr>
        <w:tab/>
      </w:r>
      <w:r w:rsidRPr="00763DEA">
        <w:rPr>
          <w:lang w:val="en-US" w:eastAsia="zh-CN"/>
        </w:rPr>
        <w:t>E-UTRAN TDD RSTD Measurement Accuracy in Carrier Aggregation</w:t>
      </w:r>
      <w:r>
        <w:tab/>
        <w:t>2850</w:t>
      </w:r>
    </w:p>
    <w:p w14:paraId="78B5631A"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14:paraId="61A7DDC5"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14:paraId="7FF3BC2F"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7</w:t>
      </w:r>
      <w:r w:rsidRPr="00597036">
        <w:rPr>
          <w:rFonts w:asciiTheme="minorHAnsi" w:eastAsiaTheme="minorEastAsia" w:hAnsiTheme="minorHAnsi" w:cstheme="minorBidi"/>
          <w:sz w:val="22"/>
          <w:szCs w:val="22"/>
        </w:rPr>
        <w:tab/>
      </w:r>
      <w:r w:rsidRPr="00763DEA">
        <w:rPr>
          <w:lang w:val="en-US" w:eastAsia="zh-CN"/>
        </w:rPr>
        <w:t>E-UTRAN FDD RSTD Measurement Accuracy in Carrier Aggregation for 20MHz bandwidth</w:t>
      </w:r>
      <w:r>
        <w:tab/>
        <w:t>2853</w:t>
      </w:r>
    </w:p>
    <w:p w14:paraId="44874D50"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14:paraId="15ADC1D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45F13AE7"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8</w:t>
      </w:r>
      <w:r w:rsidRPr="00597036">
        <w:rPr>
          <w:rFonts w:asciiTheme="minorHAnsi" w:eastAsiaTheme="minorEastAsia" w:hAnsiTheme="minorHAnsi" w:cstheme="minorBidi"/>
          <w:sz w:val="22"/>
          <w:szCs w:val="22"/>
        </w:rPr>
        <w:tab/>
      </w:r>
      <w:r w:rsidRPr="00763DEA">
        <w:rPr>
          <w:lang w:val="en-US" w:eastAsia="zh-CN"/>
        </w:rPr>
        <w:t>E-UTRAN TDD RSTD Measurement Accuracy in Carrier Aggregation for 20MHz bandwidth</w:t>
      </w:r>
      <w:r>
        <w:tab/>
        <w:t>2854</w:t>
      </w:r>
    </w:p>
    <w:p w14:paraId="526D90CD"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14:paraId="5058DCFE"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7C22D1EA"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9</w:t>
      </w:r>
      <w:r w:rsidRPr="00597036">
        <w:rPr>
          <w:rFonts w:asciiTheme="minorHAnsi" w:eastAsiaTheme="minorEastAsia" w:hAnsiTheme="minorHAnsi" w:cstheme="minorBidi"/>
          <w:sz w:val="22"/>
          <w:szCs w:val="22"/>
        </w:rPr>
        <w:tab/>
      </w:r>
      <w:r w:rsidRPr="00763DEA">
        <w:rPr>
          <w:lang w:val="en-US" w:eastAsia="zh-CN"/>
        </w:rPr>
        <w:t>E-UTRAN FDD RSTD Measurement Accuracy in Carrier Aggregation for 10MHz+5MHz</w:t>
      </w:r>
      <w:r>
        <w:tab/>
        <w:t>2855</w:t>
      </w:r>
    </w:p>
    <w:p w14:paraId="5EDBEF73"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14:paraId="367DE8EB"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175D468E"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10</w:t>
      </w:r>
      <w:r w:rsidRPr="00597036">
        <w:rPr>
          <w:rFonts w:asciiTheme="minorHAnsi" w:eastAsiaTheme="minorEastAsia" w:hAnsiTheme="minorHAnsi" w:cstheme="minorBidi"/>
          <w:sz w:val="22"/>
          <w:szCs w:val="22"/>
        </w:rPr>
        <w:tab/>
      </w:r>
      <w:r w:rsidRPr="00763DEA">
        <w:rPr>
          <w:lang w:val="en-US" w:eastAsia="zh-CN"/>
        </w:rPr>
        <w:t>E-UTRAN TDD RSTD Measurement Accuracy in Carrier Aggregation for 10MHz+5MHz</w:t>
      </w:r>
      <w:r>
        <w:tab/>
        <w:t>2856</w:t>
      </w:r>
    </w:p>
    <w:p w14:paraId="70687E7D"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14:paraId="73C9777F"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12FA272B" w14:textId="77777777" w:rsidR="00597036" w:rsidRDefault="00597036">
      <w:pPr>
        <w:pStyle w:val="TOC3"/>
        <w:rPr>
          <w:rFonts w:asciiTheme="minorHAnsi" w:eastAsiaTheme="minorEastAsia" w:hAnsiTheme="minorHAnsi" w:cstheme="minorBidi"/>
          <w:sz w:val="22"/>
          <w:szCs w:val="22"/>
        </w:rPr>
      </w:pPr>
      <w:r w:rsidRPr="00597036">
        <w:t>A.9.8.11</w:t>
      </w:r>
      <w:r w:rsidRPr="00597036">
        <w:rPr>
          <w:rFonts w:asciiTheme="minorHAnsi" w:eastAsiaTheme="minorEastAsia" w:hAnsiTheme="minorHAnsi" w:cstheme="minorBidi"/>
          <w:sz w:val="22"/>
          <w:szCs w:val="22"/>
        </w:rPr>
        <w:tab/>
      </w:r>
      <w:r w:rsidRPr="00763DEA">
        <w:rPr>
          <w:lang w:val="en-US" w:eastAsia="zh-CN"/>
        </w:rPr>
        <w:t>E-UTRAN FDD RSTD Measurement Accuracy in Carrier Aggregation for 5 + 5MHz bandwidth</w:t>
      </w:r>
      <w:r>
        <w:tab/>
        <w:t>2857</w:t>
      </w:r>
    </w:p>
    <w:p w14:paraId="21BD62FB" w14:textId="77777777" w:rsidR="00597036" w:rsidRDefault="0059703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14:paraId="798B0029" w14:textId="77777777" w:rsidR="00597036" w:rsidRDefault="0059703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649221F3" w14:textId="77777777" w:rsidR="00597036" w:rsidRDefault="00597036">
      <w:pPr>
        <w:pStyle w:val="TOC3"/>
        <w:rPr>
          <w:rFonts w:asciiTheme="minorHAnsi" w:eastAsiaTheme="minorEastAsia" w:hAnsiTheme="minorHAnsi" w:cstheme="minorBidi"/>
          <w:sz w:val="22"/>
          <w:szCs w:val="22"/>
        </w:rPr>
      </w:pPr>
      <w:r w:rsidRPr="00597036">
        <w:t>A.9.8.12</w:t>
      </w:r>
      <w:r w:rsidRPr="00597036">
        <w:rPr>
          <w:rFonts w:asciiTheme="minorHAnsi" w:eastAsiaTheme="minorEastAsia" w:hAnsiTheme="minorHAnsi" w:cstheme="minorBidi"/>
          <w:sz w:val="22"/>
          <w:szCs w:val="22"/>
        </w:rPr>
        <w:tab/>
      </w:r>
      <w:r w:rsidRPr="00763DEA">
        <w:rPr>
          <w:lang w:val="en-US" w:eastAsia="zh-CN"/>
        </w:rPr>
        <w:t>E-UTRAN TDD RSTD Measurement Accuracy in Carrier Aggregation for 5+5MHz bandwidth</w:t>
      </w:r>
      <w:r>
        <w:tab/>
        <w:t>2858</w:t>
      </w:r>
    </w:p>
    <w:p w14:paraId="552D4742" w14:textId="77777777" w:rsidR="00597036" w:rsidRDefault="0059703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14:paraId="4513A2F7" w14:textId="77777777" w:rsidR="00597036" w:rsidRDefault="0059703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1D5FBE77" w14:textId="77777777" w:rsidR="00597036" w:rsidRDefault="0059703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14:paraId="7D1AA1CF" w14:textId="77777777" w:rsidR="00597036" w:rsidRDefault="0059703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14:paraId="01BE8674" w14:textId="77777777" w:rsidR="00597036" w:rsidRDefault="0059703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0538B42F" w14:textId="77777777" w:rsidR="00597036" w:rsidRDefault="00597036">
      <w:pPr>
        <w:pStyle w:val="TOC3"/>
        <w:rPr>
          <w:rFonts w:asciiTheme="minorHAnsi" w:eastAsiaTheme="minorEastAsia" w:hAnsiTheme="minorHAnsi" w:cstheme="minorBidi"/>
          <w:sz w:val="22"/>
          <w:szCs w:val="22"/>
        </w:rPr>
      </w:pPr>
      <w:r w:rsidRPr="00597036">
        <w:t>A.9.8.14</w:t>
      </w:r>
      <w:r w:rsidRPr="00597036">
        <w:rPr>
          <w:rFonts w:asciiTheme="minorHAnsi" w:eastAsiaTheme="minorEastAsia" w:hAnsiTheme="minorHAnsi" w:cstheme="minorBidi"/>
          <w:sz w:val="22"/>
          <w:szCs w:val="22"/>
        </w:rPr>
        <w:tab/>
      </w:r>
      <w:r w:rsidRPr="00763DEA">
        <w:rPr>
          <w:lang w:val="en-US" w:eastAsia="zh-CN"/>
        </w:rPr>
        <w:t>E-UTRAN FDD RSTD Measurement Accuracy in 3DL Carrier Aggregation</w:t>
      </w:r>
      <w:r>
        <w:tab/>
        <w:t>2860</w:t>
      </w:r>
    </w:p>
    <w:p w14:paraId="6B6530B6" w14:textId="77777777" w:rsidR="00597036" w:rsidRDefault="0059703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14:paraId="240AAB73" w14:textId="77777777" w:rsidR="00597036" w:rsidRDefault="0059703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4860105A" w14:textId="77777777" w:rsidR="00597036" w:rsidRDefault="00597036">
      <w:pPr>
        <w:pStyle w:val="TOC3"/>
        <w:rPr>
          <w:rFonts w:asciiTheme="minorHAnsi" w:eastAsiaTheme="minorEastAsia" w:hAnsiTheme="minorHAnsi" w:cstheme="minorBidi"/>
          <w:sz w:val="22"/>
          <w:szCs w:val="22"/>
        </w:rPr>
      </w:pPr>
      <w:r w:rsidRPr="00597036">
        <w:t>A.9.8.15</w:t>
      </w:r>
      <w:r w:rsidRPr="00597036">
        <w:rPr>
          <w:rFonts w:asciiTheme="minorHAnsi" w:eastAsiaTheme="minorEastAsia" w:hAnsiTheme="minorHAnsi" w:cstheme="minorBidi"/>
          <w:sz w:val="22"/>
          <w:szCs w:val="22"/>
        </w:rPr>
        <w:tab/>
      </w:r>
      <w:r w:rsidRPr="00763DEA">
        <w:rPr>
          <w:lang w:val="en-US" w:eastAsia="zh-CN"/>
        </w:rPr>
        <w:t>E-UTRAN TDD RSTD Measurement Accuracy in 3DL Carrier Aggregation</w:t>
      </w:r>
      <w:r>
        <w:tab/>
        <w:t>2867</w:t>
      </w:r>
    </w:p>
    <w:p w14:paraId="286021AA" w14:textId="77777777" w:rsidR="00597036" w:rsidRDefault="0059703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14:paraId="0AF84FDA" w14:textId="77777777" w:rsidR="00597036" w:rsidRDefault="0059703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731C108B" w14:textId="77777777" w:rsidR="00597036" w:rsidRDefault="0059703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14:paraId="16B3A719" w14:textId="77777777" w:rsidR="00597036" w:rsidRDefault="0059703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14:paraId="051E34A4"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72D620C9" w14:textId="77777777" w:rsidR="00597036" w:rsidRDefault="0059703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14:paraId="1BB4BB7A" w14:textId="77777777" w:rsidR="00597036" w:rsidRDefault="0059703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14:paraId="7F8905EB"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46B4F6F7" w14:textId="77777777" w:rsidR="00597036" w:rsidRDefault="0059703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14:paraId="27733F78" w14:textId="77777777" w:rsidR="00597036" w:rsidRDefault="0059703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14:paraId="0B569AFD"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14849ED3" w14:textId="77777777" w:rsidR="00597036" w:rsidRDefault="00597036">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14:paraId="3ECDBFFF" w14:textId="77777777" w:rsidR="00597036" w:rsidRDefault="0059703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14:paraId="764B6E14"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46CAEA4E" w14:textId="77777777" w:rsidR="00597036" w:rsidRDefault="0059703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14:paraId="718B81AF" w14:textId="77777777" w:rsidR="00597036" w:rsidRDefault="0059703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14:paraId="0FFAFE21" w14:textId="77777777" w:rsidR="00597036" w:rsidRDefault="0059703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2AF3ECAA" w14:textId="77777777" w:rsidR="00597036" w:rsidRDefault="0059703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14:paraId="6ACB03D5" w14:textId="77777777" w:rsidR="00597036" w:rsidRDefault="0059703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14:paraId="095EE690" w14:textId="77777777" w:rsidR="00597036" w:rsidRDefault="0059703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14:paraId="18BFD03F" w14:textId="77777777" w:rsidR="00597036" w:rsidRDefault="0059703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14:paraId="11A4C1A1" w14:textId="77777777" w:rsidR="00597036" w:rsidRDefault="0059703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14:paraId="78A4EE90" w14:textId="77777777" w:rsidR="00597036" w:rsidRDefault="0059703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6A61098A" w14:textId="77777777" w:rsidR="00597036" w:rsidRDefault="0059703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14:paraId="27B7DD75" w14:textId="77777777" w:rsidR="00597036" w:rsidRDefault="0059703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14:paraId="53B7A1AD" w14:textId="77777777" w:rsidR="00597036" w:rsidRDefault="0059703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14:paraId="46C25153" w14:textId="77777777" w:rsidR="00597036" w:rsidRDefault="0059703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14:paraId="27B6B113" w14:textId="77777777" w:rsidR="00597036" w:rsidRDefault="0059703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14:paraId="26B3EA2A" w14:textId="77777777" w:rsidR="00597036" w:rsidRDefault="0059703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14:paraId="5F2B12F1" w14:textId="77777777" w:rsidR="00597036" w:rsidRDefault="0059703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14:paraId="12827E8C" w14:textId="77777777" w:rsidR="00597036" w:rsidRDefault="0059703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14:paraId="333D6FEA" w14:textId="77777777" w:rsidR="00597036" w:rsidRDefault="0059703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14:paraId="56FB408B" w14:textId="77777777" w:rsidR="00597036" w:rsidRDefault="0059703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14:paraId="7FE7FAD8" w14:textId="77777777" w:rsidR="00597036" w:rsidRDefault="0059703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14:paraId="018F3552" w14:textId="77777777" w:rsidR="00597036" w:rsidRDefault="0059703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14:paraId="6DFD4036" w14:textId="77777777" w:rsidR="00597036" w:rsidRDefault="0059703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14:paraId="27954504" w14:textId="77777777" w:rsidR="00597036" w:rsidRDefault="0059703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14:paraId="248570F6" w14:textId="77777777" w:rsidR="00597036" w:rsidRDefault="0059703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14:paraId="2E4B6449" w14:textId="77777777" w:rsidR="00597036" w:rsidRDefault="0059703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14:paraId="1D5312F9" w14:textId="77777777" w:rsidR="00597036" w:rsidRDefault="0059703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14:paraId="170B94C1" w14:textId="77777777" w:rsidR="00597036" w:rsidRDefault="0059703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14:paraId="32566FBB" w14:textId="77777777" w:rsidR="00597036" w:rsidRDefault="0059703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14:paraId="39091494" w14:textId="77777777" w:rsidR="00597036" w:rsidRDefault="0059703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14:paraId="2C673BB9" w14:textId="77777777" w:rsidR="00597036" w:rsidRDefault="0059703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14:paraId="0F6AE667" w14:textId="77777777" w:rsidR="00597036" w:rsidRDefault="0059703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14:paraId="1315A7C1" w14:textId="77777777" w:rsidR="00597036" w:rsidRDefault="0059703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14:paraId="40D162A4" w14:textId="77777777" w:rsidR="00597036" w:rsidRDefault="0059703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14:paraId="3BC20B04" w14:textId="77777777" w:rsidR="00597036" w:rsidRDefault="0059703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14:paraId="1E2D5F56" w14:textId="77777777" w:rsidR="00597036" w:rsidRDefault="0059703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14:paraId="4DAF39A3" w14:textId="77777777" w:rsidR="00597036" w:rsidRDefault="0059703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14:paraId="5643026C" w14:textId="77777777" w:rsidR="00597036" w:rsidRDefault="00597036">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14:paraId="63C0CBC3" w14:textId="77777777" w:rsidR="00597036" w:rsidRDefault="00597036">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14:paraId="7655F292" w14:textId="77777777" w:rsidR="00597036" w:rsidRDefault="00597036">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14:paraId="5A47B91C" w14:textId="77777777" w:rsidR="00597036" w:rsidRDefault="00597036">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14:paraId="0C953A92" w14:textId="77777777" w:rsidR="00597036" w:rsidRDefault="00597036">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14:paraId="53F4ACE2" w14:textId="77777777" w:rsidR="00597036" w:rsidRDefault="00597036">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14:paraId="6C993CA1" w14:textId="77777777" w:rsidR="00597036" w:rsidRDefault="00597036">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14:paraId="4DB7E738" w14:textId="77777777" w:rsidR="00597036" w:rsidRDefault="00597036">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14:paraId="232E3D91" w14:textId="77777777" w:rsidR="00597036" w:rsidRDefault="00597036">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14:paraId="3FFC9E92" w14:textId="77777777" w:rsidR="00597036" w:rsidRDefault="00597036">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14:paraId="595C1809" w14:textId="77777777" w:rsidR="00597036" w:rsidRDefault="00597036">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14:paraId="3D12F8AC" w14:textId="77777777" w:rsidR="00597036" w:rsidRDefault="00597036">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1BDAAB70" w14:textId="77777777" w:rsidR="00597036" w:rsidRDefault="0059703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14:paraId="2EEFB012" w14:textId="77777777" w:rsidR="00597036" w:rsidRDefault="0059703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14:paraId="3C4267D9" w14:textId="77777777" w:rsidR="00597036" w:rsidRDefault="0059703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14:paraId="5A96CA58" w14:textId="77777777" w:rsidR="00597036" w:rsidRDefault="0059703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14:paraId="65DD7BFE" w14:textId="77777777" w:rsidR="00597036" w:rsidRDefault="0059703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14:paraId="7CEA99EF" w14:textId="77777777" w:rsidR="00597036" w:rsidRDefault="0059703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14:paraId="4F205DC9" w14:textId="77777777" w:rsidR="00597036" w:rsidRDefault="0059703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14:paraId="27BABA84" w14:textId="77777777" w:rsidR="00597036" w:rsidRDefault="0059703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14:paraId="41923345" w14:textId="77777777" w:rsidR="00597036" w:rsidRDefault="0059703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14:paraId="20C5A553" w14:textId="77777777" w:rsidR="00597036" w:rsidRDefault="0059703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14:paraId="59643106" w14:textId="77777777" w:rsidR="00597036" w:rsidRDefault="0059703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14:paraId="73B9A525" w14:textId="77777777" w:rsidR="00597036" w:rsidRDefault="00597036">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2947</w:t>
      </w:r>
    </w:p>
    <w:p w14:paraId="340160D9" w14:textId="77777777" w:rsidR="00597036" w:rsidRDefault="0059703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14:paraId="33ED2798" w14:textId="77777777" w:rsidR="00597036" w:rsidRDefault="0059703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763DEA">
        <w:rPr>
          <w:snapToGrid w:val="0"/>
        </w:rPr>
        <w:t>Test Requirements</w:t>
      </w:r>
      <w:r>
        <w:tab/>
        <w:t>2949</w:t>
      </w:r>
    </w:p>
    <w:p w14:paraId="2C14C5FD" w14:textId="77777777" w:rsidR="00597036" w:rsidRDefault="00597036">
      <w:pPr>
        <w:pStyle w:val="TOC3"/>
        <w:rPr>
          <w:rFonts w:asciiTheme="minorHAnsi" w:eastAsiaTheme="minorEastAsia" w:hAnsiTheme="minorHAnsi" w:cstheme="minorBidi"/>
          <w:sz w:val="22"/>
          <w:szCs w:val="22"/>
        </w:rPr>
      </w:pPr>
      <w:r w:rsidRPr="00597036">
        <w:t>A.9.10.2</w:t>
      </w:r>
      <w:r w:rsidRPr="00597036">
        <w:rPr>
          <w:rFonts w:asciiTheme="minorHAnsi" w:eastAsiaTheme="minorEastAsia" w:hAnsiTheme="minorHAnsi" w:cstheme="minorBidi"/>
          <w:sz w:val="22"/>
          <w:szCs w:val="22"/>
        </w:rPr>
        <w:tab/>
      </w:r>
      <w:r w:rsidRPr="00763DEA">
        <w:rPr>
          <w:lang w:val="fi-FI"/>
        </w:rPr>
        <w:t>Void</w:t>
      </w:r>
      <w:r>
        <w:tab/>
        <w:t>2949</w:t>
      </w:r>
    </w:p>
    <w:p w14:paraId="33FC5799" w14:textId="77777777" w:rsidR="00597036" w:rsidRDefault="00597036">
      <w:pPr>
        <w:pStyle w:val="TOC3"/>
        <w:rPr>
          <w:rFonts w:asciiTheme="minorHAnsi" w:eastAsiaTheme="minorEastAsia" w:hAnsiTheme="minorHAnsi" w:cstheme="minorBidi"/>
          <w:sz w:val="22"/>
          <w:szCs w:val="22"/>
        </w:rPr>
      </w:pPr>
      <w:r w:rsidRPr="00597036">
        <w:t>A.9.10.3</w:t>
      </w:r>
      <w:r w:rsidRPr="00597036">
        <w:rPr>
          <w:rFonts w:asciiTheme="minorHAnsi" w:eastAsiaTheme="minorEastAsia" w:hAnsiTheme="minorHAnsi" w:cstheme="minorBidi"/>
          <w:sz w:val="22"/>
          <w:szCs w:val="22"/>
        </w:rPr>
        <w:tab/>
      </w:r>
      <w:r w:rsidRPr="00763DEA">
        <w:rPr>
          <w:lang w:val="fi-FI"/>
        </w:rPr>
        <w:t>Void</w:t>
      </w:r>
      <w:r>
        <w:tab/>
        <w:t>2949</w:t>
      </w:r>
    </w:p>
    <w:p w14:paraId="72B95681" w14:textId="77777777" w:rsidR="00597036" w:rsidRDefault="00597036">
      <w:pPr>
        <w:pStyle w:val="TOC3"/>
        <w:rPr>
          <w:rFonts w:asciiTheme="minorHAnsi" w:eastAsiaTheme="minorEastAsia" w:hAnsiTheme="minorHAnsi" w:cstheme="minorBidi"/>
          <w:sz w:val="22"/>
          <w:szCs w:val="22"/>
        </w:rPr>
      </w:pPr>
      <w:r w:rsidRPr="00597036">
        <w:t>A.9.10.4</w:t>
      </w:r>
      <w:r w:rsidRPr="00597036">
        <w:rPr>
          <w:rFonts w:asciiTheme="minorHAnsi" w:eastAsiaTheme="minorEastAsia" w:hAnsiTheme="minorHAnsi" w:cstheme="minorBidi"/>
          <w:sz w:val="22"/>
          <w:szCs w:val="22"/>
        </w:rPr>
        <w:tab/>
      </w:r>
      <w:r w:rsidRPr="00763DEA">
        <w:rPr>
          <w:lang w:val="fi-FI"/>
        </w:rPr>
        <w:t>Void</w:t>
      </w:r>
      <w:r>
        <w:tab/>
        <w:t>2949</w:t>
      </w:r>
    </w:p>
    <w:p w14:paraId="4B388F78" w14:textId="77777777" w:rsidR="00597036" w:rsidRDefault="00597036">
      <w:pPr>
        <w:pStyle w:val="TOC2"/>
        <w:rPr>
          <w:rFonts w:asciiTheme="minorHAnsi" w:eastAsiaTheme="minorEastAsia" w:hAnsiTheme="minorHAnsi" w:cstheme="minorBidi"/>
          <w:sz w:val="22"/>
          <w:szCs w:val="22"/>
        </w:rPr>
      </w:pPr>
      <w:r>
        <w:t>A.9.11 RSSI</w:t>
      </w:r>
      <w:r>
        <w:tab/>
        <w:t>2949</w:t>
      </w:r>
    </w:p>
    <w:p w14:paraId="53E4CB21" w14:textId="77777777" w:rsidR="00597036" w:rsidRDefault="0059703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2949</w:t>
      </w:r>
    </w:p>
    <w:p w14:paraId="0B519758" w14:textId="77777777" w:rsidR="00597036" w:rsidRDefault="0059703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2949</w:t>
      </w:r>
    </w:p>
    <w:p w14:paraId="5427C317" w14:textId="77777777" w:rsidR="00597036" w:rsidRDefault="0059703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2949</w:t>
      </w:r>
    </w:p>
    <w:p w14:paraId="14742512" w14:textId="77777777" w:rsidR="00597036" w:rsidRDefault="0059703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2952</w:t>
      </w:r>
    </w:p>
    <w:p w14:paraId="46BEE39A" w14:textId="77777777" w:rsidR="00597036" w:rsidRDefault="0059703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2952</w:t>
      </w:r>
    </w:p>
    <w:p w14:paraId="242E7066" w14:textId="77777777" w:rsidR="00597036" w:rsidRDefault="0059703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2952</w:t>
      </w:r>
    </w:p>
    <w:p w14:paraId="249AD0A6" w14:textId="77777777" w:rsidR="00597036" w:rsidRDefault="0059703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2952</w:t>
      </w:r>
    </w:p>
    <w:p w14:paraId="624330BE" w14:textId="77777777" w:rsidR="00597036" w:rsidRDefault="0059703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2955</w:t>
      </w:r>
    </w:p>
    <w:p w14:paraId="46B1CAF4" w14:textId="77777777" w:rsidR="00597036" w:rsidRDefault="0059703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2955</w:t>
      </w:r>
    </w:p>
    <w:p w14:paraId="2DC3DBFE" w14:textId="77777777" w:rsidR="00597036" w:rsidRDefault="0059703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2955</w:t>
      </w:r>
    </w:p>
    <w:p w14:paraId="4DDB6196" w14:textId="77777777" w:rsidR="00597036" w:rsidRDefault="0059703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2955</w:t>
      </w:r>
    </w:p>
    <w:p w14:paraId="743B87D0" w14:textId="77777777" w:rsidR="00597036" w:rsidRDefault="0059703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2958</w:t>
      </w:r>
    </w:p>
    <w:p w14:paraId="2AD62BFA" w14:textId="77777777" w:rsidR="00597036" w:rsidRDefault="0059703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2958</w:t>
      </w:r>
    </w:p>
    <w:p w14:paraId="7561E192" w14:textId="77777777" w:rsidR="00597036" w:rsidRDefault="0059703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2958</w:t>
      </w:r>
    </w:p>
    <w:p w14:paraId="47179061" w14:textId="77777777" w:rsidR="00597036" w:rsidRDefault="0059703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2958</w:t>
      </w:r>
    </w:p>
    <w:p w14:paraId="6E0ABA45" w14:textId="77777777" w:rsidR="00597036" w:rsidRDefault="0059703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2961</w:t>
      </w:r>
    </w:p>
    <w:p w14:paraId="2C98CB86" w14:textId="77777777" w:rsidR="00597036" w:rsidRDefault="0059703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14:paraId="7CC4A13A" w14:textId="77777777" w:rsidR="00597036" w:rsidRDefault="0059703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14:paraId="1E6A2E33" w14:textId="77777777" w:rsidR="00597036" w:rsidRDefault="0059703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14:paraId="6A7B2561" w14:textId="77777777" w:rsidR="00597036" w:rsidRDefault="0059703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14:paraId="1155E5B0" w14:textId="77777777" w:rsidR="00597036" w:rsidRDefault="0059703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14:paraId="2759568C" w14:textId="77777777" w:rsidR="00597036" w:rsidRDefault="0059703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14:paraId="295A08E2" w14:textId="77777777" w:rsidR="00597036" w:rsidRDefault="0059703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14:paraId="7E139FA3" w14:textId="77777777" w:rsidR="00597036" w:rsidRDefault="0059703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14:paraId="51E032BD" w14:textId="77777777" w:rsidR="00597036" w:rsidRDefault="0059703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14:paraId="210766B0" w14:textId="77777777" w:rsidR="00597036" w:rsidRDefault="0059703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14:paraId="33FB223D" w14:textId="77777777" w:rsidR="00597036" w:rsidRDefault="0059703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14:paraId="445D4FC2" w14:textId="77777777" w:rsidR="00597036" w:rsidRDefault="0059703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14:paraId="4AC997E6" w14:textId="77777777" w:rsidR="00597036" w:rsidRDefault="0059703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14:paraId="32D524E7" w14:textId="77777777" w:rsidR="00597036" w:rsidRDefault="0059703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14:paraId="35F57D4C" w14:textId="77777777" w:rsidR="00597036" w:rsidRDefault="0059703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14:paraId="25D49C1C" w14:textId="77777777" w:rsidR="00597036" w:rsidRDefault="00597036">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2970</w:t>
      </w:r>
    </w:p>
    <w:p w14:paraId="6875AD4B" w14:textId="77777777" w:rsidR="00597036" w:rsidRDefault="0059703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14:paraId="05860F42" w14:textId="77777777" w:rsidR="00597036" w:rsidRDefault="0059703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14:paraId="030417DE" w14:textId="77777777" w:rsidR="00597036" w:rsidRDefault="0059703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14:paraId="4F145EAA" w14:textId="77777777" w:rsidR="00597036" w:rsidRDefault="0059703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14:paraId="5B807062" w14:textId="77777777" w:rsidR="00597036" w:rsidRDefault="0059703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14:paraId="69643B29" w14:textId="77777777" w:rsidR="00597036" w:rsidRDefault="0059703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14:paraId="453E92C0" w14:textId="77777777" w:rsidR="00597036" w:rsidRDefault="0059703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14:paraId="0C909716" w14:textId="77777777" w:rsidR="00597036" w:rsidRDefault="0059703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14:paraId="2200D779" w14:textId="77777777" w:rsidR="00597036" w:rsidRDefault="0059703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14:paraId="15570471" w14:textId="77777777" w:rsidR="00597036" w:rsidRDefault="0059703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14:paraId="46522177" w14:textId="77777777" w:rsidR="00597036" w:rsidRDefault="0059703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14:paraId="57DAB7D5" w14:textId="77777777" w:rsidR="00597036" w:rsidRDefault="0059703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14:paraId="7CCB4BE7" w14:textId="77777777" w:rsidR="00597036" w:rsidRDefault="0059703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14:paraId="1E2BE1D8" w14:textId="77777777" w:rsidR="00597036" w:rsidRDefault="0059703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14:paraId="1483D7F0" w14:textId="77777777" w:rsidR="00597036" w:rsidRDefault="0059703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2987</w:t>
      </w:r>
    </w:p>
    <w:p w14:paraId="20FFDC12" w14:textId="77777777" w:rsidR="00597036" w:rsidRDefault="0059703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2987</w:t>
      </w:r>
    </w:p>
    <w:p w14:paraId="12AA55C4" w14:textId="77777777" w:rsidR="00597036" w:rsidRDefault="0059703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14:paraId="2BA8EEA9" w14:textId="77777777" w:rsidR="00597036" w:rsidRDefault="0059703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2988</w:t>
      </w:r>
    </w:p>
    <w:p w14:paraId="0AD8948D" w14:textId="3AAA535B" w:rsidR="00597036" w:rsidRDefault="0059703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14:paraId="31C79FD1" w14:textId="77777777" w:rsidR="00597036" w:rsidRDefault="0059703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14:paraId="524AF06A" w14:textId="77777777" w:rsidR="00597036" w:rsidRDefault="00597036">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2988</w:t>
      </w:r>
    </w:p>
    <w:p w14:paraId="1FF5E408" w14:textId="77777777" w:rsidR="00597036" w:rsidRDefault="0059703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14:paraId="3739D25C" w14:textId="77777777" w:rsidR="00597036" w:rsidRDefault="0059703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2990</w:t>
      </w:r>
    </w:p>
    <w:p w14:paraId="4047E9E4" w14:textId="77777777" w:rsidR="00597036" w:rsidRDefault="0059703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2990</w:t>
      </w:r>
    </w:p>
    <w:p w14:paraId="21E49AD5" w14:textId="77777777" w:rsidR="00597036" w:rsidRDefault="0059703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2991</w:t>
      </w:r>
    </w:p>
    <w:p w14:paraId="5A14B066" w14:textId="77777777" w:rsidR="00597036" w:rsidRDefault="0059703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14:paraId="66C01CC8" w14:textId="77777777" w:rsidR="00597036" w:rsidRDefault="0059703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14:paraId="731D1BCA" w14:textId="77777777" w:rsidR="00597036" w:rsidRDefault="0059703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14:paraId="3EC00D3E" w14:textId="77777777" w:rsidR="00597036" w:rsidRDefault="0059703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14:paraId="68C8DCE9" w14:textId="77777777" w:rsidR="00597036" w:rsidRDefault="0059703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14:paraId="7CCFCB3B" w14:textId="77777777" w:rsidR="00597036" w:rsidRDefault="0059703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14:paraId="4AB4888D" w14:textId="562BF51D" w:rsidR="00597036" w:rsidRDefault="0059703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14:paraId="0AE75547" w14:textId="77777777" w:rsidR="00597036" w:rsidRDefault="0059703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14:paraId="67BF4647" w14:textId="77777777" w:rsidR="00597036" w:rsidRDefault="0059703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14:paraId="2FF8088E" w14:textId="77777777" w:rsidR="00597036" w:rsidRDefault="0059703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14:paraId="596D059A" w14:textId="77777777" w:rsidR="00597036" w:rsidRDefault="0059703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763DEA">
        <w:rPr>
          <w:lang w:val="en-US"/>
        </w:rPr>
        <w:t>Interruptions due to V2V sidelink communication</w:t>
      </w:r>
      <w:r>
        <w:tab/>
        <w:t>2997</w:t>
      </w:r>
    </w:p>
    <w:p w14:paraId="467CD2DD" w14:textId="77777777" w:rsidR="00597036" w:rsidRDefault="0059703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14:paraId="3DB25408" w14:textId="77777777" w:rsidR="00597036" w:rsidRDefault="0059703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14:paraId="7D4E9862" w14:textId="739768EE" w:rsidR="00597036" w:rsidRDefault="00597036">
      <w:pPr>
        <w:pStyle w:val="TOC1"/>
        <w:rPr>
          <w:rFonts w:asciiTheme="minorHAnsi" w:eastAsiaTheme="minorEastAsia" w:hAnsiTheme="minorHAnsi" w:cstheme="minorBidi"/>
          <w:szCs w:val="22"/>
        </w:rPr>
      </w:pPr>
      <w:r>
        <w:t>A.12</w:t>
      </w:r>
      <w:r>
        <w:tab/>
        <w:t>2999</w:t>
      </w:r>
    </w:p>
    <w:p w14:paraId="4B38F3DE" w14:textId="77777777" w:rsidR="00597036" w:rsidRDefault="0059703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14:paraId="62F066AF" w14:textId="77777777" w:rsidR="00597036" w:rsidRDefault="0059703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14:paraId="3BA03C03" w14:textId="77777777" w:rsidR="00597036" w:rsidRDefault="0059703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14:paraId="0D2B2346" w14:textId="77777777" w:rsidR="00597036" w:rsidRDefault="0059703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14:paraId="4AF4E249" w14:textId="77777777" w:rsidR="00597036" w:rsidRDefault="0059703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14:paraId="2F99EAA7" w14:textId="77777777" w:rsidR="00597036" w:rsidRDefault="0059703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14:paraId="3ECBE43B" w14:textId="77777777" w:rsidR="00597036" w:rsidRDefault="0059703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14:paraId="2EFF83ED" w14:textId="77777777" w:rsidR="00597036" w:rsidRDefault="0059703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14:paraId="1B74E26F" w14:textId="77777777" w:rsidR="00597036" w:rsidRDefault="0059703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14:paraId="6E1F6CCD" w14:textId="77777777" w:rsidR="00597036" w:rsidRDefault="0059703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14:paraId="469DE251" w14:textId="77777777" w:rsidR="00597036" w:rsidRDefault="0059703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14:paraId="3200225B" w14:textId="77777777" w:rsidR="00597036" w:rsidRDefault="0059703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14:paraId="4A32CA3C" w14:textId="77777777" w:rsidR="00597036" w:rsidRDefault="0059703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14:paraId="19853D16" w14:textId="77777777" w:rsidR="00597036" w:rsidRDefault="0059703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14:paraId="27852DF1" w14:textId="77777777" w:rsidR="00597036" w:rsidRDefault="0059703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14:paraId="3B402BD3" w14:textId="77777777" w:rsidR="00597036" w:rsidRDefault="0059703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14:paraId="27DE1D1D" w14:textId="77777777" w:rsidR="00597036" w:rsidRDefault="0059703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14:paraId="0F0FA4C0" w14:textId="77777777" w:rsidR="00597036" w:rsidRDefault="0059703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14:paraId="66300A9A" w14:textId="77777777" w:rsidR="00597036" w:rsidRDefault="0059703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14:paraId="5C13A044" w14:textId="77777777" w:rsidR="00597036" w:rsidRDefault="0059703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14:paraId="77F8473D" w14:textId="77777777" w:rsidR="00597036" w:rsidRDefault="0059703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14:paraId="0AD1D6A4" w14:textId="77777777" w:rsidR="00597036" w:rsidRDefault="0059703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14:paraId="2F23FF36" w14:textId="77777777" w:rsidR="00597036" w:rsidRDefault="0059703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14:paraId="130285D9" w14:textId="77777777" w:rsidR="00597036" w:rsidRDefault="0059703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14:paraId="62D59764" w14:textId="77777777" w:rsidR="00597036" w:rsidRDefault="0059703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14:paraId="371DD50F" w14:textId="77777777" w:rsidR="00597036" w:rsidRDefault="0059703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14:paraId="0E837259" w14:textId="77777777" w:rsidR="00597036" w:rsidRDefault="00597036">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3015</w:t>
      </w:r>
    </w:p>
    <w:p w14:paraId="63C68843" w14:textId="77777777" w:rsidR="00597036" w:rsidRDefault="0059703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14:paraId="52665A90" w14:textId="77777777" w:rsidR="00597036" w:rsidRDefault="0059703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14:paraId="3BAD398E" w14:textId="77777777" w:rsidR="00597036" w:rsidRDefault="0059703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14:paraId="7F85BDFF" w14:textId="77777777" w:rsidR="00597036" w:rsidRDefault="0059703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14:paraId="48D6CF6E" w14:textId="77777777" w:rsidR="00597036" w:rsidRDefault="0059703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14:paraId="73E08919" w14:textId="77777777" w:rsidR="00597036" w:rsidRDefault="0059703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14:paraId="07F871A2" w14:textId="77777777" w:rsidR="00597036" w:rsidRDefault="0059703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14:paraId="612BF68B" w14:textId="77777777" w:rsidR="00597036" w:rsidRDefault="00597036">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14:paraId="6E9E1027" w14:textId="77777777" w:rsidR="00597036" w:rsidRDefault="00597036">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14:paraId="40DEAA52" w14:textId="77777777" w:rsidR="00597036" w:rsidRDefault="00597036">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3022</w:t>
      </w:r>
    </w:p>
    <w:p w14:paraId="3938D2E6" w14:textId="77777777" w:rsidR="00597036" w:rsidRDefault="00597036">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14:paraId="53FF837E" w14:textId="77777777" w:rsidR="00597036" w:rsidRDefault="00597036">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14:paraId="0C644C9F" w14:textId="77777777" w:rsidR="00597036" w:rsidRDefault="00597036">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14:paraId="7EDC2D0D" w14:textId="77777777" w:rsidR="00597036" w:rsidRDefault="00597036">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14:paraId="5FB93BE4" w14:textId="77777777" w:rsidR="00597036" w:rsidRDefault="00597036">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14:paraId="603B7085" w14:textId="77777777" w:rsidR="00597036" w:rsidRDefault="00597036">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14:paraId="63587E39" w14:textId="77777777" w:rsidR="00597036" w:rsidRDefault="00597036">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14:paraId="54EF3DBA" w14:textId="4184903B" w:rsidR="00597036" w:rsidRDefault="00597036" w:rsidP="00597036">
      <w:pPr>
        <w:pStyle w:val="TOC8"/>
        <w:rPr>
          <w:rFonts w:asciiTheme="minorHAnsi" w:eastAsiaTheme="minorEastAsia" w:hAnsiTheme="minorHAnsi" w:cstheme="minorBidi"/>
          <w:b w:val="0"/>
          <w:szCs w:val="22"/>
        </w:rPr>
      </w:pPr>
      <w:r>
        <w:t>Annex B (normative):</w:t>
      </w:r>
      <w:r>
        <w:tab/>
        <w:t>Conditions for RRM requirements applicability for operating bands</w:t>
      </w:r>
      <w:r>
        <w:tab/>
        <w:t>3027</w:t>
      </w:r>
    </w:p>
    <w:p w14:paraId="791FED6C" w14:textId="6A4405A8" w:rsidR="00597036" w:rsidRDefault="0059703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14:paraId="58E434CE" w14:textId="77777777" w:rsidR="00597036" w:rsidRDefault="0059703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14:paraId="45CAA451" w14:textId="77777777" w:rsidR="00597036" w:rsidRDefault="0059703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14:paraId="0A0E9D55" w14:textId="77777777" w:rsidR="00597036" w:rsidRDefault="0059703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14:paraId="6DB67A8D" w14:textId="77777777" w:rsidR="00597036" w:rsidRDefault="0059703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14:paraId="0C8867AA" w14:textId="77777777" w:rsidR="00597036" w:rsidRDefault="0059703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14:paraId="67FDA2B9" w14:textId="77777777" w:rsidR="00597036" w:rsidRDefault="0059703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14:paraId="0858755E" w14:textId="77777777" w:rsidR="00597036" w:rsidRDefault="0059703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14:paraId="449B48AD" w14:textId="77777777" w:rsidR="00597036" w:rsidRDefault="00597036">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14:paraId="143FF12A" w14:textId="77777777" w:rsidR="00597036" w:rsidRDefault="00597036">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14:paraId="74138357" w14:textId="77777777" w:rsidR="00597036" w:rsidRDefault="0059703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14:paraId="2BA28B74" w14:textId="4F2837BE" w:rsidR="00597036" w:rsidRDefault="0059703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14:paraId="15CCBBE2" w14:textId="77777777" w:rsidR="00597036" w:rsidRDefault="0059703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14:paraId="6A507F4D" w14:textId="77777777" w:rsidR="00597036" w:rsidRDefault="0059703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14:paraId="2D30A1A3" w14:textId="77777777" w:rsidR="00597036" w:rsidRDefault="0059703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14:paraId="3DB5BCF0" w14:textId="77777777" w:rsidR="00597036" w:rsidRDefault="0059703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14:paraId="001E0B0C" w14:textId="77777777" w:rsidR="00597036" w:rsidRDefault="0059703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14:paraId="1B9A8641" w14:textId="77777777" w:rsidR="00597036" w:rsidRDefault="0059703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14:paraId="121D3C9E" w14:textId="77777777" w:rsidR="00597036" w:rsidRDefault="0059703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14:paraId="06AB2277" w14:textId="77777777" w:rsidR="00597036" w:rsidRDefault="0059703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14:paraId="6E55D105" w14:textId="77777777" w:rsidR="00597036" w:rsidRDefault="0059703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14:paraId="6D40A9F2" w14:textId="77777777" w:rsidR="00597036" w:rsidRDefault="0059703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14:paraId="64C48FF0" w14:textId="77777777" w:rsidR="00597036" w:rsidRDefault="0059703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14:paraId="63D2E119" w14:textId="77777777" w:rsidR="00597036" w:rsidRDefault="0059703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14:paraId="2C12600A" w14:textId="77777777" w:rsidR="00597036" w:rsidRDefault="0059703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14:paraId="57FB1EF2" w14:textId="77777777" w:rsidR="00597036" w:rsidRDefault="0059703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14:paraId="57DF1669" w14:textId="77777777" w:rsidR="00597036" w:rsidRDefault="0059703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14:paraId="246B9496" w14:textId="77777777" w:rsidR="00597036" w:rsidRDefault="0059703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14:paraId="4E2FFB2F" w14:textId="77777777" w:rsidR="00597036" w:rsidRDefault="0059703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14:paraId="21C418DC" w14:textId="77777777" w:rsidR="00597036" w:rsidRDefault="0059703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14:paraId="7AFA8124" w14:textId="77777777" w:rsidR="00597036" w:rsidRDefault="0059703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14:paraId="77393E62" w14:textId="77777777" w:rsidR="00597036" w:rsidRDefault="0059703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14:paraId="6A1B1CA0" w14:textId="77777777" w:rsidR="00597036" w:rsidRDefault="0059703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14:paraId="2D261D0A" w14:textId="77777777" w:rsidR="00597036" w:rsidRDefault="0059703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14:paraId="2A34C63A" w14:textId="77777777" w:rsidR="00597036" w:rsidRDefault="0059703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14:paraId="45A55E62" w14:textId="77777777" w:rsidR="00597036" w:rsidRDefault="0059703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14:paraId="7422C218" w14:textId="77777777" w:rsidR="00597036" w:rsidRDefault="0059703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14:paraId="747D1385" w14:textId="77777777" w:rsidR="00597036" w:rsidRDefault="0059703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14:paraId="7D62B871" w14:textId="77777777" w:rsidR="00597036" w:rsidRDefault="0059703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14:paraId="4F4AD33E" w14:textId="77777777" w:rsidR="00597036" w:rsidRDefault="0059703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14:paraId="0496C5AC" w14:textId="77777777" w:rsidR="00597036" w:rsidRDefault="0059703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14:paraId="272A0A4A" w14:textId="77777777" w:rsidR="00597036" w:rsidRDefault="0059703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14:paraId="12D97235" w14:textId="77777777" w:rsidR="00597036" w:rsidRDefault="00597036">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14:paraId="3AFF0D02" w14:textId="6B17CCE9" w:rsidR="00597036" w:rsidRDefault="0059703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14:paraId="65A2D094" w14:textId="77777777" w:rsidR="00597036" w:rsidRDefault="0059703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14:paraId="3228A937" w14:textId="77777777" w:rsidR="00597036" w:rsidRDefault="0059703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14:paraId="5CF06896" w14:textId="77777777" w:rsidR="00597036" w:rsidRDefault="0059703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14:paraId="0DE938E2" w14:textId="77777777" w:rsidR="00597036" w:rsidRDefault="0059703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14:paraId="4737E947" w14:textId="77777777" w:rsidR="00597036" w:rsidRDefault="0059703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14:paraId="46FD24F4" w14:textId="77777777" w:rsidR="00597036" w:rsidRDefault="0059703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14:paraId="787F8E83" w14:textId="77777777" w:rsidR="00597036" w:rsidRDefault="0059703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14:paraId="508B2AAE" w14:textId="77777777" w:rsidR="00597036" w:rsidRDefault="0059703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14:paraId="05F12F0E" w14:textId="77777777" w:rsidR="00597036" w:rsidRDefault="0059703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14:paraId="10A6D766" w14:textId="77777777" w:rsidR="00597036" w:rsidRDefault="0059703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14:paraId="6BA21714" w14:textId="77777777" w:rsidR="00597036" w:rsidRDefault="0059703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14:paraId="445C4EDB" w14:textId="77777777" w:rsidR="00597036" w:rsidRDefault="0059703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14:paraId="2449F350" w14:textId="77777777" w:rsidR="00597036" w:rsidRDefault="0059703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14:paraId="4408100A" w14:textId="77777777" w:rsidR="00597036" w:rsidRDefault="0059703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14:paraId="045C3085"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14:paraId="5FBE0C78"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14:paraId="18F1539A" w14:textId="77777777" w:rsidR="00597036" w:rsidRDefault="0059703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14:paraId="7D210605"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76F0EE2A"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13EDC74F" w14:textId="77777777" w:rsidR="00597036" w:rsidRDefault="0059703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14:paraId="2403D387"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41D6B3DD"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64BF0C9C" w14:textId="77777777" w:rsidR="00597036" w:rsidRDefault="0059703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14:paraId="1053A905"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7487F151"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1E419BBA" w14:textId="77777777" w:rsidR="00597036" w:rsidRDefault="0059703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14:paraId="55FFE63E" w14:textId="77777777" w:rsidR="00597036" w:rsidRDefault="0059703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14:paraId="5530B0CA" w14:textId="77777777" w:rsidR="00597036" w:rsidRDefault="0059703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14:paraId="47FB0E2C" w14:textId="77777777" w:rsidR="00597036" w:rsidRDefault="0059703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14:paraId="055B9131" w14:textId="77777777" w:rsidR="00597036" w:rsidRDefault="0059703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24DDCB29" w14:textId="77777777" w:rsidR="00597036" w:rsidRDefault="0059703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14:paraId="6BC7ACDF" w14:textId="77777777" w:rsidR="00597036" w:rsidRDefault="0059703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14:paraId="663FE411" w14:textId="77777777" w:rsidR="00597036" w:rsidRDefault="0059703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14:paraId="3C1D4029" w14:textId="77777777" w:rsidR="00597036" w:rsidRDefault="0059703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49333285" w14:textId="77777777" w:rsidR="00597036" w:rsidRDefault="0059703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14:paraId="4C25F90C" w14:textId="77777777" w:rsidR="00597036" w:rsidRDefault="0059703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67D02E4E" w14:textId="77777777" w:rsidR="00597036" w:rsidRDefault="0059703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14:paraId="388D4439" w14:textId="77777777" w:rsidR="00597036" w:rsidRDefault="0059703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1E7F090A" w14:textId="77777777" w:rsidR="00597036" w:rsidRDefault="0059703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0A8A7F4E" w14:textId="77777777" w:rsidR="00597036" w:rsidRDefault="0059703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7E428F6D" w14:textId="77777777" w:rsidR="00597036" w:rsidRDefault="0059703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14:paraId="5A853C5C" w14:textId="77777777" w:rsidR="00597036" w:rsidRDefault="0059703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446987B0" w14:textId="77777777" w:rsidR="00597036" w:rsidRDefault="0059703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1F8744DB" w14:textId="77777777" w:rsidR="00597036" w:rsidRDefault="0059703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236937D6" w14:textId="77777777" w:rsidR="00597036" w:rsidRDefault="0059703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14:paraId="168FE203" w14:textId="77777777" w:rsidR="00597036" w:rsidRDefault="0059703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14:paraId="28DE5BB1" w14:textId="77777777" w:rsidR="00597036" w:rsidRDefault="0059703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14:paraId="75705D87" w14:textId="77777777" w:rsidR="00597036" w:rsidRDefault="0059703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14:paraId="72C10824" w14:textId="77777777" w:rsidR="00597036" w:rsidRDefault="00597036">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14:paraId="72622FE8" w14:textId="77777777" w:rsidR="00597036" w:rsidRDefault="0059703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14:paraId="3BD4C799" w14:textId="77777777" w:rsidR="00597036" w:rsidRDefault="0059703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14:paraId="6CFA1D35" w14:textId="77777777" w:rsidR="00597036" w:rsidRDefault="0059703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14:paraId="523F7848" w14:textId="77777777" w:rsidR="00597036" w:rsidRDefault="0059703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14:paraId="67F65013" w14:textId="77777777" w:rsidR="00597036" w:rsidRDefault="0059703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14:paraId="6F6AD4A6" w14:textId="12153316" w:rsidR="00597036" w:rsidRDefault="0059703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14:paraId="706CC5C9" w14:textId="77777777" w:rsidR="00597036" w:rsidRDefault="0059703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14:paraId="17EC9600" w14:textId="77777777" w:rsidR="00597036" w:rsidRDefault="0059703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14:paraId="6A4339B7" w14:textId="77777777" w:rsidR="00597036" w:rsidRDefault="0059703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14:paraId="300A18C5" w14:textId="77777777" w:rsidR="00597036" w:rsidRDefault="00597036">
      <w:pPr>
        <w:pStyle w:val="TOC3"/>
        <w:rPr>
          <w:rFonts w:asciiTheme="minorHAnsi" w:eastAsiaTheme="minorEastAsia" w:hAnsiTheme="minorHAnsi" w:cstheme="minorBidi"/>
          <w:sz w:val="22"/>
          <w:szCs w:val="22"/>
        </w:rPr>
      </w:pPr>
      <w:r w:rsidRPr="00597036">
        <w:t>B.4.3.1</w:t>
      </w:r>
      <w:r w:rsidRPr="00597036">
        <w:rPr>
          <w:rFonts w:asciiTheme="minorHAnsi" w:hAnsiTheme="minorHAnsi" w:cstheme="minorBidi"/>
          <w:sz w:val="22"/>
          <w:szCs w:val="22"/>
        </w:rPr>
        <w:tab/>
      </w:r>
      <w:r w:rsidRPr="00763DEA">
        <w:rPr>
          <w:rFonts w:eastAsia="MS Mincho"/>
        </w:rPr>
        <w:t>Inter-band carrier aggregation</w:t>
      </w:r>
      <w:r>
        <w:tab/>
        <w:t>3057</w:t>
      </w:r>
    </w:p>
    <w:p w14:paraId="0E64F7A4" w14:textId="77777777" w:rsidR="00597036" w:rsidRDefault="0059703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14:paraId="527CF949" w14:textId="77777777" w:rsidR="00597036" w:rsidRDefault="0059703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14:paraId="1F7453E4" w14:textId="094A8D3A" w:rsidR="00597036" w:rsidRDefault="0059703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14:paraId="4CC31AA8" w14:textId="77777777" w:rsidR="00597036" w:rsidRDefault="0059703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14:paraId="73E28E26" w14:textId="77777777" w:rsidR="00597036" w:rsidRDefault="0059703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14:paraId="55742FF4" w14:textId="77777777" w:rsidR="00597036" w:rsidRDefault="0059703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14:paraId="6560900F" w14:textId="77777777" w:rsidR="00597036" w:rsidRDefault="0059703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14:paraId="44838948" w14:textId="77777777" w:rsidR="00597036" w:rsidRDefault="0059703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14:paraId="05367656" w14:textId="650F3598" w:rsidR="00597036" w:rsidRDefault="0059703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14:paraId="1566794B" w14:textId="77777777" w:rsidR="00597036" w:rsidRDefault="0059703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14:paraId="1747E0A1" w14:textId="77777777" w:rsidR="00597036" w:rsidRDefault="0059703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14:paraId="3B8144AC" w14:textId="77777777" w:rsidR="00597036" w:rsidRDefault="0059703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14:paraId="69345F8F" w14:textId="77777777" w:rsidR="00597036" w:rsidRDefault="0059703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14:paraId="1942F26E" w14:textId="77777777" w:rsidR="00597036" w:rsidRDefault="0059703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14:paraId="385B14A4" w14:textId="794A1012" w:rsidR="00597036" w:rsidRDefault="0059703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14:paraId="1933B7A4" w14:textId="77777777" w:rsidR="00597036" w:rsidRDefault="0059703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14:paraId="7018BCCE" w14:textId="4B72EDD7" w:rsidR="00597036" w:rsidRDefault="00597036" w:rsidP="00597036">
      <w:pPr>
        <w:pStyle w:val="TOC8"/>
        <w:rPr>
          <w:rFonts w:asciiTheme="minorHAnsi" w:eastAsiaTheme="minorEastAsia" w:hAnsiTheme="minorHAnsi" w:cstheme="minorBidi"/>
          <w:b w:val="0"/>
          <w:szCs w:val="22"/>
        </w:rPr>
      </w:pPr>
      <w:r>
        <w:t>Annex C (informative):</w:t>
      </w:r>
      <w:r>
        <w:tab/>
        <w:t>Change history:</w:t>
      </w:r>
      <w:r>
        <w:tab/>
        <w:t>3063</w:t>
      </w:r>
    </w:p>
    <w:p w14:paraId="7496C960" w14:textId="786FB768" w:rsidR="004D51F6" w:rsidRPr="000E1ADA" w:rsidRDefault="00597036" w:rsidP="005F6A6A">
      <w:pPr>
        <w:rPr>
          <w:rFonts w:cs="v4.2.0"/>
          <w:noProof/>
          <w:sz w:val="22"/>
          <w:szCs w:val="22"/>
          <w:lang w:val="en-US"/>
        </w:rPr>
      </w:pPr>
      <w:r>
        <w:rPr>
          <w:rFonts w:cs="v4.2.0"/>
          <w:noProof/>
          <w:color w:val="FF0000"/>
          <w:sz w:val="22"/>
        </w:rPr>
        <w:fldChar w:fldCharType="end"/>
      </w:r>
    </w:p>
    <w:p w14:paraId="57B870EB" w14:textId="7BD6D73E"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E1211">
        <w:rPr>
          <w:rFonts w:eastAsiaTheme="minorEastAsia"/>
          <w:noProof/>
        </w:rPr>
        <w:instrText>a</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E1211">
        <w:rPr>
          <w:rFonts w:eastAsiaTheme="minorEastAsia"/>
          <w:noProof/>
        </w:rPr>
        <w:instrText>a</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E1211">
        <w:rPr>
          <w:rFonts w:eastAsiaTheme="minorEastAsia"/>
          <w:noProof/>
        </w:rPr>
        <w:instrText>a</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E1211">
        <w:rPr>
          <w:rFonts w:eastAsiaTheme="minorEastAsia"/>
          <w:noProof/>
        </w:rPr>
        <w:instrText>a</w:instrText>
      </w:r>
      <w:r w:rsidR="00A962A1" w:rsidRPr="000E1ADA">
        <w:rPr>
          <w:noProof/>
        </w:rPr>
        <w:instrText>0_sA.9-XX.doc</w:instrText>
      </w:r>
      <w:bookmarkStart w:id="3" w:name="_GoBack"/>
      <w:bookmarkEnd w:id="3"/>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0BF9B" w14:textId="77777777" w:rsidR="00B3188F" w:rsidRDefault="00B3188F">
      <w:r>
        <w:separator/>
      </w:r>
    </w:p>
  </w:endnote>
  <w:endnote w:type="continuationSeparator" w:id="0">
    <w:p w14:paraId="26967410" w14:textId="77777777" w:rsidR="00B3188F" w:rsidRDefault="00B3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A7C8B" w14:textId="77777777" w:rsidR="006232C3" w:rsidRPr="00FD21B3" w:rsidRDefault="006232C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47295" w14:textId="77777777" w:rsidR="00B3188F" w:rsidRDefault="00B3188F">
      <w:r>
        <w:separator/>
      </w:r>
    </w:p>
  </w:footnote>
  <w:footnote w:type="continuationSeparator" w:id="0">
    <w:p w14:paraId="574B4F01" w14:textId="77777777" w:rsidR="00B3188F" w:rsidRDefault="00B31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B78C" w14:textId="77777777" w:rsidR="006232C3" w:rsidRDefault="006232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E8C5" w14:textId="77777777" w:rsidR="006232C3" w:rsidRDefault="006232C3">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30DD86FB" w:rsidR="006232C3" w:rsidRDefault="006232C3" w:rsidP="00C334F6">
    <w:pPr>
      <w:framePr w:wrap="auto" w:vAnchor="text" w:hAnchor="page" w:x="1162" w:y="51"/>
    </w:pPr>
    <w:r>
      <w:fldChar w:fldCharType="begin"/>
    </w:r>
    <w:r>
      <w:instrText xml:space="preserve"> styleref ZGSM </w:instrText>
    </w:r>
    <w:r>
      <w:fldChar w:fldCharType="separate"/>
    </w:r>
    <w:r w:rsidR="001E1211">
      <w:rPr>
        <w:noProof/>
      </w:rPr>
      <w:t>Release 15</w:t>
    </w:r>
    <w:r>
      <w:rPr>
        <w:noProof/>
      </w:rPr>
      <w:fldChar w:fldCharType="end"/>
    </w:r>
  </w:p>
  <w:p w14:paraId="17C04769" w14:textId="5E1B7696" w:rsidR="006232C3" w:rsidRDefault="006232C3">
    <w:pPr>
      <w:framePr w:wrap="auto" w:vAnchor="text" w:hAnchor="margin" w:xAlign="right" w:y="1"/>
    </w:pPr>
    <w:r>
      <w:fldChar w:fldCharType="begin"/>
    </w:r>
    <w:r>
      <w:instrText xml:space="preserve"> STYLEREF ZA </w:instrText>
    </w:r>
    <w:r>
      <w:fldChar w:fldCharType="separate"/>
    </w:r>
    <w:r w:rsidR="001E1211">
      <w:rPr>
        <w:noProof/>
      </w:rPr>
      <w:t>3GPP TS 36.133 V15.10.0 (2020-06)</w:t>
    </w:r>
    <w:r>
      <w:rPr>
        <w:noProof/>
      </w:rPr>
      <w:fldChar w:fldCharType="end"/>
    </w:r>
  </w:p>
  <w:p w14:paraId="468037FF" w14:textId="77777777" w:rsidR="006232C3" w:rsidRDefault="006232C3">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B197" w14:textId="77777777" w:rsidR="006232C3" w:rsidRDefault="006232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438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043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0438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043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0438D"/>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D0438D"/>
    <w:pPr>
      <w:ind w:left="1701" w:hanging="1701"/>
      <w:outlineLvl w:val="4"/>
    </w:pPr>
    <w:rPr>
      <w:sz w:val="22"/>
    </w:rPr>
  </w:style>
  <w:style w:type="paragraph" w:styleId="Heading6">
    <w:name w:val="heading 6"/>
    <w:aliases w:val="T1,Header 6"/>
    <w:basedOn w:val="H6"/>
    <w:next w:val="Normal"/>
    <w:link w:val="Heading6Char"/>
    <w:qFormat/>
    <w:rsid w:val="00D0438D"/>
    <w:pPr>
      <w:outlineLvl w:val="5"/>
    </w:pPr>
  </w:style>
  <w:style w:type="paragraph" w:styleId="Heading7">
    <w:name w:val="heading 7"/>
    <w:basedOn w:val="H6"/>
    <w:next w:val="Normal"/>
    <w:link w:val="Heading7Char"/>
    <w:qFormat/>
    <w:rsid w:val="00D0438D"/>
    <w:pPr>
      <w:outlineLvl w:val="6"/>
    </w:pPr>
  </w:style>
  <w:style w:type="paragraph" w:styleId="Heading8">
    <w:name w:val="heading 8"/>
    <w:basedOn w:val="Heading1"/>
    <w:next w:val="Normal"/>
    <w:link w:val="Heading8Char"/>
    <w:qFormat/>
    <w:rsid w:val="00D0438D"/>
    <w:pPr>
      <w:ind w:left="0" w:firstLine="0"/>
      <w:outlineLvl w:val="7"/>
    </w:pPr>
  </w:style>
  <w:style w:type="paragraph" w:styleId="Heading9">
    <w:name w:val="heading 9"/>
    <w:aliases w:val="Figure Heading,FH"/>
    <w:basedOn w:val="Heading8"/>
    <w:next w:val="Normal"/>
    <w:link w:val="Heading9Char"/>
    <w:qFormat/>
    <w:rsid w:val="00D0438D"/>
    <w:pPr>
      <w:outlineLvl w:val="8"/>
    </w:pPr>
  </w:style>
  <w:style w:type="character" w:default="1" w:styleId="DefaultParagraphFont">
    <w:name w:val="Default Paragraph Font"/>
    <w:semiHidden/>
    <w:rsid w:val="00D043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438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D0438D"/>
    <w:pPr>
      <w:ind w:left="1985" w:hanging="1985"/>
      <w:outlineLvl w:val="9"/>
    </w:pPr>
    <w:rPr>
      <w:sz w:val="20"/>
    </w:rPr>
  </w:style>
  <w:style w:type="paragraph" w:customStyle="1" w:styleId="B1">
    <w:name w:val="B1"/>
    <w:basedOn w:val="List"/>
    <w:link w:val="B1Char"/>
    <w:rsid w:val="00D0438D"/>
  </w:style>
  <w:style w:type="paragraph" w:styleId="List">
    <w:name w:val="List"/>
    <w:basedOn w:val="Normal"/>
    <w:rsid w:val="00D0438D"/>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D0438D"/>
  </w:style>
  <w:style w:type="paragraph" w:customStyle="1" w:styleId="ZA">
    <w:name w:val="ZA"/>
    <w:rsid w:val="00D043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043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043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043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0438D"/>
    <w:pPr>
      <w:framePr w:wrap="notBeside" w:y="16161"/>
    </w:pPr>
  </w:style>
  <w:style w:type="paragraph" w:customStyle="1" w:styleId="FP">
    <w:name w:val="FP"/>
    <w:basedOn w:val="Normal"/>
    <w:rsid w:val="00D0438D"/>
    <w:pPr>
      <w:spacing w:after="0"/>
    </w:pPr>
  </w:style>
  <w:style w:type="paragraph" w:customStyle="1" w:styleId="TT">
    <w:name w:val="TT"/>
    <w:basedOn w:val="Heading1"/>
    <w:next w:val="Normal"/>
    <w:rsid w:val="00D0438D"/>
    <w:pPr>
      <w:outlineLvl w:val="9"/>
    </w:pPr>
  </w:style>
  <w:style w:type="paragraph" w:styleId="TOC1">
    <w:name w:val="toc 1"/>
    <w:rsid w:val="00D043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D0438D"/>
    <w:pPr>
      <w:keepNext w:val="0"/>
      <w:spacing w:before="0"/>
      <w:ind w:left="851" w:hanging="851"/>
    </w:pPr>
    <w:rPr>
      <w:sz w:val="20"/>
    </w:rPr>
  </w:style>
  <w:style w:type="paragraph" w:styleId="TOC3">
    <w:name w:val="toc 3"/>
    <w:basedOn w:val="TOC2"/>
    <w:rsid w:val="00D0438D"/>
    <w:pPr>
      <w:ind w:left="1134" w:hanging="1134"/>
    </w:pPr>
  </w:style>
  <w:style w:type="paragraph" w:styleId="TOC4">
    <w:name w:val="toc 4"/>
    <w:basedOn w:val="TOC3"/>
    <w:rsid w:val="00D0438D"/>
    <w:pPr>
      <w:ind w:left="1418" w:hanging="1418"/>
    </w:pPr>
  </w:style>
  <w:style w:type="paragraph" w:customStyle="1" w:styleId="B2">
    <w:name w:val="B2"/>
    <w:basedOn w:val="List2"/>
    <w:link w:val="B2Char"/>
    <w:rsid w:val="00D0438D"/>
  </w:style>
  <w:style w:type="paragraph" w:styleId="List2">
    <w:name w:val="List 2"/>
    <w:basedOn w:val="List"/>
    <w:rsid w:val="00D0438D"/>
    <w:pPr>
      <w:ind w:left="851"/>
    </w:pPr>
  </w:style>
  <w:style w:type="paragraph" w:customStyle="1" w:styleId="B3">
    <w:name w:val="B3"/>
    <w:basedOn w:val="List3"/>
    <w:link w:val="B3Char"/>
    <w:rsid w:val="00D0438D"/>
  </w:style>
  <w:style w:type="paragraph" w:styleId="List3">
    <w:name w:val="List 3"/>
    <w:basedOn w:val="List2"/>
    <w:rsid w:val="00D0438D"/>
    <w:pPr>
      <w:ind w:left="1135"/>
    </w:pPr>
  </w:style>
  <w:style w:type="paragraph" w:customStyle="1" w:styleId="NO">
    <w:name w:val="NO"/>
    <w:basedOn w:val="Normal"/>
    <w:link w:val="NOChar"/>
    <w:rsid w:val="00D0438D"/>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D0438D"/>
    <w:pPr>
      <w:ind w:left="1418"/>
    </w:pPr>
  </w:style>
  <w:style w:type="paragraph" w:styleId="List5">
    <w:name w:val="List 5"/>
    <w:basedOn w:val="List4"/>
    <w:rsid w:val="00D0438D"/>
    <w:pPr>
      <w:ind w:left="1702"/>
    </w:pPr>
  </w:style>
  <w:style w:type="paragraph" w:customStyle="1" w:styleId="EX">
    <w:name w:val="EX"/>
    <w:basedOn w:val="Normal"/>
    <w:rsid w:val="00D0438D"/>
    <w:pPr>
      <w:keepLines/>
      <w:ind w:left="1702" w:hanging="1418"/>
    </w:pPr>
  </w:style>
  <w:style w:type="paragraph" w:customStyle="1" w:styleId="EW">
    <w:name w:val="EW"/>
    <w:basedOn w:val="EX"/>
    <w:rsid w:val="00D0438D"/>
    <w:pPr>
      <w:spacing w:after="0"/>
    </w:pPr>
  </w:style>
  <w:style w:type="paragraph" w:customStyle="1" w:styleId="TAC">
    <w:name w:val="TAC"/>
    <w:basedOn w:val="TAL"/>
    <w:link w:val="TACChar"/>
    <w:rsid w:val="00D0438D"/>
    <w:pPr>
      <w:jc w:val="center"/>
    </w:pPr>
  </w:style>
  <w:style w:type="paragraph" w:customStyle="1" w:styleId="TAL">
    <w:name w:val="TAL"/>
    <w:basedOn w:val="Normal"/>
    <w:link w:val="TALCar"/>
    <w:rsid w:val="00D0438D"/>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D0438D"/>
    <w:rPr>
      <w:color w:val="FF0000"/>
    </w:rPr>
  </w:style>
  <w:style w:type="paragraph" w:customStyle="1" w:styleId="EQ">
    <w:name w:val="EQ"/>
    <w:basedOn w:val="Normal"/>
    <w:next w:val="Normal"/>
    <w:rsid w:val="00D0438D"/>
    <w:pPr>
      <w:keepLines/>
      <w:tabs>
        <w:tab w:val="center" w:pos="4536"/>
        <w:tab w:val="right" w:pos="9072"/>
      </w:tabs>
    </w:pPr>
    <w:rPr>
      <w:noProof/>
    </w:rPr>
  </w:style>
  <w:style w:type="paragraph" w:customStyle="1" w:styleId="TF">
    <w:name w:val="TF"/>
    <w:basedOn w:val="TH"/>
    <w:link w:val="TFChar"/>
    <w:rsid w:val="00D0438D"/>
    <w:pPr>
      <w:keepNext w:val="0"/>
      <w:spacing w:before="0" w:after="240"/>
    </w:pPr>
  </w:style>
  <w:style w:type="paragraph" w:customStyle="1" w:styleId="TH">
    <w:name w:val="TH"/>
    <w:basedOn w:val="Normal"/>
    <w:link w:val="THChar"/>
    <w:rsid w:val="00D0438D"/>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D0438D"/>
    <w:pPr>
      <w:spacing w:before="180"/>
      <w:ind w:left="2693" w:hanging="2693"/>
    </w:pPr>
    <w:rPr>
      <w:b/>
    </w:rPr>
  </w:style>
  <w:style w:type="paragraph" w:styleId="TOC5">
    <w:name w:val="toc 5"/>
    <w:basedOn w:val="TOC4"/>
    <w:rsid w:val="00D0438D"/>
    <w:pPr>
      <w:ind w:left="1701" w:hanging="1701"/>
    </w:pPr>
  </w:style>
  <w:style w:type="paragraph" w:customStyle="1" w:styleId="ZH">
    <w:name w:val="ZH"/>
    <w:rsid w:val="00D043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0438D"/>
    <w:pPr>
      <w:ind w:left="1418" w:hanging="1418"/>
    </w:pPr>
  </w:style>
  <w:style w:type="paragraph" w:customStyle="1" w:styleId="LD">
    <w:name w:val="LD"/>
    <w:rsid w:val="00D0438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0438D"/>
    <w:pPr>
      <w:spacing w:after="0"/>
    </w:pPr>
  </w:style>
  <w:style w:type="paragraph" w:styleId="TOC6">
    <w:name w:val="toc 6"/>
    <w:basedOn w:val="TOC5"/>
    <w:next w:val="Normal"/>
    <w:rsid w:val="00D0438D"/>
    <w:pPr>
      <w:ind w:left="1985" w:hanging="1985"/>
    </w:pPr>
  </w:style>
  <w:style w:type="paragraph" w:styleId="TOC7">
    <w:name w:val="toc 7"/>
    <w:basedOn w:val="TOC6"/>
    <w:next w:val="Normal"/>
    <w:rsid w:val="00D0438D"/>
    <w:pPr>
      <w:ind w:left="2268" w:hanging="2268"/>
    </w:pPr>
  </w:style>
  <w:style w:type="paragraph" w:customStyle="1" w:styleId="NF">
    <w:name w:val="NF"/>
    <w:basedOn w:val="NO"/>
    <w:rsid w:val="00D0438D"/>
    <w:pPr>
      <w:keepNext/>
      <w:spacing w:after="0"/>
    </w:pPr>
    <w:rPr>
      <w:rFonts w:ascii="Arial" w:hAnsi="Arial"/>
      <w:sz w:val="18"/>
    </w:rPr>
  </w:style>
  <w:style w:type="paragraph" w:customStyle="1" w:styleId="PL">
    <w:name w:val="PL"/>
    <w:link w:val="PLChar"/>
    <w:rsid w:val="00D0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0438D"/>
    <w:pPr>
      <w:jc w:val="right"/>
    </w:pPr>
  </w:style>
  <w:style w:type="paragraph" w:customStyle="1" w:styleId="ZD">
    <w:name w:val="ZD"/>
    <w:rsid w:val="00D043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D043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D0438D"/>
  </w:style>
  <w:style w:type="paragraph" w:customStyle="1" w:styleId="B5">
    <w:name w:val="B5"/>
    <w:basedOn w:val="List5"/>
    <w:rsid w:val="00D0438D"/>
  </w:style>
  <w:style w:type="paragraph" w:customStyle="1" w:styleId="ZTD">
    <w:name w:val="ZTD"/>
    <w:basedOn w:val="ZB"/>
    <w:rsid w:val="00D0438D"/>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D0438D"/>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D0438D"/>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D0438D"/>
    <w:rPr>
      <w:b/>
      <w:position w:val="6"/>
      <w:sz w:val="16"/>
    </w:rPr>
  </w:style>
  <w:style w:type="paragraph" w:styleId="Footer">
    <w:name w:val="footer"/>
    <w:basedOn w:val="Header"/>
    <w:link w:val="FooterChar"/>
    <w:rsid w:val="00D0438D"/>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438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D0438D"/>
  </w:style>
  <w:style w:type="paragraph" w:styleId="Index2">
    <w:name w:val="index 2"/>
    <w:basedOn w:val="Index1"/>
    <w:semiHidden/>
    <w:rsid w:val="00D0438D"/>
    <w:pPr>
      <w:ind w:left="284"/>
    </w:pPr>
  </w:style>
  <w:style w:type="paragraph" w:styleId="Index1">
    <w:name w:val="index 1"/>
    <w:basedOn w:val="Normal"/>
    <w:semiHidden/>
    <w:rsid w:val="00D0438D"/>
    <w:pPr>
      <w:keepLines/>
      <w:spacing w:after="0"/>
    </w:pPr>
  </w:style>
  <w:style w:type="paragraph" w:styleId="ListNumber2">
    <w:name w:val="List Number 2"/>
    <w:basedOn w:val="ListNumber"/>
    <w:rsid w:val="00D0438D"/>
    <w:pPr>
      <w:ind w:left="851"/>
    </w:pPr>
  </w:style>
  <w:style w:type="paragraph" w:styleId="ListNumber">
    <w:name w:val="List Number"/>
    <w:basedOn w:val="List"/>
    <w:rsid w:val="00D0438D"/>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438D"/>
    <w:pPr>
      <w:keepLines/>
      <w:spacing w:after="0"/>
      <w:ind w:left="454" w:hanging="454"/>
    </w:pPr>
    <w:rPr>
      <w:sz w:val="16"/>
    </w:rPr>
  </w:style>
  <w:style w:type="paragraph" w:styleId="ListBullet2">
    <w:name w:val="List Bullet 2"/>
    <w:basedOn w:val="ListBullet"/>
    <w:rsid w:val="00D0438D"/>
    <w:pPr>
      <w:ind w:left="851"/>
    </w:pPr>
  </w:style>
  <w:style w:type="paragraph" w:styleId="ListBullet3">
    <w:name w:val="List Bullet 3"/>
    <w:basedOn w:val="ListBullet2"/>
    <w:rsid w:val="00D0438D"/>
    <w:pPr>
      <w:ind w:left="1135"/>
    </w:pPr>
  </w:style>
  <w:style w:type="paragraph" w:styleId="ListBullet4">
    <w:name w:val="List Bullet 4"/>
    <w:basedOn w:val="ListBullet3"/>
    <w:rsid w:val="00D0438D"/>
    <w:pPr>
      <w:ind w:left="1418"/>
    </w:pPr>
  </w:style>
  <w:style w:type="paragraph" w:styleId="ListBullet5">
    <w:name w:val="List Bullet 5"/>
    <w:basedOn w:val="ListBullet4"/>
    <w:rsid w:val="00D0438D"/>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86</Pages>
  <Words>40235</Words>
  <Characters>229344</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38.863-01-01 CR0297r11 Rel-15 R4-2012345 RP-2067890</cp:lastModifiedBy>
  <cp:revision>3</cp:revision>
  <dcterms:created xsi:type="dcterms:W3CDTF">2020-06-25T08:36:00Z</dcterms:created>
  <dcterms:modified xsi:type="dcterms:W3CDTF">2020-06-25T08:37:00Z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