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4E989E61" w:rsidR="00067548" w:rsidRPr="000404EF" w:rsidRDefault="00067548" w:rsidP="00C02147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A921A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A921A1">
        <w:rPr>
          <w:lang w:val="en-US"/>
        </w:rPr>
        <w:t>5bis</w:t>
      </w:r>
      <w:r w:rsidRPr="000404EF">
        <w:rPr>
          <w:lang w:val="en-US"/>
        </w:rPr>
        <w:tab/>
      </w:r>
      <w:r w:rsidR="00EB75BF">
        <w:rPr>
          <w:lang w:val="en-US"/>
        </w:rPr>
        <w:t>R3-171285</w:t>
      </w:r>
    </w:p>
    <w:p w14:paraId="34D94E32" w14:textId="274F5672" w:rsidR="00067548" w:rsidRPr="00DA6C5F" w:rsidRDefault="00D2743C" w:rsidP="00C02147">
      <w:pPr>
        <w:pStyle w:val="3GPPHeader"/>
        <w:spacing w:after="60"/>
        <w:rPr>
          <w:lang w:val="en-US"/>
        </w:rPr>
      </w:pPr>
      <w:r>
        <w:rPr>
          <w:lang w:val="en-US"/>
        </w:rPr>
        <w:t>Spokane</w:t>
      </w:r>
      <w:r w:rsidR="001433E3">
        <w:rPr>
          <w:lang w:val="en-US"/>
        </w:rPr>
        <w:t xml:space="preserve">, </w:t>
      </w:r>
      <w:r>
        <w:rPr>
          <w:lang w:val="en-US"/>
        </w:rPr>
        <w:t>USA</w:t>
      </w:r>
      <w:r w:rsidR="001433E3">
        <w:rPr>
          <w:lang w:val="en-US"/>
        </w:rPr>
        <w:t xml:space="preserve">, </w:t>
      </w:r>
      <w:r>
        <w:rPr>
          <w:lang w:val="en-US"/>
        </w:rPr>
        <w:t>3</w:t>
      </w:r>
      <w:r w:rsidRPr="00DA6C5F">
        <w:rPr>
          <w:lang w:val="en-US"/>
        </w:rPr>
        <w:t>rd</w:t>
      </w:r>
      <w:r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1433E3">
        <w:rPr>
          <w:lang w:val="en-US"/>
        </w:rPr>
        <w:t>7</w:t>
      </w:r>
      <w:r w:rsidR="00067548" w:rsidRPr="00DA6C5F">
        <w:rPr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April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</w:p>
    <w:p w14:paraId="56C12257" w14:textId="77777777" w:rsidR="00E90E49" w:rsidRPr="00CE0424" w:rsidRDefault="00E90E49" w:rsidP="00C02147">
      <w:pPr>
        <w:pStyle w:val="3GPPHeader"/>
      </w:pPr>
    </w:p>
    <w:p w14:paraId="4A4F422A" w14:textId="76F66A13" w:rsidR="00E90E49" w:rsidRPr="004E5305" w:rsidRDefault="00E90E49" w:rsidP="00C02147">
      <w:pPr>
        <w:pStyle w:val="3GPPHeader"/>
        <w:rPr>
          <w:sz w:val="22"/>
          <w:szCs w:val="22"/>
          <w:lang w:val="en-US"/>
        </w:rPr>
      </w:pPr>
      <w:r w:rsidRPr="004E5305">
        <w:rPr>
          <w:sz w:val="22"/>
          <w:szCs w:val="22"/>
          <w:lang w:val="en-US"/>
        </w:rPr>
        <w:t>Agenda Item:</w:t>
      </w:r>
      <w:r w:rsidRPr="004E5305">
        <w:rPr>
          <w:sz w:val="22"/>
          <w:szCs w:val="22"/>
          <w:lang w:val="en-US"/>
        </w:rPr>
        <w:tab/>
      </w:r>
      <w:r w:rsidR="002A5228">
        <w:rPr>
          <w:sz w:val="22"/>
          <w:szCs w:val="22"/>
          <w:lang w:val="en-US"/>
        </w:rPr>
        <w:t>1</w:t>
      </w:r>
      <w:r w:rsidR="007E77EE">
        <w:rPr>
          <w:sz w:val="22"/>
          <w:szCs w:val="22"/>
          <w:lang w:val="en-US"/>
        </w:rPr>
        <w:t>0.14.1</w:t>
      </w:r>
    </w:p>
    <w:p w14:paraId="5DAA27F0" w14:textId="77777777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Source:</w:t>
      </w:r>
      <w:r w:rsidR="00E90E49" w:rsidRPr="00F17BE1">
        <w:rPr>
          <w:sz w:val="22"/>
          <w:szCs w:val="22"/>
        </w:rPr>
        <w:tab/>
      </w:r>
      <w:r w:rsidR="00F64C2B" w:rsidRPr="00F17BE1">
        <w:rPr>
          <w:sz w:val="22"/>
          <w:szCs w:val="22"/>
        </w:rPr>
        <w:t>Ericsson</w:t>
      </w:r>
    </w:p>
    <w:p w14:paraId="63CB047E" w14:textId="1D178D50" w:rsidR="00E90E49" w:rsidRPr="00F17BE1" w:rsidRDefault="003D3C45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Title:</w:t>
      </w:r>
      <w:r w:rsidR="00E90E49" w:rsidRPr="00F17BE1">
        <w:rPr>
          <w:sz w:val="22"/>
          <w:szCs w:val="22"/>
        </w:rPr>
        <w:tab/>
      </w:r>
      <w:r w:rsidR="00EB75BF">
        <w:rPr>
          <w:sz w:val="22"/>
          <w:szCs w:val="22"/>
        </w:rPr>
        <w:t>Way Forward on High Layer Split Option Selection</w:t>
      </w:r>
    </w:p>
    <w:p w14:paraId="7E783B99" w14:textId="64F89AC4" w:rsidR="00E90E49" w:rsidRPr="00CE0424" w:rsidRDefault="00E90E49" w:rsidP="00C02147">
      <w:pPr>
        <w:pStyle w:val="3GPPHeader"/>
        <w:rPr>
          <w:sz w:val="22"/>
          <w:szCs w:val="22"/>
        </w:rPr>
      </w:pPr>
      <w:r w:rsidRPr="00F17BE1">
        <w:rPr>
          <w:sz w:val="22"/>
          <w:szCs w:val="22"/>
        </w:rPr>
        <w:t>Document for:</w:t>
      </w:r>
      <w:r w:rsidRPr="00F17BE1">
        <w:rPr>
          <w:sz w:val="22"/>
          <w:szCs w:val="22"/>
        </w:rPr>
        <w:tab/>
      </w:r>
      <w:r w:rsidR="002A5228" w:rsidRPr="002A5228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C02147"/>
    <w:p w14:paraId="607E06CC" w14:textId="77777777" w:rsidR="00E90E49" w:rsidRPr="00CE0424" w:rsidRDefault="00E90E49" w:rsidP="00C02147">
      <w:pPr>
        <w:pStyle w:val="Heading1"/>
        <w:jc w:val="both"/>
      </w:pPr>
      <w:r w:rsidRPr="00CE0424">
        <w:t>Introduction</w:t>
      </w:r>
    </w:p>
    <w:p w14:paraId="17E00C48" w14:textId="219FB44C" w:rsidR="00FF79F6" w:rsidRDefault="00EB75BF" w:rsidP="00C64FA8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During RAN3-95bis an agreement has been reached with respect to the selection of a high layer split option.</w:t>
      </w:r>
    </w:p>
    <w:p w14:paraId="06D49C22" w14:textId="77B883CC" w:rsidR="00EB75BF" w:rsidRDefault="00EB75BF" w:rsidP="00C64FA8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It is therefore useful to frame a way forward that allows RAN3 to structure future work in a focussed way.</w:t>
      </w:r>
    </w:p>
    <w:p w14:paraId="0106A701" w14:textId="05DBA58E" w:rsidR="00EB75BF" w:rsidRDefault="00EB75BF" w:rsidP="00C64FA8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The way forward proposed is the following:</w:t>
      </w:r>
    </w:p>
    <w:p w14:paraId="312012A9" w14:textId="3B228363" w:rsidR="00EB75BF" w:rsidRDefault="00EB75BF" w:rsidP="00C64FA8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36174262" w14:textId="69F5596C" w:rsidR="00EB75BF" w:rsidRDefault="00EB75BF" w:rsidP="00C64FA8">
      <w:pPr>
        <w:pStyle w:val="Proposal"/>
        <w:numPr>
          <w:ilvl w:val="0"/>
          <w:numId w:val="0"/>
        </w:numPr>
        <w:rPr>
          <w:rFonts w:cs="Arial"/>
        </w:rPr>
      </w:pPr>
      <w:r w:rsidRPr="008D7498">
        <w:rPr>
          <w:rFonts w:cs="Arial"/>
        </w:rPr>
        <w:t xml:space="preserve">RAN3 has decided to select Option 2 </w:t>
      </w:r>
      <w:r>
        <w:rPr>
          <w:rFonts w:cs="Arial"/>
        </w:rPr>
        <w:t xml:space="preserve">(based on centralised PDCP/RRC and decentralised RLC/MAC/PHY) </w:t>
      </w:r>
      <w:r>
        <w:rPr>
          <w:rFonts w:cs="Arial"/>
        </w:rPr>
        <w:t xml:space="preserve">for </w:t>
      </w:r>
      <w:r>
        <w:rPr>
          <w:rFonts w:cs="Arial"/>
        </w:rPr>
        <w:t>normative work in Release 15</w:t>
      </w:r>
      <w:r w:rsidR="00D560B0">
        <w:rPr>
          <w:rFonts w:cs="Arial"/>
        </w:rPr>
        <w:t xml:space="preserve">. </w:t>
      </w:r>
      <w:bookmarkStart w:id="0" w:name="_GoBack"/>
      <w:bookmarkEnd w:id="0"/>
      <w:r w:rsidR="00D560B0">
        <w:rPr>
          <w:rFonts w:cs="Arial"/>
        </w:rPr>
        <w:t>RAN3 will further work on possible</w:t>
      </w:r>
      <w:r w:rsidRPr="008D7498">
        <w:rPr>
          <w:rFonts w:cs="Arial"/>
        </w:rPr>
        <w:t xml:space="preserve"> solutions to address centralized </w:t>
      </w:r>
      <w:r>
        <w:rPr>
          <w:rFonts w:cs="Arial"/>
        </w:rPr>
        <w:t>retransmission</w:t>
      </w:r>
      <w:r w:rsidRPr="008D7498">
        <w:rPr>
          <w:rFonts w:cs="Arial"/>
        </w:rPr>
        <w:t xml:space="preserve"> of lost RLC PDUs will be explored immediately during the normative phase of Release 15.  </w:t>
      </w:r>
    </w:p>
    <w:p w14:paraId="5D7BD5D5" w14:textId="4DFF71CC" w:rsidR="00EB75BF" w:rsidRDefault="00EB75BF" w:rsidP="00C64FA8">
      <w:pPr>
        <w:pStyle w:val="Proposal"/>
        <w:numPr>
          <w:ilvl w:val="0"/>
          <w:numId w:val="0"/>
        </w:numPr>
        <w:rPr>
          <w:rFonts w:cs="Arial"/>
        </w:rPr>
      </w:pPr>
    </w:p>
    <w:p w14:paraId="5BBD88E8" w14:textId="16A058E4" w:rsidR="00EB75BF" w:rsidRDefault="00EB75BF" w:rsidP="00C64FA8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rFonts w:cs="Arial"/>
        </w:rPr>
        <w:t xml:space="preserve">Proposal: </w:t>
      </w:r>
      <w:r w:rsidRPr="00EB75BF">
        <w:rPr>
          <w:rFonts w:cs="Arial"/>
          <w:b w:val="0"/>
        </w:rPr>
        <w:t>it is proposed to agree to the way forward above</w:t>
      </w:r>
    </w:p>
    <w:sectPr w:rsidR="00EB75BF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E2489" w14:textId="77777777" w:rsidR="00136C1A" w:rsidRDefault="00136C1A">
      <w:r>
        <w:separator/>
      </w:r>
    </w:p>
  </w:endnote>
  <w:endnote w:type="continuationSeparator" w:id="0">
    <w:p w14:paraId="28024BB7" w14:textId="77777777" w:rsidR="00136C1A" w:rsidRDefault="0013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4F02041" w:rsidR="006B01EA" w:rsidRDefault="006B0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6C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6C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E47B8" w14:textId="77777777" w:rsidR="00136C1A" w:rsidRDefault="00136C1A">
      <w:r>
        <w:separator/>
      </w:r>
    </w:p>
  </w:footnote>
  <w:footnote w:type="continuationSeparator" w:id="0">
    <w:p w14:paraId="0B6ABBB8" w14:textId="77777777" w:rsidR="00136C1A" w:rsidRDefault="00136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6B01EA" w:rsidRDefault="006B0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A0064"/>
    <w:multiLevelType w:val="hybridMultilevel"/>
    <w:tmpl w:val="4EDCAA30"/>
    <w:lvl w:ilvl="0" w:tplc="041D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E7800"/>
    <w:multiLevelType w:val="hybridMultilevel"/>
    <w:tmpl w:val="12D25CA4"/>
    <w:lvl w:ilvl="0" w:tplc="E946D81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C30E03"/>
    <w:multiLevelType w:val="hybridMultilevel"/>
    <w:tmpl w:val="55B21F5C"/>
    <w:lvl w:ilvl="0" w:tplc="67581D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87719"/>
    <w:multiLevelType w:val="hybridMultilevel"/>
    <w:tmpl w:val="0902EC4A"/>
    <w:lvl w:ilvl="0" w:tplc="67581D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0"/>
  </w:num>
  <w:num w:numId="8">
    <w:abstractNumId w:val="11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2"/>
  </w:num>
  <w:num w:numId="15">
    <w:abstractNumId w:val="16"/>
  </w:num>
  <w:num w:numId="16">
    <w:abstractNumId w:val="24"/>
  </w:num>
  <w:num w:numId="17">
    <w:abstractNumId w:val="21"/>
  </w:num>
  <w:num w:numId="18">
    <w:abstractNumId w:val="8"/>
  </w:num>
  <w:num w:numId="19">
    <w:abstractNumId w:val="5"/>
  </w:num>
  <w:num w:numId="20">
    <w:abstractNumId w:val="18"/>
  </w:num>
  <w:num w:numId="21">
    <w:abstractNumId w:val="4"/>
  </w:num>
  <w:num w:numId="22">
    <w:abstractNumId w:val="14"/>
  </w:num>
  <w:num w:numId="23">
    <w:abstractNumId w:val="9"/>
  </w:num>
  <w:num w:numId="24">
    <w:abstractNumId w:val="6"/>
  </w:num>
  <w:num w:numId="25">
    <w:abstractNumId w:val="23"/>
  </w:num>
  <w:num w:numId="26">
    <w:abstractNumId w:val="26"/>
  </w:num>
  <w:num w:numId="27">
    <w:abstractNumId w:val="26"/>
  </w:num>
  <w:num w:numId="28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28C"/>
    <w:rsid w:val="00002A37"/>
    <w:rsid w:val="00004DEC"/>
    <w:rsid w:val="00005B9B"/>
    <w:rsid w:val="00006446"/>
    <w:rsid w:val="00006896"/>
    <w:rsid w:val="00006B58"/>
    <w:rsid w:val="00007172"/>
    <w:rsid w:val="00007CDC"/>
    <w:rsid w:val="00011B28"/>
    <w:rsid w:val="0001310D"/>
    <w:rsid w:val="00014F23"/>
    <w:rsid w:val="00015D15"/>
    <w:rsid w:val="00016FF8"/>
    <w:rsid w:val="00021423"/>
    <w:rsid w:val="0002271D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1A4B"/>
    <w:rsid w:val="000422E2"/>
    <w:rsid w:val="00042F22"/>
    <w:rsid w:val="000436EF"/>
    <w:rsid w:val="000444EF"/>
    <w:rsid w:val="00045ECF"/>
    <w:rsid w:val="000478E7"/>
    <w:rsid w:val="00052A07"/>
    <w:rsid w:val="000534E3"/>
    <w:rsid w:val="0005422C"/>
    <w:rsid w:val="0005606A"/>
    <w:rsid w:val="00057117"/>
    <w:rsid w:val="000616E7"/>
    <w:rsid w:val="0006487E"/>
    <w:rsid w:val="00065E1A"/>
    <w:rsid w:val="00065F31"/>
    <w:rsid w:val="00067548"/>
    <w:rsid w:val="00073CE1"/>
    <w:rsid w:val="00074543"/>
    <w:rsid w:val="00077E5F"/>
    <w:rsid w:val="0008036A"/>
    <w:rsid w:val="00081AE6"/>
    <w:rsid w:val="000855EB"/>
    <w:rsid w:val="00085B52"/>
    <w:rsid w:val="000866F2"/>
    <w:rsid w:val="0009009F"/>
    <w:rsid w:val="00091056"/>
    <w:rsid w:val="00091189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111"/>
    <w:rsid w:val="000B4AB9"/>
    <w:rsid w:val="000B58C3"/>
    <w:rsid w:val="000B58CB"/>
    <w:rsid w:val="000B61E9"/>
    <w:rsid w:val="000C03B7"/>
    <w:rsid w:val="000C04C5"/>
    <w:rsid w:val="000C165A"/>
    <w:rsid w:val="000C2E19"/>
    <w:rsid w:val="000D0D07"/>
    <w:rsid w:val="000D4797"/>
    <w:rsid w:val="000D61D6"/>
    <w:rsid w:val="000D65F8"/>
    <w:rsid w:val="000E0102"/>
    <w:rsid w:val="000E0527"/>
    <w:rsid w:val="000E1E92"/>
    <w:rsid w:val="000E71DD"/>
    <w:rsid w:val="000F06D6"/>
    <w:rsid w:val="000F0EB1"/>
    <w:rsid w:val="000F1106"/>
    <w:rsid w:val="000F3BE9"/>
    <w:rsid w:val="000F3F6C"/>
    <w:rsid w:val="000F623B"/>
    <w:rsid w:val="000F6DF3"/>
    <w:rsid w:val="000F7293"/>
    <w:rsid w:val="001005FF"/>
    <w:rsid w:val="00103DE0"/>
    <w:rsid w:val="001062FB"/>
    <w:rsid w:val="001063E6"/>
    <w:rsid w:val="0011378B"/>
    <w:rsid w:val="00113CF4"/>
    <w:rsid w:val="00115036"/>
    <w:rsid w:val="001153EA"/>
    <w:rsid w:val="00115643"/>
    <w:rsid w:val="00116667"/>
    <w:rsid w:val="00116765"/>
    <w:rsid w:val="001219F5"/>
    <w:rsid w:val="00121A20"/>
    <w:rsid w:val="00122F2E"/>
    <w:rsid w:val="0012372A"/>
    <w:rsid w:val="0012377F"/>
    <w:rsid w:val="00123ED1"/>
    <w:rsid w:val="00124314"/>
    <w:rsid w:val="00124F78"/>
    <w:rsid w:val="001269C9"/>
    <w:rsid w:val="00126B4A"/>
    <w:rsid w:val="00127422"/>
    <w:rsid w:val="00132FD0"/>
    <w:rsid w:val="00134007"/>
    <w:rsid w:val="001344C0"/>
    <w:rsid w:val="001346FA"/>
    <w:rsid w:val="00135252"/>
    <w:rsid w:val="00135870"/>
    <w:rsid w:val="00136C1A"/>
    <w:rsid w:val="00137AB5"/>
    <w:rsid w:val="00137F0B"/>
    <w:rsid w:val="00137FBC"/>
    <w:rsid w:val="001415CC"/>
    <w:rsid w:val="00142943"/>
    <w:rsid w:val="001433E3"/>
    <w:rsid w:val="0014455D"/>
    <w:rsid w:val="00146D5B"/>
    <w:rsid w:val="00151E23"/>
    <w:rsid w:val="001526E0"/>
    <w:rsid w:val="00153BAD"/>
    <w:rsid w:val="001551B5"/>
    <w:rsid w:val="001621D3"/>
    <w:rsid w:val="00163322"/>
    <w:rsid w:val="001643A8"/>
    <w:rsid w:val="001659C1"/>
    <w:rsid w:val="001708F2"/>
    <w:rsid w:val="00173A8E"/>
    <w:rsid w:val="00175394"/>
    <w:rsid w:val="00177795"/>
    <w:rsid w:val="00177E4E"/>
    <w:rsid w:val="001802AC"/>
    <w:rsid w:val="0018143F"/>
    <w:rsid w:val="00190AC1"/>
    <w:rsid w:val="0019341A"/>
    <w:rsid w:val="00194319"/>
    <w:rsid w:val="00197DF9"/>
    <w:rsid w:val="001A135D"/>
    <w:rsid w:val="001A1987"/>
    <w:rsid w:val="001A1E20"/>
    <w:rsid w:val="001A2564"/>
    <w:rsid w:val="001A4EB6"/>
    <w:rsid w:val="001A6173"/>
    <w:rsid w:val="001A6CBA"/>
    <w:rsid w:val="001B0D97"/>
    <w:rsid w:val="001B5A5D"/>
    <w:rsid w:val="001C08A3"/>
    <w:rsid w:val="001C1CE5"/>
    <w:rsid w:val="001C3D2A"/>
    <w:rsid w:val="001C6495"/>
    <w:rsid w:val="001D1B16"/>
    <w:rsid w:val="001D1F01"/>
    <w:rsid w:val="001D4D2D"/>
    <w:rsid w:val="001D51BA"/>
    <w:rsid w:val="001D6342"/>
    <w:rsid w:val="001D6D53"/>
    <w:rsid w:val="001E58E2"/>
    <w:rsid w:val="001E7AED"/>
    <w:rsid w:val="001E7EC3"/>
    <w:rsid w:val="001F2E43"/>
    <w:rsid w:val="001F3916"/>
    <w:rsid w:val="001F54C5"/>
    <w:rsid w:val="001F662C"/>
    <w:rsid w:val="001F7074"/>
    <w:rsid w:val="00200490"/>
    <w:rsid w:val="00200B60"/>
    <w:rsid w:val="0020163F"/>
    <w:rsid w:val="00201F3A"/>
    <w:rsid w:val="00203F96"/>
    <w:rsid w:val="002069B2"/>
    <w:rsid w:val="00207BC4"/>
    <w:rsid w:val="00207FA3"/>
    <w:rsid w:val="00210047"/>
    <w:rsid w:val="00211BE5"/>
    <w:rsid w:val="00213805"/>
    <w:rsid w:val="00214DA8"/>
    <w:rsid w:val="002151F3"/>
    <w:rsid w:val="00215423"/>
    <w:rsid w:val="002158FA"/>
    <w:rsid w:val="00216BCC"/>
    <w:rsid w:val="00220600"/>
    <w:rsid w:val="00221332"/>
    <w:rsid w:val="002224DB"/>
    <w:rsid w:val="00223FCB"/>
    <w:rsid w:val="002252C3"/>
    <w:rsid w:val="00225C54"/>
    <w:rsid w:val="00230765"/>
    <w:rsid w:val="002319E4"/>
    <w:rsid w:val="00232319"/>
    <w:rsid w:val="00235632"/>
    <w:rsid w:val="00235872"/>
    <w:rsid w:val="00235A08"/>
    <w:rsid w:val="00241559"/>
    <w:rsid w:val="00242DD6"/>
    <w:rsid w:val="002435B3"/>
    <w:rsid w:val="002458EB"/>
    <w:rsid w:val="002500C8"/>
    <w:rsid w:val="00253B08"/>
    <w:rsid w:val="00257543"/>
    <w:rsid w:val="002617E7"/>
    <w:rsid w:val="00261FC8"/>
    <w:rsid w:val="0026285C"/>
    <w:rsid w:val="00264228"/>
    <w:rsid w:val="00264334"/>
    <w:rsid w:val="0026473E"/>
    <w:rsid w:val="00265A14"/>
    <w:rsid w:val="00266214"/>
    <w:rsid w:val="0026728C"/>
    <w:rsid w:val="00267C83"/>
    <w:rsid w:val="0027144F"/>
    <w:rsid w:val="00271ED2"/>
    <w:rsid w:val="00271F3A"/>
    <w:rsid w:val="002727E1"/>
    <w:rsid w:val="00273278"/>
    <w:rsid w:val="002737F4"/>
    <w:rsid w:val="00274BD1"/>
    <w:rsid w:val="0027520B"/>
    <w:rsid w:val="002805F5"/>
    <w:rsid w:val="00280751"/>
    <w:rsid w:val="0028280A"/>
    <w:rsid w:val="002865D0"/>
    <w:rsid w:val="00286ACD"/>
    <w:rsid w:val="00287838"/>
    <w:rsid w:val="0028792C"/>
    <w:rsid w:val="002907B5"/>
    <w:rsid w:val="002908EC"/>
    <w:rsid w:val="00290A36"/>
    <w:rsid w:val="00292EB7"/>
    <w:rsid w:val="00296029"/>
    <w:rsid w:val="00296227"/>
    <w:rsid w:val="00296F44"/>
    <w:rsid w:val="0029777D"/>
    <w:rsid w:val="002A055E"/>
    <w:rsid w:val="002A107B"/>
    <w:rsid w:val="002A1D4E"/>
    <w:rsid w:val="002A2869"/>
    <w:rsid w:val="002A4BF9"/>
    <w:rsid w:val="002A5228"/>
    <w:rsid w:val="002B24D6"/>
    <w:rsid w:val="002C41E6"/>
    <w:rsid w:val="002D071A"/>
    <w:rsid w:val="002D34B2"/>
    <w:rsid w:val="002D47E3"/>
    <w:rsid w:val="002D7637"/>
    <w:rsid w:val="002E17F2"/>
    <w:rsid w:val="002E1C82"/>
    <w:rsid w:val="002E70BB"/>
    <w:rsid w:val="002E7CAE"/>
    <w:rsid w:val="002F2771"/>
    <w:rsid w:val="002F37A9"/>
    <w:rsid w:val="002F6541"/>
    <w:rsid w:val="00301CE6"/>
    <w:rsid w:val="0030256B"/>
    <w:rsid w:val="00302CA7"/>
    <w:rsid w:val="00304148"/>
    <w:rsid w:val="0030501F"/>
    <w:rsid w:val="00307BA1"/>
    <w:rsid w:val="00307F7F"/>
    <w:rsid w:val="00311702"/>
    <w:rsid w:val="00311E82"/>
    <w:rsid w:val="00313FD6"/>
    <w:rsid w:val="003143BD"/>
    <w:rsid w:val="003147A0"/>
    <w:rsid w:val="00317B01"/>
    <w:rsid w:val="00320151"/>
    <w:rsid w:val="003203ED"/>
    <w:rsid w:val="00321ACD"/>
    <w:rsid w:val="00322C9F"/>
    <w:rsid w:val="003242F4"/>
    <w:rsid w:val="00324D23"/>
    <w:rsid w:val="00330473"/>
    <w:rsid w:val="00331751"/>
    <w:rsid w:val="003335CC"/>
    <w:rsid w:val="00334579"/>
    <w:rsid w:val="00335858"/>
    <w:rsid w:val="00336BDA"/>
    <w:rsid w:val="003424EC"/>
    <w:rsid w:val="00342BD7"/>
    <w:rsid w:val="00343A07"/>
    <w:rsid w:val="0034672C"/>
    <w:rsid w:val="00346DB5"/>
    <w:rsid w:val="00346F8A"/>
    <w:rsid w:val="003477B1"/>
    <w:rsid w:val="00347F5E"/>
    <w:rsid w:val="00350D90"/>
    <w:rsid w:val="0035482C"/>
    <w:rsid w:val="00357380"/>
    <w:rsid w:val="003602D9"/>
    <w:rsid w:val="003604CE"/>
    <w:rsid w:val="00361F95"/>
    <w:rsid w:val="0037086D"/>
    <w:rsid w:val="00370E47"/>
    <w:rsid w:val="00371C83"/>
    <w:rsid w:val="003742AC"/>
    <w:rsid w:val="003755E2"/>
    <w:rsid w:val="003755E5"/>
    <w:rsid w:val="0037643E"/>
    <w:rsid w:val="00377C7C"/>
    <w:rsid w:val="00377CE1"/>
    <w:rsid w:val="00385BF0"/>
    <w:rsid w:val="00390499"/>
    <w:rsid w:val="00391744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5C4"/>
    <w:rsid w:val="003B369F"/>
    <w:rsid w:val="003B36A3"/>
    <w:rsid w:val="003B6EB4"/>
    <w:rsid w:val="003B7FE5"/>
    <w:rsid w:val="003C11C8"/>
    <w:rsid w:val="003C2702"/>
    <w:rsid w:val="003C35A9"/>
    <w:rsid w:val="003C7806"/>
    <w:rsid w:val="003D109F"/>
    <w:rsid w:val="003D2478"/>
    <w:rsid w:val="003D2D30"/>
    <w:rsid w:val="003D2FC4"/>
    <w:rsid w:val="003D3C0B"/>
    <w:rsid w:val="003D3C45"/>
    <w:rsid w:val="003D4C50"/>
    <w:rsid w:val="003D5B1F"/>
    <w:rsid w:val="003E15FA"/>
    <w:rsid w:val="003E55E4"/>
    <w:rsid w:val="003E5B6C"/>
    <w:rsid w:val="003E609B"/>
    <w:rsid w:val="003E74E3"/>
    <w:rsid w:val="003E75BA"/>
    <w:rsid w:val="003F05C7"/>
    <w:rsid w:val="003F2526"/>
    <w:rsid w:val="003F2CD4"/>
    <w:rsid w:val="003F6BBE"/>
    <w:rsid w:val="004000E8"/>
    <w:rsid w:val="00401528"/>
    <w:rsid w:val="00402E2B"/>
    <w:rsid w:val="0040512B"/>
    <w:rsid w:val="00405CA5"/>
    <w:rsid w:val="00407CD3"/>
    <w:rsid w:val="004100E3"/>
    <w:rsid w:val="00410134"/>
    <w:rsid w:val="00410B72"/>
    <w:rsid w:val="00410F18"/>
    <w:rsid w:val="0041263E"/>
    <w:rsid w:val="00413AAC"/>
    <w:rsid w:val="00421105"/>
    <w:rsid w:val="004242F4"/>
    <w:rsid w:val="00427248"/>
    <w:rsid w:val="0043267F"/>
    <w:rsid w:val="0043717B"/>
    <w:rsid w:val="00437447"/>
    <w:rsid w:val="00440253"/>
    <w:rsid w:val="00440B16"/>
    <w:rsid w:val="00441A92"/>
    <w:rsid w:val="00443ED6"/>
    <w:rsid w:val="00444F56"/>
    <w:rsid w:val="00446488"/>
    <w:rsid w:val="004517AA"/>
    <w:rsid w:val="00452CAC"/>
    <w:rsid w:val="00457136"/>
    <w:rsid w:val="00457565"/>
    <w:rsid w:val="00457995"/>
    <w:rsid w:val="00457B71"/>
    <w:rsid w:val="0046560A"/>
    <w:rsid w:val="00465F3A"/>
    <w:rsid w:val="004669E2"/>
    <w:rsid w:val="00470C31"/>
    <w:rsid w:val="00473266"/>
    <w:rsid w:val="004734D0"/>
    <w:rsid w:val="0047556B"/>
    <w:rsid w:val="0047646B"/>
    <w:rsid w:val="00477768"/>
    <w:rsid w:val="00490723"/>
    <w:rsid w:val="00492BC5"/>
    <w:rsid w:val="004964F1"/>
    <w:rsid w:val="004A16BC"/>
    <w:rsid w:val="004A2B94"/>
    <w:rsid w:val="004A3007"/>
    <w:rsid w:val="004B7C0C"/>
    <w:rsid w:val="004C2035"/>
    <w:rsid w:val="004C3898"/>
    <w:rsid w:val="004C7C52"/>
    <w:rsid w:val="004D34D1"/>
    <w:rsid w:val="004D36B1"/>
    <w:rsid w:val="004D4633"/>
    <w:rsid w:val="004D5D70"/>
    <w:rsid w:val="004D7EBD"/>
    <w:rsid w:val="004E2680"/>
    <w:rsid w:val="004E28F9"/>
    <w:rsid w:val="004E428D"/>
    <w:rsid w:val="004E462E"/>
    <w:rsid w:val="004E4B67"/>
    <w:rsid w:val="004E5305"/>
    <w:rsid w:val="004E56DC"/>
    <w:rsid w:val="004E76F4"/>
    <w:rsid w:val="004E7C6F"/>
    <w:rsid w:val="004F0B4E"/>
    <w:rsid w:val="004F0B6C"/>
    <w:rsid w:val="004F2078"/>
    <w:rsid w:val="004F4DA3"/>
    <w:rsid w:val="004F7F3D"/>
    <w:rsid w:val="00503025"/>
    <w:rsid w:val="00503D22"/>
    <w:rsid w:val="00505260"/>
    <w:rsid w:val="00506557"/>
    <w:rsid w:val="0050677A"/>
    <w:rsid w:val="0051020A"/>
    <w:rsid w:val="005108D8"/>
    <w:rsid w:val="005116F9"/>
    <w:rsid w:val="00514A0B"/>
    <w:rsid w:val="005153A7"/>
    <w:rsid w:val="005219CF"/>
    <w:rsid w:val="005234F9"/>
    <w:rsid w:val="00531534"/>
    <w:rsid w:val="005338D0"/>
    <w:rsid w:val="00534B59"/>
    <w:rsid w:val="00535829"/>
    <w:rsid w:val="00535C95"/>
    <w:rsid w:val="00536759"/>
    <w:rsid w:val="00537C62"/>
    <w:rsid w:val="00541660"/>
    <w:rsid w:val="00546970"/>
    <w:rsid w:val="00554E19"/>
    <w:rsid w:val="005550A9"/>
    <w:rsid w:val="00557F53"/>
    <w:rsid w:val="0056121F"/>
    <w:rsid w:val="0056299C"/>
    <w:rsid w:val="00572505"/>
    <w:rsid w:val="005745BA"/>
    <w:rsid w:val="00577949"/>
    <w:rsid w:val="00577FAA"/>
    <w:rsid w:val="00580202"/>
    <w:rsid w:val="00581093"/>
    <w:rsid w:val="00582490"/>
    <w:rsid w:val="00582809"/>
    <w:rsid w:val="0058798C"/>
    <w:rsid w:val="005900FA"/>
    <w:rsid w:val="005918DF"/>
    <w:rsid w:val="005935A4"/>
    <w:rsid w:val="005948C2"/>
    <w:rsid w:val="00595AC4"/>
    <w:rsid w:val="00595DCA"/>
    <w:rsid w:val="0059779B"/>
    <w:rsid w:val="005A209A"/>
    <w:rsid w:val="005A662D"/>
    <w:rsid w:val="005B2D03"/>
    <w:rsid w:val="005B35D7"/>
    <w:rsid w:val="005B392A"/>
    <w:rsid w:val="005B3AA3"/>
    <w:rsid w:val="005B6F83"/>
    <w:rsid w:val="005C74FB"/>
    <w:rsid w:val="005D1602"/>
    <w:rsid w:val="005D217E"/>
    <w:rsid w:val="005D2EC1"/>
    <w:rsid w:val="005D538D"/>
    <w:rsid w:val="005E3477"/>
    <w:rsid w:val="005E385F"/>
    <w:rsid w:val="005E42F9"/>
    <w:rsid w:val="005E5B81"/>
    <w:rsid w:val="005F2CB1"/>
    <w:rsid w:val="005F3025"/>
    <w:rsid w:val="005F43CA"/>
    <w:rsid w:val="005F4D03"/>
    <w:rsid w:val="005F5D0B"/>
    <w:rsid w:val="005F618C"/>
    <w:rsid w:val="005F70BD"/>
    <w:rsid w:val="0060283C"/>
    <w:rsid w:val="00602EA3"/>
    <w:rsid w:val="00604F14"/>
    <w:rsid w:val="00605F62"/>
    <w:rsid w:val="00610889"/>
    <w:rsid w:val="00611B83"/>
    <w:rsid w:val="00612BE2"/>
    <w:rsid w:val="00612C56"/>
    <w:rsid w:val="00613257"/>
    <w:rsid w:val="0062061C"/>
    <w:rsid w:val="006207F6"/>
    <w:rsid w:val="00620A71"/>
    <w:rsid w:val="00620D80"/>
    <w:rsid w:val="00623371"/>
    <w:rsid w:val="006234A6"/>
    <w:rsid w:val="00624D23"/>
    <w:rsid w:val="00630001"/>
    <w:rsid w:val="00630960"/>
    <w:rsid w:val="006311B3"/>
    <w:rsid w:val="0063247F"/>
    <w:rsid w:val="0063284C"/>
    <w:rsid w:val="00633B20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D90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4172"/>
    <w:rsid w:val="00686867"/>
    <w:rsid w:val="0069086B"/>
    <w:rsid w:val="00695FC2"/>
    <w:rsid w:val="00696949"/>
    <w:rsid w:val="00697052"/>
    <w:rsid w:val="006A46FB"/>
    <w:rsid w:val="006A5E28"/>
    <w:rsid w:val="006A697B"/>
    <w:rsid w:val="006A7AFF"/>
    <w:rsid w:val="006B01EA"/>
    <w:rsid w:val="006B1816"/>
    <w:rsid w:val="006B2099"/>
    <w:rsid w:val="006B26A5"/>
    <w:rsid w:val="006B3F71"/>
    <w:rsid w:val="006B50CF"/>
    <w:rsid w:val="006C03B8"/>
    <w:rsid w:val="006C5EBA"/>
    <w:rsid w:val="006C5EC9"/>
    <w:rsid w:val="006C6059"/>
    <w:rsid w:val="006C7522"/>
    <w:rsid w:val="006D3BD4"/>
    <w:rsid w:val="006D6F08"/>
    <w:rsid w:val="006E062C"/>
    <w:rsid w:val="006E28B7"/>
    <w:rsid w:val="006E3310"/>
    <w:rsid w:val="006E4E39"/>
    <w:rsid w:val="006E565E"/>
    <w:rsid w:val="006E673D"/>
    <w:rsid w:val="006E7D3B"/>
    <w:rsid w:val="006F141B"/>
    <w:rsid w:val="006F1B70"/>
    <w:rsid w:val="006F1F41"/>
    <w:rsid w:val="006F341D"/>
    <w:rsid w:val="006F3CDE"/>
    <w:rsid w:val="006F58D4"/>
    <w:rsid w:val="006F6089"/>
    <w:rsid w:val="006F7502"/>
    <w:rsid w:val="00700140"/>
    <w:rsid w:val="00701376"/>
    <w:rsid w:val="0070346E"/>
    <w:rsid w:val="00703C0F"/>
    <w:rsid w:val="00704EDB"/>
    <w:rsid w:val="007051DF"/>
    <w:rsid w:val="0070537F"/>
    <w:rsid w:val="00706101"/>
    <w:rsid w:val="00706C0A"/>
    <w:rsid w:val="00707072"/>
    <w:rsid w:val="00707D61"/>
    <w:rsid w:val="0071071A"/>
    <w:rsid w:val="00710F3E"/>
    <w:rsid w:val="00711A87"/>
    <w:rsid w:val="00712287"/>
    <w:rsid w:val="00712772"/>
    <w:rsid w:val="00712975"/>
    <w:rsid w:val="00712CB7"/>
    <w:rsid w:val="00713568"/>
    <w:rsid w:val="007148D3"/>
    <w:rsid w:val="00715B9A"/>
    <w:rsid w:val="00721593"/>
    <w:rsid w:val="007215D3"/>
    <w:rsid w:val="00726781"/>
    <w:rsid w:val="00726EA6"/>
    <w:rsid w:val="00727208"/>
    <w:rsid w:val="00727680"/>
    <w:rsid w:val="007306CB"/>
    <w:rsid w:val="007348B1"/>
    <w:rsid w:val="00734B23"/>
    <w:rsid w:val="007362A6"/>
    <w:rsid w:val="00736D7D"/>
    <w:rsid w:val="0073743B"/>
    <w:rsid w:val="00737B36"/>
    <w:rsid w:val="00740E58"/>
    <w:rsid w:val="00741314"/>
    <w:rsid w:val="0074405B"/>
    <w:rsid w:val="007445A0"/>
    <w:rsid w:val="0074524B"/>
    <w:rsid w:val="007472BA"/>
    <w:rsid w:val="00747D8B"/>
    <w:rsid w:val="00751228"/>
    <w:rsid w:val="007538BD"/>
    <w:rsid w:val="00757196"/>
    <w:rsid w:val="007571E1"/>
    <w:rsid w:val="007604B2"/>
    <w:rsid w:val="0076127E"/>
    <w:rsid w:val="00764196"/>
    <w:rsid w:val="007651A3"/>
    <w:rsid w:val="00765281"/>
    <w:rsid w:val="00766BAD"/>
    <w:rsid w:val="00772536"/>
    <w:rsid w:val="007730BD"/>
    <w:rsid w:val="007755F2"/>
    <w:rsid w:val="00776971"/>
    <w:rsid w:val="0078177E"/>
    <w:rsid w:val="0078304C"/>
    <w:rsid w:val="00783673"/>
    <w:rsid w:val="00785490"/>
    <w:rsid w:val="00787B8E"/>
    <w:rsid w:val="007925EA"/>
    <w:rsid w:val="00792EF3"/>
    <w:rsid w:val="00793CD8"/>
    <w:rsid w:val="00795C92"/>
    <w:rsid w:val="00796231"/>
    <w:rsid w:val="007A1CB3"/>
    <w:rsid w:val="007A306F"/>
    <w:rsid w:val="007A37F5"/>
    <w:rsid w:val="007A43A6"/>
    <w:rsid w:val="007A44AB"/>
    <w:rsid w:val="007A44B8"/>
    <w:rsid w:val="007A58A6"/>
    <w:rsid w:val="007A647D"/>
    <w:rsid w:val="007A7866"/>
    <w:rsid w:val="007B0638"/>
    <w:rsid w:val="007B0AA8"/>
    <w:rsid w:val="007B3D2D"/>
    <w:rsid w:val="007B50AE"/>
    <w:rsid w:val="007B51DF"/>
    <w:rsid w:val="007B56B7"/>
    <w:rsid w:val="007C05DD"/>
    <w:rsid w:val="007C3D18"/>
    <w:rsid w:val="007C4820"/>
    <w:rsid w:val="007C60BF"/>
    <w:rsid w:val="007C6A07"/>
    <w:rsid w:val="007C75A1"/>
    <w:rsid w:val="007C77A5"/>
    <w:rsid w:val="007D04E5"/>
    <w:rsid w:val="007D101F"/>
    <w:rsid w:val="007D2508"/>
    <w:rsid w:val="007D5901"/>
    <w:rsid w:val="007D7526"/>
    <w:rsid w:val="007E4610"/>
    <w:rsid w:val="007E4715"/>
    <w:rsid w:val="007E505B"/>
    <w:rsid w:val="007E7091"/>
    <w:rsid w:val="007E77EE"/>
    <w:rsid w:val="007F2D36"/>
    <w:rsid w:val="007F68CA"/>
    <w:rsid w:val="00803FAE"/>
    <w:rsid w:val="0080605F"/>
    <w:rsid w:val="00807216"/>
    <w:rsid w:val="00807786"/>
    <w:rsid w:val="00811FCB"/>
    <w:rsid w:val="008158D6"/>
    <w:rsid w:val="00817196"/>
    <w:rsid w:val="00817359"/>
    <w:rsid w:val="00817EDE"/>
    <w:rsid w:val="008235DB"/>
    <w:rsid w:val="00823777"/>
    <w:rsid w:val="00824AB4"/>
    <w:rsid w:val="00825C42"/>
    <w:rsid w:val="00825D25"/>
    <w:rsid w:val="00827D6F"/>
    <w:rsid w:val="008376AC"/>
    <w:rsid w:val="008444E8"/>
    <w:rsid w:val="00844E80"/>
    <w:rsid w:val="00846FE7"/>
    <w:rsid w:val="00847423"/>
    <w:rsid w:val="0085021E"/>
    <w:rsid w:val="00850CEC"/>
    <w:rsid w:val="00856911"/>
    <w:rsid w:val="008666DF"/>
    <w:rsid w:val="008677FD"/>
    <w:rsid w:val="008706D4"/>
    <w:rsid w:val="00870F8A"/>
    <w:rsid w:val="008719A4"/>
    <w:rsid w:val="00871D23"/>
    <w:rsid w:val="008732E1"/>
    <w:rsid w:val="00874092"/>
    <w:rsid w:val="00874312"/>
    <w:rsid w:val="0087437C"/>
    <w:rsid w:val="00875CD7"/>
    <w:rsid w:val="00876B4D"/>
    <w:rsid w:val="00877F18"/>
    <w:rsid w:val="00885F41"/>
    <w:rsid w:val="0088665F"/>
    <w:rsid w:val="00886AC8"/>
    <w:rsid w:val="00886D2A"/>
    <w:rsid w:val="00890EEC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26F1"/>
    <w:rsid w:val="008C3E4D"/>
    <w:rsid w:val="008C4958"/>
    <w:rsid w:val="008C4BAA"/>
    <w:rsid w:val="008C6AE8"/>
    <w:rsid w:val="008C7573"/>
    <w:rsid w:val="008D34F1"/>
    <w:rsid w:val="008D39D8"/>
    <w:rsid w:val="008D3D8F"/>
    <w:rsid w:val="008D5AE8"/>
    <w:rsid w:val="008D6D1A"/>
    <w:rsid w:val="008E065E"/>
    <w:rsid w:val="008E0927"/>
    <w:rsid w:val="008E1909"/>
    <w:rsid w:val="008F1EAB"/>
    <w:rsid w:val="008F31E6"/>
    <w:rsid w:val="008F33DC"/>
    <w:rsid w:val="008F477F"/>
    <w:rsid w:val="008F6DD9"/>
    <w:rsid w:val="008F7CCF"/>
    <w:rsid w:val="00901B77"/>
    <w:rsid w:val="00902350"/>
    <w:rsid w:val="0090336B"/>
    <w:rsid w:val="009053AA"/>
    <w:rsid w:val="00905C42"/>
    <w:rsid w:val="00905FDD"/>
    <w:rsid w:val="00906939"/>
    <w:rsid w:val="00910B7D"/>
    <w:rsid w:val="009117A9"/>
    <w:rsid w:val="00911DFB"/>
    <w:rsid w:val="00912672"/>
    <w:rsid w:val="0091396B"/>
    <w:rsid w:val="009139D9"/>
    <w:rsid w:val="00914AD8"/>
    <w:rsid w:val="00916079"/>
    <w:rsid w:val="00917CE9"/>
    <w:rsid w:val="00920BF2"/>
    <w:rsid w:val="00922010"/>
    <w:rsid w:val="00931BD9"/>
    <w:rsid w:val="009362F7"/>
    <w:rsid w:val="009368F3"/>
    <w:rsid w:val="00941636"/>
    <w:rsid w:val="00943742"/>
    <w:rsid w:val="00943895"/>
    <w:rsid w:val="00945C05"/>
    <w:rsid w:val="00946945"/>
    <w:rsid w:val="00947713"/>
    <w:rsid w:val="00950DE7"/>
    <w:rsid w:val="00953920"/>
    <w:rsid w:val="00953D47"/>
    <w:rsid w:val="0095681E"/>
    <w:rsid w:val="0095686C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516"/>
    <w:rsid w:val="00982A09"/>
    <w:rsid w:val="009830E7"/>
    <w:rsid w:val="00985253"/>
    <w:rsid w:val="009853B3"/>
    <w:rsid w:val="00990630"/>
    <w:rsid w:val="00991761"/>
    <w:rsid w:val="00994DCA"/>
    <w:rsid w:val="009960EC"/>
    <w:rsid w:val="009970DD"/>
    <w:rsid w:val="00997977"/>
    <w:rsid w:val="009A0A51"/>
    <w:rsid w:val="009A0FBA"/>
    <w:rsid w:val="009A1601"/>
    <w:rsid w:val="009A19C2"/>
    <w:rsid w:val="009A231B"/>
    <w:rsid w:val="009A23A5"/>
    <w:rsid w:val="009A2F86"/>
    <w:rsid w:val="009A4071"/>
    <w:rsid w:val="009A462D"/>
    <w:rsid w:val="009A5CBA"/>
    <w:rsid w:val="009B036E"/>
    <w:rsid w:val="009B1F30"/>
    <w:rsid w:val="009B2BDC"/>
    <w:rsid w:val="009B338C"/>
    <w:rsid w:val="009B3AC2"/>
    <w:rsid w:val="009B4026"/>
    <w:rsid w:val="009B4DF4"/>
    <w:rsid w:val="009B564E"/>
    <w:rsid w:val="009B7E87"/>
    <w:rsid w:val="009C3A99"/>
    <w:rsid w:val="009C403E"/>
    <w:rsid w:val="009C5CEC"/>
    <w:rsid w:val="009C6918"/>
    <w:rsid w:val="009D0BF6"/>
    <w:rsid w:val="009D4FF0"/>
    <w:rsid w:val="009D703C"/>
    <w:rsid w:val="009D718F"/>
    <w:rsid w:val="009D727E"/>
    <w:rsid w:val="009E068F"/>
    <w:rsid w:val="009E14E0"/>
    <w:rsid w:val="009E35DB"/>
    <w:rsid w:val="009E47A3"/>
    <w:rsid w:val="009E6006"/>
    <w:rsid w:val="009F08F3"/>
    <w:rsid w:val="009F1ECE"/>
    <w:rsid w:val="009F344F"/>
    <w:rsid w:val="00A01DA1"/>
    <w:rsid w:val="00A048A8"/>
    <w:rsid w:val="00A04F49"/>
    <w:rsid w:val="00A06039"/>
    <w:rsid w:val="00A07855"/>
    <w:rsid w:val="00A114DD"/>
    <w:rsid w:val="00A13015"/>
    <w:rsid w:val="00A13E54"/>
    <w:rsid w:val="00A17ACB"/>
    <w:rsid w:val="00A17F63"/>
    <w:rsid w:val="00A2193B"/>
    <w:rsid w:val="00A2351A"/>
    <w:rsid w:val="00A24107"/>
    <w:rsid w:val="00A264A9"/>
    <w:rsid w:val="00A26F88"/>
    <w:rsid w:val="00A27785"/>
    <w:rsid w:val="00A30187"/>
    <w:rsid w:val="00A32632"/>
    <w:rsid w:val="00A33692"/>
    <w:rsid w:val="00A33AE9"/>
    <w:rsid w:val="00A3448A"/>
    <w:rsid w:val="00A36297"/>
    <w:rsid w:val="00A41E2B"/>
    <w:rsid w:val="00A4227C"/>
    <w:rsid w:val="00A4423D"/>
    <w:rsid w:val="00A45B74"/>
    <w:rsid w:val="00A461CF"/>
    <w:rsid w:val="00A50426"/>
    <w:rsid w:val="00A50F2F"/>
    <w:rsid w:val="00A52E1D"/>
    <w:rsid w:val="00A54721"/>
    <w:rsid w:val="00A61499"/>
    <w:rsid w:val="00A62A77"/>
    <w:rsid w:val="00A63483"/>
    <w:rsid w:val="00A657D7"/>
    <w:rsid w:val="00A660AC"/>
    <w:rsid w:val="00A669AA"/>
    <w:rsid w:val="00A67E6C"/>
    <w:rsid w:val="00A71B99"/>
    <w:rsid w:val="00A73915"/>
    <w:rsid w:val="00A739D0"/>
    <w:rsid w:val="00A761D4"/>
    <w:rsid w:val="00A77A7E"/>
    <w:rsid w:val="00A77EC4"/>
    <w:rsid w:val="00A91DD1"/>
    <w:rsid w:val="00A921A1"/>
    <w:rsid w:val="00A92879"/>
    <w:rsid w:val="00A9442A"/>
    <w:rsid w:val="00A949D3"/>
    <w:rsid w:val="00A97ABB"/>
    <w:rsid w:val="00AA0023"/>
    <w:rsid w:val="00AA016F"/>
    <w:rsid w:val="00AA1CC5"/>
    <w:rsid w:val="00AA1ED6"/>
    <w:rsid w:val="00AA3D9A"/>
    <w:rsid w:val="00AA51D6"/>
    <w:rsid w:val="00AA6E5C"/>
    <w:rsid w:val="00AB0AE7"/>
    <w:rsid w:val="00AB0BC8"/>
    <w:rsid w:val="00AB11CA"/>
    <w:rsid w:val="00AB120D"/>
    <w:rsid w:val="00AB14D9"/>
    <w:rsid w:val="00AB4AB8"/>
    <w:rsid w:val="00AB655E"/>
    <w:rsid w:val="00AC007F"/>
    <w:rsid w:val="00AC038A"/>
    <w:rsid w:val="00AC159C"/>
    <w:rsid w:val="00AC2ECD"/>
    <w:rsid w:val="00AC3119"/>
    <w:rsid w:val="00AC49FB"/>
    <w:rsid w:val="00AC5A10"/>
    <w:rsid w:val="00AD0AA3"/>
    <w:rsid w:val="00AD1BAE"/>
    <w:rsid w:val="00AD2BA9"/>
    <w:rsid w:val="00AD3F94"/>
    <w:rsid w:val="00AD4A5A"/>
    <w:rsid w:val="00AE27AC"/>
    <w:rsid w:val="00AE40E0"/>
    <w:rsid w:val="00AE46D7"/>
    <w:rsid w:val="00AE4D79"/>
    <w:rsid w:val="00AE4DBA"/>
    <w:rsid w:val="00AE4F07"/>
    <w:rsid w:val="00AF1C5D"/>
    <w:rsid w:val="00AF20DE"/>
    <w:rsid w:val="00AF42D7"/>
    <w:rsid w:val="00B00123"/>
    <w:rsid w:val="00B00417"/>
    <w:rsid w:val="00B006FE"/>
    <w:rsid w:val="00B007CB"/>
    <w:rsid w:val="00B0178D"/>
    <w:rsid w:val="00B02AA9"/>
    <w:rsid w:val="00B02FA3"/>
    <w:rsid w:val="00B05084"/>
    <w:rsid w:val="00B10520"/>
    <w:rsid w:val="00B157F9"/>
    <w:rsid w:val="00B167F1"/>
    <w:rsid w:val="00B1772D"/>
    <w:rsid w:val="00B20256"/>
    <w:rsid w:val="00B20D09"/>
    <w:rsid w:val="00B25A92"/>
    <w:rsid w:val="00B26171"/>
    <w:rsid w:val="00B270E6"/>
    <w:rsid w:val="00B2763F"/>
    <w:rsid w:val="00B27AAC"/>
    <w:rsid w:val="00B30929"/>
    <w:rsid w:val="00B3104E"/>
    <w:rsid w:val="00B372AA"/>
    <w:rsid w:val="00B40445"/>
    <w:rsid w:val="00B41888"/>
    <w:rsid w:val="00B42BDB"/>
    <w:rsid w:val="00B43030"/>
    <w:rsid w:val="00B45A52"/>
    <w:rsid w:val="00B46175"/>
    <w:rsid w:val="00B465A5"/>
    <w:rsid w:val="00B5105F"/>
    <w:rsid w:val="00B5443B"/>
    <w:rsid w:val="00B56AFB"/>
    <w:rsid w:val="00B628B0"/>
    <w:rsid w:val="00B62AAA"/>
    <w:rsid w:val="00B63CAC"/>
    <w:rsid w:val="00B64871"/>
    <w:rsid w:val="00B65044"/>
    <w:rsid w:val="00B664C7"/>
    <w:rsid w:val="00B67CAC"/>
    <w:rsid w:val="00B67E70"/>
    <w:rsid w:val="00B72D4F"/>
    <w:rsid w:val="00B739F6"/>
    <w:rsid w:val="00B81A6C"/>
    <w:rsid w:val="00B85DE5"/>
    <w:rsid w:val="00B87D41"/>
    <w:rsid w:val="00B904EC"/>
    <w:rsid w:val="00B90F73"/>
    <w:rsid w:val="00B93111"/>
    <w:rsid w:val="00B93B59"/>
    <w:rsid w:val="00B9406A"/>
    <w:rsid w:val="00B96560"/>
    <w:rsid w:val="00B96C52"/>
    <w:rsid w:val="00B96CB3"/>
    <w:rsid w:val="00BA2280"/>
    <w:rsid w:val="00BA2A08"/>
    <w:rsid w:val="00BA4212"/>
    <w:rsid w:val="00BA56D2"/>
    <w:rsid w:val="00BA73CA"/>
    <w:rsid w:val="00BA76E0"/>
    <w:rsid w:val="00BB0C61"/>
    <w:rsid w:val="00BB2A25"/>
    <w:rsid w:val="00BB40A4"/>
    <w:rsid w:val="00BB51E9"/>
    <w:rsid w:val="00BB66B8"/>
    <w:rsid w:val="00BB6BBA"/>
    <w:rsid w:val="00BC0FDC"/>
    <w:rsid w:val="00BC1C13"/>
    <w:rsid w:val="00BC3053"/>
    <w:rsid w:val="00BC4D2E"/>
    <w:rsid w:val="00BC75AE"/>
    <w:rsid w:val="00BD48AC"/>
    <w:rsid w:val="00BD5F1A"/>
    <w:rsid w:val="00BE1234"/>
    <w:rsid w:val="00BE2FA6"/>
    <w:rsid w:val="00BE333F"/>
    <w:rsid w:val="00BE4AD5"/>
    <w:rsid w:val="00BE7406"/>
    <w:rsid w:val="00BE7603"/>
    <w:rsid w:val="00BF130A"/>
    <w:rsid w:val="00BF3279"/>
    <w:rsid w:val="00BF5C4B"/>
    <w:rsid w:val="00BF624C"/>
    <w:rsid w:val="00BF74C7"/>
    <w:rsid w:val="00C015F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F57"/>
    <w:rsid w:val="00C26BDE"/>
    <w:rsid w:val="00C26FAA"/>
    <w:rsid w:val="00C279B5"/>
    <w:rsid w:val="00C27C45"/>
    <w:rsid w:val="00C3164A"/>
    <w:rsid w:val="00C3719D"/>
    <w:rsid w:val="00C410C9"/>
    <w:rsid w:val="00C41F77"/>
    <w:rsid w:val="00C54995"/>
    <w:rsid w:val="00C54D41"/>
    <w:rsid w:val="00C60783"/>
    <w:rsid w:val="00C61A6D"/>
    <w:rsid w:val="00C620FF"/>
    <w:rsid w:val="00C64672"/>
    <w:rsid w:val="00C64FA8"/>
    <w:rsid w:val="00C6699E"/>
    <w:rsid w:val="00C701FA"/>
    <w:rsid w:val="00C70697"/>
    <w:rsid w:val="00C71BFC"/>
    <w:rsid w:val="00C72EF4"/>
    <w:rsid w:val="00C759A5"/>
    <w:rsid w:val="00C75D2F"/>
    <w:rsid w:val="00C767BE"/>
    <w:rsid w:val="00C76963"/>
    <w:rsid w:val="00C76E3C"/>
    <w:rsid w:val="00C80E69"/>
    <w:rsid w:val="00C81568"/>
    <w:rsid w:val="00C821FF"/>
    <w:rsid w:val="00C86FBF"/>
    <w:rsid w:val="00C9027A"/>
    <w:rsid w:val="00C9068E"/>
    <w:rsid w:val="00C91B7B"/>
    <w:rsid w:val="00C93C4B"/>
    <w:rsid w:val="00C944AB"/>
    <w:rsid w:val="00C95B40"/>
    <w:rsid w:val="00CA1ED8"/>
    <w:rsid w:val="00CB1F63"/>
    <w:rsid w:val="00CB7170"/>
    <w:rsid w:val="00CB7825"/>
    <w:rsid w:val="00CC040E"/>
    <w:rsid w:val="00CC111F"/>
    <w:rsid w:val="00CC2011"/>
    <w:rsid w:val="00CC3EA0"/>
    <w:rsid w:val="00CC5BCD"/>
    <w:rsid w:val="00CC7B45"/>
    <w:rsid w:val="00CD1188"/>
    <w:rsid w:val="00CD2ED1"/>
    <w:rsid w:val="00CD337B"/>
    <w:rsid w:val="00CE0424"/>
    <w:rsid w:val="00CE7561"/>
    <w:rsid w:val="00CF11FA"/>
    <w:rsid w:val="00CF1354"/>
    <w:rsid w:val="00CF3B1F"/>
    <w:rsid w:val="00CF3BF6"/>
    <w:rsid w:val="00CF40CE"/>
    <w:rsid w:val="00CF47BB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239A7"/>
    <w:rsid w:val="00D23F47"/>
    <w:rsid w:val="00D2591A"/>
    <w:rsid w:val="00D2743C"/>
    <w:rsid w:val="00D3005B"/>
    <w:rsid w:val="00D326D3"/>
    <w:rsid w:val="00D353F9"/>
    <w:rsid w:val="00D36E71"/>
    <w:rsid w:val="00D37371"/>
    <w:rsid w:val="00D37D87"/>
    <w:rsid w:val="00D40B33"/>
    <w:rsid w:val="00D4318F"/>
    <w:rsid w:val="00D438BF"/>
    <w:rsid w:val="00D440F8"/>
    <w:rsid w:val="00D4520B"/>
    <w:rsid w:val="00D45490"/>
    <w:rsid w:val="00D46379"/>
    <w:rsid w:val="00D4762C"/>
    <w:rsid w:val="00D53AF8"/>
    <w:rsid w:val="00D53E54"/>
    <w:rsid w:val="00D546FF"/>
    <w:rsid w:val="00D55AD5"/>
    <w:rsid w:val="00D560B0"/>
    <w:rsid w:val="00D576CA"/>
    <w:rsid w:val="00D60E13"/>
    <w:rsid w:val="00D61AF5"/>
    <w:rsid w:val="00D62CD5"/>
    <w:rsid w:val="00D6435F"/>
    <w:rsid w:val="00D652B5"/>
    <w:rsid w:val="00D65A4C"/>
    <w:rsid w:val="00D66155"/>
    <w:rsid w:val="00D66880"/>
    <w:rsid w:val="00D676B0"/>
    <w:rsid w:val="00D679B2"/>
    <w:rsid w:val="00D708B0"/>
    <w:rsid w:val="00D70E73"/>
    <w:rsid w:val="00D72831"/>
    <w:rsid w:val="00D749C9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9196D"/>
    <w:rsid w:val="00D92982"/>
    <w:rsid w:val="00D96606"/>
    <w:rsid w:val="00D97C0F"/>
    <w:rsid w:val="00DA1919"/>
    <w:rsid w:val="00DA305E"/>
    <w:rsid w:val="00DA5007"/>
    <w:rsid w:val="00DA5417"/>
    <w:rsid w:val="00DA56E8"/>
    <w:rsid w:val="00DA6C5F"/>
    <w:rsid w:val="00DB0A9F"/>
    <w:rsid w:val="00DB377D"/>
    <w:rsid w:val="00DC2D36"/>
    <w:rsid w:val="00DC3807"/>
    <w:rsid w:val="00DC53EF"/>
    <w:rsid w:val="00DD51BD"/>
    <w:rsid w:val="00DD6B05"/>
    <w:rsid w:val="00DE0860"/>
    <w:rsid w:val="00DE0BCA"/>
    <w:rsid w:val="00DE5608"/>
    <w:rsid w:val="00DE58D0"/>
    <w:rsid w:val="00DE60D1"/>
    <w:rsid w:val="00DE654F"/>
    <w:rsid w:val="00DE78C7"/>
    <w:rsid w:val="00DF03E9"/>
    <w:rsid w:val="00DF0B6E"/>
    <w:rsid w:val="00DF15E0"/>
    <w:rsid w:val="00DF37A0"/>
    <w:rsid w:val="00DF5C56"/>
    <w:rsid w:val="00E058E2"/>
    <w:rsid w:val="00E068B7"/>
    <w:rsid w:val="00E06F23"/>
    <w:rsid w:val="00E10DE7"/>
    <w:rsid w:val="00E110E7"/>
    <w:rsid w:val="00E11B20"/>
    <w:rsid w:val="00E134E7"/>
    <w:rsid w:val="00E17FA2"/>
    <w:rsid w:val="00E215A5"/>
    <w:rsid w:val="00E22330"/>
    <w:rsid w:val="00E22C8E"/>
    <w:rsid w:val="00E23A2A"/>
    <w:rsid w:val="00E23D35"/>
    <w:rsid w:val="00E25670"/>
    <w:rsid w:val="00E30B5A"/>
    <w:rsid w:val="00E3123D"/>
    <w:rsid w:val="00E31461"/>
    <w:rsid w:val="00E31D43"/>
    <w:rsid w:val="00E321EC"/>
    <w:rsid w:val="00E32608"/>
    <w:rsid w:val="00E34188"/>
    <w:rsid w:val="00E345CD"/>
    <w:rsid w:val="00E34B6E"/>
    <w:rsid w:val="00E35559"/>
    <w:rsid w:val="00E3723A"/>
    <w:rsid w:val="00E37860"/>
    <w:rsid w:val="00E446F1"/>
    <w:rsid w:val="00E46558"/>
    <w:rsid w:val="00E46886"/>
    <w:rsid w:val="00E47AEF"/>
    <w:rsid w:val="00E51604"/>
    <w:rsid w:val="00E51EF3"/>
    <w:rsid w:val="00E51FE1"/>
    <w:rsid w:val="00E53B75"/>
    <w:rsid w:val="00E54E3B"/>
    <w:rsid w:val="00E55CFF"/>
    <w:rsid w:val="00E57565"/>
    <w:rsid w:val="00E63838"/>
    <w:rsid w:val="00E64434"/>
    <w:rsid w:val="00E66117"/>
    <w:rsid w:val="00E67C51"/>
    <w:rsid w:val="00E72EFC"/>
    <w:rsid w:val="00E758EC"/>
    <w:rsid w:val="00E8234C"/>
    <w:rsid w:val="00E83AA9"/>
    <w:rsid w:val="00E84055"/>
    <w:rsid w:val="00E85928"/>
    <w:rsid w:val="00E87822"/>
    <w:rsid w:val="00E87CF0"/>
    <w:rsid w:val="00E90395"/>
    <w:rsid w:val="00E90B1C"/>
    <w:rsid w:val="00E90E49"/>
    <w:rsid w:val="00E917F9"/>
    <w:rsid w:val="00E9291C"/>
    <w:rsid w:val="00E92CB2"/>
    <w:rsid w:val="00E93FFE"/>
    <w:rsid w:val="00E94F8A"/>
    <w:rsid w:val="00E962F4"/>
    <w:rsid w:val="00EA5F86"/>
    <w:rsid w:val="00EA7A41"/>
    <w:rsid w:val="00EB077B"/>
    <w:rsid w:val="00EB1001"/>
    <w:rsid w:val="00EB4EA2"/>
    <w:rsid w:val="00EB75BF"/>
    <w:rsid w:val="00EC236F"/>
    <w:rsid w:val="00EC27C6"/>
    <w:rsid w:val="00EC4207"/>
    <w:rsid w:val="00EC5653"/>
    <w:rsid w:val="00EC60B5"/>
    <w:rsid w:val="00EC670A"/>
    <w:rsid w:val="00EC71CE"/>
    <w:rsid w:val="00ED1006"/>
    <w:rsid w:val="00ED2B3B"/>
    <w:rsid w:val="00EE0015"/>
    <w:rsid w:val="00EE653C"/>
    <w:rsid w:val="00EF18FE"/>
    <w:rsid w:val="00EF5787"/>
    <w:rsid w:val="00EF60D0"/>
    <w:rsid w:val="00F02A93"/>
    <w:rsid w:val="00F0528D"/>
    <w:rsid w:val="00F06C67"/>
    <w:rsid w:val="00F06DFD"/>
    <w:rsid w:val="00F071D1"/>
    <w:rsid w:val="00F07533"/>
    <w:rsid w:val="00F10629"/>
    <w:rsid w:val="00F127BB"/>
    <w:rsid w:val="00F15FA5"/>
    <w:rsid w:val="00F17951"/>
    <w:rsid w:val="00F17BE1"/>
    <w:rsid w:val="00F17DB6"/>
    <w:rsid w:val="00F209B7"/>
    <w:rsid w:val="00F216F1"/>
    <w:rsid w:val="00F21A76"/>
    <w:rsid w:val="00F2376F"/>
    <w:rsid w:val="00F23C17"/>
    <w:rsid w:val="00F2415E"/>
    <w:rsid w:val="00F243D8"/>
    <w:rsid w:val="00F30828"/>
    <w:rsid w:val="00F313D6"/>
    <w:rsid w:val="00F35D17"/>
    <w:rsid w:val="00F40F0C"/>
    <w:rsid w:val="00F41292"/>
    <w:rsid w:val="00F41368"/>
    <w:rsid w:val="00F434FA"/>
    <w:rsid w:val="00F4766C"/>
    <w:rsid w:val="00F479C1"/>
    <w:rsid w:val="00F507D1"/>
    <w:rsid w:val="00F519CE"/>
    <w:rsid w:val="00F51ADA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3776"/>
    <w:rsid w:val="00F8456C"/>
    <w:rsid w:val="00F859D8"/>
    <w:rsid w:val="00F868F5"/>
    <w:rsid w:val="00F87F08"/>
    <w:rsid w:val="00F9056A"/>
    <w:rsid w:val="00F90F8D"/>
    <w:rsid w:val="00F92782"/>
    <w:rsid w:val="00F93AA9"/>
    <w:rsid w:val="00F9668D"/>
    <w:rsid w:val="00F96985"/>
    <w:rsid w:val="00F97838"/>
    <w:rsid w:val="00FA2BB3"/>
    <w:rsid w:val="00FB4C80"/>
    <w:rsid w:val="00FB6A6A"/>
    <w:rsid w:val="00FC20C9"/>
    <w:rsid w:val="00FC2252"/>
    <w:rsid w:val="00FC4AD0"/>
    <w:rsid w:val="00FC7429"/>
    <w:rsid w:val="00FD07F6"/>
    <w:rsid w:val="00FD1EC8"/>
    <w:rsid w:val="00FD3FB3"/>
    <w:rsid w:val="00FD46EF"/>
    <w:rsid w:val="00FD47ED"/>
    <w:rsid w:val="00FD74DB"/>
    <w:rsid w:val="00FD7660"/>
    <w:rsid w:val="00FE0655"/>
    <w:rsid w:val="00FE2365"/>
    <w:rsid w:val="00FE28F6"/>
    <w:rsid w:val="00FE4C7B"/>
    <w:rsid w:val="00FE7336"/>
    <w:rsid w:val="00FE7551"/>
    <w:rsid w:val="00FE787C"/>
    <w:rsid w:val="00FF241F"/>
    <w:rsid w:val="00FF45A5"/>
    <w:rsid w:val="00FF4D25"/>
    <w:rsid w:val="00FF5C91"/>
    <w:rsid w:val="00FF79F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3F9B84BE-E33E-4B68-95D7-22A73C85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326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3267F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SAQRZK7RPU5V-1-16416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https://ericoll.internal.ericsson.com/sites/NSA/_layouts/DocIdRedir.aspx?ID=SAQRZK7RPU5V-1-16416</Url>
      <Description>SAQRZK7RPU5V-1-16416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A4C401-3A60-4E34-9C5D-ACEAA15B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Ericsson</vt:lpstr>
      <vt:lpstr>Introduction</vt:lpstr>
    </vt:vector>
  </TitlesOfParts>
  <Company>Ericsson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2</cp:revision>
  <cp:lastPrinted>2008-01-31T06:09:00Z</cp:lastPrinted>
  <dcterms:created xsi:type="dcterms:W3CDTF">2017-04-03T20:49:00Z</dcterms:created>
  <dcterms:modified xsi:type="dcterms:W3CDTF">2017-04-03T20:49:00Z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1fb2abe7-c667-4707-a13e-349fcc4d2cca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