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#130</w:t>
        <w:tab/>
        <w:t>R3-258092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3CFC8E8F" w14:textId="1614BDE1" w:rsidR="00FB157D" w:rsidRPr="00B3162E" w:rsidRDefault="00C54C1E">
      <w:pPr>
        <w:pStyle w:val="ac"/>
        <w:tabs>
          <w:tab w:val="right" w:pos="7088"/>
          <w:tab w:val="right" w:pos="9781"/>
        </w:tabs>
        <w:rPr>
          <w:rFonts w:cs="Arial" w:hint="eastAsia"/>
          <w:bCs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>3GPP TSG-RAN WG2 Meeting #131bis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R2-</w:t>
      </w:r>
      <w:r w:rsidR="00050773" w:rsidRPr="00050773">
        <w:rPr>
          <w:rFonts w:cs="Arial"/>
          <w:bCs/>
          <w:sz w:val="22"/>
          <w:szCs w:val="22"/>
          <w:lang w:val="en-US"/>
        </w:rPr>
        <w:t>25079</w:t>
      </w:r>
      <w:r w:rsidR="00B3162E">
        <w:rPr>
          <w:rFonts w:cs="Arial" w:hint="eastAsia"/>
          <w:bCs/>
          <w:sz w:val="22"/>
          <w:szCs w:val="22"/>
          <w:lang w:val="en-US" w:eastAsia="zh-CN"/>
        </w:rPr>
        <w:t>32</w:t>
      </w:r>
    </w:p>
    <w:p w14:paraId="3CFC8E90" w14:textId="77777777" w:rsidR="00FB157D" w:rsidRDefault="00C54C1E">
      <w:pPr>
        <w:pStyle w:val="ac"/>
        <w:rPr>
          <w:sz w:val="22"/>
          <w:szCs w:val="22"/>
        </w:rPr>
      </w:pPr>
      <w:r>
        <w:rPr>
          <w:sz w:val="22"/>
          <w:szCs w:val="22"/>
        </w:rPr>
        <w:t>Prague, Czech Republic, Oct. 13th-17th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34C5229A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the maximum supported </w:t>
      </w:r>
      <w:proofErr w:type="spellStart"/>
      <w:r>
        <w:rPr>
          <w:rFonts w:ascii="Arial" w:hAnsi="Arial" w:cs="Arial"/>
          <w:b/>
          <w:sz w:val="22"/>
          <w:szCs w:val="22"/>
          <w:lang w:eastAsia="zh-CN"/>
        </w:rPr>
        <w:t>AIoT</w:t>
      </w:r>
      <w:proofErr w:type="spellEnd"/>
      <w:r>
        <w:rPr>
          <w:rFonts w:ascii="Arial" w:hAnsi="Arial" w:cs="Arial"/>
          <w:b/>
          <w:sz w:val="22"/>
          <w:szCs w:val="22"/>
          <w:lang w:eastAsia="zh-CN"/>
        </w:rPr>
        <w:t xml:space="preserve"> NAS container length</w:t>
      </w:r>
    </w:p>
    <w:p w14:paraId="3CFC8E93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C1-255679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from CT1</w:t>
      </w:r>
    </w:p>
    <w:p w14:paraId="3CFC8E94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19</w:t>
      </w:r>
    </w:p>
    <w:bookmarkEnd w:id="2"/>
    <w:bookmarkEnd w:id="3"/>
    <w:bookmarkEnd w:id="4"/>
    <w:p w14:paraId="3CFC8E95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Ambient_IoT_solutions</w:t>
      </w:r>
      <w:proofErr w:type="spellEnd"/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21567211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B3162E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3CFC8E98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p w14:paraId="3CFC8E99" w14:textId="3D39EE3A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5"/>
    <w:bookmarkEnd w:id="6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Jing HAN</w:t>
      </w:r>
    </w:p>
    <w:p w14:paraId="3CFC8E9C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hanjing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8@lenovo.com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1"/>
      </w:pPr>
      <w:r>
        <w:t>1</w:t>
      </w:r>
      <w:r>
        <w:tab/>
        <w:t>Overall description</w:t>
      </w:r>
    </w:p>
    <w:p w14:paraId="3CFC8EA2" w14:textId="77777777" w:rsidR="00FB157D" w:rsidRDefault="00C54C1E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RAN2 thanks CT1 for the LS on the maximum supported </w:t>
      </w:r>
      <w:proofErr w:type="spellStart"/>
      <w:r>
        <w:rPr>
          <w:rFonts w:eastAsia="宋体"/>
          <w:lang w:val="en-US" w:eastAsia="zh-CN" w:bidi="ar"/>
        </w:rPr>
        <w:t>AIoT</w:t>
      </w:r>
      <w:proofErr w:type="spellEnd"/>
      <w:r>
        <w:rPr>
          <w:rFonts w:eastAsia="宋体"/>
          <w:lang w:val="en-US" w:eastAsia="zh-CN" w:bidi="ar"/>
        </w:rPr>
        <w:t xml:space="preserve"> NAS container length.</w:t>
      </w:r>
      <w:r>
        <w:rPr>
          <w:rFonts w:eastAsia="宋体" w:hint="eastAsia"/>
          <w:lang w:val="en-US" w:eastAsia="zh-CN" w:bidi="ar"/>
        </w:rPr>
        <w:t xml:space="preserve"> </w:t>
      </w:r>
    </w:p>
    <w:p w14:paraId="3CFC8EA3" w14:textId="77777777" w:rsidR="00FB157D" w:rsidRDefault="00C54C1E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RAN2 further discussed this issue with below analyses</w:t>
      </w:r>
      <w:r>
        <w:rPr>
          <w:rFonts w:eastAsia="宋体" w:hint="eastAsia"/>
          <w:lang w:val="en-US" w:eastAsia="zh-CN" w:bidi="ar"/>
        </w:rPr>
        <w:t xml:space="preserve"> for Rel-19 Ambient IoT</w:t>
      </w:r>
      <w:r>
        <w:rPr>
          <w:rFonts w:eastAsia="宋体"/>
          <w:lang w:val="en-US" w:eastAsia="zh-CN" w:bidi="ar"/>
        </w:rPr>
        <w:t>:</w:t>
      </w:r>
    </w:p>
    <w:p w14:paraId="3CFC8EA4" w14:textId="6AE1F3D5" w:rsidR="00FB157D" w:rsidRDefault="00C54C1E">
      <w:pPr>
        <w:rPr>
          <w:lang w:eastAsia="zh-CN"/>
        </w:rPr>
      </w:pPr>
      <w:r>
        <w:rPr>
          <w:rFonts w:eastAsia="宋体" w:hint="eastAsia"/>
          <w:lang w:val="en-US" w:eastAsia="zh-CN" w:bidi="ar"/>
        </w:rPr>
        <w:t xml:space="preserve">The R2D message </w:t>
      </w:r>
      <w:r>
        <w:rPr>
          <w:rFonts w:eastAsia="宋体"/>
          <w:lang w:val="en-US" w:eastAsia="zh-CN" w:bidi="ar"/>
        </w:rPr>
        <w:t xml:space="preserve">containing </w:t>
      </w:r>
      <w:r>
        <w:rPr>
          <w:rFonts w:eastAsia="宋体" w:hint="eastAsia"/>
          <w:lang w:val="en-US" w:eastAsia="zh-CN" w:bidi="ar"/>
        </w:rPr>
        <w:t xml:space="preserve">the command request message is </w:t>
      </w:r>
      <w:r>
        <w:rPr>
          <w:i/>
        </w:rPr>
        <w:t xml:space="preserve">R2D Upper Layer Data Transfer </w:t>
      </w:r>
      <w:r>
        <w:t>message</w:t>
      </w:r>
      <w:r>
        <w:rPr>
          <w:rFonts w:hint="eastAsia"/>
          <w:lang w:eastAsia="zh-CN"/>
        </w:rPr>
        <w:t xml:space="preserve"> in MAC layer, and the maximum MAC PDU size is 125 bytes. In the </w:t>
      </w:r>
      <w:r>
        <w:rPr>
          <w:lang w:eastAsia="zh-CN"/>
        </w:rPr>
        <w:t xml:space="preserve">R2D </w:t>
      </w:r>
      <w:r>
        <w:rPr>
          <w:rFonts w:hint="eastAsia"/>
          <w:lang w:eastAsia="zh-CN"/>
        </w:rPr>
        <w:t xml:space="preserve">MAC PDU, the MAC header(s) occupies 6 bytes. </w:t>
      </w:r>
      <w:r w:rsidR="00EF7615">
        <w:rPr>
          <w:lang w:eastAsia="zh-CN"/>
        </w:rPr>
        <w:t>T</w:t>
      </w:r>
      <w:r>
        <w:rPr>
          <w:lang w:eastAsia="zh-CN"/>
        </w:rPr>
        <w:t>he maximum size of one R2D NAS container is 125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bytes – 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bytes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119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bytes</w:t>
      </w:r>
      <w:r w:rsidR="00AE1BF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FF41C1" w:rsidRPr="00FF41C1">
        <w:rPr>
          <w:lang w:eastAsia="zh-CN"/>
        </w:rPr>
        <w:t>Note that this message does not support segmentation.</w:t>
      </w:r>
    </w:p>
    <w:p w14:paraId="3CFC8EA5" w14:textId="7A4FD352" w:rsidR="00FB157D" w:rsidRDefault="00C54C1E">
      <w:pPr>
        <w:rPr>
          <w:lang w:eastAsia="zh-CN"/>
        </w:rPr>
      </w:pPr>
      <w:r>
        <w:rPr>
          <w:rFonts w:eastAsia="宋体" w:hint="eastAsia"/>
          <w:lang w:val="en-US" w:eastAsia="zh-CN" w:bidi="ar"/>
        </w:rPr>
        <w:t xml:space="preserve">The D2R message </w:t>
      </w:r>
      <w:r>
        <w:rPr>
          <w:rFonts w:eastAsia="宋体"/>
          <w:lang w:val="en-US" w:eastAsia="zh-CN" w:bidi="ar"/>
        </w:rPr>
        <w:t>containing</w:t>
      </w:r>
      <w:r>
        <w:rPr>
          <w:rFonts w:eastAsia="宋体" w:hint="eastAsia"/>
          <w:lang w:val="en-US" w:eastAsia="zh-CN" w:bidi="ar"/>
        </w:rPr>
        <w:t xml:space="preserve"> the command response message is </w:t>
      </w:r>
      <w:r>
        <w:rPr>
          <w:i/>
          <w:iCs/>
        </w:rPr>
        <w:t>D2R Upper Layer Data Transfer</w:t>
      </w:r>
      <w:r>
        <w:t xml:space="preserve"> message</w:t>
      </w:r>
      <w:r>
        <w:rPr>
          <w:rFonts w:hint="eastAsia"/>
          <w:lang w:eastAsia="zh-CN"/>
        </w:rPr>
        <w:t xml:space="preserve"> in MAC layer, and the maximum MAC PDU size is 125 bytes. In the</w:t>
      </w:r>
      <w:r>
        <w:rPr>
          <w:lang w:eastAsia="zh-CN"/>
        </w:rPr>
        <w:t xml:space="preserve"> D2R</w:t>
      </w:r>
      <w:r>
        <w:rPr>
          <w:rFonts w:hint="eastAsia"/>
          <w:lang w:eastAsia="zh-CN"/>
        </w:rPr>
        <w:t xml:space="preserve"> MAC PDU, the MAC header(s) occupies 2 bytes and the maximum data SDU length </w:t>
      </w:r>
      <w:r>
        <w:rPr>
          <w:rFonts w:hint="eastAsia"/>
          <w:lang w:val="en-US" w:eastAsia="zh-CN"/>
        </w:rPr>
        <w:t xml:space="preserve">in the D2R MAC PDU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125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bytes 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 b</w:t>
      </w:r>
      <w:r>
        <w:rPr>
          <w:lang w:eastAsia="zh-CN"/>
        </w:rPr>
        <w:t xml:space="preserve">ytes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123 bytes. Considering this message support AS layer segmentation, the supported maximum size of the command response message can be larger than 123 </w:t>
      </w:r>
      <w:r>
        <w:rPr>
          <w:lang w:eastAsia="zh-CN"/>
        </w:rPr>
        <w:t>bytes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However,</w:t>
      </w:r>
      <w:r>
        <w:rPr>
          <w:rFonts w:hint="eastAsia"/>
          <w:lang w:eastAsia="zh-CN"/>
        </w:rPr>
        <w:t xml:space="preserve"> from RAN2 point of view, </w:t>
      </w:r>
      <w:r>
        <w:rPr>
          <w:lang w:eastAsia="zh-CN"/>
        </w:rPr>
        <w:t xml:space="preserve">AS layer is designed to support segmentation to enable transmission of data sizes </w:t>
      </w:r>
      <w:r w:rsidR="00C123B8">
        <w:rPr>
          <w:rFonts w:hint="eastAsia"/>
          <w:lang w:eastAsia="zh-CN"/>
        </w:rPr>
        <w:t>up to</w:t>
      </w:r>
      <w:r>
        <w:rPr>
          <w:lang w:eastAsia="zh-CN"/>
        </w:rPr>
        <w:t xml:space="preserve"> 1000</w:t>
      </w:r>
      <w:r>
        <w:rPr>
          <w:rFonts w:hint="eastAsia"/>
          <w:lang w:eastAsia="zh-CN"/>
        </w:rPr>
        <w:t xml:space="preserve"> bits (125 bytes)</w:t>
      </w:r>
      <w:r>
        <w:rPr>
          <w:lang w:eastAsia="zh-CN"/>
        </w:rPr>
        <w:t xml:space="preserve"> as per SA1 </w:t>
      </w:r>
      <w:proofErr w:type="gramStart"/>
      <w:r>
        <w:rPr>
          <w:lang w:eastAsia="zh-CN"/>
        </w:rPr>
        <w:t xml:space="preserve">requirements, </w:t>
      </w:r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not intend to </w:t>
      </w:r>
      <w:r>
        <w:rPr>
          <w:rFonts w:hint="eastAsia"/>
          <w:lang w:val="en-US"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NAS SDU </w:t>
      </w:r>
      <w:r>
        <w:rPr>
          <w:rFonts w:hint="eastAsia"/>
          <w:lang w:eastAsia="zh-CN"/>
        </w:rPr>
        <w:t xml:space="preserve">size </w:t>
      </w:r>
      <w:r>
        <w:rPr>
          <w:lang w:eastAsia="zh-CN"/>
        </w:rPr>
        <w:t>larger than SA1 requirement</w:t>
      </w:r>
      <w:r>
        <w:rPr>
          <w:rFonts w:hint="eastAsia"/>
          <w:lang w:eastAsia="zh-CN"/>
        </w:rPr>
        <w:t>.</w:t>
      </w:r>
    </w:p>
    <w:p w14:paraId="3CFC8EA6" w14:textId="77777777" w:rsidR="00FB157D" w:rsidRDefault="00C54C1E">
      <w:pPr>
        <w:rPr>
          <w:rFonts w:eastAsia="宋体"/>
          <w:b/>
          <w:bCs/>
          <w:lang w:val="en-US" w:eastAsia="zh-CN" w:bidi="ar"/>
        </w:rPr>
      </w:pPr>
      <w:r>
        <w:rPr>
          <w:rFonts w:hint="eastAsia"/>
          <w:b/>
          <w:bCs/>
          <w:lang w:eastAsia="zh-CN"/>
        </w:rPr>
        <w:t xml:space="preserve">In conclusion, as to the </w:t>
      </w:r>
      <w:r>
        <w:rPr>
          <w:rFonts w:eastAsia="宋体"/>
          <w:b/>
          <w:bCs/>
          <w:lang w:val="en-US" w:eastAsia="zh-CN" w:bidi="ar"/>
        </w:rPr>
        <w:t xml:space="preserve">maximum supported </w:t>
      </w:r>
      <w:proofErr w:type="spellStart"/>
      <w:r>
        <w:rPr>
          <w:rFonts w:eastAsia="宋体"/>
          <w:b/>
          <w:bCs/>
          <w:lang w:val="en-US" w:eastAsia="zh-CN" w:bidi="ar"/>
        </w:rPr>
        <w:t>AIoT</w:t>
      </w:r>
      <w:proofErr w:type="spellEnd"/>
      <w:r>
        <w:rPr>
          <w:rFonts w:eastAsia="宋体"/>
          <w:b/>
          <w:bCs/>
          <w:lang w:val="en-US" w:eastAsia="zh-CN" w:bidi="ar"/>
        </w:rPr>
        <w:t xml:space="preserve"> NAS container length</w:t>
      </w:r>
      <w:r>
        <w:rPr>
          <w:rFonts w:eastAsia="宋体" w:hint="eastAsia"/>
          <w:b/>
          <w:bCs/>
          <w:lang w:val="en-US" w:eastAsia="zh-CN" w:bidi="ar"/>
        </w:rPr>
        <w:t xml:space="preserve"> mentioned in the LS, RAN2 understands</w:t>
      </w:r>
    </w:p>
    <w:p w14:paraId="3CFC8EA7" w14:textId="636AEDC5" w:rsidR="00FB157D" w:rsidRDefault="00C54C1E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b/>
          <w:bCs/>
          <w:lang w:val="en-US" w:eastAsia="zh-CN"/>
        </w:rPr>
        <w:t xml:space="preserve">or R2D upper layer data for </w:t>
      </w:r>
      <w:r>
        <w:rPr>
          <w:rFonts w:hint="eastAsia"/>
          <w:b/>
          <w:bCs/>
          <w:lang w:val="en-US" w:eastAsia="zh-CN"/>
        </w:rPr>
        <w:t>a given</w:t>
      </w:r>
      <w:r>
        <w:rPr>
          <w:b/>
          <w:bCs/>
          <w:lang w:val="en-US" w:eastAsia="zh-CN"/>
        </w:rPr>
        <w:t xml:space="preserve"> command, the maximum size of one R2D NAS container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119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bytes</w:t>
      </w:r>
    </w:p>
    <w:p w14:paraId="3CFC8EA8" w14:textId="579D4F6A" w:rsidR="00FB157D" w:rsidRDefault="00C54C1E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For the response to </w:t>
      </w:r>
      <w:r>
        <w:rPr>
          <w:rFonts w:hint="eastAsia"/>
          <w:b/>
          <w:bCs/>
          <w:lang w:val="en-US" w:eastAsia="zh-CN"/>
        </w:rPr>
        <w:t>a given</w:t>
      </w:r>
      <w:r>
        <w:rPr>
          <w:b/>
          <w:bCs/>
          <w:lang w:val="en-US" w:eastAsia="zh-CN"/>
        </w:rPr>
        <w:t xml:space="preserve"> command in D2R, the maximum size of one D2R NAS container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125 bytes considering SA1 requirement</w:t>
      </w:r>
    </w:p>
    <w:p w14:paraId="3CFC8EA9" w14:textId="77777777" w:rsidR="00FB157D" w:rsidRDefault="00C54C1E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The above conclusion is only for Rel-19 Ambient IoT.</w:t>
      </w:r>
    </w:p>
    <w:p w14:paraId="3CFC8EAA" w14:textId="77777777" w:rsidR="00FB157D" w:rsidRDefault="00C54C1E">
      <w:pPr>
        <w:pStyle w:val="1"/>
      </w:pPr>
      <w:r>
        <w:t>2</w:t>
      </w:r>
      <w:r>
        <w:tab/>
        <w:t>Actions</w:t>
      </w:r>
    </w:p>
    <w:p w14:paraId="3CFC8EAB" w14:textId="23551333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CT1</w:t>
      </w:r>
    </w:p>
    <w:p w14:paraId="3CFC8EAC" w14:textId="348CAA69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RAN2 kindly asks </w:t>
      </w:r>
      <w:r>
        <w:rPr>
          <w:rFonts w:ascii="Arial" w:hAnsi="Arial" w:cs="Arial" w:hint="eastAsia"/>
          <w:b/>
          <w:lang w:eastAsia="zh-CN"/>
        </w:rPr>
        <w:t xml:space="preserve">CT1 </w:t>
      </w:r>
      <w:r>
        <w:rPr>
          <w:rFonts w:ascii="Arial" w:hAnsi="Arial" w:cs="Arial"/>
          <w:b/>
        </w:rPr>
        <w:t>to take above into account.</w:t>
      </w:r>
    </w:p>
    <w:p w14:paraId="3CFC8EAD" w14:textId="77777777" w:rsidR="00FB157D" w:rsidRDefault="00C54C1E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77777777" w:rsidR="00FB157D" w:rsidRDefault="00C54C1E">
      <w:bookmarkStart w:id="7" w:name="OLE_LINK53"/>
      <w:bookmarkStart w:id="8" w:name="OLE_LINK54"/>
      <w:r>
        <w:t>TSG-RAN2 Meeting #132</w:t>
      </w:r>
      <w:r>
        <w:tab/>
      </w:r>
      <w:r>
        <w:tab/>
        <w:t>17 - 21 Nov 2025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>
        <w:t>Dallas, US</w:t>
      </w:r>
    </w:p>
    <w:bookmarkEnd w:id="7"/>
    <w:bookmarkEnd w:id="8"/>
    <w:p w14:paraId="3CFC8EAF" w14:textId="77777777" w:rsidR="00FB157D" w:rsidRDefault="00C54C1E">
      <w:pPr>
        <w:rPr>
          <w:lang w:eastAsia="zh-CN"/>
        </w:rPr>
      </w:pPr>
      <w:r>
        <w:t>TSG-RAN2 Meeting #13</w:t>
      </w:r>
      <w:r>
        <w:rPr>
          <w:rFonts w:hint="eastAsia"/>
          <w:lang w:eastAsia="zh-CN"/>
        </w:rPr>
        <w:t>3</w:t>
      </w:r>
      <w:r>
        <w:tab/>
      </w:r>
      <w:r>
        <w:tab/>
      </w:r>
      <w:r>
        <w:rPr>
          <w:rFonts w:hint="eastAsia"/>
          <w:lang w:eastAsia="zh-CN"/>
        </w:rPr>
        <w:t>09</w:t>
      </w:r>
      <w:r>
        <w:t xml:space="preserve"> - </w:t>
      </w:r>
      <w:r>
        <w:rPr>
          <w:rFonts w:hint="eastAsia"/>
          <w:lang w:eastAsia="zh-CN"/>
        </w:rPr>
        <w:t>13</w:t>
      </w:r>
      <w:r>
        <w:t xml:space="preserve"> </w:t>
      </w:r>
      <w:r>
        <w:rPr>
          <w:rFonts w:hint="eastAsia"/>
          <w:lang w:eastAsia="zh-CN"/>
        </w:rPr>
        <w:t>Feb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proofErr w:type="spellStart"/>
      <w:r>
        <w:t>Stor</w:t>
      </w:r>
      <w:proofErr w:type="spellEnd"/>
      <w:r>
        <w:t>-Göteborg</w:t>
      </w:r>
      <w:r>
        <w:rPr>
          <w:rFonts w:hint="eastAsia"/>
          <w:lang w:eastAsia="zh-CN"/>
        </w:rPr>
        <w:t xml:space="preserve">, </w:t>
      </w:r>
      <w:r>
        <w:t>SE</w:t>
      </w:r>
    </w:p>
    <w:sectPr w:rsidR="00FB15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C83D" w14:textId="77777777" w:rsidR="00A30DE6" w:rsidRDefault="00A30DE6">
      <w:pPr>
        <w:spacing w:after="0"/>
      </w:pPr>
      <w:r>
        <w:separator/>
      </w:r>
    </w:p>
  </w:endnote>
  <w:endnote w:type="continuationSeparator" w:id="0">
    <w:p w14:paraId="377E3346" w14:textId="77777777" w:rsidR="00A30DE6" w:rsidRDefault="00A30D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F8A7A" w14:textId="77777777" w:rsidR="00A30DE6" w:rsidRDefault="00A30DE6">
      <w:pPr>
        <w:spacing w:after="0"/>
      </w:pPr>
      <w:r>
        <w:separator/>
      </w:r>
    </w:p>
  </w:footnote>
  <w:footnote w:type="continuationSeparator" w:id="0">
    <w:p w14:paraId="3746F643" w14:textId="77777777" w:rsidR="00A30DE6" w:rsidRDefault="00A30D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41155248">
    <w:abstractNumId w:val="4"/>
  </w:num>
  <w:num w:numId="2" w16cid:durableId="396051299">
    <w:abstractNumId w:val="2"/>
  </w:num>
  <w:num w:numId="3" w16cid:durableId="867134437">
    <w:abstractNumId w:val="3"/>
  </w:num>
  <w:num w:numId="4" w16cid:durableId="39137526">
    <w:abstractNumId w:val="0"/>
  </w:num>
  <w:num w:numId="5" w16cid:durableId="1849900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FD4"/>
    <w:rsid w:val="00034FF7"/>
    <w:rsid w:val="0004179F"/>
    <w:rsid w:val="00050773"/>
    <w:rsid w:val="000B3091"/>
    <w:rsid w:val="000C2504"/>
    <w:rsid w:val="000C4EC3"/>
    <w:rsid w:val="000F6242"/>
    <w:rsid w:val="00100D98"/>
    <w:rsid w:val="001146A0"/>
    <w:rsid w:val="001166B1"/>
    <w:rsid w:val="00125C4B"/>
    <w:rsid w:val="00147D83"/>
    <w:rsid w:val="001546D7"/>
    <w:rsid w:val="00160F90"/>
    <w:rsid w:val="00162E7C"/>
    <w:rsid w:val="001851A3"/>
    <w:rsid w:val="001A04D6"/>
    <w:rsid w:val="001D0E30"/>
    <w:rsid w:val="001D0F16"/>
    <w:rsid w:val="00207EC3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F1940"/>
    <w:rsid w:val="00301435"/>
    <w:rsid w:val="0031217F"/>
    <w:rsid w:val="003365FF"/>
    <w:rsid w:val="0034160B"/>
    <w:rsid w:val="00350F44"/>
    <w:rsid w:val="00361082"/>
    <w:rsid w:val="0036639B"/>
    <w:rsid w:val="00383545"/>
    <w:rsid w:val="00387511"/>
    <w:rsid w:val="00393588"/>
    <w:rsid w:val="003937EB"/>
    <w:rsid w:val="00394C46"/>
    <w:rsid w:val="0040371E"/>
    <w:rsid w:val="004065FE"/>
    <w:rsid w:val="00410743"/>
    <w:rsid w:val="00432487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4B75"/>
    <w:rsid w:val="004C3503"/>
    <w:rsid w:val="004C61A7"/>
    <w:rsid w:val="004E37B1"/>
    <w:rsid w:val="004E3939"/>
    <w:rsid w:val="00504E78"/>
    <w:rsid w:val="00513807"/>
    <w:rsid w:val="00516527"/>
    <w:rsid w:val="00527FE8"/>
    <w:rsid w:val="0053443F"/>
    <w:rsid w:val="0054176B"/>
    <w:rsid w:val="00545BC7"/>
    <w:rsid w:val="005976ED"/>
    <w:rsid w:val="005A2DE9"/>
    <w:rsid w:val="005A4FC5"/>
    <w:rsid w:val="005A6CED"/>
    <w:rsid w:val="005C23E8"/>
    <w:rsid w:val="005F5E7D"/>
    <w:rsid w:val="006379F5"/>
    <w:rsid w:val="00646549"/>
    <w:rsid w:val="006529A4"/>
    <w:rsid w:val="0067119D"/>
    <w:rsid w:val="00682EB0"/>
    <w:rsid w:val="00693FD8"/>
    <w:rsid w:val="006A0BA7"/>
    <w:rsid w:val="006B4489"/>
    <w:rsid w:val="006B66D0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3509E"/>
    <w:rsid w:val="0075491C"/>
    <w:rsid w:val="00766E5E"/>
    <w:rsid w:val="00772954"/>
    <w:rsid w:val="00775AEF"/>
    <w:rsid w:val="00792144"/>
    <w:rsid w:val="00797BB6"/>
    <w:rsid w:val="007B03D0"/>
    <w:rsid w:val="007B280B"/>
    <w:rsid w:val="007B5C82"/>
    <w:rsid w:val="007B7B64"/>
    <w:rsid w:val="007C10EB"/>
    <w:rsid w:val="007C48D2"/>
    <w:rsid w:val="007C5A25"/>
    <w:rsid w:val="007D3B31"/>
    <w:rsid w:val="007E5B46"/>
    <w:rsid w:val="007F188F"/>
    <w:rsid w:val="007F4F92"/>
    <w:rsid w:val="00805243"/>
    <w:rsid w:val="008144B2"/>
    <w:rsid w:val="00830799"/>
    <w:rsid w:val="008503B7"/>
    <w:rsid w:val="00850F76"/>
    <w:rsid w:val="00852B3D"/>
    <w:rsid w:val="0085654C"/>
    <w:rsid w:val="00862C9D"/>
    <w:rsid w:val="008757E1"/>
    <w:rsid w:val="008945C0"/>
    <w:rsid w:val="008A1C74"/>
    <w:rsid w:val="008B1F9F"/>
    <w:rsid w:val="008C26A4"/>
    <w:rsid w:val="008D772F"/>
    <w:rsid w:val="008F0366"/>
    <w:rsid w:val="008F307A"/>
    <w:rsid w:val="009058A5"/>
    <w:rsid w:val="00916AAC"/>
    <w:rsid w:val="00917F7E"/>
    <w:rsid w:val="00927C5C"/>
    <w:rsid w:val="00927E78"/>
    <w:rsid w:val="00947E2D"/>
    <w:rsid w:val="00957F3D"/>
    <w:rsid w:val="009807ED"/>
    <w:rsid w:val="009922AF"/>
    <w:rsid w:val="0099663F"/>
    <w:rsid w:val="0099764C"/>
    <w:rsid w:val="009A503D"/>
    <w:rsid w:val="009A6B47"/>
    <w:rsid w:val="009B0CD8"/>
    <w:rsid w:val="009C5AFB"/>
    <w:rsid w:val="009C7CC5"/>
    <w:rsid w:val="009E17A2"/>
    <w:rsid w:val="009F2F2B"/>
    <w:rsid w:val="00A04A8B"/>
    <w:rsid w:val="00A078BE"/>
    <w:rsid w:val="00A15764"/>
    <w:rsid w:val="00A24E1A"/>
    <w:rsid w:val="00A26122"/>
    <w:rsid w:val="00A30DE6"/>
    <w:rsid w:val="00A55A1F"/>
    <w:rsid w:val="00A6057A"/>
    <w:rsid w:val="00A6767E"/>
    <w:rsid w:val="00A81AE4"/>
    <w:rsid w:val="00AA1188"/>
    <w:rsid w:val="00AC40E3"/>
    <w:rsid w:val="00AE1BF2"/>
    <w:rsid w:val="00AE5A74"/>
    <w:rsid w:val="00B03FFA"/>
    <w:rsid w:val="00B06863"/>
    <w:rsid w:val="00B3162E"/>
    <w:rsid w:val="00B732FB"/>
    <w:rsid w:val="00B97703"/>
    <w:rsid w:val="00BB1F01"/>
    <w:rsid w:val="00BB3E46"/>
    <w:rsid w:val="00BB4E1E"/>
    <w:rsid w:val="00BC0A9D"/>
    <w:rsid w:val="00BF0ED5"/>
    <w:rsid w:val="00BF37EB"/>
    <w:rsid w:val="00C123B8"/>
    <w:rsid w:val="00C208E5"/>
    <w:rsid w:val="00C26763"/>
    <w:rsid w:val="00C33729"/>
    <w:rsid w:val="00C37CFB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773C"/>
    <w:rsid w:val="00D276F8"/>
    <w:rsid w:val="00D56AF1"/>
    <w:rsid w:val="00D60EAA"/>
    <w:rsid w:val="00D61180"/>
    <w:rsid w:val="00D67CCC"/>
    <w:rsid w:val="00D770F9"/>
    <w:rsid w:val="00D846AE"/>
    <w:rsid w:val="00D901DA"/>
    <w:rsid w:val="00D9627B"/>
    <w:rsid w:val="00DB42D6"/>
    <w:rsid w:val="00DD03D7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76B1C"/>
    <w:rsid w:val="00EA28AD"/>
    <w:rsid w:val="00EE1E71"/>
    <w:rsid w:val="00EF61A5"/>
    <w:rsid w:val="00EF7615"/>
    <w:rsid w:val="00F07EA3"/>
    <w:rsid w:val="00F1453D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FC8E8F"/>
  <w15:docId w15:val="{819B5EB1-DD6A-1B44-AF91-7963F51A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pPr>
      <w:widowControl w:val="0"/>
    </w:pPr>
    <w:rPr>
      <w:lang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character" w:customStyle="1" w:styleId="af1">
    <w:name w:val="批注主题 字符"/>
    <w:link w:val="af0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7">
    <w:name w:val="Revision"/>
    <w:hidden/>
    <w:uiPriority w:val="99"/>
    <w:unhideWhenUsed/>
    <w:rsid w:val="00FF41C1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337</Words>
  <Characters>1925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Lenovo_Jing</cp:lastModifiedBy>
  <cp:revision>9</cp:revision>
  <cp:lastPrinted>2002-04-23T07:10:00Z</cp:lastPrinted>
  <dcterms:created xsi:type="dcterms:W3CDTF">2025-10-16T08:26:00Z</dcterms:created>
  <dcterms:modified xsi:type="dcterms:W3CDTF">2025-10-21T00:58:00Z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