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3F3A5D4F"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817CAB">
        <w:rPr>
          <w:b/>
          <w:sz w:val="24"/>
        </w:rPr>
        <w:t>9</w:t>
      </w:r>
      <w:r>
        <w:rPr>
          <w:b/>
          <w:i/>
          <w:sz w:val="28"/>
        </w:rPr>
        <w:tab/>
      </w:r>
      <w:r>
        <w:rPr>
          <w:rFonts w:hint="eastAsia"/>
          <w:b/>
          <w:sz w:val="28"/>
        </w:rPr>
        <w:t>R3-2</w:t>
      </w:r>
      <w:r w:rsidR="009B07AF">
        <w:rPr>
          <w:b/>
          <w:sz w:val="28"/>
        </w:rPr>
        <w:t>5</w:t>
      </w:r>
      <w:r w:rsidR="00817CAB">
        <w:rPr>
          <w:b/>
          <w:sz w:val="28"/>
        </w:rPr>
        <w:t>5103</w:t>
      </w:r>
    </w:p>
    <w:p w14:paraId="610643D4" w14:textId="77777777" w:rsidR="00817CAB" w:rsidRPr="008466BD" w:rsidRDefault="00817CAB" w:rsidP="00817CAB">
      <w:pPr>
        <w:pStyle w:val="CRCoverPage"/>
        <w:outlineLvl w:val="0"/>
        <w:rPr>
          <w:b/>
          <w:noProof/>
          <w:sz w:val="24"/>
        </w:rPr>
      </w:pPr>
      <w:r>
        <w:rPr>
          <w:rFonts w:hint="eastAsia"/>
          <w:b/>
          <w:sz w:val="24"/>
          <w:lang w:val="en-US" w:eastAsia="zh-CN"/>
        </w:rPr>
        <w:t xml:space="preserve">Bengaluru, </w:t>
      </w:r>
      <w:r>
        <w:rPr>
          <w:b/>
          <w:sz w:val="24"/>
          <w:lang w:val="en-US" w:eastAsia="zh-CN"/>
        </w:rPr>
        <w:t>India</w:t>
      </w:r>
      <w:r>
        <w:rPr>
          <w:rFonts w:hint="eastAsia"/>
          <w:b/>
          <w:sz w:val="24"/>
          <w:lang w:val="en-US" w:eastAsia="zh-CN"/>
        </w:rPr>
        <w:t xml:space="preserve">, </w:t>
      </w:r>
      <w:r>
        <w:rPr>
          <w:b/>
          <w:sz w:val="24"/>
          <w:lang w:val="en-US" w:eastAsia="zh-CN"/>
        </w:rPr>
        <w:t>25-29 August</w:t>
      </w:r>
      <w:r>
        <w:rPr>
          <w:rFonts w:hint="eastAsia"/>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40D14C3A" w:rsidR="00E00EAA" w:rsidRDefault="00D3633C">
            <w:pPr>
              <w:pStyle w:val="CRCoverPage"/>
              <w:spacing w:after="0"/>
              <w:jc w:val="center"/>
              <w:rPr>
                <w:sz w:val="28"/>
              </w:rPr>
            </w:pPr>
            <w:fldSimple w:instr=" DOCPROPERTY  Version  \* MERGEFORMAT ">
              <w:r>
                <w:rPr>
                  <w:rFonts w:hint="eastAsia"/>
                  <w:b/>
                  <w:sz w:val="28"/>
                  <w:lang w:val="en-US" w:eastAsia="zh-CN"/>
                </w:rPr>
                <w:t>18.</w:t>
              </w:r>
              <w:r w:rsidR="009A0572">
                <w:rPr>
                  <w:b/>
                  <w:sz w:val="28"/>
                  <w:lang w:val="en-US" w:eastAsia="zh-CN"/>
                </w:rPr>
                <w:t>6</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3E3B5E9" w:rsidR="00E00EAA" w:rsidRDefault="00650F8F">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C57E9A3"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r w:rsidR="0049786A">
              <w:t>, China Telecom</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2F66CDA5"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9A0572">
              <w:rPr>
                <w:lang w:val="en-US" w:eastAsia="zh-CN"/>
              </w:rPr>
              <w:t>8</w:t>
            </w:r>
            <w:r>
              <w:rPr>
                <w:rFonts w:hint="eastAsia"/>
                <w:lang w:val="en-US" w:eastAsia="zh-CN"/>
              </w:rPr>
              <w:t>-</w:t>
            </w:r>
            <w:r w:rsidR="009A0572">
              <w:rPr>
                <w:lang w:val="en-US" w:eastAsia="zh-CN"/>
              </w:rPr>
              <w:t>05</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BFEB461" w:rsidR="00E00EAA" w:rsidRDefault="00D3633C">
            <w:pPr>
              <w:pStyle w:val="CRCoverPage"/>
              <w:spacing w:after="0"/>
              <w:ind w:left="100"/>
              <w:rPr>
                <w:lang w:val="en-US" w:eastAsia="zh-CN"/>
              </w:rPr>
            </w:pPr>
            <w:r>
              <w:rPr>
                <w:rFonts w:hint="eastAsia"/>
              </w:rPr>
              <w:t>Add support of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17428" w14:textId="38F08C00"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gNB during the data forwarding for handover</w:t>
            </w:r>
            <w:r w:rsidR="00025F1B">
              <w:rPr>
                <w:lang w:val="en-US" w:eastAsia="zh-CN"/>
              </w:rPr>
              <w:t>.</w:t>
            </w:r>
            <w:r w:rsidR="00694185">
              <w:rPr>
                <w:lang w:val="en-US" w:eastAsia="zh-CN"/>
              </w:rPr>
              <w:t xml:space="preserve"> This enables the target gNB to </w:t>
            </w:r>
            <w:r w:rsidR="00694185" w:rsidRPr="00694185">
              <w:rPr>
                <w:lang w:val="en-US" w:eastAsia="zh-CN"/>
              </w:rPr>
              <w:t>push the UE back to sleep</w:t>
            </w:r>
            <w:r w:rsidR="00694185">
              <w:rPr>
                <w:lang w:val="en-US" w:eastAsia="zh-CN"/>
              </w:rPr>
              <w:t xml:space="preserve"> as early as possible.</w:t>
            </w:r>
            <w:r w:rsidR="0015088D">
              <w:rPr>
                <w:lang w:val="en-US" w:eastAsia="zh-CN"/>
              </w:rPr>
              <w:t xml:space="preserve"> (</w:t>
            </w:r>
            <w:r w:rsidR="0015088D" w:rsidRPr="00FE000E">
              <w:rPr>
                <w:lang w:eastAsia="zh-CN"/>
              </w:rPr>
              <w:t>R3-251578</w:t>
            </w:r>
            <w:r w:rsidR="0015088D">
              <w:rPr>
                <w:lang w:val="en-US" w:eastAsia="zh-CN"/>
              </w:rPr>
              <w:t>)</w:t>
            </w:r>
          </w:p>
          <w:p w14:paraId="5577D9E8" w14:textId="77D13AB9" w:rsidR="0015088D" w:rsidRDefault="0015088D" w:rsidP="00025F1B">
            <w:pPr>
              <w:pStyle w:val="CRCoverPage"/>
              <w:numPr>
                <w:ilvl w:val="0"/>
                <w:numId w:val="1"/>
              </w:numPr>
              <w:spacing w:after="0"/>
              <w:ind w:left="100"/>
              <w:rPr>
                <w:lang w:val="en-US" w:eastAsia="zh-CN"/>
              </w:rPr>
            </w:pPr>
            <w:r>
              <w:rPr>
                <w:lang w:val="en-US" w:eastAsia="zh-CN"/>
              </w:rPr>
              <w:t>Add the support for MMSID (</w:t>
            </w:r>
            <w:r w:rsidRPr="0015088D">
              <w:rPr>
                <w:lang w:eastAsia="zh-CN"/>
              </w:rPr>
              <w:t>R3-252351</w:t>
            </w:r>
            <w:r>
              <w:rPr>
                <w:lang w:val="en-US" w:eastAsia="zh-CN"/>
              </w:rPr>
              <w:t>)</w:t>
            </w:r>
          </w:p>
          <w:p w14:paraId="160E536C" w14:textId="77777777" w:rsidR="0015088D" w:rsidRDefault="0015088D" w:rsidP="00025F1B">
            <w:pPr>
              <w:pStyle w:val="CRCoverPage"/>
              <w:numPr>
                <w:ilvl w:val="0"/>
                <w:numId w:val="1"/>
              </w:numPr>
              <w:spacing w:after="0"/>
              <w:ind w:left="100"/>
              <w:rPr>
                <w:lang w:val="en-US" w:eastAsia="zh-CN"/>
              </w:rPr>
            </w:pPr>
            <w:r>
              <w:rPr>
                <w:lang w:val="en-US" w:eastAsia="zh-CN"/>
              </w:rPr>
              <w:t>Add the support for BSSize and TTNB (</w:t>
            </w:r>
            <w:r w:rsidRPr="0015088D">
              <w:rPr>
                <w:lang w:val="en-US" w:eastAsia="zh-CN"/>
              </w:rPr>
              <w:t>R3-252370</w:t>
            </w:r>
            <w:r>
              <w:rPr>
                <w:lang w:val="en-US" w:eastAsia="zh-CN"/>
              </w:rPr>
              <w:t>)</w:t>
            </w:r>
          </w:p>
          <w:p w14:paraId="20D47272" w14:textId="7554365D" w:rsidR="00797C80" w:rsidRDefault="009929E5" w:rsidP="00025F1B">
            <w:pPr>
              <w:pStyle w:val="CRCoverPage"/>
              <w:numPr>
                <w:ilvl w:val="0"/>
                <w:numId w:val="1"/>
              </w:numPr>
              <w:spacing w:after="0"/>
              <w:ind w:left="100"/>
              <w:rPr>
                <w:lang w:val="en-US" w:eastAsia="zh-CN"/>
              </w:rPr>
            </w:pPr>
            <w:r>
              <w:rPr>
                <w:rFonts w:hint="eastAsia"/>
                <w:lang w:val="en-US" w:eastAsia="zh-CN"/>
              </w:rPr>
              <w:t xml:space="preserve">Add the support of </w:t>
            </w:r>
            <w:r w:rsidRPr="00797C80">
              <w:rPr>
                <w:lang w:val="en-US" w:eastAsia="zh-CN"/>
              </w:rPr>
              <w:t>UL rate control</w:t>
            </w:r>
            <w:r>
              <w:rPr>
                <w:rFonts w:hint="eastAsia"/>
                <w:lang w:val="en-US" w:eastAsia="zh-CN"/>
              </w:rPr>
              <w:t xml:space="preserve"> (</w:t>
            </w:r>
            <w:r w:rsidRPr="00797C80">
              <w:rPr>
                <w:lang w:val="en-US" w:eastAsia="zh-CN"/>
              </w:rPr>
              <w:t>R3-253925</w:t>
            </w:r>
            <w:r>
              <w:rPr>
                <w:rFonts w:hint="eastAsia"/>
                <w:lang w:val="en-US" w:eastAsia="zh-CN"/>
              </w:rPr>
              <w:t>)</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71BA3" w14:textId="599739EB" w:rsidR="0015088D" w:rsidRDefault="0015088D">
            <w:pPr>
              <w:pStyle w:val="CRCoverPage"/>
              <w:spacing w:after="0"/>
              <w:ind w:left="100"/>
              <w:rPr>
                <w:lang w:val="en-US" w:eastAsia="zh-CN"/>
              </w:rPr>
            </w:pPr>
            <w:r>
              <w:rPr>
                <w:lang w:val="en-US" w:eastAsia="zh-CN"/>
              </w:rPr>
              <w:t>XR enhancements are not supported.</w:t>
            </w:r>
          </w:p>
          <w:p w14:paraId="0796BE21" w14:textId="654560E9" w:rsidR="00E00EAA" w:rsidRDefault="00E00EAA">
            <w:pPr>
              <w:pStyle w:val="CRCoverPage"/>
              <w:spacing w:after="0"/>
              <w:ind w:left="100"/>
              <w:rPr>
                <w:lang w:val="en-US"/>
              </w:rPr>
            </w:pP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1F081DC0" w:rsidR="00E00EAA" w:rsidRDefault="0009594D">
            <w:pPr>
              <w:pStyle w:val="CRCoverPage"/>
              <w:spacing w:after="0"/>
              <w:ind w:left="100"/>
              <w:rPr>
                <w:lang w:val="en-US" w:eastAsia="zh-CN"/>
              </w:rPr>
            </w:pPr>
            <w:r>
              <w:rPr>
                <w:lang w:val="en-US" w:eastAsia="zh-CN"/>
              </w:rPr>
              <w:t>16.15.2</w:t>
            </w:r>
            <w:r w:rsidR="009929E5">
              <w:rPr>
                <w:rFonts w:hint="eastAsia"/>
                <w:lang w:val="en-US" w:eastAsia="zh-CN"/>
              </w:rPr>
              <w:t xml:space="preserve">, </w:t>
            </w:r>
            <w:r w:rsidR="009929E5" w:rsidRPr="0066032A">
              <w:rPr>
                <w:rFonts w:eastAsia="Times New Roman"/>
              </w:rPr>
              <w:t>16.15.4.2.Z</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C35B15" w14:textId="77777777" w:rsidR="002F0546" w:rsidRDefault="002F0546" w:rsidP="002F0546">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31A6FF97" w14:textId="3D587142" w:rsidR="0015088D" w:rsidRDefault="0015088D" w:rsidP="0015088D">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rsidR="00DA6B6B">
              <w:t>82</w:t>
            </w:r>
          </w:p>
          <w:p w14:paraId="5E1B1577" w14:textId="77777777"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p w14:paraId="6EA651B0" w14:textId="47CD2F78" w:rsidR="0015088D" w:rsidRDefault="0015088D" w:rsidP="0015088D">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w:t>
            </w:r>
            <w:r w:rsidR="00DA6B6B">
              <w:t>1485</w:t>
            </w:r>
          </w:p>
          <w:p w14:paraId="2C1CB535" w14:textId="26EB91B6" w:rsidR="0015088D" w:rsidRDefault="0015088D" w:rsidP="0015088D">
            <w:pPr>
              <w:pStyle w:val="CRCoverPage"/>
              <w:spacing w:after="0"/>
              <w:ind w:left="99"/>
            </w:pPr>
            <w:r>
              <w:t xml:space="preserve">TS </w:t>
            </w:r>
            <w:r>
              <w:rPr>
                <w:rFonts w:hint="eastAsia"/>
                <w:lang w:val="en-US" w:eastAsia="zh-CN"/>
              </w:rPr>
              <w:t>38.4</w:t>
            </w:r>
            <w:r>
              <w:rPr>
                <w:lang w:val="en-US" w:eastAsia="zh-CN"/>
              </w:rPr>
              <w:t>15</w:t>
            </w:r>
            <w:r>
              <w:t xml:space="preserve"> CR </w:t>
            </w:r>
            <w:r w:rsidR="00DA6B6B">
              <w:t>0056</w:t>
            </w:r>
          </w:p>
          <w:p w14:paraId="70D7CCC6" w14:textId="20D3C861" w:rsidR="0015088D" w:rsidRDefault="0015088D" w:rsidP="0015088D">
            <w:pPr>
              <w:pStyle w:val="CRCoverPage"/>
              <w:spacing w:after="0"/>
              <w:ind w:left="99"/>
            </w:pPr>
            <w:r>
              <w:t xml:space="preserve">TS </w:t>
            </w:r>
            <w:r>
              <w:rPr>
                <w:rFonts w:hint="eastAsia"/>
                <w:lang w:val="en-US" w:eastAsia="zh-CN"/>
              </w:rPr>
              <w:t>38.42</w:t>
            </w:r>
            <w:r>
              <w:rPr>
                <w:lang w:val="en-US" w:eastAsia="zh-CN"/>
              </w:rPr>
              <w:t>5</w:t>
            </w:r>
            <w:r>
              <w:t xml:space="preserve"> CR </w:t>
            </w:r>
            <w:r w:rsidR="00DA6B6B">
              <w:t>0156</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1F447DA2" w14:textId="77777777" w:rsidR="00A6622A" w:rsidRPr="00D36F9D" w:rsidRDefault="00A6622A" w:rsidP="00A6622A">
      <w:pPr>
        <w:pStyle w:val="Heading3"/>
      </w:pPr>
      <w:bookmarkStart w:id="2" w:name="_Toc193404342"/>
      <w:bookmarkStart w:id="3" w:name="_Hlk199260978"/>
      <w:bookmarkStart w:id="4" w:name="_Toc163030330"/>
      <w:bookmarkStart w:id="5" w:name="_Toc155991759"/>
      <w:r w:rsidRPr="00D36F9D">
        <w:t>16.15.2</w:t>
      </w:r>
      <w:r w:rsidRPr="00D36F9D">
        <w:tab/>
        <w:t>Awareness</w:t>
      </w:r>
      <w:bookmarkEnd w:id="2"/>
    </w:p>
    <w:p w14:paraId="21946128" w14:textId="77777777" w:rsidR="00A6622A" w:rsidRPr="00D36F9D" w:rsidRDefault="00A6622A" w:rsidP="00A6622A">
      <w:r w:rsidRPr="00D36F9D">
        <w:t>XR-Awareness relies on QoS flows, PDU Sets, Data Bursts and traffic assistance information (see TS 23.501 [3]).</w:t>
      </w:r>
    </w:p>
    <w:p w14:paraId="54600E70" w14:textId="77777777" w:rsidR="00A6622A" w:rsidRPr="00D36F9D" w:rsidRDefault="00A6622A" w:rsidP="00A6622A">
      <w:r w:rsidRPr="00D36F9D">
        <w:t xml:space="preserve">The following </w:t>
      </w:r>
      <w:r w:rsidRPr="00D36F9D">
        <w:rPr>
          <w:b/>
          <w:bCs/>
        </w:rPr>
        <w:t>PDU Set QoS Parameters</w:t>
      </w:r>
      <w:r w:rsidRPr="00D36F9D">
        <w:t xml:space="preserve"> may be provided by the SMF to the gNB as part of the QoS profile of the QoS flow</w:t>
      </w:r>
      <w:del w:id="6" w:author="Benoist (Nokia)" w:date="2025-05-08T09:04:00Z">
        <w:r w:rsidRPr="00D36F9D" w:rsidDel="00CA4FCC">
          <w:delText>, and to enable PDU Set based QoS handling at least one of them shall be provided</w:delText>
        </w:r>
      </w:del>
      <w:r w:rsidRPr="00D36F9D">
        <w:t>:</w:t>
      </w:r>
    </w:p>
    <w:bookmarkEnd w:id="3"/>
    <w:p w14:paraId="0416CB26" w14:textId="77777777" w:rsidR="00A6622A" w:rsidRPr="00D36F9D" w:rsidRDefault="00A6622A" w:rsidP="00A6622A">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97C3489" w14:textId="77777777" w:rsidR="00A6622A" w:rsidRPr="00D36F9D" w:rsidRDefault="00A6622A" w:rsidP="00A6622A">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2CF873C4" w14:textId="77777777" w:rsidR="00A6622A" w:rsidRPr="00D36F9D" w:rsidRDefault="00A6622A" w:rsidP="00A6622A">
      <w:pPr>
        <w:pStyle w:val="NO"/>
      </w:pPr>
      <w:r w:rsidRPr="00D36F9D">
        <w:t>NOTE 1:</w:t>
      </w:r>
      <w:r w:rsidRPr="00D36F9D">
        <w:rPr>
          <w:rFonts w:eastAsia="等线"/>
        </w:rPr>
        <w:tab/>
        <w:t>In this release, a PDU set is considered as successfully delivered only when all PDUs of a PDU Set are delivered successfully.</w:t>
      </w:r>
    </w:p>
    <w:p w14:paraId="527DF3C1" w14:textId="77777777" w:rsidR="00A6622A" w:rsidRPr="00D36F9D" w:rsidRDefault="00A6622A" w:rsidP="00A6622A">
      <w:pPr>
        <w:pStyle w:val="B1"/>
      </w:pPr>
      <w:r w:rsidRPr="00D36F9D">
        <w:t>-</w:t>
      </w:r>
      <w:r w:rsidRPr="00D36F9D">
        <w:tab/>
        <w:t>PDU Set Integrated Handling Information (PSIHI): indicates whether all PDUs of the PDU Set are needed for the usage of PDU Set by application layer, as defined in TS 23.501 [3].</w:t>
      </w:r>
    </w:p>
    <w:p w14:paraId="44FD0CE1" w14:textId="77777777" w:rsidR="00A6622A" w:rsidRPr="00D36F9D" w:rsidRDefault="00A6622A" w:rsidP="00A6622A">
      <w:pPr>
        <w:pStyle w:val="NO"/>
      </w:pPr>
      <w:r w:rsidRPr="00D36F9D">
        <w:t>NOTE 2:</w:t>
      </w:r>
      <w:r w:rsidRPr="00D36F9D">
        <w:tab/>
        <w:t>For a given QoS flow, the PDU Set QoS parameters are common for all PDU Sets but can be different for UL and DL</w:t>
      </w:r>
      <w:ins w:id="7" w:author="Benoist (Nokia)" w:date="2025-05-08T09:04:00Z">
        <w:r w:rsidRPr="00E16CF9">
          <w:t>, and to enable PDU Set based handling a PSIHI and/or both PSDB and PSER shall be provided</w:t>
        </w:r>
      </w:ins>
      <w:r w:rsidRPr="00D36F9D">
        <w:t>.</w:t>
      </w:r>
    </w:p>
    <w:p w14:paraId="3AE3DE71" w14:textId="6D9FD96F" w:rsidR="00A6622A" w:rsidRPr="00D36F9D" w:rsidRDefault="00A6622A" w:rsidP="00A6622A">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52D9728F" w14:textId="77777777" w:rsidR="00A6622A" w:rsidRPr="00D36F9D" w:rsidRDefault="00A6622A" w:rsidP="00A6622A">
      <w:pPr>
        <w:rPr>
          <w:rFonts w:eastAsia="等线"/>
        </w:rPr>
      </w:pPr>
      <w:del w:id="8" w:author="Benoist (Nokia)" w:date="2025-05-08T09:05:00Z">
        <w:r w:rsidRPr="00D36F9D" w:rsidDel="00667C01">
          <w:rPr>
            <w:lang w:eastAsia="ko-KR"/>
          </w:rPr>
          <w:delText>In addition, t</w:delText>
        </w:r>
      </w:del>
      <w:ins w:id="9" w:author="Benoist (Nokia)" w:date="2025-05-08T09:05:00Z">
        <w:r>
          <w:rPr>
            <w:lang w:eastAsia="ko-KR"/>
          </w:rPr>
          <w:t>T</w:t>
        </w:r>
      </w:ins>
      <w:r w:rsidRPr="00D36F9D">
        <w:rPr>
          <w:lang w:eastAsia="ko-KR"/>
        </w:rPr>
        <w:t xml:space="preserve">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7B0CCC29" w14:textId="77777777" w:rsidR="00A6622A" w:rsidRPr="00D36F9D" w:rsidRDefault="00A6622A" w:rsidP="00A6622A">
      <w:pPr>
        <w:pStyle w:val="B1"/>
        <w:rPr>
          <w:rFonts w:eastAsia="等线"/>
        </w:rPr>
      </w:pPr>
      <w:r w:rsidRPr="00D36F9D">
        <w:rPr>
          <w:rFonts w:eastAsia="等线"/>
        </w:rPr>
        <w:t>-</w:t>
      </w:r>
      <w:r w:rsidRPr="00D36F9D">
        <w:rPr>
          <w:rFonts w:eastAsia="等线"/>
        </w:rPr>
        <w:tab/>
        <w:t>PDU Set Sequence Number;</w:t>
      </w:r>
    </w:p>
    <w:p w14:paraId="35013688" w14:textId="77777777" w:rsidR="00A6622A" w:rsidRPr="00D36F9D" w:rsidRDefault="00A6622A" w:rsidP="00A6622A">
      <w:pPr>
        <w:pStyle w:val="B1"/>
        <w:rPr>
          <w:rFonts w:eastAsia="等线"/>
        </w:rPr>
      </w:pPr>
      <w:r w:rsidRPr="00D36F9D">
        <w:rPr>
          <w:rFonts w:eastAsia="等线"/>
        </w:rPr>
        <w:t>-</w:t>
      </w:r>
      <w:r w:rsidRPr="00D36F9D">
        <w:rPr>
          <w:rFonts w:eastAsia="等线"/>
        </w:rPr>
        <w:tab/>
        <w:t>Indication of End PDU of the PDU Set;</w:t>
      </w:r>
    </w:p>
    <w:p w14:paraId="0A95E024" w14:textId="77777777" w:rsidR="00A6622A" w:rsidRPr="00D36F9D" w:rsidRDefault="00A6622A" w:rsidP="00A6622A">
      <w:pPr>
        <w:pStyle w:val="B1"/>
        <w:rPr>
          <w:rFonts w:eastAsia="等线"/>
        </w:rPr>
      </w:pPr>
      <w:r w:rsidRPr="00D36F9D">
        <w:rPr>
          <w:rFonts w:eastAsia="等线"/>
        </w:rPr>
        <w:t>-</w:t>
      </w:r>
      <w:r w:rsidRPr="00D36F9D">
        <w:rPr>
          <w:rFonts w:eastAsia="等线"/>
        </w:rPr>
        <w:tab/>
        <w:t>PDU Sequence Number within a PDU Set;</w:t>
      </w:r>
    </w:p>
    <w:p w14:paraId="32C48BA9" w14:textId="77777777" w:rsidR="00A6622A" w:rsidRPr="00D36F9D" w:rsidRDefault="00A6622A" w:rsidP="00A6622A">
      <w:pPr>
        <w:pStyle w:val="B1"/>
        <w:rPr>
          <w:rFonts w:eastAsia="等线"/>
        </w:rPr>
      </w:pPr>
      <w:r w:rsidRPr="00D36F9D">
        <w:rPr>
          <w:rFonts w:eastAsia="等线"/>
        </w:rPr>
        <w:t>-</w:t>
      </w:r>
      <w:r w:rsidRPr="00D36F9D">
        <w:rPr>
          <w:rFonts w:eastAsia="等线"/>
        </w:rPr>
        <w:tab/>
        <w:t>PDU Set Size in bytes;</w:t>
      </w:r>
    </w:p>
    <w:p w14:paraId="392EB048" w14:textId="77777777" w:rsidR="00A6622A" w:rsidRDefault="00A6622A" w:rsidP="00A6622A">
      <w:pPr>
        <w:pStyle w:val="B1"/>
        <w:rPr>
          <w:ins w:id="10" w:author="Benoist (Nokia)" w:date="2025-05-08T09:05:00Z"/>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4F2D847C" w14:textId="77777777" w:rsidR="00A6622A" w:rsidRPr="00667C01" w:rsidRDefault="00A6622A" w:rsidP="00A6622A">
      <w:pPr>
        <w:pStyle w:val="NO"/>
        <w:rPr>
          <w:ins w:id="11" w:author="Benoist (Nokia)" w:date="2025-05-08T09:05:00Z"/>
          <w:rFonts w:eastAsia="等线"/>
        </w:rPr>
      </w:pPr>
      <w:ins w:id="12" w:author="Benoist (Nokia)" w:date="2025-05-08T09:05:00Z">
        <w:r w:rsidRPr="00667C01">
          <w:rPr>
            <w:rFonts w:eastAsia="等线"/>
          </w:rPr>
          <w:t>NOTE:</w:t>
        </w:r>
      </w:ins>
      <w:ins w:id="13" w:author="Benoist (Nokia)" w:date="2025-05-08T09:27:00Z">
        <w:r>
          <w:rPr>
            <w:rFonts w:eastAsia="等线"/>
          </w:rPr>
          <w:tab/>
        </w:r>
      </w:ins>
      <w:ins w:id="14" w:author="Benoist (Nokia)" w:date="2025-05-08T09:05:00Z">
        <w:r w:rsidRPr="00667C01">
          <w:rPr>
            <w:rFonts w:eastAsia="等线"/>
          </w:rPr>
          <w:t>PDU Set Information can be provided without PDU Set QoS Parameters.</w:t>
        </w:r>
      </w:ins>
    </w:p>
    <w:p w14:paraId="20406A15" w14:textId="77777777" w:rsidR="00A6622A" w:rsidRPr="00667C01" w:rsidRDefault="00A6622A" w:rsidP="00A6622A">
      <w:pPr>
        <w:pStyle w:val="EditorsNote"/>
        <w:rPr>
          <w:rFonts w:eastAsia="等线"/>
        </w:rPr>
      </w:pPr>
      <w:ins w:id="15" w:author="Benoist (Nokia)" w:date="2025-05-08T09:05:00Z">
        <w:r w:rsidRPr="00667C01">
          <w:t>Editor’s Note:</w:t>
        </w:r>
      </w:ins>
      <w:ins w:id="16" w:author="Benoist (Nokia)" w:date="2025-05-08T09:28:00Z">
        <w:r>
          <w:t xml:space="preserve"> </w:t>
        </w:r>
      </w:ins>
      <w:ins w:id="17" w:author="Benoist (Nokia)" w:date="2025-05-08T09:05:00Z">
        <w:r w:rsidRPr="00667C01">
          <w:t>PDU Set based handling without PDU Set QoS Parameters is unclear. To be clarified by SA2.</w:t>
        </w:r>
      </w:ins>
    </w:p>
    <w:p w14:paraId="623263B8" w14:textId="77777777" w:rsidR="00A6622A" w:rsidRPr="00D36F9D" w:rsidRDefault="00A6622A" w:rsidP="00A6622A">
      <w:r w:rsidRPr="00D36F9D">
        <w:t>5GC may provide XR traffic assistance information to gNB through NG AP TSC Assistance Information (TSCAI) as specified in clause 5.37.8 of TS 23.501[3] (for both GBR and non-GBR QoS flows):</w:t>
      </w:r>
    </w:p>
    <w:p w14:paraId="42287D9C" w14:textId="77777777" w:rsidR="00A6622A" w:rsidRPr="00D36F9D" w:rsidRDefault="00A6622A" w:rsidP="00A6622A">
      <w:pPr>
        <w:pStyle w:val="B1"/>
      </w:pPr>
      <w:r w:rsidRPr="00D36F9D">
        <w:t>-</w:t>
      </w:r>
      <w:r w:rsidRPr="00D36F9D">
        <w:tab/>
        <w:t>UL and/or DL Periodicity;</w:t>
      </w:r>
    </w:p>
    <w:p w14:paraId="26679580" w14:textId="77777777" w:rsidR="00A6622A" w:rsidRPr="00D36F9D" w:rsidRDefault="00A6622A" w:rsidP="00A6622A">
      <w:pPr>
        <w:pStyle w:val="B1"/>
      </w:pPr>
      <w:r w:rsidRPr="00D36F9D">
        <w:t>-</w:t>
      </w:r>
      <w:r w:rsidRPr="00D36F9D">
        <w:tab/>
        <w:t>N6 Jitter Information (i.e. between UPF and Data Network) associated with the DL Periodicity.</w:t>
      </w:r>
    </w:p>
    <w:p w14:paraId="6EDF2271" w14:textId="77777777" w:rsidR="00A6622A" w:rsidRPr="00D36F9D" w:rsidRDefault="00A6622A" w:rsidP="00A6622A">
      <w:r w:rsidRPr="00D36F9D">
        <w:t>This assistance information can be used by the gNB to configure DRX to enable better UE power saving.</w:t>
      </w:r>
    </w:p>
    <w:p w14:paraId="01394C2E" w14:textId="77777777" w:rsidR="00A6622A" w:rsidRPr="00D36F9D" w:rsidRDefault="00A6622A" w:rsidP="00A6622A">
      <w:r w:rsidRPr="00D36F9D">
        <w:t>In addition, 5GC may provide the following information through NG-U as specified in clause 5.37.5.2 of TS 23.501[3]:</w:t>
      </w:r>
    </w:p>
    <w:p w14:paraId="0E2C2F65" w14:textId="77777777" w:rsidR="00A6622A" w:rsidRPr="00A035A9" w:rsidDel="009A5BD3" w:rsidRDefault="00A6622A" w:rsidP="00A6622A">
      <w:pPr>
        <w:pStyle w:val="B1"/>
        <w:rPr>
          <w:del w:id="18" w:author="Benoist (Nokia)" w:date="2025-05-08T09:06:00Z"/>
          <w:highlight w:val="yellow"/>
        </w:rPr>
      </w:pPr>
      <w:r w:rsidRPr="00D36F9D">
        <w:t>-</w:t>
      </w:r>
      <w:r w:rsidRPr="00D36F9D">
        <w:tab/>
        <w:t xml:space="preserve">Indication of End of </w:t>
      </w:r>
      <w:r w:rsidRPr="00D36F9D">
        <w:rPr>
          <w:rFonts w:eastAsia="等线"/>
        </w:rPr>
        <w:t>Data</w:t>
      </w:r>
      <w:r w:rsidRPr="00D36F9D">
        <w:t xml:space="preserve"> Burst in the GTP-U header of the last PDU in downlink</w:t>
      </w:r>
      <w:ins w:id="19" w:author="Benoist (Nokia)" w:date="2025-05-08T09:28:00Z">
        <w:r w:rsidRPr="00A035A9">
          <w:rPr>
            <w:highlight w:val="yellow"/>
          </w:rPr>
          <w:t>:</w:t>
        </w:r>
      </w:ins>
      <w:del w:id="20" w:author="Benoist (Nokia)" w:date="2025-05-08T09:28:00Z">
        <w:r w:rsidRPr="00A035A9" w:rsidDel="00A035A9">
          <w:rPr>
            <w:highlight w:val="yellow"/>
          </w:rPr>
          <w:delText>.</w:delText>
        </w:r>
      </w:del>
      <w:ins w:id="21" w:author="Benoist (Nokia)" w:date="2025-05-08T09:28:00Z">
        <w:r w:rsidRPr="00A035A9">
          <w:rPr>
            <w:highlight w:val="yellow"/>
          </w:rPr>
          <w:t xml:space="preserve"> </w:t>
        </w:r>
      </w:ins>
    </w:p>
    <w:p w14:paraId="5022EF63" w14:textId="77777777" w:rsidR="00A6622A" w:rsidRDefault="00A6622A" w:rsidP="00A6622A">
      <w:pPr>
        <w:pStyle w:val="B1"/>
        <w:rPr>
          <w:ins w:id="22" w:author="Benoist (Nokia)" w:date="2025-05-08T09:06:00Z"/>
        </w:rPr>
      </w:pPr>
      <w:del w:id="23" w:author="Benoist (Nokia)" w:date="2025-05-08T09:28:00Z">
        <w:r w:rsidRPr="00A035A9" w:rsidDel="00A035A9">
          <w:rPr>
            <w:highlight w:val="yellow"/>
          </w:rPr>
          <w:delText>T</w:delText>
        </w:r>
      </w:del>
      <w:ins w:id="24" w:author="Benoist (Nokia)" w:date="2025-05-08T09:28:00Z">
        <w:r w:rsidRPr="00A035A9">
          <w:rPr>
            <w:highlight w:val="yellow"/>
          </w:rPr>
          <w:t>t</w:t>
        </w:r>
      </w:ins>
      <w:r w:rsidRPr="00A035A9">
        <w:rPr>
          <w:highlight w:val="yellow"/>
        </w:rPr>
        <w:t>his</w:t>
      </w:r>
      <w:r w:rsidRPr="00D36F9D">
        <w:t xml:space="preserve"> information can be used by the gNB to push the UE back to sleep when possible.</w:t>
      </w:r>
    </w:p>
    <w:p w14:paraId="6746890F" w14:textId="77777777" w:rsidR="00A6622A" w:rsidRDefault="00A6622A" w:rsidP="00A6622A">
      <w:pPr>
        <w:pStyle w:val="B1"/>
        <w:rPr>
          <w:ins w:id="25" w:author="Benoist (Nokia)" w:date="2025-05-08T09:06:00Z"/>
        </w:rPr>
      </w:pPr>
      <w:ins w:id="26" w:author="Benoist (Nokia)" w:date="2025-05-08T09:06:00Z">
        <w:r>
          <w:lastRenderedPageBreak/>
          <w:t>-</w:t>
        </w:r>
        <w:r>
          <w:tab/>
          <w:t>Indication of Data Burst Size in the GTP-U header of the first PDUs of the data burst in downlink</w:t>
        </w:r>
      </w:ins>
      <w:ins w:id="27" w:author="Benoist (Nokia)" w:date="2025-05-08T09:28:00Z">
        <w:r w:rsidRPr="00A035A9">
          <w:rPr>
            <w:highlight w:val="yellow"/>
          </w:rPr>
          <w:t>: t</w:t>
        </w:r>
      </w:ins>
      <w:ins w:id="28" w:author="Benoist (Nokia)" w:date="2025-05-08T09:06:00Z">
        <w:r w:rsidRPr="00A035A9">
          <w:rPr>
            <w:highlight w:val="yellow"/>
          </w:rPr>
          <w:t>his</w:t>
        </w:r>
        <w:r>
          <w:t xml:space="preserve"> information can be used by the gNB to assist radio resource management.</w:t>
        </w:r>
      </w:ins>
    </w:p>
    <w:p w14:paraId="1804EFC0" w14:textId="77777777" w:rsidR="00A6622A" w:rsidRDefault="00A6622A" w:rsidP="00A6622A">
      <w:pPr>
        <w:pStyle w:val="B1"/>
        <w:rPr>
          <w:ins w:id="29" w:author="Benoist (Nokia)" w:date="2025-05-08T09:06:00Z"/>
        </w:rPr>
      </w:pPr>
      <w:ins w:id="30" w:author="Benoist (Nokia)" w:date="2025-05-08T09:06:00Z">
        <w:r>
          <w:t>-</w:t>
        </w:r>
        <w:r>
          <w:tab/>
          <w:t>Indication of Time To Next Burst in the GTP-U header in downlink</w:t>
        </w:r>
      </w:ins>
      <w:ins w:id="31" w:author="Benoist (Nokia)" w:date="2025-05-08T09:28:00Z">
        <w:r w:rsidRPr="00A035A9">
          <w:rPr>
            <w:highlight w:val="yellow"/>
          </w:rPr>
          <w:t>:</w:t>
        </w:r>
      </w:ins>
      <w:ins w:id="32" w:author="Benoist (Nokia)" w:date="2025-05-08T09:29:00Z">
        <w:r w:rsidRPr="00A035A9">
          <w:rPr>
            <w:highlight w:val="yellow"/>
          </w:rPr>
          <w:t xml:space="preserve"> t</w:t>
        </w:r>
      </w:ins>
      <w:ins w:id="33" w:author="Benoist (Nokia)" w:date="2025-05-08T09:06:00Z">
        <w:r w:rsidRPr="00A035A9">
          <w:rPr>
            <w:highlight w:val="yellow"/>
          </w:rPr>
          <w:t>his</w:t>
        </w:r>
        <w:r>
          <w:t xml:space="preserve"> information represents the interval between the transmission of the last PDU in the current data burst and the first PDU of the next data burst, and can be used by the gNB to assist scheduling in downlink.</w:t>
        </w:r>
      </w:ins>
    </w:p>
    <w:p w14:paraId="372BE6FC" w14:textId="77777777" w:rsidR="00543A01" w:rsidRDefault="00543A01" w:rsidP="00543A01">
      <w:pPr>
        <w:ind w:left="284"/>
        <w:rPr>
          <w:ins w:id="34" w:author="RAN3 Rapporteur" w:date="2025-06-05T10:14:00Z" w16du:dateUtc="2025-06-05T02:14:00Z"/>
        </w:rPr>
      </w:pPr>
      <w:ins w:id="35" w:author="RAN3 Rapporteur" w:date="2025-06-05T10:13:00Z" w16du:dateUtc="2025-06-05T02:13:00Z">
        <w:r w:rsidRPr="00543A01">
          <w:t xml:space="preserve">During the data forwarding for handover, the source gNB provides the Indication of End of Data Burst, Indication of Data Burst Size, and Time to Next Burst received from the UPF to target gNB in case one or more PDUs of the data burst is forwarded to target gNB. </w:t>
        </w:r>
      </w:ins>
    </w:p>
    <w:p w14:paraId="106E506D" w14:textId="7688911C" w:rsidR="00A6622A" w:rsidRPr="00D36F9D" w:rsidRDefault="00A6622A" w:rsidP="00A6622A">
      <w:pPr>
        <w:rPr>
          <w:lang w:eastAsia="zh-CN"/>
        </w:rPr>
      </w:pPr>
      <w:ins w:id="36" w:author="Benoist (Nokia)" w:date="2025-05-08T09:06:00Z">
        <w:r>
          <w:t>Finally, 5GC may provide the Multi-modal Service ID (MMSID) to NG-RAN</w:t>
        </w:r>
      </w:ins>
      <w:ins w:id="37" w:author="RAN3 Rapporteur" w:date="2025-06-05T10:15:00Z" w16du:dateUtc="2025-06-05T02:15:00Z">
        <w:r w:rsidR="00543A01">
          <w:rPr>
            <w:rFonts w:hint="eastAsia"/>
            <w:lang w:eastAsia="zh-CN"/>
          </w:rPr>
          <w:t xml:space="preserve">, </w:t>
        </w:r>
        <w:r w:rsidR="00543A01" w:rsidRPr="00CF2BEA">
          <w:rPr>
            <w:lang w:eastAsia="zh-CN"/>
          </w:rPr>
          <w:t>as part of the QoS parameters of the QoS flow</w:t>
        </w:r>
        <w:r w:rsidR="00543A01">
          <w:rPr>
            <w:rFonts w:hint="eastAsia"/>
            <w:lang w:eastAsia="zh-CN"/>
          </w:rPr>
          <w:t>,</w:t>
        </w:r>
      </w:ins>
      <w:ins w:id="38" w:author="Benoist (Nokia)" w:date="2025-05-08T09:06:00Z">
        <w:r>
          <w:t xml:space="preserve"> when establishing and/or updating the corresponding QoS Flows.</w:t>
        </w:r>
      </w:ins>
      <w:ins w:id="39" w:author="RAN3 Rapporteur" w:date="2025-06-05T10:15:00Z" w16du:dateUtc="2025-06-05T02:15:00Z">
        <w:r w:rsidR="00543A01">
          <w:rPr>
            <w:rFonts w:hint="eastAsia"/>
            <w:lang w:eastAsia="zh-CN"/>
          </w:rPr>
          <w:t xml:space="preserve"> </w:t>
        </w:r>
        <w:r w:rsidR="00543A01" w:rsidRPr="00CF2BEA">
          <w:rPr>
            <w:lang w:eastAsia="zh-CN"/>
          </w:rPr>
          <w:t xml:space="preserve">It is up to the gNB’s implementation to use this information for multi-modality </w:t>
        </w:r>
        <w:r w:rsidR="00543A01">
          <w:rPr>
            <w:lang w:eastAsia="zh-CN"/>
          </w:rPr>
          <w:t>service.</w:t>
        </w:r>
      </w:ins>
    </w:p>
    <w:p w14:paraId="7310177F" w14:textId="77777777" w:rsidR="00A6622A" w:rsidRPr="00D36F9D" w:rsidRDefault="00A6622A" w:rsidP="00A6622A">
      <w:r w:rsidRPr="00D36F9D">
        <w:t>In the uplink, the UE needs to be able to identify PDU Sets and Data Bursts dynamically, including PSI. How this is done is left up to UE implementation but when possible for a QoS flow, this is indicated to the gNB via UE Assistance Information.</w:t>
      </w:r>
    </w:p>
    <w:p w14:paraId="52573D30" w14:textId="77777777" w:rsidR="00A6622A" w:rsidRDefault="00A6622A" w:rsidP="00CA7D0C">
      <w:pPr>
        <w:pStyle w:val="Heading3"/>
      </w:pPr>
    </w:p>
    <w:p w14:paraId="7C2A7DBB" w14:textId="11F1D7CA" w:rsidR="00A6622A" w:rsidRDefault="00A6622A">
      <w:pPr>
        <w:spacing w:after="0" w:line="240" w:lineRule="auto"/>
        <w:rPr>
          <w:rFonts w:ascii="Arial" w:hAnsi="Arial"/>
          <w:sz w:val="28"/>
        </w:rPr>
      </w:pPr>
    </w:p>
    <w:bookmarkEnd w:id="4"/>
    <w:p w14:paraId="7894C45B" w14:textId="52549556" w:rsidR="007A7081" w:rsidRDefault="007A7081">
      <w:pPr>
        <w:spacing w:after="0" w:line="240" w:lineRule="auto"/>
        <w:rPr>
          <w:lang w:val="en-US" w:eastAsia="zh-CN"/>
        </w:rPr>
      </w:pPr>
    </w:p>
    <w:p w14:paraId="6941AD8B" w14:textId="77777777" w:rsidR="002B7A36" w:rsidRDefault="002B7A36">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4CA1FFF9" w14:textId="05F0282B" w:rsidR="007A7081" w:rsidRDefault="007A7081" w:rsidP="007A708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eastAsia="zh-CN"/>
        </w:rPr>
        <w:t>Next</w:t>
      </w:r>
      <w:r>
        <w:rPr>
          <w:rFonts w:eastAsia="等线"/>
          <w:b/>
          <w:i/>
          <w:color w:val="FF0000"/>
          <w:sz w:val="21"/>
          <w:highlight w:val="yellow"/>
          <w:lang w:eastAsia="zh-CN"/>
        </w:rPr>
        <w:t xml:space="preserve"> Change-------------------</w:t>
      </w:r>
    </w:p>
    <w:p w14:paraId="7EC7C75B" w14:textId="77777777" w:rsidR="00797C80" w:rsidRPr="0066032A" w:rsidRDefault="00797C80" w:rsidP="00797C80">
      <w:pPr>
        <w:pStyle w:val="Heading5"/>
        <w:rPr>
          <w:ins w:id="40" w:author="Benoist (Nokia)" w:date="2025-05-08T09:09:00Z"/>
          <w:rFonts w:eastAsia="Times New Roman"/>
          <w:b/>
          <w:bCs/>
          <w:i/>
          <w:iCs/>
        </w:rPr>
      </w:pPr>
      <w:ins w:id="41" w:author="Benoist (Nokia)" w:date="2025-05-08T09:09:00Z">
        <w:r w:rsidRPr="0066032A">
          <w:rPr>
            <w:rFonts w:eastAsia="Times New Roman"/>
          </w:rPr>
          <w:t>16.15.4.2.Z</w:t>
        </w:r>
        <w:r w:rsidRPr="0066032A">
          <w:rPr>
            <w:rFonts w:eastAsia="Times New Roman"/>
          </w:rPr>
          <w:tab/>
          <w:t>Uplink Rate Control</w:t>
        </w:r>
      </w:ins>
    </w:p>
    <w:p w14:paraId="5137DD54" w14:textId="77777777" w:rsidR="00797C80" w:rsidRDefault="00797C80" w:rsidP="00797C80">
      <w:pPr>
        <w:rPr>
          <w:ins w:id="42" w:author="Benoist (Nokia)" w:date="2025-05-08T09:34:00Z"/>
        </w:rPr>
      </w:pPr>
      <w:ins w:id="43" w:author="Benoist (Nokia)" w:date="2025-05-08T09:09:00Z">
        <w:r>
          <w:t>To enable faster adaptation of the source rate to uplink congestion, in downlink, the</w:t>
        </w:r>
      </w:ins>
      <w:ins w:id="44" w:author="Benoist (Nokia)" w:date="2025-05-08T09:31:00Z">
        <w:r>
          <w:t xml:space="preserve"> </w:t>
        </w:r>
      </w:ins>
      <w:ins w:id="45" w:author="Benoist (Nokia)" w:date="2025-05-08T09:09:00Z">
        <w:r>
          <w:t>gNB can suggest an uplink physical-layer bit rate available to a QoS flow to the UE . In uplink, the UE can request the uplink physical-layer bit rate</w:t>
        </w:r>
      </w:ins>
      <w:ins w:id="46" w:author="Benoist (Nokia)" w:date="2025-05-08T09:31:00Z">
        <w:r>
          <w:t xml:space="preserve"> a</w:t>
        </w:r>
      </w:ins>
      <w:ins w:id="47" w:author="Benoist (Nokia)" w:date="2025-05-08T09:09:00Z">
        <w:r>
          <w:t>vailable to a QoS flow or signal a desired uplink physical-layer bit rate for a QoS flow.</w:t>
        </w:r>
      </w:ins>
    </w:p>
    <w:p w14:paraId="6732AF50" w14:textId="77777777" w:rsidR="00797C80" w:rsidRPr="00F46E04" w:rsidRDefault="00797C80" w:rsidP="00797C80">
      <w:pPr>
        <w:pStyle w:val="EditorsNote"/>
      </w:pPr>
      <w:ins w:id="48" w:author="Benoist (Nokia)" w:date="2025-05-08T09:34:00Z">
        <w:r w:rsidRPr="00F46E04">
          <w:t>Editor’s Note: exact naming of the procedure can be fixed later on.</w:t>
        </w:r>
      </w:ins>
    </w:p>
    <w:p w14:paraId="74CB1E59" w14:textId="50D39E82" w:rsidR="00E00EAA" w:rsidRPr="00797C80" w:rsidRDefault="00543A01">
      <w:pPr>
        <w:rPr>
          <w:lang w:eastAsia="zh-CN"/>
        </w:rPr>
      </w:pPr>
      <w:ins w:id="49" w:author="RAN3 Rapporteur" w:date="2025-06-05T10:13:00Z" w16du:dateUtc="2025-06-05T02:13:00Z">
        <w:r w:rsidRPr="00543A01">
          <w:rPr>
            <w:lang w:eastAsia="zh-CN"/>
          </w:rPr>
          <w:t>The 5GC may provide the gNB the information indicating that the QoS Flow allows rate adaptation in the uplink direction. During the Xn-based handover preparation procedure, the source gNB will forward this information for the QoS flow to the target gNB, which allows target gNB to perform uplink rate control.</w:t>
        </w:r>
      </w:ins>
    </w:p>
    <w:bookmarkEnd w:id="5"/>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AD75" w14:textId="77777777" w:rsidR="002E6072" w:rsidRDefault="002E6072">
      <w:pPr>
        <w:spacing w:line="240" w:lineRule="auto"/>
      </w:pPr>
      <w:r>
        <w:separator/>
      </w:r>
    </w:p>
  </w:endnote>
  <w:endnote w:type="continuationSeparator" w:id="0">
    <w:p w14:paraId="6B4AE2DC" w14:textId="77777777" w:rsidR="002E6072" w:rsidRDefault="002E6072">
      <w:pPr>
        <w:spacing w:line="240" w:lineRule="auto"/>
      </w:pPr>
      <w:r>
        <w:continuationSeparator/>
      </w:r>
    </w:p>
  </w:endnote>
  <w:endnote w:type="continuationNotice" w:id="1">
    <w:p w14:paraId="6F5D2846" w14:textId="77777777" w:rsidR="002E6072" w:rsidRDefault="002E60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A490" w14:textId="77777777" w:rsidR="002E6072" w:rsidRDefault="002E6072">
      <w:pPr>
        <w:spacing w:after="0"/>
      </w:pPr>
      <w:r>
        <w:separator/>
      </w:r>
    </w:p>
  </w:footnote>
  <w:footnote w:type="continuationSeparator" w:id="0">
    <w:p w14:paraId="0FDF0383" w14:textId="77777777" w:rsidR="002E6072" w:rsidRDefault="002E6072">
      <w:pPr>
        <w:spacing w:after="0"/>
      </w:pPr>
      <w:r>
        <w:continuationSeparator/>
      </w:r>
    </w:p>
  </w:footnote>
  <w:footnote w:type="continuationNotice" w:id="1">
    <w:p w14:paraId="1B80110E" w14:textId="77777777" w:rsidR="002E6072" w:rsidRDefault="002E60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8953938">
    <w:abstractNumId w:val="0"/>
  </w:num>
  <w:num w:numId="2" w16cid:durableId="1494953165">
    <w:abstractNumId w:val="1"/>
  </w:num>
  <w:num w:numId="3" w16cid:durableId="12497351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6"/>
    <w:rsid w:val="00022E4A"/>
    <w:rsid w:val="00025266"/>
    <w:rsid w:val="00025F1B"/>
    <w:rsid w:val="00041E18"/>
    <w:rsid w:val="000424E2"/>
    <w:rsid w:val="000677E5"/>
    <w:rsid w:val="00070E09"/>
    <w:rsid w:val="0009594D"/>
    <w:rsid w:val="000A005D"/>
    <w:rsid w:val="000A010C"/>
    <w:rsid w:val="000A6394"/>
    <w:rsid w:val="000B1C27"/>
    <w:rsid w:val="000B7FED"/>
    <w:rsid w:val="000C038A"/>
    <w:rsid w:val="000C4EB1"/>
    <w:rsid w:val="000C6598"/>
    <w:rsid w:val="000D44B3"/>
    <w:rsid w:val="000D4897"/>
    <w:rsid w:val="001101F9"/>
    <w:rsid w:val="00113BFF"/>
    <w:rsid w:val="00117D02"/>
    <w:rsid w:val="00124FC9"/>
    <w:rsid w:val="00145D43"/>
    <w:rsid w:val="0015088D"/>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20362"/>
    <w:rsid w:val="0022420C"/>
    <w:rsid w:val="002332A3"/>
    <w:rsid w:val="0024578D"/>
    <w:rsid w:val="0026004D"/>
    <w:rsid w:val="00263949"/>
    <w:rsid w:val="002640DD"/>
    <w:rsid w:val="002714F2"/>
    <w:rsid w:val="00275D12"/>
    <w:rsid w:val="00282029"/>
    <w:rsid w:val="00284FEB"/>
    <w:rsid w:val="00286014"/>
    <w:rsid w:val="002860C4"/>
    <w:rsid w:val="00293393"/>
    <w:rsid w:val="002B5741"/>
    <w:rsid w:val="002B7A36"/>
    <w:rsid w:val="002E0E7E"/>
    <w:rsid w:val="002E472E"/>
    <w:rsid w:val="002E6072"/>
    <w:rsid w:val="002F0546"/>
    <w:rsid w:val="003038D6"/>
    <w:rsid w:val="00305409"/>
    <w:rsid w:val="00346208"/>
    <w:rsid w:val="003609EF"/>
    <w:rsid w:val="0036231A"/>
    <w:rsid w:val="00374DD4"/>
    <w:rsid w:val="00384C64"/>
    <w:rsid w:val="003851D3"/>
    <w:rsid w:val="00386DC5"/>
    <w:rsid w:val="0039487C"/>
    <w:rsid w:val="003A1CAC"/>
    <w:rsid w:val="003C2145"/>
    <w:rsid w:val="003C3AF9"/>
    <w:rsid w:val="003D303B"/>
    <w:rsid w:val="003E1A36"/>
    <w:rsid w:val="003F2EA4"/>
    <w:rsid w:val="00410371"/>
    <w:rsid w:val="00413D67"/>
    <w:rsid w:val="00421D8B"/>
    <w:rsid w:val="004242F1"/>
    <w:rsid w:val="0044048A"/>
    <w:rsid w:val="00451A2D"/>
    <w:rsid w:val="00471FAF"/>
    <w:rsid w:val="00482889"/>
    <w:rsid w:val="0049552E"/>
    <w:rsid w:val="0049786A"/>
    <w:rsid w:val="004B75B7"/>
    <w:rsid w:val="004C4BFE"/>
    <w:rsid w:val="004D0377"/>
    <w:rsid w:val="005141D9"/>
    <w:rsid w:val="0051580D"/>
    <w:rsid w:val="00543A01"/>
    <w:rsid w:val="00547111"/>
    <w:rsid w:val="00550890"/>
    <w:rsid w:val="00554C1C"/>
    <w:rsid w:val="0058432B"/>
    <w:rsid w:val="00592D74"/>
    <w:rsid w:val="00596E58"/>
    <w:rsid w:val="005A2786"/>
    <w:rsid w:val="005A40B1"/>
    <w:rsid w:val="005D3D4B"/>
    <w:rsid w:val="005E2C44"/>
    <w:rsid w:val="005E732C"/>
    <w:rsid w:val="00621188"/>
    <w:rsid w:val="006257ED"/>
    <w:rsid w:val="00642E4D"/>
    <w:rsid w:val="00650F8F"/>
    <w:rsid w:val="0065162F"/>
    <w:rsid w:val="00653DE4"/>
    <w:rsid w:val="006628DA"/>
    <w:rsid w:val="00663427"/>
    <w:rsid w:val="00665C47"/>
    <w:rsid w:val="00694185"/>
    <w:rsid w:val="00695808"/>
    <w:rsid w:val="006B46FB"/>
    <w:rsid w:val="006C0E12"/>
    <w:rsid w:val="006E21FB"/>
    <w:rsid w:val="00707D7F"/>
    <w:rsid w:val="00720DEC"/>
    <w:rsid w:val="007538E8"/>
    <w:rsid w:val="00787F06"/>
    <w:rsid w:val="00792342"/>
    <w:rsid w:val="007941CD"/>
    <w:rsid w:val="007977A8"/>
    <w:rsid w:val="00797C80"/>
    <w:rsid w:val="007A3C33"/>
    <w:rsid w:val="007A7081"/>
    <w:rsid w:val="007B0C96"/>
    <w:rsid w:val="007B0EAC"/>
    <w:rsid w:val="007B512A"/>
    <w:rsid w:val="007C2097"/>
    <w:rsid w:val="007C3182"/>
    <w:rsid w:val="007D6A07"/>
    <w:rsid w:val="007E41F6"/>
    <w:rsid w:val="007F5C46"/>
    <w:rsid w:val="007F7259"/>
    <w:rsid w:val="008040A8"/>
    <w:rsid w:val="00816BD5"/>
    <w:rsid w:val="00817CAB"/>
    <w:rsid w:val="00826995"/>
    <w:rsid w:val="008279FA"/>
    <w:rsid w:val="00837ED1"/>
    <w:rsid w:val="008626E7"/>
    <w:rsid w:val="00870EE7"/>
    <w:rsid w:val="008863B9"/>
    <w:rsid w:val="008A1014"/>
    <w:rsid w:val="008A45A6"/>
    <w:rsid w:val="008B0E76"/>
    <w:rsid w:val="008B5378"/>
    <w:rsid w:val="008C1F34"/>
    <w:rsid w:val="008D3CCC"/>
    <w:rsid w:val="008D58A3"/>
    <w:rsid w:val="008F3529"/>
    <w:rsid w:val="008F3789"/>
    <w:rsid w:val="008F686C"/>
    <w:rsid w:val="009148DE"/>
    <w:rsid w:val="00917803"/>
    <w:rsid w:val="00941E30"/>
    <w:rsid w:val="009531B0"/>
    <w:rsid w:val="009737DA"/>
    <w:rsid w:val="009741B3"/>
    <w:rsid w:val="009777D9"/>
    <w:rsid w:val="00984141"/>
    <w:rsid w:val="009870A0"/>
    <w:rsid w:val="00991B88"/>
    <w:rsid w:val="009929E5"/>
    <w:rsid w:val="00993AB5"/>
    <w:rsid w:val="009A0572"/>
    <w:rsid w:val="009A3900"/>
    <w:rsid w:val="009A5753"/>
    <w:rsid w:val="009A579D"/>
    <w:rsid w:val="009A5CE7"/>
    <w:rsid w:val="009B0406"/>
    <w:rsid w:val="009B07AF"/>
    <w:rsid w:val="009C7A5E"/>
    <w:rsid w:val="009E3297"/>
    <w:rsid w:val="009F734F"/>
    <w:rsid w:val="00A107DE"/>
    <w:rsid w:val="00A152E4"/>
    <w:rsid w:val="00A23E5C"/>
    <w:rsid w:val="00A246B6"/>
    <w:rsid w:val="00A47E70"/>
    <w:rsid w:val="00A50CF0"/>
    <w:rsid w:val="00A6622A"/>
    <w:rsid w:val="00A67288"/>
    <w:rsid w:val="00A7671C"/>
    <w:rsid w:val="00AA2CBC"/>
    <w:rsid w:val="00AC5820"/>
    <w:rsid w:val="00AD1CD8"/>
    <w:rsid w:val="00B00548"/>
    <w:rsid w:val="00B258BB"/>
    <w:rsid w:val="00B56E10"/>
    <w:rsid w:val="00B62F59"/>
    <w:rsid w:val="00B67B97"/>
    <w:rsid w:val="00B714FA"/>
    <w:rsid w:val="00B804CF"/>
    <w:rsid w:val="00B87706"/>
    <w:rsid w:val="00B92A7A"/>
    <w:rsid w:val="00B968C8"/>
    <w:rsid w:val="00BA3EC5"/>
    <w:rsid w:val="00BA51D9"/>
    <w:rsid w:val="00BB27F4"/>
    <w:rsid w:val="00BB34BF"/>
    <w:rsid w:val="00BB5DFC"/>
    <w:rsid w:val="00BD279D"/>
    <w:rsid w:val="00BD6BB8"/>
    <w:rsid w:val="00BE3239"/>
    <w:rsid w:val="00C26F48"/>
    <w:rsid w:val="00C426C2"/>
    <w:rsid w:val="00C44779"/>
    <w:rsid w:val="00C66BA2"/>
    <w:rsid w:val="00C712FC"/>
    <w:rsid w:val="00C7546D"/>
    <w:rsid w:val="00C81DD9"/>
    <w:rsid w:val="00C870F6"/>
    <w:rsid w:val="00C933B8"/>
    <w:rsid w:val="00C94FBF"/>
    <w:rsid w:val="00C95985"/>
    <w:rsid w:val="00CA7D0C"/>
    <w:rsid w:val="00CC5026"/>
    <w:rsid w:val="00CC68D0"/>
    <w:rsid w:val="00CC7947"/>
    <w:rsid w:val="00CE5698"/>
    <w:rsid w:val="00CF2BEA"/>
    <w:rsid w:val="00D03F9A"/>
    <w:rsid w:val="00D06D51"/>
    <w:rsid w:val="00D24991"/>
    <w:rsid w:val="00D3633C"/>
    <w:rsid w:val="00D50255"/>
    <w:rsid w:val="00D6175C"/>
    <w:rsid w:val="00D65950"/>
    <w:rsid w:val="00D66520"/>
    <w:rsid w:val="00D84AE9"/>
    <w:rsid w:val="00D9124E"/>
    <w:rsid w:val="00DA6B6B"/>
    <w:rsid w:val="00DE34CF"/>
    <w:rsid w:val="00E00EAA"/>
    <w:rsid w:val="00E0731F"/>
    <w:rsid w:val="00E13F3D"/>
    <w:rsid w:val="00E15E95"/>
    <w:rsid w:val="00E26E32"/>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5936"/>
    <w:rsid w:val="00F47FF8"/>
    <w:rsid w:val="00F94314"/>
    <w:rsid w:val="00F963E1"/>
    <w:rsid w:val="00FB4EA6"/>
    <w:rsid w:val="00FB6386"/>
    <w:rsid w:val="00FD4113"/>
    <w:rsid w:val="00FE000E"/>
    <w:rsid w:val="00FE2389"/>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81"/>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customXml/itemProps5.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349621E-59F7-4055-826E-E807A1FA2E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2411-12-31T15:59:00Z</cp:lastPrinted>
  <dcterms:created xsi:type="dcterms:W3CDTF">2025-08-06T05:56:00Z</dcterms:created>
  <dcterms:modified xsi:type="dcterms:W3CDTF">2025-08-06T05:56:00Z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