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4E286" w14:textId="5381F32F" w:rsidR="0063326E" w:rsidRPr="00FB60BC" w:rsidRDefault="0063326E" w:rsidP="0063326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#12</w:t>
      </w:r>
      <w:r w:rsidR="00B039D6">
        <w:rPr>
          <w:rFonts w:eastAsia="맑은 고딕" w:cs="Arial" w:hint="eastAsia"/>
          <w:b/>
          <w:noProof/>
          <w:color w:val="000000"/>
          <w:sz w:val="24"/>
          <w:lang w:eastAsia="ko-KR"/>
        </w:rPr>
        <w:t>7</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sidR="00B039D6">
        <w:rPr>
          <w:rFonts w:eastAsia="맑은 고딕" w:cs="Arial" w:hint="eastAsia"/>
          <w:b/>
          <w:noProof/>
          <w:color w:val="000000"/>
          <w:sz w:val="24"/>
          <w:szCs w:val="32"/>
          <w:lang w:eastAsia="ko-KR"/>
        </w:rPr>
        <w:t>5</w:t>
      </w:r>
      <w:r w:rsidR="004B253D">
        <w:rPr>
          <w:rFonts w:eastAsia="맑은 고딕" w:cs="Arial" w:hint="eastAsia"/>
          <w:b/>
          <w:noProof/>
          <w:color w:val="000000"/>
          <w:sz w:val="24"/>
          <w:szCs w:val="32"/>
          <w:lang w:eastAsia="ko-KR"/>
        </w:rPr>
        <w:t>0209</w:t>
      </w:r>
    </w:p>
    <w:p w14:paraId="1592DEA3" w14:textId="2FADC203" w:rsidR="0063326E" w:rsidRPr="00B039D6" w:rsidRDefault="00B039D6" w:rsidP="0063326E">
      <w:pPr>
        <w:pStyle w:val="CRCoverPage"/>
        <w:tabs>
          <w:tab w:val="right" w:pos="9639"/>
        </w:tabs>
        <w:spacing w:after="0"/>
        <w:rPr>
          <w:rFonts w:eastAsiaTheme="minorEastAsia" w:cs="Arial"/>
          <w:b/>
          <w:noProof/>
          <w:color w:val="000000"/>
          <w:sz w:val="24"/>
          <w:vertAlign w:val="superscript"/>
          <w:lang w:eastAsia="ko-KR"/>
        </w:rPr>
      </w:pPr>
      <w:r>
        <w:rPr>
          <w:rFonts w:eastAsiaTheme="minorEastAsia" w:hint="eastAsia"/>
          <w:b/>
          <w:noProof/>
          <w:sz w:val="24"/>
          <w:lang w:eastAsia="ko-KR"/>
        </w:rPr>
        <w:t>Athens</w:t>
      </w:r>
      <w:r w:rsidR="0063326E" w:rsidRPr="00DD75C0">
        <w:rPr>
          <w:b/>
          <w:noProof/>
          <w:sz w:val="24"/>
        </w:rPr>
        <w:t xml:space="preserve">, </w:t>
      </w:r>
      <w:r>
        <w:rPr>
          <w:rFonts w:eastAsiaTheme="minorEastAsia" w:hint="eastAsia"/>
          <w:b/>
          <w:noProof/>
          <w:sz w:val="24"/>
          <w:lang w:eastAsia="ko-KR"/>
        </w:rPr>
        <w:t>Greece</w:t>
      </w:r>
      <w:r w:rsidR="0063326E">
        <w:rPr>
          <w:b/>
          <w:noProof/>
          <w:sz w:val="24"/>
        </w:rPr>
        <w:t xml:space="preserve">, </w:t>
      </w:r>
      <w:r w:rsidR="0063326E">
        <w:rPr>
          <w:rFonts w:eastAsiaTheme="minorEastAsia" w:hint="eastAsia"/>
          <w:b/>
          <w:noProof/>
          <w:sz w:val="24"/>
          <w:lang w:eastAsia="ko-KR"/>
        </w:rPr>
        <w:t>1</w:t>
      </w:r>
      <w:r>
        <w:rPr>
          <w:rFonts w:eastAsiaTheme="minorEastAsia" w:hint="eastAsia"/>
          <w:b/>
          <w:noProof/>
          <w:sz w:val="24"/>
          <w:lang w:eastAsia="ko-KR"/>
        </w:rPr>
        <w:t>7</w:t>
      </w:r>
      <w:r w:rsidR="0063326E" w:rsidRPr="00B0049A">
        <w:rPr>
          <w:b/>
          <w:noProof/>
          <w:sz w:val="24"/>
        </w:rPr>
        <w:t xml:space="preserve"> – </w:t>
      </w:r>
      <w:r w:rsidR="0058000F">
        <w:rPr>
          <w:rFonts w:eastAsiaTheme="minorEastAsia" w:hint="eastAsia"/>
          <w:b/>
          <w:noProof/>
          <w:sz w:val="24"/>
          <w:lang w:eastAsia="ko-KR"/>
        </w:rPr>
        <w:t>2</w:t>
      </w:r>
      <w:r>
        <w:rPr>
          <w:rFonts w:eastAsiaTheme="minorEastAsia" w:hint="eastAsia"/>
          <w:b/>
          <w:noProof/>
          <w:sz w:val="24"/>
          <w:lang w:eastAsia="ko-KR"/>
        </w:rPr>
        <w:t>1</w:t>
      </w:r>
      <w:r w:rsidR="0063326E" w:rsidRPr="00B0049A">
        <w:rPr>
          <w:b/>
          <w:noProof/>
          <w:sz w:val="24"/>
        </w:rPr>
        <w:t xml:space="preserve"> </w:t>
      </w:r>
      <w:r>
        <w:rPr>
          <w:rFonts w:eastAsiaTheme="minorEastAsia" w:hint="eastAsia"/>
          <w:b/>
          <w:noProof/>
          <w:sz w:val="24"/>
          <w:lang w:eastAsia="ko-KR"/>
        </w:rPr>
        <w:t>February</w:t>
      </w:r>
      <w:r w:rsidR="0063326E" w:rsidRPr="006E54B8">
        <w:rPr>
          <w:b/>
          <w:noProof/>
          <w:sz w:val="24"/>
        </w:rPr>
        <w:t xml:space="preserve"> </w:t>
      </w:r>
      <w:r w:rsidR="0063326E" w:rsidRPr="00D62F72">
        <w:rPr>
          <w:b/>
          <w:noProof/>
          <w:sz w:val="24"/>
        </w:rPr>
        <w:t>202</w:t>
      </w:r>
      <w:r>
        <w:rPr>
          <w:rFonts w:eastAsiaTheme="minorEastAsia" w:hint="eastAsia"/>
          <w:b/>
          <w:noProof/>
          <w:sz w:val="24"/>
          <w:lang w:eastAsia="ko-KR"/>
        </w:rPr>
        <w:t>5</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03A7C69A"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Pr>
          <w:rFonts w:ascii="Arial" w:hAnsi="Arial" w:cs="Arial" w:hint="eastAsia"/>
          <w:b/>
          <w:noProof/>
          <w:sz w:val="24"/>
          <w:szCs w:val="28"/>
          <w:lang w:val="en-US" w:eastAsia="ko-KR"/>
        </w:rPr>
        <w:t>12</w:t>
      </w:r>
      <w:r w:rsidR="00377CBB" w:rsidRPr="00B11946">
        <w:rPr>
          <w:rFonts w:ascii="Arial" w:hAnsi="Arial" w:cs="Arial"/>
          <w:b/>
          <w:noProof/>
          <w:sz w:val="24"/>
          <w:szCs w:val="28"/>
          <w:lang w:val="en-US"/>
        </w:rPr>
        <w:t>.</w:t>
      </w:r>
      <w:r w:rsidR="00146639">
        <w:rPr>
          <w:rFonts w:ascii="Arial" w:hAnsi="Arial" w:cs="Arial" w:hint="eastAsia"/>
          <w:b/>
          <w:noProof/>
          <w:sz w:val="24"/>
          <w:szCs w:val="28"/>
          <w:lang w:val="en-US" w:eastAsia="ko-KR"/>
        </w:rPr>
        <w:t>3</w:t>
      </w:r>
    </w:p>
    <w:p w14:paraId="44055826" w14:textId="7395652B" w:rsidR="008C24F3" w:rsidRPr="00D04CE4"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D04CE4">
        <w:rPr>
          <w:rFonts w:ascii="Arial" w:hAnsi="Arial" w:cs="Arial"/>
          <w:b/>
          <w:noProof/>
          <w:sz w:val="24"/>
          <w:szCs w:val="28"/>
          <w:lang w:val="en-US"/>
        </w:rPr>
        <w:t>Electronics Inc.</w:t>
      </w:r>
    </w:p>
    <w:p w14:paraId="1C13897E" w14:textId="70C19D8E" w:rsidR="008C24F3" w:rsidRPr="00053B4B" w:rsidRDefault="008C24F3" w:rsidP="00EE5C1A">
      <w:pPr>
        <w:tabs>
          <w:tab w:val="left" w:pos="1487"/>
        </w:tabs>
        <w:spacing w:after="60" w:line="288" w:lineRule="auto"/>
        <w:ind w:left="1922" w:hangingChars="800" w:hanging="1922"/>
        <w:jc w:val="both"/>
        <w:rPr>
          <w:rFonts w:ascii="Arial" w:hAnsi="Arial" w:cs="Arial"/>
          <w:b/>
          <w:noProof/>
          <w:sz w:val="24"/>
          <w:szCs w:val="28"/>
          <w:lang w:val="en-US" w:eastAsia="ko-KR"/>
        </w:rPr>
      </w:pPr>
      <w:r w:rsidRPr="00D04CE4">
        <w:rPr>
          <w:rFonts w:ascii="Arial" w:hAnsi="Arial" w:cs="Arial"/>
          <w:b/>
          <w:noProof/>
          <w:sz w:val="24"/>
          <w:szCs w:val="28"/>
          <w:lang w:val="en-US"/>
        </w:rPr>
        <w:t>Title:</w:t>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0B59B2">
        <w:rPr>
          <w:rFonts w:ascii="Arial" w:hAnsi="Arial" w:cs="Arial" w:hint="eastAsia"/>
          <w:b/>
          <w:noProof/>
          <w:sz w:val="24"/>
          <w:szCs w:val="28"/>
          <w:lang w:val="en-US" w:eastAsia="ko-KR"/>
        </w:rPr>
        <w:t xml:space="preserve"> </w:t>
      </w:r>
      <w:r w:rsidR="002538C5">
        <w:rPr>
          <w:rFonts w:ascii="Arial" w:hAnsi="Arial" w:cs="Arial" w:hint="eastAsia"/>
          <w:b/>
          <w:noProof/>
          <w:sz w:val="24"/>
          <w:szCs w:val="28"/>
          <w:lang w:val="en-US" w:eastAsia="ko-KR"/>
        </w:rPr>
        <w:t xml:space="preserve">Further </w:t>
      </w:r>
      <w:r w:rsidR="002538C5" w:rsidRPr="002538C5">
        <w:rPr>
          <w:rFonts w:ascii="Arial" w:hAnsi="Arial" w:cs="Arial" w:hint="eastAsia"/>
          <w:b/>
          <w:noProof/>
          <w:sz w:val="24"/>
          <w:szCs w:val="28"/>
          <w:lang w:val="en-US" w:eastAsia="ko-KR"/>
        </w:rPr>
        <w:t>discussion on a</w:t>
      </w:r>
      <w:r w:rsidR="00181D98" w:rsidRPr="002538C5">
        <w:rPr>
          <w:rFonts w:ascii="Arial" w:hAnsi="Arial" w:cs="Arial" w:hint="eastAsia"/>
          <w:b/>
          <w:noProof/>
          <w:sz w:val="24"/>
          <w:szCs w:val="28"/>
          <w:lang w:val="en-US" w:eastAsia="ko-KR"/>
        </w:rPr>
        <w:t xml:space="preserve">ccess control </w:t>
      </w:r>
      <w:r w:rsidR="002538C5" w:rsidRPr="002538C5">
        <w:rPr>
          <w:rFonts w:ascii="Arial" w:hAnsi="Arial" w:cs="Arial" w:hint="eastAsia"/>
          <w:b/>
          <w:noProof/>
          <w:sz w:val="24"/>
          <w:szCs w:val="28"/>
          <w:lang w:val="en-US" w:eastAsia="ko-KR"/>
        </w:rPr>
        <w:t>in</w:t>
      </w:r>
      <w:r w:rsidR="00EE5C1A" w:rsidRPr="002538C5">
        <w:rPr>
          <w:rFonts w:ascii="Arial" w:hAnsi="Arial" w:cs="Arial" w:hint="eastAsia"/>
          <w:b/>
          <w:noProof/>
          <w:sz w:val="24"/>
          <w:szCs w:val="28"/>
          <w:lang w:val="en-US" w:eastAsia="ko-KR"/>
        </w:rPr>
        <w:t xml:space="preserve"> 5G Femto</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053B4B">
        <w:rPr>
          <w:rFonts w:ascii="Arial" w:hAnsi="Arial" w:cs="Arial"/>
          <w:b/>
          <w:noProof/>
          <w:sz w:val="24"/>
          <w:szCs w:val="28"/>
          <w:lang w:val="en-US"/>
        </w:rPr>
        <w:t>Document for:</w:t>
      </w:r>
      <w:r w:rsidRPr="00053B4B">
        <w:rPr>
          <w:rFonts w:ascii="Arial" w:hAnsi="Arial" w:cs="Arial"/>
          <w:b/>
          <w:noProof/>
          <w:sz w:val="24"/>
          <w:szCs w:val="28"/>
          <w:lang w:val="en-US"/>
        </w:rPr>
        <w:tab/>
      </w:r>
      <w:r w:rsidRPr="00053B4B">
        <w:rPr>
          <w:rFonts w:ascii="Arial" w:hAnsi="Arial" w:cs="Arial"/>
          <w:b/>
          <w:noProof/>
          <w:sz w:val="24"/>
          <w:szCs w:val="28"/>
          <w:lang w:val="en-US"/>
        </w:rPr>
        <w:tab/>
      </w:r>
      <w:r w:rsidR="008C24F3" w:rsidRPr="00053B4B">
        <w:rPr>
          <w:rFonts w:ascii="Arial" w:hAnsi="Arial" w:cs="Arial"/>
          <w:b/>
          <w:noProof/>
          <w:sz w:val="24"/>
          <w:szCs w:val="28"/>
          <w:lang w:val="en-US"/>
        </w:rPr>
        <w:t>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2F35AEE9" w14:textId="09270577" w:rsidR="00E52B02" w:rsidRDefault="002538C5" w:rsidP="000B59B2">
      <w:pPr>
        <w:rPr>
          <w:lang w:eastAsia="ko-KR"/>
        </w:rPr>
      </w:pPr>
      <w:r>
        <w:rPr>
          <w:lang w:eastAsia="ko-KR"/>
        </w:rPr>
        <w:t>I</w:t>
      </w:r>
      <w:r>
        <w:rPr>
          <w:rFonts w:hint="eastAsia"/>
          <w:lang w:eastAsia="ko-KR"/>
        </w:rPr>
        <w:t xml:space="preserve">n last RAN3 meeting, it was agreed to capture the access control for NR </w:t>
      </w:r>
      <w:proofErr w:type="spellStart"/>
      <w:r>
        <w:rPr>
          <w:rFonts w:hint="eastAsia"/>
          <w:lang w:eastAsia="ko-KR"/>
        </w:rPr>
        <w:t>Femto</w:t>
      </w:r>
      <w:proofErr w:type="spellEnd"/>
      <w:r>
        <w:rPr>
          <w:rFonts w:hint="eastAsia"/>
          <w:lang w:eastAsia="ko-KR"/>
        </w:rPr>
        <w:t xml:space="preserve"> into the BL CR to TS 38.</w:t>
      </w:r>
      <w:r w:rsidRPr="000B59B2">
        <w:rPr>
          <w:rFonts w:hint="eastAsia"/>
          <w:lang w:eastAsia="ko-KR"/>
        </w:rPr>
        <w:t>300 [</w:t>
      </w:r>
      <w:r w:rsidR="000B59B2" w:rsidRPr="000B59B2">
        <w:rPr>
          <w:rFonts w:hint="eastAsia"/>
          <w:lang w:eastAsia="ko-KR"/>
        </w:rPr>
        <w:t>1</w:t>
      </w:r>
      <w:r w:rsidRPr="000B59B2">
        <w:rPr>
          <w:rFonts w:hint="eastAsia"/>
          <w:lang w:eastAsia="ko-KR"/>
        </w:rPr>
        <w:t>].</w:t>
      </w:r>
      <w:r>
        <w:rPr>
          <w:rFonts w:hint="eastAsia"/>
          <w:lang w:eastAsia="ko-KR"/>
        </w:rPr>
        <w:t xml:space="preserve"> </w:t>
      </w:r>
      <w:r w:rsidR="008A1CB5" w:rsidRPr="006D4800">
        <w:t xml:space="preserve">In this contribution, we </w:t>
      </w:r>
      <w:r w:rsidR="008A1CB5" w:rsidRPr="003E362F">
        <w:t xml:space="preserve">will discuss </w:t>
      </w:r>
      <w:r w:rsidR="000B59B2">
        <w:rPr>
          <w:rFonts w:eastAsia="맑은 고딕" w:hint="eastAsia"/>
          <w:lang w:eastAsia="ko-KR"/>
        </w:rPr>
        <w:t>further clarification</w:t>
      </w:r>
      <w:r w:rsidR="008A1CB5" w:rsidRPr="003E362F">
        <w:rPr>
          <w:rFonts w:eastAsia="SimSun"/>
          <w:lang w:val="en-US" w:eastAsia="ja-JP"/>
        </w:rPr>
        <w:t xml:space="preserve"> on </w:t>
      </w:r>
      <w:r w:rsidR="000B59B2">
        <w:rPr>
          <w:rFonts w:eastAsiaTheme="minorEastAsia" w:hint="eastAsia"/>
          <w:lang w:val="en-US" w:eastAsia="ko-KR"/>
        </w:rPr>
        <w:t>access control in a cell shared by PLMN and PNI-NPN</w:t>
      </w:r>
      <w:r w:rsidR="008A1CB5" w:rsidRPr="003E362F">
        <w:rPr>
          <w:rFonts w:eastAsiaTheme="minorEastAsia" w:hint="eastAsia"/>
          <w:lang w:val="en-US" w:eastAsia="ko-KR"/>
        </w:rPr>
        <w:t>,</w:t>
      </w:r>
      <w:r w:rsidR="008A1CB5" w:rsidRPr="003E362F">
        <w:rPr>
          <w:rFonts w:eastAsia="맑은 고딕"/>
          <w:lang w:eastAsia="ko-KR"/>
        </w:rPr>
        <w:t xml:space="preserve"> and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059B3DC9" w14:textId="71AC4626" w:rsidR="00B039D6" w:rsidRDefault="00EF6657" w:rsidP="0007043B">
      <w:pPr>
        <w:spacing w:after="120"/>
        <w:rPr>
          <w:rFonts w:eastAsiaTheme="minorEastAsia"/>
          <w:bCs/>
          <w:lang w:val="en-US" w:eastAsia="ko-KR"/>
        </w:rPr>
      </w:pPr>
      <w:r w:rsidRPr="00FF3399">
        <w:rPr>
          <w:rFonts w:eastAsia="MS Mincho"/>
          <w:bCs/>
          <w:lang w:val="en-US"/>
        </w:rPr>
        <w:t xml:space="preserve">In </w:t>
      </w:r>
      <w:r>
        <w:rPr>
          <w:rFonts w:eastAsiaTheme="minorEastAsia" w:hint="eastAsia"/>
          <w:bCs/>
          <w:lang w:val="en-US" w:eastAsia="ko-KR"/>
        </w:rPr>
        <w:t xml:space="preserve">last meeting, RAN3 captured </w:t>
      </w:r>
      <w:r w:rsidR="001D0709">
        <w:rPr>
          <w:rFonts w:eastAsiaTheme="minorEastAsia" w:hint="eastAsia"/>
          <w:bCs/>
          <w:lang w:val="en-US" w:eastAsia="ko-KR"/>
        </w:rPr>
        <w:t xml:space="preserve">the </w:t>
      </w:r>
      <w:r w:rsidR="001D0709" w:rsidRPr="000B59B2">
        <w:rPr>
          <w:rFonts w:eastAsiaTheme="minorEastAsia" w:hint="eastAsia"/>
          <w:bCs/>
          <w:lang w:val="en-US" w:eastAsia="ko-KR"/>
        </w:rPr>
        <w:t xml:space="preserve">TP for access control in NR </w:t>
      </w:r>
      <w:proofErr w:type="spellStart"/>
      <w:r w:rsidR="001D0709" w:rsidRPr="000B59B2">
        <w:rPr>
          <w:rFonts w:eastAsiaTheme="minorEastAsia" w:hint="eastAsia"/>
          <w:bCs/>
          <w:lang w:val="en-US" w:eastAsia="ko-KR"/>
        </w:rPr>
        <w:t>Femto</w:t>
      </w:r>
      <w:proofErr w:type="spellEnd"/>
      <w:r w:rsidR="001D0709" w:rsidRPr="000B59B2">
        <w:rPr>
          <w:rFonts w:eastAsiaTheme="minorEastAsia" w:hint="eastAsia"/>
          <w:bCs/>
          <w:lang w:val="en-US" w:eastAsia="ko-KR"/>
        </w:rPr>
        <w:t xml:space="preserve"> in [</w:t>
      </w:r>
      <w:r w:rsidR="000B59B2" w:rsidRPr="000B59B2">
        <w:rPr>
          <w:rFonts w:eastAsiaTheme="minorEastAsia" w:hint="eastAsia"/>
          <w:bCs/>
          <w:lang w:val="en-US" w:eastAsia="ko-KR"/>
        </w:rPr>
        <w:t>1</w:t>
      </w:r>
      <w:r w:rsidR="001D0709" w:rsidRPr="000B59B2">
        <w:rPr>
          <w:rFonts w:eastAsiaTheme="minorEastAsia" w:hint="eastAsia"/>
          <w:bCs/>
          <w:lang w:val="en-US" w:eastAsia="ko-KR"/>
        </w:rPr>
        <w:t>].</w:t>
      </w:r>
      <w:r w:rsidR="001D0709">
        <w:rPr>
          <w:rFonts w:eastAsiaTheme="minorEastAsia" w:hint="eastAsia"/>
          <w:bCs/>
          <w:lang w:val="en-US" w:eastAsia="ko-KR"/>
        </w:rPr>
        <w:t xml:space="preserve"> </w:t>
      </w:r>
    </w:p>
    <w:tbl>
      <w:tblPr>
        <w:tblStyle w:val="af4"/>
        <w:tblW w:w="0" w:type="auto"/>
        <w:tblLook w:val="04A0" w:firstRow="1" w:lastRow="0" w:firstColumn="1" w:lastColumn="0" w:noHBand="0" w:noVBand="1"/>
      </w:tblPr>
      <w:tblGrid>
        <w:gridCol w:w="9631"/>
      </w:tblGrid>
      <w:tr w:rsidR="001D0709" w14:paraId="51CDE82C" w14:textId="77777777" w:rsidTr="001D0709">
        <w:tc>
          <w:tcPr>
            <w:tcW w:w="9631" w:type="dxa"/>
          </w:tcPr>
          <w:p w14:paraId="235FA0A8" w14:textId="790C18F6" w:rsidR="001D0709" w:rsidRPr="001D0709" w:rsidRDefault="00184048" w:rsidP="0007043B">
            <w:pPr>
              <w:spacing w:after="120"/>
              <w:rPr>
                <w:rFonts w:eastAsiaTheme="minorEastAsia"/>
                <w:b/>
                <w:sz w:val="22"/>
                <w:szCs w:val="22"/>
                <w:u w:val="single"/>
                <w:lang w:val="en-US" w:eastAsia="ko-KR"/>
              </w:rPr>
            </w:pPr>
            <w:r>
              <w:rPr>
                <w:rFonts w:eastAsiaTheme="minorEastAsia" w:hint="eastAsia"/>
                <w:b/>
                <w:sz w:val="22"/>
                <w:szCs w:val="22"/>
                <w:u w:val="single"/>
                <w:lang w:val="en-US" w:eastAsia="ko-KR"/>
              </w:rPr>
              <w:t xml:space="preserve">In </w:t>
            </w:r>
            <w:r w:rsidR="001D0709" w:rsidRPr="001D0709">
              <w:rPr>
                <w:rFonts w:eastAsiaTheme="minorEastAsia" w:hint="eastAsia"/>
                <w:b/>
                <w:sz w:val="22"/>
                <w:szCs w:val="22"/>
                <w:u w:val="single"/>
                <w:lang w:val="en-US" w:eastAsia="ko-KR"/>
              </w:rPr>
              <w:t>R3-</w:t>
            </w:r>
            <w:r w:rsidR="001D0709" w:rsidRPr="000B59B2">
              <w:rPr>
                <w:rFonts w:eastAsiaTheme="minorEastAsia" w:hint="eastAsia"/>
                <w:b/>
                <w:sz w:val="22"/>
                <w:szCs w:val="22"/>
                <w:u w:val="single"/>
                <w:lang w:val="en-US" w:eastAsia="ko-KR"/>
              </w:rPr>
              <w:t>247829 [</w:t>
            </w:r>
            <w:r w:rsidR="000B59B2" w:rsidRPr="000B59B2">
              <w:rPr>
                <w:rFonts w:eastAsiaTheme="minorEastAsia" w:hint="eastAsia"/>
                <w:b/>
                <w:sz w:val="22"/>
                <w:szCs w:val="22"/>
                <w:u w:val="single"/>
                <w:lang w:val="en-US" w:eastAsia="ko-KR"/>
              </w:rPr>
              <w:t>1</w:t>
            </w:r>
            <w:r w:rsidR="001D0709" w:rsidRPr="000B59B2">
              <w:rPr>
                <w:rFonts w:eastAsiaTheme="minorEastAsia" w:hint="eastAsia"/>
                <w:b/>
                <w:sz w:val="22"/>
                <w:szCs w:val="22"/>
                <w:u w:val="single"/>
                <w:lang w:val="en-US" w:eastAsia="ko-KR"/>
              </w:rPr>
              <w:t>]</w:t>
            </w:r>
            <w:r w:rsidRPr="000B59B2">
              <w:rPr>
                <w:rFonts w:eastAsiaTheme="minorEastAsia" w:hint="eastAsia"/>
                <w:b/>
                <w:sz w:val="22"/>
                <w:szCs w:val="22"/>
                <w:u w:val="single"/>
                <w:lang w:val="en-US" w:eastAsia="ko-KR"/>
              </w:rPr>
              <w:t>,</w:t>
            </w:r>
          </w:p>
          <w:p w14:paraId="65283482" w14:textId="77777777" w:rsidR="00184048" w:rsidRDefault="00184048" w:rsidP="00184048">
            <w:pPr>
              <w:spacing w:after="120"/>
              <w:rPr>
                <w:rFonts w:eastAsiaTheme="minorEastAsia"/>
                <w:bCs/>
                <w:lang w:val="en-US" w:eastAsia="ko-KR"/>
              </w:rPr>
            </w:pPr>
            <w:r>
              <w:rPr>
                <w:rFonts w:asciiTheme="minorEastAsia" w:eastAsiaTheme="minorEastAsia" w:hAnsiTheme="minorEastAsia" w:hint="eastAsia"/>
                <w:bCs/>
                <w:lang w:val="en-US" w:eastAsia="ko-KR"/>
              </w:rPr>
              <w:t>…</w:t>
            </w:r>
          </w:p>
          <w:p w14:paraId="14B6B36B" w14:textId="77777777" w:rsidR="001D0709" w:rsidRPr="00EF7F90" w:rsidRDefault="001D0709" w:rsidP="001D0709">
            <w:pPr>
              <w:pStyle w:val="3"/>
              <w:ind w:left="0" w:firstLine="0"/>
            </w:pPr>
            <w:r>
              <w:t>4.x.4</w:t>
            </w:r>
            <w:r>
              <w:tab/>
              <w:t>Access Control</w:t>
            </w:r>
          </w:p>
          <w:p w14:paraId="400DC24D" w14:textId="77777777" w:rsidR="001D0709" w:rsidRDefault="001D0709" w:rsidP="001D0709">
            <w:pPr>
              <w:pStyle w:val="Proposal"/>
              <w:numPr>
                <w:ilvl w:val="0"/>
                <w:numId w:val="0"/>
              </w:numPr>
              <w:rPr>
                <w:b w:val="0"/>
              </w:rPr>
            </w:pPr>
            <w:r>
              <w:rPr>
                <w:b w:val="0"/>
              </w:rPr>
              <w:t xml:space="preserve">Cells served by an NR </w:t>
            </w:r>
            <w:proofErr w:type="spellStart"/>
            <w:r>
              <w:rPr>
                <w:b w:val="0"/>
              </w:rPr>
              <w:t>Femto</w:t>
            </w:r>
            <w:proofErr w:type="spellEnd"/>
            <w:r>
              <w:rPr>
                <w:b w:val="0"/>
              </w:rPr>
              <w:t xml:space="preserve"> node may be deployed as part of a PNI-NPN (see clause 4.8) in order to restrict access to UEs according to the respective subscription.</w:t>
            </w:r>
          </w:p>
          <w:p w14:paraId="6AE3CF2E" w14:textId="77777777" w:rsidR="001D0709" w:rsidRDefault="001D0709" w:rsidP="001D0709">
            <w:pPr>
              <w:pStyle w:val="NO"/>
              <w:rPr>
                <w:lang w:eastAsia="zh-CN"/>
              </w:rPr>
            </w:pPr>
            <w:r>
              <w:rPr>
                <w:lang w:eastAsia="zh-CN"/>
              </w:rPr>
              <w:t xml:space="preserve">NOTE: The NR </w:t>
            </w:r>
            <w:proofErr w:type="spellStart"/>
            <w:r>
              <w:rPr>
                <w:lang w:eastAsia="zh-CN"/>
              </w:rPr>
              <w:t>Femto</w:t>
            </w:r>
            <w:proofErr w:type="spellEnd"/>
            <w:r>
              <w:rPr>
                <w:lang w:eastAsia="zh-CN"/>
              </w:rPr>
              <w:t xml:space="preserve"> node may use the CAG mechanism for PNI NPN (see clause 16.7.4) as follows: </w:t>
            </w:r>
          </w:p>
          <w:p w14:paraId="40900781" w14:textId="77777777" w:rsidR="001D0709" w:rsidRDefault="001D0709" w:rsidP="001D0709">
            <w:pPr>
              <w:pStyle w:val="NO"/>
              <w:rPr>
                <w:rFonts w:eastAsia="SimSun"/>
                <w:lang w:eastAsia="zh-CN"/>
              </w:rPr>
            </w:pPr>
            <w:r>
              <w:rPr>
                <w:rFonts w:eastAsia="SimSun"/>
                <w:lang w:eastAsia="zh-CN"/>
              </w:rPr>
              <w:t>-</w:t>
            </w:r>
            <w:r>
              <w:rPr>
                <w:rFonts w:eastAsia="SimSun"/>
                <w:lang w:eastAsia="zh-CN"/>
              </w:rPr>
              <w:tab/>
            </w:r>
            <w:r w:rsidRPr="007365E9">
              <w:rPr>
                <w:rFonts w:eastAsia="SimSun"/>
                <w:lang w:eastAsia="zh-CN"/>
              </w:rPr>
              <w:t xml:space="preserve">The NR </w:t>
            </w:r>
            <w:proofErr w:type="spellStart"/>
            <w:r w:rsidRPr="007365E9">
              <w:rPr>
                <w:rFonts w:eastAsia="SimSun"/>
                <w:lang w:eastAsia="zh-CN"/>
              </w:rPr>
              <w:t>Femto</w:t>
            </w:r>
            <w:proofErr w:type="spellEnd"/>
            <w:r>
              <w:rPr>
                <w:rFonts w:eastAsia="SimSun" w:hint="eastAsia"/>
                <w:lang w:eastAsia="zh-CN"/>
              </w:rPr>
              <w:t xml:space="preserve"> node</w:t>
            </w:r>
            <w:r w:rsidRPr="007365E9">
              <w:rPr>
                <w:rFonts w:eastAsia="SimSun"/>
                <w:lang w:eastAsia="zh-CN"/>
              </w:rPr>
              <w:t xml:space="preserve"> </w:t>
            </w:r>
            <w:r>
              <w:rPr>
                <w:rFonts w:eastAsia="SimSun"/>
                <w:lang w:eastAsia="zh-CN"/>
              </w:rPr>
              <w:t xml:space="preserve">may </w:t>
            </w:r>
            <w:r w:rsidRPr="007365E9">
              <w:rPr>
                <w:rFonts w:eastAsia="SimSun"/>
                <w:lang w:eastAsia="zh-CN"/>
              </w:rPr>
              <w:t>activate a PLMN cell, which can be accessed by legacy UE without access control</w:t>
            </w:r>
            <w:r>
              <w:rPr>
                <w:rFonts w:eastAsia="SimSun"/>
                <w:lang w:eastAsia="zh-CN"/>
              </w:rPr>
              <w:t xml:space="preserve"> of CAG</w:t>
            </w:r>
            <w:r w:rsidRPr="007365E9">
              <w:rPr>
                <w:rFonts w:eastAsia="SimSun"/>
                <w:lang w:eastAsia="zh-CN"/>
              </w:rPr>
              <w:t>.</w:t>
            </w:r>
          </w:p>
          <w:p w14:paraId="707CBA00" w14:textId="77777777" w:rsidR="001D0709" w:rsidRDefault="001D0709" w:rsidP="001D0709">
            <w:pPr>
              <w:pStyle w:val="NO"/>
              <w:rPr>
                <w:rFonts w:eastAsia="SimSun"/>
                <w:lang w:eastAsia="zh-CN"/>
              </w:rPr>
            </w:pPr>
            <w:r w:rsidRPr="00A258D4">
              <w:rPr>
                <w:rFonts w:eastAsia="SimSun"/>
                <w:highlight w:val="yellow"/>
                <w:lang w:eastAsia="zh-CN"/>
              </w:rPr>
              <w:t>-</w:t>
            </w:r>
            <w:r w:rsidRPr="00A258D4">
              <w:rPr>
                <w:rFonts w:eastAsia="SimSun"/>
                <w:highlight w:val="yellow"/>
                <w:lang w:eastAsia="zh-CN"/>
              </w:rPr>
              <w:tab/>
              <w:t xml:space="preserve">The NR </w:t>
            </w:r>
            <w:proofErr w:type="spellStart"/>
            <w:r w:rsidRPr="00A258D4">
              <w:rPr>
                <w:rFonts w:eastAsia="SimSun"/>
                <w:highlight w:val="yellow"/>
                <w:lang w:eastAsia="zh-CN"/>
              </w:rPr>
              <w:t>Femto</w:t>
            </w:r>
            <w:proofErr w:type="spellEnd"/>
            <w:r w:rsidRPr="00A258D4">
              <w:rPr>
                <w:rFonts w:eastAsia="SimSun"/>
                <w:highlight w:val="yellow"/>
                <w:lang w:eastAsia="zh-CN"/>
              </w:rPr>
              <w:t xml:space="preserve"> may activate a cell shared by both PLMN and CAG, through broadcasting both the </w:t>
            </w:r>
            <w:proofErr w:type="spellStart"/>
            <w:r w:rsidRPr="00A258D4">
              <w:rPr>
                <w:i/>
                <w:highlight w:val="yellow"/>
              </w:rPr>
              <w:t>plmn-IdentityInfoList</w:t>
            </w:r>
            <w:proofErr w:type="spellEnd"/>
            <w:r w:rsidRPr="00A258D4">
              <w:rPr>
                <w:highlight w:val="yellow"/>
              </w:rPr>
              <w:t xml:space="preserve"> and the </w:t>
            </w:r>
            <w:r w:rsidRPr="00A258D4">
              <w:rPr>
                <w:i/>
                <w:highlight w:val="yellow"/>
              </w:rPr>
              <w:t>npn-IdentityInfoList-r16</w:t>
            </w:r>
            <w:r w:rsidRPr="00A258D4">
              <w:rPr>
                <w:highlight w:val="yellow"/>
              </w:rPr>
              <w:t xml:space="preserve"> in the SIB1</w:t>
            </w:r>
            <w:r w:rsidRPr="00A258D4">
              <w:rPr>
                <w:rFonts w:eastAsia="SimSun"/>
                <w:highlight w:val="yellow"/>
                <w:lang w:eastAsia="zh-CN"/>
              </w:rPr>
              <w:t xml:space="preserve">, but without the </w:t>
            </w:r>
            <w:proofErr w:type="spellStart"/>
            <w:r w:rsidRPr="00A258D4">
              <w:rPr>
                <w:i/>
                <w:highlight w:val="yellow"/>
              </w:rPr>
              <w:t>cellReservedForOtherUse</w:t>
            </w:r>
            <w:proofErr w:type="spellEnd"/>
            <w:r w:rsidRPr="00A258D4">
              <w:rPr>
                <w:rFonts w:eastAsia="SimSun"/>
                <w:highlight w:val="yellow"/>
                <w:lang w:eastAsia="zh-CN"/>
              </w:rPr>
              <w:t>. Then, this cell is accessible to UEs which have the allowed CAG list including a CA</w:t>
            </w:r>
            <w:r w:rsidRPr="00A258D4">
              <w:rPr>
                <w:rFonts w:eastAsia="SimSun" w:hint="eastAsia"/>
                <w:highlight w:val="yellow"/>
                <w:lang w:eastAsia="zh-CN"/>
              </w:rPr>
              <w:t>G-ID</w:t>
            </w:r>
            <w:r w:rsidRPr="00A258D4">
              <w:rPr>
                <w:rFonts w:eastAsia="SimSun"/>
                <w:highlight w:val="yellow"/>
                <w:lang w:eastAsia="zh-CN"/>
              </w:rPr>
              <w:t xml:space="preserve"> broadcasted by the cell. For the legacy UE not supporting CAG, this cell is viewed as a normal PLMN cell.</w:t>
            </w:r>
            <w:r w:rsidRPr="007365E9">
              <w:rPr>
                <w:rFonts w:eastAsia="SimSun"/>
                <w:lang w:eastAsia="zh-CN"/>
              </w:rPr>
              <w:t xml:space="preserve"> </w:t>
            </w:r>
          </w:p>
          <w:p w14:paraId="0538096A" w14:textId="381E6DBC" w:rsidR="001D0709" w:rsidRDefault="001D0709" w:rsidP="001D0709">
            <w:pPr>
              <w:pStyle w:val="NO"/>
              <w:rPr>
                <w:rFonts w:eastAsiaTheme="minorEastAsia"/>
                <w:bCs/>
                <w:lang w:val="en-US" w:eastAsia="ko-KR"/>
              </w:rPr>
            </w:pPr>
            <w:r>
              <w:rPr>
                <w:rFonts w:eastAsia="SimSun"/>
                <w:lang w:eastAsia="zh-CN"/>
              </w:rPr>
              <w:t>-</w:t>
            </w:r>
            <w:r>
              <w:rPr>
                <w:rFonts w:eastAsia="SimSun"/>
                <w:lang w:eastAsia="zh-CN"/>
              </w:rPr>
              <w:tab/>
            </w:r>
            <w:r w:rsidRPr="007365E9">
              <w:rPr>
                <w:rFonts w:eastAsia="SimSun"/>
                <w:lang w:eastAsia="zh-CN"/>
              </w:rPr>
              <w:t xml:space="preserve">The NR </w:t>
            </w:r>
            <w:proofErr w:type="spellStart"/>
            <w:r w:rsidRPr="007365E9">
              <w:rPr>
                <w:rFonts w:eastAsia="SimSun"/>
                <w:lang w:eastAsia="zh-CN"/>
              </w:rPr>
              <w:t>Femto</w:t>
            </w:r>
            <w:proofErr w:type="spellEnd"/>
            <w:r>
              <w:rPr>
                <w:rFonts w:eastAsia="SimSun" w:hint="eastAsia"/>
                <w:lang w:eastAsia="zh-CN"/>
              </w:rPr>
              <w:t xml:space="preserve"> node</w:t>
            </w:r>
            <w:r w:rsidRPr="007365E9" w:rsidDel="00AF309E">
              <w:rPr>
                <w:rFonts w:eastAsia="SimSun"/>
                <w:lang w:eastAsia="zh-CN"/>
              </w:rPr>
              <w:t xml:space="preserve"> </w:t>
            </w:r>
            <w:r>
              <w:rPr>
                <w:rFonts w:eastAsia="SimSun"/>
                <w:lang w:eastAsia="zh-CN"/>
              </w:rPr>
              <w:t xml:space="preserve">may </w:t>
            </w:r>
            <w:r w:rsidRPr="007365E9">
              <w:rPr>
                <w:rFonts w:eastAsia="SimSun"/>
                <w:lang w:eastAsia="zh-CN"/>
              </w:rPr>
              <w:t>activate an NPN-only cell by broadcasting the</w:t>
            </w:r>
            <w:r w:rsidRPr="007365E9">
              <w:rPr>
                <w:i/>
              </w:rPr>
              <w:t xml:space="preserve"> </w:t>
            </w:r>
            <w:proofErr w:type="spellStart"/>
            <w:r w:rsidRPr="007365E9">
              <w:rPr>
                <w:i/>
              </w:rPr>
              <w:t>cellReservedForOtherUse</w:t>
            </w:r>
            <w:proofErr w:type="spellEnd"/>
            <w:r w:rsidRPr="007365E9">
              <w:rPr>
                <w:i/>
              </w:rPr>
              <w:t xml:space="preserve"> IE </w:t>
            </w:r>
            <w:r w:rsidRPr="007365E9">
              <w:rPr>
                <w:rFonts w:eastAsia="SimSun"/>
                <w:lang w:eastAsia="zh-CN"/>
              </w:rPr>
              <w:t>with value “</w:t>
            </w:r>
            <w:r w:rsidRPr="007365E9">
              <w:rPr>
                <w:rFonts w:eastAsia="SimSun" w:hint="eastAsia"/>
                <w:lang w:eastAsia="zh-CN"/>
              </w:rPr>
              <w:t>true</w:t>
            </w:r>
            <w:r w:rsidRPr="007365E9">
              <w:rPr>
                <w:rFonts w:eastAsia="SimSun"/>
                <w:lang w:eastAsia="zh-CN"/>
              </w:rPr>
              <w:t>”, then this cell can only be accessed by the UE</w:t>
            </w:r>
            <w:r>
              <w:rPr>
                <w:rFonts w:eastAsia="SimSun"/>
                <w:lang w:eastAsia="zh-CN"/>
              </w:rPr>
              <w:t>s</w:t>
            </w:r>
            <w:r w:rsidRPr="007365E9">
              <w:rPr>
                <w:rFonts w:eastAsia="SimSun"/>
                <w:lang w:eastAsia="zh-CN"/>
              </w:rPr>
              <w:t xml:space="preserve"> whose allowed CAG list includes a CAG-ID broadcasted by the cell</w:t>
            </w:r>
            <w:r>
              <w:rPr>
                <w:rFonts w:eastAsia="SimSun"/>
                <w:lang w:eastAsia="zh-CN"/>
              </w:rPr>
              <w:t>.</w:t>
            </w:r>
          </w:p>
        </w:tc>
      </w:tr>
    </w:tbl>
    <w:p w14:paraId="24A02827" w14:textId="77777777" w:rsidR="001D0709" w:rsidRDefault="001D0709" w:rsidP="0007043B">
      <w:pPr>
        <w:spacing w:after="120"/>
        <w:rPr>
          <w:rFonts w:eastAsiaTheme="minorEastAsia"/>
          <w:bCs/>
          <w:lang w:val="en-US" w:eastAsia="ko-KR"/>
        </w:rPr>
      </w:pPr>
    </w:p>
    <w:p w14:paraId="77DB4E71" w14:textId="643EC1D0" w:rsidR="00B039D6" w:rsidRDefault="00923687" w:rsidP="0007043B">
      <w:pPr>
        <w:spacing w:after="120"/>
        <w:rPr>
          <w:rFonts w:eastAsiaTheme="minorEastAsia"/>
          <w:bCs/>
          <w:lang w:val="en-US" w:eastAsia="ko-KR"/>
        </w:rPr>
      </w:pPr>
      <w:r>
        <w:rPr>
          <w:rFonts w:eastAsiaTheme="minorEastAsia" w:hint="eastAsia"/>
          <w:bCs/>
          <w:lang w:val="en-US" w:eastAsia="ko-KR"/>
        </w:rPr>
        <w:t xml:space="preserve">In LTE, the hybrid cell is defined as the cell which </w:t>
      </w:r>
      <w:r w:rsidRPr="00923687">
        <w:rPr>
          <w:rFonts w:eastAsiaTheme="minorEastAsia"/>
          <w:bCs/>
          <w:lang w:val="en-US" w:eastAsia="ko-KR"/>
        </w:rPr>
        <w:t>is accessible as a CSG cell by UEs which are members of the CSG and as a normal cell by all other UEs</w:t>
      </w:r>
      <w:r>
        <w:rPr>
          <w:rFonts w:eastAsiaTheme="minorEastAsia" w:hint="eastAsia"/>
          <w:bCs/>
          <w:lang w:val="en-US" w:eastAsia="ko-KR"/>
        </w:rPr>
        <w:t>. T</w:t>
      </w:r>
      <w:r w:rsidR="00942874">
        <w:rPr>
          <w:rFonts w:eastAsiaTheme="minorEastAsia" w:hint="eastAsia"/>
          <w:bCs/>
          <w:lang w:val="en-US" w:eastAsia="ko-KR"/>
        </w:rPr>
        <w:t xml:space="preserve">he hybrid cell in LTE broadcasts </w:t>
      </w:r>
      <w:r w:rsidR="00942874" w:rsidRPr="00942874">
        <w:rPr>
          <w:rFonts w:eastAsiaTheme="minorEastAsia"/>
          <w:bCs/>
          <w:lang w:val="en-US" w:eastAsia="ko-KR"/>
        </w:rPr>
        <w:t>a CSG indicator set to false and a specific CSG identity</w:t>
      </w:r>
      <w:r w:rsidR="00942874">
        <w:rPr>
          <w:rFonts w:eastAsiaTheme="minorEastAsia" w:hint="eastAsia"/>
          <w:bCs/>
          <w:lang w:val="en-US" w:eastAsia="ko-KR"/>
        </w:rPr>
        <w:t xml:space="preserve">. </w:t>
      </w:r>
      <w:r w:rsidR="00942874" w:rsidRPr="00942874">
        <w:rPr>
          <w:rFonts w:eastAsiaTheme="minorEastAsia"/>
          <w:bCs/>
          <w:lang w:val="en-US" w:eastAsia="ko-KR"/>
        </w:rPr>
        <w:t>As highlighted one above</w:t>
      </w:r>
      <w:r w:rsidR="00942874">
        <w:rPr>
          <w:rFonts w:eastAsiaTheme="minorEastAsia" w:hint="eastAsia"/>
          <w:bCs/>
          <w:lang w:val="en-US" w:eastAsia="ko-KR"/>
        </w:rPr>
        <w:t xml:space="preserve">, </w:t>
      </w:r>
      <w:r w:rsidR="00E163A0">
        <w:rPr>
          <w:rFonts w:eastAsiaTheme="minorEastAsia" w:hint="eastAsia"/>
          <w:bCs/>
          <w:lang w:val="en-US" w:eastAsia="ko-KR"/>
        </w:rPr>
        <w:t xml:space="preserve">the </w:t>
      </w:r>
      <w:r w:rsidR="00836A97">
        <w:rPr>
          <w:rFonts w:eastAsiaTheme="minorEastAsia" w:hint="eastAsia"/>
          <w:bCs/>
          <w:lang w:val="en-US" w:eastAsia="ko-KR"/>
        </w:rPr>
        <w:t>cell</w:t>
      </w:r>
      <w:r w:rsidR="00EB151E">
        <w:rPr>
          <w:rFonts w:eastAsiaTheme="minorEastAsia" w:hint="eastAsia"/>
          <w:bCs/>
          <w:lang w:val="en-US" w:eastAsia="ko-KR"/>
        </w:rPr>
        <w:t xml:space="preserve"> shared by PLMN and PNI-NPN</w:t>
      </w:r>
      <w:r w:rsidR="00836A97">
        <w:rPr>
          <w:rFonts w:eastAsiaTheme="minorEastAsia" w:hint="eastAsia"/>
          <w:bCs/>
          <w:lang w:val="en-US" w:eastAsia="ko-KR"/>
        </w:rPr>
        <w:t xml:space="preserve"> </w:t>
      </w:r>
      <w:r w:rsidR="00E163A0">
        <w:rPr>
          <w:rFonts w:eastAsiaTheme="minorEastAsia" w:hint="eastAsia"/>
          <w:bCs/>
          <w:lang w:val="en-US" w:eastAsia="ko-KR"/>
        </w:rPr>
        <w:t>is introduced</w:t>
      </w:r>
      <w:r w:rsidR="00EB151E">
        <w:rPr>
          <w:rFonts w:eastAsiaTheme="minorEastAsia" w:hint="eastAsia"/>
          <w:bCs/>
          <w:lang w:val="en-US" w:eastAsia="ko-KR"/>
        </w:rPr>
        <w:t xml:space="preserve"> for the NR </w:t>
      </w:r>
      <w:proofErr w:type="spellStart"/>
      <w:r w:rsidR="00EB151E">
        <w:rPr>
          <w:rFonts w:eastAsiaTheme="minorEastAsia" w:hint="eastAsia"/>
          <w:bCs/>
          <w:lang w:val="en-US" w:eastAsia="ko-KR"/>
        </w:rPr>
        <w:t>Femto</w:t>
      </w:r>
      <w:proofErr w:type="spellEnd"/>
      <w:r w:rsidR="00EB151E">
        <w:rPr>
          <w:rFonts w:eastAsiaTheme="minorEastAsia" w:hint="eastAsia"/>
          <w:bCs/>
          <w:lang w:val="en-US" w:eastAsia="ko-KR"/>
        </w:rPr>
        <w:t xml:space="preserve">, which is </w:t>
      </w:r>
      <w:r w:rsidR="00942874">
        <w:rPr>
          <w:rFonts w:eastAsiaTheme="minorEastAsia"/>
          <w:bCs/>
          <w:lang w:val="en-US" w:eastAsia="ko-KR"/>
        </w:rPr>
        <w:t>similar</w:t>
      </w:r>
      <w:r w:rsidR="00EB151E">
        <w:rPr>
          <w:rFonts w:eastAsiaTheme="minorEastAsia" w:hint="eastAsia"/>
          <w:bCs/>
          <w:lang w:val="en-US" w:eastAsia="ko-KR"/>
        </w:rPr>
        <w:t xml:space="preserve"> with the hybrid cell in 4G </w:t>
      </w:r>
      <w:proofErr w:type="spellStart"/>
      <w:r w:rsidR="00EB151E">
        <w:rPr>
          <w:rFonts w:eastAsiaTheme="minorEastAsia" w:hint="eastAsia"/>
          <w:bCs/>
          <w:lang w:val="en-US" w:eastAsia="ko-KR"/>
        </w:rPr>
        <w:t>Fem</w:t>
      </w:r>
      <w:r w:rsidR="00942874">
        <w:rPr>
          <w:rFonts w:eastAsiaTheme="minorEastAsia" w:hint="eastAsia"/>
          <w:bCs/>
          <w:lang w:val="en-US" w:eastAsia="ko-KR"/>
        </w:rPr>
        <w:t>to</w:t>
      </w:r>
      <w:proofErr w:type="spellEnd"/>
      <w:r w:rsidR="00942874">
        <w:rPr>
          <w:rFonts w:eastAsiaTheme="minorEastAsia" w:hint="eastAsia"/>
          <w:bCs/>
          <w:lang w:val="en-US" w:eastAsia="ko-KR"/>
        </w:rPr>
        <w:t xml:space="preserve">. That is, the cell </w:t>
      </w:r>
      <w:r w:rsidR="00942874">
        <w:rPr>
          <w:rFonts w:eastAsiaTheme="minorEastAsia"/>
          <w:bCs/>
          <w:lang w:val="en-US" w:eastAsia="ko-KR"/>
        </w:rPr>
        <w:t>broadcasting</w:t>
      </w:r>
      <w:r w:rsidR="00942874">
        <w:rPr>
          <w:rFonts w:eastAsiaTheme="minorEastAsia" w:hint="eastAsia"/>
          <w:bCs/>
          <w:lang w:val="en-US" w:eastAsia="ko-KR"/>
        </w:rPr>
        <w:t xml:space="preserve"> </w:t>
      </w:r>
      <w:r w:rsidR="00942874" w:rsidRPr="007365E9">
        <w:t xml:space="preserve">the </w:t>
      </w:r>
      <w:r w:rsidR="00942874" w:rsidRPr="007365E9">
        <w:rPr>
          <w:i/>
        </w:rPr>
        <w:t>npn-IdentityInfoList-r16</w:t>
      </w:r>
      <w:r w:rsidR="00942874" w:rsidRPr="00942874">
        <w:rPr>
          <w:rFonts w:hint="eastAsia"/>
          <w:iCs/>
          <w:lang w:eastAsia="ko-KR"/>
        </w:rPr>
        <w:t xml:space="preserve"> IE</w:t>
      </w:r>
      <w:r w:rsidR="00942874">
        <w:rPr>
          <w:rFonts w:hint="eastAsia"/>
          <w:iCs/>
          <w:lang w:eastAsia="ko-KR"/>
        </w:rPr>
        <w:t xml:space="preserve"> and the </w:t>
      </w:r>
      <w:proofErr w:type="spellStart"/>
      <w:r w:rsidR="00942874" w:rsidRPr="00942874">
        <w:rPr>
          <w:i/>
          <w:lang w:eastAsia="ko-KR"/>
        </w:rPr>
        <w:t>cellReservedForOtherUse</w:t>
      </w:r>
      <w:proofErr w:type="spellEnd"/>
      <w:r w:rsidR="00942874">
        <w:rPr>
          <w:rFonts w:hint="eastAsia"/>
          <w:iCs/>
          <w:lang w:eastAsia="ko-KR"/>
        </w:rPr>
        <w:t xml:space="preserve"> IE set to false is used to </w:t>
      </w:r>
      <w:r w:rsidR="00E163A0">
        <w:rPr>
          <w:rFonts w:eastAsiaTheme="minorEastAsia" w:hint="eastAsia"/>
          <w:bCs/>
          <w:lang w:val="en-US" w:eastAsia="ko-KR"/>
        </w:rPr>
        <w:t>support both the CAG</w:t>
      </w:r>
      <w:r w:rsidR="00C169E9">
        <w:rPr>
          <w:rFonts w:eastAsiaTheme="minorEastAsia" w:hint="eastAsia"/>
          <w:bCs/>
          <w:lang w:val="en-US" w:eastAsia="ko-KR"/>
        </w:rPr>
        <w:t xml:space="preserve"> supporting</w:t>
      </w:r>
      <w:r w:rsidR="00E163A0">
        <w:rPr>
          <w:rFonts w:eastAsiaTheme="minorEastAsia" w:hint="eastAsia"/>
          <w:bCs/>
          <w:lang w:val="en-US" w:eastAsia="ko-KR"/>
        </w:rPr>
        <w:t xml:space="preserve"> UE and </w:t>
      </w:r>
      <w:r>
        <w:rPr>
          <w:rFonts w:eastAsiaTheme="minorEastAsia" w:hint="eastAsia"/>
          <w:bCs/>
          <w:lang w:val="en-US" w:eastAsia="ko-KR"/>
        </w:rPr>
        <w:t>CAG</w:t>
      </w:r>
      <w:r w:rsidR="00C169E9">
        <w:rPr>
          <w:rFonts w:eastAsiaTheme="minorEastAsia" w:hint="eastAsia"/>
          <w:bCs/>
          <w:lang w:val="en-US" w:eastAsia="ko-KR"/>
        </w:rPr>
        <w:t xml:space="preserve"> non-supporting</w:t>
      </w:r>
      <w:r>
        <w:rPr>
          <w:rFonts w:eastAsiaTheme="minorEastAsia" w:hint="eastAsia"/>
          <w:bCs/>
          <w:lang w:val="en-US" w:eastAsia="ko-KR"/>
        </w:rPr>
        <w:t xml:space="preserve"> UE.</w:t>
      </w:r>
    </w:p>
    <w:p w14:paraId="09A0C62F" w14:textId="2C41EA8B" w:rsidR="00942874" w:rsidRPr="007A69C4" w:rsidRDefault="00942874" w:rsidP="0007043B">
      <w:pPr>
        <w:spacing w:after="120"/>
        <w:rPr>
          <w:rFonts w:eastAsiaTheme="minorEastAsia"/>
          <w:b/>
          <w:lang w:val="en-US" w:eastAsia="ko-KR"/>
        </w:rPr>
      </w:pPr>
      <w:r w:rsidRPr="007A69C4">
        <w:rPr>
          <w:rFonts w:eastAsiaTheme="minorEastAsia" w:hint="eastAsia"/>
          <w:b/>
          <w:lang w:val="en-US" w:eastAsia="ko-KR"/>
        </w:rPr>
        <w:t xml:space="preserve">Observation 1: </w:t>
      </w:r>
      <w:r w:rsidR="000B59B2">
        <w:rPr>
          <w:rFonts w:eastAsiaTheme="minorEastAsia" w:hint="eastAsia"/>
          <w:b/>
          <w:lang w:val="en-US" w:eastAsia="ko-KR"/>
        </w:rPr>
        <w:t>T</w:t>
      </w:r>
      <w:r w:rsidR="000B59B2" w:rsidRPr="000B59B2">
        <w:rPr>
          <w:rFonts w:eastAsiaTheme="minorEastAsia"/>
          <w:b/>
          <w:lang w:val="en-US" w:eastAsia="ko-KR"/>
        </w:rPr>
        <w:t>he</w:t>
      </w:r>
      <w:r w:rsidR="000B59B2">
        <w:rPr>
          <w:rFonts w:eastAsiaTheme="minorEastAsia" w:hint="eastAsia"/>
          <w:b/>
          <w:lang w:val="en-US" w:eastAsia="ko-KR"/>
        </w:rPr>
        <w:t xml:space="preserve"> NR </w:t>
      </w:r>
      <w:proofErr w:type="spellStart"/>
      <w:r w:rsidR="000B59B2">
        <w:rPr>
          <w:rFonts w:eastAsiaTheme="minorEastAsia" w:hint="eastAsia"/>
          <w:b/>
          <w:lang w:val="en-US" w:eastAsia="ko-KR"/>
        </w:rPr>
        <w:t>Femto</w:t>
      </w:r>
      <w:proofErr w:type="spellEnd"/>
      <w:r w:rsidR="000B59B2" w:rsidRPr="000B59B2">
        <w:rPr>
          <w:rFonts w:eastAsiaTheme="minorEastAsia"/>
          <w:b/>
          <w:lang w:val="en-US" w:eastAsia="ko-KR"/>
        </w:rPr>
        <w:t xml:space="preserve"> cell shared by PLMN and PNI-NPN is introduced for the NR </w:t>
      </w:r>
      <w:proofErr w:type="spellStart"/>
      <w:r w:rsidR="000B59B2" w:rsidRPr="000B59B2">
        <w:rPr>
          <w:rFonts w:eastAsiaTheme="minorEastAsia"/>
          <w:b/>
          <w:lang w:val="en-US" w:eastAsia="ko-KR"/>
        </w:rPr>
        <w:t>Femto</w:t>
      </w:r>
      <w:proofErr w:type="spellEnd"/>
      <w:r w:rsidR="000B59B2" w:rsidRPr="000B59B2">
        <w:rPr>
          <w:rFonts w:eastAsiaTheme="minorEastAsia"/>
          <w:b/>
          <w:lang w:val="en-US" w:eastAsia="ko-KR"/>
        </w:rPr>
        <w:t xml:space="preserve">, which is similar with the hybrid cell in 4G </w:t>
      </w:r>
      <w:proofErr w:type="spellStart"/>
      <w:r w:rsidR="000B59B2" w:rsidRPr="000B59B2">
        <w:rPr>
          <w:rFonts w:eastAsiaTheme="minorEastAsia"/>
          <w:b/>
          <w:lang w:val="en-US" w:eastAsia="ko-KR"/>
        </w:rPr>
        <w:t>Femto</w:t>
      </w:r>
      <w:proofErr w:type="spellEnd"/>
      <w:r w:rsidR="000B59B2">
        <w:rPr>
          <w:rFonts w:eastAsiaTheme="minorEastAsia" w:hint="eastAsia"/>
          <w:b/>
          <w:lang w:val="en-US" w:eastAsia="ko-KR"/>
        </w:rPr>
        <w:t>.</w:t>
      </w:r>
    </w:p>
    <w:p w14:paraId="249CFE6D" w14:textId="77591CC9" w:rsidR="001D0709" w:rsidRDefault="001D0709" w:rsidP="0007043B">
      <w:pPr>
        <w:spacing w:after="120"/>
        <w:rPr>
          <w:rFonts w:eastAsiaTheme="minorEastAsia"/>
          <w:bCs/>
          <w:lang w:val="en-US" w:eastAsia="ko-KR"/>
        </w:rPr>
      </w:pPr>
    </w:p>
    <w:p w14:paraId="52CAAF32" w14:textId="56352471" w:rsidR="00502D14" w:rsidRPr="0098165D" w:rsidRDefault="00624CFF" w:rsidP="00502D14">
      <w:pPr>
        <w:spacing w:after="120"/>
        <w:rPr>
          <w:rFonts w:eastAsiaTheme="minorEastAsia"/>
          <w:bCs/>
          <w:lang w:val="en-US" w:eastAsia="ko-KR"/>
        </w:rPr>
      </w:pPr>
      <w:r>
        <w:rPr>
          <w:rFonts w:eastAsiaTheme="minorEastAsia" w:hint="eastAsia"/>
          <w:bCs/>
          <w:lang w:val="en-US" w:eastAsia="ko-KR"/>
        </w:rPr>
        <w:t>W</w:t>
      </w:r>
      <w:r w:rsidR="00836A97">
        <w:rPr>
          <w:rFonts w:eastAsiaTheme="minorEastAsia" w:hint="eastAsia"/>
          <w:bCs/>
          <w:lang w:val="en-US" w:eastAsia="ko-KR"/>
        </w:rPr>
        <w:t>e think that some clarification</w:t>
      </w:r>
      <w:r>
        <w:rPr>
          <w:rFonts w:eastAsiaTheme="minorEastAsia" w:hint="eastAsia"/>
          <w:bCs/>
          <w:lang w:val="en-US" w:eastAsia="ko-KR"/>
        </w:rPr>
        <w:t xml:space="preserve"> on how to support </w:t>
      </w:r>
      <w:r w:rsidR="00A258D4">
        <w:rPr>
          <w:rFonts w:eastAsiaTheme="minorEastAsia" w:hint="eastAsia"/>
          <w:bCs/>
          <w:lang w:val="en-US" w:eastAsia="ko-KR"/>
        </w:rPr>
        <w:t xml:space="preserve">the access control in </w:t>
      </w:r>
      <w:r>
        <w:rPr>
          <w:rFonts w:eastAsiaTheme="minorEastAsia" w:hint="eastAsia"/>
          <w:bCs/>
          <w:lang w:val="en-US" w:eastAsia="ko-KR"/>
        </w:rPr>
        <w:t xml:space="preserve">the </w:t>
      </w:r>
      <w:r w:rsidR="00EB151E">
        <w:rPr>
          <w:rFonts w:eastAsiaTheme="minorEastAsia" w:hint="eastAsia"/>
          <w:bCs/>
          <w:lang w:val="en-US" w:eastAsia="ko-KR"/>
        </w:rPr>
        <w:t xml:space="preserve">NR </w:t>
      </w:r>
      <w:proofErr w:type="spellStart"/>
      <w:r w:rsidR="00EB151E">
        <w:rPr>
          <w:rFonts w:eastAsiaTheme="minorEastAsia" w:hint="eastAsia"/>
          <w:bCs/>
          <w:lang w:val="en-US" w:eastAsia="ko-KR"/>
        </w:rPr>
        <w:t>Femto</w:t>
      </w:r>
      <w:proofErr w:type="spellEnd"/>
      <w:r w:rsidR="00EB151E">
        <w:rPr>
          <w:rFonts w:eastAsiaTheme="minorEastAsia" w:hint="eastAsia"/>
          <w:bCs/>
          <w:lang w:val="en-US" w:eastAsia="ko-KR"/>
        </w:rPr>
        <w:t xml:space="preserve"> cell shared by PLMN and PNI-NPN</w:t>
      </w:r>
      <w:r w:rsidR="00836A97">
        <w:rPr>
          <w:rFonts w:eastAsiaTheme="minorEastAsia" w:hint="eastAsia"/>
          <w:bCs/>
          <w:lang w:val="en-US" w:eastAsia="ko-KR"/>
        </w:rPr>
        <w:t xml:space="preserve"> is needed</w:t>
      </w:r>
      <w:r>
        <w:rPr>
          <w:rFonts w:eastAsiaTheme="minorEastAsia" w:hint="eastAsia"/>
          <w:bCs/>
          <w:lang w:val="en-US" w:eastAsia="ko-KR"/>
        </w:rPr>
        <w:t xml:space="preserve">. </w:t>
      </w:r>
      <w:r w:rsidR="00EB151E">
        <w:rPr>
          <w:rFonts w:eastAsiaTheme="minorEastAsia"/>
          <w:bCs/>
          <w:lang w:val="en-US" w:eastAsia="ko-KR"/>
        </w:rPr>
        <w:t>W</w:t>
      </w:r>
      <w:r w:rsidR="00EB151E">
        <w:rPr>
          <w:rFonts w:eastAsiaTheme="minorEastAsia" w:hint="eastAsia"/>
          <w:bCs/>
          <w:lang w:val="en-US" w:eastAsia="ko-KR"/>
        </w:rPr>
        <w:t xml:space="preserve">hen the UE accesses to the </w:t>
      </w:r>
      <w:r w:rsidR="0098165D">
        <w:rPr>
          <w:rFonts w:eastAsiaTheme="minorEastAsia" w:hint="eastAsia"/>
          <w:bCs/>
          <w:lang w:val="en-US" w:eastAsia="ko-KR"/>
        </w:rPr>
        <w:t xml:space="preserve">shared </w:t>
      </w:r>
      <w:r w:rsidR="000E0F69">
        <w:rPr>
          <w:rFonts w:eastAsiaTheme="minorEastAsia" w:hint="eastAsia"/>
          <w:bCs/>
          <w:lang w:val="en-US" w:eastAsia="ko-KR"/>
        </w:rPr>
        <w:t>cell</w:t>
      </w:r>
      <w:r w:rsidR="00EB151E">
        <w:rPr>
          <w:rFonts w:eastAsiaTheme="minorEastAsia" w:hint="eastAsia"/>
          <w:bCs/>
          <w:lang w:val="en-US" w:eastAsia="ko-KR"/>
        </w:rPr>
        <w:t xml:space="preserve">, the NR </w:t>
      </w:r>
      <w:proofErr w:type="spellStart"/>
      <w:r w:rsidR="00EB151E">
        <w:rPr>
          <w:rFonts w:eastAsiaTheme="minorEastAsia" w:hint="eastAsia"/>
          <w:bCs/>
          <w:lang w:val="en-US" w:eastAsia="ko-KR"/>
        </w:rPr>
        <w:t>Femto</w:t>
      </w:r>
      <w:proofErr w:type="spellEnd"/>
      <w:r w:rsidR="00EB151E">
        <w:rPr>
          <w:rFonts w:eastAsiaTheme="minorEastAsia" w:hint="eastAsia"/>
          <w:bCs/>
          <w:lang w:val="en-US" w:eastAsia="ko-KR"/>
        </w:rPr>
        <w:t xml:space="preserve"> </w:t>
      </w:r>
      <w:r w:rsidR="000E0F69">
        <w:rPr>
          <w:rFonts w:eastAsiaTheme="minorEastAsia" w:hint="eastAsia"/>
          <w:bCs/>
          <w:lang w:val="en-US" w:eastAsia="ko-KR"/>
        </w:rPr>
        <w:t xml:space="preserve">cannot differentiate a CAG supporting UE with a CAG non-supporting UE because it does not have knowledge on UE CAG capability. </w:t>
      </w:r>
      <w:r w:rsidR="0098165D">
        <w:rPr>
          <w:rFonts w:eastAsiaTheme="minorEastAsia" w:hint="eastAsia"/>
          <w:bCs/>
          <w:lang w:val="en-US" w:eastAsia="ko-KR"/>
        </w:rPr>
        <w:t xml:space="preserve">Therefore, </w:t>
      </w:r>
      <w:r w:rsidR="00502D14">
        <w:rPr>
          <w:rFonts w:eastAsiaTheme="minorEastAsia" w:hint="eastAsia"/>
          <w:bCs/>
          <w:lang w:val="en-US" w:eastAsia="ko-KR"/>
        </w:rPr>
        <w:t>during the UE</w:t>
      </w:r>
      <w:r w:rsidR="00502D14">
        <w:rPr>
          <w:rFonts w:eastAsiaTheme="minorEastAsia"/>
          <w:bCs/>
          <w:lang w:val="en-US" w:eastAsia="ko-KR"/>
        </w:rPr>
        <w:t>’</w:t>
      </w:r>
      <w:r w:rsidR="00502D14">
        <w:rPr>
          <w:rFonts w:eastAsiaTheme="minorEastAsia" w:hint="eastAsia"/>
          <w:bCs/>
          <w:lang w:val="en-US" w:eastAsia="ko-KR"/>
        </w:rPr>
        <w:t xml:space="preserve">s initial access, </w:t>
      </w:r>
      <w:r w:rsidR="0098165D">
        <w:rPr>
          <w:rFonts w:eastAsiaTheme="minorEastAsia" w:hint="eastAsia"/>
          <w:bCs/>
          <w:lang w:val="en-US" w:eastAsia="ko-KR"/>
        </w:rPr>
        <w:t xml:space="preserve">the NR </w:t>
      </w:r>
      <w:proofErr w:type="spellStart"/>
      <w:r w:rsidR="0098165D">
        <w:rPr>
          <w:rFonts w:eastAsiaTheme="minorEastAsia" w:hint="eastAsia"/>
          <w:bCs/>
          <w:lang w:val="en-US" w:eastAsia="ko-KR"/>
        </w:rPr>
        <w:t>Femto</w:t>
      </w:r>
      <w:proofErr w:type="spellEnd"/>
      <w:r w:rsidR="0098165D">
        <w:rPr>
          <w:rFonts w:eastAsiaTheme="minorEastAsia" w:hint="eastAsia"/>
          <w:bCs/>
          <w:lang w:val="en-US" w:eastAsia="ko-KR"/>
        </w:rPr>
        <w:t xml:space="preserve"> </w:t>
      </w:r>
      <w:r w:rsidR="00502D14">
        <w:rPr>
          <w:rFonts w:eastAsiaTheme="minorEastAsia" w:hint="eastAsia"/>
          <w:bCs/>
          <w:lang w:val="en-US" w:eastAsia="ko-KR"/>
        </w:rPr>
        <w:t>always</w:t>
      </w:r>
      <w:r w:rsidR="0098165D">
        <w:rPr>
          <w:rFonts w:eastAsiaTheme="minorEastAsia" w:hint="eastAsia"/>
          <w:bCs/>
          <w:lang w:val="en-US" w:eastAsia="ko-KR"/>
        </w:rPr>
        <w:t xml:space="preserve"> </w:t>
      </w:r>
      <w:r w:rsidR="00502D14">
        <w:rPr>
          <w:rFonts w:eastAsiaTheme="minorEastAsia" w:hint="eastAsia"/>
          <w:bCs/>
          <w:lang w:val="en-US" w:eastAsia="ko-KR"/>
        </w:rPr>
        <w:t>provi</w:t>
      </w:r>
      <w:r w:rsidR="0098165D">
        <w:rPr>
          <w:rFonts w:eastAsiaTheme="minorEastAsia" w:hint="eastAsia"/>
          <w:bCs/>
          <w:lang w:val="en-US" w:eastAsia="ko-KR"/>
        </w:rPr>
        <w:t>de</w:t>
      </w:r>
      <w:r w:rsidR="00502D14">
        <w:rPr>
          <w:rFonts w:eastAsiaTheme="minorEastAsia" w:hint="eastAsia"/>
          <w:bCs/>
          <w:lang w:val="en-US" w:eastAsia="ko-KR"/>
        </w:rPr>
        <w:t>s</w:t>
      </w:r>
      <w:r w:rsidR="0098165D">
        <w:rPr>
          <w:rFonts w:eastAsiaTheme="minorEastAsia" w:hint="eastAsia"/>
          <w:bCs/>
          <w:lang w:val="en-US" w:eastAsia="ko-KR"/>
        </w:rPr>
        <w:t xml:space="preserve"> the </w:t>
      </w:r>
      <w:r w:rsidR="00502D14" w:rsidRPr="00502D14">
        <w:rPr>
          <w:rFonts w:eastAsiaTheme="minorEastAsia"/>
          <w:bCs/>
          <w:lang w:val="en-US" w:eastAsia="ko-KR"/>
        </w:rPr>
        <w:t>supported CAG</w:t>
      </w:r>
      <w:r w:rsidR="00502D14">
        <w:rPr>
          <w:rFonts w:eastAsiaTheme="minorEastAsia" w:hint="eastAsia"/>
          <w:bCs/>
          <w:lang w:val="en-US" w:eastAsia="ko-KR"/>
        </w:rPr>
        <w:t xml:space="preserve"> ID(s) of the shared cell </w:t>
      </w:r>
      <w:r w:rsidR="000303EC">
        <w:rPr>
          <w:rFonts w:eastAsiaTheme="minorEastAsia" w:hint="eastAsia"/>
          <w:bCs/>
          <w:lang w:val="en-US" w:eastAsia="ko-KR"/>
        </w:rPr>
        <w:t xml:space="preserve">to </w:t>
      </w:r>
      <w:r w:rsidR="00502D14">
        <w:rPr>
          <w:rFonts w:eastAsiaTheme="minorEastAsia" w:hint="eastAsia"/>
          <w:bCs/>
          <w:lang w:val="en-US" w:eastAsia="ko-KR"/>
        </w:rPr>
        <w:t>the AMF</w:t>
      </w:r>
      <w:r w:rsidR="00502D14" w:rsidRPr="00502D14">
        <w:rPr>
          <w:rFonts w:eastAsiaTheme="minorEastAsia"/>
          <w:bCs/>
          <w:lang w:val="en-US" w:eastAsia="ko-KR"/>
        </w:rPr>
        <w:t xml:space="preserve"> </w:t>
      </w:r>
      <w:r w:rsidR="00502D14" w:rsidRPr="0098165D">
        <w:rPr>
          <w:rFonts w:eastAsiaTheme="minorEastAsia"/>
          <w:bCs/>
          <w:lang w:val="en-US" w:eastAsia="ko-KR"/>
        </w:rPr>
        <w:t>irrespective of</w:t>
      </w:r>
      <w:r w:rsidR="00502D14">
        <w:rPr>
          <w:rFonts w:eastAsiaTheme="minorEastAsia" w:hint="eastAsia"/>
          <w:bCs/>
          <w:lang w:val="en-US" w:eastAsia="ko-KR"/>
        </w:rPr>
        <w:t xml:space="preserve"> the </w:t>
      </w:r>
      <w:r w:rsidR="00502D14">
        <w:rPr>
          <w:rFonts w:eastAsiaTheme="minorEastAsia" w:hint="eastAsia"/>
          <w:bCs/>
          <w:lang w:val="en-US" w:eastAsia="ko-KR"/>
        </w:rPr>
        <w:lastRenderedPageBreak/>
        <w:t xml:space="preserve">UE CAG capability. </w:t>
      </w:r>
      <w:r w:rsidR="004827A1">
        <w:rPr>
          <w:rFonts w:eastAsiaTheme="minorEastAsia" w:hint="eastAsia"/>
          <w:bCs/>
          <w:lang w:val="en-US" w:eastAsia="ko-KR"/>
        </w:rPr>
        <w:t>T</w:t>
      </w:r>
      <w:r w:rsidR="0048527E">
        <w:rPr>
          <w:rFonts w:eastAsiaTheme="minorEastAsia" w:hint="eastAsia"/>
          <w:bCs/>
          <w:lang w:val="en-US" w:eastAsia="ko-KR"/>
        </w:rPr>
        <w:t>he AMF perform</w:t>
      </w:r>
      <w:r w:rsidR="004827A1">
        <w:rPr>
          <w:rFonts w:eastAsiaTheme="minorEastAsia" w:hint="eastAsia"/>
          <w:bCs/>
          <w:lang w:val="en-US" w:eastAsia="ko-KR"/>
        </w:rPr>
        <w:t>s</w:t>
      </w:r>
      <w:r w:rsidR="0048527E">
        <w:rPr>
          <w:rFonts w:eastAsiaTheme="minorEastAsia" w:hint="eastAsia"/>
          <w:bCs/>
          <w:lang w:val="en-US" w:eastAsia="ko-KR"/>
        </w:rPr>
        <w:t xml:space="preserve"> the access control for the CAG supporting UE as described in TS 23.501. However, we think that </w:t>
      </w:r>
      <w:r w:rsidR="00502D14">
        <w:rPr>
          <w:rFonts w:eastAsiaTheme="minorEastAsia" w:hint="eastAsia"/>
          <w:bCs/>
          <w:lang w:val="en-US" w:eastAsia="ko-KR"/>
        </w:rPr>
        <w:t xml:space="preserve">since the AMF does not know </w:t>
      </w:r>
      <w:r w:rsidR="004827A1">
        <w:rPr>
          <w:rFonts w:eastAsiaTheme="minorEastAsia" w:hint="eastAsia"/>
          <w:bCs/>
          <w:lang w:val="en-US" w:eastAsia="ko-KR"/>
        </w:rPr>
        <w:t xml:space="preserve">whether </w:t>
      </w:r>
      <w:r w:rsidR="00502D14">
        <w:rPr>
          <w:rFonts w:eastAsiaTheme="minorEastAsia" w:hint="eastAsia"/>
          <w:bCs/>
          <w:lang w:val="en-US" w:eastAsia="ko-KR"/>
        </w:rPr>
        <w:t xml:space="preserve">the CAG non-supporting UE accesses to AMF via the cell shared by PLMN and PNI-NPN, </w:t>
      </w:r>
      <w:r w:rsidR="004827A1">
        <w:rPr>
          <w:rFonts w:eastAsiaTheme="minorEastAsia" w:hint="eastAsia"/>
          <w:bCs/>
          <w:lang w:val="en-US" w:eastAsia="ko-KR"/>
        </w:rPr>
        <w:t xml:space="preserve">the AMF </w:t>
      </w:r>
      <w:r w:rsidR="00502D14">
        <w:rPr>
          <w:rFonts w:eastAsiaTheme="minorEastAsia" w:hint="eastAsia"/>
          <w:bCs/>
          <w:lang w:val="en-US" w:eastAsia="ko-KR"/>
        </w:rPr>
        <w:t>rejects the R</w:t>
      </w:r>
      <w:r w:rsidR="00502D14" w:rsidRPr="000E0F69">
        <w:rPr>
          <w:rFonts w:eastAsiaTheme="minorEastAsia"/>
          <w:bCs/>
          <w:lang w:val="en-US" w:eastAsia="ko-KR"/>
        </w:rPr>
        <w:t xml:space="preserve">egistration </w:t>
      </w:r>
      <w:r w:rsidR="00502D14">
        <w:rPr>
          <w:rFonts w:eastAsiaTheme="minorEastAsia" w:hint="eastAsia"/>
          <w:bCs/>
          <w:lang w:val="en-US" w:eastAsia="ko-KR"/>
        </w:rPr>
        <w:t>R</w:t>
      </w:r>
      <w:r w:rsidR="00502D14" w:rsidRPr="000E0F69">
        <w:rPr>
          <w:rFonts w:eastAsiaTheme="minorEastAsia"/>
          <w:bCs/>
          <w:lang w:val="en-US" w:eastAsia="ko-KR"/>
        </w:rPr>
        <w:t xml:space="preserve">equest </w:t>
      </w:r>
      <w:r w:rsidR="00502D14">
        <w:rPr>
          <w:rFonts w:eastAsiaTheme="minorEastAsia" w:hint="eastAsia"/>
          <w:bCs/>
          <w:lang w:val="en-US" w:eastAsia="ko-KR"/>
        </w:rPr>
        <w:t>from the CAG non-supporting UE based on UE subscription and the supported CAG ID(s) of the cell</w:t>
      </w:r>
      <w:r w:rsidR="0048527E">
        <w:rPr>
          <w:rFonts w:eastAsiaTheme="minorEastAsia" w:hint="eastAsia"/>
          <w:bCs/>
          <w:lang w:val="en-US" w:eastAsia="ko-KR"/>
        </w:rPr>
        <w:t xml:space="preserve"> as follows:</w:t>
      </w:r>
    </w:p>
    <w:tbl>
      <w:tblPr>
        <w:tblStyle w:val="af4"/>
        <w:tblW w:w="0" w:type="auto"/>
        <w:tblLook w:val="04A0" w:firstRow="1" w:lastRow="0" w:firstColumn="1" w:lastColumn="0" w:noHBand="0" w:noVBand="1"/>
      </w:tblPr>
      <w:tblGrid>
        <w:gridCol w:w="9631"/>
      </w:tblGrid>
      <w:tr w:rsidR="000E0F69" w14:paraId="6515D9BB" w14:textId="77777777" w:rsidTr="000E0F69">
        <w:tc>
          <w:tcPr>
            <w:tcW w:w="9631" w:type="dxa"/>
          </w:tcPr>
          <w:p w14:paraId="400F1D0A" w14:textId="0B9B1507" w:rsidR="000E0F69" w:rsidRPr="00184048" w:rsidRDefault="00184048" w:rsidP="0007043B">
            <w:pPr>
              <w:spacing w:after="120"/>
              <w:rPr>
                <w:rFonts w:eastAsiaTheme="minorEastAsia"/>
                <w:b/>
                <w:sz w:val="22"/>
                <w:szCs w:val="22"/>
                <w:u w:val="single"/>
                <w:lang w:val="en-US" w:eastAsia="ko-KR"/>
              </w:rPr>
            </w:pPr>
            <w:r>
              <w:rPr>
                <w:rFonts w:eastAsiaTheme="minorEastAsia" w:hint="eastAsia"/>
                <w:b/>
                <w:sz w:val="22"/>
                <w:szCs w:val="22"/>
                <w:u w:val="single"/>
                <w:lang w:val="en-US" w:eastAsia="ko-KR"/>
              </w:rPr>
              <w:t xml:space="preserve">From </w:t>
            </w:r>
            <w:r w:rsidR="0098165D" w:rsidRPr="00184048">
              <w:rPr>
                <w:rFonts w:eastAsiaTheme="minorEastAsia" w:hint="eastAsia"/>
                <w:b/>
                <w:sz w:val="22"/>
                <w:szCs w:val="22"/>
                <w:u w:val="single"/>
                <w:lang w:val="en-US" w:eastAsia="ko-KR"/>
              </w:rPr>
              <w:t>TS 24.501</w:t>
            </w:r>
            <w:r>
              <w:rPr>
                <w:rFonts w:eastAsiaTheme="minorEastAsia" w:hint="eastAsia"/>
                <w:b/>
                <w:sz w:val="22"/>
                <w:szCs w:val="22"/>
                <w:u w:val="single"/>
                <w:lang w:val="en-US" w:eastAsia="ko-KR"/>
              </w:rPr>
              <w:t>,</w:t>
            </w:r>
          </w:p>
          <w:p w14:paraId="05B67705" w14:textId="00DB11D3" w:rsidR="0098165D" w:rsidRDefault="0098165D" w:rsidP="0007043B">
            <w:pPr>
              <w:spacing w:after="120"/>
              <w:rPr>
                <w:rFonts w:eastAsiaTheme="minorEastAsia"/>
                <w:bCs/>
                <w:lang w:val="en-US" w:eastAsia="ko-KR"/>
              </w:rPr>
            </w:pPr>
            <w:r>
              <w:rPr>
                <w:rFonts w:asciiTheme="minorEastAsia" w:eastAsiaTheme="minorEastAsia" w:hAnsiTheme="minorEastAsia" w:hint="eastAsia"/>
                <w:bCs/>
                <w:lang w:val="en-US" w:eastAsia="ko-KR"/>
              </w:rPr>
              <w:t>…</w:t>
            </w:r>
          </w:p>
          <w:p w14:paraId="403286C2" w14:textId="77777777" w:rsidR="0098165D" w:rsidRPr="00B402E3" w:rsidRDefault="0098165D" w:rsidP="0098165D">
            <w:pPr>
              <w:keepNext/>
              <w:keepLines/>
              <w:spacing w:before="120"/>
              <w:ind w:left="1701" w:hanging="1701"/>
              <w:outlineLvl w:val="4"/>
              <w:rPr>
                <w:rFonts w:ascii="Arial" w:eastAsia="Times New Roman" w:hAnsi="Arial"/>
                <w:sz w:val="22"/>
                <w:lang w:eastAsia="en-GB"/>
              </w:rPr>
            </w:pPr>
            <w:r w:rsidRPr="00B402E3">
              <w:rPr>
                <w:rFonts w:ascii="Arial" w:eastAsia="Times New Roman" w:hAnsi="Arial"/>
                <w:sz w:val="22"/>
                <w:lang w:eastAsia="en-GB"/>
              </w:rPr>
              <w:t>5.5.1.2.8</w:t>
            </w:r>
            <w:r w:rsidRPr="00B402E3">
              <w:rPr>
                <w:rFonts w:ascii="Arial" w:eastAsia="Times New Roman" w:hAnsi="Arial"/>
                <w:sz w:val="22"/>
                <w:lang w:eastAsia="en-GB"/>
              </w:rPr>
              <w:tab/>
              <w:t>Abnormal cases on the network side</w:t>
            </w:r>
          </w:p>
          <w:p w14:paraId="6D688DA7" w14:textId="77777777" w:rsidR="0098165D" w:rsidRPr="00B402E3" w:rsidRDefault="0098165D" w:rsidP="0098165D">
            <w:pPr>
              <w:rPr>
                <w:rFonts w:eastAsia="Times New Roman"/>
                <w:lang w:eastAsia="en-GB"/>
              </w:rPr>
            </w:pPr>
            <w:r w:rsidRPr="00B402E3">
              <w:rPr>
                <w:rFonts w:eastAsia="Times New Roman"/>
                <w:lang w:eastAsia="en-GB"/>
              </w:rPr>
              <w:t>The following abnormal cases can be identified:</w:t>
            </w:r>
          </w:p>
          <w:p w14:paraId="29675B65" w14:textId="34BAE99A" w:rsidR="000E0F69" w:rsidRPr="0098165D" w:rsidRDefault="0098165D" w:rsidP="00CC4E23">
            <w:pPr>
              <w:spacing w:after="0"/>
              <w:rPr>
                <w:rFonts w:eastAsiaTheme="minorEastAsia"/>
                <w:bCs/>
                <w:lang w:eastAsia="ko-KR"/>
              </w:rPr>
            </w:pPr>
            <w:r>
              <w:rPr>
                <w:rFonts w:asciiTheme="minorEastAsia" w:eastAsiaTheme="minorEastAsia" w:hAnsiTheme="minorEastAsia" w:hint="eastAsia"/>
                <w:bCs/>
                <w:lang w:eastAsia="ko-KR"/>
              </w:rPr>
              <w:t>…</w:t>
            </w:r>
          </w:p>
          <w:p w14:paraId="06A4F157" w14:textId="77777777" w:rsidR="000E0F69" w:rsidRDefault="0098165D" w:rsidP="00CC4E23">
            <w:pPr>
              <w:spacing w:after="0"/>
              <w:ind w:left="568" w:hanging="284"/>
              <w:rPr>
                <w:rFonts w:eastAsiaTheme="minorEastAsia"/>
                <w:lang w:eastAsia="ko-KR"/>
              </w:rPr>
            </w:pPr>
            <w:r w:rsidRPr="00B402E3">
              <w:rPr>
                <w:rFonts w:eastAsia="Times New Roman"/>
                <w:lang w:eastAsia="en-GB"/>
              </w:rPr>
              <w:t>j)</w:t>
            </w:r>
            <w:r w:rsidRPr="00B402E3">
              <w:rPr>
                <w:rFonts w:eastAsia="Times New Roman"/>
                <w:lang w:eastAsia="en-GB"/>
              </w:rPr>
              <w:tab/>
              <w:t xml:space="preserve">Based on operator policy, </w:t>
            </w:r>
            <w:r w:rsidRPr="00B402E3">
              <w:rPr>
                <w:rFonts w:eastAsia="Times New Roman"/>
                <w:highlight w:val="yellow"/>
                <w:lang w:eastAsia="en-GB"/>
              </w:rPr>
              <w:t>if the initial registration request from a UE not supporting CAG is rejected due to CAG restrictions, the network shall reject the initial registration</w:t>
            </w:r>
            <w:r w:rsidRPr="00B402E3">
              <w:rPr>
                <w:rFonts w:eastAsia="Times New Roman"/>
                <w:lang w:eastAsia="en-GB"/>
              </w:rPr>
              <w:t xml:space="preserve"> with a 5GMM cause value other than the 5GMM cause #76 (Not authorized for this CAG or authorized for CAG cells only).</w:t>
            </w:r>
          </w:p>
          <w:p w14:paraId="690E4FBC" w14:textId="02E24DA3" w:rsidR="00CC4E23" w:rsidRPr="00CC4E23" w:rsidRDefault="00CC4E23" w:rsidP="00CC4E23">
            <w:pPr>
              <w:spacing w:after="0"/>
              <w:rPr>
                <w:rFonts w:eastAsiaTheme="minorEastAsia"/>
                <w:bCs/>
                <w:lang w:eastAsia="ko-KR"/>
              </w:rPr>
            </w:pPr>
            <w:r>
              <w:rPr>
                <w:rFonts w:asciiTheme="minorEastAsia" w:eastAsiaTheme="minorEastAsia" w:hAnsiTheme="minorEastAsia" w:hint="eastAsia"/>
                <w:lang w:eastAsia="ko-KR"/>
              </w:rPr>
              <w:t>…</w:t>
            </w:r>
          </w:p>
        </w:tc>
      </w:tr>
    </w:tbl>
    <w:p w14:paraId="61041E0A" w14:textId="77777777" w:rsidR="000E0F69" w:rsidRDefault="000E0F69" w:rsidP="0048527E">
      <w:pPr>
        <w:spacing w:after="0"/>
        <w:rPr>
          <w:rFonts w:eastAsiaTheme="minorEastAsia"/>
          <w:bCs/>
          <w:lang w:val="en-US" w:eastAsia="ko-KR"/>
        </w:rPr>
      </w:pPr>
    </w:p>
    <w:p w14:paraId="2D64E329" w14:textId="7C4C49ED" w:rsidR="000E0F69" w:rsidRPr="0098165D" w:rsidRDefault="0048527E" w:rsidP="0007043B">
      <w:pPr>
        <w:spacing w:after="120"/>
        <w:rPr>
          <w:rFonts w:eastAsiaTheme="minorEastAsia"/>
          <w:bCs/>
          <w:lang w:val="en-US" w:eastAsia="ko-KR"/>
        </w:rPr>
      </w:pPr>
      <w:r w:rsidRPr="007A69C4">
        <w:rPr>
          <w:rFonts w:eastAsiaTheme="minorEastAsia" w:hint="eastAsia"/>
          <w:b/>
          <w:lang w:val="en-US" w:eastAsia="ko-KR"/>
        </w:rPr>
        <w:t xml:space="preserve">Observation </w:t>
      </w:r>
      <w:r>
        <w:rPr>
          <w:rFonts w:eastAsiaTheme="minorEastAsia" w:hint="eastAsia"/>
          <w:b/>
          <w:lang w:val="en-US" w:eastAsia="ko-KR"/>
        </w:rPr>
        <w:t>2</w:t>
      </w:r>
      <w:r w:rsidRPr="007A69C4">
        <w:rPr>
          <w:rFonts w:eastAsiaTheme="minorEastAsia" w:hint="eastAsia"/>
          <w:b/>
          <w:lang w:val="en-US" w:eastAsia="ko-KR"/>
        </w:rPr>
        <w:t>:</w:t>
      </w:r>
      <w:r>
        <w:rPr>
          <w:rFonts w:eastAsiaTheme="minorEastAsia" w:hint="eastAsia"/>
          <w:b/>
          <w:lang w:val="en-US" w:eastAsia="ko-KR"/>
        </w:rPr>
        <w:t xml:space="preserve"> </w:t>
      </w:r>
      <w:r w:rsidR="002D4DAD" w:rsidRPr="002D4DAD">
        <w:rPr>
          <w:rFonts w:eastAsiaTheme="minorEastAsia"/>
          <w:b/>
          <w:lang w:val="en-US" w:eastAsia="ko-KR"/>
        </w:rPr>
        <w:t>According to the current specification, the AMF</w:t>
      </w:r>
      <w:r w:rsidR="002D4DAD">
        <w:rPr>
          <w:rFonts w:eastAsiaTheme="minorEastAsia" w:hint="eastAsia"/>
          <w:b/>
          <w:lang w:val="en-US" w:eastAsia="ko-KR"/>
        </w:rPr>
        <w:t xml:space="preserve"> </w:t>
      </w:r>
      <w:r w:rsidR="002D4DAD" w:rsidRPr="002D4DAD">
        <w:rPr>
          <w:rFonts w:eastAsiaTheme="minorEastAsia"/>
          <w:b/>
          <w:lang w:val="en-US" w:eastAsia="ko-KR"/>
        </w:rPr>
        <w:t>rejects the Registration Request from the CAG non-supporting UE</w:t>
      </w:r>
      <w:r w:rsidR="002D4DAD">
        <w:rPr>
          <w:rFonts w:eastAsiaTheme="minorEastAsia" w:hint="eastAsia"/>
          <w:b/>
          <w:lang w:val="en-US" w:eastAsia="ko-KR"/>
        </w:rPr>
        <w:t xml:space="preserve"> which accesses to the </w:t>
      </w:r>
      <w:r w:rsidR="002D4DAD" w:rsidRPr="002D4DAD">
        <w:rPr>
          <w:rFonts w:eastAsiaTheme="minorEastAsia"/>
          <w:b/>
          <w:lang w:val="en-US" w:eastAsia="ko-KR"/>
        </w:rPr>
        <w:t>cell shared by PLMN and PNI-NPN</w:t>
      </w:r>
      <w:r w:rsidR="002D4DAD">
        <w:rPr>
          <w:rFonts w:eastAsiaTheme="minorEastAsia" w:hint="eastAsia"/>
          <w:b/>
          <w:lang w:val="en-US" w:eastAsia="ko-KR"/>
        </w:rPr>
        <w:t>.</w:t>
      </w:r>
    </w:p>
    <w:p w14:paraId="41AE5DD0" w14:textId="0AF8E3F6" w:rsidR="008A776A" w:rsidRPr="00A640CD" w:rsidRDefault="008A776A" w:rsidP="008A776A">
      <w:pPr>
        <w:spacing w:after="120"/>
        <w:rPr>
          <w:rFonts w:eastAsiaTheme="minorEastAsia"/>
          <w:b/>
          <w:lang w:val="en-US" w:eastAsia="ko-KR"/>
        </w:rPr>
      </w:pPr>
      <w:r w:rsidRPr="00A640CD">
        <w:rPr>
          <w:rFonts w:eastAsiaTheme="minorEastAsia" w:hint="eastAsia"/>
          <w:b/>
          <w:lang w:val="en-US" w:eastAsia="ko-KR"/>
        </w:rPr>
        <w:t xml:space="preserve">Proposal 1: </w:t>
      </w:r>
      <w:r>
        <w:rPr>
          <w:rFonts w:eastAsiaTheme="minorEastAsia" w:hint="eastAsia"/>
          <w:b/>
          <w:lang w:val="en-US" w:eastAsia="ko-KR"/>
        </w:rPr>
        <w:t xml:space="preserve">To control the UE initial access via the NR </w:t>
      </w:r>
      <w:proofErr w:type="spellStart"/>
      <w:r>
        <w:rPr>
          <w:rFonts w:eastAsiaTheme="minorEastAsia" w:hint="eastAsia"/>
          <w:b/>
          <w:lang w:val="en-US" w:eastAsia="ko-KR"/>
        </w:rPr>
        <w:t>Femto</w:t>
      </w:r>
      <w:proofErr w:type="spellEnd"/>
      <w:r>
        <w:rPr>
          <w:rFonts w:eastAsiaTheme="minorEastAsia" w:hint="eastAsia"/>
          <w:b/>
          <w:lang w:val="en-US" w:eastAsia="ko-KR"/>
        </w:rPr>
        <w:t>, the</w:t>
      </w:r>
      <w:r w:rsidRPr="00A640CD">
        <w:rPr>
          <w:rFonts w:eastAsiaTheme="minorEastAsia" w:hint="eastAsia"/>
          <w:b/>
          <w:lang w:val="en-US" w:eastAsia="ko-KR"/>
        </w:rPr>
        <w:t xml:space="preserve"> AMF</w:t>
      </w:r>
      <w:r>
        <w:rPr>
          <w:rFonts w:eastAsiaTheme="minorEastAsia" w:hint="eastAsia"/>
          <w:b/>
          <w:lang w:val="en-US" w:eastAsia="ko-KR"/>
        </w:rPr>
        <w:t xml:space="preserve"> needs to know</w:t>
      </w:r>
      <w:r w:rsidRPr="00A640CD">
        <w:rPr>
          <w:rFonts w:eastAsiaTheme="minorEastAsia" w:hint="eastAsia"/>
          <w:b/>
          <w:lang w:val="en-US" w:eastAsia="ko-KR"/>
        </w:rPr>
        <w:t xml:space="preserve"> whether the UE</w:t>
      </w:r>
      <w:r w:rsidRPr="00A640CD">
        <w:rPr>
          <w:rFonts w:eastAsiaTheme="minorEastAsia"/>
          <w:b/>
          <w:lang w:val="en-US" w:eastAsia="ko-KR"/>
        </w:rPr>
        <w:t>’</w:t>
      </w:r>
      <w:r w:rsidRPr="00A640CD">
        <w:rPr>
          <w:rFonts w:eastAsiaTheme="minorEastAsia" w:hint="eastAsia"/>
          <w:b/>
          <w:lang w:val="en-US" w:eastAsia="ko-KR"/>
        </w:rPr>
        <w:t>s serving cell is shared by the PLMN and PNI-NPN.</w:t>
      </w:r>
    </w:p>
    <w:p w14:paraId="3B29B1AA" w14:textId="77777777" w:rsidR="000E0F69" w:rsidRPr="008A776A" w:rsidRDefault="000E0F69" w:rsidP="0007043B">
      <w:pPr>
        <w:spacing w:after="120"/>
        <w:rPr>
          <w:rFonts w:eastAsiaTheme="minorEastAsia"/>
          <w:bCs/>
          <w:lang w:val="en-US" w:eastAsia="ko-KR"/>
        </w:rPr>
      </w:pPr>
    </w:p>
    <w:p w14:paraId="2EF5266D" w14:textId="00E9CE7C" w:rsidR="00A640CD" w:rsidRDefault="00EC7613" w:rsidP="00A640CD">
      <w:pPr>
        <w:spacing w:after="120"/>
        <w:rPr>
          <w:rFonts w:eastAsiaTheme="minorEastAsia"/>
          <w:bCs/>
          <w:lang w:val="en-US" w:eastAsia="ko-KR"/>
        </w:rPr>
      </w:pPr>
      <w:r>
        <w:rPr>
          <w:rFonts w:eastAsiaTheme="minorEastAsia" w:hint="eastAsia"/>
          <w:bCs/>
          <w:lang w:val="en-US" w:eastAsia="ko-KR"/>
        </w:rPr>
        <w:t xml:space="preserve">If the access of </w:t>
      </w:r>
      <w:r>
        <w:rPr>
          <w:rFonts w:eastAsiaTheme="minorEastAsia"/>
          <w:bCs/>
          <w:lang w:val="en-US" w:eastAsia="ko-KR"/>
        </w:rPr>
        <w:t>the</w:t>
      </w:r>
      <w:r>
        <w:rPr>
          <w:rFonts w:eastAsiaTheme="minorEastAsia" w:hint="eastAsia"/>
          <w:bCs/>
          <w:lang w:val="en-US" w:eastAsia="ko-KR"/>
        </w:rPr>
        <w:t xml:space="preserve"> </w:t>
      </w:r>
      <w:r w:rsidRPr="00934198">
        <w:rPr>
          <w:rFonts w:eastAsiaTheme="minorEastAsia"/>
          <w:bCs/>
          <w:lang w:val="en-US" w:eastAsia="ko-KR"/>
        </w:rPr>
        <w:t>CAG non-supporting UE</w:t>
      </w:r>
      <w:r>
        <w:rPr>
          <w:rFonts w:eastAsiaTheme="minorEastAsia" w:hint="eastAsia"/>
          <w:bCs/>
          <w:lang w:val="en-US" w:eastAsia="ko-KR"/>
        </w:rPr>
        <w:t xml:space="preserve"> via the shared cell in NR </w:t>
      </w:r>
      <w:proofErr w:type="spellStart"/>
      <w:r>
        <w:rPr>
          <w:rFonts w:eastAsiaTheme="minorEastAsia" w:hint="eastAsia"/>
          <w:bCs/>
          <w:lang w:val="en-US" w:eastAsia="ko-KR"/>
        </w:rPr>
        <w:t>Femto</w:t>
      </w:r>
      <w:proofErr w:type="spellEnd"/>
      <w:r>
        <w:rPr>
          <w:rFonts w:eastAsiaTheme="minorEastAsia" w:hint="eastAsia"/>
          <w:bCs/>
          <w:lang w:val="en-US" w:eastAsia="ko-KR"/>
        </w:rPr>
        <w:t xml:space="preserve"> is always rejected by the AMF, there is no need to introduce </w:t>
      </w:r>
      <w:r w:rsidRPr="00EC7613">
        <w:rPr>
          <w:rFonts w:eastAsiaTheme="minorEastAsia"/>
          <w:bCs/>
        </w:rPr>
        <w:t>the cell shared by the PLMN and PNI-NPN</w:t>
      </w:r>
      <w:r>
        <w:rPr>
          <w:rFonts w:eastAsiaTheme="minorEastAsia" w:hint="eastAsia"/>
          <w:bCs/>
          <w:lang w:eastAsia="ko-KR"/>
        </w:rPr>
        <w:t xml:space="preserve"> in NR </w:t>
      </w:r>
      <w:proofErr w:type="spellStart"/>
      <w:r>
        <w:rPr>
          <w:rFonts w:eastAsiaTheme="minorEastAsia" w:hint="eastAsia"/>
          <w:bCs/>
          <w:lang w:eastAsia="ko-KR"/>
        </w:rPr>
        <w:t>Femto</w:t>
      </w:r>
      <w:proofErr w:type="spellEnd"/>
      <w:r>
        <w:rPr>
          <w:rFonts w:eastAsiaTheme="minorEastAsia" w:hint="eastAsia"/>
          <w:bCs/>
          <w:lang w:eastAsia="ko-KR"/>
        </w:rPr>
        <w:t xml:space="preserve">. In order to avoid this problem, </w:t>
      </w:r>
      <w:r w:rsidR="00A640CD">
        <w:rPr>
          <w:rFonts w:eastAsiaTheme="minorEastAsia" w:hint="eastAsia"/>
          <w:bCs/>
          <w:lang w:val="en-US" w:eastAsia="ko-KR"/>
        </w:rPr>
        <w:t xml:space="preserve">therefore, </w:t>
      </w:r>
      <w:r w:rsidR="00934198">
        <w:rPr>
          <w:rFonts w:eastAsiaTheme="minorEastAsia" w:hint="eastAsia"/>
          <w:bCs/>
          <w:lang w:val="en-US" w:eastAsia="ko-KR"/>
        </w:rPr>
        <w:t xml:space="preserve">the NR </w:t>
      </w:r>
      <w:proofErr w:type="spellStart"/>
      <w:r w:rsidR="00934198">
        <w:rPr>
          <w:rFonts w:eastAsiaTheme="minorEastAsia" w:hint="eastAsia"/>
          <w:bCs/>
          <w:lang w:val="en-US" w:eastAsia="ko-KR"/>
        </w:rPr>
        <w:t>Femto</w:t>
      </w:r>
      <w:proofErr w:type="spellEnd"/>
      <w:r w:rsidR="00934198">
        <w:rPr>
          <w:rFonts w:eastAsiaTheme="minorEastAsia" w:hint="eastAsia"/>
          <w:bCs/>
          <w:lang w:val="en-US" w:eastAsia="ko-KR"/>
        </w:rPr>
        <w:t xml:space="preserve"> needs to provide to the AMF whether the </w:t>
      </w:r>
      <w:r w:rsidR="00A640CD">
        <w:rPr>
          <w:rFonts w:eastAsiaTheme="minorEastAsia" w:hint="eastAsia"/>
          <w:bCs/>
          <w:lang w:val="en-US" w:eastAsia="ko-KR"/>
        </w:rPr>
        <w:t>UE</w:t>
      </w:r>
      <w:r w:rsidR="00A640CD">
        <w:rPr>
          <w:rFonts w:eastAsiaTheme="minorEastAsia"/>
          <w:bCs/>
          <w:lang w:val="en-US" w:eastAsia="ko-KR"/>
        </w:rPr>
        <w:t>’</w:t>
      </w:r>
      <w:r w:rsidR="00A640CD">
        <w:rPr>
          <w:rFonts w:eastAsiaTheme="minorEastAsia" w:hint="eastAsia"/>
          <w:bCs/>
          <w:lang w:val="en-US" w:eastAsia="ko-KR"/>
        </w:rPr>
        <w:t xml:space="preserve">s serving </w:t>
      </w:r>
      <w:r w:rsidR="00934198">
        <w:rPr>
          <w:rFonts w:eastAsiaTheme="minorEastAsia" w:hint="eastAsia"/>
          <w:bCs/>
          <w:lang w:val="en-US" w:eastAsia="ko-KR"/>
        </w:rPr>
        <w:t xml:space="preserve">cell is shared by the PLMN and PNI-NPN. </w:t>
      </w:r>
      <w:r w:rsidR="00A640CD">
        <w:rPr>
          <w:rFonts w:eastAsiaTheme="minorEastAsia" w:hint="eastAsia"/>
          <w:bCs/>
          <w:lang w:val="en-US" w:eastAsia="ko-KR"/>
        </w:rPr>
        <w:t xml:space="preserve">That is, </w:t>
      </w:r>
      <w:r w:rsidR="00CC4E23">
        <w:rPr>
          <w:rFonts w:eastAsiaTheme="minorEastAsia" w:hint="eastAsia"/>
          <w:bCs/>
          <w:lang w:val="en-US" w:eastAsia="ko-KR"/>
        </w:rPr>
        <w:t>a new indication needs to be defined into the INITIAL UE MESSAGE</w:t>
      </w:r>
      <w:r w:rsidR="004827A1">
        <w:rPr>
          <w:rFonts w:eastAsiaTheme="minorEastAsia" w:hint="eastAsia"/>
          <w:bCs/>
          <w:lang w:val="en-US" w:eastAsia="ko-KR"/>
        </w:rPr>
        <w:t xml:space="preserve"> </w:t>
      </w:r>
      <w:proofErr w:type="spellStart"/>
      <w:r w:rsidR="00CC4E23">
        <w:rPr>
          <w:rFonts w:eastAsiaTheme="minorEastAsia" w:hint="eastAsia"/>
          <w:bCs/>
          <w:lang w:val="en-US" w:eastAsia="ko-KR"/>
        </w:rPr>
        <w:t>message</w:t>
      </w:r>
      <w:proofErr w:type="spellEnd"/>
      <w:r w:rsidR="00A640CD">
        <w:rPr>
          <w:rFonts w:eastAsiaTheme="minorEastAsia" w:hint="eastAsia"/>
          <w:bCs/>
          <w:lang w:val="en-US" w:eastAsia="ko-KR"/>
        </w:rPr>
        <w:t>.</w:t>
      </w:r>
    </w:p>
    <w:p w14:paraId="7DFE5195" w14:textId="3F9677EC" w:rsidR="00A640CD" w:rsidRPr="00A640CD" w:rsidRDefault="00A640CD" w:rsidP="00A640CD">
      <w:pPr>
        <w:spacing w:after="120"/>
        <w:rPr>
          <w:rFonts w:eastAsiaTheme="minorEastAsia"/>
          <w:b/>
          <w:lang w:val="en-US" w:eastAsia="ko-KR"/>
        </w:rPr>
      </w:pPr>
      <w:r w:rsidRPr="00A640CD">
        <w:rPr>
          <w:rFonts w:eastAsiaTheme="minorEastAsia" w:hint="eastAsia"/>
          <w:b/>
          <w:lang w:val="en-US" w:eastAsia="ko-KR"/>
        </w:rPr>
        <w:t xml:space="preserve">Proposal </w:t>
      </w:r>
      <w:r w:rsidR="008A776A">
        <w:rPr>
          <w:rFonts w:eastAsiaTheme="minorEastAsia" w:hint="eastAsia"/>
          <w:b/>
          <w:lang w:val="en-US" w:eastAsia="ko-KR"/>
        </w:rPr>
        <w:t>2</w:t>
      </w:r>
      <w:r w:rsidRPr="00A640CD">
        <w:rPr>
          <w:rFonts w:eastAsiaTheme="minorEastAsia" w:hint="eastAsia"/>
          <w:b/>
          <w:lang w:val="en-US" w:eastAsia="ko-KR"/>
        </w:rPr>
        <w:t xml:space="preserve">: The NR </w:t>
      </w:r>
      <w:proofErr w:type="spellStart"/>
      <w:r w:rsidRPr="00A640CD">
        <w:rPr>
          <w:rFonts w:eastAsiaTheme="minorEastAsia" w:hint="eastAsia"/>
          <w:b/>
          <w:lang w:val="en-US" w:eastAsia="ko-KR"/>
        </w:rPr>
        <w:t>Femto</w:t>
      </w:r>
      <w:proofErr w:type="spellEnd"/>
      <w:r w:rsidRPr="00A640CD">
        <w:rPr>
          <w:rFonts w:eastAsiaTheme="minorEastAsia" w:hint="eastAsia"/>
          <w:b/>
          <w:lang w:val="en-US" w:eastAsia="ko-KR"/>
        </w:rPr>
        <w:t xml:space="preserve"> provides to the AMF whether the UE</w:t>
      </w:r>
      <w:r w:rsidRPr="00A640CD">
        <w:rPr>
          <w:rFonts w:eastAsiaTheme="minorEastAsia"/>
          <w:b/>
          <w:lang w:val="en-US" w:eastAsia="ko-KR"/>
        </w:rPr>
        <w:t>’</w:t>
      </w:r>
      <w:r w:rsidRPr="00A640CD">
        <w:rPr>
          <w:rFonts w:eastAsiaTheme="minorEastAsia" w:hint="eastAsia"/>
          <w:b/>
          <w:lang w:val="en-US" w:eastAsia="ko-KR"/>
        </w:rPr>
        <w:t>s serving cell is shared by the PLMN and PNI-NPN</w:t>
      </w:r>
      <w:r w:rsidR="00EC7613">
        <w:rPr>
          <w:rFonts w:eastAsiaTheme="minorEastAsia" w:hint="eastAsia"/>
          <w:b/>
          <w:lang w:val="en-US" w:eastAsia="ko-KR"/>
        </w:rPr>
        <w:t xml:space="preserve"> </w:t>
      </w:r>
      <w:r w:rsidR="00EC7613" w:rsidRPr="00EC7613">
        <w:rPr>
          <w:rFonts w:eastAsiaTheme="minorEastAsia"/>
          <w:b/>
          <w:lang w:val="en-US" w:eastAsia="ko-KR"/>
        </w:rPr>
        <w:t xml:space="preserve">in the INITIAL UE MESSAGE </w:t>
      </w:r>
      <w:proofErr w:type="spellStart"/>
      <w:r w:rsidR="00EC7613" w:rsidRPr="00EC7613">
        <w:rPr>
          <w:rFonts w:eastAsiaTheme="minorEastAsia"/>
          <w:b/>
          <w:lang w:val="en-US" w:eastAsia="ko-KR"/>
        </w:rPr>
        <w:t>message</w:t>
      </w:r>
      <w:proofErr w:type="spellEnd"/>
      <w:r w:rsidRPr="00A640CD">
        <w:rPr>
          <w:rFonts w:eastAsiaTheme="minorEastAsia" w:hint="eastAsia"/>
          <w:b/>
          <w:lang w:val="en-US" w:eastAsia="ko-KR"/>
        </w:rPr>
        <w:t>.</w:t>
      </w:r>
    </w:p>
    <w:p w14:paraId="51C2388F" w14:textId="77777777" w:rsidR="00A640CD" w:rsidRPr="00EC7613" w:rsidRDefault="00A640CD" w:rsidP="00A640CD">
      <w:pPr>
        <w:spacing w:after="120"/>
        <w:rPr>
          <w:rFonts w:eastAsiaTheme="minorEastAsia"/>
          <w:bCs/>
          <w:lang w:val="en-US" w:eastAsia="ko-KR"/>
        </w:rPr>
      </w:pPr>
    </w:p>
    <w:p w14:paraId="0A6A5CF0" w14:textId="78F1B0A5" w:rsidR="00EC7613" w:rsidRDefault="00EC7613" w:rsidP="00A640CD">
      <w:pPr>
        <w:spacing w:after="120"/>
        <w:rPr>
          <w:rFonts w:eastAsiaTheme="minorEastAsia"/>
          <w:bCs/>
          <w:lang w:val="en-US" w:eastAsia="ko-KR"/>
        </w:rPr>
      </w:pPr>
      <w:r>
        <w:rPr>
          <w:rFonts w:eastAsiaTheme="minorEastAsia" w:hint="eastAsia"/>
          <w:bCs/>
          <w:lang w:val="en-US" w:eastAsia="ko-KR"/>
        </w:rPr>
        <w:t xml:space="preserve">As described above, since the AMF </w:t>
      </w:r>
      <w:proofErr w:type="spellStart"/>
      <w:r>
        <w:rPr>
          <w:rFonts w:eastAsiaTheme="minorEastAsia" w:hint="eastAsia"/>
          <w:bCs/>
          <w:lang w:val="en-US" w:eastAsia="ko-KR"/>
        </w:rPr>
        <w:t>behaviour</w:t>
      </w:r>
      <w:proofErr w:type="spellEnd"/>
      <w:r>
        <w:rPr>
          <w:rFonts w:eastAsiaTheme="minorEastAsia" w:hint="eastAsia"/>
          <w:bCs/>
          <w:lang w:val="en-US" w:eastAsia="ko-KR"/>
        </w:rPr>
        <w:t xml:space="preserve"> needs to be updated to support the access of </w:t>
      </w:r>
      <w:r>
        <w:rPr>
          <w:rFonts w:eastAsiaTheme="minorEastAsia"/>
          <w:bCs/>
          <w:lang w:val="en-US" w:eastAsia="ko-KR"/>
        </w:rPr>
        <w:t>the</w:t>
      </w:r>
      <w:r>
        <w:rPr>
          <w:rFonts w:eastAsiaTheme="minorEastAsia" w:hint="eastAsia"/>
          <w:bCs/>
          <w:lang w:val="en-US" w:eastAsia="ko-KR"/>
        </w:rPr>
        <w:t xml:space="preserve"> </w:t>
      </w:r>
      <w:r w:rsidRPr="00934198">
        <w:rPr>
          <w:rFonts w:eastAsiaTheme="minorEastAsia"/>
          <w:bCs/>
          <w:lang w:val="en-US" w:eastAsia="ko-KR"/>
        </w:rPr>
        <w:t>CAG non-supporting UE</w:t>
      </w:r>
      <w:r>
        <w:rPr>
          <w:rFonts w:eastAsiaTheme="minorEastAsia" w:hint="eastAsia"/>
          <w:bCs/>
          <w:lang w:val="en-US" w:eastAsia="ko-KR"/>
        </w:rPr>
        <w:t xml:space="preserve"> via the shared cell in NR </w:t>
      </w:r>
      <w:proofErr w:type="spellStart"/>
      <w:r>
        <w:rPr>
          <w:rFonts w:eastAsiaTheme="minorEastAsia" w:hint="eastAsia"/>
          <w:bCs/>
          <w:lang w:val="en-US" w:eastAsia="ko-KR"/>
        </w:rPr>
        <w:t>Femto</w:t>
      </w:r>
      <w:proofErr w:type="spellEnd"/>
      <w:r>
        <w:rPr>
          <w:rFonts w:eastAsiaTheme="minorEastAsia" w:hint="eastAsia"/>
          <w:bCs/>
          <w:lang w:val="en-US" w:eastAsia="ko-KR"/>
        </w:rPr>
        <w:t xml:space="preserve">, it is better to send a LS to SA2 to provide the RAN3 agreements on the access control for NR </w:t>
      </w:r>
      <w:proofErr w:type="spellStart"/>
      <w:r>
        <w:rPr>
          <w:rFonts w:eastAsiaTheme="minorEastAsia" w:hint="eastAsia"/>
          <w:bCs/>
          <w:lang w:val="en-US" w:eastAsia="ko-KR"/>
        </w:rPr>
        <w:t>Femto</w:t>
      </w:r>
      <w:proofErr w:type="spellEnd"/>
      <w:r>
        <w:rPr>
          <w:rFonts w:eastAsiaTheme="minorEastAsia" w:hint="eastAsia"/>
          <w:bCs/>
          <w:lang w:val="en-US" w:eastAsia="ko-KR"/>
        </w:rPr>
        <w:t>.</w:t>
      </w:r>
    </w:p>
    <w:p w14:paraId="7564E59A" w14:textId="659067B4" w:rsidR="00EC7613" w:rsidRPr="00EC7613" w:rsidRDefault="00EC7613" w:rsidP="00EC7613">
      <w:pPr>
        <w:spacing w:after="120"/>
        <w:rPr>
          <w:rFonts w:eastAsiaTheme="minorEastAsia"/>
          <w:bCs/>
          <w:lang w:val="en-US" w:eastAsia="ko-KR"/>
        </w:rPr>
      </w:pPr>
      <w:r w:rsidRPr="00A640CD">
        <w:rPr>
          <w:rFonts w:eastAsiaTheme="minorEastAsia" w:hint="eastAsia"/>
          <w:b/>
          <w:lang w:val="en-US" w:eastAsia="ko-KR"/>
        </w:rPr>
        <w:t xml:space="preserve">Proposal </w:t>
      </w:r>
      <w:r w:rsidR="008A776A">
        <w:rPr>
          <w:rFonts w:eastAsiaTheme="minorEastAsia" w:hint="eastAsia"/>
          <w:b/>
          <w:lang w:val="en-US" w:eastAsia="ko-KR"/>
        </w:rPr>
        <w:t>3</w:t>
      </w:r>
      <w:r w:rsidRPr="00A640CD">
        <w:rPr>
          <w:rFonts w:eastAsiaTheme="minorEastAsia" w:hint="eastAsia"/>
          <w:b/>
          <w:lang w:val="en-US" w:eastAsia="ko-KR"/>
        </w:rPr>
        <w:t xml:space="preserve">: </w:t>
      </w:r>
      <w:r w:rsidR="00FD53DA" w:rsidRPr="00FD53DA">
        <w:rPr>
          <w:rFonts w:eastAsiaTheme="minorEastAsia"/>
          <w:b/>
          <w:lang w:val="en-US" w:eastAsia="ko-KR"/>
        </w:rPr>
        <w:t xml:space="preserve">It is proposed to send a LS to SA2 to </w:t>
      </w:r>
      <w:r w:rsidR="00FD53DA">
        <w:rPr>
          <w:rFonts w:eastAsiaTheme="minorEastAsia" w:hint="eastAsia"/>
          <w:b/>
          <w:lang w:val="en-US" w:eastAsia="ko-KR"/>
        </w:rPr>
        <w:t>provide</w:t>
      </w:r>
      <w:r w:rsidR="00FD53DA" w:rsidRPr="00FD53DA">
        <w:rPr>
          <w:rFonts w:eastAsiaTheme="minorEastAsia"/>
          <w:b/>
          <w:lang w:val="en-US" w:eastAsia="ko-KR"/>
        </w:rPr>
        <w:t xml:space="preserve"> the RAN3 agreements on the access control for NR </w:t>
      </w:r>
      <w:proofErr w:type="spellStart"/>
      <w:r w:rsidR="00FD53DA" w:rsidRPr="00FD53DA">
        <w:rPr>
          <w:rFonts w:eastAsiaTheme="minorEastAsia"/>
          <w:b/>
          <w:lang w:val="en-US" w:eastAsia="ko-KR"/>
        </w:rPr>
        <w:t>Femto</w:t>
      </w:r>
      <w:proofErr w:type="spellEnd"/>
      <w:r w:rsidR="00FD53DA" w:rsidRPr="00FD53DA">
        <w:rPr>
          <w:rFonts w:eastAsiaTheme="minorEastAsia"/>
          <w:b/>
          <w:lang w:val="en-US" w:eastAsia="ko-KR"/>
        </w:rPr>
        <w:t xml:space="preserve"> in Appendix</w:t>
      </w:r>
      <w:r w:rsidR="00FD53DA">
        <w:rPr>
          <w:rFonts w:eastAsiaTheme="minorEastAsia" w:hint="eastAsia"/>
          <w:b/>
          <w:lang w:val="en-US" w:eastAsia="ko-KR"/>
        </w:rPr>
        <w:t>.</w:t>
      </w:r>
    </w:p>
    <w:p w14:paraId="0EAED037" w14:textId="77777777" w:rsidR="00EC7613" w:rsidRDefault="00EC7613" w:rsidP="00A640CD">
      <w:pPr>
        <w:spacing w:after="120"/>
        <w:rPr>
          <w:rFonts w:eastAsiaTheme="minorEastAsia"/>
          <w:bCs/>
          <w:lang w:val="en-US" w:eastAsia="ko-KR"/>
        </w:rPr>
      </w:pPr>
    </w:p>
    <w:p w14:paraId="2D32553D" w14:textId="4C463413" w:rsidR="00184048" w:rsidRPr="00C765CD" w:rsidRDefault="00184048" w:rsidP="00C765CD">
      <w:pPr>
        <w:spacing w:after="120"/>
        <w:rPr>
          <w:rFonts w:eastAsiaTheme="minorEastAsia"/>
          <w:bCs/>
          <w:lang w:val="en-US" w:eastAsia="ko-KR"/>
        </w:rPr>
      </w:pPr>
      <w:r w:rsidRPr="00C765CD">
        <w:rPr>
          <w:rFonts w:eastAsiaTheme="minorEastAsia"/>
          <w:bCs/>
          <w:lang w:val="en-US" w:eastAsia="ko-KR"/>
        </w:rPr>
        <w:t>I</w:t>
      </w:r>
      <w:r w:rsidRPr="00C765CD">
        <w:rPr>
          <w:rFonts w:eastAsiaTheme="minorEastAsia" w:hint="eastAsia"/>
          <w:bCs/>
          <w:lang w:val="en-US" w:eastAsia="ko-KR"/>
        </w:rPr>
        <w:t xml:space="preserve">n EPS, CSG is used for access control of </w:t>
      </w:r>
      <w:proofErr w:type="spellStart"/>
      <w:r w:rsidRPr="00C765CD">
        <w:rPr>
          <w:rFonts w:eastAsiaTheme="minorEastAsia" w:hint="eastAsia"/>
          <w:bCs/>
          <w:lang w:val="en-US" w:eastAsia="ko-KR"/>
        </w:rPr>
        <w:t>Femto</w:t>
      </w:r>
      <w:proofErr w:type="spellEnd"/>
      <w:r w:rsidRPr="00C765CD">
        <w:rPr>
          <w:rFonts w:eastAsiaTheme="minorEastAsia" w:hint="eastAsia"/>
          <w:bCs/>
          <w:lang w:val="en-US" w:eastAsia="ko-KR"/>
        </w:rPr>
        <w:t xml:space="preserve"> cell (HeNB) and there is a hybrid cell, which is similar with an NR </w:t>
      </w:r>
      <w:proofErr w:type="spellStart"/>
      <w:r w:rsidRPr="00C765CD">
        <w:rPr>
          <w:rFonts w:eastAsiaTheme="minorEastAsia" w:hint="eastAsia"/>
          <w:bCs/>
          <w:lang w:val="en-US" w:eastAsia="ko-KR"/>
        </w:rPr>
        <w:t>Femto</w:t>
      </w:r>
      <w:proofErr w:type="spellEnd"/>
      <w:r w:rsidRPr="00C765CD">
        <w:rPr>
          <w:rFonts w:eastAsiaTheme="minorEastAsia" w:hint="eastAsia"/>
          <w:bCs/>
          <w:lang w:val="en-US" w:eastAsia="ko-KR"/>
        </w:rPr>
        <w:t xml:space="preserve"> cell shared by PLMN and PNI-NPN. When a UE</w:t>
      </w:r>
      <w:r w:rsidR="001A0D30" w:rsidRPr="00C765CD">
        <w:rPr>
          <w:rFonts w:eastAsiaTheme="minorEastAsia" w:hint="eastAsia"/>
          <w:bCs/>
          <w:lang w:val="en-US" w:eastAsia="ko-KR"/>
        </w:rPr>
        <w:t xml:space="preserve"> is</w:t>
      </w:r>
      <w:r w:rsidRPr="00C765CD">
        <w:rPr>
          <w:rFonts w:eastAsiaTheme="minorEastAsia" w:hint="eastAsia"/>
          <w:bCs/>
          <w:lang w:val="en-US" w:eastAsia="ko-KR"/>
        </w:rPr>
        <w:t xml:space="preserve"> accessing </w:t>
      </w:r>
      <w:r w:rsidR="004827A1" w:rsidRPr="00C765CD">
        <w:rPr>
          <w:rFonts w:eastAsiaTheme="minorEastAsia" w:hint="eastAsia"/>
          <w:bCs/>
          <w:lang w:val="en-US" w:eastAsia="ko-KR"/>
        </w:rPr>
        <w:t xml:space="preserve">via </w:t>
      </w:r>
      <w:r w:rsidRPr="00C765CD">
        <w:rPr>
          <w:rFonts w:eastAsiaTheme="minorEastAsia" w:hint="eastAsia"/>
          <w:bCs/>
          <w:lang w:val="en-US" w:eastAsia="ko-KR"/>
        </w:rPr>
        <w:t>hybrid cell, based on subscription of an UE, an MME indicates whether the UE is a CSG member to RAN and S-GW/P-GW/PCRF for differentiated treatment and charging between CSG and non-CSG members. See details in the following.</w:t>
      </w:r>
    </w:p>
    <w:tbl>
      <w:tblPr>
        <w:tblStyle w:val="af4"/>
        <w:tblW w:w="0" w:type="auto"/>
        <w:tblLook w:val="04A0" w:firstRow="1" w:lastRow="0" w:firstColumn="1" w:lastColumn="0" w:noHBand="0" w:noVBand="1"/>
      </w:tblPr>
      <w:tblGrid>
        <w:gridCol w:w="9628"/>
      </w:tblGrid>
      <w:tr w:rsidR="00184048" w14:paraId="3AE8C571" w14:textId="77777777" w:rsidTr="00465DB2">
        <w:tc>
          <w:tcPr>
            <w:tcW w:w="9628" w:type="dxa"/>
          </w:tcPr>
          <w:p w14:paraId="7EFCDB19" w14:textId="0C5397B1" w:rsidR="00184048" w:rsidRDefault="00184048" w:rsidP="00184048">
            <w:pPr>
              <w:spacing w:after="120"/>
              <w:rPr>
                <w:rFonts w:eastAsiaTheme="minorEastAsia"/>
                <w:b/>
                <w:sz w:val="22"/>
                <w:szCs w:val="22"/>
                <w:u w:val="single"/>
                <w:lang w:val="en-US" w:eastAsia="ko-KR"/>
              </w:rPr>
            </w:pPr>
            <w:r>
              <w:rPr>
                <w:rFonts w:eastAsiaTheme="minorEastAsia" w:hint="eastAsia"/>
                <w:b/>
                <w:sz w:val="22"/>
                <w:szCs w:val="22"/>
                <w:u w:val="single"/>
                <w:lang w:val="en-US" w:eastAsia="ko-KR"/>
              </w:rPr>
              <w:t xml:space="preserve">From </w:t>
            </w:r>
            <w:r w:rsidRPr="00184048">
              <w:rPr>
                <w:rFonts w:eastAsiaTheme="minorEastAsia" w:hint="eastAsia"/>
                <w:b/>
                <w:sz w:val="22"/>
                <w:szCs w:val="22"/>
                <w:u w:val="single"/>
                <w:lang w:val="en-US" w:eastAsia="ko-KR"/>
              </w:rPr>
              <w:t>TS 23.401</w:t>
            </w:r>
            <w:r>
              <w:rPr>
                <w:rFonts w:eastAsiaTheme="minorEastAsia" w:hint="eastAsia"/>
                <w:b/>
                <w:sz w:val="22"/>
                <w:szCs w:val="22"/>
                <w:u w:val="single"/>
                <w:lang w:val="en-US" w:eastAsia="ko-KR"/>
              </w:rPr>
              <w:t>,</w:t>
            </w:r>
          </w:p>
          <w:p w14:paraId="669294E5" w14:textId="77777777" w:rsidR="00184048" w:rsidRPr="0098165D" w:rsidRDefault="00184048" w:rsidP="00184048">
            <w:pPr>
              <w:spacing w:after="0"/>
              <w:rPr>
                <w:rFonts w:eastAsiaTheme="minorEastAsia"/>
                <w:bCs/>
                <w:lang w:eastAsia="ko-KR"/>
              </w:rPr>
            </w:pPr>
            <w:r>
              <w:rPr>
                <w:rFonts w:asciiTheme="minorEastAsia" w:eastAsiaTheme="minorEastAsia" w:hAnsiTheme="minorEastAsia" w:hint="eastAsia"/>
                <w:bCs/>
                <w:lang w:eastAsia="ko-KR"/>
              </w:rPr>
              <w:t>…</w:t>
            </w:r>
          </w:p>
          <w:p w14:paraId="456E5B66" w14:textId="77777777" w:rsidR="00184048" w:rsidRPr="00D32ED3" w:rsidRDefault="00184048" w:rsidP="00465DB2">
            <w:pPr>
              <w:keepNext/>
              <w:keepLines/>
              <w:spacing w:before="120"/>
              <w:ind w:left="1418" w:hanging="1418"/>
              <w:outlineLvl w:val="3"/>
              <w:rPr>
                <w:rFonts w:ascii="Arial" w:hAnsi="Arial"/>
                <w:sz w:val="24"/>
                <w:lang w:eastAsia="en-GB"/>
              </w:rPr>
            </w:pPr>
            <w:bookmarkStart w:id="0" w:name="_Toc19171941"/>
            <w:bookmarkStart w:id="1" w:name="_Toc27844232"/>
            <w:bookmarkStart w:id="2" w:name="_Toc36134390"/>
            <w:bookmarkStart w:id="3" w:name="_Toc45176073"/>
            <w:bookmarkStart w:id="4" w:name="_Toc51762103"/>
            <w:bookmarkStart w:id="5" w:name="_Toc51762588"/>
            <w:bookmarkStart w:id="6" w:name="_Toc51763071"/>
            <w:bookmarkStart w:id="7" w:name="_Toc177731935"/>
            <w:r w:rsidRPr="00D32ED3">
              <w:rPr>
                <w:rFonts w:ascii="Arial" w:hAnsi="Arial"/>
                <w:sz w:val="24"/>
                <w:lang w:eastAsia="en-GB"/>
              </w:rPr>
              <w:t>5.3.2.1</w:t>
            </w:r>
            <w:r w:rsidRPr="00D32ED3">
              <w:rPr>
                <w:rFonts w:ascii="Arial" w:hAnsi="Arial"/>
                <w:sz w:val="24"/>
                <w:lang w:eastAsia="en-GB"/>
              </w:rPr>
              <w:tab/>
              <w:t>E-UTRAN Initial Attach</w:t>
            </w:r>
            <w:bookmarkEnd w:id="0"/>
            <w:bookmarkEnd w:id="1"/>
            <w:bookmarkEnd w:id="2"/>
            <w:bookmarkEnd w:id="3"/>
            <w:bookmarkEnd w:id="4"/>
            <w:bookmarkEnd w:id="5"/>
            <w:bookmarkEnd w:id="6"/>
            <w:bookmarkEnd w:id="7"/>
          </w:p>
          <w:p w14:paraId="20670D4E" w14:textId="77777777" w:rsidR="00184048" w:rsidRPr="0098165D" w:rsidRDefault="00184048" w:rsidP="00184048">
            <w:pPr>
              <w:spacing w:after="0"/>
              <w:rPr>
                <w:rFonts w:eastAsiaTheme="minorEastAsia"/>
                <w:bCs/>
                <w:lang w:eastAsia="ko-KR"/>
              </w:rPr>
            </w:pPr>
            <w:r>
              <w:rPr>
                <w:rFonts w:asciiTheme="minorEastAsia" w:eastAsiaTheme="minorEastAsia" w:hAnsiTheme="minorEastAsia" w:hint="eastAsia"/>
                <w:bCs/>
                <w:lang w:eastAsia="ko-KR"/>
              </w:rPr>
              <w:t>…</w:t>
            </w:r>
          </w:p>
          <w:p w14:paraId="00DB0BCD" w14:textId="77777777" w:rsidR="00184048" w:rsidRDefault="00184048" w:rsidP="00465DB2">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C762355" w14:textId="77777777" w:rsidR="00184048" w:rsidRPr="0098165D" w:rsidRDefault="00184048" w:rsidP="00184048">
            <w:pPr>
              <w:spacing w:after="0"/>
              <w:rPr>
                <w:rFonts w:eastAsiaTheme="minorEastAsia"/>
                <w:bCs/>
                <w:lang w:eastAsia="ko-KR"/>
              </w:rPr>
            </w:pPr>
            <w:r>
              <w:rPr>
                <w:rFonts w:asciiTheme="minorEastAsia" w:eastAsiaTheme="minorEastAsia" w:hAnsiTheme="minorEastAsia" w:hint="eastAsia"/>
                <w:bCs/>
                <w:lang w:eastAsia="ko-KR"/>
              </w:rPr>
              <w:t>…</w:t>
            </w:r>
          </w:p>
          <w:p w14:paraId="050D7148" w14:textId="77777777" w:rsidR="00184048" w:rsidRPr="00D32ED3" w:rsidRDefault="00184048" w:rsidP="00465DB2">
            <w:pPr>
              <w:pStyle w:val="B1"/>
            </w:pPr>
            <w:r>
              <w:lastRenderedPageBreak/>
              <w:tab/>
            </w:r>
            <w:r w:rsidRPr="00D32ED3">
              <w:t xml:space="preserve">If the subscription context does not indicate that the APN is for a PDN connection to an SCEF, the </w:t>
            </w:r>
            <w:r w:rsidRPr="00FD6424">
              <w:rPr>
                <w:highlight w:val="yellow"/>
              </w:rPr>
              <w:t>new MME</w:t>
            </w:r>
            <w:r w:rsidRPr="00D32ED3">
              <w:t xml:space="preserve"> selects a Serving GW as described in clause 4.3.8.2 on Serving GW selection function and allocates an EPS Bearer Identity for the Default Bearer associated with the UE. Then it </w:t>
            </w:r>
            <w:r w:rsidRPr="00D32ED3">
              <w:rPr>
                <w:highlight w:val="yellow"/>
              </w:rPr>
              <w:t>sends a Create Session Request</w:t>
            </w:r>
            <w:r w:rsidRPr="00D32ED3">
              <w:t xml:space="preserve">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w:t>
            </w:r>
            <w:r w:rsidRPr="00D32ED3">
              <w:rPr>
                <w:highlight w:val="yellow"/>
              </w:rPr>
              <w:t>User CSG Information</w:t>
            </w:r>
            <w:r w:rsidRPr="00D32ED3">
              <w:t xml:space="preserve">,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w:t>
            </w:r>
            <w:proofErr w:type="spellStart"/>
            <w:r w:rsidRPr="00D32ED3">
              <w:t>CIoT</w:t>
            </w:r>
            <w:proofErr w:type="spellEnd"/>
            <w:r w:rsidRPr="00D32ED3">
              <w:t xml:space="preserve"> EPS Optimisation applies, then the MME shall also indicate S11-U tunnelling of NAS user data and send its own S11-U IP address and MME DL TEID for DL data forwarding by the SGW. </w:t>
            </w:r>
            <w:r w:rsidRPr="00D32ED3">
              <w:rPr>
                <w:highlight w:val="yellow"/>
              </w:rPr>
              <w:t>User CSG Information includes CSG ID, access mode and CSG membership indication</w:t>
            </w:r>
            <w:r w:rsidRPr="00D32ED3">
              <w:t>.</w:t>
            </w:r>
          </w:p>
          <w:p w14:paraId="4B363DFC" w14:textId="77777777" w:rsidR="00184048" w:rsidRPr="0098165D" w:rsidRDefault="00184048" w:rsidP="00184048">
            <w:pPr>
              <w:spacing w:after="0"/>
              <w:rPr>
                <w:rFonts w:eastAsiaTheme="minorEastAsia"/>
                <w:bCs/>
                <w:lang w:eastAsia="ko-KR"/>
              </w:rPr>
            </w:pPr>
            <w:r>
              <w:rPr>
                <w:rFonts w:asciiTheme="minorEastAsia" w:eastAsiaTheme="minorEastAsia" w:hAnsiTheme="minorEastAsia" w:hint="eastAsia"/>
                <w:bCs/>
                <w:lang w:eastAsia="ko-KR"/>
              </w:rPr>
              <w:t>…</w:t>
            </w:r>
          </w:p>
          <w:p w14:paraId="20D78A4E" w14:textId="77777777" w:rsidR="00184048" w:rsidRPr="00990165" w:rsidRDefault="00184048" w:rsidP="00465DB2">
            <w:pPr>
              <w:pStyle w:val="B1"/>
            </w:pPr>
            <w:r w:rsidRPr="00990165">
              <w:t>13.</w:t>
            </w:r>
            <w:r w:rsidRPr="00990165">
              <w:tab/>
              <w:t xml:space="preserve">The </w:t>
            </w:r>
            <w:r w:rsidRPr="0006601D">
              <w:rPr>
                <w:highlight w:val="yellow"/>
              </w:rPr>
              <w:t>Serving GW</w:t>
            </w:r>
            <w:r w:rsidRPr="00990165">
              <w:t xml:space="preserve"> creates a new entry in its EPS Bearer table and </w:t>
            </w:r>
            <w:r w:rsidRPr="0006601D">
              <w:rPr>
                <w:highlight w:val="yellow"/>
              </w:rPr>
              <w:t>sends a Create Session Request</w:t>
            </w:r>
            <w:r w:rsidRPr="00990165">
              <w:t xml:space="preserve">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w:t>
            </w:r>
            <w:r w:rsidRPr="00F730F1">
              <w:rPr>
                <w:highlight w:val="yellow"/>
              </w:rPr>
              <w:t>User CSG Information</w:t>
            </w:r>
            <w:r w:rsidRPr="00990165">
              <w:t>,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7AF4B8AC" w14:textId="77777777" w:rsidR="00184048" w:rsidRPr="0098165D" w:rsidRDefault="00184048" w:rsidP="00184048">
            <w:pPr>
              <w:spacing w:after="0"/>
              <w:rPr>
                <w:rFonts w:eastAsiaTheme="minorEastAsia"/>
                <w:bCs/>
                <w:lang w:eastAsia="ko-KR"/>
              </w:rPr>
            </w:pPr>
            <w:r>
              <w:rPr>
                <w:rFonts w:asciiTheme="minorEastAsia" w:eastAsiaTheme="minorEastAsia" w:hAnsiTheme="minorEastAsia" w:hint="eastAsia"/>
                <w:bCs/>
                <w:lang w:eastAsia="ko-KR"/>
              </w:rPr>
              <w:t>…</w:t>
            </w:r>
          </w:p>
          <w:p w14:paraId="72614806" w14:textId="77777777" w:rsidR="00184048" w:rsidRDefault="00184048" w:rsidP="00465DB2">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95D8D4E" w14:textId="77777777" w:rsidR="00184048" w:rsidRPr="0098165D" w:rsidRDefault="00184048" w:rsidP="00184048">
            <w:pPr>
              <w:spacing w:after="0"/>
              <w:rPr>
                <w:rFonts w:eastAsiaTheme="minorEastAsia"/>
                <w:bCs/>
                <w:lang w:eastAsia="ko-KR"/>
              </w:rPr>
            </w:pPr>
            <w:r>
              <w:rPr>
                <w:rFonts w:asciiTheme="minorEastAsia" w:eastAsiaTheme="minorEastAsia" w:hAnsiTheme="minorEastAsia" w:hint="eastAsia"/>
                <w:bCs/>
                <w:lang w:eastAsia="ko-KR"/>
              </w:rPr>
              <w:t>…</w:t>
            </w:r>
          </w:p>
          <w:p w14:paraId="56DE6278" w14:textId="77777777" w:rsidR="00184048" w:rsidRPr="00990165" w:rsidRDefault="00184048" w:rsidP="00465DB2">
            <w:pPr>
              <w:pStyle w:val="B1"/>
              <w:keepLines/>
            </w:pPr>
            <w:r w:rsidRPr="00990165">
              <w:tab/>
              <w:t xml:space="preserve">If the CSG information reporting triggers are received from the PCRF, the </w:t>
            </w:r>
            <w:r w:rsidRPr="00FD6424">
              <w:rPr>
                <w:highlight w:val="yellow"/>
              </w:rPr>
              <w:t>PDN GW should set the CSG Information Reporting Action IE</w:t>
            </w:r>
            <w:r w:rsidRPr="00990165">
              <w:t xml:space="preserve"> accordingly.</w:t>
            </w:r>
          </w:p>
          <w:p w14:paraId="3502B5B0" w14:textId="77777777" w:rsidR="00184048" w:rsidRPr="0098165D" w:rsidRDefault="00184048" w:rsidP="00184048">
            <w:pPr>
              <w:spacing w:after="0"/>
              <w:rPr>
                <w:rFonts w:eastAsiaTheme="minorEastAsia"/>
                <w:bCs/>
                <w:lang w:eastAsia="ko-KR"/>
              </w:rPr>
            </w:pPr>
            <w:r>
              <w:rPr>
                <w:rFonts w:asciiTheme="minorEastAsia" w:eastAsiaTheme="minorEastAsia" w:hAnsiTheme="minorEastAsia" w:hint="eastAsia"/>
                <w:bCs/>
                <w:lang w:eastAsia="ko-KR"/>
              </w:rPr>
              <w:t>…</w:t>
            </w:r>
          </w:p>
          <w:p w14:paraId="0C3C8BF8" w14:textId="77777777" w:rsidR="00184048" w:rsidRDefault="00184048" w:rsidP="00465DB2">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400FE4C" w14:textId="77777777" w:rsidR="00184048" w:rsidRPr="0098165D" w:rsidRDefault="00184048" w:rsidP="00184048">
            <w:pPr>
              <w:spacing w:after="0"/>
              <w:rPr>
                <w:rFonts w:eastAsiaTheme="minorEastAsia"/>
                <w:bCs/>
                <w:lang w:eastAsia="ko-KR"/>
              </w:rPr>
            </w:pPr>
            <w:r>
              <w:rPr>
                <w:rFonts w:asciiTheme="minorEastAsia" w:eastAsiaTheme="minorEastAsia" w:hAnsiTheme="minorEastAsia" w:hint="eastAsia"/>
                <w:bCs/>
                <w:lang w:eastAsia="ko-KR"/>
              </w:rPr>
              <w:t>…</w:t>
            </w:r>
          </w:p>
          <w:p w14:paraId="3024CEFB" w14:textId="77777777" w:rsidR="00184048" w:rsidRDefault="00184048" w:rsidP="00465DB2">
            <w:pPr>
              <w:pStyle w:val="B1"/>
            </w:pPr>
            <w:r w:rsidRPr="00990165">
              <w:tab/>
              <w:t xml:space="preserve">If the UE initiates the Attach procedure </w:t>
            </w:r>
            <w:r w:rsidRPr="00FD6424">
              <w:t>at a hybrid cell</w:t>
            </w:r>
            <w:r w:rsidRPr="00990165">
              <w:t xml:space="preserve">, the MME shall check whether the CSG ID is contained in the CSG subscription and is not expired. The </w:t>
            </w:r>
            <w:r w:rsidRPr="00FD6424">
              <w:rPr>
                <w:highlight w:val="yellow"/>
              </w:rPr>
              <w:t>MME shall send an indication whether the UE is a CSG member to the RAN</w:t>
            </w:r>
            <w:r w:rsidRPr="00990165">
              <w:t xml:space="preserve"> along with the S1-MME control message. Based on this </w:t>
            </w:r>
            <w:r>
              <w:t>information, the RAN</w:t>
            </w:r>
            <w:r w:rsidRPr="00990165">
              <w:t xml:space="preserve"> may perform differentiated treatment for CSG and non-CSG members.</w:t>
            </w:r>
          </w:p>
          <w:p w14:paraId="694C9B25" w14:textId="25EEA682" w:rsidR="00184048" w:rsidRPr="00FD6424" w:rsidRDefault="00184048" w:rsidP="00184048">
            <w:pPr>
              <w:spacing w:after="0"/>
              <w:rPr>
                <w:rFonts w:ascii="CG Times (WN)" w:hAnsi="CG Times (WN)"/>
                <w:lang w:eastAsia="ko-KR"/>
              </w:rPr>
            </w:pPr>
            <w:r>
              <w:rPr>
                <w:rFonts w:asciiTheme="minorEastAsia" w:eastAsiaTheme="minorEastAsia" w:hAnsiTheme="minorEastAsia" w:hint="eastAsia"/>
                <w:bCs/>
                <w:lang w:eastAsia="ko-KR"/>
              </w:rPr>
              <w:t>…</w:t>
            </w:r>
          </w:p>
        </w:tc>
      </w:tr>
    </w:tbl>
    <w:p w14:paraId="0EEB4237" w14:textId="77777777" w:rsidR="00184048" w:rsidRPr="00BA4EDA" w:rsidRDefault="00184048" w:rsidP="00184048">
      <w:pPr>
        <w:pStyle w:val="FP"/>
        <w:rPr>
          <w:lang w:eastAsia="ko-KR"/>
        </w:rPr>
      </w:pPr>
    </w:p>
    <w:p w14:paraId="7257FA5D" w14:textId="1524DDE6" w:rsidR="00184048" w:rsidRPr="00C765CD" w:rsidRDefault="00184048" w:rsidP="00C765CD">
      <w:pPr>
        <w:spacing w:after="120"/>
        <w:rPr>
          <w:rFonts w:eastAsiaTheme="minorEastAsia"/>
          <w:b/>
          <w:lang w:val="en-US" w:eastAsia="ko-KR"/>
        </w:rPr>
      </w:pPr>
      <w:r w:rsidRPr="00C765CD">
        <w:rPr>
          <w:rFonts w:eastAsiaTheme="minorEastAsia" w:hint="eastAsia"/>
          <w:b/>
          <w:lang w:val="en-US" w:eastAsia="ko-KR"/>
        </w:rPr>
        <w:t xml:space="preserve">Observation 3: Similar with an NR </w:t>
      </w:r>
      <w:proofErr w:type="spellStart"/>
      <w:r w:rsidRPr="00C765CD">
        <w:rPr>
          <w:rFonts w:eastAsiaTheme="minorEastAsia" w:hint="eastAsia"/>
          <w:b/>
          <w:lang w:val="en-US" w:eastAsia="ko-KR"/>
        </w:rPr>
        <w:t>Femto</w:t>
      </w:r>
      <w:proofErr w:type="spellEnd"/>
      <w:r w:rsidRPr="00C765CD">
        <w:rPr>
          <w:rFonts w:eastAsiaTheme="minorEastAsia" w:hint="eastAsia"/>
          <w:b/>
          <w:lang w:val="en-US" w:eastAsia="ko-KR"/>
        </w:rPr>
        <w:t xml:space="preserve"> cell shared by PLMN and PNI-NPN, a hybrid cell in LTE is used to allow access both for a membership UE and a non-membership UE. </w:t>
      </w:r>
    </w:p>
    <w:p w14:paraId="342CBF71" w14:textId="7AF44054" w:rsidR="00184048" w:rsidRPr="00C765CD" w:rsidRDefault="00184048" w:rsidP="00C765CD">
      <w:pPr>
        <w:spacing w:after="120"/>
        <w:rPr>
          <w:rFonts w:eastAsiaTheme="minorEastAsia"/>
          <w:b/>
          <w:lang w:val="en-US" w:eastAsia="ko-KR"/>
        </w:rPr>
      </w:pPr>
      <w:r w:rsidRPr="00C765CD">
        <w:rPr>
          <w:rFonts w:eastAsiaTheme="minorEastAsia" w:hint="eastAsia"/>
          <w:b/>
          <w:lang w:val="en-US" w:eastAsia="ko-KR"/>
        </w:rPr>
        <w:t xml:space="preserve">Observation </w:t>
      </w:r>
      <w:r w:rsidR="001A0D30" w:rsidRPr="00C765CD">
        <w:rPr>
          <w:rFonts w:eastAsiaTheme="minorEastAsia" w:hint="eastAsia"/>
          <w:b/>
          <w:lang w:val="en-US" w:eastAsia="ko-KR"/>
        </w:rPr>
        <w:t>4</w:t>
      </w:r>
      <w:r w:rsidRPr="00C765CD">
        <w:rPr>
          <w:rFonts w:eastAsiaTheme="minorEastAsia" w:hint="eastAsia"/>
          <w:b/>
          <w:lang w:val="en-US" w:eastAsia="ko-KR"/>
        </w:rPr>
        <w:t xml:space="preserve">: For hybrid CSG cell support, an MME indicates </w:t>
      </w:r>
      <w:r w:rsidRPr="00C765CD">
        <w:rPr>
          <w:rFonts w:eastAsiaTheme="minorEastAsia"/>
          <w:b/>
          <w:lang w:val="en-US" w:eastAsia="ko-KR"/>
        </w:rPr>
        <w:t xml:space="preserve">whether </w:t>
      </w:r>
      <w:r w:rsidRPr="00C765CD">
        <w:rPr>
          <w:rFonts w:eastAsiaTheme="minorEastAsia" w:hint="eastAsia"/>
          <w:b/>
          <w:lang w:val="en-US" w:eastAsia="ko-KR"/>
        </w:rPr>
        <w:t>a</w:t>
      </w:r>
      <w:r w:rsidRPr="00C765CD">
        <w:rPr>
          <w:rFonts w:eastAsiaTheme="minorEastAsia"/>
          <w:b/>
          <w:lang w:val="en-US" w:eastAsia="ko-KR"/>
        </w:rPr>
        <w:t xml:space="preserve"> UE is a CSG member to </w:t>
      </w:r>
      <w:r w:rsidRPr="00C765CD">
        <w:rPr>
          <w:rFonts w:eastAsiaTheme="minorEastAsia" w:hint="eastAsia"/>
          <w:b/>
          <w:lang w:val="en-US" w:eastAsia="ko-KR"/>
        </w:rPr>
        <w:t xml:space="preserve">a </w:t>
      </w:r>
      <w:r w:rsidRPr="00C765CD">
        <w:rPr>
          <w:rFonts w:eastAsiaTheme="minorEastAsia"/>
          <w:b/>
          <w:lang w:val="en-US" w:eastAsia="ko-KR"/>
        </w:rPr>
        <w:t>RAN and S-GW/P-GW</w:t>
      </w:r>
      <w:r w:rsidRPr="00C765CD">
        <w:rPr>
          <w:rFonts w:eastAsiaTheme="minorEastAsia" w:hint="eastAsia"/>
          <w:b/>
          <w:lang w:val="en-US" w:eastAsia="ko-KR"/>
        </w:rPr>
        <w:t>/PCRF</w:t>
      </w:r>
      <w:r w:rsidRPr="00C765CD">
        <w:rPr>
          <w:rFonts w:eastAsiaTheme="minorEastAsia"/>
          <w:b/>
          <w:lang w:val="en-US" w:eastAsia="ko-KR"/>
        </w:rPr>
        <w:t xml:space="preserve"> for differentiated treatment and charging between CSG and non-CSG members</w:t>
      </w:r>
      <w:r w:rsidRPr="00C765CD">
        <w:rPr>
          <w:rFonts w:eastAsiaTheme="minorEastAsia" w:hint="eastAsia"/>
          <w:b/>
          <w:lang w:val="en-US" w:eastAsia="ko-KR"/>
        </w:rPr>
        <w:t>.</w:t>
      </w:r>
    </w:p>
    <w:p w14:paraId="4680F516" w14:textId="77777777" w:rsidR="00C765CD" w:rsidRDefault="00C765CD" w:rsidP="00DA34E5">
      <w:pPr>
        <w:rPr>
          <w:lang w:eastAsia="ko-KR"/>
        </w:rPr>
      </w:pPr>
    </w:p>
    <w:p w14:paraId="33B91D0E" w14:textId="77104701" w:rsidR="00184048" w:rsidRPr="00C765CD" w:rsidRDefault="00184048" w:rsidP="00DA34E5">
      <w:pPr>
        <w:rPr>
          <w:lang w:eastAsia="ko-KR"/>
        </w:rPr>
      </w:pPr>
      <w:r w:rsidRPr="00C765CD">
        <w:rPr>
          <w:rFonts w:hint="eastAsia"/>
          <w:lang w:eastAsia="ko-KR"/>
        </w:rPr>
        <w:lastRenderedPageBreak/>
        <w:t xml:space="preserve">However, </w:t>
      </w:r>
      <w:r w:rsidR="00DA34E5" w:rsidRPr="00C765CD">
        <w:rPr>
          <w:rFonts w:hint="eastAsia"/>
          <w:lang w:eastAsia="ko-KR"/>
        </w:rPr>
        <w:t xml:space="preserve">it is unclear whether the feature similar with the CSG hybrid cell in LTE is introduced in NR </w:t>
      </w:r>
      <w:proofErr w:type="spellStart"/>
      <w:r w:rsidR="00DA34E5" w:rsidRPr="00C765CD">
        <w:rPr>
          <w:rFonts w:hint="eastAsia"/>
          <w:lang w:eastAsia="ko-KR"/>
        </w:rPr>
        <w:t>Femto</w:t>
      </w:r>
      <w:proofErr w:type="spellEnd"/>
      <w:r w:rsidR="00DA34E5" w:rsidRPr="00C765CD">
        <w:rPr>
          <w:rFonts w:hint="eastAsia"/>
          <w:lang w:eastAsia="ko-KR"/>
        </w:rPr>
        <w:t xml:space="preserve">. </w:t>
      </w:r>
      <w:r w:rsidR="00DA34E5" w:rsidRPr="00C765CD">
        <w:rPr>
          <w:lang w:eastAsia="ko-KR"/>
        </w:rPr>
        <w:t>T</w:t>
      </w:r>
      <w:r w:rsidR="00DA34E5" w:rsidRPr="00C765CD">
        <w:rPr>
          <w:rFonts w:hint="eastAsia"/>
          <w:lang w:eastAsia="ko-KR"/>
        </w:rPr>
        <w:t xml:space="preserve">hat is, it is required for RAN3 to discuss whether the NR </w:t>
      </w:r>
      <w:proofErr w:type="spellStart"/>
      <w:r w:rsidR="00DA34E5" w:rsidRPr="00C765CD">
        <w:rPr>
          <w:rFonts w:hint="eastAsia"/>
          <w:lang w:eastAsia="ko-KR"/>
        </w:rPr>
        <w:t>Femto</w:t>
      </w:r>
      <w:proofErr w:type="spellEnd"/>
      <w:r w:rsidR="00DA34E5" w:rsidRPr="00C765CD">
        <w:rPr>
          <w:rFonts w:hint="eastAsia"/>
          <w:lang w:eastAsia="ko-KR"/>
        </w:rPr>
        <w:t xml:space="preserve"> performs differentiated handling between a CAG supporting UE and a CAG non-supporting UE. We believe that differentiated handling is required between a CAG supporting UE and a CAG non-supporting UE, if a shared cell is used in NR </w:t>
      </w:r>
      <w:proofErr w:type="spellStart"/>
      <w:r w:rsidR="00DA34E5" w:rsidRPr="00C765CD">
        <w:rPr>
          <w:rFonts w:hint="eastAsia"/>
          <w:lang w:eastAsia="ko-KR"/>
        </w:rPr>
        <w:t>Femto</w:t>
      </w:r>
      <w:proofErr w:type="spellEnd"/>
      <w:r w:rsidR="00DA34E5" w:rsidRPr="00C765CD">
        <w:rPr>
          <w:rFonts w:hint="eastAsia"/>
          <w:lang w:eastAsia="ko-KR"/>
        </w:rPr>
        <w:t xml:space="preserve">. Otherwise, it seems that there is no difference between a normal PLMN cell and a shared cell. If RAN3 decides to support </w:t>
      </w:r>
      <w:r w:rsidR="00DA34E5" w:rsidRPr="00C765CD">
        <w:rPr>
          <w:lang w:eastAsia="ko-KR"/>
        </w:rPr>
        <w:t>differentiated handling between a CAG supporting UE and a CAG non-supporting UE</w:t>
      </w:r>
      <w:r w:rsidR="00DA34E5" w:rsidRPr="00C765CD">
        <w:rPr>
          <w:rFonts w:hint="eastAsia"/>
          <w:lang w:eastAsia="ko-KR"/>
        </w:rPr>
        <w:t xml:space="preserve"> in the shared cell, the NR </w:t>
      </w:r>
      <w:proofErr w:type="spellStart"/>
      <w:r w:rsidR="00DA34E5" w:rsidRPr="00C765CD">
        <w:rPr>
          <w:rFonts w:hint="eastAsia"/>
          <w:lang w:eastAsia="ko-KR"/>
        </w:rPr>
        <w:t>Femto</w:t>
      </w:r>
      <w:proofErr w:type="spellEnd"/>
      <w:r w:rsidR="00DA34E5" w:rsidRPr="00C765CD">
        <w:rPr>
          <w:rFonts w:hint="eastAsia"/>
          <w:lang w:eastAsia="ko-KR"/>
        </w:rPr>
        <w:t xml:space="preserve"> needs to know whether a CAG non-supporting UE is accessing</w:t>
      </w:r>
      <w:r w:rsidR="004827A1" w:rsidRPr="00C765CD">
        <w:rPr>
          <w:rFonts w:hint="eastAsia"/>
          <w:lang w:eastAsia="ko-KR"/>
        </w:rPr>
        <w:t xml:space="preserve"> via</w:t>
      </w:r>
      <w:r w:rsidR="00DA34E5" w:rsidRPr="00C765CD">
        <w:rPr>
          <w:rFonts w:hint="eastAsia"/>
          <w:lang w:eastAsia="ko-KR"/>
        </w:rPr>
        <w:t xml:space="preserve"> a shared cell, e.g. based on the AMF provided information.</w:t>
      </w:r>
      <w:r w:rsidRPr="00C765CD">
        <w:rPr>
          <w:rFonts w:hint="eastAsia"/>
          <w:lang w:eastAsia="ko-KR"/>
        </w:rPr>
        <w:t xml:space="preserve"> </w:t>
      </w:r>
    </w:p>
    <w:p w14:paraId="5F9C751B" w14:textId="1650C357" w:rsidR="00184048" w:rsidRPr="00C765CD" w:rsidRDefault="00DA34E5" w:rsidP="00C765CD">
      <w:pPr>
        <w:spacing w:after="120"/>
        <w:rPr>
          <w:rFonts w:eastAsiaTheme="minorEastAsia"/>
          <w:b/>
          <w:lang w:val="en-US" w:eastAsia="ko-KR"/>
        </w:rPr>
      </w:pPr>
      <w:r w:rsidRPr="00C765CD">
        <w:rPr>
          <w:rFonts w:eastAsiaTheme="minorEastAsia" w:hint="eastAsia"/>
          <w:b/>
          <w:lang w:val="en-US" w:eastAsia="ko-KR"/>
        </w:rPr>
        <w:t xml:space="preserve">Proposal </w:t>
      </w:r>
      <w:r w:rsidR="008A776A" w:rsidRPr="00C765CD">
        <w:rPr>
          <w:rFonts w:eastAsiaTheme="minorEastAsia" w:hint="eastAsia"/>
          <w:b/>
          <w:lang w:val="en-US" w:eastAsia="ko-KR"/>
        </w:rPr>
        <w:t>4</w:t>
      </w:r>
      <w:r w:rsidR="00184048" w:rsidRPr="00C765CD">
        <w:rPr>
          <w:rFonts w:eastAsiaTheme="minorEastAsia" w:hint="eastAsia"/>
          <w:b/>
          <w:lang w:val="en-US" w:eastAsia="ko-KR"/>
        </w:rPr>
        <w:t xml:space="preserve">: An NR </w:t>
      </w:r>
      <w:proofErr w:type="spellStart"/>
      <w:r w:rsidR="00184048" w:rsidRPr="00C765CD">
        <w:rPr>
          <w:rFonts w:eastAsiaTheme="minorEastAsia" w:hint="eastAsia"/>
          <w:b/>
          <w:lang w:val="en-US" w:eastAsia="ko-KR"/>
        </w:rPr>
        <w:t>Femto</w:t>
      </w:r>
      <w:proofErr w:type="spellEnd"/>
      <w:r w:rsidR="00184048" w:rsidRPr="00C765CD">
        <w:rPr>
          <w:rFonts w:eastAsiaTheme="minorEastAsia" w:hint="eastAsia"/>
          <w:b/>
          <w:lang w:val="en-US" w:eastAsia="ko-KR"/>
        </w:rPr>
        <w:t xml:space="preserve"> cell shared by PLMN and PNI-NPN should be able to support differentiated handling between a CAG supporting UE and a CAG non-supporting UE.</w:t>
      </w:r>
    </w:p>
    <w:p w14:paraId="50174392" w14:textId="46584871" w:rsidR="00DA34E5" w:rsidRPr="00C765CD" w:rsidRDefault="00DA34E5" w:rsidP="00C765CD">
      <w:pPr>
        <w:spacing w:after="120"/>
        <w:rPr>
          <w:rFonts w:eastAsiaTheme="minorEastAsia"/>
          <w:b/>
          <w:lang w:val="en-US" w:eastAsia="ko-KR"/>
        </w:rPr>
      </w:pPr>
      <w:r w:rsidRPr="00C765CD">
        <w:rPr>
          <w:rFonts w:eastAsiaTheme="minorEastAsia" w:hint="eastAsia"/>
          <w:b/>
          <w:lang w:val="en-US" w:eastAsia="ko-KR"/>
        </w:rPr>
        <w:t xml:space="preserve">Proposal </w:t>
      </w:r>
      <w:r w:rsidR="008A776A" w:rsidRPr="00C765CD">
        <w:rPr>
          <w:rFonts w:eastAsiaTheme="minorEastAsia" w:hint="eastAsia"/>
          <w:b/>
          <w:lang w:val="en-US" w:eastAsia="ko-KR"/>
        </w:rPr>
        <w:t>5</w:t>
      </w:r>
      <w:r w:rsidRPr="00C765CD">
        <w:rPr>
          <w:rFonts w:eastAsiaTheme="minorEastAsia" w:hint="eastAsia"/>
          <w:b/>
          <w:lang w:val="en-US" w:eastAsia="ko-KR"/>
        </w:rPr>
        <w:t xml:space="preserve">: </w:t>
      </w:r>
      <w:r w:rsidR="00807CB0" w:rsidRPr="00C765CD">
        <w:rPr>
          <w:rFonts w:eastAsiaTheme="minorEastAsia" w:hint="eastAsia"/>
          <w:b/>
          <w:lang w:val="en-US" w:eastAsia="ko-KR"/>
        </w:rPr>
        <w:t>It is proposed to discuss how t</w:t>
      </w:r>
      <w:r w:rsidR="00615F3C" w:rsidRPr="00C765CD">
        <w:rPr>
          <w:rFonts w:eastAsiaTheme="minorEastAsia" w:hint="eastAsia"/>
          <w:b/>
          <w:lang w:val="en-US" w:eastAsia="ko-KR"/>
        </w:rPr>
        <w:t xml:space="preserve">he NR </w:t>
      </w:r>
      <w:proofErr w:type="spellStart"/>
      <w:r w:rsidR="00615F3C" w:rsidRPr="00C765CD">
        <w:rPr>
          <w:rFonts w:eastAsiaTheme="minorEastAsia" w:hint="eastAsia"/>
          <w:b/>
          <w:lang w:val="en-US" w:eastAsia="ko-KR"/>
        </w:rPr>
        <w:t>Femto</w:t>
      </w:r>
      <w:proofErr w:type="spellEnd"/>
      <w:r w:rsidR="00615F3C" w:rsidRPr="00C765CD">
        <w:rPr>
          <w:rFonts w:eastAsiaTheme="minorEastAsia" w:hint="eastAsia"/>
          <w:b/>
          <w:lang w:val="en-US" w:eastAsia="ko-KR"/>
        </w:rPr>
        <w:t xml:space="preserve"> </w:t>
      </w:r>
      <w:r w:rsidR="00807CB0" w:rsidRPr="00C765CD">
        <w:rPr>
          <w:rFonts w:eastAsiaTheme="minorEastAsia" w:hint="eastAsia"/>
          <w:b/>
          <w:lang w:val="en-US" w:eastAsia="ko-KR"/>
        </w:rPr>
        <w:t xml:space="preserve">becomes aware of </w:t>
      </w:r>
      <w:r w:rsidR="00615F3C" w:rsidRPr="00C765CD">
        <w:rPr>
          <w:rFonts w:eastAsiaTheme="minorEastAsia"/>
          <w:b/>
          <w:lang w:val="en-US" w:eastAsia="ko-KR"/>
        </w:rPr>
        <w:t xml:space="preserve">whether a CAG non-supporting UE is accessing </w:t>
      </w:r>
      <w:r w:rsidR="004827A1" w:rsidRPr="00C765CD">
        <w:rPr>
          <w:rFonts w:eastAsiaTheme="minorEastAsia" w:hint="eastAsia"/>
          <w:b/>
          <w:lang w:val="en-US" w:eastAsia="ko-KR"/>
        </w:rPr>
        <w:t xml:space="preserve">via </w:t>
      </w:r>
      <w:r w:rsidR="00615F3C" w:rsidRPr="00C765CD">
        <w:rPr>
          <w:rFonts w:eastAsiaTheme="minorEastAsia"/>
          <w:b/>
          <w:lang w:val="en-US" w:eastAsia="ko-KR"/>
        </w:rPr>
        <w:t>a shared cell</w:t>
      </w:r>
      <w:r w:rsidR="00615F3C" w:rsidRPr="00C765CD">
        <w:rPr>
          <w:rFonts w:eastAsiaTheme="minorEastAsia" w:hint="eastAsia"/>
          <w:b/>
          <w:lang w:val="en-US" w:eastAsia="ko-KR"/>
        </w:rPr>
        <w:t>.</w:t>
      </w:r>
    </w:p>
    <w:p w14:paraId="22F7A3AE" w14:textId="77777777" w:rsidR="00914162" w:rsidRDefault="00914162" w:rsidP="00A640CD">
      <w:pPr>
        <w:spacing w:after="120"/>
        <w:rPr>
          <w:rFonts w:eastAsiaTheme="minorEastAsia"/>
          <w:bCs/>
          <w:lang w:val="en-US" w:eastAsia="ko-KR"/>
        </w:rPr>
      </w:pPr>
    </w:p>
    <w:p w14:paraId="2E4E2F17" w14:textId="77777777" w:rsidR="00CE0241" w:rsidRPr="006324C8" w:rsidRDefault="00CE0241" w:rsidP="00CE0241">
      <w:pPr>
        <w:spacing w:after="120"/>
        <w:rPr>
          <w:rFonts w:eastAsiaTheme="minorEastAsia"/>
          <w:b/>
          <w:lang w:eastAsia="ko-KR"/>
        </w:rPr>
      </w:pPr>
      <w:r w:rsidRPr="006324C8">
        <w:rPr>
          <w:rFonts w:eastAsiaTheme="minorEastAsia" w:hint="eastAsia"/>
          <w:bCs/>
          <w:lang w:eastAsia="ko-KR"/>
        </w:rPr>
        <w:t xml:space="preserve">We also think that the connected mode mobility considering a cell shared by PLMN and PNI-NPN should be supported in NR </w:t>
      </w:r>
      <w:proofErr w:type="spellStart"/>
      <w:r w:rsidRPr="006324C8">
        <w:rPr>
          <w:rFonts w:eastAsiaTheme="minorEastAsia" w:hint="eastAsia"/>
          <w:bCs/>
          <w:lang w:eastAsia="ko-KR"/>
        </w:rPr>
        <w:t>Femto</w:t>
      </w:r>
      <w:proofErr w:type="spellEnd"/>
      <w:r w:rsidRPr="006324C8">
        <w:rPr>
          <w:rFonts w:eastAsiaTheme="minorEastAsia" w:hint="eastAsia"/>
          <w:bCs/>
          <w:lang w:eastAsia="ko-KR"/>
        </w:rPr>
        <w:t xml:space="preserve">. For example, the source RAN should be able to hand over the CAG non-supporting UE served by the PLMN cell towards the shared cell in target NR </w:t>
      </w:r>
      <w:proofErr w:type="spellStart"/>
      <w:r w:rsidRPr="006324C8">
        <w:rPr>
          <w:rFonts w:eastAsiaTheme="minorEastAsia" w:hint="eastAsia"/>
          <w:bCs/>
          <w:lang w:eastAsia="ko-KR"/>
        </w:rPr>
        <w:t>Femto</w:t>
      </w:r>
      <w:proofErr w:type="spellEnd"/>
      <w:r w:rsidRPr="006324C8">
        <w:rPr>
          <w:rFonts w:eastAsiaTheme="minorEastAsia" w:hint="eastAsia"/>
          <w:bCs/>
          <w:lang w:eastAsia="ko-KR"/>
        </w:rPr>
        <w:t xml:space="preserve">. To this end, the source RAN also needs to know whether the target cell is a cell shared by PLMN and PNI-NPN in NR </w:t>
      </w:r>
      <w:proofErr w:type="spellStart"/>
      <w:r w:rsidRPr="006324C8">
        <w:rPr>
          <w:rFonts w:eastAsiaTheme="minorEastAsia" w:hint="eastAsia"/>
          <w:bCs/>
          <w:lang w:eastAsia="ko-KR"/>
        </w:rPr>
        <w:t>Femto</w:t>
      </w:r>
      <w:proofErr w:type="spellEnd"/>
      <w:r w:rsidRPr="006324C8">
        <w:rPr>
          <w:rFonts w:eastAsiaTheme="minorEastAsia" w:hint="eastAsia"/>
          <w:bCs/>
          <w:lang w:eastAsia="ko-KR"/>
        </w:rPr>
        <w:t>.</w:t>
      </w:r>
    </w:p>
    <w:p w14:paraId="1E3F6587" w14:textId="420EAE84" w:rsidR="00CE0241" w:rsidRPr="006324C8" w:rsidRDefault="00CE0241" w:rsidP="00A640CD">
      <w:pPr>
        <w:spacing w:after="120"/>
        <w:rPr>
          <w:rFonts w:eastAsiaTheme="minorEastAsia"/>
          <w:b/>
          <w:lang w:eastAsia="ko-KR"/>
        </w:rPr>
      </w:pPr>
      <w:r w:rsidRPr="006324C8">
        <w:rPr>
          <w:rFonts w:eastAsiaTheme="minorEastAsia" w:hint="eastAsia"/>
          <w:b/>
          <w:lang w:eastAsia="ko-KR"/>
        </w:rPr>
        <w:t>Proposal 6: It is proposed to discuss how to support the connected mode mobility considering a cell shared by PLMN and PNI-NPN.</w:t>
      </w:r>
    </w:p>
    <w:p w14:paraId="6A5B8CC4" w14:textId="77777777" w:rsidR="00CE0241" w:rsidRPr="006324C8" w:rsidRDefault="00CE0241" w:rsidP="00A640CD">
      <w:pPr>
        <w:spacing w:after="120"/>
        <w:rPr>
          <w:rFonts w:eastAsiaTheme="minorEastAsia"/>
          <w:bCs/>
          <w:lang w:eastAsia="ko-KR"/>
        </w:rPr>
      </w:pPr>
    </w:p>
    <w:p w14:paraId="04633B02" w14:textId="164B3E34" w:rsidR="0053763E" w:rsidRPr="006324C8" w:rsidRDefault="0053763E" w:rsidP="0053763E">
      <w:pPr>
        <w:pStyle w:val="B1"/>
        <w:ind w:left="0" w:firstLine="0"/>
        <w:rPr>
          <w:lang w:eastAsia="ko-KR"/>
        </w:rPr>
      </w:pPr>
      <w:r w:rsidRPr="006324C8">
        <w:rPr>
          <w:lang w:eastAsia="ko-KR"/>
        </w:rPr>
        <w:t xml:space="preserve">In order to capture the above </w:t>
      </w:r>
      <w:r w:rsidR="0099619A" w:rsidRPr="006324C8">
        <w:rPr>
          <w:rFonts w:hint="eastAsia"/>
          <w:lang w:eastAsia="ko-KR"/>
        </w:rPr>
        <w:t xml:space="preserve">observation and </w:t>
      </w:r>
      <w:r w:rsidRPr="006324C8">
        <w:rPr>
          <w:lang w:eastAsia="ko-KR"/>
        </w:rPr>
        <w:t>proposals, the following proposal is also suggested to RAN3:</w:t>
      </w:r>
    </w:p>
    <w:p w14:paraId="1F96FDAE" w14:textId="41F1F549" w:rsidR="0088790C" w:rsidRPr="0053763E" w:rsidRDefault="0053763E" w:rsidP="0053763E">
      <w:pPr>
        <w:pStyle w:val="B1"/>
        <w:ind w:left="0" w:firstLine="0"/>
        <w:rPr>
          <w:b/>
          <w:bCs/>
          <w:lang w:eastAsia="ko-KR"/>
        </w:rPr>
      </w:pPr>
      <w:r w:rsidRPr="006324C8">
        <w:rPr>
          <w:b/>
          <w:bCs/>
          <w:lang w:eastAsia="ko-KR"/>
        </w:rPr>
        <w:t xml:space="preserve">Proposal </w:t>
      </w:r>
      <w:r w:rsidR="00CE0241" w:rsidRPr="006324C8">
        <w:rPr>
          <w:b/>
          <w:bCs/>
          <w:lang w:eastAsia="ko-KR"/>
        </w:rPr>
        <w:t>7</w:t>
      </w:r>
      <w:r w:rsidRPr="006324C8">
        <w:rPr>
          <w:b/>
          <w:bCs/>
          <w:lang w:eastAsia="ko-KR"/>
        </w:rPr>
        <w:t xml:space="preserve">: It is proposed to agree the corresponding TPs in </w:t>
      </w:r>
      <w:r w:rsidR="00615F3C" w:rsidRPr="006324C8">
        <w:rPr>
          <w:rFonts w:hint="eastAsia"/>
          <w:b/>
          <w:bCs/>
          <w:lang w:eastAsia="ko-KR"/>
        </w:rPr>
        <w:t>[</w:t>
      </w:r>
      <w:r w:rsidR="000B59B2" w:rsidRPr="006324C8">
        <w:rPr>
          <w:rFonts w:hint="eastAsia"/>
          <w:b/>
          <w:bCs/>
          <w:lang w:eastAsia="ko-KR"/>
        </w:rPr>
        <w:t>2</w:t>
      </w:r>
      <w:r w:rsidR="00615F3C" w:rsidRPr="006324C8">
        <w:rPr>
          <w:rFonts w:hint="eastAsia"/>
          <w:b/>
          <w:bCs/>
          <w:lang w:eastAsia="ko-KR"/>
        </w:rPr>
        <w:t>]</w:t>
      </w:r>
      <w:r w:rsidRPr="006324C8">
        <w:rPr>
          <w:b/>
          <w:bCs/>
          <w:lang w:eastAsia="ko-KR"/>
        </w:rPr>
        <w:t>.</w:t>
      </w:r>
    </w:p>
    <w:p w14:paraId="39E8F5F1" w14:textId="77777777" w:rsidR="004B59AC" w:rsidRPr="0088790C" w:rsidRDefault="004B59AC" w:rsidP="0063307A">
      <w:pPr>
        <w:pStyle w:val="B1"/>
        <w:ind w:left="0" w:firstLine="0"/>
        <w:rPr>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4556CD76" w:rsidR="00362625" w:rsidRPr="00473324" w:rsidRDefault="00362625" w:rsidP="00362625">
      <w:pPr>
        <w:jc w:val="both"/>
        <w:rPr>
          <w:rFonts w:eastAsia="맑은 고딕"/>
          <w:lang w:eastAsia="ko-KR"/>
        </w:rPr>
      </w:pPr>
      <w:r w:rsidRPr="000B59B2">
        <w:rPr>
          <w:rFonts w:hint="eastAsia"/>
          <w:lang w:eastAsia="zh-CN"/>
        </w:rPr>
        <w:t xml:space="preserve">In this </w:t>
      </w:r>
      <w:r w:rsidRPr="000B59B2">
        <w:rPr>
          <w:rFonts w:eastAsia="맑은 고딕" w:hint="eastAsia"/>
          <w:lang w:eastAsia="ko-KR"/>
        </w:rPr>
        <w:t>contribution</w:t>
      </w:r>
      <w:r w:rsidRPr="000B59B2">
        <w:rPr>
          <w:rFonts w:hint="eastAsia"/>
          <w:lang w:eastAsia="zh-CN"/>
        </w:rPr>
        <w:t xml:space="preserve">, </w:t>
      </w:r>
      <w:r w:rsidRPr="000B59B2">
        <w:rPr>
          <w:rFonts w:eastAsia="맑은 고딕" w:hint="eastAsia"/>
          <w:lang w:eastAsia="ko-KR"/>
        </w:rPr>
        <w:t xml:space="preserve">we </w:t>
      </w:r>
      <w:r w:rsidRPr="000B59B2">
        <w:rPr>
          <w:rFonts w:eastAsia="맑은 고딕"/>
          <w:lang w:eastAsia="ko-KR"/>
        </w:rPr>
        <w:t xml:space="preserve">focused on </w:t>
      </w:r>
      <w:r w:rsidR="000B59B2" w:rsidRPr="000B59B2">
        <w:rPr>
          <w:rFonts w:eastAsia="맑은 고딕" w:hint="eastAsia"/>
          <w:lang w:eastAsia="ko-KR"/>
        </w:rPr>
        <w:t>further clarification</w:t>
      </w:r>
      <w:r w:rsidR="000B59B2" w:rsidRPr="000B59B2">
        <w:rPr>
          <w:rFonts w:eastAsia="SimSun"/>
          <w:lang w:val="en-US" w:eastAsia="ja-JP"/>
        </w:rPr>
        <w:t xml:space="preserve"> on </w:t>
      </w:r>
      <w:r w:rsidR="000B59B2" w:rsidRPr="000B59B2">
        <w:rPr>
          <w:rFonts w:eastAsiaTheme="minorEastAsia" w:hint="eastAsia"/>
          <w:lang w:val="en-US" w:eastAsia="ko-KR"/>
        </w:rPr>
        <w:t>access control in a cell shared by PLMN and PNI-NPN</w:t>
      </w:r>
      <w:r w:rsidR="008A1CB5" w:rsidRPr="000B59B2">
        <w:rPr>
          <w:rFonts w:eastAsiaTheme="minorEastAsia" w:hint="eastAsia"/>
          <w:lang w:val="en-US" w:eastAsia="ko-KR"/>
        </w:rPr>
        <w:t>, and t</w:t>
      </w:r>
      <w:r w:rsidR="00E52B02" w:rsidRPr="000B59B2">
        <w:rPr>
          <w:rFonts w:hint="eastAsia"/>
          <w:lang w:eastAsia="ko-KR"/>
        </w:rPr>
        <w:t xml:space="preserve">hen </w:t>
      </w:r>
      <w:r w:rsidRPr="000B59B2">
        <w:rPr>
          <w:rFonts w:eastAsia="맑은 고딕" w:hint="eastAsia"/>
          <w:lang w:eastAsia="ko-KR"/>
        </w:rPr>
        <w:t>provide</w:t>
      </w:r>
      <w:r w:rsidRPr="000B59B2">
        <w:rPr>
          <w:rFonts w:eastAsia="맑은 고딕"/>
          <w:lang w:eastAsia="ko-KR"/>
        </w:rPr>
        <w:t>d</w:t>
      </w:r>
      <w:r w:rsidRPr="000B59B2">
        <w:rPr>
          <w:rFonts w:eastAsia="맑은 고딕" w:hint="eastAsia"/>
          <w:lang w:eastAsia="ko-KR"/>
        </w:rPr>
        <w:t xml:space="preserve"> our view on </w:t>
      </w:r>
      <w:r w:rsidRPr="000B59B2">
        <w:rPr>
          <w:rFonts w:eastAsia="맑은 고딕"/>
          <w:lang w:eastAsia="ko-KR"/>
        </w:rPr>
        <w:t>it</w:t>
      </w:r>
      <w:r w:rsidRPr="000B59B2">
        <w:rPr>
          <w:rFonts w:eastAsia="맑은 고딕" w:hint="eastAsia"/>
          <w:lang w:eastAsia="ko-KR"/>
        </w:rPr>
        <w:t>. T</w:t>
      </w:r>
      <w:r w:rsidRPr="000B59B2">
        <w:rPr>
          <w:rFonts w:eastAsia="맑은 고딕"/>
          <w:lang w:eastAsia="ko-KR"/>
        </w:rPr>
        <w:t>h</w:t>
      </w:r>
      <w:r w:rsidRPr="000B59B2">
        <w:rPr>
          <w:rFonts w:eastAsia="맑은 고딕" w:hint="eastAsia"/>
          <w:lang w:eastAsia="ko-KR"/>
        </w:rPr>
        <w:t>e following proposal</w:t>
      </w:r>
      <w:r w:rsidRPr="000B59B2">
        <w:rPr>
          <w:rFonts w:eastAsia="맑은 고딕"/>
          <w:lang w:eastAsia="ko-KR"/>
        </w:rPr>
        <w:t>s are</w:t>
      </w:r>
      <w:r w:rsidRPr="000B59B2">
        <w:rPr>
          <w:rFonts w:eastAsia="맑은 고딕" w:hint="eastAsia"/>
          <w:lang w:eastAsia="ko-KR"/>
        </w:rPr>
        <w:t xml:space="preserve"> kindly suggested to RAN3</w:t>
      </w:r>
      <w:r w:rsidRPr="000B59B2">
        <w:rPr>
          <w:rFonts w:eastAsia="맑은 고딕"/>
          <w:lang w:eastAsia="ko-KR"/>
        </w:rPr>
        <w:t>:</w:t>
      </w:r>
    </w:p>
    <w:p w14:paraId="6B953827" w14:textId="77777777" w:rsidR="008A776A" w:rsidRPr="00C765CD" w:rsidRDefault="008A776A" w:rsidP="00C765CD">
      <w:pPr>
        <w:pStyle w:val="B1"/>
        <w:ind w:left="0" w:firstLine="0"/>
        <w:rPr>
          <w:b/>
          <w:bCs/>
          <w:lang w:eastAsia="ko-KR"/>
        </w:rPr>
      </w:pPr>
      <w:r w:rsidRPr="00C765CD">
        <w:rPr>
          <w:rFonts w:hint="eastAsia"/>
          <w:b/>
          <w:bCs/>
          <w:lang w:eastAsia="ko-KR"/>
        </w:rPr>
        <w:t xml:space="preserve">Proposal 1: To control the UE initial access via the NR </w:t>
      </w:r>
      <w:proofErr w:type="spellStart"/>
      <w:r w:rsidRPr="00C765CD">
        <w:rPr>
          <w:rFonts w:hint="eastAsia"/>
          <w:b/>
          <w:bCs/>
          <w:lang w:eastAsia="ko-KR"/>
        </w:rPr>
        <w:t>Femto</w:t>
      </w:r>
      <w:proofErr w:type="spellEnd"/>
      <w:r w:rsidRPr="00C765CD">
        <w:rPr>
          <w:rFonts w:hint="eastAsia"/>
          <w:b/>
          <w:bCs/>
          <w:lang w:eastAsia="ko-KR"/>
        </w:rPr>
        <w:t>, the AMF needs to know whether the UE</w:t>
      </w:r>
      <w:r w:rsidRPr="00C765CD">
        <w:rPr>
          <w:b/>
          <w:bCs/>
          <w:lang w:eastAsia="ko-KR"/>
        </w:rPr>
        <w:t>’</w:t>
      </w:r>
      <w:r w:rsidRPr="00C765CD">
        <w:rPr>
          <w:rFonts w:hint="eastAsia"/>
          <w:b/>
          <w:bCs/>
          <w:lang w:eastAsia="ko-KR"/>
        </w:rPr>
        <w:t>s serving cell is shared by the PLMN and PNI-NPN.</w:t>
      </w:r>
    </w:p>
    <w:p w14:paraId="7C7C9859" w14:textId="24F51BBF" w:rsidR="00615F3C" w:rsidRPr="00C765CD" w:rsidRDefault="00615F3C" w:rsidP="00C765CD">
      <w:pPr>
        <w:pStyle w:val="B1"/>
        <w:ind w:left="0" w:firstLine="0"/>
        <w:rPr>
          <w:b/>
          <w:bCs/>
          <w:lang w:eastAsia="ko-KR"/>
        </w:rPr>
      </w:pPr>
      <w:r w:rsidRPr="00C765CD">
        <w:rPr>
          <w:rFonts w:hint="eastAsia"/>
          <w:b/>
          <w:bCs/>
          <w:lang w:eastAsia="ko-KR"/>
        </w:rPr>
        <w:t xml:space="preserve">Proposal </w:t>
      </w:r>
      <w:r w:rsidR="008A776A" w:rsidRPr="00C765CD">
        <w:rPr>
          <w:rFonts w:hint="eastAsia"/>
          <w:b/>
          <w:bCs/>
          <w:lang w:eastAsia="ko-KR"/>
        </w:rPr>
        <w:t>2</w:t>
      </w:r>
      <w:r w:rsidRPr="00C765CD">
        <w:rPr>
          <w:rFonts w:hint="eastAsia"/>
          <w:b/>
          <w:bCs/>
          <w:lang w:eastAsia="ko-KR"/>
        </w:rPr>
        <w:t xml:space="preserve">: The NR </w:t>
      </w:r>
      <w:proofErr w:type="spellStart"/>
      <w:r w:rsidRPr="00C765CD">
        <w:rPr>
          <w:rFonts w:hint="eastAsia"/>
          <w:b/>
          <w:bCs/>
          <w:lang w:eastAsia="ko-KR"/>
        </w:rPr>
        <w:t>Femto</w:t>
      </w:r>
      <w:proofErr w:type="spellEnd"/>
      <w:r w:rsidRPr="00C765CD">
        <w:rPr>
          <w:rFonts w:hint="eastAsia"/>
          <w:b/>
          <w:bCs/>
          <w:lang w:eastAsia="ko-KR"/>
        </w:rPr>
        <w:t xml:space="preserve"> provides to the AMF whether the UE</w:t>
      </w:r>
      <w:r w:rsidRPr="00C765CD">
        <w:rPr>
          <w:b/>
          <w:bCs/>
          <w:lang w:eastAsia="ko-KR"/>
        </w:rPr>
        <w:t>’</w:t>
      </w:r>
      <w:r w:rsidRPr="00C765CD">
        <w:rPr>
          <w:rFonts w:hint="eastAsia"/>
          <w:b/>
          <w:bCs/>
          <w:lang w:eastAsia="ko-KR"/>
        </w:rPr>
        <w:t xml:space="preserve">s serving cell is shared by the PLMN and PNI-NPN </w:t>
      </w:r>
      <w:r w:rsidRPr="00C765CD">
        <w:rPr>
          <w:b/>
          <w:bCs/>
          <w:lang w:eastAsia="ko-KR"/>
        </w:rPr>
        <w:t xml:space="preserve">in the INITIAL UE MESSAGE </w:t>
      </w:r>
      <w:proofErr w:type="spellStart"/>
      <w:r w:rsidRPr="00C765CD">
        <w:rPr>
          <w:b/>
          <w:bCs/>
          <w:lang w:eastAsia="ko-KR"/>
        </w:rPr>
        <w:t>message</w:t>
      </w:r>
      <w:proofErr w:type="spellEnd"/>
      <w:r w:rsidRPr="00C765CD">
        <w:rPr>
          <w:rFonts w:hint="eastAsia"/>
          <w:b/>
          <w:bCs/>
          <w:lang w:eastAsia="ko-KR"/>
        </w:rPr>
        <w:t>.</w:t>
      </w:r>
    </w:p>
    <w:p w14:paraId="639ADF96" w14:textId="3D8C611E" w:rsidR="00615F3C" w:rsidRPr="00C765CD" w:rsidRDefault="00615F3C" w:rsidP="0061137C">
      <w:pPr>
        <w:pStyle w:val="B1"/>
        <w:ind w:left="0" w:firstLine="0"/>
        <w:rPr>
          <w:b/>
          <w:bCs/>
          <w:lang w:eastAsia="ko-KR"/>
        </w:rPr>
      </w:pPr>
      <w:r w:rsidRPr="00C765CD">
        <w:rPr>
          <w:rFonts w:hint="eastAsia"/>
          <w:b/>
          <w:bCs/>
          <w:lang w:eastAsia="ko-KR"/>
        </w:rPr>
        <w:t xml:space="preserve">Proposal </w:t>
      </w:r>
      <w:r w:rsidR="008A776A" w:rsidRPr="00C765CD">
        <w:rPr>
          <w:rFonts w:hint="eastAsia"/>
          <w:b/>
          <w:bCs/>
          <w:lang w:eastAsia="ko-KR"/>
        </w:rPr>
        <w:t>3</w:t>
      </w:r>
      <w:r w:rsidRPr="00C765CD">
        <w:rPr>
          <w:rFonts w:hint="eastAsia"/>
          <w:b/>
          <w:bCs/>
          <w:lang w:eastAsia="ko-KR"/>
        </w:rPr>
        <w:t xml:space="preserve">: </w:t>
      </w:r>
      <w:r w:rsidRPr="00C765CD">
        <w:rPr>
          <w:b/>
          <w:bCs/>
          <w:lang w:eastAsia="ko-KR"/>
        </w:rPr>
        <w:t xml:space="preserve">It is proposed to send a LS to SA2 to </w:t>
      </w:r>
      <w:r w:rsidRPr="00C765CD">
        <w:rPr>
          <w:rFonts w:hint="eastAsia"/>
          <w:b/>
          <w:bCs/>
          <w:lang w:eastAsia="ko-KR"/>
        </w:rPr>
        <w:t>provide</w:t>
      </w:r>
      <w:r w:rsidRPr="00C765CD">
        <w:rPr>
          <w:b/>
          <w:bCs/>
          <w:lang w:eastAsia="ko-KR"/>
        </w:rPr>
        <w:t xml:space="preserve"> the RAN3 agreements on the access control for NR </w:t>
      </w:r>
      <w:proofErr w:type="spellStart"/>
      <w:r w:rsidRPr="00C765CD">
        <w:rPr>
          <w:b/>
          <w:bCs/>
          <w:lang w:eastAsia="ko-KR"/>
        </w:rPr>
        <w:t>Femto</w:t>
      </w:r>
      <w:proofErr w:type="spellEnd"/>
      <w:r w:rsidRPr="00C765CD">
        <w:rPr>
          <w:b/>
          <w:bCs/>
          <w:lang w:eastAsia="ko-KR"/>
        </w:rPr>
        <w:t xml:space="preserve"> in Appendix</w:t>
      </w:r>
      <w:r w:rsidRPr="00C765CD">
        <w:rPr>
          <w:rFonts w:hint="eastAsia"/>
          <w:b/>
          <w:bCs/>
          <w:lang w:eastAsia="ko-KR"/>
        </w:rPr>
        <w:t>.</w:t>
      </w:r>
    </w:p>
    <w:p w14:paraId="1587BA99" w14:textId="56E5C1A7" w:rsidR="00615F3C" w:rsidRPr="00C765CD" w:rsidRDefault="00615F3C" w:rsidP="00C765CD">
      <w:pPr>
        <w:pStyle w:val="B1"/>
        <w:ind w:left="0" w:firstLine="0"/>
        <w:rPr>
          <w:b/>
          <w:bCs/>
          <w:lang w:eastAsia="ko-KR"/>
        </w:rPr>
      </w:pPr>
      <w:r w:rsidRPr="00C765CD">
        <w:rPr>
          <w:rFonts w:hint="eastAsia"/>
          <w:b/>
          <w:bCs/>
          <w:lang w:eastAsia="ko-KR"/>
        </w:rPr>
        <w:t xml:space="preserve">Proposal </w:t>
      </w:r>
      <w:r w:rsidR="008A776A" w:rsidRPr="00C765CD">
        <w:rPr>
          <w:rFonts w:hint="eastAsia"/>
          <w:b/>
          <w:bCs/>
          <w:lang w:eastAsia="ko-KR"/>
        </w:rPr>
        <w:t>4</w:t>
      </w:r>
      <w:r w:rsidRPr="00C765CD">
        <w:rPr>
          <w:rFonts w:hint="eastAsia"/>
          <w:b/>
          <w:bCs/>
          <w:lang w:eastAsia="ko-KR"/>
        </w:rPr>
        <w:t xml:space="preserve">: An NR </w:t>
      </w:r>
      <w:proofErr w:type="spellStart"/>
      <w:r w:rsidRPr="00C765CD">
        <w:rPr>
          <w:rFonts w:hint="eastAsia"/>
          <w:b/>
          <w:bCs/>
          <w:lang w:eastAsia="ko-KR"/>
        </w:rPr>
        <w:t>Femto</w:t>
      </w:r>
      <w:proofErr w:type="spellEnd"/>
      <w:r w:rsidRPr="00C765CD">
        <w:rPr>
          <w:rFonts w:hint="eastAsia"/>
          <w:b/>
          <w:bCs/>
          <w:lang w:eastAsia="ko-KR"/>
        </w:rPr>
        <w:t xml:space="preserve"> cell shared by PLMN and PNI-NPN should be able to support differentiated handling between a CAG supporting UE and a CAG non-supporting UE.</w:t>
      </w:r>
    </w:p>
    <w:p w14:paraId="7E5773ED" w14:textId="6F3B27CF" w:rsidR="00615F3C" w:rsidRPr="006324C8" w:rsidRDefault="00615F3C" w:rsidP="00615F3C">
      <w:pPr>
        <w:pStyle w:val="B1"/>
        <w:ind w:left="0" w:firstLine="0"/>
        <w:rPr>
          <w:b/>
          <w:bCs/>
          <w:lang w:eastAsia="ko-KR"/>
        </w:rPr>
      </w:pPr>
      <w:r w:rsidRPr="00C765CD">
        <w:rPr>
          <w:rFonts w:hint="eastAsia"/>
          <w:b/>
          <w:bCs/>
          <w:lang w:eastAsia="ko-KR"/>
        </w:rPr>
        <w:t xml:space="preserve">Proposal </w:t>
      </w:r>
      <w:r w:rsidR="008A776A" w:rsidRPr="00C765CD">
        <w:rPr>
          <w:rFonts w:hint="eastAsia"/>
          <w:b/>
          <w:bCs/>
          <w:lang w:eastAsia="ko-KR"/>
        </w:rPr>
        <w:t>5</w:t>
      </w:r>
      <w:r w:rsidRPr="00C765CD">
        <w:rPr>
          <w:rFonts w:hint="eastAsia"/>
          <w:b/>
          <w:bCs/>
          <w:lang w:eastAsia="ko-KR"/>
        </w:rPr>
        <w:t xml:space="preserve">: </w:t>
      </w:r>
      <w:r w:rsidR="00807CB0" w:rsidRPr="00C765CD">
        <w:rPr>
          <w:rFonts w:hint="eastAsia"/>
          <w:b/>
          <w:bCs/>
          <w:lang w:eastAsia="ko-KR"/>
        </w:rPr>
        <w:t xml:space="preserve">It is proposed to discuss how the NR </w:t>
      </w:r>
      <w:proofErr w:type="spellStart"/>
      <w:r w:rsidR="00807CB0" w:rsidRPr="00C765CD">
        <w:rPr>
          <w:rFonts w:hint="eastAsia"/>
          <w:b/>
          <w:bCs/>
          <w:lang w:eastAsia="ko-KR"/>
        </w:rPr>
        <w:t>Femto</w:t>
      </w:r>
      <w:proofErr w:type="spellEnd"/>
      <w:r w:rsidR="00807CB0" w:rsidRPr="00C765CD">
        <w:rPr>
          <w:rFonts w:hint="eastAsia"/>
          <w:b/>
          <w:bCs/>
          <w:lang w:eastAsia="ko-KR"/>
        </w:rPr>
        <w:t xml:space="preserve"> becomes aware of </w:t>
      </w:r>
      <w:r w:rsidR="00807CB0" w:rsidRPr="00C765CD">
        <w:rPr>
          <w:b/>
          <w:bCs/>
          <w:lang w:eastAsia="ko-KR"/>
        </w:rPr>
        <w:t>whether a CAG non-supporting UE is accessing</w:t>
      </w:r>
      <w:r w:rsidR="004827A1" w:rsidRPr="00C765CD">
        <w:rPr>
          <w:rFonts w:hint="eastAsia"/>
          <w:b/>
          <w:bCs/>
          <w:lang w:eastAsia="ko-KR"/>
        </w:rPr>
        <w:t xml:space="preserve"> </w:t>
      </w:r>
      <w:r w:rsidR="004827A1" w:rsidRPr="006324C8">
        <w:rPr>
          <w:rFonts w:hint="eastAsia"/>
          <w:b/>
          <w:bCs/>
          <w:lang w:eastAsia="ko-KR"/>
        </w:rPr>
        <w:t>via</w:t>
      </w:r>
      <w:r w:rsidR="00807CB0" w:rsidRPr="006324C8">
        <w:rPr>
          <w:b/>
          <w:bCs/>
          <w:lang w:eastAsia="ko-KR"/>
        </w:rPr>
        <w:t xml:space="preserve"> a shared cell</w:t>
      </w:r>
      <w:r w:rsidRPr="006324C8">
        <w:rPr>
          <w:rFonts w:hint="eastAsia"/>
          <w:b/>
          <w:bCs/>
          <w:lang w:eastAsia="ko-KR"/>
        </w:rPr>
        <w:t>.</w:t>
      </w:r>
    </w:p>
    <w:p w14:paraId="4020C712" w14:textId="77777777" w:rsidR="00CE0241" w:rsidRPr="006324C8" w:rsidRDefault="00CE0241" w:rsidP="00615F3C">
      <w:pPr>
        <w:pStyle w:val="B1"/>
        <w:ind w:left="0" w:firstLine="0"/>
        <w:rPr>
          <w:rFonts w:eastAsiaTheme="minorEastAsia"/>
          <w:b/>
          <w:lang w:eastAsia="ko-KR"/>
        </w:rPr>
      </w:pPr>
      <w:r w:rsidRPr="006324C8">
        <w:rPr>
          <w:rFonts w:eastAsiaTheme="minorEastAsia" w:hint="eastAsia"/>
          <w:b/>
          <w:lang w:eastAsia="ko-KR"/>
        </w:rPr>
        <w:t>Proposal 6: It is proposed to discuss how to support the connected mode mobility considering a cell shared by PLMN and PNI-NPN.</w:t>
      </w:r>
    </w:p>
    <w:p w14:paraId="7D75598E" w14:textId="3F61BB50" w:rsidR="0061137C" w:rsidRPr="00CD1854" w:rsidRDefault="0061137C" w:rsidP="00615F3C">
      <w:pPr>
        <w:pStyle w:val="B1"/>
        <w:ind w:left="0" w:firstLine="0"/>
        <w:rPr>
          <w:b/>
          <w:bCs/>
          <w:lang w:eastAsia="ko-KR"/>
        </w:rPr>
      </w:pPr>
      <w:r w:rsidRPr="006324C8">
        <w:rPr>
          <w:rFonts w:hint="eastAsia"/>
          <w:b/>
          <w:bCs/>
          <w:lang w:eastAsia="ko-KR"/>
        </w:rPr>
        <w:t xml:space="preserve">Proposal </w:t>
      </w:r>
      <w:r w:rsidR="00CE0241" w:rsidRPr="006324C8">
        <w:rPr>
          <w:b/>
          <w:bCs/>
          <w:lang w:eastAsia="ko-KR"/>
        </w:rPr>
        <w:t>7</w:t>
      </w:r>
      <w:r w:rsidRPr="006324C8">
        <w:rPr>
          <w:rFonts w:hint="eastAsia"/>
          <w:b/>
          <w:bCs/>
          <w:lang w:eastAsia="ko-KR"/>
        </w:rPr>
        <w:t xml:space="preserve">: It is </w:t>
      </w:r>
      <w:r w:rsidR="00AC3351" w:rsidRPr="006324C8">
        <w:rPr>
          <w:b/>
          <w:bCs/>
          <w:lang w:eastAsia="ko-KR"/>
        </w:rPr>
        <w:t>proposed to agree</w:t>
      </w:r>
      <w:r w:rsidR="00AC3351" w:rsidRPr="0053763E">
        <w:rPr>
          <w:b/>
          <w:bCs/>
          <w:lang w:eastAsia="ko-KR"/>
        </w:rPr>
        <w:t xml:space="preserve"> the corresponding TPs i</w:t>
      </w:r>
      <w:r w:rsidR="00AC3351" w:rsidRPr="00533CCD">
        <w:rPr>
          <w:b/>
          <w:bCs/>
          <w:lang w:eastAsia="ko-KR"/>
        </w:rPr>
        <w:t xml:space="preserve">n </w:t>
      </w:r>
      <w:r w:rsidR="00615F3C" w:rsidRPr="00533CCD">
        <w:rPr>
          <w:rFonts w:hint="eastAsia"/>
          <w:b/>
          <w:bCs/>
          <w:lang w:eastAsia="ko-KR"/>
        </w:rPr>
        <w:t>[</w:t>
      </w:r>
      <w:r w:rsidR="00533CCD" w:rsidRPr="00533CCD">
        <w:rPr>
          <w:rFonts w:hint="eastAsia"/>
          <w:b/>
          <w:bCs/>
          <w:lang w:eastAsia="ko-KR"/>
        </w:rPr>
        <w:t>2</w:t>
      </w:r>
      <w:r w:rsidR="00615F3C" w:rsidRPr="00533CCD">
        <w:rPr>
          <w:rFonts w:hint="eastAsia"/>
          <w:b/>
          <w:bCs/>
          <w:lang w:eastAsia="ko-KR"/>
        </w:rPr>
        <w:t>]</w:t>
      </w:r>
      <w:r w:rsidRPr="00533CCD">
        <w:rPr>
          <w:rFonts w:hint="eastAsia"/>
          <w:b/>
          <w:bCs/>
          <w:lang w:eastAsia="ko-KR"/>
        </w:rPr>
        <w:t>.</w:t>
      </w:r>
    </w:p>
    <w:p w14:paraId="4CD9D5E7" w14:textId="77777777" w:rsidR="00105CA6" w:rsidRPr="0061137C"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58297845" w14:textId="5D0B5F2E" w:rsidR="008A1CB5" w:rsidRDefault="000B59B2">
      <w:pPr>
        <w:numPr>
          <w:ilvl w:val="0"/>
          <w:numId w:val="10"/>
        </w:numPr>
        <w:overflowPunct w:val="0"/>
        <w:autoSpaceDE w:val="0"/>
        <w:autoSpaceDN w:val="0"/>
        <w:adjustRightInd w:val="0"/>
        <w:textAlignment w:val="baseline"/>
        <w:rPr>
          <w:lang w:eastAsia="ko-KR"/>
        </w:rPr>
      </w:pPr>
      <w:r w:rsidRPr="00D22728">
        <w:rPr>
          <w:rFonts w:hint="eastAsia"/>
          <w:lang w:eastAsia="zh-CN"/>
        </w:rPr>
        <w:t>R3-247</w:t>
      </w:r>
      <w:r>
        <w:rPr>
          <w:rFonts w:hint="eastAsia"/>
        </w:rPr>
        <w:t>829</w:t>
      </w:r>
      <w:r w:rsidRPr="00D22728">
        <w:rPr>
          <w:rFonts w:hint="eastAsia"/>
          <w:lang w:eastAsia="zh-CN"/>
        </w:rPr>
        <w:t xml:space="preserve">, </w:t>
      </w:r>
      <w:r w:rsidRPr="00D22728">
        <w:rPr>
          <w:lang w:eastAsia="zh-CN"/>
        </w:rPr>
        <w:t>“</w:t>
      </w:r>
      <w:r w:rsidRPr="00EF6657">
        <w:rPr>
          <w:lang w:eastAsia="zh-CN"/>
        </w:rPr>
        <w:t xml:space="preserve">Access Control with NR </w:t>
      </w:r>
      <w:proofErr w:type="spellStart"/>
      <w:r w:rsidRPr="00EF6657">
        <w:rPr>
          <w:lang w:eastAsia="zh-CN"/>
        </w:rPr>
        <w:t>Femto</w:t>
      </w:r>
      <w:proofErr w:type="spellEnd"/>
      <w:r w:rsidRPr="00EF6657">
        <w:rPr>
          <w:lang w:eastAsia="zh-CN"/>
        </w:rPr>
        <w:t xml:space="preserve"> – Stage 2 TP</w:t>
      </w:r>
      <w:r>
        <w:rPr>
          <w:rFonts w:hint="eastAsia"/>
          <w:lang w:eastAsia="zh-CN"/>
        </w:rPr>
        <w:t>,</w:t>
      </w:r>
      <w:r w:rsidRPr="00D22728">
        <w:rPr>
          <w:lang w:eastAsia="zh-CN"/>
        </w:rPr>
        <w:t>”</w:t>
      </w:r>
      <w:r w:rsidRPr="00D22728">
        <w:rPr>
          <w:rFonts w:hint="eastAsia"/>
          <w:lang w:eastAsia="zh-CN"/>
        </w:rPr>
        <w:t xml:space="preserve"> </w:t>
      </w:r>
      <w:r w:rsidRPr="00EF6657">
        <w:rPr>
          <w:lang w:eastAsia="zh-CN"/>
        </w:rPr>
        <w:t>Ericsson, Huawei, Nokia, China Telecom, Lenovo, Samsung, NTT DOCOMO, ZTE, Verizon, BT</w:t>
      </w:r>
      <w:r w:rsidRPr="00D22728">
        <w:rPr>
          <w:rFonts w:hint="eastAsia"/>
          <w:lang w:eastAsia="zh-CN"/>
        </w:rPr>
        <w:t xml:space="preserve">, </w:t>
      </w:r>
      <w:r>
        <w:rPr>
          <w:rFonts w:hint="eastAsia"/>
        </w:rPr>
        <w:t>Novem</w:t>
      </w:r>
      <w:r w:rsidRPr="00D22728">
        <w:rPr>
          <w:rFonts w:hint="eastAsia"/>
          <w:lang w:eastAsia="zh-CN"/>
        </w:rPr>
        <w:t>ber, 2024</w:t>
      </w:r>
      <w:r w:rsidR="008A1CB5">
        <w:rPr>
          <w:rFonts w:hint="eastAsia"/>
          <w:lang w:eastAsia="ko-KR"/>
        </w:rPr>
        <w:t>.</w:t>
      </w:r>
    </w:p>
    <w:p w14:paraId="36A7472E" w14:textId="3429E105" w:rsidR="00D22728" w:rsidRPr="00D22728" w:rsidRDefault="00D22728">
      <w:pPr>
        <w:pStyle w:val="afa"/>
        <w:numPr>
          <w:ilvl w:val="0"/>
          <w:numId w:val="10"/>
        </w:numPr>
        <w:overflowPunct w:val="0"/>
        <w:adjustRightInd w:val="0"/>
        <w:ind w:leftChars="0"/>
        <w:textAlignment w:val="baseline"/>
        <w:rPr>
          <w:rFonts w:ascii="Times New Roman" w:eastAsia="바탕" w:hAnsi="Times New Roman"/>
          <w:kern w:val="0"/>
          <w:szCs w:val="20"/>
          <w:lang w:val="en-GB" w:eastAsia="zh-CN"/>
        </w:rPr>
      </w:pPr>
      <w:r w:rsidRPr="00D22728">
        <w:rPr>
          <w:rFonts w:ascii="Times New Roman" w:eastAsia="바탕" w:hAnsi="Times New Roman" w:hint="eastAsia"/>
          <w:kern w:val="0"/>
          <w:szCs w:val="20"/>
          <w:lang w:val="en-GB" w:eastAsia="zh-CN"/>
        </w:rPr>
        <w:t>R3-2</w:t>
      </w:r>
      <w:r w:rsidR="000B59B2">
        <w:rPr>
          <w:rFonts w:ascii="Times New Roman" w:eastAsia="바탕" w:hAnsi="Times New Roman" w:hint="eastAsia"/>
          <w:kern w:val="0"/>
          <w:szCs w:val="20"/>
          <w:lang w:val="en-GB"/>
        </w:rPr>
        <w:t>5</w:t>
      </w:r>
      <w:r w:rsidR="00B564E0">
        <w:rPr>
          <w:rFonts w:ascii="Times New Roman" w:eastAsia="바탕" w:hAnsi="Times New Roman" w:hint="eastAsia"/>
          <w:kern w:val="0"/>
          <w:szCs w:val="20"/>
          <w:lang w:val="en-GB"/>
        </w:rPr>
        <w:t>0210</w:t>
      </w:r>
      <w:r w:rsidRPr="00D22728">
        <w:rPr>
          <w:rFonts w:ascii="Times New Roman" w:eastAsia="바탕" w:hAnsi="Times New Roman" w:hint="eastAsia"/>
          <w:kern w:val="0"/>
          <w:szCs w:val="20"/>
          <w:lang w:val="en-GB" w:eastAsia="zh-CN"/>
        </w:rPr>
        <w:t xml:space="preserve">, </w:t>
      </w:r>
      <w:r w:rsidRPr="00D22728">
        <w:rPr>
          <w:rFonts w:ascii="Times New Roman" w:eastAsia="바탕" w:hAnsi="Times New Roman"/>
          <w:kern w:val="0"/>
          <w:szCs w:val="20"/>
          <w:lang w:val="en-GB" w:eastAsia="zh-CN"/>
        </w:rPr>
        <w:t>“</w:t>
      </w:r>
      <w:r w:rsidR="000B59B2">
        <w:rPr>
          <w:rFonts w:ascii="Times New Roman" w:eastAsia="바탕" w:hAnsi="Times New Roman" w:hint="eastAsia"/>
          <w:kern w:val="0"/>
          <w:szCs w:val="20"/>
          <w:lang w:val="en-GB"/>
        </w:rPr>
        <w:t>(</w:t>
      </w:r>
      <w:r w:rsidR="00EF6657" w:rsidRPr="00EF6657">
        <w:rPr>
          <w:rFonts w:ascii="Times New Roman" w:eastAsia="바탕" w:hAnsi="Times New Roman"/>
          <w:kern w:val="0"/>
          <w:szCs w:val="20"/>
          <w:lang w:val="en-GB" w:eastAsia="zh-CN"/>
        </w:rPr>
        <w:t>TP</w:t>
      </w:r>
      <w:r w:rsidR="000B59B2" w:rsidRPr="000B59B2">
        <w:t xml:space="preserve"> </w:t>
      </w:r>
      <w:r w:rsidR="000B59B2" w:rsidRPr="000B59B2">
        <w:rPr>
          <w:rFonts w:ascii="Times New Roman" w:eastAsia="바탕" w:hAnsi="Times New Roman"/>
          <w:kern w:val="0"/>
          <w:szCs w:val="20"/>
          <w:lang w:val="en-GB" w:eastAsia="zh-CN"/>
        </w:rPr>
        <w:t>to TS 38.</w:t>
      </w:r>
      <w:r w:rsidR="000B59B2">
        <w:rPr>
          <w:rFonts w:ascii="Times New Roman" w:eastAsia="바탕" w:hAnsi="Times New Roman" w:hint="eastAsia"/>
          <w:kern w:val="0"/>
          <w:szCs w:val="20"/>
          <w:lang w:val="en-GB"/>
        </w:rPr>
        <w:t>3</w:t>
      </w:r>
      <w:r w:rsidR="000B59B2" w:rsidRPr="000B59B2">
        <w:rPr>
          <w:rFonts w:ascii="Times New Roman" w:eastAsia="바탕" w:hAnsi="Times New Roman"/>
          <w:kern w:val="0"/>
          <w:szCs w:val="20"/>
          <w:lang w:val="en-GB" w:eastAsia="zh-CN"/>
        </w:rPr>
        <w:t>0</w:t>
      </w:r>
      <w:r w:rsidR="000B59B2">
        <w:rPr>
          <w:rFonts w:ascii="Times New Roman" w:eastAsia="바탕" w:hAnsi="Times New Roman" w:hint="eastAsia"/>
          <w:kern w:val="0"/>
          <w:szCs w:val="20"/>
          <w:lang w:val="en-GB"/>
        </w:rPr>
        <w:t>0</w:t>
      </w:r>
      <w:r w:rsidR="000B59B2" w:rsidRPr="000B59B2">
        <w:rPr>
          <w:rFonts w:ascii="Times New Roman" w:eastAsia="바탕" w:hAnsi="Times New Roman"/>
          <w:kern w:val="0"/>
          <w:szCs w:val="20"/>
          <w:lang w:val="en-GB" w:eastAsia="zh-CN"/>
        </w:rPr>
        <w:t xml:space="preserve"> and 38.4</w:t>
      </w:r>
      <w:r w:rsidR="000B59B2">
        <w:rPr>
          <w:rFonts w:ascii="Times New Roman" w:eastAsia="바탕" w:hAnsi="Times New Roman" w:hint="eastAsia"/>
          <w:kern w:val="0"/>
          <w:szCs w:val="20"/>
          <w:lang w:val="en-GB"/>
        </w:rPr>
        <w:t>1</w:t>
      </w:r>
      <w:r w:rsidR="000B59B2" w:rsidRPr="000B59B2">
        <w:rPr>
          <w:rFonts w:ascii="Times New Roman" w:eastAsia="바탕" w:hAnsi="Times New Roman"/>
          <w:kern w:val="0"/>
          <w:szCs w:val="20"/>
          <w:lang w:val="en-GB" w:eastAsia="zh-CN"/>
        </w:rPr>
        <w:t xml:space="preserve">3) TP for </w:t>
      </w:r>
      <w:r w:rsidR="000B59B2">
        <w:rPr>
          <w:rFonts w:ascii="Times New Roman" w:eastAsia="바탕" w:hAnsi="Times New Roman" w:hint="eastAsia"/>
          <w:kern w:val="0"/>
          <w:szCs w:val="20"/>
          <w:lang w:val="en-GB"/>
        </w:rPr>
        <w:t xml:space="preserve">access control in NR </w:t>
      </w:r>
      <w:proofErr w:type="spellStart"/>
      <w:r w:rsidR="000B59B2">
        <w:rPr>
          <w:rFonts w:ascii="Times New Roman" w:eastAsia="바탕" w:hAnsi="Times New Roman" w:hint="eastAsia"/>
          <w:kern w:val="0"/>
          <w:szCs w:val="20"/>
          <w:lang w:val="en-GB"/>
        </w:rPr>
        <w:t>Femto</w:t>
      </w:r>
      <w:proofErr w:type="spellEnd"/>
      <w:r>
        <w:rPr>
          <w:rFonts w:ascii="Times New Roman" w:eastAsia="바탕" w:hAnsi="Times New Roman" w:hint="eastAsia"/>
          <w:kern w:val="0"/>
          <w:szCs w:val="20"/>
          <w:lang w:val="en-GB" w:eastAsia="zh-CN"/>
        </w:rPr>
        <w:t>,</w:t>
      </w:r>
      <w:r w:rsidRPr="00D22728">
        <w:rPr>
          <w:rFonts w:ascii="Times New Roman" w:eastAsia="바탕" w:hAnsi="Times New Roman"/>
          <w:kern w:val="0"/>
          <w:szCs w:val="20"/>
          <w:lang w:val="en-GB" w:eastAsia="zh-CN"/>
        </w:rPr>
        <w:t>”</w:t>
      </w:r>
      <w:r w:rsidRPr="00D22728">
        <w:rPr>
          <w:rFonts w:ascii="Times New Roman" w:eastAsia="바탕" w:hAnsi="Times New Roman" w:hint="eastAsia"/>
          <w:kern w:val="0"/>
          <w:szCs w:val="20"/>
          <w:lang w:val="en-GB" w:eastAsia="zh-CN"/>
        </w:rPr>
        <w:t xml:space="preserve"> </w:t>
      </w:r>
      <w:r w:rsidR="000B59B2">
        <w:rPr>
          <w:rFonts w:ascii="Times New Roman" w:eastAsia="바탕" w:hAnsi="Times New Roman" w:hint="eastAsia"/>
          <w:kern w:val="0"/>
          <w:szCs w:val="20"/>
          <w:lang w:val="en-GB"/>
        </w:rPr>
        <w:t>LG Electronics</w:t>
      </w:r>
      <w:r w:rsidRPr="00D22728">
        <w:rPr>
          <w:rFonts w:ascii="Times New Roman" w:eastAsia="바탕" w:hAnsi="Times New Roman" w:hint="eastAsia"/>
          <w:kern w:val="0"/>
          <w:szCs w:val="20"/>
          <w:lang w:val="en-GB" w:eastAsia="zh-CN"/>
        </w:rPr>
        <w:t xml:space="preserve">, </w:t>
      </w:r>
      <w:r w:rsidR="000B59B2">
        <w:rPr>
          <w:rFonts w:ascii="Times New Roman" w:eastAsia="바탕" w:hAnsi="Times New Roman" w:hint="eastAsia"/>
          <w:kern w:val="0"/>
          <w:szCs w:val="20"/>
          <w:lang w:val="en-GB"/>
        </w:rPr>
        <w:t>February</w:t>
      </w:r>
      <w:r w:rsidRPr="00D22728">
        <w:rPr>
          <w:rFonts w:ascii="Times New Roman" w:eastAsia="바탕" w:hAnsi="Times New Roman" w:hint="eastAsia"/>
          <w:kern w:val="0"/>
          <w:szCs w:val="20"/>
          <w:lang w:val="en-GB" w:eastAsia="zh-CN"/>
        </w:rPr>
        <w:t>, 202</w:t>
      </w:r>
      <w:r w:rsidR="000B59B2">
        <w:rPr>
          <w:rFonts w:ascii="Times New Roman" w:eastAsia="바탕" w:hAnsi="Times New Roman" w:hint="eastAsia"/>
          <w:kern w:val="0"/>
          <w:szCs w:val="20"/>
          <w:lang w:val="en-GB"/>
        </w:rPr>
        <w:t>5</w:t>
      </w:r>
      <w:r>
        <w:rPr>
          <w:rFonts w:ascii="Times New Roman" w:eastAsia="바탕" w:hAnsi="Times New Roman" w:hint="eastAsia"/>
          <w:kern w:val="0"/>
          <w:szCs w:val="20"/>
          <w:lang w:val="en-GB"/>
        </w:rPr>
        <w:t>.</w:t>
      </w:r>
    </w:p>
    <w:p w14:paraId="310F02FA" w14:textId="77777777" w:rsidR="008F5741" w:rsidRDefault="008F5741" w:rsidP="008F5741">
      <w:pPr>
        <w:overflowPunct w:val="0"/>
        <w:autoSpaceDE w:val="0"/>
        <w:autoSpaceDN w:val="0"/>
        <w:adjustRightInd w:val="0"/>
        <w:textAlignment w:val="baseline"/>
        <w:rPr>
          <w:lang w:eastAsia="ko-KR"/>
        </w:rPr>
      </w:pPr>
    </w:p>
    <w:p w14:paraId="4741DB9D" w14:textId="0A65CC29" w:rsidR="008F5741" w:rsidRPr="009A7C87" w:rsidRDefault="008F5741" w:rsidP="008F5741">
      <w:pPr>
        <w:pStyle w:val="1"/>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 xml:space="preserve">Appendix: </w:t>
      </w:r>
      <w:r w:rsidR="00533CCD">
        <w:rPr>
          <w:rFonts w:eastAsia="맑은 고딕" w:hint="eastAsia"/>
          <w:lang w:eastAsia="ko-KR"/>
        </w:rPr>
        <w:t>Draft LS to SA2</w:t>
      </w:r>
      <w:r>
        <w:rPr>
          <w:rFonts w:eastAsia="맑은 고딕"/>
          <w:lang w:eastAsia="ko-KR"/>
        </w:rPr>
        <w:t xml:space="preserve"> for </w:t>
      </w:r>
      <w:r w:rsidR="00533CCD">
        <w:rPr>
          <w:rFonts w:eastAsia="맑은 고딕" w:hint="eastAsia"/>
          <w:lang w:eastAsia="ko-KR"/>
        </w:rPr>
        <w:t xml:space="preserve">access control in NR </w:t>
      </w:r>
      <w:proofErr w:type="spellStart"/>
      <w:r w:rsidR="00533CCD">
        <w:rPr>
          <w:rFonts w:eastAsia="맑은 고딕" w:hint="eastAsia"/>
          <w:lang w:eastAsia="ko-KR"/>
        </w:rPr>
        <w:t>Femto</w:t>
      </w:r>
      <w:proofErr w:type="spellEnd"/>
    </w:p>
    <w:p w14:paraId="4492EE60" w14:textId="49BD2716" w:rsidR="008F5741" w:rsidRDefault="008F5741" w:rsidP="008F5741">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w:t>
      </w:r>
      <w:r w:rsidR="00533CCD">
        <w:rPr>
          <w:lang w:eastAsia="zh-CN"/>
        </w:rPr>
        <w:t>the draft LS to SA2</w:t>
      </w:r>
      <w:r w:rsidR="00533CCD" w:rsidRPr="00BD101B">
        <w:rPr>
          <w:lang w:eastAsia="zh-CN"/>
        </w:rPr>
        <w:t xml:space="preserve"> based on the proposal of th</w:t>
      </w:r>
      <w:r w:rsidR="00533CCD">
        <w:rPr>
          <w:lang w:eastAsia="zh-CN"/>
        </w:rPr>
        <w:t>is</w:t>
      </w:r>
      <w:r w:rsidR="00533CCD" w:rsidRPr="00BD101B">
        <w:rPr>
          <w:lang w:eastAsia="zh-CN"/>
        </w:rPr>
        <w:t xml:space="preserve"> contribution</w:t>
      </w:r>
      <w:r w:rsidR="00533CCD">
        <w:rPr>
          <w:lang w:eastAsia="zh-CN"/>
        </w:rPr>
        <w:t>.</w:t>
      </w:r>
    </w:p>
    <w:p w14:paraId="53CFB8A2" w14:textId="77777777" w:rsidR="008F5741" w:rsidRDefault="008F5741" w:rsidP="008F5741">
      <w:pPr>
        <w:overflowPunct w:val="0"/>
        <w:autoSpaceDE w:val="0"/>
        <w:autoSpaceDN w:val="0"/>
        <w:adjustRightInd w:val="0"/>
        <w:textAlignment w:val="baseline"/>
        <w:rPr>
          <w:lang w:eastAsia="ko-KR"/>
        </w:rPr>
      </w:pPr>
    </w:p>
    <w:p w14:paraId="62EAFDEF" w14:textId="77777777" w:rsidR="008F5741" w:rsidRDefault="008F5741" w:rsidP="008F5741">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0BDD6394" w14:textId="77777777" w:rsidR="008F5741" w:rsidRDefault="008F5741" w:rsidP="008F5741">
      <w:pPr>
        <w:overflowPunct w:val="0"/>
        <w:autoSpaceDE w:val="0"/>
        <w:autoSpaceDN w:val="0"/>
        <w:adjustRightInd w:val="0"/>
        <w:textAlignment w:val="baseline"/>
        <w:rPr>
          <w:lang w:eastAsia="ko-KR"/>
        </w:rPr>
      </w:pPr>
    </w:p>
    <w:p w14:paraId="0BD98C86" w14:textId="77777777" w:rsidR="00533CCD" w:rsidRDefault="00533CCD" w:rsidP="00533CCD">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33CCD" w:rsidRPr="00F910BA" w14:paraId="6820099B" w14:textId="77777777" w:rsidTr="00465DB2">
        <w:tc>
          <w:tcPr>
            <w:tcW w:w="10665" w:type="dxa"/>
            <w:shd w:val="clear" w:color="auto" w:fill="auto"/>
          </w:tcPr>
          <w:p w14:paraId="33F0A79A" w14:textId="77777777" w:rsidR="00533CCD" w:rsidRPr="00F910BA" w:rsidRDefault="00533CCD" w:rsidP="00465DB2">
            <w:pPr>
              <w:pStyle w:val="CRCoverPage"/>
              <w:tabs>
                <w:tab w:val="right" w:pos="9638"/>
              </w:tabs>
              <w:spacing w:after="0"/>
              <w:rPr>
                <w:rFonts w:cs="Arial"/>
                <w:b/>
                <w:noProof/>
                <w:sz w:val="24"/>
              </w:rPr>
            </w:pPr>
          </w:p>
          <w:p w14:paraId="325A9E41" w14:textId="38901535" w:rsidR="00533CCD" w:rsidRPr="00F910BA" w:rsidRDefault="00533CCD" w:rsidP="00465DB2">
            <w:pPr>
              <w:pStyle w:val="CRCoverPage"/>
              <w:tabs>
                <w:tab w:val="right" w:pos="9638"/>
              </w:tabs>
              <w:spacing w:after="0"/>
              <w:rPr>
                <w:rFonts w:cs="Arial"/>
                <w:b/>
                <w:noProof/>
                <w:sz w:val="24"/>
                <w:lang w:eastAsia="ko-KR"/>
              </w:rPr>
            </w:pPr>
            <w:r w:rsidRPr="00F910BA">
              <w:rPr>
                <w:rFonts w:cs="Arial"/>
                <w:b/>
                <w:noProof/>
                <w:sz w:val="24"/>
              </w:rPr>
              <w:t>3GPP TSG-RAN WG3 #1</w:t>
            </w:r>
            <w:r>
              <w:rPr>
                <w:rFonts w:cs="Arial"/>
                <w:b/>
                <w:noProof/>
                <w:sz w:val="24"/>
              </w:rPr>
              <w:t>2</w:t>
            </w:r>
            <w:r w:rsidR="001B1089">
              <w:rPr>
                <w:rFonts w:eastAsiaTheme="minorEastAsia" w:cs="Arial" w:hint="eastAsia"/>
                <w:b/>
                <w:noProof/>
                <w:sz w:val="24"/>
                <w:lang w:eastAsia="ko-KR"/>
              </w:rPr>
              <w:t>7</w:t>
            </w:r>
            <w:r w:rsidRPr="00F910BA">
              <w:rPr>
                <w:rFonts w:cs="Arial"/>
                <w:b/>
                <w:noProof/>
                <w:sz w:val="24"/>
              </w:rPr>
              <w:tab/>
              <w:t>R3-2</w:t>
            </w:r>
            <w:r w:rsidR="001B1089">
              <w:rPr>
                <w:rFonts w:eastAsiaTheme="minorEastAsia" w:cs="Arial" w:hint="eastAsia"/>
                <w:b/>
                <w:noProof/>
                <w:sz w:val="24"/>
                <w:lang w:eastAsia="ko-KR"/>
              </w:rPr>
              <w:t>5</w:t>
            </w:r>
            <w:r w:rsidRPr="00F910BA">
              <w:rPr>
                <w:rFonts w:cs="Arial"/>
                <w:b/>
                <w:noProof/>
                <w:sz w:val="24"/>
              </w:rPr>
              <w:t>xxxx</w:t>
            </w:r>
          </w:p>
          <w:p w14:paraId="5975FF40" w14:textId="12338657" w:rsidR="00533CCD" w:rsidRPr="001B1089" w:rsidRDefault="001B1089" w:rsidP="00465DB2">
            <w:pPr>
              <w:pStyle w:val="CRCoverPage"/>
              <w:tabs>
                <w:tab w:val="right" w:pos="9638"/>
              </w:tabs>
              <w:spacing w:after="0"/>
              <w:rPr>
                <w:rFonts w:eastAsiaTheme="minorEastAsia" w:cs="Arial"/>
                <w:b/>
                <w:noProof/>
                <w:sz w:val="24"/>
                <w:lang w:eastAsia="ko-KR"/>
              </w:rPr>
            </w:pPr>
            <w:r>
              <w:rPr>
                <w:rFonts w:eastAsiaTheme="minorEastAsia" w:cs="Arial" w:hint="eastAsia"/>
                <w:b/>
                <w:noProof/>
                <w:sz w:val="24"/>
                <w:lang w:eastAsia="ko-KR"/>
              </w:rPr>
              <w:t>Athens</w:t>
            </w:r>
            <w:r w:rsidR="00533CCD" w:rsidRPr="00F851C4">
              <w:rPr>
                <w:rFonts w:cs="Arial"/>
                <w:b/>
                <w:noProof/>
                <w:sz w:val="24"/>
              </w:rPr>
              <w:t xml:space="preserve">, </w:t>
            </w:r>
            <w:r>
              <w:rPr>
                <w:rFonts w:eastAsiaTheme="minorEastAsia" w:cs="Arial" w:hint="eastAsia"/>
                <w:b/>
                <w:noProof/>
                <w:sz w:val="24"/>
                <w:lang w:eastAsia="ko-KR"/>
              </w:rPr>
              <w:t>Greec</w:t>
            </w:r>
            <w:r w:rsidR="00533CCD" w:rsidRPr="00F851C4">
              <w:rPr>
                <w:rFonts w:cs="Arial"/>
                <w:b/>
                <w:noProof/>
                <w:sz w:val="24"/>
              </w:rPr>
              <w:t>e</w:t>
            </w:r>
            <w:r w:rsidR="00533CCD" w:rsidRPr="00940C65">
              <w:rPr>
                <w:rFonts w:cs="Arial"/>
                <w:b/>
                <w:noProof/>
                <w:sz w:val="24"/>
              </w:rPr>
              <w:t xml:space="preserve">, </w:t>
            </w:r>
            <w:r w:rsidR="00533CCD">
              <w:rPr>
                <w:rFonts w:cs="Arial"/>
                <w:b/>
                <w:noProof/>
                <w:sz w:val="24"/>
              </w:rPr>
              <w:t>1</w:t>
            </w:r>
            <w:r>
              <w:rPr>
                <w:rFonts w:eastAsiaTheme="minorEastAsia" w:cs="Arial" w:hint="eastAsia"/>
                <w:b/>
                <w:noProof/>
                <w:sz w:val="24"/>
                <w:lang w:eastAsia="ko-KR"/>
              </w:rPr>
              <w:t>7</w:t>
            </w:r>
            <w:r w:rsidR="00533CCD" w:rsidRPr="00940C65">
              <w:rPr>
                <w:rFonts w:cs="Arial"/>
                <w:b/>
                <w:noProof/>
                <w:sz w:val="24"/>
              </w:rPr>
              <w:t xml:space="preserve"> – </w:t>
            </w:r>
            <w:r>
              <w:rPr>
                <w:rFonts w:eastAsiaTheme="minorEastAsia" w:cs="Arial" w:hint="eastAsia"/>
                <w:b/>
                <w:noProof/>
                <w:sz w:val="24"/>
                <w:lang w:eastAsia="ko-KR"/>
              </w:rPr>
              <w:t>21,</w:t>
            </w:r>
            <w:r w:rsidR="00533CCD" w:rsidRPr="00940C65">
              <w:rPr>
                <w:rFonts w:cs="Arial"/>
                <w:b/>
                <w:noProof/>
                <w:sz w:val="24"/>
              </w:rPr>
              <w:t xml:space="preserve"> </w:t>
            </w:r>
            <w:r>
              <w:rPr>
                <w:rFonts w:eastAsiaTheme="minorEastAsia" w:cs="Arial" w:hint="eastAsia"/>
                <w:b/>
                <w:noProof/>
                <w:sz w:val="24"/>
                <w:lang w:eastAsia="ko-KR"/>
              </w:rPr>
              <w:t>February,</w:t>
            </w:r>
            <w:r w:rsidR="00533CCD" w:rsidRPr="00940C65">
              <w:rPr>
                <w:rFonts w:cs="Arial"/>
                <w:b/>
                <w:noProof/>
                <w:sz w:val="24"/>
              </w:rPr>
              <w:t xml:space="preserve"> 202</w:t>
            </w:r>
            <w:r>
              <w:rPr>
                <w:rFonts w:eastAsiaTheme="minorEastAsia" w:cs="Arial" w:hint="eastAsia"/>
                <w:b/>
                <w:noProof/>
                <w:sz w:val="24"/>
                <w:lang w:eastAsia="ko-KR"/>
              </w:rPr>
              <w:t>5</w:t>
            </w:r>
          </w:p>
          <w:p w14:paraId="1ECE19B6" w14:textId="77777777" w:rsidR="00533CCD" w:rsidRPr="001B1089" w:rsidRDefault="00533CCD" w:rsidP="00465DB2">
            <w:pPr>
              <w:pStyle w:val="CRCoverPage"/>
              <w:tabs>
                <w:tab w:val="right" w:pos="9639"/>
              </w:tabs>
              <w:spacing w:after="0"/>
              <w:rPr>
                <w:rFonts w:cs="Arial"/>
                <w:b/>
                <w:noProof/>
                <w:sz w:val="24"/>
              </w:rPr>
            </w:pPr>
          </w:p>
          <w:p w14:paraId="63BD1E53" w14:textId="64E0EEDC" w:rsidR="00533CCD" w:rsidRPr="001B1089" w:rsidRDefault="00533CCD" w:rsidP="001B1089">
            <w:pPr>
              <w:tabs>
                <w:tab w:val="left" w:pos="4900"/>
              </w:tabs>
              <w:spacing w:after="60"/>
              <w:ind w:left="1985" w:hanging="1985"/>
              <w:rPr>
                <w:rFonts w:ascii="Arial" w:eastAsia="Times New Roman" w:hAnsi="Arial" w:cs="Arial"/>
                <w:b/>
                <w:sz w:val="22"/>
                <w:szCs w:val="22"/>
                <w:lang w:val="en-US"/>
              </w:rPr>
            </w:pPr>
            <w:r w:rsidRPr="001B1089">
              <w:rPr>
                <w:rFonts w:ascii="Arial" w:eastAsia="Times New Roman" w:hAnsi="Arial" w:cs="Arial"/>
                <w:b/>
                <w:sz w:val="22"/>
                <w:szCs w:val="22"/>
                <w:lang w:val="en-US"/>
              </w:rPr>
              <w:t>Title:</w:t>
            </w:r>
            <w:r w:rsidRPr="001B1089">
              <w:rPr>
                <w:rFonts w:ascii="Arial" w:eastAsia="Times New Roman" w:hAnsi="Arial" w:cs="Arial"/>
                <w:b/>
                <w:sz w:val="22"/>
                <w:szCs w:val="22"/>
                <w:lang w:val="en-US"/>
              </w:rPr>
              <w:tab/>
            </w:r>
            <w:r w:rsidRPr="001B1089">
              <w:rPr>
                <w:rFonts w:ascii="Arial" w:eastAsia="Times New Roman" w:hAnsi="Arial" w:cs="Arial"/>
                <w:b/>
                <w:color w:val="FF0000"/>
                <w:sz w:val="22"/>
                <w:szCs w:val="22"/>
                <w:lang w:val="en-US"/>
              </w:rPr>
              <w:t>[Draft]</w:t>
            </w:r>
            <w:r w:rsidRPr="001B1089">
              <w:rPr>
                <w:rFonts w:ascii="Arial" w:eastAsia="Times New Roman" w:hAnsi="Arial" w:cs="Arial"/>
                <w:b/>
                <w:sz w:val="22"/>
                <w:szCs w:val="22"/>
                <w:lang w:val="en-US"/>
              </w:rPr>
              <w:t xml:space="preserve"> LS on handling of location information in multi-path operation</w:t>
            </w:r>
          </w:p>
          <w:p w14:paraId="694153BB" w14:textId="77777777" w:rsidR="00533CCD" w:rsidRPr="001B1089" w:rsidRDefault="00533CCD" w:rsidP="001B1089">
            <w:pPr>
              <w:tabs>
                <w:tab w:val="left" w:pos="4900"/>
              </w:tabs>
              <w:spacing w:after="60"/>
              <w:ind w:left="1985" w:hanging="1985"/>
              <w:rPr>
                <w:rFonts w:ascii="Arial" w:eastAsia="Times New Roman" w:hAnsi="Arial" w:cs="Arial"/>
                <w:b/>
                <w:sz w:val="22"/>
                <w:szCs w:val="22"/>
                <w:lang w:val="en-US"/>
              </w:rPr>
            </w:pPr>
            <w:r w:rsidRPr="001B1089">
              <w:rPr>
                <w:rFonts w:ascii="Arial" w:eastAsia="Times New Roman" w:hAnsi="Arial" w:cs="Arial"/>
                <w:b/>
                <w:sz w:val="22"/>
                <w:szCs w:val="22"/>
                <w:lang w:val="en-US"/>
              </w:rPr>
              <w:t>Response to:</w:t>
            </w:r>
            <w:r w:rsidRPr="001B1089">
              <w:rPr>
                <w:rFonts w:ascii="Arial" w:eastAsia="Times New Roman" w:hAnsi="Arial" w:cs="Arial"/>
                <w:b/>
                <w:sz w:val="22"/>
                <w:szCs w:val="22"/>
                <w:lang w:val="en-US"/>
              </w:rPr>
              <w:tab/>
              <w:t>-</w:t>
            </w:r>
          </w:p>
          <w:p w14:paraId="0A361743" w14:textId="3479A288" w:rsidR="00533CCD" w:rsidRPr="001B1089" w:rsidRDefault="00533CCD" w:rsidP="001B1089">
            <w:pPr>
              <w:tabs>
                <w:tab w:val="left" w:pos="4900"/>
              </w:tabs>
              <w:spacing w:after="60"/>
              <w:ind w:left="1985" w:hanging="1985"/>
              <w:rPr>
                <w:rFonts w:ascii="Arial" w:eastAsiaTheme="minorEastAsia" w:hAnsi="Arial" w:cs="Arial"/>
                <w:b/>
                <w:sz w:val="22"/>
                <w:szCs w:val="22"/>
                <w:lang w:val="en-US" w:eastAsia="ko-KR"/>
              </w:rPr>
            </w:pPr>
            <w:r w:rsidRPr="001B1089">
              <w:rPr>
                <w:rFonts w:ascii="Arial" w:eastAsia="Times New Roman" w:hAnsi="Arial" w:cs="Arial"/>
                <w:b/>
                <w:sz w:val="22"/>
                <w:szCs w:val="22"/>
                <w:lang w:val="en-US"/>
              </w:rPr>
              <w:t>Release:</w:t>
            </w:r>
            <w:r w:rsidRPr="001B1089">
              <w:rPr>
                <w:rFonts w:ascii="Arial" w:eastAsia="Times New Roman" w:hAnsi="Arial" w:cs="Arial"/>
                <w:b/>
                <w:sz w:val="22"/>
                <w:szCs w:val="22"/>
                <w:lang w:val="en-US"/>
              </w:rPr>
              <w:tab/>
              <w:t>Rel-1</w:t>
            </w:r>
            <w:r w:rsidR="001B1089">
              <w:rPr>
                <w:rFonts w:ascii="Arial" w:eastAsiaTheme="minorEastAsia" w:hAnsi="Arial" w:cs="Arial" w:hint="eastAsia"/>
                <w:b/>
                <w:sz w:val="22"/>
                <w:szCs w:val="22"/>
                <w:lang w:val="en-US" w:eastAsia="ko-KR"/>
              </w:rPr>
              <w:t>9</w:t>
            </w:r>
          </w:p>
          <w:p w14:paraId="58270F26" w14:textId="65D9D9D6" w:rsidR="00533CCD" w:rsidRPr="001B1089" w:rsidRDefault="00533CCD" w:rsidP="001B1089">
            <w:pPr>
              <w:tabs>
                <w:tab w:val="left" w:pos="4900"/>
              </w:tabs>
              <w:spacing w:after="60"/>
              <w:ind w:left="1985" w:hanging="1985"/>
              <w:rPr>
                <w:rFonts w:ascii="Arial" w:eastAsia="Times New Roman" w:hAnsi="Arial" w:cs="Arial"/>
                <w:b/>
                <w:sz w:val="22"/>
                <w:szCs w:val="22"/>
                <w:lang w:val="en-US"/>
              </w:rPr>
            </w:pPr>
            <w:r w:rsidRPr="001B1089">
              <w:rPr>
                <w:rFonts w:ascii="Arial" w:eastAsia="Times New Roman" w:hAnsi="Arial" w:cs="Arial"/>
                <w:b/>
                <w:sz w:val="22"/>
                <w:szCs w:val="22"/>
                <w:lang w:val="en-US"/>
              </w:rPr>
              <w:t>Work Item:</w:t>
            </w:r>
            <w:r w:rsidRPr="001B1089">
              <w:rPr>
                <w:rFonts w:ascii="Arial" w:eastAsia="Times New Roman" w:hAnsi="Arial" w:cs="Arial"/>
                <w:b/>
                <w:sz w:val="22"/>
                <w:szCs w:val="22"/>
                <w:lang w:val="en-US"/>
              </w:rPr>
              <w:tab/>
            </w:r>
            <w:r w:rsidR="001B1089" w:rsidRPr="001B1089">
              <w:rPr>
                <w:rFonts w:ascii="Arial" w:eastAsia="Times New Roman" w:hAnsi="Arial" w:cs="Arial"/>
                <w:b/>
                <w:sz w:val="22"/>
                <w:szCs w:val="22"/>
                <w:lang w:val="en-US"/>
              </w:rPr>
              <w:t>NR_WAB_5GFemto-Core</w:t>
            </w:r>
            <w:r w:rsidRPr="001B1089">
              <w:rPr>
                <w:rFonts w:ascii="Arial" w:eastAsia="Times New Roman" w:hAnsi="Arial" w:cs="Arial"/>
                <w:b/>
                <w:sz w:val="22"/>
                <w:szCs w:val="22"/>
                <w:lang w:val="en-US"/>
              </w:rPr>
              <w:t xml:space="preserve">, </w:t>
            </w:r>
            <w:r w:rsidR="001B1089" w:rsidRPr="001B1089">
              <w:rPr>
                <w:rFonts w:ascii="Arial" w:eastAsia="Times New Roman" w:hAnsi="Arial" w:cs="Arial"/>
                <w:b/>
                <w:sz w:val="22"/>
                <w:szCs w:val="22"/>
                <w:lang w:val="en-US"/>
              </w:rPr>
              <w:t>5G_Femto</w:t>
            </w:r>
          </w:p>
          <w:p w14:paraId="6D7D0C47" w14:textId="77777777" w:rsidR="00533CCD" w:rsidRPr="001B1089" w:rsidRDefault="00533CCD" w:rsidP="00465DB2">
            <w:pPr>
              <w:spacing w:after="60"/>
              <w:ind w:left="1985" w:hanging="1985"/>
              <w:rPr>
                <w:rFonts w:ascii="Arial" w:hAnsi="Arial" w:cs="Arial"/>
                <w:b/>
              </w:rPr>
            </w:pPr>
          </w:p>
          <w:p w14:paraId="714CFA13" w14:textId="77777777" w:rsidR="00533CCD" w:rsidRPr="001B1089" w:rsidRDefault="00533CCD" w:rsidP="001B1089">
            <w:pPr>
              <w:spacing w:after="60"/>
              <w:ind w:left="1985" w:hanging="1985"/>
              <w:rPr>
                <w:rFonts w:ascii="Arial" w:eastAsia="Times New Roman" w:hAnsi="Arial" w:cs="Arial"/>
                <w:b/>
                <w:sz w:val="22"/>
                <w:szCs w:val="22"/>
                <w:lang w:val="en-US"/>
              </w:rPr>
            </w:pPr>
            <w:r w:rsidRPr="001B1089">
              <w:rPr>
                <w:rFonts w:ascii="Arial" w:eastAsia="Times New Roman" w:hAnsi="Arial" w:cs="Arial"/>
                <w:b/>
                <w:sz w:val="22"/>
                <w:szCs w:val="22"/>
                <w:lang w:val="en-US"/>
              </w:rPr>
              <w:t>Source:</w:t>
            </w:r>
            <w:r w:rsidRPr="001B1089">
              <w:rPr>
                <w:rFonts w:ascii="Arial" w:eastAsia="Times New Roman" w:hAnsi="Arial" w:cs="Arial"/>
                <w:b/>
                <w:sz w:val="22"/>
                <w:szCs w:val="22"/>
                <w:lang w:val="en-US"/>
              </w:rPr>
              <w:tab/>
              <w:t>RAN3</w:t>
            </w:r>
          </w:p>
          <w:p w14:paraId="31229587" w14:textId="77777777" w:rsidR="00533CCD" w:rsidRPr="001B1089" w:rsidRDefault="00533CCD" w:rsidP="001B1089">
            <w:pPr>
              <w:spacing w:after="60"/>
              <w:ind w:left="1985" w:hanging="1985"/>
              <w:rPr>
                <w:rFonts w:ascii="Arial" w:eastAsia="Times New Roman" w:hAnsi="Arial" w:cs="Arial"/>
                <w:b/>
                <w:sz w:val="22"/>
                <w:szCs w:val="22"/>
                <w:lang w:val="en-US"/>
              </w:rPr>
            </w:pPr>
            <w:r w:rsidRPr="001B1089">
              <w:rPr>
                <w:rFonts w:ascii="Arial" w:eastAsia="Times New Roman" w:hAnsi="Arial" w:cs="Arial"/>
                <w:b/>
                <w:sz w:val="22"/>
                <w:szCs w:val="22"/>
                <w:lang w:val="en-US"/>
              </w:rPr>
              <w:t>To:</w:t>
            </w:r>
            <w:r w:rsidRPr="001B1089">
              <w:rPr>
                <w:rFonts w:ascii="Arial" w:eastAsia="Times New Roman" w:hAnsi="Arial" w:cs="Arial"/>
                <w:b/>
                <w:sz w:val="22"/>
                <w:szCs w:val="22"/>
                <w:lang w:val="en-US"/>
              </w:rPr>
              <w:tab/>
              <w:t>SA2</w:t>
            </w:r>
          </w:p>
          <w:p w14:paraId="16CF21CE" w14:textId="7DDE489F" w:rsidR="00533CCD" w:rsidRPr="001B1089" w:rsidRDefault="00533CCD" w:rsidP="001B1089">
            <w:pPr>
              <w:spacing w:after="60"/>
              <w:ind w:left="1985" w:hanging="1985"/>
              <w:rPr>
                <w:rFonts w:ascii="Arial" w:eastAsiaTheme="minorEastAsia" w:hAnsi="Arial" w:cs="Arial"/>
                <w:b/>
                <w:sz w:val="22"/>
                <w:szCs w:val="22"/>
                <w:lang w:val="en-US" w:eastAsia="ko-KR"/>
              </w:rPr>
            </w:pPr>
            <w:r w:rsidRPr="001B1089">
              <w:rPr>
                <w:rFonts w:ascii="Arial" w:eastAsia="Times New Roman" w:hAnsi="Arial" w:cs="Arial"/>
                <w:b/>
                <w:sz w:val="22"/>
                <w:szCs w:val="22"/>
                <w:lang w:val="en-US"/>
              </w:rPr>
              <w:t>Cc:</w:t>
            </w:r>
            <w:r w:rsidRPr="001B1089">
              <w:rPr>
                <w:rFonts w:ascii="Arial" w:eastAsia="Times New Roman" w:hAnsi="Arial" w:cs="Arial"/>
                <w:b/>
                <w:sz w:val="22"/>
                <w:szCs w:val="22"/>
                <w:lang w:val="en-US"/>
              </w:rPr>
              <w:tab/>
            </w:r>
            <w:r w:rsidR="001B1089">
              <w:rPr>
                <w:rFonts w:ascii="Arial" w:eastAsiaTheme="minorEastAsia" w:hAnsi="Arial" w:cs="Arial" w:hint="eastAsia"/>
                <w:b/>
                <w:sz w:val="22"/>
                <w:szCs w:val="22"/>
                <w:lang w:val="en-US" w:eastAsia="ko-KR"/>
              </w:rPr>
              <w:t>-</w:t>
            </w:r>
          </w:p>
          <w:p w14:paraId="2350936F" w14:textId="77777777" w:rsidR="00533CCD" w:rsidRPr="001B1089" w:rsidRDefault="00533CCD" w:rsidP="00465DB2">
            <w:pPr>
              <w:spacing w:after="60"/>
              <w:ind w:left="1985" w:hanging="1985"/>
              <w:rPr>
                <w:rFonts w:ascii="Arial" w:eastAsia="Times New Roman" w:hAnsi="Arial" w:cs="Arial"/>
                <w:b/>
                <w:sz w:val="22"/>
                <w:szCs w:val="22"/>
                <w:lang w:val="en-US"/>
              </w:rPr>
            </w:pPr>
          </w:p>
          <w:p w14:paraId="6534DA9F" w14:textId="77777777" w:rsidR="00533CCD" w:rsidRPr="001B1089" w:rsidRDefault="00533CCD" w:rsidP="001B1089">
            <w:pPr>
              <w:spacing w:after="60"/>
              <w:ind w:left="1985" w:hanging="1985"/>
              <w:rPr>
                <w:rFonts w:ascii="Arial" w:hAnsi="Arial" w:cs="Arial"/>
                <w:bCs/>
              </w:rPr>
            </w:pPr>
            <w:r w:rsidRPr="001B1089">
              <w:rPr>
                <w:rFonts w:ascii="Arial" w:eastAsia="Times New Roman" w:hAnsi="Arial" w:cs="Arial"/>
                <w:b/>
                <w:sz w:val="22"/>
                <w:szCs w:val="22"/>
                <w:lang w:val="en-US"/>
              </w:rPr>
              <w:t>Contact Person:</w:t>
            </w:r>
            <w:r w:rsidRPr="001B1089">
              <w:rPr>
                <w:rFonts w:ascii="Arial" w:hAnsi="Arial" w:cs="Arial"/>
                <w:bCs/>
              </w:rPr>
              <w:tab/>
            </w:r>
          </w:p>
          <w:p w14:paraId="37B3E2AC" w14:textId="77777777" w:rsidR="00533CCD" w:rsidRPr="001B1089" w:rsidRDefault="00533CCD" w:rsidP="00465DB2">
            <w:pPr>
              <w:pStyle w:val="Contact"/>
              <w:tabs>
                <w:tab w:val="clear" w:pos="2268"/>
              </w:tabs>
              <w:rPr>
                <w:bCs/>
              </w:rPr>
            </w:pPr>
            <w:r w:rsidRPr="001B1089">
              <w:t>Name:</w:t>
            </w:r>
            <w:r w:rsidRPr="001B1089">
              <w:rPr>
                <w:bCs/>
              </w:rPr>
              <w:tab/>
              <w:t>Seokjung Kim</w:t>
            </w:r>
          </w:p>
          <w:p w14:paraId="0B0BC351" w14:textId="77777777" w:rsidR="00533CCD" w:rsidRPr="001B1089" w:rsidRDefault="00533CCD" w:rsidP="00465DB2">
            <w:pPr>
              <w:pStyle w:val="Contact"/>
              <w:tabs>
                <w:tab w:val="clear" w:pos="2268"/>
              </w:tabs>
              <w:rPr>
                <w:bCs/>
                <w:color w:val="0000FF"/>
              </w:rPr>
            </w:pPr>
            <w:r w:rsidRPr="001B1089">
              <w:rPr>
                <w:color w:val="0000FF"/>
              </w:rPr>
              <w:t>E-mail Address:</w:t>
            </w:r>
            <w:r w:rsidRPr="001B1089">
              <w:rPr>
                <w:bCs/>
                <w:color w:val="0000FF"/>
              </w:rPr>
              <w:tab/>
              <w:t>seokjung.kim@lge.com</w:t>
            </w:r>
          </w:p>
          <w:p w14:paraId="5D50C44E" w14:textId="77777777" w:rsidR="00533CCD" w:rsidRPr="001B1089" w:rsidRDefault="00533CCD" w:rsidP="00465DB2">
            <w:pPr>
              <w:pStyle w:val="Contact"/>
              <w:tabs>
                <w:tab w:val="clear" w:pos="2268"/>
              </w:tabs>
              <w:rPr>
                <w:b w:val="0"/>
              </w:rPr>
            </w:pPr>
          </w:p>
          <w:p w14:paraId="7E87C1EB" w14:textId="77777777" w:rsidR="00533CCD" w:rsidRPr="001B1089" w:rsidRDefault="00533CCD" w:rsidP="00465DB2">
            <w:pPr>
              <w:tabs>
                <w:tab w:val="left" w:pos="2268"/>
              </w:tabs>
              <w:rPr>
                <w:rFonts w:ascii="Arial" w:hAnsi="Arial" w:cs="Arial"/>
                <w:bCs/>
              </w:rPr>
            </w:pPr>
            <w:r w:rsidRPr="001B1089">
              <w:rPr>
                <w:rFonts w:ascii="Arial" w:eastAsia="Times New Roman" w:hAnsi="Arial" w:cs="Arial"/>
                <w:b/>
                <w:sz w:val="22"/>
                <w:szCs w:val="22"/>
                <w:lang w:val="en-US"/>
              </w:rPr>
              <w:t>Send any reply LS to:</w:t>
            </w:r>
            <w:r w:rsidRPr="001B1089">
              <w:rPr>
                <w:rFonts w:ascii="Arial" w:eastAsia="Times New Roman" w:hAnsi="Arial" w:cs="Arial"/>
                <w:b/>
                <w:sz w:val="22"/>
                <w:szCs w:val="22"/>
                <w:lang w:val="en-US"/>
              </w:rPr>
              <w:tab/>
              <w:t>3GPP Liaisons Coordinator</w:t>
            </w:r>
            <w:r w:rsidRPr="001B1089">
              <w:rPr>
                <w:rFonts w:ascii="Arial" w:hAnsi="Arial" w:cs="Arial"/>
                <w:b/>
              </w:rPr>
              <w:t xml:space="preserve">, </w:t>
            </w:r>
            <w:hyperlink r:id="rId8" w:history="1">
              <w:r w:rsidRPr="001B1089">
                <w:rPr>
                  <w:rStyle w:val="ab"/>
                  <w:rFonts w:ascii="Arial" w:hAnsi="Arial" w:cs="Arial"/>
                  <w:b/>
                  <w:sz w:val="22"/>
                  <w:szCs w:val="22"/>
                </w:rPr>
                <w:t>mailto:3GPPLiaison@etsi.org</w:t>
              </w:r>
            </w:hyperlink>
            <w:r w:rsidRPr="001B1089">
              <w:rPr>
                <w:rFonts w:ascii="Arial" w:hAnsi="Arial" w:cs="Arial"/>
                <w:b/>
                <w:sz w:val="22"/>
                <w:szCs w:val="22"/>
              </w:rPr>
              <w:t xml:space="preserve"> </w:t>
            </w:r>
            <w:r w:rsidRPr="001B1089">
              <w:rPr>
                <w:rFonts w:ascii="Arial" w:hAnsi="Arial" w:cs="Arial"/>
                <w:bCs/>
                <w:sz w:val="22"/>
                <w:szCs w:val="22"/>
              </w:rPr>
              <w:tab/>
            </w:r>
          </w:p>
          <w:p w14:paraId="39274F8E" w14:textId="77777777" w:rsidR="00533CCD" w:rsidRPr="001B1089" w:rsidRDefault="00533CCD" w:rsidP="00465DB2">
            <w:pPr>
              <w:spacing w:after="60"/>
              <w:ind w:left="1985" w:hanging="1985"/>
              <w:rPr>
                <w:rFonts w:ascii="Arial" w:hAnsi="Arial" w:cs="Arial"/>
                <w:b/>
              </w:rPr>
            </w:pPr>
          </w:p>
          <w:p w14:paraId="3423C5BD" w14:textId="77777777" w:rsidR="00533CCD" w:rsidRPr="001B1089" w:rsidRDefault="00533CCD" w:rsidP="001B1089">
            <w:pPr>
              <w:pStyle w:val="Source"/>
            </w:pPr>
            <w:r w:rsidRPr="001B1089">
              <w:t>Attachments:</w:t>
            </w:r>
            <w:r w:rsidRPr="001B1089">
              <w:tab/>
              <w:t>none</w:t>
            </w:r>
          </w:p>
          <w:p w14:paraId="5B65C49E" w14:textId="77777777" w:rsidR="00533CCD" w:rsidRPr="00F910BA" w:rsidRDefault="00533CCD" w:rsidP="00465DB2">
            <w:pPr>
              <w:pStyle w:val="1"/>
              <w:overflowPunct w:val="0"/>
              <w:autoSpaceDE w:val="0"/>
              <w:autoSpaceDN w:val="0"/>
              <w:adjustRightInd w:val="0"/>
              <w:ind w:left="0" w:firstLine="0"/>
              <w:textAlignment w:val="baseline"/>
              <w:rPr>
                <w:rFonts w:eastAsia="맑은 고딕"/>
                <w:b/>
                <w:sz w:val="20"/>
              </w:rPr>
            </w:pPr>
            <w:r w:rsidRPr="00F910BA">
              <w:rPr>
                <w:rFonts w:eastAsia="맑은 고딕"/>
                <w:b/>
                <w:sz w:val="20"/>
              </w:rPr>
              <w:t>1. Overall description</w:t>
            </w:r>
          </w:p>
          <w:p w14:paraId="56561891" w14:textId="6DD8AD1F" w:rsidR="001B1089" w:rsidRDefault="00533CCD" w:rsidP="001B1089">
            <w:pPr>
              <w:spacing w:after="120"/>
              <w:rPr>
                <w:rFonts w:ascii="Arial" w:hAnsi="Arial" w:cs="Arial"/>
                <w:bCs/>
                <w:lang w:eastAsia="ko-KR"/>
              </w:rPr>
            </w:pPr>
            <w:r w:rsidRPr="006E5E59">
              <w:rPr>
                <w:rFonts w:ascii="Arial" w:hAnsi="Arial" w:cs="Arial"/>
                <w:bCs/>
              </w:rPr>
              <w:t xml:space="preserve">RAN3 </w:t>
            </w:r>
            <w:r w:rsidR="008A776A">
              <w:rPr>
                <w:rFonts w:ascii="Arial" w:hAnsi="Arial" w:cs="Arial" w:hint="eastAsia"/>
                <w:bCs/>
                <w:lang w:eastAsia="ko-KR"/>
              </w:rPr>
              <w:t xml:space="preserve">agreed to </w:t>
            </w:r>
            <w:r w:rsidR="001B1089">
              <w:rPr>
                <w:rFonts w:ascii="Arial" w:hAnsi="Arial" w:cs="Arial" w:hint="eastAsia"/>
                <w:bCs/>
                <w:lang w:eastAsia="ko-KR"/>
              </w:rPr>
              <w:t>captur</w:t>
            </w:r>
            <w:r w:rsidRPr="006E5E59">
              <w:rPr>
                <w:rFonts w:ascii="Arial" w:hAnsi="Arial" w:cs="Arial"/>
                <w:bCs/>
              </w:rPr>
              <w:t xml:space="preserve">e the </w:t>
            </w:r>
            <w:r w:rsidR="001B1089">
              <w:rPr>
                <w:rFonts w:ascii="Arial" w:hAnsi="Arial" w:cs="Arial" w:hint="eastAsia"/>
                <w:bCs/>
                <w:lang w:eastAsia="ko-KR"/>
              </w:rPr>
              <w:t xml:space="preserve">access control for NR </w:t>
            </w:r>
            <w:proofErr w:type="spellStart"/>
            <w:r w:rsidR="001B1089">
              <w:rPr>
                <w:rFonts w:ascii="Arial" w:hAnsi="Arial" w:cs="Arial" w:hint="eastAsia"/>
                <w:bCs/>
                <w:lang w:eastAsia="ko-KR"/>
              </w:rPr>
              <w:t>Femto</w:t>
            </w:r>
            <w:proofErr w:type="spellEnd"/>
            <w:r w:rsidR="001B1089">
              <w:rPr>
                <w:rFonts w:ascii="Arial" w:hAnsi="Arial" w:cs="Arial" w:hint="eastAsia"/>
                <w:bCs/>
                <w:lang w:eastAsia="ko-KR"/>
              </w:rPr>
              <w:t xml:space="preserve"> into RAN3 BL CR to TS 38.300 (R3-247936).</w:t>
            </w:r>
          </w:p>
          <w:p w14:paraId="7B4DB306" w14:textId="77777777" w:rsidR="001B1089" w:rsidRPr="001B1089" w:rsidRDefault="001B1089" w:rsidP="001B1089">
            <w:pPr>
              <w:spacing w:beforeLines="50" w:before="120" w:after="0" w:line="276" w:lineRule="auto"/>
              <w:jc w:val="both"/>
              <w:rPr>
                <w:rFonts w:ascii="Arial" w:eastAsia="맑은 고딕" w:hAnsi="Arial" w:cs="Arial"/>
                <w:sz w:val="10"/>
                <w:szCs w:val="10"/>
                <w:lang w:eastAsia="ko-KR"/>
              </w:rPr>
            </w:pPr>
          </w:p>
          <w:tbl>
            <w:tblPr>
              <w:tblStyle w:val="af4"/>
              <w:tblW w:w="0" w:type="auto"/>
              <w:tblLook w:val="04A0" w:firstRow="1" w:lastRow="0" w:firstColumn="1" w:lastColumn="0" w:noHBand="0" w:noVBand="1"/>
            </w:tblPr>
            <w:tblGrid>
              <w:gridCol w:w="9405"/>
            </w:tblGrid>
            <w:tr w:rsidR="001B1089" w14:paraId="3CC4962D" w14:textId="77777777" w:rsidTr="00465DB2">
              <w:tc>
                <w:tcPr>
                  <w:tcW w:w="9854" w:type="dxa"/>
                </w:tcPr>
                <w:p w14:paraId="2EC5FE5E" w14:textId="77777777" w:rsidR="001B1089" w:rsidRDefault="001B1089" w:rsidP="001B1089">
                  <w:pPr>
                    <w:pStyle w:val="NO"/>
                    <w:rPr>
                      <w:lang w:eastAsia="zh-CN"/>
                    </w:rPr>
                  </w:pPr>
                  <w:r>
                    <w:rPr>
                      <w:lang w:eastAsia="zh-CN"/>
                    </w:rPr>
                    <w:t xml:space="preserve">NOTE: The NR </w:t>
                  </w:r>
                  <w:proofErr w:type="spellStart"/>
                  <w:r>
                    <w:rPr>
                      <w:lang w:eastAsia="zh-CN"/>
                    </w:rPr>
                    <w:t>Femto</w:t>
                  </w:r>
                  <w:proofErr w:type="spellEnd"/>
                  <w:r>
                    <w:rPr>
                      <w:lang w:eastAsia="zh-CN"/>
                    </w:rPr>
                    <w:t xml:space="preserve"> node may use the CAG mechanism for PNI NPN (see clause 16.7.4) as follows: </w:t>
                  </w:r>
                </w:p>
                <w:p w14:paraId="6ED9D4F4" w14:textId="27F8F311" w:rsidR="001B1089" w:rsidRPr="00354585" w:rsidRDefault="001B1089" w:rsidP="001B1089">
                  <w:pPr>
                    <w:ind w:left="568" w:hanging="284"/>
                    <w:rPr>
                      <w:rFonts w:eastAsia="SimSun"/>
                      <w:lang w:eastAsia="zh-CN"/>
                    </w:rPr>
                  </w:pPr>
                  <w:r w:rsidRPr="00354585">
                    <w:rPr>
                      <w:rFonts w:eastAsia="SimSun"/>
                      <w:lang w:eastAsia="zh-CN"/>
                    </w:rPr>
                    <w:t>-</w:t>
                  </w:r>
                  <w:r w:rsidRPr="00354585">
                    <w:rPr>
                      <w:rFonts w:eastAsia="SimSun"/>
                      <w:lang w:eastAsia="zh-CN"/>
                    </w:rPr>
                    <w:tab/>
                    <w:t xml:space="preserve">The NR </w:t>
                  </w:r>
                  <w:proofErr w:type="spellStart"/>
                  <w:r w:rsidRPr="00354585">
                    <w:rPr>
                      <w:rFonts w:eastAsia="SimSun"/>
                      <w:lang w:eastAsia="zh-CN"/>
                    </w:rPr>
                    <w:t>Femto</w:t>
                  </w:r>
                  <w:proofErr w:type="spellEnd"/>
                  <w:r w:rsidRPr="00354585">
                    <w:rPr>
                      <w:rFonts w:eastAsia="SimSun" w:hint="eastAsia"/>
                      <w:lang w:eastAsia="zh-CN"/>
                    </w:rPr>
                    <w:t xml:space="preserve"> node</w:t>
                  </w:r>
                  <w:r w:rsidRPr="00354585">
                    <w:rPr>
                      <w:rFonts w:eastAsia="SimSun"/>
                      <w:lang w:eastAsia="zh-CN"/>
                    </w:rPr>
                    <w:t xml:space="preserve"> may activate a PLMN cell, which can be accessed by legacy UE without access control of CAG.</w:t>
                  </w:r>
                </w:p>
                <w:p w14:paraId="35CB8482" w14:textId="77777777" w:rsidR="001B1089" w:rsidRPr="00354585" w:rsidRDefault="001B1089" w:rsidP="001B1089">
                  <w:pPr>
                    <w:ind w:left="568" w:hanging="284"/>
                    <w:rPr>
                      <w:rFonts w:eastAsia="SimSun"/>
                      <w:lang w:eastAsia="zh-CN"/>
                    </w:rPr>
                  </w:pPr>
                  <w:r w:rsidRPr="00354585">
                    <w:rPr>
                      <w:rFonts w:eastAsia="SimSun"/>
                      <w:lang w:eastAsia="zh-CN"/>
                    </w:rPr>
                    <w:t>-</w:t>
                  </w:r>
                  <w:r w:rsidRPr="00354585">
                    <w:rPr>
                      <w:rFonts w:eastAsia="SimSun"/>
                      <w:lang w:eastAsia="zh-CN"/>
                    </w:rPr>
                    <w:tab/>
                    <w:t xml:space="preserve">The NR </w:t>
                  </w:r>
                  <w:proofErr w:type="spellStart"/>
                  <w:r w:rsidRPr="00354585">
                    <w:rPr>
                      <w:rFonts w:eastAsia="SimSun"/>
                      <w:lang w:eastAsia="zh-CN"/>
                    </w:rPr>
                    <w:t>Femto</w:t>
                  </w:r>
                  <w:proofErr w:type="spellEnd"/>
                  <w:r w:rsidRPr="00354585">
                    <w:rPr>
                      <w:rFonts w:eastAsia="SimSun"/>
                      <w:lang w:eastAsia="zh-CN"/>
                    </w:rPr>
                    <w:t xml:space="preserve"> may activate a cell shared by both PLMN and PNI-NPN, through broadcasting both the </w:t>
                  </w:r>
                  <w:proofErr w:type="spellStart"/>
                  <w:r w:rsidRPr="00354585">
                    <w:rPr>
                      <w:i/>
                    </w:rPr>
                    <w:t>plmn-IdentityInfoList</w:t>
                  </w:r>
                  <w:proofErr w:type="spellEnd"/>
                  <w:r w:rsidRPr="00354585">
                    <w:t xml:space="preserve"> and the </w:t>
                  </w:r>
                  <w:r w:rsidRPr="00354585">
                    <w:rPr>
                      <w:i/>
                    </w:rPr>
                    <w:t>npn-IdentityInfoList-r16</w:t>
                  </w:r>
                  <w:r w:rsidRPr="00354585">
                    <w:t xml:space="preserve"> in the SIB1</w:t>
                  </w:r>
                  <w:r w:rsidRPr="00354585">
                    <w:rPr>
                      <w:rFonts w:eastAsia="SimSun"/>
                      <w:lang w:eastAsia="zh-CN"/>
                    </w:rPr>
                    <w:t xml:space="preserve">, but without the </w:t>
                  </w:r>
                  <w:proofErr w:type="spellStart"/>
                  <w:r w:rsidRPr="00354585">
                    <w:rPr>
                      <w:i/>
                    </w:rPr>
                    <w:t>cellReservedForOtherUse</w:t>
                  </w:r>
                  <w:proofErr w:type="spellEnd"/>
                  <w:r w:rsidRPr="00354585">
                    <w:rPr>
                      <w:rFonts w:eastAsia="SimSun"/>
                      <w:lang w:eastAsia="zh-CN"/>
                    </w:rPr>
                    <w:t>. Then, this cell is accessible to UEs which have the allowed CAG list including a CA</w:t>
                  </w:r>
                  <w:r w:rsidRPr="00354585">
                    <w:rPr>
                      <w:rFonts w:eastAsia="SimSun" w:hint="eastAsia"/>
                      <w:lang w:eastAsia="zh-CN"/>
                    </w:rPr>
                    <w:t>G-ID</w:t>
                  </w:r>
                  <w:r w:rsidRPr="00354585">
                    <w:rPr>
                      <w:rFonts w:eastAsia="SimSun"/>
                      <w:lang w:eastAsia="zh-CN"/>
                    </w:rPr>
                    <w:t xml:space="preserve"> broadcasted by the cell. For the legacy UE not supporting CAG, this cell is viewed as a normal PLMN cell. </w:t>
                  </w:r>
                </w:p>
                <w:p w14:paraId="5BA75068" w14:textId="77777777" w:rsidR="001B1089" w:rsidRPr="00354585" w:rsidRDefault="001B1089" w:rsidP="001B1089">
                  <w:pPr>
                    <w:ind w:left="568" w:hanging="284"/>
                    <w:rPr>
                      <w:rFonts w:ascii="Arial" w:eastAsia="맑은 고딕" w:hAnsi="Arial" w:cs="Arial"/>
                      <w:lang w:eastAsia="ko-KR"/>
                    </w:rPr>
                  </w:pPr>
                  <w:r w:rsidRPr="00354585">
                    <w:rPr>
                      <w:rFonts w:eastAsia="SimSun"/>
                      <w:lang w:eastAsia="zh-CN"/>
                    </w:rPr>
                    <w:t>-</w:t>
                  </w:r>
                  <w:r w:rsidRPr="00354585">
                    <w:rPr>
                      <w:rFonts w:eastAsia="SimSun"/>
                      <w:lang w:eastAsia="zh-CN"/>
                    </w:rPr>
                    <w:tab/>
                    <w:t xml:space="preserve">The NR </w:t>
                  </w:r>
                  <w:proofErr w:type="spellStart"/>
                  <w:r w:rsidRPr="00354585">
                    <w:rPr>
                      <w:rFonts w:eastAsia="SimSun"/>
                      <w:lang w:eastAsia="zh-CN"/>
                    </w:rPr>
                    <w:t>Femto</w:t>
                  </w:r>
                  <w:proofErr w:type="spellEnd"/>
                  <w:r w:rsidRPr="00354585">
                    <w:rPr>
                      <w:rFonts w:eastAsia="SimSun" w:hint="eastAsia"/>
                      <w:lang w:eastAsia="zh-CN"/>
                    </w:rPr>
                    <w:t xml:space="preserve"> node</w:t>
                  </w:r>
                  <w:r w:rsidRPr="00354585">
                    <w:rPr>
                      <w:rFonts w:eastAsia="SimSun"/>
                      <w:lang w:eastAsia="zh-CN"/>
                    </w:rPr>
                    <w:t xml:space="preserve"> may activate an NPN-only cell by broadcasting the</w:t>
                  </w:r>
                  <w:r w:rsidRPr="00354585">
                    <w:rPr>
                      <w:i/>
                    </w:rPr>
                    <w:t xml:space="preserve"> </w:t>
                  </w:r>
                  <w:proofErr w:type="spellStart"/>
                  <w:r w:rsidRPr="00354585">
                    <w:rPr>
                      <w:i/>
                    </w:rPr>
                    <w:t>cellReservedForOtherUse</w:t>
                  </w:r>
                  <w:proofErr w:type="spellEnd"/>
                  <w:r w:rsidRPr="00354585">
                    <w:rPr>
                      <w:i/>
                    </w:rPr>
                    <w:t xml:space="preserve"> IE </w:t>
                  </w:r>
                  <w:r w:rsidRPr="00354585">
                    <w:rPr>
                      <w:rFonts w:eastAsia="SimSun"/>
                      <w:lang w:eastAsia="zh-CN"/>
                    </w:rPr>
                    <w:t>with value “</w:t>
                  </w:r>
                  <w:r w:rsidRPr="00354585">
                    <w:rPr>
                      <w:rFonts w:eastAsia="SimSun" w:hint="eastAsia"/>
                      <w:lang w:eastAsia="zh-CN"/>
                    </w:rPr>
                    <w:t>true</w:t>
                  </w:r>
                  <w:r w:rsidRPr="00354585">
                    <w:rPr>
                      <w:rFonts w:eastAsia="SimSun"/>
                      <w:lang w:eastAsia="zh-CN"/>
                    </w:rPr>
                    <w:t>”, then this cell can only be accessed by the UEs whose allowed CAG list includes a CAG-ID broadcasted by the cell.</w:t>
                  </w:r>
                </w:p>
              </w:tc>
            </w:tr>
          </w:tbl>
          <w:p w14:paraId="59219F53" w14:textId="77777777" w:rsidR="001B1089" w:rsidRPr="001B1089" w:rsidRDefault="001B1089" w:rsidP="001B1089">
            <w:pPr>
              <w:spacing w:after="120"/>
              <w:rPr>
                <w:rFonts w:ascii="Arial" w:hAnsi="Arial" w:cs="Arial"/>
                <w:bCs/>
              </w:rPr>
            </w:pPr>
          </w:p>
          <w:p w14:paraId="7B1E0118" w14:textId="2960DB43" w:rsidR="001B1089" w:rsidRDefault="008A776A" w:rsidP="001B1089">
            <w:pPr>
              <w:spacing w:after="120"/>
              <w:rPr>
                <w:rFonts w:ascii="Arial" w:hAnsi="Arial" w:cs="Arial"/>
                <w:bCs/>
                <w:lang w:eastAsia="ko-KR"/>
              </w:rPr>
            </w:pPr>
            <w:r>
              <w:rPr>
                <w:rFonts w:ascii="Arial" w:hAnsi="Arial" w:cs="Arial" w:hint="eastAsia"/>
                <w:bCs/>
                <w:lang w:eastAsia="ko-KR"/>
              </w:rPr>
              <w:t xml:space="preserve">RAN3 has discussed that in order to </w:t>
            </w:r>
            <w:r w:rsidRPr="008A776A">
              <w:rPr>
                <w:rFonts w:ascii="Arial" w:hAnsi="Arial" w:cs="Arial"/>
                <w:bCs/>
              </w:rPr>
              <w:t xml:space="preserve">control the UE initial access via the NR </w:t>
            </w:r>
            <w:proofErr w:type="spellStart"/>
            <w:r w:rsidRPr="008A776A">
              <w:rPr>
                <w:rFonts w:ascii="Arial" w:hAnsi="Arial" w:cs="Arial"/>
                <w:bCs/>
              </w:rPr>
              <w:t>Femto</w:t>
            </w:r>
            <w:proofErr w:type="spellEnd"/>
            <w:r w:rsidRPr="008A776A">
              <w:rPr>
                <w:rFonts w:ascii="Arial" w:hAnsi="Arial" w:cs="Arial"/>
                <w:bCs/>
              </w:rPr>
              <w:t>, the AMF needs to know whether the UE’s serving cell is shared by the PLMN and PNI-NPN</w:t>
            </w:r>
            <w:r>
              <w:rPr>
                <w:rFonts w:ascii="Arial" w:hAnsi="Arial" w:cs="Arial" w:hint="eastAsia"/>
                <w:bCs/>
                <w:lang w:eastAsia="ko-KR"/>
              </w:rPr>
              <w:t xml:space="preserve">. </w:t>
            </w:r>
            <w:r>
              <w:rPr>
                <w:rFonts w:ascii="Arial" w:hAnsi="Arial" w:cs="Arial"/>
                <w:bCs/>
                <w:lang w:eastAsia="ko-KR"/>
              </w:rPr>
              <w:t>T</w:t>
            </w:r>
            <w:r>
              <w:rPr>
                <w:rFonts w:ascii="Arial" w:hAnsi="Arial" w:cs="Arial" w:hint="eastAsia"/>
                <w:bCs/>
                <w:lang w:eastAsia="ko-KR"/>
              </w:rPr>
              <w:t xml:space="preserve">herefore, </w:t>
            </w:r>
            <w:r w:rsidRPr="008A776A">
              <w:rPr>
                <w:rFonts w:ascii="Arial" w:hAnsi="Arial" w:cs="Arial"/>
                <w:bCs/>
                <w:lang w:eastAsia="ko-KR"/>
              </w:rPr>
              <w:t xml:space="preserve">it is agreed to introduce a </w:t>
            </w:r>
            <w:r w:rsidR="00807CB0">
              <w:rPr>
                <w:rFonts w:ascii="Arial" w:hAnsi="Arial" w:cs="Arial" w:hint="eastAsia"/>
                <w:bCs/>
                <w:lang w:eastAsia="ko-KR"/>
              </w:rPr>
              <w:t>new</w:t>
            </w:r>
            <w:r w:rsidRPr="008A776A">
              <w:rPr>
                <w:rFonts w:ascii="Arial" w:hAnsi="Arial" w:cs="Arial"/>
                <w:bCs/>
                <w:lang w:eastAsia="ko-KR"/>
              </w:rPr>
              <w:t xml:space="preserve"> indication</w:t>
            </w:r>
            <w:r w:rsidR="00807CB0">
              <w:rPr>
                <w:rFonts w:ascii="Arial" w:hAnsi="Arial" w:cs="Arial" w:hint="eastAsia"/>
                <w:bCs/>
                <w:lang w:eastAsia="ko-KR"/>
              </w:rPr>
              <w:t xml:space="preserve"> to inform the cell shared by PLMN and PNI-NPN</w:t>
            </w:r>
            <w:r w:rsidRPr="008A776A">
              <w:rPr>
                <w:rFonts w:ascii="Arial" w:hAnsi="Arial" w:cs="Arial"/>
                <w:bCs/>
                <w:lang w:eastAsia="ko-KR"/>
              </w:rPr>
              <w:t xml:space="preserve"> in </w:t>
            </w:r>
            <w:r>
              <w:rPr>
                <w:rFonts w:ascii="Arial" w:hAnsi="Arial" w:cs="Arial" w:hint="eastAsia"/>
                <w:bCs/>
                <w:lang w:eastAsia="ko-KR"/>
              </w:rPr>
              <w:t>INITIAL UE MESSAGE</w:t>
            </w:r>
            <w:r w:rsidRPr="008A776A">
              <w:rPr>
                <w:rFonts w:ascii="Arial" w:hAnsi="Arial" w:cs="Arial"/>
                <w:bCs/>
                <w:lang w:eastAsia="ko-KR"/>
              </w:rPr>
              <w:t xml:space="preserve"> </w:t>
            </w:r>
            <w:proofErr w:type="spellStart"/>
            <w:r w:rsidRPr="008A776A">
              <w:rPr>
                <w:rFonts w:ascii="Arial" w:hAnsi="Arial" w:cs="Arial"/>
                <w:bCs/>
                <w:lang w:eastAsia="ko-KR"/>
              </w:rPr>
              <w:t>message</w:t>
            </w:r>
            <w:proofErr w:type="spellEnd"/>
            <w:r>
              <w:rPr>
                <w:rFonts w:ascii="Arial" w:hAnsi="Arial" w:cs="Arial" w:hint="eastAsia"/>
                <w:bCs/>
                <w:lang w:eastAsia="ko-KR"/>
              </w:rPr>
              <w:t>.</w:t>
            </w:r>
            <w:r w:rsidR="00807CB0">
              <w:rPr>
                <w:rFonts w:ascii="Arial" w:hAnsi="Arial" w:cs="Arial" w:hint="eastAsia"/>
                <w:bCs/>
                <w:lang w:eastAsia="ko-KR"/>
              </w:rPr>
              <w:t xml:space="preserve"> RAN3 also </w:t>
            </w:r>
            <w:r w:rsidR="00807CB0" w:rsidRPr="006E5E59">
              <w:rPr>
                <w:rFonts w:ascii="Arial" w:hAnsi="Arial" w:cs="Arial"/>
                <w:bCs/>
              </w:rPr>
              <w:t>believes that</w:t>
            </w:r>
            <w:r w:rsidR="00807CB0">
              <w:rPr>
                <w:rFonts w:ascii="Arial" w:hAnsi="Arial" w:cs="Arial" w:hint="eastAsia"/>
                <w:bCs/>
                <w:lang w:eastAsia="ko-KR"/>
              </w:rPr>
              <w:t xml:space="preserve"> the AMF behaviour needs to be updated to </w:t>
            </w:r>
            <w:r w:rsidR="00807CB0" w:rsidRPr="00807CB0">
              <w:rPr>
                <w:rFonts w:ascii="Arial" w:hAnsi="Arial" w:cs="Arial"/>
                <w:bCs/>
                <w:lang w:eastAsia="ko-KR"/>
              </w:rPr>
              <w:t xml:space="preserve">support the access of the CAG non-supporting UE via the shared cell in NR </w:t>
            </w:r>
            <w:proofErr w:type="spellStart"/>
            <w:r w:rsidR="00807CB0" w:rsidRPr="00807CB0">
              <w:rPr>
                <w:rFonts w:ascii="Arial" w:hAnsi="Arial" w:cs="Arial"/>
                <w:bCs/>
                <w:lang w:eastAsia="ko-KR"/>
              </w:rPr>
              <w:t>Femto</w:t>
            </w:r>
            <w:proofErr w:type="spellEnd"/>
            <w:r w:rsidR="00807CB0">
              <w:rPr>
                <w:rFonts w:ascii="Arial" w:hAnsi="Arial" w:cs="Arial" w:hint="eastAsia"/>
                <w:bCs/>
                <w:lang w:eastAsia="ko-KR"/>
              </w:rPr>
              <w:t>.</w:t>
            </w:r>
          </w:p>
          <w:p w14:paraId="2CE438B8" w14:textId="4055CBCD" w:rsidR="00533CCD" w:rsidRDefault="004827A1" w:rsidP="00465DB2">
            <w:pPr>
              <w:spacing w:before="120" w:after="120" w:line="259" w:lineRule="auto"/>
              <w:jc w:val="both"/>
              <w:rPr>
                <w:rFonts w:ascii="Arial" w:eastAsia="맑은 고딕" w:hAnsi="Arial" w:cs="Arial"/>
                <w:lang w:eastAsia="ko-KR"/>
              </w:rPr>
            </w:pPr>
            <w:r>
              <w:rPr>
                <w:rFonts w:ascii="Arial" w:eastAsia="맑은 고딕" w:hAnsi="Arial" w:cs="Arial" w:hint="eastAsia"/>
                <w:lang w:eastAsia="ko-KR"/>
              </w:rPr>
              <w:t>RAN3 is also discussing how to support differentiated handling between CAG supporting UE and CAG non-supporting UE, which may require AMF</w:t>
            </w:r>
            <w:r w:rsidR="00AA57BF">
              <w:rPr>
                <w:rFonts w:ascii="Arial" w:eastAsia="맑은 고딕" w:hAnsi="Arial" w:cs="Arial" w:hint="eastAsia"/>
                <w:lang w:eastAsia="ko-KR"/>
              </w:rPr>
              <w:t xml:space="preserve"> support</w:t>
            </w:r>
            <w:r>
              <w:rPr>
                <w:rFonts w:ascii="Arial" w:eastAsia="맑은 고딕" w:hAnsi="Arial" w:cs="Arial" w:hint="eastAsia"/>
                <w:lang w:eastAsia="ko-KR"/>
              </w:rPr>
              <w:t xml:space="preserve">. RAN3 will continue </w:t>
            </w:r>
            <w:r w:rsidR="00C765CD">
              <w:rPr>
                <w:rFonts w:ascii="Arial" w:eastAsia="맑은 고딕" w:hAnsi="Arial" w:cs="Arial" w:hint="eastAsia"/>
                <w:lang w:eastAsia="ko-KR"/>
              </w:rPr>
              <w:t xml:space="preserve">to </w:t>
            </w:r>
            <w:r>
              <w:rPr>
                <w:rFonts w:ascii="Arial" w:eastAsia="맑은 고딕" w:hAnsi="Arial" w:cs="Arial" w:hint="eastAsia"/>
                <w:lang w:eastAsia="ko-KR"/>
              </w:rPr>
              <w:t xml:space="preserve">discuss how to support </w:t>
            </w:r>
            <w:r>
              <w:rPr>
                <w:rFonts w:ascii="Arial" w:eastAsia="맑은 고딕" w:hAnsi="Arial" w:cs="Arial"/>
                <w:lang w:eastAsia="ko-KR"/>
              </w:rPr>
              <w:t>differentiated</w:t>
            </w:r>
            <w:r>
              <w:rPr>
                <w:rFonts w:ascii="Arial" w:eastAsia="맑은 고딕" w:hAnsi="Arial" w:cs="Arial" w:hint="eastAsia"/>
                <w:lang w:eastAsia="ko-KR"/>
              </w:rPr>
              <w:t xml:space="preserve"> handling</w:t>
            </w:r>
            <w:r w:rsidR="00C765CD">
              <w:rPr>
                <w:rFonts w:ascii="Arial" w:eastAsia="맑은 고딕" w:hAnsi="Arial" w:cs="Arial" w:hint="eastAsia"/>
                <w:lang w:eastAsia="ko-KR"/>
              </w:rPr>
              <w:t xml:space="preserve"> in NR </w:t>
            </w:r>
            <w:proofErr w:type="spellStart"/>
            <w:r w:rsidR="00C765CD">
              <w:rPr>
                <w:rFonts w:ascii="Arial" w:eastAsia="맑은 고딕" w:hAnsi="Arial" w:cs="Arial" w:hint="eastAsia"/>
                <w:lang w:eastAsia="ko-KR"/>
              </w:rPr>
              <w:t>Femto</w:t>
            </w:r>
            <w:proofErr w:type="spellEnd"/>
            <w:r>
              <w:rPr>
                <w:rFonts w:ascii="Arial" w:eastAsia="맑은 고딕" w:hAnsi="Arial" w:cs="Arial" w:hint="eastAsia"/>
                <w:lang w:eastAsia="ko-KR"/>
              </w:rPr>
              <w:t xml:space="preserve"> and inform SA2 </w:t>
            </w:r>
            <w:r w:rsidR="00AA57BF">
              <w:rPr>
                <w:rFonts w:ascii="Arial" w:eastAsia="맑은 고딕" w:hAnsi="Arial" w:cs="Arial" w:hint="eastAsia"/>
                <w:lang w:eastAsia="ko-KR"/>
              </w:rPr>
              <w:t>if AMF support is required.</w:t>
            </w:r>
          </w:p>
          <w:p w14:paraId="50F96923" w14:textId="77777777" w:rsidR="00807CB0" w:rsidRPr="00F32C87" w:rsidRDefault="00807CB0" w:rsidP="00465DB2">
            <w:pPr>
              <w:spacing w:before="120" w:after="120" w:line="259" w:lineRule="auto"/>
              <w:jc w:val="both"/>
              <w:rPr>
                <w:rFonts w:ascii="Arial" w:eastAsia="맑은 고딕" w:hAnsi="Arial" w:cs="Arial"/>
                <w:lang w:eastAsia="ko-KR"/>
              </w:rPr>
            </w:pPr>
          </w:p>
          <w:p w14:paraId="4A60BD57" w14:textId="77777777" w:rsidR="00533CCD" w:rsidRPr="00F910BA" w:rsidRDefault="00533CCD" w:rsidP="00465DB2">
            <w:pPr>
              <w:spacing w:after="120"/>
              <w:rPr>
                <w:rFonts w:ascii="Arial" w:hAnsi="Arial" w:cs="Arial"/>
                <w:b/>
              </w:rPr>
            </w:pPr>
            <w:r w:rsidRPr="00F910BA">
              <w:rPr>
                <w:rFonts w:ascii="Arial" w:hAnsi="Arial" w:cs="Arial"/>
                <w:b/>
              </w:rPr>
              <w:t xml:space="preserve">2. Actions: </w:t>
            </w:r>
          </w:p>
          <w:p w14:paraId="7C4C8BEB" w14:textId="77777777" w:rsidR="00533CCD" w:rsidRPr="00F910BA" w:rsidRDefault="00533CCD" w:rsidP="00465DB2">
            <w:pPr>
              <w:spacing w:after="120"/>
              <w:ind w:left="1985" w:hanging="1985"/>
              <w:rPr>
                <w:rFonts w:ascii="Arial" w:hAnsi="Arial" w:cs="Arial"/>
                <w:b/>
                <w:lang w:eastAsia="zh-CN"/>
              </w:rPr>
            </w:pPr>
            <w:r w:rsidRPr="00F910BA">
              <w:rPr>
                <w:rFonts w:ascii="Arial" w:hAnsi="Arial" w:cs="Arial"/>
                <w:b/>
              </w:rPr>
              <w:t xml:space="preserve">To </w:t>
            </w:r>
            <w:r>
              <w:rPr>
                <w:rFonts w:ascii="Arial" w:hAnsi="Arial" w:cs="Arial"/>
                <w:b/>
              </w:rPr>
              <w:t>S</w:t>
            </w:r>
            <w:r w:rsidRPr="00F910BA">
              <w:rPr>
                <w:rFonts w:ascii="Arial" w:hAnsi="Arial" w:cs="Arial"/>
                <w:b/>
              </w:rPr>
              <w:t>A</w:t>
            </w:r>
            <w:r w:rsidRPr="00F910BA">
              <w:rPr>
                <w:rFonts w:ascii="Arial" w:hAnsi="Arial" w:cs="Arial"/>
                <w:b/>
                <w:color w:val="000000"/>
              </w:rPr>
              <w:t>2:</w:t>
            </w:r>
          </w:p>
          <w:p w14:paraId="1FA0A3FE" w14:textId="6C8E31A0" w:rsidR="00533CCD" w:rsidRPr="00F910BA" w:rsidRDefault="00533CCD" w:rsidP="00465DB2">
            <w:pPr>
              <w:spacing w:after="120"/>
              <w:ind w:left="993" w:hanging="993"/>
              <w:rPr>
                <w:rFonts w:ascii="Arial" w:hAnsi="Arial" w:cs="Arial"/>
                <w:bCs/>
                <w:lang w:eastAsia="zh-CN"/>
              </w:rPr>
            </w:pPr>
            <w:r w:rsidRPr="00F910BA">
              <w:rPr>
                <w:rFonts w:ascii="Arial" w:hAnsi="Arial" w:cs="Arial"/>
                <w:b/>
              </w:rPr>
              <w:t xml:space="preserve">ACTION: </w:t>
            </w:r>
            <w:r w:rsidRPr="00F910BA">
              <w:rPr>
                <w:rFonts w:ascii="Arial" w:hAnsi="Arial" w:cs="Arial"/>
                <w:b/>
              </w:rPr>
              <w:tab/>
            </w:r>
            <w:r w:rsidRPr="00F910BA">
              <w:rPr>
                <w:rFonts w:ascii="Arial" w:hAnsi="Arial" w:cs="Arial"/>
                <w:bCs/>
                <w:lang w:eastAsia="zh-CN"/>
              </w:rPr>
              <w:t xml:space="preserve">RAN3 kindly asks </w:t>
            </w:r>
            <w:r>
              <w:rPr>
                <w:rFonts w:ascii="Arial" w:hAnsi="Arial" w:cs="Arial"/>
                <w:bCs/>
                <w:lang w:eastAsia="zh-CN"/>
              </w:rPr>
              <w:t>S</w:t>
            </w:r>
            <w:r w:rsidRPr="00F910BA">
              <w:rPr>
                <w:rFonts w:ascii="Arial" w:hAnsi="Arial" w:cs="Arial"/>
                <w:bCs/>
                <w:lang w:eastAsia="zh-CN"/>
              </w:rPr>
              <w:t>A2 to</w:t>
            </w:r>
            <w:r w:rsidR="001B1089">
              <w:rPr>
                <w:rFonts w:ascii="Arial" w:hAnsi="Arial" w:cs="Arial" w:hint="eastAsia"/>
                <w:bCs/>
                <w:lang w:eastAsia="ko-KR"/>
              </w:rPr>
              <w:t xml:space="preserve"> take</w:t>
            </w:r>
            <w:r w:rsidRPr="00F910BA">
              <w:rPr>
                <w:rFonts w:ascii="Arial" w:hAnsi="Arial" w:cs="Arial"/>
                <w:bCs/>
                <w:lang w:eastAsia="zh-CN"/>
              </w:rPr>
              <w:t xml:space="preserve"> </w:t>
            </w:r>
            <w:r w:rsidR="001B1089" w:rsidRPr="001B1089">
              <w:rPr>
                <w:rFonts w:ascii="Arial" w:hAnsi="Arial" w:cs="Arial"/>
                <w:bCs/>
                <w:lang w:eastAsia="ko-KR"/>
              </w:rPr>
              <w:t>above information into consideration and update the corresponding specifications</w:t>
            </w:r>
            <w:r w:rsidRPr="00F910BA">
              <w:rPr>
                <w:rFonts w:ascii="Arial" w:hAnsi="Arial" w:cs="Arial"/>
                <w:bCs/>
                <w:lang w:eastAsia="zh-CN"/>
              </w:rPr>
              <w:t>.</w:t>
            </w:r>
          </w:p>
          <w:p w14:paraId="70C01738" w14:textId="77777777" w:rsidR="00533CCD" w:rsidRPr="00F910BA" w:rsidRDefault="00533CCD" w:rsidP="00465DB2">
            <w:pPr>
              <w:spacing w:after="120"/>
              <w:rPr>
                <w:rFonts w:ascii="Arial" w:hAnsi="Arial" w:cs="Arial"/>
                <w:b/>
              </w:rPr>
            </w:pPr>
          </w:p>
          <w:p w14:paraId="1447B848" w14:textId="77777777" w:rsidR="00533CCD" w:rsidRPr="00F910BA" w:rsidRDefault="00533CCD" w:rsidP="00465DB2">
            <w:pPr>
              <w:spacing w:after="120"/>
              <w:rPr>
                <w:rFonts w:ascii="Arial" w:hAnsi="Arial" w:cs="Arial"/>
                <w:b/>
              </w:rPr>
            </w:pPr>
            <w:r w:rsidRPr="00F910BA">
              <w:rPr>
                <w:rFonts w:ascii="Arial" w:hAnsi="Arial" w:cs="Arial"/>
                <w:b/>
              </w:rPr>
              <w:t>3. Date of Next RAN3 Meetings:</w:t>
            </w:r>
          </w:p>
          <w:p w14:paraId="1E755C3A" w14:textId="7079D2AE" w:rsidR="00533CCD" w:rsidRPr="00F910BA" w:rsidRDefault="00533CCD" w:rsidP="00465DB2">
            <w:pPr>
              <w:tabs>
                <w:tab w:val="left" w:pos="5103"/>
              </w:tabs>
              <w:spacing w:after="120"/>
              <w:ind w:left="2268" w:hanging="2268"/>
              <w:rPr>
                <w:rFonts w:ascii="Arial" w:hAnsi="Arial" w:cs="Arial"/>
                <w:bCs/>
                <w:lang w:eastAsia="ko-KR"/>
              </w:rPr>
            </w:pPr>
            <w:r w:rsidRPr="00F910BA">
              <w:rPr>
                <w:rFonts w:ascii="Arial" w:hAnsi="Arial" w:cs="Arial"/>
                <w:bCs/>
              </w:rPr>
              <w:t>3GPP TSG RAN3#1</w:t>
            </w:r>
            <w:r>
              <w:rPr>
                <w:rFonts w:ascii="Arial" w:hAnsi="Arial" w:cs="Arial"/>
                <w:bCs/>
              </w:rPr>
              <w:t>2</w:t>
            </w:r>
            <w:r>
              <w:rPr>
                <w:rFonts w:ascii="Arial" w:hAnsi="Arial" w:cs="Arial" w:hint="eastAsia"/>
                <w:bCs/>
                <w:lang w:eastAsia="ko-KR"/>
              </w:rPr>
              <w:t>7</w:t>
            </w:r>
            <w:r>
              <w:rPr>
                <w:rFonts w:ascii="Arial" w:hAnsi="Arial" w:cs="Arial"/>
                <w:bCs/>
              </w:rPr>
              <w:t>bis</w:t>
            </w:r>
            <w:r w:rsidRPr="00F910BA">
              <w:rPr>
                <w:rFonts w:ascii="Arial" w:hAnsi="Arial" w:cs="Arial"/>
                <w:bCs/>
              </w:rPr>
              <w:tab/>
            </w:r>
            <w:r>
              <w:rPr>
                <w:rFonts w:ascii="Arial" w:hAnsi="Arial" w:cs="Arial" w:hint="eastAsia"/>
                <w:bCs/>
                <w:lang w:eastAsia="ko-KR"/>
              </w:rPr>
              <w:t>7</w:t>
            </w:r>
            <w:r w:rsidRPr="00F910BA">
              <w:rPr>
                <w:rFonts w:ascii="Arial" w:hAnsi="Arial" w:cs="Arial"/>
                <w:bCs/>
              </w:rPr>
              <w:t xml:space="preserve"> – </w:t>
            </w:r>
            <w:r>
              <w:rPr>
                <w:rFonts w:ascii="Arial" w:hAnsi="Arial" w:cs="Arial"/>
                <w:bCs/>
              </w:rPr>
              <w:t>1</w:t>
            </w:r>
            <w:r>
              <w:rPr>
                <w:rFonts w:ascii="Arial" w:hAnsi="Arial" w:cs="Arial" w:hint="eastAsia"/>
                <w:bCs/>
                <w:lang w:eastAsia="ko-KR"/>
              </w:rPr>
              <w:t>1</w:t>
            </w:r>
            <w:r w:rsidRPr="00F910BA">
              <w:rPr>
                <w:rFonts w:ascii="Arial" w:hAnsi="Arial" w:cs="Arial"/>
                <w:bCs/>
              </w:rPr>
              <w:t xml:space="preserve"> </w:t>
            </w:r>
            <w:r>
              <w:rPr>
                <w:rFonts w:ascii="Arial" w:hAnsi="Arial" w:cs="Arial" w:hint="eastAsia"/>
                <w:bCs/>
                <w:lang w:eastAsia="ko-KR"/>
              </w:rPr>
              <w:t>Ap</w:t>
            </w:r>
            <w:r>
              <w:rPr>
                <w:rFonts w:ascii="Arial" w:hAnsi="Arial" w:cs="Arial"/>
                <w:bCs/>
              </w:rPr>
              <w:t>r</w:t>
            </w:r>
            <w:r>
              <w:rPr>
                <w:rFonts w:ascii="Arial" w:hAnsi="Arial" w:cs="Arial" w:hint="eastAsia"/>
                <w:bCs/>
                <w:lang w:eastAsia="ko-KR"/>
              </w:rPr>
              <w:t>il</w:t>
            </w:r>
            <w:r w:rsidRPr="00F910BA">
              <w:rPr>
                <w:rFonts w:ascii="Arial" w:hAnsi="Arial" w:cs="Arial"/>
                <w:bCs/>
              </w:rPr>
              <w:t xml:space="preserve"> 202</w:t>
            </w:r>
            <w:r>
              <w:rPr>
                <w:rFonts w:ascii="Arial" w:hAnsi="Arial" w:cs="Arial" w:hint="eastAsia"/>
                <w:bCs/>
                <w:lang w:eastAsia="ko-KR"/>
              </w:rPr>
              <w:t>4</w:t>
            </w:r>
            <w:r w:rsidRPr="00F910BA">
              <w:rPr>
                <w:rFonts w:ascii="Arial" w:hAnsi="Arial" w:cs="Arial"/>
                <w:bCs/>
              </w:rPr>
              <w:tab/>
            </w:r>
            <w:r>
              <w:rPr>
                <w:rFonts w:ascii="Arial" w:hAnsi="Arial" w:cs="Arial" w:hint="eastAsia"/>
                <w:bCs/>
                <w:lang w:eastAsia="ko-KR"/>
              </w:rPr>
              <w:t>Wuhan</w:t>
            </w:r>
            <w:r w:rsidRPr="00F910BA">
              <w:rPr>
                <w:rFonts w:ascii="Arial" w:hAnsi="Arial" w:cs="Arial"/>
                <w:bCs/>
              </w:rPr>
              <w:t xml:space="preserve">, </w:t>
            </w:r>
            <w:r>
              <w:rPr>
                <w:rFonts w:ascii="Arial" w:hAnsi="Arial" w:cs="Arial"/>
                <w:bCs/>
              </w:rPr>
              <w:t>C</w:t>
            </w:r>
            <w:r w:rsidR="001B1089">
              <w:rPr>
                <w:rFonts w:ascii="Arial" w:hAnsi="Arial" w:cs="Arial" w:hint="eastAsia"/>
                <w:bCs/>
                <w:lang w:eastAsia="ko-KR"/>
              </w:rPr>
              <w:t>N</w:t>
            </w:r>
          </w:p>
          <w:p w14:paraId="175FEE25" w14:textId="0B2D5F80" w:rsidR="00533CCD" w:rsidRPr="00F910BA" w:rsidRDefault="00533CCD" w:rsidP="00465DB2">
            <w:pPr>
              <w:tabs>
                <w:tab w:val="left" w:pos="5103"/>
              </w:tabs>
              <w:spacing w:after="120"/>
              <w:ind w:left="2268" w:hanging="2268"/>
              <w:rPr>
                <w:rFonts w:ascii="Arial" w:hAnsi="Arial" w:cs="Arial"/>
                <w:bCs/>
                <w:lang w:eastAsia="ko-KR"/>
              </w:rPr>
            </w:pPr>
            <w:r w:rsidRPr="00F910BA">
              <w:rPr>
                <w:rFonts w:ascii="Arial" w:hAnsi="Arial" w:cs="Arial"/>
                <w:bCs/>
              </w:rPr>
              <w:t>3GPP TSG RAN3#1</w:t>
            </w:r>
            <w:r>
              <w:rPr>
                <w:rFonts w:ascii="Arial" w:hAnsi="Arial" w:cs="Arial"/>
                <w:bCs/>
              </w:rPr>
              <w:t>2</w:t>
            </w:r>
            <w:r>
              <w:rPr>
                <w:rFonts w:ascii="Arial" w:hAnsi="Arial" w:cs="Arial" w:hint="eastAsia"/>
                <w:bCs/>
                <w:lang w:eastAsia="ko-KR"/>
              </w:rPr>
              <w:t>8</w:t>
            </w:r>
            <w:r w:rsidRPr="00F910BA">
              <w:rPr>
                <w:rFonts w:ascii="Arial" w:hAnsi="Arial" w:cs="Arial"/>
                <w:bCs/>
              </w:rPr>
              <w:tab/>
            </w:r>
            <w:r>
              <w:rPr>
                <w:rFonts w:ascii="Arial" w:hAnsi="Arial" w:cs="Arial"/>
                <w:bCs/>
              </w:rPr>
              <w:t xml:space="preserve">                                                   1</w:t>
            </w:r>
            <w:r w:rsidR="001B1089">
              <w:rPr>
                <w:rFonts w:ascii="Arial" w:hAnsi="Arial" w:cs="Arial" w:hint="eastAsia"/>
                <w:bCs/>
                <w:lang w:eastAsia="ko-KR"/>
              </w:rPr>
              <w:t>9</w:t>
            </w:r>
            <w:r w:rsidRPr="00F910BA">
              <w:rPr>
                <w:rFonts w:ascii="Arial" w:hAnsi="Arial" w:cs="Arial"/>
                <w:bCs/>
              </w:rPr>
              <w:t xml:space="preserve"> – </w:t>
            </w:r>
            <w:r w:rsidR="001B1089">
              <w:rPr>
                <w:rFonts w:ascii="Arial" w:hAnsi="Arial" w:cs="Arial" w:hint="eastAsia"/>
                <w:bCs/>
                <w:lang w:eastAsia="ko-KR"/>
              </w:rPr>
              <w:t>23</w:t>
            </w:r>
            <w:r w:rsidRPr="00F910BA">
              <w:rPr>
                <w:rFonts w:ascii="Arial" w:hAnsi="Arial" w:cs="Arial"/>
                <w:bCs/>
              </w:rPr>
              <w:t xml:space="preserve"> </w:t>
            </w:r>
            <w:r w:rsidR="001B1089">
              <w:rPr>
                <w:rFonts w:ascii="Arial" w:hAnsi="Arial" w:cs="Arial" w:hint="eastAsia"/>
                <w:bCs/>
                <w:lang w:eastAsia="ko-KR"/>
              </w:rPr>
              <w:t>May</w:t>
            </w:r>
            <w:r w:rsidRPr="00F910BA">
              <w:rPr>
                <w:rFonts w:ascii="Arial" w:hAnsi="Arial" w:cs="Arial"/>
                <w:bCs/>
              </w:rPr>
              <w:tab/>
            </w:r>
            <w:r w:rsidR="001B1089">
              <w:rPr>
                <w:rFonts w:ascii="Arial" w:hAnsi="Arial" w:cs="Arial" w:hint="eastAsia"/>
                <w:bCs/>
                <w:lang w:eastAsia="ko-KR"/>
              </w:rPr>
              <w:t xml:space="preserve">          Malta</w:t>
            </w:r>
            <w:r w:rsidRPr="00F910BA">
              <w:rPr>
                <w:rFonts w:ascii="Arial" w:hAnsi="Arial" w:cs="Arial"/>
                <w:bCs/>
              </w:rPr>
              <w:t xml:space="preserve">, </w:t>
            </w:r>
            <w:r w:rsidR="001B1089">
              <w:rPr>
                <w:rFonts w:ascii="Arial" w:hAnsi="Arial" w:cs="Arial" w:hint="eastAsia"/>
                <w:bCs/>
                <w:lang w:eastAsia="ko-KR"/>
              </w:rPr>
              <w:t>MT</w:t>
            </w:r>
          </w:p>
          <w:p w14:paraId="563FC972" w14:textId="77777777" w:rsidR="00533CCD" w:rsidRPr="00F910BA" w:rsidRDefault="00533CCD" w:rsidP="00465DB2">
            <w:pPr>
              <w:tabs>
                <w:tab w:val="left" w:pos="5103"/>
              </w:tabs>
              <w:spacing w:after="120"/>
              <w:ind w:left="2268" w:hanging="2268"/>
              <w:rPr>
                <w:color w:val="000000"/>
              </w:rPr>
            </w:pPr>
          </w:p>
        </w:tc>
      </w:tr>
    </w:tbl>
    <w:p w14:paraId="301D6E6E" w14:textId="77777777" w:rsidR="00533CCD" w:rsidRDefault="00533CCD" w:rsidP="00533CCD">
      <w:pPr>
        <w:tabs>
          <w:tab w:val="left" w:pos="5103"/>
        </w:tabs>
        <w:spacing w:after="120"/>
        <w:ind w:left="2268" w:hanging="2268"/>
        <w:rPr>
          <w:rFonts w:ascii="Arial" w:hAnsi="Arial" w:cs="Arial"/>
          <w:bCs/>
        </w:rPr>
      </w:pPr>
    </w:p>
    <w:p w14:paraId="504C5183" w14:textId="65227DE4" w:rsidR="008F5741" w:rsidRPr="008F5741" w:rsidRDefault="008F5741" w:rsidP="008F5741">
      <w:pPr>
        <w:rPr>
          <w:b/>
          <w:i/>
          <w:color w:val="0000FF"/>
          <w:sz w:val="28"/>
          <w:lang w:eastAsia="ko-KR"/>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8F5741" w:rsidRPr="008F5741" w:rsidSect="00030AA1">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DCE3C" w14:textId="77777777" w:rsidR="000A4529" w:rsidRDefault="000A4529">
      <w:pPr>
        <w:pStyle w:val="1"/>
      </w:pPr>
      <w:r>
        <w:separator/>
      </w:r>
    </w:p>
  </w:endnote>
  <w:endnote w:type="continuationSeparator" w:id="0">
    <w:p w14:paraId="79B2F4A6" w14:textId="77777777" w:rsidR="000A4529" w:rsidRDefault="000A452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C7AD9"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60D57" w:rsidRDefault="00460D5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EFB2"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5350">
      <w:rPr>
        <w:rStyle w:val="af1"/>
      </w:rPr>
      <w:t>3</w:t>
    </w:r>
    <w:r>
      <w:rPr>
        <w:rStyle w:val="af1"/>
      </w:rPr>
      <w:fldChar w:fldCharType="end"/>
    </w:r>
  </w:p>
  <w:p w14:paraId="31F58317" w14:textId="77777777" w:rsidR="00460D57" w:rsidRDefault="00460D5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D3CA7" w14:textId="77777777" w:rsidR="000A4529" w:rsidRDefault="000A4529">
      <w:pPr>
        <w:pStyle w:val="1"/>
      </w:pPr>
      <w:r>
        <w:separator/>
      </w:r>
    </w:p>
  </w:footnote>
  <w:footnote w:type="continuationSeparator" w:id="0">
    <w:p w14:paraId="0E282B9F" w14:textId="77777777" w:rsidR="000A4529" w:rsidRDefault="000A4529">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53804405">
    <w:abstractNumId w:val="3"/>
  </w:num>
  <w:num w:numId="2" w16cid:durableId="388773801">
    <w:abstractNumId w:val="0"/>
  </w:num>
  <w:num w:numId="3" w16cid:durableId="439759541">
    <w:abstractNumId w:val="4"/>
  </w:num>
  <w:num w:numId="4" w16cid:durableId="1372849638">
    <w:abstractNumId w:val="9"/>
  </w:num>
  <w:num w:numId="5" w16cid:durableId="390269974">
    <w:abstractNumId w:val="5"/>
  </w:num>
  <w:num w:numId="6" w16cid:durableId="1422988557">
    <w:abstractNumId w:val="8"/>
  </w:num>
  <w:num w:numId="7" w16cid:durableId="887762870">
    <w:abstractNumId w:val="2"/>
  </w:num>
  <w:num w:numId="8" w16cid:durableId="1347486200">
    <w:abstractNumId w:val="6"/>
  </w:num>
  <w:num w:numId="9" w16cid:durableId="1578200915">
    <w:abstractNumId w:val="7"/>
  </w:num>
  <w:num w:numId="10" w16cid:durableId="117645499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2B7"/>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D4C"/>
    <w:rsid w:val="00014E5A"/>
    <w:rsid w:val="0001508C"/>
    <w:rsid w:val="00015508"/>
    <w:rsid w:val="000158EA"/>
    <w:rsid w:val="00016239"/>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3E"/>
    <w:rsid w:val="000261B0"/>
    <w:rsid w:val="00026714"/>
    <w:rsid w:val="00026A97"/>
    <w:rsid w:val="000270AF"/>
    <w:rsid w:val="00027CDF"/>
    <w:rsid w:val="00027F4D"/>
    <w:rsid w:val="000303A7"/>
    <w:rsid w:val="000303EC"/>
    <w:rsid w:val="00030447"/>
    <w:rsid w:val="000305B9"/>
    <w:rsid w:val="00030AA1"/>
    <w:rsid w:val="00030B62"/>
    <w:rsid w:val="00030BA1"/>
    <w:rsid w:val="0003120A"/>
    <w:rsid w:val="000313EF"/>
    <w:rsid w:val="000319AA"/>
    <w:rsid w:val="00032179"/>
    <w:rsid w:val="0003250A"/>
    <w:rsid w:val="000325C5"/>
    <w:rsid w:val="00032884"/>
    <w:rsid w:val="00032D0E"/>
    <w:rsid w:val="00032E6E"/>
    <w:rsid w:val="00033077"/>
    <w:rsid w:val="00033174"/>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BE8"/>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B4B"/>
    <w:rsid w:val="00053D06"/>
    <w:rsid w:val="00054BB9"/>
    <w:rsid w:val="00054E74"/>
    <w:rsid w:val="000550C1"/>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43B"/>
    <w:rsid w:val="000705AF"/>
    <w:rsid w:val="00070A00"/>
    <w:rsid w:val="00071169"/>
    <w:rsid w:val="00071684"/>
    <w:rsid w:val="00071DEB"/>
    <w:rsid w:val="00072077"/>
    <w:rsid w:val="0007231E"/>
    <w:rsid w:val="00072454"/>
    <w:rsid w:val="000724CA"/>
    <w:rsid w:val="00072DFA"/>
    <w:rsid w:val="0007302B"/>
    <w:rsid w:val="000730C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BD9"/>
    <w:rsid w:val="000A0F3F"/>
    <w:rsid w:val="000A129B"/>
    <w:rsid w:val="000A14B6"/>
    <w:rsid w:val="000A14C3"/>
    <w:rsid w:val="000A1A2D"/>
    <w:rsid w:val="000A1B97"/>
    <w:rsid w:val="000A1CDE"/>
    <w:rsid w:val="000A2184"/>
    <w:rsid w:val="000A2578"/>
    <w:rsid w:val="000A28A5"/>
    <w:rsid w:val="000A2B02"/>
    <w:rsid w:val="000A2B91"/>
    <w:rsid w:val="000A3977"/>
    <w:rsid w:val="000A3AD8"/>
    <w:rsid w:val="000A4529"/>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B2"/>
    <w:rsid w:val="000B59C4"/>
    <w:rsid w:val="000B5A58"/>
    <w:rsid w:val="000B5B4D"/>
    <w:rsid w:val="000B5C84"/>
    <w:rsid w:val="000B661F"/>
    <w:rsid w:val="000B6C0E"/>
    <w:rsid w:val="000B77F7"/>
    <w:rsid w:val="000B7C82"/>
    <w:rsid w:val="000B7DC2"/>
    <w:rsid w:val="000C06FC"/>
    <w:rsid w:val="000C088B"/>
    <w:rsid w:val="000C133D"/>
    <w:rsid w:val="000C13B6"/>
    <w:rsid w:val="000C13EF"/>
    <w:rsid w:val="000C20A2"/>
    <w:rsid w:val="000C21D6"/>
    <w:rsid w:val="000C239A"/>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0F69"/>
    <w:rsid w:val="000E116A"/>
    <w:rsid w:val="000E11C3"/>
    <w:rsid w:val="000E1AE2"/>
    <w:rsid w:val="000E2AB7"/>
    <w:rsid w:val="000E3326"/>
    <w:rsid w:val="000E3354"/>
    <w:rsid w:val="000E36E7"/>
    <w:rsid w:val="000E38A8"/>
    <w:rsid w:val="000E3BE6"/>
    <w:rsid w:val="000E4371"/>
    <w:rsid w:val="000E44C8"/>
    <w:rsid w:val="000E45D5"/>
    <w:rsid w:val="000E5467"/>
    <w:rsid w:val="000E5A10"/>
    <w:rsid w:val="000E5B23"/>
    <w:rsid w:val="000E6068"/>
    <w:rsid w:val="000E61FD"/>
    <w:rsid w:val="000E6730"/>
    <w:rsid w:val="000E6924"/>
    <w:rsid w:val="000E6AD0"/>
    <w:rsid w:val="000E71AE"/>
    <w:rsid w:val="000E72C6"/>
    <w:rsid w:val="000F017E"/>
    <w:rsid w:val="000F0BD5"/>
    <w:rsid w:val="000F14F2"/>
    <w:rsid w:val="000F1730"/>
    <w:rsid w:val="000F17E0"/>
    <w:rsid w:val="000F20BF"/>
    <w:rsid w:val="000F22DF"/>
    <w:rsid w:val="000F27E0"/>
    <w:rsid w:val="000F294B"/>
    <w:rsid w:val="000F3E28"/>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572"/>
    <w:rsid w:val="00104782"/>
    <w:rsid w:val="00104F9E"/>
    <w:rsid w:val="00105CA6"/>
    <w:rsid w:val="00105E76"/>
    <w:rsid w:val="00105FE2"/>
    <w:rsid w:val="00105FFA"/>
    <w:rsid w:val="0010619B"/>
    <w:rsid w:val="001061D8"/>
    <w:rsid w:val="001064C9"/>
    <w:rsid w:val="00106B15"/>
    <w:rsid w:val="00106DC4"/>
    <w:rsid w:val="0010702C"/>
    <w:rsid w:val="00107FE8"/>
    <w:rsid w:val="00110061"/>
    <w:rsid w:val="001107F5"/>
    <w:rsid w:val="00110C20"/>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BB"/>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AC9"/>
    <w:rsid w:val="00140EF1"/>
    <w:rsid w:val="00140F88"/>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4C6B"/>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B09"/>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A5"/>
    <w:rsid w:val="001754D5"/>
    <w:rsid w:val="00175609"/>
    <w:rsid w:val="001756E8"/>
    <w:rsid w:val="0017578B"/>
    <w:rsid w:val="00175E34"/>
    <w:rsid w:val="0017613F"/>
    <w:rsid w:val="00176A15"/>
    <w:rsid w:val="00176C5B"/>
    <w:rsid w:val="00177438"/>
    <w:rsid w:val="00177F9B"/>
    <w:rsid w:val="00180038"/>
    <w:rsid w:val="001801CA"/>
    <w:rsid w:val="00180B55"/>
    <w:rsid w:val="00180E7E"/>
    <w:rsid w:val="0018157E"/>
    <w:rsid w:val="00181714"/>
    <w:rsid w:val="00181AE0"/>
    <w:rsid w:val="00181D98"/>
    <w:rsid w:val="00181DA4"/>
    <w:rsid w:val="00181DA6"/>
    <w:rsid w:val="00181ED7"/>
    <w:rsid w:val="0018297F"/>
    <w:rsid w:val="00182D45"/>
    <w:rsid w:val="00182D9A"/>
    <w:rsid w:val="0018341E"/>
    <w:rsid w:val="00183641"/>
    <w:rsid w:val="00183B4F"/>
    <w:rsid w:val="00184048"/>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B18"/>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0D30"/>
    <w:rsid w:val="001A1147"/>
    <w:rsid w:val="001A118E"/>
    <w:rsid w:val="001A1B91"/>
    <w:rsid w:val="001A1DF7"/>
    <w:rsid w:val="001A3194"/>
    <w:rsid w:val="001A328F"/>
    <w:rsid w:val="001A369D"/>
    <w:rsid w:val="001A3A3D"/>
    <w:rsid w:val="001A3CC9"/>
    <w:rsid w:val="001A3D96"/>
    <w:rsid w:val="001A3D9E"/>
    <w:rsid w:val="001A4A85"/>
    <w:rsid w:val="001A54EF"/>
    <w:rsid w:val="001A59F5"/>
    <w:rsid w:val="001A6369"/>
    <w:rsid w:val="001A6434"/>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089"/>
    <w:rsid w:val="001B1185"/>
    <w:rsid w:val="001B2659"/>
    <w:rsid w:val="001B328F"/>
    <w:rsid w:val="001B4A48"/>
    <w:rsid w:val="001B4C9A"/>
    <w:rsid w:val="001B558E"/>
    <w:rsid w:val="001B5636"/>
    <w:rsid w:val="001B5797"/>
    <w:rsid w:val="001B5BAB"/>
    <w:rsid w:val="001B5E01"/>
    <w:rsid w:val="001B602C"/>
    <w:rsid w:val="001B60CB"/>
    <w:rsid w:val="001B6423"/>
    <w:rsid w:val="001B6C94"/>
    <w:rsid w:val="001B70BD"/>
    <w:rsid w:val="001B7731"/>
    <w:rsid w:val="001B7785"/>
    <w:rsid w:val="001B780F"/>
    <w:rsid w:val="001B7965"/>
    <w:rsid w:val="001B7BBB"/>
    <w:rsid w:val="001B7F70"/>
    <w:rsid w:val="001C036D"/>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9"/>
    <w:rsid w:val="001D070E"/>
    <w:rsid w:val="001D0FA9"/>
    <w:rsid w:val="001D109C"/>
    <w:rsid w:val="001D12E9"/>
    <w:rsid w:val="001D1452"/>
    <w:rsid w:val="001D18AB"/>
    <w:rsid w:val="001D2308"/>
    <w:rsid w:val="001D233D"/>
    <w:rsid w:val="001D243B"/>
    <w:rsid w:val="001D2F21"/>
    <w:rsid w:val="001D30DC"/>
    <w:rsid w:val="001D3A3D"/>
    <w:rsid w:val="001D4B45"/>
    <w:rsid w:val="001D4C22"/>
    <w:rsid w:val="001D4C29"/>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7C1"/>
    <w:rsid w:val="00210A68"/>
    <w:rsid w:val="00210BC1"/>
    <w:rsid w:val="00210F6F"/>
    <w:rsid w:val="00211387"/>
    <w:rsid w:val="00211C3F"/>
    <w:rsid w:val="00212053"/>
    <w:rsid w:val="00212730"/>
    <w:rsid w:val="00213174"/>
    <w:rsid w:val="002136AF"/>
    <w:rsid w:val="00213D43"/>
    <w:rsid w:val="00213E11"/>
    <w:rsid w:val="002144A6"/>
    <w:rsid w:val="0021484E"/>
    <w:rsid w:val="00214AA2"/>
    <w:rsid w:val="00214B92"/>
    <w:rsid w:val="0021535D"/>
    <w:rsid w:val="002162E6"/>
    <w:rsid w:val="0021666C"/>
    <w:rsid w:val="0021674F"/>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908"/>
    <w:rsid w:val="00230C26"/>
    <w:rsid w:val="00230FD8"/>
    <w:rsid w:val="002313B2"/>
    <w:rsid w:val="002316EE"/>
    <w:rsid w:val="002317CD"/>
    <w:rsid w:val="00231C70"/>
    <w:rsid w:val="00232571"/>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28C7"/>
    <w:rsid w:val="002538C5"/>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67F"/>
    <w:rsid w:val="00261AE8"/>
    <w:rsid w:val="00261C33"/>
    <w:rsid w:val="00261CE5"/>
    <w:rsid w:val="00261EEA"/>
    <w:rsid w:val="00261F79"/>
    <w:rsid w:val="00262329"/>
    <w:rsid w:val="0026254E"/>
    <w:rsid w:val="00262702"/>
    <w:rsid w:val="00262CDF"/>
    <w:rsid w:val="00263028"/>
    <w:rsid w:val="00263095"/>
    <w:rsid w:val="00263283"/>
    <w:rsid w:val="002638AB"/>
    <w:rsid w:val="00263AB7"/>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34E"/>
    <w:rsid w:val="0027378C"/>
    <w:rsid w:val="00273B23"/>
    <w:rsid w:val="002743D3"/>
    <w:rsid w:val="0027476A"/>
    <w:rsid w:val="00274D35"/>
    <w:rsid w:val="00275382"/>
    <w:rsid w:val="0027540E"/>
    <w:rsid w:val="00275BBC"/>
    <w:rsid w:val="002778A2"/>
    <w:rsid w:val="002803B2"/>
    <w:rsid w:val="00280679"/>
    <w:rsid w:val="002812B1"/>
    <w:rsid w:val="0028191B"/>
    <w:rsid w:val="00281E00"/>
    <w:rsid w:val="00281F1D"/>
    <w:rsid w:val="002826EF"/>
    <w:rsid w:val="00282E07"/>
    <w:rsid w:val="0028321B"/>
    <w:rsid w:val="0028328A"/>
    <w:rsid w:val="0028350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0F77"/>
    <w:rsid w:val="002912E2"/>
    <w:rsid w:val="0029150D"/>
    <w:rsid w:val="002917F1"/>
    <w:rsid w:val="00291C4B"/>
    <w:rsid w:val="00291D3C"/>
    <w:rsid w:val="00291DD2"/>
    <w:rsid w:val="00292056"/>
    <w:rsid w:val="00292062"/>
    <w:rsid w:val="00292ADC"/>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5A1"/>
    <w:rsid w:val="002A57E4"/>
    <w:rsid w:val="002A57E8"/>
    <w:rsid w:val="002A582B"/>
    <w:rsid w:val="002A66EB"/>
    <w:rsid w:val="002A68C7"/>
    <w:rsid w:val="002A6C99"/>
    <w:rsid w:val="002A747F"/>
    <w:rsid w:val="002A7C23"/>
    <w:rsid w:val="002B0134"/>
    <w:rsid w:val="002B0D11"/>
    <w:rsid w:val="002B0E3C"/>
    <w:rsid w:val="002B10EC"/>
    <w:rsid w:val="002B1579"/>
    <w:rsid w:val="002B1A55"/>
    <w:rsid w:val="002B273C"/>
    <w:rsid w:val="002B2A5A"/>
    <w:rsid w:val="002B2FCA"/>
    <w:rsid w:val="002B3354"/>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6BB9"/>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91A"/>
    <w:rsid w:val="002C6F4B"/>
    <w:rsid w:val="002C72A3"/>
    <w:rsid w:val="002C75B8"/>
    <w:rsid w:val="002C78C9"/>
    <w:rsid w:val="002C78D5"/>
    <w:rsid w:val="002C7CCC"/>
    <w:rsid w:val="002D083C"/>
    <w:rsid w:val="002D08E3"/>
    <w:rsid w:val="002D097C"/>
    <w:rsid w:val="002D19B2"/>
    <w:rsid w:val="002D1BB5"/>
    <w:rsid w:val="002D1E91"/>
    <w:rsid w:val="002D2626"/>
    <w:rsid w:val="002D2EAF"/>
    <w:rsid w:val="002D3071"/>
    <w:rsid w:val="002D310F"/>
    <w:rsid w:val="002D39DB"/>
    <w:rsid w:val="002D3E38"/>
    <w:rsid w:val="002D4DAD"/>
    <w:rsid w:val="002D5613"/>
    <w:rsid w:val="002D5895"/>
    <w:rsid w:val="002D58F9"/>
    <w:rsid w:val="002D638B"/>
    <w:rsid w:val="002D63C8"/>
    <w:rsid w:val="002D673E"/>
    <w:rsid w:val="002D67B9"/>
    <w:rsid w:val="002D6D8C"/>
    <w:rsid w:val="002D71DC"/>
    <w:rsid w:val="002D7E6F"/>
    <w:rsid w:val="002E09BD"/>
    <w:rsid w:val="002E0A27"/>
    <w:rsid w:val="002E0F8D"/>
    <w:rsid w:val="002E128A"/>
    <w:rsid w:val="002E247F"/>
    <w:rsid w:val="002E2861"/>
    <w:rsid w:val="002E3753"/>
    <w:rsid w:val="002E39A4"/>
    <w:rsid w:val="002E3B89"/>
    <w:rsid w:val="002E4087"/>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1B3"/>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536"/>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70A3"/>
    <w:rsid w:val="003373B7"/>
    <w:rsid w:val="003377AD"/>
    <w:rsid w:val="00337945"/>
    <w:rsid w:val="003403FF"/>
    <w:rsid w:val="00340C8F"/>
    <w:rsid w:val="00340D36"/>
    <w:rsid w:val="00340D8B"/>
    <w:rsid w:val="00340EC4"/>
    <w:rsid w:val="003411CD"/>
    <w:rsid w:val="003412CF"/>
    <w:rsid w:val="0034162D"/>
    <w:rsid w:val="00341963"/>
    <w:rsid w:val="00341BCC"/>
    <w:rsid w:val="00342229"/>
    <w:rsid w:val="0034262F"/>
    <w:rsid w:val="00342850"/>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0FC"/>
    <w:rsid w:val="0036517C"/>
    <w:rsid w:val="00365C0D"/>
    <w:rsid w:val="00365D21"/>
    <w:rsid w:val="00365D8C"/>
    <w:rsid w:val="003660D8"/>
    <w:rsid w:val="00366446"/>
    <w:rsid w:val="00366579"/>
    <w:rsid w:val="00366FEF"/>
    <w:rsid w:val="003671B8"/>
    <w:rsid w:val="00367271"/>
    <w:rsid w:val="003701E5"/>
    <w:rsid w:val="00370D03"/>
    <w:rsid w:val="00372D10"/>
    <w:rsid w:val="0037324A"/>
    <w:rsid w:val="0037386B"/>
    <w:rsid w:val="003741BC"/>
    <w:rsid w:val="0037431E"/>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3C6"/>
    <w:rsid w:val="00386BED"/>
    <w:rsid w:val="00386E62"/>
    <w:rsid w:val="003872D9"/>
    <w:rsid w:val="00387598"/>
    <w:rsid w:val="0038787D"/>
    <w:rsid w:val="003878CD"/>
    <w:rsid w:val="0039028F"/>
    <w:rsid w:val="00390D21"/>
    <w:rsid w:val="00390EC2"/>
    <w:rsid w:val="003911C7"/>
    <w:rsid w:val="003911FB"/>
    <w:rsid w:val="003915E0"/>
    <w:rsid w:val="00391DAF"/>
    <w:rsid w:val="003920F6"/>
    <w:rsid w:val="003924C0"/>
    <w:rsid w:val="00392706"/>
    <w:rsid w:val="00392AED"/>
    <w:rsid w:val="00392CF0"/>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3EE"/>
    <w:rsid w:val="003A2480"/>
    <w:rsid w:val="003A263C"/>
    <w:rsid w:val="003A2749"/>
    <w:rsid w:val="003A27BC"/>
    <w:rsid w:val="003A30F8"/>
    <w:rsid w:val="003A36D3"/>
    <w:rsid w:val="003A3814"/>
    <w:rsid w:val="003A3CD8"/>
    <w:rsid w:val="003A420B"/>
    <w:rsid w:val="003A449D"/>
    <w:rsid w:val="003A45B4"/>
    <w:rsid w:val="003A4D67"/>
    <w:rsid w:val="003A4DA4"/>
    <w:rsid w:val="003A5143"/>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67B0"/>
    <w:rsid w:val="003B7867"/>
    <w:rsid w:val="003B7923"/>
    <w:rsid w:val="003B7A52"/>
    <w:rsid w:val="003C025E"/>
    <w:rsid w:val="003C0641"/>
    <w:rsid w:val="003C0DB8"/>
    <w:rsid w:val="003C0EBF"/>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14E"/>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91A"/>
    <w:rsid w:val="003E0D23"/>
    <w:rsid w:val="003E0F91"/>
    <w:rsid w:val="003E0FD0"/>
    <w:rsid w:val="003E1E06"/>
    <w:rsid w:val="003E1EBF"/>
    <w:rsid w:val="003E237E"/>
    <w:rsid w:val="003E303B"/>
    <w:rsid w:val="003E3698"/>
    <w:rsid w:val="003E36AE"/>
    <w:rsid w:val="003E37D0"/>
    <w:rsid w:val="003E382F"/>
    <w:rsid w:val="003E3B2C"/>
    <w:rsid w:val="003E3CC7"/>
    <w:rsid w:val="003E42CC"/>
    <w:rsid w:val="003E6B4F"/>
    <w:rsid w:val="003E7224"/>
    <w:rsid w:val="003E7253"/>
    <w:rsid w:val="003E7599"/>
    <w:rsid w:val="003E7617"/>
    <w:rsid w:val="003E7A58"/>
    <w:rsid w:val="003E7BE2"/>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924"/>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2E72"/>
    <w:rsid w:val="00423382"/>
    <w:rsid w:val="00423A7A"/>
    <w:rsid w:val="00423F88"/>
    <w:rsid w:val="0042485A"/>
    <w:rsid w:val="004248DB"/>
    <w:rsid w:val="00425389"/>
    <w:rsid w:val="004255F9"/>
    <w:rsid w:val="00425789"/>
    <w:rsid w:val="004258C4"/>
    <w:rsid w:val="00426505"/>
    <w:rsid w:val="004268B0"/>
    <w:rsid w:val="00426AD7"/>
    <w:rsid w:val="00426B85"/>
    <w:rsid w:val="00426F28"/>
    <w:rsid w:val="00427222"/>
    <w:rsid w:val="00427399"/>
    <w:rsid w:val="004277A0"/>
    <w:rsid w:val="004300B9"/>
    <w:rsid w:val="004303D9"/>
    <w:rsid w:val="00430E2D"/>
    <w:rsid w:val="00431198"/>
    <w:rsid w:val="0043141C"/>
    <w:rsid w:val="0043165B"/>
    <w:rsid w:val="0043259B"/>
    <w:rsid w:val="00432801"/>
    <w:rsid w:val="004339AE"/>
    <w:rsid w:val="00433A4D"/>
    <w:rsid w:val="00433CBB"/>
    <w:rsid w:val="004340DB"/>
    <w:rsid w:val="0043434F"/>
    <w:rsid w:val="004343D5"/>
    <w:rsid w:val="00434E08"/>
    <w:rsid w:val="00435889"/>
    <w:rsid w:val="00436495"/>
    <w:rsid w:val="004368B7"/>
    <w:rsid w:val="00436CFF"/>
    <w:rsid w:val="0043783C"/>
    <w:rsid w:val="00440140"/>
    <w:rsid w:val="00440329"/>
    <w:rsid w:val="004416C2"/>
    <w:rsid w:val="00441AA4"/>
    <w:rsid w:val="00441AFA"/>
    <w:rsid w:val="00441BE1"/>
    <w:rsid w:val="00442490"/>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4F2"/>
    <w:rsid w:val="00452734"/>
    <w:rsid w:val="00452E4D"/>
    <w:rsid w:val="00453256"/>
    <w:rsid w:val="0045384F"/>
    <w:rsid w:val="00453969"/>
    <w:rsid w:val="004539D1"/>
    <w:rsid w:val="00453CF3"/>
    <w:rsid w:val="00453DDA"/>
    <w:rsid w:val="004543CA"/>
    <w:rsid w:val="004544E7"/>
    <w:rsid w:val="004547C5"/>
    <w:rsid w:val="00454C33"/>
    <w:rsid w:val="00454D39"/>
    <w:rsid w:val="00454D55"/>
    <w:rsid w:val="00454E2C"/>
    <w:rsid w:val="00454E90"/>
    <w:rsid w:val="004550F9"/>
    <w:rsid w:val="0045545F"/>
    <w:rsid w:val="0045581E"/>
    <w:rsid w:val="00455D17"/>
    <w:rsid w:val="00455FAD"/>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324"/>
    <w:rsid w:val="00473660"/>
    <w:rsid w:val="004740E7"/>
    <w:rsid w:val="0047449C"/>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7A1"/>
    <w:rsid w:val="00482A9C"/>
    <w:rsid w:val="00483F8C"/>
    <w:rsid w:val="00484365"/>
    <w:rsid w:val="00484772"/>
    <w:rsid w:val="00484AB4"/>
    <w:rsid w:val="00484ACC"/>
    <w:rsid w:val="00484B1E"/>
    <w:rsid w:val="004851B9"/>
    <w:rsid w:val="0048527E"/>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97BF5"/>
    <w:rsid w:val="00497C3C"/>
    <w:rsid w:val="004A038F"/>
    <w:rsid w:val="004A0820"/>
    <w:rsid w:val="004A0A88"/>
    <w:rsid w:val="004A1205"/>
    <w:rsid w:val="004A1B6B"/>
    <w:rsid w:val="004A1FAC"/>
    <w:rsid w:val="004A2AD0"/>
    <w:rsid w:val="004A32A9"/>
    <w:rsid w:val="004A4068"/>
    <w:rsid w:val="004A4547"/>
    <w:rsid w:val="004A468D"/>
    <w:rsid w:val="004A4DED"/>
    <w:rsid w:val="004A4DEF"/>
    <w:rsid w:val="004A5092"/>
    <w:rsid w:val="004A543A"/>
    <w:rsid w:val="004A5954"/>
    <w:rsid w:val="004A5A88"/>
    <w:rsid w:val="004A5C11"/>
    <w:rsid w:val="004A5E1D"/>
    <w:rsid w:val="004A6164"/>
    <w:rsid w:val="004A66B5"/>
    <w:rsid w:val="004A67BB"/>
    <w:rsid w:val="004B023C"/>
    <w:rsid w:val="004B0285"/>
    <w:rsid w:val="004B02A4"/>
    <w:rsid w:val="004B1123"/>
    <w:rsid w:val="004B1144"/>
    <w:rsid w:val="004B14E9"/>
    <w:rsid w:val="004B17D3"/>
    <w:rsid w:val="004B2036"/>
    <w:rsid w:val="004B22A0"/>
    <w:rsid w:val="004B24E0"/>
    <w:rsid w:val="004B253D"/>
    <w:rsid w:val="004B29CC"/>
    <w:rsid w:val="004B29FA"/>
    <w:rsid w:val="004B2C47"/>
    <w:rsid w:val="004B30E2"/>
    <w:rsid w:val="004B3825"/>
    <w:rsid w:val="004B41B5"/>
    <w:rsid w:val="004B4438"/>
    <w:rsid w:val="004B45B8"/>
    <w:rsid w:val="004B59AC"/>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873"/>
    <w:rsid w:val="004D4D86"/>
    <w:rsid w:val="004D56FC"/>
    <w:rsid w:val="004D5AB7"/>
    <w:rsid w:val="004D5C9D"/>
    <w:rsid w:val="004D5CF8"/>
    <w:rsid w:val="004D5D9C"/>
    <w:rsid w:val="004D5F78"/>
    <w:rsid w:val="004D624E"/>
    <w:rsid w:val="004D64C5"/>
    <w:rsid w:val="004D6C83"/>
    <w:rsid w:val="004D701D"/>
    <w:rsid w:val="004D715F"/>
    <w:rsid w:val="004D748C"/>
    <w:rsid w:val="004D74D7"/>
    <w:rsid w:val="004D774F"/>
    <w:rsid w:val="004E0499"/>
    <w:rsid w:val="004E0539"/>
    <w:rsid w:val="004E075C"/>
    <w:rsid w:val="004E09A9"/>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0A8"/>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6EB"/>
    <w:rsid w:val="004F7CEB"/>
    <w:rsid w:val="004F7E9F"/>
    <w:rsid w:val="005000F2"/>
    <w:rsid w:val="00500817"/>
    <w:rsid w:val="005013A7"/>
    <w:rsid w:val="00501554"/>
    <w:rsid w:val="00501882"/>
    <w:rsid w:val="005023F5"/>
    <w:rsid w:val="00502682"/>
    <w:rsid w:val="00502D14"/>
    <w:rsid w:val="005033D5"/>
    <w:rsid w:val="00503C4E"/>
    <w:rsid w:val="0050405D"/>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7D7"/>
    <w:rsid w:val="00521B18"/>
    <w:rsid w:val="00521F13"/>
    <w:rsid w:val="00522A12"/>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47D"/>
    <w:rsid w:val="005315CB"/>
    <w:rsid w:val="00531E0D"/>
    <w:rsid w:val="00531E1F"/>
    <w:rsid w:val="005322B5"/>
    <w:rsid w:val="0053272C"/>
    <w:rsid w:val="005328C8"/>
    <w:rsid w:val="0053303C"/>
    <w:rsid w:val="005330DA"/>
    <w:rsid w:val="0053316B"/>
    <w:rsid w:val="00533CCD"/>
    <w:rsid w:val="005346E7"/>
    <w:rsid w:val="005347A5"/>
    <w:rsid w:val="0053512E"/>
    <w:rsid w:val="00535534"/>
    <w:rsid w:val="0053555B"/>
    <w:rsid w:val="005355C0"/>
    <w:rsid w:val="005356A1"/>
    <w:rsid w:val="00536018"/>
    <w:rsid w:val="005361C4"/>
    <w:rsid w:val="005372A8"/>
    <w:rsid w:val="005372D7"/>
    <w:rsid w:val="0053763E"/>
    <w:rsid w:val="00540354"/>
    <w:rsid w:val="0054061C"/>
    <w:rsid w:val="00540C54"/>
    <w:rsid w:val="00540E02"/>
    <w:rsid w:val="0054121F"/>
    <w:rsid w:val="00541647"/>
    <w:rsid w:val="00541691"/>
    <w:rsid w:val="00542431"/>
    <w:rsid w:val="0054253D"/>
    <w:rsid w:val="005426DC"/>
    <w:rsid w:val="00542873"/>
    <w:rsid w:val="00542CD6"/>
    <w:rsid w:val="00542D15"/>
    <w:rsid w:val="00543CF0"/>
    <w:rsid w:val="00543DF9"/>
    <w:rsid w:val="0054429E"/>
    <w:rsid w:val="0054430D"/>
    <w:rsid w:val="0054441A"/>
    <w:rsid w:val="00544460"/>
    <w:rsid w:val="005444B3"/>
    <w:rsid w:val="00544509"/>
    <w:rsid w:val="005448C8"/>
    <w:rsid w:val="005449CF"/>
    <w:rsid w:val="00545287"/>
    <w:rsid w:val="005453C6"/>
    <w:rsid w:val="005456D5"/>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493"/>
    <w:rsid w:val="0056071C"/>
    <w:rsid w:val="0056085D"/>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413"/>
    <w:rsid w:val="00570C14"/>
    <w:rsid w:val="00571148"/>
    <w:rsid w:val="005717C3"/>
    <w:rsid w:val="00572573"/>
    <w:rsid w:val="0057271C"/>
    <w:rsid w:val="00572BD9"/>
    <w:rsid w:val="00572E71"/>
    <w:rsid w:val="00572F78"/>
    <w:rsid w:val="00573066"/>
    <w:rsid w:val="005730DD"/>
    <w:rsid w:val="00573B62"/>
    <w:rsid w:val="00574225"/>
    <w:rsid w:val="00574D12"/>
    <w:rsid w:val="00575106"/>
    <w:rsid w:val="00575472"/>
    <w:rsid w:val="00575A34"/>
    <w:rsid w:val="00575AF6"/>
    <w:rsid w:val="0057666F"/>
    <w:rsid w:val="00576CF8"/>
    <w:rsid w:val="00576E75"/>
    <w:rsid w:val="00576F82"/>
    <w:rsid w:val="005772BC"/>
    <w:rsid w:val="00577653"/>
    <w:rsid w:val="00577B6C"/>
    <w:rsid w:val="0058000F"/>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277"/>
    <w:rsid w:val="005938B8"/>
    <w:rsid w:val="00593B38"/>
    <w:rsid w:val="005945F1"/>
    <w:rsid w:val="00594772"/>
    <w:rsid w:val="00594EB4"/>
    <w:rsid w:val="00595278"/>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1F"/>
    <w:rsid w:val="005B0190"/>
    <w:rsid w:val="005B0B66"/>
    <w:rsid w:val="005B13CE"/>
    <w:rsid w:val="005B1526"/>
    <w:rsid w:val="005B1C82"/>
    <w:rsid w:val="005B1F7E"/>
    <w:rsid w:val="005B2555"/>
    <w:rsid w:val="005B2637"/>
    <w:rsid w:val="005B2814"/>
    <w:rsid w:val="005B2B56"/>
    <w:rsid w:val="005B3468"/>
    <w:rsid w:val="005B3525"/>
    <w:rsid w:val="005B38AB"/>
    <w:rsid w:val="005B4AAC"/>
    <w:rsid w:val="005B51E6"/>
    <w:rsid w:val="005B5506"/>
    <w:rsid w:val="005B5B86"/>
    <w:rsid w:val="005B5BE2"/>
    <w:rsid w:val="005B640D"/>
    <w:rsid w:val="005B71AD"/>
    <w:rsid w:val="005B72AC"/>
    <w:rsid w:val="005B77F4"/>
    <w:rsid w:val="005B7902"/>
    <w:rsid w:val="005C025D"/>
    <w:rsid w:val="005C0646"/>
    <w:rsid w:val="005C075E"/>
    <w:rsid w:val="005C0E71"/>
    <w:rsid w:val="005C0F65"/>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37"/>
    <w:rsid w:val="005C73A8"/>
    <w:rsid w:val="005C7693"/>
    <w:rsid w:val="005C7833"/>
    <w:rsid w:val="005C7900"/>
    <w:rsid w:val="005C7907"/>
    <w:rsid w:val="005C79ED"/>
    <w:rsid w:val="005C7EE0"/>
    <w:rsid w:val="005D004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124"/>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7AE"/>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0FE2"/>
    <w:rsid w:val="00601193"/>
    <w:rsid w:val="00602116"/>
    <w:rsid w:val="006024C2"/>
    <w:rsid w:val="00602916"/>
    <w:rsid w:val="00602C52"/>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37C"/>
    <w:rsid w:val="00611593"/>
    <w:rsid w:val="00611A28"/>
    <w:rsid w:val="00611E3D"/>
    <w:rsid w:val="00611E53"/>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5F3C"/>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CFF"/>
    <w:rsid w:val="00624D64"/>
    <w:rsid w:val="006252C0"/>
    <w:rsid w:val="00625D9F"/>
    <w:rsid w:val="00625E4A"/>
    <w:rsid w:val="00626174"/>
    <w:rsid w:val="00626A4E"/>
    <w:rsid w:val="00626ABF"/>
    <w:rsid w:val="00626D55"/>
    <w:rsid w:val="006275D8"/>
    <w:rsid w:val="006300B9"/>
    <w:rsid w:val="00630AA5"/>
    <w:rsid w:val="00631AED"/>
    <w:rsid w:val="00631EEF"/>
    <w:rsid w:val="0063204E"/>
    <w:rsid w:val="0063208A"/>
    <w:rsid w:val="00632134"/>
    <w:rsid w:val="0063213A"/>
    <w:rsid w:val="006324C8"/>
    <w:rsid w:val="00632679"/>
    <w:rsid w:val="00632CBF"/>
    <w:rsid w:val="0063307A"/>
    <w:rsid w:val="0063326E"/>
    <w:rsid w:val="00633433"/>
    <w:rsid w:val="00633651"/>
    <w:rsid w:val="006336E8"/>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9F6"/>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D12"/>
    <w:rsid w:val="00655084"/>
    <w:rsid w:val="00655487"/>
    <w:rsid w:val="006557EB"/>
    <w:rsid w:val="00655CFB"/>
    <w:rsid w:val="00656109"/>
    <w:rsid w:val="006561FB"/>
    <w:rsid w:val="006565F0"/>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38A"/>
    <w:rsid w:val="0066643B"/>
    <w:rsid w:val="0066647A"/>
    <w:rsid w:val="00666642"/>
    <w:rsid w:val="006671B3"/>
    <w:rsid w:val="0066735E"/>
    <w:rsid w:val="0066740F"/>
    <w:rsid w:val="00667DF2"/>
    <w:rsid w:val="00667E11"/>
    <w:rsid w:val="00670160"/>
    <w:rsid w:val="006701BD"/>
    <w:rsid w:val="00670BF7"/>
    <w:rsid w:val="006710A2"/>
    <w:rsid w:val="006715B2"/>
    <w:rsid w:val="00671617"/>
    <w:rsid w:val="00671940"/>
    <w:rsid w:val="00671ABC"/>
    <w:rsid w:val="00671D1B"/>
    <w:rsid w:val="006722B7"/>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77D44"/>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195"/>
    <w:rsid w:val="006D5920"/>
    <w:rsid w:val="006D5A37"/>
    <w:rsid w:val="006D5D1B"/>
    <w:rsid w:val="006D5DBA"/>
    <w:rsid w:val="006D6140"/>
    <w:rsid w:val="006D62AB"/>
    <w:rsid w:val="006D661E"/>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42"/>
    <w:rsid w:val="006F5E87"/>
    <w:rsid w:val="006F6C45"/>
    <w:rsid w:val="006F6FFF"/>
    <w:rsid w:val="006F7671"/>
    <w:rsid w:val="006F77F5"/>
    <w:rsid w:val="006F7A9E"/>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0E32"/>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931"/>
    <w:rsid w:val="00730DB0"/>
    <w:rsid w:val="007312F3"/>
    <w:rsid w:val="007315F7"/>
    <w:rsid w:val="00731CE9"/>
    <w:rsid w:val="00732265"/>
    <w:rsid w:val="00732684"/>
    <w:rsid w:val="007329D3"/>
    <w:rsid w:val="00732A4B"/>
    <w:rsid w:val="00732ECC"/>
    <w:rsid w:val="00732F3C"/>
    <w:rsid w:val="00732FD8"/>
    <w:rsid w:val="007335CB"/>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143A"/>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CD2"/>
    <w:rsid w:val="00747519"/>
    <w:rsid w:val="00747B01"/>
    <w:rsid w:val="00750456"/>
    <w:rsid w:val="0075072A"/>
    <w:rsid w:val="0075116B"/>
    <w:rsid w:val="00751742"/>
    <w:rsid w:val="00751E87"/>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4EF9"/>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510"/>
    <w:rsid w:val="007739E5"/>
    <w:rsid w:val="00773ADC"/>
    <w:rsid w:val="00773BD7"/>
    <w:rsid w:val="00773C22"/>
    <w:rsid w:val="00773E51"/>
    <w:rsid w:val="00774464"/>
    <w:rsid w:val="007755A1"/>
    <w:rsid w:val="00775797"/>
    <w:rsid w:val="00775D98"/>
    <w:rsid w:val="0077653A"/>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870"/>
    <w:rsid w:val="00790917"/>
    <w:rsid w:val="00790A70"/>
    <w:rsid w:val="00790EAF"/>
    <w:rsid w:val="00791287"/>
    <w:rsid w:val="00792D23"/>
    <w:rsid w:val="007931BC"/>
    <w:rsid w:val="00793989"/>
    <w:rsid w:val="00794AA3"/>
    <w:rsid w:val="00794AE1"/>
    <w:rsid w:val="00794DB4"/>
    <w:rsid w:val="007951E8"/>
    <w:rsid w:val="00795B1A"/>
    <w:rsid w:val="00795DE2"/>
    <w:rsid w:val="00796633"/>
    <w:rsid w:val="00796820"/>
    <w:rsid w:val="0079691A"/>
    <w:rsid w:val="00796E09"/>
    <w:rsid w:val="007970D8"/>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5468"/>
    <w:rsid w:val="007A5CC3"/>
    <w:rsid w:val="007A630E"/>
    <w:rsid w:val="007A647D"/>
    <w:rsid w:val="007A65D1"/>
    <w:rsid w:val="007A68D1"/>
    <w:rsid w:val="007A69C4"/>
    <w:rsid w:val="007A6B5D"/>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6C8"/>
    <w:rsid w:val="007B3969"/>
    <w:rsid w:val="007B39BC"/>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37BE"/>
    <w:rsid w:val="007C415A"/>
    <w:rsid w:val="007C484A"/>
    <w:rsid w:val="007C4DF0"/>
    <w:rsid w:val="007C5645"/>
    <w:rsid w:val="007C5949"/>
    <w:rsid w:val="007C5A51"/>
    <w:rsid w:val="007C62CC"/>
    <w:rsid w:val="007C63EF"/>
    <w:rsid w:val="007C6730"/>
    <w:rsid w:val="007C7291"/>
    <w:rsid w:val="007C75D7"/>
    <w:rsid w:val="007C7CA5"/>
    <w:rsid w:val="007D08C2"/>
    <w:rsid w:val="007D0A52"/>
    <w:rsid w:val="007D0E40"/>
    <w:rsid w:val="007D0FCD"/>
    <w:rsid w:val="007D1191"/>
    <w:rsid w:val="007D1DB4"/>
    <w:rsid w:val="007D223F"/>
    <w:rsid w:val="007D2C09"/>
    <w:rsid w:val="007D32F3"/>
    <w:rsid w:val="007D3392"/>
    <w:rsid w:val="007D3605"/>
    <w:rsid w:val="007D382C"/>
    <w:rsid w:val="007D3BCA"/>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BB6"/>
    <w:rsid w:val="007E4F18"/>
    <w:rsid w:val="007E5016"/>
    <w:rsid w:val="007E5233"/>
    <w:rsid w:val="007E5269"/>
    <w:rsid w:val="007E575B"/>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A87"/>
    <w:rsid w:val="00803D6F"/>
    <w:rsid w:val="00804669"/>
    <w:rsid w:val="00804812"/>
    <w:rsid w:val="00804A39"/>
    <w:rsid w:val="00804B60"/>
    <w:rsid w:val="00805636"/>
    <w:rsid w:val="00805788"/>
    <w:rsid w:val="008059BC"/>
    <w:rsid w:val="00805A20"/>
    <w:rsid w:val="00805E13"/>
    <w:rsid w:val="00806A5B"/>
    <w:rsid w:val="00807701"/>
    <w:rsid w:val="00807CB0"/>
    <w:rsid w:val="00807FB2"/>
    <w:rsid w:val="008100CF"/>
    <w:rsid w:val="00810223"/>
    <w:rsid w:val="00810272"/>
    <w:rsid w:val="008102D2"/>
    <w:rsid w:val="008102EA"/>
    <w:rsid w:val="00810671"/>
    <w:rsid w:val="00810FEA"/>
    <w:rsid w:val="008110B0"/>
    <w:rsid w:val="008118C1"/>
    <w:rsid w:val="00811D0A"/>
    <w:rsid w:val="00812418"/>
    <w:rsid w:val="008125AB"/>
    <w:rsid w:val="008125AC"/>
    <w:rsid w:val="008127A9"/>
    <w:rsid w:val="00812842"/>
    <w:rsid w:val="008139DC"/>
    <w:rsid w:val="00813C57"/>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A97"/>
    <w:rsid w:val="00836E7D"/>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379"/>
    <w:rsid w:val="0084150B"/>
    <w:rsid w:val="008416D5"/>
    <w:rsid w:val="00842102"/>
    <w:rsid w:val="0084244D"/>
    <w:rsid w:val="0084285D"/>
    <w:rsid w:val="008428AD"/>
    <w:rsid w:val="00842B93"/>
    <w:rsid w:val="0084303E"/>
    <w:rsid w:val="00843671"/>
    <w:rsid w:val="008437DC"/>
    <w:rsid w:val="0084394D"/>
    <w:rsid w:val="00843AC8"/>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17"/>
    <w:rsid w:val="008822BD"/>
    <w:rsid w:val="008827C2"/>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90C"/>
    <w:rsid w:val="00890722"/>
    <w:rsid w:val="00891676"/>
    <w:rsid w:val="00891C44"/>
    <w:rsid w:val="008924F6"/>
    <w:rsid w:val="008925D0"/>
    <w:rsid w:val="00892D7D"/>
    <w:rsid w:val="00892F4B"/>
    <w:rsid w:val="00892F86"/>
    <w:rsid w:val="00893914"/>
    <w:rsid w:val="00893B47"/>
    <w:rsid w:val="0089411B"/>
    <w:rsid w:val="008946AF"/>
    <w:rsid w:val="008946BF"/>
    <w:rsid w:val="00894C7C"/>
    <w:rsid w:val="008950A3"/>
    <w:rsid w:val="00895822"/>
    <w:rsid w:val="00895A4B"/>
    <w:rsid w:val="00895A58"/>
    <w:rsid w:val="00896020"/>
    <w:rsid w:val="00896593"/>
    <w:rsid w:val="00896720"/>
    <w:rsid w:val="00896921"/>
    <w:rsid w:val="00896FCB"/>
    <w:rsid w:val="00897B3F"/>
    <w:rsid w:val="00897DF2"/>
    <w:rsid w:val="008A0D10"/>
    <w:rsid w:val="008A12AE"/>
    <w:rsid w:val="008A1648"/>
    <w:rsid w:val="008A191C"/>
    <w:rsid w:val="008A1C52"/>
    <w:rsid w:val="008A1CB5"/>
    <w:rsid w:val="008A1CF7"/>
    <w:rsid w:val="008A1EB9"/>
    <w:rsid w:val="008A1F5D"/>
    <w:rsid w:val="008A21A8"/>
    <w:rsid w:val="008A3245"/>
    <w:rsid w:val="008A324F"/>
    <w:rsid w:val="008A3257"/>
    <w:rsid w:val="008A3613"/>
    <w:rsid w:val="008A3DCA"/>
    <w:rsid w:val="008A3FF3"/>
    <w:rsid w:val="008A42A5"/>
    <w:rsid w:val="008A44BC"/>
    <w:rsid w:val="008A48FF"/>
    <w:rsid w:val="008A4910"/>
    <w:rsid w:val="008A4FD2"/>
    <w:rsid w:val="008A5B9D"/>
    <w:rsid w:val="008A5EB0"/>
    <w:rsid w:val="008A6514"/>
    <w:rsid w:val="008A6B47"/>
    <w:rsid w:val="008A6E0F"/>
    <w:rsid w:val="008A73A6"/>
    <w:rsid w:val="008A776A"/>
    <w:rsid w:val="008A79BA"/>
    <w:rsid w:val="008B003B"/>
    <w:rsid w:val="008B042C"/>
    <w:rsid w:val="008B06A4"/>
    <w:rsid w:val="008B1462"/>
    <w:rsid w:val="008B264A"/>
    <w:rsid w:val="008B2675"/>
    <w:rsid w:val="008B2B18"/>
    <w:rsid w:val="008B30F3"/>
    <w:rsid w:val="008B3177"/>
    <w:rsid w:val="008B32A5"/>
    <w:rsid w:val="008B389C"/>
    <w:rsid w:val="008B3A24"/>
    <w:rsid w:val="008B3AA6"/>
    <w:rsid w:val="008B3D28"/>
    <w:rsid w:val="008B41E4"/>
    <w:rsid w:val="008B47F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1D2"/>
    <w:rsid w:val="008E620F"/>
    <w:rsid w:val="008E627B"/>
    <w:rsid w:val="008E6812"/>
    <w:rsid w:val="008E6A2F"/>
    <w:rsid w:val="008E6A31"/>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741"/>
    <w:rsid w:val="008F5821"/>
    <w:rsid w:val="008F5EF3"/>
    <w:rsid w:val="008F6003"/>
    <w:rsid w:val="008F67D8"/>
    <w:rsid w:val="008F67E6"/>
    <w:rsid w:val="008F6B5F"/>
    <w:rsid w:val="008F71A8"/>
    <w:rsid w:val="008F74E9"/>
    <w:rsid w:val="008F7BA4"/>
    <w:rsid w:val="00901878"/>
    <w:rsid w:val="00901DF4"/>
    <w:rsid w:val="0090238F"/>
    <w:rsid w:val="009025C4"/>
    <w:rsid w:val="009025EE"/>
    <w:rsid w:val="009026F2"/>
    <w:rsid w:val="009033DA"/>
    <w:rsid w:val="009033DD"/>
    <w:rsid w:val="00903A45"/>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6AB"/>
    <w:rsid w:val="009117CF"/>
    <w:rsid w:val="00911F42"/>
    <w:rsid w:val="00912A55"/>
    <w:rsid w:val="00913154"/>
    <w:rsid w:val="00913200"/>
    <w:rsid w:val="00913270"/>
    <w:rsid w:val="00913435"/>
    <w:rsid w:val="009137BC"/>
    <w:rsid w:val="00913A16"/>
    <w:rsid w:val="00913F1D"/>
    <w:rsid w:val="00914162"/>
    <w:rsid w:val="009148D6"/>
    <w:rsid w:val="009149B0"/>
    <w:rsid w:val="00914F3D"/>
    <w:rsid w:val="0091532F"/>
    <w:rsid w:val="00915A10"/>
    <w:rsid w:val="00915C41"/>
    <w:rsid w:val="00915E02"/>
    <w:rsid w:val="00915E07"/>
    <w:rsid w:val="00915EA0"/>
    <w:rsid w:val="0091606D"/>
    <w:rsid w:val="0091608F"/>
    <w:rsid w:val="009167AE"/>
    <w:rsid w:val="00916B30"/>
    <w:rsid w:val="00917317"/>
    <w:rsid w:val="0091759E"/>
    <w:rsid w:val="00917670"/>
    <w:rsid w:val="00917AAE"/>
    <w:rsid w:val="00917BCE"/>
    <w:rsid w:val="009201B1"/>
    <w:rsid w:val="009208D1"/>
    <w:rsid w:val="0092098A"/>
    <w:rsid w:val="00920EB7"/>
    <w:rsid w:val="0092109A"/>
    <w:rsid w:val="0092110B"/>
    <w:rsid w:val="00921635"/>
    <w:rsid w:val="00921963"/>
    <w:rsid w:val="00921D4E"/>
    <w:rsid w:val="00921F81"/>
    <w:rsid w:val="009226B6"/>
    <w:rsid w:val="009228E2"/>
    <w:rsid w:val="0092331E"/>
    <w:rsid w:val="0092343E"/>
    <w:rsid w:val="00923687"/>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198"/>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161"/>
    <w:rsid w:val="00942620"/>
    <w:rsid w:val="00942874"/>
    <w:rsid w:val="00942B6F"/>
    <w:rsid w:val="009446B6"/>
    <w:rsid w:val="009448E7"/>
    <w:rsid w:val="00944C46"/>
    <w:rsid w:val="0094501A"/>
    <w:rsid w:val="009453E3"/>
    <w:rsid w:val="009458CE"/>
    <w:rsid w:val="009462C8"/>
    <w:rsid w:val="00946A21"/>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0ECA"/>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E5C"/>
    <w:rsid w:val="00965EC6"/>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0FB2"/>
    <w:rsid w:val="00971499"/>
    <w:rsid w:val="0097158C"/>
    <w:rsid w:val="00971783"/>
    <w:rsid w:val="00972510"/>
    <w:rsid w:val="00972633"/>
    <w:rsid w:val="00972931"/>
    <w:rsid w:val="00973181"/>
    <w:rsid w:val="00973444"/>
    <w:rsid w:val="00973CF7"/>
    <w:rsid w:val="009740BD"/>
    <w:rsid w:val="0097450E"/>
    <w:rsid w:val="009746F3"/>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65D"/>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623"/>
    <w:rsid w:val="009908EE"/>
    <w:rsid w:val="00990F57"/>
    <w:rsid w:val="00991A67"/>
    <w:rsid w:val="00991A9B"/>
    <w:rsid w:val="0099266C"/>
    <w:rsid w:val="0099283E"/>
    <w:rsid w:val="009931B2"/>
    <w:rsid w:val="00993F3B"/>
    <w:rsid w:val="009942A6"/>
    <w:rsid w:val="00994E72"/>
    <w:rsid w:val="00995A2F"/>
    <w:rsid w:val="00995C01"/>
    <w:rsid w:val="0099619A"/>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984"/>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3F2"/>
    <w:rsid w:val="009D750A"/>
    <w:rsid w:val="009D782E"/>
    <w:rsid w:val="009E06F6"/>
    <w:rsid w:val="009E0D77"/>
    <w:rsid w:val="009E1003"/>
    <w:rsid w:val="009E13F9"/>
    <w:rsid w:val="009E1556"/>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94"/>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638"/>
    <w:rsid w:val="00A0085E"/>
    <w:rsid w:val="00A0088A"/>
    <w:rsid w:val="00A00A61"/>
    <w:rsid w:val="00A00C36"/>
    <w:rsid w:val="00A02072"/>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3D4"/>
    <w:rsid w:val="00A23427"/>
    <w:rsid w:val="00A23455"/>
    <w:rsid w:val="00A23533"/>
    <w:rsid w:val="00A23A48"/>
    <w:rsid w:val="00A24024"/>
    <w:rsid w:val="00A248A7"/>
    <w:rsid w:val="00A249BD"/>
    <w:rsid w:val="00A24C00"/>
    <w:rsid w:val="00A24EDC"/>
    <w:rsid w:val="00A2502F"/>
    <w:rsid w:val="00A253A3"/>
    <w:rsid w:val="00A258D4"/>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6895"/>
    <w:rsid w:val="00A37140"/>
    <w:rsid w:val="00A37844"/>
    <w:rsid w:val="00A40593"/>
    <w:rsid w:val="00A406C5"/>
    <w:rsid w:val="00A40FE4"/>
    <w:rsid w:val="00A41113"/>
    <w:rsid w:val="00A415A6"/>
    <w:rsid w:val="00A422F9"/>
    <w:rsid w:val="00A42A7D"/>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48D9"/>
    <w:rsid w:val="00A55032"/>
    <w:rsid w:val="00A55ECB"/>
    <w:rsid w:val="00A55F8D"/>
    <w:rsid w:val="00A56632"/>
    <w:rsid w:val="00A569BC"/>
    <w:rsid w:val="00A56CBA"/>
    <w:rsid w:val="00A5737D"/>
    <w:rsid w:val="00A5742A"/>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48B"/>
    <w:rsid w:val="00A63B38"/>
    <w:rsid w:val="00A63D80"/>
    <w:rsid w:val="00A63F61"/>
    <w:rsid w:val="00A63F7D"/>
    <w:rsid w:val="00A640C4"/>
    <w:rsid w:val="00A640CD"/>
    <w:rsid w:val="00A64345"/>
    <w:rsid w:val="00A64532"/>
    <w:rsid w:val="00A64ADC"/>
    <w:rsid w:val="00A65040"/>
    <w:rsid w:val="00A65F01"/>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B98"/>
    <w:rsid w:val="00A74B52"/>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58"/>
    <w:rsid w:val="00A82AE1"/>
    <w:rsid w:val="00A82E4A"/>
    <w:rsid w:val="00A838EE"/>
    <w:rsid w:val="00A8408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5D2A"/>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538"/>
    <w:rsid w:val="00AA4781"/>
    <w:rsid w:val="00AA48AC"/>
    <w:rsid w:val="00AA50C4"/>
    <w:rsid w:val="00AA535D"/>
    <w:rsid w:val="00AA56EA"/>
    <w:rsid w:val="00AA57BF"/>
    <w:rsid w:val="00AA58EE"/>
    <w:rsid w:val="00AA5A37"/>
    <w:rsid w:val="00AA6409"/>
    <w:rsid w:val="00AA6464"/>
    <w:rsid w:val="00AA6579"/>
    <w:rsid w:val="00AA7270"/>
    <w:rsid w:val="00AA753B"/>
    <w:rsid w:val="00AA7563"/>
    <w:rsid w:val="00AA75C4"/>
    <w:rsid w:val="00AA75D5"/>
    <w:rsid w:val="00AA7963"/>
    <w:rsid w:val="00AA7A75"/>
    <w:rsid w:val="00AB0285"/>
    <w:rsid w:val="00AB0730"/>
    <w:rsid w:val="00AB095B"/>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127A"/>
    <w:rsid w:val="00AC274F"/>
    <w:rsid w:val="00AC2752"/>
    <w:rsid w:val="00AC2B35"/>
    <w:rsid w:val="00AC3351"/>
    <w:rsid w:val="00AC34C0"/>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5C"/>
    <w:rsid w:val="00AF2087"/>
    <w:rsid w:val="00AF2569"/>
    <w:rsid w:val="00AF271D"/>
    <w:rsid w:val="00AF312B"/>
    <w:rsid w:val="00AF39FE"/>
    <w:rsid w:val="00AF3C42"/>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9D"/>
    <w:rsid w:val="00B038BE"/>
    <w:rsid w:val="00B039D6"/>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D59"/>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A30"/>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A09"/>
    <w:rsid w:val="00B50CD8"/>
    <w:rsid w:val="00B5160B"/>
    <w:rsid w:val="00B51B87"/>
    <w:rsid w:val="00B51E3F"/>
    <w:rsid w:val="00B51EB7"/>
    <w:rsid w:val="00B51F9B"/>
    <w:rsid w:val="00B51FF1"/>
    <w:rsid w:val="00B52511"/>
    <w:rsid w:val="00B52558"/>
    <w:rsid w:val="00B531D1"/>
    <w:rsid w:val="00B53D5D"/>
    <w:rsid w:val="00B54593"/>
    <w:rsid w:val="00B54FF5"/>
    <w:rsid w:val="00B54FFF"/>
    <w:rsid w:val="00B55122"/>
    <w:rsid w:val="00B55127"/>
    <w:rsid w:val="00B552CE"/>
    <w:rsid w:val="00B55DF4"/>
    <w:rsid w:val="00B5606A"/>
    <w:rsid w:val="00B564E0"/>
    <w:rsid w:val="00B567FB"/>
    <w:rsid w:val="00B56952"/>
    <w:rsid w:val="00B56976"/>
    <w:rsid w:val="00B56988"/>
    <w:rsid w:val="00B56D21"/>
    <w:rsid w:val="00B56E5B"/>
    <w:rsid w:val="00B57749"/>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9D1"/>
    <w:rsid w:val="00B67A61"/>
    <w:rsid w:val="00B70278"/>
    <w:rsid w:val="00B70BBA"/>
    <w:rsid w:val="00B70FCD"/>
    <w:rsid w:val="00B71BB8"/>
    <w:rsid w:val="00B71D08"/>
    <w:rsid w:val="00B71F45"/>
    <w:rsid w:val="00B72515"/>
    <w:rsid w:val="00B72889"/>
    <w:rsid w:val="00B72BFB"/>
    <w:rsid w:val="00B72C88"/>
    <w:rsid w:val="00B72FD9"/>
    <w:rsid w:val="00B7313B"/>
    <w:rsid w:val="00B7377D"/>
    <w:rsid w:val="00B73D38"/>
    <w:rsid w:val="00B73E16"/>
    <w:rsid w:val="00B740AB"/>
    <w:rsid w:val="00B74E0B"/>
    <w:rsid w:val="00B75064"/>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1CC3"/>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28A"/>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0B0"/>
    <w:rsid w:val="00B9742B"/>
    <w:rsid w:val="00B978DF"/>
    <w:rsid w:val="00B97F46"/>
    <w:rsid w:val="00B97FA1"/>
    <w:rsid w:val="00BA0D4F"/>
    <w:rsid w:val="00BA13E5"/>
    <w:rsid w:val="00BA15C1"/>
    <w:rsid w:val="00BA1647"/>
    <w:rsid w:val="00BA19B3"/>
    <w:rsid w:val="00BA2073"/>
    <w:rsid w:val="00BA2400"/>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9B1"/>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26D"/>
    <w:rsid w:val="00BE64BE"/>
    <w:rsid w:val="00BE6880"/>
    <w:rsid w:val="00BE6A32"/>
    <w:rsid w:val="00BE703B"/>
    <w:rsid w:val="00BE71EA"/>
    <w:rsid w:val="00BE7A39"/>
    <w:rsid w:val="00BF01FE"/>
    <w:rsid w:val="00BF0210"/>
    <w:rsid w:val="00BF0604"/>
    <w:rsid w:val="00BF081A"/>
    <w:rsid w:val="00BF087D"/>
    <w:rsid w:val="00BF112D"/>
    <w:rsid w:val="00BF11E3"/>
    <w:rsid w:val="00BF11F7"/>
    <w:rsid w:val="00BF191C"/>
    <w:rsid w:val="00BF1CDE"/>
    <w:rsid w:val="00BF1F7B"/>
    <w:rsid w:val="00BF22B1"/>
    <w:rsid w:val="00BF2436"/>
    <w:rsid w:val="00BF25CD"/>
    <w:rsid w:val="00BF2789"/>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C93"/>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6A6"/>
    <w:rsid w:val="00C018E2"/>
    <w:rsid w:val="00C01B52"/>
    <w:rsid w:val="00C01C59"/>
    <w:rsid w:val="00C02117"/>
    <w:rsid w:val="00C023E8"/>
    <w:rsid w:val="00C02958"/>
    <w:rsid w:val="00C0342A"/>
    <w:rsid w:val="00C037DD"/>
    <w:rsid w:val="00C03A82"/>
    <w:rsid w:val="00C049CB"/>
    <w:rsid w:val="00C04E19"/>
    <w:rsid w:val="00C05100"/>
    <w:rsid w:val="00C05B39"/>
    <w:rsid w:val="00C0624A"/>
    <w:rsid w:val="00C0724C"/>
    <w:rsid w:val="00C10085"/>
    <w:rsid w:val="00C100EA"/>
    <w:rsid w:val="00C10E9A"/>
    <w:rsid w:val="00C11142"/>
    <w:rsid w:val="00C11BD3"/>
    <w:rsid w:val="00C122B6"/>
    <w:rsid w:val="00C1271A"/>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9E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4DF"/>
    <w:rsid w:val="00C26EAD"/>
    <w:rsid w:val="00C27754"/>
    <w:rsid w:val="00C30093"/>
    <w:rsid w:val="00C30189"/>
    <w:rsid w:val="00C30323"/>
    <w:rsid w:val="00C30599"/>
    <w:rsid w:val="00C309EE"/>
    <w:rsid w:val="00C30BB8"/>
    <w:rsid w:val="00C30C7A"/>
    <w:rsid w:val="00C30C86"/>
    <w:rsid w:val="00C30CEC"/>
    <w:rsid w:val="00C3116B"/>
    <w:rsid w:val="00C31791"/>
    <w:rsid w:val="00C31977"/>
    <w:rsid w:val="00C31D38"/>
    <w:rsid w:val="00C3220E"/>
    <w:rsid w:val="00C32AAC"/>
    <w:rsid w:val="00C32D53"/>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194"/>
    <w:rsid w:val="00C4326F"/>
    <w:rsid w:val="00C435C4"/>
    <w:rsid w:val="00C43873"/>
    <w:rsid w:val="00C43A3C"/>
    <w:rsid w:val="00C447A9"/>
    <w:rsid w:val="00C44921"/>
    <w:rsid w:val="00C44C36"/>
    <w:rsid w:val="00C4540E"/>
    <w:rsid w:val="00C45BEB"/>
    <w:rsid w:val="00C45C21"/>
    <w:rsid w:val="00C45C79"/>
    <w:rsid w:val="00C45EC1"/>
    <w:rsid w:val="00C46501"/>
    <w:rsid w:val="00C46522"/>
    <w:rsid w:val="00C4663F"/>
    <w:rsid w:val="00C46A1A"/>
    <w:rsid w:val="00C473C7"/>
    <w:rsid w:val="00C508D0"/>
    <w:rsid w:val="00C50D9D"/>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332"/>
    <w:rsid w:val="00C53854"/>
    <w:rsid w:val="00C538CE"/>
    <w:rsid w:val="00C53D98"/>
    <w:rsid w:val="00C53ECA"/>
    <w:rsid w:val="00C53FB2"/>
    <w:rsid w:val="00C54A03"/>
    <w:rsid w:val="00C54F50"/>
    <w:rsid w:val="00C55782"/>
    <w:rsid w:val="00C55892"/>
    <w:rsid w:val="00C55C53"/>
    <w:rsid w:val="00C55CCB"/>
    <w:rsid w:val="00C55EBF"/>
    <w:rsid w:val="00C5608F"/>
    <w:rsid w:val="00C5631D"/>
    <w:rsid w:val="00C56344"/>
    <w:rsid w:val="00C567F3"/>
    <w:rsid w:val="00C56E54"/>
    <w:rsid w:val="00C573A8"/>
    <w:rsid w:val="00C57ACF"/>
    <w:rsid w:val="00C57F25"/>
    <w:rsid w:val="00C57F72"/>
    <w:rsid w:val="00C60580"/>
    <w:rsid w:val="00C608E3"/>
    <w:rsid w:val="00C61383"/>
    <w:rsid w:val="00C61ADB"/>
    <w:rsid w:val="00C61C8D"/>
    <w:rsid w:val="00C61E08"/>
    <w:rsid w:val="00C624E1"/>
    <w:rsid w:val="00C63335"/>
    <w:rsid w:val="00C64328"/>
    <w:rsid w:val="00C6438B"/>
    <w:rsid w:val="00C6491F"/>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5CD"/>
    <w:rsid w:val="00C76650"/>
    <w:rsid w:val="00C76699"/>
    <w:rsid w:val="00C772E3"/>
    <w:rsid w:val="00C77C68"/>
    <w:rsid w:val="00C80AB6"/>
    <w:rsid w:val="00C80FEE"/>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329"/>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0EC8"/>
    <w:rsid w:val="00CC12CA"/>
    <w:rsid w:val="00CC1325"/>
    <w:rsid w:val="00CC1376"/>
    <w:rsid w:val="00CC15E6"/>
    <w:rsid w:val="00CC18E2"/>
    <w:rsid w:val="00CC19A0"/>
    <w:rsid w:val="00CC1A55"/>
    <w:rsid w:val="00CC1F06"/>
    <w:rsid w:val="00CC233C"/>
    <w:rsid w:val="00CC2A8C"/>
    <w:rsid w:val="00CC3031"/>
    <w:rsid w:val="00CC3457"/>
    <w:rsid w:val="00CC3DC0"/>
    <w:rsid w:val="00CC4607"/>
    <w:rsid w:val="00CC4DA2"/>
    <w:rsid w:val="00CC4E23"/>
    <w:rsid w:val="00CC5090"/>
    <w:rsid w:val="00CC5113"/>
    <w:rsid w:val="00CC5890"/>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854"/>
    <w:rsid w:val="00CD1EE7"/>
    <w:rsid w:val="00CD2365"/>
    <w:rsid w:val="00CD2656"/>
    <w:rsid w:val="00CD2DC5"/>
    <w:rsid w:val="00CD2F1E"/>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241"/>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DAC"/>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50F"/>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67A0"/>
    <w:rsid w:val="00CF751A"/>
    <w:rsid w:val="00CF7744"/>
    <w:rsid w:val="00CF7A80"/>
    <w:rsid w:val="00CF7F92"/>
    <w:rsid w:val="00D00082"/>
    <w:rsid w:val="00D0058F"/>
    <w:rsid w:val="00D00646"/>
    <w:rsid w:val="00D0084A"/>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28"/>
    <w:rsid w:val="00D2278B"/>
    <w:rsid w:val="00D22A88"/>
    <w:rsid w:val="00D22DB1"/>
    <w:rsid w:val="00D23283"/>
    <w:rsid w:val="00D232FE"/>
    <w:rsid w:val="00D243EB"/>
    <w:rsid w:val="00D244A4"/>
    <w:rsid w:val="00D25926"/>
    <w:rsid w:val="00D25DB8"/>
    <w:rsid w:val="00D26242"/>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B44"/>
    <w:rsid w:val="00D33F29"/>
    <w:rsid w:val="00D35419"/>
    <w:rsid w:val="00D35504"/>
    <w:rsid w:val="00D35773"/>
    <w:rsid w:val="00D35ABF"/>
    <w:rsid w:val="00D3638D"/>
    <w:rsid w:val="00D36B1C"/>
    <w:rsid w:val="00D36CB7"/>
    <w:rsid w:val="00D40079"/>
    <w:rsid w:val="00D41A58"/>
    <w:rsid w:val="00D41B6A"/>
    <w:rsid w:val="00D422C0"/>
    <w:rsid w:val="00D426A7"/>
    <w:rsid w:val="00D43699"/>
    <w:rsid w:val="00D43736"/>
    <w:rsid w:val="00D43803"/>
    <w:rsid w:val="00D442BD"/>
    <w:rsid w:val="00D442E1"/>
    <w:rsid w:val="00D44548"/>
    <w:rsid w:val="00D447A4"/>
    <w:rsid w:val="00D45582"/>
    <w:rsid w:val="00D4569B"/>
    <w:rsid w:val="00D45705"/>
    <w:rsid w:val="00D458F2"/>
    <w:rsid w:val="00D462F2"/>
    <w:rsid w:val="00D46344"/>
    <w:rsid w:val="00D4665C"/>
    <w:rsid w:val="00D466B4"/>
    <w:rsid w:val="00D467A2"/>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2775"/>
    <w:rsid w:val="00D52ECB"/>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464"/>
    <w:rsid w:val="00D62846"/>
    <w:rsid w:val="00D62B25"/>
    <w:rsid w:val="00D62C9D"/>
    <w:rsid w:val="00D62CC8"/>
    <w:rsid w:val="00D62E4E"/>
    <w:rsid w:val="00D62F72"/>
    <w:rsid w:val="00D63141"/>
    <w:rsid w:val="00D6323B"/>
    <w:rsid w:val="00D63491"/>
    <w:rsid w:val="00D63DF4"/>
    <w:rsid w:val="00D63FCC"/>
    <w:rsid w:val="00D6526E"/>
    <w:rsid w:val="00D65441"/>
    <w:rsid w:val="00D6544B"/>
    <w:rsid w:val="00D659AA"/>
    <w:rsid w:val="00D66610"/>
    <w:rsid w:val="00D669BD"/>
    <w:rsid w:val="00D66D4B"/>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380"/>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5"/>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ECC"/>
    <w:rsid w:val="00DA7F48"/>
    <w:rsid w:val="00DB0231"/>
    <w:rsid w:val="00DB0492"/>
    <w:rsid w:val="00DB093D"/>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DC"/>
    <w:rsid w:val="00DC0EE9"/>
    <w:rsid w:val="00DC1791"/>
    <w:rsid w:val="00DC189C"/>
    <w:rsid w:val="00DC1976"/>
    <w:rsid w:val="00DC1990"/>
    <w:rsid w:val="00DC1CBC"/>
    <w:rsid w:val="00DC200A"/>
    <w:rsid w:val="00DC33E6"/>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0B7"/>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16F"/>
    <w:rsid w:val="00DE27FA"/>
    <w:rsid w:val="00DE3530"/>
    <w:rsid w:val="00DE392C"/>
    <w:rsid w:val="00DE4094"/>
    <w:rsid w:val="00DE4EDB"/>
    <w:rsid w:val="00DE510D"/>
    <w:rsid w:val="00DE56E6"/>
    <w:rsid w:val="00DE59EE"/>
    <w:rsid w:val="00DE5ADE"/>
    <w:rsid w:val="00DE5BFF"/>
    <w:rsid w:val="00DE64A9"/>
    <w:rsid w:val="00DE69B3"/>
    <w:rsid w:val="00DE6DAF"/>
    <w:rsid w:val="00DE6E94"/>
    <w:rsid w:val="00DE6F02"/>
    <w:rsid w:val="00DE7F4F"/>
    <w:rsid w:val="00DF02C7"/>
    <w:rsid w:val="00DF0332"/>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49E"/>
    <w:rsid w:val="00E006D1"/>
    <w:rsid w:val="00E006F5"/>
    <w:rsid w:val="00E0183A"/>
    <w:rsid w:val="00E0209E"/>
    <w:rsid w:val="00E02AC5"/>
    <w:rsid w:val="00E0339A"/>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2ECC"/>
    <w:rsid w:val="00E13586"/>
    <w:rsid w:val="00E136AF"/>
    <w:rsid w:val="00E13D0B"/>
    <w:rsid w:val="00E13E0D"/>
    <w:rsid w:val="00E14148"/>
    <w:rsid w:val="00E142A5"/>
    <w:rsid w:val="00E14501"/>
    <w:rsid w:val="00E14751"/>
    <w:rsid w:val="00E149AE"/>
    <w:rsid w:val="00E1519E"/>
    <w:rsid w:val="00E15644"/>
    <w:rsid w:val="00E15F48"/>
    <w:rsid w:val="00E163A0"/>
    <w:rsid w:val="00E164F5"/>
    <w:rsid w:val="00E16643"/>
    <w:rsid w:val="00E16D3E"/>
    <w:rsid w:val="00E17160"/>
    <w:rsid w:val="00E17264"/>
    <w:rsid w:val="00E17B6F"/>
    <w:rsid w:val="00E201E6"/>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15C"/>
    <w:rsid w:val="00E327D2"/>
    <w:rsid w:val="00E329E2"/>
    <w:rsid w:val="00E32A3A"/>
    <w:rsid w:val="00E32D1B"/>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B02"/>
    <w:rsid w:val="00E53735"/>
    <w:rsid w:val="00E53CA7"/>
    <w:rsid w:val="00E53D12"/>
    <w:rsid w:val="00E54086"/>
    <w:rsid w:val="00E546A5"/>
    <w:rsid w:val="00E54802"/>
    <w:rsid w:val="00E54DFF"/>
    <w:rsid w:val="00E54F11"/>
    <w:rsid w:val="00E55A86"/>
    <w:rsid w:val="00E55F7A"/>
    <w:rsid w:val="00E56184"/>
    <w:rsid w:val="00E57752"/>
    <w:rsid w:val="00E602EF"/>
    <w:rsid w:val="00E6033C"/>
    <w:rsid w:val="00E608A1"/>
    <w:rsid w:val="00E60D2A"/>
    <w:rsid w:val="00E61035"/>
    <w:rsid w:val="00E6151D"/>
    <w:rsid w:val="00E61CD0"/>
    <w:rsid w:val="00E62159"/>
    <w:rsid w:val="00E626BE"/>
    <w:rsid w:val="00E62780"/>
    <w:rsid w:val="00E62E9F"/>
    <w:rsid w:val="00E62EF1"/>
    <w:rsid w:val="00E630B4"/>
    <w:rsid w:val="00E63895"/>
    <w:rsid w:val="00E63AD3"/>
    <w:rsid w:val="00E64115"/>
    <w:rsid w:val="00E645D7"/>
    <w:rsid w:val="00E64B36"/>
    <w:rsid w:val="00E64FCF"/>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2DE6"/>
    <w:rsid w:val="00E73033"/>
    <w:rsid w:val="00E7315C"/>
    <w:rsid w:val="00E73A8C"/>
    <w:rsid w:val="00E740A2"/>
    <w:rsid w:val="00E7478A"/>
    <w:rsid w:val="00E74B96"/>
    <w:rsid w:val="00E753DF"/>
    <w:rsid w:val="00E7547C"/>
    <w:rsid w:val="00E754C3"/>
    <w:rsid w:val="00E75798"/>
    <w:rsid w:val="00E7652B"/>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205"/>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181"/>
    <w:rsid w:val="00EB040B"/>
    <w:rsid w:val="00EB05DB"/>
    <w:rsid w:val="00EB08C3"/>
    <w:rsid w:val="00EB09EC"/>
    <w:rsid w:val="00EB135C"/>
    <w:rsid w:val="00EB151E"/>
    <w:rsid w:val="00EB192E"/>
    <w:rsid w:val="00EB1E1A"/>
    <w:rsid w:val="00EB1FA5"/>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613"/>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100"/>
    <w:rsid w:val="00ED330C"/>
    <w:rsid w:val="00ED37B1"/>
    <w:rsid w:val="00ED4678"/>
    <w:rsid w:val="00ED46B6"/>
    <w:rsid w:val="00ED49DB"/>
    <w:rsid w:val="00ED4B4B"/>
    <w:rsid w:val="00ED5688"/>
    <w:rsid w:val="00ED58CC"/>
    <w:rsid w:val="00ED58EE"/>
    <w:rsid w:val="00ED5BF5"/>
    <w:rsid w:val="00ED5F0B"/>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4EC8"/>
    <w:rsid w:val="00EE561C"/>
    <w:rsid w:val="00EE5C1A"/>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657"/>
    <w:rsid w:val="00EF68B6"/>
    <w:rsid w:val="00EF6BB4"/>
    <w:rsid w:val="00EF713C"/>
    <w:rsid w:val="00EF77D8"/>
    <w:rsid w:val="00F00384"/>
    <w:rsid w:val="00F0080F"/>
    <w:rsid w:val="00F00B5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030"/>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407"/>
    <w:rsid w:val="00F1768E"/>
    <w:rsid w:val="00F17865"/>
    <w:rsid w:val="00F17C4B"/>
    <w:rsid w:val="00F202F8"/>
    <w:rsid w:val="00F206E0"/>
    <w:rsid w:val="00F20C1A"/>
    <w:rsid w:val="00F20D6F"/>
    <w:rsid w:val="00F20DB0"/>
    <w:rsid w:val="00F21060"/>
    <w:rsid w:val="00F211F7"/>
    <w:rsid w:val="00F214CB"/>
    <w:rsid w:val="00F21518"/>
    <w:rsid w:val="00F21680"/>
    <w:rsid w:val="00F21732"/>
    <w:rsid w:val="00F218A1"/>
    <w:rsid w:val="00F219E6"/>
    <w:rsid w:val="00F220E9"/>
    <w:rsid w:val="00F22187"/>
    <w:rsid w:val="00F2234A"/>
    <w:rsid w:val="00F22371"/>
    <w:rsid w:val="00F22640"/>
    <w:rsid w:val="00F23442"/>
    <w:rsid w:val="00F24185"/>
    <w:rsid w:val="00F24631"/>
    <w:rsid w:val="00F24F2A"/>
    <w:rsid w:val="00F251A0"/>
    <w:rsid w:val="00F25343"/>
    <w:rsid w:val="00F2548F"/>
    <w:rsid w:val="00F25588"/>
    <w:rsid w:val="00F27FA3"/>
    <w:rsid w:val="00F30A66"/>
    <w:rsid w:val="00F30EBF"/>
    <w:rsid w:val="00F313D9"/>
    <w:rsid w:val="00F315D6"/>
    <w:rsid w:val="00F317E9"/>
    <w:rsid w:val="00F3193D"/>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103F"/>
    <w:rsid w:val="00F41580"/>
    <w:rsid w:val="00F41BC1"/>
    <w:rsid w:val="00F41DDC"/>
    <w:rsid w:val="00F420E9"/>
    <w:rsid w:val="00F42178"/>
    <w:rsid w:val="00F424DE"/>
    <w:rsid w:val="00F425FE"/>
    <w:rsid w:val="00F42996"/>
    <w:rsid w:val="00F42A9A"/>
    <w:rsid w:val="00F42D88"/>
    <w:rsid w:val="00F43747"/>
    <w:rsid w:val="00F43A97"/>
    <w:rsid w:val="00F43F64"/>
    <w:rsid w:val="00F44227"/>
    <w:rsid w:val="00F443A5"/>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822"/>
    <w:rsid w:val="00F600BE"/>
    <w:rsid w:val="00F601B9"/>
    <w:rsid w:val="00F601F9"/>
    <w:rsid w:val="00F60315"/>
    <w:rsid w:val="00F60335"/>
    <w:rsid w:val="00F608AD"/>
    <w:rsid w:val="00F6092C"/>
    <w:rsid w:val="00F60B45"/>
    <w:rsid w:val="00F61B3F"/>
    <w:rsid w:val="00F620EB"/>
    <w:rsid w:val="00F62816"/>
    <w:rsid w:val="00F628CB"/>
    <w:rsid w:val="00F62A7D"/>
    <w:rsid w:val="00F631BD"/>
    <w:rsid w:val="00F63295"/>
    <w:rsid w:val="00F63623"/>
    <w:rsid w:val="00F6366C"/>
    <w:rsid w:val="00F649FB"/>
    <w:rsid w:val="00F64B80"/>
    <w:rsid w:val="00F650BF"/>
    <w:rsid w:val="00F65319"/>
    <w:rsid w:val="00F656CB"/>
    <w:rsid w:val="00F65B34"/>
    <w:rsid w:val="00F66203"/>
    <w:rsid w:val="00F6670D"/>
    <w:rsid w:val="00F66AA7"/>
    <w:rsid w:val="00F66CB7"/>
    <w:rsid w:val="00F66D16"/>
    <w:rsid w:val="00F67308"/>
    <w:rsid w:val="00F67951"/>
    <w:rsid w:val="00F67DC8"/>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94A"/>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97EDC"/>
    <w:rsid w:val="00FA00C0"/>
    <w:rsid w:val="00FA136B"/>
    <w:rsid w:val="00FA146D"/>
    <w:rsid w:val="00FA14C1"/>
    <w:rsid w:val="00FA16B0"/>
    <w:rsid w:val="00FA17A0"/>
    <w:rsid w:val="00FA19E7"/>
    <w:rsid w:val="00FA1AE7"/>
    <w:rsid w:val="00FA22E0"/>
    <w:rsid w:val="00FA2335"/>
    <w:rsid w:val="00FA2438"/>
    <w:rsid w:val="00FA2E18"/>
    <w:rsid w:val="00FA2F22"/>
    <w:rsid w:val="00FA3316"/>
    <w:rsid w:val="00FA38DC"/>
    <w:rsid w:val="00FA3917"/>
    <w:rsid w:val="00FA45DA"/>
    <w:rsid w:val="00FA4C44"/>
    <w:rsid w:val="00FA4D04"/>
    <w:rsid w:val="00FA5215"/>
    <w:rsid w:val="00FA5B43"/>
    <w:rsid w:val="00FA5D9E"/>
    <w:rsid w:val="00FA5F53"/>
    <w:rsid w:val="00FA6847"/>
    <w:rsid w:val="00FA6994"/>
    <w:rsid w:val="00FA6BA5"/>
    <w:rsid w:val="00FA7193"/>
    <w:rsid w:val="00FA7D10"/>
    <w:rsid w:val="00FB1F05"/>
    <w:rsid w:val="00FB282C"/>
    <w:rsid w:val="00FB2A17"/>
    <w:rsid w:val="00FB2D42"/>
    <w:rsid w:val="00FB2FA4"/>
    <w:rsid w:val="00FB39D5"/>
    <w:rsid w:val="00FB3B07"/>
    <w:rsid w:val="00FB3C34"/>
    <w:rsid w:val="00FB40F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195C"/>
    <w:rsid w:val="00FC2456"/>
    <w:rsid w:val="00FC2907"/>
    <w:rsid w:val="00FC2F86"/>
    <w:rsid w:val="00FC37D8"/>
    <w:rsid w:val="00FC385C"/>
    <w:rsid w:val="00FC4139"/>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3DA"/>
    <w:rsid w:val="00FD587E"/>
    <w:rsid w:val="00FD5909"/>
    <w:rsid w:val="00FD596A"/>
    <w:rsid w:val="00FD5F3D"/>
    <w:rsid w:val="00FD60FD"/>
    <w:rsid w:val="00FD6424"/>
    <w:rsid w:val="00FD6AF5"/>
    <w:rsid w:val="00FD7119"/>
    <w:rsid w:val="00FD754D"/>
    <w:rsid w:val="00FD76BC"/>
    <w:rsid w:val="00FD76FF"/>
    <w:rsid w:val="00FD7BB9"/>
    <w:rsid w:val="00FD7C0C"/>
    <w:rsid w:val="00FE00C3"/>
    <w:rsid w:val="00FE0563"/>
    <w:rsid w:val="00FE0B4E"/>
    <w:rsid w:val="00FE10BD"/>
    <w:rsid w:val="00FE110B"/>
    <w:rsid w:val="00FE130C"/>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94E"/>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link w:val="ProposalChar"/>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qFormat/>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character" w:customStyle="1" w:styleId="ProposalChar">
    <w:name w:val="Proposal Char"/>
    <w:link w:val="Proposal"/>
    <w:rsid w:val="001D0709"/>
    <w:rPr>
      <w:rFonts w:ascii="Times New Roman" w:eastAsia="SimSun" w:hAnsi="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TotalTime>
  <Pages>1</Pages>
  <Words>2404</Words>
  <Characters>13705</Characters>
  <Application>Microsoft Office Word</Application>
  <DocSecurity>0</DocSecurity>
  <Lines>114</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8</cp:revision>
  <cp:lastPrinted>2014-08-09T03:01:00Z</cp:lastPrinted>
  <dcterms:created xsi:type="dcterms:W3CDTF">2025-02-06T00:56:00Z</dcterms:created>
  <dcterms:modified xsi:type="dcterms:W3CDTF">2025-02-06T18:01:00Z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