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0135B3E2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</w:t>
      </w:r>
      <w:bookmarkStart w:id="0" w:name="_GoBack"/>
      <w:bookmarkEnd w:id="0"/>
      <w:r>
        <w:rPr>
          <w:rFonts w:cs="Arial"/>
          <w:bCs/>
          <w:sz w:val="24"/>
          <w:szCs w:val="24"/>
        </w:rPr>
        <w:t>ng #11</w:t>
      </w:r>
      <w:r w:rsidR="001E27A0">
        <w:rPr>
          <w:rFonts w:cs="Arial"/>
          <w:bCs/>
          <w:sz w:val="24"/>
          <w:szCs w:val="24"/>
        </w:rPr>
        <w:t>9</w:t>
      </w:r>
      <w:r w:rsidR="00FB4CE3">
        <w:rPr>
          <w:rFonts w:cs="Arial"/>
          <w:bCs/>
          <w:sz w:val="24"/>
          <w:szCs w:val="24"/>
        </w:rPr>
        <w:t>bis</w:t>
      </w:r>
      <w:r w:rsidR="00197894"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CE660F" w:rsidRPr="00CE660F">
        <w:rPr>
          <w:rFonts w:cs="Arial"/>
          <w:bCs/>
          <w:sz w:val="24"/>
          <w:szCs w:val="24"/>
        </w:rPr>
        <w:t>R3-231724</w:t>
      </w:r>
    </w:p>
    <w:p w14:paraId="38D94E0E" w14:textId="42360A93" w:rsidR="004E3939" w:rsidRPr="004C6888" w:rsidRDefault="00084A21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084A21">
        <w:rPr>
          <w:rFonts w:cs="Arial"/>
          <w:sz w:val="24"/>
          <w:szCs w:val="24"/>
        </w:rPr>
        <w:t>Electronic meeting, 17 Apr – 26 Apr, 2023</w:t>
      </w:r>
    </w:p>
    <w:p w14:paraId="234DBF7C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C2202F" w14:textId="32FE7F7D" w:rsidR="009A4C66" w:rsidRDefault="009A4C66" w:rsidP="009A4C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color w:val="FF0000"/>
        </w:rPr>
        <w:t xml:space="preserve">[DRAFT] </w:t>
      </w:r>
      <w:r w:rsidR="006A6878" w:rsidRPr="006A6878">
        <w:rPr>
          <w:rFonts w:ascii="Arial" w:hAnsi="Arial" w:cs="Arial"/>
          <w:b/>
          <w:sz w:val="22"/>
          <w:szCs w:val="22"/>
        </w:rPr>
        <w:t xml:space="preserve">Reply LS </w:t>
      </w:r>
      <w:r w:rsidR="002C2E11" w:rsidRPr="002C2E11">
        <w:rPr>
          <w:rFonts w:ascii="Arial" w:hAnsi="Arial" w:cs="Arial"/>
          <w:b/>
          <w:sz w:val="22"/>
          <w:szCs w:val="22"/>
        </w:rPr>
        <w:t>on RAN UE Id optionality</w:t>
      </w:r>
    </w:p>
    <w:p w14:paraId="705981C3" w14:textId="55572826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2E11" w:rsidRPr="002C2E11">
        <w:rPr>
          <w:rFonts w:ascii="Arial" w:hAnsi="Arial" w:cs="Arial"/>
          <w:b/>
          <w:bCs/>
          <w:sz w:val="22"/>
          <w:szCs w:val="22"/>
        </w:rPr>
        <w:t>S5-232761</w:t>
      </w:r>
    </w:p>
    <w:p w14:paraId="34D41C1D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48474B31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NR_ENDC_SON_MDT_enh2-Core</w:t>
      </w:r>
    </w:p>
    <w:p w14:paraId="721C7BA7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C0A23D" w14:textId="77777777" w:rsidR="009A4C66" w:rsidRDefault="009A4C66" w:rsidP="009A4C6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 xml:space="preserve">Huawei </w:t>
      </w:r>
      <w:r>
        <w:rPr>
          <w:sz w:val="22"/>
          <w:szCs w:val="22"/>
          <w:highlight w:val="yellow"/>
        </w:rPr>
        <w:t>[will be RAN3]</w:t>
      </w:r>
    </w:p>
    <w:p w14:paraId="7E1CDFA3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34BC7C7B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E0055B9" w14:textId="77777777" w:rsidR="009A4C66" w:rsidRPr="00392A2C" w:rsidRDefault="009A4C66" w:rsidP="009A4C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DE56849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Hongzhuo Zhang</w:t>
      </w:r>
    </w:p>
    <w:p w14:paraId="54DE7656" w14:textId="78B7AA52" w:rsidR="009A4C66" w:rsidRDefault="009A4C66" w:rsidP="009A4C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Zhanghongzhuo(at)Huawei(dot)com</w:t>
      </w:r>
    </w:p>
    <w:p w14:paraId="390E076C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6E9575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68B000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/>
        </w:rPr>
      </w:pPr>
    </w:p>
    <w:p w14:paraId="0134CBA4" w14:textId="77777777" w:rsidR="009A4C66" w:rsidRDefault="009A4C66" w:rsidP="009A4C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1750BAC" w14:textId="77777777" w:rsidR="009A4C66" w:rsidRDefault="009A4C66" w:rsidP="009A4C66">
      <w:pPr>
        <w:rPr>
          <w:rFonts w:ascii="Arial" w:hAnsi="Arial" w:cs="Arial"/>
        </w:rPr>
      </w:pPr>
    </w:p>
    <w:p w14:paraId="624DAF0F" w14:textId="77777777" w:rsidR="009A4C66" w:rsidRDefault="009A4C66" w:rsidP="009A4C66">
      <w:pPr>
        <w:pStyle w:val="1"/>
      </w:pPr>
      <w:r>
        <w:t>1</w:t>
      </w:r>
      <w:r>
        <w:tab/>
        <w:t>Overall description</w:t>
      </w:r>
    </w:p>
    <w:p w14:paraId="38424413" w14:textId="518257ED" w:rsidR="009A4C66" w:rsidRDefault="00393CB6" w:rsidP="009A4C66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RAN3 thanks SA5 for the LS in </w:t>
      </w:r>
      <w:r w:rsidR="002C2E11" w:rsidRPr="002C2E11">
        <w:rPr>
          <w:rFonts w:ascii="Arial" w:hAnsi="Arial" w:cs="Arial"/>
        </w:rPr>
        <w:t>S5-232761</w:t>
      </w:r>
      <w:r>
        <w:rPr>
          <w:rFonts w:ascii="Arial" w:hAnsi="Arial" w:cs="Arial"/>
        </w:rPr>
        <w:t>.</w:t>
      </w:r>
    </w:p>
    <w:p w14:paraId="2AED953B" w14:textId="6AFEF22C" w:rsidR="007F440D" w:rsidRDefault="002C2E11" w:rsidP="007F440D">
      <w:pPr>
        <w:spacing w:beforeLines="100" w:before="240" w:after="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AN3</w:t>
      </w:r>
      <w:r>
        <w:rPr>
          <w:rFonts w:ascii="Arial" w:hAnsi="Arial" w:cs="Arial"/>
          <w:lang w:val="en-US" w:eastAsia="zh-CN"/>
        </w:rPr>
        <w:t xml:space="preserve"> discussed the issue mentioned in the LS and would like to provide the following feedback</w:t>
      </w:r>
      <w:r w:rsidR="007F440D">
        <w:rPr>
          <w:rFonts w:ascii="Arial" w:hAnsi="Arial" w:cs="Arial"/>
          <w:lang w:val="en-US" w:eastAsia="zh-CN"/>
        </w:rPr>
        <w:t>:</w:t>
      </w:r>
    </w:p>
    <w:p w14:paraId="667FA934" w14:textId="77777777" w:rsidR="007F440D" w:rsidRDefault="007F440D" w:rsidP="007F440D">
      <w:pPr>
        <w:numPr>
          <w:ilvl w:val="0"/>
          <w:numId w:val="7"/>
        </w:numPr>
        <w:spacing w:beforeLines="100" w:before="240" w:after="0"/>
        <w:ind w:left="709"/>
        <w:rPr>
          <w:rFonts w:ascii="Arial" w:hAnsi="Arial" w:cs="Arial"/>
          <w:lang w:val="en-US" w:eastAsia="zh-CN"/>
        </w:rPr>
      </w:pPr>
      <w:r w:rsidRPr="007F440D">
        <w:rPr>
          <w:rFonts w:ascii="Arial" w:hAnsi="Arial" w:cs="Arial"/>
          <w:lang w:val="en-US" w:eastAsia="zh-CN"/>
        </w:rPr>
        <w:t>For management</w:t>
      </w:r>
      <w:r>
        <w:rPr>
          <w:rFonts w:ascii="Arial" w:hAnsi="Arial" w:cs="Arial"/>
          <w:lang w:val="en-US" w:eastAsia="zh-CN"/>
        </w:rPr>
        <w:t xml:space="preserve"> </w:t>
      </w:r>
      <w:r w:rsidRPr="007F440D">
        <w:rPr>
          <w:rFonts w:ascii="Arial" w:hAnsi="Arial" w:cs="Arial"/>
          <w:lang w:val="en-US" w:eastAsia="zh-CN"/>
        </w:rPr>
        <w:t>based trace initiated to gNB-CU or gNB-CU-CP,  the gNB-CU or gNB-CU-CP may trigger the Cell Traffic Trace procedure on NG interface to inform AMF to send the  IMSI/IMEI(SV) to the TCE for trace data correlation.</w:t>
      </w:r>
    </w:p>
    <w:p w14:paraId="4328D935" w14:textId="77777777" w:rsidR="007F440D" w:rsidRDefault="007F440D" w:rsidP="007F440D">
      <w:pPr>
        <w:numPr>
          <w:ilvl w:val="0"/>
          <w:numId w:val="7"/>
        </w:numPr>
        <w:spacing w:beforeLines="100" w:before="240" w:after="0"/>
        <w:ind w:left="709"/>
        <w:rPr>
          <w:rFonts w:ascii="Arial" w:hAnsi="Arial" w:cs="Arial"/>
          <w:lang w:val="en-US" w:eastAsia="zh-CN"/>
        </w:rPr>
      </w:pPr>
      <w:r w:rsidRPr="007F440D">
        <w:rPr>
          <w:rFonts w:ascii="Arial" w:hAnsi="Arial" w:cs="Arial"/>
          <w:lang w:val="en-US" w:eastAsia="zh-CN"/>
        </w:rPr>
        <w:t>For management based trace initiated to gNB-DU or gNB-CU-UP,  the gNB-DU or CU-UP may initiate the Cell Traffic Trace on F1 or E1 to trigger the gNB-CU/gNB-CU-CP to send out the Cell Traffic Trace to AMF for trace data correction.</w:t>
      </w:r>
    </w:p>
    <w:p w14:paraId="42E0809C" w14:textId="77777777" w:rsidR="007F440D" w:rsidRDefault="007F440D" w:rsidP="007F440D">
      <w:pPr>
        <w:numPr>
          <w:ilvl w:val="0"/>
          <w:numId w:val="7"/>
        </w:numPr>
        <w:spacing w:beforeLines="100" w:before="240" w:after="0"/>
        <w:ind w:left="709"/>
        <w:rPr>
          <w:rFonts w:ascii="Arial" w:hAnsi="Arial" w:cs="Arial"/>
          <w:lang w:val="en-US" w:eastAsia="zh-CN"/>
        </w:rPr>
      </w:pPr>
      <w:r w:rsidRPr="007F440D">
        <w:rPr>
          <w:rFonts w:ascii="Arial" w:hAnsi="Arial" w:cs="Arial"/>
          <w:lang w:val="en-US" w:eastAsia="zh-CN"/>
        </w:rPr>
        <w:t>For management based trace to the MN in MR-DC, the MN may trigger the Cell Traffic Trace procedure on NG interface to inform AMF to send the  IMSI/IMEI(SV) to the TCE for trace data correlation.</w:t>
      </w:r>
    </w:p>
    <w:p w14:paraId="6C704858" w14:textId="1912D67F" w:rsidR="002C2E11" w:rsidRDefault="007F440D" w:rsidP="00D76A00">
      <w:pPr>
        <w:numPr>
          <w:ilvl w:val="0"/>
          <w:numId w:val="7"/>
        </w:numPr>
        <w:spacing w:beforeLines="100" w:before="240" w:after="0"/>
        <w:ind w:left="709"/>
        <w:rPr>
          <w:rFonts w:ascii="Arial" w:hAnsi="Arial" w:cs="Arial"/>
          <w:lang w:val="en-US" w:eastAsia="zh-CN"/>
        </w:rPr>
      </w:pPr>
      <w:r w:rsidRPr="007F440D">
        <w:rPr>
          <w:rFonts w:ascii="Arial" w:hAnsi="Arial" w:cs="Arial"/>
          <w:lang w:val="en-US" w:eastAsia="zh-CN"/>
        </w:rPr>
        <w:t>For management based trace to the SN in MR-DC, the SN may trigger the Cell Traffic Trace procedure on Xn to trigger the MN to send out the Cell Traffic Trace to AMF for trace data correlation.</w:t>
      </w:r>
    </w:p>
    <w:p w14:paraId="02BB8F33" w14:textId="77777777" w:rsidR="00D76A00" w:rsidRPr="00D76A00" w:rsidRDefault="00D76A00" w:rsidP="00D76A00">
      <w:pPr>
        <w:spacing w:beforeLines="100" w:before="240" w:after="0"/>
        <w:ind w:left="289"/>
        <w:rPr>
          <w:rFonts w:ascii="Arial" w:hAnsi="Arial" w:cs="Arial"/>
          <w:lang w:val="en-US" w:eastAsia="zh-CN"/>
        </w:rPr>
      </w:pPr>
    </w:p>
    <w:p w14:paraId="613A60F8" w14:textId="77777777" w:rsidR="009A4C66" w:rsidRDefault="009A4C66" w:rsidP="009A4C66">
      <w:pPr>
        <w:pStyle w:val="1"/>
      </w:pPr>
      <w:r>
        <w:t>2</w:t>
      </w:r>
      <w:r>
        <w:tab/>
        <w:t>Actions</w:t>
      </w:r>
    </w:p>
    <w:p w14:paraId="17A702A8" w14:textId="77777777" w:rsidR="009A4C66" w:rsidRDefault="009A4C66" w:rsidP="009A4C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</w:rPr>
        <w:t>SA5</w:t>
      </w:r>
    </w:p>
    <w:p w14:paraId="7D1DA478" w14:textId="15CE2803" w:rsidR="009A4C66" w:rsidRDefault="009A4C66" w:rsidP="009A4C6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</w:t>
      </w:r>
      <w:r w:rsidR="008D5032">
        <w:rPr>
          <w:rFonts w:ascii="Arial" w:hAnsi="Arial" w:cs="Arial" w:hint="eastAsia"/>
          <w:lang w:eastAsia="zh-CN"/>
        </w:rPr>
        <w:t>kindly</w:t>
      </w:r>
      <w:r>
        <w:rPr>
          <w:rFonts w:ascii="Arial" w:hAnsi="Arial" w:cs="Arial"/>
        </w:rPr>
        <w:t xml:space="preserve"> ask</w:t>
      </w:r>
      <w:r w:rsidR="008D503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SA5 to </w:t>
      </w:r>
      <w:r w:rsidR="00393CB6">
        <w:rPr>
          <w:rFonts w:ascii="Arial" w:hAnsi="Arial" w:cs="Arial"/>
          <w:lang w:val="en-US" w:eastAsia="zh-CN"/>
        </w:rPr>
        <w:t>take above feedbacks into account</w:t>
      </w:r>
      <w:r>
        <w:rPr>
          <w:rFonts w:ascii="Arial" w:hAnsi="Arial" w:cs="Arial"/>
        </w:rPr>
        <w:t>.</w:t>
      </w:r>
    </w:p>
    <w:p w14:paraId="753B8DB2" w14:textId="77777777" w:rsidR="009A4C66" w:rsidRDefault="009A4C66" w:rsidP="009A4C66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45DE374A" w:rsidR="002B4367" w:rsidRDefault="00197894" w:rsidP="00A218CE">
      <w:r w:rsidRPr="00197894">
        <w:lastRenderedPageBreak/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 , FR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0FDC7" w14:textId="77777777" w:rsidR="00A213C3" w:rsidRDefault="00A213C3">
      <w:pPr>
        <w:spacing w:after="0"/>
      </w:pPr>
      <w:r>
        <w:separator/>
      </w:r>
    </w:p>
  </w:endnote>
  <w:endnote w:type="continuationSeparator" w:id="0">
    <w:p w14:paraId="3A1BF223" w14:textId="77777777" w:rsidR="00A213C3" w:rsidRDefault="00A21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0AE71" w14:textId="77777777" w:rsidR="00A213C3" w:rsidRDefault="00A213C3">
      <w:pPr>
        <w:spacing w:after="0"/>
      </w:pPr>
      <w:r>
        <w:separator/>
      </w:r>
    </w:p>
  </w:footnote>
  <w:footnote w:type="continuationSeparator" w:id="0">
    <w:p w14:paraId="667F935E" w14:textId="77777777" w:rsidR="00A213C3" w:rsidRDefault="00A213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0C62D7"/>
    <w:multiLevelType w:val="hybridMultilevel"/>
    <w:tmpl w:val="4EA2EEDC"/>
    <w:lvl w:ilvl="0" w:tplc="D7CEA91A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FD7234"/>
    <w:multiLevelType w:val="hybridMultilevel"/>
    <w:tmpl w:val="0CB4D67A"/>
    <w:lvl w:ilvl="0" w:tplc="D7CEA91A">
      <w:numFmt w:val="bullet"/>
      <w:lvlText w:val="-"/>
      <w:lvlJc w:val="left"/>
      <w:pPr>
        <w:ind w:left="121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752D3A"/>
    <w:multiLevelType w:val="hybridMultilevel"/>
    <w:tmpl w:val="8668CF32"/>
    <w:lvl w:ilvl="0" w:tplc="7CA2EE04">
      <w:start w:val="1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C0473"/>
    <w:rsid w:val="000E2E97"/>
    <w:rsid w:val="000F6242"/>
    <w:rsid w:val="00152935"/>
    <w:rsid w:val="001552C7"/>
    <w:rsid w:val="00170CFA"/>
    <w:rsid w:val="00196ED9"/>
    <w:rsid w:val="00197894"/>
    <w:rsid w:val="001A708D"/>
    <w:rsid w:val="001D2A72"/>
    <w:rsid w:val="001E27A0"/>
    <w:rsid w:val="00201AD6"/>
    <w:rsid w:val="00205C17"/>
    <w:rsid w:val="00210CAC"/>
    <w:rsid w:val="00293418"/>
    <w:rsid w:val="002B4367"/>
    <w:rsid w:val="002C14D9"/>
    <w:rsid w:val="002C2E11"/>
    <w:rsid w:val="002F1940"/>
    <w:rsid w:val="002F699F"/>
    <w:rsid w:val="00301047"/>
    <w:rsid w:val="0032395D"/>
    <w:rsid w:val="00343608"/>
    <w:rsid w:val="00354F5F"/>
    <w:rsid w:val="00357591"/>
    <w:rsid w:val="00367913"/>
    <w:rsid w:val="00383545"/>
    <w:rsid w:val="00392A2C"/>
    <w:rsid w:val="00393CB6"/>
    <w:rsid w:val="00395470"/>
    <w:rsid w:val="003D4E83"/>
    <w:rsid w:val="003E2A61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C1108"/>
    <w:rsid w:val="004C6888"/>
    <w:rsid w:val="004E3939"/>
    <w:rsid w:val="005706DD"/>
    <w:rsid w:val="0060192A"/>
    <w:rsid w:val="00601A2D"/>
    <w:rsid w:val="00683E27"/>
    <w:rsid w:val="006A3E31"/>
    <w:rsid w:val="006A6878"/>
    <w:rsid w:val="006F08B5"/>
    <w:rsid w:val="007444CC"/>
    <w:rsid w:val="007D70F2"/>
    <w:rsid w:val="007F440D"/>
    <w:rsid w:val="007F4F92"/>
    <w:rsid w:val="00843F49"/>
    <w:rsid w:val="008505C7"/>
    <w:rsid w:val="008D2D82"/>
    <w:rsid w:val="008D5032"/>
    <w:rsid w:val="008D772F"/>
    <w:rsid w:val="008E40FE"/>
    <w:rsid w:val="00954F4C"/>
    <w:rsid w:val="0099642F"/>
    <w:rsid w:val="0099764C"/>
    <w:rsid w:val="009A4C66"/>
    <w:rsid w:val="009C27AF"/>
    <w:rsid w:val="009C368D"/>
    <w:rsid w:val="009C3CF1"/>
    <w:rsid w:val="009F2442"/>
    <w:rsid w:val="00A213C3"/>
    <w:rsid w:val="00A218CE"/>
    <w:rsid w:val="00A511E0"/>
    <w:rsid w:val="00A529A9"/>
    <w:rsid w:val="00B01093"/>
    <w:rsid w:val="00B237C5"/>
    <w:rsid w:val="00B97703"/>
    <w:rsid w:val="00C04AB6"/>
    <w:rsid w:val="00C27EBD"/>
    <w:rsid w:val="00C6595E"/>
    <w:rsid w:val="00CE5A1A"/>
    <w:rsid w:val="00CE660F"/>
    <w:rsid w:val="00CF6087"/>
    <w:rsid w:val="00D411E1"/>
    <w:rsid w:val="00D63F70"/>
    <w:rsid w:val="00D76A00"/>
    <w:rsid w:val="00E008CF"/>
    <w:rsid w:val="00E066D7"/>
    <w:rsid w:val="00E24166"/>
    <w:rsid w:val="00E8205E"/>
    <w:rsid w:val="00E92EE0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locked/>
    <w:rsid w:val="009A4C6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9A4C66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297</Words>
  <Characters>1534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49</cp:revision>
  <cp:lastPrinted>2002-04-23T07:10:00Z</cp:lastPrinted>
  <dcterms:created xsi:type="dcterms:W3CDTF">2020-01-14T15:01:00Z</dcterms:created>
  <dcterms:modified xsi:type="dcterms:W3CDTF">2023-04-07T04:38:00Z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(3)gi3LI6XWRHy4ueUHBKYCo5IaLqC2t9ObqUzpb0OwscfNoE3AsHBYOHZCplZjB6oTNVMMXobe
vIoYRE1PVAPis+D1zMlfp/yZzaWb7RYm2wdZ7hd+D/6LsHJ55CJghcX+aGycLLXRYoY9yszL
lG61FNcVc8naZknikDGTIxrB+pDbdDmvfaFVr96TPIN/W2jsgKpu3CzmOik2OzIWSz555pEb
Qnp7ePDfHpDgn8onSl</vt:lpwstr>
  </property>
  <property fmtid="{D5CDD505-2E9C-101B-9397-08002B2CF9AE}" pid="3" name="_2015_ms_pID_7253431">
    <vt:lpwstr>pPqAoarP0oDXP9NxkFkIQATUn8iYjS/VOUSfNdjYY6ee7W7QANw1QL
evfVJ2wo+7OQGdmqSvr965kVxsfFid2OXvZAXjTI36nQFprnjrmzD1KDlQrA+Lq2WWha7ENj
soYRM9VY7kuAapVkrhBB4+q5UNmN2PxabEEV24WsSzQojZYR29MZQWLAv2THpGmy6Manxkho
Pccc2cgZA6DGoI1niQP3GWgj+Jlys8SrJluq</vt:lpwstr>
  </property>
  <property fmtid="{D5CDD505-2E9C-101B-9397-08002B2CF9AE}" pid="4" name="_2015_ms_pID_7253432">
    <vt:lpwstr>0q3olcgXc8AfgyQN1i/Tcv0=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1680777511</vt:lpwstr>
  </property>
</Properties>
</file>