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221F" w14:textId="6A1ACD71" w:rsidR="000D0170" w:rsidRDefault="000D0170" w:rsidP="000D017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32315000"/>
      <w:bookmarkStart w:id="1" w:name="_Hlk60837667"/>
      <w:bookmarkStart w:id="2" w:name="_Hlk94515710"/>
      <w:bookmarkEnd w:id="0"/>
      <w:r>
        <w:rPr>
          <w:rFonts w:ascii="Arial" w:hAnsi="Arial" w:cs="Arial"/>
          <w:b/>
          <w:bCs/>
        </w:rPr>
        <w:t>3GPP TSG-RAN3 Meeting #117-e</w:t>
      </w:r>
      <w:r>
        <w:rPr>
          <w:rFonts w:ascii="Arial" w:hAnsi="Arial" w:cs="Arial"/>
          <w:b/>
          <w:bCs/>
        </w:rPr>
        <w:tab/>
      </w:r>
      <w:r w:rsidRPr="000D0170">
        <w:rPr>
          <w:rFonts w:ascii="Arial" w:hAnsi="Arial" w:cs="Arial"/>
          <w:b/>
          <w:bCs/>
        </w:rPr>
        <w:t>R3-224217</w:t>
      </w:r>
    </w:p>
    <w:p w14:paraId="6290EE87" w14:textId="77777777" w:rsidR="000D0170" w:rsidRDefault="000D0170" w:rsidP="000D0170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15 August - 24 August 2022</w:t>
      </w:r>
    </w:p>
    <w:bookmarkEnd w:id="1"/>
    <w:p w14:paraId="6D1BA734" w14:textId="77777777" w:rsidR="000D0170" w:rsidRDefault="000D0170" w:rsidP="000D0170">
      <w:pPr>
        <w:pStyle w:val="3GPPHeader"/>
        <w:spacing w:after="0"/>
      </w:pPr>
    </w:p>
    <w:bookmarkEnd w:id="2"/>
    <w:p w14:paraId="727727D8" w14:textId="11204FB3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</w:t>
      </w:r>
      <w:r w:rsidR="002A353F">
        <w:rPr>
          <w:rFonts w:ascii="Arial" w:hAnsi="Arial" w:cs="Arial"/>
          <w:b/>
          <w:szCs w:val="28"/>
          <w:lang w:val="en-US"/>
        </w:rPr>
        <w:t>11167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6D7DE463" w14:textId="77777777" w:rsidR="005570EE" w:rsidRPr="005570EE" w:rsidRDefault="005570EE" w:rsidP="005570EE">
      <w:pPr>
        <w:rPr>
          <w:rFonts w:ascii="Arial" w:eastAsia="SimSun" w:hAnsi="Arial" w:cs="Arial"/>
          <w:lang w:val="en-US"/>
        </w:rPr>
      </w:pPr>
      <w:bookmarkStart w:id="3" w:name="OLE_LINK13"/>
      <w:bookmarkStart w:id="4" w:name="OLE_LINK14"/>
    </w:p>
    <w:p w14:paraId="11AFA620" w14:textId="5F6A310B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lang w:val="en-US"/>
        </w:rPr>
      </w:pPr>
      <w:r w:rsidRPr="001125F7">
        <w:rPr>
          <w:rFonts w:ascii="Arial" w:hAnsi="Arial" w:cs="Arial"/>
          <w:b/>
          <w:lang w:val="en-US"/>
        </w:rPr>
        <w:t>Title:</w:t>
      </w:r>
      <w:r w:rsidRPr="001125F7">
        <w:rPr>
          <w:rFonts w:ascii="Arial" w:hAnsi="Arial" w:cs="Arial"/>
          <w:b/>
          <w:lang w:val="en-US"/>
        </w:rPr>
        <w:tab/>
      </w:r>
      <w:r w:rsidRPr="001125F7">
        <w:rPr>
          <w:rFonts w:ascii="Arial" w:hAnsi="Arial" w:cs="Arial"/>
          <w:lang w:val="en-US"/>
        </w:rPr>
        <w:t>L</w:t>
      </w:r>
      <w:r w:rsidRPr="001125F7">
        <w:rPr>
          <w:rFonts w:ascii="Arial" w:hAnsi="Arial" w:cs="Arial"/>
          <w:lang w:val="en-US" w:eastAsia="zh-CN"/>
        </w:rPr>
        <w:t xml:space="preserve">S </w:t>
      </w:r>
      <w:r w:rsidR="00F50EC6" w:rsidRPr="001125F7">
        <w:rPr>
          <w:rFonts w:ascii="Arial" w:hAnsi="Arial" w:cs="Arial"/>
          <w:lang w:val="en-US" w:eastAsia="zh-CN"/>
        </w:rPr>
        <w:t xml:space="preserve">on </w:t>
      </w:r>
      <w:r w:rsidR="00F50EC6" w:rsidRPr="001125F7">
        <w:rPr>
          <w:rFonts w:ascii="Arial" w:hAnsi="Arial" w:cs="Arial"/>
          <w:lang w:val="en-US"/>
        </w:rPr>
        <w:t>timing advance (T</w:t>
      </w:r>
      <w:r w:rsidR="00F50EC6" w:rsidRPr="001125F7">
        <w:rPr>
          <w:rFonts w:ascii="Arial" w:hAnsi="Arial" w:cs="Arial"/>
          <w:vertAlign w:val="subscript"/>
          <w:lang w:val="en-US"/>
        </w:rPr>
        <w:t>ADV</w:t>
      </w:r>
      <w:r w:rsidR="00F50EC6" w:rsidRPr="001125F7">
        <w:rPr>
          <w:rFonts w:ascii="Arial" w:hAnsi="Arial" w:cs="Arial"/>
          <w:lang w:val="en-US"/>
        </w:rPr>
        <w:t>) report mapping for NR UL E-CID positioning</w:t>
      </w:r>
    </w:p>
    <w:p w14:paraId="1A84CC5B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Response to: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eastAsia="Yu Mincho" w:hAnsi="Arial" w:cs="Arial" w:hint="eastAsia"/>
          <w:b/>
          <w:lang w:val="en-US" w:eastAsia="ja-JP"/>
        </w:rPr>
        <w:t>-</w:t>
      </w:r>
    </w:p>
    <w:p w14:paraId="73A07168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125F7">
        <w:rPr>
          <w:rFonts w:ascii="Arial" w:hAnsi="Arial" w:cs="Arial"/>
          <w:b/>
          <w:lang w:val="en-US"/>
        </w:rPr>
        <w:t>Release: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hAnsi="Arial" w:cs="Arial" w:hint="eastAsia"/>
          <w:bCs/>
          <w:lang w:val="en-US" w:eastAsia="zh-CN"/>
        </w:rPr>
        <w:t>Rel-1</w:t>
      </w:r>
      <w:r w:rsidRPr="001125F7">
        <w:rPr>
          <w:rFonts w:ascii="Arial" w:hAnsi="Arial" w:cs="Arial"/>
          <w:bCs/>
          <w:lang w:val="en-US" w:eastAsia="zh-CN"/>
        </w:rPr>
        <w:t>7</w:t>
      </w:r>
    </w:p>
    <w:p w14:paraId="6D2BA561" w14:textId="32634661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Work Item: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hAnsi="Arial" w:cs="Arial"/>
          <w:bCs/>
          <w:lang w:val="en-US" w:eastAsia="zh-CN"/>
        </w:rPr>
        <w:t>TEI17</w:t>
      </w:r>
    </w:p>
    <w:p w14:paraId="3E746B28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33FAD2F" w14:textId="66CEEDA7" w:rsidR="005570EE" w:rsidRPr="001125F7" w:rsidRDefault="005570EE" w:rsidP="005570EE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1125F7">
        <w:rPr>
          <w:rFonts w:ascii="Arial" w:hAnsi="Arial" w:cs="Arial"/>
          <w:b/>
          <w:lang w:val="en-US"/>
        </w:rPr>
        <w:t>Source: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hAnsi="Arial" w:cs="Arial"/>
          <w:bCs/>
          <w:lang w:val="en-US"/>
        </w:rPr>
        <w:t>TSG RAN4</w:t>
      </w:r>
    </w:p>
    <w:p w14:paraId="0CE39AC6" w14:textId="0B765A98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To: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eastAsia="MS Mincho" w:hAnsi="Arial" w:cs="Arial"/>
          <w:bCs/>
          <w:lang w:val="en-US" w:eastAsia="ja-JP"/>
        </w:rPr>
        <w:t>TSG RAN WG</w:t>
      </w:r>
      <w:r w:rsidR="000B37E4">
        <w:rPr>
          <w:rFonts w:ascii="Arial" w:eastAsia="MS Mincho" w:hAnsi="Arial" w:cs="Arial"/>
          <w:bCs/>
          <w:lang w:val="en-US" w:eastAsia="ja-JP"/>
        </w:rPr>
        <w:t>1</w:t>
      </w:r>
      <w:r w:rsidR="001125F7" w:rsidRPr="001125F7">
        <w:rPr>
          <w:rFonts w:ascii="Arial" w:eastAsia="MS Mincho" w:hAnsi="Arial" w:cs="Arial"/>
          <w:bCs/>
          <w:lang w:val="en-US" w:eastAsia="ja-JP"/>
        </w:rPr>
        <w:t>, TSG RAN</w:t>
      </w:r>
      <w:r w:rsidR="000B37E4">
        <w:rPr>
          <w:rFonts w:ascii="Arial" w:eastAsia="MS Mincho" w:hAnsi="Arial" w:cs="Arial"/>
          <w:bCs/>
          <w:lang w:val="en-US" w:eastAsia="ja-JP"/>
        </w:rPr>
        <w:t>3</w:t>
      </w:r>
    </w:p>
    <w:p w14:paraId="12B56856" w14:textId="04CBEE93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125F7">
        <w:rPr>
          <w:rFonts w:ascii="Arial" w:hAnsi="Arial" w:cs="Arial"/>
          <w:b/>
          <w:lang w:val="en-US"/>
        </w:rPr>
        <w:t>Cc: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hAnsi="Arial" w:cs="Arial"/>
          <w:bCs/>
          <w:lang w:val="en-US"/>
        </w:rPr>
        <w:t xml:space="preserve">TSG </w:t>
      </w:r>
      <w:r w:rsidR="001125F7" w:rsidRPr="001125F7">
        <w:rPr>
          <w:rFonts w:ascii="Arial" w:eastAsia="MS Mincho" w:hAnsi="Arial" w:cs="Arial"/>
          <w:bCs/>
          <w:lang w:val="en-US" w:eastAsia="ja-JP"/>
        </w:rPr>
        <w:t>RAN WG2</w:t>
      </w:r>
    </w:p>
    <w:p w14:paraId="54706CE1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80DD212" w14:textId="77777777" w:rsidR="005570EE" w:rsidRPr="005570EE" w:rsidRDefault="005570EE" w:rsidP="005570E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Contact Person:</w:t>
      </w:r>
      <w:r w:rsidRPr="005570EE">
        <w:rPr>
          <w:rFonts w:ascii="Arial" w:hAnsi="Arial" w:cs="Arial"/>
          <w:bCs/>
          <w:lang w:val="en-US"/>
        </w:rPr>
        <w:tab/>
      </w:r>
    </w:p>
    <w:p w14:paraId="4540F0AE" w14:textId="77777777" w:rsidR="005570EE" w:rsidRPr="00A77096" w:rsidRDefault="005570EE" w:rsidP="005570EE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     Muhammad Kazmi</w:t>
      </w:r>
    </w:p>
    <w:p w14:paraId="675E0BAA" w14:textId="77777777" w:rsidR="005570EE" w:rsidRPr="00A77096" w:rsidRDefault="005570EE" w:rsidP="005570EE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DF26B67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</w:p>
    <w:p w14:paraId="780EFE72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  <w:r w:rsidRPr="005570EE">
        <w:rPr>
          <w:rFonts w:ascii="Arial" w:eastAsia="SimSun" w:hAnsi="Arial" w:cs="Arial"/>
          <w:b/>
          <w:lang w:val="en-US"/>
        </w:rPr>
        <w:t>1. Overall Description:</w:t>
      </w:r>
    </w:p>
    <w:p w14:paraId="3A95F60A" w14:textId="4715672A" w:rsidR="005D08EB" w:rsidRPr="005D08EB" w:rsidRDefault="005570EE" w:rsidP="005570EE">
      <w:pPr>
        <w:spacing w:afterLines="100" w:after="240"/>
        <w:jc w:val="both"/>
        <w:rPr>
          <w:rStyle w:val="eop"/>
          <w:rFonts w:ascii="Arial" w:hAnsi="Arial" w:cs="Arial"/>
          <w:color w:val="000000" w:themeColor="text1"/>
          <w:sz w:val="20"/>
          <w:szCs w:val="20"/>
          <w:lang w:val="en-US"/>
        </w:rPr>
      </w:pPr>
      <w:r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RAN4 would like to inform tha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RAN4 has introduced 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following 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measurement report mapping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TS 38.133</w:t>
      </w:r>
      <w:r w:rsidR="003556A1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, Rel-17,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measurement </w:t>
      </w:r>
      <w:r w:rsidR="00D46374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specified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clause 5.2.7 of TS 38.215 v17.1.0</w:t>
      </w:r>
      <w:r w:rsidR="005D08EB" w:rsidRPr="005D08EB">
        <w:rPr>
          <w:rStyle w:val="normaltextrun"/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:</w:t>
      </w:r>
    </w:p>
    <w:p w14:paraId="3BB61B53" w14:textId="1BC4B79A" w:rsidR="005D08EB" w:rsidRPr="005D08EB" w:rsidRDefault="005D08EB" w:rsidP="005D08EB">
      <w:pPr>
        <w:spacing w:after="180"/>
        <w:rPr>
          <w:rFonts w:eastAsia="SimSun"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reporting range of </w:t>
      </w:r>
      <w:bookmarkStart w:id="5" w:name="_Hlk101821999"/>
      <w:r w:rsidRPr="005D08EB">
        <w:rPr>
          <w:rFonts w:eastAsia="SimSun"/>
          <w:sz w:val="20"/>
          <w:szCs w:val="20"/>
          <w:lang w:val="en-US" w:eastAsia="en-US"/>
        </w:rPr>
        <w:t>Timing advance (T</w:t>
      </w:r>
      <w:r w:rsidRPr="005D08EB">
        <w:rPr>
          <w:rFonts w:eastAsia="SimSun"/>
          <w:sz w:val="20"/>
          <w:szCs w:val="20"/>
          <w:vertAlign w:val="subscript"/>
          <w:lang w:val="en-US" w:eastAsia="en-US"/>
        </w:rPr>
        <w:t>ADV</w:t>
      </w:r>
      <w:r w:rsidRPr="005D08EB">
        <w:rPr>
          <w:rFonts w:eastAsia="SimSun"/>
          <w:sz w:val="20"/>
          <w:szCs w:val="20"/>
          <w:lang w:val="en-US" w:eastAsia="en-US"/>
        </w:rPr>
        <w:t>)</w:t>
      </w:r>
      <w:r w:rsidRPr="00435DC3">
        <w:rPr>
          <w:rFonts w:eastAsia="SimSun"/>
          <w:sz w:val="20"/>
          <w:szCs w:val="20"/>
          <w:lang w:val="en-US" w:eastAsia="en-US"/>
        </w:rPr>
        <w:t xml:space="preserve"> </w:t>
      </w:r>
      <w:bookmarkEnd w:id="5"/>
      <w:r w:rsidRPr="005D08EB">
        <w:rPr>
          <w:rFonts w:eastAsia="SimSun"/>
          <w:sz w:val="20"/>
          <w:szCs w:val="20"/>
          <w:lang w:val="en-GB" w:eastAsia="en-US"/>
        </w:rPr>
        <w:t xml:space="preserve">is defined from </w:t>
      </w:r>
      <w:r w:rsidRPr="005D08EB">
        <w:rPr>
          <w:rFonts w:eastAsia="SimSun"/>
          <w:sz w:val="20"/>
          <w:szCs w:val="20"/>
          <w:lang w:val="en-GB" w:eastAsia="zh-CN"/>
        </w:rPr>
        <w:t>0 to 3150848 Tc with:</w:t>
      </w:r>
    </w:p>
    <w:p w14:paraId="5443244E" w14:textId="51A931C5" w:rsidR="005D08EB" w:rsidRPr="005D08EB" w:rsidRDefault="005D08EB" w:rsidP="008C3412">
      <w:pPr>
        <w:numPr>
          <w:ilvl w:val="0"/>
          <w:numId w:val="3"/>
        </w:numPr>
        <w:spacing w:after="180"/>
        <w:contextualSpacing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128 Tc resolution for timing advance less or equal to 2621</w:t>
      </w:r>
      <w:r w:rsidR="003A2229">
        <w:rPr>
          <w:rFonts w:eastAsia="SimSun"/>
          <w:sz w:val="20"/>
          <w:szCs w:val="20"/>
          <w:lang w:val="en-GB" w:eastAsia="zh-CN"/>
        </w:rPr>
        <w:t>4</w:t>
      </w:r>
      <w:r w:rsidRPr="005D08EB">
        <w:rPr>
          <w:rFonts w:eastAsia="SimSun"/>
          <w:sz w:val="20"/>
          <w:szCs w:val="20"/>
          <w:lang w:val="en-GB" w:eastAsia="zh-CN"/>
        </w:rPr>
        <w:t xml:space="preserve">4 Tc and </w:t>
      </w:r>
    </w:p>
    <w:p w14:paraId="2ED4A66B" w14:textId="77777777" w:rsidR="005D08EB" w:rsidRPr="005D08EB" w:rsidRDefault="005D08EB" w:rsidP="008C3412">
      <w:pPr>
        <w:numPr>
          <w:ilvl w:val="0"/>
          <w:numId w:val="3"/>
        </w:numPr>
        <w:spacing w:after="180"/>
        <w:ind w:left="357" w:hanging="357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512 Tc for timing advance greater than 262144 Tc.</w:t>
      </w:r>
    </w:p>
    <w:p w14:paraId="2F0127CC" w14:textId="3B49EFBD" w:rsidR="005D08EB" w:rsidRPr="005D08EB" w:rsidRDefault="005D08EB" w:rsidP="005D08EB">
      <w:pPr>
        <w:spacing w:after="180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mapping of measured quantity is defined in Table </w:t>
      </w:r>
      <w:r w:rsidRPr="005D08EB">
        <w:rPr>
          <w:rFonts w:eastAsia="SimSun"/>
          <w:sz w:val="20"/>
          <w:szCs w:val="20"/>
          <w:lang w:val="en-US" w:eastAsia="en-US"/>
        </w:rPr>
        <w:t>13.X.1</w:t>
      </w:r>
      <w:r w:rsidRPr="005D08EB">
        <w:rPr>
          <w:rFonts w:eastAsia="SimSun"/>
          <w:sz w:val="20"/>
          <w:szCs w:val="20"/>
          <w:lang w:val="en-GB" w:eastAsia="zh-CN"/>
        </w:rPr>
        <w:t>-1</w:t>
      </w:r>
      <w:r w:rsidRPr="00435DC3">
        <w:rPr>
          <w:rFonts w:eastAsia="SimSun"/>
          <w:sz w:val="20"/>
          <w:szCs w:val="20"/>
          <w:lang w:val="en-GB" w:eastAsia="en-US"/>
        </w:rPr>
        <w:t xml:space="preserve">: </w:t>
      </w:r>
    </w:p>
    <w:p w14:paraId="5A60772D" w14:textId="77777777" w:rsidR="005D08EB" w:rsidRPr="005D08EB" w:rsidRDefault="005D08EB" w:rsidP="008B5317">
      <w:pPr>
        <w:keepNext/>
        <w:keepLines/>
        <w:spacing w:before="60" w:after="120"/>
        <w:jc w:val="center"/>
        <w:rPr>
          <w:rFonts w:eastAsia="SimSun"/>
          <w:b/>
          <w:sz w:val="20"/>
          <w:szCs w:val="20"/>
          <w:lang w:val="en-GB" w:eastAsia="en-US"/>
        </w:rPr>
      </w:pPr>
      <w:r w:rsidRPr="005D08EB">
        <w:rPr>
          <w:rFonts w:eastAsia="SimSun"/>
          <w:b/>
          <w:sz w:val="20"/>
          <w:szCs w:val="20"/>
          <w:lang w:val="en-GB" w:eastAsia="en-US"/>
        </w:rPr>
        <w:t xml:space="preserve">Table </w:t>
      </w:r>
      <w:r w:rsidRPr="005D08EB">
        <w:rPr>
          <w:rFonts w:eastAsia="SimSun"/>
          <w:b/>
          <w:sz w:val="20"/>
          <w:szCs w:val="20"/>
          <w:lang w:val="en-US" w:eastAsia="en-US"/>
        </w:rPr>
        <w:t>13.X.1</w:t>
      </w:r>
      <w:r w:rsidRPr="005D08EB">
        <w:rPr>
          <w:rFonts w:eastAsia="SimSun"/>
          <w:b/>
          <w:sz w:val="20"/>
          <w:szCs w:val="20"/>
          <w:lang w:val="en-GB" w:eastAsia="zh-CN"/>
        </w:rPr>
        <w:t>-1</w:t>
      </w:r>
      <w:r w:rsidRPr="005D08EB">
        <w:rPr>
          <w:rFonts w:eastAsia="SimSun"/>
          <w:b/>
          <w:sz w:val="20"/>
          <w:szCs w:val="20"/>
          <w:lang w:val="en-GB" w:eastAsia="en-US"/>
        </w:rPr>
        <w:t>: Timing advance (T</w:t>
      </w:r>
      <w:r w:rsidRPr="005D08EB">
        <w:rPr>
          <w:rFonts w:eastAsia="SimSun"/>
          <w:b/>
          <w:sz w:val="20"/>
          <w:szCs w:val="20"/>
          <w:vertAlign w:val="subscript"/>
          <w:lang w:val="en-GB" w:eastAsia="en-US"/>
        </w:rPr>
        <w:t>ADV</w:t>
      </w:r>
      <w:r w:rsidRPr="005D08EB">
        <w:rPr>
          <w:rFonts w:eastAsia="SimSun"/>
          <w:b/>
          <w:sz w:val="20"/>
          <w:szCs w:val="20"/>
          <w:lang w:val="en-GB" w:eastAsia="en-US"/>
        </w:rPr>
        <w:t xml:space="preserve">) measurement report mapping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5D08EB" w:rsidRPr="005D08EB" w14:paraId="6B669BA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0C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170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305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Unit</w:t>
            </w:r>
          </w:p>
        </w:tc>
      </w:tr>
      <w:tr w:rsidR="005D08EB" w:rsidRPr="005D08EB" w14:paraId="2E51F4C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4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3C"/>
            </w:r>
            <w:r w:rsidRPr="005D08EB">
              <w:rPr>
                <w:sz w:val="20"/>
                <w:szCs w:val="20"/>
                <w:lang w:val="en-GB"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E4B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363A1EC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482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21A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128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54C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54365F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F7B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5D1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B7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22407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9F2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069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5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449B761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7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60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261888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FE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76C808FD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86B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21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262016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6F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A53E39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DC4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62B1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262144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FB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BD914C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7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29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262656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05C8B1C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252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1885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7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7FC93F4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168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FD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3149824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89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E6C66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DBF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3B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3150336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BDF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413C903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72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6A5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3150848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D94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</w:tbl>
    <w:p w14:paraId="4EB9C7B8" w14:textId="4256997F" w:rsidR="005D08EB" w:rsidRDefault="005D08EB" w:rsidP="005570EE">
      <w:pPr>
        <w:spacing w:afterLines="100" w:after="240"/>
        <w:jc w:val="both"/>
        <w:rPr>
          <w:rFonts w:ascii="Arial" w:eastAsia="SimSun" w:hAnsi="Arial" w:cs="Arial"/>
          <w:color w:val="000000" w:themeColor="text1"/>
          <w:sz w:val="20"/>
          <w:szCs w:val="20"/>
          <w:lang w:val="en-US"/>
        </w:rPr>
      </w:pPr>
    </w:p>
    <w:p w14:paraId="0F4B7EC6" w14:textId="5D9710C3" w:rsidR="00960D86" w:rsidRPr="00960D86" w:rsidRDefault="00960D86" w:rsidP="00960D8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en-GB"/>
        </w:rPr>
      </w:pPr>
      <w:r w:rsidRPr="00960D86">
        <w:rPr>
          <w:sz w:val="20"/>
          <w:szCs w:val="20"/>
          <w:lang w:val="en-GB" w:eastAsia="en-GB"/>
        </w:rPr>
        <w:t>NOTE:</w:t>
      </w:r>
      <w:r w:rsidRPr="00960D86">
        <w:rPr>
          <w:sz w:val="20"/>
          <w:szCs w:val="20"/>
          <w:lang w:val="en-GB" w:eastAsia="en-GB"/>
        </w:rPr>
        <w:tab/>
        <w:t>For report mapping, the T</w:t>
      </w:r>
      <w:r w:rsidRPr="00960D86">
        <w:rPr>
          <w:sz w:val="20"/>
          <w:szCs w:val="20"/>
          <w:vertAlign w:val="subscript"/>
          <w:lang w:val="en-GB" w:eastAsia="en-GB"/>
        </w:rPr>
        <w:t>ADV</w:t>
      </w:r>
      <w:r w:rsidRPr="00960D86">
        <w:rPr>
          <w:sz w:val="20"/>
          <w:szCs w:val="20"/>
          <w:lang w:val="en-GB" w:eastAsia="en-GB"/>
        </w:rPr>
        <w:t xml:space="preserve"> equal </w:t>
      </w:r>
      <w:r w:rsidR="003D0B6D">
        <w:rPr>
          <w:sz w:val="20"/>
          <w:szCs w:val="20"/>
          <w:lang w:val="en-GB" w:eastAsia="en-GB"/>
        </w:rPr>
        <w:t xml:space="preserve">is </w:t>
      </w:r>
      <w:r w:rsidRPr="00960D86">
        <w:rPr>
          <w:sz w:val="20"/>
          <w:szCs w:val="20"/>
          <w:lang w:val="en-GB" w:eastAsia="en-GB"/>
        </w:rPr>
        <w:t>to (</w:t>
      </w:r>
      <w:proofErr w:type="spellStart"/>
      <w:r w:rsidRPr="00960D86">
        <w:rPr>
          <w:sz w:val="20"/>
          <w:szCs w:val="20"/>
          <w:lang w:val="en-GB" w:eastAsia="en-GB"/>
        </w:rPr>
        <w:t>gNB</w:t>
      </w:r>
      <w:proofErr w:type="spellEnd"/>
      <w:r w:rsidRPr="00960D86">
        <w:rPr>
          <w:sz w:val="20"/>
          <w:szCs w:val="20"/>
          <w:lang w:val="en-GB" w:eastAsia="en-GB"/>
        </w:rPr>
        <w:t xml:space="preserve"> Rx – Tx time difference) +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, where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 is based on the information </w:t>
      </w:r>
      <w:r w:rsidRPr="00960D86">
        <w:rPr>
          <w:i/>
          <w:sz w:val="20"/>
          <w:szCs w:val="20"/>
          <w:lang w:val="en-GB" w:eastAsia="en-GB"/>
        </w:rPr>
        <w:t>n-</w:t>
      </w:r>
      <w:proofErr w:type="spellStart"/>
      <w:r w:rsidRPr="00960D86">
        <w:rPr>
          <w:i/>
          <w:sz w:val="20"/>
          <w:szCs w:val="20"/>
          <w:lang w:val="en-GB" w:eastAsia="en-GB"/>
        </w:rPr>
        <w:t>TimingAdvanceOffset</w:t>
      </w:r>
      <w:proofErr w:type="spellEnd"/>
      <w:r w:rsidRPr="00960D86">
        <w:rPr>
          <w:sz w:val="20"/>
          <w:szCs w:val="20"/>
          <w:lang w:val="en-GB" w:eastAsia="en-GB"/>
        </w:rPr>
        <w:t xml:space="preserve"> as specified in TS 38.331.</w:t>
      </w:r>
    </w:p>
    <w:p w14:paraId="1BFBC3D3" w14:textId="77777777" w:rsidR="005570EE" w:rsidRPr="008902D3" w:rsidRDefault="005570EE" w:rsidP="005570EE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D08EB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Pr="008902D3">
        <w:rPr>
          <w:rFonts w:ascii="Arial" w:hAnsi="Arial" w:cs="Arial"/>
          <w:b/>
          <w:sz w:val="20"/>
          <w:szCs w:val="20"/>
          <w:lang w:val="en-US"/>
        </w:rPr>
        <w:t>Actions:</w:t>
      </w:r>
    </w:p>
    <w:p w14:paraId="26C1CE67" w14:textId="3B5F6B85" w:rsidR="00F5277C" w:rsidRPr="00960D86" w:rsidRDefault="00F5277C" w:rsidP="00F5277C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To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RAN1</w:t>
      </w:r>
    </w:p>
    <w:p w14:paraId="7418082D" w14:textId="57EAAC5C" w:rsidR="00F5277C" w:rsidRPr="008902D3" w:rsidRDefault="00F5277C" w:rsidP="00F5277C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T</w:t>
      </w:r>
      <w:r w:rsidR="00FB118D" w:rsidRPr="00960D86">
        <w:rPr>
          <w:rFonts w:ascii="Arial" w:eastAsia="SimSun" w:hAnsi="Arial" w:cs="Arial"/>
          <w:sz w:val="20"/>
          <w:szCs w:val="20"/>
          <w:lang w:val="en-US" w:eastAsia="en-US"/>
        </w:rPr>
        <w:t>he above t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iming advance (T</w:t>
      </w:r>
      <w:r w:rsidRPr="00960D86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 xml:space="preserve">) report mapping </w:t>
      </w:r>
      <w:r w:rsidR="00BF6873" w:rsidRPr="00960D86">
        <w:rPr>
          <w:rFonts w:ascii="Arial" w:eastAsia="SimSun" w:hAnsi="Arial" w:cs="Arial"/>
          <w:sz w:val="20"/>
          <w:szCs w:val="20"/>
          <w:lang w:val="en-US" w:eastAsia="en-US"/>
        </w:rPr>
        <w:t>consists of only positive values. It is up to RAN1 to judge if this has any impact on RAN1 specifications.</w:t>
      </w:r>
    </w:p>
    <w:p w14:paraId="24942A8E" w14:textId="7889EAB4" w:rsidR="005570EE" w:rsidRPr="008902D3" w:rsidRDefault="005570EE" w:rsidP="00BF6873">
      <w:pPr>
        <w:spacing w:before="120"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</w:t>
      </w:r>
      <w:r w:rsidR="005D08EB"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>3</w:t>
      </w:r>
    </w:p>
    <w:p w14:paraId="63314633" w14:textId="1B23A168" w:rsidR="005570EE" w:rsidRPr="008902D3" w:rsidRDefault="005570EE" w:rsidP="005570EE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RAN4 respectfully asks RAN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3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 to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consider 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the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above 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Timing advance (T</w:t>
      </w:r>
      <w:r w:rsidR="005D08EB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)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 </w:t>
      </w:r>
      <w:r w:rsidR="00320E21">
        <w:rPr>
          <w:rFonts w:ascii="Arial" w:eastAsia="SimSun" w:hAnsi="Arial" w:cs="Arial"/>
          <w:sz w:val="20"/>
          <w:szCs w:val="20"/>
          <w:lang w:val="en-US" w:eastAsia="en-US"/>
        </w:rPr>
        <w:t xml:space="preserve">report mapping </w:t>
      </w:r>
      <w:r w:rsidR="00764B24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for introducing </w:t>
      </w:r>
      <w:r w:rsidR="008902D3" w:rsidRPr="008902D3">
        <w:rPr>
          <w:rFonts w:ascii="Arial" w:eastAsia="SimSun" w:hAnsi="Arial" w:cs="Arial"/>
          <w:sz w:val="20"/>
          <w:szCs w:val="20"/>
          <w:lang w:val="en-US" w:eastAsia="en-US"/>
        </w:rPr>
        <w:t>the necessary signaling in their specifications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.</w:t>
      </w:r>
    </w:p>
    <w:p w14:paraId="745F10B4" w14:textId="77777777" w:rsidR="005570EE" w:rsidRPr="008902D3" w:rsidRDefault="005570EE" w:rsidP="005D08EB">
      <w:pPr>
        <w:tabs>
          <w:tab w:val="left" w:pos="5507"/>
        </w:tabs>
        <w:spacing w:before="240" w:after="120"/>
        <w:rPr>
          <w:rFonts w:ascii="Arial" w:hAnsi="Arial" w:cs="Arial"/>
          <w:b/>
          <w:sz w:val="20"/>
          <w:szCs w:val="20"/>
          <w:lang w:val="en-US"/>
        </w:rPr>
      </w:pPr>
      <w:r w:rsidRPr="008902D3">
        <w:rPr>
          <w:rFonts w:ascii="Arial" w:hAnsi="Arial" w:cs="Arial"/>
          <w:b/>
          <w:sz w:val="20"/>
          <w:szCs w:val="20"/>
          <w:lang w:val="en-US"/>
        </w:rPr>
        <w:t>3. Date of Next TSG-RAN WG4 Meetings:</w:t>
      </w:r>
      <w:r w:rsidRPr="008902D3">
        <w:rPr>
          <w:rFonts w:ascii="Arial" w:hAnsi="Arial" w:cs="Arial"/>
          <w:b/>
          <w:sz w:val="20"/>
          <w:szCs w:val="20"/>
          <w:lang w:val="en-US"/>
        </w:rPr>
        <w:tab/>
      </w:r>
    </w:p>
    <w:p w14:paraId="646625B9" w14:textId="13CF47E2" w:rsidR="005570EE" w:rsidRDefault="005570EE" w:rsidP="005570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902D3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8902D3">
        <w:rPr>
          <w:rFonts w:ascii="Arial" w:hAnsi="Arial" w:cs="Arial"/>
          <w:bCs/>
          <w:sz w:val="20"/>
          <w:szCs w:val="20"/>
          <w:lang w:val="en-US" w:eastAsia="zh-CN"/>
        </w:rPr>
        <w:t xml:space="preserve"> WG4</w:t>
      </w:r>
      <w:r w:rsidRPr="008902D3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>#104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-e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    August 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15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-26, 2022, </w:t>
      </w:r>
      <w:r w:rsidR="00D46374"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Electronic Meeting</w:t>
      </w:r>
    </w:p>
    <w:p w14:paraId="6CDB067D" w14:textId="27BF73C3" w:rsidR="00EB2DE7" w:rsidRPr="00F5277C" w:rsidRDefault="005D08EB" w:rsidP="00F527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5D08EB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5D08EB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WG</w:t>
      </w:r>
      <w:r w:rsidRPr="005D08EB">
        <w:rPr>
          <w:rFonts w:ascii="Arial" w:hAnsi="Arial" w:cs="Arial"/>
          <w:bCs/>
          <w:sz w:val="20"/>
          <w:szCs w:val="20"/>
          <w:lang w:val="en-US" w:eastAsia="zh-CN"/>
        </w:rPr>
        <w:t>4</w:t>
      </w:r>
      <w:r w:rsidRPr="005D08EB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#10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4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bis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-e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ab/>
        <w:t xml:space="preserve">    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October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1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0-19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, 2022, Electronic Meeting</w:t>
      </w:r>
      <w:bookmarkEnd w:id="3"/>
      <w:bookmarkEnd w:id="4"/>
    </w:p>
    <w:sectPr w:rsidR="00EB2DE7" w:rsidRPr="00F527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10D1" w14:textId="77777777" w:rsidR="009705D2" w:rsidRDefault="009705D2">
      <w:r>
        <w:separator/>
      </w:r>
    </w:p>
  </w:endnote>
  <w:endnote w:type="continuationSeparator" w:id="0">
    <w:p w14:paraId="198CEBB8" w14:textId="77777777" w:rsidR="009705D2" w:rsidRDefault="0097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CB562" w14:textId="77777777" w:rsidR="009705D2" w:rsidRDefault="009705D2">
      <w:r>
        <w:separator/>
      </w:r>
    </w:p>
  </w:footnote>
  <w:footnote w:type="continuationSeparator" w:id="0">
    <w:p w14:paraId="1D56DBEE" w14:textId="77777777" w:rsidR="009705D2" w:rsidRDefault="00970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65D4F2C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1127938">
    <w:abstractNumId w:val="1"/>
  </w:num>
  <w:num w:numId="2" w16cid:durableId="2029520712">
    <w:abstractNumId w:val="2"/>
  </w:num>
  <w:num w:numId="3" w16cid:durableId="1118916996">
    <w:abstractNumId w:val="3"/>
  </w:num>
  <w:num w:numId="4" w16cid:durableId="12004343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7E4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17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5F7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56A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22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0B6D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0B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D86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5D2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0897"/>
    <w:rsid w:val="009A17EC"/>
    <w:rsid w:val="009A1E1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7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5D5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A1D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374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277C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18D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0D01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56</cp:revision>
  <cp:lastPrinted>1899-12-31T23:00:00Z</cp:lastPrinted>
  <dcterms:created xsi:type="dcterms:W3CDTF">2022-04-25T20:51:00Z</dcterms:created>
  <dcterms:modified xsi:type="dcterms:W3CDTF">2022-07-24T22:47:00Z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