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82B875B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F87162">
        <w:rPr>
          <w:b/>
          <w:iCs/>
          <w:noProof/>
          <w:sz w:val="28"/>
        </w:rPr>
        <w:t>3987</w:t>
      </w:r>
    </w:p>
    <w:p w14:paraId="54DA1828" w14:textId="4D9ED622" w:rsidR="00C57CAC" w:rsidRDefault="00C57CAC" w:rsidP="00332CC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  <w:r w:rsidR="00F70F99">
        <w:rPr>
          <w:b/>
          <w:noProof/>
          <w:sz w:val="24"/>
        </w:rPr>
        <w:tab/>
        <w:t>was R3-223376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4BF99" w:rsidR="001E41F3" w:rsidRPr="00410371" w:rsidRDefault="00F871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604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0083B" w:rsidR="001E41F3" w:rsidRPr="00410371" w:rsidRDefault="00F463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437C" w:rsidRPr="00CB437C">
              <w:rPr>
                <w:b/>
                <w:noProof/>
                <w:sz w:val="28"/>
              </w:rPr>
              <w:t>0800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BA383" w:rsidR="001E41F3" w:rsidRPr="00410371" w:rsidRDefault="00F70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0F99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B4782" w:rsidR="001E41F3" w:rsidRPr="00410371" w:rsidRDefault="00F87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60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3064A" w:rsidR="00F25D98" w:rsidRDefault="00866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A703C" w:rsidR="00C57CAC" w:rsidRDefault="00F8716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2E73">
                <w:t>E</w:t>
              </w:r>
              <w:r w:rsidR="00866604" w:rsidRPr="00866604">
                <w:t>xchange of protocol support at target RAN node for NG handover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C7CC8" w:rsidR="00C57CAC" w:rsidRDefault="00F8716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2145FA">
              <w:rPr>
                <w:noProof/>
              </w:rPr>
              <w:t>, Qualcomm Incorporated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F8716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BB97" w:rsidR="00C57CAC" w:rsidRDefault="00F8716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660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FECCF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8666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9A9AC" w:rsidR="001E41F3" w:rsidRDefault="00F87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660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4397B" w:rsidR="001E41F3" w:rsidRDefault="00F87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6660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A6D32" w:rsidR="001E41F3" w:rsidRDefault="0076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approach to gain information on the level of support for a certain feature based on supported functionality at the target NG-RAN side associated with an NGAP IE based on the respective IE-Id.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24376" w14:textId="692B8A81" w:rsidR="00761F29" w:rsidRDefault="00761F2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possibility to retrieve information on the level of support for a certain feature based on supported functionality at the target NG-RAN side associated with an NGAP IE based on the respective IE-Id by means of</w:t>
            </w:r>
            <w:r w:rsidR="008071CE">
              <w:rPr>
                <w:noProof/>
              </w:rPr>
              <w:t xml:space="preserve"> information provided within the CN</w:t>
            </w:r>
            <w:r>
              <w:rPr>
                <w:noProof/>
              </w:rPr>
              <w:t xml:space="preserve"> transparent </w:t>
            </w:r>
            <w:r w:rsidR="008071CE">
              <w:rPr>
                <w:noProof/>
              </w:rPr>
              <w:t xml:space="preserve">handover </w:t>
            </w:r>
            <w:r>
              <w:rPr>
                <w:noProof/>
              </w:rPr>
              <w:t>containers.</w:t>
            </w:r>
          </w:p>
          <w:p w14:paraId="466D6DED" w14:textId="4D3FAB11" w:rsidR="008071CE" w:rsidRDefault="008071CE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A97" w14:textId="4C018DA1" w:rsidR="00C57CAC" w:rsidRDefault="001969B0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D26A55">
              <w:rPr>
                <w:noProof/>
              </w:rPr>
              <w:t xml:space="preserve">A new </w:t>
            </w:r>
            <w:r w:rsidRPr="00D26A55">
              <w:rPr>
                <w:rFonts w:eastAsia="SimSun"/>
              </w:rPr>
              <w:t>NGAP IE Support Information Request List IE is introduced in t</w:t>
            </w:r>
            <w:r w:rsidRPr="00D26A55">
              <w:rPr>
                <w:noProof/>
              </w:rPr>
              <w:t xml:space="preserve">he </w:t>
            </w:r>
            <w:r w:rsidRPr="00D26A55">
              <w:rPr>
                <w:i/>
                <w:iCs/>
              </w:rPr>
              <w:t>Source NG-RAN Node to Target NG-RAN Node Transparent Container</w:t>
            </w:r>
            <w:r w:rsidRPr="00D26A55">
              <w:t xml:space="preserve"> IE containing a list of NGAP Protocol IE-Ids, for which the target NG-RAN node shall provide support information ("supported"</w:t>
            </w:r>
            <w:r w:rsidR="00ED0C00">
              <w:t xml:space="preserve"> or</w:t>
            </w:r>
            <w:r w:rsidRPr="00D26A55">
              <w:t xml:space="preserve"> "not supported") within either the </w:t>
            </w:r>
            <w:r w:rsidRPr="00D26A55">
              <w:rPr>
                <w:i/>
                <w:iCs/>
              </w:rPr>
              <w:t>Target NG-RAN Node to Source NG-RAN Node Transparent Container</w:t>
            </w:r>
            <w:r w:rsidRPr="00D26A55">
              <w:t xml:space="preserve"> IE or the </w:t>
            </w:r>
            <w:r w:rsidR="00D26A55" w:rsidRPr="00D26A55">
              <w:rPr>
                <w:i/>
                <w:iCs/>
              </w:rPr>
              <w:t>Target NG-RAN Node to Source NG-RAN Node Transparent Failure Transparent Container</w:t>
            </w:r>
            <w:r w:rsidR="00D26A55" w:rsidRPr="00D26A55">
              <w:t xml:space="preserve"> IE.</w:t>
            </w:r>
            <w:r w:rsidR="00824CF4">
              <w:t xml:space="preserve"> In addition, information is provided whether the reported IE was actually received by the target NG-RAN node within the HANDOVER REQUEST message.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FFB2D" w:rsidR="001E41F3" w:rsidRDefault="00807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8.4.2.3,  9.3.1.29, 9.3.1.30, 9.3.1.187, 9.3.1.x (new), 9.3.1.y (new), </w:t>
            </w:r>
            <w:r w:rsidR="002145FA">
              <w:rPr>
                <w:noProof/>
              </w:rPr>
              <w:t xml:space="preserve">9.3.1.yy (new), </w:t>
            </w:r>
            <w:r w:rsidR="00ED0C00">
              <w:rPr>
                <w:noProof/>
              </w:rPr>
              <w:t xml:space="preserve">9.3.1.z (new), </w:t>
            </w:r>
            <w:r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4CCB3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699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DB5C2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7E13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2BF4D" w:rsidR="001E41F3" w:rsidRDefault="0076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A62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922A" w14:textId="7F220D76" w:rsidR="00ED0C00" w:rsidRDefault="00ED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removing “not available” codepoint</w:t>
            </w:r>
            <w:r w:rsidR="00824CF4">
              <w:rPr>
                <w:noProof/>
              </w:rPr>
              <w:t>, including “presence” information for the IE,</w:t>
            </w:r>
            <w:r>
              <w:rPr>
                <w:noProof/>
              </w:rPr>
              <w:t xml:space="preserve"> and some editorials</w:t>
            </w:r>
          </w:p>
          <w:p w14:paraId="6ACA4173" w14:textId="5AA16466" w:rsidR="008863B9" w:rsidRDefault="00ED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R3#116-e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1BF659" w14:textId="77777777" w:rsidR="00761F29" w:rsidRPr="001D2E49" w:rsidRDefault="00761F29" w:rsidP="00761F29">
      <w:pPr>
        <w:pStyle w:val="Heading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End w:id="2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C69D9C" w14:textId="77777777" w:rsidR="00761F29" w:rsidRPr="001D2E49" w:rsidRDefault="00761F29" w:rsidP="00761F29">
      <w:pPr>
        <w:pStyle w:val="Heading4"/>
      </w:pPr>
      <w:bookmarkStart w:id="21" w:name="_Toc20954882"/>
      <w:bookmarkStart w:id="22" w:name="_Toc29503319"/>
      <w:bookmarkStart w:id="23" w:name="_Toc29503903"/>
      <w:bookmarkStart w:id="24" w:name="_Toc29504487"/>
      <w:bookmarkStart w:id="25" w:name="_Toc36552933"/>
      <w:bookmarkStart w:id="26" w:name="_Toc36554660"/>
      <w:bookmarkStart w:id="27" w:name="_Toc45651942"/>
      <w:bookmarkStart w:id="28" w:name="_Toc45658374"/>
      <w:bookmarkStart w:id="29" w:name="_Toc45720194"/>
      <w:bookmarkStart w:id="30" w:name="_Toc45798074"/>
      <w:bookmarkStart w:id="31" w:name="_Toc45897463"/>
      <w:bookmarkStart w:id="32" w:name="_Toc51745663"/>
      <w:bookmarkStart w:id="33" w:name="_Toc64445927"/>
      <w:bookmarkStart w:id="34" w:name="_Toc73981797"/>
      <w:bookmarkStart w:id="35" w:name="_Toc88651886"/>
      <w:bookmarkStart w:id="36" w:name="_Toc97890929"/>
      <w:bookmarkStart w:id="37" w:name="_Toc99123004"/>
      <w:bookmarkStart w:id="38" w:name="_Toc99661807"/>
      <w:r w:rsidRPr="001D2E49">
        <w:t>8.4.2.1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992504" w14:textId="77777777" w:rsidR="00761F29" w:rsidRDefault="00761F29" w:rsidP="00761F29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9" w:name="_Toc20954883"/>
      <w:bookmarkStart w:id="40" w:name="_Toc29503320"/>
      <w:bookmarkStart w:id="41" w:name="_Toc29503904"/>
      <w:bookmarkStart w:id="42" w:name="_Toc29504488"/>
      <w:bookmarkStart w:id="43" w:name="_Toc36552934"/>
      <w:bookmarkStart w:id="44" w:name="_Toc36554661"/>
      <w:bookmarkStart w:id="45" w:name="_Toc45651943"/>
      <w:bookmarkStart w:id="46" w:name="_Toc45658375"/>
      <w:bookmarkStart w:id="47" w:name="_Toc45720195"/>
      <w:bookmarkStart w:id="48" w:name="_Toc45798075"/>
      <w:bookmarkStart w:id="49" w:name="_Toc45897464"/>
      <w:bookmarkStart w:id="50" w:name="_Toc51745664"/>
      <w:r>
        <w:rPr>
          <w:lang w:eastAsia="zh-CN"/>
        </w:rPr>
        <w:t>The procedure uses UE-associated signalling.</w:t>
      </w:r>
    </w:p>
    <w:p w14:paraId="662DDEE5" w14:textId="77777777" w:rsidR="00761F29" w:rsidRPr="001D2E49" w:rsidRDefault="00761F29" w:rsidP="00761F29">
      <w:pPr>
        <w:pStyle w:val="Heading4"/>
      </w:pPr>
      <w:bookmarkStart w:id="51" w:name="_Toc64445928"/>
      <w:bookmarkStart w:id="52" w:name="_Toc73981798"/>
      <w:bookmarkStart w:id="53" w:name="_Toc88651887"/>
      <w:bookmarkStart w:id="54" w:name="_Toc97890930"/>
      <w:bookmarkStart w:id="55" w:name="_Toc99123005"/>
      <w:bookmarkStart w:id="56" w:name="_Toc99661808"/>
      <w:r w:rsidRPr="001D2E49">
        <w:t>8.4.2.2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8CCEC3C" w14:textId="77777777" w:rsidR="00761F29" w:rsidRPr="001D2E49" w:rsidRDefault="00761F29" w:rsidP="00761F29">
      <w:pPr>
        <w:pStyle w:val="TH"/>
      </w:pPr>
      <w:r w:rsidRPr="001D2E49">
        <w:object w:dxaOrig="6893" w:dyaOrig="2427" w14:anchorId="25A8E1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8" o:title=""/>
          </v:shape>
          <o:OLEObject Type="Embed" ProgID="Visio.Drawing.11" ShapeID="_x0000_i1025" DrawAspect="Content" ObjectID="_1714387379" r:id="rId19"/>
        </w:object>
      </w:r>
    </w:p>
    <w:p w14:paraId="388F62A2" w14:textId="77777777" w:rsidR="00761F29" w:rsidRPr="001D2E49" w:rsidRDefault="00761F29" w:rsidP="00761F29">
      <w:pPr>
        <w:pStyle w:val="TF"/>
      </w:pPr>
      <w:r w:rsidRPr="001D2E49">
        <w:t>Figure 8.4.2.2-1: Handover resource allocation: successful operation</w:t>
      </w:r>
    </w:p>
    <w:p w14:paraId="6FC7BA77" w14:textId="77777777" w:rsidR="00761F29" w:rsidRPr="001D2E49" w:rsidRDefault="00761F29" w:rsidP="00761F29">
      <w:r w:rsidRPr="001D2E49">
        <w:t>The AMF initiates the procedure by sending the HANDOVER REQUEST message to the target NG-RAN node.</w:t>
      </w:r>
    </w:p>
    <w:p w14:paraId="25323753" w14:textId="77777777" w:rsidR="003B4AED" w:rsidRPr="00CE63E2" w:rsidRDefault="003B4AED" w:rsidP="003B4A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3DAD53" w14:textId="77777777" w:rsidR="00761F29" w:rsidRPr="002B1753" w:rsidRDefault="00761F29" w:rsidP="00761F29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342EF85C" w14:textId="77777777" w:rsidR="00761F29" w:rsidRDefault="00761F29" w:rsidP="00761F29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18ED0856" w14:textId="4BBB1795" w:rsidR="00FC21ED" w:rsidRDefault="00FC21ED" w:rsidP="00FC21ED">
      <w:pPr>
        <w:rPr>
          <w:ins w:id="57" w:author="Ericsson User" w:date="2022-04-25T11:03:00Z"/>
        </w:rPr>
      </w:pPr>
      <w:ins w:id="58" w:author="Ericsson User" w:date="2022-04-25T11:00:00Z">
        <w:r>
          <w:t xml:space="preserve">If the HANDOVER REQUEST message contains within the </w:t>
        </w:r>
      </w:ins>
      <w:ins w:id="59" w:author="Ericsson User" w:date="2022-04-25T11:01:00Z"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</w:ins>
      <w:ins w:id="60" w:author="Ericsson User" w:date="2022-04-25T11:00:00Z">
        <w:r w:rsidRPr="001D2E49">
          <w:rPr>
            <w:i/>
            <w:iCs/>
          </w:rPr>
          <w:t xml:space="preserve"> </w:t>
        </w:r>
      </w:ins>
      <w:ins w:id="61" w:author="Ericsson User" w:date="2022-04-25T11:01:00Z"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</w:t>
        </w:r>
      </w:ins>
      <w:ins w:id="62" w:author="Ericsson User" w:date="2022-04-25T11:00:00Z">
        <w:r w:rsidRPr="001D2E49">
          <w:t>IE</w:t>
        </w:r>
      </w:ins>
      <w:ins w:id="63" w:author="Ericsson User" w:date="2022-04-25T11:01:00Z">
        <w:r>
          <w:t>, the target NG-RAN node shall, i</w:t>
        </w:r>
      </w:ins>
      <w:ins w:id="64" w:author="Ericsson User" w:date="2022-04-25T11:02:00Z">
        <w:r>
          <w:t>f supported</w:t>
        </w:r>
      </w:ins>
      <w:ins w:id="65" w:author="Ericsson User" w:date="2022-04-25T11:10:00Z">
        <w:r w:rsidR="008F5581">
          <w:t xml:space="preserve"> and the target NG-RAN node accepts the</w:t>
        </w:r>
      </w:ins>
      <w:ins w:id="66" w:author="Ericsson User" w:date="2022-04-25T11:11:00Z">
        <w:r w:rsidR="008F5581">
          <w:t xml:space="preserve"> </w:t>
        </w:r>
      </w:ins>
      <w:ins w:id="67" w:author="Ericsson User" w:date="2022-04-25T11:12:00Z">
        <w:r w:rsidR="008F5581">
          <w:t xml:space="preserve">request for </w:t>
        </w:r>
      </w:ins>
      <w:ins w:id="68" w:author="Ericsson User" w:date="2022-04-25T11:11:00Z">
        <w:r w:rsidR="008F5581">
          <w:t>handover</w:t>
        </w:r>
      </w:ins>
      <w:ins w:id="69" w:author="Ericsson User" w:date="2022-04-25T11:02:00Z">
        <w:r>
          <w:t>, for each included NGAP Protocol IE-Id provide within</w:t>
        </w:r>
      </w:ins>
      <w:ins w:id="70" w:author="Ericsson User" w:date="2022-04-25T11:03:00Z">
        <w:r>
          <w:t xml:space="preserve">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Container</w:t>
        </w:r>
        <w:r w:rsidRPr="001F5312">
          <w:t xml:space="preserve"> IE</w:t>
        </w:r>
        <w:r>
          <w:t xml:space="preserve"> in the </w:t>
        </w:r>
      </w:ins>
      <w:ins w:id="71" w:author="Ericsson User" w:date="2022-04-25T11:00:00Z">
        <w:r w:rsidRPr="001D2E49">
          <w:t xml:space="preserve">HANDOVER REQUEST </w:t>
        </w:r>
      </w:ins>
      <w:ins w:id="72" w:author="Ericsson User" w:date="2022-04-25T11:03:00Z">
        <w:r>
          <w:t xml:space="preserve">ACKNOWLEDGE </w:t>
        </w:r>
      </w:ins>
      <w:ins w:id="73" w:author="Ericsson User" w:date="2022-04-25T11:00:00Z">
        <w:r w:rsidRPr="001D2E49">
          <w:t>message</w:t>
        </w:r>
      </w:ins>
    </w:p>
    <w:p w14:paraId="314E94E4" w14:textId="7CA677BD" w:rsidR="00FC21ED" w:rsidRPr="002E405E" w:rsidRDefault="00FC21ED" w:rsidP="008F5581">
      <w:pPr>
        <w:pStyle w:val="B1"/>
        <w:rPr>
          <w:ins w:id="74" w:author="Ericsson User" w:date="2022-04-25T11:00:00Z"/>
        </w:rPr>
      </w:pPr>
      <w:ins w:id="75" w:author="Ericsson User" w:date="2022-04-25T11:0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76" w:author="Ericsson User" w:date="2022-04-25T11:09:00Z">
        <w:r>
          <w:rPr>
            <w:rFonts w:eastAsia="SimSun"/>
          </w:rPr>
          <w:t xml:space="preserve">set </w:t>
        </w:r>
      </w:ins>
      <w:ins w:id="77" w:author="Ericsson User" w:date="2022-04-25T11:04:00Z">
        <w:r>
          <w:rPr>
            <w:rFonts w:eastAsia="SimSun"/>
          </w:rPr>
          <w:t xml:space="preserve">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</w:t>
        </w:r>
      </w:ins>
      <w:ins w:id="78" w:author="Ericsson User" w:date="2022-04-25T11:05:00Z">
        <w:r>
          <w:rPr>
            <w:rFonts w:eastAsia="SimSun"/>
          </w:rPr>
          <w:t xml:space="preserve">"supported" if the </w:t>
        </w:r>
      </w:ins>
      <w:ins w:id="79" w:author="Ericsson User" w:date="2022-04-25T11:00:00Z">
        <w:r w:rsidRPr="001D2E49">
          <w:t xml:space="preserve">target NG-RAN node </w:t>
        </w:r>
      </w:ins>
      <w:ins w:id="80" w:author="Ericsson User" w:date="2022-04-25T11:05:00Z">
        <w:r>
          <w:t xml:space="preserve">has information that the </w:t>
        </w:r>
      </w:ins>
      <w:ins w:id="81" w:author="Ericsson User" w:date="2022-04-25T11:06:00Z">
        <w:r>
          <w:t xml:space="preserve">functionality associated with the indicated IE is supported </w:t>
        </w:r>
      </w:ins>
    </w:p>
    <w:p w14:paraId="4162A9C7" w14:textId="474AFF89" w:rsidR="00FC21ED" w:rsidRPr="002E405E" w:rsidRDefault="00FC21ED" w:rsidP="008F5581">
      <w:pPr>
        <w:pStyle w:val="B1"/>
        <w:rPr>
          <w:ins w:id="82" w:author="Ericsson User" w:date="2022-04-25T11:06:00Z"/>
        </w:rPr>
      </w:pPr>
      <w:ins w:id="83" w:author="Ericsson User" w:date="2022-04-25T11:08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84" w:author="Ericsson User" w:date="2022-04-25T11:09:00Z">
        <w:r>
          <w:rPr>
            <w:rFonts w:eastAsia="SimSun"/>
          </w:rPr>
          <w:t xml:space="preserve">set </w:t>
        </w:r>
      </w:ins>
      <w:ins w:id="85" w:author="Ericsson User" w:date="2022-04-25T11:06:00Z">
        <w:r>
          <w:rPr>
            <w:rFonts w:eastAsia="SimSun"/>
          </w:rPr>
          <w:t xml:space="preserve">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</w:t>
        </w:r>
      </w:ins>
      <w:ins w:id="86" w:author="Ericsson User" w:date="2022-04-25T11:07:00Z">
        <w:r>
          <w:rPr>
            <w:rFonts w:eastAsia="SimSun"/>
          </w:rPr>
          <w:t>not-</w:t>
        </w:r>
      </w:ins>
      <w:ins w:id="87" w:author="Ericsson User" w:date="2022-04-25T11:06:00Z">
        <w:r>
          <w:rPr>
            <w:rFonts w:eastAsia="SimSun"/>
          </w:rPr>
          <w:t xml:space="preserve">supported" if the </w:t>
        </w:r>
        <w:r w:rsidRPr="001D2E49">
          <w:t xml:space="preserve">target NG-RAN node </w:t>
        </w:r>
        <w:r>
          <w:t xml:space="preserve">has information that the functionality associated with the indicated IE is </w:t>
        </w:r>
      </w:ins>
      <w:ins w:id="88" w:author="Ericsson User" w:date="2022-04-25T11:07:00Z">
        <w:r>
          <w:t xml:space="preserve">not </w:t>
        </w:r>
      </w:ins>
      <w:ins w:id="89" w:author="Ericsson User" w:date="2022-04-25T11:06:00Z">
        <w:r>
          <w:t xml:space="preserve">supported </w:t>
        </w:r>
      </w:ins>
    </w:p>
    <w:p w14:paraId="465AB05B" w14:textId="77777777" w:rsidR="008977FE" w:rsidRDefault="00FC21ED" w:rsidP="00FC21ED">
      <w:pPr>
        <w:rPr>
          <w:ins w:id="90" w:author="Qualcomm2" w:date="2022-05-17T18:46:00Z"/>
        </w:rPr>
      </w:pPr>
      <w:ins w:id="91" w:author="Ericsson User" w:date="2022-04-25T11:07:00Z">
        <w:r>
          <w:t>on the interface instance via which the HANDOVER REQUEST message has been received</w:t>
        </w:r>
      </w:ins>
      <w:ins w:id="92" w:author="Qualcomm2" w:date="2022-05-17T18:46:00Z">
        <w:r w:rsidR="008977FE">
          <w:t>, and</w:t>
        </w:r>
      </w:ins>
    </w:p>
    <w:p w14:paraId="6492B637" w14:textId="11FFCE8D" w:rsidR="00FC21ED" w:rsidRDefault="008977FE" w:rsidP="009621F0">
      <w:pPr>
        <w:pStyle w:val="ListParagraph"/>
        <w:numPr>
          <w:ilvl w:val="0"/>
          <w:numId w:val="4"/>
        </w:numPr>
        <w:ind w:leftChars="0"/>
        <w:rPr>
          <w:ins w:id="93" w:author="Qualcomm2" w:date="2022-05-17T18:46:00Z"/>
        </w:rPr>
      </w:pPr>
      <w:ins w:id="94" w:author="Qualcomm2" w:date="2022-05-17T18:46:00Z">
        <w:r w:rsidRPr="008977FE">
          <w:rPr>
            <w:rFonts w:eastAsia="SimSun"/>
          </w:rPr>
          <w:t>se</w:t>
        </w:r>
      </w:ins>
      <w:ins w:id="95" w:author="Qualcomm2" w:date="2022-05-17T18:50:00Z">
        <w:r>
          <w:rPr>
            <w:rFonts w:eastAsia="SimSun"/>
          </w:rPr>
          <w:t>t</w:t>
        </w:r>
      </w:ins>
      <w:ins w:id="96" w:author="Qualcomm2" w:date="2022-05-17T18:46:00Z">
        <w:r w:rsidRPr="008977FE">
          <w:rPr>
            <w:rFonts w:eastAsia="SimSun"/>
          </w:rPr>
          <w:t xml:space="preserve"> the </w:t>
        </w:r>
        <w:r w:rsidRPr="008977FE">
          <w:rPr>
            <w:rFonts w:eastAsia="SimSun"/>
            <w:i/>
            <w:iCs/>
          </w:rPr>
          <w:t>NGAP Protocol IE Presence Information</w:t>
        </w:r>
        <w:r w:rsidRPr="008977FE">
          <w:rPr>
            <w:rFonts w:eastAsia="SimSun"/>
          </w:rPr>
          <w:t xml:space="preserve"> IE to "present" if the </w:t>
        </w:r>
        <w:r w:rsidRPr="001D2E49">
          <w:t xml:space="preserve">target NG-RAN node </w:t>
        </w:r>
        <w:r>
          <w:t>has received the respective NGAP Protocol IE-Id in the HANDOVER REQUEST message, and “not-present” otherwise</w:t>
        </w:r>
      </w:ins>
      <w:ins w:id="97" w:author="Ericsson User" w:date="2022-04-25T11:07:00Z">
        <w:r w:rsidR="00FC21ED">
          <w:t>.</w:t>
        </w:r>
      </w:ins>
    </w:p>
    <w:p w14:paraId="18CBB4BF" w14:textId="77777777" w:rsidR="008977FE" w:rsidRPr="002E405E" w:rsidRDefault="008977FE" w:rsidP="008977FE">
      <w:pPr>
        <w:rPr>
          <w:ins w:id="98" w:author="Ericsson User" w:date="2022-04-25T11:07:00Z"/>
        </w:rPr>
      </w:pPr>
    </w:p>
    <w:p w14:paraId="08FAA589" w14:textId="77777777" w:rsidR="00761F29" w:rsidRPr="001D2E49" w:rsidRDefault="00761F29" w:rsidP="00761F2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2AD3085" w14:textId="77777777" w:rsidR="00761F29" w:rsidRPr="001D2E49" w:rsidRDefault="00761F29" w:rsidP="00761F29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192B1731" w14:textId="77777777" w:rsidR="00761F29" w:rsidRPr="001D2E49" w:rsidRDefault="00761F29" w:rsidP="00761F29">
      <w:pPr>
        <w:pStyle w:val="Heading4"/>
      </w:pPr>
      <w:bookmarkStart w:id="99" w:name="_Toc20954884"/>
      <w:bookmarkStart w:id="100" w:name="_Toc29503321"/>
      <w:bookmarkStart w:id="101" w:name="_Toc29503905"/>
      <w:bookmarkStart w:id="102" w:name="_Toc29504489"/>
      <w:bookmarkStart w:id="103" w:name="_Toc36552935"/>
      <w:bookmarkStart w:id="104" w:name="_Toc36554662"/>
      <w:bookmarkStart w:id="105" w:name="_Toc45651944"/>
      <w:bookmarkStart w:id="106" w:name="_Toc45658376"/>
      <w:bookmarkStart w:id="107" w:name="_Toc45720196"/>
      <w:bookmarkStart w:id="108" w:name="_Toc45798076"/>
      <w:bookmarkStart w:id="109" w:name="_Toc45897465"/>
      <w:bookmarkStart w:id="110" w:name="_Toc51745665"/>
      <w:bookmarkStart w:id="111" w:name="_Toc64445929"/>
      <w:bookmarkStart w:id="112" w:name="_Toc73981799"/>
      <w:bookmarkStart w:id="113" w:name="_Toc88651888"/>
      <w:bookmarkStart w:id="114" w:name="_Toc97890931"/>
      <w:bookmarkStart w:id="115" w:name="_Toc99123006"/>
      <w:bookmarkStart w:id="116" w:name="_Toc99661809"/>
      <w:r w:rsidRPr="001D2E49">
        <w:t>8.4.2.3</w:t>
      </w:r>
      <w:r w:rsidRPr="001D2E49">
        <w:tab/>
        <w:t>Unsuccessful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525611C" w14:textId="77777777" w:rsidR="00761F29" w:rsidRPr="001D2E49" w:rsidRDefault="00761F29" w:rsidP="00761F29">
      <w:pPr>
        <w:pStyle w:val="TH"/>
      </w:pPr>
      <w:r w:rsidRPr="001D2E49">
        <w:object w:dxaOrig="6893" w:dyaOrig="2427" w14:anchorId="5AEFF878">
          <v:shape id="_x0000_i1026" type="#_x0000_t75" style="width:344.5pt;height:121pt" o:ole="">
            <v:imagedata r:id="rId20" o:title=""/>
          </v:shape>
          <o:OLEObject Type="Embed" ProgID="Visio.Drawing.11" ShapeID="_x0000_i1026" DrawAspect="Content" ObjectID="_1714387380" r:id="rId21"/>
        </w:object>
      </w:r>
    </w:p>
    <w:p w14:paraId="260B2C64" w14:textId="77777777" w:rsidR="00761F29" w:rsidRPr="001D2E49" w:rsidRDefault="00761F29" w:rsidP="00761F29">
      <w:pPr>
        <w:pStyle w:val="TF"/>
      </w:pPr>
      <w:r w:rsidRPr="001D2E49">
        <w:t>Figure 8.4.2.3-1: Handover resource allocation: unsuccessful operation</w:t>
      </w:r>
    </w:p>
    <w:p w14:paraId="15B2BB2B" w14:textId="51930BF7" w:rsidR="00761F29" w:rsidRDefault="00761F29" w:rsidP="00761F29">
      <w:pPr>
        <w:rPr>
          <w:ins w:id="117" w:author="Ericsson User" w:date="2022-04-25T11:12:00Z"/>
        </w:rPr>
      </w:pPr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32D487E5" w14:textId="52850F52" w:rsidR="008F5581" w:rsidRDefault="008F5581" w:rsidP="008F5581">
      <w:pPr>
        <w:rPr>
          <w:ins w:id="118" w:author="Ericsson User" w:date="2022-04-25T11:12:00Z"/>
        </w:rPr>
      </w:pPr>
      <w:ins w:id="119" w:author="Ericsson User" w:date="2022-04-25T11:12:00Z">
        <w:r>
          <w:t xml:space="preserve">If the HANDOVER REQUEST message contains within the </w:t>
        </w:r>
        <w:r w:rsidRPr="001F5312">
          <w:rPr>
            <w:i/>
            <w:iCs/>
          </w:rPr>
          <w:t>Source NG-RAN Node to Target NG-RAN Node Transparent Container</w:t>
        </w:r>
        <w:r w:rsidRPr="001F5312">
          <w:t xml:space="preserve"> IE</w:t>
        </w:r>
        <w:r w:rsidRPr="001D2E49">
          <w:rPr>
            <w:i/>
            <w:iCs/>
          </w:rPr>
          <w:t xml:space="preserve"> </w:t>
        </w:r>
        <w:r w:rsidRPr="00FC21ED">
          <w:t xml:space="preserve">the </w:t>
        </w:r>
        <w:r w:rsidRPr="00FC21ED">
          <w:rPr>
            <w:rFonts w:eastAsia="SimSun"/>
            <w:i/>
            <w:iCs/>
          </w:rPr>
          <w:t>NGAP IE Support Information Request List</w:t>
        </w:r>
        <w:r w:rsidRPr="001D2E49">
          <w:t xml:space="preserve"> IE</w:t>
        </w:r>
        <w:r>
          <w:t xml:space="preserve">, the target NG-RAN node shall, if supported and the target NG-RAN node does not accept the request for handover, for each included NGAP Protocol IE-Id provide within in the </w:t>
        </w:r>
        <w:r>
          <w:rPr>
            <w:i/>
            <w:iCs/>
          </w:rPr>
          <w:t>Target</w:t>
        </w:r>
        <w:r w:rsidRPr="001F5312">
          <w:rPr>
            <w:i/>
            <w:iCs/>
          </w:rPr>
          <w:t xml:space="preserve"> NG-RAN Node to </w:t>
        </w:r>
        <w:r>
          <w:rPr>
            <w:i/>
            <w:iCs/>
          </w:rPr>
          <w:t>Source</w:t>
        </w:r>
        <w:r w:rsidRPr="001F5312">
          <w:rPr>
            <w:i/>
            <w:iCs/>
          </w:rPr>
          <w:t xml:space="preserve"> NG-RAN Node Transparent </w:t>
        </w:r>
      </w:ins>
      <w:ins w:id="120" w:author="Ericsson User" w:date="2022-04-25T11:41:00Z">
        <w:r w:rsidR="00D26A55">
          <w:rPr>
            <w:i/>
            <w:iCs/>
          </w:rPr>
          <w:t xml:space="preserve">Failure </w:t>
        </w:r>
      </w:ins>
      <w:ins w:id="121" w:author="Ericsson User" w:date="2022-04-25T11:43:00Z">
        <w:r w:rsidR="00D26A55">
          <w:rPr>
            <w:i/>
            <w:iCs/>
          </w:rPr>
          <w:t xml:space="preserve">Transparent </w:t>
        </w:r>
      </w:ins>
      <w:ins w:id="122" w:author="Ericsson User" w:date="2022-04-25T11:12:00Z">
        <w:r w:rsidRPr="001F5312">
          <w:rPr>
            <w:i/>
            <w:iCs/>
          </w:rPr>
          <w:t>Container</w:t>
        </w:r>
        <w:r w:rsidRPr="001F5312">
          <w:t xml:space="preserve"> IE</w:t>
        </w:r>
        <w:r>
          <w:t xml:space="preserve"> in the </w:t>
        </w:r>
        <w:r w:rsidRPr="001D2E49">
          <w:t xml:space="preserve">HANDOVER </w:t>
        </w:r>
      </w:ins>
      <w:ins w:id="123" w:author="Ericsson User" w:date="2022-04-25T11:13:00Z">
        <w:r>
          <w:t>FAILURE</w:t>
        </w:r>
      </w:ins>
      <w:ins w:id="124" w:author="Ericsson User" w:date="2022-04-25T11:12:00Z">
        <w:r>
          <w:t xml:space="preserve"> </w:t>
        </w:r>
        <w:r w:rsidRPr="001D2E49">
          <w:t>message</w:t>
        </w:r>
      </w:ins>
    </w:p>
    <w:p w14:paraId="1E6E2746" w14:textId="77777777" w:rsidR="008F5581" w:rsidRPr="002E405E" w:rsidRDefault="008F5581" w:rsidP="008F5581">
      <w:pPr>
        <w:pStyle w:val="B1"/>
        <w:rPr>
          <w:ins w:id="125" w:author="Ericsson User" w:date="2022-04-25T11:12:00Z"/>
        </w:rPr>
      </w:pPr>
      <w:ins w:id="126" w:author="Ericsson User" w:date="2022-04-25T11:1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"supported" if the </w:t>
        </w:r>
        <w:r w:rsidRPr="001D2E49">
          <w:t xml:space="preserve">target NG-RAN node </w:t>
        </w:r>
        <w:r>
          <w:t xml:space="preserve">has information that the functionality associated with the indicated IE is supported </w:t>
        </w:r>
      </w:ins>
    </w:p>
    <w:p w14:paraId="1FB2DAB6" w14:textId="61BB8551" w:rsidR="00211DB7" w:rsidRPr="002E405E" w:rsidRDefault="008F5581" w:rsidP="008F5581">
      <w:pPr>
        <w:pStyle w:val="B1"/>
        <w:rPr>
          <w:ins w:id="127" w:author="Ericsson User" w:date="2022-04-25T11:12:00Z"/>
        </w:rPr>
      </w:pPr>
      <w:ins w:id="128" w:author="Ericsson User" w:date="2022-04-25T11:12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>NGAP Protocol IE Support Information</w:t>
        </w:r>
        <w:r>
          <w:rPr>
            <w:rFonts w:eastAsia="SimSun"/>
          </w:rPr>
          <w:t xml:space="preserve"> IE to "not-supported" if the </w:t>
        </w:r>
        <w:r w:rsidRPr="001D2E49">
          <w:t xml:space="preserve">target NG-RAN node </w:t>
        </w:r>
        <w:r>
          <w:t xml:space="preserve">has information that the functionality associated with the indicated IE is not supported </w:t>
        </w:r>
      </w:ins>
    </w:p>
    <w:p w14:paraId="29676291" w14:textId="77777777" w:rsidR="008977FE" w:rsidRDefault="008F5581" w:rsidP="008977FE">
      <w:pPr>
        <w:pStyle w:val="B1"/>
        <w:rPr>
          <w:ins w:id="129" w:author="Qualcomm2" w:date="2022-05-17T18:49:00Z"/>
        </w:rPr>
      </w:pPr>
      <w:ins w:id="130" w:author="Ericsson User" w:date="2022-04-25T11:12:00Z">
        <w:r>
          <w:t>on the interface instance via which the HANDOVER REQUEST message has been received</w:t>
        </w:r>
      </w:ins>
      <w:ins w:id="131" w:author="Qualcomm2" w:date="2022-05-17T18:47:00Z">
        <w:r w:rsidR="008977FE">
          <w:t xml:space="preserve">, and </w:t>
        </w:r>
      </w:ins>
    </w:p>
    <w:p w14:paraId="6768D1D0" w14:textId="79919985" w:rsidR="008F5581" w:rsidRPr="002E405E" w:rsidRDefault="008977FE" w:rsidP="008977FE">
      <w:pPr>
        <w:pStyle w:val="B1"/>
        <w:rPr>
          <w:ins w:id="132" w:author="Ericsson User" w:date="2022-04-25T11:12:00Z"/>
        </w:rPr>
      </w:pPr>
      <w:ins w:id="133" w:author="Qualcomm2" w:date="2022-05-17T18:49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set the </w:t>
        </w:r>
        <w:r w:rsidRPr="00FC21ED">
          <w:rPr>
            <w:rFonts w:eastAsia="SimSun"/>
            <w:i/>
            <w:iCs/>
          </w:rPr>
          <w:t xml:space="preserve">NGAP Protocol IE </w:t>
        </w:r>
        <w:r>
          <w:rPr>
            <w:rFonts w:eastAsia="SimSun"/>
            <w:i/>
            <w:iCs/>
          </w:rPr>
          <w:t>Presence</w:t>
        </w:r>
        <w:r w:rsidRPr="00FC21ED">
          <w:rPr>
            <w:rFonts w:eastAsia="SimSun"/>
            <w:i/>
            <w:iCs/>
          </w:rPr>
          <w:t xml:space="preserve"> Information</w:t>
        </w:r>
        <w:r>
          <w:rPr>
            <w:rFonts w:eastAsia="SimSun"/>
          </w:rPr>
          <w:t xml:space="preserve"> IE to "present" if the </w:t>
        </w:r>
        <w:r w:rsidRPr="001D2E49">
          <w:t xml:space="preserve">target NG-RAN node </w:t>
        </w:r>
        <w:r>
          <w:t>has received the respective NGAP Protocol IE-Id in the HANDOVER REQUEST message, and “not-present” otherwise</w:t>
        </w:r>
      </w:ins>
      <w:ins w:id="134" w:author="Ericsson User" w:date="2022-04-25T11:12:00Z">
        <w:r w:rsidR="008F5581">
          <w:t>.</w:t>
        </w:r>
      </w:ins>
    </w:p>
    <w:p w14:paraId="113ED741" w14:textId="77777777" w:rsidR="008F5581" w:rsidRPr="001D2E49" w:rsidRDefault="008F5581" w:rsidP="00761F29"/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3E4873" w14:textId="77777777" w:rsidR="00761F29" w:rsidRPr="001D2E49" w:rsidRDefault="00761F29" w:rsidP="00761F29">
      <w:pPr>
        <w:pStyle w:val="Heading4"/>
      </w:pPr>
      <w:bookmarkStart w:id="135" w:name="_Toc20955193"/>
      <w:bookmarkStart w:id="136" w:name="_Toc29503642"/>
      <w:bookmarkStart w:id="137" w:name="_Toc29504226"/>
      <w:bookmarkStart w:id="138" w:name="_Toc29504810"/>
      <w:bookmarkStart w:id="139" w:name="_Toc36553256"/>
      <w:bookmarkStart w:id="140" w:name="_Toc36554983"/>
      <w:bookmarkStart w:id="141" w:name="_Toc45652294"/>
      <w:bookmarkStart w:id="142" w:name="_Toc45658726"/>
      <w:bookmarkStart w:id="143" w:name="_Toc45720546"/>
      <w:bookmarkStart w:id="144" w:name="_Toc45798426"/>
      <w:bookmarkStart w:id="145" w:name="_Toc45897815"/>
      <w:bookmarkStart w:id="146" w:name="_Toc51746019"/>
      <w:bookmarkStart w:id="147" w:name="_Toc64446283"/>
      <w:bookmarkStart w:id="148" w:name="_Toc73982153"/>
      <w:bookmarkStart w:id="149" w:name="_Toc88652242"/>
      <w:bookmarkStart w:id="150" w:name="_Toc97891285"/>
      <w:bookmarkStart w:id="151" w:name="_Toc99123428"/>
      <w:bookmarkStart w:id="152" w:name="_Toc99662233"/>
      <w:bookmarkStart w:id="153" w:name="_Toc407158117"/>
      <w:r w:rsidRPr="001D2E49">
        <w:t>9.3.1.29</w:t>
      </w:r>
      <w:r w:rsidRPr="001D2E49">
        <w:tab/>
        <w:t>Source NG-RAN Node to Target NG-RAN Node Transparent Container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76E40E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7BBD2260" w14:textId="77777777" w:rsidR="00761F29" w:rsidRPr="001D2E49" w:rsidRDefault="00761F29" w:rsidP="00761F2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42AE1FE6" w14:textId="77777777" w:rsidTr="0027283B">
        <w:tc>
          <w:tcPr>
            <w:tcW w:w="2268" w:type="dxa"/>
          </w:tcPr>
          <w:p w14:paraId="21DCC71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DCFA8AF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28712C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2E8F20D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9AC3AD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5518D5A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4A896CE" w14:textId="77777777" w:rsidR="00761F29" w:rsidRPr="001D2E49" w:rsidRDefault="00761F29" w:rsidP="0027283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61F29" w:rsidRPr="001D2E49" w14:paraId="720E158E" w14:textId="77777777" w:rsidTr="0027283B">
        <w:tc>
          <w:tcPr>
            <w:tcW w:w="2268" w:type="dxa"/>
          </w:tcPr>
          <w:p w14:paraId="2D0A83D6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77074F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043375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AECCC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5F22B9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67FCE9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00249B2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60A7B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FFDE201" w14:textId="77777777" w:rsidTr="0027283B">
        <w:tc>
          <w:tcPr>
            <w:tcW w:w="2268" w:type="dxa"/>
          </w:tcPr>
          <w:p w14:paraId="215DD22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27538E2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81A7F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81680B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2556E6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2788762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4EE9604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6CF2710C" w14:textId="77777777" w:rsidTr="0027283B">
        <w:tc>
          <w:tcPr>
            <w:tcW w:w="2268" w:type="dxa"/>
          </w:tcPr>
          <w:p w14:paraId="79D4364C" w14:textId="77777777" w:rsidR="00761F29" w:rsidRPr="001D2E49" w:rsidRDefault="00761F29" w:rsidP="0027283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D33FE3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AC608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FF8E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80324D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A8680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AAAE6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E6A654" w14:textId="77777777" w:rsidTr="0027283B">
        <w:tc>
          <w:tcPr>
            <w:tcW w:w="2268" w:type="dxa"/>
          </w:tcPr>
          <w:p w14:paraId="2BE7D751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783BFE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B0261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1FF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798F0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4B1FA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A09C56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BF8FFE3" w14:textId="77777777" w:rsidTr="0027283B">
        <w:tc>
          <w:tcPr>
            <w:tcW w:w="2268" w:type="dxa"/>
          </w:tcPr>
          <w:p w14:paraId="2287E16C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1DFBE3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90C62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00EAA4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DA70C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9E5377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F4D76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AC6560F" w14:textId="77777777" w:rsidTr="0027283B">
        <w:tc>
          <w:tcPr>
            <w:tcW w:w="2268" w:type="dxa"/>
          </w:tcPr>
          <w:p w14:paraId="6A7D5D09" w14:textId="77777777" w:rsidR="00761F29" w:rsidRPr="001D2E49" w:rsidRDefault="00761F29" w:rsidP="0027283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6671D9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E7760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76A80FF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7A12C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2F739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719DF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7F20999" w14:textId="77777777" w:rsidTr="0027283B">
        <w:tc>
          <w:tcPr>
            <w:tcW w:w="2268" w:type="dxa"/>
          </w:tcPr>
          <w:p w14:paraId="25E08047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0A5DCF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1AB9E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5AF2B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E1F275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35C11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3CC8D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ED518B5" w14:textId="77777777" w:rsidTr="0027283B">
        <w:tc>
          <w:tcPr>
            <w:tcW w:w="2268" w:type="dxa"/>
          </w:tcPr>
          <w:p w14:paraId="6B66E11C" w14:textId="77777777" w:rsidR="00761F29" w:rsidRPr="001D2E49" w:rsidRDefault="00761F29" w:rsidP="0027283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64D6E7A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381F4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BC48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1CEA39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66B51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3D258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607378A" w14:textId="77777777" w:rsidTr="0027283B">
        <w:tc>
          <w:tcPr>
            <w:tcW w:w="2268" w:type="dxa"/>
          </w:tcPr>
          <w:p w14:paraId="5021DD34" w14:textId="77777777" w:rsidR="00761F29" w:rsidRPr="001D2E49" w:rsidRDefault="00761F29" w:rsidP="0027283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E2FF1A0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05569E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CBC60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F7842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A7608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2FF6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20A9FDBE" w14:textId="77777777" w:rsidTr="0027283B">
        <w:tc>
          <w:tcPr>
            <w:tcW w:w="2268" w:type="dxa"/>
          </w:tcPr>
          <w:p w14:paraId="4DEA82BF" w14:textId="77777777" w:rsidR="00761F29" w:rsidRPr="001D2E49" w:rsidRDefault="00761F29" w:rsidP="0027283B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54" w:name="OLE_LINK401"/>
            <w:bookmarkStart w:id="155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54"/>
            <w:bookmarkEnd w:id="155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8A6BC85" w14:textId="77777777" w:rsidR="00761F29" w:rsidRPr="001D2E49" w:rsidRDefault="00761F29" w:rsidP="0027283B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F9AF9B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6A61DB" w14:textId="77777777" w:rsidR="00761F29" w:rsidRPr="00C00788" w:rsidRDefault="00761F29" w:rsidP="0027283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38E4F4" w14:textId="77777777" w:rsidR="00761F29" w:rsidRPr="001D2E49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CB428AE" w14:textId="77777777" w:rsidR="00761F29" w:rsidRPr="0019755B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6894BF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1C350C4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A24610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61F29" w:rsidRPr="001D2E49" w14:paraId="0CAA64D5" w14:textId="77777777" w:rsidTr="0027283B">
        <w:tc>
          <w:tcPr>
            <w:tcW w:w="2268" w:type="dxa"/>
          </w:tcPr>
          <w:p w14:paraId="3478131A" w14:textId="77777777" w:rsidR="00761F29" w:rsidRPr="001D2E49" w:rsidRDefault="00761F29" w:rsidP="0027283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7D81A5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1AFB1DF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47A0A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62EC50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D2C95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2B6C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83C0F6C" w14:textId="77777777" w:rsidTr="0027283B">
        <w:tc>
          <w:tcPr>
            <w:tcW w:w="2268" w:type="dxa"/>
          </w:tcPr>
          <w:p w14:paraId="7FEAFADE" w14:textId="77777777" w:rsidR="00761F29" w:rsidRPr="001D2E49" w:rsidRDefault="00761F29" w:rsidP="0027283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4A71F6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6C2C33" w14:textId="77777777" w:rsidR="00761F29" w:rsidRPr="001D2E49" w:rsidRDefault="00761F29" w:rsidP="0027283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2E87785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B3DFEB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34624ED6" w14:textId="77777777" w:rsidR="00761F29" w:rsidRPr="001D2E49" w:rsidRDefault="00761F29" w:rsidP="0027283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A7727BB" w14:textId="77777777" w:rsidR="00761F29" w:rsidRPr="001D2E49" w:rsidRDefault="00761F29" w:rsidP="0027283B">
            <w:pPr>
              <w:pStyle w:val="TAC"/>
            </w:pPr>
          </w:p>
        </w:tc>
      </w:tr>
      <w:tr w:rsidR="00761F29" w:rsidRPr="001D2E49" w14:paraId="571C88B2" w14:textId="77777777" w:rsidTr="0027283B">
        <w:tc>
          <w:tcPr>
            <w:tcW w:w="2268" w:type="dxa"/>
          </w:tcPr>
          <w:p w14:paraId="03285796" w14:textId="77777777" w:rsidR="00761F29" w:rsidRPr="001D2E49" w:rsidRDefault="00761F29" w:rsidP="0027283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3DB4D58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718E0A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6863043A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9A602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C67B9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80392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8457056" w14:textId="77777777" w:rsidTr="0027283B">
        <w:tc>
          <w:tcPr>
            <w:tcW w:w="2268" w:type="dxa"/>
          </w:tcPr>
          <w:p w14:paraId="7CB4E91B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35FA5D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6A452E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2ECDD4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3F12E3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874D93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B7C675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1CF108" w14:textId="77777777" w:rsidTr="0027283B">
        <w:tc>
          <w:tcPr>
            <w:tcW w:w="2268" w:type="dxa"/>
          </w:tcPr>
          <w:p w14:paraId="2AF37A92" w14:textId="77777777" w:rsidR="00761F29" w:rsidRPr="001D2E49" w:rsidRDefault="00761F29" w:rsidP="0027283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9B1F90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AB27AF" w14:textId="77777777" w:rsidR="00761F29" w:rsidRPr="001D2E49" w:rsidRDefault="00761F29" w:rsidP="002728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101E298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02B3E4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00689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8B9DB4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0CCFEDE" w14:textId="77777777" w:rsidTr="0027283B">
        <w:tc>
          <w:tcPr>
            <w:tcW w:w="2268" w:type="dxa"/>
          </w:tcPr>
          <w:p w14:paraId="4A577E06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198A75E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DA3B4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21894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7B9D664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60689B2F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1656AF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C082DA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216B396" w14:textId="77777777" w:rsidTr="0027283B">
        <w:tc>
          <w:tcPr>
            <w:tcW w:w="2268" w:type="dxa"/>
          </w:tcPr>
          <w:p w14:paraId="335A6D5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F2111D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2B58B1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A6D1F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FD1E94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EF9FB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DCDFAAE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1BC178E" w14:textId="77777777" w:rsidTr="0027283B">
        <w:tc>
          <w:tcPr>
            <w:tcW w:w="2268" w:type="dxa"/>
          </w:tcPr>
          <w:p w14:paraId="4BF45B2E" w14:textId="77777777" w:rsidR="00761F29" w:rsidRPr="001D2E49" w:rsidRDefault="00761F29" w:rsidP="0027283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85ADDC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FC2FD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C3CBED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373433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E6D2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D369341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8018E4" w14:textId="77777777" w:rsidTr="0027283B">
        <w:tc>
          <w:tcPr>
            <w:tcW w:w="2268" w:type="dxa"/>
          </w:tcPr>
          <w:p w14:paraId="77E06E7C" w14:textId="77777777" w:rsidR="00761F29" w:rsidRPr="001D2E49" w:rsidRDefault="00761F29" w:rsidP="0027283B">
            <w:pPr>
              <w:pStyle w:val="TAL"/>
            </w:pPr>
            <w:bookmarkStart w:id="156" w:name="OLE_LINK19"/>
            <w:bookmarkStart w:id="157" w:name="OLE_LINK20"/>
            <w:r w:rsidRPr="007C0B59">
              <w:t>SgNB UE X2AP ID</w:t>
            </w:r>
            <w:bookmarkEnd w:id="156"/>
            <w:bookmarkEnd w:id="157"/>
          </w:p>
        </w:tc>
        <w:tc>
          <w:tcPr>
            <w:tcW w:w="1020" w:type="dxa"/>
          </w:tcPr>
          <w:p w14:paraId="77FB8B52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81CC7C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298C1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BF023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469EFF35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CB17270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EF3A9F9" w14:textId="77777777" w:rsidTr="0027283B">
        <w:tc>
          <w:tcPr>
            <w:tcW w:w="2268" w:type="dxa"/>
          </w:tcPr>
          <w:p w14:paraId="3347B361" w14:textId="77777777" w:rsidR="00761F29" w:rsidRPr="007C0B59" w:rsidRDefault="00761F29" w:rsidP="0027283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0B94DD4" w14:textId="77777777" w:rsidR="00761F29" w:rsidRPr="00FD3275" w:rsidRDefault="00761F29" w:rsidP="0027283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BA3B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F3A9CC" w14:textId="77777777" w:rsidR="00761F29" w:rsidRDefault="00761F29" w:rsidP="0027283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7C5D18D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B04CAEB" w14:textId="77777777" w:rsidR="00761F29" w:rsidRPr="001D2E4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1E951C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61F29" w:rsidRPr="001D2E49" w14:paraId="42676A03" w14:textId="77777777" w:rsidTr="0027283B">
        <w:tc>
          <w:tcPr>
            <w:tcW w:w="2268" w:type="dxa"/>
          </w:tcPr>
          <w:p w14:paraId="34CC650A" w14:textId="77777777" w:rsidR="00761F29" w:rsidRPr="00FE25DB" w:rsidRDefault="00761F29" w:rsidP="0027283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204CF139" w14:textId="77777777" w:rsidR="00761F29" w:rsidRPr="00E6561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42CEE136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A2B5BA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E2263A2" w14:textId="77777777" w:rsidR="00761F29" w:rsidRPr="00AA5DA2" w:rsidRDefault="00761F29" w:rsidP="002728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8550722" w14:textId="77777777" w:rsidR="00761F29" w:rsidRPr="00E65618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0FF6F8D" w14:textId="77777777" w:rsidR="00761F29" w:rsidRPr="00FE25DB" w:rsidRDefault="00761F29" w:rsidP="0027283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61F29" w:rsidRPr="001D2E49" w14:paraId="6F4022B8" w14:textId="77777777" w:rsidTr="0027283B">
        <w:tc>
          <w:tcPr>
            <w:tcW w:w="2268" w:type="dxa"/>
          </w:tcPr>
          <w:p w14:paraId="145ABD40" w14:textId="77777777" w:rsidR="00761F29" w:rsidRDefault="00761F29" w:rsidP="0027283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81AF0A7" w14:textId="77777777" w:rsidR="00761F29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8F1D8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6D467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03555CA" w14:textId="77777777" w:rsidR="00761F29" w:rsidRPr="007C63C2" w:rsidRDefault="00761F29" w:rsidP="0027283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9290B50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A3C93E" w14:textId="77777777" w:rsidR="00761F29" w:rsidRDefault="00761F29" w:rsidP="0027283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6C0671" w14:textId="77777777" w:rsidR="00761F29" w:rsidRDefault="00761F29" w:rsidP="0027283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763A2991" w14:textId="77777777" w:rsidTr="0027283B">
        <w:tc>
          <w:tcPr>
            <w:tcW w:w="2268" w:type="dxa"/>
          </w:tcPr>
          <w:p w14:paraId="0A80EED9" w14:textId="77777777" w:rsidR="00761F29" w:rsidRDefault="00761F29" w:rsidP="0027283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0F57B40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A1548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0..&lt;maxnoofMBSSessionsofUE&gt;</w:t>
            </w:r>
          </w:p>
        </w:tc>
        <w:tc>
          <w:tcPr>
            <w:tcW w:w="1587" w:type="dxa"/>
          </w:tcPr>
          <w:p w14:paraId="72352B97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D62A8D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2B563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C98351A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761F29" w:rsidRPr="001D2E49" w14:paraId="378BEDAD" w14:textId="77777777" w:rsidTr="0027283B">
        <w:tc>
          <w:tcPr>
            <w:tcW w:w="2268" w:type="dxa"/>
          </w:tcPr>
          <w:p w14:paraId="30599B1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789F54C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839868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7A800F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088F94B9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49257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2E4EA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4D45D2A8" w14:textId="77777777" w:rsidTr="0027283B">
        <w:tc>
          <w:tcPr>
            <w:tcW w:w="2268" w:type="dxa"/>
          </w:tcPr>
          <w:p w14:paraId="0E29E89B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Area Session ID</w:t>
            </w:r>
          </w:p>
        </w:tc>
        <w:tc>
          <w:tcPr>
            <w:tcW w:w="1020" w:type="dxa"/>
          </w:tcPr>
          <w:p w14:paraId="78CD4537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5E557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49622A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C47DA5E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1B9144C2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077CA7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6DBCBB2" w14:textId="77777777" w:rsidTr="0027283B">
        <w:tc>
          <w:tcPr>
            <w:tcW w:w="2268" w:type="dxa"/>
          </w:tcPr>
          <w:p w14:paraId="0AAF5585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37084A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0E9E543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107486" w14:textId="77777777" w:rsidR="00761F29" w:rsidRPr="002E405E" w:rsidRDefault="00761F29" w:rsidP="002E405E">
            <w:pPr>
              <w:pStyle w:val="TAL"/>
            </w:pPr>
            <w:r w:rsidRPr="002E405E">
              <w:t>9.3.1.208</w:t>
            </w:r>
          </w:p>
        </w:tc>
        <w:tc>
          <w:tcPr>
            <w:tcW w:w="1757" w:type="dxa"/>
          </w:tcPr>
          <w:p w14:paraId="715336A2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63CBB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8B878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30C874B" w14:textId="77777777" w:rsidTr="0027283B">
        <w:tc>
          <w:tcPr>
            <w:tcW w:w="2268" w:type="dxa"/>
          </w:tcPr>
          <w:p w14:paraId="09222A3C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7EBAE69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2DCBF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6EF65563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36999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8AE5160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274B9E6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38141DA" w14:textId="77777777" w:rsidTr="0027283B">
        <w:tc>
          <w:tcPr>
            <w:tcW w:w="2268" w:type="dxa"/>
          </w:tcPr>
          <w:p w14:paraId="72AF20CF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438A99D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73D861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4DA274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135E1948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BFC8A2B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24D5123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B2E8A6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2121F2C" w14:textId="77777777" w:rsidTr="0027283B">
        <w:tc>
          <w:tcPr>
            <w:tcW w:w="2268" w:type="dxa"/>
          </w:tcPr>
          <w:p w14:paraId="00C8224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18D7248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A2289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FCE9E3" w14:textId="77777777" w:rsidR="00761F29" w:rsidRPr="001F5312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Level QoS Parameters</w:t>
            </w:r>
          </w:p>
          <w:p w14:paraId="7CA5794C" w14:textId="77777777" w:rsidR="00761F29" w:rsidRPr="005B3D98" w:rsidRDefault="00761F29" w:rsidP="002E405E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32B5A3C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13192ED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5DE73ED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27832D2" w14:textId="77777777" w:rsidTr="0027283B">
        <w:tc>
          <w:tcPr>
            <w:tcW w:w="2268" w:type="dxa"/>
          </w:tcPr>
          <w:p w14:paraId="0C4286D2" w14:textId="77777777" w:rsidR="00761F29" w:rsidRDefault="00761F29" w:rsidP="0027283B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6F3AE3BB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3F6BA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 .. &lt;maxnoofMRBs&gt;</w:t>
            </w:r>
          </w:p>
        </w:tc>
        <w:tc>
          <w:tcPr>
            <w:tcW w:w="1587" w:type="dxa"/>
          </w:tcPr>
          <w:p w14:paraId="39125BA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053226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5AE81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A866FB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4E33958" w14:textId="77777777" w:rsidTr="0027283B">
        <w:tc>
          <w:tcPr>
            <w:tcW w:w="2268" w:type="dxa"/>
          </w:tcPr>
          <w:p w14:paraId="48426161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359E9DD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19B4D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3A97D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CE095E8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EE3CE1B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466C01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39FCA4EE" w14:textId="77777777" w:rsidTr="0027283B">
        <w:tc>
          <w:tcPr>
            <w:tcW w:w="2268" w:type="dxa"/>
          </w:tcPr>
          <w:p w14:paraId="2C1BD7C3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433111C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84EDF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22AB012B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588493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E2A67C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19CDE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6CE0C0C" w14:textId="77777777" w:rsidTr="0027283B">
        <w:tc>
          <w:tcPr>
            <w:tcW w:w="2268" w:type="dxa"/>
          </w:tcPr>
          <w:p w14:paraId="2C501707" w14:textId="77777777" w:rsidR="00761F29" w:rsidRDefault="00761F29" w:rsidP="0027283B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79035D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6E7231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89A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7EF0D349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7E68EE1" w14:textId="77777777" w:rsidR="00761F29" w:rsidRDefault="00761F29" w:rsidP="0027283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3043536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37A52FA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E0958CF" w14:textId="77777777" w:rsidTr="0027283B">
        <w:tc>
          <w:tcPr>
            <w:tcW w:w="2268" w:type="dxa"/>
          </w:tcPr>
          <w:p w14:paraId="59B11049" w14:textId="77777777" w:rsidR="00761F29" w:rsidRDefault="00761F29" w:rsidP="0027283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78CA97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34913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B46EC1" w14:textId="77777777" w:rsidR="00761F29" w:rsidRPr="005B3D98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1B09D8A7" w14:textId="77777777" w:rsidR="00761F29" w:rsidRDefault="00761F29" w:rsidP="0027283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3C93FEE" w14:textId="77777777" w:rsidR="00761F29" w:rsidRDefault="00761F29" w:rsidP="0027283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AA66F51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6912F093" w14:textId="77777777" w:rsidTr="0027283B">
        <w:tc>
          <w:tcPr>
            <w:tcW w:w="2268" w:type="dxa"/>
          </w:tcPr>
          <w:p w14:paraId="67A0C3A1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D7DEDCD" w14:textId="77777777" w:rsidR="00761F29" w:rsidRPr="001F5312" w:rsidRDefault="00761F29" w:rsidP="0027283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318A40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5A1A47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2AEFF4C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5E84C77F" w14:textId="77777777" w:rsidR="00761F29" w:rsidRPr="001F5312" w:rsidRDefault="00761F29" w:rsidP="0027283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6E63884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  <w:tr w:rsidR="002E405E" w:rsidRPr="001D2E49" w14:paraId="0C7C7F44" w14:textId="77777777" w:rsidTr="0027283B">
        <w:trPr>
          <w:ins w:id="158" w:author="Ericsson User" w:date="2022-04-25T10:36:00Z"/>
        </w:trPr>
        <w:tc>
          <w:tcPr>
            <w:tcW w:w="2268" w:type="dxa"/>
          </w:tcPr>
          <w:p w14:paraId="05227282" w14:textId="34AA25EE" w:rsidR="002E405E" w:rsidRPr="002E405E" w:rsidRDefault="002E405E" w:rsidP="0027283B">
            <w:pPr>
              <w:pStyle w:val="TAL"/>
              <w:rPr>
                <w:ins w:id="159" w:author="Ericsson User" w:date="2022-04-25T10:36:00Z"/>
                <w:rFonts w:eastAsia="SimSun"/>
                <w:b/>
                <w:bCs/>
              </w:rPr>
            </w:pPr>
            <w:ins w:id="160" w:author="Ericsson User" w:date="2022-04-25T10:47:00Z">
              <w:r>
                <w:rPr>
                  <w:rFonts w:eastAsia="SimSun"/>
                  <w:b/>
                  <w:bCs/>
                </w:rPr>
                <w:t xml:space="preserve">NGAP </w:t>
              </w:r>
            </w:ins>
            <w:ins w:id="161" w:author="Ericsson User" w:date="2022-04-25T10:36:00Z">
              <w:r w:rsidRPr="002E405E">
                <w:rPr>
                  <w:rFonts w:eastAsia="SimSun"/>
                  <w:b/>
                  <w:bCs/>
                </w:rPr>
                <w:t xml:space="preserve">IE Support </w:t>
              </w:r>
            </w:ins>
            <w:ins w:id="162" w:author="Ericsson User" w:date="2022-04-25T10:37:00Z">
              <w:r w:rsidRPr="002E405E">
                <w:rPr>
                  <w:rFonts w:eastAsia="SimSun"/>
                  <w:b/>
                  <w:bCs/>
                </w:rPr>
                <w:t xml:space="preserve">Information </w:t>
              </w:r>
            </w:ins>
            <w:ins w:id="163" w:author="Ericsson User" w:date="2022-04-25T10:36:00Z">
              <w:r w:rsidRPr="002E405E">
                <w:rPr>
                  <w:rFonts w:eastAsia="SimSun"/>
                  <w:b/>
                  <w:bCs/>
                </w:rPr>
                <w:t>Request</w:t>
              </w:r>
            </w:ins>
            <w:ins w:id="164" w:author="Ericsson User" w:date="2022-04-25T10:38:00Z">
              <w:r w:rsidRPr="002E405E">
                <w:rPr>
                  <w:rFonts w:eastAsia="SimSun"/>
                  <w:b/>
                  <w:bCs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158F9F39" w14:textId="469CE3D9" w:rsidR="002E405E" w:rsidRPr="00DB380F" w:rsidRDefault="002E405E" w:rsidP="0027283B">
            <w:pPr>
              <w:pStyle w:val="TAL"/>
              <w:rPr>
                <w:ins w:id="165" w:author="Ericsson User" w:date="2022-04-25T10:36:00Z"/>
                <w:rFonts w:eastAsia="SimSun" w:cs="Arial"/>
                <w:lang w:eastAsia="ja-JP"/>
              </w:rPr>
            </w:pPr>
          </w:p>
        </w:tc>
        <w:tc>
          <w:tcPr>
            <w:tcW w:w="1077" w:type="dxa"/>
          </w:tcPr>
          <w:p w14:paraId="41DC17D0" w14:textId="0D1BFCE2" w:rsidR="002E405E" w:rsidRPr="001D2E49" w:rsidRDefault="002E405E" w:rsidP="0027283B">
            <w:pPr>
              <w:pStyle w:val="TAL"/>
              <w:rPr>
                <w:ins w:id="166" w:author="Ericsson User" w:date="2022-04-25T10:36:00Z"/>
                <w:i/>
                <w:lang w:eastAsia="ja-JP"/>
              </w:rPr>
            </w:pPr>
            <w:ins w:id="167" w:author="Ericsson User" w:date="2022-04-25T10:38:00Z">
              <w:r>
                <w:rPr>
                  <w:i/>
                  <w:lang w:eastAsia="ja-JP"/>
                </w:rPr>
                <w:t>0..&lt;</w:t>
              </w:r>
            </w:ins>
            <w:ins w:id="168" w:author="Ericsson User" w:date="2022-04-25T11:13:00Z">
              <w:r w:rsidR="00F8584B">
                <w:rPr>
                  <w:i/>
                  <w:lang w:eastAsia="ja-JP"/>
                </w:rPr>
                <w:t>m</w:t>
              </w:r>
            </w:ins>
            <w:ins w:id="169" w:author="Ericsson User" w:date="2022-04-25T10:38:00Z">
              <w:r>
                <w:rPr>
                  <w:i/>
                  <w:lang w:eastAsia="ja-JP"/>
                </w:rPr>
                <w:t>axnoofIESupportInfo&gt;</w:t>
              </w:r>
            </w:ins>
          </w:p>
        </w:tc>
        <w:tc>
          <w:tcPr>
            <w:tcW w:w="1587" w:type="dxa"/>
          </w:tcPr>
          <w:p w14:paraId="338A52B1" w14:textId="77777777" w:rsidR="002E405E" w:rsidRPr="00473D4E" w:rsidRDefault="002E405E" w:rsidP="0027283B">
            <w:pPr>
              <w:pStyle w:val="TAL"/>
              <w:rPr>
                <w:ins w:id="170" w:author="Ericsson User" w:date="2022-04-25T10:36:00Z"/>
                <w:rFonts w:eastAsia="SimSun" w:cs="Arial"/>
                <w:lang w:eastAsia="ja-JP"/>
              </w:rPr>
            </w:pPr>
          </w:p>
        </w:tc>
        <w:tc>
          <w:tcPr>
            <w:tcW w:w="1757" w:type="dxa"/>
          </w:tcPr>
          <w:p w14:paraId="5C9318C1" w14:textId="77777777" w:rsidR="002E405E" w:rsidRPr="00DB380F" w:rsidRDefault="002E405E" w:rsidP="0027283B">
            <w:pPr>
              <w:pStyle w:val="TAL"/>
              <w:rPr>
                <w:ins w:id="171" w:author="Ericsson User" w:date="2022-04-25T10:36:00Z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22996C2" w14:textId="36262253" w:rsidR="002E405E" w:rsidRPr="00DB380F" w:rsidRDefault="002E405E" w:rsidP="0027283B">
            <w:pPr>
              <w:pStyle w:val="TAC"/>
              <w:rPr>
                <w:ins w:id="172" w:author="Ericsson User" w:date="2022-04-25T10:36:00Z"/>
                <w:rFonts w:eastAsia="SimSun"/>
                <w:lang w:eastAsia="zh-CN"/>
              </w:rPr>
            </w:pPr>
            <w:ins w:id="173" w:author="Ericsson User" w:date="2022-04-25T10:36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60894081" w14:textId="7F514D50" w:rsidR="002E405E" w:rsidRPr="00DB380F" w:rsidRDefault="002E405E" w:rsidP="0027283B">
            <w:pPr>
              <w:pStyle w:val="TAC"/>
              <w:rPr>
                <w:ins w:id="174" w:author="Ericsson User" w:date="2022-04-25T10:36:00Z"/>
                <w:rFonts w:eastAsia="SimSun"/>
                <w:lang w:eastAsia="ja-JP"/>
              </w:rPr>
            </w:pPr>
            <w:ins w:id="175" w:author="Ericsson User" w:date="2022-04-25T10:36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  <w:tr w:rsidR="002E405E" w:rsidRPr="001D2E49" w14:paraId="4FE3FF8D" w14:textId="77777777" w:rsidTr="0027283B">
        <w:trPr>
          <w:ins w:id="176" w:author="Ericsson User" w:date="2022-04-25T10:39:00Z"/>
        </w:trPr>
        <w:tc>
          <w:tcPr>
            <w:tcW w:w="2268" w:type="dxa"/>
          </w:tcPr>
          <w:p w14:paraId="60434437" w14:textId="418DE82D" w:rsidR="002E405E" w:rsidRDefault="002E405E" w:rsidP="002E405E">
            <w:pPr>
              <w:pStyle w:val="TAL"/>
              <w:ind w:leftChars="50" w:left="100"/>
              <w:rPr>
                <w:ins w:id="177" w:author="Ericsson User" w:date="2022-04-25T10:39:00Z"/>
                <w:rFonts w:eastAsia="SimSun"/>
              </w:rPr>
            </w:pPr>
            <w:ins w:id="178" w:author="Ericsson User" w:date="2022-04-25T10:39:00Z">
              <w:r>
                <w:rPr>
                  <w:rFonts w:eastAsia="SimSun"/>
                </w:rPr>
                <w:t>&gt;</w:t>
              </w:r>
            </w:ins>
            <w:ins w:id="179" w:author="Ericsson User" w:date="2022-04-25T10:42:00Z">
              <w:r>
                <w:rPr>
                  <w:rFonts w:eastAsia="SimSun"/>
                </w:rPr>
                <w:t xml:space="preserve">NGAP Protocol </w:t>
              </w:r>
            </w:ins>
            <w:ins w:id="180" w:author="Ericsson User" w:date="2022-04-25T10:39:00Z">
              <w:r>
                <w:rPr>
                  <w:rFonts w:eastAsia="SimSun"/>
                </w:rPr>
                <w:t>IE-Id</w:t>
              </w:r>
            </w:ins>
          </w:p>
        </w:tc>
        <w:tc>
          <w:tcPr>
            <w:tcW w:w="1020" w:type="dxa"/>
          </w:tcPr>
          <w:p w14:paraId="0F9CDD6E" w14:textId="2B9D9287" w:rsidR="002E405E" w:rsidRPr="00DB380F" w:rsidRDefault="002E405E" w:rsidP="0027283B">
            <w:pPr>
              <w:pStyle w:val="TAL"/>
              <w:rPr>
                <w:ins w:id="181" w:author="Ericsson User" w:date="2022-04-25T10:39:00Z"/>
                <w:rFonts w:eastAsia="SimSun" w:cs="Arial"/>
                <w:lang w:eastAsia="ja-JP"/>
              </w:rPr>
            </w:pPr>
            <w:ins w:id="182" w:author="Ericsson User" w:date="2022-04-25T10:40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FE78A93" w14:textId="77777777" w:rsidR="002E405E" w:rsidRDefault="002E405E" w:rsidP="0027283B">
            <w:pPr>
              <w:pStyle w:val="TAL"/>
              <w:rPr>
                <w:ins w:id="183" w:author="Ericsson User" w:date="2022-04-25T10:3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0BBD310" w14:textId="2D28ACA3" w:rsidR="002E405E" w:rsidRPr="00473D4E" w:rsidRDefault="002E405E" w:rsidP="0027283B">
            <w:pPr>
              <w:pStyle w:val="TAL"/>
              <w:rPr>
                <w:ins w:id="184" w:author="Ericsson User" w:date="2022-04-25T10:39:00Z"/>
                <w:rFonts w:eastAsia="SimSun" w:cs="Arial"/>
                <w:lang w:eastAsia="ja-JP"/>
              </w:rPr>
            </w:pPr>
            <w:ins w:id="185" w:author="Ericsson User" w:date="2022-04-25T10:42:00Z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009CE65B" w14:textId="77777777" w:rsidR="002E405E" w:rsidRPr="00DB380F" w:rsidRDefault="002E405E" w:rsidP="0027283B">
            <w:pPr>
              <w:pStyle w:val="TAL"/>
              <w:rPr>
                <w:ins w:id="186" w:author="Ericsson User" w:date="2022-04-25T10:39:00Z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E3DE6DC" w14:textId="5BDCCB87" w:rsidR="002E405E" w:rsidRDefault="002E405E" w:rsidP="0027283B">
            <w:pPr>
              <w:pStyle w:val="TAC"/>
              <w:rPr>
                <w:ins w:id="187" w:author="Ericsson User" w:date="2022-04-25T10:39:00Z"/>
                <w:rFonts w:eastAsia="SimSun"/>
                <w:lang w:eastAsia="zh-CN"/>
              </w:rPr>
            </w:pPr>
            <w:ins w:id="188" w:author="Ericsson User" w:date="2022-04-25T10:42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7CE496F" w14:textId="77777777" w:rsidR="002E405E" w:rsidRDefault="002E405E" w:rsidP="0027283B">
            <w:pPr>
              <w:pStyle w:val="TAC"/>
              <w:rPr>
                <w:ins w:id="189" w:author="Ericsson User" w:date="2022-04-25T10:39:00Z"/>
                <w:rFonts w:eastAsia="SimSun"/>
                <w:lang w:eastAsia="ja-JP"/>
              </w:rPr>
            </w:pPr>
          </w:p>
        </w:tc>
      </w:tr>
    </w:tbl>
    <w:p w14:paraId="16A42254" w14:textId="77777777" w:rsidR="00761F29" w:rsidRPr="001D2E4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761F29" w:rsidRPr="001D2E49" w14:paraId="02EB700C" w14:textId="77777777" w:rsidTr="0027283B">
        <w:tc>
          <w:tcPr>
            <w:tcW w:w="3283" w:type="dxa"/>
          </w:tcPr>
          <w:p w14:paraId="31C5ABB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07592BA1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61F29" w:rsidRPr="001D2E49" w14:paraId="2B8C5185" w14:textId="77777777" w:rsidTr="0027283B">
        <w:tc>
          <w:tcPr>
            <w:tcW w:w="3283" w:type="dxa"/>
          </w:tcPr>
          <w:p w14:paraId="1D36247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41210A13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04E7DA99" w14:textId="77777777" w:rsidTr="0027283B">
        <w:tc>
          <w:tcPr>
            <w:tcW w:w="3283" w:type="dxa"/>
          </w:tcPr>
          <w:p w14:paraId="4120344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0B8192C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61F29" w:rsidRPr="001D2E49" w14:paraId="339B6829" w14:textId="77777777" w:rsidTr="0027283B">
        <w:tc>
          <w:tcPr>
            <w:tcW w:w="3283" w:type="dxa"/>
          </w:tcPr>
          <w:p w14:paraId="4DB9C2F3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6A78B3E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761F29" w:rsidRPr="001D2E49" w14:paraId="3EB32D02" w14:textId="77777777" w:rsidTr="0027283B">
        <w:tc>
          <w:tcPr>
            <w:tcW w:w="3283" w:type="dxa"/>
          </w:tcPr>
          <w:p w14:paraId="6BF7B74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193FC69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761F29" w:rsidRPr="001D2E49" w14:paraId="552F2A66" w14:textId="77777777" w:rsidTr="0027283B">
        <w:tc>
          <w:tcPr>
            <w:tcW w:w="3283" w:type="dxa"/>
          </w:tcPr>
          <w:p w14:paraId="7AD27380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76A5E42B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D2E49" w14:paraId="16BB3067" w14:textId="77777777" w:rsidTr="0027283B">
        <w:tc>
          <w:tcPr>
            <w:tcW w:w="3283" w:type="dxa"/>
          </w:tcPr>
          <w:p w14:paraId="0D7A70BC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2D43A26E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761F29" w:rsidRPr="001D2E49" w14:paraId="2186D43A" w14:textId="77777777" w:rsidTr="0027283B">
        <w:tc>
          <w:tcPr>
            <w:tcW w:w="3283" w:type="dxa"/>
          </w:tcPr>
          <w:p w14:paraId="263C9C1D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81" w:type="dxa"/>
          </w:tcPr>
          <w:p w14:paraId="7E3DBCF4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F8584B" w:rsidRPr="001D2E49" w14:paraId="3748D2EF" w14:textId="77777777" w:rsidTr="00F8584B">
        <w:trPr>
          <w:ins w:id="190" w:author="Ericsson User" w:date="2022-04-25T11:13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4B9" w14:textId="505E1064" w:rsidR="00F8584B" w:rsidRPr="00F8584B" w:rsidRDefault="00F8584B" w:rsidP="0027283B">
            <w:pPr>
              <w:pStyle w:val="TAL"/>
              <w:rPr>
                <w:ins w:id="191" w:author="Ericsson User" w:date="2022-04-25T11:13:00Z"/>
                <w:rFonts w:cs="Arial"/>
                <w:lang w:eastAsia="ja-JP"/>
              </w:rPr>
            </w:pPr>
            <w:ins w:id="192" w:author="Ericsson User" w:date="2022-04-25T11:13:00Z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</w:ins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EC4" w14:textId="0D14EF7D" w:rsidR="00F8584B" w:rsidRPr="00F8584B" w:rsidRDefault="00F8584B" w:rsidP="0027283B">
            <w:pPr>
              <w:pStyle w:val="TAL"/>
              <w:rPr>
                <w:ins w:id="193" w:author="Ericsson User" w:date="2022-04-25T11:13:00Z"/>
                <w:rFonts w:cs="Arial"/>
                <w:lang w:eastAsia="ja-JP"/>
              </w:rPr>
            </w:pPr>
            <w:ins w:id="194" w:author="Ericsson User" w:date="2022-04-25T11:13:00Z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4C888B03" w14:textId="77777777" w:rsidR="00761F29" w:rsidRPr="001D2E49" w:rsidRDefault="00761F29" w:rsidP="00761F29">
      <w:pPr>
        <w:rPr>
          <w:rFonts w:eastAsia="Yu Mincho"/>
        </w:rPr>
      </w:pPr>
    </w:p>
    <w:p w14:paraId="2D49D90B" w14:textId="77777777" w:rsidR="00761F29" w:rsidRPr="001F5312" w:rsidRDefault="00761F29" w:rsidP="00761F29">
      <w:pPr>
        <w:pStyle w:val="EditorsNote"/>
      </w:pPr>
      <w:bookmarkStart w:id="195" w:name="_Toc20955194"/>
      <w:bookmarkStart w:id="196" w:name="_Toc29503643"/>
      <w:bookmarkStart w:id="197" w:name="_Toc29504227"/>
      <w:bookmarkStart w:id="198" w:name="_Toc29504811"/>
      <w:bookmarkStart w:id="199" w:name="_Toc36553257"/>
      <w:bookmarkStart w:id="200" w:name="_Toc36554984"/>
      <w:bookmarkStart w:id="201" w:name="_Toc45652295"/>
      <w:bookmarkStart w:id="202" w:name="_Toc45658727"/>
      <w:bookmarkStart w:id="203" w:name="_Toc45720547"/>
      <w:bookmarkStart w:id="204" w:name="_Toc45798427"/>
      <w:bookmarkStart w:id="205" w:name="_Toc45897816"/>
      <w:bookmarkStart w:id="206" w:name="_Toc51746020"/>
      <w:bookmarkStart w:id="207" w:name="_Toc64446284"/>
      <w:bookmarkStart w:id="208" w:name="_Toc73982154"/>
      <w:bookmarkStart w:id="209" w:name="_Toc88652243"/>
      <w:bookmarkStart w:id="210" w:name="_Toc97891286"/>
      <w:r w:rsidRPr="001F5312">
        <w:t>Editor’s note: FFS whether to add an indication of which MBS session is active.</w:t>
      </w:r>
    </w:p>
    <w:p w14:paraId="05184481" w14:textId="77777777" w:rsidR="00761F29" w:rsidRPr="001D2E49" w:rsidRDefault="00761F29" w:rsidP="00761F29">
      <w:pPr>
        <w:rPr>
          <w:rFonts w:eastAsia="Yu Mincho"/>
        </w:rPr>
      </w:pPr>
    </w:p>
    <w:p w14:paraId="0F08C39C" w14:textId="77777777" w:rsidR="00761F29" w:rsidRPr="001D2E49" w:rsidRDefault="00761F29" w:rsidP="00761F29">
      <w:pPr>
        <w:pStyle w:val="Heading4"/>
      </w:pPr>
      <w:bookmarkStart w:id="211" w:name="_Toc99123429"/>
      <w:bookmarkStart w:id="212" w:name="_Toc99662234"/>
      <w:r w:rsidRPr="001D2E49">
        <w:t>9.3.1.30</w:t>
      </w:r>
      <w:r w:rsidRPr="001D2E49">
        <w:tab/>
        <w:t>Target NG-RAN Node to Source NG-RAN Node Transparent Container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E44FABB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1753C794" w14:textId="77777777" w:rsidR="00761F29" w:rsidRPr="001D2E49" w:rsidRDefault="00761F29" w:rsidP="00761F29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61F29" w:rsidRPr="001D2E49" w14:paraId="311BD931" w14:textId="77777777" w:rsidTr="0027283B">
        <w:tc>
          <w:tcPr>
            <w:tcW w:w="2268" w:type="dxa"/>
          </w:tcPr>
          <w:p w14:paraId="041C44F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8EAD84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BA38F79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CC3EBBA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336FF15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FE4B18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37B6D46" w14:textId="77777777" w:rsidR="00761F29" w:rsidRPr="001D2E49" w:rsidRDefault="00761F29" w:rsidP="0027283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61F29" w:rsidRPr="001D2E49" w14:paraId="05517350" w14:textId="77777777" w:rsidTr="0027283B">
        <w:tc>
          <w:tcPr>
            <w:tcW w:w="2268" w:type="dxa"/>
          </w:tcPr>
          <w:p w14:paraId="14680093" w14:textId="77777777" w:rsidR="00761F29" w:rsidRPr="001D2E49" w:rsidRDefault="00761F29" w:rsidP="0027283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74EABDB9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7D567E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6C1C62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18991C7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65AA3F48" w14:textId="77777777" w:rsidR="00761F29" w:rsidRPr="001D2E49" w:rsidRDefault="00761F29" w:rsidP="0027283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F4A8BA4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DBEE4A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5A3FF1BB" w14:textId="77777777" w:rsidTr="0027283B">
        <w:tc>
          <w:tcPr>
            <w:tcW w:w="2268" w:type="dxa"/>
          </w:tcPr>
          <w:p w14:paraId="20C1833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AD426A1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DAD12A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09740EE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A2A9EC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5DBD2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32EECD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133049E1" w14:textId="77777777" w:rsidTr="0027283B">
        <w:tc>
          <w:tcPr>
            <w:tcW w:w="2268" w:type="dxa"/>
          </w:tcPr>
          <w:p w14:paraId="62296AAC" w14:textId="77777777" w:rsidR="00761F29" w:rsidRPr="001D2E4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69EE3D3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AF8D65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r w:rsidRPr="00104D8D">
              <w:rPr>
                <w:i/>
                <w:lang w:eastAsia="ja-JP"/>
              </w:rPr>
              <w:t>maxnoofDRBs</w:t>
            </w:r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D045C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12380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FBBEED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ED88342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DAE6562" w14:textId="77777777" w:rsidTr="0027283B">
        <w:tc>
          <w:tcPr>
            <w:tcW w:w="2268" w:type="dxa"/>
          </w:tcPr>
          <w:p w14:paraId="3E8EFA7B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E2C0DF0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1F6E14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CED075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0C1FCE28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348A1B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9A302C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B1995B2" w14:textId="77777777" w:rsidTr="0027283B">
        <w:tc>
          <w:tcPr>
            <w:tcW w:w="2268" w:type="dxa"/>
          </w:tcPr>
          <w:p w14:paraId="16743952" w14:textId="77777777" w:rsidR="00761F29" w:rsidRPr="001D2E4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03C7B4AB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6AA83D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C4F4C4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bookmarkStart w:id="213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213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73EEDD6A" w14:textId="77777777" w:rsidR="00761F29" w:rsidRPr="001D2E4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2DB12006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F264B09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29EDF448" w14:textId="77777777" w:rsidTr="0027283B">
        <w:tc>
          <w:tcPr>
            <w:tcW w:w="2268" w:type="dxa"/>
          </w:tcPr>
          <w:p w14:paraId="1F90D091" w14:textId="77777777" w:rsidR="00761F29" w:rsidRPr="00017BF8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119E0A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70EDA1C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D26221" w14:textId="77777777" w:rsidR="00761F29" w:rsidRPr="003062EB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150B4C8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6D82B366" w14:textId="77777777" w:rsidR="00761F2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A293548" w14:textId="77777777" w:rsidR="00761F29" w:rsidRPr="001D2E49" w:rsidRDefault="00761F29" w:rsidP="002728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1F29" w:rsidRPr="001D2E49" w14:paraId="6D8FEF6C" w14:textId="77777777" w:rsidTr="0027283B">
        <w:tc>
          <w:tcPr>
            <w:tcW w:w="2268" w:type="dxa"/>
          </w:tcPr>
          <w:p w14:paraId="28C141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>MBS Session Information Response Target to Source List</w:t>
            </w:r>
          </w:p>
        </w:tc>
        <w:tc>
          <w:tcPr>
            <w:tcW w:w="1020" w:type="dxa"/>
          </w:tcPr>
          <w:p w14:paraId="190AFDC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B6D5F2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0..&lt;maxnoofMBSSessionsofUE&gt;</w:t>
            </w:r>
          </w:p>
        </w:tc>
        <w:tc>
          <w:tcPr>
            <w:tcW w:w="1587" w:type="dxa"/>
          </w:tcPr>
          <w:p w14:paraId="623A7B28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89389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21B4A8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B1C73B6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761F29" w:rsidRPr="001D2E49" w14:paraId="72ACEBD0" w14:textId="77777777" w:rsidTr="0027283B">
        <w:tc>
          <w:tcPr>
            <w:tcW w:w="2268" w:type="dxa"/>
          </w:tcPr>
          <w:p w14:paraId="45E0E810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603381F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0D6D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21EA4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21268A7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A4EFE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551B8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379D178" w14:textId="77777777" w:rsidTr="0027283B">
        <w:tc>
          <w:tcPr>
            <w:tcW w:w="2268" w:type="dxa"/>
          </w:tcPr>
          <w:p w14:paraId="6EDF80F2" w14:textId="77777777" w:rsidR="00761F29" w:rsidRDefault="00761F29" w:rsidP="0027283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&gt;Data Forwarding Response MRB List</w:t>
            </w:r>
          </w:p>
        </w:tc>
        <w:tc>
          <w:tcPr>
            <w:tcW w:w="1020" w:type="dxa"/>
          </w:tcPr>
          <w:p w14:paraId="0F62C3D2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FF0529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RBs&gt;</w:t>
            </w:r>
          </w:p>
        </w:tc>
        <w:tc>
          <w:tcPr>
            <w:tcW w:w="1587" w:type="dxa"/>
          </w:tcPr>
          <w:p w14:paraId="0475E6B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A21A94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676FEB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33D5885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1F9ED278" w14:textId="77777777" w:rsidTr="0027283B">
        <w:tc>
          <w:tcPr>
            <w:tcW w:w="2268" w:type="dxa"/>
          </w:tcPr>
          <w:p w14:paraId="4365927B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2AB140C4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0E6F00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C53DF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72E84829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2535A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287D262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7CA7835C" w14:textId="77777777" w:rsidTr="0027283B">
        <w:tc>
          <w:tcPr>
            <w:tcW w:w="2268" w:type="dxa"/>
          </w:tcPr>
          <w:p w14:paraId="2AFD096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485E9D05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0BA922B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867528" w14:textId="77777777" w:rsidR="00761F29" w:rsidRPr="001F5312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01494AFD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3CE7C03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787075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4E7F1723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761F29" w:rsidRPr="001D2E49" w14:paraId="0ADE683B" w14:textId="77777777" w:rsidTr="0027283B">
        <w:tc>
          <w:tcPr>
            <w:tcW w:w="2268" w:type="dxa"/>
          </w:tcPr>
          <w:p w14:paraId="416764F8" w14:textId="77777777" w:rsidR="00761F29" w:rsidRDefault="00761F29" w:rsidP="0027283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3699645F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C6807" w14:textId="77777777" w:rsidR="00761F29" w:rsidRPr="001D2E49" w:rsidRDefault="00761F29" w:rsidP="00272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FB461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557ACEE" w14:textId="77777777" w:rsidR="00761F29" w:rsidRDefault="00761F29" w:rsidP="0027283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0F91E913" w14:textId="77777777" w:rsidR="00761F29" w:rsidRDefault="00761F29" w:rsidP="0027283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BA743BC" w14:textId="77777777" w:rsidR="00761F29" w:rsidRDefault="00761F29" w:rsidP="0027283B">
            <w:pPr>
              <w:pStyle w:val="TAC"/>
              <w:rPr>
                <w:lang w:eastAsia="ja-JP"/>
              </w:rPr>
            </w:pPr>
          </w:p>
        </w:tc>
      </w:tr>
      <w:tr w:rsidR="00ED0C00" w:rsidRPr="001D2E49" w14:paraId="33ACB754" w14:textId="77777777" w:rsidTr="0027283B">
        <w:trPr>
          <w:ins w:id="214" w:author="Ericsson User" w:date="2022-04-25T10:45:00Z"/>
        </w:trPr>
        <w:tc>
          <w:tcPr>
            <w:tcW w:w="2268" w:type="dxa"/>
          </w:tcPr>
          <w:p w14:paraId="3EC5A1BA" w14:textId="3323EA21" w:rsidR="00ED0C00" w:rsidRPr="00ED0C00" w:rsidRDefault="00ED0C00" w:rsidP="00ED0C00">
            <w:pPr>
              <w:pStyle w:val="TAL"/>
              <w:rPr>
                <w:ins w:id="215" w:author="Ericsson User" w:date="2022-04-25T10:45:00Z"/>
                <w:rFonts w:eastAsia="Courier New" w:cs="Arial"/>
                <w:lang w:eastAsia="ja-JP"/>
              </w:rPr>
            </w:pPr>
            <w:ins w:id="216" w:author="Ericsson User" w:date="2022-04-25T10:47:00Z">
              <w:r w:rsidRPr="00ED0C00">
                <w:rPr>
                  <w:rFonts w:eastAsia="SimSun"/>
                </w:rPr>
                <w:t xml:space="preserve">NGAP </w:t>
              </w:r>
            </w:ins>
            <w:ins w:id="217" w:author="Ericsson User" w:date="2022-04-25T10:45:00Z">
              <w:r w:rsidRPr="00ED0C00">
                <w:rPr>
                  <w:rFonts w:eastAsia="SimSun"/>
                </w:rPr>
                <w:t xml:space="preserve">IE Support Information </w:t>
              </w:r>
            </w:ins>
            <w:ins w:id="218" w:author="Ericsson User" w:date="2022-04-25T11:14:00Z">
              <w:r w:rsidRPr="00ED0C00">
                <w:rPr>
                  <w:rFonts w:eastAsia="SimSun"/>
                </w:rPr>
                <w:t>Response</w:t>
              </w:r>
            </w:ins>
            <w:ins w:id="219" w:author="Ericsson User" w:date="2022-04-25T10:45:00Z">
              <w:r w:rsidRPr="00ED0C00">
                <w:rPr>
                  <w:rFonts w:eastAsia="SimSun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3EDA3D9A" w14:textId="77777777" w:rsidR="00ED0C00" w:rsidRPr="001F5312" w:rsidRDefault="00ED0C00" w:rsidP="00ED0C00">
            <w:pPr>
              <w:pStyle w:val="TAL"/>
              <w:rPr>
                <w:ins w:id="220" w:author="Ericsson User" w:date="2022-04-25T10:45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557A1F66" w14:textId="7F85EE3F" w:rsidR="00ED0C00" w:rsidRPr="001D2E49" w:rsidRDefault="00ED0C00" w:rsidP="00ED0C00">
            <w:pPr>
              <w:pStyle w:val="TAL"/>
              <w:rPr>
                <w:ins w:id="221" w:author="Ericsson User" w:date="2022-04-25T10:4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9137FD2" w14:textId="2BE549C3" w:rsidR="00ED0C00" w:rsidRPr="001F5312" w:rsidRDefault="00ED0C00" w:rsidP="00ED0C00">
            <w:pPr>
              <w:pStyle w:val="TAL"/>
              <w:rPr>
                <w:ins w:id="222" w:author="Ericsson User" w:date="2022-04-25T10:45:00Z"/>
                <w:rFonts w:cs="Arial"/>
                <w:lang w:eastAsia="ja-JP"/>
              </w:rPr>
            </w:pPr>
            <w:ins w:id="223" w:author="Ericsson User r1" w:date="2022-05-16T11:57:00Z">
              <w:r>
                <w:rPr>
                  <w:rFonts w:cs="Arial"/>
                  <w:lang w:eastAsia="ja-JP"/>
                </w:rPr>
                <w:t>9.3.1.z</w:t>
              </w:r>
            </w:ins>
          </w:p>
        </w:tc>
        <w:tc>
          <w:tcPr>
            <w:tcW w:w="1757" w:type="dxa"/>
          </w:tcPr>
          <w:p w14:paraId="0C1B671F" w14:textId="77777777" w:rsidR="00ED0C00" w:rsidRPr="001F5312" w:rsidRDefault="00ED0C00" w:rsidP="00ED0C00">
            <w:pPr>
              <w:pStyle w:val="TAL"/>
              <w:rPr>
                <w:ins w:id="224" w:author="Ericsson User" w:date="2022-04-25T10:45:00Z"/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4FBCD9" w14:textId="28CB8043" w:rsidR="00ED0C00" w:rsidRPr="001F5312" w:rsidRDefault="00ED0C00" w:rsidP="00ED0C00">
            <w:pPr>
              <w:pStyle w:val="TAC"/>
              <w:rPr>
                <w:ins w:id="225" w:author="Ericsson User" w:date="2022-04-25T10:45:00Z"/>
                <w:lang w:eastAsia="zh-CN"/>
              </w:rPr>
            </w:pPr>
            <w:ins w:id="226" w:author="Ericsson User" w:date="2022-04-25T10:45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80C873C" w14:textId="220442EA" w:rsidR="00ED0C00" w:rsidRDefault="00ED0C00" w:rsidP="00ED0C00">
            <w:pPr>
              <w:pStyle w:val="TAC"/>
              <w:rPr>
                <w:ins w:id="227" w:author="Ericsson User" w:date="2022-04-25T10:45:00Z"/>
                <w:lang w:eastAsia="ja-JP"/>
              </w:rPr>
            </w:pPr>
            <w:ins w:id="228" w:author="Ericsson User" w:date="2022-04-25T10:45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11514653" w14:textId="77777777" w:rsidR="00761F29" w:rsidRDefault="00761F29" w:rsidP="00761F2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61F29" w:rsidRPr="001F6C4D" w14:paraId="4D80402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C0A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2D30" w14:textId="77777777" w:rsidR="00761F29" w:rsidRPr="001F6C4D" w:rsidRDefault="00761F29" w:rsidP="0027283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761F29" w:rsidRPr="001F6C4D" w14:paraId="6CDCA740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47CD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maxnoofDRBs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453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761F29" w:rsidRPr="001F6C4D" w14:paraId="7EAA9899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D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5E8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61F29" w:rsidRPr="001F6C4D" w14:paraId="17732D83" w14:textId="77777777" w:rsidTr="0027283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52F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2CE" w14:textId="77777777" w:rsidR="00761F29" w:rsidRPr="001F6C4D" w:rsidRDefault="00761F29" w:rsidP="0027283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38A5C8AA" w14:textId="77777777" w:rsidR="00761F29" w:rsidRPr="001D2E49" w:rsidRDefault="00761F29" w:rsidP="00761F29"/>
    <w:p w14:paraId="6745F00C" w14:textId="77777777" w:rsidR="00761F29" w:rsidRPr="00CE63E2" w:rsidRDefault="00761F29" w:rsidP="00761F29">
      <w:pPr>
        <w:pStyle w:val="FirstChange"/>
      </w:pPr>
      <w:bookmarkStart w:id="229" w:name="_Toc45652455"/>
      <w:bookmarkStart w:id="230" w:name="_Toc45658887"/>
      <w:bookmarkStart w:id="231" w:name="_Toc45720707"/>
      <w:bookmarkStart w:id="232" w:name="_Toc45798585"/>
      <w:bookmarkStart w:id="233" w:name="_Toc45897974"/>
      <w:bookmarkStart w:id="234" w:name="_Toc51746178"/>
      <w:bookmarkStart w:id="235" w:name="_Toc64446442"/>
      <w:bookmarkStart w:id="236" w:name="_Toc73982312"/>
      <w:bookmarkStart w:id="237" w:name="_Toc88652401"/>
      <w:bookmarkStart w:id="238" w:name="_Toc97891444"/>
      <w:bookmarkStart w:id="239" w:name="_Toc99123587"/>
      <w:bookmarkStart w:id="240" w:name="_Toc99662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401D98" w14:textId="77777777" w:rsidR="00761F29" w:rsidRPr="001D2E49" w:rsidRDefault="00761F29" w:rsidP="00761F29">
      <w:pPr>
        <w:pStyle w:val="Heading4"/>
      </w:pPr>
      <w:r w:rsidRPr="001D2E49">
        <w:t>9.3.1.</w:t>
      </w:r>
      <w:r>
        <w:t>187</w:t>
      </w:r>
      <w:r w:rsidRPr="001D2E49">
        <w:tab/>
        <w:t xml:space="preserve">Target NG-RAN Node to Source NG-RAN Node </w:t>
      </w:r>
      <w:r>
        <w:t xml:space="preserve">Failure </w:t>
      </w:r>
      <w:r w:rsidRPr="001D2E49">
        <w:t>Transparent Container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CBC335A" w14:textId="77777777" w:rsidR="00761F29" w:rsidRPr="001D2E49" w:rsidRDefault="00761F29" w:rsidP="00761F29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</w:t>
      </w:r>
      <w:r>
        <w:t xml:space="preserve"> in case of preparation failure</w:t>
      </w:r>
      <w:r w:rsidRPr="001D2E49">
        <w:t>.</w:t>
      </w:r>
    </w:p>
    <w:p w14:paraId="2B0AC316" w14:textId="77777777" w:rsidR="00761F29" w:rsidRPr="001D2E49" w:rsidRDefault="00761F29" w:rsidP="00761F29">
      <w:r w:rsidRPr="001D2E49">
        <w:t>This IE is transparent to the 5GC.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993"/>
        <w:gridCol w:w="1701"/>
        <w:gridCol w:w="1559"/>
        <w:gridCol w:w="1134"/>
        <w:gridCol w:w="1134"/>
      </w:tblGrid>
      <w:tr w:rsidR="002A635D" w:rsidRPr="001D2E49" w14:paraId="4072041A" w14:textId="39624978" w:rsidTr="002A635D">
        <w:tc>
          <w:tcPr>
            <w:tcW w:w="2155" w:type="dxa"/>
          </w:tcPr>
          <w:p w14:paraId="56EAF018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E099F0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2226FFB4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4D2C514A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383766DD" w14:textId="77777777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2CCBE03" w14:textId="1E2C5CED" w:rsidR="002A635D" w:rsidRPr="001D2E49" w:rsidRDefault="002A635D" w:rsidP="002A635D">
            <w:pPr>
              <w:pStyle w:val="TAH"/>
              <w:rPr>
                <w:rFonts w:cs="Arial"/>
                <w:lang w:eastAsia="ja-JP"/>
              </w:rPr>
            </w:pPr>
            <w:ins w:id="241" w:author="Ericsson User" w:date="2022-04-25T10:57:00Z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AA956C4" w14:textId="26F59F87" w:rsidR="002A635D" w:rsidRPr="001D2E49" w:rsidRDefault="002A635D" w:rsidP="002A635D">
            <w:pPr>
              <w:pStyle w:val="TAH"/>
              <w:rPr>
                <w:ins w:id="242" w:author="Ericsson User" w:date="2022-04-25T10:57:00Z"/>
                <w:rFonts w:cs="Arial"/>
                <w:lang w:eastAsia="ja-JP"/>
              </w:rPr>
            </w:pPr>
            <w:ins w:id="243" w:author="Ericsson User" w:date="2022-04-25T10:57:00Z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635D" w:rsidRPr="001D2E49" w14:paraId="55F7FD9B" w14:textId="76045DD4" w:rsidTr="002A635D">
        <w:tc>
          <w:tcPr>
            <w:tcW w:w="2155" w:type="dxa"/>
          </w:tcPr>
          <w:p w14:paraId="71142EC9" w14:textId="77777777" w:rsidR="002A635D" w:rsidRPr="001D2E49" w:rsidRDefault="002A635D" w:rsidP="002A635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Cell CAG Information</w:t>
            </w:r>
          </w:p>
        </w:tc>
        <w:tc>
          <w:tcPr>
            <w:tcW w:w="1134" w:type="dxa"/>
          </w:tcPr>
          <w:p w14:paraId="2E53D0F4" w14:textId="77777777" w:rsidR="002A635D" w:rsidRPr="001D2E49" w:rsidRDefault="002A635D" w:rsidP="002A63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93" w:type="dxa"/>
          </w:tcPr>
          <w:p w14:paraId="6083E4E6" w14:textId="77777777" w:rsidR="002A635D" w:rsidRPr="001D2E49" w:rsidRDefault="002A635D" w:rsidP="002A635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3EF1379A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9.3.1.185</w:t>
            </w:r>
          </w:p>
        </w:tc>
        <w:tc>
          <w:tcPr>
            <w:tcW w:w="1559" w:type="dxa"/>
          </w:tcPr>
          <w:p w14:paraId="46EEE5F0" w14:textId="77777777" w:rsidR="002A635D" w:rsidRPr="001D2E49" w:rsidRDefault="002A635D" w:rsidP="002A63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5D236E" w14:textId="0863E6D4" w:rsidR="002A635D" w:rsidRPr="001D2E49" w:rsidRDefault="002A635D" w:rsidP="002A635D">
            <w:pPr>
              <w:pStyle w:val="TAC"/>
              <w:rPr>
                <w:lang w:eastAsia="ja-JP"/>
              </w:rPr>
            </w:pPr>
            <w:ins w:id="244" w:author="Ericsson User" w:date="2022-04-25T10:58:00Z">
              <w:r w:rsidRPr="001F531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090933E" w14:textId="77777777" w:rsidR="002A635D" w:rsidRPr="001D2E49" w:rsidRDefault="002A635D" w:rsidP="002A635D">
            <w:pPr>
              <w:pStyle w:val="TAC"/>
              <w:rPr>
                <w:lang w:eastAsia="ja-JP"/>
              </w:rPr>
            </w:pPr>
          </w:p>
        </w:tc>
      </w:tr>
      <w:tr w:rsidR="00F8584B" w:rsidRPr="001D2E49" w14:paraId="71054D56" w14:textId="77777777" w:rsidTr="002A635D">
        <w:trPr>
          <w:ins w:id="245" w:author="Ericsson User" w:date="2022-04-25T10:57:00Z"/>
        </w:trPr>
        <w:tc>
          <w:tcPr>
            <w:tcW w:w="2155" w:type="dxa"/>
          </w:tcPr>
          <w:p w14:paraId="49B2CA82" w14:textId="0CE0C18C" w:rsidR="00F8584B" w:rsidRPr="00ED0C00" w:rsidRDefault="00F8584B" w:rsidP="00F8584B">
            <w:pPr>
              <w:pStyle w:val="TAL"/>
              <w:rPr>
                <w:ins w:id="246" w:author="Ericsson User" w:date="2022-04-25T10:57:00Z"/>
                <w:rFonts w:cs="Arial"/>
                <w:lang w:eastAsia="ja-JP"/>
              </w:rPr>
            </w:pPr>
            <w:ins w:id="247" w:author="Ericsson User" w:date="2022-04-25T10:58:00Z">
              <w:r w:rsidRPr="00ED0C00">
                <w:rPr>
                  <w:rFonts w:eastAsia="SimSun"/>
                </w:rPr>
                <w:t>NGAP IE Support Information Re</w:t>
              </w:r>
            </w:ins>
            <w:ins w:id="248" w:author="Ericsson User" w:date="2022-04-25T11:14:00Z">
              <w:r w:rsidRPr="00ED0C00">
                <w:rPr>
                  <w:rFonts w:eastAsia="SimSun"/>
                </w:rPr>
                <w:t>sponse</w:t>
              </w:r>
            </w:ins>
            <w:ins w:id="249" w:author="Ericsson User" w:date="2022-04-25T10:58:00Z">
              <w:r w:rsidRPr="00ED0C00">
                <w:rPr>
                  <w:rFonts w:eastAsia="SimSu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6B0FB5A4" w14:textId="77777777" w:rsidR="00F8584B" w:rsidRDefault="00F8584B" w:rsidP="00F8584B">
            <w:pPr>
              <w:pStyle w:val="TAL"/>
              <w:rPr>
                <w:ins w:id="250" w:author="Ericsson User" w:date="2022-04-25T10:57:00Z"/>
                <w:rFonts w:cs="Arial"/>
                <w:lang w:eastAsia="ja-JP"/>
              </w:rPr>
            </w:pPr>
          </w:p>
        </w:tc>
        <w:tc>
          <w:tcPr>
            <w:tcW w:w="993" w:type="dxa"/>
          </w:tcPr>
          <w:p w14:paraId="54B83B4E" w14:textId="2CC39DCF" w:rsidR="00F8584B" w:rsidRPr="001D2E49" w:rsidRDefault="00F8584B" w:rsidP="00F8584B">
            <w:pPr>
              <w:pStyle w:val="TAL"/>
              <w:rPr>
                <w:ins w:id="251" w:author="Ericsson User" w:date="2022-04-25T10:57:00Z"/>
                <w:i/>
                <w:lang w:eastAsia="ja-JP"/>
              </w:rPr>
            </w:pPr>
          </w:p>
        </w:tc>
        <w:tc>
          <w:tcPr>
            <w:tcW w:w="1701" w:type="dxa"/>
          </w:tcPr>
          <w:p w14:paraId="3AC7FA60" w14:textId="170B78A5" w:rsidR="00F8584B" w:rsidRDefault="00ED0C00" w:rsidP="00F8584B">
            <w:pPr>
              <w:pStyle w:val="TAL"/>
              <w:rPr>
                <w:ins w:id="252" w:author="Ericsson User" w:date="2022-04-25T10:57:00Z"/>
                <w:rFonts w:cs="Arial"/>
                <w:lang w:eastAsia="ja-JP"/>
              </w:rPr>
            </w:pPr>
            <w:ins w:id="253" w:author="Ericsson User r1" w:date="2022-05-16T11:54:00Z">
              <w:r>
                <w:rPr>
                  <w:rFonts w:cs="Arial"/>
                  <w:lang w:eastAsia="ja-JP"/>
                </w:rPr>
                <w:t>9.3.1.z</w:t>
              </w:r>
            </w:ins>
          </w:p>
        </w:tc>
        <w:tc>
          <w:tcPr>
            <w:tcW w:w="1559" w:type="dxa"/>
          </w:tcPr>
          <w:p w14:paraId="24DD02F4" w14:textId="77777777" w:rsidR="00F8584B" w:rsidRPr="001D2E49" w:rsidRDefault="00F8584B" w:rsidP="00F8584B">
            <w:pPr>
              <w:pStyle w:val="TAL"/>
              <w:rPr>
                <w:ins w:id="254" w:author="Ericsson User" w:date="2022-04-25T10:57:00Z"/>
                <w:lang w:eastAsia="ja-JP"/>
              </w:rPr>
            </w:pPr>
          </w:p>
        </w:tc>
        <w:tc>
          <w:tcPr>
            <w:tcW w:w="1134" w:type="dxa"/>
          </w:tcPr>
          <w:p w14:paraId="4DC70875" w14:textId="2E1A0F5E" w:rsidR="00F8584B" w:rsidRPr="001D2E49" w:rsidRDefault="00F8584B" w:rsidP="00F8584B">
            <w:pPr>
              <w:pStyle w:val="TAC"/>
              <w:rPr>
                <w:ins w:id="255" w:author="Ericsson User" w:date="2022-04-25T10:57:00Z"/>
                <w:lang w:eastAsia="ja-JP"/>
              </w:rPr>
            </w:pPr>
            <w:ins w:id="256" w:author="Ericsson User" w:date="2022-04-25T10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79C44B9" w14:textId="38CC5EDE" w:rsidR="00F8584B" w:rsidRPr="001D2E49" w:rsidRDefault="00F8584B" w:rsidP="00F8584B">
            <w:pPr>
              <w:pStyle w:val="TAC"/>
              <w:rPr>
                <w:ins w:id="257" w:author="Ericsson User" w:date="2022-04-25T10:57:00Z"/>
                <w:lang w:eastAsia="ja-JP"/>
              </w:rPr>
            </w:pPr>
            <w:ins w:id="258" w:author="Ericsson User" w:date="2022-04-25T10:58:00Z">
              <w:r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25C8FFD9" w14:textId="77777777" w:rsidR="00761F29" w:rsidRPr="001D2E49" w:rsidRDefault="00761F29" w:rsidP="00761F29"/>
    <w:p w14:paraId="37D86FF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B24B71" w14:textId="043DE0F7" w:rsidR="002E405E" w:rsidRPr="001D2E49" w:rsidRDefault="002E405E" w:rsidP="002E405E">
      <w:pPr>
        <w:pStyle w:val="Heading4"/>
        <w:rPr>
          <w:ins w:id="259" w:author="Ericsson User" w:date="2022-04-25T10:43:00Z"/>
        </w:rPr>
      </w:pPr>
      <w:bookmarkStart w:id="260" w:name="_Toc20955165"/>
      <w:bookmarkStart w:id="261" w:name="_Toc29503614"/>
      <w:bookmarkStart w:id="262" w:name="_Toc29504198"/>
      <w:bookmarkStart w:id="263" w:name="_Toc29504782"/>
      <w:bookmarkStart w:id="264" w:name="_Toc36553228"/>
      <w:bookmarkStart w:id="265" w:name="_Toc36554955"/>
      <w:bookmarkStart w:id="266" w:name="_Toc45652266"/>
      <w:bookmarkStart w:id="267" w:name="_Toc45658698"/>
      <w:bookmarkStart w:id="268" w:name="_Toc45720518"/>
      <w:bookmarkStart w:id="269" w:name="_Toc45798398"/>
      <w:bookmarkStart w:id="270" w:name="_Toc45897787"/>
      <w:bookmarkStart w:id="271" w:name="_Toc51745991"/>
      <w:bookmarkStart w:id="272" w:name="_Toc64446255"/>
      <w:bookmarkStart w:id="273" w:name="_Toc73982125"/>
      <w:bookmarkStart w:id="274" w:name="_Toc88652214"/>
      <w:bookmarkStart w:id="275" w:name="_Toc97891257"/>
      <w:bookmarkStart w:id="276" w:name="_Toc99123400"/>
      <w:bookmarkStart w:id="277" w:name="_Toc99662205"/>
      <w:bookmarkStart w:id="278" w:name="_Toc20955356"/>
      <w:bookmarkStart w:id="279" w:name="_Toc29503809"/>
      <w:bookmarkStart w:id="280" w:name="_Toc29504393"/>
      <w:bookmarkStart w:id="281" w:name="_Toc29504977"/>
      <w:bookmarkStart w:id="282" w:name="_Toc36553430"/>
      <w:bookmarkStart w:id="283" w:name="_Toc36555157"/>
      <w:bookmarkStart w:id="284" w:name="_Toc45652556"/>
      <w:bookmarkStart w:id="285" w:name="_Toc45658988"/>
      <w:bookmarkStart w:id="286" w:name="_Toc45720808"/>
      <w:bookmarkStart w:id="287" w:name="_Toc45798688"/>
      <w:bookmarkStart w:id="288" w:name="_Toc45898077"/>
      <w:bookmarkStart w:id="289" w:name="_Toc51746284"/>
      <w:bookmarkStart w:id="290" w:name="_Toc64446549"/>
      <w:bookmarkStart w:id="291" w:name="_Toc73982419"/>
      <w:bookmarkStart w:id="292" w:name="_Toc88652509"/>
      <w:bookmarkStart w:id="293" w:name="_Toc97891553"/>
      <w:bookmarkStart w:id="294" w:name="_Toc99123758"/>
      <w:bookmarkStart w:id="295" w:name="_Toc99662564"/>
      <w:ins w:id="296" w:author="Ericsson User" w:date="2022-04-25T10:43:00Z">
        <w:r w:rsidRPr="001D2E49">
          <w:t>9.3.1.</w:t>
        </w:r>
        <w:r>
          <w:t>x</w:t>
        </w:r>
        <w:r w:rsidRPr="001D2E49">
          <w:tab/>
        </w:r>
        <w:r>
          <w:t>NGAP Protocol IE-Id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6B053119" w14:textId="7C46306B" w:rsidR="002E405E" w:rsidRPr="001D2E49" w:rsidRDefault="002E405E" w:rsidP="002E405E">
      <w:pPr>
        <w:rPr>
          <w:ins w:id="297" w:author="Ericsson User" w:date="2022-04-25T10:43:00Z"/>
        </w:rPr>
      </w:pPr>
      <w:ins w:id="298" w:author="Ericsson User" w:date="2022-04-25T10:43:00Z">
        <w:r w:rsidRPr="001D2E49">
          <w:t xml:space="preserve">The </w:t>
        </w:r>
        <w:r>
          <w:rPr>
            <w:i/>
          </w:rPr>
          <w:t xml:space="preserve">NGAP Protocol IE-Id </w:t>
        </w:r>
        <w:r w:rsidRPr="001D2E49">
          <w:t>IE uniquely identifies</w:t>
        </w:r>
        <w:r>
          <w:t xml:space="preserve"> an NGAP Protocol IE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3CC9FCBE" w14:textId="77777777" w:rsidTr="0027283B">
        <w:trPr>
          <w:ins w:id="299" w:author="Ericsson User" w:date="2022-04-25T10:43:00Z"/>
        </w:trPr>
        <w:tc>
          <w:tcPr>
            <w:tcW w:w="2448" w:type="dxa"/>
          </w:tcPr>
          <w:p w14:paraId="41398072" w14:textId="77777777" w:rsidR="002E405E" w:rsidRPr="001D2E49" w:rsidRDefault="002E405E" w:rsidP="0027283B">
            <w:pPr>
              <w:pStyle w:val="TAH"/>
              <w:rPr>
                <w:ins w:id="300" w:author="Ericsson User" w:date="2022-04-25T10:43:00Z"/>
                <w:rFonts w:cs="Arial"/>
                <w:lang w:eastAsia="ja-JP"/>
              </w:rPr>
            </w:pPr>
            <w:ins w:id="301" w:author="Ericsson User" w:date="2022-04-25T10:4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60172B3" w14:textId="77777777" w:rsidR="002E405E" w:rsidRPr="001D2E49" w:rsidRDefault="002E405E" w:rsidP="0027283B">
            <w:pPr>
              <w:pStyle w:val="TAH"/>
              <w:rPr>
                <w:ins w:id="302" w:author="Ericsson User" w:date="2022-04-25T10:43:00Z"/>
                <w:rFonts w:cs="Arial"/>
                <w:lang w:eastAsia="ja-JP"/>
              </w:rPr>
            </w:pPr>
            <w:ins w:id="303" w:author="Ericsson User" w:date="2022-04-25T10:4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9A1C57" w14:textId="77777777" w:rsidR="002E405E" w:rsidRPr="001D2E49" w:rsidRDefault="002E405E" w:rsidP="0027283B">
            <w:pPr>
              <w:pStyle w:val="TAH"/>
              <w:rPr>
                <w:ins w:id="304" w:author="Ericsson User" w:date="2022-04-25T10:43:00Z"/>
                <w:rFonts w:cs="Arial"/>
                <w:lang w:eastAsia="ja-JP"/>
              </w:rPr>
            </w:pPr>
            <w:ins w:id="305" w:author="Ericsson User" w:date="2022-04-25T10:4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33DEAE2" w14:textId="77777777" w:rsidR="002E405E" w:rsidRPr="001D2E49" w:rsidRDefault="002E405E" w:rsidP="0027283B">
            <w:pPr>
              <w:pStyle w:val="TAH"/>
              <w:rPr>
                <w:ins w:id="306" w:author="Ericsson User" w:date="2022-04-25T10:43:00Z"/>
                <w:rFonts w:cs="Arial"/>
                <w:lang w:eastAsia="ja-JP"/>
              </w:rPr>
            </w:pPr>
            <w:ins w:id="307" w:author="Ericsson User" w:date="2022-04-25T10:4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9689932" w14:textId="77777777" w:rsidR="002E405E" w:rsidRPr="001D2E49" w:rsidRDefault="002E405E" w:rsidP="0027283B">
            <w:pPr>
              <w:pStyle w:val="TAH"/>
              <w:rPr>
                <w:ins w:id="308" w:author="Ericsson User" w:date="2022-04-25T10:43:00Z"/>
                <w:rFonts w:cs="Arial"/>
                <w:lang w:eastAsia="ja-JP"/>
              </w:rPr>
            </w:pPr>
            <w:ins w:id="309" w:author="Ericsson User" w:date="2022-04-25T10:4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518F43F2" w14:textId="77777777" w:rsidTr="0027283B">
        <w:trPr>
          <w:ins w:id="310" w:author="Ericsson User" w:date="2022-04-25T10:43:00Z"/>
        </w:trPr>
        <w:tc>
          <w:tcPr>
            <w:tcW w:w="2448" w:type="dxa"/>
          </w:tcPr>
          <w:p w14:paraId="2BF1CCE2" w14:textId="1C5F8BDD" w:rsidR="002E405E" w:rsidRPr="001D2E49" w:rsidRDefault="002E405E" w:rsidP="0027283B">
            <w:pPr>
              <w:pStyle w:val="TAL"/>
              <w:rPr>
                <w:ins w:id="311" w:author="Ericsson User" w:date="2022-04-25T10:43:00Z"/>
                <w:rFonts w:eastAsia="Batang" w:cs="Arial"/>
                <w:lang w:eastAsia="ja-JP"/>
              </w:rPr>
            </w:pPr>
            <w:ins w:id="312" w:author="Ericsson User" w:date="2022-04-25T10:44:00Z">
              <w:r>
                <w:rPr>
                  <w:rFonts w:cs="Arial"/>
                  <w:lang w:eastAsia="ja-JP"/>
                </w:rPr>
                <w:t>NGAP Protocol IE-Id</w:t>
              </w:r>
            </w:ins>
          </w:p>
        </w:tc>
        <w:tc>
          <w:tcPr>
            <w:tcW w:w="1080" w:type="dxa"/>
          </w:tcPr>
          <w:p w14:paraId="764DB4FE" w14:textId="77777777" w:rsidR="002E405E" w:rsidRPr="001D2E49" w:rsidRDefault="002E405E" w:rsidP="0027283B">
            <w:pPr>
              <w:pStyle w:val="TAL"/>
              <w:rPr>
                <w:ins w:id="313" w:author="Ericsson User" w:date="2022-04-25T10:43:00Z"/>
                <w:rFonts w:cs="Arial"/>
                <w:lang w:eastAsia="ja-JP"/>
              </w:rPr>
            </w:pPr>
            <w:ins w:id="314" w:author="Ericsson User" w:date="2022-04-25T10:43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256BA3" w14:textId="77777777" w:rsidR="002E405E" w:rsidRPr="001D2E49" w:rsidRDefault="002E405E" w:rsidP="0027283B">
            <w:pPr>
              <w:pStyle w:val="TAL"/>
              <w:rPr>
                <w:ins w:id="315" w:author="Ericsson User" w:date="2022-04-25T10:43:00Z"/>
                <w:i/>
                <w:lang w:eastAsia="ja-JP"/>
              </w:rPr>
            </w:pPr>
          </w:p>
        </w:tc>
        <w:tc>
          <w:tcPr>
            <w:tcW w:w="2232" w:type="dxa"/>
          </w:tcPr>
          <w:p w14:paraId="1C9F0D54" w14:textId="791B7EC3" w:rsidR="002E405E" w:rsidRPr="001D2E49" w:rsidRDefault="002E405E" w:rsidP="0027283B">
            <w:pPr>
              <w:pStyle w:val="TAL"/>
              <w:rPr>
                <w:ins w:id="316" w:author="Ericsson User" w:date="2022-04-25T10:43:00Z"/>
                <w:lang w:eastAsia="ja-JP"/>
              </w:rPr>
            </w:pPr>
            <w:ins w:id="317" w:author="Ericsson User" w:date="2022-04-25T10:43:00Z">
              <w:r w:rsidRPr="001D2E49">
                <w:rPr>
                  <w:rFonts w:cs="Arial"/>
                  <w:lang w:eastAsia="ja-JP"/>
                </w:rPr>
                <w:t>INTEGER (0..</w:t>
              </w:r>
            </w:ins>
            <w:ins w:id="318" w:author="Ericsson User" w:date="2022-04-25T10:45:00Z">
              <w:r>
                <w:rPr>
                  <w:rFonts w:cs="Arial"/>
                  <w:lang w:eastAsia="ja-JP"/>
                </w:rPr>
                <w:t>65535)</w:t>
              </w:r>
            </w:ins>
          </w:p>
        </w:tc>
        <w:tc>
          <w:tcPr>
            <w:tcW w:w="2880" w:type="dxa"/>
          </w:tcPr>
          <w:p w14:paraId="1CCF2370" w14:textId="77777777" w:rsidR="002E405E" w:rsidRPr="001D2E49" w:rsidRDefault="002E405E" w:rsidP="0027283B">
            <w:pPr>
              <w:pStyle w:val="TAL"/>
              <w:rPr>
                <w:ins w:id="319" w:author="Ericsson User" w:date="2022-04-25T10:43:00Z"/>
                <w:lang w:eastAsia="ja-JP"/>
              </w:rPr>
            </w:pPr>
          </w:p>
        </w:tc>
      </w:tr>
    </w:tbl>
    <w:p w14:paraId="34025FB0" w14:textId="77777777" w:rsidR="002E405E" w:rsidRDefault="002E405E" w:rsidP="002E405E">
      <w:pPr>
        <w:rPr>
          <w:ins w:id="320" w:author="Ericsson User" w:date="2022-04-25T10:47:00Z"/>
        </w:rPr>
      </w:pPr>
    </w:p>
    <w:p w14:paraId="0B4FC68F" w14:textId="66FDC066" w:rsidR="002E405E" w:rsidRPr="001D2E49" w:rsidRDefault="002E405E" w:rsidP="002E405E">
      <w:pPr>
        <w:pStyle w:val="Heading4"/>
        <w:rPr>
          <w:ins w:id="321" w:author="Ericsson User" w:date="2022-04-25T10:54:00Z"/>
        </w:rPr>
      </w:pPr>
      <w:ins w:id="322" w:author="Ericsson User" w:date="2022-04-25T10:54:00Z">
        <w:r w:rsidRPr="001D2E49">
          <w:t>9.3.1.</w:t>
        </w:r>
        <w:r>
          <w:t>y</w:t>
        </w:r>
        <w:r w:rsidRPr="001D2E49">
          <w:tab/>
        </w:r>
        <w:r>
          <w:t>NGAP Protocol IE Support Information</w:t>
        </w:r>
      </w:ins>
    </w:p>
    <w:p w14:paraId="0E810995" w14:textId="3F26B769" w:rsidR="002E405E" w:rsidRPr="001D2E49" w:rsidRDefault="002E405E" w:rsidP="002E405E">
      <w:pPr>
        <w:rPr>
          <w:ins w:id="323" w:author="Ericsson User" w:date="2022-04-25T10:54:00Z"/>
        </w:rPr>
      </w:pPr>
      <w:ins w:id="324" w:author="Ericsson User" w:date="2022-04-25T10:54:00Z">
        <w:r w:rsidRPr="001D2E49">
          <w:t xml:space="preserve">The </w:t>
        </w:r>
        <w:r>
          <w:rPr>
            <w:i/>
          </w:rPr>
          <w:t>NGAP Protocol IE-</w:t>
        </w:r>
      </w:ins>
      <w:ins w:id="325" w:author="Ericsson User r1" w:date="2022-05-16T11:51:00Z">
        <w:r w:rsidR="00ED0C00">
          <w:rPr>
            <w:i/>
          </w:rPr>
          <w:t>Support Information</w:t>
        </w:r>
      </w:ins>
      <w:ins w:id="326" w:author="Ericsson User" w:date="2022-04-25T10:54:00Z">
        <w:r>
          <w:rPr>
            <w:i/>
          </w:rPr>
          <w:t xml:space="preserve"> </w:t>
        </w:r>
        <w:r w:rsidRPr="001D2E49">
          <w:t xml:space="preserve">IE </w:t>
        </w:r>
      </w:ins>
      <w:ins w:id="327" w:author="Ericsson User r1" w:date="2022-05-16T11:51:00Z">
        <w:r w:rsidR="00ED0C00">
          <w:t xml:space="preserve">provides information about </w:t>
        </w:r>
      </w:ins>
      <w:ins w:id="328" w:author="Ericsson User r1" w:date="2022-05-16T11:52:00Z">
        <w:r w:rsidR="00ED0C00">
          <w:t>support of functions associated to an NGAP Protocol IE-Id</w:t>
        </w:r>
      </w:ins>
      <w:ins w:id="329" w:author="Ericsson User" w:date="2022-04-25T10:54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E405E" w:rsidRPr="001D2E49" w14:paraId="52448DD7" w14:textId="77777777" w:rsidTr="0027283B">
        <w:trPr>
          <w:ins w:id="330" w:author="Ericsson User" w:date="2022-04-25T10:54:00Z"/>
        </w:trPr>
        <w:tc>
          <w:tcPr>
            <w:tcW w:w="2448" w:type="dxa"/>
          </w:tcPr>
          <w:p w14:paraId="0759645C" w14:textId="77777777" w:rsidR="002E405E" w:rsidRPr="001D2E49" w:rsidRDefault="002E405E" w:rsidP="0027283B">
            <w:pPr>
              <w:pStyle w:val="TAH"/>
              <w:rPr>
                <w:ins w:id="331" w:author="Ericsson User" w:date="2022-04-25T10:54:00Z"/>
                <w:rFonts w:cs="Arial"/>
                <w:lang w:eastAsia="ja-JP"/>
              </w:rPr>
            </w:pPr>
            <w:ins w:id="332" w:author="Ericsson User" w:date="2022-04-25T10:5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6BDEFD" w14:textId="77777777" w:rsidR="002E405E" w:rsidRPr="001D2E49" w:rsidRDefault="002E405E" w:rsidP="0027283B">
            <w:pPr>
              <w:pStyle w:val="TAH"/>
              <w:rPr>
                <w:ins w:id="333" w:author="Ericsson User" w:date="2022-04-25T10:54:00Z"/>
                <w:rFonts w:cs="Arial"/>
                <w:lang w:eastAsia="ja-JP"/>
              </w:rPr>
            </w:pPr>
            <w:ins w:id="334" w:author="Ericsson User" w:date="2022-04-25T10:5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5640EA" w14:textId="77777777" w:rsidR="002E405E" w:rsidRPr="001D2E49" w:rsidRDefault="002E405E" w:rsidP="0027283B">
            <w:pPr>
              <w:pStyle w:val="TAH"/>
              <w:rPr>
                <w:ins w:id="335" w:author="Ericsson User" w:date="2022-04-25T10:54:00Z"/>
                <w:rFonts w:cs="Arial"/>
                <w:lang w:eastAsia="ja-JP"/>
              </w:rPr>
            </w:pPr>
            <w:ins w:id="336" w:author="Ericsson User" w:date="2022-04-25T10:5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C0522E8" w14:textId="77777777" w:rsidR="002E405E" w:rsidRPr="001D2E49" w:rsidRDefault="002E405E" w:rsidP="0027283B">
            <w:pPr>
              <w:pStyle w:val="TAH"/>
              <w:rPr>
                <w:ins w:id="337" w:author="Ericsson User" w:date="2022-04-25T10:54:00Z"/>
                <w:rFonts w:cs="Arial"/>
                <w:lang w:eastAsia="ja-JP"/>
              </w:rPr>
            </w:pPr>
            <w:ins w:id="338" w:author="Ericsson User" w:date="2022-04-25T10:5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18E637" w14:textId="77777777" w:rsidR="002E405E" w:rsidRPr="001D2E49" w:rsidRDefault="002E405E" w:rsidP="0027283B">
            <w:pPr>
              <w:pStyle w:val="TAH"/>
              <w:rPr>
                <w:ins w:id="339" w:author="Ericsson User" w:date="2022-04-25T10:54:00Z"/>
                <w:rFonts w:cs="Arial"/>
                <w:lang w:eastAsia="ja-JP"/>
              </w:rPr>
            </w:pPr>
            <w:ins w:id="340" w:author="Ericsson User" w:date="2022-04-25T10:5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405E" w:rsidRPr="001D2E49" w14:paraId="1F6E8846" w14:textId="77777777" w:rsidTr="0027283B">
        <w:trPr>
          <w:ins w:id="341" w:author="Ericsson User" w:date="2022-04-25T10:54:00Z"/>
        </w:trPr>
        <w:tc>
          <w:tcPr>
            <w:tcW w:w="2448" w:type="dxa"/>
          </w:tcPr>
          <w:p w14:paraId="2B026459" w14:textId="56974258" w:rsidR="002E405E" w:rsidRPr="001D2E49" w:rsidRDefault="002E405E" w:rsidP="0027283B">
            <w:pPr>
              <w:pStyle w:val="TAL"/>
              <w:rPr>
                <w:ins w:id="342" w:author="Ericsson User" w:date="2022-04-25T10:54:00Z"/>
                <w:rFonts w:eastAsia="Batang" w:cs="Arial"/>
                <w:lang w:eastAsia="ja-JP"/>
              </w:rPr>
            </w:pPr>
            <w:ins w:id="343" w:author="Ericsson User" w:date="2022-04-25T10:54:00Z">
              <w:r>
                <w:rPr>
                  <w:rFonts w:cs="Arial"/>
                  <w:lang w:eastAsia="ja-JP"/>
                </w:rPr>
                <w:t>NGAP Protocol IE</w:t>
              </w:r>
            </w:ins>
            <w:ins w:id="344" w:author="Ericsson User" w:date="2022-04-25T10:55:00Z">
              <w:r>
                <w:rPr>
                  <w:rFonts w:cs="Arial"/>
                  <w:lang w:eastAsia="ja-JP"/>
                </w:rPr>
                <w:t xml:space="preserve"> Support Information</w:t>
              </w:r>
            </w:ins>
          </w:p>
        </w:tc>
        <w:tc>
          <w:tcPr>
            <w:tcW w:w="1080" w:type="dxa"/>
          </w:tcPr>
          <w:p w14:paraId="15D06BBF" w14:textId="77777777" w:rsidR="002E405E" w:rsidRPr="001D2E49" w:rsidRDefault="002E405E" w:rsidP="0027283B">
            <w:pPr>
              <w:pStyle w:val="TAL"/>
              <w:rPr>
                <w:ins w:id="345" w:author="Ericsson User" w:date="2022-04-25T10:54:00Z"/>
                <w:rFonts w:cs="Arial"/>
                <w:lang w:eastAsia="ja-JP"/>
              </w:rPr>
            </w:pPr>
            <w:ins w:id="346" w:author="Ericsson User" w:date="2022-04-25T10:5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7C247D0" w14:textId="77777777" w:rsidR="002E405E" w:rsidRPr="001D2E49" w:rsidRDefault="002E405E" w:rsidP="0027283B">
            <w:pPr>
              <w:pStyle w:val="TAL"/>
              <w:rPr>
                <w:ins w:id="347" w:author="Ericsson User" w:date="2022-04-25T10:5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349F710" w14:textId="26B10C61" w:rsidR="002E405E" w:rsidRPr="001D2E49" w:rsidRDefault="002E405E" w:rsidP="0027283B">
            <w:pPr>
              <w:pStyle w:val="TAL"/>
              <w:rPr>
                <w:ins w:id="348" w:author="Ericsson User" w:date="2022-04-25T10:54:00Z"/>
                <w:lang w:eastAsia="ja-JP"/>
              </w:rPr>
            </w:pPr>
            <w:ins w:id="349" w:author="Ericsson User" w:date="2022-04-25T10:54:00Z">
              <w:r>
                <w:rPr>
                  <w:rFonts w:cs="Arial"/>
                  <w:lang w:eastAsia="ja-JP"/>
                </w:rPr>
                <w:t>ENUMERATED (supported, not-supported</w:t>
              </w:r>
            </w:ins>
            <w:ins w:id="350" w:author="Ericsson User" w:date="2022-04-25T11:35:00Z">
              <w:r w:rsidR="00615924">
                <w:rPr>
                  <w:rFonts w:cs="Arial"/>
                  <w:lang w:eastAsia="ja-JP"/>
                </w:rPr>
                <w:t>, ...</w:t>
              </w:r>
            </w:ins>
            <w:ins w:id="351" w:author="Ericsson User" w:date="2022-04-25T10:54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7980E6E" w14:textId="77777777" w:rsidR="002E405E" w:rsidRPr="001D2E49" w:rsidRDefault="002E405E" w:rsidP="0027283B">
            <w:pPr>
              <w:pStyle w:val="TAL"/>
              <w:rPr>
                <w:ins w:id="352" w:author="Ericsson User" w:date="2022-04-25T10:54:00Z"/>
                <w:lang w:eastAsia="ja-JP"/>
              </w:rPr>
            </w:pPr>
          </w:p>
        </w:tc>
      </w:tr>
    </w:tbl>
    <w:p w14:paraId="6E6EB813" w14:textId="33FA9B82" w:rsidR="002E405E" w:rsidRDefault="002E405E" w:rsidP="002E405E">
      <w:pPr>
        <w:rPr>
          <w:ins w:id="353" w:author="Qualcomm2" w:date="2022-05-17T18:37:00Z"/>
        </w:rPr>
      </w:pPr>
    </w:p>
    <w:p w14:paraId="3AAD7CB6" w14:textId="3A75942D" w:rsidR="00211DB7" w:rsidRPr="001D2E49" w:rsidRDefault="00211DB7" w:rsidP="00211DB7">
      <w:pPr>
        <w:pStyle w:val="Heading4"/>
        <w:rPr>
          <w:ins w:id="354" w:author="Qualcomm2" w:date="2022-05-17T18:37:00Z"/>
        </w:rPr>
      </w:pPr>
      <w:ins w:id="355" w:author="Qualcomm2" w:date="2022-05-17T18:37:00Z">
        <w:r w:rsidRPr="001D2E49">
          <w:t>9.3.1.</w:t>
        </w:r>
        <w:r>
          <w:t>yy</w:t>
        </w:r>
        <w:r w:rsidRPr="001D2E49">
          <w:tab/>
        </w:r>
        <w:r>
          <w:t xml:space="preserve">NGAP Protocol IE </w:t>
        </w:r>
      </w:ins>
      <w:ins w:id="356" w:author="Qualcomm2" w:date="2022-05-17T18:38:00Z">
        <w:r>
          <w:t>Presence</w:t>
        </w:r>
      </w:ins>
      <w:ins w:id="357" w:author="Qualcomm2" w:date="2022-05-17T18:37:00Z">
        <w:r>
          <w:t xml:space="preserve"> Information</w:t>
        </w:r>
      </w:ins>
    </w:p>
    <w:p w14:paraId="2C962C68" w14:textId="47807123" w:rsidR="00211DB7" w:rsidRPr="001D2E49" w:rsidRDefault="00211DB7" w:rsidP="00211DB7">
      <w:pPr>
        <w:rPr>
          <w:ins w:id="358" w:author="Qualcomm2" w:date="2022-05-17T18:37:00Z"/>
        </w:rPr>
      </w:pPr>
      <w:ins w:id="359" w:author="Qualcomm2" w:date="2022-05-17T18:37:00Z">
        <w:r w:rsidRPr="001D2E49">
          <w:t xml:space="preserve">The </w:t>
        </w:r>
        <w:r>
          <w:rPr>
            <w:i/>
          </w:rPr>
          <w:t>NGAP Protocol IE-</w:t>
        </w:r>
      </w:ins>
      <w:ins w:id="360" w:author="Qualcomm2" w:date="2022-05-17T18:38:00Z">
        <w:r>
          <w:rPr>
            <w:i/>
          </w:rPr>
          <w:t>Presence</w:t>
        </w:r>
      </w:ins>
      <w:ins w:id="361" w:author="Qualcomm2" w:date="2022-05-17T18:37:00Z">
        <w:r>
          <w:rPr>
            <w:i/>
          </w:rPr>
          <w:t xml:space="preserve"> Information </w:t>
        </w:r>
        <w:r w:rsidRPr="001D2E49">
          <w:t xml:space="preserve">IE </w:t>
        </w:r>
        <w:r>
          <w:t xml:space="preserve">provides information </w:t>
        </w:r>
      </w:ins>
      <w:ins w:id="362" w:author="Qualcomm2" w:date="2022-05-17T18:38:00Z">
        <w:r>
          <w:t xml:space="preserve">on whether </w:t>
        </w:r>
      </w:ins>
      <w:ins w:id="363" w:author="Qualcomm2" w:date="2022-05-17T18:37:00Z">
        <w:r>
          <w:t>an NGAP Protocol IE-Id</w:t>
        </w:r>
      </w:ins>
      <w:ins w:id="364" w:author="Qualcomm2" w:date="2022-05-17T18:39:00Z">
        <w:r>
          <w:t xml:space="preserve"> was received within the message requesting the information (i.e. </w:t>
        </w:r>
      </w:ins>
      <w:ins w:id="365" w:author="Qualcomm2" w:date="2022-05-17T18:40:00Z">
        <w:r>
          <w:t>HANDOVER REQUEST).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11DB7" w:rsidRPr="001D2E49" w14:paraId="7EF9E418" w14:textId="77777777" w:rsidTr="006A52A9">
        <w:trPr>
          <w:ins w:id="366" w:author="Qualcomm2" w:date="2022-05-17T18:37:00Z"/>
        </w:trPr>
        <w:tc>
          <w:tcPr>
            <w:tcW w:w="2448" w:type="dxa"/>
          </w:tcPr>
          <w:p w14:paraId="183266E7" w14:textId="77777777" w:rsidR="00211DB7" w:rsidRPr="001D2E49" w:rsidRDefault="00211DB7" w:rsidP="006A52A9">
            <w:pPr>
              <w:pStyle w:val="TAH"/>
              <w:rPr>
                <w:ins w:id="367" w:author="Qualcomm2" w:date="2022-05-17T18:37:00Z"/>
                <w:rFonts w:cs="Arial"/>
                <w:lang w:eastAsia="ja-JP"/>
              </w:rPr>
            </w:pPr>
            <w:ins w:id="368" w:author="Qualcomm2" w:date="2022-05-17T18:3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0A26C94" w14:textId="77777777" w:rsidR="00211DB7" w:rsidRPr="001D2E49" w:rsidRDefault="00211DB7" w:rsidP="006A52A9">
            <w:pPr>
              <w:pStyle w:val="TAH"/>
              <w:rPr>
                <w:ins w:id="369" w:author="Qualcomm2" w:date="2022-05-17T18:37:00Z"/>
                <w:rFonts w:cs="Arial"/>
                <w:lang w:eastAsia="ja-JP"/>
              </w:rPr>
            </w:pPr>
            <w:ins w:id="370" w:author="Qualcomm2" w:date="2022-05-17T18:3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22C609A" w14:textId="77777777" w:rsidR="00211DB7" w:rsidRPr="001D2E49" w:rsidRDefault="00211DB7" w:rsidP="006A52A9">
            <w:pPr>
              <w:pStyle w:val="TAH"/>
              <w:rPr>
                <w:ins w:id="371" w:author="Qualcomm2" w:date="2022-05-17T18:37:00Z"/>
                <w:rFonts w:cs="Arial"/>
                <w:lang w:eastAsia="ja-JP"/>
              </w:rPr>
            </w:pPr>
            <w:ins w:id="372" w:author="Qualcomm2" w:date="2022-05-17T18:3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B82D0EF" w14:textId="77777777" w:rsidR="00211DB7" w:rsidRPr="001D2E49" w:rsidRDefault="00211DB7" w:rsidP="006A52A9">
            <w:pPr>
              <w:pStyle w:val="TAH"/>
              <w:rPr>
                <w:ins w:id="373" w:author="Qualcomm2" w:date="2022-05-17T18:37:00Z"/>
                <w:rFonts w:cs="Arial"/>
                <w:lang w:eastAsia="ja-JP"/>
              </w:rPr>
            </w:pPr>
            <w:ins w:id="374" w:author="Qualcomm2" w:date="2022-05-17T18:3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962443" w14:textId="77777777" w:rsidR="00211DB7" w:rsidRPr="001D2E49" w:rsidRDefault="00211DB7" w:rsidP="006A52A9">
            <w:pPr>
              <w:pStyle w:val="TAH"/>
              <w:rPr>
                <w:ins w:id="375" w:author="Qualcomm2" w:date="2022-05-17T18:37:00Z"/>
                <w:rFonts w:cs="Arial"/>
                <w:lang w:eastAsia="ja-JP"/>
              </w:rPr>
            </w:pPr>
            <w:ins w:id="376" w:author="Qualcomm2" w:date="2022-05-17T18:3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11DB7" w:rsidRPr="001D2E49" w14:paraId="3E552AD9" w14:textId="77777777" w:rsidTr="006A52A9">
        <w:trPr>
          <w:ins w:id="377" w:author="Qualcomm2" w:date="2022-05-17T18:37:00Z"/>
        </w:trPr>
        <w:tc>
          <w:tcPr>
            <w:tcW w:w="2448" w:type="dxa"/>
          </w:tcPr>
          <w:p w14:paraId="596B3999" w14:textId="676C0204" w:rsidR="00211DB7" w:rsidRDefault="00211DB7" w:rsidP="006A52A9">
            <w:pPr>
              <w:pStyle w:val="TAL"/>
              <w:rPr>
                <w:ins w:id="378" w:author="Qualcomm2" w:date="2022-05-17T18:37:00Z"/>
                <w:rFonts w:cs="Arial"/>
                <w:lang w:eastAsia="ja-JP"/>
              </w:rPr>
            </w:pPr>
            <w:ins w:id="379" w:author="Qualcomm2" w:date="2022-05-17T18:37:00Z">
              <w:r>
                <w:rPr>
                  <w:rFonts w:cs="Arial"/>
                  <w:lang w:eastAsia="ja-JP"/>
                </w:rPr>
                <w:t>NGAP Protocol IE Presence</w:t>
              </w:r>
            </w:ins>
            <w:ins w:id="380" w:author="Qualcomm2" w:date="2022-05-17T18:38:00Z"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018D9800" w14:textId="77777777" w:rsidR="00211DB7" w:rsidRPr="001D2E49" w:rsidRDefault="00211DB7" w:rsidP="006A52A9">
            <w:pPr>
              <w:pStyle w:val="TAL"/>
              <w:rPr>
                <w:ins w:id="381" w:author="Qualcomm2" w:date="2022-05-17T18:37:00Z"/>
                <w:rFonts w:cs="Arial"/>
                <w:lang w:eastAsia="ja-JP"/>
              </w:rPr>
            </w:pPr>
            <w:ins w:id="382" w:author="Qualcomm2" w:date="2022-05-17T18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00CDD51" w14:textId="77777777" w:rsidR="00211DB7" w:rsidRPr="001D2E49" w:rsidRDefault="00211DB7" w:rsidP="006A52A9">
            <w:pPr>
              <w:pStyle w:val="TAL"/>
              <w:rPr>
                <w:ins w:id="383" w:author="Qualcomm2" w:date="2022-05-17T18:37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893316F" w14:textId="77777777" w:rsidR="00211DB7" w:rsidRDefault="00211DB7" w:rsidP="006A52A9">
            <w:pPr>
              <w:pStyle w:val="TAL"/>
              <w:rPr>
                <w:ins w:id="384" w:author="Qualcomm2" w:date="2022-05-17T18:37:00Z"/>
                <w:rFonts w:cs="Arial"/>
                <w:lang w:eastAsia="ja-JP"/>
              </w:rPr>
            </w:pPr>
            <w:ins w:id="385" w:author="Qualcomm2" w:date="2022-05-17T18:37:00Z">
              <w:r>
                <w:rPr>
                  <w:rFonts w:cs="Arial"/>
                  <w:lang w:eastAsia="ja-JP"/>
                </w:rPr>
                <w:t>ENUMERATED(present, not present)</w:t>
              </w:r>
            </w:ins>
          </w:p>
        </w:tc>
        <w:tc>
          <w:tcPr>
            <w:tcW w:w="2880" w:type="dxa"/>
          </w:tcPr>
          <w:p w14:paraId="41DC5FD4" w14:textId="77777777" w:rsidR="00211DB7" w:rsidRPr="001D2E49" w:rsidRDefault="00211DB7" w:rsidP="006A52A9">
            <w:pPr>
              <w:pStyle w:val="TAL"/>
              <w:rPr>
                <w:ins w:id="386" w:author="Qualcomm2" w:date="2022-05-17T18:37:00Z"/>
                <w:lang w:eastAsia="ja-JP"/>
              </w:rPr>
            </w:pPr>
          </w:p>
        </w:tc>
      </w:tr>
    </w:tbl>
    <w:p w14:paraId="302C9DC6" w14:textId="77777777" w:rsidR="00211DB7" w:rsidRDefault="00211DB7" w:rsidP="002E405E">
      <w:pPr>
        <w:rPr>
          <w:ins w:id="387" w:author="Ericsson User" w:date="2022-04-25T10:54:00Z"/>
        </w:rPr>
      </w:pPr>
    </w:p>
    <w:p w14:paraId="1785320A" w14:textId="761D5CA8" w:rsidR="00ED0C00" w:rsidRPr="001D2E49" w:rsidRDefault="00ED0C00" w:rsidP="00ED0C00">
      <w:pPr>
        <w:pStyle w:val="Heading4"/>
        <w:rPr>
          <w:ins w:id="388" w:author="Ericsson User r1" w:date="2022-05-16T11:52:00Z"/>
        </w:rPr>
      </w:pPr>
      <w:ins w:id="389" w:author="Ericsson User r1" w:date="2022-05-16T11:52:00Z">
        <w:r w:rsidRPr="001D2E49">
          <w:t>9.3.1.</w:t>
        </w:r>
        <w:r>
          <w:t>z</w:t>
        </w:r>
        <w:r w:rsidRPr="001D2E49">
          <w:tab/>
        </w:r>
      </w:ins>
      <w:ins w:id="390" w:author="Ericsson User r1" w:date="2022-05-16T11:53:00Z">
        <w:r w:rsidRPr="00ED0C00">
          <w:t>NGAP IE Support Information Response List</w:t>
        </w:r>
      </w:ins>
    </w:p>
    <w:p w14:paraId="6BDD564A" w14:textId="2093F631" w:rsidR="00ED0C00" w:rsidRPr="001D2E49" w:rsidRDefault="00ED0C00" w:rsidP="00ED0C00">
      <w:pPr>
        <w:rPr>
          <w:ins w:id="391" w:author="Ericsson User r1" w:date="2022-05-16T11:52:00Z"/>
        </w:rPr>
      </w:pPr>
      <w:ins w:id="392" w:author="Ericsson User r1" w:date="2022-05-16T11:52:00Z">
        <w:r w:rsidRPr="001D2E49">
          <w:t xml:space="preserve">The </w:t>
        </w:r>
        <w:r>
          <w:rPr>
            <w:i/>
          </w:rPr>
          <w:t xml:space="preserve">NGAP </w:t>
        </w:r>
      </w:ins>
      <w:ins w:id="393" w:author="Ericsson User r1" w:date="2022-05-16T11:54:00Z">
        <w:r>
          <w:rPr>
            <w:i/>
          </w:rPr>
          <w:t>IE Support Information Response List</w:t>
        </w:r>
      </w:ins>
      <w:ins w:id="394" w:author="Ericsson User r1" w:date="2022-05-16T11:52:00Z">
        <w:r>
          <w:rPr>
            <w:i/>
          </w:rPr>
          <w:t xml:space="preserve"> </w:t>
        </w:r>
        <w:r w:rsidRPr="001D2E49">
          <w:t xml:space="preserve">IE </w:t>
        </w:r>
        <w:r>
          <w:t>provides information about support of functions associated to a</w:t>
        </w:r>
      </w:ins>
      <w:ins w:id="395" w:author="Ericsson User r1" w:date="2022-05-16T11:54:00Z">
        <w:r>
          <w:t xml:space="preserve"> list of</w:t>
        </w:r>
      </w:ins>
      <w:ins w:id="396" w:author="Ericsson User r1" w:date="2022-05-16T11:52:00Z">
        <w:r>
          <w:t xml:space="preserve"> NGAP Protocol IE-Id</w:t>
        </w:r>
      </w:ins>
      <w:ins w:id="397" w:author="Ericsson User r1" w:date="2022-05-16T11:54:00Z">
        <w:r>
          <w:t>s</w:t>
        </w:r>
      </w:ins>
      <w:ins w:id="398" w:author="Ericsson User r1" w:date="2022-05-16T11:52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ED0C00" w:rsidRPr="001D2E49" w14:paraId="05E4694C" w14:textId="77777777" w:rsidTr="00FC4A8D">
        <w:trPr>
          <w:ins w:id="399" w:author="Ericsson User r1" w:date="2022-05-16T11:52:00Z"/>
        </w:trPr>
        <w:tc>
          <w:tcPr>
            <w:tcW w:w="2448" w:type="dxa"/>
          </w:tcPr>
          <w:p w14:paraId="2544389D" w14:textId="77777777" w:rsidR="00ED0C00" w:rsidRPr="001D2E49" w:rsidRDefault="00ED0C00" w:rsidP="00FC4A8D">
            <w:pPr>
              <w:pStyle w:val="TAH"/>
              <w:rPr>
                <w:ins w:id="400" w:author="Ericsson User r1" w:date="2022-05-16T11:52:00Z"/>
                <w:rFonts w:cs="Arial"/>
                <w:lang w:eastAsia="ja-JP"/>
              </w:rPr>
            </w:pPr>
            <w:ins w:id="401" w:author="Ericsson User r1" w:date="2022-05-16T11:5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3CAFE2" w14:textId="77777777" w:rsidR="00ED0C00" w:rsidRPr="001D2E49" w:rsidRDefault="00ED0C00" w:rsidP="00FC4A8D">
            <w:pPr>
              <w:pStyle w:val="TAH"/>
              <w:rPr>
                <w:ins w:id="402" w:author="Ericsson User r1" w:date="2022-05-16T11:52:00Z"/>
                <w:rFonts w:cs="Arial"/>
                <w:lang w:eastAsia="ja-JP"/>
              </w:rPr>
            </w:pPr>
            <w:ins w:id="403" w:author="Ericsson User r1" w:date="2022-05-16T11:5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344A91" w14:textId="77777777" w:rsidR="00ED0C00" w:rsidRPr="001D2E49" w:rsidRDefault="00ED0C00" w:rsidP="00FC4A8D">
            <w:pPr>
              <w:pStyle w:val="TAH"/>
              <w:rPr>
                <w:ins w:id="404" w:author="Ericsson User r1" w:date="2022-05-16T11:52:00Z"/>
                <w:rFonts w:cs="Arial"/>
                <w:lang w:eastAsia="ja-JP"/>
              </w:rPr>
            </w:pPr>
            <w:ins w:id="405" w:author="Ericsson User r1" w:date="2022-05-16T11:5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251D71DF" w14:textId="77777777" w:rsidR="00ED0C00" w:rsidRPr="001D2E49" w:rsidRDefault="00ED0C00" w:rsidP="00FC4A8D">
            <w:pPr>
              <w:pStyle w:val="TAH"/>
              <w:rPr>
                <w:ins w:id="406" w:author="Ericsson User r1" w:date="2022-05-16T11:52:00Z"/>
                <w:rFonts w:cs="Arial"/>
                <w:lang w:eastAsia="ja-JP"/>
              </w:rPr>
            </w:pPr>
            <w:ins w:id="407" w:author="Ericsson User r1" w:date="2022-05-16T11:5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5A63FA4" w14:textId="77777777" w:rsidR="00ED0C00" w:rsidRPr="001D2E49" w:rsidRDefault="00ED0C00" w:rsidP="00FC4A8D">
            <w:pPr>
              <w:pStyle w:val="TAH"/>
              <w:rPr>
                <w:ins w:id="408" w:author="Ericsson User r1" w:date="2022-05-16T11:52:00Z"/>
                <w:rFonts w:cs="Arial"/>
                <w:lang w:eastAsia="ja-JP"/>
              </w:rPr>
            </w:pPr>
            <w:ins w:id="409" w:author="Ericsson User r1" w:date="2022-05-16T11:5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D0C00" w:rsidRPr="001D2E49" w14:paraId="335C48E2" w14:textId="77777777" w:rsidTr="00FC4A8D">
        <w:trPr>
          <w:ins w:id="410" w:author="Ericsson User r1" w:date="2022-05-16T11:52:00Z"/>
        </w:trPr>
        <w:tc>
          <w:tcPr>
            <w:tcW w:w="2448" w:type="dxa"/>
          </w:tcPr>
          <w:p w14:paraId="26A83FAF" w14:textId="0B8B50AE" w:rsidR="00ED0C00" w:rsidRPr="001D2E49" w:rsidRDefault="00ED0C00" w:rsidP="00ED0C00">
            <w:pPr>
              <w:pStyle w:val="TAL"/>
              <w:rPr>
                <w:ins w:id="411" w:author="Ericsson User r1" w:date="2022-05-16T11:52:00Z"/>
                <w:rFonts w:eastAsia="Batang" w:cs="Arial"/>
                <w:lang w:eastAsia="ja-JP"/>
              </w:rPr>
            </w:pPr>
            <w:ins w:id="412" w:author="Ericsson User r1" w:date="2022-05-16T11:52:00Z">
              <w:r>
                <w:rPr>
                  <w:rFonts w:eastAsia="SimSun"/>
                  <w:b/>
                  <w:bCs/>
                </w:rPr>
                <w:t xml:space="preserve">NGAP </w:t>
              </w:r>
              <w:r w:rsidRPr="002E405E">
                <w:rPr>
                  <w:rFonts w:eastAsia="SimSun"/>
                  <w:b/>
                  <w:bCs/>
                </w:rPr>
                <w:t>IE Support Information Re</w:t>
              </w:r>
              <w:r>
                <w:rPr>
                  <w:rFonts w:eastAsia="SimSun"/>
                  <w:b/>
                  <w:bCs/>
                </w:rPr>
                <w:t>sponse</w:t>
              </w:r>
            </w:ins>
            <w:ins w:id="413" w:author="Ericsson User r1" w:date="2022-05-16T12:01:00Z">
              <w:r w:rsidR="000008EF"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1F9FE375" w14:textId="68EB52CA" w:rsidR="00ED0C00" w:rsidRPr="001D2E49" w:rsidRDefault="00ED0C00" w:rsidP="00ED0C00">
            <w:pPr>
              <w:pStyle w:val="TAL"/>
              <w:rPr>
                <w:ins w:id="414" w:author="Ericsson User r1" w:date="2022-05-16T11:5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E5D2E6" w14:textId="26D40A7E" w:rsidR="00ED0C00" w:rsidRPr="001D2E49" w:rsidRDefault="00ED0C00" w:rsidP="00ED0C00">
            <w:pPr>
              <w:pStyle w:val="TAL"/>
              <w:rPr>
                <w:ins w:id="415" w:author="Ericsson User r1" w:date="2022-05-16T11:52:00Z"/>
                <w:i/>
                <w:lang w:eastAsia="ja-JP"/>
              </w:rPr>
            </w:pPr>
            <w:ins w:id="416" w:author="Ericsson User r1" w:date="2022-05-16T11:52:00Z">
              <w:r>
                <w:rPr>
                  <w:i/>
                  <w:lang w:eastAsia="ja-JP"/>
                </w:rPr>
                <w:t>0..&lt;maxnoofIESupportInfo&gt;</w:t>
              </w:r>
            </w:ins>
          </w:p>
        </w:tc>
        <w:tc>
          <w:tcPr>
            <w:tcW w:w="2232" w:type="dxa"/>
          </w:tcPr>
          <w:p w14:paraId="32D8A1C4" w14:textId="44DB6BBE" w:rsidR="00ED0C00" w:rsidRPr="001D2E49" w:rsidRDefault="00ED0C00" w:rsidP="00ED0C00">
            <w:pPr>
              <w:pStyle w:val="TAL"/>
              <w:rPr>
                <w:ins w:id="417" w:author="Ericsson User r1" w:date="2022-05-16T11:52:00Z"/>
                <w:lang w:eastAsia="ja-JP"/>
              </w:rPr>
            </w:pPr>
          </w:p>
        </w:tc>
        <w:tc>
          <w:tcPr>
            <w:tcW w:w="2880" w:type="dxa"/>
          </w:tcPr>
          <w:p w14:paraId="3BC2985F" w14:textId="77777777" w:rsidR="00ED0C00" w:rsidRPr="001D2E49" w:rsidRDefault="00ED0C00" w:rsidP="00ED0C00">
            <w:pPr>
              <w:pStyle w:val="TAL"/>
              <w:rPr>
                <w:ins w:id="418" w:author="Ericsson User r1" w:date="2022-05-16T11:52:00Z"/>
                <w:lang w:eastAsia="ja-JP"/>
              </w:rPr>
            </w:pPr>
          </w:p>
        </w:tc>
      </w:tr>
      <w:tr w:rsidR="00ED0C00" w:rsidRPr="001D2E49" w14:paraId="484AD33E" w14:textId="77777777" w:rsidTr="00FC4A8D">
        <w:trPr>
          <w:ins w:id="419" w:author="Ericsson User r1" w:date="2022-05-16T11:52:00Z"/>
        </w:trPr>
        <w:tc>
          <w:tcPr>
            <w:tcW w:w="2448" w:type="dxa"/>
          </w:tcPr>
          <w:p w14:paraId="44778175" w14:textId="30C12D11" w:rsidR="00ED0C00" w:rsidRDefault="00ED0C00" w:rsidP="00ED0C00">
            <w:pPr>
              <w:pStyle w:val="TAL"/>
              <w:ind w:leftChars="50" w:left="100"/>
              <w:rPr>
                <w:ins w:id="420" w:author="Ericsson User r1" w:date="2022-05-16T11:52:00Z"/>
                <w:rFonts w:cs="Arial"/>
                <w:lang w:eastAsia="ja-JP"/>
              </w:rPr>
            </w:pPr>
            <w:ins w:id="421" w:author="Ericsson User r1" w:date="2022-05-16T11:52:00Z">
              <w:r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1080" w:type="dxa"/>
          </w:tcPr>
          <w:p w14:paraId="37AE4184" w14:textId="7DEAC53B" w:rsidR="00ED0C00" w:rsidRPr="001D2E49" w:rsidRDefault="00ED0C00" w:rsidP="00ED0C00">
            <w:pPr>
              <w:pStyle w:val="TAL"/>
              <w:rPr>
                <w:ins w:id="422" w:author="Ericsson User r1" w:date="2022-05-16T11:52:00Z"/>
                <w:rFonts w:cs="Arial"/>
                <w:lang w:eastAsia="ja-JP"/>
              </w:rPr>
            </w:pPr>
            <w:ins w:id="423" w:author="Ericsson User r1" w:date="2022-05-16T11:52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1440E4" w14:textId="77777777" w:rsidR="00ED0C00" w:rsidRPr="001D2E49" w:rsidRDefault="00ED0C00" w:rsidP="00ED0C00">
            <w:pPr>
              <w:pStyle w:val="TAL"/>
              <w:rPr>
                <w:ins w:id="424" w:author="Ericsson User r1" w:date="2022-05-16T11:52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B0A3FCC" w14:textId="329D6364" w:rsidR="00ED0C00" w:rsidRDefault="00ED0C00" w:rsidP="00ED0C00">
            <w:pPr>
              <w:pStyle w:val="TAL"/>
              <w:rPr>
                <w:ins w:id="425" w:author="Ericsson User r1" w:date="2022-05-16T11:52:00Z"/>
                <w:rFonts w:cs="Arial"/>
                <w:lang w:eastAsia="ja-JP"/>
              </w:rPr>
            </w:pPr>
            <w:ins w:id="426" w:author="Ericsson User r1" w:date="2022-05-16T11:52:00Z">
              <w:r>
                <w:rPr>
                  <w:rFonts w:eastAsia="SimSun" w:cs="Arial"/>
                  <w:lang w:eastAsia="ja-JP"/>
                </w:rPr>
                <w:t>9.3.1.x</w:t>
              </w:r>
            </w:ins>
          </w:p>
        </w:tc>
        <w:tc>
          <w:tcPr>
            <w:tcW w:w="2880" w:type="dxa"/>
          </w:tcPr>
          <w:p w14:paraId="433E4E33" w14:textId="77777777" w:rsidR="00ED0C00" w:rsidRPr="001D2E49" w:rsidRDefault="00ED0C00" w:rsidP="00ED0C00">
            <w:pPr>
              <w:pStyle w:val="TAL"/>
              <w:rPr>
                <w:ins w:id="427" w:author="Ericsson User r1" w:date="2022-05-16T11:52:00Z"/>
                <w:lang w:eastAsia="ja-JP"/>
              </w:rPr>
            </w:pPr>
          </w:p>
        </w:tc>
      </w:tr>
      <w:tr w:rsidR="00ED0C00" w:rsidRPr="001D2E49" w14:paraId="4B6C7423" w14:textId="77777777" w:rsidTr="00FC4A8D">
        <w:trPr>
          <w:ins w:id="428" w:author="Ericsson User r1" w:date="2022-05-16T11:52:00Z"/>
        </w:trPr>
        <w:tc>
          <w:tcPr>
            <w:tcW w:w="2448" w:type="dxa"/>
          </w:tcPr>
          <w:p w14:paraId="6B2583F7" w14:textId="5AFAD003" w:rsidR="00ED0C00" w:rsidRDefault="00ED0C00" w:rsidP="00ED0C00">
            <w:pPr>
              <w:pStyle w:val="TAL"/>
              <w:ind w:leftChars="50" w:left="100"/>
              <w:rPr>
                <w:ins w:id="429" w:author="Ericsson User r1" w:date="2022-05-16T11:52:00Z"/>
                <w:rFonts w:cs="Arial"/>
                <w:lang w:eastAsia="ja-JP"/>
              </w:rPr>
            </w:pPr>
            <w:ins w:id="430" w:author="Ericsson User r1" w:date="2022-05-16T11:52:00Z">
              <w:r>
                <w:rPr>
                  <w:rFonts w:eastAsia="SimSun"/>
                </w:rPr>
                <w:t>&gt;NGAP Protocol IE Support Information</w:t>
              </w:r>
            </w:ins>
          </w:p>
        </w:tc>
        <w:tc>
          <w:tcPr>
            <w:tcW w:w="1080" w:type="dxa"/>
          </w:tcPr>
          <w:p w14:paraId="19448163" w14:textId="630AF760" w:rsidR="00ED0C00" w:rsidRPr="001D2E49" w:rsidRDefault="00ED0C00" w:rsidP="00ED0C00">
            <w:pPr>
              <w:pStyle w:val="TAL"/>
              <w:rPr>
                <w:ins w:id="431" w:author="Ericsson User r1" w:date="2022-05-16T11:52:00Z"/>
                <w:rFonts w:cs="Arial"/>
                <w:lang w:eastAsia="ja-JP"/>
              </w:rPr>
            </w:pPr>
            <w:ins w:id="432" w:author="Ericsson User r1" w:date="2022-05-16T11:52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42460BE" w14:textId="77777777" w:rsidR="00ED0C00" w:rsidRPr="001D2E49" w:rsidRDefault="00ED0C00" w:rsidP="00ED0C00">
            <w:pPr>
              <w:pStyle w:val="TAL"/>
              <w:rPr>
                <w:ins w:id="433" w:author="Ericsson User r1" w:date="2022-05-16T11:52:00Z"/>
                <w:i/>
                <w:lang w:eastAsia="ja-JP"/>
              </w:rPr>
            </w:pPr>
          </w:p>
        </w:tc>
        <w:tc>
          <w:tcPr>
            <w:tcW w:w="2232" w:type="dxa"/>
          </w:tcPr>
          <w:p w14:paraId="32A0588D" w14:textId="36C11A7B" w:rsidR="00ED0C00" w:rsidRDefault="00ED0C00" w:rsidP="00ED0C00">
            <w:pPr>
              <w:pStyle w:val="TAL"/>
              <w:rPr>
                <w:ins w:id="434" w:author="Ericsson User r1" w:date="2022-05-16T11:52:00Z"/>
                <w:rFonts w:cs="Arial"/>
                <w:lang w:eastAsia="ja-JP"/>
              </w:rPr>
            </w:pPr>
            <w:ins w:id="435" w:author="Ericsson User r1" w:date="2022-05-16T11:52:00Z">
              <w:r>
                <w:rPr>
                  <w:rFonts w:eastAsia="SimSun" w:cs="Arial"/>
                  <w:lang w:eastAsia="ja-JP"/>
                </w:rPr>
                <w:t>9.3.1.y</w:t>
              </w:r>
            </w:ins>
          </w:p>
        </w:tc>
        <w:tc>
          <w:tcPr>
            <w:tcW w:w="2880" w:type="dxa"/>
          </w:tcPr>
          <w:p w14:paraId="4C71F90E" w14:textId="77777777" w:rsidR="00ED0C00" w:rsidRPr="001D2E49" w:rsidRDefault="00ED0C00" w:rsidP="00ED0C00">
            <w:pPr>
              <w:pStyle w:val="TAL"/>
              <w:rPr>
                <w:ins w:id="436" w:author="Ericsson User r1" w:date="2022-05-16T11:52:00Z"/>
                <w:lang w:eastAsia="ja-JP"/>
              </w:rPr>
            </w:pPr>
          </w:p>
        </w:tc>
      </w:tr>
      <w:tr w:rsidR="00211DB7" w:rsidRPr="001D2E49" w14:paraId="341AB78B" w14:textId="77777777" w:rsidTr="00FC4A8D">
        <w:trPr>
          <w:ins w:id="437" w:author="Qualcomm2" w:date="2022-05-17T18:36:00Z"/>
        </w:trPr>
        <w:tc>
          <w:tcPr>
            <w:tcW w:w="2448" w:type="dxa"/>
          </w:tcPr>
          <w:p w14:paraId="61B97F0F" w14:textId="258133F1" w:rsidR="00211DB7" w:rsidRDefault="00211DB7" w:rsidP="00ED0C00">
            <w:pPr>
              <w:pStyle w:val="TAL"/>
              <w:ind w:leftChars="50" w:left="100"/>
              <w:rPr>
                <w:ins w:id="438" w:author="Qualcomm2" w:date="2022-05-17T18:36:00Z"/>
                <w:rFonts w:eastAsia="SimSun"/>
              </w:rPr>
            </w:pPr>
            <w:ins w:id="439" w:author="Qualcomm2" w:date="2022-05-17T18:40:00Z">
              <w:r>
                <w:rPr>
                  <w:rFonts w:cs="Arial"/>
                  <w:lang w:eastAsia="ja-JP"/>
                </w:rPr>
                <w:t>&gt;</w:t>
              </w:r>
            </w:ins>
            <w:ins w:id="440" w:author="Qualcomm2" w:date="2022-05-17T18:36:00Z">
              <w:r>
                <w:rPr>
                  <w:rFonts w:cs="Arial"/>
                  <w:lang w:eastAsia="ja-JP"/>
                </w:rPr>
                <w:t>NGAP Protocol IE Presence Information</w:t>
              </w:r>
            </w:ins>
          </w:p>
        </w:tc>
        <w:tc>
          <w:tcPr>
            <w:tcW w:w="1080" w:type="dxa"/>
          </w:tcPr>
          <w:p w14:paraId="244C4B33" w14:textId="54EAE46B" w:rsidR="00211DB7" w:rsidRDefault="00211DB7" w:rsidP="00ED0C00">
            <w:pPr>
              <w:pStyle w:val="TAL"/>
              <w:rPr>
                <w:ins w:id="441" w:author="Qualcomm2" w:date="2022-05-17T18:36:00Z"/>
                <w:rFonts w:eastAsia="SimSun" w:cs="Arial"/>
                <w:lang w:eastAsia="ja-JP"/>
              </w:rPr>
            </w:pPr>
            <w:ins w:id="442" w:author="Qualcomm2" w:date="2022-05-17T18:36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DEDBAD2" w14:textId="77777777" w:rsidR="00211DB7" w:rsidRPr="001D2E49" w:rsidRDefault="00211DB7" w:rsidP="00ED0C00">
            <w:pPr>
              <w:pStyle w:val="TAL"/>
              <w:rPr>
                <w:ins w:id="443" w:author="Qualcomm2" w:date="2022-05-17T18:36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424D538" w14:textId="201F7501" w:rsidR="00211DB7" w:rsidRDefault="00211DB7" w:rsidP="00ED0C00">
            <w:pPr>
              <w:pStyle w:val="TAL"/>
              <w:rPr>
                <w:ins w:id="444" w:author="Qualcomm2" w:date="2022-05-17T18:36:00Z"/>
                <w:rFonts w:eastAsia="SimSun" w:cs="Arial"/>
                <w:lang w:eastAsia="ja-JP"/>
              </w:rPr>
            </w:pPr>
            <w:ins w:id="445" w:author="Qualcomm2" w:date="2022-05-17T18:36:00Z">
              <w:r>
                <w:rPr>
                  <w:rFonts w:eastAsia="SimSun" w:cs="Arial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54149165" w14:textId="77777777" w:rsidR="00211DB7" w:rsidRPr="001D2E49" w:rsidRDefault="00211DB7" w:rsidP="00ED0C00">
            <w:pPr>
              <w:pStyle w:val="TAL"/>
              <w:rPr>
                <w:ins w:id="446" w:author="Qualcomm2" w:date="2022-05-17T18:36:00Z"/>
                <w:lang w:eastAsia="ja-JP"/>
              </w:rPr>
            </w:pPr>
          </w:p>
        </w:tc>
      </w:tr>
    </w:tbl>
    <w:p w14:paraId="142AB949" w14:textId="77777777" w:rsidR="00ED0C00" w:rsidRDefault="00ED0C00" w:rsidP="00ED0C00">
      <w:pPr>
        <w:rPr>
          <w:ins w:id="447" w:author="Ericsson User r1" w:date="2022-05-16T11:53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D0C00" w:rsidRPr="001F6C4D" w14:paraId="281C3143" w14:textId="77777777" w:rsidTr="00FC4A8D">
        <w:trPr>
          <w:ins w:id="448" w:author="Ericsson User r1" w:date="2022-05-16T11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D6D3" w14:textId="77777777" w:rsidR="00ED0C00" w:rsidRPr="001F6C4D" w:rsidRDefault="00ED0C00" w:rsidP="00FC4A8D">
            <w:pPr>
              <w:pStyle w:val="TAH"/>
              <w:rPr>
                <w:ins w:id="449" w:author="Ericsson User r1" w:date="2022-05-16T11:53:00Z"/>
                <w:rFonts w:eastAsia="SimSun"/>
                <w:lang w:eastAsia="ja-JP"/>
              </w:rPr>
            </w:pPr>
            <w:ins w:id="450" w:author="Ericsson User r1" w:date="2022-05-16T11:53:00Z">
              <w:r w:rsidRPr="001F6C4D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240F" w14:textId="77777777" w:rsidR="00ED0C00" w:rsidRPr="001F6C4D" w:rsidRDefault="00ED0C00" w:rsidP="00FC4A8D">
            <w:pPr>
              <w:pStyle w:val="TAH"/>
              <w:rPr>
                <w:ins w:id="451" w:author="Ericsson User r1" w:date="2022-05-16T11:53:00Z"/>
                <w:rFonts w:eastAsia="SimSun"/>
                <w:lang w:eastAsia="ja-JP"/>
              </w:rPr>
            </w:pPr>
            <w:ins w:id="452" w:author="Ericsson User r1" w:date="2022-05-16T11:53:00Z">
              <w:r w:rsidRPr="001F6C4D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ED0C00" w:rsidRPr="001F6C4D" w14:paraId="1CE688CB" w14:textId="77777777" w:rsidTr="00FC4A8D">
        <w:trPr>
          <w:ins w:id="453" w:author="Ericsson User r1" w:date="2022-05-16T11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AB3" w14:textId="77777777" w:rsidR="00ED0C00" w:rsidRPr="001F5312" w:rsidRDefault="00ED0C00" w:rsidP="00FC4A8D">
            <w:pPr>
              <w:pStyle w:val="TAL"/>
              <w:rPr>
                <w:ins w:id="454" w:author="Ericsson User r1" w:date="2022-05-16T11:53:00Z"/>
                <w:rFonts w:cs="Arial"/>
                <w:lang w:eastAsia="ja-JP"/>
              </w:rPr>
            </w:pPr>
            <w:ins w:id="455" w:author="Ericsson User r1" w:date="2022-05-16T11:53:00Z">
              <w:r w:rsidRPr="001F5312">
                <w:rPr>
                  <w:rFonts w:cs="Arial"/>
                  <w:lang w:eastAsia="ja-JP"/>
                </w:rPr>
                <w:t>maxnoof</w:t>
              </w:r>
              <w:r>
                <w:rPr>
                  <w:rFonts w:cs="Arial"/>
                  <w:lang w:eastAsia="ja-JP"/>
                </w:rPr>
                <w:t>IESupportInfo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AA2F" w14:textId="77777777" w:rsidR="00ED0C00" w:rsidRPr="001F5312" w:rsidRDefault="00ED0C00" w:rsidP="00FC4A8D">
            <w:pPr>
              <w:pStyle w:val="TAL"/>
              <w:rPr>
                <w:ins w:id="456" w:author="Ericsson User r1" w:date="2022-05-16T11:53:00Z"/>
                <w:rFonts w:cs="Arial"/>
                <w:lang w:eastAsia="ja-JP"/>
              </w:rPr>
            </w:pPr>
            <w:ins w:id="457" w:author="Ericsson User r1" w:date="2022-05-16T11:53:00Z">
              <w:r w:rsidRPr="001F531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IE Support Information</w:t>
              </w:r>
              <w:r w:rsidRPr="001F5312">
                <w:rPr>
                  <w:rFonts w:cs="Arial"/>
                  <w:lang w:eastAsia="ja-JP"/>
                </w:rPr>
                <w:t>. Value is 32.</w:t>
              </w:r>
            </w:ins>
          </w:p>
        </w:tc>
      </w:tr>
    </w:tbl>
    <w:p w14:paraId="7664CDCE" w14:textId="77777777" w:rsidR="00ED0C00" w:rsidRDefault="00ED0C00" w:rsidP="00ED0C00">
      <w:pPr>
        <w:rPr>
          <w:ins w:id="458" w:author="Ericsson User r1" w:date="2022-05-16T11:52:00Z"/>
        </w:rPr>
      </w:pPr>
    </w:p>
    <w:p w14:paraId="746D98E8" w14:textId="77777777" w:rsidR="00D73E49" w:rsidRDefault="002E405E" w:rsidP="002E405E">
      <w:pPr>
        <w:pStyle w:val="FirstChange"/>
        <w:rPr>
          <w:ins w:id="459" w:author="Ericsson User" w:date="2022-04-25T11:24:00Z"/>
        </w:rPr>
        <w:sectPr w:rsidR="00D73E49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794CB9" w14:textId="499857D0" w:rsidR="002E405E" w:rsidRPr="00CE63E2" w:rsidRDefault="002E405E" w:rsidP="002E405E">
      <w:pPr>
        <w:pStyle w:val="FirstChange"/>
      </w:pPr>
    </w:p>
    <w:p w14:paraId="4CFEAE95" w14:textId="77777777" w:rsidR="00761F29" w:rsidRPr="001D2E49" w:rsidRDefault="00761F29" w:rsidP="00761F29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617C79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5B4D0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5EAA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286AB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933BD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6C3C0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4832A9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7CC4D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D41AA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B0EA2A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B82A66E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E3781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721C4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EB279C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FF769F0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01A80C6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F1B5B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1D450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460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691E0DA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40FE634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A342F6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3F0C5A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57E9EB9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43FEFC22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281B71C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3FE7C4F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397B247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4433F8E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id-Alternative-SharedNG-U-Multicast-TNL-Information,</w:t>
      </w:r>
    </w:p>
    <w:p w14:paraId="18E0647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737A61E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390A91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578854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5B9D56AC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3E12DD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74CB291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30F5402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BAA4945" w14:textId="77777777" w:rsidR="00761F29" w:rsidRPr="00AD521A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5EC9ABA4" w14:textId="77777777" w:rsidR="00761F29" w:rsidRPr="001D2E49" w:rsidRDefault="00761F29" w:rsidP="00761F2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9CA88AB" w14:textId="77777777" w:rsidR="00761F29" w:rsidRDefault="00761F29" w:rsidP="00761F2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69E9FD02" w14:textId="77777777" w:rsidR="00761F29" w:rsidRPr="00AD521A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509C1D5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101EE78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0CA5EE9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4BF76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503B26F9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0852F108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70F579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144F7D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881116A" w14:textId="77777777" w:rsidR="00761F29" w:rsidRDefault="00761F29" w:rsidP="00761F29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1A85FDF4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216C4971" w14:textId="77777777" w:rsidR="00761F29" w:rsidRDefault="00761F29" w:rsidP="00761F2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524A38AF" w14:textId="77777777" w:rsidR="00761F29" w:rsidRDefault="00761F29" w:rsidP="00761F2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46D7A1A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6F1F9D4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C0A37AC" w14:textId="77777777" w:rsidR="00761F29" w:rsidRPr="00ED189F" w:rsidRDefault="00761F29" w:rsidP="00761F2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6F068C7C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69486A6E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1A27E1B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070A14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8B0EF6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26DCF55F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05BE04C6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65C9C97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941B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3A624E13" w14:textId="77777777" w:rsidR="00761F29" w:rsidRDefault="00761F29" w:rsidP="00761F2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6859F1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5D98DA87" w14:textId="77777777" w:rsidR="00761F29" w:rsidRPr="009873D1" w:rsidRDefault="00761F29" w:rsidP="00761F29">
      <w:pPr>
        <w:pStyle w:val="PL"/>
      </w:pPr>
      <w:r w:rsidRPr="009873D1">
        <w:tab/>
        <w:t>id-M4ReportAmount,</w:t>
      </w:r>
    </w:p>
    <w:p w14:paraId="4C0449BB" w14:textId="77777777" w:rsidR="00761F29" w:rsidRPr="009873D1" w:rsidRDefault="00761F29" w:rsidP="00761F29">
      <w:pPr>
        <w:pStyle w:val="PL"/>
      </w:pPr>
      <w:r w:rsidRPr="009873D1">
        <w:tab/>
        <w:t>id-M5ReportAmount,</w:t>
      </w:r>
    </w:p>
    <w:p w14:paraId="5B8D58DC" w14:textId="77777777" w:rsidR="00761F29" w:rsidRPr="009873D1" w:rsidRDefault="00761F29" w:rsidP="00761F29">
      <w:pPr>
        <w:pStyle w:val="PL"/>
      </w:pPr>
      <w:r w:rsidRPr="009873D1">
        <w:tab/>
        <w:t>id-M6ReportAmount,</w:t>
      </w:r>
    </w:p>
    <w:p w14:paraId="5896C62A" w14:textId="77777777" w:rsidR="00761F29" w:rsidRPr="009873D1" w:rsidRDefault="00761F29" w:rsidP="00761F29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B3D15B9" w14:textId="77777777" w:rsidR="00761F29" w:rsidRPr="009873D1" w:rsidRDefault="00761F29" w:rsidP="00761F29">
      <w:pPr>
        <w:pStyle w:val="PL"/>
      </w:pPr>
      <w:r w:rsidRPr="009873D1">
        <w:tab/>
        <w:t>id-M7ReportAmount,</w:t>
      </w:r>
    </w:p>
    <w:p w14:paraId="6177133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30297AAD" w14:textId="77777777" w:rsidR="00761F29" w:rsidRPr="001F5312" w:rsidRDefault="00761F29" w:rsidP="00761F29">
      <w:pPr>
        <w:pStyle w:val="PL"/>
        <w:rPr>
          <w:snapToGrid w:val="0"/>
          <w:lang w:eastAsia="zh-CN"/>
        </w:rPr>
      </w:pPr>
      <w:bookmarkStart w:id="461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42541A2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id-MBS-QoSFlows-ToBeSetupList,</w:t>
      </w:r>
    </w:p>
    <w:p w14:paraId="2F7D6706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id-MBS-QoSFlows-ToBeSetupModList,</w:t>
      </w:r>
    </w:p>
    <w:p w14:paraId="78E624D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30217B18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0F7C19C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id-MBS-SessionInformation-SourcetoTargetList,</w:t>
      </w:r>
    </w:p>
    <w:p w14:paraId="26F54A13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id-MBS-SessionInformation-TargettoSourceList,</w:t>
      </w:r>
    </w:p>
    <w:p w14:paraId="2B277486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AE064F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id-MBSSessionInformationFailedtoSetupList,</w:t>
      </w:r>
    </w:p>
    <w:p w14:paraId="6634BF11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092DC20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MBSSessionInformationSetupList,</w:t>
      </w:r>
    </w:p>
    <w:p w14:paraId="6D136F25" w14:textId="77777777" w:rsidR="00761F29" w:rsidRPr="001F5312" w:rsidRDefault="00761F29" w:rsidP="00761F2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MBSSessionInformationSetuporModifyList,</w:t>
      </w:r>
    </w:p>
    <w:p w14:paraId="1D9BCF23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MBSSessionInformationToBeRemoveList,</w:t>
      </w:r>
    </w:p>
    <w:p w14:paraId="7D662C61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MBSSessionInformationToBeSetupList,</w:t>
      </w:r>
    </w:p>
    <w:p w14:paraId="53C18E0E" w14:textId="77777777" w:rsidR="00761F29" w:rsidRDefault="00761F29" w:rsidP="00761F2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MBSSessionInformationToBeSetuporModifyList,</w:t>
      </w:r>
    </w:p>
    <w:p w14:paraId="4373A300" w14:textId="77777777" w:rsidR="00761F29" w:rsidRPr="001F5312" w:rsidRDefault="00761F29" w:rsidP="00761F29">
      <w:pPr>
        <w:pStyle w:val="PL"/>
        <w:rPr>
          <w:rFonts w:eastAsia="Yu Mincho"/>
        </w:rPr>
      </w:pPr>
      <w:r w:rsidRPr="001F5312">
        <w:rPr>
          <w:rFonts w:eastAsia="Yu Mincho"/>
        </w:rPr>
        <w:tab/>
      </w:r>
      <w:r w:rsidRPr="001F5312">
        <w:rPr>
          <w:noProof w:val="0"/>
        </w:rPr>
        <w:t>id-</w:t>
      </w:r>
      <w:r w:rsidRPr="001F5312">
        <w:rPr>
          <w:rFonts w:cs="Arial"/>
          <w:szCs w:val="24"/>
        </w:rPr>
        <w:t>MBS</w:t>
      </w:r>
      <w:r w:rsidRPr="001F5312">
        <w:t>SessionStatus,</w:t>
      </w:r>
    </w:p>
    <w:p w14:paraId="464110C4" w14:textId="77777777" w:rsidR="00761F29" w:rsidRPr="00F32326" w:rsidRDefault="00761F29" w:rsidP="00761F2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461"/>
    <w:p w14:paraId="492CF9E8" w14:textId="77777777" w:rsidR="00761F29" w:rsidRPr="000F3C96" w:rsidRDefault="00761F29" w:rsidP="00761F2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D7C16CA" w14:textId="7FBF982E" w:rsidR="00761F29" w:rsidRDefault="00761F29" w:rsidP="00761F29">
      <w:pPr>
        <w:pStyle w:val="PL"/>
        <w:rPr>
          <w:ins w:id="462" w:author="Ericsson User" w:date="2022-04-25T11:15:00Z"/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1FA529A2" w14:textId="2852DE1C" w:rsidR="00F8584B" w:rsidRPr="001D2E49" w:rsidRDefault="00F8584B" w:rsidP="00F8584B">
      <w:pPr>
        <w:pStyle w:val="PL"/>
        <w:rPr>
          <w:ins w:id="463" w:author="Ericsson User" w:date="2022-04-25T11:15:00Z"/>
          <w:noProof w:val="0"/>
          <w:snapToGrid w:val="0"/>
        </w:rPr>
      </w:pPr>
      <w:ins w:id="464" w:author="Ericsson User" w:date="2022-04-25T11:15:00Z">
        <w:r>
          <w:rPr>
            <w:noProof w:val="0"/>
            <w:snapToGrid w:val="0"/>
          </w:rPr>
          <w:tab/>
          <w:t>id-</w:t>
        </w:r>
        <w:r w:rsidRPr="00F8584B">
          <w:rPr>
            <w:noProof w:val="0"/>
            <w:snapToGrid w:val="0"/>
          </w:rPr>
          <w:t>NGAPIESupportInformationRe</w:t>
        </w:r>
      </w:ins>
      <w:ins w:id="465" w:author="Ericsson User" w:date="2022-04-25T11:16:00Z">
        <w:r>
          <w:rPr>
            <w:noProof w:val="0"/>
            <w:snapToGrid w:val="0"/>
          </w:rPr>
          <w:t>quest</w:t>
        </w:r>
      </w:ins>
      <w:ins w:id="466" w:author="Ericsson User" w:date="2022-04-25T11:15:00Z"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>,</w:t>
        </w:r>
      </w:ins>
    </w:p>
    <w:p w14:paraId="743E0B01" w14:textId="6A41A607" w:rsidR="00F8584B" w:rsidRPr="001D2E49" w:rsidRDefault="00F8584B" w:rsidP="00761F29">
      <w:pPr>
        <w:pStyle w:val="PL"/>
        <w:rPr>
          <w:noProof w:val="0"/>
          <w:snapToGrid w:val="0"/>
        </w:rPr>
      </w:pPr>
      <w:ins w:id="467" w:author="Ericsson User" w:date="2022-04-25T11:15:00Z">
        <w:r>
          <w:rPr>
            <w:noProof w:val="0"/>
            <w:snapToGrid w:val="0"/>
          </w:rPr>
          <w:tab/>
          <w:t>id-</w:t>
        </w:r>
        <w:r w:rsidRPr="00F8584B">
          <w:rPr>
            <w:noProof w:val="0"/>
            <w:snapToGrid w:val="0"/>
          </w:rPr>
          <w:t>NGAPIESupportInformationResponseList</w:t>
        </w:r>
        <w:r>
          <w:rPr>
            <w:noProof w:val="0"/>
            <w:snapToGrid w:val="0"/>
          </w:rPr>
          <w:t>,</w:t>
        </w:r>
      </w:ins>
    </w:p>
    <w:p w14:paraId="7C833798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0F8B7D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70B22D4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E805CD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D760F0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52C3E10" w14:textId="77777777" w:rsidR="00761F29" w:rsidRPr="006E2A50" w:rsidRDefault="00761F29" w:rsidP="00761F29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D55CB9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7F6F7F1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736CB55B" w14:textId="77777777" w:rsidR="00761F29" w:rsidRPr="002F1391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2C764FE2" w14:textId="77777777" w:rsidR="00761F29" w:rsidRDefault="00761F29" w:rsidP="00761F29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1E3534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18FE1A1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673BBBA5" w14:textId="77777777" w:rsidR="00761F29" w:rsidRPr="000C5984" w:rsidRDefault="00761F29" w:rsidP="00761F29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799A9A3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3B1BBBD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32025BC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1F86F8D8" w14:textId="77777777" w:rsidR="00761F29" w:rsidRPr="000B2599" w:rsidRDefault="00761F29" w:rsidP="00761F29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1805485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1DB60615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6B14157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7C894FA6" w14:textId="77777777" w:rsidR="00761F29" w:rsidRPr="0020729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AC17B3B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BA15DE0" w14:textId="77777777" w:rsidR="00761F29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89B333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25099556" w14:textId="77777777" w:rsidR="00761F29" w:rsidRPr="00B66DA4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7BB2C67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1475260B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D4120E0" w14:textId="77777777" w:rsidR="00761F29" w:rsidRDefault="00761F29" w:rsidP="00761F29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76972A02" w14:textId="77777777" w:rsidR="00761F29" w:rsidRPr="006F1034" w:rsidRDefault="00761F29" w:rsidP="00761F29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r w:rsidRPr="00001FB5">
        <w:rPr>
          <w:noProof w:val="0"/>
          <w:snapToGrid w:val="0"/>
        </w:rPr>
        <w:t>UEContextReferenceAtSource</w:t>
      </w:r>
      <w:r w:rsidRPr="00001FB5">
        <w:rPr>
          <w:snapToGrid w:val="0"/>
        </w:rPr>
        <w:t>,</w:t>
      </w:r>
    </w:p>
    <w:p w14:paraId="203379A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1CEB6EF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224CE2A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7AA066B3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7690E42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2F8D8137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2A2D4C0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1BC8A551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B7AC6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01FFCE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56369A3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07C6F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77104EA5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id-SharedNG-U-Multicast-TNL-Information,</w:t>
      </w:r>
    </w:p>
    <w:p w14:paraId="47A5F58B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id-SharedNG-U-Unicast-TNL-Information,</w:t>
      </w:r>
    </w:p>
    <w:p w14:paraId="44C9BB06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18B3B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0B43C57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4D7BB7E9" w14:textId="77777777" w:rsidR="00761F29" w:rsidRDefault="00761F29" w:rsidP="00761F29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E4B4B79" w14:textId="77777777" w:rsidR="00761F29" w:rsidRDefault="00761F29" w:rsidP="00761F29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499B3507" w14:textId="77777777" w:rsidR="00761F29" w:rsidRPr="003C5A41" w:rsidRDefault="00761F29" w:rsidP="00761F29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624E1FBD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A24797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1454A1F9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0DD69BD6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7D251411" w14:textId="77777777" w:rsidR="00761F29" w:rsidRPr="004B5CE3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127FBA4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919F11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0341C04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0C7AA9A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8CC47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2FCE186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108AE071" w14:textId="77777777" w:rsidR="00761F29" w:rsidRPr="00960F6D" w:rsidRDefault="00761F29" w:rsidP="00761F29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AD10B4B" w14:textId="77777777" w:rsidR="00761F2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00AB1796" w14:textId="77777777" w:rsidR="00761F29" w:rsidRPr="00C05B0F" w:rsidRDefault="00761F29" w:rsidP="00761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3EB4991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316167F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0DE298E" w14:textId="77777777" w:rsidR="00761F29" w:rsidRPr="001D2E49" w:rsidRDefault="00761F29" w:rsidP="00761F2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5ECD04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8FE12C6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56230DF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19DBCD58" w14:textId="77777777" w:rsidR="00761F29" w:rsidRPr="001D2E4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2061722D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5565ED95" w14:textId="77777777" w:rsidR="00761F29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425840AD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EB5F4A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35769EC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22B60D6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3D2D5C2C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1035D47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7C24697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1BEFCA36" w14:textId="77777777" w:rsidR="00761F29" w:rsidRDefault="00761F29" w:rsidP="00761F29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592D3F6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37E523D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6C9C9A0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4ECE4E8B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BA80D5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91419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731F1546" w14:textId="77777777" w:rsidR="00761F29" w:rsidRPr="001D2E49" w:rsidRDefault="00761F29" w:rsidP="00761F29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A80199E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F6367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537A7D6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1D296755" w14:textId="77777777" w:rsidR="00761F29" w:rsidRPr="00367E0D" w:rsidRDefault="00761F29" w:rsidP="00761F2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586DE0F9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0A5C9A09" w14:textId="77777777" w:rsidR="00761F29" w:rsidRDefault="00761F29" w:rsidP="00761F29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8DFC20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6B0E1B9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174519AB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50F67662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A286F7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1C48BDE3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bookmarkStart w:id="468" w:name="OLE_LINK134"/>
      <w:r>
        <w:rPr>
          <w:noProof w:val="0"/>
        </w:rPr>
        <w:t>maxnoofMDTPLMNs</w:t>
      </w:r>
      <w:bookmarkEnd w:id="468"/>
      <w:r>
        <w:rPr>
          <w:noProof w:val="0"/>
        </w:rPr>
        <w:t>,</w:t>
      </w:r>
    </w:p>
    <w:p w14:paraId="2DA973E6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58D00E81" w14:textId="77777777" w:rsidR="00761F29" w:rsidRPr="00367E0D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40C93D6F" w14:textId="77777777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0346AB9C" w14:textId="08C1A313" w:rsidR="00761F29" w:rsidRDefault="00761F29" w:rsidP="00761F29">
      <w:pPr>
        <w:pStyle w:val="PL"/>
        <w:rPr>
          <w:ins w:id="469" w:author="Ericsson User" w:date="2022-04-25T11:22:00Z"/>
          <w:noProof w:val="0"/>
        </w:rPr>
      </w:pPr>
      <w:r w:rsidRPr="00367E0D">
        <w:rPr>
          <w:noProof w:val="0"/>
        </w:rPr>
        <w:tab/>
        <w:t>maxnoofNeighPCIforMDT,</w:t>
      </w:r>
    </w:p>
    <w:p w14:paraId="0799D849" w14:textId="4F3D47AF" w:rsidR="00D73E49" w:rsidRPr="00367E0D" w:rsidRDefault="00D73E49" w:rsidP="00761F29">
      <w:pPr>
        <w:pStyle w:val="PL"/>
        <w:rPr>
          <w:noProof w:val="0"/>
        </w:rPr>
      </w:pPr>
      <w:ins w:id="470" w:author="Ericsson User" w:date="2022-04-25T11:22:00Z">
        <w:r>
          <w:rPr>
            <w:noProof w:val="0"/>
          </w:rPr>
          <w:tab/>
        </w:r>
      </w:ins>
      <w:ins w:id="471" w:author="Ericsson User" w:date="2022-04-25T11:30:00Z">
        <w:r>
          <w:rPr>
            <w:noProof w:val="0"/>
            <w:snapToGrid w:val="0"/>
          </w:rPr>
          <w:t>maxnoofNGAPIESupportInfo</w:t>
        </w:r>
      </w:ins>
      <w:ins w:id="472" w:author="Ericsson User" w:date="2022-04-25T11:22:00Z">
        <w:r>
          <w:rPr>
            <w:noProof w:val="0"/>
            <w:snapToGrid w:val="0"/>
          </w:rPr>
          <w:t>,</w:t>
        </w:r>
      </w:ins>
    </w:p>
    <w:p w14:paraId="493242CF" w14:textId="1BCA9D1F" w:rsidR="00761F29" w:rsidRPr="001D2E49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2839CF74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4CD84DDC" w14:textId="77777777" w:rsidR="00761F29" w:rsidRPr="00367E0D" w:rsidRDefault="00761F29" w:rsidP="00761F29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212FDE05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44652B46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47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473"/>
      <w:r>
        <w:rPr>
          <w:noProof w:val="0"/>
          <w:snapToGrid w:val="0"/>
          <w:lang w:eastAsia="zh-CN"/>
        </w:rPr>
        <w:t>,</w:t>
      </w:r>
    </w:p>
    <w:p w14:paraId="783A04E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64DA0D85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1C4582CE" w14:textId="77777777" w:rsidR="00761F29" w:rsidRPr="008B235E" w:rsidRDefault="00761F29" w:rsidP="00761F2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31B7EA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77A696D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4CF6E5D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36DC5A9F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3E8D66B8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51AA7C55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14709A67" w14:textId="77777777" w:rsidR="00761F29" w:rsidRDefault="00761F29" w:rsidP="00761F29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3EE02CDF" w14:textId="77777777" w:rsidR="00761F29" w:rsidRDefault="00761F29" w:rsidP="00761F29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39263D7B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0B1162B1" w14:textId="77777777" w:rsidR="00761F29" w:rsidRPr="001D2E49" w:rsidRDefault="00761F29" w:rsidP="00761F29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3503CCF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6DDAB6B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7AA11B11" w14:textId="77777777" w:rsidR="00761F29" w:rsidRPr="00F741EE" w:rsidRDefault="00761F29" w:rsidP="00761F2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11985430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1BE2766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59E51366" w14:textId="77777777" w:rsidR="00761F29" w:rsidRPr="00F32326" w:rsidRDefault="00761F29" w:rsidP="00761F29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442622EB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06167CAC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27B98A28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13F5F8CD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5E5682E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37E894C3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709FC33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C104482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B5105">
        <w:rPr>
          <w:noProof w:val="0"/>
          <w:color w:val="000000"/>
        </w:rPr>
        <w:t>maxnoofTargetS-NSSAIs,</w:t>
      </w:r>
    </w:p>
    <w:p w14:paraId="57210611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28F2A806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024AC99" w14:textId="77777777" w:rsidR="00761F29" w:rsidRPr="008B235E" w:rsidRDefault="00761F29" w:rsidP="00761F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9FE28D3" w14:textId="77777777" w:rsidR="00761F29" w:rsidRPr="001F5312" w:rsidRDefault="00761F29" w:rsidP="00761F29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4670E5D1" w14:textId="77777777" w:rsidR="00761F29" w:rsidRDefault="00761F29" w:rsidP="00761F29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742D6FDA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E28E3F4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51BDAE87" w14:textId="77777777" w:rsidR="00761F29" w:rsidRPr="001D2E49" w:rsidRDefault="00761F29" w:rsidP="00761F29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460"/>
    <w:p w14:paraId="74DD554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6A1E1FC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20B6B133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BB8AE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6FAB96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2BA6E4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3C96252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671C37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07D129C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93FC80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3EE9C12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8A4FF9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CEE23B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36DBFCF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30855EE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0795F04D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E30788A" w14:textId="77777777" w:rsidR="00761F29" w:rsidRPr="001D2E49" w:rsidRDefault="00761F29" w:rsidP="00761F2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7D4486D" w14:textId="5B69F851" w:rsidR="00D73E49" w:rsidRDefault="00D73E49" w:rsidP="00D73E4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68302B" w14:textId="0B5194D6" w:rsidR="00D73E49" w:rsidRDefault="00D73E49" w:rsidP="00D73E49">
      <w:pPr>
        <w:pStyle w:val="PL"/>
        <w:rPr>
          <w:ins w:id="474" w:author="Ericsson User" w:date="2022-04-25T11:31:00Z"/>
          <w:noProof w:val="0"/>
          <w:snapToGrid w:val="0"/>
        </w:rPr>
      </w:pPr>
      <w:ins w:id="475" w:author="Ericsson User" w:date="2022-04-25T11:28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SEQUENCE (</w:t>
        </w:r>
      </w:ins>
      <w:ins w:id="476" w:author="Ericsson User" w:date="2022-04-25T11:30:00Z">
        <w:r w:rsidR="004F0DE7">
          <w:rPr>
            <w:noProof w:val="0"/>
            <w:snapToGrid w:val="0"/>
          </w:rPr>
          <w:t>SIZE(</w:t>
        </w:r>
      </w:ins>
      <w:ins w:id="477" w:author="Ericsson User" w:date="2022-04-25T11:28:00Z">
        <w:r>
          <w:rPr>
            <w:noProof w:val="0"/>
            <w:snapToGrid w:val="0"/>
          </w:rPr>
          <w:t>1..</w:t>
        </w:r>
      </w:ins>
      <w:ins w:id="478" w:author="Ericsson User" w:date="2022-04-25T11:30:00Z">
        <w:r w:rsidR="004F0DE7" w:rsidRPr="004F0DE7">
          <w:rPr>
            <w:noProof w:val="0"/>
            <w:snapToGrid w:val="0"/>
          </w:rPr>
          <w:t xml:space="preserve"> </w:t>
        </w:r>
        <w:r w:rsidR="004F0DE7">
          <w:rPr>
            <w:noProof w:val="0"/>
            <w:snapToGrid w:val="0"/>
          </w:rPr>
          <w:t>maxnoofNGAPIESupportInfo</w:t>
        </w:r>
      </w:ins>
      <w:ins w:id="479" w:author="Ericsson User" w:date="2022-04-25T11:29:00Z">
        <w:r>
          <w:rPr>
            <w:noProof w:val="0"/>
            <w:snapToGrid w:val="0"/>
          </w:rPr>
          <w:t>)</w:t>
        </w:r>
      </w:ins>
      <w:ins w:id="480" w:author="Ericsson User" w:date="2022-04-25T11:30:00Z">
        <w:r w:rsidR="004F0DE7">
          <w:rPr>
            <w:noProof w:val="0"/>
            <w:snapToGrid w:val="0"/>
          </w:rPr>
          <w:t>) OF</w:t>
        </w:r>
      </w:ins>
      <w:ins w:id="481" w:author="Ericsson User" w:date="2022-04-25T11:31:00Z">
        <w:r w:rsidR="004F0DE7">
          <w:rPr>
            <w:noProof w:val="0"/>
            <w:snapToGrid w:val="0"/>
          </w:rPr>
          <w:t xml:space="preserve"> </w:t>
        </w:r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questItem</w:t>
        </w:r>
      </w:ins>
    </w:p>
    <w:p w14:paraId="21AFF9DB" w14:textId="77777777" w:rsidR="00615924" w:rsidRDefault="00615924" w:rsidP="00D73E49">
      <w:pPr>
        <w:pStyle w:val="PL"/>
        <w:rPr>
          <w:ins w:id="482" w:author="Ericsson User" w:date="2022-04-25T11:34:00Z"/>
          <w:noProof w:val="0"/>
          <w:snapToGrid w:val="0"/>
        </w:rPr>
      </w:pPr>
    </w:p>
    <w:p w14:paraId="53C78612" w14:textId="57C0FCD2" w:rsidR="004F0DE7" w:rsidRDefault="004F0DE7" w:rsidP="00D73E49">
      <w:pPr>
        <w:pStyle w:val="PL"/>
        <w:rPr>
          <w:ins w:id="483" w:author="Ericsson User" w:date="2022-04-25T11:32:00Z"/>
          <w:noProof w:val="0"/>
          <w:snapToGrid w:val="0"/>
        </w:rPr>
      </w:pPr>
      <w:ins w:id="484" w:author="Ericsson User" w:date="2022-04-25T11:31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 ::= SEQUENCE {</w:t>
        </w:r>
      </w:ins>
    </w:p>
    <w:p w14:paraId="69E05523" w14:textId="0CCB0BE4" w:rsidR="004F0DE7" w:rsidRDefault="004F0DE7" w:rsidP="00D73E49">
      <w:pPr>
        <w:pStyle w:val="PL"/>
        <w:rPr>
          <w:ins w:id="485" w:author="Ericsson User" w:date="2022-04-25T11:31:00Z"/>
          <w:noProof w:val="0"/>
          <w:snapToGrid w:val="0"/>
        </w:rPr>
      </w:pPr>
      <w:ins w:id="486" w:author="Ericsson User" w:date="2022-04-25T11:32:00Z">
        <w:r>
          <w:rPr>
            <w:noProof w:val="0"/>
            <w:snapToGrid w:val="0"/>
          </w:rPr>
          <w:tab/>
          <w:t>ngap-</w:t>
        </w:r>
      </w:ins>
      <w:ins w:id="487" w:author="Ericsson User" w:date="2022-04-25T11:33:00Z">
        <w:r w:rsidR="00615924">
          <w:rPr>
            <w:noProof w:val="0"/>
            <w:snapToGrid w:val="0"/>
          </w:rPr>
          <w:t>IE-Id</w:t>
        </w:r>
        <w:r w:rsidR="00615924">
          <w:rPr>
            <w:noProof w:val="0"/>
            <w:snapToGrid w:val="0"/>
          </w:rPr>
          <w:tab/>
        </w:r>
        <w:r w:rsidR="00615924">
          <w:rPr>
            <w:noProof w:val="0"/>
            <w:snapToGrid w:val="0"/>
          </w:rPr>
          <w:tab/>
        </w:r>
        <w:r w:rsidR="00615924" w:rsidRPr="001D2E49">
          <w:rPr>
            <w:noProof w:val="0"/>
            <w:snapToGrid w:val="0"/>
          </w:rPr>
          <w:t>ProtocolIE-ID</w:t>
        </w:r>
      </w:ins>
      <w:ins w:id="488" w:author="Ericsson User" w:date="2022-04-25T11:34:00Z">
        <w:r w:rsidR="00615924">
          <w:rPr>
            <w:noProof w:val="0"/>
            <w:snapToGrid w:val="0"/>
          </w:rPr>
          <w:t>,</w:t>
        </w:r>
      </w:ins>
    </w:p>
    <w:p w14:paraId="0BA52D62" w14:textId="4A3A13E0" w:rsidR="004F0DE7" w:rsidRPr="001D2E49" w:rsidRDefault="004F0DE7" w:rsidP="004F0DE7">
      <w:pPr>
        <w:pStyle w:val="PL"/>
        <w:spacing w:line="0" w:lineRule="atLeast"/>
        <w:rPr>
          <w:ins w:id="489" w:author="Ericsson User" w:date="2022-04-25T11:32:00Z"/>
          <w:noProof w:val="0"/>
          <w:snapToGrid w:val="0"/>
        </w:rPr>
      </w:pPr>
      <w:ins w:id="490" w:author="Ericsson User" w:date="2022-04-25T11:32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ProtocolExtensionContainer { { 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ACAB628" w14:textId="77777777" w:rsidR="004F0DE7" w:rsidRPr="001D2E49" w:rsidRDefault="004F0DE7" w:rsidP="004F0DE7">
      <w:pPr>
        <w:pStyle w:val="PL"/>
        <w:spacing w:line="0" w:lineRule="atLeast"/>
        <w:rPr>
          <w:ins w:id="491" w:author="Ericsson User" w:date="2022-04-25T11:32:00Z"/>
          <w:noProof w:val="0"/>
          <w:snapToGrid w:val="0"/>
        </w:rPr>
      </w:pPr>
      <w:ins w:id="492" w:author="Ericsson User" w:date="2022-04-25T11:32:00Z">
        <w:r w:rsidRPr="001D2E49">
          <w:rPr>
            <w:noProof w:val="0"/>
            <w:snapToGrid w:val="0"/>
          </w:rPr>
          <w:tab/>
          <w:t>...</w:t>
        </w:r>
      </w:ins>
    </w:p>
    <w:p w14:paraId="2DBB0728" w14:textId="77777777" w:rsidR="004F0DE7" w:rsidRPr="001D2E49" w:rsidRDefault="004F0DE7" w:rsidP="004F0DE7">
      <w:pPr>
        <w:pStyle w:val="PL"/>
        <w:spacing w:line="0" w:lineRule="atLeast"/>
        <w:rPr>
          <w:ins w:id="493" w:author="Ericsson User" w:date="2022-04-25T11:32:00Z"/>
          <w:noProof w:val="0"/>
          <w:snapToGrid w:val="0"/>
        </w:rPr>
      </w:pPr>
      <w:ins w:id="494" w:author="Ericsson User" w:date="2022-04-25T11:32:00Z">
        <w:r w:rsidRPr="001D2E49">
          <w:rPr>
            <w:noProof w:val="0"/>
            <w:snapToGrid w:val="0"/>
          </w:rPr>
          <w:t>}</w:t>
        </w:r>
      </w:ins>
    </w:p>
    <w:p w14:paraId="7B0E4F36" w14:textId="77777777" w:rsidR="004F0DE7" w:rsidRPr="001D2E49" w:rsidRDefault="004F0DE7" w:rsidP="004F0DE7">
      <w:pPr>
        <w:pStyle w:val="PL"/>
        <w:spacing w:line="0" w:lineRule="atLeast"/>
        <w:rPr>
          <w:ins w:id="495" w:author="Ericsson User" w:date="2022-04-25T11:32:00Z"/>
          <w:noProof w:val="0"/>
          <w:snapToGrid w:val="0"/>
        </w:rPr>
      </w:pPr>
    </w:p>
    <w:p w14:paraId="6F01C7F8" w14:textId="1D8C1C91" w:rsidR="004F0DE7" w:rsidRPr="001D2E49" w:rsidRDefault="004F0DE7" w:rsidP="004F0DE7">
      <w:pPr>
        <w:pStyle w:val="PL"/>
        <w:spacing w:line="0" w:lineRule="atLeast"/>
        <w:rPr>
          <w:ins w:id="496" w:author="Ericsson User" w:date="2022-04-25T11:32:00Z"/>
          <w:noProof w:val="0"/>
          <w:snapToGrid w:val="0"/>
        </w:rPr>
      </w:pPr>
      <w:ins w:id="497" w:author="Ericsson User" w:date="2022-04-25T11:32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questItem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5F36FDDB" w14:textId="77777777" w:rsidR="004F0DE7" w:rsidRPr="001D2E49" w:rsidRDefault="004F0DE7" w:rsidP="004F0DE7">
      <w:pPr>
        <w:pStyle w:val="PL"/>
        <w:spacing w:line="0" w:lineRule="atLeast"/>
        <w:rPr>
          <w:ins w:id="498" w:author="Ericsson User" w:date="2022-04-25T11:32:00Z"/>
          <w:noProof w:val="0"/>
          <w:snapToGrid w:val="0"/>
        </w:rPr>
      </w:pPr>
      <w:ins w:id="499" w:author="Ericsson User" w:date="2022-04-25T11:32:00Z">
        <w:r w:rsidRPr="001D2E49">
          <w:rPr>
            <w:noProof w:val="0"/>
            <w:snapToGrid w:val="0"/>
          </w:rPr>
          <w:tab/>
          <w:t>...</w:t>
        </w:r>
      </w:ins>
    </w:p>
    <w:p w14:paraId="5BB5A3C2" w14:textId="77777777" w:rsidR="004F0DE7" w:rsidRPr="001D2E49" w:rsidRDefault="004F0DE7" w:rsidP="004F0DE7">
      <w:pPr>
        <w:pStyle w:val="PL"/>
        <w:spacing w:line="0" w:lineRule="atLeast"/>
        <w:rPr>
          <w:ins w:id="500" w:author="Ericsson User" w:date="2022-04-25T11:32:00Z"/>
          <w:noProof w:val="0"/>
          <w:snapToGrid w:val="0"/>
        </w:rPr>
      </w:pPr>
      <w:ins w:id="501" w:author="Ericsson User" w:date="2022-04-25T11:32:00Z">
        <w:r w:rsidRPr="001D2E49">
          <w:rPr>
            <w:noProof w:val="0"/>
            <w:snapToGrid w:val="0"/>
          </w:rPr>
          <w:t>}</w:t>
        </w:r>
      </w:ins>
    </w:p>
    <w:p w14:paraId="66D83449" w14:textId="0B1A5114" w:rsidR="004F0DE7" w:rsidRDefault="004F0DE7" w:rsidP="00D73E49">
      <w:pPr>
        <w:pStyle w:val="PL"/>
        <w:rPr>
          <w:ins w:id="502" w:author="Ericsson User" w:date="2022-04-25T11:28:00Z"/>
          <w:noProof w:val="0"/>
          <w:snapToGrid w:val="0"/>
        </w:rPr>
      </w:pPr>
    </w:p>
    <w:p w14:paraId="1C7A860B" w14:textId="3B0D87EB" w:rsidR="00D73E49" w:rsidRDefault="00D73E49" w:rsidP="00D73E49">
      <w:pPr>
        <w:pStyle w:val="PL"/>
        <w:rPr>
          <w:ins w:id="503" w:author="Ericsson User" w:date="2022-04-25T11:31:00Z"/>
          <w:noProof w:val="0"/>
          <w:snapToGrid w:val="0"/>
        </w:rPr>
      </w:pPr>
      <w:ins w:id="504" w:author="Ericsson User" w:date="2022-04-25T11:28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</w:ins>
      <w:ins w:id="505" w:author="Ericsson User" w:date="2022-04-25T11:31:00Z">
        <w:r w:rsidR="004F0DE7">
          <w:rPr>
            <w:noProof w:val="0"/>
            <w:snapToGrid w:val="0"/>
          </w:rPr>
          <w:t xml:space="preserve"> ::= SEQUENCE (SIZE(1..</w:t>
        </w:r>
        <w:r w:rsidR="004F0DE7" w:rsidRPr="004F0DE7">
          <w:rPr>
            <w:noProof w:val="0"/>
            <w:snapToGrid w:val="0"/>
          </w:rPr>
          <w:t xml:space="preserve"> </w:t>
        </w:r>
        <w:r w:rsidR="004F0DE7">
          <w:rPr>
            <w:noProof w:val="0"/>
            <w:snapToGrid w:val="0"/>
          </w:rPr>
          <w:t xml:space="preserve">maxnoofNGAPIESupportInfo)) OF </w:t>
        </w:r>
        <w:r w:rsidR="004F0DE7" w:rsidRPr="00F8584B">
          <w:rPr>
            <w:noProof w:val="0"/>
            <w:snapToGrid w:val="0"/>
          </w:rPr>
          <w:t>NGAPIESupportInformationRe</w:t>
        </w:r>
        <w:r w:rsidR="004F0DE7">
          <w:rPr>
            <w:noProof w:val="0"/>
            <w:snapToGrid w:val="0"/>
          </w:rPr>
          <w:t>sponseItem</w:t>
        </w:r>
      </w:ins>
    </w:p>
    <w:p w14:paraId="6562DF9E" w14:textId="77777777" w:rsidR="00615924" w:rsidRDefault="00615924" w:rsidP="00615924">
      <w:pPr>
        <w:pStyle w:val="PL"/>
        <w:rPr>
          <w:ins w:id="506" w:author="Ericsson User" w:date="2022-04-25T11:34:00Z"/>
          <w:noProof w:val="0"/>
          <w:snapToGrid w:val="0"/>
        </w:rPr>
      </w:pPr>
    </w:p>
    <w:p w14:paraId="58D18AB7" w14:textId="307D4EA1" w:rsidR="00615924" w:rsidRDefault="00615924" w:rsidP="00615924">
      <w:pPr>
        <w:pStyle w:val="PL"/>
        <w:rPr>
          <w:ins w:id="507" w:author="Ericsson User" w:date="2022-04-25T11:34:00Z"/>
          <w:noProof w:val="0"/>
          <w:snapToGrid w:val="0"/>
        </w:rPr>
      </w:pPr>
      <w:ins w:id="508" w:author="Ericsson User" w:date="2022-04-25T11:34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 ::= SEQUENCE {</w:t>
        </w:r>
      </w:ins>
    </w:p>
    <w:p w14:paraId="79C37474" w14:textId="0C438F41" w:rsidR="00615924" w:rsidRDefault="00615924" w:rsidP="00615924">
      <w:pPr>
        <w:pStyle w:val="PL"/>
        <w:rPr>
          <w:ins w:id="509" w:author="Ericsson User" w:date="2022-04-25T11:34:00Z"/>
          <w:noProof w:val="0"/>
          <w:snapToGrid w:val="0"/>
        </w:rPr>
      </w:pPr>
      <w:ins w:id="510" w:author="Ericsson User" w:date="2022-04-25T11:34:00Z">
        <w:r>
          <w:rPr>
            <w:noProof w:val="0"/>
            <w:snapToGrid w:val="0"/>
          </w:rPr>
          <w:tab/>
          <w:t>ngap-IE-Id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11" w:author="Ericsson User" w:date="2022-04-25T11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12" w:author="Ericsson User" w:date="2022-04-25T11:34:00Z">
        <w:r w:rsidRPr="001D2E49">
          <w:rPr>
            <w:noProof w:val="0"/>
            <w:snapToGrid w:val="0"/>
          </w:rPr>
          <w:t>ProtocolIE-ID</w:t>
        </w:r>
        <w:r>
          <w:rPr>
            <w:noProof w:val="0"/>
            <w:snapToGrid w:val="0"/>
          </w:rPr>
          <w:t>,</w:t>
        </w:r>
      </w:ins>
    </w:p>
    <w:p w14:paraId="722B4656" w14:textId="20B64A60" w:rsidR="00615924" w:rsidRDefault="00615924" w:rsidP="00615924">
      <w:pPr>
        <w:pStyle w:val="PL"/>
        <w:rPr>
          <w:ins w:id="513" w:author="Qualcomm2" w:date="2022-05-17T18:42:00Z"/>
          <w:noProof w:val="0"/>
          <w:snapToGrid w:val="0"/>
        </w:rPr>
      </w:pPr>
      <w:ins w:id="514" w:author="Ericsson User" w:date="2022-04-25T11:34:00Z">
        <w:r>
          <w:rPr>
            <w:noProof w:val="0"/>
            <w:snapToGrid w:val="0"/>
          </w:rPr>
          <w:tab/>
          <w:t>ngap-</w:t>
        </w:r>
      </w:ins>
      <w:ins w:id="515" w:author="Ericsson User" w:date="2022-04-25T11:35:00Z">
        <w:r>
          <w:rPr>
            <w:noProof w:val="0"/>
            <w:snapToGrid w:val="0"/>
          </w:rPr>
          <w:t>P</w:t>
        </w:r>
      </w:ins>
      <w:ins w:id="516" w:author="Ericsson User" w:date="2022-04-25T11:34:00Z">
        <w:r>
          <w:rPr>
            <w:noProof w:val="0"/>
            <w:snapToGrid w:val="0"/>
          </w:rPr>
          <w:t>rotocol</w:t>
        </w:r>
      </w:ins>
      <w:ins w:id="517" w:author="Ericsson User" w:date="2022-04-25T11:35:00Z">
        <w:r>
          <w:rPr>
            <w:noProof w:val="0"/>
            <w:snapToGrid w:val="0"/>
          </w:rPr>
          <w:t>IESupportInfo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r>
          <w:rPr>
            <w:rFonts w:cs="Arial"/>
            <w:lang w:eastAsia="ja-JP"/>
          </w:rPr>
          <w:t>supported, not-supported, ...</w:t>
        </w:r>
        <w:r>
          <w:rPr>
            <w:noProof w:val="0"/>
            <w:snapToGrid w:val="0"/>
          </w:rPr>
          <w:t>}</w:t>
        </w:r>
      </w:ins>
      <w:ins w:id="518" w:author="Ericsson User" w:date="2022-04-25T11:36:00Z">
        <w:r>
          <w:rPr>
            <w:noProof w:val="0"/>
            <w:snapToGrid w:val="0"/>
          </w:rPr>
          <w:t>,</w:t>
        </w:r>
      </w:ins>
    </w:p>
    <w:p w14:paraId="0C500E4F" w14:textId="1EB3746F" w:rsidR="00211DB7" w:rsidRDefault="00211DB7" w:rsidP="00615924">
      <w:pPr>
        <w:pStyle w:val="PL"/>
        <w:rPr>
          <w:ins w:id="519" w:author="Ericsson User" w:date="2022-04-25T11:34:00Z"/>
          <w:noProof w:val="0"/>
          <w:snapToGrid w:val="0"/>
        </w:rPr>
      </w:pPr>
      <w:ins w:id="520" w:author="Qualcomm2" w:date="2022-05-17T18:42:00Z">
        <w:r>
          <w:rPr>
            <w:noProof w:val="0"/>
            <w:snapToGrid w:val="0"/>
          </w:rPr>
          <w:tab/>
          <w:t>ngap-ProtocolIEPresenceInfo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{present, not-present</w:t>
        </w:r>
        <w:r>
          <w:rPr>
            <w:rFonts w:cs="Arial"/>
            <w:lang w:eastAsia="ja-JP"/>
          </w:rPr>
          <w:t>, ...</w:t>
        </w:r>
        <w:r>
          <w:rPr>
            <w:noProof w:val="0"/>
            <w:snapToGrid w:val="0"/>
          </w:rPr>
          <w:t>}</w:t>
        </w:r>
      </w:ins>
      <w:ins w:id="521" w:author="Ericsson User r2" w:date="2022-05-17T21:29:00Z">
        <w:r w:rsidR="00824CF4">
          <w:rPr>
            <w:noProof w:val="0"/>
            <w:snapToGrid w:val="0"/>
          </w:rPr>
          <w:t>,</w:t>
        </w:r>
      </w:ins>
    </w:p>
    <w:p w14:paraId="5A578E82" w14:textId="5886F36E" w:rsidR="00615924" w:rsidRPr="001D2E49" w:rsidRDefault="00615924" w:rsidP="00615924">
      <w:pPr>
        <w:pStyle w:val="PL"/>
        <w:spacing w:line="0" w:lineRule="atLeast"/>
        <w:rPr>
          <w:ins w:id="522" w:author="Ericsson User" w:date="2022-04-25T11:34:00Z"/>
          <w:noProof w:val="0"/>
          <w:snapToGrid w:val="0"/>
        </w:rPr>
      </w:pPr>
      <w:ins w:id="523" w:author="Ericsson User" w:date="2022-04-25T11:34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ProtocolExtensionContainer { { 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C03018B" w14:textId="77777777" w:rsidR="00615924" w:rsidRPr="001D2E49" w:rsidRDefault="00615924" w:rsidP="00615924">
      <w:pPr>
        <w:pStyle w:val="PL"/>
        <w:spacing w:line="0" w:lineRule="atLeast"/>
        <w:rPr>
          <w:ins w:id="524" w:author="Ericsson User" w:date="2022-04-25T11:34:00Z"/>
          <w:noProof w:val="0"/>
          <w:snapToGrid w:val="0"/>
        </w:rPr>
      </w:pPr>
      <w:ins w:id="525" w:author="Ericsson User" w:date="2022-04-25T11:34:00Z">
        <w:r w:rsidRPr="001D2E49">
          <w:rPr>
            <w:noProof w:val="0"/>
            <w:snapToGrid w:val="0"/>
          </w:rPr>
          <w:tab/>
          <w:t>...</w:t>
        </w:r>
      </w:ins>
    </w:p>
    <w:p w14:paraId="4A5F160D" w14:textId="77777777" w:rsidR="00615924" w:rsidRPr="001D2E49" w:rsidRDefault="00615924" w:rsidP="00615924">
      <w:pPr>
        <w:pStyle w:val="PL"/>
        <w:spacing w:line="0" w:lineRule="atLeast"/>
        <w:rPr>
          <w:ins w:id="526" w:author="Ericsson User" w:date="2022-04-25T11:34:00Z"/>
          <w:noProof w:val="0"/>
          <w:snapToGrid w:val="0"/>
        </w:rPr>
      </w:pPr>
      <w:ins w:id="527" w:author="Ericsson User" w:date="2022-04-25T11:34:00Z">
        <w:r w:rsidRPr="001D2E49">
          <w:rPr>
            <w:noProof w:val="0"/>
            <w:snapToGrid w:val="0"/>
          </w:rPr>
          <w:t>}</w:t>
        </w:r>
      </w:ins>
    </w:p>
    <w:p w14:paraId="3CDDC192" w14:textId="77777777" w:rsidR="00615924" w:rsidRPr="001D2E49" w:rsidRDefault="00615924" w:rsidP="00615924">
      <w:pPr>
        <w:pStyle w:val="PL"/>
        <w:spacing w:line="0" w:lineRule="atLeast"/>
        <w:rPr>
          <w:ins w:id="528" w:author="Ericsson User" w:date="2022-04-25T11:34:00Z"/>
          <w:noProof w:val="0"/>
          <w:snapToGrid w:val="0"/>
        </w:rPr>
      </w:pPr>
    </w:p>
    <w:p w14:paraId="2257D781" w14:textId="21F143AC" w:rsidR="00615924" w:rsidRPr="001D2E49" w:rsidRDefault="00615924" w:rsidP="00615924">
      <w:pPr>
        <w:pStyle w:val="PL"/>
        <w:spacing w:line="0" w:lineRule="atLeast"/>
        <w:rPr>
          <w:ins w:id="529" w:author="Ericsson User" w:date="2022-04-25T11:34:00Z"/>
          <w:noProof w:val="0"/>
          <w:snapToGrid w:val="0"/>
        </w:rPr>
      </w:pPr>
      <w:ins w:id="530" w:author="Ericsson User" w:date="2022-04-25T11:34:00Z"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sponseItem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1EF3450F" w14:textId="77777777" w:rsidR="00615924" w:rsidRPr="001D2E49" w:rsidRDefault="00615924" w:rsidP="00615924">
      <w:pPr>
        <w:pStyle w:val="PL"/>
        <w:spacing w:line="0" w:lineRule="atLeast"/>
        <w:rPr>
          <w:ins w:id="531" w:author="Ericsson User" w:date="2022-04-25T11:34:00Z"/>
          <w:noProof w:val="0"/>
          <w:snapToGrid w:val="0"/>
        </w:rPr>
      </w:pPr>
      <w:ins w:id="532" w:author="Ericsson User" w:date="2022-04-25T11:34:00Z">
        <w:r w:rsidRPr="001D2E49">
          <w:rPr>
            <w:noProof w:val="0"/>
            <w:snapToGrid w:val="0"/>
          </w:rPr>
          <w:tab/>
          <w:t>...</w:t>
        </w:r>
      </w:ins>
    </w:p>
    <w:p w14:paraId="75AD1814" w14:textId="77777777" w:rsidR="00615924" w:rsidRPr="001D2E49" w:rsidRDefault="00615924" w:rsidP="00615924">
      <w:pPr>
        <w:pStyle w:val="PL"/>
        <w:spacing w:line="0" w:lineRule="atLeast"/>
        <w:rPr>
          <w:ins w:id="533" w:author="Ericsson User" w:date="2022-04-25T11:34:00Z"/>
          <w:noProof w:val="0"/>
          <w:snapToGrid w:val="0"/>
        </w:rPr>
      </w:pPr>
      <w:ins w:id="534" w:author="Ericsson User" w:date="2022-04-25T11:34:00Z">
        <w:r w:rsidRPr="001D2E49">
          <w:rPr>
            <w:noProof w:val="0"/>
            <w:snapToGrid w:val="0"/>
          </w:rPr>
          <w:t>}</w:t>
        </w:r>
      </w:ins>
    </w:p>
    <w:p w14:paraId="112423C8" w14:textId="3834B35B" w:rsidR="004F0DE7" w:rsidRPr="00CE63E2" w:rsidDel="00615924" w:rsidRDefault="004F0DE7" w:rsidP="00D73E49">
      <w:pPr>
        <w:pStyle w:val="PL"/>
        <w:rPr>
          <w:del w:id="535" w:author="Ericsson User" w:date="2022-04-25T11:34:00Z"/>
        </w:rPr>
      </w:pPr>
    </w:p>
    <w:p w14:paraId="627F50D1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7EEFA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70BCC9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157E0E8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00026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69B79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1B5B55C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FB7486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53B1F3F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6CE87EC0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5384E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EAD8B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14F4919A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bookmarkStart w:id="536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05828E33" w14:textId="77777777" w:rsidR="00761F29" w:rsidRDefault="00761F29" w:rsidP="00761F2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95F86A" w14:textId="77777777" w:rsidR="00761F29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67FC10" w14:textId="77777777" w:rsidR="00761F29" w:rsidRPr="00001FB5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03DA789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85115AC" w14:textId="77777777" w:rsidR="00761F29" w:rsidRPr="000B254F" w:rsidRDefault="00761F29" w:rsidP="00761F29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00BD4115" w14:textId="77777777" w:rsidR="00D73E49" w:rsidRDefault="00761F29" w:rsidP="00761F29">
      <w:pPr>
        <w:pStyle w:val="PL"/>
        <w:rPr>
          <w:ins w:id="537" w:author="Ericsson User" w:date="2022-04-25T11:24:00Z"/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ins w:id="538" w:author="Ericsson User" w:date="2022-04-25T11:24:00Z">
        <w:r w:rsidR="00D73E49">
          <w:rPr>
            <w:rFonts w:eastAsia="SimSun"/>
            <w:snapToGrid w:val="0"/>
          </w:rPr>
          <w:t>|</w:t>
        </w:r>
      </w:ins>
    </w:p>
    <w:p w14:paraId="09B95EB3" w14:textId="629316C6" w:rsidR="00761F29" w:rsidRDefault="00D73E49" w:rsidP="00761F29">
      <w:pPr>
        <w:pStyle w:val="PL"/>
        <w:rPr>
          <w:snapToGrid w:val="0"/>
        </w:rPr>
      </w:pPr>
      <w:ins w:id="539" w:author="Ericsson User" w:date="2022-04-25T11:24:00Z">
        <w:r>
          <w:rPr>
            <w:rFonts w:eastAsia="SimSun"/>
            <w:snapToGrid w:val="0"/>
          </w:rPr>
          <w:tab/>
          <w:t xml:space="preserve">{ </w:t>
        </w:r>
      </w:ins>
      <w:ins w:id="540" w:author="Ericsson User" w:date="2022-04-25T11:25:00Z">
        <w:r>
          <w:rPr>
            <w:rFonts w:eastAsia="SimSun"/>
            <w:snapToGrid w:val="0"/>
          </w:rPr>
          <w:t>ID id-</w:t>
        </w:r>
        <w:r w:rsidRPr="00D73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id-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</w:t>
        </w:r>
        <w:r w:rsidRPr="000B254F">
          <w:rPr>
            <w:rFonts w:eastAsia="SimSun"/>
            <w:snapToGrid w:val="0"/>
          </w:rPr>
          <w:t>PRESENCE optional</w:t>
        </w:r>
        <w:r w:rsidRPr="000B254F">
          <w:rPr>
            <w:rFonts w:eastAsia="SimSun"/>
            <w:snapToGrid w:val="0"/>
          </w:rPr>
          <w:tab/>
        </w:r>
        <w:r w:rsidRPr="000B254F">
          <w:rPr>
            <w:rFonts w:eastAsia="SimSun"/>
            <w:snapToGrid w:val="0"/>
          </w:rPr>
          <w:tab/>
          <w:t>}</w:t>
        </w:r>
      </w:ins>
      <w:r w:rsidR="00761F29" w:rsidRPr="001444B4">
        <w:rPr>
          <w:snapToGrid w:val="0"/>
        </w:rPr>
        <w:t>,</w:t>
      </w:r>
    </w:p>
    <w:p w14:paraId="2772AC21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42432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536"/>
    <w:p w14:paraId="0A1829B6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77A627C6" w14:textId="77777777" w:rsidR="00761F29" w:rsidRPr="00CE63E2" w:rsidRDefault="00761F29" w:rsidP="00761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B5D777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4D17B9A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223A628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34E2E8F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0FA18D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54795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2F880329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0FEE0FE4" w14:textId="77777777" w:rsidR="00761F29" w:rsidRDefault="00761F29" w:rsidP="00761F2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AE4690F" w14:textId="77777777" w:rsidR="00761F29" w:rsidRPr="001F5312" w:rsidRDefault="00761F29" w:rsidP="00761F2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1D41D7B9" w14:textId="77777777" w:rsidR="00D73E49" w:rsidRDefault="00761F29" w:rsidP="00D73E49">
      <w:pPr>
        <w:pStyle w:val="PL"/>
        <w:rPr>
          <w:ins w:id="541" w:author="Ericsson User" w:date="2022-04-25T11:26:00Z"/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ins w:id="542" w:author="Ericsson User" w:date="2022-04-25T11:26:00Z">
        <w:r w:rsidR="00D73E49">
          <w:rPr>
            <w:rFonts w:eastAsia="SimSun"/>
            <w:snapToGrid w:val="0"/>
          </w:rPr>
          <w:t>|</w:t>
        </w:r>
      </w:ins>
    </w:p>
    <w:p w14:paraId="679F2602" w14:textId="4065B4AA" w:rsidR="00761F29" w:rsidRPr="00AD521A" w:rsidRDefault="00D73E49" w:rsidP="00D73E49">
      <w:pPr>
        <w:pStyle w:val="PL"/>
        <w:rPr>
          <w:noProof w:val="0"/>
          <w:snapToGrid w:val="0"/>
          <w:lang w:eastAsia="zh-CN"/>
        </w:rPr>
      </w:pPr>
      <w:ins w:id="543" w:author="Ericsson User" w:date="2022-04-25T11:26:00Z">
        <w:r>
          <w:rPr>
            <w:rFonts w:eastAsia="SimSun"/>
            <w:snapToGrid w:val="0"/>
          </w:rPr>
          <w:tab/>
          <w:t>{ ID id-</w:t>
        </w:r>
        <w:r w:rsidRPr="00D73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id-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</w:ins>
      <w:ins w:id="544" w:author="Ericsson User" w:date="2022-04-25T11:27:00Z">
        <w:r>
          <w:rPr>
            <w:rFonts w:eastAsia="SimSun"/>
            <w:snapToGrid w:val="0"/>
          </w:rPr>
          <w:t xml:space="preserve"> </w:t>
        </w:r>
      </w:ins>
      <w:ins w:id="545" w:author="Ericsson User" w:date="2022-04-25T11:26:00Z">
        <w:r w:rsidRPr="000B254F">
          <w:rPr>
            <w:rFonts w:eastAsia="SimSun"/>
            <w:snapToGrid w:val="0"/>
          </w:rPr>
          <w:t>}</w:t>
        </w:r>
      </w:ins>
      <w:r w:rsidR="00761F29">
        <w:rPr>
          <w:rFonts w:hint="eastAsia"/>
          <w:noProof w:val="0"/>
          <w:snapToGrid w:val="0"/>
          <w:lang w:eastAsia="zh-CN"/>
        </w:rPr>
        <w:t>,</w:t>
      </w:r>
    </w:p>
    <w:p w14:paraId="5F82187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11267" w14:textId="77777777" w:rsidR="00761F2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BC159" w14:textId="77777777" w:rsidR="00761F29" w:rsidRDefault="00761F29" w:rsidP="00761F29">
      <w:pPr>
        <w:pStyle w:val="PL"/>
        <w:rPr>
          <w:noProof w:val="0"/>
          <w:snapToGrid w:val="0"/>
        </w:rPr>
      </w:pPr>
    </w:p>
    <w:p w14:paraId="46155B8F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3C6649D4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2B0B6E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7D624463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68A78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AE4DA" w14:textId="77777777" w:rsidR="00761F29" w:rsidRPr="001D2E49" w:rsidRDefault="00761F29" w:rsidP="00761F29">
      <w:pPr>
        <w:pStyle w:val="PL"/>
        <w:rPr>
          <w:noProof w:val="0"/>
          <w:snapToGrid w:val="0"/>
        </w:rPr>
      </w:pPr>
    </w:p>
    <w:p w14:paraId="4A0A4F12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08883125" w14:textId="2888FA93" w:rsidR="00761F29" w:rsidRPr="001D2E49" w:rsidRDefault="00D73E49" w:rsidP="00D73E49">
      <w:pPr>
        <w:pStyle w:val="PL"/>
        <w:rPr>
          <w:noProof w:val="0"/>
          <w:snapToGrid w:val="0"/>
        </w:rPr>
      </w:pPr>
      <w:ins w:id="546" w:author="Ericsson User" w:date="2022-04-25T11:26:00Z">
        <w:r>
          <w:rPr>
            <w:rFonts w:eastAsia="SimSun"/>
            <w:snapToGrid w:val="0"/>
          </w:rPr>
          <w:tab/>
          <w:t>{ ID id-</w:t>
        </w:r>
        <w:r w:rsidRPr="00D73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id-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CRITICALITY ignore</w:t>
        </w:r>
        <w:r w:rsidRPr="000B254F">
          <w:rPr>
            <w:rFonts w:eastAsia="SimSun"/>
            <w:snapToGrid w:val="0"/>
          </w:rPr>
          <w:tab/>
        </w:r>
        <w:r w:rsidRPr="008B235E">
          <w:rPr>
            <w:rFonts w:eastAsia="SimSun"/>
            <w:snapToGrid w:val="0"/>
          </w:rPr>
          <w:t xml:space="preserve">EXTENSION 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sponse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B254F">
          <w:rPr>
            <w:rFonts w:eastAsia="SimSun"/>
            <w:snapToGrid w:val="0"/>
          </w:rPr>
          <w:t>PRESENCE</w:t>
        </w:r>
        <w:r>
          <w:rPr>
            <w:rFonts w:eastAsia="SimSun"/>
            <w:snapToGrid w:val="0"/>
          </w:rPr>
          <w:t>o</w:t>
        </w:r>
        <w:r w:rsidRPr="000B254F">
          <w:rPr>
            <w:rFonts w:eastAsia="SimSun"/>
            <w:snapToGrid w:val="0"/>
          </w:rPr>
          <w:t>ptional</w:t>
        </w:r>
      </w:ins>
      <w:ins w:id="547" w:author="Ericsson User" w:date="2022-04-25T11:27:00Z">
        <w:r>
          <w:rPr>
            <w:rFonts w:eastAsia="SimSun"/>
            <w:snapToGrid w:val="0"/>
          </w:rPr>
          <w:t xml:space="preserve"> </w:t>
        </w:r>
      </w:ins>
      <w:ins w:id="548" w:author="Ericsson User" w:date="2022-04-25T11:26:00Z">
        <w:r w:rsidRPr="000B254F">
          <w:rPr>
            <w:rFonts w:eastAsia="SimSun"/>
            <w:snapToGrid w:val="0"/>
          </w:rPr>
          <w:t>}</w:t>
        </w:r>
      </w:ins>
      <w:r>
        <w:rPr>
          <w:rFonts w:eastAsia="SimSun"/>
          <w:snapToGrid w:val="0"/>
        </w:rPr>
        <w:t>,</w:t>
      </w:r>
      <w:r w:rsidR="00761F29" w:rsidRPr="001D2E49">
        <w:rPr>
          <w:noProof w:val="0"/>
          <w:snapToGrid w:val="0"/>
        </w:rPr>
        <w:tab/>
        <w:t>...</w:t>
      </w:r>
    </w:p>
    <w:p w14:paraId="6BD2167B" w14:textId="77777777" w:rsidR="00761F29" w:rsidRPr="001D2E49" w:rsidRDefault="00761F29" w:rsidP="00761F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F7B93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44DDD2" w14:textId="77777777" w:rsidR="00F8584B" w:rsidRPr="001D2E49" w:rsidRDefault="00F8584B" w:rsidP="00F8584B">
      <w:pPr>
        <w:pStyle w:val="Heading3"/>
      </w:pPr>
      <w:bookmarkStart w:id="549" w:name="_Toc20955358"/>
      <w:bookmarkStart w:id="550" w:name="_Toc29503811"/>
      <w:bookmarkStart w:id="551" w:name="_Toc29504395"/>
      <w:bookmarkStart w:id="552" w:name="_Toc29504979"/>
      <w:bookmarkStart w:id="553" w:name="_Toc36553432"/>
      <w:bookmarkStart w:id="554" w:name="_Toc36555159"/>
      <w:bookmarkStart w:id="555" w:name="_Toc45652558"/>
      <w:bookmarkStart w:id="556" w:name="_Toc45658990"/>
      <w:bookmarkStart w:id="557" w:name="_Toc45720810"/>
      <w:bookmarkStart w:id="558" w:name="_Toc45798690"/>
      <w:bookmarkStart w:id="559" w:name="_Toc45898079"/>
      <w:bookmarkStart w:id="560" w:name="_Toc51746286"/>
      <w:bookmarkStart w:id="561" w:name="_Toc64446551"/>
      <w:bookmarkStart w:id="562" w:name="_Toc73982421"/>
      <w:bookmarkStart w:id="563" w:name="_Toc88652511"/>
      <w:bookmarkStart w:id="564" w:name="_Toc97891555"/>
      <w:bookmarkStart w:id="565" w:name="_Toc99123760"/>
      <w:bookmarkStart w:id="566" w:name="_Toc99662566"/>
      <w:bookmarkEnd w:id="153"/>
      <w:r w:rsidRPr="001D2E49">
        <w:t>9.4.7</w:t>
      </w:r>
      <w:r w:rsidRPr="001D2E49">
        <w:tab/>
        <w:t>Constant Definitions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43FE933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6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ADE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F1D5C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1A20E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41A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86E1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4B47C4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1005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0B4016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4A663B8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E4C767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6A81C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F01D6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49B88E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DE0433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7E5BA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901AD8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C62BB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BCC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AFE720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5C427530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7C96A5F9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</w:p>
    <w:p w14:paraId="3A6A451B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19E9FC32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407CC668" w14:textId="77777777" w:rsidR="00F8584B" w:rsidRPr="001D2E49" w:rsidRDefault="00F8584B" w:rsidP="00F8584B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0DD45F1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2751EBD9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CD1B7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7A8B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5089E3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8C69F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DB5FD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96EEA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420C16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77A76CD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6D06922C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02292C1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964B7D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67ECFEF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09FDC6A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67BB0A1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0D7E5C1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439F82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594BE55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4FAA072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48E261F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2FD58DB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2EAB3DF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7A73F57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4D9C581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01ECCC1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45F59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8EF57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610807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0C10A9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7636E402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32D61790" w14:textId="77777777" w:rsidR="00F8584B" w:rsidRPr="001D2E49" w:rsidRDefault="00F8584B" w:rsidP="00F8584B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5A52CC7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357A292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2A897A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77346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0DE3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8CE52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7E2F43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645D91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70A6FD5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515190F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132A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FAAAF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620AF2B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590E6AF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192B46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C30E7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6B338B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338D799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557D8C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C8FD8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45822CB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DF9D41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644AB3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20DCB418" w14:textId="77777777" w:rsidR="00F8584B" w:rsidRPr="001D2E49" w:rsidDel="00D14275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DF5B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675DE9D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18E11F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0F83FF0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55DC4A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7F19396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05BB77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03DFE484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3F4E3D5F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37953F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73BD709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459537E2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088DA9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3DB22942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76E5AEA7" w14:textId="77777777" w:rsidR="00F8584B" w:rsidRPr="007635A1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646A292A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7BA0AB2" w14:textId="77777777" w:rsidR="00F8584B" w:rsidRDefault="00F8584B" w:rsidP="00F8584B">
      <w:pPr>
        <w:pStyle w:val="PL"/>
        <w:rPr>
          <w:noProof w:val="0"/>
          <w:snapToGrid w:val="0"/>
        </w:rPr>
      </w:pPr>
      <w:bookmarkStart w:id="567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56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73931B9" w14:textId="77777777" w:rsidR="00F8584B" w:rsidRPr="00AD521A" w:rsidRDefault="00F8584B" w:rsidP="00F8584B">
      <w:pPr>
        <w:pStyle w:val="PL"/>
        <w:rPr>
          <w:noProof w:val="0"/>
          <w:snapToGrid w:val="0"/>
        </w:rPr>
      </w:pPr>
      <w:bookmarkStart w:id="568" w:name="_Hlk44941731"/>
      <w:r>
        <w:rPr>
          <w:noProof w:val="0"/>
          <w:snapToGrid w:val="0"/>
        </w:rPr>
        <w:t>id-ConnectionEstablishmentIndication</w:t>
      </w:r>
      <w:bookmarkEnd w:id="568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08353E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7DB077B5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75ED570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2D31C17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68D835D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4997699A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50BB1E9F" w14:textId="77777777" w:rsidR="00F8584B" w:rsidRPr="001F5312" w:rsidRDefault="00F8584B" w:rsidP="00F8584B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3592A642" w14:textId="77777777" w:rsidR="00F8584B" w:rsidRPr="001F5312" w:rsidRDefault="00F8584B" w:rsidP="00F8584B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56010C6A" w14:textId="77777777" w:rsidR="00F8584B" w:rsidRPr="001F5312" w:rsidRDefault="00F8584B" w:rsidP="00F8584B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0146219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A82701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3404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96D1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EFC24E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20940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DA94EC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029002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9AFFC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F7E00A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FECA651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4B5577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9C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F4586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32AC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D1881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5FFDCF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4989B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3D8246E7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49E6D05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6D2FA2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6D2D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2D3AE65" w14:textId="77777777" w:rsidR="00F8584B" w:rsidRPr="001D2E49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3DD6548C" w14:textId="77777777" w:rsidR="00F8584B" w:rsidRPr="00F32326" w:rsidRDefault="00F8584B" w:rsidP="00F8584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276627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2AB4BE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08B1E34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41289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632FB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5CEDEA7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2E48060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C1B5877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601D899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835820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7CA74F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CF66F4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517526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AC0227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57F5FC6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2DFD8F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093AA1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BF101D5" w14:textId="77777777" w:rsidR="00F8584B" w:rsidRPr="00DE361C" w:rsidRDefault="00F8584B" w:rsidP="00F8584B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7E01B2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B7F5C2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6FFFE11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466C33A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4005B1E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3585F1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6E8A24F9" w14:textId="77777777" w:rsidR="00F8584B" w:rsidRPr="001F5312" w:rsidRDefault="00F8584B" w:rsidP="00F8584B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44B965A2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177CD76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2B5FBB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9B4D8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6AFA6B77" w14:textId="2CDADC38" w:rsidR="00F8584B" w:rsidRDefault="00F8584B" w:rsidP="00F8584B">
      <w:pPr>
        <w:pStyle w:val="PL"/>
        <w:rPr>
          <w:ins w:id="569" w:author="Ericsson User" w:date="2022-04-25T11:20:00Z"/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33F114E" w14:textId="1F4C9441" w:rsidR="003B4AED" w:rsidRPr="00367E0D" w:rsidRDefault="003B4AED" w:rsidP="00F8584B">
      <w:pPr>
        <w:pStyle w:val="PL"/>
        <w:rPr>
          <w:noProof w:val="0"/>
          <w:snapToGrid w:val="0"/>
        </w:rPr>
      </w:pPr>
      <w:ins w:id="570" w:author="Ericsson User" w:date="2022-04-25T11:20:00Z">
        <w:r>
          <w:rPr>
            <w:noProof w:val="0"/>
            <w:snapToGrid w:val="0"/>
          </w:rPr>
          <w:tab/>
          <w:t>maxnoofNGAPIE</w:t>
        </w:r>
      </w:ins>
      <w:ins w:id="571" w:author="Ericsson User" w:date="2022-04-25T11:29:00Z">
        <w:r w:rsidR="00D73E49">
          <w:rPr>
            <w:noProof w:val="0"/>
            <w:snapToGrid w:val="0"/>
          </w:rPr>
          <w:t>SupportInfo</w:t>
        </w:r>
      </w:ins>
      <w:ins w:id="572" w:author="Ericsson User" w:date="2022-04-25T11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>INTEGER ::= 32</w:t>
        </w:r>
      </w:ins>
    </w:p>
    <w:p w14:paraId="23F9A73F" w14:textId="77777777" w:rsidR="00F8584B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3B91EED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8843E2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3450BFF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18E185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ECE5B9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6D9CFECE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3AE81933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51B96C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E7588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E10AE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108F5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FC9236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26070BA" w14:textId="77777777" w:rsidR="00F8584B" w:rsidRDefault="00F8584B" w:rsidP="00F8584B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18D15388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317E589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7190D3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771DD771" w14:textId="77777777" w:rsidR="00F8584B" w:rsidRDefault="00F8584B" w:rsidP="00F8584B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4EDEF4AC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A5D569B" w14:textId="77777777" w:rsidR="00F8584B" w:rsidRDefault="00F8584B" w:rsidP="00F8584B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49D0564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588A665D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085DAB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3A23C17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8C2EF0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9584A0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0B1D367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BECB4A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0489DD3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7F7EF8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3DACED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2E203113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4077D1F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E57D239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A28A4E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244A333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D9B98E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65459A2D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3A389C65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8D4A5A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0E4FFFF" w14:textId="77777777" w:rsidR="00F8584B" w:rsidRPr="00B24208" w:rsidRDefault="00F8584B" w:rsidP="00F8584B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C3D8FCF" w14:textId="77777777" w:rsidR="00F8584B" w:rsidRPr="008B235E" w:rsidRDefault="00F8584B" w:rsidP="00F8584B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10C2DE8E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1EE0B1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FC988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52AD1" w14:textId="77777777" w:rsidR="00F8584B" w:rsidRPr="001D2E49" w:rsidRDefault="00F8584B" w:rsidP="00F8584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6F88CB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3AF47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1449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7971E4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2150FA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3AB447C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313160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E4926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674D0D6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12085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65DBD36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D4AB89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6994B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71FEFA5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5DD63B2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7EA87B38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208BFFB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35DCF5F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78D4648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0720CB63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102747B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DF62A0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77B6B7B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37B1CB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3AE38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4C224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66F73D84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35FFDCD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33C8604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292154E9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7EC34A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250B4B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3D56C36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4492AB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49C23F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3C0BEB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3051605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3CEAF3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1C8F512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41291D9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6160C3D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58468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243072C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71B0715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18F82AA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03886C96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23BA60E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402450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4C2DCBD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13F124E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2521CE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1CFC8FE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02A0EC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885AB0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0B000BD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1BD3AD3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22AA17D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72605CCD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5D527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0D516E2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7FB4BB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4E93C5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161557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4BBD19D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3094CFB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57F1FA1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7915522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41FD624F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0B136C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198E83F3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0B68C21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CEACAC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667195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2E924F7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DFF46F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05518D0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249C1A97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13B4CC8E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A1811D2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28705B8A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79748416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05FC40B9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394BAF15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2788831C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3B1A91C7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055759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03119E6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55F5B40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E081A4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7E50D4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193C385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364919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2D6E8A10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4B34615" w14:textId="77777777" w:rsidR="00F8584B" w:rsidRPr="001D2E49" w:rsidRDefault="00F8584B" w:rsidP="00F8584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6C9444E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0F254C3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4EA515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4C3E811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14EC3CE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45EA58E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4A61FCC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2C2B03C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093BFC6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5D4F97F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186E68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3F46C18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187B34E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49A8779A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5F011CF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48C04D20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145B9C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19A18F7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660A8D7E" w14:textId="77777777" w:rsidR="00F8584B" w:rsidRPr="001D2E49" w:rsidRDefault="00F8584B" w:rsidP="00F8584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DE307DF" w14:textId="77777777" w:rsidR="00F8584B" w:rsidRPr="001D2E49" w:rsidRDefault="00F8584B" w:rsidP="00F8584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49B1BB7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4271D30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23BA2EC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38A163B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27AE14F" w14:textId="77777777" w:rsidR="00F8584B" w:rsidRPr="001D2E49" w:rsidRDefault="00F8584B" w:rsidP="00F8584B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5F22634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45474A8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5B02C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145443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7FAF00CE" w14:textId="77777777" w:rsidR="00F8584B" w:rsidRPr="001D2E49" w:rsidRDefault="00F8584B" w:rsidP="00F8584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77BEE7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1C705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B30153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EAA67B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6A5AEDF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3D68060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5ABB361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B1624F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B95A63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716A7E8" w14:textId="77777777" w:rsidR="00F8584B" w:rsidRPr="001D2E49" w:rsidRDefault="00F8584B" w:rsidP="00F8584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7B3448F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1FE03C3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872056E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494740C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4D8DCB6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53C1A4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46D5AFB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0EC4048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10EDCC1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DBA5DAE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A883D9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8D6F90A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6A1CF356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3B00A1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37F60F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8B759C5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CFB87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89C3824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C22B170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9FE1943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41BF7AF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FF9ADF8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893E22D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C58C572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449B6B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1986327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4C4ABAA6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69E74DB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699D566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540856A1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5EF0349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401E06A7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5AF21C4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5344B1B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123206D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243CB973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48A340B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9F6F2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51B42F5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0889C5E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287ABEFC" w14:textId="77777777" w:rsidR="00F8584B" w:rsidRPr="001D2E49" w:rsidRDefault="00F8584B" w:rsidP="00F8584B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7FD91A2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25C89D4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1C46E485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66B9847A" w14:textId="77777777" w:rsidR="00F8584B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761C2511" w14:textId="77777777" w:rsidR="00F8584B" w:rsidRPr="00193078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0C6FAD5" w14:textId="77777777" w:rsidR="00F8584B" w:rsidRDefault="00F8584B" w:rsidP="00F8584B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5C918861" w14:textId="77777777" w:rsidR="00F8584B" w:rsidRPr="00B66DA4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5629EA9F" w14:textId="77777777" w:rsidR="00F8584B" w:rsidRDefault="00F8584B" w:rsidP="00F8584B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211AB97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194AE78C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9A1B85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7C2A545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EF3AE2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56C1E4C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FD3429D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66AF8EA6" w14:textId="77777777" w:rsidR="00F8584B" w:rsidRDefault="00F8584B" w:rsidP="00F8584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78005BD4" w14:textId="77777777" w:rsidR="00F8584B" w:rsidRPr="00FC276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40CFD8F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00C2520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9D153B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2E84B14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390C4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53D07EE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00A15A8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491ADB7D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26631A36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42F159B7" w14:textId="77777777" w:rsidR="00F8584B" w:rsidRDefault="00F8584B" w:rsidP="00F8584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00BA1FD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9523EF4" w14:textId="77777777" w:rsidR="00F8584B" w:rsidRPr="004D112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0345DA88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29DD3640" w14:textId="77777777" w:rsidR="00F8584B" w:rsidRPr="007F4EB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676FA7D" w14:textId="77777777" w:rsidR="00F8584B" w:rsidRDefault="00F8584B" w:rsidP="00F8584B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3D745198" w14:textId="77777777" w:rsidR="00F8584B" w:rsidRDefault="00F8584B" w:rsidP="00F8584B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326B194C" w14:textId="77777777" w:rsidR="00F8584B" w:rsidRDefault="00F8584B" w:rsidP="00F8584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51B653B9" w14:textId="77777777" w:rsidR="00F8584B" w:rsidRPr="00CE382F" w:rsidRDefault="00F8584B" w:rsidP="00F8584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5AB6B540" w14:textId="77777777" w:rsidR="00F8584B" w:rsidRDefault="00F8584B" w:rsidP="00F8584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2E54384F" w14:textId="77777777" w:rsidR="00F8584B" w:rsidRPr="00760E17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7001034A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71E830DB" w14:textId="77777777" w:rsidR="00F8584B" w:rsidRPr="00240CAD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73A72EE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6FBE482D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71E3C97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4AB5332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24780CF3" w14:textId="77777777" w:rsidR="00F8584B" w:rsidRPr="00077308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2C959F72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031291B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7A6DB169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5D3BFA5D" w14:textId="77777777" w:rsidR="00F8584B" w:rsidRPr="003F23B1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61009DDF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6FB556EA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1AD44639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5C96ABE2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B4CD944" w14:textId="77777777" w:rsidR="00F8584B" w:rsidRDefault="00F8584B" w:rsidP="00F8584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6E37C936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6D2F0FB4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417A6C98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10A4D4F8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1E8AE8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1F68475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79446EFE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5162F517" w14:textId="77777777" w:rsidR="00F8584B" w:rsidRPr="00556C4F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5C616612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1F959DE7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49D766D5" w14:textId="77777777" w:rsidR="00F8584B" w:rsidRPr="00B01D96" w:rsidRDefault="00F8584B" w:rsidP="00F8584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6790D0E5" w14:textId="77777777" w:rsidR="00F8584B" w:rsidRPr="00367E0D" w:rsidRDefault="00F8584B" w:rsidP="00F8584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39AAC107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66BBE93B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51EF6568" w14:textId="77777777" w:rsidR="00F8584B" w:rsidRPr="001D2E49" w:rsidRDefault="00F8584B" w:rsidP="00F8584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81232FA" w14:textId="77777777" w:rsidR="00F8584B" w:rsidRPr="001D2E49" w:rsidRDefault="00F8584B" w:rsidP="00F8584B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1D3A85C0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6929E3ED" w14:textId="77777777" w:rsidR="00F8584B" w:rsidRPr="00FF3BB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0719D863" w14:textId="77777777" w:rsidR="00F8584B" w:rsidRDefault="00F8584B" w:rsidP="00F8584B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058F06E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5B08F448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01904D9E" w14:textId="77777777" w:rsidR="00F8584B" w:rsidRPr="007D09D5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17FE699D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16265CE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58C6664A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4E4F03B4" w14:textId="77777777" w:rsidR="00F8584B" w:rsidRPr="00C76BB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84DF83E" w14:textId="77777777" w:rsidR="00F8584B" w:rsidRPr="006B72A3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723932EB" w14:textId="77777777" w:rsidR="00F8584B" w:rsidRPr="004B5CE3" w:rsidRDefault="00F8584B" w:rsidP="00F8584B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17635DC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5A107CAB" w14:textId="77777777" w:rsidR="00F8584B" w:rsidRPr="00F32326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458B97DE" w14:textId="77777777" w:rsidR="00F8584B" w:rsidRPr="00A31AAB" w:rsidRDefault="00F8584B" w:rsidP="00F8584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174E0122" w14:textId="77777777" w:rsidR="00F8584B" w:rsidRPr="00367E0D" w:rsidRDefault="00F8584B" w:rsidP="00F8584B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268E34E5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388FE9DE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040BB7BA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50941863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5C78622F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115B8536" w14:textId="77777777" w:rsidR="00F8584B" w:rsidRPr="00964AB0" w:rsidRDefault="00F8584B" w:rsidP="00F8584B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7F121DD0" w14:textId="77777777" w:rsidR="00F8584B" w:rsidRPr="00B314AE" w:rsidRDefault="00F8584B" w:rsidP="00F8584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50EB3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005D747" w14:textId="77777777" w:rsidR="00F8584B" w:rsidRDefault="00F8584B" w:rsidP="00F8584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0B209CAF" w14:textId="77777777" w:rsidR="00F8584B" w:rsidRPr="008D0EDE" w:rsidRDefault="00F8584B" w:rsidP="00F8584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D278989" w14:textId="77777777" w:rsidR="00F8584B" w:rsidRPr="008D0EDE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0D4542A" w14:textId="77777777" w:rsidR="00F8584B" w:rsidRPr="0020449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CADB1CA" w14:textId="77777777" w:rsidR="00F8584B" w:rsidRPr="00C950B2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E8A66D4" w14:textId="77777777" w:rsidR="00F8584B" w:rsidRDefault="00F8584B" w:rsidP="00F8584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E97A1B1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0A22D281" w14:textId="77777777" w:rsidR="00F8584B" w:rsidRDefault="00F8584B" w:rsidP="00F8584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4F2521D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0F4505AB" w14:textId="77777777" w:rsidR="00F8584B" w:rsidRPr="00C950B2" w:rsidRDefault="00F8584B" w:rsidP="00F8584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65F73095" w14:textId="77777777" w:rsidR="00F8584B" w:rsidRPr="006F1034" w:rsidRDefault="00F8584B" w:rsidP="00F8584B">
      <w:pPr>
        <w:pStyle w:val="PL"/>
        <w:rPr>
          <w:snapToGrid w:val="0"/>
        </w:rPr>
      </w:pPr>
      <w:bookmarkStart w:id="57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573"/>
    <w:p w14:paraId="570FBE90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120E6C83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E659B08" w14:textId="77777777" w:rsidR="00F8584B" w:rsidRPr="0096373D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2AF959A6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AF103AE" w14:textId="77777777" w:rsidR="00F8584B" w:rsidRPr="00B9189F" w:rsidRDefault="00F8584B" w:rsidP="00F8584B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B2703E6" w14:textId="77777777" w:rsidR="00F8584B" w:rsidRPr="00707EA7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32CD78A7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F9A804E" w14:textId="77777777" w:rsidR="00F8584B" w:rsidRPr="00973254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538D773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0AE2992" w14:textId="77777777" w:rsidR="00F8584B" w:rsidRDefault="00F8584B" w:rsidP="00F8584B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47DBB3B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36847D35" w14:textId="77777777" w:rsidR="00F8584B" w:rsidRPr="00D52AB4" w:rsidRDefault="00F8584B" w:rsidP="00F8584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13C42BA1" w14:textId="77777777" w:rsidR="00F8584B" w:rsidRDefault="00F8584B" w:rsidP="00F8584B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>id-LastVisitedPSCellList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289</w:t>
      </w:r>
    </w:p>
    <w:p w14:paraId="67CA7D01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38511E">
        <w:rPr>
          <w:rFonts w:cs="Arial"/>
          <w:lang w:val="fr-FR" w:eastAsia="ja-JP"/>
        </w:rPr>
        <w:t>IntersystemSONInformationRequest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290</w:t>
      </w:r>
    </w:p>
    <w:p w14:paraId="5E2A6E12" w14:textId="77777777" w:rsidR="00F8584B" w:rsidRPr="0038511E" w:rsidRDefault="00F8584B" w:rsidP="00F8584B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291</w:t>
      </w:r>
    </w:p>
    <w:p w14:paraId="1CCD992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946825">
        <w:rPr>
          <w:rFonts w:cs="Arial"/>
          <w:lang w:val="fr-FR" w:eastAsia="ja-JP"/>
        </w:rPr>
        <w:t>EnergySavingIndication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292</w:t>
      </w:r>
    </w:p>
    <w:p w14:paraId="16796D99" w14:textId="77777777" w:rsidR="00F8584B" w:rsidRPr="00946825" w:rsidRDefault="00F8584B" w:rsidP="00F8584B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293</w:t>
      </w:r>
    </w:p>
    <w:p w14:paraId="4B6E46CC" w14:textId="77777777" w:rsidR="00F8584B" w:rsidRDefault="00F8584B" w:rsidP="00F8584B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294</w:t>
      </w:r>
    </w:p>
    <w:p w14:paraId="609ECD22" w14:textId="77777777" w:rsidR="00F8584B" w:rsidRPr="001F5312" w:rsidRDefault="00F8584B" w:rsidP="00F8584B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730871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2BBA585D" w14:textId="77777777" w:rsidR="00F8584B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297</w:t>
      </w:r>
    </w:p>
    <w:p w14:paraId="26DCC2AD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7E2526F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72557DF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54CE66A3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0D446970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148DA896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19892D2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3E950C0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76FB357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1E401185" w14:textId="77777777" w:rsidR="00F8584B" w:rsidRPr="001F5312" w:rsidRDefault="00F8584B" w:rsidP="00F8584B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1AECE0C7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id-Alternative-SharedNG-U-Multicast-TNL-Information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308</w:t>
      </w:r>
    </w:p>
    <w:p w14:paraId="0C77F462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70E70F04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310</w:t>
      </w:r>
    </w:p>
    <w:p w14:paraId="6B380E3A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311</w:t>
      </w:r>
    </w:p>
    <w:p w14:paraId="6086B7FC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312</w:t>
      </w:r>
    </w:p>
    <w:p w14:paraId="2B4D348F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313</w:t>
      </w:r>
    </w:p>
    <w:p w14:paraId="4BE62F02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58A6507E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F6AD9C5" w14:textId="77777777" w:rsidR="00F8584B" w:rsidRPr="001F5312" w:rsidRDefault="00F8584B" w:rsidP="00F8584B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41315F44" w14:textId="77777777" w:rsidR="00F8584B" w:rsidRPr="001F5312" w:rsidRDefault="00F8584B" w:rsidP="00F8584B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1E20818E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6016F3DC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6B961F81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MBSSessionStatus</w:t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320</w:t>
      </w:r>
    </w:p>
    <w:p w14:paraId="794376DF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321</w:t>
      </w:r>
    </w:p>
    <w:p w14:paraId="2C342F24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322</w:t>
      </w:r>
    </w:p>
    <w:p w14:paraId="690141BB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704391FA" w14:textId="77777777" w:rsidR="00F8584B" w:rsidRPr="001F5312" w:rsidRDefault="00F8584B" w:rsidP="00F8584B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6B440500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2B80C178" w14:textId="77777777" w:rsidR="00F8584B" w:rsidRPr="00D52AB4" w:rsidRDefault="00F8584B" w:rsidP="00F8584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58AE4CD" w14:textId="77777777" w:rsidR="00F8584B" w:rsidRDefault="00F8584B" w:rsidP="00F8584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C783589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6AAA90EC" w14:textId="77777777" w:rsidR="00F8584B" w:rsidRPr="00543D14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2C86AADE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4555C729" w14:textId="77777777" w:rsidR="00F8584B" w:rsidRPr="00AB5EA3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06C658CC" w14:textId="77777777" w:rsidR="00F8584B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24948FA" w14:textId="77777777" w:rsidR="00F8584B" w:rsidRPr="009873D1" w:rsidRDefault="00F8584B" w:rsidP="00F8584B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0816181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0E868509" w14:textId="77777777" w:rsidR="00F8584B" w:rsidRPr="009873D1" w:rsidRDefault="00F8584B" w:rsidP="00F8584B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59AA555A" w14:textId="77777777" w:rsidR="00F8584B" w:rsidRDefault="00F8584B" w:rsidP="00F8584B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7699488A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7180D715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6C831B1" w14:textId="77777777" w:rsidR="00F8584B" w:rsidRDefault="00F8584B" w:rsidP="00F8584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927573F" w14:textId="77777777" w:rsidR="00F8584B" w:rsidRDefault="00F8584B" w:rsidP="00F8584B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54B0724" w14:textId="77777777" w:rsidR="00F8584B" w:rsidRDefault="00F8584B" w:rsidP="00F8584B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A5DE8A3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5FB29918" w14:textId="77777777" w:rsidR="00F8584B" w:rsidRPr="0014446C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1A80C6D" w14:textId="77777777" w:rsidR="00F8584B" w:rsidRPr="00101858" w:rsidRDefault="00F8584B" w:rsidP="00F8584B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06F1A238" w14:textId="77777777" w:rsidR="00F8584B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7EE8F20A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499A7693" w14:textId="77777777" w:rsidR="00F8584B" w:rsidRPr="009873D1" w:rsidRDefault="00F8584B" w:rsidP="00F8584B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DA777AC" w14:textId="47D31FA4" w:rsidR="00F8584B" w:rsidRPr="001D2E49" w:rsidRDefault="00F8584B" w:rsidP="00F8584B">
      <w:pPr>
        <w:pStyle w:val="PL"/>
        <w:rPr>
          <w:ins w:id="574" w:author="Ericsson User" w:date="2022-04-25T11:17:00Z"/>
          <w:noProof w:val="0"/>
          <w:snapToGrid w:val="0"/>
        </w:rPr>
      </w:pPr>
      <w:ins w:id="575" w:author="Ericsson User" w:date="2022-04-25T11:17:00Z">
        <w:r>
          <w:rPr>
            <w:noProof w:val="0"/>
            <w:snapToGrid w:val="0"/>
          </w:rPr>
          <w:tab/>
          <w:t>id-</w:t>
        </w:r>
        <w:r w:rsidRPr="00F8584B">
          <w:rPr>
            <w:noProof w:val="0"/>
            <w:snapToGrid w:val="0"/>
          </w:rPr>
          <w:t>NGAPIESupportInformationRe</w:t>
        </w:r>
        <w:r>
          <w:rPr>
            <w:noProof w:val="0"/>
            <w:snapToGrid w:val="0"/>
          </w:rPr>
          <w:t>quest</w:t>
        </w:r>
        <w:r w:rsidRPr="00F8584B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 xml:space="preserve">990 -- to </w:t>
        </w:r>
      </w:ins>
      <w:ins w:id="576" w:author="Ericsson User" w:date="2022-04-25T11:19:00Z">
        <w:r w:rsidRPr="00DD74C3">
          <w:rPr>
            <w:rFonts w:eastAsia="SimSun"/>
            <w:snapToGrid w:val="0"/>
            <w:highlight w:val="yellow"/>
            <w:lang w:eastAsia="zh-CN"/>
          </w:rPr>
          <w:t>be assigned</w:t>
        </w:r>
      </w:ins>
    </w:p>
    <w:p w14:paraId="6CA6B748" w14:textId="1068CB30" w:rsidR="00F8584B" w:rsidRPr="001D2E49" w:rsidRDefault="00F8584B" w:rsidP="00F8584B">
      <w:pPr>
        <w:pStyle w:val="PL"/>
        <w:rPr>
          <w:ins w:id="577" w:author="Ericsson User" w:date="2022-04-25T11:17:00Z"/>
          <w:noProof w:val="0"/>
          <w:snapToGrid w:val="0"/>
        </w:rPr>
      </w:pPr>
      <w:ins w:id="578" w:author="Ericsson User" w:date="2022-04-25T11:17:00Z">
        <w:r>
          <w:rPr>
            <w:noProof w:val="0"/>
            <w:snapToGrid w:val="0"/>
          </w:rPr>
          <w:tab/>
          <w:t>id-</w:t>
        </w:r>
        <w:r w:rsidRPr="00F8584B">
          <w:rPr>
            <w:noProof w:val="0"/>
            <w:snapToGrid w:val="0"/>
          </w:rPr>
          <w:t>NGAPIESupportInformationResponseList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SimSun"/>
            <w:snapToGrid w:val="0"/>
            <w:lang w:eastAsia="zh-CN"/>
          </w:rPr>
          <w:t>P</w:t>
        </w:r>
        <w:r>
          <w:rPr>
            <w:rFonts w:eastAsia="SimSun" w:hint="eastAsia"/>
            <w:snapToGrid w:val="0"/>
            <w:lang w:eastAsia="zh-CN"/>
          </w:rPr>
          <w:t xml:space="preserve">rotocolIE-ID ::= </w:t>
        </w:r>
        <w:r w:rsidRPr="00DD74C3">
          <w:rPr>
            <w:rFonts w:eastAsia="SimSun"/>
            <w:snapToGrid w:val="0"/>
            <w:highlight w:val="yellow"/>
            <w:lang w:eastAsia="zh-CN"/>
          </w:rPr>
          <w:t>991</w:t>
        </w:r>
      </w:ins>
      <w:ins w:id="579" w:author="Ericsson User" w:date="2022-04-25T11:19:00Z">
        <w:r w:rsidRPr="00DD74C3">
          <w:rPr>
            <w:rFonts w:eastAsia="SimSun"/>
            <w:snapToGrid w:val="0"/>
            <w:highlight w:val="yellow"/>
            <w:lang w:eastAsia="zh-CN"/>
          </w:rPr>
          <w:t xml:space="preserve"> -- to be assigned</w:t>
        </w:r>
      </w:ins>
    </w:p>
    <w:p w14:paraId="45C3B281" w14:textId="77777777" w:rsidR="00F8584B" w:rsidRPr="001D2E49" w:rsidRDefault="00F8584B" w:rsidP="00F8584B">
      <w:pPr>
        <w:pStyle w:val="PL"/>
        <w:rPr>
          <w:snapToGrid w:val="0"/>
        </w:rPr>
      </w:pPr>
    </w:p>
    <w:p w14:paraId="7FA3D52D" w14:textId="77777777" w:rsidR="00F8584B" w:rsidRPr="001D2E49" w:rsidRDefault="00F8584B" w:rsidP="00F8584B">
      <w:pPr>
        <w:pStyle w:val="PL"/>
        <w:rPr>
          <w:noProof w:val="0"/>
          <w:snapToGrid w:val="0"/>
        </w:rPr>
      </w:pPr>
    </w:p>
    <w:p w14:paraId="4B362924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7D5256A" w14:textId="77777777" w:rsidR="00F8584B" w:rsidRPr="001D2E49" w:rsidRDefault="00F8584B" w:rsidP="00F858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73E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538A7" w14:textId="77777777" w:rsidR="009621F0" w:rsidRDefault="009621F0">
      <w:r>
        <w:separator/>
      </w:r>
    </w:p>
  </w:endnote>
  <w:endnote w:type="continuationSeparator" w:id="0">
    <w:p w14:paraId="48095A3D" w14:textId="77777777" w:rsidR="009621F0" w:rsidRDefault="0096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486F0" w14:textId="77777777" w:rsidR="00980A74" w:rsidRDefault="00980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AEC69" w14:textId="77777777" w:rsidR="00980A74" w:rsidRDefault="00980A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278E" w14:textId="77777777" w:rsidR="00980A74" w:rsidRDefault="00980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5944" w14:textId="77777777" w:rsidR="009621F0" w:rsidRDefault="009621F0">
      <w:r>
        <w:separator/>
      </w:r>
    </w:p>
  </w:footnote>
  <w:footnote w:type="continuationSeparator" w:id="0">
    <w:p w14:paraId="40B001BD" w14:textId="77777777" w:rsidR="009621F0" w:rsidRDefault="00962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807E4" w14:textId="77777777" w:rsidR="00980A74" w:rsidRDefault="00980A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8B03" w14:textId="77777777" w:rsidR="00980A74" w:rsidRDefault="00980A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395C0E"/>
    <w:multiLevelType w:val="hybridMultilevel"/>
    <w:tmpl w:val="1FA67FD0"/>
    <w:lvl w:ilvl="0" w:tplc="F1469EA8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Qualcomm2">
    <w15:presenceInfo w15:providerId="None" w15:userId="Qualcomm2"/>
  </w15:person>
  <w15:person w15:author="Ericsson User r1">
    <w15:presenceInfo w15:providerId="None" w15:userId="Ericsson User r1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F"/>
    <w:rsid w:val="00022E4A"/>
    <w:rsid w:val="000A6394"/>
    <w:rsid w:val="000B7FED"/>
    <w:rsid w:val="000C038A"/>
    <w:rsid w:val="000C6598"/>
    <w:rsid w:val="000D44B3"/>
    <w:rsid w:val="00145D43"/>
    <w:rsid w:val="00183545"/>
    <w:rsid w:val="00192C46"/>
    <w:rsid w:val="001969B0"/>
    <w:rsid w:val="001A08B3"/>
    <w:rsid w:val="001A7B60"/>
    <w:rsid w:val="001B52F0"/>
    <w:rsid w:val="001B7A65"/>
    <w:rsid w:val="001E41F3"/>
    <w:rsid w:val="00211DB7"/>
    <w:rsid w:val="002145FA"/>
    <w:rsid w:val="0026004D"/>
    <w:rsid w:val="002640DD"/>
    <w:rsid w:val="00275D12"/>
    <w:rsid w:val="00284FEB"/>
    <w:rsid w:val="002860C4"/>
    <w:rsid w:val="002A635D"/>
    <w:rsid w:val="002B5741"/>
    <w:rsid w:val="002E405E"/>
    <w:rsid w:val="002E472E"/>
    <w:rsid w:val="00305409"/>
    <w:rsid w:val="00332CC9"/>
    <w:rsid w:val="003609EF"/>
    <w:rsid w:val="0036231A"/>
    <w:rsid w:val="00374DD4"/>
    <w:rsid w:val="003B4AED"/>
    <w:rsid w:val="003E1A36"/>
    <w:rsid w:val="00410371"/>
    <w:rsid w:val="004242F1"/>
    <w:rsid w:val="004B75B7"/>
    <w:rsid w:val="004D30C7"/>
    <w:rsid w:val="004F0DE7"/>
    <w:rsid w:val="005141D9"/>
    <w:rsid w:val="0051580D"/>
    <w:rsid w:val="00547111"/>
    <w:rsid w:val="00592D74"/>
    <w:rsid w:val="005E2C44"/>
    <w:rsid w:val="00615924"/>
    <w:rsid w:val="00621188"/>
    <w:rsid w:val="006257ED"/>
    <w:rsid w:val="00653DE4"/>
    <w:rsid w:val="00665C47"/>
    <w:rsid w:val="00695808"/>
    <w:rsid w:val="006B46FB"/>
    <w:rsid w:val="006E21FB"/>
    <w:rsid w:val="00761F29"/>
    <w:rsid w:val="00792342"/>
    <w:rsid w:val="007977A8"/>
    <w:rsid w:val="007B512A"/>
    <w:rsid w:val="007C2097"/>
    <w:rsid w:val="007D6A07"/>
    <w:rsid w:val="007F7259"/>
    <w:rsid w:val="008040A8"/>
    <w:rsid w:val="008071CE"/>
    <w:rsid w:val="00824CF4"/>
    <w:rsid w:val="008279FA"/>
    <w:rsid w:val="008626E7"/>
    <w:rsid w:val="00866604"/>
    <w:rsid w:val="00870EE7"/>
    <w:rsid w:val="008863B9"/>
    <w:rsid w:val="008977FE"/>
    <w:rsid w:val="008A45A6"/>
    <w:rsid w:val="008D3CCC"/>
    <w:rsid w:val="008F3789"/>
    <w:rsid w:val="008F3EA6"/>
    <w:rsid w:val="008F5581"/>
    <w:rsid w:val="008F686C"/>
    <w:rsid w:val="009148DE"/>
    <w:rsid w:val="00941E30"/>
    <w:rsid w:val="009621F0"/>
    <w:rsid w:val="009777D9"/>
    <w:rsid w:val="00980A7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E73"/>
    <w:rsid w:val="00C57CAC"/>
    <w:rsid w:val="00C66BA2"/>
    <w:rsid w:val="00C870F6"/>
    <w:rsid w:val="00C95985"/>
    <w:rsid w:val="00CB437C"/>
    <w:rsid w:val="00CC5026"/>
    <w:rsid w:val="00CC68D0"/>
    <w:rsid w:val="00D03F9A"/>
    <w:rsid w:val="00D06D51"/>
    <w:rsid w:val="00D24991"/>
    <w:rsid w:val="00D26A55"/>
    <w:rsid w:val="00D50255"/>
    <w:rsid w:val="00D66520"/>
    <w:rsid w:val="00D73E49"/>
    <w:rsid w:val="00D84AE9"/>
    <w:rsid w:val="00DD74C3"/>
    <w:rsid w:val="00DE34CF"/>
    <w:rsid w:val="00E13F3D"/>
    <w:rsid w:val="00E34898"/>
    <w:rsid w:val="00EB09B7"/>
    <w:rsid w:val="00ED0C00"/>
    <w:rsid w:val="00EE7D7C"/>
    <w:rsid w:val="00F163CB"/>
    <w:rsid w:val="00F25D98"/>
    <w:rsid w:val="00F300FB"/>
    <w:rsid w:val="00F46301"/>
    <w:rsid w:val="00F70F99"/>
    <w:rsid w:val="00F8584B"/>
    <w:rsid w:val="00F87162"/>
    <w:rsid w:val="00FB6386"/>
    <w:rsid w:val="00FC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8584B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paragraph" w:customStyle="1" w:styleId="TAJ">
    <w:name w:val="TAJ"/>
    <w:basedOn w:val="TH"/>
    <w:rsid w:val="00761F2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761F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F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1F2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61F2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1F2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1F2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8584B"/>
    <w:rPr>
      <w:rFonts w:ascii="Segoe UI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761F2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F8584B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F8584B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761F29"/>
    <w:rPr>
      <w:i/>
      <w:iCs/>
    </w:rPr>
  </w:style>
  <w:style w:type="character" w:customStyle="1" w:styleId="msoins0">
    <w:name w:val="msoins"/>
    <w:rsid w:val="00F8584B"/>
  </w:style>
  <w:style w:type="character" w:customStyle="1" w:styleId="CommentTextChar">
    <w:name w:val="Comment Text Char"/>
    <w:link w:val="CommentText"/>
    <w:qFormat/>
    <w:rsid w:val="00761F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61F2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61F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1F2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8584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F8584B"/>
    <w:rPr>
      <w:lang w:val="en-GB" w:eastAsia="en-US"/>
    </w:rPr>
  </w:style>
  <w:style w:type="character" w:customStyle="1" w:styleId="TACChar">
    <w:name w:val="TAC Char"/>
    <w:link w:val="TAC"/>
    <w:qFormat/>
    <w:locked/>
    <w:rsid w:val="00761F2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F2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1F2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1F2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F8584B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8584B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1F2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1F2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61F2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1F2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61F2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1F2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761F2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F8584B"/>
  </w:style>
  <w:style w:type="paragraph" w:customStyle="1" w:styleId="StyleTALLeft075cm">
    <w:name w:val="Style TAL + Left:  075 cm"/>
    <w:basedOn w:val="TAL"/>
    <w:rsid w:val="00F8584B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1F2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1F2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2E405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61F2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1F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F8584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1F2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1F2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1F2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F8584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1F2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1F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61F2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1F2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761F2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761F2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1F2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F2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F858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61F29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61F29"/>
  </w:style>
  <w:style w:type="character" w:customStyle="1" w:styleId="B4Char">
    <w:name w:val="B4 Char"/>
    <w:link w:val="B4"/>
    <w:rsid w:val="00761F2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1F29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1F29"/>
  </w:style>
  <w:style w:type="character" w:customStyle="1" w:styleId="Heading6Char">
    <w:name w:val="Heading 6 Char"/>
    <w:link w:val="Heading6"/>
    <w:rsid w:val="00761F2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1F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1F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1F2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1F29"/>
  </w:style>
  <w:style w:type="table" w:customStyle="1" w:styleId="21">
    <w:name w:val="网格型2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编号2"/>
    <w:basedOn w:val="Normal"/>
    <w:rsid w:val="00F8584B"/>
    <w:pPr>
      <w:tabs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1F29"/>
  </w:style>
  <w:style w:type="table" w:customStyle="1" w:styleId="30">
    <w:name w:val="网格型3"/>
    <w:basedOn w:val="TableNormal"/>
    <w:next w:val="TableGrid"/>
    <w:rsid w:val="00761F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1F2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761F2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761F29"/>
    <w:pPr>
      <w:numPr>
        <w:numId w:val="2"/>
      </w:numPr>
    </w:pPr>
  </w:style>
  <w:style w:type="paragraph" w:customStyle="1" w:styleId="Reference">
    <w:name w:val="Reference"/>
    <w:basedOn w:val="Normal"/>
    <w:rsid w:val="00761F2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761F29"/>
    <w:pPr>
      <w:numPr>
        <w:numId w:val="1"/>
      </w:numPr>
    </w:pPr>
  </w:style>
  <w:style w:type="character" w:customStyle="1" w:styleId="ListChar">
    <w:name w:val="List Char"/>
    <w:link w:val="List"/>
    <w:rsid w:val="00761F2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761F2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F8584B"/>
  </w:style>
  <w:style w:type="paragraph" w:customStyle="1" w:styleId="Proposal">
    <w:name w:val="Proposal"/>
    <w:basedOn w:val="Normal"/>
    <w:link w:val="ProposalChar"/>
    <w:qFormat/>
    <w:rsid w:val="00F8584B"/>
    <w:pPr>
      <w:tabs>
        <w:tab w:val="left" w:pos="1560"/>
      </w:tabs>
      <w:ind w:left="720" w:hanging="36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F2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8584B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8584B"/>
    <w:pPr>
      <w:ind w:left="1560" w:hanging="1134"/>
    </w:pPr>
  </w:style>
  <w:style w:type="character" w:customStyle="1" w:styleId="ProposallistChar">
    <w:name w:val="Proposal list Char"/>
    <w:link w:val="Proposallist"/>
    <w:rsid w:val="00F8584B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761F2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761F2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F8584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8151</Words>
  <Characters>46464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1900-01-01T00:00:00Z</cp:lastPrinted>
  <dcterms:created xsi:type="dcterms:W3CDTF">2022-05-18T11:45:00Z</dcterms:created>
  <dcterms:modified xsi:type="dcterms:W3CDTF">2022-05-18T11:45:00Z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