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2F9EF" w14:textId="50AECD68" w:rsidR="006500C4" w:rsidRDefault="006500C4" w:rsidP="006500C4">
      <w:pPr>
        <w:tabs>
          <w:tab w:val="right" w:pos="9800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r>
        <w:rPr>
          <w:rFonts w:cs="Arial"/>
          <w:b/>
          <w:bCs/>
          <w:sz w:val="24"/>
        </w:rPr>
        <w:t>3GPP TSG-RAN3 Meeting #114-e</w:t>
      </w:r>
      <w:r>
        <w:rPr>
          <w:rFonts w:cs="Arial"/>
          <w:b/>
          <w:bCs/>
          <w:sz w:val="24"/>
        </w:rPr>
        <w:tab/>
      </w:r>
      <w:r w:rsidRPr="006500C4">
        <w:rPr>
          <w:rFonts w:cs="Arial"/>
          <w:b/>
          <w:bCs/>
          <w:sz w:val="24"/>
        </w:rPr>
        <w:t>R3-215800</w:t>
      </w:r>
    </w:p>
    <w:p w14:paraId="700B15EC" w14:textId="77777777" w:rsidR="006500C4" w:rsidRDefault="006500C4" w:rsidP="006500C4">
      <w:pPr>
        <w:pBdr>
          <w:bottom w:val="single" w:sz="12" w:space="1" w:color="auto"/>
        </w:pBdr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1- 11 November 2021</w:t>
      </w:r>
    </w:p>
    <w:bookmarkEnd w:id="0"/>
    <w:p w14:paraId="7454DF3D" w14:textId="77777777" w:rsidR="006500C4" w:rsidRDefault="006500C4" w:rsidP="006500C4">
      <w:pPr>
        <w:pStyle w:val="3GPPHeader"/>
        <w:spacing w:after="0"/>
      </w:pPr>
    </w:p>
    <w:p w14:paraId="334E2E24" w14:textId="3879B972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SimSun"/>
          <w:b/>
          <w:sz w:val="24"/>
          <w:lang w:val="en-US" w:eastAsia="zh-CN"/>
        </w:rPr>
        <w:tab/>
      </w:r>
      <w:hyperlink r:id="rId11" w:history="1">
        <w:r w:rsidR="003F3550" w:rsidRPr="003F3550">
          <w:rPr>
            <w:rFonts w:eastAsia="SimSun"/>
            <w:b/>
            <w:sz w:val="24"/>
            <w:lang w:val="en-US" w:eastAsia="zh-CN"/>
          </w:rPr>
          <w:t>S2-2108144</w:t>
        </w:r>
      </w:hyperlink>
      <w:r w:rsidRPr="00B10292" w:rsidDel="00B10292">
        <w:rPr>
          <w:rFonts w:eastAsia="SimSun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6A0E17D3" w14:textId="30CC17D1" w:rsidR="00DF2B4B" w:rsidRPr="00617D19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Title:</w:t>
      </w:r>
      <w:r w:rsidRPr="00C416E6">
        <w:rPr>
          <w:rFonts w:cs="Arial"/>
          <w:b/>
        </w:rPr>
        <w:tab/>
      </w:r>
      <w:r w:rsidRPr="00DF4BDE">
        <w:rPr>
          <w:rFonts w:cs="Arial"/>
        </w:rPr>
        <w:t>LS</w:t>
      </w:r>
      <w:r>
        <w:rPr>
          <w:rFonts w:cs="Arial"/>
        </w:rPr>
        <w:t xml:space="preserve"> r</w:t>
      </w:r>
      <w:r w:rsidRPr="00DF4BDE">
        <w:rPr>
          <w:rFonts w:cs="Arial"/>
        </w:rPr>
        <w:t xml:space="preserve">eply on </w:t>
      </w:r>
      <w:r>
        <w:rPr>
          <w:rFonts w:cs="Arial"/>
        </w:rPr>
        <w:t>UE assistance information for paging collision avoidance</w:t>
      </w:r>
    </w:p>
    <w:p w14:paraId="39B4F968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Pr="00047AC8">
        <w:rPr>
          <w:rFonts w:cs="Arial"/>
          <w:bCs/>
        </w:rPr>
        <w:t>S2-2106996</w:t>
      </w:r>
      <w:r>
        <w:rPr>
          <w:rFonts w:cs="Arial"/>
          <w:bCs/>
        </w:rPr>
        <w:t>/</w:t>
      </w:r>
      <w:hyperlink r:id="rId12" w:history="1">
        <w:r w:rsidRPr="00B75248">
          <w:rPr>
            <w:rFonts w:cs="Arial"/>
          </w:rPr>
          <w:t>R2-2106517</w:t>
        </w:r>
      </w:hyperlink>
    </w:p>
    <w:p w14:paraId="6ED0D901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Release:</w:t>
      </w:r>
      <w:r w:rsidRPr="00C416E6">
        <w:rPr>
          <w:rFonts w:cs="Arial"/>
          <w:bCs/>
        </w:rPr>
        <w:tab/>
        <w:t>Release 17</w:t>
      </w:r>
    </w:p>
    <w:p w14:paraId="5D21ED7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Work Item:</w:t>
      </w:r>
      <w:r w:rsidRPr="00C416E6">
        <w:rPr>
          <w:rFonts w:cs="Arial"/>
          <w:bCs/>
        </w:rPr>
        <w:tab/>
        <w:t>LTE_NR_MUSIM-Core</w:t>
      </w:r>
      <w:r>
        <w:rPr>
          <w:rFonts w:cs="Arial"/>
          <w:bCs/>
        </w:rPr>
        <w:t>,</w:t>
      </w:r>
      <w:r w:rsidRPr="00996470">
        <w:rPr>
          <w:rFonts w:cs="Arial"/>
          <w:bCs/>
        </w:rPr>
        <w:t xml:space="preserve"> </w:t>
      </w:r>
      <w:r>
        <w:rPr>
          <w:rFonts w:cs="Arial"/>
          <w:bCs/>
        </w:rPr>
        <w:t>MUSIM</w:t>
      </w:r>
    </w:p>
    <w:p w14:paraId="79A053BC" w14:textId="77777777" w:rsidR="00DF2B4B" w:rsidRPr="00C416E6" w:rsidRDefault="00DF2B4B" w:rsidP="00DF2B4B">
      <w:pPr>
        <w:spacing w:after="60"/>
        <w:ind w:left="1985" w:hanging="1985"/>
        <w:rPr>
          <w:rFonts w:cs="Arial"/>
          <w:b/>
        </w:rPr>
      </w:pPr>
    </w:p>
    <w:p w14:paraId="16B93B2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Source: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5B1EF15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To: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RAN2</w:t>
      </w:r>
    </w:p>
    <w:p w14:paraId="4D1DEDA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Cc:</w:t>
      </w:r>
      <w:r w:rsidRPr="00C416E6">
        <w:rPr>
          <w:rFonts w:cs="Arial"/>
          <w:bCs/>
        </w:rPr>
        <w:tab/>
        <w:t>CT1, RAN3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2BDDC446" w14:textId="77777777" w:rsidR="00C21B95" w:rsidRPr="00EB06C1" w:rsidRDefault="00C21B95" w:rsidP="00DF2B4B">
      <w:p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B10292" w:rsidRPr="00DF2B4B">
        <w:rPr>
          <w:rFonts w:eastAsia="DengXian" w:cs="Arial"/>
          <w:sz w:val="22"/>
          <w:szCs w:val="22"/>
          <w:lang w:eastAsia="en-GB"/>
        </w:rPr>
        <w:t>Xiaowan</w:t>
      </w:r>
      <w:proofErr w:type="spellEnd"/>
      <w:r w:rsidR="00B10292" w:rsidRPr="00DF2B4B">
        <w:rPr>
          <w:rFonts w:eastAsia="DengXian" w:cs="Arial"/>
          <w:sz w:val="22"/>
          <w:szCs w:val="22"/>
          <w:lang w:eastAsia="en-GB"/>
        </w:rPr>
        <w:t xml:space="preserve"> </w:t>
      </w:r>
      <w:proofErr w:type="spellStart"/>
      <w:r w:rsidR="00B10292" w:rsidRPr="00DF2B4B">
        <w:rPr>
          <w:rFonts w:eastAsia="DengXian" w:cs="Arial"/>
          <w:sz w:val="22"/>
          <w:szCs w:val="22"/>
          <w:lang w:eastAsia="en-GB"/>
        </w:rPr>
        <w:t>Ke</w:t>
      </w:r>
      <w:proofErr w:type="spellEnd"/>
    </w:p>
    <w:p w14:paraId="47AF53B1" w14:textId="3739C837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F132F8">
        <w:rPr>
          <w:rFonts w:eastAsia="DengXian" w:cs="Arial"/>
          <w:sz w:val="22"/>
          <w:szCs w:val="22"/>
          <w:lang w:eastAsia="en-GB"/>
        </w:rPr>
        <w:t>xiao</w:t>
      </w:r>
      <w:r w:rsidR="00B10292" w:rsidRPr="00DF2B4B">
        <w:rPr>
          <w:rFonts w:eastAsia="DengXian" w:cs="Arial"/>
          <w:sz w:val="22"/>
          <w:szCs w:val="22"/>
          <w:lang w:eastAsia="en-GB"/>
        </w:rPr>
        <w:t>wan.ke@vivo.com</w:t>
      </w:r>
      <w:r w:rsidR="00B10292" w:rsidRPr="00DF2B4B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6F53831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3F3550" w:rsidRPr="003F3550">
        <w:rPr>
          <w:rFonts w:eastAsia="DengXian" w:cs="Arial"/>
          <w:b/>
          <w:sz w:val="22"/>
          <w:szCs w:val="22"/>
          <w:lang w:eastAsia="en-GB"/>
        </w:rPr>
        <w:t>S2-2108145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FE87576" w14:textId="45520777" w:rsidR="00295480" w:rsidRDefault="00DF2B4B" w:rsidP="00295480">
      <w:r w:rsidRPr="00DF2B4B">
        <w:rPr>
          <w:rFonts w:eastAsiaTheme="minorEastAsia" w:cs="Arial"/>
          <w:iCs/>
          <w:color w:val="000000"/>
          <w:lang w:eastAsia="ja-JP"/>
        </w:rPr>
        <w:t xml:space="preserve">SA2 would like to thank RAN2 for their LS S2-2106996/R2-2106517. SA2 has discussed paging collision avoidance in 5GS and reached the following conclusions: </w:t>
      </w:r>
      <w:r w:rsidR="00295480">
        <w:t>a</w:t>
      </w:r>
      <w:r w:rsidR="00295480" w:rsidRPr="001B16CE">
        <w:t xml:space="preserve"> </w:t>
      </w:r>
      <w:r w:rsidR="00295480">
        <w:t xml:space="preserve">Multi-USIM </w:t>
      </w:r>
      <w:r w:rsidR="00295480" w:rsidRPr="001B16CE">
        <w:t xml:space="preserve">UE </w:t>
      </w:r>
      <w:r w:rsidR="00295480">
        <w:t xml:space="preserve">may </w:t>
      </w:r>
      <w:r w:rsidR="00295480" w:rsidRPr="001B16CE">
        <w:t xml:space="preserve">need </w:t>
      </w:r>
      <w:r w:rsidR="00295480">
        <w:t xml:space="preserve">a new 5G-GUTI </w:t>
      </w:r>
      <w:r w:rsidR="00295480" w:rsidRPr="001B16CE">
        <w:t>to modify the timing of the Paging Occasions (POs) for a USIM</w:t>
      </w:r>
      <w:r w:rsidR="00295480">
        <w:t xml:space="preserve">. When a Multi-USIM </w:t>
      </w:r>
      <w:r w:rsidR="00295480" w:rsidRPr="001B16CE">
        <w:t>UE</w:t>
      </w:r>
      <w:r w:rsidR="00295480">
        <w:t xml:space="preserve"> needs a 5G-GUTI assignment, it performs a Mobility Registration Update. The </w:t>
      </w:r>
      <w:r w:rsidR="00295480" w:rsidRPr="00537E97">
        <w:t>AMF allocates a new 5G</w:t>
      </w:r>
      <w:r w:rsidR="00295480">
        <w:t>-</w:t>
      </w:r>
      <w:r w:rsidR="00295480" w:rsidRPr="00537E97">
        <w:t>GUTI</w:t>
      </w:r>
      <w:r w:rsidR="00295480">
        <w:t xml:space="preserve"> and provides it to the Multi-USIM </w:t>
      </w:r>
      <w:r w:rsidR="00295480" w:rsidRPr="001B16CE">
        <w:t>UE</w:t>
      </w:r>
      <w:r w:rsidR="00295480">
        <w:t xml:space="preserve"> in the </w:t>
      </w:r>
      <w:r w:rsidR="00295480" w:rsidRPr="00140E21">
        <w:t>Registration Accept</w:t>
      </w:r>
      <w:r w:rsidR="00295480">
        <w:t xml:space="preserve"> message</w:t>
      </w:r>
      <w:r w:rsidR="00295480">
        <w:rPr>
          <w:rFonts w:eastAsiaTheme="minorEastAsia" w:cs="Arial"/>
          <w:iCs/>
          <w:color w:val="000000"/>
          <w:lang w:eastAsia="ja-JP"/>
        </w:rPr>
        <w:t>,</w:t>
      </w:r>
      <w:r w:rsidR="000E3D93">
        <w:rPr>
          <w:rFonts w:eastAsiaTheme="minorEastAsia" w:cs="Arial"/>
          <w:iCs/>
          <w:color w:val="000000"/>
          <w:lang w:eastAsia="ja-JP"/>
        </w:rPr>
        <w:t xml:space="preserve"> as described in the approved </w:t>
      </w:r>
      <w:r w:rsidR="003F3550" w:rsidRPr="003F3550">
        <w:t>S2-2108145</w:t>
      </w:r>
      <w:r w:rsidRPr="003F3550">
        <w:rPr>
          <w:rFonts w:eastAsiaTheme="minorEastAsia" w:cs="Arial"/>
          <w:iCs/>
          <w:color w:val="000000"/>
          <w:lang w:eastAsia="ja-JP"/>
        </w:rPr>
        <w:t>.</w:t>
      </w:r>
      <w:r w:rsidR="00295480" w:rsidRPr="00295480">
        <w:t xml:space="preserve"> </w:t>
      </w:r>
    </w:p>
    <w:p w14:paraId="01F8F86D" w14:textId="4EEFE3C2" w:rsidR="00DF2B4B" w:rsidRPr="00295480" w:rsidRDefault="00DF2B4B" w:rsidP="00AC6051">
      <w:pPr>
        <w:rPr>
          <w:rFonts w:eastAsiaTheme="minorEastAsia" w:cs="Arial"/>
          <w:iCs/>
          <w:color w:val="000000"/>
          <w:lang w:eastAsia="ja-JP"/>
        </w:rPr>
      </w:pPr>
    </w:p>
    <w:p w14:paraId="5EFABFF7" w14:textId="77777777" w:rsidR="00555338" w:rsidRPr="00F132F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Heading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1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1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26852" w14:textId="77777777" w:rsidR="00340A60" w:rsidRDefault="00340A60">
      <w:r>
        <w:separator/>
      </w:r>
    </w:p>
  </w:endnote>
  <w:endnote w:type="continuationSeparator" w:id="0">
    <w:p w14:paraId="6A650373" w14:textId="77777777" w:rsidR="00340A60" w:rsidRDefault="00340A60">
      <w:r>
        <w:continuationSeparator/>
      </w:r>
    </w:p>
  </w:endnote>
  <w:endnote w:type="continuationNotice" w:id="1">
    <w:p w14:paraId="492BD33D" w14:textId="77777777" w:rsidR="00340A60" w:rsidRDefault="00340A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7097F" w14:textId="77777777" w:rsidR="00340A60" w:rsidRDefault="00340A60">
      <w:r>
        <w:separator/>
      </w:r>
    </w:p>
  </w:footnote>
  <w:footnote w:type="continuationSeparator" w:id="0">
    <w:p w14:paraId="54EE9914" w14:textId="77777777" w:rsidR="00340A60" w:rsidRDefault="00340A60">
      <w:r>
        <w:continuationSeparator/>
      </w:r>
    </w:p>
  </w:footnote>
  <w:footnote w:type="continuationNotice" w:id="1">
    <w:p w14:paraId="481D0A6D" w14:textId="77777777" w:rsidR="00340A60" w:rsidRDefault="00340A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3D93"/>
    <w:rsid w:val="000E46A4"/>
    <w:rsid w:val="000E49DA"/>
    <w:rsid w:val="000E4EF8"/>
    <w:rsid w:val="000E530B"/>
    <w:rsid w:val="000E5325"/>
    <w:rsid w:val="000E6017"/>
    <w:rsid w:val="000E60B3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379EE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3E7A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5480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0A60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438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55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00C4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A8A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17C3E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AE2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288F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4AD8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195F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918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2B4B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32F8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  <w:style w:type="paragraph" w:customStyle="1" w:styleId="3GPPHeader">
    <w:name w:val="3GPP_Header"/>
    <w:basedOn w:val="BodyText"/>
    <w:qFormat/>
    <w:rsid w:val="006500C4"/>
    <w:pPr>
      <w:tabs>
        <w:tab w:val="left" w:pos="1701"/>
        <w:tab w:val="right" w:pos="9639"/>
      </w:tabs>
      <w:spacing w:after="240"/>
      <w:textAlignment w:val="auto"/>
    </w:pPr>
    <w:rPr>
      <w:rFonts w:eastAsia="SimSu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4-e/Docs/R2-210651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E:\101%20SA2%20Meeting\SA2%23147e\report\Docs\S2-210814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7AC4CB1-ED0E-4485-8756-EB24C2841F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190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1502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MCC</cp:lastModifiedBy>
  <cp:revision>4</cp:revision>
  <cp:lastPrinted>2016-01-11T00:35:00Z</cp:lastPrinted>
  <dcterms:created xsi:type="dcterms:W3CDTF">2021-10-20T13:46:00Z</dcterms:created>
  <dcterms:modified xsi:type="dcterms:W3CDTF">2021-10-26T21:08:00Z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