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5C618" w14:textId="1207F487" w:rsidR="0015640B" w:rsidRDefault="0015640B" w:rsidP="0015640B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#112-e</w:t>
      </w:r>
      <w:r>
        <w:rPr>
          <w:bCs/>
          <w:sz w:val="24"/>
          <w:szCs w:val="24"/>
        </w:rPr>
        <w:tab/>
      </w:r>
      <w:r w:rsidR="0077083D" w:rsidRPr="0077083D">
        <w:rPr>
          <w:bCs/>
          <w:sz w:val="24"/>
          <w:szCs w:val="24"/>
        </w:rPr>
        <w:t>R3-212934</w:t>
      </w:r>
    </w:p>
    <w:p w14:paraId="37FD66A1" w14:textId="77777777" w:rsidR="0015640B" w:rsidRDefault="0015640B" w:rsidP="0015640B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  <w:lang w:val="en-US"/>
        </w:rPr>
        <w:t>E-meeting, 17 – 28 May</w:t>
      </w:r>
      <w:r>
        <w:rPr>
          <w:rFonts w:eastAsia="SimSun"/>
          <w:sz w:val="24"/>
          <w:szCs w:val="24"/>
          <w:lang w:val="en-US" w:eastAsia="zh-CN"/>
        </w:rPr>
        <w:t xml:space="preserve">, </w:t>
      </w:r>
      <w:bookmarkEnd w:id="1"/>
      <w:r>
        <w:rPr>
          <w:rFonts w:eastAsia="SimSun"/>
          <w:sz w:val="24"/>
          <w:szCs w:val="24"/>
          <w:lang w:val="en-US" w:eastAsia="zh-CN"/>
        </w:rPr>
        <w:t>2021</w:t>
      </w:r>
      <w:bookmarkEnd w:id="2"/>
    </w:p>
    <w:p w14:paraId="19E90C80" w14:textId="13600894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14:paraId="1C91428D" w14:textId="22774361" w:rsidR="004235AB" w:rsidRPr="000F4E43" w:rsidRDefault="004235AB" w:rsidP="004235AB">
      <w:pPr>
        <w:pStyle w:val="Title"/>
      </w:pPr>
      <w:r w:rsidRPr="000F4E43">
        <w:t>Title:</w:t>
      </w:r>
      <w:r w:rsidR="00D422B9" w:rsidRPr="00D422B9">
        <w:t xml:space="preserve"> </w:t>
      </w:r>
      <w:r w:rsidR="00C02165">
        <w:tab/>
      </w:r>
      <w:r w:rsidR="00C02165">
        <w:tab/>
      </w:r>
      <w:r w:rsidR="00CF17CB">
        <w:t>LS on Insufficient UE Capabilities Cause Value</w:t>
      </w:r>
      <w:r w:rsidR="00D422B9" w:rsidRPr="00D422B9" w:rsidDel="00D422B9">
        <w:t xml:space="preserve"> </w:t>
      </w:r>
    </w:p>
    <w:p w14:paraId="688AC53D" w14:textId="5460AE2A" w:rsidR="00D422B9" w:rsidRPr="00F8043E" w:rsidRDefault="00D422B9" w:rsidP="00C02165">
      <w:pPr>
        <w:spacing w:after="60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="00C02165">
        <w:rPr>
          <w:rFonts w:ascii="Arial" w:hAnsi="Arial" w:cs="Arial"/>
          <w:b/>
        </w:rPr>
        <w:tab/>
      </w:r>
      <w:r w:rsidR="00C02165">
        <w:rPr>
          <w:rFonts w:ascii="Arial" w:hAnsi="Arial" w:cs="Arial"/>
          <w:b/>
        </w:rPr>
        <w:tab/>
      </w:r>
    </w:p>
    <w:p w14:paraId="0BB2C99B" w14:textId="3A57A5F6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C02165">
        <w:tab/>
      </w:r>
      <w:r w:rsidRPr="00B85390">
        <w:rPr>
          <w:color w:val="000000"/>
        </w:rPr>
        <w:t>Release 1</w:t>
      </w:r>
      <w:r w:rsidR="00CF17CB">
        <w:rPr>
          <w:color w:val="000000"/>
        </w:rPr>
        <w:t>6</w:t>
      </w:r>
    </w:p>
    <w:p w14:paraId="64ED037E" w14:textId="759A2F25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C02165">
        <w:tab/>
      </w:r>
      <w:proofErr w:type="spellStart"/>
      <w:r w:rsidR="00CF17CB" w:rsidRPr="00CF17CB">
        <w:rPr>
          <w:bCs w:val="0"/>
          <w:sz w:val="22"/>
          <w:szCs w:val="22"/>
        </w:rPr>
        <w:t>NR_newRAT</w:t>
      </w:r>
      <w:proofErr w:type="spellEnd"/>
      <w:r w:rsidR="00CF17CB" w:rsidRPr="00CF17CB">
        <w:rPr>
          <w:bCs w:val="0"/>
          <w:sz w:val="22"/>
          <w:szCs w:val="22"/>
        </w:rPr>
        <w:t>-Core</w:t>
      </w:r>
    </w:p>
    <w:p w14:paraId="73ABDDD9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36ACF4F" w14:textId="374F90A5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77083D" w:rsidRPr="0077083D">
        <w:rPr>
          <w:b w:val="0"/>
          <w:bCs/>
          <w:lang w:val="en-IE"/>
        </w:rPr>
        <w:t>RAN3</w:t>
      </w:r>
    </w:p>
    <w:p w14:paraId="539FDEBE" w14:textId="331BCAC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="00C02165">
        <w:rPr>
          <w:lang w:val="en-IE"/>
        </w:rPr>
        <w:tab/>
      </w:r>
      <w:r w:rsidR="00CF17CB">
        <w:rPr>
          <w:b w:val="0"/>
          <w:lang w:val="en-IE" w:eastAsia="zh-CN"/>
        </w:rPr>
        <w:t>CT4</w:t>
      </w:r>
    </w:p>
    <w:p w14:paraId="3730FF15" w14:textId="087A1742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  <w:r w:rsidR="00CF17CB">
        <w:rPr>
          <w:lang w:val="en-IE"/>
        </w:rPr>
        <w:tab/>
      </w:r>
      <w:r w:rsidR="00CF17CB" w:rsidRPr="0077083D">
        <w:rPr>
          <w:b w:val="0"/>
          <w:bCs/>
          <w:lang w:val="en-IE"/>
        </w:rPr>
        <w:t>SA2</w:t>
      </w:r>
    </w:p>
    <w:p w14:paraId="6DB69D38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11BA7052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873C0BF" w14:textId="4EBA0698" w:rsidR="004235AB" w:rsidRPr="0077083D" w:rsidRDefault="004235AB" w:rsidP="004235AB">
      <w:pPr>
        <w:pStyle w:val="Contact"/>
        <w:tabs>
          <w:tab w:val="clear" w:pos="2268"/>
        </w:tabs>
        <w:rPr>
          <w:bCs/>
        </w:rPr>
      </w:pPr>
      <w:r w:rsidRPr="0077083D">
        <w:t>Name:</w:t>
      </w:r>
      <w:r w:rsidRPr="0077083D">
        <w:rPr>
          <w:bCs/>
        </w:rPr>
        <w:tab/>
      </w:r>
      <w:r w:rsidR="00355EAE" w:rsidRPr="0077083D">
        <w:rPr>
          <w:b w:val="0"/>
          <w:bCs/>
          <w:lang w:eastAsia="zh-CN"/>
        </w:rPr>
        <w:t>Angelo Centonza</w:t>
      </w:r>
    </w:p>
    <w:p w14:paraId="4BB639C0" w14:textId="77777777" w:rsidR="004235AB" w:rsidRPr="0077083D" w:rsidRDefault="004235AB" w:rsidP="004235AB">
      <w:pPr>
        <w:pStyle w:val="Contact"/>
        <w:tabs>
          <w:tab w:val="clear" w:pos="2268"/>
        </w:tabs>
        <w:rPr>
          <w:bCs/>
        </w:rPr>
      </w:pPr>
      <w:r w:rsidRPr="0077083D">
        <w:t>Tel. Number:</w:t>
      </w:r>
    </w:p>
    <w:p w14:paraId="28D256D7" w14:textId="09772214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proofErr w:type="spellStart"/>
      <w:r w:rsidR="00355EAE">
        <w:rPr>
          <w:b w:val="0"/>
          <w:bCs/>
          <w:lang w:val="en-IE"/>
        </w:rPr>
        <w:t>angelo</w:t>
      </w:r>
      <w:proofErr w:type="spellEnd"/>
      <w:r w:rsidR="00355EAE">
        <w:rPr>
          <w:b w:val="0"/>
          <w:bCs/>
          <w:lang w:val="en-IE"/>
        </w:rPr>
        <w:t xml:space="preserve"> dot Centonza at Ericsson dot com</w:t>
      </w:r>
    </w:p>
    <w:p w14:paraId="285A32A6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755DB27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C540A2" w14:textId="380491E5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r w:rsidR="00CF17CB">
        <w:t>R3-212760, R3-212761</w:t>
      </w:r>
    </w:p>
    <w:p w14:paraId="614D5C0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D0AA8F" w14:textId="225DC9A5" w:rsidR="00FF0620" w:rsidRDefault="00CF17CB" w:rsidP="00E61127">
      <w:r>
        <w:t>RAN3 would like to kindly inform CT4 that the attached CRs have been agreed.</w:t>
      </w:r>
    </w:p>
    <w:p w14:paraId="030D956A" w14:textId="70D2C2F9" w:rsidR="00CF17CB" w:rsidRDefault="00CF17CB" w:rsidP="00E61127">
      <w:r>
        <w:t>In these CRs a new cause value has been added over the S1 and NG interfaces, the cause value being defined as follows: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660"/>
      </w:tblGrid>
      <w:tr w:rsidR="00CF17CB" w:rsidRPr="00CF17CB" w14:paraId="6ADD89C6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0680" w14:textId="2DC6ED19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Radio Network Layer cause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A3E" w14:textId="43829F0A" w:rsidR="00CF17CB" w:rsidRPr="00CF17CB" w:rsidRDefault="00CF17CB" w:rsidP="00CF17CB">
            <w:pPr>
              <w:rPr>
                <w:b/>
                <w:bCs/>
              </w:rPr>
            </w:pPr>
            <w:r w:rsidRPr="00CF17CB">
              <w:rPr>
                <w:b/>
                <w:bCs/>
              </w:rPr>
              <w:t>Meaning</w:t>
            </w:r>
          </w:p>
        </w:tc>
      </w:tr>
      <w:tr w:rsidR="00CF17CB" w:rsidRPr="00CF17CB" w14:paraId="3FA4430E" w14:textId="77777777" w:rsidTr="007C571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00D" w14:textId="77777777" w:rsidR="00CF17CB" w:rsidRPr="00CF17CB" w:rsidRDefault="00CF17CB" w:rsidP="00CF17CB">
            <w:r w:rsidRPr="00CF17CB">
              <w:t>Insufficient UE Capabilities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2AC" w14:textId="77777777" w:rsidR="00CF17CB" w:rsidRPr="00CF17CB" w:rsidRDefault="00CF17CB" w:rsidP="00CF17CB">
            <w:r w:rsidRPr="00CF17CB">
              <w:t>The procedure can’t proceed due to insufficient UE capabilities.</w:t>
            </w:r>
          </w:p>
        </w:tc>
      </w:tr>
    </w:tbl>
    <w:p w14:paraId="608EAD36" w14:textId="7DE712DA" w:rsidR="00CF17CB" w:rsidRDefault="00CF17CB" w:rsidP="00E61127"/>
    <w:p w14:paraId="24CB219E" w14:textId="09EE35EC" w:rsidR="00CF17CB" w:rsidRDefault="00CF17CB" w:rsidP="00E61127">
      <w:r>
        <w:t xml:space="preserve">In order to make the new cause value visible over inter system handover procedures, RAN3 would like to ask CT4 to </w:t>
      </w:r>
      <w:r w:rsidR="00DB21A7">
        <w:t xml:space="preserve">take the newly added cause value into account in their specifications and to allow for </w:t>
      </w:r>
      <w:r w:rsidR="008178D1">
        <w:rPr>
          <w:lang w:val="en-US"/>
        </w:rPr>
        <w:t>mapp</w:t>
      </w:r>
      <w:r w:rsidR="00DB21A7">
        <w:rPr>
          <w:lang w:val="en-US"/>
        </w:rPr>
        <w:t>ing</w:t>
      </w:r>
      <w:r w:rsidR="008178D1">
        <w:rPr>
          <w:lang w:val="en-US"/>
        </w:rPr>
        <w:t xml:space="preserve"> </w:t>
      </w:r>
      <w:r w:rsidR="00DB21A7">
        <w:rPr>
          <w:lang w:val="en-US"/>
        </w:rPr>
        <w:t xml:space="preserve">of the cause value </w:t>
      </w:r>
      <w:r w:rsidR="008178D1">
        <w:rPr>
          <w:lang w:val="en-US"/>
        </w:rPr>
        <w:t>between the NGAP and S1AP handover failure procedures.</w:t>
      </w:r>
    </w:p>
    <w:p w14:paraId="5C4D74B2" w14:textId="77777777" w:rsidR="00CF17CB" w:rsidRDefault="00CF17CB" w:rsidP="00E61127"/>
    <w:p w14:paraId="072C102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074B11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57B9872E" w14:textId="2397B907" w:rsidR="00B97703" w:rsidRPr="008178D1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355EAE" w:rsidRPr="008178D1">
        <w:rPr>
          <w:rFonts w:ascii="Arial" w:hAnsi="Arial" w:cs="Arial"/>
          <w:bCs/>
          <w:color w:val="000000" w:themeColor="text1"/>
        </w:rPr>
        <w:t>RAN3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8867E7" w:rsidRPr="008178D1">
        <w:rPr>
          <w:rFonts w:ascii="Arial" w:hAnsi="Arial" w:cs="Arial"/>
          <w:bCs/>
          <w:color w:val="000000" w:themeColor="text1"/>
        </w:rPr>
        <w:t xml:space="preserve">kindly 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requests </w:t>
      </w:r>
      <w:r w:rsidR="008178D1" w:rsidRPr="008178D1">
        <w:rPr>
          <w:rFonts w:ascii="Arial" w:hAnsi="Arial" w:cs="Arial"/>
          <w:bCs/>
          <w:color w:val="000000" w:themeColor="text1"/>
        </w:rPr>
        <w:t>CT4</w:t>
      </w:r>
      <w:r w:rsidR="008F7283" w:rsidRPr="008178D1">
        <w:rPr>
          <w:rFonts w:ascii="Arial" w:hAnsi="Arial" w:cs="Arial"/>
          <w:bCs/>
          <w:color w:val="000000" w:themeColor="text1"/>
        </w:rPr>
        <w:t xml:space="preserve"> </w:t>
      </w:r>
      <w:r w:rsidR="00FF0620" w:rsidRPr="008178D1">
        <w:rPr>
          <w:rFonts w:ascii="Arial" w:hAnsi="Arial" w:cs="Arial"/>
          <w:bCs/>
          <w:color w:val="000000" w:themeColor="text1"/>
        </w:rPr>
        <w:t xml:space="preserve">to take the above </w:t>
      </w:r>
      <w:r w:rsidR="008178D1" w:rsidRPr="008178D1">
        <w:rPr>
          <w:rFonts w:ascii="Arial" w:hAnsi="Arial" w:cs="Arial"/>
          <w:bCs/>
          <w:color w:val="000000" w:themeColor="text1"/>
        </w:rPr>
        <w:t xml:space="preserve">request </w:t>
      </w:r>
      <w:r w:rsidR="00FF0620" w:rsidRPr="008178D1">
        <w:rPr>
          <w:rFonts w:ascii="Arial" w:hAnsi="Arial" w:cs="Arial"/>
          <w:bCs/>
          <w:color w:val="000000" w:themeColor="text1"/>
        </w:rPr>
        <w:t>into account</w:t>
      </w:r>
      <w:r w:rsidR="008F7283" w:rsidRPr="008178D1">
        <w:rPr>
          <w:rFonts w:ascii="Arial" w:hAnsi="Arial" w:cs="Arial"/>
          <w:bCs/>
          <w:color w:val="000000" w:themeColor="text1"/>
        </w:rPr>
        <w:t>.</w:t>
      </w:r>
      <w:r w:rsidR="00EA4DED" w:rsidRPr="008178D1">
        <w:rPr>
          <w:rFonts w:ascii="Arial" w:hAnsi="Arial" w:cs="Arial"/>
          <w:bCs/>
          <w:color w:val="000000" w:themeColor="text1"/>
        </w:rPr>
        <w:t xml:space="preserve"> </w:t>
      </w:r>
    </w:p>
    <w:p w14:paraId="0383DDC9" w14:textId="7A25CC4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5EAE">
        <w:rPr>
          <w:rFonts w:cs="Arial"/>
          <w:bCs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F66957" w14:textId="77777777" w:rsidR="00355EAE" w:rsidRPr="00355EAE" w:rsidRDefault="00355EAE" w:rsidP="00355E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55EAE">
        <w:rPr>
          <w:rFonts w:ascii="Arial" w:hAnsi="Arial" w:cs="Arial"/>
          <w:bCs/>
        </w:rPr>
        <w:t>RAN3#1</w:t>
      </w:r>
      <w:r>
        <w:rPr>
          <w:rFonts w:ascii="Arial" w:hAnsi="Arial" w:cs="Arial"/>
          <w:bCs/>
          <w:lang w:val="en-US" w:eastAsia="zh-CN"/>
        </w:rPr>
        <w:t>13</w:t>
      </w:r>
      <w:r w:rsidRPr="00355EAE">
        <w:rPr>
          <w:rFonts w:ascii="Arial" w:hAnsi="Arial" w:cs="Arial"/>
          <w:bCs/>
        </w:rPr>
        <w:t>-e</w:t>
      </w:r>
      <w:r w:rsidRPr="00355EA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Aug </w:t>
      </w:r>
      <w:r w:rsidRPr="00355EAE">
        <w:rPr>
          <w:rFonts w:ascii="Arial" w:hAnsi="Arial" w:cs="Arial"/>
          <w:bCs/>
        </w:rPr>
        <w:t>2021</w:t>
      </w:r>
      <w:r w:rsidRPr="00355EAE">
        <w:rPr>
          <w:rFonts w:ascii="Arial" w:hAnsi="Arial" w:cs="Arial"/>
          <w:bCs/>
        </w:rPr>
        <w:tab/>
        <w:t>Online</w:t>
      </w:r>
    </w:p>
    <w:p w14:paraId="446217EF" w14:textId="5F320583" w:rsidR="00D422B9" w:rsidRPr="00F8043E" w:rsidRDefault="00D422B9" w:rsidP="00D422B9">
      <w:pPr>
        <w:rPr>
          <w:rFonts w:ascii="Arial" w:hAnsi="Arial" w:cs="Arial"/>
        </w:rPr>
      </w:pPr>
    </w:p>
    <w:p w14:paraId="77DF1629" w14:textId="77777777" w:rsidR="00D422B9" w:rsidRDefault="00D422B9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</w:p>
    <w:p w14:paraId="5391940F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E9EA2E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E691E" w14:textId="77777777" w:rsidR="004B6B03" w:rsidRDefault="004B6B03">
      <w:pPr>
        <w:spacing w:after="0"/>
      </w:pPr>
      <w:r>
        <w:separator/>
      </w:r>
    </w:p>
  </w:endnote>
  <w:endnote w:type="continuationSeparator" w:id="0">
    <w:p w14:paraId="716FDC43" w14:textId="77777777" w:rsidR="004B6B03" w:rsidRDefault="004B6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A1294" w14:textId="77777777" w:rsidR="004B6B03" w:rsidRDefault="004B6B03">
      <w:pPr>
        <w:spacing w:after="0"/>
      </w:pPr>
      <w:r>
        <w:separator/>
      </w:r>
    </w:p>
  </w:footnote>
  <w:footnote w:type="continuationSeparator" w:id="0">
    <w:p w14:paraId="3F8AE366" w14:textId="77777777" w:rsidR="004B6B03" w:rsidRDefault="004B6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344A3"/>
    <w:multiLevelType w:val="hybridMultilevel"/>
    <w:tmpl w:val="DD4E9DDE"/>
    <w:lvl w:ilvl="0" w:tplc="07FE1C9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5640B"/>
    <w:rsid w:val="0016083D"/>
    <w:rsid w:val="0017367B"/>
    <w:rsid w:val="00173FC7"/>
    <w:rsid w:val="001820FD"/>
    <w:rsid w:val="00185F6E"/>
    <w:rsid w:val="00194BAD"/>
    <w:rsid w:val="001B6594"/>
    <w:rsid w:val="001C3CC1"/>
    <w:rsid w:val="001C726D"/>
    <w:rsid w:val="001C76A7"/>
    <w:rsid w:val="001D4D13"/>
    <w:rsid w:val="001F4C8D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E4B78"/>
    <w:rsid w:val="002F1940"/>
    <w:rsid w:val="002F4426"/>
    <w:rsid w:val="00310091"/>
    <w:rsid w:val="003332D0"/>
    <w:rsid w:val="003432D1"/>
    <w:rsid w:val="00344CD0"/>
    <w:rsid w:val="00352094"/>
    <w:rsid w:val="00355EAE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B6B03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D77DA"/>
    <w:rsid w:val="006F0D1E"/>
    <w:rsid w:val="007040FF"/>
    <w:rsid w:val="00717A41"/>
    <w:rsid w:val="007531DC"/>
    <w:rsid w:val="00753F87"/>
    <w:rsid w:val="00756347"/>
    <w:rsid w:val="0077083D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178D1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165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17CB"/>
    <w:rsid w:val="00CF72F3"/>
    <w:rsid w:val="00D154CC"/>
    <w:rsid w:val="00D20469"/>
    <w:rsid w:val="00D25515"/>
    <w:rsid w:val="00D410A4"/>
    <w:rsid w:val="00D422B9"/>
    <w:rsid w:val="00D44133"/>
    <w:rsid w:val="00D552F6"/>
    <w:rsid w:val="00DA6369"/>
    <w:rsid w:val="00DB21A7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C17722A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</cp:revision>
  <cp:lastPrinted>2002-04-23T14:10:00Z</cp:lastPrinted>
  <dcterms:created xsi:type="dcterms:W3CDTF">2021-05-26T11:05:00Z</dcterms:created>
  <dcterms:modified xsi:type="dcterms:W3CDTF">2021-05-26T11:05:00Z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etDate">
    <vt:lpwstr>2021-03-09T15:48:31Z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Name">
    <vt:lpwstr>b1aa2129-79ec-42c0-bfac-e5b7a0374572</vt:lpwstr>
  </property>
  <property fmtid="{D5CDD505-2E9C-101B-9397-08002B2CF9AE}" pid="15" name="MSIP_Label_b1aa2129-79ec-42c0-bfac-e5b7a0374572_SiteId">
    <vt:lpwstr>5d471751-9675-428d-917b-70f44f9630b0</vt:lpwstr>
  </property>
  <property fmtid="{D5CDD505-2E9C-101B-9397-08002B2CF9AE}" pid="16" name="MSIP_Label_b1aa2129-79ec-42c0-bfac-e5b7a0374572_ActionId">
    <vt:lpwstr>2a43e713-926c-4df3-b26f-1859da0a5e5f</vt:lpwstr>
  </property>
  <property fmtid="{D5CDD505-2E9C-101B-9397-08002B2CF9AE}" pid="17" name="MSIP_Label_b1aa2129-79ec-42c0-bfac-e5b7a0374572_ContentBits">
    <vt:lpwstr>0</vt:lpwstr>
  </property>
</Properties>
</file>