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02874C6A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286934">
        <w:rPr>
          <w:rFonts w:cs="Arial"/>
          <w:sz w:val="24"/>
          <w:szCs w:val="24"/>
        </w:rPr>
        <w:t>9e</w:t>
      </w:r>
      <w:r>
        <w:rPr>
          <w:rFonts w:cs="Arial"/>
          <w:bCs/>
          <w:sz w:val="24"/>
        </w:rPr>
        <w:tab/>
      </w:r>
      <w:r w:rsidR="00D43848" w:rsidRPr="00D43848">
        <w:rPr>
          <w:rFonts w:cs="Arial"/>
          <w:bCs/>
          <w:sz w:val="24"/>
          <w:lang w:eastAsia="ja-JP"/>
        </w:rPr>
        <w:t>R3-205042</w:t>
      </w:r>
    </w:p>
    <w:p w14:paraId="32A6579A" w14:textId="7767E346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21432">
        <w:rPr>
          <w:b/>
          <w:noProof/>
          <w:sz w:val="24"/>
        </w:rPr>
        <w:t>1</w:t>
      </w:r>
      <w:r w:rsidR="00286934">
        <w:rPr>
          <w:b/>
          <w:noProof/>
          <w:sz w:val="24"/>
        </w:rPr>
        <w:t>7</w:t>
      </w:r>
      <w:r w:rsidR="00286934">
        <w:rPr>
          <w:b/>
          <w:noProof/>
          <w:sz w:val="24"/>
          <w:vertAlign w:val="superscript"/>
        </w:rPr>
        <w:t>th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1432">
        <w:rPr>
          <w:b/>
          <w:noProof/>
          <w:sz w:val="24"/>
        </w:rPr>
        <w:t>2</w:t>
      </w:r>
      <w:r w:rsidR="00286934">
        <w:rPr>
          <w:b/>
          <w:noProof/>
          <w:sz w:val="24"/>
        </w:rPr>
        <w:t>7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8693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710EF4BB" w14:textId="77777777" w:rsidR="000376D8" w:rsidRDefault="000376D8"/>
    <w:p w14:paraId="65CF94A1" w14:textId="3A2D94CB" w:rsidR="000376D8" w:rsidRPr="00CB499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ab/>
      </w:r>
      <w:proofErr w:type="spellStart"/>
      <w:r w:rsidR="00286934" w:rsidRPr="00CB4999">
        <w:rPr>
          <w:rFonts w:cs="Arial"/>
          <w:b/>
          <w:bCs/>
          <w:color w:val="000000"/>
          <w:sz w:val="24"/>
          <w:szCs w:val="24"/>
          <w:lang w:val="en-US"/>
        </w:rPr>
        <w:t>x.</w:t>
      </w:r>
      <w:proofErr w:type="gramStart"/>
      <w:r w:rsidR="00286934" w:rsidRPr="00CB4999">
        <w:rPr>
          <w:rFonts w:cs="Arial"/>
          <w:b/>
          <w:bCs/>
          <w:color w:val="000000"/>
          <w:sz w:val="24"/>
          <w:szCs w:val="24"/>
          <w:lang w:val="en-US"/>
        </w:rPr>
        <w:t>y.z</w:t>
      </w:r>
      <w:proofErr w:type="spellEnd"/>
      <w:proofErr w:type="gramEnd"/>
    </w:p>
    <w:p w14:paraId="6785D780" w14:textId="77777777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460A022C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B4665">
        <w:rPr>
          <w:rFonts w:cs="Arial"/>
          <w:b/>
          <w:bCs/>
          <w:color w:val="000000"/>
          <w:sz w:val="24"/>
          <w:szCs w:val="24"/>
        </w:rPr>
        <w:t xml:space="preserve">Handling PDCP Duplication 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7E1D92D6" w14:textId="006F6327" w:rsidR="003F5C79" w:rsidRDefault="003F5C79" w:rsidP="003F5C79">
      <w:r>
        <w:t xml:space="preserve">In </w:t>
      </w:r>
      <w:proofErr w:type="spellStart"/>
      <w:r>
        <w:t>Rel</w:t>
      </w:r>
      <w:proofErr w:type="spellEnd"/>
      <w:r>
        <w:t xml:space="preserve"> 16</w:t>
      </w:r>
      <w:r w:rsidR="00F36AC1">
        <w:t xml:space="preserve">, </w:t>
      </w:r>
      <w:r>
        <w:t>RAN2 has specified the MAC CE handling</w:t>
      </w:r>
      <w:r w:rsidR="00CC553E">
        <w:t xml:space="preserve"> that</w:t>
      </w:r>
      <w:r w:rsidR="00F36AC1">
        <w:t xml:space="preserve"> related to the PDCP duplication: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53E" w14:paraId="52C41B8F" w14:textId="77777777" w:rsidTr="00CC553E">
        <w:tc>
          <w:tcPr>
            <w:tcW w:w="9629" w:type="dxa"/>
          </w:tcPr>
          <w:p w14:paraId="1013E0E3" w14:textId="77777777" w:rsidR="00047030" w:rsidRPr="00030779" w:rsidRDefault="00047030" w:rsidP="00047030">
            <w:pPr>
              <w:rPr>
                <w:rFonts w:eastAsiaTheme="minorEastAsia"/>
                <w:noProof/>
              </w:rPr>
            </w:pPr>
            <w:r w:rsidRPr="00030779">
              <w:rPr>
                <w:noProof/>
              </w:rPr>
              <w:t>The Duplication RLC Activation/Deactivation MAC CE is identified by a MAC subheader with eLCID as specified in Table 6.2.1-1b. It has a fixed size and consists of a single octet defined as follows (Figure 6.1.3.32-1).</w:t>
            </w:r>
          </w:p>
          <w:p w14:paraId="65A72E0B" w14:textId="77777777" w:rsidR="00047030" w:rsidRPr="00030779" w:rsidRDefault="00047030" w:rsidP="00047030">
            <w:pPr>
              <w:pStyle w:val="B10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DRB ID: This field indicates the identity of DRB</w:t>
            </w:r>
            <w:r w:rsidRPr="00030779">
              <w:rPr>
                <w:rFonts w:eastAsia="SimSun"/>
                <w:noProof/>
                <w:lang w:eastAsia="zh-CN"/>
              </w:rPr>
              <w:t xml:space="preserve"> for which the MAC CE applies</w:t>
            </w:r>
            <w:r w:rsidRPr="00030779">
              <w:rPr>
                <w:noProof/>
                <w:lang w:eastAsia="ko-KR"/>
              </w:rPr>
              <w:t>. The length of the field is 5 bits;</w:t>
            </w:r>
          </w:p>
          <w:p w14:paraId="599E4412" w14:textId="77777777" w:rsidR="00047030" w:rsidRPr="00030779" w:rsidRDefault="00047030" w:rsidP="00047030">
            <w:pPr>
              <w:pStyle w:val="B10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: This field indicates the activation/deactivation status of </w:t>
            </w:r>
            <w:r w:rsidRPr="00030779">
              <w:rPr>
                <w:noProof/>
                <w:lang w:eastAsia="ko-KR"/>
              </w:rPr>
              <w:t>PDCP duplication for the RLC entity i where</w:t>
            </w:r>
            <w:r w:rsidRPr="00030779">
              <w:rPr>
                <w:noProof/>
              </w:rPr>
              <w:t xml:space="preserve"> i is </w:t>
            </w:r>
            <w:r w:rsidRPr="00030779">
              <w:rPr>
                <w:lang w:eastAsia="ko-KR"/>
              </w:rPr>
              <w:t>ascending order of logical channel ID of secondary RLC entities in the order of MCG and SCG, for the DRB</w:t>
            </w:r>
            <w:r w:rsidRPr="00030779">
              <w:rPr>
                <w:noProof/>
              </w:rPr>
              <w:t>.</w:t>
            </w:r>
            <w:r w:rsidRPr="00030779">
              <w:rPr>
                <w:noProof/>
                <w:lang w:eastAsia="ko-KR"/>
              </w:rPr>
              <w:t xml:space="preserve"> </w:t>
            </w:r>
            <w:r w:rsidRPr="00030779">
              <w:rPr>
                <w:noProof/>
              </w:rPr>
              <w:t xml:space="preserve">The </w:t>
            </w:r>
            <w:r w:rsidRPr="00030779">
              <w:rPr>
                <w:noProof/>
                <w:lang w:eastAsia="ko-KR"/>
              </w:rPr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 field is set to </w:t>
            </w:r>
            <w:r w:rsidRPr="00030779">
              <w:rPr>
                <w:noProof/>
                <w:lang w:eastAsia="ko-KR"/>
              </w:rPr>
              <w:t xml:space="preserve">1 to indicate </w:t>
            </w:r>
            <w:r w:rsidRPr="00030779">
              <w:rPr>
                <w:noProof/>
              </w:rPr>
              <w:t>that the</w:t>
            </w:r>
            <w:r w:rsidRPr="00030779">
              <w:rPr>
                <w:noProof/>
                <w:lang w:eastAsia="ko-KR"/>
              </w:rPr>
              <w:t xml:space="preserve"> PDCP duplication for the RLC entity i </w:t>
            </w:r>
            <w:r w:rsidRPr="00030779">
              <w:rPr>
                <w:noProof/>
              </w:rPr>
              <w:t xml:space="preserve">shall be activated. The </w:t>
            </w:r>
            <w:r w:rsidRPr="00030779">
              <w:rPr>
                <w:noProof/>
                <w:lang w:eastAsia="ko-KR"/>
              </w:rPr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 field is set to </w:t>
            </w:r>
            <w:r w:rsidRPr="00030779">
              <w:rPr>
                <w:noProof/>
                <w:lang w:eastAsia="ko-KR"/>
              </w:rPr>
              <w:t xml:space="preserve">0 to indicate </w:t>
            </w:r>
            <w:r w:rsidRPr="00030779">
              <w:rPr>
                <w:noProof/>
              </w:rPr>
              <w:t xml:space="preserve">that the </w:t>
            </w:r>
            <w:r w:rsidRPr="00030779">
              <w:rPr>
                <w:noProof/>
                <w:lang w:eastAsia="ko-KR"/>
              </w:rPr>
              <w:t xml:space="preserve">PDCP duplication for the RLC entity i shall </w:t>
            </w:r>
            <w:r w:rsidRPr="00030779">
              <w:rPr>
                <w:noProof/>
              </w:rPr>
              <w:t xml:space="preserve">be </w:t>
            </w:r>
            <w:r w:rsidRPr="00030779">
              <w:rPr>
                <w:noProof/>
                <w:lang w:eastAsia="ko-KR"/>
              </w:rPr>
              <w:t>de</w:t>
            </w:r>
            <w:r w:rsidRPr="00030779">
              <w:rPr>
                <w:noProof/>
              </w:rPr>
              <w:t>activated</w:t>
            </w:r>
            <w:r w:rsidRPr="00030779">
              <w:rPr>
                <w:noProof/>
                <w:lang w:eastAsia="ko-KR"/>
              </w:rPr>
              <w:t>.</w:t>
            </w:r>
          </w:p>
          <w:p w14:paraId="27A64BD8" w14:textId="77777777" w:rsidR="00047030" w:rsidRPr="00030779" w:rsidRDefault="00047030" w:rsidP="00047030">
            <w:pPr>
              <w:pStyle w:val="TH"/>
              <w:rPr>
                <w:lang w:eastAsia="ko-KR"/>
              </w:rPr>
            </w:pPr>
            <w:r w:rsidRPr="00030779">
              <w:object w:dxaOrig="5700" w:dyaOrig="1036" w14:anchorId="50A975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pt;height:51.5pt" o:ole="">
                  <v:imagedata r:id="rId13" o:title=""/>
                </v:shape>
                <o:OLEObject Type="Embed" ProgID="Visio.Drawing.15" ShapeID="_x0000_i1025" DrawAspect="Content" ObjectID="_1658232335" r:id="rId14"/>
              </w:object>
            </w:r>
          </w:p>
          <w:p w14:paraId="5E1E7D91" w14:textId="2DB69C59" w:rsidR="00CC553E" w:rsidRDefault="00047030" w:rsidP="00047030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6.1.3.32-1: Duplication RLC Activation/Deactivation MAC CE</w:t>
            </w:r>
          </w:p>
        </w:tc>
      </w:tr>
    </w:tbl>
    <w:p w14:paraId="16072C75" w14:textId="77777777" w:rsidR="00CC553E" w:rsidRDefault="00CC553E" w:rsidP="003F5C79"/>
    <w:p w14:paraId="081EF5C4" w14:textId="5A4F1571" w:rsidR="00300B61" w:rsidRDefault="003F5C79" w:rsidP="003F5C79">
      <w:r>
        <w:t xml:space="preserve">In RAN3, the </w:t>
      </w:r>
      <w:r w:rsidR="00263559">
        <w:t xml:space="preserve">inter </w:t>
      </w:r>
      <w:r>
        <w:t>node coordination</w:t>
      </w:r>
      <w:r w:rsidR="00263559">
        <w:t xml:space="preserve"> for PDCP duplication</w:t>
      </w:r>
      <w:r>
        <w:t xml:space="preserve"> is not agreed due to it is </w:t>
      </w:r>
      <w:proofErr w:type="gramStart"/>
      <w:r w:rsidR="005B0236">
        <w:t>consider</w:t>
      </w:r>
      <w:proofErr w:type="gramEnd"/>
      <w:r w:rsidR="005B0236">
        <w:t xml:space="preserve"> to be </w:t>
      </w:r>
      <w:r>
        <w:t xml:space="preserve">not feasible to introduce timing </w:t>
      </w:r>
      <w:r w:rsidR="00140FED">
        <w:t xml:space="preserve">inter node </w:t>
      </w:r>
      <w:r>
        <w:t xml:space="preserve">coordination.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381BA7D3" w14:textId="5D3905AC" w:rsidR="00CB4999" w:rsidRDefault="00CB4999" w:rsidP="00CB4999">
      <w:pPr>
        <w:pStyle w:val="BodyText"/>
      </w:pPr>
      <w:r>
        <w:t>In Rel-16, PDCP duplication is enhanced to support more than two links</w:t>
      </w:r>
      <w:r w:rsidDel="001E3561">
        <w:t xml:space="preserve"> </w:t>
      </w:r>
      <w:r>
        <w:t xml:space="preserve">and up to four </w:t>
      </w:r>
      <w:r w:rsidDel="001E3561">
        <w:t>links</w:t>
      </w:r>
      <w:r>
        <w:t>.</w:t>
      </w:r>
      <w:r w:rsidDel="000C792F">
        <w:t xml:space="preserve"> </w:t>
      </w:r>
      <w:r>
        <w:t xml:space="preserve">DC-based and CA-based duplication may be used together, or CA-based duplication with more than two carriers are considered, </w:t>
      </w:r>
      <w:r w:rsidR="005E63AB">
        <w:t>example shows in below:</w:t>
      </w:r>
    </w:p>
    <w:p w14:paraId="24A56F9F" w14:textId="5E16D95F" w:rsidR="00CB4999" w:rsidRDefault="00CB4999" w:rsidP="003F5C79">
      <w:r>
        <w:rPr>
          <w:noProof/>
        </w:rPr>
        <w:drawing>
          <wp:inline distT="0" distB="0" distL="0" distR="0" wp14:anchorId="2D9DF3E5" wp14:editId="1FA25EA0">
            <wp:extent cx="4523740" cy="1884289"/>
            <wp:effectExtent l="0" t="0" r="0" b="1905"/>
            <wp:docPr id="2131585099" name="Picture 1119398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39850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88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D4F4" w14:textId="550722B1" w:rsidR="00CB4999" w:rsidRDefault="00A929B4" w:rsidP="003F5C79">
      <w:pPr>
        <w:rPr>
          <w:rFonts w:ascii="Arial" w:hAnsi="Arial"/>
          <w:lang w:eastAsia="zh-CN"/>
        </w:rPr>
      </w:pPr>
      <w:r w:rsidRPr="00A929B4">
        <w:rPr>
          <w:rFonts w:ascii="Arial" w:hAnsi="Arial"/>
          <w:lang w:eastAsia="zh-CN"/>
        </w:rPr>
        <w:lastRenderedPageBreak/>
        <w:t xml:space="preserve">As there is no inter node coordination </w:t>
      </w:r>
      <w:r>
        <w:rPr>
          <w:rFonts w:ascii="Arial" w:hAnsi="Arial"/>
          <w:lang w:eastAsia="zh-CN"/>
        </w:rPr>
        <w:t>related to MAC CE</w:t>
      </w:r>
      <w:r w:rsidR="005E63AB">
        <w:rPr>
          <w:rFonts w:ascii="Arial" w:hAnsi="Arial"/>
          <w:lang w:eastAsia="zh-CN"/>
        </w:rPr>
        <w:t xml:space="preserve"> defined</w:t>
      </w:r>
      <w:r>
        <w:rPr>
          <w:rFonts w:ascii="Arial" w:hAnsi="Arial"/>
          <w:lang w:eastAsia="zh-CN"/>
        </w:rPr>
        <w:t xml:space="preserve">, the MAC entity would have difficulty to use the </w:t>
      </w:r>
      <w:proofErr w:type="spellStart"/>
      <w:r>
        <w:rPr>
          <w:rFonts w:ascii="Arial" w:hAnsi="Arial"/>
          <w:lang w:eastAsia="zh-CN"/>
        </w:rPr>
        <w:t>Rel</w:t>
      </w:r>
      <w:proofErr w:type="spellEnd"/>
      <w:r>
        <w:rPr>
          <w:rFonts w:ascii="Arial" w:hAnsi="Arial"/>
          <w:lang w:eastAsia="zh-CN"/>
        </w:rPr>
        <w:t xml:space="preserve"> 16 MAC CE</w:t>
      </w:r>
      <w:r w:rsidR="005E63AB">
        <w:rPr>
          <w:rFonts w:ascii="Arial" w:hAnsi="Arial"/>
          <w:lang w:eastAsia="zh-CN"/>
        </w:rPr>
        <w:t xml:space="preserve"> as it does not have the information to activate/</w:t>
      </w:r>
      <w:proofErr w:type="spellStart"/>
      <w:r w:rsidR="005E63AB">
        <w:rPr>
          <w:rFonts w:ascii="Arial" w:hAnsi="Arial"/>
          <w:lang w:eastAsia="zh-CN"/>
        </w:rPr>
        <w:t>deactive</w:t>
      </w:r>
      <w:proofErr w:type="spellEnd"/>
      <w:r w:rsidR="005E63AB">
        <w:rPr>
          <w:rFonts w:ascii="Arial" w:hAnsi="Arial"/>
          <w:lang w:eastAsia="zh-CN"/>
        </w:rPr>
        <w:t xml:space="preserve"> for the RLC entities reside in another node.</w:t>
      </w:r>
    </w:p>
    <w:p w14:paraId="43BCFD56" w14:textId="5E688462" w:rsidR="00A929B4" w:rsidRPr="00A929B4" w:rsidRDefault="00A929B4" w:rsidP="003F5C7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in some of the </w:t>
      </w:r>
      <w:r w:rsidR="005E63AB">
        <w:rPr>
          <w:rFonts w:ascii="Arial" w:hAnsi="Arial"/>
          <w:lang w:eastAsia="zh-CN"/>
        </w:rPr>
        <w:t xml:space="preserve">PDCP duplication </w:t>
      </w:r>
      <w:r>
        <w:rPr>
          <w:rFonts w:ascii="Arial" w:hAnsi="Arial"/>
          <w:lang w:eastAsia="zh-CN"/>
        </w:rPr>
        <w:t xml:space="preserve">configurations, it is possible that the </w:t>
      </w:r>
      <w:r w:rsidR="005E63AB">
        <w:rPr>
          <w:rFonts w:ascii="Arial" w:hAnsi="Arial"/>
          <w:lang w:eastAsia="zh-CN"/>
        </w:rPr>
        <w:t xml:space="preserve">one MAC entity can decide and use the </w:t>
      </w:r>
      <w:proofErr w:type="spellStart"/>
      <w:r w:rsidR="005E63AB">
        <w:rPr>
          <w:rFonts w:ascii="Arial" w:hAnsi="Arial"/>
          <w:lang w:eastAsia="zh-CN"/>
        </w:rPr>
        <w:t>Rel</w:t>
      </w:r>
      <w:proofErr w:type="spellEnd"/>
      <w:r w:rsidR="005E63AB">
        <w:rPr>
          <w:rFonts w:ascii="Arial" w:hAnsi="Arial"/>
          <w:lang w:eastAsia="zh-CN"/>
        </w:rPr>
        <w:t xml:space="preserve"> 16 MAC CE. It is thus beneficial to allow the PDCP entity to indicate when and which MAC entity could take the control.</w:t>
      </w:r>
    </w:p>
    <w:p w14:paraId="69F6709E" w14:textId="5DE5E7C5" w:rsidR="00BC2CF0" w:rsidRPr="00BC2CF0" w:rsidRDefault="00BC2CF0" w:rsidP="004022F9">
      <w:pPr>
        <w:rPr>
          <w:b/>
          <w:bCs/>
        </w:rPr>
      </w:pPr>
      <w:r w:rsidRPr="00BC2CF0">
        <w:rPr>
          <w:b/>
          <w:bCs/>
        </w:rPr>
        <w:t xml:space="preserve">Proposal 1: RAN3 to </w:t>
      </w:r>
      <w:r w:rsidR="005E63AB">
        <w:rPr>
          <w:b/>
          <w:bCs/>
        </w:rPr>
        <w:t xml:space="preserve">discuss and agree that PDCP entity to indicate </w:t>
      </w:r>
      <w:r w:rsidR="00675332">
        <w:rPr>
          <w:b/>
          <w:bCs/>
        </w:rPr>
        <w:t xml:space="preserve">when the node can use the </w:t>
      </w:r>
      <w:proofErr w:type="spellStart"/>
      <w:r w:rsidR="00675332">
        <w:rPr>
          <w:b/>
          <w:bCs/>
        </w:rPr>
        <w:t>Rel</w:t>
      </w:r>
      <w:proofErr w:type="spellEnd"/>
      <w:r w:rsidR="00675332">
        <w:rPr>
          <w:b/>
          <w:bCs/>
        </w:rPr>
        <w:t xml:space="preserve"> 16 MAC CE.</w:t>
      </w:r>
    </w:p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02301F60" w14:textId="2A75B948" w:rsidR="005C73D5" w:rsidRDefault="00675332" w:rsidP="00675332">
      <w:pPr>
        <w:rPr>
          <w:b/>
          <w:bCs/>
        </w:rPr>
      </w:pPr>
      <w:r w:rsidRPr="00BC2CF0">
        <w:rPr>
          <w:b/>
          <w:bCs/>
        </w:rPr>
        <w:t xml:space="preserve">Proposal 1: RAN3 to </w:t>
      </w:r>
      <w:r>
        <w:rPr>
          <w:b/>
          <w:bCs/>
        </w:rPr>
        <w:t xml:space="preserve">discuss and agree that PDCP entity to indicate when the node can use the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16 MAC CE.</w:t>
      </w:r>
    </w:p>
    <w:p w14:paraId="0151C538" w14:textId="3907B974" w:rsidR="000D39AD" w:rsidRDefault="000D39AD" w:rsidP="00675332">
      <w:pPr>
        <w:rPr>
          <w:b/>
          <w:bCs/>
        </w:rPr>
      </w:pPr>
    </w:p>
    <w:p w14:paraId="743902F2" w14:textId="173A60C7" w:rsidR="000D39AD" w:rsidRDefault="000D39AD" w:rsidP="000D39A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</w:t>
      </w:r>
    </w:p>
    <w:p w14:paraId="78627540" w14:textId="34EE0579" w:rsidR="000D39AD" w:rsidRPr="000D39AD" w:rsidRDefault="000D39AD" w:rsidP="00675332">
      <w:r w:rsidRPr="000D39AD">
        <w:t>[1]</w:t>
      </w:r>
      <w:r w:rsidRPr="000D39AD">
        <w:tab/>
      </w:r>
      <w:r w:rsidRPr="000D39AD">
        <w:tab/>
      </w:r>
      <w:r w:rsidRPr="000D39AD">
        <w:t>R3-205043</w:t>
      </w:r>
      <w:r w:rsidRPr="000D39AD">
        <w:tab/>
      </w:r>
      <w:r w:rsidRPr="000D39AD">
        <w:tab/>
      </w:r>
      <w:r w:rsidRPr="000D39AD">
        <w:t>Handling PDCP Duplication</w:t>
      </w:r>
      <w:r w:rsidRPr="000D39AD">
        <w:t>, Ericsson</w:t>
      </w:r>
      <w:bookmarkStart w:id="1" w:name="_GoBack"/>
      <w:bookmarkEnd w:id="1"/>
    </w:p>
    <w:sectPr w:rsidR="000D39AD" w:rsidRPr="000D39AD" w:rsidSect="00F72B36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978EB" w14:textId="77777777" w:rsidR="0075597B" w:rsidRDefault="0075597B">
      <w:pPr>
        <w:spacing w:after="0"/>
      </w:pPr>
      <w:r>
        <w:separator/>
      </w:r>
    </w:p>
  </w:endnote>
  <w:endnote w:type="continuationSeparator" w:id="0">
    <w:p w14:paraId="272542E9" w14:textId="77777777" w:rsidR="0075597B" w:rsidRDefault="00755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B1183" w14:textId="77777777" w:rsidR="0075597B" w:rsidRDefault="0075597B">
      <w:pPr>
        <w:spacing w:after="0"/>
      </w:pPr>
      <w:r>
        <w:separator/>
      </w:r>
    </w:p>
  </w:footnote>
  <w:footnote w:type="continuationSeparator" w:id="0">
    <w:p w14:paraId="074AFC6F" w14:textId="77777777" w:rsidR="0075597B" w:rsidRDefault="00755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477"/>
    <w:rsid w:val="00022E4A"/>
    <w:rsid w:val="000368A1"/>
    <w:rsid w:val="000376D8"/>
    <w:rsid w:val="000405A9"/>
    <w:rsid w:val="00044363"/>
    <w:rsid w:val="00044405"/>
    <w:rsid w:val="00047030"/>
    <w:rsid w:val="00052F29"/>
    <w:rsid w:val="000667E4"/>
    <w:rsid w:val="000715F0"/>
    <w:rsid w:val="00093ADE"/>
    <w:rsid w:val="000A11D7"/>
    <w:rsid w:val="000A147F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0D39AD"/>
    <w:rsid w:val="00104060"/>
    <w:rsid w:val="001064A2"/>
    <w:rsid w:val="00111CA0"/>
    <w:rsid w:val="00114A53"/>
    <w:rsid w:val="00122E0C"/>
    <w:rsid w:val="00125411"/>
    <w:rsid w:val="00125F71"/>
    <w:rsid w:val="0013588A"/>
    <w:rsid w:val="00140FED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3559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6934"/>
    <w:rsid w:val="00287BE1"/>
    <w:rsid w:val="002934D0"/>
    <w:rsid w:val="002A0366"/>
    <w:rsid w:val="002B1C42"/>
    <w:rsid w:val="002B5741"/>
    <w:rsid w:val="002E18E6"/>
    <w:rsid w:val="002E7DA0"/>
    <w:rsid w:val="002F3235"/>
    <w:rsid w:val="002F4C00"/>
    <w:rsid w:val="00300B61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225D"/>
    <w:rsid w:val="003C40E5"/>
    <w:rsid w:val="003D51EF"/>
    <w:rsid w:val="003E1A36"/>
    <w:rsid w:val="003E262F"/>
    <w:rsid w:val="003E378C"/>
    <w:rsid w:val="003F3746"/>
    <w:rsid w:val="003F5C79"/>
    <w:rsid w:val="004022F9"/>
    <w:rsid w:val="00410371"/>
    <w:rsid w:val="004242F1"/>
    <w:rsid w:val="00427694"/>
    <w:rsid w:val="0043284F"/>
    <w:rsid w:val="00432BB9"/>
    <w:rsid w:val="00461EEB"/>
    <w:rsid w:val="00477CB1"/>
    <w:rsid w:val="00481B6F"/>
    <w:rsid w:val="004A438D"/>
    <w:rsid w:val="004A4BA1"/>
    <w:rsid w:val="004A5563"/>
    <w:rsid w:val="004B4399"/>
    <w:rsid w:val="004B5168"/>
    <w:rsid w:val="004B5FB2"/>
    <w:rsid w:val="004B75B7"/>
    <w:rsid w:val="004C1463"/>
    <w:rsid w:val="004D2021"/>
    <w:rsid w:val="004D7458"/>
    <w:rsid w:val="004F1DA3"/>
    <w:rsid w:val="004F4A6F"/>
    <w:rsid w:val="00504CCD"/>
    <w:rsid w:val="00513A63"/>
    <w:rsid w:val="005144AB"/>
    <w:rsid w:val="00514FC6"/>
    <w:rsid w:val="005153C1"/>
    <w:rsid w:val="0051580D"/>
    <w:rsid w:val="00535160"/>
    <w:rsid w:val="00536DB6"/>
    <w:rsid w:val="00537B8B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4424"/>
    <w:rsid w:val="005B0236"/>
    <w:rsid w:val="005B1796"/>
    <w:rsid w:val="005C4212"/>
    <w:rsid w:val="005C68CE"/>
    <w:rsid w:val="005C73D5"/>
    <w:rsid w:val="005E2C44"/>
    <w:rsid w:val="005E63AB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55088"/>
    <w:rsid w:val="006710D1"/>
    <w:rsid w:val="0067175C"/>
    <w:rsid w:val="00673FA6"/>
    <w:rsid w:val="00675332"/>
    <w:rsid w:val="0068429B"/>
    <w:rsid w:val="00690638"/>
    <w:rsid w:val="00695808"/>
    <w:rsid w:val="006B46FB"/>
    <w:rsid w:val="006C7C80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6494"/>
    <w:rsid w:val="00735D0C"/>
    <w:rsid w:val="00746DDD"/>
    <w:rsid w:val="00753B24"/>
    <w:rsid w:val="0075597B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348D"/>
    <w:rsid w:val="007D486C"/>
    <w:rsid w:val="007D6A07"/>
    <w:rsid w:val="007E2DFB"/>
    <w:rsid w:val="007E53DF"/>
    <w:rsid w:val="007F0472"/>
    <w:rsid w:val="007F7259"/>
    <w:rsid w:val="008040A8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0522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116F"/>
    <w:rsid w:val="009B3AE9"/>
    <w:rsid w:val="009B4665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929B4"/>
    <w:rsid w:val="00AA2CBC"/>
    <w:rsid w:val="00AA342D"/>
    <w:rsid w:val="00AB2E0A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3F4"/>
    <w:rsid w:val="00B16807"/>
    <w:rsid w:val="00B24A05"/>
    <w:rsid w:val="00B2573A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C2CF0"/>
    <w:rsid w:val="00BD279D"/>
    <w:rsid w:val="00BD3410"/>
    <w:rsid w:val="00BD6BB8"/>
    <w:rsid w:val="00BE3119"/>
    <w:rsid w:val="00BE376F"/>
    <w:rsid w:val="00BF037F"/>
    <w:rsid w:val="00BF5AC2"/>
    <w:rsid w:val="00C06FAD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F3F"/>
    <w:rsid w:val="00C66BA2"/>
    <w:rsid w:val="00C82A08"/>
    <w:rsid w:val="00C873D0"/>
    <w:rsid w:val="00C919DB"/>
    <w:rsid w:val="00C92C89"/>
    <w:rsid w:val="00C95985"/>
    <w:rsid w:val="00CA1CA9"/>
    <w:rsid w:val="00CB09BF"/>
    <w:rsid w:val="00CB3CC7"/>
    <w:rsid w:val="00CB4999"/>
    <w:rsid w:val="00CB7264"/>
    <w:rsid w:val="00CC5026"/>
    <w:rsid w:val="00CC553E"/>
    <w:rsid w:val="00CC68D0"/>
    <w:rsid w:val="00CD60B8"/>
    <w:rsid w:val="00CD7147"/>
    <w:rsid w:val="00CE0A82"/>
    <w:rsid w:val="00CE3FF1"/>
    <w:rsid w:val="00CE4924"/>
    <w:rsid w:val="00D03F9A"/>
    <w:rsid w:val="00D04654"/>
    <w:rsid w:val="00D06D51"/>
    <w:rsid w:val="00D07DFC"/>
    <w:rsid w:val="00D15167"/>
    <w:rsid w:val="00D24991"/>
    <w:rsid w:val="00D30713"/>
    <w:rsid w:val="00D43848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36AC1"/>
    <w:rsid w:val="00F559A2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qFormat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4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9596B94-AB59-45BD-8DAB-52BD837C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372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2020-08-06T12:41:00Z</dcterms:created>
  <dcterms:modified xsi:type="dcterms:W3CDTF">2020-08-06T12:42:00Z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