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F82CF" w14:textId="40C7ECC5" w:rsidR="00764486" w:rsidRPr="00B266B0" w:rsidRDefault="00764486" w:rsidP="00764486">
      <w:pPr>
        <w:pStyle w:val="Header"/>
        <w:tabs>
          <w:tab w:val="right" w:pos="9639"/>
        </w:tabs>
        <w:rPr>
          <w:bCs/>
          <w:i/>
          <w:noProof w:val="0"/>
          <w:sz w:val="24"/>
          <w:szCs w:val="24"/>
        </w:rPr>
      </w:pPr>
      <w:r>
        <w:rPr>
          <w:bCs/>
          <w:noProof w:val="0"/>
          <w:sz w:val="24"/>
          <w:szCs w:val="24"/>
        </w:rPr>
        <w:t>3GPP TSG-RAN WG</w:t>
      </w:r>
      <w:r w:rsidR="009C59D6">
        <w:rPr>
          <w:bCs/>
          <w:noProof w:val="0"/>
          <w:sz w:val="24"/>
          <w:szCs w:val="24"/>
        </w:rPr>
        <w:t>3</w:t>
      </w:r>
      <w:r>
        <w:rPr>
          <w:bCs/>
          <w:noProof w:val="0"/>
          <w:sz w:val="24"/>
          <w:szCs w:val="24"/>
        </w:rPr>
        <w:t xml:space="preserve"> Meeting #10</w:t>
      </w:r>
      <w:r w:rsidR="009C59D6">
        <w:rPr>
          <w:bCs/>
          <w:noProof w:val="0"/>
          <w:sz w:val="24"/>
          <w:szCs w:val="24"/>
        </w:rPr>
        <w:t>0</w:t>
      </w:r>
      <w:r w:rsidRPr="00B266B0">
        <w:rPr>
          <w:bCs/>
          <w:noProof w:val="0"/>
          <w:sz w:val="24"/>
          <w:szCs w:val="24"/>
        </w:rPr>
        <w:tab/>
      </w:r>
      <w:r w:rsidR="00BE4A3F">
        <w:rPr>
          <w:bCs/>
          <w:noProof w:val="0"/>
          <w:sz w:val="24"/>
          <w:szCs w:val="24"/>
        </w:rPr>
        <w:t>R3</w:t>
      </w:r>
      <w:r>
        <w:rPr>
          <w:bCs/>
          <w:noProof w:val="0"/>
          <w:sz w:val="24"/>
          <w:szCs w:val="24"/>
        </w:rPr>
        <w:t>-18</w:t>
      </w:r>
      <w:r w:rsidR="001C14B9">
        <w:rPr>
          <w:bCs/>
          <w:noProof w:val="0"/>
          <w:sz w:val="24"/>
          <w:szCs w:val="24"/>
        </w:rPr>
        <w:t>2842</w:t>
      </w:r>
    </w:p>
    <w:p w14:paraId="3D1A0422" w14:textId="104757C2" w:rsidR="00764486" w:rsidRPr="00B266B0" w:rsidRDefault="00764486" w:rsidP="00BE4A3F">
      <w:pPr>
        <w:pStyle w:val="Header"/>
        <w:tabs>
          <w:tab w:val="right" w:pos="9639"/>
        </w:tabs>
        <w:rPr>
          <w:bCs/>
          <w:noProof w:val="0"/>
          <w:sz w:val="24"/>
          <w:szCs w:val="24"/>
        </w:rPr>
      </w:pPr>
      <w:r>
        <w:rPr>
          <w:noProof w:val="0"/>
          <w:sz w:val="24"/>
          <w:szCs w:val="24"/>
          <w:lang w:eastAsia="zh-CN"/>
        </w:rPr>
        <w:t>Busan</w:t>
      </w:r>
      <w:r w:rsidRPr="00231728">
        <w:rPr>
          <w:noProof w:val="0"/>
          <w:sz w:val="24"/>
          <w:szCs w:val="24"/>
          <w:lang w:eastAsia="zh-CN"/>
        </w:rPr>
        <w:t xml:space="preserve">, </w:t>
      </w:r>
      <w:r>
        <w:rPr>
          <w:noProof w:val="0"/>
          <w:sz w:val="24"/>
          <w:szCs w:val="24"/>
          <w:lang w:eastAsia="zh-CN"/>
        </w:rPr>
        <w:t>Korea</w:t>
      </w:r>
      <w:r w:rsidRPr="00231728">
        <w:rPr>
          <w:noProof w:val="0"/>
          <w:sz w:val="24"/>
          <w:szCs w:val="24"/>
          <w:lang w:eastAsia="zh-CN"/>
        </w:rPr>
        <w:t xml:space="preserve">, </w:t>
      </w:r>
      <w:r>
        <w:rPr>
          <w:noProof w:val="0"/>
          <w:sz w:val="24"/>
          <w:szCs w:val="24"/>
          <w:lang w:eastAsia="zh-CN"/>
        </w:rPr>
        <w:t>2</w:t>
      </w:r>
      <w:r w:rsidRPr="00231728">
        <w:rPr>
          <w:noProof w:val="0"/>
          <w:sz w:val="24"/>
          <w:szCs w:val="24"/>
          <w:lang w:eastAsia="zh-CN"/>
        </w:rPr>
        <w:t>1 - 2</w:t>
      </w:r>
      <w:r>
        <w:rPr>
          <w:noProof w:val="0"/>
          <w:sz w:val="24"/>
          <w:szCs w:val="24"/>
          <w:lang w:eastAsia="zh-CN"/>
        </w:rPr>
        <w:t>5 May</w:t>
      </w:r>
      <w:r w:rsidRPr="00231728">
        <w:rPr>
          <w:noProof w:val="0"/>
          <w:sz w:val="24"/>
          <w:szCs w:val="24"/>
          <w:lang w:eastAsia="zh-CN"/>
        </w:rPr>
        <w:t xml:space="preserve"> 2018</w:t>
      </w:r>
      <w:r w:rsidR="009C59D6">
        <w:rPr>
          <w:noProof w:val="0"/>
          <w:sz w:val="24"/>
          <w:szCs w:val="24"/>
          <w:lang w:eastAsia="zh-CN"/>
        </w:rPr>
        <w:tab/>
      </w:r>
    </w:p>
    <w:p w14:paraId="49379CFB" w14:textId="77777777" w:rsidR="00CD4C7B" w:rsidRPr="00B266B0" w:rsidRDefault="00CD4C7B" w:rsidP="00CD4C7B">
      <w:pPr>
        <w:pStyle w:val="Header"/>
        <w:rPr>
          <w:bCs/>
          <w:noProof w:val="0"/>
          <w:sz w:val="24"/>
        </w:rPr>
      </w:pPr>
    </w:p>
    <w:p w14:paraId="758E2B30" w14:textId="5BD1228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59D6">
        <w:rPr>
          <w:rFonts w:cs="Arial"/>
          <w:b/>
          <w:bCs/>
          <w:sz w:val="24"/>
        </w:rPr>
        <w:t>24.1</w:t>
      </w:r>
      <w:r w:rsidR="00275B6A">
        <w:rPr>
          <w:rFonts w:cs="Arial"/>
          <w:b/>
          <w:bCs/>
          <w:sz w:val="24"/>
        </w:rPr>
        <w:t>.1</w:t>
      </w:r>
      <w:bookmarkStart w:id="0" w:name="_GoBack"/>
      <w:bookmarkEnd w:id="0"/>
    </w:p>
    <w:p w14:paraId="6A1BC0C1" w14:textId="4B2EA55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86399">
        <w:rPr>
          <w:rFonts w:ascii="Arial" w:hAnsi="Arial" w:cs="Arial"/>
          <w:b/>
          <w:bCs/>
          <w:sz w:val="24"/>
        </w:rPr>
        <w:t>Nokia</w:t>
      </w:r>
      <w:r w:rsidR="00090468">
        <w:rPr>
          <w:rFonts w:ascii="Arial" w:hAnsi="Arial" w:cs="Arial"/>
          <w:b/>
          <w:bCs/>
          <w:sz w:val="24"/>
        </w:rPr>
        <w:t xml:space="preserve"> Shanghai Bell</w:t>
      </w:r>
    </w:p>
    <w:p w14:paraId="45BE90BE" w14:textId="065B5A6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628BE">
        <w:rPr>
          <w:rFonts w:ascii="Arial" w:hAnsi="Arial" w:cs="Arial"/>
          <w:b/>
          <w:bCs/>
          <w:sz w:val="24"/>
        </w:rPr>
        <w:t>Architecture and Protocols: Connectivity Service Solution for IAB</w:t>
      </w:r>
    </w:p>
    <w:p w14:paraId="3AC3A0B1" w14:textId="20068AF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628BE">
        <w:rPr>
          <w:rFonts w:ascii="Arial" w:hAnsi="Arial" w:cs="Arial"/>
          <w:b/>
          <w:bCs/>
          <w:sz w:val="24"/>
        </w:rPr>
        <w:t>FS_</w:t>
      </w:r>
      <w:r w:rsidR="00112F1A" w:rsidRPr="00112F1A">
        <w:rPr>
          <w:rFonts w:ascii="Arial" w:hAnsi="Arial" w:cs="Arial"/>
          <w:b/>
          <w:bCs/>
          <w:sz w:val="24"/>
        </w:rPr>
        <w:t>NR_</w:t>
      </w:r>
      <w:r w:rsidR="00D628BE">
        <w:rPr>
          <w:rFonts w:ascii="Arial" w:hAnsi="Arial" w:cs="Arial"/>
          <w:b/>
          <w:bCs/>
          <w:sz w:val="24"/>
        </w:rPr>
        <w:t>IAB</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EB3187">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0FDAA02" w14:textId="57AE40F8" w:rsidR="00822474" w:rsidRDefault="00CD0847" w:rsidP="00CD4C7B">
      <w:r>
        <w:t xml:space="preserve">This paper proposes </w:t>
      </w:r>
      <w:r w:rsidR="001D4344">
        <w:t xml:space="preserve">an </w:t>
      </w:r>
      <w:r w:rsidR="00FB78B7">
        <w:t>architecture and protocols for IAB whereby transport between</w:t>
      </w:r>
      <w:r w:rsidR="005B5E82">
        <w:t xml:space="preserve"> relays and a donor is based on</w:t>
      </w:r>
      <w:r>
        <w:t xml:space="preserve"> 5G </w:t>
      </w:r>
      <w:r w:rsidR="00070E4D">
        <w:t xml:space="preserve">PDU </w:t>
      </w:r>
      <w:r>
        <w:t>Connectivity Service</w:t>
      </w:r>
      <w:r w:rsidR="00DF7CBF">
        <w:t>s</w:t>
      </w:r>
      <w:r>
        <w:t xml:space="preserve">. </w:t>
      </w:r>
      <w:r w:rsidR="00822474">
        <w:t xml:space="preserve"> This approach takes maximum advantage of PDU Con</w:t>
      </w:r>
      <w:r w:rsidR="001D4344">
        <w:t>nectivity Services defined for R</w:t>
      </w:r>
      <w:r w:rsidR="00822474">
        <w:t>elease 15,</w:t>
      </w:r>
      <w:r w:rsidR="007974F7">
        <w:t xml:space="preserve"> permits transport of any IP or Ethernet packet,</w:t>
      </w:r>
      <w:r w:rsidR="00822474">
        <w:t xml:space="preserve"> and minimizes standards changes to the RAN and NGC.  Furthermore, the use of separate connectivity services for access and backhaul facilitates the use of network slicing to isolate resources for each, and separately customize each service.</w:t>
      </w:r>
      <w:r w:rsidR="00602405">
        <w:t xml:space="preserve">   In this contribution we focus on using an Ethernet </w:t>
      </w:r>
      <w:r w:rsidR="006F3407">
        <w:t xml:space="preserve">and Unstructured </w:t>
      </w:r>
      <w:r w:rsidR="00602405">
        <w:t>Connecti</w:t>
      </w:r>
      <w:r w:rsidR="00C1204A">
        <w:t>vity Service</w:t>
      </w:r>
      <w:r w:rsidR="006F3407">
        <w:t>s as options for</w:t>
      </w:r>
      <w:r w:rsidR="00C1204A">
        <w:t xml:space="preserve"> backhaul hops to transport </w:t>
      </w:r>
      <w:r w:rsidR="00F411B8">
        <w:t>any access type</w:t>
      </w:r>
      <w:r w:rsidR="001D4344">
        <w:t>.</w:t>
      </w:r>
    </w:p>
    <w:p w14:paraId="127ACA6D" w14:textId="05BCEE21" w:rsidR="00CD4C7B" w:rsidRDefault="00CD4C7B" w:rsidP="00CD4C7B">
      <w:pPr>
        <w:pStyle w:val="Heading1"/>
        <w:rPr>
          <w:lang w:val="pl-PL"/>
        </w:rPr>
      </w:pPr>
      <w:r w:rsidRPr="00786399">
        <w:rPr>
          <w:lang w:val="pl-PL"/>
        </w:rPr>
        <w:t>2</w:t>
      </w:r>
      <w:r w:rsidR="00FB78B7">
        <w:rPr>
          <w:lang w:val="pl-PL"/>
        </w:rPr>
        <w:tab/>
      </w:r>
      <w:r w:rsidR="00CE1864">
        <w:rPr>
          <w:lang w:val="pl-PL"/>
        </w:rPr>
        <w:t>Network Architecture</w:t>
      </w:r>
    </w:p>
    <w:p w14:paraId="00EEE363" w14:textId="35790FFC" w:rsidR="00684707" w:rsidRDefault="00684707" w:rsidP="00684707">
      <w:pPr>
        <w:pStyle w:val="Heading2"/>
      </w:pPr>
      <w:r>
        <w:t>2.1</w:t>
      </w:r>
      <w:r>
        <w:tab/>
        <w:t>Overview</w:t>
      </w:r>
    </w:p>
    <w:p w14:paraId="3292EF18" w14:textId="21584AE9" w:rsidR="0077046C" w:rsidRDefault="0014463A" w:rsidP="0014463A">
      <w:r>
        <w:t xml:space="preserve">An Ethernet </w:t>
      </w:r>
      <w:r w:rsidR="006F3407">
        <w:t xml:space="preserve">or Unstructured </w:t>
      </w:r>
      <w:r>
        <w:t xml:space="preserve">Connectivity Service setup by a UE component in an IAB node transports a payload over one hop, with the PDU session terminated in a </w:t>
      </w:r>
      <w:r w:rsidR="003007A8">
        <w:t xml:space="preserve">simplified </w:t>
      </w:r>
      <w:r>
        <w:t>UPF that supports packet forwarding</w:t>
      </w:r>
      <w:r w:rsidR="00C10BC0">
        <w:t>/routing</w:t>
      </w:r>
      <w:r>
        <w:t xml:space="preserve"> and minimal other functions.  For IAB Nodes directly connected to the Donor, a UPF may be selected in the core network</w:t>
      </w:r>
      <w:r w:rsidR="003007A8">
        <w:t xml:space="preserve"> data center</w:t>
      </w:r>
      <w:r>
        <w:t xml:space="preserve"> as would be the case for any UE.  The connectivity services setup by a UE component of an IAB node may in principle transport packets containing any payload, including </w:t>
      </w:r>
      <w:r w:rsidRPr="00072218">
        <w:t xml:space="preserve">N1, N2, N3, N4, Xn, F1, N3, OA&amp;M, Wifi </w:t>
      </w:r>
      <w:r>
        <w:t xml:space="preserve">Ethernet, LTE S1 or other packets, </w:t>
      </w:r>
      <w:r w:rsidRPr="00072218">
        <w:t>as the</w:t>
      </w:r>
      <w:r>
        <w:t xml:space="preserve"> Relay PDU Session is independent of</w:t>
      </w:r>
      <w:r w:rsidRPr="00072218">
        <w:t xml:space="preserve"> </w:t>
      </w:r>
      <w:r>
        <w:t xml:space="preserve">the “Application” transported by the IAB Node UE.   </w:t>
      </w:r>
    </w:p>
    <w:p w14:paraId="61A492F2" w14:textId="533E9194" w:rsidR="0077046C" w:rsidRDefault="0077046C" w:rsidP="0014463A">
      <w:r w:rsidRPr="0077046C">
        <w:rPr>
          <w:b/>
        </w:rPr>
        <w:t>Observation 1:</w:t>
      </w:r>
      <w:r>
        <w:t xml:space="preserve"> An IAB Connectivity Service may transport any interface the is carried via IP or Ethernet, including </w:t>
      </w:r>
      <w:r w:rsidRPr="00072218">
        <w:t xml:space="preserve">N1, N2, N3, N4, Xn, F1, N3, OA&amp;M, Wifi </w:t>
      </w:r>
      <w:r>
        <w:t>Ethernet, LTE S1</w:t>
      </w:r>
    </w:p>
    <w:p w14:paraId="5F049F43" w14:textId="7F66F0D6" w:rsidR="003007A8" w:rsidRDefault="0014463A" w:rsidP="003007A8">
      <w:r>
        <w:t xml:space="preserve">While this provides flexibility </w:t>
      </w:r>
      <w:r w:rsidR="006A769B">
        <w:t xml:space="preserve">and future-proofness </w:t>
      </w:r>
      <w:r>
        <w:t xml:space="preserve">to address many scenarios, in the current proposal we focus on transport </w:t>
      </w:r>
      <w:r w:rsidR="006A769B">
        <w:t xml:space="preserve">of </w:t>
      </w:r>
      <w:r>
        <w:t>NR.  The UE serving IAB node may contain a full gNB or be split CU/DU.   For the sake of clarity, we discuss and show examples where the UE serving IAB node contains a DU, and F1 is transported over one or more IAB node PDU sessions</w:t>
      </w:r>
      <w:r w:rsidR="00930D38">
        <w:t>, though the same transport protocols may be used for NG</w:t>
      </w:r>
      <w:r>
        <w:t xml:space="preserve">.  </w:t>
      </w:r>
      <w:r w:rsidR="00930D38">
        <w:t xml:space="preserve"> Specifically,</w:t>
      </w:r>
      <w:r w:rsidR="003007A8">
        <w:t xml:space="preserve"> </w:t>
      </w:r>
      <w:r w:rsidR="00E977C4">
        <w:t>or the CU/DU split</w:t>
      </w:r>
      <w:r w:rsidR="003007A8">
        <w:t xml:space="preserve"> case the F1-U</w:t>
      </w:r>
      <w:r w:rsidR="00930D38">
        <w:t xml:space="preserve"> GTP/UDP/IP and F1-C </w:t>
      </w:r>
      <w:r w:rsidR="00930D38">
        <w:rPr>
          <w:lang w:val="en-GB"/>
        </w:rPr>
        <w:t>F1-AP/SCTP/IP</w:t>
      </w:r>
      <w:r w:rsidR="003007A8">
        <w:t xml:space="preserve"> are</w:t>
      </w:r>
      <w:r w:rsidR="00930D38">
        <w:t xml:space="preserve"> “Application” packets</w:t>
      </w:r>
      <w:r w:rsidR="003007A8">
        <w:t xml:space="preserve"> transported </w:t>
      </w:r>
      <w:r w:rsidR="00930D38">
        <w:t>PDU sessions over</w:t>
      </w:r>
      <w:r w:rsidR="003007A8">
        <w:t xml:space="preserve"> the </w:t>
      </w:r>
      <w:r w:rsidR="00E977C4">
        <w:t>5G-AN l</w:t>
      </w:r>
      <w:r w:rsidR="003007A8">
        <w:t xml:space="preserve">ayers.   </w:t>
      </w:r>
    </w:p>
    <w:p w14:paraId="2F60C3A1" w14:textId="71A918EA" w:rsidR="001121C0" w:rsidRDefault="001121C0" w:rsidP="003007A8">
      <w:r>
        <w:t>In addition, the Donor may also be split CU/DU.   Hence the CU for all subscriber traffic, and</w:t>
      </w:r>
      <w:r w:rsidR="001E7C87">
        <w:t xml:space="preserve"> for</w:t>
      </w:r>
      <w:r>
        <w:t xml:space="preserve"> Donor nodes may be virtualized in a DC.   </w:t>
      </w:r>
      <w:r w:rsidR="001E7C87">
        <w:t>The CU/DU split structure</w:t>
      </w:r>
      <w:r>
        <w:t xml:space="preserve"> is further described in section 2.2 and depicted in figure 1.</w:t>
      </w:r>
    </w:p>
    <w:p w14:paraId="05F17F48" w14:textId="5CE90B76" w:rsidR="00B27EA6" w:rsidRDefault="00B27EA6" w:rsidP="0014463A">
      <w:r>
        <w:t>IAB Nodes that serve downstream IAB nodes (in mu</w:t>
      </w:r>
      <w:r w:rsidR="00B25267">
        <w:t xml:space="preserve">lti-hop scenarios) contain </w:t>
      </w:r>
      <w:r>
        <w:t>a</w:t>
      </w:r>
      <w:r w:rsidR="00930D38">
        <w:t xml:space="preserve"> full gNB (</w:t>
      </w:r>
      <w:r>
        <w:t xml:space="preserve">DU </w:t>
      </w:r>
      <w:r w:rsidR="00930D38">
        <w:t>plus</w:t>
      </w:r>
      <w:r>
        <w:t xml:space="preserve"> CU</w:t>
      </w:r>
      <w:r w:rsidR="00930D38">
        <w:t xml:space="preserve">) </w:t>
      </w:r>
      <w:r>
        <w:t xml:space="preserve">to relay the downstream IAB node traffic.   They also contain a greatly simplified UPF so PDU sessions may be terminated at each hop.  This is also further described in section 2.2 and depicted in figure 2.   </w:t>
      </w:r>
    </w:p>
    <w:p w14:paraId="690DA8E6" w14:textId="07BE9929" w:rsidR="00B25267" w:rsidRDefault="00B25267" w:rsidP="00B25267">
      <w:r w:rsidRPr="002E408B">
        <w:rPr>
          <w:b/>
        </w:rPr>
        <w:t>Observation 2:</w:t>
      </w:r>
      <w:r>
        <w:t xml:space="preserve">  </w:t>
      </w:r>
      <w:r w:rsidR="0065585E">
        <w:t xml:space="preserve">UE serving IAB nodes may </w:t>
      </w:r>
      <w:r w:rsidR="00EC0710">
        <w:t>contain full</w:t>
      </w:r>
      <w:r>
        <w:t xml:space="preserve"> gNBs</w:t>
      </w:r>
      <w:r w:rsidR="00EC0710">
        <w:t xml:space="preserve"> o</w:t>
      </w:r>
      <w:r>
        <w:t>r gNBs that are split CU/DU.  When an IAB node serves other downstream IAB nodes, it contains a full gNB.</w:t>
      </w:r>
    </w:p>
    <w:p w14:paraId="7F84A1EE" w14:textId="0A8807CB" w:rsidR="001E7C87" w:rsidRDefault="0014463A" w:rsidP="0014463A">
      <w:r>
        <w:t>Connectivity services used for backhaul hops are proposed to have some special characteristics to optimize transport, including greatly simplified UPFs</w:t>
      </w:r>
      <w:r w:rsidR="00B67885">
        <w:t>,</w:t>
      </w:r>
      <w:r>
        <w:t xml:space="preserve"> and optimized PDU session anchor </w:t>
      </w:r>
      <w:r w:rsidR="00B67885">
        <w:t xml:space="preserve">selection and </w:t>
      </w:r>
      <w:r>
        <w:t xml:space="preserve">relocation.  </w:t>
      </w:r>
      <w:r w:rsidR="001E7C87">
        <w:t xml:space="preserve"> Ethernet or Unstructured Connectivity Service is proposed to avoid UPF/SMF allocation of IP addresses to IAB node UEs.</w:t>
      </w:r>
      <w:r w:rsidR="00932CA2">
        <w:t xml:space="preserve">   This facilitates IAB Node Mobility to a new upstream IAB node</w:t>
      </w:r>
      <w:r w:rsidR="000F6DE8">
        <w:t xml:space="preserve"> when needed due to radio conditions</w:t>
      </w:r>
      <w:r w:rsidR="00932CA2">
        <w:t xml:space="preserve">.  IAB node address management (eg: of F1 and GTP tunnel endpoints) is handled separately and hence UPF/SMF allocation of addresses is not needed for IAB.  </w:t>
      </w:r>
      <w:r w:rsidR="00D01342">
        <w:t>This is further discussed in the context of the protocol stacks in section 2.3</w:t>
      </w:r>
    </w:p>
    <w:p w14:paraId="5C40AB66" w14:textId="56844476" w:rsidR="001E7C87" w:rsidRDefault="00932CA2" w:rsidP="0014463A">
      <w:r w:rsidRPr="002E408B">
        <w:rPr>
          <w:b/>
        </w:rPr>
        <w:lastRenderedPageBreak/>
        <w:t>O</w:t>
      </w:r>
      <w:r>
        <w:rPr>
          <w:b/>
        </w:rPr>
        <w:t>bservation 3</w:t>
      </w:r>
      <w:r w:rsidRPr="002E408B">
        <w:rPr>
          <w:b/>
        </w:rPr>
        <w:t>:</w:t>
      </w:r>
      <w:r>
        <w:t xml:space="preserve">  </w:t>
      </w:r>
      <w:r w:rsidR="00A50824">
        <w:t>Ethernet or Unstructured</w:t>
      </w:r>
      <w:r>
        <w:t xml:space="preserve"> PDU Sessions may be used for backhaul.   </w:t>
      </w:r>
      <w:r w:rsidR="00DF756F">
        <w:t>The selection is FFS and is dependent on the routng/forwarding mechanism selected to control the path of packet flows over IAB hops.</w:t>
      </w:r>
    </w:p>
    <w:p w14:paraId="4D9D2068" w14:textId="62FA0E7B" w:rsidR="0014463A" w:rsidRDefault="0014463A" w:rsidP="0014463A">
      <w:r>
        <w:t xml:space="preserve">To facilitate implementation, </w:t>
      </w:r>
      <w:r w:rsidR="00B67885">
        <w:t xml:space="preserve">use of </w:t>
      </w:r>
      <w:r>
        <w:t xml:space="preserve">network slicing </w:t>
      </w:r>
      <w:r w:rsidR="00B67885">
        <w:t>is an appealing option to</w:t>
      </w:r>
      <w:r>
        <w:t xml:space="preserve"> customize PDU sessions used for backhaul, and isolate resources </w:t>
      </w:r>
      <w:r w:rsidR="00662020">
        <w:t>used for backhaul from those used for access</w:t>
      </w:r>
      <w:r>
        <w:t>.   However, the use of slicing is not required.</w:t>
      </w:r>
    </w:p>
    <w:p w14:paraId="7BCD66E9" w14:textId="0468F143" w:rsidR="006E6D23" w:rsidRPr="00786399" w:rsidRDefault="006E6D23" w:rsidP="0014463A">
      <w:pPr>
        <w:rPr>
          <w:lang w:val="pl-PL"/>
        </w:rPr>
      </w:pPr>
      <w:r w:rsidRPr="00662020">
        <w:rPr>
          <w:b/>
        </w:rPr>
        <w:t xml:space="preserve">Observation </w:t>
      </w:r>
      <w:r w:rsidR="000F6DE8">
        <w:rPr>
          <w:b/>
        </w:rPr>
        <w:t>4</w:t>
      </w:r>
      <w:r w:rsidRPr="00662020">
        <w:rPr>
          <w:b/>
        </w:rPr>
        <w:t>:</w:t>
      </w:r>
      <w:r>
        <w:t xml:space="preserve">  Network Slici</w:t>
      </w:r>
      <w:r w:rsidR="00662020">
        <w:t xml:space="preserve">ng </w:t>
      </w:r>
      <w:r w:rsidR="008114D5">
        <w:t xml:space="preserve">may be a good way </w:t>
      </w:r>
      <w:r w:rsidR="00662020">
        <w:t>to customize PDU sessions used for backhaul, and isolate resources used for backhaul from those used for access, but it is not required.</w:t>
      </w:r>
    </w:p>
    <w:p w14:paraId="00670F57" w14:textId="77777777" w:rsidR="00684707" w:rsidRPr="00684707" w:rsidRDefault="00684707" w:rsidP="00684707">
      <w:pPr>
        <w:rPr>
          <w:lang w:val="en-GB"/>
        </w:rPr>
      </w:pPr>
    </w:p>
    <w:p w14:paraId="39EAF4C5" w14:textId="3F1994F8" w:rsidR="00612412" w:rsidRPr="00612412" w:rsidRDefault="0075227C" w:rsidP="00612412">
      <w:pPr>
        <w:pStyle w:val="Heading2"/>
      </w:pPr>
      <w:r>
        <w:t>2.2</w:t>
      </w:r>
      <w:r w:rsidR="00612412">
        <w:t xml:space="preserve"> </w:t>
      </w:r>
      <w:r w:rsidR="00612412">
        <w:tab/>
      </w:r>
      <w:r w:rsidR="00684707">
        <w:t>Network Architecture</w:t>
      </w:r>
    </w:p>
    <w:p w14:paraId="4FC00D39" w14:textId="6D996D7A" w:rsidR="009E1430" w:rsidRDefault="00991CF3" w:rsidP="0085186C">
      <w:pPr>
        <w:pStyle w:val="Heading2"/>
        <w:ind w:left="0" w:firstLine="0"/>
        <w:rPr>
          <w:rFonts w:ascii="Times New Roman" w:hAnsi="Times New Roman"/>
          <w:sz w:val="20"/>
          <w:lang w:val="en-US"/>
        </w:rPr>
      </w:pPr>
      <w:r>
        <w:rPr>
          <w:rFonts w:ascii="Times New Roman" w:hAnsi="Times New Roman"/>
          <w:sz w:val="20"/>
          <w:lang w:val="en-US"/>
        </w:rPr>
        <w:t>A</w:t>
      </w:r>
      <w:r w:rsidR="0085186C">
        <w:rPr>
          <w:rFonts w:ascii="Times New Roman" w:hAnsi="Times New Roman"/>
          <w:sz w:val="20"/>
          <w:lang w:val="en-US"/>
        </w:rPr>
        <w:t xml:space="preserve"> single hop architecture for IAB is shown in figure 1.  </w:t>
      </w:r>
      <w:r w:rsidR="009E1430">
        <w:rPr>
          <w:rFonts w:ascii="Times New Roman" w:hAnsi="Times New Roman"/>
          <w:sz w:val="20"/>
          <w:lang w:val="en-US"/>
        </w:rPr>
        <w:t>Aspects associated with UE PDU sessions are indicated in blue while those associated with</w:t>
      </w:r>
      <w:r w:rsidR="00FC7BC8">
        <w:rPr>
          <w:rFonts w:ascii="Times New Roman" w:hAnsi="Times New Roman"/>
          <w:sz w:val="20"/>
          <w:lang w:val="en-US"/>
        </w:rPr>
        <w:t xml:space="preserve"> b</w:t>
      </w:r>
      <w:r w:rsidR="00CC5E24">
        <w:rPr>
          <w:rFonts w:ascii="Times New Roman" w:hAnsi="Times New Roman"/>
          <w:sz w:val="20"/>
          <w:lang w:val="en-US"/>
        </w:rPr>
        <w:t>ackhaul PDU s</w:t>
      </w:r>
      <w:r w:rsidR="009E1430">
        <w:rPr>
          <w:rFonts w:ascii="Times New Roman" w:hAnsi="Times New Roman"/>
          <w:sz w:val="20"/>
          <w:lang w:val="en-US"/>
        </w:rPr>
        <w:t>ession</w:t>
      </w:r>
      <w:r w:rsidR="00CC5E24">
        <w:rPr>
          <w:rFonts w:ascii="Times New Roman" w:hAnsi="Times New Roman"/>
          <w:sz w:val="20"/>
          <w:lang w:val="en-US"/>
        </w:rPr>
        <w:t>s</w:t>
      </w:r>
      <w:r w:rsidR="009E1430">
        <w:rPr>
          <w:rFonts w:ascii="Times New Roman" w:hAnsi="Times New Roman"/>
          <w:sz w:val="20"/>
          <w:lang w:val="en-US"/>
        </w:rPr>
        <w:t xml:space="preserve"> are shown in red.  The UE embedded in the IAB node behaves as a “normal” UE, registering / authenticating with the NGC.   It then sets up one or more </w:t>
      </w:r>
      <w:r w:rsidR="00FC7BC8">
        <w:rPr>
          <w:rFonts w:ascii="Times New Roman" w:hAnsi="Times New Roman"/>
          <w:sz w:val="20"/>
          <w:lang w:val="en-US"/>
        </w:rPr>
        <w:t>b</w:t>
      </w:r>
      <w:r w:rsidR="009E1430">
        <w:rPr>
          <w:rFonts w:ascii="Times New Roman" w:hAnsi="Times New Roman"/>
          <w:sz w:val="20"/>
          <w:lang w:val="en-US"/>
        </w:rPr>
        <w:t xml:space="preserve">ackhaul PDU sessions to </w:t>
      </w:r>
      <w:r w:rsidR="0035049E">
        <w:rPr>
          <w:rFonts w:ascii="Times New Roman" w:hAnsi="Times New Roman"/>
          <w:sz w:val="20"/>
          <w:lang w:val="en-US"/>
        </w:rPr>
        <w:t xml:space="preserve">transparently </w:t>
      </w:r>
      <w:r w:rsidR="009E1430">
        <w:rPr>
          <w:rFonts w:ascii="Times New Roman" w:hAnsi="Times New Roman"/>
          <w:sz w:val="20"/>
          <w:lang w:val="en-US"/>
        </w:rPr>
        <w:t>transport an application payload which may consi</w:t>
      </w:r>
      <w:r w:rsidR="00DF08E6">
        <w:rPr>
          <w:rFonts w:ascii="Times New Roman" w:hAnsi="Times New Roman"/>
          <w:sz w:val="20"/>
          <w:lang w:val="en-US"/>
        </w:rPr>
        <w:t>st of the</w:t>
      </w:r>
      <w:r w:rsidR="009E1430">
        <w:rPr>
          <w:rFonts w:ascii="Times New Roman" w:hAnsi="Times New Roman"/>
          <w:sz w:val="20"/>
          <w:lang w:val="en-US"/>
        </w:rPr>
        <w:t xml:space="preserve"> UE Us</w:t>
      </w:r>
      <w:r w:rsidR="001D4344">
        <w:rPr>
          <w:rFonts w:ascii="Times New Roman" w:hAnsi="Times New Roman"/>
          <w:sz w:val="20"/>
          <w:lang w:val="en-US"/>
        </w:rPr>
        <w:t xml:space="preserve">er Plane, Control Plane, </w:t>
      </w:r>
      <w:r w:rsidR="00B03E4E">
        <w:rPr>
          <w:rFonts w:ascii="Times New Roman" w:hAnsi="Times New Roman"/>
          <w:sz w:val="20"/>
          <w:lang w:val="en-US"/>
        </w:rPr>
        <w:t xml:space="preserve">IAB Node Control Plane, </w:t>
      </w:r>
      <w:r w:rsidR="001D4344">
        <w:rPr>
          <w:rFonts w:ascii="Times New Roman" w:hAnsi="Times New Roman"/>
          <w:sz w:val="20"/>
          <w:lang w:val="en-US"/>
        </w:rPr>
        <w:t>OA&amp;M and</w:t>
      </w:r>
      <w:r w:rsidR="009E1430">
        <w:rPr>
          <w:rFonts w:ascii="Times New Roman" w:hAnsi="Times New Roman"/>
          <w:sz w:val="20"/>
          <w:lang w:val="en-US"/>
        </w:rPr>
        <w:t xml:space="preserve"> other packets requiring transport.   </w:t>
      </w:r>
    </w:p>
    <w:p w14:paraId="03FC96E0" w14:textId="27B7C748" w:rsidR="0085186C" w:rsidRDefault="00C75B11" w:rsidP="001E3787">
      <w:pPr>
        <w:pStyle w:val="Heading2"/>
        <w:ind w:left="0" w:firstLine="0"/>
        <w:rPr>
          <w:rFonts w:ascii="Times New Roman" w:hAnsi="Times New Roman"/>
          <w:sz w:val="20"/>
          <w:lang w:val="en-US"/>
        </w:rPr>
      </w:pPr>
      <w:r>
        <w:rPr>
          <w:rFonts w:ascii="Times New Roman" w:hAnsi="Times New Roman"/>
          <w:sz w:val="20"/>
          <w:lang w:val="en-US"/>
        </w:rPr>
        <w:t xml:space="preserve">Access </w:t>
      </w:r>
      <w:r w:rsidR="001D4344">
        <w:rPr>
          <w:rFonts w:ascii="Times New Roman" w:hAnsi="Times New Roman"/>
          <w:sz w:val="20"/>
          <w:lang w:val="en-US"/>
        </w:rPr>
        <w:t>F1s</w:t>
      </w:r>
      <w:r w:rsidR="008329B8">
        <w:rPr>
          <w:rFonts w:ascii="Times New Roman" w:hAnsi="Times New Roman"/>
          <w:sz w:val="20"/>
          <w:lang w:val="en-US"/>
        </w:rPr>
        <w:t>-Us</w:t>
      </w:r>
      <w:r w:rsidR="001D4344">
        <w:rPr>
          <w:rFonts w:ascii="Times New Roman" w:hAnsi="Times New Roman"/>
          <w:sz w:val="20"/>
          <w:lang w:val="en-US"/>
        </w:rPr>
        <w:t xml:space="preserve"> from the serving IAB node are</w:t>
      </w:r>
      <w:r w:rsidR="0085186C">
        <w:rPr>
          <w:rFonts w:ascii="Times New Roman" w:hAnsi="Times New Roman"/>
          <w:sz w:val="20"/>
          <w:lang w:val="en-US"/>
        </w:rPr>
        <w:t xml:space="preserve"> a</w:t>
      </w:r>
      <w:r w:rsidR="008C1D13">
        <w:rPr>
          <w:rFonts w:ascii="Times New Roman" w:hAnsi="Times New Roman"/>
          <w:sz w:val="20"/>
          <w:lang w:val="en-US"/>
        </w:rPr>
        <w:t>ggregated across UEs into the backhaul</w:t>
      </w:r>
      <w:r w:rsidR="0085186C">
        <w:rPr>
          <w:rFonts w:ascii="Times New Roman" w:hAnsi="Times New Roman"/>
          <w:sz w:val="20"/>
          <w:lang w:val="en-US"/>
        </w:rPr>
        <w:t xml:space="preserve"> PDU session</w:t>
      </w:r>
      <w:r w:rsidR="001D4344">
        <w:rPr>
          <w:rFonts w:ascii="Times New Roman" w:hAnsi="Times New Roman"/>
          <w:sz w:val="20"/>
          <w:lang w:val="en-US"/>
        </w:rPr>
        <w:t>s</w:t>
      </w:r>
      <w:r w:rsidR="008329B8">
        <w:rPr>
          <w:rFonts w:ascii="Times New Roman" w:hAnsi="Times New Roman"/>
          <w:sz w:val="20"/>
          <w:lang w:val="en-US"/>
        </w:rPr>
        <w:t xml:space="preserve"> terminating in UPF-1</w:t>
      </w:r>
      <w:r w:rsidR="0085186C">
        <w:rPr>
          <w:rFonts w:ascii="Times New Roman" w:hAnsi="Times New Roman"/>
          <w:sz w:val="20"/>
          <w:lang w:val="en-US"/>
        </w:rPr>
        <w:t xml:space="preserve">. </w:t>
      </w:r>
      <w:r w:rsidR="008329B8">
        <w:rPr>
          <w:rFonts w:ascii="Times New Roman" w:hAnsi="Times New Roman"/>
          <w:sz w:val="20"/>
          <w:lang w:val="en-US"/>
        </w:rPr>
        <w:t xml:space="preserve"> Similarly </w:t>
      </w:r>
      <w:r w:rsidR="008C1D13">
        <w:rPr>
          <w:rFonts w:ascii="Times New Roman" w:hAnsi="Times New Roman"/>
          <w:sz w:val="20"/>
          <w:lang w:val="en-US"/>
        </w:rPr>
        <w:t>access F1-C</w:t>
      </w:r>
      <w:r w:rsidR="008329B8">
        <w:rPr>
          <w:rFonts w:ascii="Times New Roman" w:hAnsi="Times New Roman"/>
          <w:sz w:val="20"/>
          <w:lang w:val="en-US"/>
        </w:rPr>
        <w:t>s are</w:t>
      </w:r>
      <w:r w:rsidR="0085186C">
        <w:rPr>
          <w:rFonts w:ascii="Times New Roman" w:hAnsi="Times New Roman"/>
          <w:sz w:val="20"/>
          <w:lang w:val="en-US"/>
        </w:rPr>
        <w:t xml:space="preserve"> a</w:t>
      </w:r>
      <w:r w:rsidR="008C1D13">
        <w:rPr>
          <w:rFonts w:ascii="Times New Roman" w:hAnsi="Times New Roman"/>
          <w:sz w:val="20"/>
          <w:lang w:val="en-US"/>
        </w:rPr>
        <w:t>ggregated across UEs into the backhaul</w:t>
      </w:r>
      <w:r w:rsidR="0085186C">
        <w:rPr>
          <w:rFonts w:ascii="Times New Roman" w:hAnsi="Times New Roman"/>
          <w:sz w:val="20"/>
          <w:lang w:val="en-US"/>
        </w:rPr>
        <w:t xml:space="preserve"> PDU session terminating in UPF-2. </w:t>
      </w:r>
      <w:r w:rsidR="000506B0">
        <w:rPr>
          <w:rFonts w:ascii="Times New Roman" w:hAnsi="Times New Roman"/>
          <w:sz w:val="20"/>
          <w:lang w:val="en-US"/>
        </w:rPr>
        <w:t xml:space="preserve">  </w:t>
      </w:r>
      <w:r w:rsidR="008329B8">
        <w:rPr>
          <w:rFonts w:ascii="Times New Roman" w:hAnsi="Times New Roman"/>
          <w:sz w:val="20"/>
          <w:lang w:val="en-US"/>
        </w:rPr>
        <w:t>Hence individual UEs need not be visible at each hop in the backhaul.  Finally, as shown in the figure, the Donor RAN may also be split CU/DU, though this split is not required.</w:t>
      </w:r>
    </w:p>
    <w:p w14:paraId="7874CFDD" w14:textId="48FC3B88" w:rsidR="00A86998" w:rsidRDefault="00662020" w:rsidP="00662020">
      <w:r w:rsidRPr="00662020">
        <w:rPr>
          <w:b/>
        </w:rPr>
        <w:t xml:space="preserve">Observation </w:t>
      </w:r>
      <w:r w:rsidR="000F6DE8">
        <w:rPr>
          <w:b/>
        </w:rPr>
        <w:t>5</w:t>
      </w:r>
      <w:r w:rsidRPr="00662020">
        <w:rPr>
          <w:b/>
        </w:rPr>
        <w:t>:</w:t>
      </w:r>
      <w:r w:rsidR="00E8227E">
        <w:t xml:space="preserve"> An</w:t>
      </w:r>
      <w:r>
        <w:t xml:space="preserve"> IAB Node embedded UE may setup separate PDU Sessions to transport traffic of different types (eg: u-plane, c-plane, OA&amp;M).  Traffic from multiple subscriber </w:t>
      </w:r>
      <w:r w:rsidR="009D144D">
        <w:t>UEs may be aggregated</w:t>
      </w:r>
      <w:r>
        <w:t xml:space="preserve"> by the IAB Node embedded UE </w:t>
      </w:r>
      <w:r w:rsidR="009D144D">
        <w:t>onto a PDU Session and transported transparently.</w:t>
      </w:r>
    </w:p>
    <w:p w14:paraId="5B9B9E60" w14:textId="02FA46D6" w:rsidR="00BA0393" w:rsidRDefault="001E3787" w:rsidP="00FB78B7">
      <w:r>
        <w:rPr>
          <w:noProof/>
        </w:rPr>
        <w:drawing>
          <wp:inline distT="0" distB="0" distL="0" distR="0" wp14:anchorId="022D7EAA" wp14:editId="3B24C9BA">
            <wp:extent cx="6574790" cy="2088500"/>
            <wp:effectExtent l="0" t="0" r="0" b="762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10667" cy="2099896"/>
                    </a:xfrm>
                    <a:prstGeom prst="rect">
                      <a:avLst/>
                    </a:prstGeom>
                    <a:noFill/>
                  </pic:spPr>
                </pic:pic>
              </a:graphicData>
            </a:graphic>
          </wp:inline>
        </w:drawing>
      </w:r>
    </w:p>
    <w:p w14:paraId="6980CB59" w14:textId="4C19A873" w:rsidR="0085186C" w:rsidRPr="007951B8" w:rsidRDefault="0085186C" w:rsidP="0085186C">
      <w:pPr>
        <w:pStyle w:val="TF"/>
        <w:rPr>
          <w:rFonts w:ascii="Times New Roman" w:hAnsi="Times New Roman"/>
          <w:b w:val="0"/>
        </w:rPr>
      </w:pPr>
      <w:r w:rsidRPr="007951B8">
        <w:rPr>
          <w:rFonts w:ascii="Times New Roman" w:hAnsi="Times New Roman"/>
          <w:b w:val="0"/>
        </w:rPr>
        <w:t>Figure 1: Single hop IAB using PDU Connectivity Service</w:t>
      </w:r>
    </w:p>
    <w:p w14:paraId="74C8F2F2" w14:textId="2FDDDE2A" w:rsidR="001E3787" w:rsidRDefault="00FC0C7B" w:rsidP="00991CF3">
      <w:pPr>
        <w:pStyle w:val="Heading7"/>
        <w:ind w:left="0" w:firstLine="0"/>
        <w:rPr>
          <w:rFonts w:ascii="Times New Roman" w:hAnsi="Times New Roman"/>
        </w:rPr>
      </w:pPr>
      <w:r w:rsidRPr="00991CF3">
        <w:rPr>
          <w:rFonts w:ascii="Times New Roman" w:hAnsi="Times New Roman"/>
        </w:rPr>
        <w:t>To support multiple hops</w:t>
      </w:r>
      <w:r w:rsidR="001E3787" w:rsidRPr="00991CF3">
        <w:rPr>
          <w:rFonts w:ascii="Times New Roman" w:hAnsi="Times New Roman"/>
        </w:rPr>
        <w:t xml:space="preserve"> through more than one IAB node, </w:t>
      </w:r>
      <w:r w:rsidRPr="00991CF3">
        <w:rPr>
          <w:rFonts w:ascii="Times New Roman" w:hAnsi="Times New Roman"/>
        </w:rPr>
        <w:t xml:space="preserve">each </w:t>
      </w:r>
      <w:r w:rsidR="001E3787" w:rsidRPr="00991CF3">
        <w:rPr>
          <w:rFonts w:ascii="Times New Roman" w:hAnsi="Times New Roman"/>
        </w:rPr>
        <w:t>hop</w:t>
      </w:r>
      <w:r w:rsidRPr="00991CF3">
        <w:rPr>
          <w:rFonts w:ascii="Times New Roman" w:hAnsi="Times New Roman"/>
        </w:rPr>
        <w:t xml:space="preserve"> for each traffic type</w:t>
      </w:r>
      <w:r w:rsidR="001E3787" w:rsidRPr="00991CF3">
        <w:rPr>
          <w:rFonts w:ascii="Times New Roman" w:hAnsi="Times New Roman"/>
        </w:rPr>
        <w:t xml:space="preserve"> is a self-contained co</w:t>
      </w:r>
      <w:r w:rsidRPr="00991CF3">
        <w:rPr>
          <w:rFonts w:ascii="Times New Roman" w:hAnsi="Times New Roman"/>
        </w:rPr>
        <w:t>nnectivity service between an IAB</w:t>
      </w:r>
      <w:r w:rsidR="001E3787" w:rsidRPr="00991CF3">
        <w:rPr>
          <w:rFonts w:ascii="Times New Roman" w:hAnsi="Times New Roman"/>
        </w:rPr>
        <w:t xml:space="preserve"> UE and a UPF</w:t>
      </w:r>
      <w:r w:rsidR="00603813" w:rsidRPr="00991CF3">
        <w:rPr>
          <w:rFonts w:ascii="Times New Roman" w:hAnsi="Times New Roman"/>
        </w:rPr>
        <w:t xml:space="preserve"> as shown in figure 2</w:t>
      </w:r>
      <w:r w:rsidR="001E3787" w:rsidRPr="00991CF3">
        <w:rPr>
          <w:rFonts w:ascii="Times New Roman" w:hAnsi="Times New Roman"/>
        </w:rPr>
        <w:t xml:space="preserve">.  </w:t>
      </w:r>
      <w:r w:rsidR="006C5CDE" w:rsidRPr="00991CF3">
        <w:rPr>
          <w:rFonts w:ascii="Times New Roman" w:hAnsi="Times New Roman"/>
        </w:rPr>
        <w:t xml:space="preserve">As in figure 1, </w:t>
      </w:r>
      <w:r w:rsidR="00EC0710">
        <w:rPr>
          <w:rFonts w:ascii="Times New Roman" w:hAnsi="Times New Roman"/>
        </w:rPr>
        <w:t>both UE serving IAB Node 2</w:t>
      </w:r>
      <w:r w:rsidR="006C5CDE" w:rsidRPr="00991CF3">
        <w:rPr>
          <w:rFonts w:ascii="Times New Roman" w:hAnsi="Times New Roman"/>
        </w:rPr>
        <w:t xml:space="preserve"> and the Donor are </w:t>
      </w:r>
      <w:r w:rsidR="00EC0710">
        <w:rPr>
          <w:rFonts w:ascii="Times New Roman" w:hAnsi="Times New Roman"/>
        </w:rPr>
        <w:t xml:space="preserve">shown </w:t>
      </w:r>
      <w:r w:rsidR="006C5CDE" w:rsidRPr="00991CF3">
        <w:rPr>
          <w:rFonts w:ascii="Times New Roman" w:hAnsi="Times New Roman"/>
        </w:rPr>
        <w:t xml:space="preserve">split CU/DU.  </w:t>
      </w:r>
      <w:r w:rsidR="0036581E" w:rsidRPr="00991CF3">
        <w:rPr>
          <w:rFonts w:ascii="Times New Roman" w:hAnsi="Times New Roman"/>
        </w:rPr>
        <w:t>Again,</w:t>
      </w:r>
      <w:r w:rsidR="000506B0" w:rsidRPr="00991CF3">
        <w:rPr>
          <w:rFonts w:ascii="Times New Roman" w:hAnsi="Times New Roman"/>
        </w:rPr>
        <w:t xml:space="preserve"> </w:t>
      </w:r>
      <w:r w:rsidR="001E3787" w:rsidRPr="00991CF3">
        <w:rPr>
          <w:rFonts w:ascii="Times New Roman" w:hAnsi="Times New Roman"/>
        </w:rPr>
        <w:t>other options</w:t>
      </w:r>
      <w:r w:rsidR="0006335F" w:rsidRPr="00991CF3">
        <w:rPr>
          <w:rFonts w:ascii="Times New Roman" w:hAnsi="Times New Roman"/>
        </w:rPr>
        <w:t xml:space="preserve"> with a full gNB</w:t>
      </w:r>
      <w:r w:rsidR="000506B0" w:rsidRPr="00991CF3">
        <w:rPr>
          <w:rFonts w:ascii="Times New Roman" w:hAnsi="Times New Roman"/>
        </w:rPr>
        <w:t xml:space="preserve"> </w:t>
      </w:r>
      <w:r w:rsidR="0036581E" w:rsidRPr="00991CF3">
        <w:rPr>
          <w:rFonts w:ascii="Times New Roman" w:hAnsi="Times New Roman"/>
        </w:rPr>
        <w:t xml:space="preserve">in the UE serving IAB node </w:t>
      </w:r>
      <w:r w:rsidR="00EC0710">
        <w:rPr>
          <w:rFonts w:ascii="Times New Roman" w:hAnsi="Times New Roman"/>
        </w:rPr>
        <w:t>may be configured</w:t>
      </w:r>
      <w:r w:rsidR="0006335F" w:rsidRPr="00991CF3">
        <w:rPr>
          <w:rFonts w:ascii="Times New Roman" w:hAnsi="Times New Roman"/>
        </w:rPr>
        <w:t xml:space="preserve"> as the PDU sessions</w:t>
      </w:r>
      <w:r w:rsidR="000506B0" w:rsidRPr="00991CF3">
        <w:rPr>
          <w:rFonts w:ascii="Times New Roman" w:hAnsi="Times New Roman"/>
        </w:rPr>
        <w:t xml:space="preserve"> can transport any IP or Ethernet packet</w:t>
      </w:r>
      <w:r w:rsidR="00EC0710">
        <w:rPr>
          <w:rFonts w:ascii="Times New Roman" w:hAnsi="Times New Roman"/>
        </w:rPr>
        <w:t xml:space="preserve"> (eg: F1 or NG)</w:t>
      </w:r>
      <w:r w:rsidR="000506B0" w:rsidRPr="00991CF3">
        <w:rPr>
          <w:rFonts w:ascii="Times New Roman" w:hAnsi="Times New Roman"/>
        </w:rPr>
        <w:t>.</w:t>
      </w:r>
      <w:r w:rsidR="00AF4631" w:rsidRPr="00991CF3">
        <w:rPr>
          <w:rFonts w:ascii="Times New Roman" w:hAnsi="Times New Roman"/>
        </w:rPr>
        <w:t xml:space="preserve">  IAB nodes at </w:t>
      </w:r>
      <w:r w:rsidR="005F7AC8" w:rsidRPr="00991CF3">
        <w:rPr>
          <w:rFonts w:ascii="Times New Roman" w:hAnsi="Times New Roman"/>
        </w:rPr>
        <w:t>intermediate hops</w:t>
      </w:r>
      <w:r w:rsidR="00871AAB">
        <w:rPr>
          <w:rFonts w:ascii="Times New Roman" w:hAnsi="Times New Roman"/>
        </w:rPr>
        <w:t xml:space="preserve"> (eg: IAB Node 1)</w:t>
      </w:r>
      <w:r w:rsidR="005F7AC8" w:rsidRPr="00991CF3">
        <w:rPr>
          <w:rFonts w:ascii="Times New Roman" w:hAnsi="Times New Roman"/>
        </w:rPr>
        <w:t xml:space="preserve"> contain </w:t>
      </w:r>
      <w:r w:rsidR="003D1804">
        <w:rPr>
          <w:rFonts w:ascii="Times New Roman" w:hAnsi="Times New Roman"/>
        </w:rPr>
        <w:t xml:space="preserve">both </w:t>
      </w:r>
      <w:r w:rsidR="005F7AC8" w:rsidRPr="00991CF3">
        <w:rPr>
          <w:rFonts w:ascii="Times New Roman" w:hAnsi="Times New Roman"/>
        </w:rPr>
        <w:t>a gNB</w:t>
      </w:r>
      <w:r w:rsidR="00AF4631" w:rsidRPr="00991CF3">
        <w:rPr>
          <w:rFonts w:ascii="Times New Roman" w:hAnsi="Times New Roman"/>
        </w:rPr>
        <w:t xml:space="preserve"> and </w:t>
      </w:r>
      <w:r w:rsidR="005F7AC8" w:rsidRPr="00991CF3">
        <w:rPr>
          <w:rFonts w:ascii="Times New Roman" w:hAnsi="Times New Roman"/>
        </w:rPr>
        <w:t xml:space="preserve">a </w:t>
      </w:r>
      <w:r w:rsidR="003D1804">
        <w:rPr>
          <w:rFonts w:ascii="Times New Roman" w:hAnsi="Times New Roman"/>
        </w:rPr>
        <w:t xml:space="preserve">UPF so </w:t>
      </w:r>
      <w:r w:rsidR="005F7AC8" w:rsidRPr="00991CF3">
        <w:rPr>
          <w:rFonts w:ascii="Times New Roman" w:hAnsi="Times New Roman"/>
        </w:rPr>
        <w:t>PDU session</w:t>
      </w:r>
      <w:r w:rsidR="003D1804">
        <w:rPr>
          <w:rFonts w:ascii="Times New Roman" w:hAnsi="Times New Roman"/>
        </w:rPr>
        <w:t>s setup by downstream IAB Nodes</w:t>
      </w:r>
      <w:r w:rsidR="00871AAB">
        <w:rPr>
          <w:rFonts w:ascii="Times New Roman" w:hAnsi="Times New Roman"/>
        </w:rPr>
        <w:t xml:space="preserve"> can be terminated</w:t>
      </w:r>
      <w:r w:rsidR="00DA5312">
        <w:rPr>
          <w:rFonts w:ascii="Times New Roman" w:hAnsi="Times New Roman"/>
        </w:rPr>
        <w:t xml:space="preserve"> locally</w:t>
      </w:r>
      <w:r w:rsidR="007F69E7">
        <w:rPr>
          <w:rFonts w:ascii="Times New Roman" w:hAnsi="Times New Roman"/>
        </w:rPr>
        <w:t>.  These nodes</w:t>
      </w:r>
      <w:r w:rsidR="00964356">
        <w:rPr>
          <w:rFonts w:ascii="Times New Roman" w:hAnsi="Times New Roman"/>
        </w:rPr>
        <w:t xml:space="preserve"> also contain</w:t>
      </w:r>
      <w:r w:rsidR="009D144D">
        <w:rPr>
          <w:rFonts w:ascii="Times New Roman" w:hAnsi="Times New Roman"/>
        </w:rPr>
        <w:t xml:space="preserve"> an IAB UE for</w:t>
      </w:r>
      <w:r w:rsidR="00AF4631" w:rsidRPr="00991CF3">
        <w:rPr>
          <w:rFonts w:ascii="Times New Roman" w:hAnsi="Times New Roman"/>
        </w:rPr>
        <w:t xml:space="preserve"> upstream PDU session</w:t>
      </w:r>
      <w:r w:rsidR="009D144D">
        <w:rPr>
          <w:rFonts w:ascii="Times New Roman" w:hAnsi="Times New Roman"/>
        </w:rPr>
        <w:t>s</w:t>
      </w:r>
      <w:r w:rsidR="00AF4631" w:rsidRPr="00991CF3">
        <w:rPr>
          <w:rFonts w:ascii="Times New Roman" w:hAnsi="Times New Roman"/>
        </w:rPr>
        <w:t>.</w:t>
      </w:r>
      <w:r w:rsidR="005B46FF">
        <w:rPr>
          <w:rFonts w:ascii="Times New Roman" w:hAnsi="Times New Roman"/>
        </w:rPr>
        <w:t xml:space="preserve">  </w:t>
      </w:r>
      <w:r w:rsidR="000F6DE8">
        <w:rPr>
          <w:rFonts w:ascii="Times New Roman" w:hAnsi="Times New Roman"/>
        </w:rPr>
        <w:t xml:space="preserve">IAB nodes at intermediate hops may also contain a DU </w:t>
      </w:r>
      <w:r w:rsidR="00F90D8C">
        <w:rPr>
          <w:rFonts w:ascii="Times New Roman" w:hAnsi="Times New Roman"/>
        </w:rPr>
        <w:t>to</w:t>
      </w:r>
      <w:r w:rsidR="000F6DE8">
        <w:rPr>
          <w:rFonts w:ascii="Times New Roman" w:hAnsi="Times New Roman"/>
        </w:rPr>
        <w:t xml:space="preserve"> </w:t>
      </w:r>
      <w:r w:rsidR="00F90D8C">
        <w:rPr>
          <w:rFonts w:ascii="Times New Roman" w:hAnsi="Times New Roman"/>
        </w:rPr>
        <w:t>serve</w:t>
      </w:r>
      <w:r w:rsidR="000F6DE8">
        <w:rPr>
          <w:rFonts w:ascii="Times New Roman" w:hAnsi="Times New Roman"/>
        </w:rPr>
        <w:t xml:space="preserve"> directly </w:t>
      </w:r>
      <w:r w:rsidR="00F90D8C">
        <w:rPr>
          <w:rFonts w:ascii="Times New Roman" w:hAnsi="Times New Roman"/>
        </w:rPr>
        <w:t>connected</w:t>
      </w:r>
      <w:r w:rsidR="000F6DE8">
        <w:rPr>
          <w:rFonts w:ascii="Times New Roman" w:hAnsi="Times New Roman"/>
        </w:rPr>
        <w:t xml:space="preserve"> UEs, as is </w:t>
      </w:r>
      <w:r w:rsidR="00F90D8C">
        <w:rPr>
          <w:rFonts w:ascii="Times New Roman" w:hAnsi="Times New Roman"/>
        </w:rPr>
        <w:t>shown</w:t>
      </w:r>
      <w:r w:rsidR="000F6DE8">
        <w:rPr>
          <w:rFonts w:ascii="Times New Roman" w:hAnsi="Times New Roman"/>
        </w:rPr>
        <w:t xml:space="preserve"> for IAB Node 1 in Figure 2. </w:t>
      </w:r>
      <w:r w:rsidR="00F90D8C">
        <w:rPr>
          <w:rFonts w:ascii="Times New Roman" w:hAnsi="Times New Roman"/>
        </w:rPr>
        <w:t xml:space="preserve">  In this case the IAB node must internally coordinate lower layers in the DU and gNB </w:t>
      </w:r>
      <w:r w:rsidR="00E33D1A">
        <w:rPr>
          <w:rFonts w:ascii="Times New Roman" w:hAnsi="Times New Roman"/>
        </w:rPr>
        <w:t xml:space="preserve">for in-band IAB </w:t>
      </w:r>
      <w:r w:rsidR="00F90D8C">
        <w:rPr>
          <w:rFonts w:ascii="Times New Roman" w:hAnsi="Times New Roman"/>
        </w:rPr>
        <w:t xml:space="preserve">(eg: for MAC layer scheduling). </w:t>
      </w:r>
    </w:p>
    <w:p w14:paraId="78FB77DB" w14:textId="2928BE80" w:rsidR="005B46FF" w:rsidRPr="005B46FF" w:rsidRDefault="005B46FF" w:rsidP="00EC0710">
      <w:r w:rsidRPr="00EC0710">
        <w:rPr>
          <w:b/>
          <w:lang w:val="en-GB"/>
        </w:rPr>
        <w:t>Observation 6:</w:t>
      </w:r>
      <w:r>
        <w:rPr>
          <w:lang w:val="en-GB"/>
        </w:rPr>
        <w:t xml:space="preserve"> IAB nodes that may act as intermediate hops between a Donor and a UE Serving IAB node contain a gNB and greatly simplified UPF.  The gNB may serve UEs directly connected to the IAB Node, or these UEs may be served by a separate DU in the IAB node</w:t>
      </w:r>
      <w:r w:rsidR="00EC0710">
        <w:rPr>
          <w:lang w:val="en-GB"/>
        </w:rPr>
        <w:t xml:space="preserve"> (with coordinated scheduling</w:t>
      </w:r>
      <w:r w:rsidR="00827577">
        <w:rPr>
          <w:lang w:val="en-GB"/>
        </w:rPr>
        <w:t xml:space="preserve"> for in-band IAB</w:t>
      </w:r>
      <w:r w:rsidR="00EC0710">
        <w:rPr>
          <w:lang w:val="en-GB"/>
        </w:rPr>
        <w:t>)</w:t>
      </w:r>
      <w:r>
        <w:rPr>
          <w:lang w:val="en-GB"/>
        </w:rPr>
        <w:t xml:space="preserve">. </w:t>
      </w:r>
    </w:p>
    <w:p w14:paraId="5C1D2D71" w14:textId="7FBE4D8B" w:rsidR="001E3787" w:rsidRPr="0001093E" w:rsidRDefault="00410B9D" w:rsidP="001E3787">
      <w:pPr>
        <w:pStyle w:val="Heading2"/>
        <w:rPr>
          <w:lang w:val="en-US"/>
        </w:rPr>
      </w:pPr>
      <w:r>
        <w:rPr>
          <w:noProof/>
          <w:lang w:val="en-US"/>
        </w:rPr>
        <w:lastRenderedPageBreak/>
        <w:drawing>
          <wp:inline distT="0" distB="0" distL="0" distR="0" wp14:anchorId="4F25CD14" wp14:editId="523C0752">
            <wp:extent cx="6332339" cy="18538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56045" cy="1860781"/>
                    </a:xfrm>
                    <a:prstGeom prst="rect">
                      <a:avLst/>
                    </a:prstGeom>
                    <a:noFill/>
                  </pic:spPr>
                </pic:pic>
              </a:graphicData>
            </a:graphic>
          </wp:inline>
        </w:drawing>
      </w:r>
    </w:p>
    <w:p w14:paraId="126834B3" w14:textId="44C0D3AD" w:rsidR="009D144D" w:rsidRPr="007951B8" w:rsidRDefault="001E3787" w:rsidP="00964356">
      <w:pPr>
        <w:pStyle w:val="TF"/>
        <w:rPr>
          <w:rFonts w:ascii="Times New Roman" w:hAnsi="Times New Roman"/>
          <w:b w:val="0"/>
        </w:rPr>
      </w:pPr>
      <w:r w:rsidRPr="007951B8">
        <w:rPr>
          <w:rFonts w:ascii="Times New Roman" w:hAnsi="Times New Roman"/>
          <w:b w:val="0"/>
        </w:rPr>
        <w:t xml:space="preserve">Figure 2: </w:t>
      </w:r>
      <w:r w:rsidR="00CA27A6" w:rsidRPr="007951B8">
        <w:rPr>
          <w:rFonts w:ascii="Times New Roman" w:hAnsi="Times New Roman"/>
          <w:b w:val="0"/>
        </w:rPr>
        <w:t>Multi-Hop IAB</w:t>
      </w:r>
    </w:p>
    <w:p w14:paraId="1BF69709" w14:textId="1C89672F" w:rsidR="000506B0" w:rsidRDefault="009D144D" w:rsidP="009D144D">
      <w:pPr>
        <w:pStyle w:val="TF"/>
        <w:tabs>
          <w:tab w:val="left" w:pos="5420"/>
        </w:tabs>
        <w:jc w:val="left"/>
      </w:pPr>
      <w:r>
        <w:tab/>
      </w:r>
    </w:p>
    <w:p w14:paraId="5E48300C" w14:textId="77777777" w:rsidR="009D144D" w:rsidRDefault="009D144D" w:rsidP="009D144D">
      <w:pPr>
        <w:pStyle w:val="TF"/>
        <w:tabs>
          <w:tab w:val="left" w:pos="5420"/>
        </w:tabs>
        <w:jc w:val="left"/>
      </w:pPr>
    </w:p>
    <w:p w14:paraId="7D378F83" w14:textId="515B0E60" w:rsidR="00612412" w:rsidRDefault="0075227C" w:rsidP="00612412">
      <w:pPr>
        <w:pStyle w:val="Heading2"/>
      </w:pPr>
      <w:r>
        <w:t>2.3</w:t>
      </w:r>
      <w:r w:rsidR="00612412">
        <w:tab/>
        <w:t xml:space="preserve"> </w:t>
      </w:r>
      <w:r w:rsidR="007F75FB">
        <w:t>User Plane Protocol</w:t>
      </w:r>
    </w:p>
    <w:p w14:paraId="138C4D44" w14:textId="2856CB1D" w:rsidR="007F75FB" w:rsidRPr="007F75FB" w:rsidRDefault="005D39AD" w:rsidP="0007639B">
      <w:pPr>
        <w:jc w:val="center"/>
        <w:rPr>
          <w:lang w:val="en-GB"/>
        </w:rPr>
      </w:pPr>
      <w:r>
        <w:object w:dxaOrig="13860" w:dyaOrig="3961" w14:anchorId="1765E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38pt" o:ole="">
            <v:imagedata r:id="rId13" o:title=""/>
          </v:shape>
          <o:OLEObject Type="Embed" ProgID="Visio.Drawing.15" ShapeID="_x0000_i1025" DrawAspect="Content" ObjectID="_1587463154" r:id="rId14"/>
        </w:object>
      </w:r>
      <w:r w:rsidR="0007639B">
        <w:t>Figure 3: User Plane Protocols</w:t>
      </w:r>
    </w:p>
    <w:p w14:paraId="7C4B64A6" w14:textId="53E31741" w:rsidR="00D01342" w:rsidRDefault="0007639B" w:rsidP="00A67B05">
      <w:pPr>
        <w:pStyle w:val="TF"/>
        <w:jc w:val="left"/>
        <w:rPr>
          <w:rFonts w:ascii="Times New Roman" w:hAnsi="Times New Roman"/>
          <w:b w:val="0"/>
        </w:rPr>
      </w:pPr>
      <w:bookmarkStart w:id="1" w:name="_Hlk505788649"/>
      <w:r>
        <w:rPr>
          <w:rFonts w:ascii="Times New Roman" w:hAnsi="Times New Roman"/>
          <w:b w:val="0"/>
        </w:rPr>
        <w:t>The user plane protocol for the UE is shown in figure 3</w:t>
      </w:r>
      <w:r w:rsidR="00760B18">
        <w:rPr>
          <w:rFonts w:ascii="Times New Roman" w:hAnsi="Times New Roman"/>
          <w:b w:val="0"/>
        </w:rPr>
        <w:t xml:space="preserve"> for two hop IAB</w:t>
      </w:r>
      <w:r>
        <w:rPr>
          <w:rFonts w:ascii="Times New Roman" w:hAnsi="Times New Roman"/>
          <w:b w:val="0"/>
        </w:rPr>
        <w:t>.</w:t>
      </w:r>
      <w:r w:rsidR="00D351C7">
        <w:rPr>
          <w:rFonts w:ascii="Times New Roman" w:hAnsi="Times New Roman"/>
          <w:b w:val="0"/>
        </w:rPr>
        <w:t xml:space="preserve">  </w:t>
      </w:r>
      <w:r w:rsidR="00A67B05">
        <w:rPr>
          <w:rFonts w:ascii="Times New Roman" w:hAnsi="Times New Roman"/>
          <w:b w:val="0"/>
        </w:rPr>
        <w:t xml:space="preserve">Since </w:t>
      </w:r>
      <w:r w:rsidR="00D351C7">
        <w:rPr>
          <w:rFonts w:ascii="Times New Roman" w:hAnsi="Times New Roman"/>
          <w:b w:val="0"/>
        </w:rPr>
        <w:t>Ethernet</w:t>
      </w:r>
      <w:r w:rsidR="00D01342">
        <w:rPr>
          <w:rFonts w:ascii="Times New Roman" w:hAnsi="Times New Roman"/>
          <w:b w:val="0"/>
        </w:rPr>
        <w:t xml:space="preserve"> or Unstructured</w:t>
      </w:r>
      <w:r w:rsidR="00D351C7">
        <w:rPr>
          <w:rFonts w:ascii="Times New Roman" w:hAnsi="Times New Roman"/>
          <w:b w:val="0"/>
        </w:rPr>
        <w:t xml:space="preserve"> connectivity service</w:t>
      </w:r>
      <w:r w:rsidR="00A67B05">
        <w:rPr>
          <w:rFonts w:ascii="Times New Roman" w:hAnsi="Times New Roman"/>
          <w:b w:val="0"/>
        </w:rPr>
        <w:t>s are</w:t>
      </w:r>
      <w:r w:rsidR="00D351C7">
        <w:rPr>
          <w:rFonts w:ascii="Times New Roman" w:hAnsi="Times New Roman"/>
          <w:b w:val="0"/>
        </w:rPr>
        <w:t xml:space="preserve"> used</w:t>
      </w:r>
      <w:r w:rsidR="00A67B05">
        <w:rPr>
          <w:rFonts w:ascii="Times New Roman" w:hAnsi="Times New Roman"/>
          <w:b w:val="0"/>
        </w:rPr>
        <w:t xml:space="preserve"> for backhaul transport,</w:t>
      </w:r>
      <w:r w:rsidR="00D351C7">
        <w:rPr>
          <w:rFonts w:ascii="Times New Roman" w:hAnsi="Times New Roman"/>
          <w:b w:val="0"/>
        </w:rPr>
        <w:t xml:space="preserve"> </w:t>
      </w:r>
      <w:r w:rsidR="00A67B05">
        <w:rPr>
          <w:rFonts w:ascii="Times New Roman" w:hAnsi="Times New Roman"/>
          <w:b w:val="0"/>
        </w:rPr>
        <w:t>the backhaul PDU Sessions are not concerned with IP address management and hence no IP addresses are</w:t>
      </w:r>
      <w:r w:rsidR="00D351C7" w:rsidRPr="00A67B05">
        <w:rPr>
          <w:rFonts w:ascii="Times New Roman" w:hAnsi="Times New Roman"/>
          <w:b w:val="0"/>
        </w:rPr>
        <w:t xml:space="preserve"> </w:t>
      </w:r>
      <w:bookmarkEnd w:id="1"/>
      <w:r w:rsidR="00A67B05">
        <w:rPr>
          <w:rFonts w:ascii="Times New Roman" w:hAnsi="Times New Roman"/>
          <w:b w:val="0"/>
        </w:rPr>
        <w:t>issued by the IAB UPFs</w:t>
      </w:r>
      <w:r w:rsidR="00140E4F">
        <w:rPr>
          <w:rFonts w:ascii="Times New Roman" w:hAnsi="Times New Roman"/>
          <w:b w:val="0"/>
        </w:rPr>
        <w:t>/SMFs</w:t>
      </w:r>
      <w:r w:rsidR="00A67B05">
        <w:rPr>
          <w:rFonts w:ascii="Times New Roman" w:hAnsi="Times New Roman"/>
          <w:b w:val="0"/>
        </w:rPr>
        <w:t>.  The Node IP addresses</w:t>
      </w:r>
      <w:r w:rsidR="00D351C7" w:rsidRPr="00A67B05">
        <w:rPr>
          <w:rFonts w:ascii="Times New Roman" w:hAnsi="Times New Roman"/>
          <w:b w:val="0"/>
        </w:rPr>
        <w:t xml:space="preserve"> are</w:t>
      </w:r>
      <w:r w:rsidR="00A67B05">
        <w:rPr>
          <w:rFonts w:ascii="Times New Roman" w:hAnsi="Times New Roman"/>
          <w:b w:val="0"/>
        </w:rPr>
        <w:t xml:space="preserve"> allocated using existing setup procedures</w:t>
      </w:r>
      <w:r w:rsidR="00E07110">
        <w:rPr>
          <w:rFonts w:ascii="Times New Roman" w:hAnsi="Times New Roman"/>
          <w:b w:val="0"/>
        </w:rPr>
        <w:t>,</w:t>
      </w:r>
      <w:r w:rsidR="00A67B05">
        <w:rPr>
          <w:rFonts w:ascii="Times New Roman" w:hAnsi="Times New Roman"/>
          <w:b w:val="0"/>
        </w:rPr>
        <w:t xml:space="preserve"> and destination IP addresses</w:t>
      </w:r>
      <w:r w:rsidR="00E07110">
        <w:rPr>
          <w:rFonts w:ascii="Times New Roman" w:hAnsi="Times New Roman"/>
          <w:b w:val="0"/>
        </w:rPr>
        <w:t xml:space="preserve"> for the User Plane are </w:t>
      </w:r>
      <w:r w:rsidR="00D351C7" w:rsidRPr="00A67B05">
        <w:rPr>
          <w:rFonts w:ascii="Times New Roman" w:hAnsi="Times New Roman"/>
          <w:b w:val="0"/>
        </w:rPr>
        <w:t xml:space="preserve">known from the GTP tunnel endpoints. </w:t>
      </w:r>
      <w:r w:rsidR="00D01342">
        <w:rPr>
          <w:rFonts w:ascii="Times New Roman" w:hAnsi="Times New Roman"/>
          <w:b w:val="0"/>
        </w:rPr>
        <w:t>The protocol stacks show a “FWD”</w:t>
      </w:r>
      <w:r w:rsidR="00937742">
        <w:rPr>
          <w:rFonts w:ascii="Times New Roman" w:hAnsi="Times New Roman"/>
          <w:b w:val="0"/>
        </w:rPr>
        <w:t xml:space="preserve"> </w:t>
      </w:r>
      <w:r w:rsidR="00827577">
        <w:rPr>
          <w:rFonts w:ascii="Times New Roman" w:hAnsi="Times New Roman"/>
          <w:b w:val="0"/>
        </w:rPr>
        <w:t xml:space="preserve">(forwarding) </w:t>
      </w:r>
      <w:r w:rsidR="00937742">
        <w:rPr>
          <w:rFonts w:ascii="Times New Roman" w:hAnsi="Times New Roman"/>
          <w:b w:val="0"/>
        </w:rPr>
        <w:t>layer to route/forward packets</w:t>
      </w:r>
      <w:r w:rsidR="00D01342">
        <w:rPr>
          <w:rFonts w:ascii="Times New Roman" w:hAnsi="Times New Roman"/>
          <w:b w:val="0"/>
        </w:rPr>
        <w:t xml:space="preserve"> through the IAB tree.   </w:t>
      </w:r>
      <w:bookmarkStart w:id="2" w:name="_Hlk513565368"/>
      <w:r w:rsidR="00D01342">
        <w:rPr>
          <w:rFonts w:ascii="Times New Roman" w:hAnsi="Times New Roman"/>
          <w:b w:val="0"/>
        </w:rPr>
        <w:t xml:space="preserve">FWD </w:t>
      </w:r>
      <w:r w:rsidR="00937742">
        <w:rPr>
          <w:rFonts w:ascii="Times New Roman" w:hAnsi="Times New Roman"/>
          <w:b w:val="0"/>
        </w:rPr>
        <w:t xml:space="preserve">may be one of three options, the selection of which </w:t>
      </w:r>
      <w:r w:rsidR="00D01342">
        <w:rPr>
          <w:rFonts w:ascii="Times New Roman" w:hAnsi="Times New Roman"/>
          <w:b w:val="0"/>
        </w:rPr>
        <w:t>is FFS.</w:t>
      </w:r>
      <w:bookmarkEnd w:id="2"/>
      <w:r w:rsidR="00D01342">
        <w:rPr>
          <w:rFonts w:ascii="Times New Roman" w:hAnsi="Times New Roman"/>
          <w:b w:val="0"/>
        </w:rPr>
        <w:t xml:space="preserve">  It may be:</w:t>
      </w:r>
    </w:p>
    <w:p w14:paraId="654C56C0" w14:textId="3DF549E0" w:rsidR="00D01342" w:rsidRDefault="00D01342" w:rsidP="00827577">
      <w:pPr>
        <w:pStyle w:val="TF"/>
        <w:numPr>
          <w:ilvl w:val="0"/>
          <w:numId w:val="18"/>
        </w:numPr>
        <w:jc w:val="left"/>
        <w:rPr>
          <w:rFonts w:ascii="Times New Roman" w:hAnsi="Times New Roman"/>
          <w:b w:val="0"/>
        </w:rPr>
      </w:pPr>
      <w:r>
        <w:rPr>
          <w:rFonts w:ascii="Times New Roman" w:hAnsi="Times New Roman"/>
          <w:b w:val="0"/>
        </w:rPr>
        <w:t>An “Adaptation layer</w:t>
      </w:r>
      <w:r w:rsidR="007703D3">
        <w:rPr>
          <w:rFonts w:ascii="Times New Roman" w:hAnsi="Times New Roman"/>
          <w:b w:val="0"/>
        </w:rPr>
        <w:t>”,</w:t>
      </w:r>
      <w:r>
        <w:rPr>
          <w:rFonts w:ascii="Times New Roman" w:hAnsi="Times New Roman"/>
          <w:b w:val="0"/>
        </w:rPr>
        <w:t xml:space="preserve"> if the routing/forwarding is defined by 3GPP</w:t>
      </w:r>
    </w:p>
    <w:p w14:paraId="543FDA24" w14:textId="1E0D3E6E" w:rsidR="00D01342" w:rsidRDefault="007703D3" w:rsidP="00827577">
      <w:pPr>
        <w:pStyle w:val="TF"/>
        <w:numPr>
          <w:ilvl w:val="0"/>
          <w:numId w:val="18"/>
        </w:numPr>
        <w:jc w:val="left"/>
        <w:rPr>
          <w:rFonts w:ascii="Times New Roman" w:hAnsi="Times New Roman"/>
          <w:b w:val="0"/>
        </w:rPr>
      </w:pPr>
      <w:r>
        <w:rPr>
          <w:rFonts w:ascii="Times New Roman" w:hAnsi="Times New Roman"/>
          <w:b w:val="0"/>
        </w:rPr>
        <w:t xml:space="preserve">“Ethernet”, if </w:t>
      </w:r>
      <w:r w:rsidR="00D01342">
        <w:rPr>
          <w:rFonts w:ascii="Times New Roman" w:hAnsi="Times New Roman"/>
          <w:b w:val="0"/>
        </w:rPr>
        <w:t xml:space="preserve">Ethernet is used to </w:t>
      </w:r>
      <w:r w:rsidR="00754211">
        <w:rPr>
          <w:rFonts w:ascii="Times New Roman" w:hAnsi="Times New Roman"/>
          <w:b w:val="0"/>
        </w:rPr>
        <w:t>forward packets</w:t>
      </w:r>
      <w:r w:rsidR="00D01342">
        <w:rPr>
          <w:rFonts w:ascii="Times New Roman" w:hAnsi="Times New Roman"/>
          <w:b w:val="0"/>
        </w:rPr>
        <w:t xml:space="preserve">. </w:t>
      </w:r>
      <w:r>
        <w:rPr>
          <w:rFonts w:ascii="Times New Roman" w:hAnsi="Times New Roman"/>
          <w:b w:val="0"/>
        </w:rPr>
        <w:t>In this case Ethernet PDU sessions would be used for IAB.</w:t>
      </w:r>
    </w:p>
    <w:p w14:paraId="5FC307FF" w14:textId="50018D48" w:rsidR="00A9101D" w:rsidRPr="00827577" w:rsidRDefault="007703D3" w:rsidP="00A67B05">
      <w:pPr>
        <w:pStyle w:val="TF"/>
        <w:numPr>
          <w:ilvl w:val="0"/>
          <w:numId w:val="18"/>
        </w:numPr>
        <w:jc w:val="left"/>
        <w:rPr>
          <w:rFonts w:ascii="Times New Roman" w:hAnsi="Times New Roman"/>
          <w:b w:val="0"/>
        </w:rPr>
      </w:pPr>
      <w:r>
        <w:rPr>
          <w:rFonts w:ascii="Times New Roman" w:hAnsi="Times New Roman"/>
          <w:b w:val="0"/>
        </w:rPr>
        <w:t xml:space="preserve">The “IP layer” of the </w:t>
      </w:r>
      <w:r w:rsidR="00EB2CB4">
        <w:rPr>
          <w:rFonts w:ascii="Times New Roman" w:hAnsi="Times New Roman"/>
          <w:b w:val="0"/>
        </w:rPr>
        <w:t>GTP/</w:t>
      </w:r>
      <w:r>
        <w:rPr>
          <w:rFonts w:ascii="Times New Roman" w:hAnsi="Times New Roman"/>
          <w:b w:val="0"/>
        </w:rPr>
        <w:t>UDP/IP</w:t>
      </w:r>
      <w:r w:rsidR="00EB2CB4">
        <w:rPr>
          <w:rFonts w:ascii="Times New Roman" w:hAnsi="Times New Roman"/>
          <w:b w:val="0"/>
        </w:rPr>
        <w:t xml:space="preserve"> F1-U</w:t>
      </w:r>
      <w:r>
        <w:rPr>
          <w:rFonts w:ascii="Times New Roman" w:hAnsi="Times New Roman"/>
          <w:b w:val="0"/>
        </w:rPr>
        <w:t xml:space="preserve"> packet, if routing is used to determine the forwarding path.  In this cas</w:t>
      </w:r>
      <w:r w:rsidR="00EB2CB4">
        <w:rPr>
          <w:rFonts w:ascii="Times New Roman" w:hAnsi="Times New Roman"/>
          <w:b w:val="0"/>
        </w:rPr>
        <w:t xml:space="preserve">e </w:t>
      </w:r>
      <w:r>
        <w:rPr>
          <w:rFonts w:ascii="Times New Roman" w:hAnsi="Times New Roman"/>
          <w:b w:val="0"/>
        </w:rPr>
        <w:t>IP is directly on PDCP, and routing tables at each node determine the next upstream or downstream hop.</w:t>
      </w:r>
    </w:p>
    <w:p w14:paraId="206ACCF0" w14:textId="2F5B686A" w:rsidR="004A1716" w:rsidRDefault="00964356" w:rsidP="00A67B05">
      <w:pPr>
        <w:pStyle w:val="TF"/>
        <w:jc w:val="left"/>
        <w:rPr>
          <w:rFonts w:ascii="Times New Roman" w:hAnsi="Times New Roman"/>
          <w:b w:val="0"/>
        </w:rPr>
      </w:pPr>
      <w:r>
        <w:rPr>
          <w:rFonts w:ascii="Times New Roman" w:hAnsi="Times New Roman"/>
        </w:rPr>
        <w:t xml:space="preserve">Observation </w:t>
      </w:r>
      <w:r w:rsidR="00754211">
        <w:rPr>
          <w:rFonts w:ascii="Times New Roman" w:hAnsi="Times New Roman"/>
        </w:rPr>
        <w:t>7</w:t>
      </w:r>
      <w:r w:rsidR="004A1716" w:rsidRPr="004A1716">
        <w:rPr>
          <w:rFonts w:ascii="Times New Roman" w:hAnsi="Times New Roman"/>
        </w:rPr>
        <w:t>:</w:t>
      </w:r>
      <w:r w:rsidR="004A1716">
        <w:rPr>
          <w:rFonts w:ascii="Times New Roman" w:hAnsi="Times New Roman"/>
          <w:b w:val="0"/>
        </w:rPr>
        <w:t xml:space="preserve">  Ethernet </w:t>
      </w:r>
      <w:r w:rsidR="00D01342">
        <w:rPr>
          <w:rFonts w:ascii="Times New Roman" w:hAnsi="Times New Roman"/>
          <w:b w:val="0"/>
        </w:rPr>
        <w:t xml:space="preserve">or Unstructured </w:t>
      </w:r>
      <w:r w:rsidR="004A1716">
        <w:rPr>
          <w:rFonts w:ascii="Times New Roman" w:hAnsi="Times New Roman"/>
          <w:b w:val="0"/>
        </w:rPr>
        <w:t>Connectivity Service over backhaul hops requires no change to current IP address management</w:t>
      </w:r>
      <w:r w:rsidR="00322C4A">
        <w:rPr>
          <w:rFonts w:ascii="Times New Roman" w:hAnsi="Times New Roman"/>
          <w:b w:val="0"/>
        </w:rPr>
        <w:t>,</w:t>
      </w:r>
      <w:r w:rsidR="00E65AAA">
        <w:rPr>
          <w:rFonts w:ascii="Times New Roman" w:hAnsi="Times New Roman"/>
          <w:b w:val="0"/>
        </w:rPr>
        <w:t xml:space="preserve"> and backhaul PDU Sessions need</w:t>
      </w:r>
      <w:r w:rsidR="00E65AAA" w:rsidRPr="000A78A3">
        <w:rPr>
          <w:rFonts w:ascii="Times New Roman" w:hAnsi="Times New Roman"/>
          <w:b w:val="0"/>
        </w:rPr>
        <w:t xml:space="preserve"> not</w:t>
      </w:r>
      <w:r w:rsidR="00E65AAA">
        <w:rPr>
          <w:rFonts w:ascii="Times New Roman" w:hAnsi="Times New Roman"/>
          <w:b w:val="0"/>
        </w:rPr>
        <w:t xml:space="preserve"> be</w:t>
      </w:r>
      <w:r w:rsidR="00E65AAA" w:rsidRPr="000A78A3">
        <w:rPr>
          <w:rFonts w:ascii="Times New Roman" w:hAnsi="Times New Roman"/>
          <w:b w:val="0"/>
        </w:rPr>
        <w:t xml:space="preserve"> concerned with IP address management</w:t>
      </w:r>
      <w:r w:rsidR="00E65AAA">
        <w:rPr>
          <w:rFonts w:ascii="Times New Roman" w:hAnsi="Times New Roman"/>
          <w:b w:val="0"/>
        </w:rPr>
        <w:t xml:space="preserve">.  </w:t>
      </w:r>
      <w:bookmarkStart w:id="3" w:name="_Hlk513567681"/>
      <w:r w:rsidR="00754211">
        <w:rPr>
          <w:rFonts w:ascii="Times New Roman" w:hAnsi="Times New Roman"/>
          <w:b w:val="0"/>
        </w:rPr>
        <w:t xml:space="preserve">3GPP may select between IP, Ethernet or a 3GPP protocol to forward packets to the correct next hop node.  </w:t>
      </w:r>
      <w:bookmarkEnd w:id="3"/>
      <w:r w:rsidR="000A78A3">
        <w:rPr>
          <w:rFonts w:ascii="Times New Roman" w:hAnsi="Times New Roman"/>
          <w:b w:val="0"/>
        </w:rPr>
        <w:t xml:space="preserve">  </w:t>
      </w:r>
    </w:p>
    <w:p w14:paraId="09392891" w14:textId="60C17C2E" w:rsidR="009C1714" w:rsidRDefault="00C262E5" w:rsidP="009C1714">
      <w:r>
        <w:t xml:space="preserve">Middle-hop IAB nodes contain embedded UPFs dedicated to terminating PDU sessions from UEs embedded in downstream IAB nodes.  The only </w:t>
      </w:r>
      <w:r w:rsidR="00964356">
        <w:t xml:space="preserve">currently identified </w:t>
      </w:r>
      <w:r>
        <w:t>function performed by these UPFs is packet f</w:t>
      </w:r>
      <w:r w:rsidR="00D351C7">
        <w:t>orwarding</w:t>
      </w:r>
      <w:r w:rsidR="00964356">
        <w:t xml:space="preserve"> / </w:t>
      </w:r>
      <w:r w:rsidR="004E1647">
        <w:t xml:space="preserve">routing / </w:t>
      </w:r>
      <w:r w:rsidR="00964356">
        <w:t xml:space="preserve">bridging.  </w:t>
      </w:r>
      <w:r w:rsidR="009C1714">
        <w:t>These UPFs have no external user plane interface.  Hence the user plane protocol below the forwarding</w:t>
      </w:r>
      <w:r w:rsidR="004E1647">
        <w:t>/routing</w:t>
      </w:r>
      <w:r w:rsidR="009C1714">
        <w:t xml:space="preserve"> </w:t>
      </w:r>
      <w:r w:rsidR="004E1647">
        <w:t xml:space="preserve">(FWD) </w:t>
      </w:r>
      <w:r w:rsidR="009C1714">
        <w:t>layer need not be specified (as shown in Figure 3).</w:t>
      </w:r>
    </w:p>
    <w:p w14:paraId="0295A0BF" w14:textId="33E715AC" w:rsidR="009C1714" w:rsidRDefault="00314DC5" w:rsidP="00D351C7">
      <w:r>
        <w:rPr>
          <w:b/>
        </w:rPr>
        <w:t>Observation 8</w:t>
      </w:r>
      <w:r w:rsidR="009C1714" w:rsidRPr="003D2925">
        <w:rPr>
          <w:b/>
        </w:rPr>
        <w:t>:</w:t>
      </w:r>
      <w:r w:rsidR="009C1714">
        <w:t xml:space="preserve"> The only identified function of IAB Node embedded UPFs is forwarding</w:t>
      </w:r>
      <w:r w:rsidR="00611C69">
        <w:t>/routing</w:t>
      </w:r>
      <w:r w:rsidR="009C1714">
        <w:t>.   Layers below “</w:t>
      </w:r>
      <w:r w:rsidR="00946B99">
        <w:t>FWD</w:t>
      </w:r>
      <w:r w:rsidR="009C1714">
        <w:t xml:space="preserve">” in the </w:t>
      </w:r>
      <w:r w:rsidR="00E65AAA">
        <w:t xml:space="preserve">UPF </w:t>
      </w:r>
      <w:r w:rsidR="009C1714">
        <w:t>user plane are not externally exposed and may be left to implementation.</w:t>
      </w:r>
    </w:p>
    <w:p w14:paraId="2015E204" w14:textId="3EAD1105" w:rsidR="003D2925" w:rsidRDefault="00792372" w:rsidP="00D351C7">
      <w:r>
        <w:lastRenderedPageBreak/>
        <w:t>As the IAB tree topology changes</w:t>
      </w:r>
      <w:r w:rsidR="001460AE">
        <w:t xml:space="preserve"> due to radio conditions,</w:t>
      </w:r>
      <w:r>
        <w:t xml:space="preserve"> a</w:t>
      </w:r>
      <w:r w:rsidR="00FC45E5">
        <w:t xml:space="preserve"> </w:t>
      </w:r>
      <w:r w:rsidR="00526BA5">
        <w:t>forwarding</w:t>
      </w:r>
      <w:r w:rsidR="00BB033E">
        <w:t xml:space="preserve"> / routing</w:t>
      </w:r>
      <w:r w:rsidR="00526BA5">
        <w:t xml:space="preserve"> </w:t>
      </w:r>
      <w:r w:rsidR="00964356">
        <w:t>control pla</w:t>
      </w:r>
      <w:r w:rsidR="00526BA5">
        <w:t>ne</w:t>
      </w:r>
      <w:r w:rsidR="00FC45E5">
        <w:t xml:space="preserve"> </w:t>
      </w:r>
      <w:r>
        <w:t xml:space="preserve">protocol must </w:t>
      </w:r>
      <w:r w:rsidR="00E73D97">
        <w:t>maintain correct routes between the UE serving IAB node and the</w:t>
      </w:r>
      <w:r w:rsidR="00FC45E5">
        <w:t xml:space="preserve"> CU</w:t>
      </w:r>
      <w:r>
        <w:t xml:space="preserve"> </w:t>
      </w:r>
      <w:r w:rsidR="00E73D97">
        <w:t>F1 tunnel endpoint</w:t>
      </w:r>
      <w:r w:rsidR="001460AE">
        <w:t>.</w:t>
      </w:r>
      <w:r w:rsidR="00FC45E5">
        <w:t xml:space="preserve"> </w:t>
      </w:r>
      <w:r w:rsidR="00E73D97">
        <w:t xml:space="preserve"> </w:t>
      </w:r>
      <w:r w:rsidR="001460AE">
        <w:t xml:space="preserve"> </w:t>
      </w:r>
      <w:r w:rsidR="00E73D97">
        <w:t xml:space="preserve"> </w:t>
      </w:r>
      <w:r w:rsidR="001460AE">
        <w:t>The</w:t>
      </w:r>
      <w:r w:rsidR="00937742">
        <w:t xml:space="preserve"> IAB node controlling CU(s) will receive RRM/RRC </w:t>
      </w:r>
      <w:r w:rsidR="001460AE">
        <w:t xml:space="preserve">link quality </w:t>
      </w:r>
      <w:r w:rsidR="00937742">
        <w:t xml:space="preserve">measurements </w:t>
      </w:r>
      <w:r w:rsidR="001460AE">
        <w:t>from IAB Node embedded UEs, and these measurements</w:t>
      </w:r>
      <w:r w:rsidR="00937742">
        <w:t xml:space="preserve"> may be used </w:t>
      </w:r>
      <w:r w:rsidR="001460AE">
        <w:t>in</w:t>
      </w:r>
      <w:r w:rsidR="00937742">
        <w:t xml:space="preserve"> determin</w:t>
      </w:r>
      <w:r w:rsidR="001460AE">
        <w:t>ing</w:t>
      </w:r>
      <w:r w:rsidR="00937742">
        <w:t xml:space="preserve"> routing/forwarding p</w:t>
      </w:r>
      <w:r w:rsidR="00FC45E5">
        <w:t xml:space="preserve">aths.   The CU(s) may </w:t>
      </w:r>
      <w:r w:rsidR="001460AE">
        <w:t>then</w:t>
      </w:r>
      <w:r w:rsidR="00FC45E5">
        <w:t xml:space="preserve"> program appropriate</w:t>
      </w:r>
      <w:r w:rsidR="00937742">
        <w:t xml:space="preserve"> path</w:t>
      </w:r>
      <w:r w:rsidR="00FC45E5">
        <w:t>s</w:t>
      </w:r>
      <w:r w:rsidR="00937742">
        <w:t xml:space="preserve"> t</w:t>
      </w:r>
      <w:r w:rsidR="00FC45E5">
        <w:t>hrough the IAB nodes</w:t>
      </w:r>
      <w:r w:rsidR="001E6395">
        <w:t xml:space="preserve"> using </w:t>
      </w:r>
      <w:r w:rsidR="001460AE">
        <w:t>a</w:t>
      </w:r>
      <w:r w:rsidR="001E6395">
        <w:t xml:space="preserve"> selected </w:t>
      </w:r>
      <w:r>
        <w:t xml:space="preserve">control plane </w:t>
      </w:r>
      <w:r w:rsidR="001E6395">
        <w:t>protocol</w:t>
      </w:r>
      <w:r w:rsidR="00FC45E5">
        <w:t>, much like an SDN controller</w:t>
      </w:r>
      <w:r w:rsidR="00937742">
        <w:t xml:space="preserve">.   </w:t>
      </w:r>
      <w:r w:rsidR="00666917">
        <w:t>This</w:t>
      </w:r>
      <w:r w:rsidR="00526BA5">
        <w:t xml:space="preserve"> </w:t>
      </w:r>
      <w:r w:rsidR="001E6395">
        <w:t xml:space="preserve"> </w:t>
      </w:r>
      <w:r>
        <w:t>a</w:t>
      </w:r>
      <w:r w:rsidR="00526BA5">
        <w:t>llow</w:t>
      </w:r>
      <w:r w:rsidR="00FC45E5">
        <w:t>s</w:t>
      </w:r>
      <w:r w:rsidR="00526BA5">
        <w:t xml:space="preserve"> </w:t>
      </w:r>
      <w:r w:rsidR="003D2925">
        <w:t xml:space="preserve">path </w:t>
      </w:r>
      <w:r w:rsidR="00526BA5">
        <w:t xml:space="preserve">selection </w:t>
      </w:r>
      <w:r w:rsidR="00E73D97">
        <w:t>based on a centralized</w:t>
      </w:r>
      <w:r w:rsidR="00526BA5">
        <w:t xml:space="preserve"> view of the backhaul topology,</w:t>
      </w:r>
      <w:r w:rsidR="003D2925">
        <w:t xml:space="preserve"> and </w:t>
      </w:r>
      <w:r w:rsidR="00A02F90">
        <w:t xml:space="preserve">more easily </w:t>
      </w:r>
      <w:r w:rsidR="003D2925">
        <w:t>permit</w:t>
      </w:r>
      <w:r w:rsidR="00A02F90">
        <w:t>s</w:t>
      </w:r>
      <w:r w:rsidR="003D2925">
        <w:t xml:space="preserve"> </w:t>
      </w:r>
      <w:r w:rsidR="00D42BAE">
        <w:t xml:space="preserve">IAB specific </w:t>
      </w:r>
      <w:r w:rsidR="003D2925">
        <w:t>aspects</w:t>
      </w:r>
      <w:r w:rsidR="00D42BAE">
        <w:t>,</w:t>
      </w:r>
      <w:r w:rsidR="00E45D13">
        <w:t xml:space="preserve"> such as radio</w:t>
      </w:r>
      <w:r w:rsidR="003D2925">
        <w:t xml:space="preserve"> link quality</w:t>
      </w:r>
      <w:r w:rsidR="00D42BAE">
        <w:t>,</w:t>
      </w:r>
      <w:r w:rsidR="003D2925">
        <w:t xml:space="preserve"> to be</w:t>
      </w:r>
      <w:r w:rsidR="00D42BAE">
        <w:t xml:space="preserve"> considered as</w:t>
      </w:r>
      <w:r w:rsidR="003D2925">
        <w:t xml:space="preserve"> a path selection factor. </w:t>
      </w:r>
      <w:r w:rsidR="00526BA5">
        <w:t xml:space="preserve"> </w:t>
      </w:r>
      <w:r w:rsidR="00FC45E5">
        <w:t>The programming protocol sh</w:t>
      </w:r>
      <w:r>
        <w:t>ould be selected by 3GPP and is</w:t>
      </w:r>
      <w:r w:rsidR="00FC45E5">
        <w:t xml:space="preserve"> FFS.  It may be RRC or an SDN protocol like OpenFlow.  However, like RRM, </w:t>
      </w:r>
      <w:r w:rsidR="00D42BAE">
        <w:t>the</w:t>
      </w:r>
      <w:r w:rsidR="003D2925">
        <w:t xml:space="preserve"> logic used by the controller</w:t>
      </w:r>
      <w:r w:rsidR="000213DF">
        <w:t xml:space="preserve"> to calculate forwarding paths</w:t>
      </w:r>
      <w:r w:rsidR="003D2925">
        <w:t xml:space="preserve"> </w:t>
      </w:r>
      <w:r w:rsidR="00FC45E5">
        <w:t>should</w:t>
      </w:r>
      <w:r w:rsidR="003D2925">
        <w:t xml:space="preserve"> not require standardization. </w:t>
      </w:r>
    </w:p>
    <w:p w14:paraId="41268134" w14:textId="1D0E1A49" w:rsidR="00612412" w:rsidRDefault="00314DC5" w:rsidP="00E65AAA">
      <w:r>
        <w:rPr>
          <w:b/>
        </w:rPr>
        <w:t>Observation 9</w:t>
      </w:r>
      <w:r w:rsidR="00D42BAE" w:rsidRPr="00D42BAE">
        <w:rPr>
          <w:b/>
        </w:rPr>
        <w:t xml:space="preserve">: </w:t>
      </w:r>
      <w:r w:rsidR="00D42BAE">
        <w:t xml:space="preserve">A variety of options </w:t>
      </w:r>
      <w:r w:rsidR="00AC2267">
        <w:t>may</w:t>
      </w:r>
      <w:r w:rsidR="00D42BAE">
        <w:t xml:space="preserve"> be considered for the</w:t>
      </w:r>
      <w:r w:rsidR="00AC2267">
        <w:t xml:space="preserve"> IAB</w:t>
      </w:r>
      <w:r w:rsidR="00D42BAE" w:rsidRPr="00D42BAE">
        <w:t xml:space="preserve"> forwarding </w:t>
      </w:r>
      <w:r w:rsidR="00D42BAE">
        <w:t>control plane</w:t>
      </w:r>
      <w:r w:rsidR="00792372">
        <w:t xml:space="preserve"> protocol</w:t>
      </w:r>
      <w:r w:rsidR="00D42BAE">
        <w:t>.  SDN</w:t>
      </w:r>
      <w:r w:rsidR="00792372">
        <w:t>-like</w:t>
      </w:r>
      <w:r w:rsidR="00D42BAE">
        <w:t xml:space="preserve"> cont</w:t>
      </w:r>
      <w:r w:rsidR="00834348">
        <w:t>rol</w:t>
      </w:r>
      <w:r w:rsidR="00AC2267">
        <w:t>, where a CU programs paths in downstream nodes</w:t>
      </w:r>
      <w:r w:rsidR="00C315E1">
        <w:t>,</w:t>
      </w:r>
      <w:r w:rsidR="00834348">
        <w:t xml:space="preserve"> may have some advantages</w:t>
      </w:r>
      <w:r w:rsidR="00D42BAE">
        <w:t xml:space="preserve"> to customize path selection for IAB based on wireless aspects</w:t>
      </w:r>
      <w:r w:rsidR="009C1714">
        <w:t>,</w:t>
      </w:r>
      <w:r w:rsidR="00D42BAE">
        <w:t xml:space="preserve"> while minimizing 3GPP standardization impact.</w:t>
      </w:r>
    </w:p>
    <w:p w14:paraId="0E8FACC5" w14:textId="635E0784" w:rsidR="00B010FF" w:rsidRDefault="00D82689" w:rsidP="00B010FF">
      <w:r>
        <w:t>In discussing</w:t>
      </w:r>
      <w:r w:rsidR="00B010FF">
        <w:t xml:space="preserve"> the forwarding control plane</w:t>
      </w:r>
      <w:r>
        <w:t>,</w:t>
      </w:r>
      <w:r w:rsidR="00B010FF">
        <w:t xml:space="preserve"> it can be useful</w:t>
      </w:r>
      <w:r w:rsidR="00E96AF0">
        <w:t xml:space="preserve"> to separate connectivity from </w:t>
      </w:r>
      <w:r>
        <w:t>forwarding</w:t>
      </w:r>
      <w:r w:rsidR="00E96AF0">
        <w:t xml:space="preserve"> </w:t>
      </w:r>
      <w:r w:rsidR="00084B73">
        <w:t>/</w:t>
      </w:r>
      <w:r w:rsidR="00E96AF0">
        <w:t xml:space="preserve"> </w:t>
      </w:r>
      <w:r w:rsidR="00084B73">
        <w:t>routing</w:t>
      </w:r>
      <w:r>
        <w:t>.  </w:t>
      </w:r>
      <w:r w:rsidR="00084B73">
        <w:t>Connectivity between downstream and upstream no</w:t>
      </w:r>
      <w:r w:rsidR="00E96AF0">
        <w:t>des determines the IAB tree</w:t>
      </w:r>
      <w:r w:rsidR="00084B73">
        <w:t xml:space="preserve">/graph topology, and should be established based on radio aspects, hop count between UEs and a Donor, and other </w:t>
      </w:r>
      <w:r w:rsidR="000213DF">
        <w:t xml:space="preserve">such </w:t>
      </w:r>
      <w:r w:rsidR="00084B73">
        <w:t>factors.</w:t>
      </w:r>
      <w:r w:rsidR="00B010FF">
        <w:t xml:space="preserve"> </w:t>
      </w:r>
      <w:r w:rsidR="000213DF">
        <w:t xml:space="preserve"> </w:t>
      </w:r>
      <w:r w:rsidR="00B010FF">
        <w:t xml:space="preserve"> </w:t>
      </w:r>
      <w:r w:rsidR="00F45168">
        <w:t>Given an available topology, the</w:t>
      </w:r>
      <w:r w:rsidR="00B010FF">
        <w:t xml:space="preserve"> forwarding control plane may spec</w:t>
      </w:r>
      <w:r w:rsidR="00F45168">
        <w:t xml:space="preserve">ify one or more paths </w:t>
      </w:r>
      <w:r w:rsidR="00A308E5">
        <w:t>between the UE’s CU</w:t>
      </w:r>
      <w:r w:rsidR="00F45168">
        <w:t xml:space="preserve"> and UE serving IAB nodes</w:t>
      </w:r>
      <w:r w:rsidR="00525FCD">
        <w:t xml:space="preserve">.   For example, a downlink packet could be duplicated by the UE’s CU and sent </w:t>
      </w:r>
      <w:r w:rsidR="00B010FF">
        <w:t>to two d</w:t>
      </w:r>
      <w:r w:rsidR="00A308E5">
        <w:t>ifferent UE serving IAB nodes</w:t>
      </w:r>
      <w:r w:rsidR="00525FCD">
        <w:t xml:space="preserve"> via different F1-U tunnels that correspond to the different F1 tunnel DU</w:t>
      </w:r>
      <w:r w:rsidR="00B010FF">
        <w:t xml:space="preserve"> endpoints</w:t>
      </w:r>
      <w:r w:rsidR="00E4290D">
        <w:t xml:space="preserve"> </w:t>
      </w:r>
      <w:r w:rsidR="00F45168">
        <w:t>where the UE is connected.</w:t>
      </w:r>
    </w:p>
    <w:p w14:paraId="29016B07" w14:textId="06667322" w:rsidR="00F45168" w:rsidRDefault="00314DC5" w:rsidP="00B010FF">
      <w:r>
        <w:rPr>
          <w:b/>
        </w:rPr>
        <w:t>Observation 10</w:t>
      </w:r>
      <w:r w:rsidR="00F45168" w:rsidRPr="00F45168">
        <w:rPr>
          <w:b/>
        </w:rPr>
        <w:t>:</w:t>
      </w:r>
      <w:r w:rsidR="00F45168">
        <w:t xml:space="preserve"> </w:t>
      </w:r>
      <w:r w:rsidR="00AC2267">
        <w:t xml:space="preserve"> </w:t>
      </w:r>
      <w:r w:rsidR="00F45168">
        <w:t>IAB can support multi-connectivity, with multiple paths to the UE.</w:t>
      </w:r>
      <w:r w:rsidR="00A308E5">
        <w:t xml:space="preserve">  It may be useful to consider establishing forwarding paths through an available IAB tree structure separately from management of </w:t>
      </w:r>
      <w:r w:rsidR="00324D78">
        <w:t xml:space="preserve">radio level </w:t>
      </w:r>
      <w:r w:rsidR="00A308E5">
        <w:t>UE and IAB node connectivity.</w:t>
      </w:r>
    </w:p>
    <w:p w14:paraId="1D708973" w14:textId="77777777" w:rsidR="00B010FF" w:rsidRPr="00E65AAA" w:rsidRDefault="00B010FF" w:rsidP="00E65AAA"/>
    <w:p w14:paraId="4C3BFBAD" w14:textId="6B341AEC" w:rsidR="0036581E" w:rsidRDefault="0036581E" w:rsidP="0036581E">
      <w:pPr>
        <w:pStyle w:val="Heading2"/>
      </w:pPr>
      <w:r>
        <w:t>2</w:t>
      </w:r>
      <w:r w:rsidR="0075227C">
        <w:t>.4</w:t>
      </w:r>
      <w:r>
        <w:t xml:space="preserve"> </w:t>
      </w:r>
      <w:r>
        <w:tab/>
      </w:r>
      <w:r w:rsidR="0075227C">
        <w:t xml:space="preserve">UE </w:t>
      </w:r>
      <w:r>
        <w:t>Control Plane Protocol</w:t>
      </w:r>
    </w:p>
    <w:p w14:paraId="08B66ADE" w14:textId="6E4446D8" w:rsidR="00394CFB" w:rsidRDefault="00314DC5" w:rsidP="0036581E">
      <w:pPr>
        <w:rPr>
          <w:lang w:val="en-GB"/>
        </w:rPr>
      </w:pPr>
      <w:r>
        <w:object w:dxaOrig="13860" w:dyaOrig="4651" w14:anchorId="0CC0B302">
          <v:shape id="_x0000_i1026" type="#_x0000_t75" style="width:481.7pt;height:160.7pt" o:ole="">
            <v:imagedata r:id="rId15" o:title=""/>
          </v:shape>
          <o:OLEObject Type="Embed" ProgID="Visio.Drawing.15" ShapeID="_x0000_i1026" DrawAspect="Content" ObjectID="_1587463155" r:id="rId16"/>
        </w:object>
      </w:r>
    </w:p>
    <w:p w14:paraId="665E76F2" w14:textId="33689BCC" w:rsidR="00E47EB3" w:rsidRDefault="00E47EB3" w:rsidP="00E47EB3">
      <w:pPr>
        <w:jc w:val="center"/>
        <w:rPr>
          <w:lang w:val="en-GB"/>
        </w:rPr>
      </w:pPr>
      <w:r>
        <w:rPr>
          <w:lang w:val="en-GB"/>
        </w:rPr>
        <w:t>Figure 4: UE Access Control Plane Protocols</w:t>
      </w:r>
    </w:p>
    <w:p w14:paraId="71AB5DD6" w14:textId="77777777" w:rsidR="00E47EB3" w:rsidRDefault="00E47EB3" w:rsidP="0036581E">
      <w:pPr>
        <w:rPr>
          <w:lang w:val="en-GB"/>
        </w:rPr>
      </w:pPr>
    </w:p>
    <w:p w14:paraId="3FB765AD" w14:textId="48A8F776" w:rsidR="00B24624" w:rsidRDefault="00E47EB3" w:rsidP="0036581E">
      <w:pPr>
        <w:rPr>
          <w:lang w:val="en-GB"/>
        </w:rPr>
      </w:pPr>
      <w:r>
        <w:rPr>
          <w:lang w:val="en-GB"/>
        </w:rPr>
        <w:t>The control</w:t>
      </w:r>
      <w:r w:rsidRPr="00E47EB3">
        <w:rPr>
          <w:lang w:val="en-GB"/>
        </w:rPr>
        <w:t xml:space="preserve"> plane protocol</w:t>
      </w:r>
      <w:r>
        <w:rPr>
          <w:lang w:val="en-GB"/>
        </w:rPr>
        <w:t xml:space="preserve"> for the UE</w:t>
      </w:r>
      <w:r w:rsidR="00164791">
        <w:rPr>
          <w:lang w:val="en-GB"/>
        </w:rPr>
        <w:t xml:space="preserve"> Access </w:t>
      </w:r>
      <w:r>
        <w:rPr>
          <w:lang w:val="en-GB"/>
        </w:rPr>
        <w:t>is shown in figure 4</w:t>
      </w:r>
      <w:r w:rsidRPr="00E47EB3">
        <w:rPr>
          <w:lang w:val="en-GB"/>
        </w:rPr>
        <w:t xml:space="preserve">.  </w:t>
      </w:r>
      <w:r w:rsidR="00B24624">
        <w:rPr>
          <w:lang w:val="en-GB"/>
        </w:rPr>
        <w:t>Like the user plane in figure 3, the control plane is transported between the UE serving IAB node and the UE’s CU by Ethernet</w:t>
      </w:r>
      <w:r w:rsidR="00314DC5">
        <w:rPr>
          <w:lang w:val="en-GB"/>
        </w:rPr>
        <w:t xml:space="preserve"> or Unstructured</w:t>
      </w:r>
      <w:r w:rsidR="00B24624">
        <w:rPr>
          <w:lang w:val="en-GB"/>
        </w:rPr>
        <w:t xml:space="preserve"> PDU sessions.  Hence the protocol stacks in the middle </w:t>
      </w:r>
      <w:r w:rsidR="00164791">
        <w:rPr>
          <w:lang w:val="en-GB"/>
        </w:rPr>
        <w:t>“</w:t>
      </w:r>
      <w:r w:rsidR="00B24624">
        <w:rPr>
          <w:lang w:val="en-GB"/>
        </w:rPr>
        <w:t>IAB node</w:t>
      </w:r>
      <w:r w:rsidR="00164791">
        <w:rPr>
          <w:lang w:val="en-GB"/>
        </w:rPr>
        <w:t>”</w:t>
      </w:r>
      <w:r w:rsidR="00B24624">
        <w:rPr>
          <w:lang w:val="en-GB"/>
        </w:rPr>
        <w:t xml:space="preserve">, </w:t>
      </w:r>
      <w:r w:rsidR="00164791">
        <w:rPr>
          <w:lang w:val="en-GB"/>
        </w:rPr>
        <w:t>“</w:t>
      </w:r>
      <w:r w:rsidR="00B24624">
        <w:rPr>
          <w:lang w:val="en-GB"/>
        </w:rPr>
        <w:t>Donor</w:t>
      </w:r>
      <w:r w:rsidR="00164791">
        <w:rPr>
          <w:lang w:val="en-GB"/>
        </w:rPr>
        <w:t>”</w:t>
      </w:r>
      <w:r w:rsidR="00B24624">
        <w:rPr>
          <w:lang w:val="en-GB"/>
        </w:rPr>
        <w:t xml:space="preserve"> and </w:t>
      </w:r>
      <w:r w:rsidR="00164791">
        <w:rPr>
          <w:lang w:val="en-GB"/>
        </w:rPr>
        <w:t>"</w:t>
      </w:r>
      <w:r w:rsidR="00B24624">
        <w:rPr>
          <w:lang w:val="en-GB"/>
        </w:rPr>
        <w:t>UPF IAB Node</w:t>
      </w:r>
      <w:r w:rsidR="00164791">
        <w:rPr>
          <w:lang w:val="en-GB"/>
        </w:rPr>
        <w:t>”</w:t>
      </w:r>
      <w:r w:rsidR="00B24624">
        <w:rPr>
          <w:lang w:val="en-GB"/>
        </w:rPr>
        <w:t xml:space="preserve"> are identical in figures 3 and 4.   </w:t>
      </w:r>
      <w:r w:rsidR="00164791">
        <w:rPr>
          <w:lang w:val="en-GB"/>
        </w:rPr>
        <w:t xml:space="preserve">The UE serving “IAB-node” differs only in the payload transported, which is F1-C (F1-AP/SCTP/IP) instead of F1-U </w:t>
      </w:r>
    </w:p>
    <w:p w14:paraId="1B47DB95" w14:textId="02DDEDD5" w:rsidR="00B24624" w:rsidRDefault="00B24624" w:rsidP="0036581E">
      <w:pPr>
        <w:rPr>
          <w:lang w:val="en-GB"/>
        </w:rPr>
      </w:pPr>
      <w:r w:rsidRPr="00B24624">
        <w:rPr>
          <w:b/>
          <w:lang w:val="en-GB"/>
        </w:rPr>
        <w:t xml:space="preserve">Observation </w:t>
      </w:r>
      <w:r w:rsidR="00F86798">
        <w:rPr>
          <w:b/>
          <w:lang w:val="en-GB"/>
        </w:rPr>
        <w:t>11</w:t>
      </w:r>
      <w:r>
        <w:rPr>
          <w:lang w:val="en-GB"/>
        </w:rPr>
        <w:t xml:space="preserve">:  The protocol stacks used to transport </w:t>
      </w:r>
      <w:r w:rsidR="009F1DC4">
        <w:rPr>
          <w:lang w:val="en-GB"/>
        </w:rPr>
        <w:t>and the UE Contr</w:t>
      </w:r>
      <w:r w:rsidR="00983960">
        <w:rPr>
          <w:lang w:val="en-GB"/>
        </w:rPr>
        <w:t>ol plane across backhaul hops are</w:t>
      </w:r>
      <w:r>
        <w:rPr>
          <w:lang w:val="en-GB"/>
        </w:rPr>
        <w:t xml:space="preserve"> identical</w:t>
      </w:r>
      <w:r w:rsidR="009F1DC4">
        <w:rPr>
          <w:lang w:val="en-GB"/>
        </w:rPr>
        <w:t xml:space="preserve"> to that used to transport the Access user plane</w:t>
      </w:r>
      <w:r>
        <w:rPr>
          <w:lang w:val="en-GB"/>
        </w:rPr>
        <w:t>, and comprise</w:t>
      </w:r>
      <w:r w:rsidR="00597B3E">
        <w:rPr>
          <w:lang w:val="en-GB"/>
        </w:rPr>
        <w:t>s</w:t>
      </w:r>
      <w:r>
        <w:rPr>
          <w:lang w:val="en-GB"/>
        </w:rPr>
        <w:t xml:space="preserve"> one or more chained PDU sessions.</w:t>
      </w:r>
    </w:p>
    <w:p w14:paraId="3DDA9C0E" w14:textId="16FB977D" w:rsidR="00871041" w:rsidRDefault="00871041" w:rsidP="0036581E">
      <w:pPr>
        <w:rPr>
          <w:lang w:val="en-GB"/>
        </w:rPr>
      </w:pPr>
      <w:r>
        <w:rPr>
          <w:lang w:val="en-GB"/>
        </w:rPr>
        <w:t>For the uplink, t</w:t>
      </w:r>
      <w:r w:rsidR="00B24624">
        <w:rPr>
          <w:lang w:val="en-GB"/>
        </w:rPr>
        <w:t>he DU in the UE serving IAB node</w:t>
      </w:r>
      <w:r w:rsidR="000B52A5">
        <w:rPr>
          <w:lang w:val="en-GB"/>
        </w:rPr>
        <w:t xml:space="preserve"> </w:t>
      </w:r>
      <w:r>
        <w:rPr>
          <w:lang w:val="en-GB"/>
        </w:rPr>
        <w:t>forms</w:t>
      </w:r>
      <w:r w:rsidR="000B52A5">
        <w:rPr>
          <w:lang w:val="en-GB"/>
        </w:rPr>
        <w:t xml:space="preserve"> an F1-AP/SCTP/IP</w:t>
      </w:r>
      <w:r>
        <w:rPr>
          <w:lang w:val="en-GB"/>
        </w:rPr>
        <w:t xml:space="preserve"> packet as would a DU in a non-IAB RAN.  As was the case for the user plane,</w:t>
      </w:r>
      <w:r w:rsidR="00314DC5">
        <w:rPr>
          <w:lang w:val="en-GB"/>
        </w:rPr>
        <w:t xml:space="preserve"> the </w:t>
      </w:r>
      <w:r w:rsidR="00314DC5" w:rsidRPr="00314DC5">
        <w:rPr>
          <w:lang w:val="en-GB"/>
        </w:rPr>
        <w:t xml:space="preserve">FWD </w:t>
      </w:r>
      <w:r w:rsidR="00314DC5">
        <w:rPr>
          <w:lang w:val="en-GB"/>
        </w:rPr>
        <w:t xml:space="preserve">layer </w:t>
      </w:r>
      <w:r w:rsidR="00314DC5" w:rsidRPr="00314DC5">
        <w:rPr>
          <w:lang w:val="en-GB"/>
        </w:rPr>
        <w:t>may be one of three options, the selection of which is FFS.</w:t>
      </w:r>
      <w:r>
        <w:rPr>
          <w:lang w:val="en-GB"/>
        </w:rPr>
        <w:t xml:space="preserve"> </w:t>
      </w:r>
    </w:p>
    <w:p w14:paraId="327CFE01" w14:textId="66EE4401" w:rsidR="0075227C" w:rsidRDefault="0075227C" w:rsidP="00850045">
      <w:pPr>
        <w:pStyle w:val="Heading2"/>
      </w:pPr>
      <w:r>
        <w:lastRenderedPageBreak/>
        <w:t xml:space="preserve">2.5 </w:t>
      </w:r>
      <w:r>
        <w:tab/>
        <w:t>IAB Node Control Plane</w:t>
      </w:r>
    </w:p>
    <w:p w14:paraId="5DB3DA44" w14:textId="185172CB" w:rsidR="0075227C" w:rsidRDefault="00F86798" w:rsidP="0075227C">
      <w:r>
        <w:object w:dxaOrig="14475" w:dyaOrig="4140" w14:anchorId="0E092145">
          <v:shape id="_x0000_i1027" type="#_x0000_t75" style="width:482.15pt;height:138.45pt" o:ole="">
            <v:imagedata r:id="rId17" o:title=""/>
          </v:shape>
          <o:OLEObject Type="Embed" ProgID="Visio.Drawing.15" ShapeID="_x0000_i1027" DrawAspect="Content" ObjectID="_1587463156" r:id="rId18"/>
        </w:object>
      </w:r>
    </w:p>
    <w:p w14:paraId="7F179B45" w14:textId="109312E5" w:rsidR="00CD03FE" w:rsidRPr="0075227C" w:rsidRDefault="00CD03FE" w:rsidP="00CD03FE">
      <w:pPr>
        <w:jc w:val="center"/>
        <w:rPr>
          <w:lang w:val="en-GB"/>
        </w:rPr>
      </w:pPr>
      <w:r>
        <w:t>Figure 5: IAB Node Control Plane</w:t>
      </w:r>
    </w:p>
    <w:p w14:paraId="74F31016" w14:textId="015D4AF7" w:rsidR="00FA4A23" w:rsidRDefault="00FA4A23" w:rsidP="00FA4A23">
      <w:pPr>
        <w:rPr>
          <w:lang w:val="en-GB"/>
        </w:rPr>
      </w:pPr>
      <w:r>
        <w:rPr>
          <w:lang w:val="en-GB"/>
        </w:rPr>
        <w:t>The control</w:t>
      </w:r>
      <w:r w:rsidRPr="00E47EB3">
        <w:rPr>
          <w:lang w:val="en-GB"/>
        </w:rPr>
        <w:t xml:space="preserve"> plane protocol</w:t>
      </w:r>
      <w:r>
        <w:rPr>
          <w:lang w:val="en-GB"/>
        </w:rPr>
        <w:t xml:space="preserve"> for the IAB node-2 is shown in figure 5 for the two-hop case.   IAB node-2 contains a UE-part with a normal UE protocol stack.   As depicted, RRC is terminated in IAB-node 1, which as a middle hop IAB node contains a full gNB.   NG-C (including N1 and N2) are transported</w:t>
      </w:r>
      <w:r w:rsidR="00D61AC7">
        <w:rPr>
          <w:lang w:val="en-GB"/>
        </w:rPr>
        <w:t xml:space="preserve"> </w:t>
      </w:r>
      <w:r>
        <w:rPr>
          <w:lang w:val="en-GB"/>
        </w:rPr>
        <w:t xml:space="preserve">over upstream hops in the node hierarchy by PDU sessions, which in the case shown is one hop to the Donor and UPF.  NG-C is transported as an application by the UE embedded in IAB node-1.  That is, the NG-AP/SCTP/IP packet normally generated by a gNB control plane is the “Application” transported by the PDU session user plane.   The PDU session used for control plane transport may be different from that used for user plane, as shown in figure 1.  </w:t>
      </w:r>
    </w:p>
    <w:p w14:paraId="2BBD0771" w14:textId="77777777" w:rsidR="00FA4A23" w:rsidRDefault="00FA4A23" w:rsidP="00FA4A23">
      <w:pPr>
        <w:rPr>
          <w:lang w:val="en-GB"/>
        </w:rPr>
      </w:pPr>
      <w:r>
        <w:rPr>
          <w:lang w:val="en-GB"/>
        </w:rPr>
        <w:t xml:space="preserve">The backhaul transport for the IAB node control plane is identical to that shown in figures 3 and 4, except IAB-Node-1 is one air-interface hop closer to the Donor compared to the UE, and the payload transported is the IAB node control plane rather than the UE control or user plane. </w:t>
      </w:r>
      <w:r>
        <w:rPr>
          <w:lang w:val="en-GB"/>
        </w:rPr>
        <w:tab/>
      </w:r>
    </w:p>
    <w:p w14:paraId="71A762B9" w14:textId="0693C7E5" w:rsidR="00CD03FE" w:rsidRPr="00597B3E" w:rsidRDefault="007955CE" w:rsidP="00597B3E">
      <w:pPr>
        <w:rPr>
          <w:lang w:val="en-GB"/>
        </w:rPr>
      </w:pPr>
      <w:r w:rsidRPr="00B24624">
        <w:rPr>
          <w:b/>
          <w:lang w:val="en-GB"/>
        </w:rPr>
        <w:t xml:space="preserve">Observation </w:t>
      </w:r>
      <w:r w:rsidR="00C43DB0">
        <w:rPr>
          <w:b/>
          <w:lang w:val="en-GB"/>
        </w:rPr>
        <w:t>1</w:t>
      </w:r>
      <w:r w:rsidR="00F86798">
        <w:rPr>
          <w:b/>
          <w:lang w:val="en-GB"/>
        </w:rPr>
        <w:t>2</w:t>
      </w:r>
      <w:r>
        <w:rPr>
          <w:lang w:val="en-GB"/>
        </w:rPr>
        <w:t>:  The protocol stacks used to transport and the IAB node control plane</w:t>
      </w:r>
      <w:r w:rsidR="00597B3E">
        <w:rPr>
          <w:lang w:val="en-GB"/>
        </w:rPr>
        <w:t xml:space="preserve"> across backhaul hops</w:t>
      </w:r>
      <w:r>
        <w:rPr>
          <w:lang w:val="en-GB"/>
        </w:rPr>
        <w:t xml:space="preserve"> </w:t>
      </w:r>
      <w:r w:rsidR="00597B3E">
        <w:rPr>
          <w:lang w:val="en-GB"/>
        </w:rPr>
        <w:t xml:space="preserve">is identical to that used to transport the UE User plane and </w:t>
      </w:r>
      <w:r>
        <w:rPr>
          <w:lang w:val="en-GB"/>
        </w:rPr>
        <w:t>UE Control plane and comprise</w:t>
      </w:r>
      <w:r w:rsidR="00597B3E">
        <w:rPr>
          <w:lang w:val="en-GB"/>
        </w:rPr>
        <w:t>s</w:t>
      </w:r>
      <w:r>
        <w:rPr>
          <w:lang w:val="en-GB"/>
        </w:rPr>
        <w:t xml:space="preserve"> one or more chained PDU sessions.</w:t>
      </w:r>
    </w:p>
    <w:p w14:paraId="0F1025D7" w14:textId="26A35D13" w:rsidR="00850045" w:rsidRDefault="007C40C1" w:rsidP="007C40C1">
      <w:pPr>
        <w:pStyle w:val="Heading1"/>
      </w:pPr>
      <w:r>
        <w:t>3</w:t>
      </w:r>
      <w:r w:rsidR="00850045">
        <w:t xml:space="preserve"> </w:t>
      </w:r>
      <w:r w:rsidR="00850045">
        <w:tab/>
        <w:t>Optimizations for IAB</w:t>
      </w:r>
    </w:p>
    <w:p w14:paraId="7111B0CB" w14:textId="4AF115AA" w:rsidR="00850045" w:rsidRDefault="00850045" w:rsidP="00850045">
      <w:pPr>
        <w:rPr>
          <w:lang w:val="en-GB"/>
        </w:rPr>
      </w:pPr>
      <w:r>
        <w:rPr>
          <w:lang w:val="en-GB"/>
        </w:rPr>
        <w:t>While existing</w:t>
      </w:r>
      <w:r w:rsidR="00CB0EA4">
        <w:rPr>
          <w:lang w:val="en-GB"/>
        </w:rPr>
        <w:t xml:space="preserve"> R15</w:t>
      </w:r>
      <w:r>
        <w:rPr>
          <w:lang w:val="en-GB"/>
        </w:rPr>
        <w:t xml:space="preserve"> interfaces and procedures may be used to support </w:t>
      </w:r>
      <w:r w:rsidR="00190B29">
        <w:rPr>
          <w:lang w:val="en-GB"/>
        </w:rPr>
        <w:t>Ethernet</w:t>
      </w:r>
      <w:r w:rsidR="0099570E">
        <w:rPr>
          <w:lang w:val="en-GB"/>
        </w:rPr>
        <w:t xml:space="preserve"> or Unstructured</w:t>
      </w:r>
      <w:r w:rsidR="00A56AC8">
        <w:rPr>
          <w:lang w:val="en-GB"/>
        </w:rPr>
        <w:t xml:space="preserve"> </w:t>
      </w:r>
      <w:r w:rsidR="00190B29">
        <w:rPr>
          <w:lang w:val="en-GB"/>
        </w:rPr>
        <w:t xml:space="preserve">Connectivity Service based </w:t>
      </w:r>
      <w:r>
        <w:rPr>
          <w:lang w:val="en-GB"/>
        </w:rPr>
        <w:t xml:space="preserve">IAB, better performance may be achieved in several areas </w:t>
      </w:r>
      <w:r w:rsidR="00190B29">
        <w:rPr>
          <w:lang w:val="en-GB"/>
        </w:rPr>
        <w:t xml:space="preserve">by enabling new functionality </w:t>
      </w:r>
      <w:r>
        <w:rPr>
          <w:lang w:val="en-GB"/>
        </w:rPr>
        <w:t>as described in this section.</w:t>
      </w:r>
    </w:p>
    <w:p w14:paraId="2F6C0A37" w14:textId="440B7F09" w:rsidR="00850045" w:rsidRDefault="007C40C1" w:rsidP="00850045">
      <w:pPr>
        <w:pStyle w:val="Heading3"/>
      </w:pPr>
      <w:r>
        <w:t>3.1</w:t>
      </w:r>
      <w:r w:rsidR="00850045">
        <w:tab/>
        <w:t>PDCP Layer Encryption</w:t>
      </w:r>
    </w:p>
    <w:p w14:paraId="696D4333" w14:textId="77777777" w:rsidR="00EA06CA" w:rsidRDefault="00EA06CA" w:rsidP="00850045">
      <w:pPr>
        <w:rPr>
          <w:lang w:val="en-GB"/>
        </w:rPr>
      </w:pPr>
      <w:r>
        <w:rPr>
          <w:lang w:val="en-GB"/>
        </w:rPr>
        <w:t xml:space="preserve">As is </w:t>
      </w:r>
      <w:r w:rsidR="00850045">
        <w:rPr>
          <w:lang w:val="en-GB"/>
        </w:rPr>
        <w:t>evident in the</w:t>
      </w:r>
      <w:r>
        <w:rPr>
          <w:lang w:val="en-GB"/>
        </w:rPr>
        <w:t xml:space="preserve"> control and user plane</w:t>
      </w:r>
      <w:r w:rsidR="00850045">
        <w:rPr>
          <w:lang w:val="en-GB"/>
        </w:rPr>
        <w:t xml:space="preserve"> protocol stack</w:t>
      </w:r>
      <w:r>
        <w:rPr>
          <w:lang w:val="en-GB"/>
        </w:rPr>
        <w:t>s</w:t>
      </w:r>
      <w:r w:rsidR="00850045">
        <w:rPr>
          <w:lang w:val="en-GB"/>
        </w:rPr>
        <w:t xml:space="preserve">, nested PDCP layers provide redundant encryption.   </w:t>
      </w:r>
      <w:r>
        <w:rPr>
          <w:lang w:val="en-GB"/>
        </w:rPr>
        <w:t xml:space="preserve">Hop-by-hop encryption is not necessary when encryption is in addition provided between the UE serving DU and the UE’s CU.  </w:t>
      </w:r>
    </w:p>
    <w:p w14:paraId="152C4505" w14:textId="4A54121E" w:rsidR="000C5679" w:rsidRDefault="00456FB2" w:rsidP="00850045">
      <w:pPr>
        <w:rPr>
          <w:lang w:val="en-GB"/>
        </w:rPr>
      </w:pPr>
      <w:r w:rsidRPr="00456FB2">
        <w:rPr>
          <w:b/>
          <w:lang w:val="en-GB"/>
        </w:rPr>
        <w:t xml:space="preserve">Observation </w:t>
      </w:r>
      <w:r w:rsidR="00131832">
        <w:rPr>
          <w:b/>
          <w:lang w:val="en-GB"/>
        </w:rPr>
        <w:t>1</w:t>
      </w:r>
      <w:r w:rsidR="00A56AC8">
        <w:rPr>
          <w:b/>
          <w:lang w:val="en-GB"/>
        </w:rPr>
        <w:t>3</w:t>
      </w:r>
      <w:r w:rsidR="00EA06CA">
        <w:rPr>
          <w:lang w:val="en-GB"/>
        </w:rPr>
        <w:t xml:space="preserve">: When UE serving IAB nodes contain a DU, efficiency may be improved by disabling </w:t>
      </w:r>
      <w:r>
        <w:rPr>
          <w:lang w:val="en-GB"/>
        </w:rPr>
        <w:t xml:space="preserve">PDCP layer </w:t>
      </w:r>
      <w:r w:rsidR="00EA06CA">
        <w:rPr>
          <w:lang w:val="en-GB"/>
        </w:rPr>
        <w:t>encryption</w:t>
      </w:r>
      <w:r>
        <w:rPr>
          <w:lang w:val="en-GB"/>
        </w:rPr>
        <w:t xml:space="preserve"> in the </w:t>
      </w:r>
      <w:r w:rsidR="00A56AC8">
        <w:rPr>
          <w:lang w:val="en-GB"/>
        </w:rPr>
        <w:t xml:space="preserve">IAB </w:t>
      </w:r>
      <w:r>
        <w:rPr>
          <w:lang w:val="en-GB"/>
        </w:rPr>
        <w:t xml:space="preserve">PDU Sessions.   </w:t>
      </w:r>
    </w:p>
    <w:p w14:paraId="1286C133" w14:textId="3244D1AA" w:rsidR="00850045" w:rsidRDefault="00BD4D65" w:rsidP="00850045">
      <w:pPr>
        <w:rPr>
          <w:lang w:val="en-GB"/>
        </w:rPr>
      </w:pPr>
      <w:r>
        <w:rPr>
          <w:color w:val="FF0000"/>
          <w:lang w:val="en-GB"/>
        </w:rPr>
        <w:t>The method to disable redundant PDCP layer encryption is FF</w:t>
      </w:r>
      <w:r w:rsidR="00190B29">
        <w:rPr>
          <w:color w:val="FF0000"/>
          <w:lang w:val="en-GB"/>
        </w:rPr>
        <w:t>S.  One option is to use network slicing to customize the Ethernet backhaul conn</w:t>
      </w:r>
      <w:r>
        <w:rPr>
          <w:color w:val="FF0000"/>
          <w:lang w:val="en-GB"/>
        </w:rPr>
        <w:t>ectivity service so PDCP encryption is disabled</w:t>
      </w:r>
      <w:r w:rsidR="00190B29">
        <w:rPr>
          <w:color w:val="FF0000"/>
          <w:lang w:val="en-GB"/>
        </w:rPr>
        <w:t>.</w:t>
      </w:r>
    </w:p>
    <w:p w14:paraId="4E4AFB2D" w14:textId="32DC2DD1" w:rsidR="00456FB2" w:rsidRDefault="007C40C1" w:rsidP="00456FB2">
      <w:pPr>
        <w:pStyle w:val="Heading3"/>
      </w:pPr>
      <w:r>
        <w:t>3.2</w:t>
      </w:r>
      <w:r w:rsidR="00456FB2">
        <w:tab/>
        <w:t>UPF Selection</w:t>
      </w:r>
    </w:p>
    <w:p w14:paraId="1646E242" w14:textId="34A8373E" w:rsidR="00850045" w:rsidRDefault="00456FB2" w:rsidP="00850045">
      <w:pPr>
        <w:rPr>
          <w:lang w:val="en-GB"/>
        </w:rPr>
      </w:pPr>
      <w:r>
        <w:rPr>
          <w:lang w:val="en-GB"/>
        </w:rPr>
        <w:t xml:space="preserve">A UPF embedded in an IAB node may be selected by a downstream UE embedded in an IAB node by using procedures defined in Release 15 that allow local UPF assignment (see TS23.501, section 6.3.3).  </w:t>
      </w:r>
    </w:p>
    <w:p w14:paraId="7AADF0C0" w14:textId="23BF7AD5" w:rsidR="00456FB2" w:rsidRDefault="00456FB2" w:rsidP="00456FB2">
      <w:r>
        <w:t xml:space="preserve">In summary: </w:t>
      </w:r>
    </w:p>
    <w:p w14:paraId="7DF9FBCB" w14:textId="67F6DD91" w:rsidR="00456FB2" w:rsidRPr="009A6766" w:rsidRDefault="00917857" w:rsidP="00064F19">
      <w:pPr>
        <w:pStyle w:val="ListParagraph"/>
        <w:numPr>
          <w:ilvl w:val="0"/>
          <w:numId w:val="13"/>
        </w:numPr>
        <w:rPr>
          <w:color w:val="000000" w:themeColor="text1"/>
        </w:rPr>
      </w:pPr>
      <w:r w:rsidRPr="009A6766">
        <w:rPr>
          <w:color w:val="000000" w:themeColor="text1"/>
        </w:rPr>
        <w:t>The</w:t>
      </w:r>
      <w:r w:rsidR="00456FB2" w:rsidRPr="009A6766">
        <w:rPr>
          <w:color w:val="000000" w:themeColor="text1"/>
        </w:rPr>
        <w:t xml:space="preserve"> UE</w:t>
      </w:r>
      <w:r w:rsidR="00064F19" w:rsidRPr="009A6766">
        <w:rPr>
          <w:color w:val="000000" w:themeColor="text1"/>
        </w:rPr>
        <w:t xml:space="preserve"> in the IAB no</w:t>
      </w:r>
      <w:r w:rsidR="00B975BF" w:rsidRPr="009A6766">
        <w:rPr>
          <w:color w:val="000000" w:themeColor="text1"/>
        </w:rPr>
        <w:t>de one hop from the donor (IAB-A</w:t>
      </w:r>
      <w:r w:rsidR="00064F19" w:rsidRPr="009A6766">
        <w:rPr>
          <w:color w:val="000000" w:themeColor="text1"/>
        </w:rPr>
        <w:t xml:space="preserve">) establishes PDU sessions as would a normal UE.  It requests DNNs for “IAB”, and an appropriate SMF is selected.   The SMF </w:t>
      </w:r>
      <w:r w:rsidR="001F3744">
        <w:rPr>
          <w:color w:val="000000" w:themeColor="text1"/>
        </w:rPr>
        <w:t>may select</w:t>
      </w:r>
      <w:r w:rsidR="00064F19" w:rsidRPr="009A6766">
        <w:rPr>
          <w:color w:val="000000" w:themeColor="text1"/>
        </w:rPr>
        <w:t xml:space="preserve"> a UPF that services many IAB nodes (eg: a UPF located in a data center).  A PDU session for OA&amp;M signaling is </w:t>
      </w:r>
      <w:r w:rsidR="00DC3174" w:rsidRPr="009A6766">
        <w:rPr>
          <w:color w:val="000000" w:themeColor="text1"/>
        </w:rPr>
        <w:t>established</w:t>
      </w:r>
      <w:r w:rsidR="00064F19" w:rsidRPr="009A6766">
        <w:rPr>
          <w:color w:val="000000" w:themeColor="text1"/>
        </w:rPr>
        <w:t xml:space="preserve">.     </w:t>
      </w:r>
    </w:p>
    <w:p w14:paraId="7A3D994C" w14:textId="0DE93787" w:rsidR="00456FB2" w:rsidRPr="009A6766" w:rsidRDefault="00064F19" w:rsidP="00064F19">
      <w:pPr>
        <w:pStyle w:val="ListParagraph"/>
        <w:numPr>
          <w:ilvl w:val="0"/>
          <w:numId w:val="13"/>
        </w:numPr>
        <w:rPr>
          <w:color w:val="000000" w:themeColor="text1"/>
        </w:rPr>
      </w:pPr>
      <w:r w:rsidRPr="009A6766">
        <w:rPr>
          <w:color w:val="000000" w:themeColor="text1"/>
        </w:rPr>
        <w:lastRenderedPageBreak/>
        <w:t xml:space="preserve">The </w:t>
      </w:r>
      <w:r w:rsidR="00456FB2" w:rsidRPr="009A6766">
        <w:rPr>
          <w:color w:val="000000" w:themeColor="text1"/>
        </w:rPr>
        <w:t>UPF</w:t>
      </w:r>
      <w:r w:rsidRPr="009A6766">
        <w:rPr>
          <w:color w:val="000000" w:themeColor="text1"/>
        </w:rPr>
        <w:t xml:space="preserve"> embedded in I</w:t>
      </w:r>
      <w:r w:rsidR="00B975BF" w:rsidRPr="009A6766">
        <w:rPr>
          <w:color w:val="000000" w:themeColor="text1"/>
        </w:rPr>
        <w:t>AB-A</w:t>
      </w:r>
      <w:r w:rsidRPr="009A6766">
        <w:rPr>
          <w:color w:val="000000" w:themeColor="text1"/>
        </w:rPr>
        <w:t xml:space="preserve"> </w:t>
      </w:r>
      <w:r w:rsidR="00B975BF" w:rsidRPr="009A6766">
        <w:rPr>
          <w:color w:val="000000" w:themeColor="text1"/>
        </w:rPr>
        <w:t>(UPF-A</w:t>
      </w:r>
      <w:r w:rsidR="00DC3174" w:rsidRPr="009A6766">
        <w:rPr>
          <w:color w:val="000000" w:themeColor="text1"/>
        </w:rPr>
        <w:t xml:space="preserve">) </w:t>
      </w:r>
      <w:r w:rsidRPr="009A6766">
        <w:rPr>
          <w:color w:val="000000" w:themeColor="text1"/>
        </w:rPr>
        <w:t>uses</w:t>
      </w:r>
      <w:r w:rsidR="001F3744">
        <w:rPr>
          <w:color w:val="000000" w:themeColor="text1"/>
        </w:rPr>
        <w:t xml:space="preserve"> transport provided by</w:t>
      </w:r>
      <w:r w:rsidRPr="009A6766">
        <w:rPr>
          <w:color w:val="000000" w:themeColor="text1"/>
        </w:rPr>
        <w:t xml:space="preserve"> the OA&amp;M PDU session to register with an</w:t>
      </w:r>
      <w:r w:rsidR="00456FB2" w:rsidRPr="009A6766">
        <w:rPr>
          <w:color w:val="000000" w:themeColor="text1"/>
        </w:rPr>
        <w:t xml:space="preserve"> NRF</w:t>
      </w:r>
      <w:r w:rsidR="00DC3174" w:rsidRPr="009A6766">
        <w:rPr>
          <w:color w:val="000000" w:themeColor="text1"/>
        </w:rPr>
        <w:t>,</w:t>
      </w:r>
      <w:r w:rsidR="00B975BF" w:rsidRPr="009A6766">
        <w:rPr>
          <w:color w:val="000000" w:themeColor="text1"/>
        </w:rPr>
        <w:t xml:space="preserve"> providing its location in the IAB-A</w:t>
      </w:r>
      <w:r w:rsidR="00DC3174" w:rsidRPr="009A6766">
        <w:rPr>
          <w:color w:val="000000" w:themeColor="text1"/>
        </w:rPr>
        <w:t xml:space="preserve"> node.</w:t>
      </w:r>
      <w:r w:rsidR="00B975BF" w:rsidRPr="009A6766">
        <w:rPr>
          <w:color w:val="000000" w:themeColor="text1"/>
        </w:rPr>
        <w:t xml:space="preserve">  Alternatively, the IAB-A</w:t>
      </w:r>
      <w:r w:rsidR="00E77E73" w:rsidRPr="009A6766">
        <w:rPr>
          <w:color w:val="000000" w:themeColor="text1"/>
        </w:rPr>
        <w:t xml:space="preserve"> n</w:t>
      </w:r>
      <w:r w:rsidR="00B975BF" w:rsidRPr="009A6766">
        <w:rPr>
          <w:color w:val="000000" w:themeColor="text1"/>
        </w:rPr>
        <w:t xml:space="preserve">ode management may register </w:t>
      </w:r>
      <w:r w:rsidR="00E77E73" w:rsidRPr="009A6766">
        <w:rPr>
          <w:color w:val="000000" w:themeColor="text1"/>
        </w:rPr>
        <w:t>UPF</w:t>
      </w:r>
      <w:r w:rsidR="00B975BF" w:rsidRPr="009A6766">
        <w:rPr>
          <w:color w:val="000000" w:themeColor="text1"/>
        </w:rPr>
        <w:t>-A</w:t>
      </w:r>
      <w:r w:rsidR="00E77E73" w:rsidRPr="009A6766">
        <w:rPr>
          <w:color w:val="000000" w:themeColor="text1"/>
        </w:rPr>
        <w:t xml:space="preserve"> with the NRF. </w:t>
      </w:r>
    </w:p>
    <w:p w14:paraId="282EF0DF" w14:textId="6470D0DF" w:rsidR="00456FB2" w:rsidRPr="009A6766" w:rsidRDefault="00E77E73" w:rsidP="00064F19">
      <w:pPr>
        <w:pStyle w:val="ListParagraph"/>
        <w:numPr>
          <w:ilvl w:val="0"/>
          <w:numId w:val="13"/>
        </w:numPr>
        <w:rPr>
          <w:color w:val="000000" w:themeColor="text1"/>
        </w:rPr>
      </w:pPr>
      <w:r w:rsidRPr="009A6766">
        <w:rPr>
          <w:color w:val="000000" w:themeColor="text1"/>
        </w:rPr>
        <w:t xml:space="preserve">The </w:t>
      </w:r>
      <w:r w:rsidR="00456FB2" w:rsidRPr="009A6766">
        <w:rPr>
          <w:color w:val="000000" w:themeColor="text1"/>
        </w:rPr>
        <w:t>NRF provides UPF</w:t>
      </w:r>
      <w:r w:rsidR="00B975BF" w:rsidRPr="009A6766">
        <w:rPr>
          <w:color w:val="000000" w:themeColor="text1"/>
        </w:rPr>
        <w:t>-A</w:t>
      </w:r>
      <w:r w:rsidR="00456FB2" w:rsidRPr="009A6766">
        <w:rPr>
          <w:color w:val="000000" w:themeColor="text1"/>
        </w:rPr>
        <w:t xml:space="preserve"> information to </w:t>
      </w:r>
      <w:r w:rsidR="00DC3174" w:rsidRPr="009A6766">
        <w:rPr>
          <w:color w:val="000000" w:themeColor="text1"/>
        </w:rPr>
        <w:t xml:space="preserve">the </w:t>
      </w:r>
      <w:r w:rsidR="00456FB2" w:rsidRPr="009A6766">
        <w:rPr>
          <w:color w:val="000000" w:themeColor="text1"/>
        </w:rPr>
        <w:t xml:space="preserve">SMF, including </w:t>
      </w:r>
      <w:r w:rsidR="00DC3174" w:rsidRPr="009A6766">
        <w:rPr>
          <w:color w:val="000000" w:themeColor="text1"/>
        </w:rPr>
        <w:t xml:space="preserve">the </w:t>
      </w:r>
      <w:r w:rsidR="00456FB2" w:rsidRPr="009A6766">
        <w:rPr>
          <w:color w:val="000000" w:themeColor="text1"/>
        </w:rPr>
        <w:t>location</w:t>
      </w:r>
      <w:r w:rsidR="00B975BF" w:rsidRPr="009A6766">
        <w:rPr>
          <w:color w:val="000000" w:themeColor="text1"/>
        </w:rPr>
        <w:t xml:space="preserve"> of UPF-A</w:t>
      </w:r>
      <w:r w:rsidR="00DC3174" w:rsidRPr="009A6766">
        <w:rPr>
          <w:color w:val="000000" w:themeColor="text1"/>
        </w:rPr>
        <w:t xml:space="preserve"> i</w:t>
      </w:r>
      <w:r w:rsidR="00B975BF" w:rsidRPr="009A6766">
        <w:rPr>
          <w:color w:val="000000" w:themeColor="text1"/>
        </w:rPr>
        <w:t>n the IAB-A</w:t>
      </w:r>
      <w:r w:rsidR="00DC3174" w:rsidRPr="009A6766">
        <w:rPr>
          <w:color w:val="000000" w:themeColor="text1"/>
        </w:rPr>
        <w:t xml:space="preserve"> node</w:t>
      </w:r>
    </w:p>
    <w:p w14:paraId="7DE4764B" w14:textId="71915546" w:rsidR="00892FCD" w:rsidRPr="009A6766" w:rsidRDefault="00DC3174" w:rsidP="005D4994">
      <w:pPr>
        <w:pStyle w:val="ListParagraph"/>
        <w:numPr>
          <w:ilvl w:val="0"/>
          <w:numId w:val="13"/>
        </w:numPr>
        <w:rPr>
          <w:color w:val="000000" w:themeColor="text1"/>
        </w:rPr>
      </w:pPr>
      <w:r w:rsidRPr="009A6766">
        <w:rPr>
          <w:color w:val="000000" w:themeColor="text1"/>
        </w:rPr>
        <w:t>A</w:t>
      </w:r>
      <w:r w:rsidR="00456FB2" w:rsidRPr="009A6766">
        <w:rPr>
          <w:color w:val="000000" w:themeColor="text1"/>
        </w:rPr>
        <w:t xml:space="preserve"> UE</w:t>
      </w:r>
      <w:r w:rsidRPr="009A6766">
        <w:rPr>
          <w:color w:val="000000" w:themeColor="text1"/>
        </w:rPr>
        <w:t xml:space="preserve"> embedded</w:t>
      </w:r>
      <w:r w:rsidR="002B3B9F" w:rsidRPr="009A6766">
        <w:rPr>
          <w:color w:val="000000" w:themeColor="text1"/>
        </w:rPr>
        <w:t xml:space="preserve"> in a downstream IAB node (IAB-B</w:t>
      </w:r>
      <w:r w:rsidRPr="009A6766">
        <w:rPr>
          <w:color w:val="000000" w:themeColor="text1"/>
        </w:rPr>
        <w:t xml:space="preserve">) </w:t>
      </w:r>
      <w:r w:rsidR="00456FB2" w:rsidRPr="009A6766">
        <w:rPr>
          <w:color w:val="000000" w:themeColor="text1"/>
        </w:rPr>
        <w:t xml:space="preserve">requests PDU session setup </w:t>
      </w:r>
      <w:r w:rsidRPr="009A6766">
        <w:rPr>
          <w:color w:val="000000" w:themeColor="text1"/>
        </w:rPr>
        <w:t xml:space="preserve">(NAS message) </w:t>
      </w:r>
      <w:r w:rsidR="00456FB2" w:rsidRPr="009A6766">
        <w:rPr>
          <w:color w:val="000000" w:themeColor="text1"/>
        </w:rPr>
        <w:t xml:space="preserve">through </w:t>
      </w:r>
      <w:r w:rsidR="002B3B9F" w:rsidRPr="009A6766">
        <w:rPr>
          <w:color w:val="000000" w:themeColor="text1"/>
        </w:rPr>
        <w:t>IAB-A</w:t>
      </w:r>
      <w:r w:rsidRPr="009A6766">
        <w:rPr>
          <w:color w:val="000000" w:themeColor="text1"/>
        </w:rPr>
        <w:t xml:space="preserve">.  </w:t>
      </w:r>
      <w:r w:rsidR="00892FCD" w:rsidRPr="009A6766">
        <w:rPr>
          <w:rFonts w:cs="Arial"/>
          <w:color w:val="000000" w:themeColor="text1"/>
        </w:rPr>
        <w:t xml:space="preserve">In the initial N2 UE message to the CN, the </w:t>
      </w:r>
      <w:r w:rsidR="00CB46AF" w:rsidRPr="009A6766">
        <w:rPr>
          <w:rFonts w:cs="Arial"/>
          <w:color w:val="000000" w:themeColor="text1"/>
        </w:rPr>
        <w:t>IAB</w:t>
      </w:r>
      <w:r w:rsidR="002B3B9F" w:rsidRPr="009A6766">
        <w:rPr>
          <w:rFonts w:cs="Arial"/>
          <w:color w:val="000000" w:themeColor="text1"/>
        </w:rPr>
        <w:t>-A</w:t>
      </w:r>
      <w:r w:rsidR="00774B3A" w:rsidRPr="009A6766">
        <w:rPr>
          <w:rFonts w:cs="Arial"/>
          <w:color w:val="000000" w:themeColor="text1"/>
        </w:rPr>
        <w:t xml:space="preserve"> </w:t>
      </w:r>
      <w:r w:rsidR="00892FCD" w:rsidRPr="009A6766">
        <w:rPr>
          <w:rFonts w:cs="Arial"/>
          <w:color w:val="000000" w:themeColor="text1"/>
        </w:rPr>
        <w:t>gNB sends</w:t>
      </w:r>
      <w:r w:rsidR="00E3050A" w:rsidRPr="009A6766">
        <w:rPr>
          <w:rFonts w:cs="Arial"/>
          <w:color w:val="000000" w:themeColor="text1"/>
        </w:rPr>
        <w:t xml:space="preserve"> the UE location</w:t>
      </w:r>
      <w:r w:rsidR="002B3B9F" w:rsidRPr="009A6766">
        <w:rPr>
          <w:rFonts w:cs="Arial"/>
          <w:color w:val="000000" w:themeColor="text1"/>
        </w:rPr>
        <w:t xml:space="preserve"> (at IAB-A</w:t>
      </w:r>
      <w:r w:rsidR="00774B3A" w:rsidRPr="009A6766">
        <w:rPr>
          <w:rFonts w:cs="Arial"/>
          <w:color w:val="000000" w:themeColor="text1"/>
        </w:rPr>
        <w:t>)</w:t>
      </w:r>
      <w:r w:rsidR="00892FCD" w:rsidRPr="009A6766">
        <w:rPr>
          <w:rFonts w:cs="Arial"/>
          <w:color w:val="000000" w:themeColor="text1"/>
        </w:rPr>
        <w:t xml:space="preserve">.   </w:t>
      </w:r>
    </w:p>
    <w:p w14:paraId="1A727FA6" w14:textId="66BAA765" w:rsidR="00456FB2" w:rsidRPr="009A6766" w:rsidRDefault="002B3B9F" w:rsidP="005D4994">
      <w:pPr>
        <w:pStyle w:val="ListParagraph"/>
        <w:numPr>
          <w:ilvl w:val="0"/>
          <w:numId w:val="13"/>
        </w:numPr>
        <w:rPr>
          <w:color w:val="000000" w:themeColor="text1"/>
        </w:rPr>
      </w:pPr>
      <w:r w:rsidRPr="009A6766">
        <w:rPr>
          <w:color w:val="000000" w:themeColor="text1"/>
        </w:rPr>
        <w:t>The SMF selects UPF-A embedded in IAB-A</w:t>
      </w:r>
      <w:r w:rsidR="00DC3174" w:rsidRPr="009A6766">
        <w:rPr>
          <w:color w:val="000000" w:themeColor="text1"/>
        </w:rPr>
        <w:t xml:space="preserve"> by matching the location sent </w:t>
      </w:r>
      <w:r w:rsidR="00E3050A" w:rsidRPr="009A6766">
        <w:rPr>
          <w:color w:val="000000" w:themeColor="text1"/>
        </w:rPr>
        <w:t>in the initial N2 UE message</w:t>
      </w:r>
      <w:r w:rsidRPr="009A6766">
        <w:rPr>
          <w:color w:val="000000" w:themeColor="text1"/>
        </w:rPr>
        <w:t xml:space="preserve"> and the UPF-A</w:t>
      </w:r>
      <w:r w:rsidR="00DC3174" w:rsidRPr="009A6766">
        <w:rPr>
          <w:color w:val="000000" w:themeColor="text1"/>
        </w:rPr>
        <w:t xml:space="preserve"> location provided to the SMF by the NRF.</w:t>
      </w:r>
    </w:p>
    <w:p w14:paraId="7D2839C3" w14:textId="57F73869" w:rsidR="00E3050A" w:rsidRPr="009A6766" w:rsidRDefault="00E3050A" w:rsidP="00456FB2">
      <w:pPr>
        <w:rPr>
          <w:b/>
          <w:color w:val="000000" w:themeColor="text1"/>
        </w:rPr>
      </w:pPr>
      <w:r w:rsidRPr="009A6766">
        <w:rPr>
          <w:color w:val="000000" w:themeColor="text1"/>
        </w:rPr>
        <w:t xml:space="preserve">This can be made more efficient by eliminating steps 1 through 3 and instead </w:t>
      </w:r>
      <w:r w:rsidRPr="009A6766">
        <w:rPr>
          <w:rFonts w:cs="Arial"/>
          <w:color w:val="000000" w:themeColor="text1"/>
        </w:rPr>
        <w:t xml:space="preserve">have the initial N2 UE message to the CN provide an indication of the presence of a co-located or local UPF, and optionally an N4 interface address of the UPF.   </w:t>
      </w:r>
      <w:r w:rsidR="00FA2FBA" w:rsidRPr="009A6766">
        <w:rPr>
          <w:rFonts w:cs="Arial"/>
          <w:color w:val="000000" w:themeColor="text1"/>
        </w:rPr>
        <w:t>A s</w:t>
      </w:r>
      <w:r w:rsidR="00E77E73" w:rsidRPr="009A6766">
        <w:rPr>
          <w:rFonts w:cs="Arial"/>
          <w:color w:val="000000" w:themeColor="text1"/>
        </w:rPr>
        <w:t>imilar mechanism is used</w:t>
      </w:r>
      <w:r w:rsidR="00774B3A" w:rsidRPr="009A6766">
        <w:rPr>
          <w:rFonts w:cs="Arial"/>
          <w:color w:val="000000" w:themeColor="text1"/>
        </w:rPr>
        <w:t xml:space="preserve"> </w:t>
      </w:r>
      <w:r w:rsidR="002424C5">
        <w:rPr>
          <w:rFonts w:cs="Arial"/>
          <w:color w:val="000000" w:themeColor="text1"/>
        </w:rPr>
        <w:t xml:space="preserve">currently </w:t>
      </w:r>
      <w:r w:rsidR="00FA2FBA" w:rsidRPr="009A6766">
        <w:rPr>
          <w:rFonts w:cs="Arial"/>
          <w:color w:val="000000" w:themeColor="text1"/>
        </w:rPr>
        <w:t xml:space="preserve">for LTE Relays.   </w:t>
      </w:r>
      <w:r w:rsidRPr="009A6766">
        <w:rPr>
          <w:rFonts w:cs="Arial"/>
          <w:color w:val="000000" w:themeColor="text1"/>
        </w:rPr>
        <w:t xml:space="preserve">The SMF skips UPF selection if it agrees, based on the </w:t>
      </w:r>
      <w:r w:rsidR="00E77E73" w:rsidRPr="009A6766">
        <w:rPr>
          <w:rFonts w:cs="Arial"/>
          <w:color w:val="000000" w:themeColor="text1"/>
        </w:rPr>
        <w:t xml:space="preserve">received </w:t>
      </w:r>
      <w:r w:rsidRPr="009A6766">
        <w:rPr>
          <w:rFonts w:cs="Arial"/>
          <w:color w:val="000000" w:themeColor="text1"/>
        </w:rPr>
        <w:t>indication and other factors such as subscription data, that a co-located UPF is appropriate for the PDU sessio</w:t>
      </w:r>
      <w:r w:rsidR="00E77E73" w:rsidRPr="009A6766">
        <w:rPr>
          <w:rFonts w:cs="Arial"/>
          <w:color w:val="000000" w:themeColor="text1"/>
        </w:rPr>
        <w:t>n.   The SMF response to the IAB node</w:t>
      </w:r>
      <w:r w:rsidRPr="009A6766">
        <w:rPr>
          <w:rFonts w:cs="Arial"/>
          <w:color w:val="000000" w:themeColor="text1"/>
        </w:rPr>
        <w:t xml:space="preserve"> contains an ack. that the co-located UPF may be selected for the PDU session.</w:t>
      </w:r>
    </w:p>
    <w:p w14:paraId="3299B92E" w14:textId="423BE6B7" w:rsidR="00B37AC9" w:rsidRDefault="00D9371C" w:rsidP="00456FB2">
      <w:r>
        <w:rPr>
          <w:b/>
        </w:rPr>
        <w:t>Observation 1</w:t>
      </w:r>
      <w:r w:rsidR="0003552F">
        <w:rPr>
          <w:b/>
        </w:rPr>
        <w:t>4</w:t>
      </w:r>
      <w:r w:rsidR="00DC3174" w:rsidRPr="00DC3174">
        <w:rPr>
          <w:b/>
        </w:rPr>
        <w:t xml:space="preserve">: </w:t>
      </w:r>
      <w:r w:rsidR="00DC3174" w:rsidRPr="00892FCD">
        <w:t>A mechanism similar to that used for LTE relays ca</w:t>
      </w:r>
      <w:r w:rsidR="00892FCD" w:rsidRPr="00892FCD">
        <w:t>n make selection of a UPF embedded in an IAB node more efficient</w:t>
      </w:r>
      <w:r w:rsidR="00E3050A">
        <w:t xml:space="preserve"> and avoid use o</w:t>
      </w:r>
      <w:r w:rsidR="00E77E73">
        <w:t xml:space="preserve">f the NRF to select a UPF based on </w:t>
      </w:r>
      <w:r w:rsidR="00E77E73" w:rsidRPr="0013241B">
        <w:t>location.</w:t>
      </w:r>
      <w:r w:rsidR="0013241B" w:rsidRPr="0013241B">
        <w:t xml:space="preserve">   </w:t>
      </w:r>
    </w:p>
    <w:p w14:paraId="47F51745" w14:textId="398807A3" w:rsidR="00892FCD" w:rsidRDefault="00D324D2" w:rsidP="00456FB2">
      <w:r>
        <w:rPr>
          <w:color w:val="FF0000"/>
        </w:rPr>
        <w:t>It is FFS whether</w:t>
      </w:r>
      <w:r w:rsidR="0013241B" w:rsidRPr="0013241B">
        <w:rPr>
          <w:color w:val="FF0000"/>
        </w:rPr>
        <w:t xml:space="preserve"> N4 may be </w:t>
      </w:r>
      <w:r>
        <w:rPr>
          <w:color w:val="FF0000"/>
        </w:rPr>
        <w:t>made optional for embedded UPFs.</w:t>
      </w:r>
    </w:p>
    <w:p w14:paraId="3A67933E" w14:textId="29C44138" w:rsidR="00DC3174" w:rsidRDefault="007C40C1" w:rsidP="00FA2FBA">
      <w:pPr>
        <w:pStyle w:val="Heading3"/>
      </w:pPr>
      <w:r>
        <w:t>3.3</w:t>
      </w:r>
      <w:r w:rsidR="00FA2FBA">
        <w:t xml:space="preserve"> </w:t>
      </w:r>
      <w:r w:rsidR="00FA2FBA">
        <w:tab/>
      </w:r>
      <w:r w:rsidR="00D37991">
        <w:t>Ethernet</w:t>
      </w:r>
      <w:r w:rsidR="003F2D6E">
        <w:t xml:space="preserve"> / Unstructured</w:t>
      </w:r>
      <w:r w:rsidR="00D37991">
        <w:t xml:space="preserve"> </w:t>
      </w:r>
      <w:r w:rsidR="00935D17">
        <w:t>PDU Session Anchor (UPF) Relocation</w:t>
      </w:r>
    </w:p>
    <w:p w14:paraId="4CB2FD59" w14:textId="3C1255D3" w:rsidR="00E72A18" w:rsidRDefault="00FA2FBA" w:rsidP="00E72A18">
      <w:r>
        <w:t>While IAB will first focus on stationary IAB nodes, handover of a downstream IAB node to a new upstre</w:t>
      </w:r>
      <w:r w:rsidR="00D37991">
        <w:t xml:space="preserve">am IAB node may be required </w:t>
      </w:r>
      <w:r>
        <w:t xml:space="preserve">to </w:t>
      </w:r>
      <w:r w:rsidR="00D37991">
        <w:t>allow</w:t>
      </w:r>
      <w:r w:rsidR="005D4994">
        <w:t xml:space="preserve"> dynamic changes in network topology (tree or mesh structure) as radio conditions change</w:t>
      </w:r>
      <w:r>
        <w:t>.   In these multi-hop scenario</w:t>
      </w:r>
      <w:r w:rsidR="00C856D5">
        <w:t>s</w:t>
      </w:r>
      <w:r>
        <w:t>,</w:t>
      </w:r>
      <w:r w:rsidR="00484744">
        <w:t xml:space="preserve"> PDU Session Anchor R</w:t>
      </w:r>
      <w:r>
        <w:t>el</w:t>
      </w:r>
      <w:r w:rsidR="00484744">
        <w:t>ocation from a source UPF</w:t>
      </w:r>
      <w:r w:rsidR="00E414A8">
        <w:t xml:space="preserve"> within an IAB node </w:t>
      </w:r>
      <w:r>
        <w:t xml:space="preserve">to a target </w:t>
      </w:r>
      <w:r w:rsidR="00484744">
        <w:t xml:space="preserve">UPF </w:t>
      </w:r>
      <w:r w:rsidR="00E414A8">
        <w:t>within a different IAB</w:t>
      </w:r>
      <w:r>
        <w:t xml:space="preserve"> will be necessary</w:t>
      </w:r>
      <w:r w:rsidR="00D36E9B">
        <w:t>.</w:t>
      </w:r>
      <w:r>
        <w:t xml:space="preserve">  Current (R15) procedure</w:t>
      </w:r>
      <w:r w:rsidR="00543A16">
        <w:t>s entail UPF relocation after handover and are message intensive.</w:t>
      </w:r>
      <w:r>
        <w:t xml:space="preserve"> </w:t>
      </w:r>
      <w:r w:rsidR="00935D17">
        <w:t xml:space="preserve">An </w:t>
      </w:r>
      <w:r w:rsidR="00CD297C">
        <w:t>alternative is to integrate</w:t>
      </w:r>
      <w:r w:rsidR="005D4994">
        <w:t xml:space="preserve"> </w:t>
      </w:r>
      <w:r w:rsidR="00D37991">
        <w:t>Ethernet</w:t>
      </w:r>
      <w:r w:rsidR="00A50824">
        <w:t xml:space="preserve"> / Unstructured</w:t>
      </w:r>
      <w:r w:rsidR="00D37991">
        <w:t xml:space="preserve"> PDU session a</w:t>
      </w:r>
      <w:r w:rsidR="00E72A18">
        <w:t>nchor relocation with handover, and eliminate PDU session anchor relocation specific signaling with the NGC.</w:t>
      </w:r>
      <w:r w:rsidR="00E72A18" w:rsidRPr="00E72A18">
        <w:t xml:space="preserve"> </w:t>
      </w:r>
      <w:r w:rsidR="00FA7F14">
        <w:t>This is possible because Ethernet</w:t>
      </w:r>
      <w:r w:rsidR="003F2D6E">
        <w:t xml:space="preserve"> and IAB </w:t>
      </w:r>
      <w:r w:rsidR="00A50824">
        <w:t>Unstructured</w:t>
      </w:r>
      <w:r w:rsidR="00FA7F14">
        <w:t xml:space="preserve"> PDU sessions do not manage the IP addresses assigned to the UE, and hence the anchor may be changed autonomously by the RAN.   </w:t>
      </w:r>
      <w:r w:rsidR="00E72A18">
        <w:t xml:space="preserve">A proposed mechanism to do </w:t>
      </w:r>
      <w:r w:rsidR="00484744">
        <w:t>this</w:t>
      </w:r>
      <w:r w:rsidR="00E72A18">
        <w:t xml:space="preserve"> is:</w:t>
      </w:r>
    </w:p>
    <w:p w14:paraId="3B6BDDA9" w14:textId="572D163B" w:rsidR="00456FB2" w:rsidRPr="00440977" w:rsidRDefault="00E72A18" w:rsidP="00E72A18">
      <w:pPr>
        <w:pStyle w:val="ListParagraph"/>
        <w:numPr>
          <w:ilvl w:val="0"/>
          <w:numId w:val="14"/>
        </w:numPr>
        <w:rPr>
          <w:color w:val="000000" w:themeColor="text1"/>
        </w:rPr>
      </w:pPr>
      <w:r w:rsidRPr="00440977">
        <w:rPr>
          <w:color w:val="000000" w:themeColor="text1"/>
        </w:rPr>
        <w:t>During initial UPF sele</w:t>
      </w:r>
      <w:r w:rsidR="007C40C1" w:rsidRPr="00440977">
        <w:rPr>
          <w:color w:val="000000" w:themeColor="text1"/>
        </w:rPr>
        <w:t>ction as described in section 3.2</w:t>
      </w:r>
      <w:r w:rsidRPr="00440977">
        <w:rPr>
          <w:color w:val="000000" w:themeColor="text1"/>
        </w:rPr>
        <w:t xml:space="preserve">, the SMF </w:t>
      </w:r>
      <w:r w:rsidR="009F614D" w:rsidRPr="00440977">
        <w:rPr>
          <w:color w:val="000000" w:themeColor="text1"/>
        </w:rPr>
        <w:t>response to the IAB node</w:t>
      </w:r>
      <w:r w:rsidR="00E414A8" w:rsidRPr="00440977">
        <w:rPr>
          <w:color w:val="000000" w:themeColor="text1"/>
        </w:rPr>
        <w:t xml:space="preserve"> includes an</w:t>
      </w:r>
      <w:r w:rsidR="00E414A8" w:rsidRPr="00440977">
        <w:rPr>
          <w:rFonts w:cs="Arial"/>
          <w:color w:val="000000" w:themeColor="text1"/>
        </w:rPr>
        <w:t xml:space="preserve"> indication</w:t>
      </w:r>
      <w:r w:rsidR="00E3050A" w:rsidRPr="00440977">
        <w:rPr>
          <w:rFonts w:cs="Arial"/>
          <w:color w:val="000000" w:themeColor="text1"/>
        </w:rPr>
        <w:t xml:space="preserve"> that autonomous PDU Session Anchor (UPF) reselection by the RAN is authorized.  If an N4 address was provided by the RAN, the SMF may provide the services it normally pr</w:t>
      </w:r>
      <w:r w:rsidRPr="00440977">
        <w:rPr>
          <w:rFonts w:cs="Arial"/>
          <w:color w:val="000000" w:themeColor="text1"/>
        </w:rPr>
        <w:t xml:space="preserve">ovides via N4 to the </w:t>
      </w:r>
      <w:r w:rsidR="00E414A8" w:rsidRPr="00440977">
        <w:rPr>
          <w:rFonts w:cs="Arial"/>
          <w:color w:val="000000" w:themeColor="text1"/>
        </w:rPr>
        <w:t xml:space="preserve">embedded </w:t>
      </w:r>
      <w:r w:rsidR="00E3050A" w:rsidRPr="00440977">
        <w:rPr>
          <w:rFonts w:cs="Arial"/>
          <w:color w:val="000000" w:themeColor="text1"/>
        </w:rPr>
        <w:t>UPF.</w:t>
      </w:r>
      <w:r w:rsidR="00E3050A" w:rsidRPr="00440977">
        <w:rPr>
          <w:b/>
          <w:color w:val="000000" w:themeColor="text1"/>
        </w:rPr>
        <w:t xml:space="preserve">  </w:t>
      </w:r>
      <w:r w:rsidR="0013241B" w:rsidRPr="00440977">
        <w:rPr>
          <w:b/>
          <w:color w:val="000000" w:themeColor="text1"/>
        </w:rPr>
        <w:t xml:space="preserve"> </w:t>
      </w:r>
    </w:p>
    <w:p w14:paraId="0D8949AF" w14:textId="00BB8DEF" w:rsidR="00E414A8" w:rsidRPr="00440977" w:rsidRDefault="00E414A8" w:rsidP="00E72A18">
      <w:pPr>
        <w:pStyle w:val="ListParagraph"/>
        <w:numPr>
          <w:ilvl w:val="0"/>
          <w:numId w:val="14"/>
        </w:numPr>
        <w:rPr>
          <w:color w:val="000000" w:themeColor="text1"/>
        </w:rPr>
      </w:pPr>
      <w:r w:rsidRPr="00440977">
        <w:rPr>
          <w:color w:val="000000" w:themeColor="text1"/>
        </w:rPr>
        <w:t xml:space="preserve">At Handover </w:t>
      </w:r>
      <w:r w:rsidR="00776BF5">
        <w:rPr>
          <w:color w:val="000000" w:themeColor="text1"/>
        </w:rPr>
        <w:t>of an IAB Node UE is</w:t>
      </w:r>
      <w:r w:rsidRPr="00440977">
        <w:rPr>
          <w:color w:val="000000" w:themeColor="text1"/>
        </w:rPr>
        <w:t xml:space="preserve"> shown in figure </w:t>
      </w:r>
      <w:r w:rsidR="00B808D3" w:rsidRPr="00440977">
        <w:rPr>
          <w:color w:val="000000" w:themeColor="text1"/>
        </w:rPr>
        <w:t>6</w:t>
      </w:r>
      <w:r w:rsidRPr="00440977">
        <w:rPr>
          <w:color w:val="000000" w:themeColor="text1"/>
        </w:rPr>
        <w:t xml:space="preserve"> (modified from TS 38.300): </w:t>
      </w:r>
    </w:p>
    <w:p w14:paraId="67512055" w14:textId="0513F77A" w:rsidR="00E450DC" w:rsidRPr="00440977" w:rsidRDefault="00E450DC" w:rsidP="00E450DC">
      <w:pPr>
        <w:pStyle w:val="ListParagraph"/>
        <w:numPr>
          <w:ilvl w:val="1"/>
          <w:numId w:val="14"/>
        </w:numPr>
        <w:spacing w:after="0"/>
        <w:jc w:val="both"/>
        <w:rPr>
          <w:rFonts w:cs="Arial"/>
          <w:color w:val="000000" w:themeColor="text1"/>
        </w:rPr>
      </w:pPr>
      <w:r w:rsidRPr="00440977">
        <w:rPr>
          <w:rFonts w:cs="Arial"/>
          <w:color w:val="000000" w:themeColor="text1"/>
        </w:rPr>
        <w:t>In step 3, if there are Ethernet</w:t>
      </w:r>
      <w:r w:rsidR="00B50AFE">
        <w:rPr>
          <w:rFonts w:cs="Arial"/>
          <w:color w:val="000000" w:themeColor="text1"/>
        </w:rPr>
        <w:t xml:space="preserve"> / Unstructured</w:t>
      </w:r>
      <w:r w:rsidRPr="00440977">
        <w:rPr>
          <w:rFonts w:cs="Arial"/>
          <w:color w:val="000000" w:themeColor="text1"/>
        </w:rPr>
        <w:t xml:space="preserve"> PDU sessions currently anchored in an IAB node, the IAB node includes a “co-located UPF Request“ in the Handover Request from Source </w:t>
      </w:r>
      <w:r w:rsidRPr="00440977">
        <w:rPr>
          <w:rFonts w:cs="Arial"/>
          <w:color w:val="000000" w:themeColor="text1"/>
        </w:rPr>
        <w:sym w:font="Wingdings" w:char="F0E0"/>
      </w:r>
      <w:r w:rsidRPr="00440977">
        <w:rPr>
          <w:rFonts w:cs="Arial"/>
          <w:color w:val="000000" w:themeColor="text1"/>
        </w:rPr>
        <w:t xml:space="preserve"> Target IAB node.</w:t>
      </w:r>
    </w:p>
    <w:p w14:paraId="2E5249D3" w14:textId="309279D1" w:rsidR="00E450DC" w:rsidRPr="00440977" w:rsidRDefault="00146CC0" w:rsidP="00E450DC">
      <w:pPr>
        <w:pStyle w:val="ListParagraph"/>
        <w:numPr>
          <w:ilvl w:val="1"/>
          <w:numId w:val="14"/>
        </w:numPr>
        <w:spacing w:after="0"/>
        <w:jc w:val="both"/>
        <w:rPr>
          <w:rFonts w:cs="Arial"/>
          <w:color w:val="000000" w:themeColor="text1"/>
        </w:rPr>
      </w:pPr>
      <w:r w:rsidRPr="00440977">
        <w:rPr>
          <w:rFonts w:cs="Arial"/>
          <w:color w:val="000000" w:themeColor="text1"/>
        </w:rPr>
        <w:t>In step 4, the target IAB node</w:t>
      </w:r>
      <w:r w:rsidR="00E450DC" w:rsidRPr="00440977">
        <w:rPr>
          <w:rFonts w:cs="Arial"/>
          <w:color w:val="000000" w:themeColor="text1"/>
        </w:rPr>
        <w:t xml:space="preserve"> determines wh</w:t>
      </w:r>
      <w:r w:rsidR="00BA308A" w:rsidRPr="00440977">
        <w:rPr>
          <w:rFonts w:cs="Arial"/>
          <w:color w:val="000000" w:themeColor="text1"/>
        </w:rPr>
        <w:t xml:space="preserve">ether it can handle the request, </w:t>
      </w:r>
      <w:r w:rsidR="00E450DC" w:rsidRPr="00440977">
        <w:rPr>
          <w:rFonts w:cs="Arial"/>
          <w:color w:val="000000" w:themeColor="text1"/>
        </w:rPr>
        <w:t>and in step 5 it replies to the Source IAB node.</w:t>
      </w:r>
    </w:p>
    <w:p w14:paraId="25E7018A" w14:textId="1099E2E4" w:rsidR="00E450DC" w:rsidRPr="00440977" w:rsidRDefault="00E450DC" w:rsidP="00E450DC">
      <w:pPr>
        <w:pStyle w:val="ListParagraph"/>
        <w:numPr>
          <w:ilvl w:val="1"/>
          <w:numId w:val="14"/>
        </w:numPr>
        <w:spacing w:after="0"/>
        <w:jc w:val="both"/>
        <w:rPr>
          <w:rFonts w:cs="Arial"/>
          <w:color w:val="000000" w:themeColor="text1"/>
        </w:rPr>
      </w:pPr>
      <w:r w:rsidRPr="00440977">
        <w:rPr>
          <w:rFonts w:cs="Arial"/>
          <w:color w:val="000000" w:themeColor="text1"/>
        </w:rPr>
        <w:t>If the targ</w:t>
      </w:r>
      <w:r w:rsidR="00146CC0" w:rsidRPr="00440977">
        <w:rPr>
          <w:rFonts w:cs="Arial"/>
          <w:color w:val="000000" w:themeColor="text1"/>
        </w:rPr>
        <w:t xml:space="preserve">et supports an N4 capable UPF, a </w:t>
      </w:r>
      <w:r w:rsidRPr="00440977">
        <w:rPr>
          <w:rFonts w:cs="Arial"/>
          <w:color w:val="000000" w:themeColor="text1"/>
        </w:rPr>
        <w:t>Path Switch request containing the N4 Address is sent to the SMF in Step 9 (via the AMF).   The SMF ack</w:t>
      </w:r>
      <w:r w:rsidR="00F30C0D" w:rsidRPr="00440977">
        <w:rPr>
          <w:rFonts w:cs="Arial"/>
          <w:color w:val="000000" w:themeColor="text1"/>
        </w:rPr>
        <w:t xml:space="preserve">nowledges the receipt of the </w:t>
      </w:r>
      <w:r w:rsidR="00C23056" w:rsidRPr="00440977">
        <w:rPr>
          <w:rFonts w:cs="Arial"/>
          <w:color w:val="000000" w:themeColor="text1"/>
        </w:rPr>
        <w:t>new UPF address</w:t>
      </w:r>
      <w:r w:rsidRPr="00440977">
        <w:rPr>
          <w:rFonts w:cs="Arial"/>
          <w:color w:val="000000" w:themeColor="text1"/>
        </w:rPr>
        <w:t xml:space="preserve"> in the Path Switch Request Ack.   </w:t>
      </w:r>
    </w:p>
    <w:p w14:paraId="2A32D577" w14:textId="3D4FC6E3" w:rsidR="00E450DC" w:rsidRPr="00440977" w:rsidRDefault="00E450DC" w:rsidP="00E450DC">
      <w:pPr>
        <w:pStyle w:val="ListParagraph"/>
        <w:numPr>
          <w:ilvl w:val="1"/>
          <w:numId w:val="14"/>
        </w:numPr>
        <w:spacing w:after="0"/>
        <w:jc w:val="both"/>
        <w:rPr>
          <w:rFonts w:cs="Arial"/>
          <w:color w:val="000000" w:themeColor="text1"/>
        </w:rPr>
      </w:pPr>
      <w:r w:rsidRPr="00440977">
        <w:rPr>
          <w:rFonts w:cs="Arial"/>
          <w:color w:val="000000" w:themeColor="text1"/>
        </w:rPr>
        <w:t>If the target supports a</w:t>
      </w:r>
      <w:r w:rsidR="00146CC0" w:rsidRPr="00440977">
        <w:rPr>
          <w:rFonts w:cs="Arial"/>
          <w:color w:val="000000" w:themeColor="text1"/>
        </w:rPr>
        <w:t>n embedded</w:t>
      </w:r>
      <w:r w:rsidRPr="00440977">
        <w:rPr>
          <w:rFonts w:cs="Arial"/>
          <w:color w:val="000000" w:themeColor="text1"/>
        </w:rPr>
        <w:t xml:space="preserve"> UPF without N4, </w:t>
      </w:r>
      <w:r w:rsidR="00146CC0" w:rsidRPr="00440977">
        <w:rPr>
          <w:rFonts w:cs="Arial"/>
          <w:color w:val="000000" w:themeColor="text1"/>
        </w:rPr>
        <w:t xml:space="preserve">it may be possible to eliminate </w:t>
      </w:r>
      <w:r w:rsidRPr="00440977">
        <w:rPr>
          <w:rFonts w:cs="Arial"/>
          <w:color w:val="000000" w:themeColor="text1"/>
        </w:rPr>
        <w:t>St</w:t>
      </w:r>
      <w:r w:rsidR="00146CC0" w:rsidRPr="00440977">
        <w:rPr>
          <w:rFonts w:cs="Arial"/>
          <w:color w:val="000000" w:themeColor="text1"/>
        </w:rPr>
        <w:t xml:space="preserve">eps 9 through 11.  as there is no GTP tunnel endpoint </w:t>
      </w:r>
      <w:r w:rsidR="00C23056" w:rsidRPr="00440977">
        <w:rPr>
          <w:rFonts w:cs="Arial"/>
          <w:color w:val="000000" w:themeColor="text1"/>
        </w:rPr>
        <w:t>outside of</w:t>
      </w:r>
      <w:r w:rsidR="00146CC0" w:rsidRPr="00440977">
        <w:rPr>
          <w:rFonts w:cs="Arial"/>
          <w:color w:val="000000" w:themeColor="text1"/>
        </w:rPr>
        <w:t xml:space="preserve"> the IAB node that requires update.  </w:t>
      </w:r>
    </w:p>
    <w:p w14:paraId="1F820D0D" w14:textId="34424E3B" w:rsidR="009647DA" w:rsidRPr="00440977" w:rsidRDefault="00E450DC" w:rsidP="009647DA">
      <w:pPr>
        <w:pStyle w:val="ListParagraph"/>
        <w:numPr>
          <w:ilvl w:val="1"/>
          <w:numId w:val="14"/>
        </w:numPr>
        <w:spacing w:after="0"/>
        <w:jc w:val="both"/>
        <w:rPr>
          <w:rFonts w:cs="Arial"/>
          <w:color w:val="000000" w:themeColor="text1"/>
        </w:rPr>
      </w:pPr>
      <w:r w:rsidRPr="00440977">
        <w:rPr>
          <w:rFonts w:cs="Arial"/>
          <w:color w:val="000000" w:themeColor="text1"/>
        </w:rPr>
        <w:t>If the target does not support a local/co-located UPF, the SMF is informed and</w:t>
      </w:r>
      <w:r w:rsidR="00C23056" w:rsidRPr="00440977">
        <w:rPr>
          <w:rFonts w:cs="Arial"/>
          <w:color w:val="000000" w:themeColor="text1"/>
        </w:rPr>
        <w:t xml:space="preserve"> provided the Target</w:t>
      </w:r>
      <w:r w:rsidRPr="00440977">
        <w:rPr>
          <w:rFonts w:cs="Arial"/>
          <w:color w:val="000000" w:themeColor="text1"/>
        </w:rPr>
        <w:t xml:space="preserve"> N3 tunnel address (TEID and IP@) in Step 9</w:t>
      </w:r>
      <w:r w:rsidR="00146CC0" w:rsidRPr="00440977">
        <w:rPr>
          <w:rFonts w:cs="Arial"/>
          <w:color w:val="000000" w:themeColor="text1"/>
        </w:rPr>
        <w:t>, as would normally occur at handover</w:t>
      </w:r>
      <w:r w:rsidRPr="00440977">
        <w:rPr>
          <w:rFonts w:cs="Arial"/>
          <w:color w:val="000000" w:themeColor="text1"/>
        </w:rPr>
        <w:t>.   The SMF selects a new UPF (eg: in a Data Center) and provides the UPF N3 tunnel address to the Target gNB in Step 11.</w:t>
      </w:r>
    </w:p>
    <w:p w14:paraId="50257B17" w14:textId="77777777" w:rsidR="00C52B86" w:rsidRPr="00C52B86" w:rsidRDefault="00C52B86" w:rsidP="00C52B86">
      <w:pPr>
        <w:pStyle w:val="ListParagraph"/>
        <w:spacing w:after="0"/>
        <w:ind w:left="1440"/>
        <w:jc w:val="both"/>
        <w:rPr>
          <w:rFonts w:cs="Arial"/>
          <w:color w:val="595959" w:themeColor="text1" w:themeTint="A6"/>
        </w:rPr>
      </w:pPr>
    </w:p>
    <w:bookmarkStart w:id="4" w:name="_Hlk502658052"/>
    <w:p w14:paraId="7DD9293E" w14:textId="087AF07B" w:rsidR="00850045" w:rsidRPr="0036581E" w:rsidRDefault="00E414A8" w:rsidP="0036581E">
      <w:pPr>
        <w:rPr>
          <w:lang w:val="en-GB"/>
        </w:rPr>
      </w:pPr>
      <w:r>
        <w:rPr>
          <w:lang w:val="en-GB" w:eastAsia="ja-JP"/>
        </w:rPr>
        <w:object w:dxaOrig="9705" w:dyaOrig="8175" w14:anchorId="035206D5">
          <v:shape id="_x0000_i1028" type="#_x0000_t75" style="width:484.7pt;height:408.85pt" o:ole="">
            <v:imagedata r:id="rId19" o:title=""/>
          </v:shape>
          <o:OLEObject Type="Embed" ProgID="Visio.Drawing.11" ShapeID="_x0000_i1028" DrawAspect="Content" ObjectID="_1587463157" r:id="rId20"/>
        </w:object>
      </w:r>
      <w:bookmarkEnd w:id="4"/>
    </w:p>
    <w:p w14:paraId="677F0476" w14:textId="24FD6206" w:rsidR="00AC5F5F" w:rsidRPr="00AC5F5F" w:rsidRDefault="00657890" w:rsidP="00AC5F5F">
      <w:pPr>
        <w:jc w:val="center"/>
      </w:pPr>
      <w:r>
        <w:t>Figure 6</w:t>
      </w:r>
      <w:r w:rsidR="00AC5F5F" w:rsidRPr="00AC5F5F">
        <w:t xml:space="preserve">: Handover with integrated PDU Session Anchor Relocation for Ethernet </w:t>
      </w:r>
      <w:r w:rsidR="00B50AFE">
        <w:t xml:space="preserve">or IAB Unstructured </w:t>
      </w:r>
      <w:r w:rsidR="00AC5F5F" w:rsidRPr="00AC5F5F">
        <w:t>PDU Sessions</w:t>
      </w:r>
    </w:p>
    <w:p w14:paraId="027C5929" w14:textId="63A8AC05" w:rsidR="00AC5F5F" w:rsidRDefault="00AC5F5F" w:rsidP="001E3787">
      <w:pPr>
        <w:rPr>
          <w:highlight w:val="yellow"/>
        </w:rPr>
      </w:pPr>
    </w:p>
    <w:p w14:paraId="58DC173B" w14:textId="3639E6AB" w:rsidR="00C52B86" w:rsidRPr="00C52B86" w:rsidRDefault="00D9371C" w:rsidP="001E3787">
      <w:pPr>
        <w:rPr>
          <w:b/>
        </w:rPr>
      </w:pPr>
      <w:r>
        <w:rPr>
          <w:b/>
        </w:rPr>
        <w:t>Observation 1</w:t>
      </w:r>
      <w:r w:rsidR="00B50AFE">
        <w:rPr>
          <w:b/>
        </w:rPr>
        <w:t>5</w:t>
      </w:r>
      <w:r w:rsidR="00C52B86" w:rsidRPr="00C52B86">
        <w:rPr>
          <w:b/>
        </w:rPr>
        <w:t>:</w:t>
      </w:r>
      <w:r w:rsidR="00C52B86">
        <w:rPr>
          <w:b/>
        </w:rPr>
        <w:t xml:space="preserve"> </w:t>
      </w:r>
      <w:r w:rsidR="00C52B86">
        <w:t>Relocation</w:t>
      </w:r>
      <w:r w:rsidR="00C52B86" w:rsidRPr="00C52B86">
        <w:t xml:space="preserve"> </w:t>
      </w:r>
      <w:r w:rsidR="00C52B86">
        <w:t>of Ethernet</w:t>
      </w:r>
      <w:r w:rsidR="00B50AFE">
        <w:t xml:space="preserve"> or IAB Unstructured</w:t>
      </w:r>
      <w:r w:rsidR="00C52B86">
        <w:t xml:space="preserve"> </w:t>
      </w:r>
      <w:r w:rsidR="00C52B86" w:rsidRPr="00C52B86">
        <w:t>PDU Session anchor</w:t>
      </w:r>
      <w:r w:rsidR="00C52B86">
        <w:t>s</w:t>
      </w:r>
      <w:r w:rsidR="00C52B86" w:rsidRPr="00C52B86">
        <w:t xml:space="preserve"> </w:t>
      </w:r>
      <w:r w:rsidR="00C52B86">
        <w:t>(UPFs) between IAB nodes</w:t>
      </w:r>
      <w:r w:rsidR="00C52B86" w:rsidRPr="00C52B86">
        <w:t xml:space="preserve"> may be made part of Handover.  The number of messages in the handover sequence is either uncha</w:t>
      </w:r>
      <w:r w:rsidR="007974F7">
        <w:t>nged</w:t>
      </w:r>
      <w:r w:rsidR="00776BF5">
        <w:t>,</w:t>
      </w:r>
      <w:r w:rsidR="007974F7">
        <w:t xml:space="preserve"> or reduced by eliminating Path Switch Request/Response.</w:t>
      </w:r>
      <w:r w:rsidR="00C52B86">
        <w:t xml:space="preserve"> </w:t>
      </w:r>
      <w:r w:rsidR="00C52B86">
        <w:rPr>
          <w:b/>
        </w:rPr>
        <w:t xml:space="preserve"> </w:t>
      </w:r>
    </w:p>
    <w:p w14:paraId="5764D428" w14:textId="4CBBF8C1" w:rsidR="001E3787" w:rsidRDefault="00657890" w:rsidP="00FB78B7">
      <w:r>
        <w:t>In figure 6</w:t>
      </w:r>
      <w:r w:rsidR="009647DA">
        <w:t xml:space="preserve"> we have designated the Source and Target as “gNB/UPF” rather than IAB node.   </w:t>
      </w:r>
      <w:r w:rsidR="00776BF5">
        <w:t xml:space="preserve">In addition to supporting IAB, </w:t>
      </w:r>
      <w:r w:rsidR="009647DA">
        <w:t>Handover with integrated Ethernet</w:t>
      </w:r>
      <w:r w:rsidR="00B50AFE">
        <w:t xml:space="preserve"> or Unstructured</w:t>
      </w:r>
      <w:r w:rsidR="009647DA">
        <w:t xml:space="preserve"> PDU Session Anchor </w:t>
      </w:r>
      <w:r w:rsidR="00776BF5">
        <w:t>relocation</w:t>
      </w:r>
      <w:r w:rsidR="00927A8E">
        <w:t xml:space="preserve"> may be used anytime it is desirable to co-locate a gNB with a UPF</w:t>
      </w:r>
      <w:r w:rsidR="00C23056">
        <w:t xml:space="preserve"> for Ethernet</w:t>
      </w:r>
      <w:r w:rsidR="00B50AFE">
        <w:t xml:space="preserve"> or Unstructured</w:t>
      </w:r>
      <w:r w:rsidR="00C23056">
        <w:t xml:space="preserve"> service</w:t>
      </w:r>
      <w:r w:rsidR="00927A8E">
        <w:t>, for example in enterprise deployments where a simple 5G access point is needed that provides an Ethernet connection to a private enterprise LAN.</w:t>
      </w:r>
    </w:p>
    <w:p w14:paraId="0431521A" w14:textId="3640CADD" w:rsidR="00BA0393" w:rsidRDefault="001A1D8E" w:rsidP="00FB78B7">
      <w:r>
        <w:rPr>
          <w:b/>
        </w:rPr>
        <w:t>Observation 1</w:t>
      </w:r>
      <w:r w:rsidR="00B50AFE">
        <w:rPr>
          <w:b/>
        </w:rPr>
        <w:t>6</w:t>
      </w:r>
      <w:r w:rsidR="00927A8E" w:rsidRPr="00927A8E">
        <w:rPr>
          <w:b/>
        </w:rPr>
        <w:t>:</w:t>
      </w:r>
      <w:r w:rsidR="00927A8E">
        <w:t xml:space="preserve"> Handover with integrated Ethernet</w:t>
      </w:r>
      <w:r w:rsidR="00D61AC7">
        <w:t xml:space="preserve"> or Unstructured</w:t>
      </w:r>
      <w:r w:rsidR="00927A8E">
        <w:t xml:space="preserve"> PDU Session Anchor reloca</w:t>
      </w:r>
      <w:r w:rsidR="00F56E5F">
        <w:t xml:space="preserve">tion may have applications beyond IAB, particularly </w:t>
      </w:r>
      <w:r w:rsidR="00927A8E">
        <w:t xml:space="preserve">to </w:t>
      </w:r>
      <w:r w:rsidR="00F56E5F">
        <w:t>support mobility for</w:t>
      </w:r>
      <w:r w:rsidR="00927A8E">
        <w:t xml:space="preserve"> 5G access points that provide Ethernet service.</w:t>
      </w:r>
    </w:p>
    <w:p w14:paraId="11562A0D" w14:textId="4DD4D181" w:rsidR="00D61AC7" w:rsidRDefault="00DE6CB0" w:rsidP="00D61AC7">
      <w:pPr>
        <w:pStyle w:val="Heading1"/>
        <w:rPr>
          <w:lang w:val="en-US"/>
        </w:rPr>
      </w:pPr>
      <w:r>
        <w:rPr>
          <w:lang w:val="en-US"/>
        </w:rPr>
        <w:t>4</w:t>
      </w:r>
      <w:r w:rsidR="00CD4C7B" w:rsidRPr="0001093E">
        <w:rPr>
          <w:lang w:val="en-US"/>
        </w:rPr>
        <w:tab/>
      </w:r>
      <w:r w:rsidR="00D61AC7">
        <w:rPr>
          <w:lang w:val="en-US"/>
        </w:rPr>
        <w:t>Startup Procedure</w:t>
      </w:r>
    </w:p>
    <w:p w14:paraId="3197EF05" w14:textId="77777777" w:rsidR="00D61AC7" w:rsidRDefault="00D61AC7" w:rsidP="00D61AC7">
      <w:r>
        <w:t>The Startup Procedure is shown for the two-hop IAB node architecture shown in figure 2.  It is based on Release 15 procedures with optimizations described in section 2.</w:t>
      </w:r>
    </w:p>
    <w:p w14:paraId="2CB9526F" w14:textId="77777777" w:rsidR="00D61AC7" w:rsidRDefault="00D61AC7" w:rsidP="00D61AC7">
      <w:r>
        <w:t>Preconditions:</w:t>
      </w:r>
    </w:p>
    <w:p w14:paraId="5C9C27F7" w14:textId="77777777" w:rsidR="00D61AC7" w:rsidRDefault="00D61AC7" w:rsidP="00D61AC7">
      <w:pPr>
        <w:pStyle w:val="ListParagraph"/>
        <w:numPr>
          <w:ilvl w:val="0"/>
          <w:numId w:val="19"/>
        </w:numPr>
      </w:pPr>
      <w:r>
        <w:t xml:space="preserve">As part of IAB node OA&amp;M, a Subscriber Record has been established in the UDM for each IAB Node UE.   This may be in a dedicated UDM for IAB node UEs. </w:t>
      </w:r>
    </w:p>
    <w:p w14:paraId="6DB61F0C" w14:textId="77777777" w:rsidR="00D61AC7" w:rsidRDefault="00D61AC7" w:rsidP="00D61AC7">
      <w:pPr>
        <w:pStyle w:val="ListParagraph"/>
      </w:pPr>
    </w:p>
    <w:p w14:paraId="7ED1F3E9" w14:textId="3A54901B" w:rsidR="00D61AC7" w:rsidRDefault="00D61AC7" w:rsidP="00D61AC7">
      <w:pPr>
        <w:pStyle w:val="ListParagraph"/>
        <w:ind w:left="0"/>
        <w:jc w:val="center"/>
      </w:pPr>
      <w:r w:rsidRPr="00F72900">
        <w:rPr>
          <w:noProof/>
        </w:rPr>
        <w:lastRenderedPageBreak/>
        <w:drawing>
          <wp:inline distT="0" distB="0" distL="0" distR="0" wp14:anchorId="24C0BE6D" wp14:editId="05056085">
            <wp:extent cx="6219825" cy="2962275"/>
            <wp:effectExtent l="0" t="0" r="952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19825" cy="2962275"/>
                    </a:xfrm>
                    <a:prstGeom prst="rect">
                      <a:avLst/>
                    </a:prstGeom>
                    <a:noFill/>
                    <a:ln>
                      <a:noFill/>
                    </a:ln>
                  </pic:spPr>
                </pic:pic>
              </a:graphicData>
            </a:graphic>
          </wp:inline>
        </w:drawing>
      </w:r>
    </w:p>
    <w:p w14:paraId="578728DB" w14:textId="77777777" w:rsidR="00D61AC7" w:rsidRDefault="00D61AC7" w:rsidP="00D61AC7">
      <w:pPr>
        <w:pStyle w:val="ListParagraph"/>
      </w:pPr>
    </w:p>
    <w:p w14:paraId="77373318" w14:textId="77777777" w:rsidR="00D61AC7" w:rsidRDefault="00D61AC7" w:rsidP="00D61AC7">
      <w:pPr>
        <w:pStyle w:val="ListParagraph"/>
        <w:jc w:val="center"/>
      </w:pPr>
      <w:r>
        <w:t>Figure 7: IAB Startup Procedure</w:t>
      </w:r>
    </w:p>
    <w:p w14:paraId="1BB0223F" w14:textId="77777777" w:rsidR="00D61AC7" w:rsidRDefault="00D61AC7" w:rsidP="00D61AC7">
      <w:pPr>
        <w:pStyle w:val="ListParagraph"/>
        <w:jc w:val="center"/>
      </w:pPr>
    </w:p>
    <w:p w14:paraId="4F1E8E8C" w14:textId="77777777" w:rsidR="00D61AC7" w:rsidRDefault="00D61AC7" w:rsidP="00D61AC7">
      <w:pPr>
        <w:pStyle w:val="ListParagraph"/>
        <w:numPr>
          <w:ilvl w:val="0"/>
          <w:numId w:val="20"/>
        </w:numPr>
      </w:pPr>
      <w:r>
        <w:t xml:space="preserve">The IAB Node 1 UE registers with the NGC according to the General Registration procedure in TS 23.502 section </w:t>
      </w:r>
      <w:r w:rsidRPr="00050CA8">
        <w:t>4.2.2.2.2</w:t>
      </w:r>
      <w:r>
        <w:t xml:space="preserve">.  The IAB Node UE requests an IAB network slice (S-NSSAI). The IAB Node is authenticated if needed according to the Registration procedure.   </w:t>
      </w:r>
    </w:p>
    <w:p w14:paraId="624F6B85" w14:textId="77777777" w:rsidR="00D61AC7" w:rsidRDefault="00D61AC7" w:rsidP="00D61AC7">
      <w:pPr>
        <w:pStyle w:val="ListParagraph"/>
      </w:pPr>
    </w:p>
    <w:p w14:paraId="1BDCC547" w14:textId="77777777" w:rsidR="00D61AC7" w:rsidRPr="00A028BA" w:rsidRDefault="00D61AC7" w:rsidP="00D61AC7">
      <w:pPr>
        <w:pStyle w:val="ListParagraph"/>
        <w:numPr>
          <w:ilvl w:val="0"/>
          <w:numId w:val="20"/>
        </w:numPr>
      </w:pPr>
      <w:r>
        <w:t xml:space="preserve">The IAB Node 1 UE establishes PDU sessions for OA&amp;M, Control Plane and User Plane.  </w:t>
      </w:r>
      <w:r>
        <w:rPr>
          <w:color w:val="FF0000"/>
        </w:rPr>
        <w:t>Additional PDU sessions may be desirable and are</w:t>
      </w:r>
      <w:r w:rsidRPr="00A028BA">
        <w:rPr>
          <w:color w:val="FF0000"/>
        </w:rPr>
        <w:t xml:space="preserve"> FFS.</w:t>
      </w:r>
    </w:p>
    <w:p w14:paraId="7F890736" w14:textId="77777777" w:rsidR="00D61AC7" w:rsidRDefault="00D61AC7" w:rsidP="00D61AC7">
      <w:pPr>
        <w:pStyle w:val="ListParagraph"/>
      </w:pPr>
    </w:p>
    <w:p w14:paraId="46E69B54" w14:textId="77777777" w:rsidR="00D61AC7" w:rsidRDefault="00D61AC7" w:rsidP="00D61AC7">
      <w:pPr>
        <w:pStyle w:val="ListParagraph"/>
        <w:numPr>
          <w:ilvl w:val="0"/>
          <w:numId w:val="20"/>
        </w:numPr>
      </w:pPr>
      <w:r>
        <w:t>The IAB Node 1 gNB uses the connectivity provided by the OA&amp;M PDU session to obtain configuration information from OA&amp;M</w:t>
      </w:r>
    </w:p>
    <w:p w14:paraId="17E1B0F9" w14:textId="77777777" w:rsidR="00D61AC7" w:rsidRDefault="00D61AC7" w:rsidP="00D61AC7">
      <w:pPr>
        <w:pStyle w:val="ListParagraph"/>
      </w:pPr>
    </w:p>
    <w:p w14:paraId="484EF090" w14:textId="77777777" w:rsidR="00D61AC7" w:rsidRDefault="00D61AC7" w:rsidP="00D61AC7">
      <w:pPr>
        <w:pStyle w:val="ListParagraph"/>
        <w:numPr>
          <w:ilvl w:val="0"/>
          <w:numId w:val="20"/>
        </w:numPr>
      </w:pPr>
      <w:r>
        <w:t xml:space="preserve">The IAB Node 1 gNB uses the connectivity provided by the Control Plane PDU session to setup the NG interface to the NGC, and Xn interfaces with neighbors.  When radio setup is complete, UE service is enabled.   </w:t>
      </w:r>
    </w:p>
    <w:p w14:paraId="176F8F52" w14:textId="77777777" w:rsidR="00D61AC7" w:rsidRDefault="00D61AC7" w:rsidP="00D61AC7">
      <w:pPr>
        <w:pStyle w:val="ListParagraph"/>
      </w:pPr>
    </w:p>
    <w:p w14:paraId="2DD9E973" w14:textId="77777777" w:rsidR="00D61AC7" w:rsidRDefault="00D61AC7" w:rsidP="00D61AC7">
      <w:pPr>
        <w:pStyle w:val="ListParagraph"/>
        <w:numPr>
          <w:ilvl w:val="0"/>
          <w:numId w:val="20"/>
        </w:numPr>
      </w:pPr>
      <w:r>
        <w:t>Same as Step 1 with IAB Node 2 UE taking the place of IAB Node 1 UE.  Additionally the IAB Node 1 gNB sends Registration signaling to the NGC via the PDU session established by the IAB Node 1 UE.</w:t>
      </w:r>
    </w:p>
    <w:p w14:paraId="1BDD9E25" w14:textId="77777777" w:rsidR="00D61AC7" w:rsidRDefault="00D61AC7" w:rsidP="00D61AC7">
      <w:pPr>
        <w:pStyle w:val="ListParagraph"/>
      </w:pPr>
    </w:p>
    <w:p w14:paraId="2008C237" w14:textId="77777777" w:rsidR="00D61AC7" w:rsidRDefault="00D61AC7" w:rsidP="00D61AC7">
      <w:pPr>
        <w:pStyle w:val="ListParagraph"/>
        <w:numPr>
          <w:ilvl w:val="0"/>
          <w:numId w:val="20"/>
        </w:numPr>
      </w:pPr>
      <w:r>
        <w:t xml:space="preserve">Same as Step 2 with IAB Node 2 UE taking the place of IAB Node 1 UE, and UPF selection proposed in section 3.2 is applied.   </w:t>
      </w:r>
    </w:p>
    <w:p w14:paraId="0B0F8A7B" w14:textId="77777777" w:rsidR="00D61AC7" w:rsidRDefault="00D61AC7" w:rsidP="00D61AC7">
      <w:pPr>
        <w:pStyle w:val="ListParagraph"/>
      </w:pPr>
    </w:p>
    <w:p w14:paraId="6E4043A2" w14:textId="77777777" w:rsidR="00D61AC7" w:rsidRDefault="00D61AC7" w:rsidP="00D61AC7">
      <w:pPr>
        <w:pStyle w:val="ListParagraph"/>
        <w:numPr>
          <w:ilvl w:val="0"/>
          <w:numId w:val="20"/>
        </w:numPr>
      </w:pPr>
      <w:r>
        <w:t>Same as step 3 with IAB Node 2 UE taking the place of IAB Node 1 UE, except configuration information is relayed across two chained PDU Sessions, the first between the IAB Node 2 UE and IAB Node 1 UPF, and the second between the IAB Node 1 UE and the UPF selected in step 2.</w:t>
      </w:r>
    </w:p>
    <w:p w14:paraId="326F8B79" w14:textId="77777777" w:rsidR="00D61AC7" w:rsidRDefault="00D61AC7" w:rsidP="00D61AC7">
      <w:pPr>
        <w:pStyle w:val="ListParagraph"/>
      </w:pPr>
    </w:p>
    <w:p w14:paraId="7C4670E7" w14:textId="77777777" w:rsidR="00D61AC7" w:rsidRDefault="00D61AC7" w:rsidP="00D61AC7">
      <w:pPr>
        <w:pStyle w:val="ListParagraph"/>
        <w:numPr>
          <w:ilvl w:val="0"/>
          <w:numId w:val="20"/>
        </w:numPr>
      </w:pPr>
      <w:r>
        <w:t>Same as step 4, except F1 is setup rather than NG and Xn, and signaling and user plane traffic are each relayed across two chained PDU Sessions.</w:t>
      </w:r>
    </w:p>
    <w:p w14:paraId="356646DA" w14:textId="77777777" w:rsidR="00D61AC7" w:rsidRDefault="00D61AC7" w:rsidP="00D61AC7">
      <w:r w:rsidRPr="009071F3">
        <w:rPr>
          <w:b/>
        </w:rPr>
        <w:t>Observation</w:t>
      </w:r>
      <w:r>
        <w:rPr>
          <w:b/>
        </w:rPr>
        <w:t xml:space="preserve"> 16</w:t>
      </w:r>
      <w:r w:rsidRPr="009071F3">
        <w:rPr>
          <w:b/>
        </w:rPr>
        <w:t xml:space="preserve">: </w:t>
      </w:r>
      <w:r>
        <w:t>IAB setup may use Release 15 procedures with little to no modification</w:t>
      </w:r>
    </w:p>
    <w:p w14:paraId="657F2E73" w14:textId="6FA6F101" w:rsidR="00D61AC7" w:rsidRDefault="00D61AC7" w:rsidP="00776BF5">
      <w:r w:rsidRPr="009071F3">
        <w:rPr>
          <w:b/>
        </w:rPr>
        <w:t>Proposal 3:</w:t>
      </w:r>
      <w:r>
        <w:t xml:space="preserve"> IAB Setup procedures should be based on mechanisms defined in release 15 that establish connectivity from the UE to the RAN and NGC.   The proposed mechanisms should be documented in TR 38.874</w:t>
      </w:r>
    </w:p>
    <w:p w14:paraId="5FF0E443" w14:textId="61D78F83" w:rsidR="00CD4C7B" w:rsidRDefault="00DE6CB0" w:rsidP="00CD4C7B">
      <w:pPr>
        <w:pStyle w:val="Heading1"/>
        <w:rPr>
          <w:lang w:val="en-US"/>
        </w:rPr>
      </w:pPr>
      <w:r>
        <w:rPr>
          <w:lang w:val="en-US"/>
        </w:rPr>
        <w:t>5</w:t>
      </w:r>
      <w:r w:rsidR="00D61AC7">
        <w:rPr>
          <w:lang w:val="en-US"/>
        </w:rPr>
        <w:tab/>
      </w:r>
      <w:r w:rsidR="00C4640D">
        <w:rPr>
          <w:lang w:val="en-US"/>
        </w:rPr>
        <w:t>Proposal</w:t>
      </w:r>
      <w:r w:rsidR="00991CF3">
        <w:rPr>
          <w:lang w:val="en-US"/>
        </w:rPr>
        <w:t>s</w:t>
      </w:r>
    </w:p>
    <w:p w14:paraId="44083637" w14:textId="7FB1032D" w:rsidR="004B3389" w:rsidRDefault="004B3389" w:rsidP="00C4640D">
      <w:r w:rsidRPr="004B3389">
        <w:t>We make the following observations and proposals:</w:t>
      </w:r>
    </w:p>
    <w:p w14:paraId="40CB71C9" w14:textId="72789717" w:rsidR="00931D4B" w:rsidRDefault="00931D4B" w:rsidP="00931D4B">
      <w:r w:rsidRPr="0077046C">
        <w:rPr>
          <w:b/>
        </w:rPr>
        <w:t>Observation 1:</w:t>
      </w:r>
      <w:r>
        <w:t xml:space="preserve"> An IAB Connectivity Service may transport any interface the is carried via IP or Ethernet, including </w:t>
      </w:r>
      <w:r w:rsidRPr="00072218">
        <w:t xml:space="preserve">N1, N2, N3, N4, Xn, F1, N3, OA&amp;M, Wifi </w:t>
      </w:r>
      <w:r>
        <w:t>Ethernet, LTE S1</w:t>
      </w:r>
    </w:p>
    <w:p w14:paraId="68E25F7F" w14:textId="77777777" w:rsidR="00B67FFA" w:rsidRDefault="00B67FFA" w:rsidP="00B67FFA">
      <w:r w:rsidRPr="002E408B">
        <w:rPr>
          <w:b/>
        </w:rPr>
        <w:lastRenderedPageBreak/>
        <w:t>Observation 2:</w:t>
      </w:r>
      <w:r>
        <w:t xml:space="preserve">  UE serving IAB nodes may contain full gNBs or gNBs that are split CU/DU.  When an IAB node serves other downstream IAB nodes, it contains a full gNB.</w:t>
      </w:r>
    </w:p>
    <w:p w14:paraId="79CEBC28" w14:textId="0B224A81" w:rsidR="00BC05FB" w:rsidRDefault="00BC05FB" w:rsidP="00931D4B">
      <w:r w:rsidRPr="002E408B">
        <w:rPr>
          <w:b/>
        </w:rPr>
        <w:t>O</w:t>
      </w:r>
      <w:r>
        <w:rPr>
          <w:b/>
        </w:rPr>
        <w:t>bservation 3</w:t>
      </w:r>
      <w:r w:rsidRPr="002E408B">
        <w:rPr>
          <w:b/>
        </w:rPr>
        <w:t>:</w:t>
      </w:r>
      <w:r>
        <w:t xml:space="preserve">  Ethernet or Unstructured PDU Sessions may be used for backhaul.   The selection is FFS and is dependent on the routng/forwarding mechanism selected to control the path of packet flows over IAB hops.</w:t>
      </w:r>
    </w:p>
    <w:p w14:paraId="3A050EA4" w14:textId="17494492" w:rsidR="00931D4B" w:rsidRPr="00786399" w:rsidRDefault="00931D4B" w:rsidP="00931D4B">
      <w:pPr>
        <w:rPr>
          <w:lang w:val="pl-PL"/>
        </w:rPr>
      </w:pPr>
      <w:r w:rsidRPr="00662020">
        <w:rPr>
          <w:b/>
        </w:rPr>
        <w:t xml:space="preserve">Observation </w:t>
      </w:r>
      <w:r w:rsidR="00BC05FB">
        <w:rPr>
          <w:b/>
        </w:rPr>
        <w:t>4</w:t>
      </w:r>
      <w:r w:rsidRPr="00662020">
        <w:rPr>
          <w:b/>
        </w:rPr>
        <w:t>:</w:t>
      </w:r>
      <w:r>
        <w:t xml:space="preserve">  Network Slicing </w:t>
      </w:r>
      <w:r w:rsidR="008114D5">
        <w:t>may be a good</w:t>
      </w:r>
      <w:r>
        <w:t xml:space="preserve"> way to customize PDU sessions used for backhaul, and isolate resources used for backhaul from those used for access, but it is not required.</w:t>
      </w:r>
    </w:p>
    <w:p w14:paraId="3F1DA978" w14:textId="70D84836" w:rsidR="00931D4B" w:rsidRDefault="00931D4B" w:rsidP="00931D4B">
      <w:r w:rsidRPr="00662020">
        <w:rPr>
          <w:b/>
        </w:rPr>
        <w:t xml:space="preserve">Observation </w:t>
      </w:r>
      <w:r w:rsidR="00BC05FB">
        <w:rPr>
          <w:b/>
        </w:rPr>
        <w:t>5</w:t>
      </w:r>
      <w:r w:rsidRPr="00662020">
        <w:rPr>
          <w:b/>
        </w:rPr>
        <w:t>:</w:t>
      </w:r>
      <w:r w:rsidR="00E8227E">
        <w:t xml:space="preserve"> An</w:t>
      </w:r>
      <w:r>
        <w:t xml:space="preserve"> IAB Node embedded UE may setup separate PDU Sessions to transport traffic of different types (eg: u-plane, c-plane, OA&amp;M).  Traffic from multiple subscriber UEs may be aggregated by the IAB Node embedded UE onto a PDU Session and transported transparently.</w:t>
      </w:r>
    </w:p>
    <w:p w14:paraId="115C3F53" w14:textId="3BD5F67F" w:rsidR="00B67FFA" w:rsidRPr="005B46FF" w:rsidRDefault="00B67FFA" w:rsidP="00B67FFA">
      <w:r w:rsidRPr="00EC0710">
        <w:rPr>
          <w:b/>
          <w:lang w:val="en-GB"/>
        </w:rPr>
        <w:t>Observation 6:</w:t>
      </w:r>
      <w:r>
        <w:rPr>
          <w:lang w:val="en-GB"/>
        </w:rPr>
        <w:t xml:space="preserve"> IAB nodes that may act as intermediate hops between a Donor and a UE Serving IAB node contain a gNB and greatly simplified UPF.  The gNB may serve UEs directly connected to the IAB Node, or these UEs may be served by a separate DU in the IAB node (with coordinated scheduling</w:t>
      </w:r>
      <w:r w:rsidR="00827577">
        <w:rPr>
          <w:lang w:val="en-GB"/>
        </w:rPr>
        <w:t xml:space="preserve"> for in-band IAB</w:t>
      </w:r>
      <w:r>
        <w:rPr>
          <w:lang w:val="en-GB"/>
        </w:rPr>
        <w:t xml:space="preserve">). </w:t>
      </w:r>
    </w:p>
    <w:p w14:paraId="58C96CAE" w14:textId="1291491B" w:rsidR="00931D4B" w:rsidRDefault="00931D4B" w:rsidP="00931D4B">
      <w:pPr>
        <w:pStyle w:val="TF"/>
        <w:jc w:val="left"/>
        <w:rPr>
          <w:rFonts w:ascii="Times New Roman" w:hAnsi="Times New Roman"/>
          <w:b w:val="0"/>
        </w:rPr>
      </w:pPr>
      <w:r>
        <w:rPr>
          <w:rFonts w:ascii="Times New Roman" w:hAnsi="Times New Roman"/>
        </w:rPr>
        <w:t xml:space="preserve">Observation </w:t>
      </w:r>
      <w:r w:rsidR="00BC05FB">
        <w:rPr>
          <w:rFonts w:ascii="Times New Roman" w:hAnsi="Times New Roman"/>
        </w:rPr>
        <w:t>7</w:t>
      </w:r>
      <w:r w:rsidRPr="004A1716">
        <w:rPr>
          <w:rFonts w:ascii="Times New Roman" w:hAnsi="Times New Roman"/>
        </w:rPr>
        <w:t>:</w:t>
      </w:r>
      <w:r>
        <w:rPr>
          <w:rFonts w:ascii="Times New Roman" w:hAnsi="Times New Roman"/>
          <w:b w:val="0"/>
        </w:rPr>
        <w:t xml:space="preserve">  Ethernet </w:t>
      </w:r>
      <w:r w:rsidR="001401FC">
        <w:rPr>
          <w:rFonts w:ascii="Times New Roman" w:hAnsi="Times New Roman"/>
          <w:b w:val="0"/>
        </w:rPr>
        <w:t xml:space="preserve">or Unstructured </w:t>
      </w:r>
      <w:r>
        <w:rPr>
          <w:rFonts w:ascii="Times New Roman" w:hAnsi="Times New Roman"/>
          <w:b w:val="0"/>
        </w:rPr>
        <w:t>Connectivity Service over backhaul hops requires no change to current IP address management, and backhaul PDU Sessions need</w:t>
      </w:r>
      <w:r w:rsidRPr="000A78A3">
        <w:rPr>
          <w:rFonts w:ascii="Times New Roman" w:hAnsi="Times New Roman"/>
          <w:b w:val="0"/>
        </w:rPr>
        <w:t xml:space="preserve"> not</w:t>
      </w:r>
      <w:r>
        <w:rPr>
          <w:rFonts w:ascii="Times New Roman" w:hAnsi="Times New Roman"/>
          <w:b w:val="0"/>
        </w:rPr>
        <w:t xml:space="preserve"> be</w:t>
      </w:r>
      <w:r w:rsidRPr="000A78A3">
        <w:rPr>
          <w:rFonts w:ascii="Times New Roman" w:hAnsi="Times New Roman"/>
          <w:b w:val="0"/>
        </w:rPr>
        <w:t xml:space="preserve"> concerned with IP address management</w:t>
      </w:r>
      <w:r>
        <w:rPr>
          <w:rFonts w:ascii="Times New Roman" w:hAnsi="Times New Roman"/>
          <w:b w:val="0"/>
        </w:rPr>
        <w:t xml:space="preserve">.  </w:t>
      </w:r>
      <w:r w:rsidR="00BC05FB" w:rsidRPr="00BC05FB">
        <w:rPr>
          <w:rFonts w:ascii="Times New Roman" w:hAnsi="Times New Roman"/>
          <w:b w:val="0"/>
        </w:rPr>
        <w:t xml:space="preserve">3GPP may select between IP, Ethernet or a 3GPP protocol to forward packets to the correct next hop node.  </w:t>
      </w:r>
      <w:r>
        <w:rPr>
          <w:rFonts w:ascii="Times New Roman" w:hAnsi="Times New Roman"/>
          <w:b w:val="0"/>
        </w:rPr>
        <w:t xml:space="preserve">  </w:t>
      </w:r>
    </w:p>
    <w:p w14:paraId="144A5F00" w14:textId="69600B41" w:rsidR="00D83B09" w:rsidRDefault="00D83B09" w:rsidP="00D83B09">
      <w:r w:rsidRPr="003D2925">
        <w:rPr>
          <w:b/>
        </w:rPr>
        <w:t xml:space="preserve">Observation </w:t>
      </w:r>
      <w:r w:rsidR="00C315E1">
        <w:rPr>
          <w:b/>
        </w:rPr>
        <w:t>8</w:t>
      </w:r>
      <w:r w:rsidRPr="003D2925">
        <w:rPr>
          <w:b/>
        </w:rPr>
        <w:t>:</w:t>
      </w:r>
      <w:r>
        <w:t xml:space="preserve"> The only identified function of IAB Node embedded UPFs is forwarding</w:t>
      </w:r>
      <w:r w:rsidR="00C315E1">
        <w:t>/routing</w:t>
      </w:r>
      <w:r>
        <w:t>.   Layers below “</w:t>
      </w:r>
      <w:r w:rsidR="00C315E1">
        <w:t>FWD</w:t>
      </w:r>
      <w:r>
        <w:t>” in the UPF user plane are not externally exposed and may be left to implementation.</w:t>
      </w:r>
    </w:p>
    <w:p w14:paraId="0B3CF353" w14:textId="1E244513" w:rsidR="00D83B09" w:rsidRDefault="00D83B09" w:rsidP="00D83B09">
      <w:r w:rsidRPr="00D42BAE">
        <w:rPr>
          <w:b/>
        </w:rPr>
        <w:t xml:space="preserve">Observation </w:t>
      </w:r>
      <w:r w:rsidR="00C315E1">
        <w:rPr>
          <w:b/>
        </w:rPr>
        <w:t>9</w:t>
      </w:r>
      <w:r w:rsidRPr="00D42BAE">
        <w:rPr>
          <w:b/>
        </w:rPr>
        <w:t xml:space="preserve">: </w:t>
      </w:r>
      <w:r>
        <w:t xml:space="preserve">A variety of options </w:t>
      </w:r>
      <w:r w:rsidR="00C315E1">
        <w:t>may</w:t>
      </w:r>
      <w:r>
        <w:t xml:space="preserve"> be considered for the</w:t>
      </w:r>
      <w:r w:rsidR="00C315E1">
        <w:t xml:space="preserve"> IAB</w:t>
      </w:r>
      <w:r w:rsidRPr="00D42BAE">
        <w:t xml:space="preserve"> forwarding </w:t>
      </w:r>
      <w:r>
        <w:t>control plane</w:t>
      </w:r>
      <w:r w:rsidR="00C315E1">
        <w:t xml:space="preserve"> protocol</w:t>
      </w:r>
      <w:r>
        <w:t>.  SDN</w:t>
      </w:r>
      <w:r w:rsidR="00C315E1">
        <w:t>-like</w:t>
      </w:r>
      <w:r>
        <w:t xml:space="preserve"> control</w:t>
      </w:r>
      <w:r w:rsidR="00C315E1">
        <w:t>, where a CU programs paths in downstream nodes,</w:t>
      </w:r>
      <w:r>
        <w:t xml:space="preserve"> may have some advantages to customize path selection for IAB based on wireless aspects, while minimizing 3GPP standardization impact.</w:t>
      </w:r>
    </w:p>
    <w:p w14:paraId="4C5EA3CF" w14:textId="2F15CDB3" w:rsidR="00D83B09" w:rsidRDefault="00D83B09" w:rsidP="00D83B09">
      <w:r w:rsidRPr="00F45168">
        <w:rPr>
          <w:b/>
        </w:rPr>
        <w:t xml:space="preserve">Observation </w:t>
      </w:r>
      <w:r w:rsidR="00C315E1">
        <w:rPr>
          <w:b/>
        </w:rPr>
        <w:t>10</w:t>
      </w:r>
      <w:r w:rsidRPr="00F45168">
        <w:rPr>
          <w:b/>
        </w:rPr>
        <w:t>:</w:t>
      </w:r>
      <w:r>
        <w:t xml:space="preserve"> IAB</w:t>
      </w:r>
      <w:r w:rsidR="004F59DD">
        <w:t xml:space="preserve"> </w:t>
      </w:r>
      <w:r>
        <w:t xml:space="preserve">can support multi-connectivity, with multiple paths to the UE.  It may be useful to consider establishing forwarding paths through an available IAB tree structure separately from management of </w:t>
      </w:r>
      <w:r w:rsidR="00324D78">
        <w:t xml:space="preserve">radio level </w:t>
      </w:r>
      <w:r>
        <w:t>UE and IAB node connectivity.</w:t>
      </w:r>
    </w:p>
    <w:p w14:paraId="5CD974A8" w14:textId="604B9F2C" w:rsidR="007C4EDA" w:rsidRDefault="007C4EDA" w:rsidP="007C4EDA">
      <w:pPr>
        <w:rPr>
          <w:lang w:val="en-GB"/>
        </w:rPr>
      </w:pPr>
      <w:r w:rsidRPr="00B24624">
        <w:rPr>
          <w:b/>
          <w:lang w:val="en-GB"/>
        </w:rPr>
        <w:t xml:space="preserve">Observation </w:t>
      </w:r>
      <w:r w:rsidR="00377560">
        <w:rPr>
          <w:b/>
          <w:lang w:val="en-GB"/>
        </w:rPr>
        <w:t>11</w:t>
      </w:r>
      <w:r>
        <w:rPr>
          <w:lang w:val="en-GB"/>
        </w:rPr>
        <w:t>:  The protocol stacks used to transport and the UE Control plane across backhaul hops is identical to that used to transport the Access user plane, and comprises one or more chained PDU sessions.</w:t>
      </w:r>
    </w:p>
    <w:p w14:paraId="1AFD5648" w14:textId="660D0594" w:rsidR="007C4EDA" w:rsidRPr="00597B3E" w:rsidRDefault="007C4EDA" w:rsidP="007C4EDA">
      <w:pPr>
        <w:rPr>
          <w:lang w:val="en-GB"/>
        </w:rPr>
      </w:pPr>
      <w:r w:rsidRPr="00B24624">
        <w:rPr>
          <w:b/>
          <w:lang w:val="en-GB"/>
        </w:rPr>
        <w:t xml:space="preserve">Observation </w:t>
      </w:r>
      <w:r>
        <w:rPr>
          <w:b/>
          <w:lang w:val="en-GB"/>
        </w:rPr>
        <w:t>1</w:t>
      </w:r>
      <w:r w:rsidR="00A93327">
        <w:rPr>
          <w:b/>
          <w:lang w:val="en-GB"/>
        </w:rPr>
        <w:t>2</w:t>
      </w:r>
      <w:r>
        <w:rPr>
          <w:lang w:val="en-GB"/>
        </w:rPr>
        <w:t>:  The protocol stacks used to transport and the IAB node control plane across backhaul hops is identical to that used to transport the UE User plane and UE Control plane and comprises one or more chained PDU sessions.</w:t>
      </w:r>
    </w:p>
    <w:p w14:paraId="042B8AD7" w14:textId="2615D2D7" w:rsidR="001A1D8E" w:rsidRDefault="001A1D8E" w:rsidP="001A1D8E">
      <w:pPr>
        <w:rPr>
          <w:lang w:val="en-GB"/>
        </w:rPr>
      </w:pPr>
      <w:r w:rsidRPr="00456FB2">
        <w:rPr>
          <w:b/>
          <w:lang w:val="en-GB"/>
        </w:rPr>
        <w:t xml:space="preserve">Observation </w:t>
      </w:r>
      <w:r>
        <w:rPr>
          <w:b/>
          <w:lang w:val="en-GB"/>
        </w:rPr>
        <w:t>1</w:t>
      </w:r>
      <w:r w:rsidR="00A93327">
        <w:rPr>
          <w:b/>
          <w:lang w:val="en-GB"/>
        </w:rPr>
        <w:t>3</w:t>
      </w:r>
      <w:r>
        <w:rPr>
          <w:lang w:val="en-GB"/>
        </w:rPr>
        <w:t>: When UE serving IAB nodes contain a DU, efficiency may be improved by disabling PDCP layer encryption in the</w:t>
      </w:r>
      <w:r w:rsidR="00A93327">
        <w:rPr>
          <w:lang w:val="en-GB"/>
        </w:rPr>
        <w:t xml:space="preserve"> IAB</w:t>
      </w:r>
      <w:r>
        <w:rPr>
          <w:lang w:val="en-GB"/>
        </w:rPr>
        <w:t xml:space="preserve"> PDU Sessions.   </w:t>
      </w:r>
    </w:p>
    <w:p w14:paraId="03BBBD96" w14:textId="2E463C07" w:rsidR="001A1D8E" w:rsidRDefault="001A1D8E" w:rsidP="001A1D8E">
      <w:r>
        <w:rPr>
          <w:b/>
        </w:rPr>
        <w:t>Observation 1</w:t>
      </w:r>
      <w:r w:rsidR="00A93327">
        <w:rPr>
          <w:b/>
        </w:rPr>
        <w:t>4</w:t>
      </w:r>
      <w:r w:rsidRPr="00DC3174">
        <w:rPr>
          <w:b/>
        </w:rPr>
        <w:t xml:space="preserve">: </w:t>
      </w:r>
      <w:r w:rsidRPr="00892FCD">
        <w:t>A mechanism similar to that used for LTE relays can make selection of a UPF embedded in an IAB node more efficient</w:t>
      </w:r>
      <w:r>
        <w:t xml:space="preserve"> and avoid use of the NRF to select a UPF based on </w:t>
      </w:r>
      <w:r w:rsidRPr="0013241B">
        <w:t xml:space="preserve">location.   </w:t>
      </w:r>
    </w:p>
    <w:p w14:paraId="39085741" w14:textId="57799BAD" w:rsidR="001A1D8E" w:rsidRPr="00C52B86" w:rsidRDefault="001A1D8E" w:rsidP="001A1D8E">
      <w:pPr>
        <w:rPr>
          <w:b/>
        </w:rPr>
      </w:pPr>
      <w:r>
        <w:rPr>
          <w:b/>
        </w:rPr>
        <w:t>Observation 1</w:t>
      </w:r>
      <w:r w:rsidR="00400AA3">
        <w:rPr>
          <w:b/>
        </w:rPr>
        <w:t>5</w:t>
      </w:r>
      <w:r w:rsidRPr="00C52B86">
        <w:rPr>
          <w:b/>
        </w:rPr>
        <w:t>:</w:t>
      </w:r>
      <w:r>
        <w:rPr>
          <w:b/>
        </w:rPr>
        <w:t xml:space="preserve"> </w:t>
      </w:r>
      <w:r>
        <w:t>Relocation</w:t>
      </w:r>
      <w:r w:rsidRPr="00C52B86">
        <w:t xml:space="preserve"> </w:t>
      </w:r>
      <w:r>
        <w:t xml:space="preserve">of Ethernet </w:t>
      </w:r>
      <w:r w:rsidR="00400AA3">
        <w:t xml:space="preserve">or IAB Unstructured </w:t>
      </w:r>
      <w:r w:rsidRPr="00C52B86">
        <w:t>PDU Session anchor</w:t>
      </w:r>
      <w:r>
        <w:t>s</w:t>
      </w:r>
      <w:r w:rsidRPr="00C52B86">
        <w:t xml:space="preserve"> </w:t>
      </w:r>
      <w:r>
        <w:t>(UPFs) between IAB nodes</w:t>
      </w:r>
      <w:r w:rsidRPr="00C52B86">
        <w:t xml:space="preserve"> may be made part of Handover.  The number of messages in the handover sequence is either uncha</w:t>
      </w:r>
      <w:r>
        <w:t xml:space="preserve">nged or reduced by eliminating Path Switch Request/Response. </w:t>
      </w:r>
      <w:r>
        <w:rPr>
          <w:b/>
        </w:rPr>
        <w:t xml:space="preserve"> </w:t>
      </w:r>
    </w:p>
    <w:p w14:paraId="2C767E27" w14:textId="2B65BB82" w:rsidR="00817107" w:rsidRPr="004B3389" w:rsidRDefault="001A1D8E" w:rsidP="00C4640D">
      <w:r>
        <w:rPr>
          <w:b/>
        </w:rPr>
        <w:t>Observation 1</w:t>
      </w:r>
      <w:r w:rsidR="00400AA3">
        <w:rPr>
          <w:b/>
        </w:rPr>
        <w:t>6</w:t>
      </w:r>
      <w:r w:rsidRPr="00927A8E">
        <w:rPr>
          <w:b/>
        </w:rPr>
        <w:t>:</w:t>
      </w:r>
      <w:r>
        <w:t xml:space="preserve"> Handover with integrated Ethernet </w:t>
      </w:r>
      <w:r w:rsidR="00400AA3">
        <w:t xml:space="preserve">or IAB Unstructured </w:t>
      </w:r>
      <w:r>
        <w:t>PDU Session Anchor relocation may have applications beyond IAB, particularly to support mobility for 5G access points that provide Ethernet service.</w:t>
      </w:r>
    </w:p>
    <w:p w14:paraId="7BEDDAC9" w14:textId="5CC9C7F0" w:rsidR="00C4640D" w:rsidRDefault="00C4640D" w:rsidP="00C4640D">
      <w:pPr>
        <w:rPr>
          <w:b/>
        </w:rPr>
      </w:pPr>
      <w:r>
        <w:rPr>
          <w:b/>
        </w:rPr>
        <w:t xml:space="preserve">Proposal 1: </w:t>
      </w:r>
      <w:r w:rsidRPr="00257D72">
        <w:rPr>
          <w:b/>
        </w:rPr>
        <w:t>PDU Connectivity Services for backhaul hops should</w:t>
      </w:r>
      <w:r w:rsidR="00057884">
        <w:rPr>
          <w:b/>
        </w:rPr>
        <w:t xml:space="preserve"> be studied further in the IAB Study Item and included in</w:t>
      </w:r>
      <w:r w:rsidRPr="00257D72">
        <w:rPr>
          <w:b/>
        </w:rPr>
        <w:t xml:space="preserve"> the technical report.</w:t>
      </w:r>
    </w:p>
    <w:p w14:paraId="45DAC1D6" w14:textId="78D73394" w:rsidR="00C4640D" w:rsidRDefault="00C4640D" w:rsidP="00C4640D">
      <w:pPr>
        <w:rPr>
          <w:b/>
        </w:rPr>
      </w:pPr>
      <w:r>
        <w:rPr>
          <w:b/>
        </w:rPr>
        <w:t>Proposal 2: Optimizations to the PDCP Layer, UPF Selection</w:t>
      </w:r>
      <w:r w:rsidR="003A30BB">
        <w:rPr>
          <w:b/>
        </w:rPr>
        <w:t xml:space="preserve"> for Ethernet</w:t>
      </w:r>
      <w:r w:rsidR="00400AA3">
        <w:rPr>
          <w:b/>
        </w:rPr>
        <w:t xml:space="preserve"> and Unstructured</w:t>
      </w:r>
      <w:r w:rsidR="003A30BB">
        <w:rPr>
          <w:b/>
        </w:rPr>
        <w:t xml:space="preserve"> PDU Sessions</w:t>
      </w:r>
      <w:r w:rsidR="00400AA3">
        <w:rPr>
          <w:b/>
        </w:rPr>
        <w:t>,</w:t>
      </w:r>
      <w:r>
        <w:rPr>
          <w:b/>
        </w:rPr>
        <w:t xml:space="preserve"> and Session Anchor Relocation </w:t>
      </w:r>
      <w:r w:rsidR="003A30BB">
        <w:rPr>
          <w:b/>
        </w:rPr>
        <w:t>for Etherne</w:t>
      </w:r>
      <w:r w:rsidR="003A6785">
        <w:rPr>
          <w:b/>
        </w:rPr>
        <w:t>t and Unstructured</w:t>
      </w:r>
      <w:r w:rsidR="003A30BB">
        <w:rPr>
          <w:b/>
        </w:rPr>
        <w:t xml:space="preserve"> PDU Sessions </w:t>
      </w:r>
      <w:r>
        <w:rPr>
          <w:b/>
        </w:rPr>
        <w:t xml:space="preserve">should be </w:t>
      </w:r>
      <w:r w:rsidR="00057884">
        <w:rPr>
          <w:b/>
        </w:rPr>
        <w:t>considered in the IAB Study Item and included in the technical report</w:t>
      </w:r>
      <w:r w:rsidR="00C25453">
        <w:rPr>
          <w:b/>
        </w:rPr>
        <w:t>.</w:t>
      </w:r>
    </w:p>
    <w:p w14:paraId="737B334A" w14:textId="280B9ED0" w:rsidR="00D61AC7" w:rsidRPr="00FC4BA9" w:rsidRDefault="00D61AC7" w:rsidP="00C4640D">
      <w:pPr>
        <w:rPr>
          <w:b/>
        </w:rPr>
      </w:pPr>
      <w:r w:rsidRPr="00FC4BA9">
        <w:rPr>
          <w:b/>
        </w:rPr>
        <w:t xml:space="preserve">Proposal 3: IAB Setup procedures should be </w:t>
      </w:r>
      <w:r w:rsidR="00E94DAE">
        <w:rPr>
          <w:b/>
        </w:rPr>
        <w:t>based on mechanisms defined in R</w:t>
      </w:r>
      <w:r w:rsidRPr="00FC4BA9">
        <w:rPr>
          <w:b/>
        </w:rPr>
        <w:t>elease 15 that establish connectivity from the UE to the RAN and NGC.   The proposed mechanisms should be documented in TR 38.874</w:t>
      </w:r>
    </w:p>
    <w:p w14:paraId="0CFD941A" w14:textId="77777777" w:rsidR="00247156" w:rsidRPr="00247156" w:rsidRDefault="00247156" w:rsidP="00247156"/>
    <w:p w14:paraId="0FDCFAC2" w14:textId="7D2CF356" w:rsidR="00CD4C7B" w:rsidRPr="0001093E" w:rsidRDefault="00CD4C7B" w:rsidP="00CD4C7B">
      <w:pPr>
        <w:pStyle w:val="Heading1"/>
        <w:rPr>
          <w:lang w:val="en-US"/>
        </w:rPr>
      </w:pPr>
      <w:r w:rsidRPr="0001093E">
        <w:rPr>
          <w:lang w:val="en-US"/>
        </w:rPr>
        <w:lastRenderedPageBreak/>
        <w:t>References</w:t>
      </w:r>
    </w:p>
    <w:p w14:paraId="511F5551" w14:textId="77777777" w:rsidR="003B425E" w:rsidRDefault="003B425E" w:rsidP="003B425E">
      <w:pPr>
        <w:numPr>
          <w:ilvl w:val="0"/>
          <w:numId w:val="4"/>
        </w:numPr>
        <w:overflowPunct w:val="0"/>
        <w:autoSpaceDE w:val="0"/>
        <w:autoSpaceDN w:val="0"/>
        <w:adjustRightInd w:val="0"/>
        <w:textAlignment w:val="baseline"/>
      </w:pPr>
      <w:bookmarkStart w:id="5" w:name="_Ref75086397"/>
      <w:r>
        <w:t>RP-171880</w:t>
      </w:r>
      <w:r w:rsidRPr="006E13D1">
        <w:t xml:space="preserve"> </w:t>
      </w:r>
      <w:r w:rsidRPr="00B41564">
        <w:rPr>
          <w:i/>
          <w:iCs/>
        </w:rPr>
        <w:t>Study on Integrated Access and Backhaul for NR</w:t>
      </w:r>
      <w:r>
        <w:t xml:space="preserve"> - </w:t>
      </w:r>
      <w:r w:rsidRPr="00B41564">
        <w:t>AT&amp;T, Qualcomm, Samsung</w:t>
      </w:r>
    </w:p>
    <w:p w14:paraId="3A18D2E0" w14:textId="77777777" w:rsidR="003B425E" w:rsidRDefault="003B425E" w:rsidP="003B425E">
      <w:pPr>
        <w:numPr>
          <w:ilvl w:val="0"/>
          <w:numId w:val="4"/>
        </w:numPr>
        <w:overflowPunct w:val="0"/>
        <w:autoSpaceDE w:val="0"/>
        <w:autoSpaceDN w:val="0"/>
        <w:adjustRightInd w:val="0"/>
        <w:textAlignment w:val="baseline"/>
      </w:pPr>
      <w:bookmarkStart w:id="6" w:name="_Ref503254760"/>
      <w:r w:rsidRPr="006927A8">
        <w:t>3GPP TS 37.340</w:t>
      </w:r>
      <w:r>
        <w:t xml:space="preserve"> </w:t>
      </w:r>
      <w:r w:rsidRPr="00A030BC">
        <w:rPr>
          <w:i/>
        </w:rPr>
        <w:t>Evolved Universal Terrestrial Radio Access (E-UTRA) and NR; Multi-connectivity; Stage 2</w:t>
      </w:r>
      <w:bookmarkEnd w:id="5"/>
      <w:bookmarkEnd w:id="6"/>
    </w:p>
    <w:p w14:paraId="5524F183" w14:textId="77777777" w:rsidR="00CD4C7B" w:rsidRPr="0001093E" w:rsidRDefault="00CD4C7B" w:rsidP="00CD4C7B"/>
    <w:p w14:paraId="055200B7" w14:textId="77777777" w:rsidR="00CD4C7B" w:rsidRPr="0001093E" w:rsidRDefault="00CD4C7B" w:rsidP="00CD4C7B"/>
    <w:p w14:paraId="35F222F4" w14:textId="77777777" w:rsidR="00080512" w:rsidRPr="0001093E" w:rsidRDefault="00080512" w:rsidP="00CD4C7B"/>
    <w:sectPr w:rsidR="00080512" w:rsidRPr="000109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8A9F4" w14:textId="77777777" w:rsidR="00880815" w:rsidRDefault="00880815">
      <w:r>
        <w:separator/>
      </w:r>
    </w:p>
  </w:endnote>
  <w:endnote w:type="continuationSeparator" w:id="0">
    <w:p w14:paraId="23EF3E89" w14:textId="77777777" w:rsidR="00880815" w:rsidRDefault="00880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7464F" w14:textId="77777777" w:rsidR="00880815" w:rsidRDefault="00880815">
      <w:r>
        <w:separator/>
      </w:r>
    </w:p>
  </w:footnote>
  <w:footnote w:type="continuationSeparator" w:id="0">
    <w:p w14:paraId="3A1ACC67" w14:textId="77777777" w:rsidR="00880815" w:rsidRDefault="00880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34308"/>
    <w:multiLevelType w:val="hybridMultilevel"/>
    <w:tmpl w:val="908A7AEE"/>
    <w:lvl w:ilvl="0" w:tplc="3C8062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13422D"/>
    <w:multiLevelType w:val="hybridMultilevel"/>
    <w:tmpl w:val="38BCEBAA"/>
    <w:lvl w:ilvl="0" w:tplc="AC26A4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C093A"/>
    <w:multiLevelType w:val="hybridMultilevel"/>
    <w:tmpl w:val="30E08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AD6A30"/>
    <w:multiLevelType w:val="hybridMultilevel"/>
    <w:tmpl w:val="11D43E54"/>
    <w:lvl w:ilvl="0" w:tplc="8492736C">
      <w:start w:val="1"/>
      <w:numFmt w:val="bullet"/>
      <w:lvlText w:val="•"/>
      <w:lvlJc w:val="left"/>
      <w:pPr>
        <w:tabs>
          <w:tab w:val="num" w:pos="720"/>
        </w:tabs>
        <w:ind w:left="720" w:hanging="360"/>
      </w:pPr>
      <w:rPr>
        <w:rFonts w:ascii="Arial" w:hAnsi="Arial" w:hint="default"/>
      </w:rPr>
    </w:lvl>
    <w:lvl w:ilvl="1" w:tplc="8C7299D6" w:tentative="1">
      <w:start w:val="1"/>
      <w:numFmt w:val="bullet"/>
      <w:lvlText w:val="•"/>
      <w:lvlJc w:val="left"/>
      <w:pPr>
        <w:tabs>
          <w:tab w:val="num" w:pos="1440"/>
        </w:tabs>
        <w:ind w:left="1440" w:hanging="360"/>
      </w:pPr>
      <w:rPr>
        <w:rFonts w:ascii="Arial" w:hAnsi="Arial" w:hint="default"/>
      </w:rPr>
    </w:lvl>
    <w:lvl w:ilvl="2" w:tplc="5756ED54" w:tentative="1">
      <w:start w:val="1"/>
      <w:numFmt w:val="bullet"/>
      <w:lvlText w:val="•"/>
      <w:lvlJc w:val="left"/>
      <w:pPr>
        <w:tabs>
          <w:tab w:val="num" w:pos="2160"/>
        </w:tabs>
        <w:ind w:left="2160" w:hanging="360"/>
      </w:pPr>
      <w:rPr>
        <w:rFonts w:ascii="Arial" w:hAnsi="Arial" w:hint="default"/>
      </w:rPr>
    </w:lvl>
    <w:lvl w:ilvl="3" w:tplc="2E86358E" w:tentative="1">
      <w:start w:val="1"/>
      <w:numFmt w:val="bullet"/>
      <w:lvlText w:val="•"/>
      <w:lvlJc w:val="left"/>
      <w:pPr>
        <w:tabs>
          <w:tab w:val="num" w:pos="2880"/>
        </w:tabs>
        <w:ind w:left="2880" w:hanging="360"/>
      </w:pPr>
      <w:rPr>
        <w:rFonts w:ascii="Arial" w:hAnsi="Arial" w:hint="default"/>
      </w:rPr>
    </w:lvl>
    <w:lvl w:ilvl="4" w:tplc="F3709878" w:tentative="1">
      <w:start w:val="1"/>
      <w:numFmt w:val="bullet"/>
      <w:lvlText w:val="•"/>
      <w:lvlJc w:val="left"/>
      <w:pPr>
        <w:tabs>
          <w:tab w:val="num" w:pos="3600"/>
        </w:tabs>
        <w:ind w:left="3600" w:hanging="360"/>
      </w:pPr>
      <w:rPr>
        <w:rFonts w:ascii="Arial" w:hAnsi="Arial" w:hint="default"/>
      </w:rPr>
    </w:lvl>
    <w:lvl w:ilvl="5" w:tplc="C654F996" w:tentative="1">
      <w:start w:val="1"/>
      <w:numFmt w:val="bullet"/>
      <w:lvlText w:val="•"/>
      <w:lvlJc w:val="left"/>
      <w:pPr>
        <w:tabs>
          <w:tab w:val="num" w:pos="4320"/>
        </w:tabs>
        <w:ind w:left="4320" w:hanging="360"/>
      </w:pPr>
      <w:rPr>
        <w:rFonts w:ascii="Arial" w:hAnsi="Arial" w:hint="default"/>
      </w:rPr>
    </w:lvl>
    <w:lvl w:ilvl="6" w:tplc="77AA2D8E" w:tentative="1">
      <w:start w:val="1"/>
      <w:numFmt w:val="bullet"/>
      <w:lvlText w:val="•"/>
      <w:lvlJc w:val="left"/>
      <w:pPr>
        <w:tabs>
          <w:tab w:val="num" w:pos="5040"/>
        </w:tabs>
        <w:ind w:left="5040" w:hanging="360"/>
      </w:pPr>
      <w:rPr>
        <w:rFonts w:ascii="Arial" w:hAnsi="Arial" w:hint="default"/>
      </w:rPr>
    </w:lvl>
    <w:lvl w:ilvl="7" w:tplc="EC506666" w:tentative="1">
      <w:start w:val="1"/>
      <w:numFmt w:val="bullet"/>
      <w:lvlText w:val="•"/>
      <w:lvlJc w:val="left"/>
      <w:pPr>
        <w:tabs>
          <w:tab w:val="num" w:pos="5760"/>
        </w:tabs>
        <w:ind w:left="5760" w:hanging="360"/>
      </w:pPr>
      <w:rPr>
        <w:rFonts w:ascii="Arial" w:hAnsi="Arial" w:hint="default"/>
      </w:rPr>
    </w:lvl>
    <w:lvl w:ilvl="8" w:tplc="ED16FF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A01652"/>
    <w:multiLevelType w:val="hybridMultilevel"/>
    <w:tmpl w:val="D5FEF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E5D3187"/>
    <w:multiLevelType w:val="hybridMultilevel"/>
    <w:tmpl w:val="6F0A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B90730"/>
    <w:multiLevelType w:val="hybridMultilevel"/>
    <w:tmpl w:val="B4745C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36763EE"/>
    <w:multiLevelType w:val="multilevel"/>
    <w:tmpl w:val="F216DDC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73B2C1F"/>
    <w:multiLevelType w:val="hybridMultilevel"/>
    <w:tmpl w:val="DEB46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FC3B3E"/>
    <w:multiLevelType w:val="hybridMultilevel"/>
    <w:tmpl w:val="CFA0B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4175D1"/>
    <w:multiLevelType w:val="hybridMultilevel"/>
    <w:tmpl w:val="2B248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B978C2"/>
    <w:multiLevelType w:val="hybridMultilevel"/>
    <w:tmpl w:val="FA6A59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A57677"/>
    <w:multiLevelType w:val="hybridMultilevel"/>
    <w:tmpl w:val="4ED23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840A30"/>
    <w:multiLevelType w:val="hybridMultilevel"/>
    <w:tmpl w:val="2B9A28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B36ABC"/>
    <w:multiLevelType w:val="hybridMultilevel"/>
    <w:tmpl w:val="ECD8D43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7F616F0F"/>
    <w:multiLevelType w:val="hybridMultilevel"/>
    <w:tmpl w:val="D93C58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15"/>
  </w:num>
  <w:num w:numId="6">
    <w:abstractNumId w:val="5"/>
  </w:num>
  <w:num w:numId="7">
    <w:abstractNumId w:val="10"/>
  </w:num>
  <w:num w:numId="8">
    <w:abstractNumId w:val="9"/>
  </w:num>
  <w:num w:numId="9">
    <w:abstractNumId w:val="17"/>
  </w:num>
  <w:num w:numId="10">
    <w:abstractNumId w:val="8"/>
  </w:num>
  <w:num w:numId="11">
    <w:abstractNumId w:val="4"/>
  </w:num>
  <w:num w:numId="12">
    <w:abstractNumId w:val="3"/>
  </w:num>
  <w:num w:numId="13">
    <w:abstractNumId w:val="16"/>
  </w:num>
  <w:num w:numId="14">
    <w:abstractNumId w:val="14"/>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1"/>
  </w:num>
  <w:num w:numId="18">
    <w:abstractNumId w:val="6"/>
  </w:num>
  <w:num w:numId="19">
    <w:abstractNumId w:val="1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pl-PL" w:vendorID="12"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93E"/>
    <w:rsid w:val="0002066A"/>
    <w:rsid w:val="000213DF"/>
    <w:rsid w:val="00033397"/>
    <w:rsid w:val="0003552F"/>
    <w:rsid w:val="00040095"/>
    <w:rsid w:val="000506B0"/>
    <w:rsid w:val="00051E25"/>
    <w:rsid w:val="00053E1D"/>
    <w:rsid w:val="0005429A"/>
    <w:rsid w:val="00057884"/>
    <w:rsid w:val="0006335F"/>
    <w:rsid w:val="00064F19"/>
    <w:rsid w:val="00065B19"/>
    <w:rsid w:val="00070E4D"/>
    <w:rsid w:val="00072218"/>
    <w:rsid w:val="0007639B"/>
    <w:rsid w:val="00080512"/>
    <w:rsid w:val="00084AC4"/>
    <w:rsid w:val="00084B73"/>
    <w:rsid w:val="0008539D"/>
    <w:rsid w:val="00090468"/>
    <w:rsid w:val="00093D8E"/>
    <w:rsid w:val="00096276"/>
    <w:rsid w:val="000A78A3"/>
    <w:rsid w:val="000B1AB4"/>
    <w:rsid w:val="000B52A5"/>
    <w:rsid w:val="000B7BCF"/>
    <w:rsid w:val="000C0482"/>
    <w:rsid w:val="000C522B"/>
    <w:rsid w:val="000C5679"/>
    <w:rsid w:val="000D58AB"/>
    <w:rsid w:val="000F6DE8"/>
    <w:rsid w:val="00100FBD"/>
    <w:rsid w:val="001121C0"/>
    <w:rsid w:val="00112F1A"/>
    <w:rsid w:val="0011627B"/>
    <w:rsid w:val="00117066"/>
    <w:rsid w:val="00131832"/>
    <w:rsid w:val="0013241B"/>
    <w:rsid w:val="00135B1C"/>
    <w:rsid w:val="001401FC"/>
    <w:rsid w:val="00140E4F"/>
    <w:rsid w:val="00141CFF"/>
    <w:rsid w:val="0014463A"/>
    <w:rsid w:val="00145075"/>
    <w:rsid w:val="001460AE"/>
    <w:rsid w:val="00146CC0"/>
    <w:rsid w:val="00146F83"/>
    <w:rsid w:val="00147833"/>
    <w:rsid w:val="00153128"/>
    <w:rsid w:val="0015537D"/>
    <w:rsid w:val="00155BE8"/>
    <w:rsid w:val="0015688A"/>
    <w:rsid w:val="0015742A"/>
    <w:rsid w:val="00164791"/>
    <w:rsid w:val="00166620"/>
    <w:rsid w:val="001741A0"/>
    <w:rsid w:val="00183056"/>
    <w:rsid w:val="001877D8"/>
    <w:rsid w:val="00190B29"/>
    <w:rsid w:val="00194CD0"/>
    <w:rsid w:val="001A1D8E"/>
    <w:rsid w:val="001A52FF"/>
    <w:rsid w:val="001A5E56"/>
    <w:rsid w:val="001B49C9"/>
    <w:rsid w:val="001C14B9"/>
    <w:rsid w:val="001C5448"/>
    <w:rsid w:val="001D04F6"/>
    <w:rsid w:val="001D34A6"/>
    <w:rsid w:val="001D4344"/>
    <w:rsid w:val="001D5D71"/>
    <w:rsid w:val="001D6493"/>
    <w:rsid w:val="001E3787"/>
    <w:rsid w:val="001E6395"/>
    <w:rsid w:val="001E700F"/>
    <w:rsid w:val="001E7C87"/>
    <w:rsid w:val="001F168B"/>
    <w:rsid w:val="001F177C"/>
    <w:rsid w:val="001F1788"/>
    <w:rsid w:val="001F3744"/>
    <w:rsid w:val="001F5909"/>
    <w:rsid w:val="001F7831"/>
    <w:rsid w:val="002037CC"/>
    <w:rsid w:val="00204045"/>
    <w:rsid w:val="0020687C"/>
    <w:rsid w:val="00207F42"/>
    <w:rsid w:val="00225D66"/>
    <w:rsid w:val="0022606D"/>
    <w:rsid w:val="002424C5"/>
    <w:rsid w:val="00245548"/>
    <w:rsid w:val="00247156"/>
    <w:rsid w:val="00257D72"/>
    <w:rsid w:val="002649A2"/>
    <w:rsid w:val="00272413"/>
    <w:rsid w:val="002747EC"/>
    <w:rsid w:val="00274930"/>
    <w:rsid w:val="00275B6A"/>
    <w:rsid w:val="00282E5F"/>
    <w:rsid w:val="002855BF"/>
    <w:rsid w:val="0028709F"/>
    <w:rsid w:val="002A6E2C"/>
    <w:rsid w:val="002B3B9F"/>
    <w:rsid w:val="002C399E"/>
    <w:rsid w:val="002C5604"/>
    <w:rsid w:val="002C59F0"/>
    <w:rsid w:val="002D3B82"/>
    <w:rsid w:val="002D5FC7"/>
    <w:rsid w:val="002E408B"/>
    <w:rsid w:val="002E5F69"/>
    <w:rsid w:val="002F08A1"/>
    <w:rsid w:val="002F0D22"/>
    <w:rsid w:val="002F5D28"/>
    <w:rsid w:val="002F6CDB"/>
    <w:rsid w:val="003007A8"/>
    <w:rsid w:val="00314DC5"/>
    <w:rsid w:val="003172DC"/>
    <w:rsid w:val="00321556"/>
    <w:rsid w:val="00322C4A"/>
    <w:rsid w:val="00324D78"/>
    <w:rsid w:val="00326069"/>
    <w:rsid w:val="003331BF"/>
    <w:rsid w:val="0034703C"/>
    <w:rsid w:val="0035049E"/>
    <w:rsid w:val="00354006"/>
    <w:rsid w:val="0035462D"/>
    <w:rsid w:val="00363677"/>
    <w:rsid w:val="0036581E"/>
    <w:rsid w:val="00365CD0"/>
    <w:rsid w:val="0037051E"/>
    <w:rsid w:val="00370644"/>
    <w:rsid w:val="00377560"/>
    <w:rsid w:val="00380F1F"/>
    <w:rsid w:val="00394CFB"/>
    <w:rsid w:val="003957ED"/>
    <w:rsid w:val="003A30BB"/>
    <w:rsid w:val="003A6785"/>
    <w:rsid w:val="003B40AD"/>
    <w:rsid w:val="003B425E"/>
    <w:rsid w:val="003B4B22"/>
    <w:rsid w:val="003B4B82"/>
    <w:rsid w:val="003C4E37"/>
    <w:rsid w:val="003D1804"/>
    <w:rsid w:val="003D2925"/>
    <w:rsid w:val="003E16BE"/>
    <w:rsid w:val="003E40AD"/>
    <w:rsid w:val="003F2D6E"/>
    <w:rsid w:val="004006E8"/>
    <w:rsid w:val="00400AA3"/>
    <w:rsid w:val="00401855"/>
    <w:rsid w:val="00403A0C"/>
    <w:rsid w:val="004044F1"/>
    <w:rsid w:val="00410B9D"/>
    <w:rsid w:val="004316A9"/>
    <w:rsid w:val="004378AF"/>
    <w:rsid w:val="00440977"/>
    <w:rsid w:val="00453A46"/>
    <w:rsid w:val="00456FB2"/>
    <w:rsid w:val="004708C1"/>
    <w:rsid w:val="00477455"/>
    <w:rsid w:val="00484744"/>
    <w:rsid w:val="00494CFB"/>
    <w:rsid w:val="004A1716"/>
    <w:rsid w:val="004B1634"/>
    <w:rsid w:val="004B321D"/>
    <w:rsid w:val="004B3389"/>
    <w:rsid w:val="004B5F2E"/>
    <w:rsid w:val="004D3578"/>
    <w:rsid w:val="004D380D"/>
    <w:rsid w:val="004D4DD3"/>
    <w:rsid w:val="004E1647"/>
    <w:rsid w:val="004E213A"/>
    <w:rsid w:val="004E6227"/>
    <w:rsid w:val="004F59DD"/>
    <w:rsid w:val="00503171"/>
    <w:rsid w:val="00506C28"/>
    <w:rsid w:val="00525FCD"/>
    <w:rsid w:val="00526BA5"/>
    <w:rsid w:val="00527867"/>
    <w:rsid w:val="00534DA0"/>
    <w:rsid w:val="005355D8"/>
    <w:rsid w:val="00543A16"/>
    <w:rsid w:val="00543E6C"/>
    <w:rsid w:val="0055373D"/>
    <w:rsid w:val="00565087"/>
    <w:rsid w:val="0056573F"/>
    <w:rsid w:val="00566951"/>
    <w:rsid w:val="00566C6C"/>
    <w:rsid w:val="00583E81"/>
    <w:rsid w:val="00591D09"/>
    <w:rsid w:val="00597B3E"/>
    <w:rsid w:val="005A1849"/>
    <w:rsid w:val="005B46FF"/>
    <w:rsid w:val="005B5E82"/>
    <w:rsid w:val="005D1BB9"/>
    <w:rsid w:val="005D39AD"/>
    <w:rsid w:val="005D3CFA"/>
    <w:rsid w:val="005D4994"/>
    <w:rsid w:val="005D5D26"/>
    <w:rsid w:val="005D61E9"/>
    <w:rsid w:val="005D7585"/>
    <w:rsid w:val="005E0453"/>
    <w:rsid w:val="005E311C"/>
    <w:rsid w:val="005F4043"/>
    <w:rsid w:val="005F66B3"/>
    <w:rsid w:val="005F7AC8"/>
    <w:rsid w:val="00602405"/>
    <w:rsid w:val="00603813"/>
    <w:rsid w:val="006041F5"/>
    <w:rsid w:val="0060455D"/>
    <w:rsid w:val="00611566"/>
    <w:rsid w:val="00611C69"/>
    <w:rsid w:val="00612412"/>
    <w:rsid w:val="006125C1"/>
    <w:rsid w:val="00620602"/>
    <w:rsid w:val="0062339A"/>
    <w:rsid w:val="00646D99"/>
    <w:rsid w:val="00651241"/>
    <w:rsid w:val="0065585E"/>
    <w:rsid w:val="00656910"/>
    <w:rsid w:val="00657890"/>
    <w:rsid w:val="00662020"/>
    <w:rsid w:val="00664934"/>
    <w:rsid w:val="00664A69"/>
    <w:rsid w:val="00666917"/>
    <w:rsid w:val="00670352"/>
    <w:rsid w:val="0067228B"/>
    <w:rsid w:val="00677339"/>
    <w:rsid w:val="00684707"/>
    <w:rsid w:val="0069500B"/>
    <w:rsid w:val="006A0ADB"/>
    <w:rsid w:val="006A769B"/>
    <w:rsid w:val="006B0FCF"/>
    <w:rsid w:val="006B1B85"/>
    <w:rsid w:val="006C5CDE"/>
    <w:rsid w:val="006C66D8"/>
    <w:rsid w:val="006D1C69"/>
    <w:rsid w:val="006D1E24"/>
    <w:rsid w:val="006D7912"/>
    <w:rsid w:val="006E1417"/>
    <w:rsid w:val="006E557D"/>
    <w:rsid w:val="006E6D23"/>
    <w:rsid w:val="006F3407"/>
    <w:rsid w:val="006F6A2C"/>
    <w:rsid w:val="00703F66"/>
    <w:rsid w:val="00710201"/>
    <w:rsid w:val="00734A5B"/>
    <w:rsid w:val="007373B3"/>
    <w:rsid w:val="00742DCA"/>
    <w:rsid w:val="00744E76"/>
    <w:rsid w:val="00744E8C"/>
    <w:rsid w:val="00746103"/>
    <w:rsid w:val="00747A87"/>
    <w:rsid w:val="0075227C"/>
    <w:rsid w:val="00752783"/>
    <w:rsid w:val="00754211"/>
    <w:rsid w:val="007550CD"/>
    <w:rsid w:val="0075568F"/>
    <w:rsid w:val="00757D40"/>
    <w:rsid w:val="00760B18"/>
    <w:rsid w:val="00763E64"/>
    <w:rsid w:val="00764486"/>
    <w:rsid w:val="007679B4"/>
    <w:rsid w:val="007703D3"/>
    <w:rsid w:val="0077046C"/>
    <w:rsid w:val="00773FFE"/>
    <w:rsid w:val="00774B3A"/>
    <w:rsid w:val="00775BA6"/>
    <w:rsid w:val="00776BF5"/>
    <w:rsid w:val="00781F0F"/>
    <w:rsid w:val="007858F9"/>
    <w:rsid w:val="00786399"/>
    <w:rsid w:val="007864D2"/>
    <w:rsid w:val="0078727C"/>
    <w:rsid w:val="0079049D"/>
    <w:rsid w:val="00792372"/>
    <w:rsid w:val="007951B8"/>
    <w:rsid w:val="007955CE"/>
    <w:rsid w:val="007974F7"/>
    <w:rsid w:val="007A6665"/>
    <w:rsid w:val="007A7555"/>
    <w:rsid w:val="007B0F5B"/>
    <w:rsid w:val="007B18D8"/>
    <w:rsid w:val="007C095F"/>
    <w:rsid w:val="007C40C1"/>
    <w:rsid w:val="007C4EDA"/>
    <w:rsid w:val="007C5B47"/>
    <w:rsid w:val="007E5986"/>
    <w:rsid w:val="007E76F7"/>
    <w:rsid w:val="007F0C8B"/>
    <w:rsid w:val="007F45B0"/>
    <w:rsid w:val="007F69E7"/>
    <w:rsid w:val="007F75DB"/>
    <w:rsid w:val="007F75FB"/>
    <w:rsid w:val="008028A4"/>
    <w:rsid w:val="00804099"/>
    <w:rsid w:val="008114D5"/>
    <w:rsid w:val="00813245"/>
    <w:rsid w:val="00817107"/>
    <w:rsid w:val="00822474"/>
    <w:rsid w:val="008247C5"/>
    <w:rsid w:val="00827577"/>
    <w:rsid w:val="00830CA5"/>
    <w:rsid w:val="008329B8"/>
    <w:rsid w:val="00834348"/>
    <w:rsid w:val="008364BF"/>
    <w:rsid w:val="00850045"/>
    <w:rsid w:val="008517B1"/>
    <w:rsid w:val="0085186C"/>
    <w:rsid w:val="008534EE"/>
    <w:rsid w:val="00860607"/>
    <w:rsid w:val="008674FE"/>
    <w:rsid w:val="00871041"/>
    <w:rsid w:val="00871AAB"/>
    <w:rsid w:val="008768CA"/>
    <w:rsid w:val="00876A4E"/>
    <w:rsid w:val="00877EF9"/>
    <w:rsid w:val="00880559"/>
    <w:rsid w:val="00880815"/>
    <w:rsid w:val="00885C04"/>
    <w:rsid w:val="00886795"/>
    <w:rsid w:val="00892FCD"/>
    <w:rsid w:val="00893379"/>
    <w:rsid w:val="008A32AA"/>
    <w:rsid w:val="008A5336"/>
    <w:rsid w:val="008A5D0A"/>
    <w:rsid w:val="008B24C0"/>
    <w:rsid w:val="008B2FCF"/>
    <w:rsid w:val="008B5306"/>
    <w:rsid w:val="008B725F"/>
    <w:rsid w:val="008C1D13"/>
    <w:rsid w:val="008D09E5"/>
    <w:rsid w:val="008D1812"/>
    <w:rsid w:val="008D3647"/>
    <w:rsid w:val="00901EF4"/>
    <w:rsid w:val="0090271F"/>
    <w:rsid w:val="00902DB9"/>
    <w:rsid w:val="0090466A"/>
    <w:rsid w:val="00912AD6"/>
    <w:rsid w:val="00917857"/>
    <w:rsid w:val="00927A8E"/>
    <w:rsid w:val="00930D38"/>
    <w:rsid w:val="00930ED4"/>
    <w:rsid w:val="00931D4B"/>
    <w:rsid w:val="00932CA2"/>
    <w:rsid w:val="00935D17"/>
    <w:rsid w:val="00936071"/>
    <w:rsid w:val="00937742"/>
    <w:rsid w:val="00940212"/>
    <w:rsid w:val="0094062C"/>
    <w:rsid w:val="00942EC2"/>
    <w:rsid w:val="00946B99"/>
    <w:rsid w:val="00960689"/>
    <w:rsid w:val="00961B32"/>
    <w:rsid w:val="00962D7F"/>
    <w:rsid w:val="00964356"/>
    <w:rsid w:val="009647DA"/>
    <w:rsid w:val="00970DB3"/>
    <w:rsid w:val="00974BB0"/>
    <w:rsid w:val="00981D77"/>
    <w:rsid w:val="00982A7F"/>
    <w:rsid w:val="00983960"/>
    <w:rsid w:val="00991CF3"/>
    <w:rsid w:val="009923E0"/>
    <w:rsid w:val="0099570E"/>
    <w:rsid w:val="009A0AF3"/>
    <w:rsid w:val="009A6766"/>
    <w:rsid w:val="009B07CD"/>
    <w:rsid w:val="009B7186"/>
    <w:rsid w:val="009C1714"/>
    <w:rsid w:val="009C19E9"/>
    <w:rsid w:val="009C36D1"/>
    <w:rsid w:val="009C59D6"/>
    <w:rsid w:val="009D144D"/>
    <w:rsid w:val="009D6987"/>
    <w:rsid w:val="009E1430"/>
    <w:rsid w:val="009E3603"/>
    <w:rsid w:val="009E7F64"/>
    <w:rsid w:val="009F150F"/>
    <w:rsid w:val="009F1DC4"/>
    <w:rsid w:val="009F614D"/>
    <w:rsid w:val="009F7C65"/>
    <w:rsid w:val="00A02E37"/>
    <w:rsid w:val="00A02F90"/>
    <w:rsid w:val="00A10F02"/>
    <w:rsid w:val="00A204CA"/>
    <w:rsid w:val="00A254FF"/>
    <w:rsid w:val="00A3046C"/>
    <w:rsid w:val="00A308E5"/>
    <w:rsid w:val="00A44A1D"/>
    <w:rsid w:val="00A50824"/>
    <w:rsid w:val="00A53724"/>
    <w:rsid w:val="00A55B64"/>
    <w:rsid w:val="00A56AC8"/>
    <w:rsid w:val="00A607E7"/>
    <w:rsid w:val="00A63F6A"/>
    <w:rsid w:val="00A67B05"/>
    <w:rsid w:val="00A82346"/>
    <w:rsid w:val="00A86998"/>
    <w:rsid w:val="00A9101D"/>
    <w:rsid w:val="00A93327"/>
    <w:rsid w:val="00A94614"/>
    <w:rsid w:val="00A95566"/>
    <w:rsid w:val="00A9671C"/>
    <w:rsid w:val="00A971E4"/>
    <w:rsid w:val="00AA1553"/>
    <w:rsid w:val="00AA30DB"/>
    <w:rsid w:val="00AA3FF7"/>
    <w:rsid w:val="00AA42E2"/>
    <w:rsid w:val="00AB648C"/>
    <w:rsid w:val="00AC2267"/>
    <w:rsid w:val="00AC59BD"/>
    <w:rsid w:val="00AC5F5F"/>
    <w:rsid w:val="00AE6CB7"/>
    <w:rsid w:val="00AF3C5E"/>
    <w:rsid w:val="00AF4631"/>
    <w:rsid w:val="00AF528A"/>
    <w:rsid w:val="00AF6508"/>
    <w:rsid w:val="00B010FF"/>
    <w:rsid w:val="00B03A7B"/>
    <w:rsid w:val="00B03E4E"/>
    <w:rsid w:val="00B07690"/>
    <w:rsid w:val="00B15449"/>
    <w:rsid w:val="00B24624"/>
    <w:rsid w:val="00B249B0"/>
    <w:rsid w:val="00B25267"/>
    <w:rsid w:val="00B27EA6"/>
    <w:rsid w:val="00B3182B"/>
    <w:rsid w:val="00B32983"/>
    <w:rsid w:val="00B37AC9"/>
    <w:rsid w:val="00B46A92"/>
    <w:rsid w:val="00B47FD1"/>
    <w:rsid w:val="00B50AFE"/>
    <w:rsid w:val="00B516BB"/>
    <w:rsid w:val="00B56F6F"/>
    <w:rsid w:val="00B67885"/>
    <w:rsid w:val="00B67FFA"/>
    <w:rsid w:val="00B808D3"/>
    <w:rsid w:val="00B82819"/>
    <w:rsid w:val="00B87A73"/>
    <w:rsid w:val="00B91985"/>
    <w:rsid w:val="00B975BF"/>
    <w:rsid w:val="00BA005B"/>
    <w:rsid w:val="00BA0393"/>
    <w:rsid w:val="00BA308A"/>
    <w:rsid w:val="00BA5AC7"/>
    <w:rsid w:val="00BB033E"/>
    <w:rsid w:val="00BB7680"/>
    <w:rsid w:val="00BC05FB"/>
    <w:rsid w:val="00BC43D8"/>
    <w:rsid w:val="00BC468A"/>
    <w:rsid w:val="00BD4D65"/>
    <w:rsid w:val="00BE4A3F"/>
    <w:rsid w:val="00BE719D"/>
    <w:rsid w:val="00C10BC0"/>
    <w:rsid w:val="00C1204A"/>
    <w:rsid w:val="00C12B51"/>
    <w:rsid w:val="00C23056"/>
    <w:rsid w:val="00C24650"/>
    <w:rsid w:val="00C25453"/>
    <w:rsid w:val="00C262E5"/>
    <w:rsid w:val="00C27E14"/>
    <w:rsid w:val="00C315E1"/>
    <w:rsid w:val="00C33079"/>
    <w:rsid w:val="00C4084E"/>
    <w:rsid w:val="00C43DB0"/>
    <w:rsid w:val="00C44A4A"/>
    <w:rsid w:val="00C4640D"/>
    <w:rsid w:val="00C52B86"/>
    <w:rsid w:val="00C71136"/>
    <w:rsid w:val="00C75B11"/>
    <w:rsid w:val="00C83A13"/>
    <w:rsid w:val="00C856D5"/>
    <w:rsid w:val="00C868FB"/>
    <w:rsid w:val="00C86C7C"/>
    <w:rsid w:val="00C9068C"/>
    <w:rsid w:val="00C9106A"/>
    <w:rsid w:val="00C92967"/>
    <w:rsid w:val="00C95047"/>
    <w:rsid w:val="00CA27A6"/>
    <w:rsid w:val="00CA3D0C"/>
    <w:rsid w:val="00CA4C40"/>
    <w:rsid w:val="00CA5076"/>
    <w:rsid w:val="00CA654B"/>
    <w:rsid w:val="00CB0EA4"/>
    <w:rsid w:val="00CB46AF"/>
    <w:rsid w:val="00CB5B12"/>
    <w:rsid w:val="00CC5E24"/>
    <w:rsid w:val="00CD03FE"/>
    <w:rsid w:val="00CD0847"/>
    <w:rsid w:val="00CD297C"/>
    <w:rsid w:val="00CD4C7B"/>
    <w:rsid w:val="00CE1864"/>
    <w:rsid w:val="00CE2024"/>
    <w:rsid w:val="00CE32CE"/>
    <w:rsid w:val="00CE6217"/>
    <w:rsid w:val="00CF5E0F"/>
    <w:rsid w:val="00CF63C8"/>
    <w:rsid w:val="00D007FF"/>
    <w:rsid w:val="00D01342"/>
    <w:rsid w:val="00D03FD5"/>
    <w:rsid w:val="00D06551"/>
    <w:rsid w:val="00D17661"/>
    <w:rsid w:val="00D2610B"/>
    <w:rsid w:val="00D3026E"/>
    <w:rsid w:val="00D324D2"/>
    <w:rsid w:val="00D351C7"/>
    <w:rsid w:val="00D36E9B"/>
    <w:rsid w:val="00D371A6"/>
    <w:rsid w:val="00D37991"/>
    <w:rsid w:val="00D425A2"/>
    <w:rsid w:val="00D42BAE"/>
    <w:rsid w:val="00D6092B"/>
    <w:rsid w:val="00D61AC7"/>
    <w:rsid w:val="00D628BE"/>
    <w:rsid w:val="00D70055"/>
    <w:rsid w:val="00D738D6"/>
    <w:rsid w:val="00D80795"/>
    <w:rsid w:val="00D82689"/>
    <w:rsid w:val="00D83B09"/>
    <w:rsid w:val="00D84263"/>
    <w:rsid w:val="00D8504C"/>
    <w:rsid w:val="00D854BE"/>
    <w:rsid w:val="00D8577B"/>
    <w:rsid w:val="00D85DE6"/>
    <w:rsid w:val="00D87761"/>
    <w:rsid w:val="00D87E00"/>
    <w:rsid w:val="00D9134D"/>
    <w:rsid w:val="00D9371C"/>
    <w:rsid w:val="00D94E7F"/>
    <w:rsid w:val="00D96D11"/>
    <w:rsid w:val="00DA5312"/>
    <w:rsid w:val="00DA7A03"/>
    <w:rsid w:val="00DB0862"/>
    <w:rsid w:val="00DB1818"/>
    <w:rsid w:val="00DC309B"/>
    <w:rsid w:val="00DC3174"/>
    <w:rsid w:val="00DC3EA6"/>
    <w:rsid w:val="00DC4DA2"/>
    <w:rsid w:val="00DC596F"/>
    <w:rsid w:val="00DE0873"/>
    <w:rsid w:val="00DE6073"/>
    <w:rsid w:val="00DE6C87"/>
    <w:rsid w:val="00DE6CB0"/>
    <w:rsid w:val="00DF08E6"/>
    <w:rsid w:val="00DF4A3D"/>
    <w:rsid w:val="00DF756F"/>
    <w:rsid w:val="00DF7CBF"/>
    <w:rsid w:val="00E0152D"/>
    <w:rsid w:val="00E0398F"/>
    <w:rsid w:val="00E07110"/>
    <w:rsid w:val="00E20D16"/>
    <w:rsid w:val="00E217A7"/>
    <w:rsid w:val="00E267BC"/>
    <w:rsid w:val="00E27AEF"/>
    <w:rsid w:val="00E3050A"/>
    <w:rsid w:val="00E33D1A"/>
    <w:rsid w:val="00E36C38"/>
    <w:rsid w:val="00E414A8"/>
    <w:rsid w:val="00E4290D"/>
    <w:rsid w:val="00E450DC"/>
    <w:rsid w:val="00E45D13"/>
    <w:rsid w:val="00E47EB3"/>
    <w:rsid w:val="00E51DFE"/>
    <w:rsid w:val="00E51E43"/>
    <w:rsid w:val="00E53F38"/>
    <w:rsid w:val="00E55A84"/>
    <w:rsid w:val="00E6032A"/>
    <w:rsid w:val="00E62835"/>
    <w:rsid w:val="00E63538"/>
    <w:rsid w:val="00E64A03"/>
    <w:rsid w:val="00E65AAA"/>
    <w:rsid w:val="00E72A18"/>
    <w:rsid w:val="00E73D97"/>
    <w:rsid w:val="00E77645"/>
    <w:rsid w:val="00E77B95"/>
    <w:rsid w:val="00E77E73"/>
    <w:rsid w:val="00E8227E"/>
    <w:rsid w:val="00E83697"/>
    <w:rsid w:val="00E84E5C"/>
    <w:rsid w:val="00E90492"/>
    <w:rsid w:val="00E94DAE"/>
    <w:rsid w:val="00E96AF0"/>
    <w:rsid w:val="00E97384"/>
    <w:rsid w:val="00E977C4"/>
    <w:rsid w:val="00EA06CA"/>
    <w:rsid w:val="00EA6249"/>
    <w:rsid w:val="00EB2CB4"/>
    <w:rsid w:val="00EB3187"/>
    <w:rsid w:val="00EC0710"/>
    <w:rsid w:val="00EC4A25"/>
    <w:rsid w:val="00EC6288"/>
    <w:rsid w:val="00ED7AED"/>
    <w:rsid w:val="00EE3792"/>
    <w:rsid w:val="00EE663E"/>
    <w:rsid w:val="00EF2770"/>
    <w:rsid w:val="00F025A2"/>
    <w:rsid w:val="00F0580F"/>
    <w:rsid w:val="00F07388"/>
    <w:rsid w:val="00F15EAA"/>
    <w:rsid w:val="00F2026E"/>
    <w:rsid w:val="00F2210A"/>
    <w:rsid w:val="00F22367"/>
    <w:rsid w:val="00F226F3"/>
    <w:rsid w:val="00F27628"/>
    <w:rsid w:val="00F308F6"/>
    <w:rsid w:val="00F30C0D"/>
    <w:rsid w:val="00F36AF5"/>
    <w:rsid w:val="00F37743"/>
    <w:rsid w:val="00F411B8"/>
    <w:rsid w:val="00F45168"/>
    <w:rsid w:val="00F4778A"/>
    <w:rsid w:val="00F5468E"/>
    <w:rsid w:val="00F549DB"/>
    <w:rsid w:val="00F54A3D"/>
    <w:rsid w:val="00F54CB0"/>
    <w:rsid w:val="00F56E5F"/>
    <w:rsid w:val="00F57476"/>
    <w:rsid w:val="00F6188A"/>
    <w:rsid w:val="00F653B8"/>
    <w:rsid w:val="00F65B6B"/>
    <w:rsid w:val="00F71B89"/>
    <w:rsid w:val="00F7353C"/>
    <w:rsid w:val="00F76F8F"/>
    <w:rsid w:val="00F86798"/>
    <w:rsid w:val="00F87F6A"/>
    <w:rsid w:val="00F90D8C"/>
    <w:rsid w:val="00F976FB"/>
    <w:rsid w:val="00FA0BC2"/>
    <w:rsid w:val="00FA1266"/>
    <w:rsid w:val="00FA2FBA"/>
    <w:rsid w:val="00FA4A23"/>
    <w:rsid w:val="00FA6093"/>
    <w:rsid w:val="00FA7F14"/>
    <w:rsid w:val="00FB15F7"/>
    <w:rsid w:val="00FB36FA"/>
    <w:rsid w:val="00FB78B7"/>
    <w:rsid w:val="00FC0C7B"/>
    <w:rsid w:val="00FC1192"/>
    <w:rsid w:val="00FC45E5"/>
    <w:rsid w:val="00FC4BA9"/>
    <w:rsid w:val="00FC7BC8"/>
    <w:rsid w:val="00FF036F"/>
    <w:rsid w:val="00FF057B"/>
    <w:rsid w:val="00FF2123"/>
    <w:rsid w:val="00FF5518"/>
    <w:rsid w:val="00FF5B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01093E"/>
    <w:pPr>
      <w:ind w:left="720"/>
      <w:contextualSpacing/>
    </w:pPr>
  </w:style>
  <w:style w:type="character" w:styleId="CommentReference">
    <w:name w:val="annotation reference"/>
    <w:basedOn w:val="DefaultParagraphFont"/>
    <w:rsid w:val="00051E25"/>
    <w:rPr>
      <w:sz w:val="16"/>
      <w:szCs w:val="16"/>
    </w:rPr>
  </w:style>
  <w:style w:type="paragraph" w:styleId="CommentText">
    <w:name w:val="annotation text"/>
    <w:basedOn w:val="Normal"/>
    <w:link w:val="CommentTextChar"/>
    <w:rsid w:val="00051E25"/>
  </w:style>
  <w:style w:type="character" w:customStyle="1" w:styleId="CommentTextChar">
    <w:name w:val="Comment Text Char"/>
    <w:basedOn w:val="DefaultParagraphFont"/>
    <w:link w:val="CommentText"/>
    <w:rsid w:val="00051E25"/>
    <w:rPr>
      <w:lang w:val="en-US" w:eastAsia="en-US"/>
    </w:rPr>
  </w:style>
  <w:style w:type="paragraph" w:styleId="CommentSubject">
    <w:name w:val="annotation subject"/>
    <w:basedOn w:val="CommentText"/>
    <w:next w:val="CommentText"/>
    <w:link w:val="CommentSubjectChar"/>
    <w:rsid w:val="00051E25"/>
    <w:rPr>
      <w:b/>
      <w:bCs/>
    </w:rPr>
  </w:style>
  <w:style w:type="character" w:customStyle="1" w:styleId="CommentSubjectChar">
    <w:name w:val="Comment Subject Char"/>
    <w:basedOn w:val="CommentTextChar"/>
    <w:link w:val="CommentSubject"/>
    <w:rsid w:val="00051E25"/>
    <w:rPr>
      <w:b/>
      <w:bCs/>
      <w:lang w:val="en-US" w:eastAsia="en-US"/>
    </w:rPr>
  </w:style>
  <w:style w:type="paragraph" w:styleId="BalloonText">
    <w:name w:val="Balloon Text"/>
    <w:basedOn w:val="Normal"/>
    <w:link w:val="BalloonTextChar"/>
    <w:rsid w:val="00051E25"/>
    <w:pPr>
      <w:spacing w:after="0"/>
    </w:pPr>
    <w:rPr>
      <w:rFonts w:ascii="Segoe UI" w:hAnsi="Segoe UI" w:cs="Segoe UI"/>
      <w:sz w:val="18"/>
      <w:szCs w:val="18"/>
    </w:rPr>
  </w:style>
  <w:style w:type="character" w:customStyle="1" w:styleId="BalloonTextChar">
    <w:name w:val="Balloon Text Char"/>
    <w:basedOn w:val="DefaultParagraphFont"/>
    <w:link w:val="BalloonText"/>
    <w:rsid w:val="00051E25"/>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546790">
      <w:bodyDiv w:val="1"/>
      <w:marLeft w:val="0"/>
      <w:marRight w:val="0"/>
      <w:marTop w:val="0"/>
      <w:marBottom w:val="0"/>
      <w:divBdr>
        <w:top w:val="none" w:sz="0" w:space="0" w:color="auto"/>
        <w:left w:val="none" w:sz="0" w:space="0" w:color="auto"/>
        <w:bottom w:val="none" w:sz="0" w:space="0" w:color="auto"/>
        <w:right w:val="none" w:sz="0" w:space="0" w:color="auto"/>
      </w:divBdr>
    </w:div>
    <w:div w:id="482816988">
      <w:bodyDiv w:val="1"/>
      <w:marLeft w:val="0"/>
      <w:marRight w:val="0"/>
      <w:marTop w:val="0"/>
      <w:marBottom w:val="0"/>
      <w:divBdr>
        <w:top w:val="none" w:sz="0" w:space="0" w:color="auto"/>
        <w:left w:val="none" w:sz="0" w:space="0" w:color="auto"/>
        <w:bottom w:val="none" w:sz="0" w:space="0" w:color="auto"/>
        <w:right w:val="none" w:sz="0" w:space="0" w:color="auto"/>
      </w:divBdr>
    </w:div>
    <w:div w:id="1020623867">
      <w:bodyDiv w:val="1"/>
      <w:marLeft w:val="0"/>
      <w:marRight w:val="0"/>
      <w:marTop w:val="0"/>
      <w:marBottom w:val="0"/>
      <w:divBdr>
        <w:top w:val="none" w:sz="0" w:space="0" w:color="auto"/>
        <w:left w:val="none" w:sz="0" w:space="0" w:color="auto"/>
        <w:bottom w:val="none" w:sz="0" w:space="0" w:color="auto"/>
        <w:right w:val="none" w:sz="0" w:space="0" w:color="auto"/>
      </w:divBdr>
      <w:divsChild>
        <w:div w:id="2129659971">
          <w:marLeft w:val="274"/>
          <w:marRight w:val="0"/>
          <w:marTop w:val="0"/>
          <w:marBottom w:val="0"/>
          <w:divBdr>
            <w:top w:val="none" w:sz="0" w:space="0" w:color="auto"/>
            <w:left w:val="none" w:sz="0" w:space="0" w:color="auto"/>
            <w:bottom w:val="none" w:sz="0" w:space="0" w:color="auto"/>
            <w:right w:val="none" w:sz="0" w:space="0" w:color="auto"/>
          </w:divBdr>
        </w:div>
        <w:div w:id="451901118">
          <w:marLeft w:val="274"/>
          <w:marRight w:val="0"/>
          <w:marTop w:val="0"/>
          <w:marBottom w:val="0"/>
          <w:divBdr>
            <w:top w:val="none" w:sz="0" w:space="0" w:color="auto"/>
            <w:left w:val="none" w:sz="0" w:space="0" w:color="auto"/>
            <w:bottom w:val="none" w:sz="0" w:space="0" w:color="auto"/>
            <w:right w:val="none" w:sz="0" w:space="0" w:color="auto"/>
          </w:divBdr>
        </w:div>
        <w:div w:id="250897103">
          <w:marLeft w:val="274"/>
          <w:marRight w:val="0"/>
          <w:marTop w:val="0"/>
          <w:marBottom w:val="0"/>
          <w:divBdr>
            <w:top w:val="none" w:sz="0" w:space="0" w:color="auto"/>
            <w:left w:val="none" w:sz="0" w:space="0" w:color="auto"/>
            <w:bottom w:val="none" w:sz="0" w:space="0" w:color="auto"/>
            <w:right w:val="none" w:sz="0" w:space="0" w:color="auto"/>
          </w:divBdr>
        </w:div>
        <w:div w:id="1742436485">
          <w:marLeft w:val="274"/>
          <w:marRight w:val="0"/>
          <w:marTop w:val="0"/>
          <w:marBottom w:val="0"/>
          <w:divBdr>
            <w:top w:val="none" w:sz="0" w:space="0" w:color="auto"/>
            <w:left w:val="none" w:sz="0" w:space="0" w:color="auto"/>
            <w:bottom w:val="none" w:sz="0" w:space="0" w:color="auto"/>
            <w:right w:val="none" w:sz="0" w:space="0" w:color="auto"/>
          </w:divBdr>
        </w:div>
        <w:div w:id="861941238">
          <w:marLeft w:val="274"/>
          <w:marRight w:val="0"/>
          <w:marTop w:val="0"/>
          <w:marBottom w:val="0"/>
          <w:divBdr>
            <w:top w:val="none" w:sz="0" w:space="0" w:color="auto"/>
            <w:left w:val="none" w:sz="0" w:space="0" w:color="auto"/>
            <w:bottom w:val="none" w:sz="0" w:space="0" w:color="auto"/>
            <w:right w:val="none" w:sz="0" w:space="0" w:color="auto"/>
          </w:divBdr>
        </w:div>
      </w:divsChild>
    </w:div>
    <w:div w:id="1901743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SP-5AIRPNAIUNRU-859666464-394</_dlc_DocId>
    <_dlc_DocIdUrl xmlns="71c5aaf6-e6ce-465b-b873-5148d2a4c105">
      <Url>https://nokia.sharepoint.com/sites/c5g/e2earch/_layouts/15/DocIdRedir.aspx?ID=SP-5AIRPNAIUNRU-859666464-394</Url>
      <Description>SP-5AIRPNAIUNRU-859666464-394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3.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4.xml><?xml version="1.0" encoding="utf-8"?>
<ds:datastoreItem xmlns:ds="http://schemas.openxmlformats.org/officeDocument/2006/customXml" ds:itemID="{993D4CD4-28E3-44A9-866C-CB0CF1795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280</TotalTime>
  <Pages>10</Pages>
  <Words>3966</Words>
  <Characters>22608</Characters>
  <Application>Microsoft Office Word</Application>
  <DocSecurity>0</DocSecurity>
  <Lines>188</Lines>
  <Paragraphs>53</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1	Introduction</vt:lpstr>
      <vt:lpstr>2	Network Architecture</vt:lpstr>
      <vt:lpstr>    2.1	Overview</vt:lpstr>
      <vt:lpstr>    2.2 	Network Architecture</vt:lpstr>
      <vt:lpstr>    A single hop architecture for IAB is shown in figure 1.  Aspects associated with</vt:lpstr>
      <vt:lpstr>    Access F1s-Us from the serving IAB node are aggregated across UEs into the backh</vt:lpstr>
      <vt:lpstr>    /</vt:lpstr>
      <vt:lpstr>    2.3	 User Plane Protocol</vt:lpstr>
      <vt:lpstr>    2.4 	UE Control Plane Protocol</vt:lpstr>
      <vt:lpstr>    2.5 	IAB Node Control Plane</vt:lpstr>
      <vt:lpstr>3 	Optimizations for IAB</vt:lpstr>
      <vt:lpstr>        3.1	PDCP Layer Encryption</vt:lpstr>
      <vt:lpstr>        3.2	UPF Selection</vt:lpstr>
      <vt:lpstr>        3.3 	Ethernet / Unstructured PDU Session Anchor (UPF) Relocation</vt:lpstr>
      <vt:lpstr>4	Startup Procedure</vt:lpstr>
      <vt:lpstr>5	Proposals</vt:lpstr>
      <vt:lpstr>References</vt:lpstr>
    </vt:vector>
  </TitlesOfParts>
  <Company>Nokia Siemens Networks</Company>
  <LinksUpToDate>false</LinksUpToDate>
  <CharactersWithSpaces>26521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Kahn, Colin (Nokia - US/Murray Hill)</dc:creator>
  <cp:lastModifiedBy>Xu, Steven 1. (NSB - CN/Beijing)</cp:lastModifiedBy>
  <cp:revision>21</cp:revision>
  <dcterms:created xsi:type="dcterms:W3CDTF">2018-05-09T16:25:00Z</dcterms:created>
  <dcterms:modified xsi:type="dcterms:W3CDTF">2018-05-10T05:10:00Z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8986f392-556d-4078-be92-31d9149087a1</vt:lpwstr>
  </property>
  <property fmtid="{D5CDD505-2E9C-101B-9397-08002B2CF9AE}" pid="4" name="_NewReviewCycle">
    <vt:lpwstr/>
  </property>
  <property fmtid="{D5CDD505-2E9C-101B-9397-08002B2CF9AE}" pid="5" name="_AdHocReviewCycleID">
    <vt:i4>-48152742</vt:i4>
  </property>
  <property fmtid="{D5CDD505-2E9C-101B-9397-08002B2CF9AE}" pid="6" name="_EmailSubject">
    <vt:lpwstr>Revised RAN3 Connectivity Service Contribution for Busan</vt:lpwstr>
  </property>
  <property fmtid="{D5CDD505-2E9C-101B-9397-08002B2CF9AE}" pid="7" name="_AuthorEmail">
    <vt:lpwstr>colin.kahn@nokia-bell-labs.com</vt:lpwstr>
  </property>
  <property fmtid="{D5CDD505-2E9C-101B-9397-08002B2CF9AE}" pid="8" name="_AuthorEmailDisplayName">
    <vt:lpwstr>Kahn, Colin (Nokia - US/Murray Hill)</vt:lpwstr>
  </property>
  <property fmtid="{D5CDD505-2E9C-101B-9397-08002B2CF9AE}" pid="9" name="_ReviewingToolsShownOnce">
    <vt:lpwstr/>
  </property>
</Properties>
</file>