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92B26" w:rsidRPr="007B5D16" w14:paraId="78F2B096" w14:textId="77777777" w:rsidTr="00E36098">
        <w:trPr>
          <w:cantSplit/>
        </w:trPr>
        <w:tc>
          <w:tcPr>
            <w:tcW w:w="10423" w:type="dxa"/>
            <w:gridSpan w:val="2"/>
          </w:tcPr>
          <w:p w14:paraId="1A598FE9" w14:textId="4FF89A46" w:rsidR="00892B26" w:rsidRPr="007B5D16" w:rsidRDefault="00892B26" w:rsidP="00E36098">
            <w:pPr>
              <w:pStyle w:val="ZA"/>
              <w:framePr w:w="0" w:hRule="auto" w:wrap="auto" w:vAnchor="margin" w:hAnchor="text" w:yAlign="inline"/>
            </w:pPr>
            <w:bookmarkStart w:id="0" w:name="page1"/>
            <w:r>
              <w:rPr>
                <w:noProof w:val="0"/>
                <w:sz w:val="64"/>
              </w:rPr>
              <w:t xml:space="preserve">3GPP TS 25.426 </w:t>
            </w:r>
            <w:r>
              <w:rPr>
                <w:noProof w:val="0"/>
              </w:rPr>
              <w:t>V</w:t>
            </w:r>
            <w:r w:rsidR="00FD7AC0">
              <w:rPr>
                <w:noProof w:val="0"/>
              </w:rPr>
              <w:t>19.0.0</w:t>
            </w:r>
            <w:r w:rsidR="00FD7AC0">
              <w:rPr>
                <w:noProof w:val="0"/>
                <w:sz w:val="32"/>
              </w:rPr>
              <w:t xml:space="preserve"> </w:t>
            </w:r>
            <w:r>
              <w:rPr>
                <w:noProof w:val="0"/>
                <w:sz w:val="32"/>
              </w:rPr>
              <w:t>(</w:t>
            </w:r>
            <w:r w:rsidR="00FD7AC0">
              <w:rPr>
                <w:noProof w:val="0"/>
                <w:sz w:val="32"/>
              </w:rPr>
              <w:t>2025-09</w:t>
            </w:r>
            <w:r>
              <w:rPr>
                <w:noProof w:val="0"/>
                <w:sz w:val="32"/>
              </w:rPr>
              <w:t>)</w:t>
            </w:r>
          </w:p>
        </w:tc>
      </w:tr>
      <w:tr w:rsidR="00892B26" w:rsidRPr="007B5D16" w14:paraId="2E131B72" w14:textId="77777777" w:rsidTr="00E36098">
        <w:trPr>
          <w:cantSplit/>
          <w:trHeight w:hRule="exact" w:val="1134"/>
        </w:trPr>
        <w:tc>
          <w:tcPr>
            <w:tcW w:w="10423" w:type="dxa"/>
            <w:gridSpan w:val="2"/>
          </w:tcPr>
          <w:p w14:paraId="116D6D9F" w14:textId="77777777" w:rsidR="00892B26" w:rsidRPr="007B5D16" w:rsidRDefault="00892B26" w:rsidP="00E36098">
            <w:pPr>
              <w:pStyle w:val="TAR"/>
            </w:pPr>
            <w:r>
              <w:t>Technical Specification</w:t>
            </w:r>
          </w:p>
        </w:tc>
      </w:tr>
      <w:tr w:rsidR="00892B26" w:rsidRPr="007B5D16" w14:paraId="5DA2DF77" w14:textId="77777777" w:rsidTr="00E36098">
        <w:trPr>
          <w:cantSplit/>
          <w:trHeight w:hRule="exact" w:val="3685"/>
        </w:trPr>
        <w:tc>
          <w:tcPr>
            <w:tcW w:w="10423" w:type="dxa"/>
            <w:gridSpan w:val="2"/>
          </w:tcPr>
          <w:p w14:paraId="2E109E1C" w14:textId="77777777" w:rsidR="00892B26" w:rsidRDefault="00892B26" w:rsidP="00E36098">
            <w:pPr>
              <w:pStyle w:val="ZT"/>
              <w:framePr w:wrap="auto" w:hAnchor="text" w:yAlign="inline"/>
            </w:pPr>
            <w:r>
              <w:t>3</w:t>
            </w:r>
            <w:r w:rsidRPr="00025DDC">
              <w:rPr>
                <w:szCs w:val="34"/>
              </w:rPr>
              <w:t>rd</w:t>
            </w:r>
            <w:r>
              <w:t xml:space="preserve"> Generation Partnership Project;</w:t>
            </w:r>
          </w:p>
          <w:p w14:paraId="4E8E6CC4" w14:textId="77777777" w:rsidR="00892B26" w:rsidRDefault="00892B26" w:rsidP="00E36098">
            <w:pPr>
              <w:pStyle w:val="ZT"/>
              <w:framePr w:wrap="auto" w:hAnchor="text" w:yAlign="inline"/>
            </w:pPr>
            <w:r>
              <w:t>Technical Specification Group Radio Access Network;</w:t>
            </w:r>
          </w:p>
          <w:p w14:paraId="48EF77D0" w14:textId="77777777" w:rsidR="00892B26" w:rsidRDefault="00892B26" w:rsidP="00E36098">
            <w:pPr>
              <w:pStyle w:val="ZT"/>
              <w:framePr w:wrap="auto" w:hAnchor="text" w:yAlign="inline"/>
              <w:ind w:left="3405"/>
            </w:pPr>
            <w:r>
              <w:t>UTRAN Iur and Iub interface data transport &amp; transport signalling for DCH data streams</w:t>
            </w:r>
          </w:p>
          <w:p w14:paraId="25D453E3" w14:textId="26108EB4" w:rsidR="00892B26" w:rsidRPr="007B5D16" w:rsidRDefault="00892B26" w:rsidP="00E36098">
            <w:pPr>
              <w:pStyle w:val="ZT"/>
              <w:framePr w:wrap="auto" w:hAnchor="text" w:yAlign="inline"/>
              <w:rPr>
                <w:i/>
                <w:sz w:val="28"/>
              </w:rPr>
            </w:pPr>
            <w:r>
              <w:t>(</w:t>
            </w:r>
            <w:r>
              <w:rPr>
                <w:rStyle w:val="ZGSM"/>
              </w:rPr>
              <w:t>Release</w:t>
            </w:r>
            <w:r w:rsidR="00FD7AC0">
              <w:rPr>
                <w:rStyle w:val="ZGSM"/>
              </w:rPr>
              <w:t xml:space="preserve"> 19</w:t>
            </w:r>
            <w:r>
              <w:t>)</w:t>
            </w:r>
          </w:p>
        </w:tc>
      </w:tr>
      <w:tr w:rsidR="00892B26" w:rsidRPr="007B5D16" w14:paraId="28096A55" w14:textId="77777777" w:rsidTr="00E36098">
        <w:trPr>
          <w:cantSplit/>
        </w:trPr>
        <w:tc>
          <w:tcPr>
            <w:tcW w:w="10423" w:type="dxa"/>
            <w:gridSpan w:val="2"/>
            <w:tcBorders>
              <w:bottom w:val="single" w:sz="12" w:space="0" w:color="auto"/>
            </w:tcBorders>
          </w:tcPr>
          <w:p w14:paraId="4C63B451" w14:textId="77777777" w:rsidR="00892B26" w:rsidRDefault="00892B26" w:rsidP="00E36098">
            <w:pPr>
              <w:pStyle w:val="FP"/>
            </w:pPr>
          </w:p>
        </w:tc>
      </w:tr>
      <w:bookmarkStart w:id="1" w:name="_Hlk99699974"/>
      <w:bookmarkEnd w:id="1"/>
      <w:bookmarkStart w:id="2" w:name="_MON_1684549432"/>
      <w:bookmarkEnd w:id="2"/>
      <w:tr w:rsidR="00892B26" w:rsidRPr="007B5D16" w14:paraId="5C772A76" w14:textId="77777777" w:rsidTr="00E36098">
        <w:trPr>
          <w:cantSplit/>
          <w:trHeight w:hRule="exact" w:val="1531"/>
        </w:trPr>
        <w:tc>
          <w:tcPr>
            <w:tcW w:w="5211" w:type="dxa"/>
            <w:tcBorders>
              <w:top w:val="dashed" w:sz="4" w:space="0" w:color="auto"/>
              <w:bottom w:val="dashed" w:sz="4" w:space="0" w:color="auto"/>
            </w:tcBorders>
          </w:tcPr>
          <w:p w14:paraId="0C410FBB" w14:textId="77777777" w:rsidR="00892B26" w:rsidRPr="007B5D16" w:rsidRDefault="00892B26" w:rsidP="00E36098">
            <w:pPr>
              <w:pStyle w:val="TAL"/>
            </w:pPr>
            <w:r w:rsidRPr="00D14083">
              <w:rPr>
                <w:color w:val="0000FF"/>
              </w:rPr>
              <w:object w:dxaOrig="2026" w:dyaOrig="1251" w14:anchorId="3F32C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71.35pt" o:ole="">
                  <v:imagedata r:id="rId7" o:title=""/>
                </v:shape>
                <o:OLEObject Type="Embed" ProgID="Word.Picture.8" ShapeID="_x0000_i1025" DrawAspect="Content" ObjectID="_1820144092" r:id="rId8"/>
              </w:object>
            </w:r>
          </w:p>
        </w:tc>
        <w:tc>
          <w:tcPr>
            <w:tcW w:w="5212" w:type="dxa"/>
            <w:tcBorders>
              <w:top w:val="dashed" w:sz="4" w:space="0" w:color="auto"/>
              <w:bottom w:val="dashed" w:sz="4" w:space="0" w:color="auto"/>
            </w:tcBorders>
          </w:tcPr>
          <w:p w14:paraId="37052C09" w14:textId="1F5DD9E2" w:rsidR="00892B26" w:rsidRPr="007B5D16" w:rsidRDefault="00FD7AC0" w:rsidP="00E36098">
            <w:pPr>
              <w:pStyle w:val="TAR"/>
            </w:pPr>
            <w:r>
              <w:rPr>
                <w:noProof/>
                <w:color w:val="0000FF"/>
              </w:rPr>
              <w:pict w14:anchorId="20C2ACC9">
                <v:shape id="Picture 1" o:spid="_x0000_i1026" type="#_x0000_t75" style="width:127.7pt;height:73.25pt;visibility:visible;mso-wrap-style:square">
                  <v:imagedata r:id="rId9" o:title=""/>
                </v:shape>
              </w:pict>
            </w:r>
          </w:p>
        </w:tc>
      </w:tr>
      <w:tr w:rsidR="00892B26" w:rsidRPr="007B5D16" w14:paraId="6A0690A3" w14:textId="77777777" w:rsidTr="00E36098">
        <w:trPr>
          <w:cantSplit/>
          <w:trHeight w:hRule="exact" w:val="5783"/>
        </w:trPr>
        <w:tc>
          <w:tcPr>
            <w:tcW w:w="10423" w:type="dxa"/>
            <w:gridSpan w:val="2"/>
            <w:tcBorders>
              <w:top w:val="dashed" w:sz="4" w:space="0" w:color="auto"/>
              <w:bottom w:val="dashed" w:sz="4" w:space="0" w:color="auto"/>
            </w:tcBorders>
          </w:tcPr>
          <w:p w14:paraId="62A4DEDC" w14:textId="77777777" w:rsidR="00892B26" w:rsidRPr="007B5D16" w:rsidRDefault="00892B26" w:rsidP="00E36098">
            <w:pPr>
              <w:pStyle w:val="FP"/>
            </w:pPr>
          </w:p>
        </w:tc>
      </w:tr>
      <w:tr w:rsidR="00892B26" w:rsidRPr="007B5D16" w14:paraId="0821DFAF" w14:textId="77777777" w:rsidTr="00E36098">
        <w:trPr>
          <w:cantSplit/>
          <w:trHeight w:hRule="exact" w:val="964"/>
        </w:trPr>
        <w:tc>
          <w:tcPr>
            <w:tcW w:w="10423" w:type="dxa"/>
            <w:gridSpan w:val="2"/>
            <w:tcBorders>
              <w:top w:val="dashed" w:sz="4" w:space="0" w:color="auto"/>
            </w:tcBorders>
          </w:tcPr>
          <w:p w14:paraId="18E79A94" w14:textId="77777777" w:rsidR="00892B26" w:rsidRPr="007B5D16" w:rsidRDefault="00892B26" w:rsidP="00E36098">
            <w:pPr>
              <w:rPr>
                <w:sz w:val="16"/>
                <w:szCs w:val="16"/>
              </w:rPr>
            </w:pPr>
            <w:r w:rsidRPr="007B5D16">
              <w:rPr>
                <w:sz w:val="16"/>
                <w:szCs w:val="16"/>
              </w:rPr>
              <w:t>The present document has been developed within the 3rd Generation Partnership Project (3GPP</w:t>
            </w:r>
            <w:r w:rsidRPr="007B5D16">
              <w:rPr>
                <w:sz w:val="16"/>
                <w:szCs w:val="16"/>
                <w:vertAlign w:val="superscript"/>
              </w:rPr>
              <w:t xml:space="preserve"> TM</w:t>
            </w:r>
            <w:r w:rsidRPr="007B5D16">
              <w:rPr>
                <w:sz w:val="16"/>
                <w:szCs w:val="16"/>
              </w:rPr>
              <w:t>) and may be further elaborated for the purposes of 3GPP.</w:t>
            </w:r>
            <w:r w:rsidRPr="007B5D16">
              <w:rPr>
                <w:sz w:val="16"/>
                <w:szCs w:val="16"/>
              </w:rPr>
              <w:br/>
              <w:t>The present document has not been subject to any approval process by the 3GPP</w:t>
            </w:r>
            <w:r w:rsidRPr="007B5D16">
              <w:rPr>
                <w:sz w:val="16"/>
                <w:szCs w:val="16"/>
                <w:vertAlign w:val="superscript"/>
              </w:rPr>
              <w:t xml:space="preserve"> </w:t>
            </w:r>
            <w:r w:rsidRPr="007B5D16">
              <w:rPr>
                <w:sz w:val="16"/>
                <w:szCs w:val="16"/>
              </w:rPr>
              <w:t>Organizational Partners and shall not be implemented.</w:t>
            </w:r>
            <w:r w:rsidRPr="007B5D16">
              <w:rPr>
                <w:sz w:val="16"/>
                <w:szCs w:val="16"/>
              </w:rPr>
              <w:br/>
              <w:t>This Specification is provided for future development work within 3GPP</w:t>
            </w:r>
            <w:r w:rsidRPr="007B5D16">
              <w:rPr>
                <w:sz w:val="16"/>
                <w:szCs w:val="16"/>
                <w:vertAlign w:val="superscript"/>
              </w:rPr>
              <w:t xml:space="preserve"> </w:t>
            </w:r>
            <w:r w:rsidRPr="007B5D16">
              <w:rPr>
                <w:sz w:val="16"/>
                <w:szCs w:val="16"/>
              </w:rPr>
              <w:t>only. The Organizational Partners accept no liability for any use of this Specification.</w:t>
            </w:r>
            <w:r w:rsidRPr="007B5D16">
              <w:rPr>
                <w:sz w:val="16"/>
                <w:szCs w:val="16"/>
              </w:rPr>
              <w:br/>
              <w:t>Specifications and Reports for implementation of the 3GPP</w:t>
            </w:r>
            <w:r w:rsidRPr="007B5D16">
              <w:rPr>
                <w:sz w:val="16"/>
                <w:szCs w:val="16"/>
                <w:vertAlign w:val="superscript"/>
              </w:rPr>
              <w:t xml:space="preserve"> TM</w:t>
            </w:r>
            <w:r w:rsidRPr="007B5D16">
              <w:rPr>
                <w:sz w:val="16"/>
                <w:szCs w:val="16"/>
              </w:rPr>
              <w:t xml:space="preserve"> system should be obtained via the 3GPP Organizational Partners' Publications Offices.</w:t>
            </w:r>
          </w:p>
        </w:tc>
      </w:tr>
    </w:tbl>
    <w:p w14:paraId="168EEDBB" w14:textId="77777777" w:rsidR="00892B26" w:rsidRPr="007B5D16" w:rsidRDefault="00892B26" w:rsidP="00892B26">
      <w:pPr>
        <w:sectPr w:rsidR="00892B26" w:rsidRPr="007B5D16" w:rsidSect="001F2571">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892B26" w:rsidRPr="007B5D16" w14:paraId="1374CD79" w14:textId="77777777" w:rsidTr="00E36098">
        <w:trPr>
          <w:cantSplit/>
          <w:trHeight w:hRule="exact" w:val="5669"/>
        </w:trPr>
        <w:tc>
          <w:tcPr>
            <w:tcW w:w="10423" w:type="dxa"/>
          </w:tcPr>
          <w:p w14:paraId="0442D868" w14:textId="77777777" w:rsidR="00892B26" w:rsidRPr="007B5D16" w:rsidRDefault="00892B26" w:rsidP="00E36098">
            <w:pPr>
              <w:pStyle w:val="FP"/>
            </w:pPr>
            <w:bookmarkStart w:id="4" w:name="page2"/>
          </w:p>
        </w:tc>
      </w:tr>
      <w:tr w:rsidR="00892B26" w:rsidRPr="007B5D16" w14:paraId="3EC1F993" w14:textId="77777777" w:rsidTr="00E36098">
        <w:trPr>
          <w:cantSplit/>
          <w:trHeight w:hRule="exact" w:val="5386"/>
        </w:trPr>
        <w:tc>
          <w:tcPr>
            <w:tcW w:w="10423" w:type="dxa"/>
          </w:tcPr>
          <w:p w14:paraId="02FB5D93" w14:textId="77777777" w:rsidR="00892B26" w:rsidRPr="007B5D16" w:rsidRDefault="00892B26" w:rsidP="00E36098">
            <w:pPr>
              <w:pStyle w:val="FP"/>
              <w:spacing w:after="240"/>
              <w:ind w:left="2835" w:right="2835"/>
              <w:jc w:val="center"/>
              <w:rPr>
                <w:rFonts w:ascii="Arial" w:hAnsi="Arial"/>
                <w:b/>
                <w:i/>
                <w:noProof/>
              </w:rPr>
            </w:pPr>
            <w:bookmarkStart w:id="5" w:name="coords3gpp"/>
            <w:r w:rsidRPr="007B5D16">
              <w:rPr>
                <w:rFonts w:ascii="Arial" w:hAnsi="Arial"/>
                <w:b/>
                <w:i/>
                <w:noProof/>
              </w:rPr>
              <w:t>3GPP</w:t>
            </w:r>
          </w:p>
          <w:p w14:paraId="00416FE0" w14:textId="77777777" w:rsidR="00892B26" w:rsidRPr="007B5D16" w:rsidRDefault="00892B26" w:rsidP="00E36098">
            <w:pPr>
              <w:pStyle w:val="FP"/>
              <w:pBdr>
                <w:bottom w:val="single" w:sz="6" w:space="1" w:color="auto"/>
              </w:pBdr>
              <w:ind w:left="2835" w:right="2835"/>
              <w:jc w:val="center"/>
              <w:rPr>
                <w:noProof/>
              </w:rPr>
            </w:pPr>
            <w:r w:rsidRPr="007B5D16">
              <w:rPr>
                <w:noProof/>
              </w:rPr>
              <w:t>Postal address</w:t>
            </w:r>
          </w:p>
          <w:p w14:paraId="696DA2F1" w14:textId="77777777" w:rsidR="00892B26" w:rsidRPr="007B5D16" w:rsidRDefault="00892B26" w:rsidP="00E36098">
            <w:pPr>
              <w:pStyle w:val="FP"/>
              <w:ind w:left="2835" w:right="2835"/>
              <w:jc w:val="center"/>
              <w:rPr>
                <w:rFonts w:ascii="Arial" w:hAnsi="Arial"/>
                <w:noProof/>
                <w:sz w:val="18"/>
              </w:rPr>
            </w:pPr>
          </w:p>
          <w:p w14:paraId="2E10DBBA" w14:textId="77777777" w:rsidR="00892B26" w:rsidRPr="007B5D16" w:rsidRDefault="00892B26" w:rsidP="00E36098">
            <w:pPr>
              <w:pStyle w:val="FP"/>
              <w:pBdr>
                <w:bottom w:val="single" w:sz="6" w:space="1" w:color="auto"/>
              </w:pBdr>
              <w:spacing w:before="240"/>
              <w:ind w:left="2835" w:right="2835"/>
              <w:jc w:val="center"/>
              <w:rPr>
                <w:noProof/>
              </w:rPr>
            </w:pPr>
            <w:r w:rsidRPr="007B5D16">
              <w:rPr>
                <w:noProof/>
              </w:rPr>
              <w:t>3GPP support office address</w:t>
            </w:r>
          </w:p>
          <w:p w14:paraId="57CA3287" w14:textId="77777777" w:rsidR="00892B26" w:rsidRPr="004C6F7B" w:rsidRDefault="00892B26" w:rsidP="00E36098">
            <w:pPr>
              <w:pStyle w:val="FP"/>
              <w:ind w:left="2835" w:right="2835"/>
              <w:jc w:val="center"/>
              <w:rPr>
                <w:rFonts w:ascii="Arial" w:hAnsi="Arial"/>
                <w:noProof/>
                <w:sz w:val="18"/>
                <w:lang w:val="fr-FR"/>
              </w:rPr>
            </w:pPr>
            <w:r w:rsidRPr="004C6F7B">
              <w:rPr>
                <w:rFonts w:ascii="Arial" w:hAnsi="Arial"/>
                <w:noProof/>
                <w:sz w:val="18"/>
                <w:lang w:val="fr-FR"/>
              </w:rPr>
              <w:t>650 Route des Lucioles - Sophia Antipolis</w:t>
            </w:r>
          </w:p>
          <w:p w14:paraId="03015B95" w14:textId="77777777" w:rsidR="00892B26" w:rsidRPr="004C6F7B" w:rsidRDefault="00892B26" w:rsidP="00E36098">
            <w:pPr>
              <w:pStyle w:val="FP"/>
              <w:ind w:left="2835" w:right="2835"/>
              <w:jc w:val="center"/>
              <w:rPr>
                <w:rFonts w:ascii="Arial" w:hAnsi="Arial"/>
                <w:noProof/>
                <w:sz w:val="18"/>
                <w:lang w:val="fr-FR"/>
              </w:rPr>
            </w:pPr>
            <w:r w:rsidRPr="004C6F7B">
              <w:rPr>
                <w:rFonts w:ascii="Arial" w:hAnsi="Arial"/>
                <w:noProof/>
                <w:sz w:val="18"/>
                <w:lang w:val="fr-FR"/>
              </w:rPr>
              <w:t>Valbonne - FRANCE</w:t>
            </w:r>
          </w:p>
          <w:p w14:paraId="6623243D" w14:textId="77777777" w:rsidR="00892B26" w:rsidRPr="007B5D16" w:rsidRDefault="00892B26" w:rsidP="00E36098">
            <w:pPr>
              <w:pStyle w:val="FP"/>
              <w:spacing w:after="20"/>
              <w:ind w:left="2835" w:right="2835"/>
              <w:jc w:val="center"/>
              <w:rPr>
                <w:rFonts w:ascii="Arial" w:hAnsi="Arial"/>
                <w:noProof/>
                <w:sz w:val="18"/>
              </w:rPr>
            </w:pPr>
            <w:r w:rsidRPr="007B5D16">
              <w:rPr>
                <w:rFonts w:ascii="Arial" w:hAnsi="Arial"/>
                <w:noProof/>
                <w:sz w:val="18"/>
              </w:rPr>
              <w:t>Tel.: +33 4 92 94 42 00 Fax: +33 4 93 65 47 16</w:t>
            </w:r>
          </w:p>
          <w:p w14:paraId="6D323271" w14:textId="77777777" w:rsidR="00892B26" w:rsidRPr="007B5D16" w:rsidRDefault="00892B26" w:rsidP="00E36098">
            <w:pPr>
              <w:pStyle w:val="FP"/>
              <w:pBdr>
                <w:bottom w:val="single" w:sz="6" w:space="1" w:color="auto"/>
              </w:pBdr>
              <w:spacing w:before="240"/>
              <w:ind w:left="2835" w:right="2835"/>
              <w:jc w:val="center"/>
              <w:rPr>
                <w:noProof/>
              </w:rPr>
            </w:pPr>
            <w:r w:rsidRPr="007B5D16">
              <w:rPr>
                <w:noProof/>
              </w:rPr>
              <w:t>Internet</w:t>
            </w:r>
          </w:p>
          <w:p w14:paraId="39C61AAD" w14:textId="77777777" w:rsidR="00892B26" w:rsidRPr="007B5D16" w:rsidRDefault="00892B26" w:rsidP="00E36098">
            <w:pPr>
              <w:pStyle w:val="FP"/>
              <w:ind w:left="2835" w:right="2835"/>
              <w:jc w:val="center"/>
              <w:rPr>
                <w:rFonts w:ascii="Arial" w:hAnsi="Arial"/>
                <w:noProof/>
                <w:sz w:val="18"/>
              </w:rPr>
            </w:pPr>
            <w:r w:rsidRPr="007B5D16">
              <w:rPr>
                <w:rFonts w:ascii="Arial" w:hAnsi="Arial"/>
                <w:noProof/>
                <w:sz w:val="18"/>
              </w:rPr>
              <w:t>https://www.3gpp.org</w:t>
            </w:r>
            <w:bookmarkEnd w:id="5"/>
          </w:p>
          <w:p w14:paraId="7FFA41F9" w14:textId="77777777" w:rsidR="00892B26" w:rsidRPr="007B5D16" w:rsidRDefault="00892B26" w:rsidP="00E36098">
            <w:pPr>
              <w:rPr>
                <w:noProof/>
              </w:rPr>
            </w:pPr>
          </w:p>
        </w:tc>
      </w:tr>
      <w:tr w:rsidR="00892B26" w:rsidRPr="007B5D16" w14:paraId="68D11B3B" w14:textId="77777777" w:rsidTr="00E36098">
        <w:trPr>
          <w:cantSplit/>
        </w:trPr>
        <w:tc>
          <w:tcPr>
            <w:tcW w:w="10423" w:type="dxa"/>
            <w:vAlign w:val="bottom"/>
          </w:tcPr>
          <w:p w14:paraId="329049A8" w14:textId="77777777" w:rsidR="00892B26" w:rsidRPr="007B5D16" w:rsidRDefault="00892B26" w:rsidP="00E36098">
            <w:pPr>
              <w:pStyle w:val="FP"/>
              <w:pBdr>
                <w:bottom w:val="single" w:sz="6" w:space="1" w:color="auto"/>
              </w:pBdr>
              <w:spacing w:after="240"/>
              <w:jc w:val="center"/>
              <w:rPr>
                <w:rFonts w:ascii="Arial" w:hAnsi="Arial"/>
                <w:b/>
                <w:i/>
                <w:noProof/>
              </w:rPr>
            </w:pPr>
            <w:bookmarkStart w:id="6" w:name="copyrightNotification"/>
            <w:r w:rsidRPr="007B5D16">
              <w:rPr>
                <w:rFonts w:ascii="Arial" w:hAnsi="Arial"/>
                <w:b/>
                <w:i/>
                <w:noProof/>
              </w:rPr>
              <w:t>Copyright Notification</w:t>
            </w:r>
          </w:p>
          <w:p w14:paraId="64666FEC" w14:textId="77777777" w:rsidR="00892B26" w:rsidRPr="007B5D16" w:rsidRDefault="00892B26" w:rsidP="00E36098">
            <w:pPr>
              <w:pStyle w:val="FP"/>
              <w:jc w:val="center"/>
              <w:rPr>
                <w:noProof/>
              </w:rPr>
            </w:pPr>
            <w:r w:rsidRPr="007B5D16">
              <w:rPr>
                <w:noProof/>
              </w:rPr>
              <w:t>No part may be reproduced except as authorized by written permission.</w:t>
            </w:r>
            <w:r w:rsidRPr="007B5D16">
              <w:rPr>
                <w:noProof/>
              </w:rPr>
              <w:br/>
              <w:t>The copyright and the foregoing restriction extend to reproduction in all media.</w:t>
            </w:r>
          </w:p>
          <w:p w14:paraId="48E08BEC" w14:textId="77777777" w:rsidR="00892B26" w:rsidRPr="007B5D16" w:rsidRDefault="00892B26" w:rsidP="00E36098">
            <w:pPr>
              <w:pStyle w:val="FP"/>
              <w:jc w:val="center"/>
              <w:rPr>
                <w:noProof/>
              </w:rPr>
            </w:pPr>
          </w:p>
          <w:p w14:paraId="6964B8BE" w14:textId="0383530F" w:rsidR="00892B26" w:rsidRPr="007B5D16" w:rsidRDefault="00892B26" w:rsidP="00E36098">
            <w:pPr>
              <w:pStyle w:val="FP"/>
              <w:jc w:val="center"/>
              <w:rPr>
                <w:noProof/>
                <w:sz w:val="18"/>
              </w:rPr>
            </w:pPr>
            <w:r w:rsidRPr="007B5D16">
              <w:rPr>
                <w:noProof/>
                <w:sz w:val="18"/>
              </w:rPr>
              <w:t>©</w:t>
            </w:r>
            <w:r w:rsidR="00FD7AC0">
              <w:rPr>
                <w:noProof/>
                <w:sz w:val="18"/>
              </w:rPr>
              <w:t xml:space="preserve"> 2025</w:t>
            </w:r>
            <w:r w:rsidRPr="007B5D16">
              <w:rPr>
                <w:noProof/>
                <w:sz w:val="18"/>
              </w:rPr>
              <w:t>, 3GPP Organizational Partners (ARIB, ATIS, CCSA, ETSI, TSDSI, TTA, TTC).</w:t>
            </w:r>
            <w:bookmarkStart w:id="7" w:name="copyrightaddon"/>
            <w:bookmarkEnd w:id="7"/>
          </w:p>
          <w:p w14:paraId="58105353" w14:textId="77777777" w:rsidR="00892B26" w:rsidRPr="007B5D16" w:rsidRDefault="00892B26" w:rsidP="00E36098">
            <w:pPr>
              <w:pStyle w:val="FP"/>
              <w:jc w:val="center"/>
              <w:rPr>
                <w:noProof/>
                <w:sz w:val="18"/>
              </w:rPr>
            </w:pPr>
            <w:r w:rsidRPr="007B5D16">
              <w:rPr>
                <w:noProof/>
                <w:sz w:val="18"/>
              </w:rPr>
              <w:t>All rights reserved.</w:t>
            </w:r>
          </w:p>
          <w:p w14:paraId="05596C20" w14:textId="77777777" w:rsidR="00892B26" w:rsidRPr="007B5D16" w:rsidRDefault="00892B26" w:rsidP="00E36098">
            <w:pPr>
              <w:pStyle w:val="FP"/>
              <w:rPr>
                <w:noProof/>
                <w:sz w:val="18"/>
              </w:rPr>
            </w:pPr>
          </w:p>
          <w:p w14:paraId="5295BA5A" w14:textId="77777777" w:rsidR="00892B26" w:rsidRPr="007B5D16" w:rsidRDefault="00892B26" w:rsidP="00E36098">
            <w:pPr>
              <w:pStyle w:val="FP"/>
              <w:rPr>
                <w:noProof/>
                <w:sz w:val="18"/>
              </w:rPr>
            </w:pPr>
            <w:r w:rsidRPr="007B5D16">
              <w:rPr>
                <w:noProof/>
                <w:sz w:val="18"/>
              </w:rPr>
              <w:t>UMTS™ is a Trade Mark of ETSI registered for the benefit of its members</w:t>
            </w:r>
          </w:p>
          <w:p w14:paraId="551AE769" w14:textId="77777777" w:rsidR="00892B26" w:rsidRPr="007B5D16" w:rsidRDefault="00892B26" w:rsidP="00E36098">
            <w:pPr>
              <w:pStyle w:val="FP"/>
              <w:rPr>
                <w:noProof/>
                <w:sz w:val="18"/>
              </w:rPr>
            </w:pPr>
            <w:r w:rsidRPr="007B5D16">
              <w:rPr>
                <w:noProof/>
                <w:sz w:val="18"/>
              </w:rPr>
              <w:t>3GPP™ is a Trade Mark of ETSI registered for the benefit of its Members and of the 3GPP Organizational Partners</w:t>
            </w:r>
            <w:r w:rsidRPr="007B5D16">
              <w:rPr>
                <w:noProof/>
                <w:sz w:val="18"/>
              </w:rPr>
              <w:br/>
              <w:t>LTE™ is a Trade Mark of ETSI registered for the benefit of its Members and of the 3GPP Organizational Partners</w:t>
            </w:r>
          </w:p>
          <w:p w14:paraId="042C8363" w14:textId="77777777" w:rsidR="00892B26" w:rsidRPr="007B5D16" w:rsidRDefault="00892B26" w:rsidP="00E36098">
            <w:pPr>
              <w:pStyle w:val="FP"/>
              <w:rPr>
                <w:noProof/>
                <w:sz w:val="18"/>
              </w:rPr>
            </w:pPr>
            <w:r w:rsidRPr="007B5D16">
              <w:rPr>
                <w:noProof/>
                <w:sz w:val="18"/>
              </w:rPr>
              <w:t>GSM® and the GSM logo are registered and owned by the GSM Association</w:t>
            </w:r>
            <w:bookmarkEnd w:id="6"/>
          </w:p>
          <w:p w14:paraId="3AB91115" w14:textId="77777777" w:rsidR="00892B26" w:rsidRPr="007B5D16" w:rsidRDefault="00892B26" w:rsidP="00E36098"/>
        </w:tc>
      </w:tr>
      <w:bookmarkEnd w:id="4"/>
    </w:tbl>
    <w:p w14:paraId="68EC49A1" w14:textId="390EA703" w:rsidR="00BA1314" w:rsidRDefault="00892B26" w:rsidP="004C6F7B">
      <w:pPr>
        <w:pStyle w:val="TT"/>
        <w:overflowPunct/>
        <w:autoSpaceDE/>
        <w:autoSpaceDN/>
        <w:adjustRightInd/>
        <w:textAlignment w:val="auto"/>
        <w:rPr>
          <w:rFonts w:eastAsia="Malgun Gothic"/>
          <w:lang w:eastAsia="en-US"/>
        </w:rPr>
      </w:pPr>
      <w:r w:rsidRPr="007B5D16">
        <w:br w:type="page"/>
      </w:r>
      <w:r w:rsidR="00BA1314">
        <w:rPr>
          <w:rFonts w:eastAsia="Malgun Gothic"/>
          <w:lang w:eastAsia="en-US"/>
        </w:rPr>
        <w:lastRenderedPageBreak/>
        <w:t>Contents</w:t>
      </w:r>
    </w:p>
    <w:p w14:paraId="1E0D5F04" w14:textId="20B2D7A3" w:rsidR="004C6F7B" w:rsidRDefault="00784D9F">
      <w:pPr>
        <w:pStyle w:val="TOC1"/>
        <w:rPr>
          <w:rFonts w:ascii="Calibri" w:eastAsia="Malgun Gothic" w:hAnsi="Calibri"/>
          <w:kern w:val="2"/>
          <w:szCs w:val="22"/>
        </w:rPr>
      </w:pPr>
      <w:r>
        <w:rPr>
          <w:color w:val="000000"/>
        </w:rPr>
        <w:fldChar w:fldCharType="begin" w:fldLock="1"/>
      </w:r>
      <w:r>
        <w:rPr>
          <w:color w:val="000000"/>
        </w:rPr>
        <w:instrText xml:space="preserve"> TOC \o "1-9" </w:instrText>
      </w:r>
      <w:r>
        <w:rPr>
          <w:color w:val="000000"/>
        </w:rPr>
        <w:fldChar w:fldCharType="separate"/>
      </w:r>
      <w:r w:rsidR="004C6F7B">
        <w:t>Foreword</w:t>
      </w:r>
      <w:r w:rsidR="004C6F7B">
        <w:tab/>
      </w:r>
      <w:r w:rsidR="004C6F7B">
        <w:fldChar w:fldCharType="begin" w:fldLock="1"/>
      </w:r>
      <w:r w:rsidR="004C6F7B">
        <w:instrText xml:space="preserve"> PAGEREF _Toc161666568 \h </w:instrText>
      </w:r>
      <w:r w:rsidR="004C6F7B">
        <w:fldChar w:fldCharType="separate"/>
      </w:r>
      <w:r w:rsidR="004C6F7B">
        <w:t>4</w:t>
      </w:r>
      <w:r w:rsidR="004C6F7B">
        <w:fldChar w:fldCharType="end"/>
      </w:r>
    </w:p>
    <w:p w14:paraId="0202DB2C" w14:textId="3D4534E6" w:rsidR="004C6F7B" w:rsidRDefault="004C6F7B">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_Toc161666569 \h </w:instrText>
      </w:r>
      <w:r>
        <w:fldChar w:fldCharType="separate"/>
      </w:r>
      <w:r>
        <w:t>5</w:t>
      </w:r>
      <w:r>
        <w:fldChar w:fldCharType="end"/>
      </w:r>
    </w:p>
    <w:p w14:paraId="429EDBBC" w14:textId="751CB65D" w:rsidR="004C6F7B" w:rsidRDefault="004C6F7B">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_Toc161666570 \h </w:instrText>
      </w:r>
      <w:r>
        <w:fldChar w:fldCharType="separate"/>
      </w:r>
      <w:r>
        <w:t>5</w:t>
      </w:r>
      <w:r>
        <w:fldChar w:fldCharType="end"/>
      </w:r>
    </w:p>
    <w:p w14:paraId="63609057" w14:textId="0677757E" w:rsidR="004C6F7B" w:rsidRDefault="004C6F7B">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_Toc161666571 \h </w:instrText>
      </w:r>
      <w:r>
        <w:fldChar w:fldCharType="separate"/>
      </w:r>
      <w:r>
        <w:t>6</w:t>
      </w:r>
      <w:r>
        <w:fldChar w:fldCharType="end"/>
      </w:r>
    </w:p>
    <w:p w14:paraId="0A8E50AC" w14:textId="7C3411EE" w:rsidR="004C6F7B" w:rsidRDefault="004C6F7B">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_Toc161666572 \h </w:instrText>
      </w:r>
      <w:r>
        <w:fldChar w:fldCharType="separate"/>
      </w:r>
      <w:r>
        <w:t>6</w:t>
      </w:r>
      <w:r>
        <w:fldChar w:fldCharType="end"/>
      </w:r>
    </w:p>
    <w:p w14:paraId="10B97BA7" w14:textId="64DB0E72" w:rsidR="004C6F7B" w:rsidRDefault="004C6F7B">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_Toc161666573 \h </w:instrText>
      </w:r>
      <w:r>
        <w:fldChar w:fldCharType="separate"/>
      </w:r>
      <w:r>
        <w:t>6</w:t>
      </w:r>
      <w:r>
        <w:fldChar w:fldCharType="end"/>
      </w:r>
    </w:p>
    <w:p w14:paraId="36C96CBE" w14:textId="763693C5" w:rsidR="004C6F7B" w:rsidRDefault="004C6F7B">
      <w:pPr>
        <w:pStyle w:val="TOC1"/>
        <w:rPr>
          <w:rFonts w:ascii="Calibri" w:eastAsia="Malgun Gothic" w:hAnsi="Calibri"/>
          <w:kern w:val="2"/>
          <w:szCs w:val="22"/>
        </w:rPr>
      </w:pPr>
      <w:r>
        <w:t>4</w:t>
      </w:r>
      <w:r>
        <w:rPr>
          <w:rFonts w:ascii="Calibri" w:eastAsia="Malgun Gothic" w:hAnsi="Calibri"/>
          <w:kern w:val="2"/>
          <w:szCs w:val="22"/>
        </w:rPr>
        <w:tab/>
      </w:r>
      <w:r>
        <w:t>Data Link Layer</w:t>
      </w:r>
      <w:r>
        <w:tab/>
      </w:r>
      <w:r>
        <w:fldChar w:fldCharType="begin" w:fldLock="1"/>
      </w:r>
      <w:r>
        <w:instrText xml:space="preserve"> PAGEREF _Toc161666574 \h </w:instrText>
      </w:r>
      <w:r>
        <w:fldChar w:fldCharType="separate"/>
      </w:r>
      <w:r>
        <w:t>7</w:t>
      </w:r>
      <w:r>
        <w:fldChar w:fldCharType="end"/>
      </w:r>
    </w:p>
    <w:p w14:paraId="685D7BE7" w14:textId="121270AB" w:rsidR="004C6F7B" w:rsidRDefault="004C6F7B">
      <w:pPr>
        <w:pStyle w:val="TOC2"/>
        <w:rPr>
          <w:rFonts w:ascii="Calibri" w:eastAsia="Malgun Gothic" w:hAnsi="Calibri"/>
          <w:kern w:val="2"/>
          <w:sz w:val="22"/>
          <w:szCs w:val="22"/>
        </w:rPr>
      </w:pPr>
      <w:r>
        <w:t>4.1</w:t>
      </w:r>
      <w:r>
        <w:rPr>
          <w:rFonts w:ascii="Calibri" w:eastAsia="Malgun Gothic" w:hAnsi="Calibri"/>
          <w:kern w:val="2"/>
          <w:sz w:val="22"/>
          <w:szCs w:val="22"/>
        </w:rPr>
        <w:tab/>
      </w:r>
      <w:r>
        <w:t>ATM Transport Option</w:t>
      </w:r>
      <w:r>
        <w:tab/>
      </w:r>
      <w:r>
        <w:fldChar w:fldCharType="begin" w:fldLock="1"/>
      </w:r>
      <w:r>
        <w:instrText xml:space="preserve"> PAGEREF _Toc161666575 \h </w:instrText>
      </w:r>
      <w:r>
        <w:fldChar w:fldCharType="separate"/>
      </w:r>
      <w:r>
        <w:t>7</w:t>
      </w:r>
      <w:r>
        <w:fldChar w:fldCharType="end"/>
      </w:r>
    </w:p>
    <w:p w14:paraId="656746AD" w14:textId="4A84653B" w:rsidR="004C6F7B" w:rsidRDefault="004C6F7B">
      <w:pPr>
        <w:pStyle w:val="TOC3"/>
        <w:rPr>
          <w:rFonts w:ascii="Calibri" w:eastAsia="Malgun Gothic" w:hAnsi="Calibri"/>
          <w:kern w:val="2"/>
          <w:sz w:val="22"/>
          <w:szCs w:val="22"/>
        </w:rPr>
      </w:pPr>
      <w:r>
        <w:t>4.1.1</w:t>
      </w:r>
      <w:r>
        <w:rPr>
          <w:rFonts w:ascii="Calibri" w:eastAsia="Malgun Gothic" w:hAnsi="Calibri"/>
          <w:kern w:val="2"/>
          <w:sz w:val="22"/>
          <w:szCs w:val="22"/>
        </w:rPr>
        <w:tab/>
      </w:r>
      <w:r>
        <w:t>Protection Switching at ATM Layer</w:t>
      </w:r>
      <w:r>
        <w:tab/>
      </w:r>
      <w:r>
        <w:fldChar w:fldCharType="begin" w:fldLock="1"/>
      </w:r>
      <w:r>
        <w:instrText xml:space="preserve"> PAGEREF _Toc161666576 \h </w:instrText>
      </w:r>
      <w:r>
        <w:fldChar w:fldCharType="separate"/>
      </w:r>
      <w:r>
        <w:t>7</w:t>
      </w:r>
      <w:r>
        <w:fldChar w:fldCharType="end"/>
      </w:r>
    </w:p>
    <w:p w14:paraId="460F3B0E" w14:textId="147D07E3" w:rsidR="004C6F7B" w:rsidRDefault="004C6F7B">
      <w:pPr>
        <w:pStyle w:val="TOC2"/>
        <w:rPr>
          <w:rFonts w:ascii="Calibri" w:eastAsia="Malgun Gothic" w:hAnsi="Calibri"/>
          <w:kern w:val="2"/>
          <w:sz w:val="22"/>
          <w:szCs w:val="22"/>
        </w:rPr>
      </w:pPr>
      <w:r>
        <w:t>4.2</w:t>
      </w:r>
      <w:r>
        <w:rPr>
          <w:rFonts w:ascii="Calibri" w:eastAsia="Malgun Gothic" w:hAnsi="Calibri"/>
          <w:kern w:val="2"/>
          <w:sz w:val="22"/>
          <w:szCs w:val="22"/>
        </w:rPr>
        <w:tab/>
      </w:r>
      <w:r>
        <w:t>IP Transport Option</w:t>
      </w:r>
      <w:r>
        <w:tab/>
      </w:r>
      <w:r>
        <w:fldChar w:fldCharType="begin" w:fldLock="1"/>
      </w:r>
      <w:r>
        <w:instrText xml:space="preserve"> PAGEREF _Toc161666577 \h </w:instrText>
      </w:r>
      <w:r>
        <w:fldChar w:fldCharType="separate"/>
      </w:r>
      <w:r>
        <w:t>7</w:t>
      </w:r>
      <w:r>
        <w:fldChar w:fldCharType="end"/>
      </w:r>
    </w:p>
    <w:p w14:paraId="51596A9E" w14:textId="308C204C" w:rsidR="004C6F7B" w:rsidRDefault="004C6F7B">
      <w:pPr>
        <w:pStyle w:val="TOC1"/>
        <w:rPr>
          <w:rFonts w:ascii="Calibri" w:eastAsia="Malgun Gothic" w:hAnsi="Calibri"/>
          <w:kern w:val="2"/>
          <w:szCs w:val="22"/>
        </w:rPr>
      </w:pPr>
      <w:r>
        <w:t>5</w:t>
      </w:r>
      <w:r>
        <w:rPr>
          <w:rFonts w:ascii="Calibri" w:eastAsia="Malgun Gothic" w:hAnsi="Calibri"/>
          <w:kern w:val="2"/>
          <w:szCs w:val="22"/>
        </w:rPr>
        <w:tab/>
      </w:r>
      <w:r>
        <w:t>Iur and Iub Data Transport for DCH</w:t>
      </w:r>
      <w:r>
        <w:rPr>
          <w:lang w:eastAsia="ja-JP"/>
        </w:rPr>
        <w:t xml:space="preserve"> and E-DCH</w:t>
      </w:r>
      <w:r>
        <w:t xml:space="preserve"> Data Streams</w:t>
      </w:r>
      <w:r>
        <w:tab/>
      </w:r>
      <w:r>
        <w:fldChar w:fldCharType="begin" w:fldLock="1"/>
      </w:r>
      <w:r>
        <w:instrText xml:space="preserve"> PAGEREF _Toc161666578 \h </w:instrText>
      </w:r>
      <w:r>
        <w:fldChar w:fldCharType="separate"/>
      </w:r>
      <w:r>
        <w:t>8</w:t>
      </w:r>
      <w:r>
        <w:fldChar w:fldCharType="end"/>
      </w:r>
    </w:p>
    <w:p w14:paraId="6E5C03C4" w14:textId="1E3B520D" w:rsidR="004C6F7B" w:rsidRDefault="004C6F7B">
      <w:pPr>
        <w:pStyle w:val="TOC2"/>
        <w:rPr>
          <w:rFonts w:ascii="Calibri" w:eastAsia="Malgun Gothic" w:hAnsi="Calibri"/>
          <w:kern w:val="2"/>
          <w:sz w:val="22"/>
          <w:szCs w:val="22"/>
        </w:rPr>
      </w:pPr>
      <w:r>
        <w:t>5.1</w:t>
      </w:r>
      <w:r>
        <w:rPr>
          <w:rFonts w:ascii="Calibri" w:eastAsia="Malgun Gothic" w:hAnsi="Calibri"/>
          <w:kern w:val="2"/>
          <w:sz w:val="22"/>
          <w:szCs w:val="22"/>
        </w:rPr>
        <w:tab/>
      </w:r>
      <w:r>
        <w:t>Introduction</w:t>
      </w:r>
      <w:r>
        <w:tab/>
      </w:r>
      <w:r>
        <w:fldChar w:fldCharType="begin" w:fldLock="1"/>
      </w:r>
      <w:r>
        <w:instrText xml:space="preserve"> PAGEREF _Toc161666579 \h </w:instrText>
      </w:r>
      <w:r>
        <w:fldChar w:fldCharType="separate"/>
      </w:r>
      <w:r>
        <w:t>8</w:t>
      </w:r>
      <w:r>
        <w:fldChar w:fldCharType="end"/>
      </w:r>
    </w:p>
    <w:p w14:paraId="5B096445" w14:textId="4707551F" w:rsidR="004C6F7B" w:rsidRDefault="004C6F7B">
      <w:pPr>
        <w:pStyle w:val="TOC2"/>
        <w:rPr>
          <w:rFonts w:ascii="Calibri" w:eastAsia="Malgun Gothic" w:hAnsi="Calibri"/>
          <w:kern w:val="2"/>
          <w:sz w:val="22"/>
          <w:szCs w:val="22"/>
        </w:rPr>
      </w:pPr>
      <w:r>
        <w:t>5.2</w:t>
      </w:r>
      <w:r>
        <w:rPr>
          <w:rFonts w:ascii="Calibri" w:eastAsia="Malgun Gothic" w:hAnsi="Calibri"/>
          <w:kern w:val="2"/>
          <w:sz w:val="22"/>
          <w:szCs w:val="22"/>
        </w:rPr>
        <w:tab/>
      </w:r>
      <w:r>
        <w:t>ATM Transport Option</w:t>
      </w:r>
      <w:r>
        <w:tab/>
      </w:r>
      <w:r>
        <w:fldChar w:fldCharType="begin" w:fldLock="1"/>
      </w:r>
      <w:r>
        <w:instrText xml:space="preserve"> PAGEREF _Toc161666580 \h </w:instrText>
      </w:r>
      <w:r>
        <w:fldChar w:fldCharType="separate"/>
      </w:r>
      <w:r>
        <w:t>8</w:t>
      </w:r>
      <w:r>
        <w:fldChar w:fldCharType="end"/>
      </w:r>
    </w:p>
    <w:p w14:paraId="1258A4D4" w14:textId="61062440" w:rsidR="004C6F7B" w:rsidRDefault="004C6F7B">
      <w:pPr>
        <w:pStyle w:val="TOC2"/>
        <w:rPr>
          <w:rFonts w:ascii="Calibri" w:eastAsia="Malgun Gothic" w:hAnsi="Calibri"/>
          <w:kern w:val="2"/>
          <w:sz w:val="22"/>
          <w:szCs w:val="22"/>
        </w:rPr>
      </w:pPr>
      <w:r>
        <w:t>5.3</w:t>
      </w:r>
      <w:r>
        <w:rPr>
          <w:rFonts w:ascii="Calibri" w:eastAsia="Malgun Gothic" w:hAnsi="Calibri"/>
          <w:kern w:val="2"/>
          <w:sz w:val="22"/>
          <w:szCs w:val="22"/>
        </w:rPr>
        <w:tab/>
      </w:r>
      <w:r>
        <w:t>IP Transport Option</w:t>
      </w:r>
      <w:r>
        <w:tab/>
      </w:r>
      <w:r>
        <w:fldChar w:fldCharType="begin" w:fldLock="1"/>
      </w:r>
      <w:r>
        <w:instrText xml:space="preserve"> PAGEREF _Toc161666581 \h </w:instrText>
      </w:r>
      <w:r>
        <w:fldChar w:fldCharType="separate"/>
      </w:r>
      <w:r>
        <w:t>8</w:t>
      </w:r>
      <w:r>
        <w:fldChar w:fldCharType="end"/>
      </w:r>
    </w:p>
    <w:p w14:paraId="6DB812DC" w14:textId="037ADE2D" w:rsidR="004C6F7B" w:rsidRDefault="004C6F7B">
      <w:pPr>
        <w:pStyle w:val="TOC1"/>
        <w:rPr>
          <w:rFonts w:ascii="Calibri" w:eastAsia="Malgun Gothic" w:hAnsi="Calibri"/>
          <w:kern w:val="2"/>
          <w:szCs w:val="22"/>
        </w:rPr>
      </w:pPr>
      <w:r>
        <w:t>6</w:t>
      </w:r>
      <w:r>
        <w:rPr>
          <w:rFonts w:ascii="Calibri" w:eastAsia="Malgun Gothic" w:hAnsi="Calibri"/>
          <w:kern w:val="2"/>
          <w:szCs w:val="22"/>
        </w:rPr>
        <w:tab/>
      </w:r>
      <w:r>
        <w:t xml:space="preserve">Transport Signalling Application for DCH </w:t>
      </w:r>
      <w:r>
        <w:rPr>
          <w:lang w:eastAsia="ja-JP"/>
        </w:rPr>
        <w:t xml:space="preserve">and E-DCH </w:t>
      </w:r>
      <w:r>
        <w:t>Data Streams</w:t>
      </w:r>
      <w:r>
        <w:tab/>
      </w:r>
      <w:r>
        <w:fldChar w:fldCharType="begin" w:fldLock="1"/>
      </w:r>
      <w:r>
        <w:instrText xml:space="preserve"> PAGEREF _Toc161666582 \h </w:instrText>
      </w:r>
      <w:r>
        <w:fldChar w:fldCharType="separate"/>
      </w:r>
      <w:r>
        <w:t>9</w:t>
      </w:r>
      <w:r>
        <w:fldChar w:fldCharType="end"/>
      </w:r>
    </w:p>
    <w:p w14:paraId="49B86474" w14:textId="799857AA" w:rsidR="004C6F7B" w:rsidRDefault="004C6F7B">
      <w:pPr>
        <w:pStyle w:val="TOC2"/>
        <w:rPr>
          <w:rFonts w:ascii="Calibri" w:eastAsia="Malgun Gothic" w:hAnsi="Calibri"/>
          <w:kern w:val="2"/>
          <w:sz w:val="22"/>
          <w:szCs w:val="22"/>
        </w:rPr>
      </w:pPr>
      <w:r>
        <w:t>6.1</w:t>
      </w:r>
      <w:r>
        <w:rPr>
          <w:rFonts w:ascii="Calibri" w:eastAsia="Malgun Gothic" w:hAnsi="Calibri"/>
          <w:kern w:val="2"/>
          <w:sz w:val="22"/>
          <w:szCs w:val="22"/>
        </w:rPr>
        <w:tab/>
      </w:r>
      <w:r>
        <w:t>Introduction</w:t>
      </w:r>
      <w:r>
        <w:tab/>
      </w:r>
      <w:r>
        <w:fldChar w:fldCharType="begin" w:fldLock="1"/>
      </w:r>
      <w:r>
        <w:instrText xml:space="preserve"> PAGEREF _Toc161666583 \h </w:instrText>
      </w:r>
      <w:r>
        <w:fldChar w:fldCharType="separate"/>
      </w:r>
      <w:r>
        <w:t>9</w:t>
      </w:r>
      <w:r>
        <w:fldChar w:fldCharType="end"/>
      </w:r>
    </w:p>
    <w:p w14:paraId="41F28A96" w14:textId="6AEF0E98" w:rsidR="004C6F7B" w:rsidRDefault="004C6F7B">
      <w:pPr>
        <w:pStyle w:val="TOC2"/>
        <w:rPr>
          <w:rFonts w:ascii="Calibri" w:eastAsia="Malgun Gothic" w:hAnsi="Calibri"/>
          <w:kern w:val="2"/>
          <w:sz w:val="22"/>
          <w:szCs w:val="22"/>
        </w:rPr>
      </w:pPr>
      <w:r>
        <w:t>6.2</w:t>
      </w:r>
      <w:r>
        <w:rPr>
          <w:rFonts w:ascii="Calibri" w:eastAsia="Malgun Gothic" w:hAnsi="Calibri"/>
          <w:kern w:val="2"/>
          <w:sz w:val="22"/>
          <w:szCs w:val="22"/>
        </w:rPr>
        <w:tab/>
      </w:r>
      <w:r>
        <w:t>ALCAP in ATM Transport Option</w:t>
      </w:r>
      <w:r>
        <w:tab/>
      </w:r>
      <w:r>
        <w:fldChar w:fldCharType="begin" w:fldLock="1"/>
      </w:r>
      <w:r>
        <w:instrText xml:space="preserve"> PAGEREF _Toc161666584 \h </w:instrText>
      </w:r>
      <w:r>
        <w:fldChar w:fldCharType="separate"/>
      </w:r>
      <w:r>
        <w:t>9</w:t>
      </w:r>
      <w:r>
        <w:fldChar w:fldCharType="end"/>
      </w:r>
    </w:p>
    <w:p w14:paraId="10BB6B2C" w14:textId="7062D673" w:rsidR="004C6F7B" w:rsidRDefault="004C6F7B">
      <w:pPr>
        <w:pStyle w:val="TOC2"/>
        <w:rPr>
          <w:rFonts w:ascii="Calibri" w:eastAsia="Malgun Gothic" w:hAnsi="Calibri"/>
          <w:kern w:val="2"/>
          <w:sz w:val="22"/>
          <w:szCs w:val="22"/>
        </w:rPr>
      </w:pPr>
      <w:r>
        <w:t>6.3</w:t>
      </w:r>
      <w:r>
        <w:rPr>
          <w:rFonts w:ascii="Calibri" w:eastAsia="Malgun Gothic" w:hAnsi="Calibri"/>
          <w:kern w:val="2"/>
          <w:sz w:val="22"/>
          <w:szCs w:val="22"/>
        </w:rPr>
        <w:tab/>
      </w:r>
      <w:r>
        <w:t>ALCAP in IP Transport Option</w:t>
      </w:r>
      <w:r>
        <w:tab/>
      </w:r>
      <w:r>
        <w:fldChar w:fldCharType="begin" w:fldLock="1"/>
      </w:r>
      <w:r>
        <w:instrText xml:space="preserve"> PAGEREF _Toc161666585 \h </w:instrText>
      </w:r>
      <w:r>
        <w:fldChar w:fldCharType="separate"/>
      </w:r>
      <w:r>
        <w:t>9</w:t>
      </w:r>
      <w:r>
        <w:fldChar w:fldCharType="end"/>
      </w:r>
    </w:p>
    <w:p w14:paraId="010B1FD3" w14:textId="10E76FF6" w:rsidR="004C6F7B" w:rsidRDefault="004C6F7B">
      <w:pPr>
        <w:pStyle w:val="TOC1"/>
        <w:rPr>
          <w:rFonts w:ascii="Calibri" w:eastAsia="Malgun Gothic" w:hAnsi="Calibri"/>
          <w:kern w:val="2"/>
          <w:szCs w:val="22"/>
        </w:rPr>
      </w:pPr>
      <w:r>
        <w:t>7</w:t>
      </w:r>
      <w:r>
        <w:rPr>
          <w:rFonts w:ascii="Calibri" w:eastAsia="Malgun Gothic" w:hAnsi="Calibri"/>
          <w:kern w:val="2"/>
          <w:szCs w:val="22"/>
        </w:rPr>
        <w:tab/>
      </w:r>
      <w:r>
        <w:t>Signalling Bearer for ALCAP on Iub Interface</w:t>
      </w:r>
      <w:r>
        <w:tab/>
      </w:r>
      <w:r>
        <w:fldChar w:fldCharType="begin" w:fldLock="1"/>
      </w:r>
      <w:r>
        <w:instrText xml:space="preserve"> PAGEREF _Toc161666586 \h </w:instrText>
      </w:r>
      <w:r>
        <w:fldChar w:fldCharType="separate"/>
      </w:r>
      <w:r>
        <w:t>9</w:t>
      </w:r>
      <w:r>
        <w:fldChar w:fldCharType="end"/>
      </w:r>
    </w:p>
    <w:p w14:paraId="22D094E8" w14:textId="606CE27F" w:rsidR="004C6F7B" w:rsidRDefault="004C6F7B">
      <w:pPr>
        <w:pStyle w:val="TOC2"/>
        <w:rPr>
          <w:rFonts w:ascii="Calibri" w:eastAsia="Malgun Gothic" w:hAnsi="Calibri"/>
          <w:kern w:val="2"/>
          <w:sz w:val="22"/>
          <w:szCs w:val="22"/>
        </w:rPr>
      </w:pPr>
      <w:r>
        <w:t>7.1</w:t>
      </w:r>
      <w:r>
        <w:rPr>
          <w:rFonts w:ascii="Calibri" w:eastAsia="Malgun Gothic" w:hAnsi="Calibri"/>
          <w:kern w:val="2"/>
          <w:sz w:val="22"/>
          <w:szCs w:val="22"/>
        </w:rPr>
        <w:tab/>
      </w:r>
      <w:r>
        <w:t>Introduction</w:t>
      </w:r>
      <w:r>
        <w:tab/>
      </w:r>
      <w:r>
        <w:fldChar w:fldCharType="begin" w:fldLock="1"/>
      </w:r>
      <w:r>
        <w:instrText xml:space="preserve"> PAGEREF _Toc161666587 \h </w:instrText>
      </w:r>
      <w:r>
        <w:fldChar w:fldCharType="separate"/>
      </w:r>
      <w:r>
        <w:t>9</w:t>
      </w:r>
      <w:r>
        <w:fldChar w:fldCharType="end"/>
      </w:r>
    </w:p>
    <w:p w14:paraId="36ED450D" w14:textId="14D77E48" w:rsidR="004C6F7B" w:rsidRDefault="004C6F7B">
      <w:pPr>
        <w:pStyle w:val="TOC2"/>
        <w:rPr>
          <w:rFonts w:ascii="Calibri" w:eastAsia="Malgun Gothic" w:hAnsi="Calibri"/>
          <w:kern w:val="2"/>
          <w:sz w:val="22"/>
          <w:szCs w:val="22"/>
        </w:rPr>
      </w:pPr>
      <w:r>
        <w:t>7.2</w:t>
      </w:r>
      <w:r>
        <w:rPr>
          <w:rFonts w:ascii="Calibri" w:eastAsia="Malgun Gothic" w:hAnsi="Calibri"/>
          <w:kern w:val="2"/>
          <w:sz w:val="22"/>
          <w:szCs w:val="22"/>
        </w:rPr>
        <w:tab/>
      </w:r>
      <w:r>
        <w:t>Signalling Bearer in ATM Transport Option</w:t>
      </w:r>
      <w:r>
        <w:tab/>
      </w:r>
      <w:r>
        <w:fldChar w:fldCharType="begin" w:fldLock="1"/>
      </w:r>
      <w:r>
        <w:instrText xml:space="preserve"> PAGEREF _Toc161666588 \h </w:instrText>
      </w:r>
      <w:r>
        <w:fldChar w:fldCharType="separate"/>
      </w:r>
      <w:r>
        <w:t>10</w:t>
      </w:r>
      <w:r>
        <w:fldChar w:fldCharType="end"/>
      </w:r>
    </w:p>
    <w:p w14:paraId="477ECE9D" w14:textId="2CBD0492" w:rsidR="004C6F7B" w:rsidRDefault="004C6F7B">
      <w:pPr>
        <w:pStyle w:val="TOC2"/>
        <w:rPr>
          <w:rFonts w:ascii="Calibri" w:eastAsia="Malgun Gothic" w:hAnsi="Calibri"/>
          <w:kern w:val="2"/>
          <w:sz w:val="22"/>
          <w:szCs w:val="22"/>
        </w:rPr>
      </w:pPr>
      <w:r>
        <w:t>7.3</w:t>
      </w:r>
      <w:r>
        <w:rPr>
          <w:rFonts w:ascii="Calibri" w:eastAsia="Malgun Gothic" w:hAnsi="Calibri"/>
          <w:kern w:val="2"/>
          <w:sz w:val="22"/>
          <w:szCs w:val="22"/>
        </w:rPr>
        <w:tab/>
      </w:r>
      <w:r>
        <w:t>Signalling Bearer in IP Transport Option</w:t>
      </w:r>
      <w:r>
        <w:tab/>
      </w:r>
      <w:r>
        <w:fldChar w:fldCharType="begin" w:fldLock="1"/>
      </w:r>
      <w:r>
        <w:instrText xml:space="preserve"> PAGEREF _Toc161666589 \h </w:instrText>
      </w:r>
      <w:r>
        <w:fldChar w:fldCharType="separate"/>
      </w:r>
      <w:r>
        <w:t>10</w:t>
      </w:r>
      <w:r>
        <w:fldChar w:fldCharType="end"/>
      </w:r>
    </w:p>
    <w:p w14:paraId="66C938BF" w14:textId="411D2CFA" w:rsidR="004C6F7B" w:rsidRDefault="004C6F7B">
      <w:pPr>
        <w:pStyle w:val="TOC1"/>
        <w:rPr>
          <w:rFonts w:ascii="Calibri" w:eastAsia="Malgun Gothic" w:hAnsi="Calibri"/>
          <w:kern w:val="2"/>
          <w:szCs w:val="22"/>
        </w:rPr>
      </w:pPr>
      <w:r>
        <w:t>8</w:t>
      </w:r>
      <w:r>
        <w:rPr>
          <w:rFonts w:ascii="Calibri" w:eastAsia="Malgun Gothic" w:hAnsi="Calibri"/>
          <w:kern w:val="2"/>
          <w:szCs w:val="22"/>
        </w:rPr>
        <w:tab/>
      </w:r>
      <w:r>
        <w:t>Signalling Bearer for ALCAP on Iur Interface</w:t>
      </w:r>
      <w:r>
        <w:tab/>
      </w:r>
      <w:r>
        <w:fldChar w:fldCharType="begin" w:fldLock="1"/>
      </w:r>
      <w:r>
        <w:instrText xml:space="preserve"> PAGEREF _Toc161666590 \h </w:instrText>
      </w:r>
      <w:r>
        <w:fldChar w:fldCharType="separate"/>
      </w:r>
      <w:r>
        <w:t>10</w:t>
      </w:r>
      <w:r>
        <w:fldChar w:fldCharType="end"/>
      </w:r>
    </w:p>
    <w:p w14:paraId="5092DDD0" w14:textId="138F43C8" w:rsidR="004C6F7B" w:rsidRDefault="004C6F7B">
      <w:pPr>
        <w:pStyle w:val="TOC2"/>
        <w:rPr>
          <w:rFonts w:ascii="Calibri" w:eastAsia="Malgun Gothic" w:hAnsi="Calibri"/>
          <w:kern w:val="2"/>
          <w:sz w:val="22"/>
          <w:szCs w:val="22"/>
        </w:rPr>
      </w:pPr>
      <w:r>
        <w:t>8.1</w:t>
      </w:r>
      <w:r>
        <w:rPr>
          <w:rFonts w:ascii="Calibri" w:eastAsia="Malgun Gothic" w:hAnsi="Calibri"/>
          <w:kern w:val="2"/>
          <w:sz w:val="22"/>
          <w:szCs w:val="22"/>
        </w:rPr>
        <w:tab/>
      </w:r>
      <w:r>
        <w:t>Introduction</w:t>
      </w:r>
      <w:r>
        <w:tab/>
      </w:r>
      <w:r>
        <w:fldChar w:fldCharType="begin" w:fldLock="1"/>
      </w:r>
      <w:r>
        <w:instrText xml:space="preserve"> PAGEREF _Toc161666591 \h </w:instrText>
      </w:r>
      <w:r>
        <w:fldChar w:fldCharType="separate"/>
      </w:r>
      <w:r>
        <w:t>10</w:t>
      </w:r>
      <w:r>
        <w:fldChar w:fldCharType="end"/>
      </w:r>
    </w:p>
    <w:p w14:paraId="2D545A04" w14:textId="366BBFA7" w:rsidR="004C6F7B" w:rsidRDefault="004C6F7B">
      <w:pPr>
        <w:pStyle w:val="TOC2"/>
        <w:rPr>
          <w:rFonts w:ascii="Calibri" w:eastAsia="Malgun Gothic" w:hAnsi="Calibri"/>
          <w:kern w:val="2"/>
          <w:sz w:val="22"/>
          <w:szCs w:val="22"/>
        </w:rPr>
      </w:pPr>
      <w:r>
        <w:t>8.2</w:t>
      </w:r>
      <w:r>
        <w:rPr>
          <w:rFonts w:ascii="Calibri" w:eastAsia="Malgun Gothic" w:hAnsi="Calibri"/>
          <w:kern w:val="2"/>
          <w:sz w:val="22"/>
          <w:szCs w:val="22"/>
        </w:rPr>
        <w:tab/>
      </w:r>
      <w:r>
        <w:t>Signalling Bearer in ATM Transport Option</w:t>
      </w:r>
      <w:r>
        <w:tab/>
      </w:r>
      <w:r>
        <w:fldChar w:fldCharType="begin" w:fldLock="1"/>
      </w:r>
      <w:r>
        <w:instrText xml:space="preserve"> PAGEREF _Toc161666592 \h </w:instrText>
      </w:r>
      <w:r>
        <w:fldChar w:fldCharType="separate"/>
      </w:r>
      <w:r>
        <w:t>11</w:t>
      </w:r>
      <w:r>
        <w:fldChar w:fldCharType="end"/>
      </w:r>
    </w:p>
    <w:p w14:paraId="180E230C" w14:textId="46BCBB22" w:rsidR="004C6F7B" w:rsidRDefault="004C6F7B">
      <w:pPr>
        <w:pStyle w:val="TOC2"/>
        <w:rPr>
          <w:rFonts w:ascii="Calibri" w:eastAsia="Malgun Gothic" w:hAnsi="Calibri"/>
          <w:kern w:val="2"/>
          <w:sz w:val="22"/>
          <w:szCs w:val="22"/>
        </w:rPr>
      </w:pPr>
      <w:r>
        <w:t>8.3</w:t>
      </w:r>
      <w:r>
        <w:rPr>
          <w:rFonts w:ascii="Calibri" w:eastAsia="Malgun Gothic" w:hAnsi="Calibri"/>
          <w:kern w:val="2"/>
          <w:sz w:val="22"/>
          <w:szCs w:val="22"/>
        </w:rPr>
        <w:tab/>
      </w:r>
      <w:r>
        <w:t>Signalling Bearer in IP Transport Option</w:t>
      </w:r>
      <w:r>
        <w:tab/>
      </w:r>
      <w:r>
        <w:fldChar w:fldCharType="begin" w:fldLock="1"/>
      </w:r>
      <w:r>
        <w:instrText xml:space="preserve"> PAGEREF _Toc161666593 \h </w:instrText>
      </w:r>
      <w:r>
        <w:fldChar w:fldCharType="separate"/>
      </w:r>
      <w:r>
        <w:t>11</w:t>
      </w:r>
      <w:r>
        <w:fldChar w:fldCharType="end"/>
      </w:r>
    </w:p>
    <w:p w14:paraId="716343CC" w14:textId="72F16C3D" w:rsidR="004C6F7B" w:rsidRDefault="004C6F7B">
      <w:pPr>
        <w:pStyle w:val="TOC1"/>
        <w:rPr>
          <w:rFonts w:ascii="Calibri" w:eastAsia="Malgun Gothic" w:hAnsi="Calibri"/>
          <w:kern w:val="2"/>
          <w:szCs w:val="22"/>
        </w:rPr>
      </w:pPr>
      <w:r>
        <w:t>9</w:t>
      </w:r>
      <w:r>
        <w:rPr>
          <w:rFonts w:ascii="Calibri" w:eastAsia="Malgun Gothic" w:hAnsi="Calibri"/>
          <w:kern w:val="2"/>
          <w:szCs w:val="22"/>
        </w:rPr>
        <w:tab/>
      </w:r>
      <w:r>
        <w:t>Interworking between ATM and IP Transport Options</w:t>
      </w:r>
      <w:r>
        <w:tab/>
      </w:r>
      <w:r>
        <w:fldChar w:fldCharType="begin" w:fldLock="1"/>
      </w:r>
      <w:r>
        <w:instrText xml:space="preserve"> PAGEREF _Toc161666594 \h </w:instrText>
      </w:r>
      <w:r>
        <w:fldChar w:fldCharType="separate"/>
      </w:r>
      <w:r>
        <w:t>11</w:t>
      </w:r>
      <w:r>
        <w:fldChar w:fldCharType="end"/>
      </w:r>
    </w:p>
    <w:p w14:paraId="082CCB0B" w14:textId="7435F43D" w:rsidR="004C6F7B" w:rsidRDefault="004C6F7B">
      <w:pPr>
        <w:pStyle w:val="TOC2"/>
        <w:rPr>
          <w:rFonts w:ascii="Calibri" w:eastAsia="Malgun Gothic" w:hAnsi="Calibri"/>
          <w:kern w:val="2"/>
          <w:sz w:val="22"/>
          <w:szCs w:val="22"/>
        </w:rPr>
      </w:pPr>
      <w:r>
        <w:t>9.1</w:t>
      </w:r>
      <w:r>
        <w:rPr>
          <w:rFonts w:ascii="Calibri" w:eastAsia="Malgun Gothic" w:hAnsi="Calibri"/>
          <w:kern w:val="2"/>
          <w:sz w:val="22"/>
          <w:szCs w:val="22"/>
        </w:rPr>
        <w:tab/>
      </w:r>
      <w:r>
        <w:t>Introduction</w:t>
      </w:r>
      <w:r>
        <w:tab/>
      </w:r>
      <w:r>
        <w:fldChar w:fldCharType="begin" w:fldLock="1"/>
      </w:r>
      <w:r>
        <w:instrText xml:space="preserve"> PAGEREF _Toc161666595 \h </w:instrText>
      </w:r>
      <w:r>
        <w:fldChar w:fldCharType="separate"/>
      </w:r>
      <w:r>
        <w:t>11</w:t>
      </w:r>
      <w:r>
        <w:fldChar w:fldCharType="end"/>
      </w:r>
    </w:p>
    <w:p w14:paraId="3976280F" w14:textId="4FE15B2A" w:rsidR="004C6F7B" w:rsidRDefault="004C6F7B">
      <w:pPr>
        <w:pStyle w:val="TOC2"/>
        <w:rPr>
          <w:rFonts w:ascii="Calibri" w:eastAsia="Malgun Gothic" w:hAnsi="Calibri"/>
          <w:kern w:val="2"/>
          <w:sz w:val="22"/>
          <w:szCs w:val="22"/>
        </w:rPr>
      </w:pPr>
      <w:r>
        <w:t>9.2</w:t>
      </w:r>
      <w:r>
        <w:rPr>
          <w:rFonts w:ascii="Calibri" w:eastAsia="Malgun Gothic" w:hAnsi="Calibri"/>
          <w:kern w:val="2"/>
          <w:sz w:val="22"/>
          <w:szCs w:val="22"/>
        </w:rPr>
        <w:tab/>
      </w:r>
      <w:r>
        <w:t>Interworking Alternatives</w:t>
      </w:r>
      <w:r>
        <w:tab/>
      </w:r>
      <w:r>
        <w:fldChar w:fldCharType="begin" w:fldLock="1"/>
      </w:r>
      <w:r>
        <w:instrText xml:space="preserve"> PAGEREF _Toc161666596 \h </w:instrText>
      </w:r>
      <w:r>
        <w:fldChar w:fldCharType="separate"/>
      </w:r>
      <w:r>
        <w:t>11</w:t>
      </w:r>
      <w:r>
        <w:fldChar w:fldCharType="end"/>
      </w:r>
    </w:p>
    <w:p w14:paraId="04EB90BC" w14:textId="5B1A0781" w:rsidR="004C6F7B" w:rsidRDefault="004C6F7B" w:rsidP="004C6F7B">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_Toc161666597 \h </w:instrText>
      </w:r>
      <w:r>
        <w:fldChar w:fldCharType="separate"/>
      </w:r>
      <w:r>
        <w:t>13</w:t>
      </w:r>
      <w:r>
        <w:fldChar w:fldCharType="end"/>
      </w:r>
    </w:p>
    <w:p w14:paraId="3E275B36" w14:textId="5C1C2222" w:rsidR="00BA1314" w:rsidRDefault="00784D9F">
      <w:r>
        <w:rPr>
          <w:noProof/>
          <w:color w:val="000000"/>
          <w:sz w:val="22"/>
        </w:rPr>
        <w:fldChar w:fldCharType="end"/>
      </w:r>
    </w:p>
    <w:p w14:paraId="06E2F0BA" w14:textId="77777777" w:rsidR="00BA1314" w:rsidRDefault="00BA1314">
      <w:pPr>
        <w:pStyle w:val="Heading1"/>
      </w:pPr>
      <w:r>
        <w:br w:type="page"/>
      </w:r>
      <w:bookmarkStart w:id="8" w:name="_Toc161666568"/>
      <w:r>
        <w:lastRenderedPageBreak/>
        <w:t>Foreword</w:t>
      </w:r>
      <w:bookmarkEnd w:id="8"/>
    </w:p>
    <w:p w14:paraId="4B39B555" w14:textId="77777777" w:rsidR="00BA1314" w:rsidRDefault="00BA1314">
      <w:r>
        <w:t>This Technical Specification has been produced by the 3</w:t>
      </w:r>
      <w:r>
        <w:rPr>
          <w:vertAlign w:val="superscript"/>
        </w:rPr>
        <w:t>rd</w:t>
      </w:r>
      <w:r>
        <w:t xml:space="preserve"> Generation Partnership Project (3GPP).</w:t>
      </w:r>
    </w:p>
    <w:p w14:paraId="7FEE6CB2" w14:textId="77777777" w:rsidR="00BA1314" w:rsidRDefault="00BA131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CCDB4D" w14:textId="77777777" w:rsidR="00BA1314" w:rsidRPr="0030643D" w:rsidRDefault="00BA1314">
      <w:pPr>
        <w:pStyle w:val="B1"/>
        <w:rPr>
          <w:lang w:val="en-US"/>
        </w:rPr>
      </w:pPr>
      <w:r w:rsidRPr="0030643D">
        <w:rPr>
          <w:lang w:val="en-US"/>
        </w:rPr>
        <w:t>Version x.y.z</w:t>
      </w:r>
    </w:p>
    <w:p w14:paraId="660615E0" w14:textId="77777777" w:rsidR="00BA1314" w:rsidRDefault="00BA1314">
      <w:pPr>
        <w:pStyle w:val="B1"/>
      </w:pPr>
      <w:r>
        <w:t>where:</w:t>
      </w:r>
    </w:p>
    <w:p w14:paraId="12822ACA" w14:textId="77777777" w:rsidR="00BA1314" w:rsidRDefault="00BA1314">
      <w:pPr>
        <w:pStyle w:val="B2"/>
      </w:pPr>
      <w:r>
        <w:t>x</w:t>
      </w:r>
      <w:r>
        <w:tab/>
        <w:t>the first digit:</w:t>
      </w:r>
    </w:p>
    <w:p w14:paraId="26B036E4" w14:textId="77777777" w:rsidR="00BA1314" w:rsidRDefault="00BA1314">
      <w:pPr>
        <w:pStyle w:val="B3"/>
      </w:pPr>
      <w:r>
        <w:t>1</w:t>
      </w:r>
      <w:r>
        <w:tab/>
        <w:t>presented to TSG for information;</w:t>
      </w:r>
    </w:p>
    <w:p w14:paraId="51368272" w14:textId="77777777" w:rsidR="00BA1314" w:rsidRDefault="00BA1314">
      <w:pPr>
        <w:pStyle w:val="B3"/>
      </w:pPr>
      <w:r>
        <w:t>2</w:t>
      </w:r>
      <w:r>
        <w:tab/>
        <w:t>presented to TSG for approval;</w:t>
      </w:r>
    </w:p>
    <w:p w14:paraId="33374367" w14:textId="77777777" w:rsidR="00BA1314" w:rsidRDefault="00BA1314">
      <w:pPr>
        <w:pStyle w:val="B3"/>
      </w:pPr>
      <w:r>
        <w:t>3</w:t>
      </w:r>
      <w:r>
        <w:tab/>
        <w:t>or greater indicates TSG approved document under change control.</w:t>
      </w:r>
    </w:p>
    <w:p w14:paraId="6A21A726" w14:textId="77777777" w:rsidR="00BA1314" w:rsidRDefault="00BA1314">
      <w:pPr>
        <w:pStyle w:val="B2"/>
      </w:pPr>
      <w:r>
        <w:t>y</w:t>
      </w:r>
      <w:r>
        <w:tab/>
        <w:t>the second digit is incremented for all changes of substance, i.e. technical enhancements, corrections, updates, etc.</w:t>
      </w:r>
    </w:p>
    <w:p w14:paraId="281649C1" w14:textId="77777777" w:rsidR="00BA1314" w:rsidRDefault="00BA1314">
      <w:pPr>
        <w:pStyle w:val="B2"/>
      </w:pPr>
      <w:r>
        <w:t>z</w:t>
      </w:r>
      <w:r>
        <w:tab/>
        <w:t>the third digit is incremented when editorial only changes have been incorporated in the document.</w:t>
      </w:r>
    </w:p>
    <w:p w14:paraId="7A1828A2" w14:textId="77777777" w:rsidR="00BA1314" w:rsidRDefault="00BA1314">
      <w:pPr>
        <w:pStyle w:val="Heading1"/>
      </w:pPr>
      <w:r>
        <w:br w:type="page"/>
      </w:r>
      <w:bookmarkStart w:id="9" w:name="_Toc161666569"/>
      <w:r>
        <w:lastRenderedPageBreak/>
        <w:t>1</w:t>
      </w:r>
      <w:r>
        <w:tab/>
        <w:t>Scope</w:t>
      </w:r>
      <w:bookmarkEnd w:id="9"/>
    </w:p>
    <w:p w14:paraId="0BDBBF8C" w14:textId="77777777" w:rsidR="00BA1314" w:rsidRDefault="00BA1314">
      <w:r>
        <w:rPr>
          <w:rStyle w:val="Guidance"/>
          <w:i w:val="0"/>
          <w:color w:val="auto"/>
        </w:rPr>
        <w:t>The present document specifies the transport bearers for the DCH</w:t>
      </w:r>
      <w:r>
        <w:rPr>
          <w:rFonts w:hint="eastAsia"/>
          <w:lang w:eastAsia="ja-JP"/>
        </w:rPr>
        <w:t>/E-DCH</w:t>
      </w:r>
      <w:r>
        <w:rPr>
          <w:rStyle w:val="Guidance"/>
          <w:i w:val="0"/>
          <w:color w:val="auto"/>
        </w:rPr>
        <w:t xml:space="preserve"> data streams on UTRAN Iur and Iub interfaces. The corresponding Transport Network Control plane is also specified. The physical layer for the transport bearers is outside the scope of the present document.</w:t>
      </w:r>
    </w:p>
    <w:p w14:paraId="08501888" w14:textId="77777777" w:rsidR="00BA1314" w:rsidRDefault="00BA1314">
      <w:pPr>
        <w:pStyle w:val="Heading1"/>
      </w:pPr>
      <w:bookmarkStart w:id="10" w:name="_Toc161666570"/>
      <w:r>
        <w:t>2</w:t>
      </w:r>
      <w:r>
        <w:tab/>
        <w:t>References</w:t>
      </w:r>
      <w:bookmarkEnd w:id="10"/>
    </w:p>
    <w:p w14:paraId="03C9D581" w14:textId="77777777" w:rsidR="00BA1314" w:rsidRDefault="00BA1314">
      <w:r>
        <w:t>The following documents contain provisions which, through reference in this text, constitute provisions of the present document.</w:t>
      </w:r>
    </w:p>
    <w:p w14:paraId="71105CE6" w14:textId="77777777" w:rsidR="00BA1314" w:rsidRDefault="00BB24C3" w:rsidP="00BB24C3">
      <w:pPr>
        <w:pStyle w:val="B1"/>
      </w:pPr>
      <w:r>
        <w:t>●</w:t>
      </w:r>
      <w:r>
        <w:tab/>
      </w:r>
      <w:r w:rsidR="00BA1314">
        <w:t>References are either specific (identified by date of publication, edition number, version number, etc.) or non</w:t>
      </w:r>
      <w:r w:rsidR="00BA1314">
        <w:noBreakHyphen/>
        <w:t>specific.</w:t>
      </w:r>
    </w:p>
    <w:p w14:paraId="1BC8D5BF" w14:textId="77777777" w:rsidR="00BA1314" w:rsidRDefault="00BB24C3" w:rsidP="00BB24C3">
      <w:pPr>
        <w:pStyle w:val="B1"/>
      </w:pPr>
      <w:r>
        <w:t>●</w:t>
      </w:r>
      <w:r>
        <w:tab/>
      </w:r>
      <w:r w:rsidR="00BA1314">
        <w:t>For a specific reference, subsequent revisions do not apply.</w:t>
      </w:r>
    </w:p>
    <w:p w14:paraId="02BCD356" w14:textId="77777777" w:rsidR="00BA1314" w:rsidRDefault="00BB24C3" w:rsidP="00BB24C3">
      <w:pPr>
        <w:pStyle w:val="B1"/>
      </w:pPr>
      <w:r>
        <w:t>●</w:t>
      </w:r>
      <w:r>
        <w:tab/>
      </w:r>
      <w:r w:rsidR="00BA1314">
        <w:t xml:space="preserve">For a non-specific reference, the latest version applies. In the case of a reference to a 3GPP document (including a GSM document), a non-specific reference implicitly refers to the latest version of that document </w:t>
      </w:r>
      <w:r w:rsidR="00BA1314">
        <w:rPr>
          <w:i/>
          <w:iCs/>
        </w:rPr>
        <w:t>in the same Release as the present document</w:t>
      </w:r>
      <w:r w:rsidR="00BA1314">
        <w:t>.</w:t>
      </w:r>
    </w:p>
    <w:p w14:paraId="210440A4" w14:textId="77777777" w:rsidR="00BA1314" w:rsidRDefault="00BA1314">
      <w:pPr>
        <w:pStyle w:val="EX"/>
      </w:pPr>
      <w:r>
        <w:t>[1]</w:t>
      </w:r>
      <w:r>
        <w:tab/>
        <w:t xml:space="preserve">3GPP TS 25.427: "UTRAN </w:t>
      </w:r>
      <w:r w:rsidR="00A96CA6" w:rsidRPr="00A96CA6">
        <w:t>Iub/Iur</w:t>
      </w:r>
      <w:r>
        <w:t xml:space="preserve"> interface </w:t>
      </w:r>
      <w:r w:rsidR="00A96CA6" w:rsidRPr="00A96CA6">
        <w:t xml:space="preserve">user </w:t>
      </w:r>
      <w:r>
        <w:t>plane protocol for DCH data streams".</w:t>
      </w:r>
    </w:p>
    <w:p w14:paraId="3B30A87A" w14:textId="77777777" w:rsidR="00BA1314" w:rsidRDefault="00BA1314">
      <w:pPr>
        <w:pStyle w:val="EX"/>
      </w:pPr>
      <w:r>
        <w:t>[2]</w:t>
      </w:r>
      <w:r>
        <w:tab/>
        <w:t>ITU-T Recommendation I.361 (</w:t>
      </w:r>
      <w:r w:rsidR="00A96CA6">
        <w:t>1995-</w:t>
      </w:r>
      <w:r>
        <w:t>11): "B-ISDN ATM layer specification".</w:t>
      </w:r>
    </w:p>
    <w:p w14:paraId="54BC1315" w14:textId="77777777" w:rsidR="00BA1314" w:rsidRDefault="00BA1314">
      <w:pPr>
        <w:pStyle w:val="EX"/>
      </w:pPr>
      <w:r>
        <w:t>[3]</w:t>
      </w:r>
      <w:r>
        <w:tab/>
        <w:t>ITU-T Recommendation I.363.2 (</w:t>
      </w:r>
      <w:r w:rsidR="00A96CA6" w:rsidRPr="00A96CA6">
        <w:t>2000</w:t>
      </w:r>
      <w:r w:rsidR="00A96CA6">
        <w:t>-</w:t>
      </w:r>
      <w:r>
        <w:t>11): "B-ISDN ATM Adaptation Layer specification; Type 2 AAL".</w:t>
      </w:r>
    </w:p>
    <w:p w14:paraId="4E34E066" w14:textId="77777777" w:rsidR="00BA1314" w:rsidRDefault="00BA1314">
      <w:pPr>
        <w:pStyle w:val="EX"/>
      </w:pPr>
      <w:r>
        <w:t>[4]</w:t>
      </w:r>
      <w:r>
        <w:tab/>
        <w:t>ITU-T Recommendation I.366.1 (</w:t>
      </w:r>
      <w:r w:rsidR="00A96CA6">
        <w:t>1998-0</w:t>
      </w:r>
      <w:r>
        <w:t>6): "Segmentation and Reassembly Service Specific Convergence Sublayer for the AAL type 2".</w:t>
      </w:r>
    </w:p>
    <w:p w14:paraId="5D9185BD" w14:textId="77777777" w:rsidR="00BA1314" w:rsidRDefault="00BA1314">
      <w:pPr>
        <w:pStyle w:val="EX"/>
      </w:pPr>
      <w:r>
        <w:t>[5]</w:t>
      </w:r>
      <w:r>
        <w:tab/>
        <w:t>ITU-T Recommendation Q.2630.1 (</w:t>
      </w:r>
      <w:r w:rsidR="00A96CA6">
        <w:t>1999-</w:t>
      </w:r>
      <w:r>
        <w:t>12): "AAL type 2 signalling protocol (Capability Set 1)".</w:t>
      </w:r>
    </w:p>
    <w:p w14:paraId="32C497F3" w14:textId="77777777" w:rsidR="00BA1314" w:rsidRDefault="00BA1314">
      <w:pPr>
        <w:pStyle w:val="EX"/>
      </w:pPr>
      <w:r>
        <w:sym w:font="Symbol" w:char="F05B"/>
      </w:r>
      <w:r>
        <w:t>6</w:t>
      </w:r>
      <w:r>
        <w:sym w:font="Symbol" w:char="F05D"/>
      </w:r>
      <w:r>
        <w:tab/>
        <w:t>ITU-T Recommendation E.191 (</w:t>
      </w:r>
      <w:r w:rsidR="00A96CA6">
        <w:t>2000-</w:t>
      </w:r>
      <w:r>
        <w:t>03):</w:t>
      </w:r>
      <w:r>
        <w:rPr>
          <w:b/>
        </w:rPr>
        <w:t xml:space="preserve"> </w:t>
      </w:r>
      <w:r>
        <w:t>"B-ISDN addressing".</w:t>
      </w:r>
    </w:p>
    <w:p w14:paraId="3B061B85" w14:textId="77777777" w:rsidR="00BA1314" w:rsidRDefault="00BA1314">
      <w:pPr>
        <w:pStyle w:val="EX"/>
      </w:pPr>
      <w:r>
        <w:t>[7]</w:t>
      </w:r>
      <w:r>
        <w:tab/>
        <w:t>ITU-T Recommendation X.213 (</w:t>
      </w:r>
      <w:r w:rsidR="00A96CA6">
        <w:t>1995-</w:t>
      </w:r>
      <w:r>
        <w:t>11): "Information Technology - Open Systems Interconnection - Systems Interconnection - Network Service Definition".</w:t>
      </w:r>
    </w:p>
    <w:p w14:paraId="745A99C6" w14:textId="77777777" w:rsidR="00BA1314" w:rsidRDefault="00BA1314">
      <w:pPr>
        <w:pStyle w:val="EX"/>
      </w:pPr>
      <w:r>
        <w:t>[8]</w:t>
      </w:r>
      <w:r>
        <w:tab/>
        <w:t>ITU-T Recommendation Q.2110 (</w:t>
      </w:r>
      <w:r w:rsidR="00A96CA6">
        <w:t>1994-0</w:t>
      </w:r>
      <w:r>
        <w:t>7): "B-ISDN ATM adaptation layer - Service Specific Connection Oriented Protocol (SSCOP)".</w:t>
      </w:r>
    </w:p>
    <w:p w14:paraId="52CA46AD" w14:textId="77777777" w:rsidR="00BA1314" w:rsidRDefault="00BA1314">
      <w:pPr>
        <w:pStyle w:val="EX"/>
      </w:pPr>
      <w:r>
        <w:t>[9]</w:t>
      </w:r>
      <w:r>
        <w:tab/>
        <w:t>ITU-T Recommendation Q.2130 (</w:t>
      </w:r>
      <w:r w:rsidR="00A96CA6">
        <w:t>1994-0</w:t>
      </w:r>
      <w:r>
        <w:t>7): "B-ISDN signalling ATM adaptation layer - Service Specific Coordination Function for Support of Signalling at the User-Network Interface (SSCF at UNI)".</w:t>
      </w:r>
    </w:p>
    <w:p w14:paraId="35063D87" w14:textId="77777777" w:rsidR="00BA1314" w:rsidRDefault="00BA1314">
      <w:pPr>
        <w:pStyle w:val="EX"/>
      </w:pPr>
      <w:r>
        <w:t>[10]</w:t>
      </w:r>
      <w:r>
        <w:tab/>
        <w:t>ITU-T Recommendation Q.2150.2 (</w:t>
      </w:r>
      <w:r w:rsidR="00A96CA6">
        <w:t>1999-</w:t>
      </w:r>
      <w:r>
        <w:t>12): "AAL type 2 signalling transport converter on SSCOP)".</w:t>
      </w:r>
    </w:p>
    <w:p w14:paraId="4B734659" w14:textId="77777777" w:rsidR="00BA1314" w:rsidRDefault="00BA1314">
      <w:pPr>
        <w:pStyle w:val="EX"/>
      </w:pPr>
      <w:r>
        <w:t>[11]</w:t>
      </w:r>
      <w:r>
        <w:tab/>
        <w:t>ITU-T Recommendation Q.2210 (</w:t>
      </w:r>
      <w:r w:rsidR="00A96CA6">
        <w:t>1996-0</w:t>
      </w:r>
      <w:r>
        <w:t xml:space="preserve">7): </w:t>
      </w:r>
      <w:r w:rsidR="00A96CA6">
        <w:t>"</w:t>
      </w:r>
      <w:r>
        <w:t>Message transfer part level 3 functions and messages using the services of the ITU-T Recommendation Q.2140".</w:t>
      </w:r>
    </w:p>
    <w:p w14:paraId="205EAA29" w14:textId="77777777" w:rsidR="00BA1314" w:rsidRDefault="00BA1314">
      <w:pPr>
        <w:pStyle w:val="EX"/>
      </w:pPr>
      <w:r>
        <w:t>[12]</w:t>
      </w:r>
      <w:r>
        <w:tab/>
        <w:t>ITU-T Recommendation Q.2140 (</w:t>
      </w:r>
      <w:r w:rsidR="00A96CA6">
        <w:t>1995-0</w:t>
      </w:r>
      <w:r>
        <w:t>2): "B-ISDN ATM adaptation layer - Service Specific Coordination Function for Support of Signalling at the Network Node Interface (SSCF at NNI)".</w:t>
      </w:r>
    </w:p>
    <w:p w14:paraId="6AB2BAF6" w14:textId="77777777" w:rsidR="00BA1314" w:rsidRDefault="00BA1314">
      <w:pPr>
        <w:pStyle w:val="EX"/>
      </w:pPr>
      <w:r>
        <w:t>[13]</w:t>
      </w:r>
      <w:r>
        <w:tab/>
        <w:t>ITU-T Recommendation Q.2150.1 (</w:t>
      </w:r>
      <w:r w:rsidR="00A96CA6">
        <w:t>1999-</w:t>
      </w:r>
      <w:r>
        <w:t>12): "AAL type 2 signalling transport converter on broadband MTP".</w:t>
      </w:r>
    </w:p>
    <w:p w14:paraId="65BB67ED" w14:textId="77777777" w:rsidR="00BA1314" w:rsidRDefault="00BA1314">
      <w:pPr>
        <w:pStyle w:val="EX"/>
      </w:pPr>
      <w:r>
        <w:t>[14]</w:t>
      </w:r>
      <w:r>
        <w:tab/>
        <w:t>IETF RFC 791 (1981</w:t>
      </w:r>
      <w:r w:rsidR="00A96CA6">
        <w:t>-09</w:t>
      </w:r>
      <w:r>
        <w:t>): "Internet Protocol".</w:t>
      </w:r>
    </w:p>
    <w:p w14:paraId="618ED2E7" w14:textId="77777777" w:rsidR="00BA1314" w:rsidRDefault="00BA1314">
      <w:pPr>
        <w:pStyle w:val="EX"/>
      </w:pPr>
      <w:r>
        <w:t>[15]</w:t>
      </w:r>
      <w:r>
        <w:tab/>
        <w:t>IETF RFC 1483 (1993</w:t>
      </w:r>
      <w:r w:rsidR="00A96CA6">
        <w:t>-07</w:t>
      </w:r>
      <w:r>
        <w:t>): "Multiprotocol Encapsulation over ATM Adaptation Layer 5".</w:t>
      </w:r>
    </w:p>
    <w:p w14:paraId="3F3DBFA9" w14:textId="77777777" w:rsidR="00BA1314" w:rsidRDefault="00BA1314">
      <w:pPr>
        <w:pStyle w:val="EX"/>
      </w:pPr>
      <w:r>
        <w:t>[16]</w:t>
      </w:r>
      <w:r>
        <w:tab/>
        <w:t>IETF RFC 2225 (1998</w:t>
      </w:r>
      <w:r w:rsidR="00A96CA6">
        <w:t>-04</w:t>
      </w:r>
      <w:r>
        <w:t>): "Classical IP and ARP over ATM".</w:t>
      </w:r>
    </w:p>
    <w:p w14:paraId="3EEE84C5" w14:textId="77777777" w:rsidR="00BA1314" w:rsidRDefault="00BA1314">
      <w:pPr>
        <w:pStyle w:val="EX"/>
      </w:pPr>
      <w:r>
        <w:lastRenderedPageBreak/>
        <w:t>[17]</w:t>
      </w:r>
      <w:r>
        <w:tab/>
        <w:t>IETF RFC 768 (1980</w:t>
      </w:r>
      <w:r w:rsidR="00A96CA6">
        <w:t>-08</w:t>
      </w:r>
      <w:r>
        <w:t>): "User Datagram Protocol".</w:t>
      </w:r>
    </w:p>
    <w:p w14:paraId="5F685341" w14:textId="77777777" w:rsidR="00BA1314" w:rsidRDefault="00BA1314">
      <w:pPr>
        <w:pStyle w:val="EX"/>
      </w:pPr>
      <w:r>
        <w:t>[18]</w:t>
      </w:r>
      <w:r>
        <w:tab/>
        <w:t>IETF RFC 2960 (2000</w:t>
      </w:r>
      <w:r w:rsidR="00A96CA6">
        <w:t>-10</w:t>
      </w:r>
      <w:r>
        <w:t>): "Stream Control Transmission Protocol".</w:t>
      </w:r>
    </w:p>
    <w:p w14:paraId="404ECEB6" w14:textId="77777777" w:rsidR="00BA1314" w:rsidRDefault="00BA1314">
      <w:pPr>
        <w:pStyle w:val="EX"/>
      </w:pPr>
      <w:r>
        <w:t>[19]</w:t>
      </w:r>
      <w:r>
        <w:tab/>
        <w:t>IETF RFC 3332(2002</w:t>
      </w:r>
      <w:r w:rsidR="00A96CA6">
        <w:t>-09</w:t>
      </w:r>
      <w:r>
        <w:t>): "Signalling System 7 (SS7) Message Transfer Part 3 (MTP3) – User Adaptation Layer (M3UA)".</w:t>
      </w:r>
    </w:p>
    <w:p w14:paraId="2A5CFDC0" w14:textId="77777777" w:rsidR="00BA1314" w:rsidRDefault="00BA1314">
      <w:pPr>
        <w:pStyle w:val="EX"/>
      </w:pPr>
      <w:r>
        <w:t>[20]</w:t>
      </w:r>
      <w:r>
        <w:tab/>
        <w:t>ITU-T Recommendation I.630 (</w:t>
      </w:r>
      <w:r w:rsidR="00A96CA6">
        <w:t>1999-0</w:t>
      </w:r>
      <w:r>
        <w:t>2): "ATM protection switching".</w:t>
      </w:r>
    </w:p>
    <w:p w14:paraId="4C7F7C3A" w14:textId="77777777" w:rsidR="00BA1314" w:rsidRDefault="00BA1314">
      <w:pPr>
        <w:pStyle w:val="EX"/>
      </w:pPr>
      <w:r>
        <w:t>[21]</w:t>
      </w:r>
      <w:r>
        <w:tab/>
        <w:t>ITU-T Recommendation Q.Imp2210</w:t>
      </w:r>
      <w:r w:rsidR="00D669B4">
        <w:t xml:space="preserve"> (1996-07)</w:t>
      </w:r>
      <w:r>
        <w:t>: "Implementor's guide (03/99) for Recommendation Q.2210 (07/96)".</w:t>
      </w:r>
    </w:p>
    <w:p w14:paraId="51CD8FDE" w14:textId="77777777" w:rsidR="00BA1314" w:rsidRDefault="00BA1314">
      <w:pPr>
        <w:pStyle w:val="EX"/>
        <w:rPr>
          <w:lang w:eastAsia="ja-JP"/>
        </w:rPr>
      </w:pPr>
      <w:r>
        <w:t>[22]</w:t>
      </w:r>
      <w:r>
        <w:tab/>
        <w:t>ITU-T Recommendation Q.2630.</w:t>
      </w:r>
      <w:r>
        <w:rPr>
          <w:rFonts w:hint="eastAsia"/>
          <w:lang w:eastAsia="ja-JP"/>
        </w:rPr>
        <w:t>2</w:t>
      </w:r>
      <w:r>
        <w:t xml:space="preserve"> (</w:t>
      </w:r>
      <w:r w:rsidR="00D669B4">
        <w:rPr>
          <w:rFonts w:hint="eastAsia"/>
          <w:lang w:eastAsia="ja-JP"/>
        </w:rPr>
        <w:t>2000</w:t>
      </w:r>
      <w:r w:rsidR="00D669B4">
        <w:rPr>
          <w:lang w:eastAsia="ja-JP"/>
        </w:rPr>
        <w:t>-</w:t>
      </w:r>
      <w:r>
        <w:rPr>
          <w:rFonts w:hint="eastAsia"/>
          <w:lang w:eastAsia="ja-JP"/>
        </w:rPr>
        <w:t>12</w:t>
      </w:r>
      <w:r>
        <w:t>): "AAL type 2 signalling protocol (Capability Set </w:t>
      </w:r>
      <w:r>
        <w:rPr>
          <w:rFonts w:hint="eastAsia"/>
          <w:lang w:eastAsia="ja-JP"/>
        </w:rPr>
        <w:t>2</w:t>
      </w:r>
      <w:r>
        <w:t>)"</w:t>
      </w:r>
      <w:r>
        <w:rPr>
          <w:rFonts w:hint="eastAsia"/>
          <w:lang w:eastAsia="ja-JP"/>
        </w:rPr>
        <w:t>.</w:t>
      </w:r>
    </w:p>
    <w:p w14:paraId="56150679" w14:textId="77777777" w:rsidR="00BA1314" w:rsidRDefault="00BA1314">
      <w:pPr>
        <w:pStyle w:val="EX"/>
        <w:rPr>
          <w:lang w:eastAsia="ja-JP"/>
        </w:rPr>
      </w:pPr>
      <w:r>
        <w:rPr>
          <w:lang w:eastAsia="ja-JP"/>
        </w:rPr>
        <w:t>[23]</w:t>
      </w:r>
      <w:r>
        <w:rPr>
          <w:lang w:eastAsia="ja-JP"/>
        </w:rPr>
        <w:tab/>
        <w:t xml:space="preserve">IETF </w:t>
      </w:r>
      <w:r>
        <w:t>RFC 1661 (1994</w:t>
      </w:r>
      <w:r w:rsidR="00A96CA6">
        <w:t>-07</w:t>
      </w:r>
      <w:r>
        <w:t>): "The Point-To-Point Protocol (PPP)".</w:t>
      </w:r>
    </w:p>
    <w:p w14:paraId="7FA62D17" w14:textId="77777777" w:rsidR="00BA1314" w:rsidRDefault="00BA1314">
      <w:pPr>
        <w:pStyle w:val="EX"/>
      </w:pPr>
      <w:r>
        <w:rPr>
          <w:lang w:eastAsia="ja-JP"/>
        </w:rPr>
        <w:t>[24]</w:t>
      </w:r>
      <w:r>
        <w:rPr>
          <w:lang w:eastAsia="ja-JP"/>
        </w:rPr>
        <w:tab/>
      </w:r>
      <w:r>
        <w:rPr>
          <w:snapToGrid w:val="0"/>
        </w:rPr>
        <w:t xml:space="preserve">IETF </w:t>
      </w:r>
      <w:r>
        <w:t>RFC 1662 (1994</w:t>
      </w:r>
      <w:r w:rsidR="00A96CA6">
        <w:t>-07</w:t>
      </w:r>
      <w:r>
        <w:t>): "PPP in HDLC-like Framing".</w:t>
      </w:r>
    </w:p>
    <w:p w14:paraId="251CC318" w14:textId="77777777" w:rsidR="00BA1314" w:rsidRDefault="00BA1314">
      <w:pPr>
        <w:pStyle w:val="EX"/>
        <w:rPr>
          <w:lang w:eastAsia="ja-JP"/>
        </w:rPr>
      </w:pPr>
      <w:r>
        <w:rPr>
          <w:snapToGrid w:val="0"/>
        </w:rPr>
        <w:t>[25]</w:t>
      </w:r>
      <w:r>
        <w:rPr>
          <w:snapToGrid w:val="0"/>
        </w:rPr>
        <w:tab/>
      </w:r>
      <w:r>
        <w:t>IETF RFC 2507 (1999</w:t>
      </w:r>
      <w:r w:rsidR="00A96CA6">
        <w:t>-02</w:t>
      </w:r>
      <w:r>
        <w:t>): "IP header compression".</w:t>
      </w:r>
    </w:p>
    <w:p w14:paraId="5B752D62" w14:textId="77777777" w:rsidR="00BA1314" w:rsidRDefault="00BA1314">
      <w:pPr>
        <w:pStyle w:val="EX"/>
        <w:rPr>
          <w:snapToGrid w:val="0"/>
        </w:rPr>
      </w:pPr>
      <w:r>
        <w:rPr>
          <w:lang w:eastAsia="ja-JP"/>
        </w:rPr>
        <w:t>[26]</w:t>
      </w:r>
      <w:r>
        <w:rPr>
          <w:lang w:eastAsia="ja-JP"/>
        </w:rPr>
        <w:tab/>
      </w:r>
      <w:r>
        <w:rPr>
          <w:snapToGrid w:val="0"/>
        </w:rPr>
        <w:t>IETF RFC 1990</w:t>
      </w:r>
      <w:r w:rsidR="00D669B4">
        <w:rPr>
          <w:snapToGrid w:val="0"/>
        </w:rPr>
        <w:t xml:space="preserve"> (1996-08):</w:t>
      </w:r>
      <w:r>
        <w:rPr>
          <w:snapToGrid w:val="0"/>
        </w:rPr>
        <w:t xml:space="preserve"> "The PPP Multilink Protocol (MP)".</w:t>
      </w:r>
    </w:p>
    <w:p w14:paraId="395AF540" w14:textId="77777777" w:rsidR="00BA1314" w:rsidRDefault="00BA1314">
      <w:pPr>
        <w:pStyle w:val="EX"/>
      </w:pPr>
      <w:r>
        <w:rPr>
          <w:snapToGrid w:val="0"/>
        </w:rPr>
        <w:t>[27]</w:t>
      </w:r>
      <w:r>
        <w:rPr>
          <w:snapToGrid w:val="0"/>
        </w:rPr>
        <w:tab/>
      </w:r>
      <w:bookmarkStart w:id="11" w:name="_Ref504983672"/>
      <w:bookmarkStart w:id="12" w:name="_Ref506289650"/>
      <w:r>
        <w:t>IETF RFC 2686</w:t>
      </w:r>
      <w:r>
        <w:rPr>
          <w:snapToGrid w:val="0"/>
        </w:rPr>
        <w:t xml:space="preserve"> </w:t>
      </w:r>
      <w:r w:rsidR="00D669B4">
        <w:t xml:space="preserve">(1999-09): </w:t>
      </w:r>
      <w:r>
        <w:rPr>
          <w:snapToGrid w:val="0"/>
        </w:rPr>
        <w:t>"</w:t>
      </w:r>
      <w:r>
        <w:t>The Multi-Class Extension to Multi-Link PPP</w:t>
      </w:r>
      <w:bookmarkEnd w:id="11"/>
      <w:r>
        <w:t>".</w:t>
      </w:r>
      <w:bookmarkEnd w:id="12"/>
    </w:p>
    <w:p w14:paraId="717F5A42" w14:textId="77777777" w:rsidR="00BA1314" w:rsidRDefault="00BA1314">
      <w:pPr>
        <w:pStyle w:val="EX"/>
        <w:rPr>
          <w:snapToGrid w:val="0"/>
        </w:rPr>
      </w:pPr>
      <w:r>
        <w:t>[28]</w:t>
      </w:r>
      <w:r>
        <w:tab/>
        <w:t>IETF RFC 2509 (1999</w:t>
      </w:r>
      <w:r w:rsidR="00A96CA6">
        <w:t>-02</w:t>
      </w:r>
      <w:r>
        <w:t>):</w:t>
      </w:r>
      <w:r w:rsidR="00D669B4">
        <w:t xml:space="preserve"> </w:t>
      </w:r>
      <w:r>
        <w:t>"IP Header Compression over PPP".</w:t>
      </w:r>
    </w:p>
    <w:p w14:paraId="3DB69727" w14:textId="77777777" w:rsidR="00BA1314" w:rsidRDefault="00BA1314">
      <w:pPr>
        <w:pStyle w:val="EX"/>
        <w:rPr>
          <w:snapToGrid w:val="0"/>
        </w:rPr>
      </w:pPr>
      <w:r>
        <w:t>[29]</w:t>
      </w:r>
      <w:r>
        <w:tab/>
      </w:r>
      <w:bookmarkStart w:id="13" w:name="_Ref498919021"/>
      <w:r>
        <w:rPr>
          <w:lang w:eastAsia="ja-JP"/>
        </w:rPr>
        <w:t>IETF RFC 2460</w:t>
      </w:r>
      <w:r w:rsidR="00D669B4">
        <w:rPr>
          <w:lang w:eastAsia="ja-JP"/>
        </w:rPr>
        <w:t xml:space="preserve"> (</w:t>
      </w:r>
      <w:r w:rsidR="00D669B4" w:rsidRPr="00A81EEC">
        <w:rPr>
          <w:lang w:eastAsia="ja-JP"/>
        </w:rPr>
        <w:t>1998</w:t>
      </w:r>
      <w:r w:rsidR="00D669B4">
        <w:rPr>
          <w:lang w:eastAsia="ja-JP"/>
        </w:rPr>
        <w:t>-12</w:t>
      </w:r>
      <w:r w:rsidR="00D669B4" w:rsidRPr="00A81EEC">
        <w:rPr>
          <w:lang w:eastAsia="ja-JP"/>
        </w:rPr>
        <w:t>):</w:t>
      </w:r>
      <w:r>
        <w:rPr>
          <w:lang w:eastAsia="ja-JP"/>
        </w:rPr>
        <w:t xml:space="preserve"> "</w:t>
      </w:r>
      <w:r>
        <w:t>Internet Protocol, Version 6 (IPv6) Specification</w:t>
      </w:r>
      <w:bookmarkEnd w:id="13"/>
      <w:r>
        <w:t>".</w:t>
      </w:r>
    </w:p>
    <w:p w14:paraId="20D192B4" w14:textId="77777777" w:rsidR="00BA1314" w:rsidRDefault="00BA1314">
      <w:pPr>
        <w:pStyle w:val="EX"/>
      </w:pPr>
      <w:r>
        <w:rPr>
          <w:snapToGrid w:val="0"/>
        </w:rPr>
        <w:t>[30]</w:t>
      </w:r>
      <w:r>
        <w:rPr>
          <w:snapToGrid w:val="0"/>
        </w:rPr>
        <w:tab/>
        <w:t>IETF RFC 2474 (1998</w:t>
      </w:r>
      <w:r w:rsidR="00A96CA6">
        <w:rPr>
          <w:snapToGrid w:val="0"/>
        </w:rPr>
        <w:t>-12</w:t>
      </w:r>
      <w:r>
        <w:rPr>
          <w:snapToGrid w:val="0"/>
        </w:rPr>
        <w:t>): "</w:t>
      </w:r>
      <w:r>
        <w:t>Definition of the Differentiated Services Field (DS Field) in the IPv4 and IPv6 Headers".</w:t>
      </w:r>
    </w:p>
    <w:p w14:paraId="22F5CD92" w14:textId="77777777" w:rsidR="00BA1314" w:rsidRDefault="00BA1314">
      <w:pPr>
        <w:pStyle w:val="EX"/>
      </w:pPr>
      <w:r>
        <w:rPr>
          <w:lang w:eastAsia="ja-JP"/>
        </w:rPr>
        <w:t>[31]</w:t>
      </w:r>
      <w:r>
        <w:rPr>
          <w:lang w:eastAsia="ja-JP"/>
        </w:rPr>
        <w:tab/>
      </w:r>
      <w:bookmarkStart w:id="14" w:name="_Ref506286140"/>
      <w:r>
        <w:t>IETF RFC 768 (1980</w:t>
      </w:r>
      <w:r w:rsidR="00D669B4">
        <w:t>-08</w:t>
      </w:r>
      <w:r>
        <w:t>): "User Datagram Protocol".</w:t>
      </w:r>
      <w:bookmarkEnd w:id="14"/>
    </w:p>
    <w:p w14:paraId="4ADC2D22" w14:textId="77777777" w:rsidR="00BA1314" w:rsidRDefault="00BA1314">
      <w:pPr>
        <w:pStyle w:val="EX"/>
      </w:pPr>
      <w:r>
        <w:t>[32]</w:t>
      </w:r>
      <w:r>
        <w:tab/>
        <w:t>IETF RFC 3153 (2001</w:t>
      </w:r>
      <w:r w:rsidR="00A96CA6">
        <w:t>-08</w:t>
      </w:r>
      <w:r>
        <w:t>): "PPP Multiplexing".</w:t>
      </w:r>
    </w:p>
    <w:p w14:paraId="7BBC5C0C" w14:textId="77777777" w:rsidR="00BA1314" w:rsidRDefault="00BA1314">
      <w:pPr>
        <w:pStyle w:val="EX"/>
      </w:pPr>
      <w:r>
        <w:t>[33]</w:t>
      </w:r>
      <w:r>
        <w:tab/>
        <w:t>IETF RFC 2364 (1998</w:t>
      </w:r>
      <w:r w:rsidR="00A96CA6">
        <w:t>-07</w:t>
      </w:r>
      <w:r>
        <w:t>): "PPP over AAL5".</w:t>
      </w:r>
    </w:p>
    <w:p w14:paraId="04242B61" w14:textId="77777777" w:rsidR="00BA1314" w:rsidRDefault="00BA1314">
      <w:pPr>
        <w:pStyle w:val="EX"/>
      </w:pPr>
      <w:r>
        <w:t>[34]</w:t>
      </w:r>
      <w:r>
        <w:tab/>
        <w:t>IETF RFC 3031 (2001</w:t>
      </w:r>
      <w:r w:rsidR="00A96CA6">
        <w:t>-01</w:t>
      </w:r>
      <w:r>
        <w:t>): "Multiprotocol Label Switching Architecture".</w:t>
      </w:r>
    </w:p>
    <w:p w14:paraId="7AA0D4D1" w14:textId="77777777" w:rsidR="006216C0" w:rsidRDefault="00BA1314">
      <w:pPr>
        <w:pStyle w:val="EX"/>
      </w:pPr>
      <w:r>
        <w:t>[35]</w:t>
      </w:r>
      <w:r>
        <w:tab/>
        <w:t>Void</w:t>
      </w:r>
    </w:p>
    <w:p w14:paraId="0711590E" w14:textId="77777777" w:rsidR="00BA1314" w:rsidRDefault="00BA1314">
      <w:pPr>
        <w:pStyle w:val="EX"/>
      </w:pPr>
      <w:r>
        <w:t>[36]</w:t>
      </w:r>
      <w:r>
        <w:tab/>
        <w:t>ITU-T Recommendation E.164 (</w:t>
      </w:r>
      <w:r w:rsidR="00D669B4">
        <w:t>19</w:t>
      </w:r>
      <w:r>
        <w:t>97</w:t>
      </w:r>
      <w:r w:rsidR="00D669B4">
        <w:t>-05</w:t>
      </w:r>
      <w:r>
        <w:t>): "The international public telecommunication numbering plan ".</w:t>
      </w:r>
    </w:p>
    <w:p w14:paraId="3F921CC4" w14:textId="77777777" w:rsidR="00BA1314" w:rsidRDefault="00BA1314">
      <w:pPr>
        <w:pStyle w:val="EX"/>
      </w:pPr>
      <w:r>
        <w:t>[37]</w:t>
      </w:r>
      <w:r>
        <w:tab/>
      </w:r>
      <w:r w:rsidR="006216C0">
        <w:t xml:space="preserve">IETF </w:t>
      </w:r>
      <w:r>
        <w:t>RFC 3309</w:t>
      </w:r>
      <w:r w:rsidR="00D669B4">
        <w:t xml:space="preserve"> (2002-09)</w:t>
      </w:r>
      <w:r>
        <w:t>: "SCTP Checksum Change".</w:t>
      </w:r>
    </w:p>
    <w:p w14:paraId="63666B42" w14:textId="77777777" w:rsidR="00BA1314" w:rsidRDefault="00BA1314">
      <w:pPr>
        <w:pStyle w:val="EX"/>
      </w:pPr>
      <w:r>
        <w:t>[38]</w:t>
      </w:r>
      <w:r>
        <w:tab/>
        <w:t xml:space="preserve">3GPP TS 25.414: "UTRAN Iu Interface </w:t>
      </w:r>
      <w:r w:rsidR="00D669B4">
        <w:t>d</w:t>
      </w:r>
      <w:r>
        <w:t xml:space="preserve">ata </w:t>
      </w:r>
      <w:r w:rsidR="00D669B4">
        <w:t>t</w:t>
      </w:r>
      <w:r>
        <w:t xml:space="preserve">ransport &amp; </w:t>
      </w:r>
      <w:r w:rsidR="00D669B4">
        <w:t>t</w:t>
      </w:r>
      <w:r>
        <w:t xml:space="preserve">ransport </w:t>
      </w:r>
      <w:r w:rsidR="00D669B4">
        <w:t>s</w:t>
      </w:r>
      <w:r>
        <w:t>ignalling".</w:t>
      </w:r>
    </w:p>
    <w:p w14:paraId="6B2DBDEE" w14:textId="77777777" w:rsidR="00BA1314" w:rsidRDefault="00BA1314">
      <w:pPr>
        <w:pStyle w:val="EX"/>
      </w:pPr>
      <w:r>
        <w:t>[39]</w:t>
      </w:r>
      <w:r>
        <w:tab/>
        <w:t>3GPP TS 25.401: "UTRAN overall description".</w:t>
      </w:r>
    </w:p>
    <w:p w14:paraId="54DC566F" w14:textId="77777777" w:rsidR="00BA1314" w:rsidRDefault="00BA1314">
      <w:pPr>
        <w:pStyle w:val="Heading1"/>
      </w:pPr>
      <w:bookmarkStart w:id="15" w:name="_Toc161666571"/>
      <w:r>
        <w:t>3</w:t>
      </w:r>
      <w:r>
        <w:tab/>
        <w:t>Definitions and abbreviations</w:t>
      </w:r>
      <w:bookmarkEnd w:id="15"/>
    </w:p>
    <w:p w14:paraId="23ECCDA6" w14:textId="77777777" w:rsidR="00BA1314" w:rsidRDefault="00BA1314">
      <w:pPr>
        <w:pStyle w:val="Heading2"/>
      </w:pPr>
      <w:bookmarkStart w:id="16" w:name="_Toc161666572"/>
      <w:r>
        <w:t>3.1</w:t>
      </w:r>
      <w:r>
        <w:tab/>
        <w:t>Definitions</w:t>
      </w:r>
      <w:bookmarkEnd w:id="16"/>
    </w:p>
    <w:p w14:paraId="4E9A0D4E" w14:textId="77777777" w:rsidR="00BA1314" w:rsidRDefault="00BA1314">
      <w:pPr>
        <w:keepNext/>
      </w:pPr>
      <w:r>
        <w:t>For the purposes of the present document, the following term and definition applies:</w:t>
      </w:r>
    </w:p>
    <w:p w14:paraId="06FD456D" w14:textId="77777777" w:rsidR="00BA1314" w:rsidRDefault="00BA1314">
      <w:r>
        <w:rPr>
          <w:b/>
          <w:bCs/>
        </w:rPr>
        <w:t>ALCAP:</w:t>
      </w:r>
      <w:r>
        <w:t xml:space="preserve"> transport signalling protocol used to setup and tear down transport bearers</w:t>
      </w:r>
    </w:p>
    <w:p w14:paraId="3D5D2324" w14:textId="77777777" w:rsidR="00BA1314" w:rsidRDefault="00BA1314">
      <w:pPr>
        <w:pStyle w:val="Heading2"/>
      </w:pPr>
      <w:bookmarkStart w:id="17" w:name="_Toc161666573"/>
      <w:r>
        <w:t>3.2</w:t>
      </w:r>
      <w:r>
        <w:tab/>
        <w:t>Abbreviations</w:t>
      </w:r>
      <w:bookmarkEnd w:id="17"/>
    </w:p>
    <w:p w14:paraId="3919ECED" w14:textId="77777777" w:rsidR="00BA1314" w:rsidRDefault="00BA1314">
      <w:r>
        <w:t>For the purposes of the present document, the following abbreviations apply:</w:t>
      </w:r>
    </w:p>
    <w:p w14:paraId="32A31990" w14:textId="77777777" w:rsidR="00BA1314" w:rsidRDefault="00BA1314">
      <w:pPr>
        <w:pStyle w:val="EW"/>
      </w:pPr>
      <w:r>
        <w:t>AAL2</w:t>
      </w:r>
      <w:r>
        <w:tab/>
        <w:t>ATM Adaptation Layer type 2</w:t>
      </w:r>
    </w:p>
    <w:p w14:paraId="36187E82" w14:textId="77777777" w:rsidR="00BA1314" w:rsidRDefault="00BA1314">
      <w:pPr>
        <w:pStyle w:val="EW"/>
      </w:pPr>
      <w:r>
        <w:lastRenderedPageBreak/>
        <w:t>AESA</w:t>
      </w:r>
      <w:r>
        <w:tab/>
        <w:t>ATM End System Address</w:t>
      </w:r>
    </w:p>
    <w:p w14:paraId="64BA08DB" w14:textId="77777777" w:rsidR="00BA1314" w:rsidRDefault="00BA1314">
      <w:pPr>
        <w:pStyle w:val="EW"/>
      </w:pPr>
      <w:r>
        <w:t>ATM</w:t>
      </w:r>
      <w:r>
        <w:tab/>
        <w:t>Asynchronous Transfer Mode</w:t>
      </w:r>
    </w:p>
    <w:p w14:paraId="4FF2AC46" w14:textId="77777777" w:rsidR="00BA1314" w:rsidRDefault="00BA1314">
      <w:pPr>
        <w:pStyle w:val="EW"/>
      </w:pPr>
      <w:r>
        <w:t>CPCS</w:t>
      </w:r>
      <w:r>
        <w:tab/>
        <w:t>Common Part Convergence Sublayer</w:t>
      </w:r>
    </w:p>
    <w:p w14:paraId="2BC7D6CB" w14:textId="77777777" w:rsidR="00BA1314" w:rsidRDefault="00BA1314">
      <w:pPr>
        <w:pStyle w:val="EW"/>
      </w:pPr>
      <w:r>
        <w:t>CPS</w:t>
      </w:r>
      <w:r>
        <w:tab/>
        <w:t>Common Part Sublayer</w:t>
      </w:r>
    </w:p>
    <w:p w14:paraId="2C87E9A9" w14:textId="77777777" w:rsidR="00BA1314" w:rsidRDefault="00BA1314">
      <w:pPr>
        <w:pStyle w:val="EW"/>
      </w:pPr>
      <w:r>
        <w:t>DCH</w:t>
      </w:r>
      <w:r>
        <w:tab/>
        <w:t>Dedicated Channel</w:t>
      </w:r>
    </w:p>
    <w:p w14:paraId="751BCFE8" w14:textId="77777777" w:rsidR="00BA1314" w:rsidRDefault="00BA1314">
      <w:pPr>
        <w:pStyle w:val="EW"/>
      </w:pPr>
      <w:r>
        <w:t>E-DCH</w:t>
      </w:r>
      <w:r>
        <w:tab/>
        <w:t>Enhanced DCH</w:t>
      </w:r>
    </w:p>
    <w:p w14:paraId="4703FD7A" w14:textId="77777777" w:rsidR="00BA1314" w:rsidRDefault="00BA1314">
      <w:pPr>
        <w:pStyle w:val="EW"/>
      </w:pPr>
      <w:r>
        <w:t>HDLC</w:t>
      </w:r>
      <w:r>
        <w:tab/>
        <w:t>High level Data Link Control</w:t>
      </w:r>
    </w:p>
    <w:p w14:paraId="7F201772" w14:textId="77777777" w:rsidR="00BA1314" w:rsidRDefault="00BA1314">
      <w:pPr>
        <w:pStyle w:val="EW"/>
      </w:pPr>
      <w:r>
        <w:t>HS-DSCH</w:t>
      </w:r>
      <w:r>
        <w:tab/>
        <w:t>High Speed Downlink Shared Channel</w:t>
      </w:r>
    </w:p>
    <w:p w14:paraId="0D30605C" w14:textId="77777777" w:rsidR="00BA1314" w:rsidRDefault="00BA1314">
      <w:pPr>
        <w:pStyle w:val="EW"/>
      </w:pPr>
      <w:r>
        <w:t>IP</w:t>
      </w:r>
      <w:r>
        <w:tab/>
        <w:t>Internet Protocol</w:t>
      </w:r>
    </w:p>
    <w:p w14:paraId="13ED6B49" w14:textId="77777777" w:rsidR="00BA1314" w:rsidRDefault="00BA1314">
      <w:pPr>
        <w:pStyle w:val="EW"/>
      </w:pPr>
      <w:r>
        <w:t>LC</w:t>
      </w:r>
      <w:r>
        <w:tab/>
        <w:t>Link Characteristics</w:t>
      </w:r>
    </w:p>
    <w:p w14:paraId="16399C66" w14:textId="77777777" w:rsidR="00BA1314" w:rsidRDefault="00BA1314">
      <w:pPr>
        <w:pStyle w:val="EW"/>
      </w:pPr>
      <w:r>
        <w:t>M3UA</w:t>
      </w:r>
      <w:r>
        <w:tab/>
        <w:t>SS7 MTP3 User Adaptation layer</w:t>
      </w:r>
    </w:p>
    <w:p w14:paraId="3B31B678" w14:textId="77777777" w:rsidR="00BA1314" w:rsidRDefault="00BA1314">
      <w:pPr>
        <w:pStyle w:val="EW"/>
      </w:pPr>
      <w:r>
        <w:t>ML/MC</w:t>
      </w:r>
      <w:r>
        <w:tab/>
        <w:t>Multi-link / Multi-class</w:t>
      </w:r>
    </w:p>
    <w:p w14:paraId="7D31E305" w14:textId="77777777" w:rsidR="00BA1314" w:rsidRDefault="00BA1314">
      <w:pPr>
        <w:pStyle w:val="EW"/>
      </w:pPr>
      <w:r>
        <w:t>MPLS</w:t>
      </w:r>
      <w:r>
        <w:tab/>
        <w:t>Multiprotocol Label Switching</w:t>
      </w:r>
    </w:p>
    <w:p w14:paraId="7DDF3751" w14:textId="77777777" w:rsidR="00BA1314" w:rsidRDefault="00BA1314">
      <w:pPr>
        <w:pStyle w:val="EW"/>
      </w:pPr>
      <w:r>
        <w:t>MTP</w:t>
      </w:r>
      <w:r>
        <w:tab/>
        <w:t>Message Transfer Part</w:t>
      </w:r>
    </w:p>
    <w:p w14:paraId="775A0C0B" w14:textId="77777777" w:rsidR="00BA1314" w:rsidRDefault="00BA1314">
      <w:pPr>
        <w:pStyle w:val="EW"/>
      </w:pPr>
      <w:r>
        <w:t>NNI</w:t>
      </w:r>
      <w:r>
        <w:tab/>
        <w:t>Network-Node Interface</w:t>
      </w:r>
    </w:p>
    <w:p w14:paraId="548CF84F" w14:textId="77777777" w:rsidR="00BA1314" w:rsidRDefault="00BA1314">
      <w:pPr>
        <w:pStyle w:val="EW"/>
      </w:pPr>
      <w:r>
        <w:t>NSAP</w:t>
      </w:r>
      <w:r>
        <w:tab/>
        <w:t>Network Service Access Point</w:t>
      </w:r>
    </w:p>
    <w:p w14:paraId="3F1EC158" w14:textId="77777777" w:rsidR="00BA1314" w:rsidRDefault="00BA1314">
      <w:pPr>
        <w:pStyle w:val="EW"/>
      </w:pPr>
      <w:r>
        <w:t>PPP</w:t>
      </w:r>
      <w:r>
        <w:tab/>
        <w:t>Point to Point Protocol</w:t>
      </w:r>
    </w:p>
    <w:p w14:paraId="19EC3439" w14:textId="77777777" w:rsidR="00BA1314" w:rsidRDefault="00BA1314">
      <w:pPr>
        <w:pStyle w:val="EW"/>
      </w:pPr>
      <w:r>
        <w:t>PT</w:t>
      </w:r>
      <w:r>
        <w:tab/>
        <w:t>Path Type</w:t>
      </w:r>
    </w:p>
    <w:p w14:paraId="159C2DBA" w14:textId="77777777" w:rsidR="00BA1314" w:rsidRDefault="00BA1314">
      <w:pPr>
        <w:pStyle w:val="EW"/>
      </w:pPr>
      <w:r>
        <w:t>SAAL</w:t>
      </w:r>
      <w:r>
        <w:tab/>
        <w:t>Signalling ATM Adaptation Layer</w:t>
      </w:r>
    </w:p>
    <w:p w14:paraId="2392E2D5" w14:textId="77777777" w:rsidR="00BA1314" w:rsidRDefault="00BA1314">
      <w:pPr>
        <w:pStyle w:val="EW"/>
      </w:pPr>
      <w:r>
        <w:t>SAR</w:t>
      </w:r>
      <w:r>
        <w:tab/>
        <w:t xml:space="preserve">Segmentation and Reassembly </w:t>
      </w:r>
    </w:p>
    <w:p w14:paraId="5514C9F0" w14:textId="77777777" w:rsidR="00BA1314" w:rsidRDefault="00BA1314">
      <w:pPr>
        <w:pStyle w:val="EW"/>
      </w:pPr>
      <w:r>
        <w:t>SCTP</w:t>
      </w:r>
      <w:r>
        <w:tab/>
        <w:t>Stream Control Transmission Protocol</w:t>
      </w:r>
    </w:p>
    <w:p w14:paraId="1993DDBF" w14:textId="77777777" w:rsidR="00BA1314" w:rsidRDefault="00BA1314">
      <w:pPr>
        <w:pStyle w:val="EW"/>
      </w:pPr>
      <w:r>
        <w:t>SSCF</w:t>
      </w:r>
      <w:r>
        <w:tab/>
        <w:t>Service Specific Co-ordination Function</w:t>
      </w:r>
    </w:p>
    <w:p w14:paraId="58AEAEE5" w14:textId="77777777" w:rsidR="00BA1314" w:rsidRDefault="00BA1314">
      <w:pPr>
        <w:pStyle w:val="EW"/>
      </w:pPr>
      <w:r>
        <w:t>SSCOP</w:t>
      </w:r>
      <w:r>
        <w:tab/>
        <w:t>Service Specific Connection Oriented Protocol</w:t>
      </w:r>
    </w:p>
    <w:p w14:paraId="40785E1C" w14:textId="77777777" w:rsidR="00BA1314" w:rsidRDefault="00BA1314">
      <w:pPr>
        <w:pStyle w:val="EW"/>
      </w:pPr>
      <w:r>
        <w:t>SSCS</w:t>
      </w:r>
      <w:r>
        <w:tab/>
        <w:t>Service Specific Convergence Sublayer</w:t>
      </w:r>
    </w:p>
    <w:p w14:paraId="64BF269F" w14:textId="77777777" w:rsidR="00BA1314" w:rsidRDefault="00BA1314">
      <w:pPr>
        <w:pStyle w:val="EW"/>
      </w:pPr>
      <w:r>
        <w:t>SSSAR</w:t>
      </w:r>
      <w:r>
        <w:tab/>
        <w:t>Service Specific Segmentation and Reassembly sublayer</w:t>
      </w:r>
    </w:p>
    <w:p w14:paraId="1439826C" w14:textId="77777777" w:rsidR="00BA1314" w:rsidRDefault="00BA1314">
      <w:pPr>
        <w:pStyle w:val="EW"/>
      </w:pPr>
      <w:r>
        <w:t>STC</w:t>
      </w:r>
      <w:r>
        <w:tab/>
        <w:t>Signalling Transport Converter</w:t>
      </w:r>
    </w:p>
    <w:p w14:paraId="7D4D28D8" w14:textId="77777777" w:rsidR="00BA1314" w:rsidRDefault="00BA1314">
      <w:pPr>
        <w:pStyle w:val="EW"/>
      </w:pPr>
      <w:r>
        <w:t>UDP</w:t>
      </w:r>
      <w:r>
        <w:tab/>
        <w:t>User Datagram Protocol</w:t>
      </w:r>
    </w:p>
    <w:p w14:paraId="1424EED7" w14:textId="77777777" w:rsidR="00BA1314" w:rsidRDefault="00BA1314">
      <w:pPr>
        <w:pStyle w:val="EX"/>
      </w:pPr>
      <w:r>
        <w:t>UNI</w:t>
      </w:r>
      <w:r>
        <w:tab/>
        <w:t>User-Network Interface</w:t>
      </w:r>
    </w:p>
    <w:p w14:paraId="67EB780F" w14:textId="77777777" w:rsidR="00BA1314" w:rsidRDefault="00BA1314">
      <w:pPr>
        <w:pStyle w:val="Heading1"/>
      </w:pPr>
      <w:bookmarkStart w:id="18" w:name="_Toc161666574"/>
      <w:r>
        <w:t>4</w:t>
      </w:r>
      <w:r>
        <w:tab/>
        <w:t>Data Link Layer</w:t>
      </w:r>
      <w:bookmarkEnd w:id="18"/>
    </w:p>
    <w:p w14:paraId="4F69BC01" w14:textId="77777777" w:rsidR="00BA1314" w:rsidRDefault="00BA1314">
      <w:pPr>
        <w:pStyle w:val="Heading2"/>
      </w:pPr>
      <w:bookmarkStart w:id="19" w:name="_Toc161666575"/>
      <w:r>
        <w:t>4.1</w:t>
      </w:r>
      <w:r>
        <w:tab/>
        <w:t>ATM Transport Option</w:t>
      </w:r>
      <w:bookmarkEnd w:id="19"/>
    </w:p>
    <w:p w14:paraId="265E4310" w14:textId="77777777" w:rsidR="00BA1314" w:rsidRDefault="00BA1314">
      <w:r>
        <w:t>ATM shall be used in the transport network user plane and transport network control plane according to</w:t>
      </w:r>
      <w:r w:rsidR="006216C0">
        <w:t xml:space="preserve"> ITU-T Rec.</w:t>
      </w:r>
      <w:r>
        <w:t xml:space="preserve"> I.361 [2].</w:t>
      </w:r>
    </w:p>
    <w:p w14:paraId="093F8858" w14:textId="77777777" w:rsidR="00BA1314" w:rsidRDefault="00BA1314" w:rsidP="004C6F7B">
      <w:pPr>
        <w:pStyle w:val="Heading3"/>
      </w:pPr>
      <w:bookmarkStart w:id="20" w:name="_Toc161666576"/>
      <w:r>
        <w:t>4.1.1</w:t>
      </w:r>
      <w:r>
        <w:tab/>
        <w:t>Protection Switching at ATM Layer</w:t>
      </w:r>
      <w:bookmarkEnd w:id="20"/>
    </w:p>
    <w:p w14:paraId="655E4F0A" w14:textId="77777777" w:rsidR="00BA1314" w:rsidRDefault="00BA1314">
      <w:r>
        <w:t xml:space="preserve">If redundancy of pathways at ATM Layer between RNC and Node B is supported, it shall be implemented using ATM Protection Switching according to </w:t>
      </w:r>
      <w:r w:rsidR="006216C0">
        <w:t xml:space="preserve">ITU-T Rec. </w:t>
      </w:r>
      <w:r>
        <w:t>I.630 [20].</w:t>
      </w:r>
    </w:p>
    <w:p w14:paraId="6E0B1FE0" w14:textId="77777777" w:rsidR="00BA1314" w:rsidRDefault="00BA1314">
      <w:pPr>
        <w:pStyle w:val="Heading2"/>
      </w:pPr>
      <w:bookmarkStart w:id="21" w:name="_Toc161666577"/>
      <w:r>
        <w:t>4.2</w:t>
      </w:r>
      <w:r>
        <w:tab/>
        <w:t>IP Transport Option</w:t>
      </w:r>
      <w:bookmarkEnd w:id="21"/>
    </w:p>
    <w:p w14:paraId="3BD2CE22" w14:textId="77777777" w:rsidR="00BA1314" w:rsidRDefault="00BA1314">
      <w:r>
        <w:t xml:space="preserve">A UTRAN node supporting IP transport option shall support PPP protocol </w:t>
      </w:r>
      <w:r w:rsidR="006216C0">
        <w:t>IETF RFC 1661 [23]</w:t>
      </w:r>
      <w:r>
        <w:t xml:space="preserve"> with HDLC framing </w:t>
      </w:r>
      <w:r w:rsidR="006216C0">
        <w:t>(IETF RFC 1662 [24])</w:t>
      </w:r>
      <w:r>
        <w:t>.</w:t>
      </w:r>
    </w:p>
    <w:p w14:paraId="213ACEA3" w14:textId="77777777" w:rsidR="00BA1314" w:rsidRDefault="00BA1314">
      <w:pPr>
        <w:pStyle w:val="NO"/>
        <w:rPr>
          <w:b/>
          <w:bCs/>
        </w:rPr>
      </w:pPr>
      <w:r>
        <w:t xml:space="preserve">NOTE: This does not preclude the single implementation and use of any other L2/L1 protocols (e.g. PPPMux/AAL5/ATM </w:t>
      </w:r>
      <w:r w:rsidR="006216C0">
        <w:t>(IETF RFC 3153 [32])</w:t>
      </w:r>
      <w:r>
        <w:t xml:space="preserve">, </w:t>
      </w:r>
      <w:r w:rsidR="006216C0">
        <w:t>(IETF RFC 2364 [33])</w:t>
      </w:r>
      <w:r>
        <w:t xml:space="preserve">, PPP/AAL2/ATM, Ethernet, MPLS/ATM </w:t>
      </w:r>
      <w:r w:rsidR="006216C0">
        <w:t>(IETF RFC 3031 [34])</w:t>
      </w:r>
      <w:r>
        <w:t>, etc.) fulfilling the UTRAN requirements towards the upper layers.</w:t>
      </w:r>
    </w:p>
    <w:p w14:paraId="68160659" w14:textId="77777777" w:rsidR="00BA1314" w:rsidRDefault="00BA1314">
      <w:r>
        <w:t xml:space="preserve">A UTRAN node supporting IP transport option and having interfaces connected via low bandwidth PPP links like E1/T1/J1 shall also support IP Header Compression </w:t>
      </w:r>
      <w:r w:rsidR="006216C0">
        <w:t>(IETF RFC 2507 [25])</w:t>
      </w:r>
      <w:r>
        <w:t xml:space="preserve"> and the PPP extensions ML/MC-PPP </w:t>
      </w:r>
      <w:r w:rsidR="006216C0">
        <w:t>(IETF RFC 1990 [26]</w:t>
      </w:r>
      <w:r>
        <w:t xml:space="preserve">, </w:t>
      </w:r>
      <w:r w:rsidR="006216C0">
        <w:t>IETF RFC 2686 [27])</w:t>
      </w:r>
      <w:r>
        <w:t xml:space="preserve">. In this case the negotiation of header compression </w:t>
      </w:r>
      <w:r w:rsidR="006216C0">
        <w:t>(ITU-T Rec. I.630 [20])</w:t>
      </w:r>
      <w:r>
        <w:t xml:space="preserve"> over PPP shall be performed via </w:t>
      </w:r>
      <w:r w:rsidR="006216C0">
        <w:t>IETF RFC 2509 [28]</w:t>
      </w:r>
      <w:r>
        <w:t>.</w:t>
      </w:r>
    </w:p>
    <w:p w14:paraId="2FFE7AF2" w14:textId="77777777" w:rsidR="00BA1314" w:rsidRDefault="00BA1314">
      <w:pPr>
        <w:pStyle w:val="Heading1"/>
      </w:pPr>
      <w:bookmarkStart w:id="22" w:name="_Toc161666578"/>
      <w:r>
        <w:lastRenderedPageBreak/>
        <w:t>5</w:t>
      </w:r>
      <w:r>
        <w:tab/>
        <w:t>I</w:t>
      </w:r>
      <w:r w:rsidR="00D669B4">
        <w:t>ur</w:t>
      </w:r>
      <w:r>
        <w:t xml:space="preserve"> and I</w:t>
      </w:r>
      <w:r w:rsidR="00D669B4">
        <w:t>ub</w:t>
      </w:r>
      <w:r>
        <w:t xml:space="preserve"> Data Transport for DCH</w:t>
      </w:r>
      <w:r>
        <w:rPr>
          <w:rFonts w:hint="eastAsia"/>
          <w:lang w:eastAsia="ja-JP"/>
        </w:rPr>
        <w:t xml:space="preserve"> and E-DCH</w:t>
      </w:r>
      <w:r>
        <w:t xml:space="preserve"> Data Streams</w:t>
      </w:r>
      <w:bookmarkEnd w:id="22"/>
    </w:p>
    <w:p w14:paraId="50BF5DFF" w14:textId="77777777" w:rsidR="00BA1314" w:rsidRDefault="00BA1314">
      <w:pPr>
        <w:pStyle w:val="Heading2"/>
      </w:pPr>
      <w:bookmarkStart w:id="23" w:name="_Toc161666579"/>
      <w:r>
        <w:t>5.1</w:t>
      </w:r>
      <w:r>
        <w:tab/>
        <w:t>Introduction</w:t>
      </w:r>
      <w:bookmarkEnd w:id="23"/>
    </w:p>
    <w:p w14:paraId="5885CF6F" w14:textId="77777777" w:rsidR="00BA1314" w:rsidRDefault="00BA1314">
      <w:r>
        <w:t xml:space="preserve">The Frame Protocol for DCH </w:t>
      </w:r>
      <w:r>
        <w:rPr>
          <w:rFonts w:hint="eastAsia"/>
          <w:lang w:eastAsia="ja-JP"/>
        </w:rPr>
        <w:t xml:space="preserve">and E-DCH </w:t>
      </w:r>
      <w:r>
        <w:t xml:space="preserve">data streams </w:t>
      </w:r>
      <w:r w:rsidR="006216C0">
        <w:t>(TS 25.427 [1])</w:t>
      </w:r>
      <w:r>
        <w:t xml:space="preserve"> is the user of the transport layer specified in the present document.</w:t>
      </w:r>
    </w:p>
    <w:p w14:paraId="2073C053" w14:textId="77777777" w:rsidR="00BA1314" w:rsidRDefault="00BA1314">
      <w:r>
        <w:t xml:space="preserve">There are two options for the transport layer of the DCH </w:t>
      </w:r>
      <w:r>
        <w:rPr>
          <w:rFonts w:hint="eastAsia"/>
          <w:lang w:eastAsia="ja-JP"/>
        </w:rPr>
        <w:t xml:space="preserve">and E-DCH </w:t>
      </w:r>
      <w:r>
        <w:t>data streams in Iur and Iub:</w:t>
      </w:r>
    </w:p>
    <w:p w14:paraId="13A5F251" w14:textId="77777777" w:rsidR="00BA1314" w:rsidRDefault="00BA1314">
      <w:pPr>
        <w:pStyle w:val="B1"/>
      </w:pPr>
      <w:r>
        <w:t>1)</w:t>
      </w:r>
      <w:r>
        <w:tab/>
        <w:t>ATM based transport (ATM Transport Option)</w:t>
      </w:r>
    </w:p>
    <w:p w14:paraId="604DCFD0" w14:textId="77777777" w:rsidR="00BA1314" w:rsidRDefault="00BA1314">
      <w:pPr>
        <w:pStyle w:val="B1"/>
      </w:pPr>
      <w:r>
        <w:t>2)</w:t>
      </w:r>
      <w:r>
        <w:tab/>
        <w:t>IP based transport (IP Transport Option)</w:t>
      </w:r>
    </w:p>
    <w:p w14:paraId="242A35DB" w14:textId="77777777" w:rsidR="00BA1314" w:rsidRDefault="00BA1314">
      <w:r>
        <w:t>The following figure shows the protocol stacks of the two options.</w:t>
      </w:r>
    </w:p>
    <w:p w14:paraId="0260DD7E" w14:textId="77777777" w:rsidR="00BA1314" w:rsidRDefault="00FD7AC0">
      <w:pPr>
        <w:pStyle w:val="TH"/>
      </w:pPr>
      <w:r>
        <w:pict w14:anchorId="451BB656">
          <v:shape id="_x0000_i1027" type="#_x0000_t75" style="width:420.1pt;height:127.7pt" o:allowoverlap="f">
            <v:imagedata r:id="rId10" o:title=""/>
          </v:shape>
        </w:pict>
      </w:r>
    </w:p>
    <w:p w14:paraId="591DD076" w14:textId="77777777" w:rsidR="00BA1314" w:rsidRDefault="00BA1314">
      <w:pPr>
        <w:ind w:left="852"/>
      </w:pPr>
      <w:r>
        <w:t xml:space="preserve">       Protocol stack for ATM transport option</w:t>
      </w:r>
      <w:r>
        <w:tab/>
      </w:r>
      <w:r>
        <w:tab/>
      </w:r>
      <w:r>
        <w:tab/>
      </w:r>
      <w:r>
        <w:tab/>
        <w:t xml:space="preserve">              Protocol stack for IP transport option</w:t>
      </w:r>
    </w:p>
    <w:p w14:paraId="67D326B8" w14:textId="77777777" w:rsidR="00BA1314" w:rsidRDefault="00BA1314">
      <w:pPr>
        <w:pStyle w:val="TF"/>
      </w:pPr>
      <w:r>
        <w:t>Figure 1: Transport network layer for DCH data streams over Iur and Iub interfaces</w:t>
      </w:r>
    </w:p>
    <w:p w14:paraId="2A81483F" w14:textId="77777777" w:rsidR="00BA1314" w:rsidRDefault="00BA1314">
      <w:pPr>
        <w:pStyle w:val="Heading2"/>
      </w:pPr>
      <w:bookmarkStart w:id="24" w:name="_Toc161666580"/>
      <w:r>
        <w:t>5.2</w:t>
      </w:r>
      <w:r>
        <w:tab/>
        <w:t>ATM Transport Option</w:t>
      </w:r>
      <w:bookmarkEnd w:id="24"/>
    </w:p>
    <w:p w14:paraId="3CBD65D7" w14:textId="77777777" w:rsidR="00BA1314" w:rsidRDefault="00BA1314">
      <w:r>
        <w:t xml:space="preserve">Asynchronous Transfer Mode (ATM) </w:t>
      </w:r>
      <w:r w:rsidR="006216C0">
        <w:t>(ITU-T Rec. I.361 [2])</w:t>
      </w:r>
      <w:r>
        <w:t xml:space="preserve"> and ATM Adaptation Layer type 2 (AAL2) </w:t>
      </w:r>
      <w:r w:rsidR="006216C0">
        <w:t>(ITU-T Rec. I.363.2 [3]</w:t>
      </w:r>
      <w:r>
        <w:t xml:space="preserve">, </w:t>
      </w:r>
      <w:r w:rsidR="006216C0">
        <w:t>ITU-T Rec. I.366.1 [4])</w:t>
      </w:r>
      <w:r>
        <w:t xml:space="preserve"> are used as a transport layer for DCH </w:t>
      </w:r>
      <w:r>
        <w:rPr>
          <w:rFonts w:hint="eastAsia"/>
          <w:lang w:eastAsia="ja-JP"/>
        </w:rPr>
        <w:t xml:space="preserve">and E-DCH </w:t>
      </w:r>
      <w:r>
        <w:t>data streams on Iur and Iub interfaces. Service Specific Segmentation and Reassembly (SSSAR) sublayer for AAL2 is used for the segmentation and reassembly of AAL2 SDUs.</w:t>
      </w:r>
    </w:p>
    <w:p w14:paraId="48F8B17C" w14:textId="77777777" w:rsidR="00BA1314" w:rsidRDefault="00BA1314">
      <w:pPr>
        <w:pStyle w:val="Heading2"/>
      </w:pPr>
      <w:bookmarkStart w:id="25" w:name="_Toc161666581"/>
      <w:r>
        <w:t>5.3</w:t>
      </w:r>
      <w:r>
        <w:tab/>
        <w:t>IP Transport Option</w:t>
      </w:r>
      <w:bookmarkEnd w:id="25"/>
    </w:p>
    <w:p w14:paraId="07BDCDB9" w14:textId="77777777" w:rsidR="00BA1314" w:rsidRDefault="00BA1314">
      <w:r>
        <w:t xml:space="preserve">UDP </w:t>
      </w:r>
      <w:r w:rsidR="006216C0">
        <w:t>(IETF RFC 768 [17])</w:t>
      </w:r>
      <w:r>
        <w:t xml:space="preserve"> over IP shall be supported as the transport for DCH </w:t>
      </w:r>
      <w:r>
        <w:rPr>
          <w:rFonts w:hint="eastAsia"/>
          <w:lang w:eastAsia="ja-JP"/>
        </w:rPr>
        <w:t xml:space="preserve">and E-DCH </w:t>
      </w:r>
      <w:r>
        <w:t>data streams on Iub and Iur interfaces. The data link layer is as specified in chapter 4.2.</w:t>
      </w:r>
    </w:p>
    <w:p w14:paraId="1789E65C" w14:textId="77777777" w:rsidR="00BA1314" w:rsidRDefault="00BA1314">
      <w:r>
        <w:t>An IP UTRAN Node shall support IPv6</w:t>
      </w:r>
      <w:r w:rsidR="00D669B4" w:rsidRPr="00D669B4">
        <w:t xml:space="preserve"> (IETF RFC 2460[29])</w:t>
      </w:r>
      <w:r>
        <w:t>. The support of IPv4</w:t>
      </w:r>
      <w:r w:rsidR="00D669B4" w:rsidRPr="00D669B4">
        <w:t xml:space="preserve"> (IETF RFC 791[14])</w:t>
      </w:r>
      <w:r>
        <w:t xml:space="preserve"> is optional. </w:t>
      </w:r>
    </w:p>
    <w:p w14:paraId="20571B16" w14:textId="77777777" w:rsidR="00BA1314" w:rsidRDefault="00BA1314">
      <w:pPr>
        <w:pStyle w:val="NO"/>
        <w:rPr>
          <w:u w:val="single"/>
        </w:rPr>
      </w:pPr>
      <w:r>
        <w:t>NOTE: This does not preclude single implementation and use of IPv4.</w:t>
      </w:r>
    </w:p>
    <w:p w14:paraId="48B6CF4B" w14:textId="77777777" w:rsidR="00BA1314" w:rsidRDefault="00BA1314">
      <w:r>
        <w:t xml:space="preserve">IP dual stack support is recommended for the potential transition period from IPv4 to IPv6 in the transport network. </w:t>
      </w:r>
    </w:p>
    <w:p w14:paraId="283B41D8" w14:textId="77777777" w:rsidR="00BA1314" w:rsidRDefault="00BA1314">
      <w:r>
        <w:t>The transport bearer is identified by the UDP port number and the IP address (source UDP port number, destination UDP port number, source IP address, destination IP address).</w:t>
      </w:r>
    </w:p>
    <w:p w14:paraId="0459CDE5" w14:textId="77777777" w:rsidR="00BA1314" w:rsidRDefault="00BA1314">
      <w:r>
        <w:t xml:space="preserve">The source IP address and destination IP address exchanged via Radio Network Layer on the Iur/Iub interface shall use the NSAP structure. See sub clause 6.1.8.2 of </w:t>
      </w:r>
      <w:r w:rsidR="006216C0">
        <w:t>TS 25.401 [39]</w:t>
      </w:r>
      <w:r>
        <w:t>.</w:t>
      </w:r>
    </w:p>
    <w:p w14:paraId="043C762E" w14:textId="77777777" w:rsidR="00BA1314" w:rsidRDefault="00BA1314">
      <w:r>
        <w:t xml:space="preserve">IP Differentiated Services code point marking </w:t>
      </w:r>
      <w:r w:rsidR="006216C0">
        <w:t>(IETF RFC 2474 [30])</w:t>
      </w:r>
      <w:r>
        <w:t xml:space="preserve"> shall be supported. The mapping between traffic categories and Diffserv code points shall be configurable by O&amp;M. Traffic categories are implementation-specific and may be determined from the application parameters.</w:t>
      </w:r>
    </w:p>
    <w:p w14:paraId="1E8E67BA" w14:textId="77777777" w:rsidR="00BA1314" w:rsidRDefault="00BA1314">
      <w:pPr>
        <w:pStyle w:val="Heading1"/>
      </w:pPr>
      <w:bookmarkStart w:id="26" w:name="_Toc161666582"/>
      <w:r>
        <w:lastRenderedPageBreak/>
        <w:t>6</w:t>
      </w:r>
      <w:r>
        <w:tab/>
        <w:t xml:space="preserve">Transport Signalling Application for DCH </w:t>
      </w:r>
      <w:r>
        <w:rPr>
          <w:rFonts w:hint="eastAsia"/>
          <w:lang w:eastAsia="ja-JP"/>
        </w:rPr>
        <w:t xml:space="preserve">and E-DCH </w:t>
      </w:r>
      <w:r>
        <w:t>Data Streams</w:t>
      </w:r>
      <w:bookmarkEnd w:id="26"/>
    </w:p>
    <w:p w14:paraId="582E1A11" w14:textId="77777777" w:rsidR="00BA1314" w:rsidRDefault="00BA1314">
      <w:pPr>
        <w:pStyle w:val="Heading2"/>
      </w:pPr>
      <w:bookmarkStart w:id="27" w:name="_Toc161666583"/>
      <w:r>
        <w:t>6.1</w:t>
      </w:r>
      <w:r>
        <w:tab/>
        <w:t>Introduction</w:t>
      </w:r>
      <w:bookmarkEnd w:id="27"/>
    </w:p>
    <w:p w14:paraId="7BAAF3A9" w14:textId="77777777" w:rsidR="00BA1314" w:rsidRDefault="00BA1314">
      <w:r>
        <w:t>This chapter specifies the ALCAP protocol(s) to be used in Iur and Iub interfaces for DCH data streams.</w:t>
      </w:r>
    </w:p>
    <w:p w14:paraId="68529367" w14:textId="77777777" w:rsidR="00BA1314" w:rsidRDefault="00BA1314">
      <w:pPr>
        <w:pStyle w:val="Heading2"/>
      </w:pPr>
      <w:bookmarkStart w:id="28" w:name="_Toc161666584"/>
      <w:r>
        <w:t>6.2</w:t>
      </w:r>
      <w:r>
        <w:tab/>
        <w:t>ALCAP in ATM Transport Option</w:t>
      </w:r>
      <w:bookmarkEnd w:id="28"/>
    </w:p>
    <w:p w14:paraId="42EDBDBF" w14:textId="77777777" w:rsidR="00BA1314" w:rsidRDefault="00BA1314">
      <w:r>
        <w:t xml:space="preserve">AAL2 signalling protocol Capability Set 2 </w:t>
      </w:r>
      <w:r w:rsidR="006216C0">
        <w:t>(ITU-T Rec. Q.2630.2 [22])</w:t>
      </w:r>
      <w:r>
        <w:t xml:space="preserve"> is the signalling protocol to control AAL2 connections on Iub and Iur interfaces. </w:t>
      </w:r>
      <w:r w:rsidR="006216C0">
        <w:t xml:space="preserve">ITU-T Rec. </w:t>
      </w:r>
      <w:r>
        <w:t xml:space="preserve">Q.2630.2 [22] adds new optional capabilities to </w:t>
      </w:r>
      <w:r w:rsidR="006216C0">
        <w:t xml:space="preserve">ITU-T Rec. </w:t>
      </w:r>
      <w:r>
        <w:t>Q.2630.1 [5].</w:t>
      </w:r>
    </w:p>
    <w:p w14:paraId="35950E5F" w14:textId="77777777" w:rsidR="00BA1314" w:rsidRDefault="00BA1314">
      <w:r>
        <w:t xml:space="preserve">Binding ID provided by the radio network layer shall be copied in SUGR parameter of ESTABLISH.request primitive of </w:t>
      </w:r>
      <w:r w:rsidR="006216C0">
        <w:t>ITU-T Rec. Q.2630.2 [22]</w:t>
      </w:r>
      <w:r>
        <w:t>.</w:t>
      </w:r>
    </w:p>
    <w:p w14:paraId="32551F04" w14:textId="77777777" w:rsidR="00BA1314" w:rsidRDefault="00BA1314">
      <w:r>
        <w:t>User Plane Transport bearers for Iur interface are established, in all normal cases released and optionally modified by the ALCAP in the Serving RNC. The binding identifier shall already be assigned and tied to a radio application procedure when the Establish Request message is received over the Iur interface in the Drift RNC.</w:t>
      </w:r>
    </w:p>
    <w:p w14:paraId="0693A164" w14:textId="77777777" w:rsidR="00BA1314" w:rsidRDefault="00BA1314">
      <w:r>
        <w:t xml:space="preserve">User Plane Transport bearers for Iub interface are established, in all normal cases released and optionally modified by the ALCAP in the Controlling RNC. </w:t>
      </w:r>
      <w:r>
        <w:rPr>
          <w:rFonts w:hint="eastAsia"/>
          <w:lang w:eastAsia="ja-JP"/>
        </w:rPr>
        <w:t>B</w:t>
      </w:r>
      <w:r>
        <w:t>inding identifier shall already be assigned and tied to a radio application procedure when the Establish Request message is received over the Iub interface in the Node B. In case of a Reset initiated by the CRNC, the ALCAP in the Node B shall release the transport bearers involved in the impacted Node B Communication Contexts. The Node B shall also initiate release of the user plane transport bearers for the removed dedicated channels that were remaining within the cell when the cell is deleted.</w:t>
      </w:r>
    </w:p>
    <w:p w14:paraId="68A330FF" w14:textId="77777777" w:rsidR="00BA1314" w:rsidRDefault="00BA1314">
      <w:r>
        <w:t xml:space="preserve">AAL2 transport layer addressing is based on embedded E.164 or other AESA variants of the NSAP addressing format </w:t>
      </w:r>
      <w:r w:rsidR="006216C0">
        <w:t>(ITU-T Rec. E.191 [6]</w:t>
      </w:r>
      <w:r>
        <w:t xml:space="preserve">, </w:t>
      </w:r>
      <w:r w:rsidR="006216C0">
        <w:t>ITU-T Rec. X.213 [7])</w:t>
      </w:r>
      <w:r>
        <w:t xml:space="preserve">. Native E.164 addressing </w:t>
      </w:r>
      <w:r w:rsidR="006216C0">
        <w:t>(ITU-T Rec. E.164 [36])</w:t>
      </w:r>
      <w:r>
        <w:t xml:space="preserve"> shall not be used.</w:t>
      </w:r>
    </w:p>
    <w:p w14:paraId="579BA544" w14:textId="77777777" w:rsidR="00BA1314" w:rsidRDefault="00BA1314">
      <w:r>
        <w:t>The Link Characteristics parameter (LC) shall be included in the Establish Request message and in the Modification Request message of AAL2 signalling protocol.</w:t>
      </w:r>
    </w:p>
    <w:p w14:paraId="091FFA7F" w14:textId="77777777" w:rsidR="00BA1314" w:rsidRDefault="00BA1314">
      <w:r>
        <w:t>If there is an AAL2 switching function in the transport network layer of the interface, the Path Type parameter (PT) may be included in the Establish Request message of AAL2 signalling protocol for prioritisation at ATM level.</w:t>
      </w:r>
    </w:p>
    <w:p w14:paraId="2AD996FB" w14:textId="77777777" w:rsidR="00BA1314" w:rsidRDefault="00BA1314">
      <w:r>
        <w:t xml:space="preserve">If the value in either the Maximum CPS-SDU Bit Rate or the Average CPS-SDU Bit Rate of the Link Characteristics(LC) in AAL2 signalling messages as specified in reference </w:t>
      </w:r>
      <w:r w:rsidR="006216C0">
        <w:t>ITU-T Rec. Q.2630.2 [22]</w:t>
      </w:r>
      <w:r>
        <w:t xml:space="preserve"> is 2048 Kbit/s, it shall be interpreted as bit rate 2048 Kbit/s or higher.</w:t>
      </w:r>
    </w:p>
    <w:p w14:paraId="7881E18A" w14:textId="77777777" w:rsidR="00BA1314" w:rsidRDefault="00BA1314">
      <w:pPr>
        <w:pStyle w:val="NO"/>
      </w:pPr>
      <w:r>
        <w:t>NOTE:</w:t>
      </w:r>
      <w:r>
        <w:tab/>
        <w:t>Separation of traffic (e.g. HS-DSCH</w:t>
      </w:r>
      <w:r>
        <w:rPr>
          <w:rFonts w:hint="eastAsia"/>
          <w:lang w:eastAsia="ja-JP"/>
        </w:rPr>
        <w:t>, E-DCH</w:t>
      </w:r>
      <w:r>
        <w:t xml:space="preserve">) that is using this modified interpretation of Link Characteristics in ref. </w:t>
      </w:r>
      <w:r w:rsidR="006216C0">
        <w:t>ITU-T Rec. Q.2630.2 [22]</w:t>
      </w:r>
      <w:r>
        <w:t xml:space="preserve"> from other traffic is highly recommended. Otherwise the potential bursty nature of this specific traffic in combination with its unknown bit rate may decrease the QoS of all traffic within the same AAL type 2 path.</w:t>
      </w:r>
    </w:p>
    <w:p w14:paraId="29B65A7A" w14:textId="77777777" w:rsidR="00BA1314" w:rsidRDefault="00BA1314">
      <w:pPr>
        <w:pStyle w:val="Heading2"/>
      </w:pPr>
      <w:bookmarkStart w:id="29" w:name="_Toc161666585"/>
      <w:r>
        <w:t>6.3</w:t>
      </w:r>
      <w:r>
        <w:tab/>
        <w:t>ALCAP in IP Transport Option</w:t>
      </w:r>
      <w:bookmarkEnd w:id="29"/>
    </w:p>
    <w:p w14:paraId="53B9D129" w14:textId="77777777" w:rsidR="00BA1314" w:rsidRDefault="00BA1314">
      <w:r>
        <w:t>An ALCAP protocol is not required in case both UTRAN nodes are using the IP transport option.</w:t>
      </w:r>
    </w:p>
    <w:p w14:paraId="1A99FFBE" w14:textId="77777777" w:rsidR="00BA1314" w:rsidRDefault="00BA1314">
      <w:r>
        <w:t>Application of ALCAP in IP to ATM interworking case is defined in chapter 9 of this Technical Specification.</w:t>
      </w:r>
    </w:p>
    <w:p w14:paraId="20F4DA71" w14:textId="77777777" w:rsidR="00BA1314" w:rsidRDefault="00BA1314">
      <w:pPr>
        <w:pStyle w:val="Heading1"/>
      </w:pPr>
      <w:bookmarkStart w:id="30" w:name="_Toc161666586"/>
      <w:r>
        <w:t>7</w:t>
      </w:r>
      <w:r>
        <w:tab/>
        <w:t>Signalling Bearer for ALCAP on I</w:t>
      </w:r>
      <w:r w:rsidR="00D669B4">
        <w:t>ub</w:t>
      </w:r>
      <w:r>
        <w:t xml:space="preserve"> Interface</w:t>
      </w:r>
      <w:bookmarkEnd w:id="30"/>
    </w:p>
    <w:p w14:paraId="6C6CE04A" w14:textId="77777777" w:rsidR="00BA1314" w:rsidRDefault="00BA1314">
      <w:pPr>
        <w:pStyle w:val="Heading2"/>
      </w:pPr>
      <w:bookmarkStart w:id="31" w:name="_Toc161666587"/>
      <w:r>
        <w:t>7.1</w:t>
      </w:r>
      <w:r>
        <w:tab/>
        <w:t>Introduction</w:t>
      </w:r>
      <w:bookmarkEnd w:id="31"/>
    </w:p>
    <w:p w14:paraId="27E55C6A" w14:textId="77777777" w:rsidR="00BA1314" w:rsidRDefault="00BA1314">
      <w:r>
        <w:t xml:space="preserve">This clause specifies the signalling bearer for the ALCAP on Iub interface. </w:t>
      </w:r>
    </w:p>
    <w:p w14:paraId="251706C8" w14:textId="77777777" w:rsidR="00BA1314" w:rsidRDefault="00BA1314">
      <w:pPr>
        <w:pStyle w:val="Heading2"/>
      </w:pPr>
      <w:bookmarkStart w:id="32" w:name="_Toc161666588"/>
      <w:r>
        <w:lastRenderedPageBreak/>
        <w:t>7.2</w:t>
      </w:r>
      <w:r>
        <w:tab/>
        <w:t>Signalling Bearer in ATM Transport Option</w:t>
      </w:r>
      <w:bookmarkEnd w:id="32"/>
    </w:p>
    <w:p w14:paraId="7F6BE9F0" w14:textId="77777777" w:rsidR="00BA1314" w:rsidRDefault="00BA1314">
      <w:r>
        <w:t xml:space="preserve">SAAL-UNI </w:t>
      </w:r>
      <w:r w:rsidR="006216C0">
        <w:t>(ITU-T Rec. Q.2110 [8]</w:t>
      </w:r>
      <w:r>
        <w:t xml:space="preserve">, </w:t>
      </w:r>
      <w:r w:rsidR="006216C0">
        <w:t>ITU-T Rec. Q.2130 [9])</w:t>
      </w:r>
      <w:r>
        <w:t xml:space="preserve"> is used as the signalling bearer for the AAL Type 2 Signalling protocol on Iub interface. Signalling Transport Converter for SSCOP is applied </w:t>
      </w:r>
      <w:r w:rsidR="006216C0">
        <w:t>ITU-T Rec. Q.2150.2 [10]</w:t>
      </w:r>
      <w:r>
        <w:t>. The following figure shows the signalling bearer protocol stack for the ALCAP on Iub interface.</w:t>
      </w:r>
    </w:p>
    <w:p w14:paraId="69FAA0BC" w14:textId="77777777" w:rsidR="00BA1314" w:rsidRDefault="00BA1314">
      <w:pPr>
        <w:pStyle w:val="TH"/>
      </w:pPr>
      <w:r>
        <w:object w:dxaOrig="4096" w:dyaOrig="3226" w14:anchorId="532EDCCE">
          <v:shape id="_x0000_i1028" type="#_x0000_t75" style="width:204.75pt;height:161.55pt" o:ole="" fillcolor="window">
            <v:imagedata r:id="rId11" o:title=""/>
          </v:shape>
          <o:OLEObject Type="Embed" ProgID="Word.Picture.8" ShapeID="_x0000_i1028" DrawAspect="Content" ObjectID="_1820144093" r:id="rId12"/>
        </w:object>
      </w:r>
    </w:p>
    <w:p w14:paraId="4EF53293" w14:textId="77777777" w:rsidR="00BA1314" w:rsidRDefault="00BA1314">
      <w:pPr>
        <w:pStyle w:val="TF"/>
      </w:pPr>
      <w:r>
        <w:t>Figure 2: Signalling bearer for ALCAP on Iub interface</w:t>
      </w:r>
    </w:p>
    <w:p w14:paraId="2FA208EB" w14:textId="77777777" w:rsidR="00BA1314" w:rsidRDefault="00BA1314">
      <w:pPr>
        <w:pStyle w:val="Heading2"/>
      </w:pPr>
      <w:bookmarkStart w:id="33" w:name="_Toc161666589"/>
      <w:r>
        <w:t>7.3</w:t>
      </w:r>
      <w:r>
        <w:tab/>
        <w:t>Signalling Bearer in IP Transport Option</w:t>
      </w:r>
      <w:bookmarkEnd w:id="33"/>
    </w:p>
    <w:p w14:paraId="763CFF34" w14:textId="77777777" w:rsidR="00BA1314" w:rsidRDefault="00BA1314">
      <w:r>
        <w:t>An ALCAP protocol is not required in case both UTRAN nodes are using the IP transport option.</w:t>
      </w:r>
    </w:p>
    <w:p w14:paraId="1D1753F2" w14:textId="77777777" w:rsidR="00BA1314" w:rsidRDefault="00BA1314">
      <w:pPr>
        <w:pStyle w:val="Heading1"/>
      </w:pPr>
      <w:bookmarkStart w:id="34" w:name="_Toc161666590"/>
      <w:r>
        <w:t>8</w:t>
      </w:r>
      <w:r>
        <w:tab/>
        <w:t>Signalling Bearer for ALCAP on I</w:t>
      </w:r>
      <w:r w:rsidR="00D669B4">
        <w:t>ur</w:t>
      </w:r>
      <w:r>
        <w:t xml:space="preserve"> Interface</w:t>
      </w:r>
      <w:bookmarkEnd w:id="34"/>
    </w:p>
    <w:p w14:paraId="22FC2DAD" w14:textId="77777777" w:rsidR="00BA1314" w:rsidRDefault="00BA1314">
      <w:pPr>
        <w:pStyle w:val="Heading2"/>
      </w:pPr>
      <w:bookmarkStart w:id="35" w:name="_Toc161666591"/>
      <w:r>
        <w:t>8.1</w:t>
      </w:r>
      <w:r>
        <w:tab/>
        <w:t>Introduction</w:t>
      </w:r>
      <w:bookmarkEnd w:id="35"/>
    </w:p>
    <w:p w14:paraId="3F71199E" w14:textId="77777777" w:rsidR="00BA1314" w:rsidRDefault="00BA1314">
      <w:r>
        <w:t>This clause specifies the signalling bearer for the ALCAP on the Iur interface.</w:t>
      </w:r>
    </w:p>
    <w:p w14:paraId="70F09F15" w14:textId="77777777" w:rsidR="00BA1314" w:rsidRDefault="00BA1314">
      <w:pPr>
        <w:pStyle w:val="Heading2"/>
      </w:pPr>
      <w:bookmarkStart w:id="36" w:name="_Toc161666592"/>
      <w:r>
        <w:lastRenderedPageBreak/>
        <w:t>8.2</w:t>
      </w:r>
      <w:r>
        <w:tab/>
        <w:t>Signalling Bearer in ATM Transport Option</w:t>
      </w:r>
      <w:bookmarkEnd w:id="36"/>
    </w:p>
    <w:p w14:paraId="5A13DCEB" w14:textId="77777777" w:rsidR="00BA1314" w:rsidRDefault="00BA1314">
      <w:pPr>
        <w:keepNext/>
        <w:keepLines/>
      </w:pPr>
      <w:r>
        <w:t xml:space="preserve">There are two protocol stacks specified for Iur ALCAP Signalling Bearer in ATM option - one based on MTP-3B </w:t>
      </w:r>
      <w:r w:rsidR="006216C0">
        <w:t>(ITU-T Rec. Q.2210 [11]</w:t>
      </w:r>
      <w:r>
        <w:t xml:space="preserve">, </w:t>
      </w:r>
      <w:r w:rsidR="006216C0">
        <w:t>ITU-T Rec. Q.Imp2210 [21])</w:t>
      </w:r>
      <w:r>
        <w:t xml:space="preserve"> and SAAL-NNI </w:t>
      </w:r>
      <w:r w:rsidR="006216C0">
        <w:t>(ITU-T Rec. Q.2140 [12]</w:t>
      </w:r>
      <w:r>
        <w:t xml:space="preserve">, </w:t>
      </w:r>
      <w:r w:rsidR="006216C0">
        <w:t>ITU-T Rec. Q.2110 [8])</w:t>
      </w:r>
      <w:r>
        <w:t xml:space="preserve"> and the other based on SCTP </w:t>
      </w:r>
      <w:r w:rsidR="006216C0">
        <w:t>(IETF RFC 2960 [18])</w:t>
      </w:r>
      <w:r>
        <w:t xml:space="preserve">. Signalling Transport Converter for MTP-3B is applied </w:t>
      </w:r>
      <w:r w:rsidR="006216C0">
        <w:t>(ITU-T Rec. Q.2150.1 [13])</w:t>
      </w:r>
      <w:r>
        <w:t xml:space="preserve">. MTP-3 User Adaptation Layer (M3UA) for SCTP is applied </w:t>
      </w:r>
      <w:r w:rsidR="006216C0">
        <w:t>in IETF RFC 3332 [19]</w:t>
      </w:r>
      <w:r>
        <w:t xml:space="preserve">. Classical IP over ATM is specified in </w:t>
      </w:r>
      <w:r w:rsidR="006216C0">
        <w:t>IETF RFC 2225 [16]</w:t>
      </w:r>
      <w:r>
        <w:t xml:space="preserve">. Multiprotocol Encapsulation over AAL5 is specified in </w:t>
      </w:r>
      <w:r w:rsidR="006216C0">
        <w:t>IETF RFC 1483 [15]</w:t>
      </w:r>
      <w:r>
        <w:t xml:space="preserve">.The checksum method specified in </w:t>
      </w:r>
      <w:r w:rsidR="006216C0">
        <w:t xml:space="preserve">IETF </w:t>
      </w:r>
      <w:r>
        <w:t xml:space="preserve">RFC 3309 [37] shall be used instead of the method specified in </w:t>
      </w:r>
      <w:r w:rsidR="006216C0">
        <w:t xml:space="preserve">IETF </w:t>
      </w:r>
      <w:r>
        <w:t>RFC 2960 [18]. The following figure shows the signalling bearer protocol stacks for the ALCAP on Iur interface.</w:t>
      </w:r>
    </w:p>
    <w:bookmarkStart w:id="37" w:name="_MON_1075548865"/>
    <w:bookmarkEnd w:id="37"/>
    <w:p w14:paraId="470EF99D" w14:textId="77777777" w:rsidR="00BA1314" w:rsidRDefault="00BA1314">
      <w:pPr>
        <w:pStyle w:val="TH"/>
      </w:pPr>
      <w:r>
        <w:object w:dxaOrig="8190" w:dyaOrig="5760" w14:anchorId="47D9A353">
          <v:shape id="_x0000_i1029" type="#_x0000_t75" style="width:409.45pt;height:308.05pt" o:ole="" fillcolor="window">
            <v:imagedata r:id="rId13" o:title=""/>
          </v:shape>
          <o:OLEObject Type="Embed" ProgID="Word.Picture.8" ShapeID="_x0000_i1029" DrawAspect="Content" ObjectID="_1820144094" r:id="rId14"/>
        </w:object>
      </w:r>
    </w:p>
    <w:p w14:paraId="248AD880" w14:textId="77777777" w:rsidR="00BA1314" w:rsidRDefault="00BA1314">
      <w:pPr>
        <w:pStyle w:val="TF"/>
      </w:pPr>
      <w:r>
        <w:t>Figure 3: Signalling bearers for ALCAP on Iur interface</w:t>
      </w:r>
    </w:p>
    <w:p w14:paraId="7DA05F84" w14:textId="77777777" w:rsidR="00BA1314" w:rsidRDefault="00BA1314">
      <w:pPr>
        <w:pStyle w:val="Heading2"/>
      </w:pPr>
      <w:bookmarkStart w:id="38" w:name="_Toc161666593"/>
      <w:r>
        <w:t>8.3</w:t>
      </w:r>
      <w:r>
        <w:tab/>
        <w:t>Signalling Bearer in IP Transport Option</w:t>
      </w:r>
      <w:bookmarkEnd w:id="38"/>
    </w:p>
    <w:p w14:paraId="0C7D53ED" w14:textId="77777777" w:rsidR="00BA1314" w:rsidRDefault="00BA1314">
      <w:r>
        <w:t>An ALCAP protocol is not required in case both UTRAN nodes are using the IP transport option.</w:t>
      </w:r>
    </w:p>
    <w:p w14:paraId="3F096013" w14:textId="77777777" w:rsidR="00BA1314" w:rsidRDefault="00BA1314">
      <w:pPr>
        <w:pStyle w:val="Heading1"/>
      </w:pPr>
      <w:bookmarkStart w:id="39" w:name="_Toc161666594"/>
      <w:r>
        <w:t>9</w:t>
      </w:r>
      <w:r>
        <w:tab/>
        <w:t>Interworking between ATM and IP Transport Options</w:t>
      </w:r>
      <w:bookmarkEnd w:id="39"/>
    </w:p>
    <w:p w14:paraId="65B77C7C" w14:textId="77777777" w:rsidR="00BA1314" w:rsidRDefault="00BA1314">
      <w:pPr>
        <w:pStyle w:val="Heading2"/>
      </w:pPr>
      <w:bookmarkStart w:id="40" w:name="_Toc161666595"/>
      <w:r>
        <w:t>9.1</w:t>
      </w:r>
      <w:r>
        <w:tab/>
        <w:t>Introduction</w:t>
      </w:r>
      <w:bookmarkEnd w:id="40"/>
    </w:p>
    <w:p w14:paraId="4B2F9B1B" w14:textId="77777777" w:rsidR="00BA1314" w:rsidRDefault="00BA1314">
      <w:r>
        <w:t>This clause specifies the interworking between IP and ATM transport options. A UTRAN node supporting IP transport option shall provide interworking to a UTRAN node supporting only ATM transport option.</w:t>
      </w:r>
    </w:p>
    <w:p w14:paraId="7C5E3086" w14:textId="77777777" w:rsidR="00BA1314" w:rsidRDefault="00BA1314">
      <w:pPr>
        <w:pStyle w:val="Heading2"/>
      </w:pPr>
      <w:bookmarkStart w:id="41" w:name="_Toc161666596"/>
      <w:r>
        <w:t>9.2</w:t>
      </w:r>
      <w:r>
        <w:tab/>
        <w:t>Interworking Alternatives</w:t>
      </w:r>
      <w:bookmarkEnd w:id="41"/>
    </w:p>
    <w:p w14:paraId="44787D17" w14:textId="77777777" w:rsidR="00BA1314" w:rsidRDefault="00BA1314">
      <w:r>
        <w:t>For interworking with a UTRAN node supporting only ATM option, the UTRAN node supporting IP option shall additionally support at least one of the following interworking mechanisms:</w:t>
      </w:r>
    </w:p>
    <w:p w14:paraId="5D63B14C" w14:textId="77777777" w:rsidR="00BA1314" w:rsidRDefault="00BA1314">
      <w:pPr>
        <w:pStyle w:val="B1"/>
      </w:pPr>
      <w:r>
        <w:t>1)</w:t>
      </w:r>
      <w:r>
        <w:tab/>
        <w:t>ATM&amp;IP dual stack. An ALCAP protocol is not required in this interworking solution.</w:t>
      </w:r>
    </w:p>
    <w:p w14:paraId="5495978F" w14:textId="77777777" w:rsidR="00BA1314" w:rsidRDefault="00BA1314">
      <w:pPr>
        <w:pStyle w:val="B1"/>
      </w:pPr>
      <w:r>
        <w:lastRenderedPageBreak/>
        <w:t xml:space="preserve">Annex A of </w:t>
      </w:r>
      <w:r w:rsidR="006216C0">
        <w:t>TS 25.414 [38]</w:t>
      </w:r>
      <w:r>
        <w:t xml:space="preserve"> shows an example of protocols for the case the ATM&amp;IP RNC/CN-node has no ATM connectivity.</w:t>
      </w:r>
    </w:p>
    <w:p w14:paraId="09E438D2" w14:textId="77777777" w:rsidR="00BA1314" w:rsidRDefault="00BA1314">
      <w:pPr>
        <w:pStyle w:val="B1"/>
      </w:pPr>
      <w:r>
        <w:t>2)</w:t>
      </w:r>
      <w:r>
        <w:tab/>
        <w:t xml:space="preserve">An Interworking Function (IWF), either internal or external to the UTRAN node. AAL2 signalling protocol Capability Set 2 </w:t>
      </w:r>
      <w:r w:rsidR="006216C0">
        <w:t>(ITU-T Rec. Q.2630.2 [22])</w:t>
      </w:r>
      <w:r>
        <w:t xml:space="preserve"> shall be supported as ALCAP protocol between the Interworking Function and the UTRAN node supporting ATM transport option.</w:t>
      </w:r>
    </w:p>
    <w:p w14:paraId="13648B09" w14:textId="77777777" w:rsidR="00BA1314" w:rsidRDefault="00BA1314">
      <w:pPr>
        <w:pStyle w:val="B1"/>
      </w:pPr>
      <w:r>
        <w:t xml:space="preserve">Annex A of </w:t>
      </w:r>
      <w:r w:rsidR="006216C0">
        <w:t>TS 25.414 [38]</w:t>
      </w:r>
      <w:r>
        <w:t xml:space="preserve"> shows an example of a protocol stack for the bearer control protocol between the RNC/CN IP Node and its IWF for the case when the IWF is an external unit to the RNC/CN node. Other protocol stacks for this case are not precluded.</w:t>
      </w:r>
    </w:p>
    <w:p w14:paraId="13369B55" w14:textId="77777777" w:rsidR="00BA1314" w:rsidRDefault="00BA1314">
      <w:pPr>
        <w:pStyle w:val="Heading8"/>
      </w:pPr>
      <w:r>
        <w:br w:type="page"/>
      </w:r>
      <w:bookmarkStart w:id="42" w:name="_Toc161666597"/>
      <w:r>
        <w:lastRenderedPageBreak/>
        <w:t>Annex A (informative):</w:t>
      </w:r>
      <w:r>
        <w:br/>
        <w:t>Change history</w:t>
      </w:r>
      <w:bookmarkEnd w:id="42"/>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732"/>
        <w:gridCol w:w="992"/>
        <w:gridCol w:w="567"/>
        <w:gridCol w:w="426"/>
        <w:gridCol w:w="6095"/>
        <w:gridCol w:w="850"/>
      </w:tblGrid>
      <w:tr w:rsidR="00BA1314" w14:paraId="35C61515" w14:textId="77777777">
        <w:trPr>
          <w:cantSplit/>
          <w:trHeight w:val="57"/>
        </w:trPr>
        <w:tc>
          <w:tcPr>
            <w:tcW w:w="732" w:type="dxa"/>
          </w:tcPr>
          <w:p w14:paraId="30F1D529" w14:textId="77777777" w:rsidR="00BA1314" w:rsidRDefault="00BA1314">
            <w:pPr>
              <w:pStyle w:val="TAL"/>
              <w:rPr>
                <w:b/>
              </w:rPr>
            </w:pPr>
            <w:r>
              <w:rPr>
                <w:b/>
              </w:rPr>
              <w:t>Date / TSG</w:t>
            </w:r>
          </w:p>
        </w:tc>
        <w:tc>
          <w:tcPr>
            <w:tcW w:w="992" w:type="dxa"/>
          </w:tcPr>
          <w:p w14:paraId="488B5219" w14:textId="77777777" w:rsidR="00BA1314" w:rsidRDefault="00BA1314">
            <w:pPr>
              <w:pStyle w:val="TAL"/>
              <w:rPr>
                <w:b/>
              </w:rPr>
            </w:pPr>
            <w:r>
              <w:rPr>
                <w:b/>
              </w:rPr>
              <w:t>TSG Doc.</w:t>
            </w:r>
          </w:p>
        </w:tc>
        <w:tc>
          <w:tcPr>
            <w:tcW w:w="567" w:type="dxa"/>
          </w:tcPr>
          <w:p w14:paraId="23D95882" w14:textId="77777777" w:rsidR="00BA1314" w:rsidRDefault="00BA1314">
            <w:pPr>
              <w:pStyle w:val="TAL"/>
              <w:rPr>
                <w:b/>
              </w:rPr>
            </w:pPr>
            <w:r>
              <w:rPr>
                <w:b/>
              </w:rPr>
              <w:t>CR</w:t>
            </w:r>
          </w:p>
        </w:tc>
        <w:tc>
          <w:tcPr>
            <w:tcW w:w="426" w:type="dxa"/>
          </w:tcPr>
          <w:p w14:paraId="64253B61" w14:textId="77777777" w:rsidR="00BA1314" w:rsidRDefault="00BA1314">
            <w:pPr>
              <w:pStyle w:val="TAL"/>
              <w:rPr>
                <w:b/>
              </w:rPr>
            </w:pPr>
            <w:r>
              <w:rPr>
                <w:b/>
              </w:rPr>
              <w:t>Rev</w:t>
            </w:r>
          </w:p>
        </w:tc>
        <w:tc>
          <w:tcPr>
            <w:tcW w:w="6095" w:type="dxa"/>
          </w:tcPr>
          <w:p w14:paraId="0363F55F" w14:textId="77777777" w:rsidR="00BA1314" w:rsidRDefault="00BA1314">
            <w:pPr>
              <w:pStyle w:val="TAL"/>
              <w:rPr>
                <w:b/>
              </w:rPr>
            </w:pPr>
            <w:r>
              <w:rPr>
                <w:b/>
              </w:rPr>
              <w:t>Subject/Comment</w:t>
            </w:r>
          </w:p>
        </w:tc>
        <w:tc>
          <w:tcPr>
            <w:tcW w:w="850" w:type="dxa"/>
          </w:tcPr>
          <w:p w14:paraId="2CC8FE07" w14:textId="77777777" w:rsidR="00BA1314" w:rsidRDefault="00BA1314">
            <w:pPr>
              <w:pStyle w:val="TAL"/>
              <w:rPr>
                <w:b/>
              </w:rPr>
            </w:pPr>
            <w:r>
              <w:rPr>
                <w:b/>
              </w:rPr>
              <w:t>New</w:t>
            </w:r>
          </w:p>
        </w:tc>
      </w:tr>
      <w:tr w:rsidR="00BA1314" w14:paraId="21254C91" w14:textId="77777777">
        <w:trPr>
          <w:cantSplit/>
          <w:trHeight w:val="57"/>
        </w:trPr>
        <w:tc>
          <w:tcPr>
            <w:tcW w:w="732" w:type="dxa"/>
          </w:tcPr>
          <w:p w14:paraId="0B23857F" w14:textId="77777777" w:rsidR="00BA1314" w:rsidRDefault="00BA1314">
            <w:pPr>
              <w:pStyle w:val="TAL"/>
              <w:rPr>
                <w:snapToGrid w:val="0"/>
              </w:rPr>
            </w:pPr>
            <w:r>
              <w:rPr>
                <w:snapToGrid w:val="0"/>
              </w:rPr>
              <w:t>12/2008</w:t>
            </w:r>
          </w:p>
        </w:tc>
        <w:tc>
          <w:tcPr>
            <w:tcW w:w="992" w:type="dxa"/>
          </w:tcPr>
          <w:p w14:paraId="6CC51BD2" w14:textId="77777777" w:rsidR="00BA1314" w:rsidRDefault="00BA1314">
            <w:pPr>
              <w:pStyle w:val="TAL"/>
              <w:rPr>
                <w:rFonts w:cs="Arial"/>
                <w:szCs w:val="16"/>
              </w:rPr>
            </w:pPr>
            <w:r>
              <w:rPr>
                <w:rFonts w:cs="Arial"/>
                <w:szCs w:val="16"/>
              </w:rPr>
              <w:t>-</w:t>
            </w:r>
          </w:p>
        </w:tc>
        <w:tc>
          <w:tcPr>
            <w:tcW w:w="567" w:type="dxa"/>
          </w:tcPr>
          <w:p w14:paraId="60C93A74" w14:textId="77777777" w:rsidR="00BA1314" w:rsidRDefault="00BA1314">
            <w:pPr>
              <w:pStyle w:val="TAL"/>
              <w:rPr>
                <w:szCs w:val="16"/>
              </w:rPr>
            </w:pPr>
            <w:r>
              <w:rPr>
                <w:szCs w:val="16"/>
              </w:rPr>
              <w:t>-</w:t>
            </w:r>
          </w:p>
        </w:tc>
        <w:tc>
          <w:tcPr>
            <w:tcW w:w="426" w:type="dxa"/>
          </w:tcPr>
          <w:p w14:paraId="22D45506" w14:textId="77777777" w:rsidR="00BA1314" w:rsidRDefault="00BA1314">
            <w:pPr>
              <w:pStyle w:val="TAL"/>
              <w:rPr>
                <w:szCs w:val="16"/>
              </w:rPr>
            </w:pPr>
            <w:r>
              <w:rPr>
                <w:szCs w:val="16"/>
              </w:rPr>
              <w:t>-</w:t>
            </w:r>
          </w:p>
        </w:tc>
        <w:tc>
          <w:tcPr>
            <w:tcW w:w="6095" w:type="dxa"/>
          </w:tcPr>
          <w:p w14:paraId="46CE9BB3" w14:textId="77777777" w:rsidR="00BA1314" w:rsidRDefault="00BA1314">
            <w:pPr>
              <w:pStyle w:val="TAL"/>
              <w:rPr>
                <w:rFonts w:cs="Arial"/>
              </w:rPr>
            </w:pPr>
            <w:r>
              <w:rPr>
                <w:rFonts w:cs="Arial"/>
              </w:rPr>
              <w:t>Creation of Rel-8 version based on v7.1.0</w:t>
            </w:r>
          </w:p>
        </w:tc>
        <w:tc>
          <w:tcPr>
            <w:tcW w:w="850" w:type="dxa"/>
          </w:tcPr>
          <w:p w14:paraId="7F37F7AB" w14:textId="77777777" w:rsidR="00BA1314" w:rsidRDefault="00BA1314">
            <w:pPr>
              <w:pStyle w:val="TAL"/>
              <w:rPr>
                <w:snapToGrid w:val="0"/>
              </w:rPr>
            </w:pPr>
            <w:r>
              <w:rPr>
                <w:snapToGrid w:val="0"/>
              </w:rPr>
              <w:t>8.0.0</w:t>
            </w:r>
          </w:p>
        </w:tc>
      </w:tr>
      <w:tr w:rsidR="002C4229" w14:paraId="40C8C50F" w14:textId="77777777">
        <w:trPr>
          <w:cantSplit/>
          <w:trHeight w:val="57"/>
        </w:trPr>
        <w:tc>
          <w:tcPr>
            <w:tcW w:w="732" w:type="dxa"/>
            <w:tcBorders>
              <w:top w:val="single" w:sz="2" w:space="0" w:color="auto"/>
              <w:left w:val="single" w:sz="2" w:space="0" w:color="auto"/>
              <w:bottom w:val="single" w:sz="2" w:space="0" w:color="auto"/>
              <w:right w:val="single" w:sz="2" w:space="0" w:color="auto"/>
            </w:tcBorders>
          </w:tcPr>
          <w:p w14:paraId="2EF70A74" w14:textId="77777777" w:rsidR="002C4229" w:rsidRDefault="002C4229" w:rsidP="00FE3E8F">
            <w:pPr>
              <w:pStyle w:val="TAL"/>
              <w:rPr>
                <w:snapToGrid w:val="0"/>
              </w:rPr>
            </w:pPr>
            <w:r>
              <w:rPr>
                <w:snapToGrid w:val="0"/>
              </w:rPr>
              <w:t>12/2009</w:t>
            </w:r>
          </w:p>
        </w:tc>
        <w:tc>
          <w:tcPr>
            <w:tcW w:w="992" w:type="dxa"/>
            <w:tcBorders>
              <w:top w:val="single" w:sz="2" w:space="0" w:color="auto"/>
              <w:left w:val="single" w:sz="2" w:space="0" w:color="auto"/>
              <w:bottom w:val="single" w:sz="2" w:space="0" w:color="auto"/>
              <w:right w:val="single" w:sz="2" w:space="0" w:color="auto"/>
            </w:tcBorders>
          </w:tcPr>
          <w:p w14:paraId="5658CB52" w14:textId="77777777" w:rsidR="002C4229" w:rsidRDefault="002C4229" w:rsidP="00FE3E8F">
            <w:pPr>
              <w:pStyle w:val="TAL"/>
              <w:rPr>
                <w:rFonts w:cs="Arial"/>
                <w:szCs w:val="16"/>
              </w:rPr>
            </w:pPr>
            <w:r>
              <w:rPr>
                <w:rFonts w:cs="Arial"/>
                <w:szCs w:val="16"/>
              </w:rPr>
              <w:t>-</w:t>
            </w:r>
          </w:p>
        </w:tc>
        <w:tc>
          <w:tcPr>
            <w:tcW w:w="567" w:type="dxa"/>
            <w:tcBorders>
              <w:top w:val="single" w:sz="2" w:space="0" w:color="auto"/>
              <w:left w:val="single" w:sz="2" w:space="0" w:color="auto"/>
              <w:bottom w:val="single" w:sz="2" w:space="0" w:color="auto"/>
              <w:right w:val="single" w:sz="2" w:space="0" w:color="auto"/>
            </w:tcBorders>
          </w:tcPr>
          <w:p w14:paraId="277CF80F" w14:textId="77777777" w:rsidR="002C4229" w:rsidRDefault="002C4229" w:rsidP="00FE3E8F">
            <w:pPr>
              <w:pStyle w:val="TAL"/>
              <w:rPr>
                <w:szCs w:val="16"/>
              </w:rPr>
            </w:pPr>
            <w:r>
              <w:rPr>
                <w:szCs w:val="16"/>
              </w:rPr>
              <w:t>-</w:t>
            </w:r>
          </w:p>
        </w:tc>
        <w:tc>
          <w:tcPr>
            <w:tcW w:w="426" w:type="dxa"/>
            <w:tcBorders>
              <w:top w:val="single" w:sz="2" w:space="0" w:color="auto"/>
              <w:left w:val="single" w:sz="2" w:space="0" w:color="auto"/>
              <w:bottom w:val="single" w:sz="2" w:space="0" w:color="auto"/>
              <w:right w:val="single" w:sz="2" w:space="0" w:color="auto"/>
            </w:tcBorders>
          </w:tcPr>
          <w:p w14:paraId="0045272D" w14:textId="77777777" w:rsidR="002C4229" w:rsidRDefault="002C4229" w:rsidP="00FE3E8F">
            <w:pPr>
              <w:pStyle w:val="TAL"/>
              <w:rPr>
                <w:szCs w:val="16"/>
              </w:rPr>
            </w:pPr>
            <w:r>
              <w:rPr>
                <w:szCs w:val="16"/>
              </w:rPr>
              <w:t>-</w:t>
            </w:r>
          </w:p>
        </w:tc>
        <w:tc>
          <w:tcPr>
            <w:tcW w:w="6095" w:type="dxa"/>
            <w:tcBorders>
              <w:top w:val="single" w:sz="2" w:space="0" w:color="auto"/>
              <w:left w:val="single" w:sz="2" w:space="0" w:color="auto"/>
              <w:bottom w:val="single" w:sz="2" w:space="0" w:color="auto"/>
              <w:right w:val="single" w:sz="2" w:space="0" w:color="auto"/>
            </w:tcBorders>
          </w:tcPr>
          <w:p w14:paraId="77FCA703" w14:textId="77777777" w:rsidR="002C4229" w:rsidRDefault="002C4229" w:rsidP="00FE3E8F">
            <w:pPr>
              <w:pStyle w:val="TAL"/>
              <w:rPr>
                <w:rFonts w:cs="Arial"/>
              </w:rPr>
            </w:pPr>
            <w:r>
              <w:rPr>
                <w:rFonts w:cs="Arial"/>
              </w:rPr>
              <w:t>Creation of Rel-9 version based on v8.0.0</w:t>
            </w:r>
          </w:p>
        </w:tc>
        <w:tc>
          <w:tcPr>
            <w:tcW w:w="850" w:type="dxa"/>
            <w:tcBorders>
              <w:top w:val="single" w:sz="2" w:space="0" w:color="auto"/>
              <w:left w:val="single" w:sz="2" w:space="0" w:color="auto"/>
              <w:bottom w:val="single" w:sz="2" w:space="0" w:color="auto"/>
              <w:right w:val="single" w:sz="2" w:space="0" w:color="auto"/>
            </w:tcBorders>
          </w:tcPr>
          <w:p w14:paraId="32A00ABD" w14:textId="77777777" w:rsidR="002C4229" w:rsidRDefault="002C4229" w:rsidP="00FE3E8F">
            <w:pPr>
              <w:pStyle w:val="TAL"/>
              <w:rPr>
                <w:snapToGrid w:val="0"/>
              </w:rPr>
            </w:pPr>
            <w:r>
              <w:rPr>
                <w:snapToGrid w:val="0"/>
              </w:rPr>
              <w:t>9.0.0</w:t>
            </w:r>
          </w:p>
        </w:tc>
      </w:tr>
      <w:tr w:rsidR="00E943DA" w14:paraId="770C58F6" w14:textId="77777777">
        <w:trPr>
          <w:cantSplit/>
          <w:trHeight w:val="57"/>
        </w:trPr>
        <w:tc>
          <w:tcPr>
            <w:tcW w:w="732" w:type="dxa"/>
            <w:tcBorders>
              <w:top w:val="single" w:sz="2" w:space="0" w:color="auto"/>
              <w:left w:val="single" w:sz="2" w:space="0" w:color="auto"/>
              <w:bottom w:val="single" w:sz="2" w:space="0" w:color="auto"/>
              <w:right w:val="single" w:sz="2" w:space="0" w:color="auto"/>
            </w:tcBorders>
          </w:tcPr>
          <w:p w14:paraId="713CA677" w14:textId="77777777" w:rsidR="00E943DA" w:rsidRDefault="00E943DA" w:rsidP="00FE3E8F">
            <w:pPr>
              <w:pStyle w:val="TAL"/>
              <w:rPr>
                <w:snapToGrid w:val="0"/>
              </w:rPr>
            </w:pPr>
            <w:r>
              <w:rPr>
                <w:snapToGrid w:val="0"/>
              </w:rPr>
              <w:t>SP-49</w:t>
            </w:r>
          </w:p>
        </w:tc>
        <w:tc>
          <w:tcPr>
            <w:tcW w:w="992" w:type="dxa"/>
            <w:tcBorders>
              <w:top w:val="single" w:sz="2" w:space="0" w:color="auto"/>
              <w:left w:val="single" w:sz="2" w:space="0" w:color="auto"/>
              <w:bottom w:val="single" w:sz="2" w:space="0" w:color="auto"/>
              <w:right w:val="single" w:sz="2" w:space="0" w:color="auto"/>
            </w:tcBorders>
          </w:tcPr>
          <w:p w14:paraId="3ECB1127" w14:textId="77777777" w:rsidR="00E943DA" w:rsidRDefault="00E943DA" w:rsidP="00FE3E8F">
            <w:pPr>
              <w:pStyle w:val="TAL"/>
              <w:rPr>
                <w:rFonts w:cs="Arial"/>
                <w:szCs w:val="16"/>
              </w:rPr>
            </w:pPr>
            <w:r>
              <w:rPr>
                <w:rFonts w:cs="Arial"/>
                <w:szCs w:val="16"/>
              </w:rPr>
              <w:t>SP-100629</w:t>
            </w:r>
          </w:p>
        </w:tc>
        <w:tc>
          <w:tcPr>
            <w:tcW w:w="567" w:type="dxa"/>
            <w:tcBorders>
              <w:top w:val="single" w:sz="2" w:space="0" w:color="auto"/>
              <w:left w:val="single" w:sz="2" w:space="0" w:color="auto"/>
              <w:bottom w:val="single" w:sz="2" w:space="0" w:color="auto"/>
              <w:right w:val="single" w:sz="2" w:space="0" w:color="auto"/>
            </w:tcBorders>
          </w:tcPr>
          <w:p w14:paraId="0F5DCAA1" w14:textId="77777777" w:rsidR="00E943DA" w:rsidRDefault="00E943DA" w:rsidP="00FE3E8F">
            <w:pPr>
              <w:pStyle w:val="TAL"/>
              <w:rPr>
                <w:szCs w:val="16"/>
              </w:rPr>
            </w:pPr>
          </w:p>
        </w:tc>
        <w:tc>
          <w:tcPr>
            <w:tcW w:w="426" w:type="dxa"/>
            <w:tcBorders>
              <w:top w:val="single" w:sz="2" w:space="0" w:color="auto"/>
              <w:left w:val="single" w:sz="2" w:space="0" w:color="auto"/>
              <w:bottom w:val="single" w:sz="2" w:space="0" w:color="auto"/>
              <w:right w:val="single" w:sz="2" w:space="0" w:color="auto"/>
            </w:tcBorders>
          </w:tcPr>
          <w:p w14:paraId="1C334494" w14:textId="77777777" w:rsidR="00E943DA" w:rsidRDefault="00E943DA" w:rsidP="00FE3E8F">
            <w:pPr>
              <w:pStyle w:val="TAL"/>
              <w:rPr>
                <w:szCs w:val="16"/>
              </w:rPr>
            </w:pPr>
          </w:p>
        </w:tc>
        <w:tc>
          <w:tcPr>
            <w:tcW w:w="6095" w:type="dxa"/>
            <w:tcBorders>
              <w:top w:val="single" w:sz="2" w:space="0" w:color="auto"/>
              <w:left w:val="single" w:sz="2" w:space="0" w:color="auto"/>
              <w:bottom w:val="single" w:sz="2" w:space="0" w:color="auto"/>
              <w:right w:val="single" w:sz="2" w:space="0" w:color="auto"/>
            </w:tcBorders>
          </w:tcPr>
          <w:p w14:paraId="75DA9D2E" w14:textId="77777777" w:rsidR="00E943DA" w:rsidRPr="00CD21EE" w:rsidRDefault="00CD21EE" w:rsidP="00FE3E8F">
            <w:pPr>
              <w:pStyle w:val="TAL"/>
              <w:rPr>
                <w:noProof/>
              </w:rPr>
            </w:pPr>
            <w:r w:rsidRPr="00CD21EE">
              <w:rPr>
                <w:noProof/>
              </w:rPr>
              <w:t>Clarification on the use of References (TS 21.801 CR#0030)</w:t>
            </w:r>
          </w:p>
        </w:tc>
        <w:tc>
          <w:tcPr>
            <w:tcW w:w="850" w:type="dxa"/>
            <w:tcBorders>
              <w:top w:val="single" w:sz="2" w:space="0" w:color="auto"/>
              <w:left w:val="single" w:sz="2" w:space="0" w:color="auto"/>
              <w:bottom w:val="single" w:sz="2" w:space="0" w:color="auto"/>
              <w:right w:val="single" w:sz="2" w:space="0" w:color="auto"/>
            </w:tcBorders>
          </w:tcPr>
          <w:p w14:paraId="5ECCEF7C" w14:textId="77777777" w:rsidR="00E943DA" w:rsidRDefault="00E943DA" w:rsidP="00FE3E8F">
            <w:pPr>
              <w:pStyle w:val="TAL"/>
              <w:rPr>
                <w:snapToGrid w:val="0"/>
              </w:rPr>
            </w:pPr>
            <w:r>
              <w:rPr>
                <w:snapToGrid w:val="0"/>
              </w:rPr>
              <w:t>9.0.1</w:t>
            </w:r>
          </w:p>
        </w:tc>
      </w:tr>
      <w:tr w:rsidR="00E502DA" w14:paraId="126F3429" w14:textId="77777777">
        <w:trPr>
          <w:cantSplit/>
          <w:trHeight w:val="57"/>
        </w:trPr>
        <w:tc>
          <w:tcPr>
            <w:tcW w:w="732" w:type="dxa"/>
            <w:tcBorders>
              <w:top w:val="single" w:sz="2" w:space="0" w:color="auto"/>
              <w:left w:val="single" w:sz="2" w:space="0" w:color="auto"/>
              <w:bottom w:val="single" w:sz="2" w:space="0" w:color="auto"/>
              <w:right w:val="single" w:sz="2" w:space="0" w:color="auto"/>
            </w:tcBorders>
          </w:tcPr>
          <w:p w14:paraId="2FBDCB4E" w14:textId="77777777" w:rsidR="00E502DA" w:rsidRDefault="00E502DA" w:rsidP="00FE3E8F">
            <w:pPr>
              <w:pStyle w:val="TAL"/>
              <w:rPr>
                <w:snapToGrid w:val="0"/>
              </w:rPr>
            </w:pPr>
            <w:r>
              <w:rPr>
                <w:snapToGrid w:val="0"/>
              </w:rPr>
              <w:t>03/2011</w:t>
            </w:r>
          </w:p>
        </w:tc>
        <w:tc>
          <w:tcPr>
            <w:tcW w:w="992" w:type="dxa"/>
            <w:tcBorders>
              <w:top w:val="single" w:sz="2" w:space="0" w:color="auto"/>
              <w:left w:val="single" w:sz="2" w:space="0" w:color="auto"/>
              <w:bottom w:val="single" w:sz="2" w:space="0" w:color="auto"/>
              <w:right w:val="single" w:sz="2" w:space="0" w:color="auto"/>
            </w:tcBorders>
          </w:tcPr>
          <w:p w14:paraId="1F2D4595" w14:textId="77777777" w:rsidR="00E502DA" w:rsidRDefault="00E502DA" w:rsidP="00FE3E8F">
            <w:pPr>
              <w:pStyle w:val="TAL"/>
              <w:rPr>
                <w:rFonts w:cs="Arial"/>
                <w:szCs w:val="16"/>
              </w:rPr>
            </w:pPr>
          </w:p>
        </w:tc>
        <w:tc>
          <w:tcPr>
            <w:tcW w:w="567" w:type="dxa"/>
            <w:tcBorders>
              <w:top w:val="single" w:sz="2" w:space="0" w:color="auto"/>
              <w:left w:val="single" w:sz="2" w:space="0" w:color="auto"/>
              <w:bottom w:val="single" w:sz="2" w:space="0" w:color="auto"/>
              <w:right w:val="single" w:sz="2" w:space="0" w:color="auto"/>
            </w:tcBorders>
          </w:tcPr>
          <w:p w14:paraId="26D31B3B" w14:textId="77777777" w:rsidR="00E502DA" w:rsidRDefault="00E502DA" w:rsidP="00FE3E8F">
            <w:pPr>
              <w:pStyle w:val="TAL"/>
              <w:rPr>
                <w:szCs w:val="16"/>
              </w:rPr>
            </w:pPr>
          </w:p>
        </w:tc>
        <w:tc>
          <w:tcPr>
            <w:tcW w:w="426" w:type="dxa"/>
            <w:tcBorders>
              <w:top w:val="single" w:sz="2" w:space="0" w:color="auto"/>
              <w:left w:val="single" w:sz="2" w:space="0" w:color="auto"/>
              <w:bottom w:val="single" w:sz="2" w:space="0" w:color="auto"/>
              <w:right w:val="single" w:sz="2" w:space="0" w:color="auto"/>
            </w:tcBorders>
          </w:tcPr>
          <w:p w14:paraId="0BC85F75" w14:textId="77777777" w:rsidR="00E502DA" w:rsidRDefault="00E502DA" w:rsidP="00FE3E8F">
            <w:pPr>
              <w:pStyle w:val="TAL"/>
              <w:rPr>
                <w:szCs w:val="16"/>
              </w:rPr>
            </w:pPr>
          </w:p>
        </w:tc>
        <w:tc>
          <w:tcPr>
            <w:tcW w:w="6095" w:type="dxa"/>
            <w:tcBorders>
              <w:top w:val="single" w:sz="2" w:space="0" w:color="auto"/>
              <w:left w:val="single" w:sz="2" w:space="0" w:color="auto"/>
              <w:bottom w:val="single" w:sz="2" w:space="0" w:color="auto"/>
              <w:right w:val="single" w:sz="2" w:space="0" w:color="auto"/>
            </w:tcBorders>
          </w:tcPr>
          <w:p w14:paraId="2102C7C0" w14:textId="77777777" w:rsidR="00E502DA" w:rsidRPr="00CD21EE" w:rsidRDefault="00E502DA" w:rsidP="00FE3E8F">
            <w:pPr>
              <w:pStyle w:val="TAL"/>
              <w:rPr>
                <w:noProof/>
              </w:rPr>
            </w:pPr>
            <w:r>
              <w:rPr>
                <w:rFonts w:cs="Arial"/>
              </w:rPr>
              <w:t>Creation of Rel-10 version based on v9.0.1</w:t>
            </w:r>
          </w:p>
        </w:tc>
        <w:tc>
          <w:tcPr>
            <w:tcW w:w="850" w:type="dxa"/>
            <w:tcBorders>
              <w:top w:val="single" w:sz="2" w:space="0" w:color="auto"/>
              <w:left w:val="single" w:sz="2" w:space="0" w:color="auto"/>
              <w:bottom w:val="single" w:sz="2" w:space="0" w:color="auto"/>
              <w:right w:val="single" w:sz="2" w:space="0" w:color="auto"/>
            </w:tcBorders>
          </w:tcPr>
          <w:p w14:paraId="02B5C5BA" w14:textId="77777777" w:rsidR="00E502DA" w:rsidRDefault="00E502DA" w:rsidP="00FE3E8F">
            <w:pPr>
              <w:pStyle w:val="TAL"/>
              <w:rPr>
                <w:snapToGrid w:val="0"/>
              </w:rPr>
            </w:pPr>
            <w:r>
              <w:rPr>
                <w:snapToGrid w:val="0"/>
              </w:rPr>
              <w:t>10.0.0</w:t>
            </w:r>
          </w:p>
        </w:tc>
      </w:tr>
      <w:tr w:rsidR="00D669B4" w14:paraId="77FA4D22" w14:textId="77777777">
        <w:trPr>
          <w:cantSplit/>
          <w:trHeight w:val="57"/>
        </w:trPr>
        <w:tc>
          <w:tcPr>
            <w:tcW w:w="732" w:type="dxa"/>
            <w:tcBorders>
              <w:top w:val="single" w:sz="2" w:space="0" w:color="auto"/>
              <w:left w:val="single" w:sz="2" w:space="0" w:color="auto"/>
              <w:bottom w:val="single" w:sz="2" w:space="0" w:color="auto"/>
              <w:right w:val="single" w:sz="2" w:space="0" w:color="auto"/>
            </w:tcBorders>
          </w:tcPr>
          <w:p w14:paraId="4F30B63A" w14:textId="77777777" w:rsidR="00D669B4" w:rsidRDefault="00D669B4" w:rsidP="00FE3E8F">
            <w:pPr>
              <w:pStyle w:val="TAL"/>
              <w:rPr>
                <w:snapToGrid w:val="0"/>
              </w:rPr>
            </w:pPr>
            <w:r>
              <w:rPr>
                <w:snapToGrid w:val="0"/>
              </w:rPr>
              <w:t>52</w:t>
            </w:r>
          </w:p>
        </w:tc>
        <w:tc>
          <w:tcPr>
            <w:tcW w:w="992" w:type="dxa"/>
            <w:tcBorders>
              <w:top w:val="single" w:sz="2" w:space="0" w:color="auto"/>
              <w:left w:val="single" w:sz="2" w:space="0" w:color="auto"/>
              <w:bottom w:val="single" w:sz="2" w:space="0" w:color="auto"/>
              <w:right w:val="single" w:sz="2" w:space="0" w:color="auto"/>
            </w:tcBorders>
          </w:tcPr>
          <w:p w14:paraId="1ACBBBCB" w14:textId="77777777" w:rsidR="00D669B4" w:rsidRDefault="00D669B4" w:rsidP="00FE3E8F">
            <w:pPr>
              <w:pStyle w:val="TAL"/>
              <w:rPr>
                <w:rFonts w:cs="Arial"/>
                <w:szCs w:val="16"/>
              </w:rPr>
            </w:pPr>
            <w:r>
              <w:rPr>
                <w:rFonts w:cs="Arial"/>
                <w:szCs w:val="16"/>
              </w:rPr>
              <w:t>RP-110686</w:t>
            </w:r>
          </w:p>
        </w:tc>
        <w:tc>
          <w:tcPr>
            <w:tcW w:w="567" w:type="dxa"/>
            <w:tcBorders>
              <w:top w:val="single" w:sz="2" w:space="0" w:color="auto"/>
              <w:left w:val="single" w:sz="2" w:space="0" w:color="auto"/>
              <w:bottom w:val="single" w:sz="2" w:space="0" w:color="auto"/>
              <w:right w:val="single" w:sz="2" w:space="0" w:color="auto"/>
            </w:tcBorders>
          </w:tcPr>
          <w:p w14:paraId="14F023BB" w14:textId="77777777" w:rsidR="00D669B4" w:rsidRDefault="00D669B4" w:rsidP="00FE3E8F">
            <w:pPr>
              <w:pStyle w:val="TAL"/>
              <w:rPr>
                <w:szCs w:val="16"/>
              </w:rPr>
            </w:pPr>
            <w:r>
              <w:rPr>
                <w:szCs w:val="16"/>
              </w:rPr>
              <w:t>0053</w:t>
            </w:r>
          </w:p>
        </w:tc>
        <w:tc>
          <w:tcPr>
            <w:tcW w:w="426" w:type="dxa"/>
            <w:tcBorders>
              <w:top w:val="single" w:sz="2" w:space="0" w:color="auto"/>
              <w:left w:val="single" w:sz="2" w:space="0" w:color="auto"/>
              <w:bottom w:val="single" w:sz="2" w:space="0" w:color="auto"/>
              <w:right w:val="single" w:sz="2" w:space="0" w:color="auto"/>
            </w:tcBorders>
          </w:tcPr>
          <w:p w14:paraId="5B976D43" w14:textId="77777777" w:rsidR="00D669B4" w:rsidRDefault="00D669B4" w:rsidP="00FE3E8F">
            <w:pPr>
              <w:pStyle w:val="TAL"/>
              <w:rPr>
                <w:szCs w:val="16"/>
              </w:rPr>
            </w:pPr>
            <w:r>
              <w:rPr>
                <w:szCs w:val="16"/>
              </w:rPr>
              <w:t>-</w:t>
            </w:r>
          </w:p>
        </w:tc>
        <w:tc>
          <w:tcPr>
            <w:tcW w:w="6095" w:type="dxa"/>
            <w:tcBorders>
              <w:top w:val="single" w:sz="2" w:space="0" w:color="auto"/>
              <w:left w:val="single" w:sz="2" w:space="0" w:color="auto"/>
              <w:bottom w:val="single" w:sz="2" w:space="0" w:color="auto"/>
              <w:right w:val="single" w:sz="2" w:space="0" w:color="auto"/>
            </w:tcBorders>
          </w:tcPr>
          <w:p w14:paraId="5B47833F" w14:textId="77777777" w:rsidR="00D669B4" w:rsidRPr="00D669B4" w:rsidRDefault="00D669B4" w:rsidP="00FE3E8F">
            <w:pPr>
              <w:pStyle w:val="TAL"/>
              <w:rPr>
                <w:rFonts w:cs="Arial"/>
              </w:rPr>
            </w:pPr>
            <w:r w:rsidRPr="00D669B4">
              <w:rPr>
                <w:rFonts w:cs="Arial"/>
              </w:rPr>
              <w:t>Correction related to the References and clean-up of 25.426</w:t>
            </w:r>
          </w:p>
        </w:tc>
        <w:tc>
          <w:tcPr>
            <w:tcW w:w="850" w:type="dxa"/>
            <w:tcBorders>
              <w:top w:val="single" w:sz="2" w:space="0" w:color="auto"/>
              <w:left w:val="single" w:sz="2" w:space="0" w:color="auto"/>
              <w:bottom w:val="single" w:sz="2" w:space="0" w:color="auto"/>
              <w:right w:val="single" w:sz="2" w:space="0" w:color="auto"/>
            </w:tcBorders>
          </w:tcPr>
          <w:p w14:paraId="6182F4E8" w14:textId="77777777" w:rsidR="00D669B4" w:rsidRDefault="00D669B4" w:rsidP="00FE3E8F">
            <w:pPr>
              <w:pStyle w:val="TAL"/>
              <w:rPr>
                <w:snapToGrid w:val="0"/>
              </w:rPr>
            </w:pPr>
            <w:r>
              <w:rPr>
                <w:snapToGrid w:val="0"/>
              </w:rPr>
              <w:t>10.1.0</w:t>
            </w:r>
          </w:p>
        </w:tc>
      </w:tr>
      <w:tr w:rsidR="00CA5843" w:rsidRPr="006B173E" w14:paraId="54C5B98D" w14:textId="77777777">
        <w:trPr>
          <w:cantSplit/>
          <w:trHeight w:val="57"/>
        </w:trPr>
        <w:tc>
          <w:tcPr>
            <w:tcW w:w="732" w:type="dxa"/>
            <w:tcBorders>
              <w:top w:val="single" w:sz="2" w:space="0" w:color="auto"/>
              <w:left w:val="single" w:sz="2" w:space="0" w:color="auto"/>
              <w:bottom w:val="single" w:sz="2" w:space="0" w:color="auto"/>
              <w:right w:val="single" w:sz="2" w:space="0" w:color="auto"/>
            </w:tcBorders>
          </w:tcPr>
          <w:p w14:paraId="586DFDEC" w14:textId="77777777" w:rsidR="00CA5843" w:rsidRPr="006B173E" w:rsidRDefault="006B173E" w:rsidP="00FE3E8F">
            <w:pPr>
              <w:pStyle w:val="TAL"/>
              <w:rPr>
                <w:snapToGrid w:val="0"/>
              </w:rPr>
            </w:pPr>
            <w:r>
              <w:rPr>
                <w:snapToGrid w:val="0"/>
              </w:rPr>
              <w:t>09/2012</w:t>
            </w:r>
          </w:p>
        </w:tc>
        <w:tc>
          <w:tcPr>
            <w:tcW w:w="992" w:type="dxa"/>
            <w:tcBorders>
              <w:top w:val="single" w:sz="2" w:space="0" w:color="auto"/>
              <w:left w:val="single" w:sz="2" w:space="0" w:color="auto"/>
              <w:bottom w:val="single" w:sz="2" w:space="0" w:color="auto"/>
              <w:right w:val="single" w:sz="2" w:space="0" w:color="auto"/>
            </w:tcBorders>
          </w:tcPr>
          <w:p w14:paraId="0EB32838" w14:textId="77777777" w:rsidR="00CA5843" w:rsidRPr="006B173E" w:rsidRDefault="00CA5843" w:rsidP="00FE3E8F">
            <w:pPr>
              <w:pStyle w:val="TAL"/>
              <w:rPr>
                <w:rFonts w:cs="Arial"/>
                <w:szCs w:val="16"/>
              </w:rPr>
            </w:pPr>
          </w:p>
        </w:tc>
        <w:tc>
          <w:tcPr>
            <w:tcW w:w="567" w:type="dxa"/>
            <w:tcBorders>
              <w:top w:val="single" w:sz="2" w:space="0" w:color="auto"/>
              <w:left w:val="single" w:sz="2" w:space="0" w:color="auto"/>
              <w:bottom w:val="single" w:sz="2" w:space="0" w:color="auto"/>
              <w:right w:val="single" w:sz="2" w:space="0" w:color="auto"/>
            </w:tcBorders>
          </w:tcPr>
          <w:p w14:paraId="0A1AABE3" w14:textId="77777777" w:rsidR="00CA5843" w:rsidRPr="006B173E" w:rsidRDefault="00CA5843" w:rsidP="00FE3E8F">
            <w:pPr>
              <w:pStyle w:val="TAL"/>
              <w:rPr>
                <w:szCs w:val="16"/>
              </w:rPr>
            </w:pPr>
          </w:p>
        </w:tc>
        <w:tc>
          <w:tcPr>
            <w:tcW w:w="426" w:type="dxa"/>
            <w:tcBorders>
              <w:top w:val="single" w:sz="2" w:space="0" w:color="auto"/>
              <w:left w:val="single" w:sz="2" w:space="0" w:color="auto"/>
              <w:bottom w:val="single" w:sz="2" w:space="0" w:color="auto"/>
              <w:right w:val="single" w:sz="2" w:space="0" w:color="auto"/>
            </w:tcBorders>
          </w:tcPr>
          <w:p w14:paraId="3C40D824" w14:textId="77777777" w:rsidR="00CA5843" w:rsidRPr="006B173E" w:rsidRDefault="00CA5843" w:rsidP="00FE3E8F">
            <w:pPr>
              <w:pStyle w:val="TAL"/>
              <w:rPr>
                <w:szCs w:val="16"/>
              </w:rPr>
            </w:pPr>
          </w:p>
        </w:tc>
        <w:tc>
          <w:tcPr>
            <w:tcW w:w="6095" w:type="dxa"/>
            <w:tcBorders>
              <w:top w:val="single" w:sz="2" w:space="0" w:color="auto"/>
              <w:left w:val="single" w:sz="2" w:space="0" w:color="auto"/>
              <w:bottom w:val="single" w:sz="2" w:space="0" w:color="auto"/>
              <w:right w:val="single" w:sz="2" w:space="0" w:color="auto"/>
            </w:tcBorders>
          </w:tcPr>
          <w:p w14:paraId="1EB0AB28" w14:textId="77777777" w:rsidR="00CA5843" w:rsidRPr="006B173E" w:rsidRDefault="006B173E" w:rsidP="00FE3E8F">
            <w:pPr>
              <w:pStyle w:val="TAL"/>
              <w:rPr>
                <w:rFonts w:cs="Arial"/>
              </w:rPr>
            </w:pPr>
            <w:r w:rsidRPr="006B173E">
              <w:rPr>
                <w:szCs w:val="16"/>
              </w:rPr>
              <w:t>Update to Rel-11 version (MCC)</w:t>
            </w:r>
          </w:p>
        </w:tc>
        <w:tc>
          <w:tcPr>
            <w:tcW w:w="850" w:type="dxa"/>
            <w:tcBorders>
              <w:top w:val="single" w:sz="2" w:space="0" w:color="auto"/>
              <w:left w:val="single" w:sz="2" w:space="0" w:color="auto"/>
              <w:bottom w:val="single" w:sz="2" w:space="0" w:color="auto"/>
              <w:right w:val="single" w:sz="2" w:space="0" w:color="auto"/>
            </w:tcBorders>
          </w:tcPr>
          <w:p w14:paraId="7AA2DB58" w14:textId="77777777" w:rsidR="00CA5843" w:rsidRPr="006B173E" w:rsidRDefault="00CA5843" w:rsidP="00FE3E8F">
            <w:pPr>
              <w:pStyle w:val="TAL"/>
              <w:rPr>
                <w:snapToGrid w:val="0"/>
              </w:rPr>
            </w:pPr>
            <w:r w:rsidRPr="006B173E">
              <w:rPr>
                <w:snapToGrid w:val="0"/>
              </w:rPr>
              <w:t>11.0.0</w:t>
            </w:r>
          </w:p>
        </w:tc>
      </w:tr>
      <w:tr w:rsidR="00C1062D" w:rsidRPr="006B173E" w14:paraId="788FC6EE" w14:textId="77777777" w:rsidTr="00C1062D">
        <w:trPr>
          <w:cantSplit/>
          <w:trHeight w:val="57"/>
        </w:trPr>
        <w:tc>
          <w:tcPr>
            <w:tcW w:w="732" w:type="dxa"/>
            <w:tcBorders>
              <w:top w:val="single" w:sz="2" w:space="0" w:color="auto"/>
              <w:left w:val="single" w:sz="2" w:space="0" w:color="auto"/>
              <w:bottom w:val="single" w:sz="2" w:space="0" w:color="auto"/>
              <w:right w:val="single" w:sz="2" w:space="0" w:color="auto"/>
            </w:tcBorders>
          </w:tcPr>
          <w:p w14:paraId="406C365B" w14:textId="77777777" w:rsidR="00C1062D" w:rsidRPr="006B173E" w:rsidRDefault="00C1062D" w:rsidP="00C1062D">
            <w:pPr>
              <w:pStyle w:val="TAL"/>
              <w:rPr>
                <w:snapToGrid w:val="0"/>
              </w:rPr>
            </w:pPr>
            <w:r>
              <w:rPr>
                <w:snapToGrid w:val="0"/>
              </w:rPr>
              <w:t>09/2014</w:t>
            </w:r>
          </w:p>
        </w:tc>
        <w:tc>
          <w:tcPr>
            <w:tcW w:w="992" w:type="dxa"/>
            <w:tcBorders>
              <w:top w:val="single" w:sz="2" w:space="0" w:color="auto"/>
              <w:left w:val="single" w:sz="2" w:space="0" w:color="auto"/>
              <w:bottom w:val="single" w:sz="2" w:space="0" w:color="auto"/>
              <w:right w:val="single" w:sz="2" w:space="0" w:color="auto"/>
            </w:tcBorders>
          </w:tcPr>
          <w:p w14:paraId="126E1CA0" w14:textId="77777777" w:rsidR="00C1062D" w:rsidRPr="006B173E" w:rsidRDefault="00C1062D" w:rsidP="00C1536C">
            <w:pPr>
              <w:pStyle w:val="TAL"/>
              <w:rPr>
                <w:rFonts w:cs="Arial"/>
                <w:szCs w:val="16"/>
              </w:rPr>
            </w:pPr>
          </w:p>
        </w:tc>
        <w:tc>
          <w:tcPr>
            <w:tcW w:w="567" w:type="dxa"/>
            <w:tcBorders>
              <w:top w:val="single" w:sz="2" w:space="0" w:color="auto"/>
              <w:left w:val="single" w:sz="2" w:space="0" w:color="auto"/>
              <w:bottom w:val="single" w:sz="2" w:space="0" w:color="auto"/>
              <w:right w:val="single" w:sz="2" w:space="0" w:color="auto"/>
            </w:tcBorders>
          </w:tcPr>
          <w:p w14:paraId="254CD841" w14:textId="77777777" w:rsidR="00C1062D" w:rsidRPr="006B173E" w:rsidRDefault="00C1062D" w:rsidP="00C1536C">
            <w:pPr>
              <w:pStyle w:val="TAL"/>
              <w:rPr>
                <w:szCs w:val="16"/>
              </w:rPr>
            </w:pPr>
          </w:p>
        </w:tc>
        <w:tc>
          <w:tcPr>
            <w:tcW w:w="426" w:type="dxa"/>
            <w:tcBorders>
              <w:top w:val="single" w:sz="2" w:space="0" w:color="auto"/>
              <w:left w:val="single" w:sz="2" w:space="0" w:color="auto"/>
              <w:bottom w:val="single" w:sz="2" w:space="0" w:color="auto"/>
              <w:right w:val="single" w:sz="2" w:space="0" w:color="auto"/>
            </w:tcBorders>
          </w:tcPr>
          <w:p w14:paraId="1010FCF3" w14:textId="77777777" w:rsidR="00C1062D" w:rsidRPr="006B173E" w:rsidRDefault="00C1062D" w:rsidP="00C1536C">
            <w:pPr>
              <w:pStyle w:val="TAL"/>
              <w:rPr>
                <w:szCs w:val="16"/>
              </w:rPr>
            </w:pPr>
          </w:p>
        </w:tc>
        <w:tc>
          <w:tcPr>
            <w:tcW w:w="6095" w:type="dxa"/>
            <w:tcBorders>
              <w:top w:val="single" w:sz="2" w:space="0" w:color="auto"/>
              <w:left w:val="single" w:sz="2" w:space="0" w:color="auto"/>
              <w:bottom w:val="single" w:sz="2" w:space="0" w:color="auto"/>
              <w:right w:val="single" w:sz="2" w:space="0" w:color="auto"/>
            </w:tcBorders>
          </w:tcPr>
          <w:p w14:paraId="76C4A6C1" w14:textId="77777777" w:rsidR="00C1062D" w:rsidRPr="00C1062D" w:rsidRDefault="00C1062D" w:rsidP="00C1536C">
            <w:pPr>
              <w:pStyle w:val="TAL"/>
              <w:rPr>
                <w:szCs w:val="16"/>
              </w:rPr>
            </w:pPr>
            <w:r>
              <w:rPr>
                <w:szCs w:val="16"/>
              </w:rPr>
              <w:t>Update to Rel-12</w:t>
            </w:r>
            <w:r w:rsidRPr="006B173E">
              <w:rPr>
                <w:szCs w:val="16"/>
              </w:rPr>
              <w:t xml:space="preserve"> version (MCC)</w:t>
            </w:r>
          </w:p>
        </w:tc>
        <w:tc>
          <w:tcPr>
            <w:tcW w:w="850" w:type="dxa"/>
            <w:tcBorders>
              <w:top w:val="single" w:sz="2" w:space="0" w:color="auto"/>
              <w:left w:val="single" w:sz="2" w:space="0" w:color="auto"/>
              <w:bottom w:val="single" w:sz="2" w:space="0" w:color="auto"/>
              <w:right w:val="single" w:sz="2" w:space="0" w:color="auto"/>
            </w:tcBorders>
          </w:tcPr>
          <w:p w14:paraId="713E27F5" w14:textId="77777777" w:rsidR="00C1062D" w:rsidRPr="006B173E" w:rsidRDefault="00C1062D" w:rsidP="00C1536C">
            <w:pPr>
              <w:pStyle w:val="TAL"/>
              <w:rPr>
                <w:snapToGrid w:val="0"/>
              </w:rPr>
            </w:pPr>
            <w:r>
              <w:rPr>
                <w:snapToGrid w:val="0"/>
              </w:rPr>
              <w:t>12</w:t>
            </w:r>
            <w:r w:rsidRPr="006B173E">
              <w:rPr>
                <w:snapToGrid w:val="0"/>
              </w:rPr>
              <w:t>.0.0</w:t>
            </w:r>
          </w:p>
        </w:tc>
      </w:tr>
      <w:tr w:rsidR="00E23BC8" w:rsidRPr="006B173E" w14:paraId="453D39E1" w14:textId="77777777" w:rsidTr="00E23BC8">
        <w:trPr>
          <w:cantSplit/>
          <w:trHeight w:val="57"/>
        </w:trPr>
        <w:tc>
          <w:tcPr>
            <w:tcW w:w="732" w:type="dxa"/>
            <w:tcBorders>
              <w:top w:val="single" w:sz="2" w:space="0" w:color="auto"/>
              <w:left w:val="single" w:sz="2" w:space="0" w:color="auto"/>
              <w:bottom w:val="single" w:sz="2" w:space="0" w:color="auto"/>
              <w:right w:val="single" w:sz="2" w:space="0" w:color="auto"/>
            </w:tcBorders>
          </w:tcPr>
          <w:p w14:paraId="3ECF8C13" w14:textId="77777777" w:rsidR="00E23BC8" w:rsidRPr="006B173E" w:rsidRDefault="00E23BC8" w:rsidP="006210E7">
            <w:pPr>
              <w:pStyle w:val="TAL"/>
              <w:rPr>
                <w:snapToGrid w:val="0"/>
              </w:rPr>
            </w:pPr>
            <w:r>
              <w:rPr>
                <w:snapToGrid w:val="0"/>
              </w:rPr>
              <w:t>12/2015</w:t>
            </w:r>
          </w:p>
        </w:tc>
        <w:tc>
          <w:tcPr>
            <w:tcW w:w="992" w:type="dxa"/>
            <w:tcBorders>
              <w:top w:val="single" w:sz="2" w:space="0" w:color="auto"/>
              <w:left w:val="single" w:sz="2" w:space="0" w:color="auto"/>
              <w:bottom w:val="single" w:sz="2" w:space="0" w:color="auto"/>
              <w:right w:val="single" w:sz="2" w:space="0" w:color="auto"/>
            </w:tcBorders>
          </w:tcPr>
          <w:p w14:paraId="3B3D993B" w14:textId="77777777" w:rsidR="00E23BC8" w:rsidRPr="006B173E" w:rsidRDefault="00E23BC8" w:rsidP="006210E7">
            <w:pPr>
              <w:pStyle w:val="TAL"/>
              <w:rPr>
                <w:rFonts w:cs="Arial"/>
                <w:szCs w:val="16"/>
              </w:rPr>
            </w:pPr>
          </w:p>
        </w:tc>
        <w:tc>
          <w:tcPr>
            <w:tcW w:w="567" w:type="dxa"/>
            <w:tcBorders>
              <w:top w:val="single" w:sz="2" w:space="0" w:color="auto"/>
              <w:left w:val="single" w:sz="2" w:space="0" w:color="auto"/>
              <w:bottom w:val="single" w:sz="2" w:space="0" w:color="auto"/>
              <w:right w:val="single" w:sz="2" w:space="0" w:color="auto"/>
            </w:tcBorders>
          </w:tcPr>
          <w:p w14:paraId="452C4E97" w14:textId="77777777" w:rsidR="00E23BC8" w:rsidRPr="006B173E" w:rsidRDefault="00E23BC8" w:rsidP="006210E7">
            <w:pPr>
              <w:pStyle w:val="TAL"/>
              <w:rPr>
                <w:szCs w:val="16"/>
              </w:rPr>
            </w:pPr>
          </w:p>
        </w:tc>
        <w:tc>
          <w:tcPr>
            <w:tcW w:w="426" w:type="dxa"/>
            <w:tcBorders>
              <w:top w:val="single" w:sz="2" w:space="0" w:color="auto"/>
              <w:left w:val="single" w:sz="2" w:space="0" w:color="auto"/>
              <w:bottom w:val="single" w:sz="2" w:space="0" w:color="auto"/>
              <w:right w:val="single" w:sz="2" w:space="0" w:color="auto"/>
            </w:tcBorders>
          </w:tcPr>
          <w:p w14:paraId="4FCFCEBF" w14:textId="77777777" w:rsidR="00E23BC8" w:rsidRPr="006B173E" w:rsidRDefault="00E23BC8" w:rsidP="006210E7">
            <w:pPr>
              <w:pStyle w:val="TAL"/>
              <w:rPr>
                <w:szCs w:val="16"/>
              </w:rPr>
            </w:pPr>
          </w:p>
        </w:tc>
        <w:tc>
          <w:tcPr>
            <w:tcW w:w="6095" w:type="dxa"/>
            <w:tcBorders>
              <w:top w:val="single" w:sz="2" w:space="0" w:color="auto"/>
              <w:left w:val="single" w:sz="2" w:space="0" w:color="auto"/>
              <w:bottom w:val="single" w:sz="2" w:space="0" w:color="auto"/>
              <w:right w:val="single" w:sz="2" w:space="0" w:color="auto"/>
            </w:tcBorders>
          </w:tcPr>
          <w:p w14:paraId="723B51B2" w14:textId="77777777" w:rsidR="00E23BC8" w:rsidRPr="00C1062D" w:rsidRDefault="00E23BC8" w:rsidP="006210E7">
            <w:pPr>
              <w:pStyle w:val="TAL"/>
              <w:rPr>
                <w:szCs w:val="16"/>
              </w:rPr>
            </w:pPr>
            <w:r>
              <w:rPr>
                <w:szCs w:val="16"/>
              </w:rPr>
              <w:t>Update to Rel-13</w:t>
            </w:r>
            <w:r w:rsidRPr="006B173E">
              <w:rPr>
                <w:szCs w:val="16"/>
              </w:rPr>
              <w:t xml:space="preserve"> version (MCC)</w:t>
            </w:r>
          </w:p>
        </w:tc>
        <w:tc>
          <w:tcPr>
            <w:tcW w:w="850" w:type="dxa"/>
            <w:tcBorders>
              <w:top w:val="single" w:sz="2" w:space="0" w:color="auto"/>
              <w:left w:val="single" w:sz="2" w:space="0" w:color="auto"/>
              <w:bottom w:val="single" w:sz="2" w:space="0" w:color="auto"/>
              <w:right w:val="single" w:sz="2" w:space="0" w:color="auto"/>
            </w:tcBorders>
          </w:tcPr>
          <w:p w14:paraId="68BA1179" w14:textId="77777777" w:rsidR="00E23BC8" w:rsidRPr="006B173E" w:rsidRDefault="00E23BC8" w:rsidP="006210E7">
            <w:pPr>
              <w:pStyle w:val="TAL"/>
              <w:rPr>
                <w:snapToGrid w:val="0"/>
              </w:rPr>
            </w:pPr>
            <w:r>
              <w:rPr>
                <w:snapToGrid w:val="0"/>
              </w:rPr>
              <w:t>13</w:t>
            </w:r>
            <w:r w:rsidRPr="006B173E">
              <w:rPr>
                <w:snapToGrid w:val="0"/>
              </w:rPr>
              <w:t>.0.0</w:t>
            </w:r>
          </w:p>
        </w:tc>
      </w:tr>
    </w:tbl>
    <w:p w14:paraId="58E24E4B" w14:textId="77777777" w:rsidR="0030643D" w:rsidRDefault="0030643D" w:rsidP="0030643D">
      <w:bookmarkStart w:id="43" w:name="historyclause"/>
      <w:bookmarkEnd w:id="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0643D" w:rsidRPr="00235394" w14:paraId="1859D5D1" w14:textId="77777777" w:rsidTr="0005195A">
        <w:trPr>
          <w:cantSplit/>
        </w:trPr>
        <w:tc>
          <w:tcPr>
            <w:tcW w:w="9639" w:type="dxa"/>
            <w:gridSpan w:val="8"/>
            <w:tcBorders>
              <w:bottom w:val="nil"/>
            </w:tcBorders>
            <w:shd w:val="solid" w:color="FFFFFF" w:fill="auto"/>
          </w:tcPr>
          <w:p w14:paraId="7CE2801D" w14:textId="77777777" w:rsidR="0030643D" w:rsidRPr="00235394" w:rsidRDefault="0030643D" w:rsidP="0005195A">
            <w:pPr>
              <w:pStyle w:val="TAL"/>
              <w:jc w:val="center"/>
              <w:rPr>
                <w:b/>
                <w:sz w:val="16"/>
              </w:rPr>
            </w:pPr>
            <w:r w:rsidRPr="00235394">
              <w:rPr>
                <w:b/>
              </w:rPr>
              <w:t>Change history</w:t>
            </w:r>
          </w:p>
        </w:tc>
      </w:tr>
      <w:tr w:rsidR="0030643D" w:rsidRPr="00235394" w14:paraId="604C785A" w14:textId="77777777" w:rsidTr="00A44113">
        <w:tc>
          <w:tcPr>
            <w:tcW w:w="800" w:type="dxa"/>
            <w:tcBorders>
              <w:bottom w:val="single" w:sz="4" w:space="0" w:color="auto"/>
            </w:tcBorders>
            <w:shd w:val="pct10" w:color="auto" w:fill="FFFFFF"/>
          </w:tcPr>
          <w:p w14:paraId="496C8160" w14:textId="77777777" w:rsidR="0030643D" w:rsidRPr="00235394" w:rsidRDefault="0030643D" w:rsidP="0005195A">
            <w:pPr>
              <w:pStyle w:val="TAL"/>
              <w:rPr>
                <w:b/>
                <w:sz w:val="16"/>
              </w:rPr>
            </w:pPr>
            <w:r w:rsidRPr="00235394">
              <w:rPr>
                <w:b/>
                <w:sz w:val="16"/>
              </w:rPr>
              <w:t>Date</w:t>
            </w:r>
          </w:p>
        </w:tc>
        <w:tc>
          <w:tcPr>
            <w:tcW w:w="800" w:type="dxa"/>
            <w:tcBorders>
              <w:bottom w:val="single" w:sz="4" w:space="0" w:color="auto"/>
            </w:tcBorders>
            <w:shd w:val="pct10" w:color="auto" w:fill="FFFFFF"/>
          </w:tcPr>
          <w:p w14:paraId="62AC2088" w14:textId="77777777" w:rsidR="0030643D" w:rsidRPr="00235394" w:rsidRDefault="0030643D" w:rsidP="0005195A">
            <w:pPr>
              <w:pStyle w:val="TAL"/>
              <w:rPr>
                <w:b/>
                <w:sz w:val="16"/>
              </w:rPr>
            </w:pPr>
            <w:r>
              <w:rPr>
                <w:b/>
                <w:sz w:val="16"/>
              </w:rPr>
              <w:t>Meeting</w:t>
            </w:r>
          </w:p>
        </w:tc>
        <w:tc>
          <w:tcPr>
            <w:tcW w:w="1094" w:type="dxa"/>
            <w:tcBorders>
              <w:bottom w:val="single" w:sz="4" w:space="0" w:color="auto"/>
            </w:tcBorders>
            <w:shd w:val="pct10" w:color="auto" w:fill="FFFFFF"/>
          </w:tcPr>
          <w:p w14:paraId="0068E763" w14:textId="77777777" w:rsidR="0030643D" w:rsidRPr="00235394" w:rsidRDefault="0030643D" w:rsidP="0005195A">
            <w:pPr>
              <w:pStyle w:val="TAL"/>
              <w:rPr>
                <w:b/>
                <w:sz w:val="16"/>
              </w:rPr>
            </w:pPr>
            <w:r w:rsidRPr="00235394">
              <w:rPr>
                <w:b/>
                <w:sz w:val="16"/>
              </w:rPr>
              <w:t>TDoc</w:t>
            </w:r>
          </w:p>
        </w:tc>
        <w:tc>
          <w:tcPr>
            <w:tcW w:w="567" w:type="dxa"/>
            <w:tcBorders>
              <w:bottom w:val="single" w:sz="4" w:space="0" w:color="auto"/>
            </w:tcBorders>
            <w:shd w:val="pct10" w:color="auto" w:fill="FFFFFF"/>
          </w:tcPr>
          <w:p w14:paraId="53817C9B" w14:textId="77777777" w:rsidR="0030643D" w:rsidRPr="00235394" w:rsidRDefault="0030643D" w:rsidP="0005195A">
            <w:pPr>
              <w:pStyle w:val="TAL"/>
              <w:rPr>
                <w:b/>
                <w:sz w:val="16"/>
              </w:rPr>
            </w:pPr>
            <w:r w:rsidRPr="00235394">
              <w:rPr>
                <w:b/>
                <w:sz w:val="16"/>
              </w:rPr>
              <w:t>CR</w:t>
            </w:r>
          </w:p>
        </w:tc>
        <w:tc>
          <w:tcPr>
            <w:tcW w:w="425" w:type="dxa"/>
            <w:tcBorders>
              <w:bottom w:val="single" w:sz="4" w:space="0" w:color="auto"/>
            </w:tcBorders>
            <w:shd w:val="pct10" w:color="auto" w:fill="FFFFFF"/>
          </w:tcPr>
          <w:p w14:paraId="299636A1" w14:textId="77777777" w:rsidR="0030643D" w:rsidRPr="00235394" w:rsidRDefault="0030643D" w:rsidP="0005195A">
            <w:pPr>
              <w:pStyle w:val="TAL"/>
              <w:rPr>
                <w:b/>
                <w:sz w:val="16"/>
              </w:rPr>
            </w:pPr>
            <w:r w:rsidRPr="00235394">
              <w:rPr>
                <w:b/>
                <w:sz w:val="16"/>
              </w:rPr>
              <w:t>Rev</w:t>
            </w:r>
          </w:p>
        </w:tc>
        <w:tc>
          <w:tcPr>
            <w:tcW w:w="425" w:type="dxa"/>
            <w:tcBorders>
              <w:bottom w:val="single" w:sz="4" w:space="0" w:color="auto"/>
            </w:tcBorders>
            <w:shd w:val="pct10" w:color="auto" w:fill="FFFFFF"/>
          </w:tcPr>
          <w:p w14:paraId="02BA8B12" w14:textId="77777777" w:rsidR="0030643D" w:rsidRPr="00235394" w:rsidRDefault="0030643D" w:rsidP="0005195A">
            <w:pPr>
              <w:pStyle w:val="TAL"/>
              <w:rPr>
                <w:b/>
                <w:sz w:val="16"/>
              </w:rPr>
            </w:pPr>
            <w:r>
              <w:rPr>
                <w:b/>
                <w:sz w:val="16"/>
              </w:rPr>
              <w:t>Cat</w:t>
            </w:r>
          </w:p>
        </w:tc>
        <w:tc>
          <w:tcPr>
            <w:tcW w:w="4820" w:type="dxa"/>
            <w:tcBorders>
              <w:bottom w:val="single" w:sz="4" w:space="0" w:color="auto"/>
            </w:tcBorders>
            <w:shd w:val="pct10" w:color="auto" w:fill="FFFFFF"/>
          </w:tcPr>
          <w:p w14:paraId="4975D714" w14:textId="77777777" w:rsidR="0030643D" w:rsidRPr="00235394" w:rsidRDefault="0030643D" w:rsidP="0005195A">
            <w:pPr>
              <w:pStyle w:val="TAL"/>
              <w:rPr>
                <w:b/>
                <w:sz w:val="16"/>
              </w:rPr>
            </w:pPr>
            <w:r w:rsidRPr="00235394">
              <w:rPr>
                <w:b/>
                <w:sz w:val="16"/>
              </w:rPr>
              <w:t>Subject/Comment</w:t>
            </w:r>
          </w:p>
        </w:tc>
        <w:tc>
          <w:tcPr>
            <w:tcW w:w="708" w:type="dxa"/>
            <w:tcBorders>
              <w:bottom w:val="single" w:sz="4" w:space="0" w:color="auto"/>
            </w:tcBorders>
            <w:shd w:val="pct10" w:color="auto" w:fill="FFFFFF"/>
          </w:tcPr>
          <w:p w14:paraId="48C8F42F" w14:textId="77777777" w:rsidR="0030643D" w:rsidRPr="00235394" w:rsidRDefault="0030643D" w:rsidP="0005195A">
            <w:pPr>
              <w:pStyle w:val="TAL"/>
              <w:rPr>
                <w:b/>
                <w:sz w:val="16"/>
              </w:rPr>
            </w:pPr>
            <w:r w:rsidRPr="00235394">
              <w:rPr>
                <w:b/>
                <w:sz w:val="16"/>
              </w:rPr>
              <w:t>New</w:t>
            </w:r>
            <w:r>
              <w:rPr>
                <w:b/>
                <w:sz w:val="16"/>
              </w:rPr>
              <w:t xml:space="preserve"> version</w:t>
            </w:r>
          </w:p>
        </w:tc>
      </w:tr>
      <w:tr w:rsidR="0030643D" w:rsidRPr="006B0D02" w14:paraId="2A9DB425" w14:textId="77777777" w:rsidTr="00A44113">
        <w:tc>
          <w:tcPr>
            <w:tcW w:w="800" w:type="dxa"/>
            <w:tcBorders>
              <w:top w:val="single" w:sz="4" w:space="0" w:color="auto"/>
              <w:left w:val="single" w:sz="4" w:space="0" w:color="auto"/>
              <w:bottom w:val="single" w:sz="4" w:space="0" w:color="auto"/>
              <w:right w:val="single" w:sz="4" w:space="0" w:color="auto"/>
            </w:tcBorders>
            <w:shd w:val="solid" w:color="FFFFFF" w:fill="auto"/>
          </w:tcPr>
          <w:p w14:paraId="70B20742" w14:textId="77777777" w:rsidR="0030643D" w:rsidRPr="00AE0CF5" w:rsidRDefault="0030643D" w:rsidP="0005195A">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CD64C3" w14:textId="77777777" w:rsidR="0030643D" w:rsidRPr="00AE0CF5" w:rsidRDefault="0030643D" w:rsidP="0005195A">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F7B5B" w14:textId="77777777" w:rsidR="0030643D" w:rsidRPr="00AE0CF5" w:rsidRDefault="0030643D" w:rsidP="0005195A">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C4F43" w14:textId="77777777" w:rsidR="0030643D" w:rsidRPr="00AE0CF5" w:rsidRDefault="0030643D" w:rsidP="0005195A">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AB43" w14:textId="77777777" w:rsidR="0030643D" w:rsidRPr="00AE0CF5" w:rsidRDefault="0030643D" w:rsidP="0005195A">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BEEBA" w14:textId="77777777" w:rsidR="0030643D" w:rsidRPr="00AE0CF5" w:rsidRDefault="0030643D" w:rsidP="0005195A">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210B0" w14:textId="77777777" w:rsidR="0030643D" w:rsidRPr="00AE0CF5" w:rsidRDefault="0030643D" w:rsidP="0005195A">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C715D8" w14:textId="77777777" w:rsidR="0030643D" w:rsidRPr="00AE0CF5" w:rsidRDefault="0030643D" w:rsidP="0005195A">
            <w:pPr>
              <w:pStyle w:val="TAC8pt"/>
              <w:rPr>
                <w:rFonts w:ascii="Segoe UI" w:hAnsi="Segoe UI" w:cs="Segoe UI"/>
              </w:rPr>
            </w:pPr>
            <w:r w:rsidRPr="00AE0CF5">
              <w:t>14.0.0</w:t>
            </w:r>
          </w:p>
        </w:tc>
      </w:tr>
      <w:tr w:rsidR="00784D9F" w:rsidRPr="006B0D02" w14:paraId="360F3A94" w14:textId="77777777" w:rsidTr="00A44113">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D84" w14:textId="77777777" w:rsidR="00784D9F" w:rsidRPr="00AE0CF5" w:rsidRDefault="00784D9F" w:rsidP="00784D9F">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B76C22" w14:textId="77777777" w:rsidR="00784D9F" w:rsidRDefault="00784D9F" w:rsidP="00784D9F">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BC45DE" w14:textId="77777777" w:rsidR="00784D9F" w:rsidRDefault="00784D9F" w:rsidP="00784D9F">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1369C" w14:textId="77777777" w:rsidR="00784D9F" w:rsidRDefault="00784D9F" w:rsidP="00784D9F">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8B3F3" w14:textId="77777777" w:rsidR="00784D9F" w:rsidRDefault="00784D9F" w:rsidP="00784D9F">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2A5F" w14:textId="77777777" w:rsidR="00784D9F" w:rsidRDefault="00784D9F" w:rsidP="00784D9F">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426817" w14:textId="77777777" w:rsidR="00784D9F" w:rsidRDefault="00784D9F" w:rsidP="00784D9F">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FEB35" w14:textId="77777777" w:rsidR="00784D9F" w:rsidRDefault="00784D9F" w:rsidP="00784D9F">
            <w:pPr>
              <w:pStyle w:val="TAC8pt"/>
            </w:pPr>
            <w:r>
              <w:t>15.0.0</w:t>
            </w:r>
          </w:p>
        </w:tc>
      </w:tr>
      <w:tr w:rsidR="005D2885" w:rsidRPr="006B0D02" w14:paraId="1E881F53" w14:textId="77777777" w:rsidTr="00C12E5D">
        <w:tc>
          <w:tcPr>
            <w:tcW w:w="800" w:type="dxa"/>
            <w:tcBorders>
              <w:top w:val="single" w:sz="4" w:space="0" w:color="auto"/>
              <w:left w:val="single" w:sz="4" w:space="0" w:color="auto"/>
              <w:bottom w:val="single" w:sz="4" w:space="0" w:color="auto"/>
              <w:right w:val="single" w:sz="4" w:space="0" w:color="auto"/>
            </w:tcBorders>
            <w:shd w:val="solid" w:color="FFFFFF" w:fill="auto"/>
          </w:tcPr>
          <w:p w14:paraId="01471005" w14:textId="77777777" w:rsidR="005D2885" w:rsidRDefault="005D2885" w:rsidP="00784D9F">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E3189" w14:textId="77777777" w:rsidR="005D2885" w:rsidRDefault="00A44113" w:rsidP="00784D9F">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F2492" w14:textId="77777777" w:rsidR="005D2885" w:rsidRDefault="005D2885" w:rsidP="00784D9F">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AC52D" w14:textId="77777777" w:rsidR="005D2885" w:rsidRDefault="005D2885" w:rsidP="00784D9F">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B2020" w14:textId="77777777" w:rsidR="005D2885" w:rsidRDefault="005D2885" w:rsidP="00784D9F">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C17C1" w14:textId="77777777" w:rsidR="005D2885" w:rsidRDefault="005D2885" w:rsidP="00784D9F">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D846CA" w14:textId="77777777" w:rsidR="005D2885" w:rsidRDefault="005D2885" w:rsidP="00784D9F">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0AC8B" w14:textId="77777777" w:rsidR="005D2885" w:rsidRPr="00A44113" w:rsidRDefault="005D2885" w:rsidP="00784D9F">
            <w:pPr>
              <w:pStyle w:val="TAC8pt"/>
              <w:rPr>
                <w:bCs/>
              </w:rPr>
            </w:pPr>
            <w:r w:rsidRPr="00A44113">
              <w:rPr>
                <w:bCs/>
              </w:rPr>
              <w:t>16.0.0</w:t>
            </w:r>
          </w:p>
        </w:tc>
      </w:tr>
      <w:tr w:rsidR="00AF158F" w:rsidRPr="006B0D02" w14:paraId="10B9A6C9" w14:textId="77777777" w:rsidTr="00FD7AC0">
        <w:tc>
          <w:tcPr>
            <w:tcW w:w="800" w:type="dxa"/>
            <w:tcBorders>
              <w:top w:val="single" w:sz="4" w:space="0" w:color="auto"/>
              <w:left w:val="single" w:sz="4" w:space="0" w:color="auto"/>
              <w:bottom w:val="single" w:sz="12" w:space="0" w:color="auto"/>
              <w:right w:val="single" w:sz="4" w:space="0" w:color="auto"/>
            </w:tcBorders>
            <w:shd w:val="solid" w:color="FFFFFF" w:fill="auto"/>
          </w:tcPr>
          <w:p w14:paraId="672669EC" w14:textId="77777777" w:rsidR="00AF158F" w:rsidRDefault="00AF158F" w:rsidP="00AF158F">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7BA7A78" w14:textId="77777777" w:rsidR="00AF158F" w:rsidRDefault="00AF158F" w:rsidP="00AF158F">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57F93179" w14:textId="77777777" w:rsidR="00AF158F" w:rsidRDefault="00AF158F" w:rsidP="00AF158F">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DEBCDAB" w14:textId="77777777" w:rsidR="00AF158F" w:rsidRDefault="00AF158F" w:rsidP="00AF158F">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A3DE360" w14:textId="77777777" w:rsidR="00AF158F" w:rsidRDefault="00AF158F" w:rsidP="00AF158F">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348B3F1" w14:textId="77777777" w:rsidR="00AF158F" w:rsidRDefault="00AF158F" w:rsidP="00AF158F">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372BE4C4" w14:textId="77777777" w:rsidR="00AF158F" w:rsidRDefault="00AF158F" w:rsidP="00AF158F">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9F4003B" w14:textId="77777777" w:rsidR="00AF158F" w:rsidRPr="00A44113" w:rsidRDefault="00AF158F" w:rsidP="00AF158F">
            <w:pPr>
              <w:pStyle w:val="TAC8pt"/>
              <w:rPr>
                <w:bCs/>
              </w:rPr>
            </w:pPr>
            <w:r>
              <w:t>17.0.0</w:t>
            </w:r>
          </w:p>
        </w:tc>
      </w:tr>
      <w:tr w:rsidR="004046D4" w:rsidRPr="006B0D02" w14:paraId="2659A14D" w14:textId="77777777" w:rsidTr="00FD7AC0">
        <w:tc>
          <w:tcPr>
            <w:tcW w:w="800" w:type="dxa"/>
            <w:tcBorders>
              <w:top w:val="single" w:sz="12" w:space="0" w:color="auto"/>
              <w:left w:val="single" w:sz="4" w:space="0" w:color="auto"/>
              <w:bottom w:val="single" w:sz="12" w:space="0" w:color="auto"/>
              <w:right w:val="single" w:sz="4" w:space="0" w:color="auto"/>
            </w:tcBorders>
            <w:shd w:val="solid" w:color="FFFFFF" w:fill="auto"/>
          </w:tcPr>
          <w:p w14:paraId="3D402E35" w14:textId="6766B284" w:rsidR="004046D4" w:rsidRDefault="004046D4" w:rsidP="004046D4">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2398224" w14:textId="205E753C" w:rsidR="004046D4" w:rsidRDefault="004046D4" w:rsidP="004046D4">
            <w:pPr>
              <w:pStyle w:val="TAC8pt"/>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3428594" w14:textId="1E503C01" w:rsidR="004046D4" w:rsidRDefault="004046D4" w:rsidP="004046D4">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3A0B6B30" w14:textId="290D6497" w:rsidR="004046D4" w:rsidRDefault="004046D4" w:rsidP="004046D4">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31BE3E8" w14:textId="755EB5C1" w:rsidR="004046D4" w:rsidRDefault="004046D4" w:rsidP="004046D4">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0032275" w14:textId="5152F9EC" w:rsidR="004046D4" w:rsidRDefault="004046D4" w:rsidP="004046D4">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534DC0EA" w14:textId="0A2C8E27" w:rsidR="004046D4" w:rsidRPr="00D14083" w:rsidRDefault="004046D4" w:rsidP="004046D4">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8EEA5C0" w14:textId="035B9F61" w:rsidR="004046D4" w:rsidRPr="00D14083" w:rsidRDefault="004046D4" w:rsidP="004046D4">
            <w:pPr>
              <w:pStyle w:val="TAC8pt"/>
            </w:pPr>
            <w:r w:rsidRPr="00956B07">
              <w:t>18.0.0</w:t>
            </w:r>
          </w:p>
        </w:tc>
      </w:tr>
      <w:tr w:rsidR="00FD7AC0" w:rsidRPr="006B0D02" w14:paraId="18BF1FEC" w14:textId="77777777" w:rsidTr="00FD7AC0">
        <w:tc>
          <w:tcPr>
            <w:tcW w:w="800" w:type="dxa"/>
            <w:tcBorders>
              <w:top w:val="single" w:sz="12" w:space="0" w:color="auto"/>
              <w:left w:val="single" w:sz="4" w:space="0" w:color="auto"/>
              <w:bottom w:val="single" w:sz="4" w:space="0" w:color="auto"/>
              <w:right w:val="single" w:sz="4" w:space="0" w:color="auto"/>
            </w:tcBorders>
            <w:shd w:val="solid" w:color="FFFFFF" w:fill="auto"/>
          </w:tcPr>
          <w:p w14:paraId="45FDBE74" w14:textId="0B85AA85" w:rsidR="00FD7AC0" w:rsidRDefault="00FD7AC0" w:rsidP="004046D4">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280437B" w14:textId="179609D8" w:rsidR="00FD7AC0" w:rsidRDefault="00FD7AC0" w:rsidP="004046D4">
            <w:pPr>
              <w:pStyle w:val="TAC8pt"/>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7DA98944" w14:textId="04B9670E" w:rsidR="00FD7AC0" w:rsidRDefault="00FD7AC0" w:rsidP="004046D4">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C03EFC2" w14:textId="0D56CF7C" w:rsidR="00FD7AC0" w:rsidRDefault="00FD7AC0" w:rsidP="004046D4">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E11E1A1" w14:textId="45059E3C" w:rsidR="00FD7AC0" w:rsidRDefault="00FD7AC0" w:rsidP="004046D4">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F09DCF1" w14:textId="162D3A85" w:rsidR="00FD7AC0" w:rsidRDefault="00FD7AC0" w:rsidP="004046D4">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786DE256" w14:textId="1AE0FACF" w:rsidR="00FD7AC0" w:rsidRPr="00956B07" w:rsidRDefault="00FD7AC0" w:rsidP="004046D4">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A9106D0" w14:textId="1A44F81B" w:rsidR="00FD7AC0" w:rsidRPr="00FD7AC0" w:rsidRDefault="00FD7AC0" w:rsidP="004046D4">
            <w:pPr>
              <w:pStyle w:val="TAC8pt"/>
              <w:rPr>
                <w:b/>
              </w:rPr>
            </w:pPr>
            <w:r w:rsidRPr="00FD7AC0">
              <w:rPr>
                <w:b/>
              </w:rPr>
              <w:t>19.0.0</w:t>
            </w:r>
          </w:p>
        </w:tc>
      </w:tr>
    </w:tbl>
    <w:p w14:paraId="578DC5B0" w14:textId="77777777" w:rsidR="00BA1314" w:rsidRDefault="00BA1314"/>
    <w:sectPr w:rsidR="00BA1314">
      <w:headerReference w:type="default" r:id="rId15"/>
      <w:footerReference w:type="default" r:id="rId16"/>
      <w:footnotePr>
        <w:numRestart w:val="eachSect"/>
      </w:footnotePr>
      <w:pgSz w:w="11907" w:h="16840" w:code="9"/>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5C308" w14:textId="77777777" w:rsidR="001F2571" w:rsidRDefault="001F2571">
      <w:r>
        <w:separator/>
      </w:r>
    </w:p>
  </w:endnote>
  <w:endnote w:type="continuationSeparator" w:id="0">
    <w:p w14:paraId="070FC1AB" w14:textId="77777777" w:rsidR="001F2571" w:rsidRDefault="001F2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C1141" w14:textId="77777777" w:rsidR="003E328F" w:rsidRDefault="003E32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B0640" w14:textId="77777777" w:rsidR="001F2571" w:rsidRDefault="001F2571">
      <w:r>
        <w:separator/>
      </w:r>
    </w:p>
  </w:footnote>
  <w:footnote w:type="continuationSeparator" w:id="0">
    <w:p w14:paraId="2446B60C" w14:textId="77777777" w:rsidR="001F2571" w:rsidRDefault="001F2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99B33" w14:textId="202D7FB6" w:rsidR="003E328F" w:rsidRDefault="003E328F">
    <w:pPr>
      <w:pStyle w:val="Header"/>
      <w:framePr w:wrap="auto" w:vAnchor="text" w:hAnchor="margin" w:xAlign="right" w:y="1"/>
    </w:pPr>
    <w:r>
      <w:fldChar w:fldCharType="begin"/>
    </w:r>
    <w:r>
      <w:instrText xml:space="preserve"> styleref ZA </w:instrText>
    </w:r>
    <w:r>
      <w:fldChar w:fldCharType="separate"/>
    </w:r>
    <w:r w:rsidR="00FD7AC0">
      <w:t>3GPP TS 25.426 V19.0.0 (2025-09)</w:t>
    </w:r>
    <w:r>
      <w:fldChar w:fldCharType="end"/>
    </w:r>
  </w:p>
  <w:p w14:paraId="7253A0DB" w14:textId="77777777" w:rsidR="003E328F" w:rsidRDefault="003E328F">
    <w:pPr>
      <w:pStyle w:val="Header"/>
      <w:framePr w:wrap="auto" w:vAnchor="text" w:hAnchor="margin" w:xAlign="center" w:y="1"/>
    </w:pPr>
    <w:r>
      <w:fldChar w:fldCharType="begin"/>
    </w:r>
    <w:r>
      <w:instrText xml:space="preserve"> PAGE </w:instrText>
    </w:r>
    <w:r>
      <w:fldChar w:fldCharType="separate"/>
    </w:r>
    <w:r w:rsidR="00784D9F">
      <w:t>13</w:t>
    </w:r>
    <w:r>
      <w:fldChar w:fldCharType="end"/>
    </w:r>
  </w:p>
  <w:p w14:paraId="0D4EEDA5" w14:textId="02B9094B" w:rsidR="003E328F" w:rsidRDefault="003E328F">
    <w:pPr>
      <w:pStyle w:val="Header"/>
      <w:framePr w:wrap="auto" w:vAnchor="text" w:hAnchor="margin" w:y="1"/>
    </w:pPr>
    <w:r>
      <w:fldChar w:fldCharType="begin"/>
    </w:r>
    <w:r>
      <w:instrText xml:space="preserve"> styleref ZGSM </w:instrText>
    </w:r>
    <w:r>
      <w:fldChar w:fldCharType="separate"/>
    </w:r>
    <w:r w:rsidR="00FD7AC0">
      <w:t>Release 19</w:t>
    </w:r>
    <w:r>
      <w:fldChar w:fldCharType="end"/>
    </w:r>
  </w:p>
  <w:p w14:paraId="27FF7EA0" w14:textId="77777777" w:rsidR="003E328F" w:rsidRDefault="003E32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A4EB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72CDA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023D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030B0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BE57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0727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1E86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C12C2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8C9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B08B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92053F8"/>
    <w:multiLevelType w:val="multilevel"/>
    <w:tmpl w:val="F9664F1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1003F74"/>
    <w:multiLevelType w:val="hybridMultilevel"/>
    <w:tmpl w:val="82A2011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1C37A2F"/>
    <w:multiLevelType w:val="hybridMultilevel"/>
    <w:tmpl w:val="87960BC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88A6B3B"/>
    <w:multiLevelType w:val="singleLevel"/>
    <w:tmpl w:val="5716707E"/>
    <w:lvl w:ilvl="0">
      <w:start w:val="5"/>
      <w:numFmt w:val="bullet"/>
      <w:lvlText w:val="-"/>
      <w:lvlJc w:val="left"/>
      <w:pPr>
        <w:tabs>
          <w:tab w:val="num" w:pos="360"/>
        </w:tabs>
        <w:ind w:left="360" w:hanging="360"/>
      </w:pPr>
      <w:rPr>
        <w:rFonts w:hint="default"/>
      </w:rPr>
    </w:lvl>
  </w:abstractNum>
  <w:abstractNum w:abstractNumId="16" w15:restartNumberingAfterBreak="0">
    <w:nsid w:val="5A1E692C"/>
    <w:multiLevelType w:val="multilevel"/>
    <w:tmpl w:val="0C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5DB4498"/>
    <w:multiLevelType w:val="multilevel"/>
    <w:tmpl w:val="57002F08"/>
    <w:lvl w:ilvl="0">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673C332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736413BD"/>
    <w:multiLevelType w:val="multilevel"/>
    <w:tmpl w:val="E2904C84"/>
    <w:lvl w:ilvl="0">
      <w:start w:val="3"/>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487554278">
    <w:abstractNumId w:val="3"/>
  </w:num>
  <w:num w:numId="2" w16cid:durableId="412893787">
    <w:abstractNumId w:val="8"/>
  </w:num>
  <w:num w:numId="3" w16cid:durableId="1561210105">
    <w:abstractNumId w:val="7"/>
  </w:num>
  <w:num w:numId="4" w16cid:durableId="230627579">
    <w:abstractNumId w:val="9"/>
  </w:num>
  <w:num w:numId="5" w16cid:durableId="318271758">
    <w:abstractNumId w:val="6"/>
  </w:num>
  <w:num w:numId="6" w16cid:durableId="1759985076">
    <w:abstractNumId w:val="5"/>
  </w:num>
  <w:num w:numId="7" w16cid:durableId="1351487117">
    <w:abstractNumId w:val="4"/>
  </w:num>
  <w:num w:numId="8" w16cid:durableId="1661424680">
    <w:abstractNumId w:val="19"/>
  </w:num>
  <w:num w:numId="9" w16cid:durableId="1483503295">
    <w:abstractNumId w:val="16"/>
  </w:num>
  <w:num w:numId="10" w16cid:durableId="1349599114">
    <w:abstractNumId w:val="10"/>
  </w:num>
  <w:num w:numId="11" w16cid:durableId="1358509505">
    <w:abstractNumId w:val="15"/>
  </w:num>
  <w:num w:numId="12" w16cid:durableId="1656912720">
    <w:abstractNumId w:val="17"/>
  </w:num>
  <w:num w:numId="13" w16cid:durableId="63571292">
    <w:abstractNumId w:val="12"/>
  </w:num>
  <w:num w:numId="14" w16cid:durableId="1364742736">
    <w:abstractNumId w:val="18"/>
  </w:num>
  <w:num w:numId="15" w16cid:durableId="51426753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771200">
    <w:abstractNumId w:val="2"/>
  </w:num>
  <w:num w:numId="17" w16cid:durableId="1979215426">
    <w:abstractNumId w:val="1"/>
  </w:num>
  <w:num w:numId="18" w16cid:durableId="672220448">
    <w:abstractNumId w:val="0"/>
  </w:num>
  <w:num w:numId="19" w16cid:durableId="357856033">
    <w:abstractNumId w:val="13"/>
  </w:num>
  <w:num w:numId="20" w16cid:durableId="619540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5799A"/>
    <w:rsid w:val="00025DDC"/>
    <w:rsid w:val="0005195A"/>
    <w:rsid w:val="000D45D9"/>
    <w:rsid w:val="0019494E"/>
    <w:rsid w:val="001B5593"/>
    <w:rsid w:val="001F2571"/>
    <w:rsid w:val="00216F85"/>
    <w:rsid w:val="00256C12"/>
    <w:rsid w:val="00270C80"/>
    <w:rsid w:val="002C4229"/>
    <w:rsid w:val="002F3FFB"/>
    <w:rsid w:val="002F7920"/>
    <w:rsid w:val="00302C10"/>
    <w:rsid w:val="0030643D"/>
    <w:rsid w:val="003E328F"/>
    <w:rsid w:val="003F65B2"/>
    <w:rsid w:val="004046D4"/>
    <w:rsid w:val="00434CC4"/>
    <w:rsid w:val="00460414"/>
    <w:rsid w:val="00471F46"/>
    <w:rsid w:val="0049361E"/>
    <w:rsid w:val="004C65F5"/>
    <w:rsid w:val="004C6F7B"/>
    <w:rsid w:val="00524AC2"/>
    <w:rsid w:val="005305AD"/>
    <w:rsid w:val="005475A1"/>
    <w:rsid w:val="005D2885"/>
    <w:rsid w:val="005F2AB8"/>
    <w:rsid w:val="006210E7"/>
    <w:rsid w:val="006216C0"/>
    <w:rsid w:val="00647DC5"/>
    <w:rsid w:val="006820C5"/>
    <w:rsid w:val="006B173E"/>
    <w:rsid w:val="00712B0A"/>
    <w:rsid w:val="007300DB"/>
    <w:rsid w:val="00775512"/>
    <w:rsid w:val="00784D9F"/>
    <w:rsid w:val="007C6BDC"/>
    <w:rsid w:val="007F0622"/>
    <w:rsid w:val="0085799A"/>
    <w:rsid w:val="00892B26"/>
    <w:rsid w:val="009F3E7C"/>
    <w:rsid w:val="00A44113"/>
    <w:rsid w:val="00A96CA6"/>
    <w:rsid w:val="00AE64AC"/>
    <w:rsid w:val="00AF158F"/>
    <w:rsid w:val="00BA1314"/>
    <w:rsid w:val="00BB24C3"/>
    <w:rsid w:val="00C1062D"/>
    <w:rsid w:val="00C12E5D"/>
    <w:rsid w:val="00C1536C"/>
    <w:rsid w:val="00C27A94"/>
    <w:rsid w:val="00CA5843"/>
    <w:rsid w:val="00CD21EE"/>
    <w:rsid w:val="00D14083"/>
    <w:rsid w:val="00D669B4"/>
    <w:rsid w:val="00D92638"/>
    <w:rsid w:val="00E23BC8"/>
    <w:rsid w:val="00E502DA"/>
    <w:rsid w:val="00E51F1F"/>
    <w:rsid w:val="00E943DA"/>
    <w:rsid w:val="00EF075F"/>
    <w:rsid w:val="00FD7AC0"/>
    <w:rsid w:val="00FE3E8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4A2708C8"/>
  <w15:chartTrackingRefBased/>
  <w15:docId w15:val="{D960177F-BF64-40F6-80FA-1AD003C50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58F"/>
    <w:pPr>
      <w:overflowPunct w:val="0"/>
      <w:autoSpaceDE w:val="0"/>
      <w:autoSpaceDN w:val="0"/>
      <w:adjustRightInd w:val="0"/>
      <w:spacing w:after="180"/>
      <w:textAlignment w:val="baseline"/>
    </w:pPr>
  </w:style>
  <w:style w:type="paragraph" w:styleId="Heading1">
    <w:name w:val="heading 1"/>
    <w:next w:val="Normal"/>
    <w:qFormat/>
    <w:rsid w:val="00AF15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F158F"/>
    <w:pPr>
      <w:pBdr>
        <w:top w:val="none" w:sz="0" w:space="0" w:color="auto"/>
      </w:pBdr>
      <w:spacing w:before="180"/>
      <w:outlineLvl w:val="1"/>
    </w:pPr>
    <w:rPr>
      <w:sz w:val="32"/>
    </w:rPr>
  </w:style>
  <w:style w:type="paragraph" w:styleId="Heading3">
    <w:name w:val="heading 3"/>
    <w:basedOn w:val="Heading2"/>
    <w:next w:val="Normal"/>
    <w:qFormat/>
    <w:rsid w:val="00AF158F"/>
    <w:pPr>
      <w:spacing w:before="120"/>
      <w:outlineLvl w:val="2"/>
    </w:pPr>
    <w:rPr>
      <w:sz w:val="28"/>
    </w:rPr>
  </w:style>
  <w:style w:type="paragraph" w:styleId="Heading4">
    <w:name w:val="heading 4"/>
    <w:basedOn w:val="Heading3"/>
    <w:next w:val="Normal"/>
    <w:qFormat/>
    <w:rsid w:val="00AF158F"/>
    <w:pPr>
      <w:ind w:left="1418" w:hanging="1418"/>
      <w:outlineLvl w:val="3"/>
    </w:pPr>
    <w:rPr>
      <w:sz w:val="24"/>
    </w:rPr>
  </w:style>
  <w:style w:type="paragraph" w:styleId="Heading5">
    <w:name w:val="heading 5"/>
    <w:basedOn w:val="Heading4"/>
    <w:next w:val="Normal"/>
    <w:qFormat/>
    <w:rsid w:val="00AF158F"/>
    <w:pPr>
      <w:ind w:left="1701" w:hanging="1701"/>
      <w:outlineLvl w:val="4"/>
    </w:pPr>
    <w:rPr>
      <w:sz w:val="22"/>
    </w:rPr>
  </w:style>
  <w:style w:type="paragraph" w:styleId="Heading6">
    <w:name w:val="heading 6"/>
    <w:basedOn w:val="H6"/>
    <w:next w:val="Normal"/>
    <w:qFormat/>
    <w:rsid w:val="00AF158F"/>
    <w:pPr>
      <w:outlineLvl w:val="5"/>
    </w:pPr>
  </w:style>
  <w:style w:type="paragraph" w:styleId="Heading7">
    <w:name w:val="heading 7"/>
    <w:basedOn w:val="H6"/>
    <w:next w:val="Normal"/>
    <w:qFormat/>
    <w:rsid w:val="00AF158F"/>
    <w:pPr>
      <w:outlineLvl w:val="6"/>
    </w:pPr>
  </w:style>
  <w:style w:type="paragraph" w:styleId="Heading8">
    <w:name w:val="heading 8"/>
    <w:basedOn w:val="Heading1"/>
    <w:next w:val="Normal"/>
    <w:qFormat/>
    <w:rsid w:val="00AF158F"/>
    <w:pPr>
      <w:ind w:left="0" w:firstLine="0"/>
      <w:outlineLvl w:val="7"/>
    </w:pPr>
  </w:style>
  <w:style w:type="paragraph" w:styleId="Heading9">
    <w:name w:val="heading 9"/>
    <w:basedOn w:val="Heading8"/>
    <w:next w:val="Normal"/>
    <w:qFormat/>
    <w:rsid w:val="00AF15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F158F"/>
    <w:pPr>
      <w:ind w:left="1985" w:hanging="1985"/>
      <w:outlineLvl w:val="9"/>
    </w:pPr>
    <w:rPr>
      <w:sz w:val="20"/>
    </w:rPr>
  </w:style>
  <w:style w:type="paragraph" w:styleId="TOC9">
    <w:name w:val="toc 9"/>
    <w:basedOn w:val="TOC8"/>
    <w:semiHidden/>
    <w:rsid w:val="00AF158F"/>
    <w:pPr>
      <w:ind w:left="1418" w:hanging="1418"/>
    </w:pPr>
  </w:style>
  <w:style w:type="paragraph" w:styleId="TOC8">
    <w:name w:val="toc 8"/>
    <w:basedOn w:val="TOC1"/>
    <w:uiPriority w:val="39"/>
    <w:rsid w:val="00AF158F"/>
    <w:pPr>
      <w:spacing w:before="180"/>
      <w:ind w:left="2693" w:hanging="2693"/>
    </w:pPr>
    <w:rPr>
      <w:b/>
    </w:rPr>
  </w:style>
  <w:style w:type="paragraph" w:styleId="TOC1">
    <w:name w:val="toc 1"/>
    <w:uiPriority w:val="39"/>
    <w:rsid w:val="00AF15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AF158F"/>
    <w:pPr>
      <w:keepLines/>
      <w:tabs>
        <w:tab w:val="center" w:pos="4536"/>
        <w:tab w:val="right" w:pos="9072"/>
      </w:tabs>
    </w:pPr>
    <w:rPr>
      <w:noProof/>
    </w:rPr>
  </w:style>
  <w:style w:type="character" w:customStyle="1" w:styleId="ZGSM">
    <w:name w:val="ZGSM"/>
    <w:rsid w:val="00AF158F"/>
  </w:style>
  <w:style w:type="paragraph" w:styleId="Header">
    <w:name w:val="header"/>
    <w:rsid w:val="00AF158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F15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AF158F"/>
    <w:pPr>
      <w:ind w:left="1701" w:hanging="1701"/>
    </w:pPr>
  </w:style>
  <w:style w:type="paragraph" w:styleId="TOC4">
    <w:name w:val="toc 4"/>
    <w:basedOn w:val="TOC3"/>
    <w:semiHidden/>
    <w:rsid w:val="00AF158F"/>
    <w:pPr>
      <w:ind w:left="1418" w:hanging="1418"/>
    </w:pPr>
  </w:style>
  <w:style w:type="paragraph" w:styleId="TOC3">
    <w:name w:val="toc 3"/>
    <w:basedOn w:val="TOC2"/>
    <w:uiPriority w:val="39"/>
    <w:rsid w:val="00AF158F"/>
    <w:pPr>
      <w:ind w:left="1134" w:hanging="1134"/>
    </w:pPr>
  </w:style>
  <w:style w:type="paragraph" w:styleId="TOC2">
    <w:name w:val="toc 2"/>
    <w:basedOn w:val="TOC1"/>
    <w:uiPriority w:val="39"/>
    <w:rsid w:val="00AF158F"/>
    <w:pPr>
      <w:keepNext w:val="0"/>
      <w:spacing w:before="0"/>
      <w:ind w:left="851" w:hanging="851"/>
    </w:pPr>
    <w:rPr>
      <w:sz w:val="20"/>
    </w:rPr>
  </w:style>
  <w:style w:type="paragraph" w:styleId="Index1">
    <w:name w:val="index 1"/>
    <w:basedOn w:val="Normal"/>
    <w:semiHidden/>
    <w:rsid w:val="00AF158F"/>
    <w:pPr>
      <w:keepLines/>
      <w:spacing w:after="0"/>
    </w:pPr>
  </w:style>
  <w:style w:type="paragraph" w:styleId="Index2">
    <w:name w:val="index 2"/>
    <w:basedOn w:val="Index1"/>
    <w:semiHidden/>
    <w:rsid w:val="00AF158F"/>
    <w:pPr>
      <w:ind w:left="284"/>
    </w:pPr>
  </w:style>
  <w:style w:type="paragraph" w:customStyle="1" w:styleId="TT">
    <w:name w:val="TT"/>
    <w:basedOn w:val="Heading1"/>
    <w:next w:val="Normal"/>
    <w:rsid w:val="00AF158F"/>
    <w:pPr>
      <w:outlineLvl w:val="9"/>
    </w:pPr>
  </w:style>
  <w:style w:type="paragraph" w:styleId="Footer">
    <w:name w:val="footer"/>
    <w:basedOn w:val="Header"/>
    <w:rsid w:val="00AF158F"/>
    <w:pPr>
      <w:jc w:val="center"/>
    </w:pPr>
    <w:rPr>
      <w:i/>
    </w:rPr>
  </w:style>
  <w:style w:type="character" w:styleId="FootnoteReference">
    <w:name w:val="footnote reference"/>
    <w:semiHidden/>
    <w:rsid w:val="00AF158F"/>
    <w:rPr>
      <w:b/>
      <w:position w:val="6"/>
      <w:sz w:val="16"/>
    </w:rPr>
  </w:style>
  <w:style w:type="paragraph" w:styleId="FootnoteText">
    <w:name w:val="footnote text"/>
    <w:basedOn w:val="Normal"/>
    <w:semiHidden/>
    <w:rsid w:val="00AF158F"/>
    <w:pPr>
      <w:keepLines/>
      <w:spacing w:after="0"/>
      <w:ind w:left="454" w:hanging="454"/>
    </w:pPr>
    <w:rPr>
      <w:sz w:val="16"/>
    </w:rPr>
  </w:style>
  <w:style w:type="paragraph" w:customStyle="1" w:styleId="NF">
    <w:name w:val="NF"/>
    <w:basedOn w:val="NO"/>
    <w:rsid w:val="00AF158F"/>
    <w:pPr>
      <w:keepNext/>
      <w:spacing w:after="0"/>
    </w:pPr>
    <w:rPr>
      <w:rFonts w:ascii="Arial" w:hAnsi="Arial"/>
      <w:sz w:val="18"/>
    </w:rPr>
  </w:style>
  <w:style w:type="paragraph" w:customStyle="1" w:styleId="NO">
    <w:name w:val="NO"/>
    <w:basedOn w:val="Normal"/>
    <w:rsid w:val="00AF158F"/>
    <w:pPr>
      <w:keepLines/>
      <w:ind w:left="1135" w:hanging="851"/>
    </w:pPr>
  </w:style>
  <w:style w:type="paragraph" w:customStyle="1" w:styleId="PL">
    <w:name w:val="PL"/>
    <w:rsid w:val="00AF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F158F"/>
    <w:pPr>
      <w:jc w:val="right"/>
    </w:pPr>
  </w:style>
  <w:style w:type="paragraph" w:customStyle="1" w:styleId="TAL">
    <w:name w:val="TAL"/>
    <w:basedOn w:val="Normal"/>
    <w:rsid w:val="00AF158F"/>
    <w:pPr>
      <w:keepNext/>
      <w:keepLines/>
      <w:spacing w:after="0"/>
    </w:pPr>
    <w:rPr>
      <w:rFonts w:ascii="Arial" w:hAnsi="Arial"/>
      <w:sz w:val="18"/>
    </w:rPr>
  </w:style>
  <w:style w:type="paragraph" w:styleId="ListNumber2">
    <w:name w:val="List Number 2"/>
    <w:basedOn w:val="ListNumber"/>
    <w:rsid w:val="00AF158F"/>
    <w:pPr>
      <w:ind w:left="851"/>
    </w:pPr>
  </w:style>
  <w:style w:type="paragraph" w:styleId="ListNumber">
    <w:name w:val="List Number"/>
    <w:basedOn w:val="List"/>
    <w:rsid w:val="00AF158F"/>
  </w:style>
  <w:style w:type="paragraph" w:styleId="List">
    <w:name w:val="List"/>
    <w:basedOn w:val="Normal"/>
    <w:rsid w:val="00AF158F"/>
    <w:pPr>
      <w:ind w:left="568" w:hanging="284"/>
    </w:pPr>
  </w:style>
  <w:style w:type="paragraph" w:customStyle="1" w:styleId="TAH">
    <w:name w:val="TAH"/>
    <w:basedOn w:val="TAC"/>
    <w:rsid w:val="00AF158F"/>
    <w:rPr>
      <w:b/>
    </w:rPr>
  </w:style>
  <w:style w:type="paragraph" w:customStyle="1" w:styleId="TAC">
    <w:name w:val="TAC"/>
    <w:basedOn w:val="TAL"/>
    <w:rsid w:val="00AF158F"/>
    <w:pPr>
      <w:jc w:val="center"/>
    </w:pPr>
  </w:style>
  <w:style w:type="paragraph" w:customStyle="1" w:styleId="LD">
    <w:name w:val="LD"/>
    <w:rsid w:val="00AF158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AF158F"/>
    <w:pPr>
      <w:keepLines/>
      <w:ind w:left="1702" w:hanging="1418"/>
    </w:pPr>
  </w:style>
  <w:style w:type="paragraph" w:customStyle="1" w:styleId="FP">
    <w:name w:val="FP"/>
    <w:basedOn w:val="Normal"/>
    <w:rsid w:val="00AF158F"/>
    <w:pPr>
      <w:spacing w:after="0"/>
    </w:pPr>
  </w:style>
  <w:style w:type="paragraph" w:customStyle="1" w:styleId="NW">
    <w:name w:val="NW"/>
    <w:basedOn w:val="NO"/>
    <w:rsid w:val="00AF158F"/>
    <w:pPr>
      <w:spacing w:after="0"/>
    </w:pPr>
  </w:style>
  <w:style w:type="paragraph" w:customStyle="1" w:styleId="EW">
    <w:name w:val="EW"/>
    <w:basedOn w:val="EX"/>
    <w:rsid w:val="00AF158F"/>
    <w:pPr>
      <w:spacing w:after="0"/>
    </w:pPr>
  </w:style>
  <w:style w:type="paragraph" w:customStyle="1" w:styleId="B1">
    <w:name w:val="B1"/>
    <w:basedOn w:val="List"/>
    <w:rsid w:val="00AF158F"/>
  </w:style>
  <w:style w:type="paragraph" w:styleId="TOC6">
    <w:name w:val="toc 6"/>
    <w:basedOn w:val="TOC5"/>
    <w:next w:val="Normal"/>
    <w:semiHidden/>
    <w:rsid w:val="00AF158F"/>
    <w:pPr>
      <w:ind w:left="1985" w:hanging="1985"/>
    </w:pPr>
  </w:style>
  <w:style w:type="paragraph" w:styleId="TOC7">
    <w:name w:val="toc 7"/>
    <w:basedOn w:val="TOC6"/>
    <w:next w:val="Normal"/>
    <w:semiHidden/>
    <w:rsid w:val="00AF158F"/>
    <w:pPr>
      <w:ind w:left="2268" w:hanging="2268"/>
    </w:pPr>
  </w:style>
  <w:style w:type="paragraph" w:styleId="ListBullet2">
    <w:name w:val="List Bullet 2"/>
    <w:basedOn w:val="ListBullet"/>
    <w:rsid w:val="00AF158F"/>
    <w:pPr>
      <w:ind w:left="851"/>
    </w:pPr>
  </w:style>
  <w:style w:type="paragraph" w:styleId="ListBullet">
    <w:name w:val="List Bullet"/>
    <w:basedOn w:val="List"/>
    <w:rsid w:val="00AF158F"/>
  </w:style>
  <w:style w:type="paragraph" w:customStyle="1" w:styleId="EditorsNote">
    <w:name w:val="Editor's Note"/>
    <w:basedOn w:val="NO"/>
    <w:rsid w:val="00AF158F"/>
    <w:rPr>
      <w:color w:val="FF0000"/>
    </w:rPr>
  </w:style>
  <w:style w:type="paragraph" w:customStyle="1" w:styleId="TH">
    <w:name w:val="TH"/>
    <w:basedOn w:val="Normal"/>
    <w:rsid w:val="00AF158F"/>
    <w:pPr>
      <w:keepNext/>
      <w:keepLines/>
      <w:spacing w:before="60"/>
      <w:jc w:val="center"/>
    </w:pPr>
    <w:rPr>
      <w:rFonts w:ascii="Arial" w:hAnsi="Arial"/>
      <w:b/>
    </w:rPr>
  </w:style>
  <w:style w:type="paragraph" w:customStyle="1" w:styleId="ZA">
    <w:name w:val="ZA"/>
    <w:rsid w:val="00AF15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15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F15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F15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F158F"/>
    <w:pPr>
      <w:ind w:left="851" w:hanging="851"/>
    </w:pPr>
  </w:style>
  <w:style w:type="paragraph" w:customStyle="1" w:styleId="ZH">
    <w:name w:val="ZH"/>
    <w:rsid w:val="00AF15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AF158F"/>
    <w:pPr>
      <w:keepNext w:val="0"/>
      <w:spacing w:before="0" w:after="240"/>
    </w:pPr>
  </w:style>
  <w:style w:type="paragraph" w:customStyle="1" w:styleId="ZG">
    <w:name w:val="ZG"/>
    <w:rsid w:val="00AF15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F158F"/>
    <w:pPr>
      <w:ind w:left="1135"/>
    </w:pPr>
  </w:style>
  <w:style w:type="paragraph" w:styleId="List2">
    <w:name w:val="List 2"/>
    <w:basedOn w:val="List"/>
    <w:rsid w:val="00AF158F"/>
    <w:pPr>
      <w:ind w:left="851"/>
    </w:pPr>
  </w:style>
  <w:style w:type="paragraph" w:styleId="List3">
    <w:name w:val="List 3"/>
    <w:basedOn w:val="List2"/>
    <w:rsid w:val="00AF158F"/>
    <w:pPr>
      <w:ind w:left="1135"/>
    </w:pPr>
  </w:style>
  <w:style w:type="paragraph" w:styleId="List4">
    <w:name w:val="List 4"/>
    <w:basedOn w:val="List3"/>
    <w:rsid w:val="00AF158F"/>
    <w:pPr>
      <w:ind w:left="1418"/>
    </w:pPr>
  </w:style>
  <w:style w:type="paragraph" w:styleId="List5">
    <w:name w:val="List 5"/>
    <w:basedOn w:val="List4"/>
    <w:rsid w:val="00AF158F"/>
    <w:pPr>
      <w:ind w:left="1702"/>
    </w:pPr>
  </w:style>
  <w:style w:type="paragraph" w:styleId="ListBullet4">
    <w:name w:val="List Bullet 4"/>
    <w:basedOn w:val="ListBullet3"/>
    <w:rsid w:val="00AF158F"/>
    <w:pPr>
      <w:ind w:left="1418"/>
    </w:pPr>
  </w:style>
  <w:style w:type="paragraph" w:styleId="ListBullet5">
    <w:name w:val="List Bullet 5"/>
    <w:basedOn w:val="ListBullet4"/>
    <w:rsid w:val="00AF158F"/>
    <w:pPr>
      <w:ind w:left="1702"/>
    </w:pPr>
  </w:style>
  <w:style w:type="paragraph" w:customStyle="1" w:styleId="B2">
    <w:name w:val="B2"/>
    <w:basedOn w:val="List2"/>
    <w:rsid w:val="00AF158F"/>
  </w:style>
  <w:style w:type="paragraph" w:customStyle="1" w:styleId="B3">
    <w:name w:val="B3"/>
    <w:basedOn w:val="List3"/>
    <w:rsid w:val="00AF158F"/>
  </w:style>
  <w:style w:type="paragraph" w:customStyle="1" w:styleId="B4">
    <w:name w:val="B4"/>
    <w:basedOn w:val="List4"/>
    <w:rsid w:val="00AF158F"/>
  </w:style>
  <w:style w:type="paragraph" w:customStyle="1" w:styleId="B5">
    <w:name w:val="B5"/>
    <w:basedOn w:val="List5"/>
    <w:rsid w:val="00AF158F"/>
  </w:style>
  <w:style w:type="paragraph" w:customStyle="1" w:styleId="ZTD">
    <w:name w:val="ZTD"/>
    <w:basedOn w:val="ZB"/>
    <w:rsid w:val="00AF158F"/>
    <w:pPr>
      <w:framePr w:hRule="auto" w:wrap="notBeside" w:y="852"/>
    </w:pPr>
    <w:rPr>
      <w:i w:val="0"/>
      <w:sz w:val="40"/>
    </w:rPr>
  </w:style>
  <w:style w:type="paragraph" w:customStyle="1" w:styleId="ZV">
    <w:name w:val="ZV"/>
    <w:basedOn w:val="ZU"/>
    <w:rsid w:val="00AF158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
    <w:name w:val="Body Text"/>
    <w:basedOn w:val="Normal"/>
  </w:style>
  <w:style w:type="character" w:customStyle="1" w:styleId="Guidance">
    <w:name w:val="Guidance"/>
    <w:rPr>
      <w:i/>
      <w:color w:val="0000FF"/>
    </w:rPr>
  </w:style>
  <w:style w:type="paragraph" w:customStyle="1" w:styleId="Comment">
    <w:name w:val="Comment"/>
    <w:basedOn w:val="BodyText"/>
    <w:next w:val="BodyText"/>
    <w:pPr>
      <w:widowControl w:val="0"/>
      <w:spacing w:after="120"/>
    </w:pPr>
    <w:rPr>
      <w:i/>
      <w:lang w:val="en-US"/>
    </w:rPr>
  </w:style>
  <w:style w:type="paragraph" w:styleId="BalloonText">
    <w:name w:val="Balloon Text"/>
    <w:basedOn w:val="Normal"/>
    <w:semiHidden/>
    <w:rPr>
      <w:rFonts w:ascii="Tahoma" w:hAnsi="Tahoma" w:cs="Tahoma"/>
      <w:sz w:val="16"/>
      <w:szCs w:val="16"/>
    </w:rPr>
  </w:style>
  <w:style w:type="paragraph" w:styleId="BodyText2">
    <w:name w:val="Body Text 2"/>
    <w:basedOn w:val="Normal"/>
    <w:pPr>
      <w:jc w:val="both"/>
    </w:pPr>
  </w:style>
  <w:style w:type="paragraph" w:styleId="Caption">
    <w:name w:val="caption"/>
    <w:basedOn w:val="Normal"/>
    <w:next w:val="Normal"/>
    <w:qFormat/>
    <w:pPr>
      <w:spacing w:before="120" w:after="120"/>
      <w:ind w:left="1276" w:firstLine="1298"/>
    </w:pPr>
    <w:rPr>
      <w:rFonts w:ascii="Arial" w:hAnsi="Arial"/>
      <w:sz w:val="22"/>
      <w:lang w:val="en-US"/>
    </w:rPr>
  </w:style>
  <w:style w:type="paragraph" w:customStyle="1" w:styleId="TAC8pt">
    <w:name w:val="TAC + 8 pt"/>
    <w:basedOn w:val="TAC"/>
    <w:rsid w:val="0030643D"/>
    <w:rPr>
      <w:rFonts w:cs="Arial"/>
      <w:sz w:val="16"/>
      <w:szCs w:val="16"/>
      <w:shd w:val="clear" w:color="auto" w:fill="FFFFFF"/>
    </w:rPr>
  </w:style>
  <w:style w:type="paragraph" w:styleId="BodyTextIndent">
    <w:name w:val="Body Text Indent"/>
    <w:basedOn w:val="Normal"/>
    <w:pPr>
      <w:tabs>
        <w:tab w:val="left" w:pos="426"/>
      </w:tabs>
      <w:ind w:left="568" w:hanging="568"/>
    </w:pPr>
  </w:style>
  <w:style w:type="character" w:styleId="Hyperlink">
    <w:name w:val="Hyperlink"/>
    <w:rPr>
      <w:color w:val="0000FF"/>
      <w:u w:val="single"/>
    </w:rPr>
  </w:style>
  <w:style w:type="paragraph" w:styleId="BodyText3">
    <w:name w:val="Body Text 3"/>
    <w:basedOn w:val="Normal"/>
    <w:pPr>
      <w:jc w:val="both"/>
    </w:p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tabs>
        <w:tab w:val="clear" w:pos="426"/>
      </w:tabs>
      <w:spacing w:after="120"/>
      <w:ind w:left="283"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FollowedHyperlink">
    <w:name w:val="FollowedHyperlink"/>
    <w:rPr>
      <w:color w:val="800080"/>
      <w:u w:val="single"/>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16"/>
      </w:numPr>
    </w:pPr>
  </w:style>
  <w:style w:type="paragraph" w:styleId="ListNumber4">
    <w:name w:val="List Number 4"/>
    <w:basedOn w:val="Normal"/>
    <w:pPr>
      <w:numPr>
        <w:numId w:val="17"/>
      </w:numPr>
    </w:pPr>
  </w:style>
  <w:style w:type="paragraph" w:styleId="ListNumber5">
    <w:name w:val="List Number 5"/>
    <w:basedOn w:val="Normal"/>
    <w:pPr>
      <w:numPr>
        <w:numId w:val="1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L8pt">
    <w:name w:val="TAL + 8 pt"/>
    <w:basedOn w:val="TAL"/>
    <w:rsid w:val="0030643D"/>
    <w:rPr>
      <w:rFonts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13</Pages>
  <Words>3229</Words>
  <Characters>17442</Characters>
  <Application>Microsoft Office Word</Application>
  <DocSecurity>0</DocSecurity>
  <Lines>459</Lines>
  <Paragraphs>375</Paragraphs>
  <ScaleCrop>false</ScaleCrop>
  <HeadingPairs>
    <vt:vector size="2" baseType="variant">
      <vt:variant>
        <vt:lpstr>Title</vt:lpstr>
      </vt:variant>
      <vt:variant>
        <vt:i4>1</vt:i4>
      </vt:variant>
    </vt:vector>
  </HeadingPairs>
  <TitlesOfParts>
    <vt:vector size="1" baseType="lpstr">
      <vt:lpstr>3GPP TS 25.426</vt:lpstr>
    </vt:vector>
  </TitlesOfParts>
  <Manager/>
  <Company/>
  <LinksUpToDate>false</LinksUpToDate>
  <CharactersWithSpaces>20296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25.426</dc:title>
  <dc:subject>UTRAN Iur and Iub interface data transport &amp; transport signalling for DCH data streams (Release 19)</dc:subject>
  <dc:creator>MCC Support</dc:creator>
  <cp:keywords/>
  <dc:description/>
  <cp:lastModifiedBy>Rapp</cp:lastModifiedBy>
  <cp:revision>2</cp:revision>
  <cp:lastPrinted>2000-04-04T10:03:00Z</cp:lastPrinted>
  <dcterms:created xsi:type="dcterms:W3CDTF">2025-09-23T12:38:00Z</dcterms:created>
  <dcterms:modified xsi:type="dcterms:W3CDTF">2025-09-23T12:38:00Z</dcterms:modified>
</cp:coreProperties>
</file>