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0F36FF" w14:textId="1D7C0F1F" w:rsidR="009B58F5" w:rsidRPr="00B266B0" w:rsidRDefault="009B58F5" w:rsidP="009B58F5">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C2186B">
        <w:rPr>
          <w:bCs/>
          <w:noProof w:val="0"/>
          <w:sz w:val="24"/>
          <w:szCs w:val="24"/>
        </w:rPr>
        <w:t>704329</w:t>
      </w:r>
    </w:p>
    <w:p w14:paraId="6DBD84F7" w14:textId="77777777" w:rsidR="009B58F5" w:rsidRPr="00B266B0" w:rsidRDefault="009B58F5" w:rsidP="009B58F5">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p>
    <w:p w14:paraId="10B2F4A1" w14:textId="77777777" w:rsidR="00CD4C7B" w:rsidRPr="00B266B0" w:rsidRDefault="00CD4C7B" w:rsidP="00CD4C7B">
      <w:pPr>
        <w:pStyle w:val="Header"/>
        <w:rPr>
          <w:bCs/>
          <w:noProof w:val="0"/>
          <w:sz w:val="24"/>
        </w:rPr>
      </w:pPr>
    </w:p>
    <w:p w14:paraId="3C5F7A10" w14:textId="77777777" w:rsidR="00CD4C7B" w:rsidRPr="00B266B0" w:rsidRDefault="00CD4C7B" w:rsidP="00CD4C7B">
      <w:pPr>
        <w:pStyle w:val="Header"/>
        <w:rPr>
          <w:bCs/>
          <w:noProof w:val="0"/>
          <w:sz w:val="24"/>
        </w:rPr>
      </w:pPr>
    </w:p>
    <w:p w14:paraId="35DA8CC8" w14:textId="5ABC10D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513E">
        <w:rPr>
          <w:rFonts w:cs="Arial"/>
          <w:b/>
          <w:bCs/>
          <w:sz w:val="24"/>
          <w:lang w:eastAsia="ja-JP"/>
        </w:rPr>
        <w:t>9.1.2.3</w:t>
      </w:r>
    </w:p>
    <w:p w14:paraId="1C57ADC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AB15119" w14:textId="515129A0" w:rsidR="00CD4C7B" w:rsidRPr="00201599" w:rsidRDefault="00CD4C7B" w:rsidP="00CD4C7B">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60513E">
        <w:rPr>
          <w:rFonts w:ascii="Arial" w:hAnsi="Arial" w:cs="Arial"/>
          <w:b/>
          <w:bCs/>
          <w:sz w:val="24"/>
        </w:rPr>
        <w:t xml:space="preserve">Data lossless path switch </w:t>
      </w:r>
    </w:p>
    <w:p w14:paraId="2F812EAF"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01599" w:rsidRPr="00201599">
        <w:rPr>
          <w:rFonts w:ascii="Arial" w:hAnsi="Arial" w:cs="Arial"/>
          <w:b/>
          <w:bCs/>
          <w:sz w:val="24"/>
        </w:rPr>
        <w:t>FS_feD2D_IoT_relay_wearable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201599">
        <w:rPr>
          <w:rFonts w:ascii="Arial" w:hAnsi="Arial" w:cs="Arial"/>
          <w:b/>
          <w:bCs/>
          <w:sz w:val="24"/>
        </w:rPr>
        <w:t>15</w:t>
      </w:r>
    </w:p>
    <w:p w14:paraId="09E8BA0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03673B1" w14:textId="77777777" w:rsidR="00CD4C7B" w:rsidRPr="006E13D1" w:rsidRDefault="00CD4C7B" w:rsidP="00CD4C7B">
      <w:pPr>
        <w:pStyle w:val="Heading1"/>
      </w:pPr>
      <w:r w:rsidRPr="006E13D1">
        <w:t>1</w:t>
      </w:r>
      <w:r w:rsidRPr="006E13D1">
        <w:tab/>
      </w:r>
      <w:r w:rsidR="0056573F">
        <w:t>Introduction</w:t>
      </w:r>
    </w:p>
    <w:p w14:paraId="514C5772" w14:textId="77777777" w:rsidR="005476E2" w:rsidRDefault="005476E2" w:rsidP="00CD4C7B">
      <w:pPr>
        <w:rPr>
          <w:noProof/>
          <w:lang w:val="en-US" w:eastAsia="pl-PL"/>
        </w:rPr>
      </w:pPr>
      <w:r>
        <w:t>Service continuity requirement is captured in</w:t>
      </w:r>
      <w:r w:rsidR="006A71B2">
        <w:t xml:space="preserve"> TR 36.746 [1]:</w:t>
      </w:r>
      <w:r w:rsidRPr="005476E2">
        <w:rPr>
          <w:noProof/>
          <w:lang w:val="en-US" w:eastAsia="pl-PL"/>
        </w:rPr>
        <w:t xml:space="preserve"> </w:t>
      </w:r>
    </w:p>
    <w:p w14:paraId="3B55C11B" w14:textId="78C39A82" w:rsidR="003E0CFF" w:rsidRDefault="005476E2" w:rsidP="00CD4C7B">
      <w:r>
        <w:rPr>
          <w:noProof/>
          <w:lang w:val="pl-PL" w:eastAsia="pl-PL"/>
        </w:rPr>
        <mc:AlternateContent>
          <mc:Choice Requires="wps">
            <w:drawing>
              <wp:inline distT="0" distB="0" distL="0" distR="0" wp14:anchorId="1546B64F" wp14:editId="6284CEEE">
                <wp:extent cx="5840083" cy="1404620"/>
                <wp:effectExtent l="0" t="0" r="27940" b="2286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0083" cy="1404620"/>
                        </a:xfrm>
                        <a:prstGeom prst="rect">
                          <a:avLst/>
                        </a:prstGeom>
                        <a:solidFill>
                          <a:srgbClr val="FFFFFF"/>
                        </a:solidFill>
                        <a:ln w="9525">
                          <a:solidFill>
                            <a:srgbClr val="000000"/>
                          </a:solidFill>
                          <a:miter lim="800000"/>
                          <a:headEnd/>
                          <a:tailEnd/>
                        </a:ln>
                      </wps:spPr>
                      <wps:txbx>
                        <w:txbxContent>
                          <w:p w14:paraId="3A8FF304" w14:textId="77777777" w:rsidR="006E42F8" w:rsidRPr="006E42F8" w:rsidRDefault="006E42F8" w:rsidP="006E42F8">
                            <w:pPr>
                              <w:keepNext/>
                              <w:keepLines/>
                              <w:spacing w:before="120"/>
                              <w:ind w:left="864" w:hanging="864"/>
                              <w:outlineLvl w:val="3"/>
                              <w:rPr>
                                <w:rFonts w:ascii="Arial" w:eastAsia="SimSun" w:hAnsi="Arial"/>
                                <w:sz w:val="24"/>
                              </w:rPr>
                            </w:pPr>
                            <w:bookmarkStart w:id="1" w:name="_Toc480184038"/>
                            <w:r w:rsidRPr="006E42F8">
                              <w:rPr>
                                <w:rFonts w:ascii="Arial" w:eastAsia="SimSun" w:hAnsi="Arial"/>
                                <w:sz w:val="24"/>
                              </w:rPr>
                              <w:t>4.2.1.8</w:t>
                            </w:r>
                            <w:r w:rsidRPr="006E42F8">
                              <w:rPr>
                                <w:rFonts w:ascii="Arial" w:eastAsia="SimSun" w:hAnsi="Arial"/>
                                <w:sz w:val="24"/>
                              </w:rPr>
                              <w:tab/>
                              <w:t>Requirement 8 – Service continuity</w:t>
                            </w:r>
                            <w:bookmarkEnd w:id="1"/>
                          </w:p>
                          <w:p w14:paraId="3F6AC408" w14:textId="77777777" w:rsidR="006E42F8" w:rsidRPr="006E42F8" w:rsidRDefault="006E42F8" w:rsidP="006E42F8">
                            <w:pPr>
                              <w:rPr>
                                <w:rFonts w:eastAsia="SimSun"/>
                              </w:rPr>
                            </w:pPr>
                            <w:r w:rsidRPr="006E42F8">
                              <w:rPr>
                                <w:rFonts w:eastAsia="SimSun"/>
                              </w:rPr>
                              <w:t>The relay solution shall support service continuity w</w:t>
                            </w:r>
                            <w:r w:rsidRPr="006E42F8">
                              <w:rPr>
                                <w:rFonts w:eastAsia="SimSun" w:hint="eastAsia"/>
                              </w:rPr>
                              <w:t xml:space="preserve">hen </w:t>
                            </w:r>
                            <w:r w:rsidRPr="006E42F8">
                              <w:rPr>
                                <w:rFonts w:eastAsia="SimSun"/>
                              </w:rPr>
                              <w:t xml:space="preserve">the evolved ProSe Remote UE </w:t>
                            </w:r>
                            <w:r w:rsidRPr="006E42F8">
                              <w:rPr>
                                <w:rFonts w:eastAsia="SimSun" w:hint="eastAsia"/>
                              </w:rPr>
                              <w:t>selects or switches its path between Uu and PC5</w:t>
                            </w:r>
                            <w:r w:rsidRPr="006E42F8">
                              <w:rPr>
                                <w:rFonts w:eastAsia="SimSun"/>
                              </w:rPr>
                              <w:t xml:space="preserve">. Following service continuity scenarios are considered in this study with a lower priority compared to the </w:t>
                            </w:r>
                            <w:r w:rsidRPr="006E42F8">
                              <w:rPr>
                                <w:rFonts w:eastAsia="SimSun" w:hint="eastAsia"/>
                              </w:rPr>
                              <w:t>path</w:t>
                            </w:r>
                            <w:r w:rsidRPr="006E42F8">
                              <w:rPr>
                                <w:rFonts w:eastAsia="SimSun"/>
                              </w:rPr>
                              <w:t xml:space="preserve"> switch</w:t>
                            </w:r>
                            <w:r w:rsidRPr="006E42F8">
                              <w:rPr>
                                <w:rFonts w:eastAsia="SimSun" w:hint="eastAsia"/>
                              </w:rPr>
                              <w:t xml:space="preserve"> between Uu and PC5</w:t>
                            </w:r>
                            <w:r w:rsidRPr="006E42F8">
                              <w:rPr>
                                <w:rFonts w:eastAsia="SimSun"/>
                              </w:rPr>
                              <w:t>:</w:t>
                            </w:r>
                          </w:p>
                          <w:p w14:paraId="7DEF501A" w14:textId="77777777" w:rsidR="006E42F8" w:rsidRPr="006E42F8" w:rsidRDefault="006E42F8" w:rsidP="006E42F8">
                            <w:pPr>
                              <w:overflowPunct w:val="0"/>
                              <w:autoSpaceDE w:val="0"/>
                              <w:autoSpaceDN w:val="0"/>
                              <w:adjustRightInd w:val="0"/>
                              <w:ind w:left="568" w:hanging="284"/>
                              <w:textAlignment w:val="baseline"/>
                              <w:rPr>
                                <w:rFonts w:eastAsia="Malgun Gothic"/>
                              </w:rPr>
                            </w:pPr>
                            <w:r w:rsidRPr="006E42F8">
                              <w:rPr>
                                <w:rFonts w:eastAsia="Malgun Gothic"/>
                              </w:rPr>
                              <w:t>-</w:t>
                            </w:r>
                            <w:r w:rsidRPr="006E42F8">
                              <w:rPr>
                                <w:rFonts w:eastAsia="Malgun Gothic"/>
                              </w:rPr>
                              <w:tab/>
                              <w:t>service continuity among different evolved ProSe UE-to-Network Relay UEs (i.e. reselection of evolved ProSe UE-to-Network Relay UE) for PC5 and non-3GPP access;</w:t>
                            </w:r>
                          </w:p>
                          <w:p w14:paraId="60E0F68C" w14:textId="77777777" w:rsidR="006E42F8" w:rsidRPr="006E42F8" w:rsidRDefault="006E42F8" w:rsidP="006E42F8">
                            <w:pPr>
                              <w:overflowPunct w:val="0"/>
                              <w:autoSpaceDE w:val="0"/>
                              <w:autoSpaceDN w:val="0"/>
                              <w:adjustRightInd w:val="0"/>
                              <w:ind w:left="568" w:hanging="284"/>
                              <w:textAlignment w:val="baseline"/>
                              <w:rPr>
                                <w:rFonts w:eastAsia="Malgun Gothic"/>
                              </w:rPr>
                            </w:pPr>
                            <w:r w:rsidRPr="006E42F8">
                              <w:rPr>
                                <w:rFonts w:eastAsia="Malgun Gothic"/>
                              </w:rPr>
                              <w:t>-</w:t>
                            </w:r>
                            <w:r w:rsidRPr="006E42F8">
                              <w:rPr>
                                <w:rFonts w:eastAsia="Malgun Gothic"/>
                              </w:rPr>
                              <w:tab/>
                              <w:t xml:space="preserve">service continuity for the switching scenario between direct 3GPP connection and indirect non-3GPP connection. </w:t>
                            </w:r>
                          </w:p>
                          <w:p w14:paraId="62522201" w14:textId="25690DDB" w:rsidR="005476E2" w:rsidRDefault="006E42F8" w:rsidP="006E42F8">
                            <w:pPr>
                              <w:pStyle w:val="EditorsNote"/>
                              <w:ind w:left="0" w:firstLine="0"/>
                            </w:pPr>
                            <w:r w:rsidRPr="006E42F8">
                              <w:rPr>
                                <w:rFonts w:eastAsia="SimSun"/>
                                <w:color w:val="auto"/>
                              </w:rPr>
                              <w:t xml:space="preserve">The service continuity of switching from PC5 to non-3GPP access (and vice versa) within the same </w:t>
                            </w:r>
                            <w:r>
                              <w:rPr>
                                <w:rFonts w:eastAsia="SimSun"/>
                                <w:color w:val="auto"/>
                              </w:rPr>
                              <w:t xml:space="preserve">evolved </w:t>
                            </w:r>
                            <w:r w:rsidRPr="006E42F8">
                              <w:rPr>
                                <w:rFonts w:eastAsia="SimSun"/>
                                <w:color w:val="auto"/>
                              </w:rPr>
                              <w:t xml:space="preserve">ProSe UE-to-Network Relay UE or switching from non-3GPP </w:t>
                            </w:r>
                            <w:r w:rsidRPr="006E42F8">
                              <w:rPr>
                                <w:rFonts w:eastAsia="SimSun" w:hint="eastAsia"/>
                                <w:color w:val="auto"/>
                                <w:lang w:eastAsia="zh-CN"/>
                              </w:rPr>
                              <w:t xml:space="preserve">access </w:t>
                            </w:r>
                            <w:r w:rsidRPr="006E42F8">
                              <w:rPr>
                                <w:rFonts w:eastAsia="SimSun"/>
                                <w:color w:val="auto"/>
                              </w:rPr>
                              <w:t>to</w:t>
                            </w:r>
                            <w:r w:rsidRPr="006E42F8">
                              <w:rPr>
                                <w:rFonts w:eastAsia="SimSun" w:hint="eastAsia"/>
                                <w:color w:val="auto"/>
                                <w:lang w:eastAsia="zh-CN"/>
                              </w:rPr>
                              <w:t xml:space="preserve"> another</w:t>
                            </w:r>
                            <w:r w:rsidRPr="006E42F8">
                              <w:rPr>
                                <w:rFonts w:eastAsia="SimSun"/>
                                <w:color w:val="auto"/>
                              </w:rPr>
                              <w:t xml:space="preserve"> non-3GPP</w:t>
                            </w:r>
                            <w:r w:rsidRPr="006E42F8">
                              <w:rPr>
                                <w:rFonts w:eastAsia="SimSun" w:hint="eastAsia"/>
                                <w:color w:val="auto"/>
                                <w:lang w:eastAsia="zh-CN"/>
                              </w:rPr>
                              <w:t xml:space="preserve"> access</w:t>
                            </w:r>
                            <w:r w:rsidRPr="006E42F8">
                              <w:rPr>
                                <w:rFonts w:eastAsia="SimSun"/>
                                <w:color w:val="auto"/>
                              </w:rPr>
                              <w:t xml:space="preserve"> is not studied as part of this study. The service continuity of the evolved ProSe Remote UE and the evolved ProSe UE-to-Network Relay UE moving together from one cell to another cell is supported in this study.</w:t>
                            </w:r>
                          </w:p>
                        </w:txbxContent>
                      </wps:txbx>
                      <wps:bodyPr rot="0" vert="horz" wrap="square" lIns="91440" tIns="45720" rIns="91440" bIns="45720" anchor="t" anchorCtr="0">
                        <a:spAutoFit/>
                      </wps:bodyPr>
                    </wps:wsp>
                  </a:graphicData>
                </a:graphic>
              </wp:inline>
            </w:drawing>
          </mc:Choice>
          <mc:Fallback>
            <w:pict>
              <v:shapetype w14:anchorId="1546B64F" id="_x0000_t202" coordsize="21600,21600" o:spt="202" path="m,l,21600r21600,l21600,xe">
                <v:stroke joinstyle="miter"/>
                <v:path gradientshapeok="t" o:connecttype="rect"/>
              </v:shapetype>
              <v:shape id="Text Box 2" o:spid="_x0000_s1026" type="#_x0000_t202" style="width:45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">
                <v:textbox style="mso-fit-shape-to-text:t">
                  <w:txbxContent>
                    <w:p w14:paraId="3A8FF304" w14:textId="77777777" w:rsidR="006E42F8" w:rsidRPr="006E42F8" w:rsidRDefault="006E42F8" w:rsidP="006E42F8">
                      <w:pPr>
                        <w:keepNext/>
                        <w:keepLines/>
                        <w:spacing w:before="120"/>
                        <w:ind w:left="864" w:hanging="864"/>
                        <w:outlineLvl w:val="3"/>
                        <w:rPr>
                          <w:rFonts w:ascii="Arial" w:eastAsia="SimSun" w:hAnsi="Arial"/>
                          <w:sz w:val="24"/>
                        </w:rPr>
                      </w:pPr>
                      <w:bookmarkStart w:id="2" w:name="_Toc480184038"/>
                      <w:r w:rsidRPr="006E42F8">
                        <w:rPr>
                          <w:rFonts w:ascii="Arial" w:eastAsia="SimSun" w:hAnsi="Arial"/>
                          <w:sz w:val="24"/>
                        </w:rPr>
                        <w:t>4.2.1.8</w:t>
                      </w:r>
                      <w:r w:rsidRPr="006E42F8">
                        <w:rPr>
                          <w:rFonts w:ascii="Arial" w:eastAsia="SimSun" w:hAnsi="Arial"/>
                          <w:sz w:val="24"/>
                        </w:rPr>
                        <w:tab/>
                        <w:t>Requirement 8 – Service continuity</w:t>
                      </w:r>
                      <w:bookmarkEnd w:id="2"/>
                    </w:p>
                    <w:p w14:paraId="3F6AC408" w14:textId="77777777" w:rsidR="006E42F8" w:rsidRPr="006E42F8" w:rsidRDefault="006E42F8" w:rsidP="006E42F8">
                      <w:pPr>
                        <w:rPr>
                          <w:rFonts w:eastAsia="SimSun"/>
                        </w:rPr>
                      </w:pPr>
                      <w:r w:rsidRPr="006E42F8">
                        <w:rPr>
                          <w:rFonts w:eastAsia="SimSun"/>
                        </w:rPr>
                        <w:t>The relay solution shall support service continuity w</w:t>
                      </w:r>
                      <w:r w:rsidRPr="006E42F8">
                        <w:rPr>
                          <w:rFonts w:eastAsia="SimSun" w:hint="eastAsia"/>
                        </w:rPr>
                        <w:t xml:space="preserve">hen </w:t>
                      </w:r>
                      <w:r w:rsidRPr="006E42F8">
                        <w:rPr>
                          <w:rFonts w:eastAsia="SimSun"/>
                        </w:rPr>
                        <w:t xml:space="preserve">the evolved ProSe Remote UE </w:t>
                      </w:r>
                      <w:r w:rsidRPr="006E42F8">
                        <w:rPr>
                          <w:rFonts w:eastAsia="SimSun" w:hint="eastAsia"/>
                        </w:rPr>
                        <w:t>selects or switches its path between Uu and PC5</w:t>
                      </w:r>
                      <w:r w:rsidRPr="006E42F8">
                        <w:rPr>
                          <w:rFonts w:eastAsia="SimSun"/>
                        </w:rPr>
                        <w:t xml:space="preserve">. Following service continuity scenarios are considered in this study with a lower priority compared to the </w:t>
                      </w:r>
                      <w:r w:rsidRPr="006E42F8">
                        <w:rPr>
                          <w:rFonts w:eastAsia="SimSun" w:hint="eastAsia"/>
                        </w:rPr>
                        <w:t>path</w:t>
                      </w:r>
                      <w:r w:rsidRPr="006E42F8">
                        <w:rPr>
                          <w:rFonts w:eastAsia="SimSun"/>
                        </w:rPr>
                        <w:t xml:space="preserve"> switch</w:t>
                      </w:r>
                      <w:r w:rsidRPr="006E42F8">
                        <w:rPr>
                          <w:rFonts w:eastAsia="SimSun" w:hint="eastAsia"/>
                        </w:rPr>
                        <w:t xml:space="preserve"> between Uu and PC5</w:t>
                      </w:r>
                      <w:r w:rsidRPr="006E42F8">
                        <w:rPr>
                          <w:rFonts w:eastAsia="SimSun"/>
                        </w:rPr>
                        <w:t>:</w:t>
                      </w:r>
                    </w:p>
                    <w:p w14:paraId="7DEF501A" w14:textId="77777777" w:rsidR="006E42F8" w:rsidRPr="006E42F8" w:rsidRDefault="006E42F8" w:rsidP="006E42F8">
                      <w:pPr>
                        <w:overflowPunct w:val="0"/>
                        <w:autoSpaceDE w:val="0"/>
                        <w:autoSpaceDN w:val="0"/>
                        <w:adjustRightInd w:val="0"/>
                        <w:ind w:left="568" w:hanging="284"/>
                        <w:textAlignment w:val="baseline"/>
                        <w:rPr>
                          <w:rFonts w:eastAsia="Malgun Gothic"/>
                        </w:rPr>
                      </w:pPr>
                      <w:r w:rsidRPr="006E42F8">
                        <w:rPr>
                          <w:rFonts w:eastAsia="Malgun Gothic"/>
                        </w:rPr>
                        <w:t>-</w:t>
                      </w:r>
                      <w:r w:rsidRPr="006E42F8">
                        <w:rPr>
                          <w:rFonts w:eastAsia="Malgun Gothic"/>
                        </w:rPr>
                        <w:tab/>
                        <w:t>service continuity among different evolved ProSe UE-to-Network Relay UEs (i.e. reselection of evolved ProSe UE-to-Network Relay UE) for PC5 and non-3GPP access;</w:t>
                      </w:r>
                    </w:p>
                    <w:p w14:paraId="60E0F68C" w14:textId="77777777" w:rsidR="006E42F8" w:rsidRPr="006E42F8" w:rsidRDefault="006E42F8" w:rsidP="006E42F8">
                      <w:pPr>
                        <w:overflowPunct w:val="0"/>
                        <w:autoSpaceDE w:val="0"/>
                        <w:autoSpaceDN w:val="0"/>
                        <w:adjustRightInd w:val="0"/>
                        <w:ind w:left="568" w:hanging="284"/>
                        <w:textAlignment w:val="baseline"/>
                        <w:rPr>
                          <w:rFonts w:eastAsia="Malgun Gothic"/>
                        </w:rPr>
                      </w:pPr>
                      <w:r w:rsidRPr="006E42F8">
                        <w:rPr>
                          <w:rFonts w:eastAsia="Malgun Gothic"/>
                        </w:rPr>
                        <w:t>-</w:t>
                      </w:r>
                      <w:r w:rsidRPr="006E42F8">
                        <w:rPr>
                          <w:rFonts w:eastAsia="Malgun Gothic"/>
                        </w:rPr>
                        <w:tab/>
                        <w:t xml:space="preserve">service continuity for the switching scenario between direct 3GPP connection and indirect non-3GPP connection. </w:t>
                      </w:r>
                    </w:p>
                    <w:p w14:paraId="62522201" w14:textId="25690DDB" w:rsidR="005476E2" w:rsidRDefault="006E42F8" w:rsidP="006E42F8">
                      <w:pPr>
                        <w:pStyle w:val="EditorsNote"/>
                        <w:ind w:left="0" w:firstLine="0"/>
                      </w:pPr>
                      <w:r w:rsidRPr="006E42F8">
                        <w:rPr>
                          <w:rFonts w:eastAsia="SimSun"/>
                          <w:color w:val="auto"/>
                        </w:rPr>
                        <w:t xml:space="preserve">The service continuity of switching from PC5 to non-3GPP access (and vice versa) within the same </w:t>
                      </w:r>
                      <w:r>
                        <w:rPr>
                          <w:rFonts w:eastAsia="SimSun"/>
                          <w:color w:val="auto"/>
                        </w:rPr>
                        <w:t xml:space="preserve">evolved </w:t>
                      </w:r>
                      <w:r w:rsidRPr="006E42F8">
                        <w:rPr>
                          <w:rFonts w:eastAsia="SimSun"/>
                          <w:color w:val="auto"/>
                        </w:rPr>
                        <w:t xml:space="preserve">ProSe UE-to-Network Relay UE or switching from non-3GPP </w:t>
                      </w:r>
                      <w:r w:rsidRPr="006E42F8">
                        <w:rPr>
                          <w:rFonts w:eastAsia="SimSun" w:hint="eastAsia"/>
                          <w:color w:val="auto"/>
                          <w:lang w:eastAsia="zh-CN"/>
                        </w:rPr>
                        <w:t xml:space="preserve">access </w:t>
                      </w:r>
                      <w:r w:rsidRPr="006E42F8">
                        <w:rPr>
                          <w:rFonts w:eastAsia="SimSun"/>
                          <w:color w:val="auto"/>
                        </w:rPr>
                        <w:t>to</w:t>
                      </w:r>
                      <w:r w:rsidRPr="006E42F8">
                        <w:rPr>
                          <w:rFonts w:eastAsia="SimSun" w:hint="eastAsia"/>
                          <w:color w:val="auto"/>
                          <w:lang w:eastAsia="zh-CN"/>
                        </w:rPr>
                        <w:t xml:space="preserve"> another</w:t>
                      </w:r>
                      <w:r w:rsidRPr="006E42F8">
                        <w:rPr>
                          <w:rFonts w:eastAsia="SimSun"/>
                          <w:color w:val="auto"/>
                        </w:rPr>
                        <w:t xml:space="preserve"> non-3GPP</w:t>
                      </w:r>
                      <w:r w:rsidRPr="006E42F8">
                        <w:rPr>
                          <w:rFonts w:eastAsia="SimSun" w:hint="eastAsia"/>
                          <w:color w:val="auto"/>
                          <w:lang w:eastAsia="zh-CN"/>
                        </w:rPr>
                        <w:t xml:space="preserve"> access</w:t>
                      </w:r>
                      <w:r w:rsidRPr="006E42F8">
                        <w:rPr>
                          <w:rFonts w:eastAsia="SimSun"/>
                          <w:color w:val="auto"/>
                        </w:rPr>
                        <w:t xml:space="preserve"> is not studied as part of this study. The service continuity of the evolved ProSe Remote UE and the evolved ProSe UE-to-Network Relay UE moving together from one cell to another cell is supported in this study.</w:t>
                      </w:r>
                    </w:p>
                  </w:txbxContent>
                </v:textbox>
                <w10:anchorlock/>
              </v:shape>
            </w:pict>
          </mc:Fallback>
        </mc:AlternateContent>
      </w:r>
    </w:p>
    <w:p w14:paraId="030B753A" w14:textId="0D0F4848" w:rsidR="005476E2" w:rsidRDefault="005476E2" w:rsidP="00CD4C7B">
      <w:r>
        <w:t>In this contribution</w:t>
      </w:r>
      <w:r w:rsidR="00AB423B">
        <w:t>,</w:t>
      </w:r>
      <w:r>
        <w:t xml:space="preserve"> we focus on the scenario where </w:t>
      </w:r>
      <w:r w:rsidR="00C164CD">
        <w:t>Remote UE</w:t>
      </w:r>
      <w:r>
        <w:t xml:space="preserve"> switches its path from PC5 to Uu</w:t>
      </w:r>
      <w:r w:rsidR="006E42F8">
        <w:t xml:space="preserve"> although the identified issue concerns also service continuity when switching between two different relays.</w:t>
      </w:r>
    </w:p>
    <w:p w14:paraId="53F0B051" w14:textId="37D5A4A7" w:rsidR="00CD4C7B" w:rsidRPr="00F55B2C" w:rsidRDefault="00C066C5" w:rsidP="00CD4C7B">
      <w:pPr>
        <w:pStyle w:val="Heading1"/>
        <w:rPr>
          <w:lang w:val="en-US"/>
        </w:rPr>
      </w:pPr>
      <w:r>
        <w:rPr>
          <w:lang w:val="en-US"/>
        </w:rPr>
        <w:t>2</w:t>
      </w:r>
      <w:r w:rsidR="00CD4C7B" w:rsidRPr="00F55B2C">
        <w:rPr>
          <w:lang w:val="en-US"/>
        </w:rPr>
        <w:tab/>
      </w:r>
      <w:r>
        <w:rPr>
          <w:lang w:val="en-US"/>
        </w:rPr>
        <w:t>Discussion</w:t>
      </w:r>
    </w:p>
    <w:p w14:paraId="53A8F3EF" w14:textId="110A7939" w:rsidR="00F55B2C" w:rsidRDefault="0073360B" w:rsidP="00F55B2C">
      <w:pPr>
        <w:rPr>
          <w:lang w:val="en-US"/>
        </w:rPr>
      </w:pPr>
      <w:r>
        <w:rPr>
          <w:lang w:val="en-US"/>
        </w:rPr>
        <w:t>Path switch from PC5 to Uu may be triggered by several factors, e.g. eNB may decide that QoS is cannot be met properly via relay or radio conditions on PC5 interface deteriorate (e.g. due to UEs moving away from each other or due to congestion). In this situation</w:t>
      </w:r>
      <w:r w:rsidR="00A740CC">
        <w:rPr>
          <w:lang w:val="en-US"/>
        </w:rPr>
        <w:t>,</w:t>
      </w:r>
      <w:r>
        <w:rPr>
          <w:lang w:val="en-US"/>
        </w:rPr>
        <w:t xml:space="preserve"> a decision about the path switch would be made by the eNB. Path switch may happen without eNB change (Scenario 4 from [1]) or with eNB change (Scenario 5 in [1]). </w:t>
      </w:r>
      <w:r w:rsidR="00F86E43">
        <w:rPr>
          <w:lang w:val="en-US"/>
        </w:rPr>
        <w:t xml:space="preserve">The problem we are describing here </w:t>
      </w:r>
      <w:r w:rsidR="00EB5DB6">
        <w:rPr>
          <w:lang w:val="en-US"/>
        </w:rPr>
        <w:t>is common for b</w:t>
      </w:r>
      <w:r w:rsidR="00F86E43">
        <w:rPr>
          <w:lang w:val="en-US"/>
        </w:rPr>
        <w:t>oth scenarios.</w:t>
      </w:r>
    </w:p>
    <w:p w14:paraId="593EA955" w14:textId="7F25412A" w:rsidR="00F86E43" w:rsidRDefault="00EB3062" w:rsidP="00F55B2C">
      <w:pPr>
        <w:rPr>
          <w:lang w:val="en-US"/>
        </w:rPr>
      </w:pPr>
      <w:r>
        <w:rPr>
          <w:lang w:val="en-US"/>
        </w:rPr>
        <w:t xml:space="preserve">According to the agreed protocol stack for </w:t>
      </w:r>
      <w:r w:rsidR="00563A0E">
        <w:rPr>
          <w:lang w:val="en-US"/>
        </w:rPr>
        <w:t xml:space="preserve">User Plane as captured in the TR [1], the data packet needs to traverse two separate RLC connections when it is being relayed via </w:t>
      </w:r>
      <w:r w:rsidR="00C164CD">
        <w:rPr>
          <w:lang w:val="en-US"/>
        </w:rPr>
        <w:t>Relay UE</w:t>
      </w:r>
      <w:r w:rsidR="00563A0E">
        <w:rPr>
          <w:lang w:val="en-US"/>
        </w:rPr>
        <w:t>, which causes two issues when path is switched from PC5 to Uu:</w:t>
      </w:r>
    </w:p>
    <w:p w14:paraId="2597732A" w14:textId="21B9719D" w:rsidR="00563A0E" w:rsidRDefault="00563A0E" w:rsidP="00563A0E">
      <w:pPr>
        <w:pStyle w:val="ListParagraph"/>
        <w:numPr>
          <w:ilvl w:val="0"/>
          <w:numId w:val="11"/>
        </w:numPr>
      </w:pPr>
      <w:r>
        <w:t xml:space="preserve">eNB does not know which downlink PDCP packets have not been successfully received by the </w:t>
      </w:r>
      <w:r w:rsidR="00C164CD">
        <w:t>Remote UE</w:t>
      </w:r>
      <w:r>
        <w:t xml:space="preserve">. Using current RLC STATUS report, the eNB only knows whether a PDCP packet is successfully received by the </w:t>
      </w:r>
      <w:r w:rsidR="00C164CD">
        <w:t>Relay UE</w:t>
      </w:r>
      <w:r>
        <w:t>.</w:t>
      </w:r>
    </w:p>
    <w:p w14:paraId="35F3C918" w14:textId="0E502BB3" w:rsidR="00563A0E" w:rsidRPr="00563A0E" w:rsidRDefault="00563A0E" w:rsidP="00563A0E">
      <w:pPr>
        <w:pStyle w:val="ListParagraph"/>
        <w:numPr>
          <w:ilvl w:val="0"/>
          <w:numId w:val="11"/>
        </w:numPr>
      </w:pPr>
      <w:r>
        <w:t xml:space="preserve">eNB may not have the DL PDCP packets that have not been successfully received by the </w:t>
      </w:r>
      <w:r w:rsidR="00C164CD">
        <w:t>Remote UE</w:t>
      </w:r>
      <w:r>
        <w:t xml:space="preserve"> as they may have been removed from eNB’s transmission buffer if the eNB receives acknowledgement from the </w:t>
      </w:r>
      <w:r w:rsidR="00C164CD">
        <w:t>Relay UE</w:t>
      </w:r>
      <w:r>
        <w:t>, even in case the PDCP packet has not yet been received by the UE.</w:t>
      </w:r>
    </w:p>
    <w:p w14:paraId="09C5B76A" w14:textId="277276F3" w:rsidR="00845C13" w:rsidRDefault="00845C13" w:rsidP="00F55B2C">
      <w:r>
        <w:t>The problem is presented in Figure 1.</w:t>
      </w:r>
    </w:p>
    <w:p w14:paraId="743E8018" w14:textId="28284A06" w:rsidR="00563A0E" w:rsidRPr="00563A0E" w:rsidRDefault="0065550B" w:rsidP="00F55B2C">
      <w:r>
        <w:object w:dxaOrig="12260" w:dyaOrig="4283" w14:anchorId="29CA0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68.45pt" o:ole="">
            <v:imagedata r:id="rId8" o:title=""/>
          </v:shape>
          <o:OLEObject Type="Embed" ProgID="Visio.Drawing.11" ShapeID="_x0000_i1025" DrawAspect="Content" ObjectID="_1555508344" r:id="rId9"/>
        </w:object>
      </w:r>
    </w:p>
    <w:p w14:paraId="6CD8DB88" w14:textId="713EA0C4" w:rsidR="00F55B2C" w:rsidRPr="006E13D1" w:rsidRDefault="00F55B2C" w:rsidP="00F55B2C">
      <w:pPr>
        <w:pStyle w:val="TF"/>
      </w:pPr>
      <w:r>
        <w:t>Figure 1</w:t>
      </w:r>
      <w:r w:rsidRPr="006E13D1">
        <w:t xml:space="preserve">: </w:t>
      </w:r>
      <w:r w:rsidR="00B94D27">
        <w:t xml:space="preserve">Problem with lost PDCP packets during PC5 to Uu path switch </w:t>
      </w:r>
    </w:p>
    <w:p w14:paraId="1949B081" w14:textId="47CBBF69" w:rsidR="00B94D27" w:rsidRDefault="00B94D27" w:rsidP="00CA5C62">
      <w:pPr>
        <w:rPr>
          <w:lang w:val="en-US"/>
        </w:rPr>
      </w:pPr>
      <w:r>
        <w:rPr>
          <w:lang w:val="en-US"/>
        </w:rPr>
        <w:t xml:space="preserve">As mentioned previously same problem may occur in scenario 5, where additionally data forwarding of PDCP PDUs from source eNB to target eNB should be performed, but eNB </w:t>
      </w:r>
      <w:r w:rsidR="00265809">
        <w:rPr>
          <w:lang w:val="en-US"/>
        </w:rPr>
        <w:t>may not be able to forward all relevant packets if they are already discarded from its buffer.</w:t>
      </w:r>
      <w:r w:rsidR="007031E5">
        <w:rPr>
          <w:lang w:val="en-US"/>
        </w:rPr>
        <w:t xml:space="preserve"> This leads to data loss during path switch, which should be avoided.</w:t>
      </w:r>
    </w:p>
    <w:p w14:paraId="6E7AE799" w14:textId="2B2FF79B" w:rsidR="0065550B" w:rsidRDefault="0065550B" w:rsidP="00CA5C62">
      <w:pPr>
        <w:rPr>
          <w:b/>
          <w:lang w:val="en-US"/>
        </w:rPr>
      </w:pPr>
      <w:r>
        <w:rPr>
          <w:b/>
          <w:lang w:val="en-US"/>
        </w:rPr>
        <w:t>Observation 1: If current procedures are kept path switch from PC5 to Uu interface may lead to lost PDCP PDUs.</w:t>
      </w:r>
    </w:p>
    <w:p w14:paraId="6A3AB79E" w14:textId="75BCEA3D" w:rsidR="0065550B" w:rsidRDefault="0065550B" w:rsidP="00CA5C62">
      <w:pPr>
        <w:rPr>
          <w:lang w:val="en-US"/>
        </w:rPr>
      </w:pPr>
      <w:r>
        <w:rPr>
          <w:lang w:val="en-US"/>
        </w:rPr>
        <w:t>Several solutions to this problem may be envisaged:</w:t>
      </w:r>
    </w:p>
    <w:p w14:paraId="6B731248" w14:textId="46F3112A" w:rsidR="0065550B" w:rsidRDefault="0065550B" w:rsidP="0065550B">
      <w:pPr>
        <w:pStyle w:val="ListParagraph"/>
        <w:numPr>
          <w:ilvl w:val="0"/>
          <w:numId w:val="12"/>
        </w:numPr>
        <w:rPr>
          <w:lang w:val="en-US"/>
        </w:rPr>
      </w:pPr>
      <w:r>
        <w:rPr>
          <w:lang w:val="en-US"/>
        </w:rPr>
        <w:t>End to end PDCP packet acknowledgment from remote UE to eNB.</w:t>
      </w:r>
    </w:p>
    <w:p w14:paraId="75E664FA" w14:textId="4D6A1F98" w:rsidR="0065550B" w:rsidRDefault="0065550B" w:rsidP="0065550B">
      <w:pPr>
        <w:pStyle w:val="ListParagraph"/>
        <w:numPr>
          <w:ilvl w:val="0"/>
          <w:numId w:val="12"/>
        </w:numPr>
        <w:rPr>
          <w:lang w:val="en-US"/>
        </w:rPr>
      </w:pPr>
      <w:r>
        <w:rPr>
          <w:lang w:val="en-US"/>
        </w:rPr>
        <w:t xml:space="preserve">Delaying the acknowledgment from Relay UE to eNB until all the relevant RLC PDUs are acknowledged by </w:t>
      </w:r>
      <w:r w:rsidR="00C164CD">
        <w:rPr>
          <w:lang w:val="en-US"/>
        </w:rPr>
        <w:t xml:space="preserve">the </w:t>
      </w:r>
      <w:r>
        <w:rPr>
          <w:lang w:val="en-US"/>
        </w:rPr>
        <w:t>Remote UE.</w:t>
      </w:r>
    </w:p>
    <w:p w14:paraId="71F397F9" w14:textId="57FC7870" w:rsidR="0065550B" w:rsidRDefault="0065550B" w:rsidP="0065550B">
      <w:pPr>
        <w:pStyle w:val="ListParagraph"/>
        <w:numPr>
          <w:ilvl w:val="0"/>
          <w:numId w:val="12"/>
        </w:numPr>
        <w:rPr>
          <w:lang w:val="en-US"/>
        </w:rPr>
      </w:pPr>
      <w:r>
        <w:rPr>
          <w:lang w:val="en-US"/>
        </w:rPr>
        <w:t xml:space="preserve">Sending back RLC PDUs unacknowledged by the </w:t>
      </w:r>
      <w:r w:rsidR="00C164CD">
        <w:rPr>
          <w:lang w:val="en-US"/>
        </w:rPr>
        <w:t>Remote UE</w:t>
      </w:r>
      <w:r>
        <w:rPr>
          <w:lang w:val="en-US"/>
        </w:rPr>
        <w:t xml:space="preserve"> from </w:t>
      </w:r>
      <w:r w:rsidR="00C164CD">
        <w:rPr>
          <w:lang w:val="en-US"/>
        </w:rPr>
        <w:t>Relay UE</w:t>
      </w:r>
      <w:r>
        <w:rPr>
          <w:lang w:val="en-US"/>
        </w:rPr>
        <w:t xml:space="preserve"> to eNB upon path switch.</w:t>
      </w:r>
    </w:p>
    <w:p w14:paraId="2377FD1C" w14:textId="02E8ED84" w:rsidR="0065550B" w:rsidRDefault="00C164CD" w:rsidP="0065550B">
      <w:pPr>
        <w:rPr>
          <w:b/>
          <w:lang w:val="en-US"/>
        </w:rPr>
      </w:pPr>
      <w:r>
        <w:rPr>
          <w:b/>
          <w:lang w:val="en-US"/>
        </w:rPr>
        <w:t xml:space="preserve">Proposal </w:t>
      </w:r>
      <w:r w:rsidR="00C066C5">
        <w:rPr>
          <w:b/>
          <w:lang w:val="en-US"/>
        </w:rPr>
        <w:t>1</w:t>
      </w:r>
      <w:r w:rsidR="0065550B">
        <w:rPr>
          <w:b/>
          <w:lang w:val="en-US"/>
        </w:rPr>
        <w:t xml:space="preserve">: RAN2 should study how to ensure data lossless </w:t>
      </w:r>
      <w:r w:rsidR="00853717">
        <w:rPr>
          <w:b/>
          <w:lang w:val="en-US"/>
        </w:rPr>
        <w:t xml:space="preserve">PC5 to Uu </w:t>
      </w:r>
      <w:r w:rsidR="0065550B">
        <w:rPr>
          <w:b/>
          <w:lang w:val="en-US"/>
        </w:rPr>
        <w:t>path switch.</w:t>
      </w:r>
    </w:p>
    <w:p w14:paraId="7179CD51" w14:textId="3793BA65" w:rsidR="00853717" w:rsidRDefault="00C066C5" w:rsidP="0065550B">
      <w:pPr>
        <w:rPr>
          <w:b/>
          <w:lang w:val="en-US"/>
        </w:rPr>
      </w:pPr>
      <w:r>
        <w:rPr>
          <w:b/>
          <w:lang w:val="en-US"/>
        </w:rPr>
        <w:t>Proposal 2</w:t>
      </w:r>
      <w:r w:rsidR="00853717">
        <w:rPr>
          <w:b/>
          <w:lang w:val="en-US"/>
        </w:rPr>
        <w:t xml:space="preserve">: Potential solutions for ensuring data lossless PC5 to Uu path switch </w:t>
      </w:r>
      <w:r w:rsidR="006E23F1">
        <w:rPr>
          <w:b/>
          <w:lang w:val="en-US"/>
        </w:rPr>
        <w:t>listed above should be captured in the TR.</w:t>
      </w:r>
    </w:p>
    <w:p w14:paraId="7C2028A8" w14:textId="248EB605" w:rsidR="00A740CC" w:rsidRDefault="004916D3" w:rsidP="0065550B">
      <w:pPr>
        <w:rPr>
          <w:lang w:val="en-US"/>
        </w:rPr>
      </w:pPr>
      <w:r>
        <w:rPr>
          <w:lang w:val="en-US"/>
        </w:rPr>
        <w:t xml:space="preserve">RAN2 has decided to support service continuity (although with lower priority) </w:t>
      </w:r>
      <w:r w:rsidR="009A1AAE">
        <w:rPr>
          <w:lang w:val="en-US"/>
        </w:rPr>
        <w:t xml:space="preserve">also </w:t>
      </w:r>
      <w:r w:rsidR="00A740CC">
        <w:rPr>
          <w:lang w:val="en-US"/>
        </w:rPr>
        <w:t>f</w:t>
      </w:r>
      <w:r w:rsidR="009A1AAE">
        <w:rPr>
          <w:lang w:val="en-US"/>
        </w:rPr>
        <w:t>or relay reselection case</w:t>
      </w:r>
      <w:r w:rsidR="00A740CC">
        <w:rPr>
          <w:lang w:val="en-US"/>
        </w:rPr>
        <w:t xml:space="preserve">. </w:t>
      </w:r>
      <w:r w:rsidR="009A1AAE">
        <w:rPr>
          <w:lang w:val="en-US"/>
        </w:rPr>
        <w:t>Therefore, i</w:t>
      </w:r>
      <w:r w:rsidR="009A1AAE">
        <w:rPr>
          <w:lang w:val="en-US"/>
        </w:rPr>
        <w:t xml:space="preserve">t should be noted that </w:t>
      </w:r>
      <w:r w:rsidR="00A740CC">
        <w:rPr>
          <w:lang w:val="en-US"/>
        </w:rPr>
        <w:t>the same issue is about to occur in case relay is rese</w:t>
      </w:r>
      <w:r w:rsidR="007C102E">
        <w:rPr>
          <w:lang w:val="en-US"/>
        </w:rPr>
        <w:t xml:space="preserve">lected during active connection and a common approach </w:t>
      </w:r>
      <w:r w:rsidR="00E25EB8">
        <w:rPr>
          <w:lang w:val="en-US"/>
        </w:rPr>
        <w:t>for both scnearios</w:t>
      </w:r>
      <w:r w:rsidR="007C102E">
        <w:rPr>
          <w:lang w:val="en-US"/>
        </w:rPr>
        <w:t xml:space="preserve"> should be sought.</w:t>
      </w:r>
    </w:p>
    <w:p w14:paraId="458707C9" w14:textId="431E95F5" w:rsidR="00F94BFE" w:rsidRPr="00F94BFE" w:rsidRDefault="00F94BFE" w:rsidP="0065550B">
      <w:pPr>
        <w:rPr>
          <w:b/>
          <w:lang w:val="en-US"/>
        </w:rPr>
      </w:pPr>
      <w:r>
        <w:rPr>
          <w:b/>
          <w:lang w:val="en-US"/>
        </w:rPr>
        <w:t>Observation 2: The same data loss problem will take place also in case of relay reselection during an active data connection.</w:t>
      </w:r>
    </w:p>
    <w:p w14:paraId="24FA7861" w14:textId="65B2EE5F" w:rsidR="00CD4C7B" w:rsidRPr="009A4BCE" w:rsidRDefault="00C066C5" w:rsidP="00CD4C7B">
      <w:pPr>
        <w:pStyle w:val="Heading1"/>
        <w:rPr>
          <w:lang w:val="en-US"/>
        </w:rPr>
      </w:pPr>
      <w:r>
        <w:rPr>
          <w:lang w:val="en-US"/>
        </w:rPr>
        <w:t>3</w:t>
      </w:r>
      <w:r w:rsidR="00CD4C7B" w:rsidRPr="009A4BCE">
        <w:rPr>
          <w:lang w:val="en-US"/>
        </w:rPr>
        <w:tab/>
      </w:r>
      <w:r w:rsidR="009A4BCE" w:rsidRPr="009A4BCE">
        <w:rPr>
          <w:lang w:val="en-US"/>
        </w:rPr>
        <w:t>Summary</w:t>
      </w:r>
    </w:p>
    <w:p w14:paraId="0C5D868F" w14:textId="3DAB35FC" w:rsidR="0092675B" w:rsidRPr="00C066C5" w:rsidRDefault="0092675B" w:rsidP="00C164CD">
      <w:pPr>
        <w:rPr>
          <w:rFonts w:eastAsia="SimSun"/>
          <w:b/>
          <w:lang w:eastAsia="ja-JP"/>
        </w:rPr>
      </w:pPr>
      <w:r w:rsidRPr="0092675B">
        <w:rPr>
          <w:rFonts w:eastAsia="SimSun"/>
          <w:lang w:eastAsia="ja-JP"/>
        </w:rPr>
        <w:t>In this paper</w:t>
      </w:r>
      <w:r w:rsidR="00F94BFE">
        <w:rPr>
          <w:rFonts w:eastAsia="SimSun"/>
          <w:lang w:eastAsia="ja-JP"/>
        </w:rPr>
        <w:t>,</w:t>
      </w:r>
      <w:r w:rsidRPr="0092675B">
        <w:rPr>
          <w:rFonts w:eastAsia="SimSun"/>
          <w:lang w:eastAsia="ja-JP"/>
        </w:rPr>
        <w:t xml:space="preserve"> we </w:t>
      </w:r>
      <w:r>
        <w:rPr>
          <w:rFonts w:eastAsia="SimSun"/>
          <w:lang w:eastAsia="ja-JP"/>
        </w:rPr>
        <w:t>discuss an issue of potential data loss during path switch from PC5</w:t>
      </w:r>
      <w:r w:rsidR="00C066C5">
        <w:rPr>
          <w:rFonts w:eastAsia="SimSun"/>
          <w:lang w:eastAsia="ja-JP"/>
        </w:rPr>
        <w:t xml:space="preserve"> to Uu interface for Remote UE. The </w:t>
      </w:r>
      <w:r>
        <w:rPr>
          <w:rFonts w:eastAsia="SimSun"/>
          <w:lang w:eastAsia="ja-JP"/>
        </w:rPr>
        <w:t>identified issue is explained and it is proposed to study some potential solutions, e.g.</w:t>
      </w:r>
    </w:p>
    <w:p w14:paraId="08F2CF4E" w14:textId="77777777" w:rsidR="0092675B" w:rsidRDefault="0092675B" w:rsidP="0092675B">
      <w:pPr>
        <w:pStyle w:val="ListParagraph"/>
        <w:numPr>
          <w:ilvl w:val="0"/>
          <w:numId w:val="13"/>
        </w:numPr>
        <w:rPr>
          <w:lang w:val="en-US"/>
        </w:rPr>
      </w:pPr>
      <w:r>
        <w:rPr>
          <w:lang w:val="en-US"/>
        </w:rPr>
        <w:t>End to end PDCP packet acknowledgment from remote UE to eNB.</w:t>
      </w:r>
    </w:p>
    <w:p w14:paraId="660789EC" w14:textId="77777777" w:rsidR="0092675B" w:rsidRDefault="0092675B" w:rsidP="0092675B">
      <w:pPr>
        <w:pStyle w:val="ListParagraph"/>
        <w:numPr>
          <w:ilvl w:val="0"/>
          <w:numId w:val="13"/>
        </w:numPr>
        <w:rPr>
          <w:lang w:val="en-US"/>
        </w:rPr>
      </w:pPr>
      <w:r>
        <w:rPr>
          <w:lang w:val="en-US"/>
        </w:rPr>
        <w:t>Delaying the acknowledgment from Relay UE to eNB until all the relevant RLC PDUs are acknowledged by the Remote UE.</w:t>
      </w:r>
    </w:p>
    <w:p w14:paraId="4A43117A" w14:textId="77777777" w:rsidR="0092675B" w:rsidRDefault="0092675B" w:rsidP="0092675B">
      <w:pPr>
        <w:pStyle w:val="ListParagraph"/>
        <w:numPr>
          <w:ilvl w:val="0"/>
          <w:numId w:val="13"/>
        </w:numPr>
        <w:rPr>
          <w:lang w:val="en-US"/>
        </w:rPr>
      </w:pPr>
      <w:r>
        <w:rPr>
          <w:lang w:val="en-US"/>
        </w:rPr>
        <w:t>Sending back RLC PDUs unacknowledged by the Remote UE from Relay UE to eNB upon path switch.</w:t>
      </w:r>
    </w:p>
    <w:p w14:paraId="095E7D1F" w14:textId="39E6BE19" w:rsidR="0092675B" w:rsidRPr="0092675B" w:rsidRDefault="0092675B" w:rsidP="00C164CD">
      <w:pPr>
        <w:rPr>
          <w:rFonts w:eastAsia="SimSun"/>
          <w:lang w:val="en-US" w:eastAsia="ja-JP"/>
        </w:rPr>
      </w:pPr>
      <w:r>
        <w:rPr>
          <w:rFonts w:eastAsia="SimSun"/>
          <w:lang w:val="en-US" w:eastAsia="ja-JP"/>
        </w:rPr>
        <w:t>It is therefore proposed to agree on the following observation and proposals:</w:t>
      </w:r>
    </w:p>
    <w:p w14:paraId="5D3C2B96" w14:textId="77777777" w:rsidR="00C164CD" w:rsidRDefault="00C164CD" w:rsidP="00C164CD">
      <w:pPr>
        <w:rPr>
          <w:b/>
          <w:lang w:val="en-US"/>
        </w:rPr>
      </w:pPr>
      <w:r>
        <w:rPr>
          <w:b/>
          <w:lang w:val="en-US"/>
        </w:rPr>
        <w:t>Observation 1: If current procedures are kept path switch from PC5 to Uu interface may lead to lost PDCP PDUs.</w:t>
      </w:r>
    </w:p>
    <w:p w14:paraId="6860F50D" w14:textId="67E21131" w:rsidR="00C164CD" w:rsidRDefault="00C066C5" w:rsidP="00C164CD">
      <w:pPr>
        <w:rPr>
          <w:b/>
          <w:lang w:val="en-US"/>
        </w:rPr>
      </w:pPr>
      <w:r>
        <w:rPr>
          <w:b/>
          <w:lang w:val="en-US"/>
        </w:rPr>
        <w:t>Proposal 1</w:t>
      </w:r>
      <w:r w:rsidR="00C164CD">
        <w:rPr>
          <w:b/>
          <w:lang w:val="en-US"/>
        </w:rPr>
        <w:t>: RAN2 should study how to ensure data lossless PC5 to Uu path switch.</w:t>
      </w:r>
    </w:p>
    <w:p w14:paraId="6AA5F293" w14:textId="7B6ED972" w:rsidR="00C164CD" w:rsidRDefault="00C066C5" w:rsidP="00C164CD">
      <w:pPr>
        <w:rPr>
          <w:b/>
          <w:lang w:val="en-US"/>
        </w:rPr>
      </w:pPr>
      <w:r>
        <w:rPr>
          <w:b/>
          <w:lang w:val="en-US"/>
        </w:rPr>
        <w:t>Proposal 2</w:t>
      </w:r>
      <w:r w:rsidR="00C164CD">
        <w:rPr>
          <w:b/>
          <w:lang w:val="en-US"/>
        </w:rPr>
        <w:t>: Potential solutions for ensuring data lossless PC5 to Uu path switch listed above should be captured in the TR.</w:t>
      </w:r>
    </w:p>
    <w:p w14:paraId="01FA2344" w14:textId="77777777" w:rsidR="00F94BFE" w:rsidRPr="006B4781" w:rsidRDefault="00F94BFE" w:rsidP="00F94BFE">
      <w:pPr>
        <w:rPr>
          <w:b/>
          <w:lang w:val="en-US"/>
        </w:rPr>
      </w:pPr>
      <w:r>
        <w:rPr>
          <w:b/>
          <w:lang w:val="en-US"/>
        </w:rPr>
        <w:lastRenderedPageBreak/>
        <w:t>Observation 2: The same data loss problem will take place also in case of relay reselection during an active data connection.</w:t>
      </w:r>
    </w:p>
    <w:p w14:paraId="49273DDD" w14:textId="77777777" w:rsidR="00CD4C7B" w:rsidRPr="006E13D1" w:rsidRDefault="00CD4C7B" w:rsidP="00CD4C7B">
      <w:pPr>
        <w:pStyle w:val="Heading1"/>
      </w:pPr>
      <w:r w:rsidRPr="006E13D1">
        <w:t>References</w:t>
      </w:r>
    </w:p>
    <w:p w14:paraId="1ED2BDFD" w14:textId="0CFAE7F0" w:rsidR="00080512" w:rsidRPr="00CD4C7B" w:rsidRDefault="00494E8B" w:rsidP="00CD4C7B">
      <w:pPr>
        <w:numPr>
          <w:ilvl w:val="0"/>
          <w:numId w:val="4"/>
        </w:numPr>
        <w:overflowPunct w:val="0"/>
        <w:autoSpaceDE w:val="0"/>
        <w:autoSpaceDN w:val="0"/>
        <w:adjustRightInd w:val="0"/>
        <w:textAlignment w:val="baseline"/>
      </w:pPr>
      <w:bookmarkStart w:id="3" w:name="_Ref75086397"/>
      <w:r>
        <w:t xml:space="preserve">R2-1703973, </w:t>
      </w:r>
      <w:r w:rsidR="006A71B2" w:rsidRPr="006A71B2">
        <w:t>3</w:t>
      </w:r>
      <w:r>
        <w:t>GPP TR 36.746 V0.5.0 (2017-04</w:t>
      </w:r>
      <w:r w:rsidR="006A71B2" w:rsidRPr="006A71B2">
        <w:t>)</w:t>
      </w:r>
      <w:r w:rsidR="006A71B2">
        <w:t xml:space="preserve">, </w:t>
      </w:r>
      <w:r w:rsidR="006A71B2" w:rsidRPr="00E56830">
        <w:rPr>
          <w:i/>
        </w:rPr>
        <w:t>Study on further enhancements to LTE Device to Device (D2D), User Equipment (UE) to network relays for Internet of Things (IoT) and wearables</w:t>
      </w:r>
      <w:bookmarkStart w:id="4" w:name="_GoBack"/>
      <w:bookmarkEnd w:id="3"/>
      <w:bookmarkEnd w:id="4"/>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4C6DC" w14:textId="77777777" w:rsidR="00C81531" w:rsidRDefault="00C81531">
      <w:r>
        <w:separator/>
      </w:r>
    </w:p>
  </w:endnote>
  <w:endnote w:type="continuationSeparator" w:id="0">
    <w:p w14:paraId="19E5834C" w14:textId="77777777" w:rsidR="00C81531" w:rsidRDefault="00C81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13188" w14:textId="77777777" w:rsidR="00C81531" w:rsidRDefault="00C81531">
      <w:r>
        <w:separator/>
      </w:r>
    </w:p>
  </w:footnote>
  <w:footnote w:type="continuationSeparator" w:id="0">
    <w:p w14:paraId="02B46166" w14:textId="77777777" w:rsidR="00C81531" w:rsidRDefault="00C81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014E3"/>
    <w:multiLevelType w:val="hybridMultilevel"/>
    <w:tmpl w:val="756405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02184F"/>
    <w:multiLevelType w:val="hybridMultilevel"/>
    <w:tmpl w:val="FC5E61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354D20"/>
    <w:multiLevelType w:val="hybridMultilevel"/>
    <w:tmpl w:val="1E66B4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2169B8"/>
    <w:multiLevelType w:val="hybridMultilevel"/>
    <w:tmpl w:val="9E8CC9C2"/>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63738DB"/>
    <w:multiLevelType w:val="hybridMultilevel"/>
    <w:tmpl w:val="FC5E61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BB42C29"/>
    <w:multiLevelType w:val="hybridMultilevel"/>
    <w:tmpl w:val="900A537A"/>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D4256F7"/>
    <w:multiLevelType w:val="hybridMultilevel"/>
    <w:tmpl w:val="D3BA14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50B71BC"/>
    <w:multiLevelType w:val="hybridMultilevel"/>
    <w:tmpl w:val="92E0138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94A5285"/>
    <w:multiLevelType w:val="hybridMultilevel"/>
    <w:tmpl w:val="E144AB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8"/>
  </w:num>
  <w:num w:numId="6">
    <w:abstractNumId w:val="6"/>
  </w:num>
  <w:num w:numId="7">
    <w:abstractNumId w:val="10"/>
  </w:num>
  <w:num w:numId="8">
    <w:abstractNumId w:val="9"/>
  </w:num>
  <w:num w:numId="9">
    <w:abstractNumId w:val="11"/>
  </w:num>
  <w:num w:numId="10">
    <w:abstractNumId w:val="4"/>
  </w:num>
  <w:num w:numId="11">
    <w:abstractNumId w:val="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19CE"/>
    <w:rsid w:val="00033397"/>
    <w:rsid w:val="00040095"/>
    <w:rsid w:val="00080512"/>
    <w:rsid w:val="00090468"/>
    <w:rsid w:val="000A1698"/>
    <w:rsid w:val="000B39BC"/>
    <w:rsid w:val="000B7BCF"/>
    <w:rsid w:val="000C522B"/>
    <w:rsid w:val="000D58AB"/>
    <w:rsid w:val="000F0624"/>
    <w:rsid w:val="00124861"/>
    <w:rsid w:val="00145075"/>
    <w:rsid w:val="001741A0"/>
    <w:rsid w:val="00194CD0"/>
    <w:rsid w:val="001B3FDA"/>
    <w:rsid w:val="001B49C9"/>
    <w:rsid w:val="001F168B"/>
    <w:rsid w:val="001F7831"/>
    <w:rsid w:val="00201599"/>
    <w:rsid w:val="00204045"/>
    <w:rsid w:val="0022606D"/>
    <w:rsid w:val="00237DB2"/>
    <w:rsid w:val="002468C6"/>
    <w:rsid w:val="00265809"/>
    <w:rsid w:val="002747EC"/>
    <w:rsid w:val="0028318A"/>
    <w:rsid w:val="002855BF"/>
    <w:rsid w:val="0029132A"/>
    <w:rsid w:val="00296E5F"/>
    <w:rsid w:val="002F0D22"/>
    <w:rsid w:val="003172DC"/>
    <w:rsid w:val="00326069"/>
    <w:rsid w:val="0032618C"/>
    <w:rsid w:val="0034195E"/>
    <w:rsid w:val="0035462D"/>
    <w:rsid w:val="003B40AD"/>
    <w:rsid w:val="003C4E37"/>
    <w:rsid w:val="003E0CFF"/>
    <w:rsid w:val="003E16BE"/>
    <w:rsid w:val="00401855"/>
    <w:rsid w:val="004566E0"/>
    <w:rsid w:val="00465CEC"/>
    <w:rsid w:val="00477455"/>
    <w:rsid w:val="004916D3"/>
    <w:rsid w:val="00494E8B"/>
    <w:rsid w:val="004D3578"/>
    <w:rsid w:val="004D380D"/>
    <w:rsid w:val="004E213A"/>
    <w:rsid w:val="004E40D5"/>
    <w:rsid w:val="00503171"/>
    <w:rsid w:val="00506C28"/>
    <w:rsid w:val="00534DA0"/>
    <w:rsid w:val="00543E6C"/>
    <w:rsid w:val="005476E2"/>
    <w:rsid w:val="00563A0E"/>
    <w:rsid w:val="00565087"/>
    <w:rsid w:val="0056573F"/>
    <w:rsid w:val="00572491"/>
    <w:rsid w:val="005A2857"/>
    <w:rsid w:val="005B5E12"/>
    <w:rsid w:val="0060513E"/>
    <w:rsid w:val="00611566"/>
    <w:rsid w:val="00646D99"/>
    <w:rsid w:val="0065330C"/>
    <w:rsid w:val="0065550B"/>
    <w:rsid w:val="00656910"/>
    <w:rsid w:val="00661ECC"/>
    <w:rsid w:val="006A71B2"/>
    <w:rsid w:val="006C66D8"/>
    <w:rsid w:val="006D1E24"/>
    <w:rsid w:val="006D2B60"/>
    <w:rsid w:val="006E1417"/>
    <w:rsid w:val="006E23F1"/>
    <w:rsid w:val="006E42F8"/>
    <w:rsid w:val="006F6A2C"/>
    <w:rsid w:val="007031E5"/>
    <w:rsid w:val="00723654"/>
    <w:rsid w:val="0073360B"/>
    <w:rsid w:val="00734A5B"/>
    <w:rsid w:val="00744E76"/>
    <w:rsid w:val="0074572D"/>
    <w:rsid w:val="00757D40"/>
    <w:rsid w:val="00781F0F"/>
    <w:rsid w:val="0078727C"/>
    <w:rsid w:val="0079049D"/>
    <w:rsid w:val="007B18D8"/>
    <w:rsid w:val="007C095F"/>
    <w:rsid w:val="007C102E"/>
    <w:rsid w:val="007D5872"/>
    <w:rsid w:val="007E4614"/>
    <w:rsid w:val="008028A4"/>
    <w:rsid w:val="00813245"/>
    <w:rsid w:val="0081682E"/>
    <w:rsid w:val="00843329"/>
    <w:rsid w:val="00845C13"/>
    <w:rsid w:val="00853717"/>
    <w:rsid w:val="00873737"/>
    <w:rsid w:val="008768CA"/>
    <w:rsid w:val="00877EF9"/>
    <w:rsid w:val="00880559"/>
    <w:rsid w:val="008B5306"/>
    <w:rsid w:val="0090271F"/>
    <w:rsid w:val="00902DB9"/>
    <w:rsid w:val="0090466A"/>
    <w:rsid w:val="0092675B"/>
    <w:rsid w:val="00936071"/>
    <w:rsid w:val="00940212"/>
    <w:rsid w:val="00942EC2"/>
    <w:rsid w:val="00951984"/>
    <w:rsid w:val="009525D6"/>
    <w:rsid w:val="00961B32"/>
    <w:rsid w:val="00974BB0"/>
    <w:rsid w:val="009A0AF3"/>
    <w:rsid w:val="009A1AAE"/>
    <w:rsid w:val="009A4BCE"/>
    <w:rsid w:val="009B07CD"/>
    <w:rsid w:val="009B58F5"/>
    <w:rsid w:val="009C19E9"/>
    <w:rsid w:val="009C7C5E"/>
    <w:rsid w:val="009E6EFE"/>
    <w:rsid w:val="00A10F02"/>
    <w:rsid w:val="00A14EAC"/>
    <w:rsid w:val="00A204CA"/>
    <w:rsid w:val="00A53724"/>
    <w:rsid w:val="00A609F0"/>
    <w:rsid w:val="00A6675A"/>
    <w:rsid w:val="00A740CC"/>
    <w:rsid w:val="00A82346"/>
    <w:rsid w:val="00A9671C"/>
    <w:rsid w:val="00AA1553"/>
    <w:rsid w:val="00AB423B"/>
    <w:rsid w:val="00B06AAD"/>
    <w:rsid w:val="00B15449"/>
    <w:rsid w:val="00B47FD1"/>
    <w:rsid w:val="00B516BB"/>
    <w:rsid w:val="00B63431"/>
    <w:rsid w:val="00B94D27"/>
    <w:rsid w:val="00BC6022"/>
    <w:rsid w:val="00C066C5"/>
    <w:rsid w:val="00C12B51"/>
    <w:rsid w:val="00C164CD"/>
    <w:rsid w:val="00C2186B"/>
    <w:rsid w:val="00C24650"/>
    <w:rsid w:val="00C33079"/>
    <w:rsid w:val="00C76518"/>
    <w:rsid w:val="00C81531"/>
    <w:rsid w:val="00C83A13"/>
    <w:rsid w:val="00C92967"/>
    <w:rsid w:val="00CA3D0C"/>
    <w:rsid w:val="00CA5C62"/>
    <w:rsid w:val="00CA654B"/>
    <w:rsid w:val="00CD4C7B"/>
    <w:rsid w:val="00D2147A"/>
    <w:rsid w:val="00D738D6"/>
    <w:rsid w:val="00D7706F"/>
    <w:rsid w:val="00D80795"/>
    <w:rsid w:val="00D87E00"/>
    <w:rsid w:val="00D9134D"/>
    <w:rsid w:val="00D96D11"/>
    <w:rsid w:val="00DA7A03"/>
    <w:rsid w:val="00DB1818"/>
    <w:rsid w:val="00DC309B"/>
    <w:rsid w:val="00DC4DA2"/>
    <w:rsid w:val="00E077EB"/>
    <w:rsid w:val="00E25EB8"/>
    <w:rsid w:val="00E62835"/>
    <w:rsid w:val="00E77645"/>
    <w:rsid w:val="00E83697"/>
    <w:rsid w:val="00EB3062"/>
    <w:rsid w:val="00EB5DB6"/>
    <w:rsid w:val="00EB6AE0"/>
    <w:rsid w:val="00EC4A25"/>
    <w:rsid w:val="00F025A2"/>
    <w:rsid w:val="00F07388"/>
    <w:rsid w:val="00F2026E"/>
    <w:rsid w:val="00F2210A"/>
    <w:rsid w:val="00F37743"/>
    <w:rsid w:val="00F54A3D"/>
    <w:rsid w:val="00F55B2C"/>
    <w:rsid w:val="00F613AB"/>
    <w:rsid w:val="00F63B2E"/>
    <w:rsid w:val="00F653B8"/>
    <w:rsid w:val="00F71B89"/>
    <w:rsid w:val="00F7353C"/>
    <w:rsid w:val="00F756D1"/>
    <w:rsid w:val="00F76F8F"/>
    <w:rsid w:val="00F82CE5"/>
    <w:rsid w:val="00F86E43"/>
    <w:rsid w:val="00F94BFE"/>
    <w:rsid w:val="00FA1266"/>
    <w:rsid w:val="00FB5786"/>
    <w:rsid w:val="00FC1192"/>
    <w:rsid w:val="00FE4B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8EF8B"/>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3E0CF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E0CFF"/>
    <w:rPr>
      <w:rFonts w:ascii="Arial" w:eastAsia="MS Mincho" w:hAnsi="Arial"/>
      <w:szCs w:val="24"/>
    </w:rPr>
  </w:style>
  <w:style w:type="paragraph" w:styleId="ListParagraph">
    <w:name w:val="List Paragraph"/>
    <w:basedOn w:val="Normal"/>
    <w:uiPriority w:val="34"/>
    <w:qFormat/>
    <w:rsid w:val="009C7C5E"/>
    <w:pPr>
      <w:ind w:left="720"/>
      <w:contextualSpacing/>
    </w:pPr>
  </w:style>
  <w:style w:type="paragraph" w:styleId="BalloonText">
    <w:name w:val="Balloon Text"/>
    <w:basedOn w:val="Normal"/>
    <w:link w:val="BalloonTextChar"/>
    <w:rsid w:val="00B63431"/>
    <w:pPr>
      <w:spacing w:after="0"/>
    </w:pPr>
    <w:rPr>
      <w:rFonts w:ascii="Segoe UI" w:hAnsi="Segoe UI" w:cs="Segoe UI"/>
      <w:sz w:val="18"/>
      <w:szCs w:val="18"/>
    </w:rPr>
  </w:style>
  <w:style w:type="character" w:customStyle="1" w:styleId="BalloonTextChar">
    <w:name w:val="Balloon Text Char"/>
    <w:basedOn w:val="DefaultParagraphFont"/>
    <w:link w:val="BalloonText"/>
    <w:rsid w:val="00B63431"/>
    <w:rPr>
      <w:rFonts w:ascii="Segoe UI" w:hAnsi="Segoe UI" w:cs="Segoe UI"/>
      <w:sz w:val="18"/>
      <w:szCs w:val="18"/>
      <w:lang w:eastAsia="en-US"/>
    </w:rPr>
  </w:style>
  <w:style w:type="paragraph" w:styleId="NormalWeb">
    <w:name w:val="Normal (Web)"/>
    <w:basedOn w:val="Normal"/>
    <w:uiPriority w:val="99"/>
    <w:unhideWhenUsed/>
    <w:rsid w:val="007E4614"/>
    <w:pPr>
      <w:spacing w:before="100" w:beforeAutospacing="1" w:after="100" w:afterAutospacing="1"/>
    </w:pPr>
    <w:rPr>
      <w:rFonts w:eastAsia="DengXian"/>
      <w:sz w:val="24"/>
      <w:szCs w:val="24"/>
      <w:lang w:val="en-US" w:eastAsia="zh-CN"/>
    </w:rPr>
  </w:style>
  <w:style w:type="character" w:styleId="CommentReference">
    <w:name w:val="annotation reference"/>
    <w:basedOn w:val="DefaultParagraphFont"/>
    <w:rsid w:val="009A4BCE"/>
    <w:rPr>
      <w:sz w:val="16"/>
      <w:szCs w:val="16"/>
    </w:rPr>
  </w:style>
  <w:style w:type="paragraph" w:styleId="CommentText">
    <w:name w:val="annotation text"/>
    <w:basedOn w:val="Normal"/>
    <w:link w:val="CommentTextChar"/>
    <w:rsid w:val="009A4BCE"/>
  </w:style>
  <w:style w:type="character" w:customStyle="1" w:styleId="CommentTextChar">
    <w:name w:val="Comment Text Char"/>
    <w:basedOn w:val="DefaultParagraphFont"/>
    <w:link w:val="CommentText"/>
    <w:rsid w:val="009A4BCE"/>
    <w:rPr>
      <w:lang w:eastAsia="en-US"/>
    </w:rPr>
  </w:style>
  <w:style w:type="paragraph" w:styleId="CommentSubject">
    <w:name w:val="annotation subject"/>
    <w:basedOn w:val="CommentText"/>
    <w:next w:val="CommentText"/>
    <w:link w:val="CommentSubjectChar"/>
    <w:rsid w:val="009A4BCE"/>
    <w:rPr>
      <w:b/>
      <w:bCs/>
    </w:rPr>
  </w:style>
  <w:style w:type="character" w:customStyle="1" w:styleId="CommentSubjectChar">
    <w:name w:val="Comment Subject Char"/>
    <w:basedOn w:val="CommentTextChar"/>
    <w:link w:val="CommentSubject"/>
    <w:rsid w:val="009A4BC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70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A8F3F-CFFD-4F4D-A4E9-DF0AA1A15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3</Pages>
  <Words>646</Words>
  <Characters>3878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4515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Dawid Koziol</cp:lastModifiedBy>
  <cp:revision>16</cp:revision>
  <dcterms:created xsi:type="dcterms:W3CDTF">2017-03-23T09:10:00Z</dcterms:created>
  <dcterms:modified xsi:type="dcterms:W3CDTF">2017-05-05T14:52:00Z</dcterms:modified>
</cp:coreProperties>
</file>