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4FA51E40"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#11</w:t>
      </w:r>
      <w:r w:rsidR="000631C8">
        <w:rPr>
          <w:bCs/>
          <w:noProof w:val="0"/>
          <w:sz w:val="24"/>
          <w:szCs w:val="24"/>
        </w:rPr>
        <w:t>9bis</w:t>
      </w:r>
      <w:r w:rsidRPr="00370B6D">
        <w:rPr>
          <w:bCs/>
          <w:noProof w:val="0"/>
          <w:sz w:val="24"/>
          <w:szCs w:val="24"/>
        </w:rPr>
        <w:t xml:space="preserve"> </w:t>
      </w:r>
      <w:r w:rsidR="000631C8">
        <w:rPr>
          <w:bCs/>
          <w:noProof w:val="0"/>
          <w:sz w:val="24"/>
          <w:szCs w:val="24"/>
        </w:rPr>
        <w:t>e</w:t>
      </w:r>
      <w:r w:rsidRPr="00370B6D">
        <w:rPr>
          <w:bCs/>
          <w:noProof w:val="0"/>
          <w:sz w:val="24"/>
          <w:szCs w:val="24"/>
        </w:rPr>
        <w:t>lectronic</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422441">
        <w:rPr>
          <w:bCs/>
          <w:noProof w:val="0"/>
          <w:sz w:val="24"/>
          <w:szCs w:val="24"/>
        </w:rPr>
        <w:t>10553</w:t>
      </w:r>
    </w:p>
    <w:p w14:paraId="2F1A0A67" w14:textId="6F52E694" w:rsidR="00370B6D" w:rsidRPr="00370B6D" w:rsidRDefault="00370B6D" w:rsidP="00370B6D">
      <w:pPr>
        <w:pStyle w:val="Header"/>
        <w:tabs>
          <w:tab w:val="right" w:pos="9639"/>
        </w:tabs>
        <w:rPr>
          <w:bCs/>
          <w:sz w:val="24"/>
          <w:szCs w:val="24"/>
          <w:lang w:eastAsia="zh-CN"/>
        </w:rPr>
      </w:pPr>
      <w:r w:rsidRPr="00370B6D">
        <w:rPr>
          <w:bCs/>
          <w:sz w:val="24"/>
          <w:szCs w:val="24"/>
          <w:lang w:eastAsia="zh-CN"/>
        </w:rPr>
        <w:t xml:space="preserve">Online, </w:t>
      </w:r>
      <w:r w:rsidR="000631C8">
        <w:rPr>
          <w:bCs/>
          <w:sz w:val="24"/>
          <w:szCs w:val="24"/>
          <w:lang w:eastAsia="zh-CN"/>
        </w:rPr>
        <w:t>October</w:t>
      </w:r>
      <w:r w:rsidRPr="00370B6D">
        <w:rPr>
          <w:bCs/>
          <w:sz w:val="24"/>
          <w:szCs w:val="24"/>
          <w:lang w:eastAsia="zh-CN"/>
        </w:rPr>
        <w:t xml:space="preserve"> </w:t>
      </w:r>
      <w:r w:rsidR="000631C8">
        <w:rPr>
          <w:bCs/>
          <w:sz w:val="24"/>
          <w:szCs w:val="24"/>
          <w:lang w:eastAsia="zh-CN"/>
        </w:rPr>
        <w:t>10</w:t>
      </w:r>
      <w:r w:rsidRPr="00370B6D">
        <w:rPr>
          <w:bCs/>
          <w:sz w:val="24"/>
          <w:szCs w:val="24"/>
          <w:lang w:eastAsia="zh-CN"/>
        </w:rPr>
        <w:t xml:space="preserve"> - </w:t>
      </w:r>
      <w:r w:rsidR="000631C8">
        <w:rPr>
          <w:bCs/>
          <w:sz w:val="24"/>
          <w:szCs w:val="24"/>
          <w:lang w:eastAsia="zh-CN"/>
        </w:rPr>
        <w:t>19</w:t>
      </w:r>
      <w:r w:rsidRPr="00370B6D">
        <w:rPr>
          <w:bCs/>
          <w:sz w:val="24"/>
          <w:szCs w:val="24"/>
          <w:lang w:eastAsia="zh-CN"/>
        </w:rPr>
        <w:t>, 2022</w:t>
      </w:r>
      <w:r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3D215F2D"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0631C8">
        <w:rPr>
          <w:rFonts w:cs="Arial"/>
          <w:b/>
          <w:bCs/>
          <w:sz w:val="28"/>
          <w:szCs w:val="28"/>
        </w:rPr>
        <w:t>8.15.2</w:t>
      </w:r>
      <w:r w:rsidR="00672347">
        <w:rPr>
          <w:rFonts w:cs="Arial"/>
          <w:b/>
          <w:bCs/>
          <w:sz w:val="28"/>
          <w:szCs w:val="28"/>
        </w:rPr>
        <w:t xml:space="preserve">  </w:t>
      </w:r>
      <w:bookmarkStart w:id="0" w:name="_GoBack"/>
      <w:bookmarkEnd w:id="0"/>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7A4DBE8D"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0631C8">
        <w:rPr>
          <w:rFonts w:ascii="Arial" w:hAnsi="Arial" w:cs="Arial"/>
          <w:b/>
          <w:bCs/>
          <w:sz w:val="28"/>
          <w:szCs w:val="28"/>
        </w:rPr>
        <w:t xml:space="preserve">SL </w:t>
      </w:r>
      <w:r w:rsidR="00EF4534">
        <w:rPr>
          <w:rFonts w:ascii="Arial" w:hAnsi="Arial" w:cs="Arial"/>
          <w:b/>
          <w:bCs/>
          <w:sz w:val="28"/>
          <w:szCs w:val="28"/>
        </w:rPr>
        <w:t>resource allocation</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2CD741C7" w14:textId="75276054" w:rsidR="000631C8" w:rsidRDefault="000631C8" w:rsidP="00370B6D">
      <w:pPr>
        <w:jc w:val="both"/>
        <w:rPr>
          <w:rFonts w:ascii="Arial" w:hAnsi="Arial" w:cs="Arial"/>
        </w:rPr>
      </w:pPr>
      <w:r>
        <w:rPr>
          <w:rFonts w:ascii="Arial" w:hAnsi="Arial" w:cs="Arial"/>
        </w:rPr>
        <w:t xml:space="preserve">SL on unlicensed spectrum is included as the scope of Rel-18 SL evolution as follow. </w:t>
      </w:r>
    </w:p>
    <w:p w14:paraId="78CC3942" w14:textId="556C1085" w:rsidR="000631C8" w:rsidRPr="000631C8" w:rsidRDefault="000631C8" w:rsidP="000631C8">
      <w:pPr>
        <w:pStyle w:val="ListParagraph"/>
        <w:numPr>
          <w:ilvl w:val="0"/>
          <w:numId w:val="47"/>
        </w:numPr>
        <w:spacing w:before="120" w:after="0"/>
        <w:textAlignment w:val="baseline"/>
        <w:rPr>
          <w:rFonts w:ascii="Times" w:hAnsi="Times" w:cs="Times"/>
        </w:rPr>
      </w:pPr>
      <w:r w:rsidRPr="000631C8">
        <w:rPr>
          <w:rFonts w:ascii="Times" w:hAnsi="Times" w:cs="Times"/>
        </w:rPr>
        <w:t>Study and specify support of sidelink on unlicensed spectrum for both mode 1 and mode 2 where Uu operation for mode 1 is limited to licensed spectrum only [RAN1, RAN2, RAN4]</w:t>
      </w:r>
    </w:p>
    <w:p w14:paraId="4DBD9701" w14:textId="77777777" w:rsidR="000631C8" w:rsidRPr="00420B53" w:rsidRDefault="000631C8" w:rsidP="000631C8">
      <w:pPr>
        <w:numPr>
          <w:ilvl w:val="0"/>
          <w:numId w:val="45"/>
        </w:numPr>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7D56EF48" w14:textId="77777777" w:rsidR="000631C8" w:rsidRDefault="000631C8" w:rsidP="000631C8">
      <w:pPr>
        <w:numPr>
          <w:ilvl w:val="1"/>
          <w:numId w:val="45"/>
        </w:numPr>
        <w:spacing w:before="60" w:after="60"/>
        <w:ind w:left="1418" w:hanging="284"/>
        <w:textAlignment w:val="baseline"/>
        <w:rPr>
          <w:rFonts w:ascii="Times" w:hAnsi="Times" w:cs="Times"/>
          <w:lang w:eastAsia="ko-KR"/>
        </w:rPr>
      </w:pPr>
      <w:bookmarkStart w:id="1"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0B2688E8" w14:textId="77777777" w:rsidR="000631C8" w:rsidRPr="00B248A5" w:rsidRDefault="000631C8" w:rsidP="000631C8">
      <w:pPr>
        <w:numPr>
          <w:ilvl w:val="2"/>
          <w:numId w:val="45"/>
        </w:numPr>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1"/>
    </w:p>
    <w:p w14:paraId="605EE78C" w14:textId="77777777" w:rsidR="000631C8" w:rsidRPr="00B248A5" w:rsidRDefault="000631C8" w:rsidP="000631C8">
      <w:pPr>
        <w:numPr>
          <w:ilvl w:val="2"/>
          <w:numId w:val="45"/>
        </w:numPr>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3E5D9B3" w14:textId="77777777" w:rsidR="000631C8" w:rsidRPr="00B248A5" w:rsidRDefault="000631C8" w:rsidP="000631C8">
      <w:pPr>
        <w:numPr>
          <w:ilvl w:val="0"/>
          <w:numId w:val="45"/>
        </w:numPr>
        <w:spacing w:before="60" w:after="60"/>
        <w:ind w:left="993" w:hanging="284"/>
        <w:textAlignment w:val="baseline"/>
        <w:rPr>
          <w:rFonts w:ascii="Times" w:hAnsi="Times" w:cs="Times"/>
          <w:lang w:eastAsia="ko-KR"/>
        </w:rPr>
      </w:pPr>
      <w:bookmarkStart w:id="2" w:name="_Hlk89917101"/>
      <w:r w:rsidRPr="00B248A5">
        <w:rPr>
          <w:rFonts w:ascii="Times" w:hAnsi="Times" w:cs="Times"/>
          <w:lang w:eastAsia="ko-KR"/>
        </w:rPr>
        <w:t>Physical channel design framework: Required changes to NR sidelink physical channel structures and procedures to operate on unlicensed spectrum</w:t>
      </w:r>
      <w:bookmarkEnd w:id="2"/>
    </w:p>
    <w:p w14:paraId="13DD7AD3" w14:textId="77777777" w:rsidR="000631C8" w:rsidRPr="00B248A5" w:rsidRDefault="000631C8" w:rsidP="000631C8">
      <w:pPr>
        <w:numPr>
          <w:ilvl w:val="1"/>
          <w:numId w:val="45"/>
        </w:numPr>
        <w:spacing w:before="60" w:after="60"/>
        <w:ind w:left="1418" w:hanging="284"/>
        <w:textAlignment w:val="baseline"/>
        <w:rPr>
          <w:rFonts w:ascii="Times" w:hAnsi="Times" w:cs="Times"/>
          <w:lang w:eastAsia="ko-KR"/>
        </w:rPr>
      </w:pPr>
      <w:bookmarkStart w:id="3" w:name="_Hlk89917118"/>
      <w:r w:rsidRPr="00B248A5">
        <w:rPr>
          <w:rFonts w:ascii="Times" w:hAnsi="Times" w:cs="Times"/>
          <w:lang w:eastAsia="ko-KR"/>
        </w:rPr>
        <w:t xml:space="preserve">The existing NR sidelink and NR-U channel structure shall be reused </w:t>
      </w:r>
      <w:bookmarkEnd w:id="3"/>
      <w:r w:rsidRPr="00B248A5">
        <w:rPr>
          <w:rFonts w:ascii="Times" w:hAnsi="Times" w:cs="Times"/>
          <w:lang w:eastAsia="ko-KR"/>
        </w:rPr>
        <w:t>as the baseline.</w:t>
      </w:r>
    </w:p>
    <w:p w14:paraId="32BDBF7A" w14:textId="77777777" w:rsidR="000631C8" w:rsidRPr="00B248A5" w:rsidRDefault="000631C8" w:rsidP="000631C8">
      <w:pPr>
        <w:numPr>
          <w:ilvl w:val="0"/>
          <w:numId w:val="45"/>
        </w:numPr>
        <w:spacing w:before="60" w:after="60"/>
        <w:ind w:left="993" w:hanging="284"/>
        <w:textAlignment w:val="baseline"/>
        <w:rPr>
          <w:rFonts w:ascii="Times" w:hAnsi="Times" w:cs="Times"/>
          <w:lang w:eastAsia="ko-KR"/>
        </w:rPr>
      </w:pPr>
      <w:bookmarkStart w:id="4" w:name="_Hlk89917140"/>
      <w:r w:rsidRPr="00B248A5">
        <w:rPr>
          <w:rFonts w:ascii="Times" w:hAnsi="Times" w:cs="Times"/>
          <w:lang w:eastAsia="ko-KR"/>
        </w:rPr>
        <w:t>No specific enhancements for existing NR SL feature</w:t>
      </w:r>
      <w:bookmarkEnd w:id="4"/>
    </w:p>
    <w:p w14:paraId="34678875" w14:textId="77777777" w:rsidR="000631C8" w:rsidRDefault="000631C8" w:rsidP="000631C8">
      <w:pPr>
        <w:numPr>
          <w:ilvl w:val="0"/>
          <w:numId w:val="45"/>
        </w:numPr>
        <w:spacing w:before="60" w:after="60"/>
        <w:ind w:left="993" w:hanging="284"/>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5" w:name="_Hlk89917215"/>
      <w:r w:rsidRPr="00B248A5">
        <w:rPr>
          <w:rFonts w:ascii="Times" w:hAnsi="Times" w:cs="Times"/>
          <w:lang w:eastAsia="ko-KR"/>
        </w:rPr>
        <w:t>.</w:t>
      </w:r>
      <w:bookmarkEnd w:id="5"/>
    </w:p>
    <w:p w14:paraId="02EAC1E1" w14:textId="77777777" w:rsidR="000631C8" w:rsidRPr="00B248A5" w:rsidRDefault="000631C8" w:rsidP="000631C8">
      <w:pPr>
        <w:numPr>
          <w:ilvl w:val="0"/>
          <w:numId w:val="45"/>
        </w:numPr>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177A53C6" w14:textId="77777777" w:rsidR="003C06E5" w:rsidRDefault="003C06E5" w:rsidP="00370B6D">
      <w:pPr>
        <w:jc w:val="both"/>
        <w:rPr>
          <w:rFonts w:ascii="Arial" w:hAnsi="Arial" w:cs="Arial"/>
        </w:rPr>
      </w:pPr>
    </w:p>
    <w:p w14:paraId="02A7614B" w14:textId="6253D6CA" w:rsidR="000631C8" w:rsidRDefault="000631C8" w:rsidP="00370B6D">
      <w:pPr>
        <w:jc w:val="both"/>
        <w:rPr>
          <w:rFonts w:ascii="Arial" w:hAnsi="Arial" w:cs="Arial"/>
        </w:rPr>
      </w:pPr>
      <w:r>
        <w:rPr>
          <w:rFonts w:ascii="Arial" w:hAnsi="Arial" w:cs="Arial"/>
        </w:rPr>
        <w:t xml:space="preserve">In this contribution, we would like to discuss </w:t>
      </w:r>
      <w:r w:rsidR="003C06E5">
        <w:rPr>
          <w:rFonts w:ascii="Arial" w:hAnsi="Arial" w:cs="Arial"/>
        </w:rPr>
        <w:t xml:space="preserve">SL </w:t>
      </w:r>
      <w:r w:rsidR="00EF4534">
        <w:rPr>
          <w:rFonts w:ascii="Arial" w:hAnsi="Arial" w:cs="Arial"/>
        </w:rPr>
        <w:t xml:space="preserve">resource allocation </w:t>
      </w:r>
      <w:r w:rsidR="003C06E5">
        <w:rPr>
          <w:rFonts w:ascii="Arial" w:hAnsi="Arial" w:cs="Arial"/>
        </w:rPr>
        <w:t xml:space="preserve">in unlicensed spectrum. </w:t>
      </w:r>
    </w:p>
    <w:p w14:paraId="062F1D7A" w14:textId="77777777" w:rsidR="00370B6D" w:rsidRPr="006E13D1" w:rsidRDefault="00370B6D" w:rsidP="00370B6D">
      <w:pPr>
        <w:pStyle w:val="Heading1"/>
      </w:pPr>
      <w:r w:rsidRPr="006E13D1">
        <w:t>2</w:t>
      </w:r>
      <w:r w:rsidRPr="006E13D1">
        <w:tab/>
      </w:r>
      <w:r>
        <w:t>Discussion</w:t>
      </w:r>
    </w:p>
    <w:p w14:paraId="33240E8F" w14:textId="40716BDC" w:rsidR="00460F27" w:rsidRDefault="00460F27" w:rsidP="0037395D">
      <w:pPr>
        <w:jc w:val="both"/>
        <w:rPr>
          <w:rFonts w:ascii="Arial" w:hAnsi="Arial" w:cs="Arial"/>
        </w:rPr>
      </w:pPr>
      <w:r>
        <w:rPr>
          <w:rFonts w:ascii="Arial" w:hAnsi="Arial" w:cs="Arial"/>
        </w:rPr>
        <w:t xml:space="preserve">For access to shared spectrum in SL, the UE may apply Listen-Before-Talk (LBT) before performing a transmission. RAN1 discussed the relation between SL sensing based resource allocation and LBT and the following agreement was made at RAN1#109-e. </w:t>
      </w:r>
    </w:p>
    <w:p w14:paraId="7CF40737" w14:textId="77777777" w:rsidR="00460F27" w:rsidRPr="003B25EA" w:rsidRDefault="00460F27" w:rsidP="00460F27">
      <w:pPr>
        <w:pStyle w:val="ListParagraph"/>
        <w:numPr>
          <w:ilvl w:val="0"/>
          <w:numId w:val="48"/>
        </w:numPr>
        <w:autoSpaceDE w:val="0"/>
        <w:autoSpaceDN w:val="0"/>
        <w:spacing w:after="0"/>
        <w:contextualSpacing w:val="0"/>
        <w:jc w:val="both"/>
      </w:pPr>
      <w:r w:rsidRPr="003B25EA">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8C5D6D2" w14:textId="77777777" w:rsidR="00460F27" w:rsidRPr="003B25EA" w:rsidRDefault="00460F27" w:rsidP="00460F27">
      <w:pPr>
        <w:pStyle w:val="ListParagraph"/>
        <w:numPr>
          <w:ilvl w:val="1"/>
          <w:numId w:val="48"/>
        </w:numPr>
        <w:spacing w:after="0"/>
        <w:contextualSpacing w:val="0"/>
        <w:jc w:val="both"/>
      </w:pPr>
      <w:r w:rsidRPr="003B25EA">
        <w:rPr>
          <w:lang w:val="en-AU"/>
        </w:rPr>
        <w:t>FFS whether/how mode 2 resource selection procedure needs to be updated / enhanced due to shared spectrum channel access</w:t>
      </w:r>
    </w:p>
    <w:p w14:paraId="23D2D88C" w14:textId="6ACA47C0" w:rsidR="00460F27" w:rsidRDefault="00460F27" w:rsidP="0037395D">
      <w:pPr>
        <w:jc w:val="both"/>
        <w:rPr>
          <w:rFonts w:ascii="Arial" w:hAnsi="Arial" w:cs="Arial"/>
        </w:rPr>
      </w:pPr>
    </w:p>
    <w:p w14:paraId="2F07B8B5" w14:textId="0B3CFA47" w:rsidR="001917B7" w:rsidRDefault="00460F27" w:rsidP="0037395D">
      <w:pPr>
        <w:jc w:val="both"/>
        <w:rPr>
          <w:rFonts w:ascii="Arial" w:hAnsi="Arial" w:cs="Arial"/>
        </w:rPr>
      </w:pPr>
      <w:r>
        <w:rPr>
          <w:rFonts w:ascii="Arial" w:hAnsi="Arial" w:cs="Arial"/>
        </w:rPr>
        <w:t>We understand SL sensing based resource allocation first then LBT is applied to the selected resource. LBT sensing duration is defined according to the parameters that are associated with SL C</w:t>
      </w:r>
      <w:r w:rsidR="001C5C0B">
        <w:rPr>
          <w:rFonts w:ascii="Arial" w:hAnsi="Arial" w:cs="Arial"/>
        </w:rPr>
        <w:t xml:space="preserve">APC. It is clear the UE cannot perform transmission during LBT sensing duration or if LBT fails. Considering up to three resources (one resource for initial transmission and two resources for retransmissions) are included in SCI, it is clear LBT is needed for each selected resource unless they are not consecutive, so each selected resource should be separated by LBT sensing duration. Then a question is raised who will handle the LBT sensing duration between the selected resources. </w:t>
      </w:r>
      <w:r w:rsidR="001917B7">
        <w:rPr>
          <w:rFonts w:ascii="Arial" w:hAnsi="Arial" w:cs="Arial"/>
        </w:rPr>
        <w:t>S</w:t>
      </w:r>
      <w:r w:rsidR="001C5C0B">
        <w:rPr>
          <w:rFonts w:ascii="Arial" w:hAnsi="Arial" w:cs="Arial"/>
        </w:rPr>
        <w:t xml:space="preserve">ome may argue PHY will handle it when PHY performs SL candidate resource selection. </w:t>
      </w:r>
      <w:r w:rsidR="001917B7">
        <w:rPr>
          <w:rFonts w:ascii="Arial" w:hAnsi="Arial" w:cs="Arial"/>
        </w:rPr>
        <w:t xml:space="preserve">However, we think it is complicated because PHY should link resource chain for all possible </w:t>
      </w:r>
      <w:r w:rsidR="001917B7">
        <w:rPr>
          <w:rFonts w:ascii="Arial" w:hAnsi="Arial" w:cs="Arial"/>
        </w:rPr>
        <w:lastRenderedPageBreak/>
        <w:t xml:space="preserve">cases (e.g. list of resources is linked for next transmissions assuming a certain resource is selected, separate list of resources is linked according to channel access type, etc.). </w:t>
      </w:r>
      <w:r w:rsidR="00AB6514">
        <w:rPr>
          <w:rFonts w:ascii="Arial" w:hAnsi="Arial" w:cs="Arial"/>
        </w:rPr>
        <w:t xml:space="preserve">We think MAC should handle it considering MAC is responsible for final SL resource (re)selection and MAC knows what data (including the corresponding SL priority or PQI) is buffered for transmission. </w:t>
      </w:r>
    </w:p>
    <w:p w14:paraId="41B446FA" w14:textId="7C278020" w:rsidR="00AB6514" w:rsidRDefault="00AB6514" w:rsidP="0037395D">
      <w:pPr>
        <w:jc w:val="both"/>
        <w:rPr>
          <w:rFonts w:ascii="Arial" w:hAnsi="Arial" w:cs="Arial"/>
        </w:rPr>
      </w:pPr>
      <w:r>
        <w:rPr>
          <w:rFonts w:ascii="Arial" w:hAnsi="Arial" w:cs="Arial"/>
        </w:rPr>
        <w:t xml:space="preserve">[Proposal 1]: MAC handles LBT sensing duration between the SL resources (unless they are consecutive) when performing SL resource (re)selection among SL candidate resources indicated by PHY. </w:t>
      </w:r>
    </w:p>
    <w:p w14:paraId="5D75C5C2" w14:textId="77777777" w:rsidR="00370B6D" w:rsidRPr="006E13D1" w:rsidRDefault="00370B6D" w:rsidP="00370B6D">
      <w:pPr>
        <w:pStyle w:val="Heading1"/>
        <w:jc w:val="both"/>
      </w:pPr>
      <w:r>
        <w:t>3</w:t>
      </w:r>
      <w:r w:rsidRPr="006E13D1">
        <w:tab/>
      </w:r>
      <w:r>
        <w:t>Conclusion</w:t>
      </w:r>
    </w:p>
    <w:p w14:paraId="2FDCDD9D" w14:textId="4D321CBD" w:rsidR="00721B06" w:rsidRDefault="00B67C04" w:rsidP="00370B6D">
      <w:pPr>
        <w:jc w:val="both"/>
        <w:rPr>
          <w:rFonts w:ascii="Arial" w:hAnsi="Arial" w:cs="Arial"/>
        </w:rPr>
      </w:pPr>
      <w:r>
        <w:rPr>
          <w:rFonts w:ascii="Arial" w:hAnsi="Arial" w:cs="Arial"/>
        </w:rPr>
        <w:t xml:space="preserve">We have discussed the LBT impact on SL resource allocation and made the following proposal. </w:t>
      </w:r>
      <w:r w:rsidR="00721B06">
        <w:rPr>
          <w:rFonts w:ascii="Arial" w:hAnsi="Arial" w:cs="Arial"/>
        </w:rPr>
        <w:t xml:space="preserve"> </w:t>
      </w:r>
    </w:p>
    <w:p w14:paraId="1685555B" w14:textId="5AE6CD95" w:rsidR="00B67C04" w:rsidRPr="00B67C04" w:rsidRDefault="00B67C04" w:rsidP="00370B6D">
      <w:pPr>
        <w:jc w:val="both"/>
        <w:rPr>
          <w:rFonts w:ascii="Arial" w:hAnsi="Arial" w:cs="Arial"/>
        </w:rPr>
      </w:pPr>
      <w:r>
        <w:rPr>
          <w:rFonts w:ascii="Arial" w:hAnsi="Arial" w:cs="Arial"/>
        </w:rPr>
        <w:t xml:space="preserve">[Proposal 1]: MAC handles LBT sensing duration between the SL resources (unless they are consecutive) when performing SL resource (re)selection among SL candidate resources indicated by PHY. </w:t>
      </w:r>
    </w:p>
    <w:sectPr w:rsidR="00B67C04" w:rsidRPr="00B67C04"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6A6DA" w14:textId="77777777" w:rsidR="00207FB9" w:rsidRDefault="00207FB9">
      <w:r>
        <w:separator/>
      </w:r>
    </w:p>
  </w:endnote>
  <w:endnote w:type="continuationSeparator" w:id="0">
    <w:p w14:paraId="1406334F" w14:textId="77777777" w:rsidR="00207FB9" w:rsidRDefault="00207FB9">
      <w:r>
        <w:continuationSeparator/>
      </w:r>
    </w:p>
  </w:endnote>
  <w:endnote w:type="continuationNotice" w:id="1">
    <w:p w14:paraId="75098E76" w14:textId="77777777" w:rsidR="00207FB9" w:rsidRDefault="00207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5F1A2" w14:textId="77777777" w:rsidR="00207FB9" w:rsidRDefault="00207FB9">
      <w:r>
        <w:separator/>
      </w:r>
    </w:p>
  </w:footnote>
  <w:footnote w:type="continuationSeparator" w:id="0">
    <w:p w14:paraId="41273D63" w14:textId="77777777" w:rsidR="00207FB9" w:rsidRDefault="00207FB9">
      <w:r>
        <w:continuationSeparator/>
      </w:r>
    </w:p>
  </w:footnote>
  <w:footnote w:type="continuationNotice" w:id="1">
    <w:p w14:paraId="34C6D498" w14:textId="77777777" w:rsidR="00207FB9" w:rsidRDefault="00207F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2DC21E73"/>
    <w:multiLevelType w:val="hybridMultilevel"/>
    <w:tmpl w:val="6E7CF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0"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3"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8"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0"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6"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2"/>
  </w:num>
  <w:num w:numId="7">
    <w:abstractNumId w:val="44"/>
  </w:num>
  <w:num w:numId="8">
    <w:abstractNumId w:val="36"/>
  </w:num>
  <w:num w:numId="9">
    <w:abstractNumId w:val="32"/>
  </w:num>
  <w:num w:numId="10">
    <w:abstractNumId w:val="43"/>
  </w:num>
  <w:num w:numId="11">
    <w:abstractNumId w:val="35"/>
  </w:num>
  <w:num w:numId="12">
    <w:abstractNumId w:val="31"/>
  </w:num>
  <w:num w:numId="13">
    <w:abstractNumId w:val="18"/>
  </w:num>
  <w:num w:numId="14">
    <w:abstractNumId w:val="19"/>
  </w:num>
  <w:num w:numId="15">
    <w:abstractNumId w:val="25"/>
  </w:num>
  <w:num w:numId="16">
    <w:abstractNumId w:val="29"/>
  </w:num>
  <w:num w:numId="17">
    <w:abstractNumId w:val="41"/>
  </w:num>
  <w:num w:numId="18">
    <w:abstractNumId w:val="5"/>
  </w:num>
  <w:num w:numId="19">
    <w:abstractNumId w:val="39"/>
  </w:num>
  <w:num w:numId="20">
    <w:abstractNumId w:val="21"/>
  </w:num>
  <w:num w:numId="21">
    <w:abstractNumId w:val="34"/>
  </w:num>
  <w:num w:numId="22">
    <w:abstractNumId w:val="26"/>
  </w:num>
  <w:num w:numId="23">
    <w:abstractNumId w:val="8"/>
  </w:num>
  <w:num w:numId="24">
    <w:abstractNumId w:val="2"/>
  </w:num>
  <w:num w:numId="25">
    <w:abstractNumId w:val="42"/>
  </w:num>
  <w:num w:numId="26">
    <w:abstractNumId w:val="15"/>
  </w:num>
  <w:num w:numId="27">
    <w:abstractNumId w:val="27"/>
  </w:num>
  <w:num w:numId="28">
    <w:abstractNumId w:val="28"/>
  </w:num>
  <w:num w:numId="29">
    <w:abstractNumId w:val="17"/>
  </w:num>
  <w:num w:numId="30">
    <w:abstractNumId w:val="10"/>
  </w:num>
  <w:num w:numId="31">
    <w:abstractNumId w:val="6"/>
  </w:num>
  <w:num w:numId="32">
    <w:abstractNumId w:val="23"/>
  </w:num>
  <w:num w:numId="33">
    <w:abstractNumId w:val="40"/>
  </w:num>
  <w:num w:numId="34">
    <w:abstractNumId w:val="45"/>
  </w:num>
  <w:num w:numId="35">
    <w:abstractNumId w:val="7"/>
  </w:num>
  <w:num w:numId="36">
    <w:abstractNumId w:val="24"/>
  </w:num>
  <w:num w:numId="37">
    <w:abstractNumId w:val="46"/>
  </w:num>
  <w:num w:numId="38">
    <w:abstractNumId w:val="13"/>
  </w:num>
  <w:num w:numId="39">
    <w:abstractNumId w:val="30"/>
  </w:num>
  <w:num w:numId="40">
    <w:abstractNumId w:val="37"/>
  </w:num>
  <w:num w:numId="41">
    <w:abstractNumId w:val="22"/>
  </w:num>
  <w:num w:numId="42">
    <w:abstractNumId w:val="38"/>
  </w:num>
  <w:num w:numId="43">
    <w:abstractNumId w:val="11"/>
  </w:num>
  <w:num w:numId="44">
    <w:abstractNumId w:val="33"/>
  </w:num>
  <w:num w:numId="45">
    <w:abstractNumId w:val="3"/>
  </w:num>
  <w:num w:numId="46">
    <w:abstractNumId w:val="20"/>
  </w:num>
  <w:num w:numId="47">
    <w:abstractNumId w:val="14"/>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E90"/>
    <w:rsid w:val="00021A5A"/>
    <w:rsid w:val="00023FE1"/>
    <w:rsid w:val="00025568"/>
    <w:rsid w:val="00025CAA"/>
    <w:rsid w:val="00026163"/>
    <w:rsid w:val="00027E9F"/>
    <w:rsid w:val="00030FF1"/>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270D"/>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17B7"/>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5C0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07FB9"/>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7B9F"/>
    <w:rsid w:val="002705D0"/>
    <w:rsid w:val="002706D3"/>
    <w:rsid w:val="00272D00"/>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41"/>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0F27"/>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68A5"/>
    <w:rsid w:val="004F3B5F"/>
    <w:rsid w:val="004F4108"/>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553"/>
    <w:rsid w:val="005841A9"/>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347"/>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6F3D"/>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13BD"/>
    <w:rsid w:val="00A82082"/>
    <w:rsid w:val="00A82346"/>
    <w:rsid w:val="00A8353B"/>
    <w:rsid w:val="00A83DB3"/>
    <w:rsid w:val="00A84204"/>
    <w:rsid w:val="00A85AB8"/>
    <w:rsid w:val="00A868BB"/>
    <w:rsid w:val="00A86DA9"/>
    <w:rsid w:val="00A872CF"/>
    <w:rsid w:val="00A90026"/>
    <w:rsid w:val="00A9185A"/>
    <w:rsid w:val="00A9240E"/>
    <w:rsid w:val="00A94EB8"/>
    <w:rsid w:val="00A95D03"/>
    <w:rsid w:val="00A9671C"/>
    <w:rsid w:val="00A97E69"/>
    <w:rsid w:val="00AA1553"/>
    <w:rsid w:val="00AA3F6E"/>
    <w:rsid w:val="00AA6373"/>
    <w:rsid w:val="00AA65FF"/>
    <w:rsid w:val="00AA697F"/>
    <w:rsid w:val="00AB0C9A"/>
    <w:rsid w:val="00AB4710"/>
    <w:rsid w:val="00AB6514"/>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866"/>
    <w:rsid w:val="00B43B65"/>
    <w:rsid w:val="00B44DD2"/>
    <w:rsid w:val="00B4562A"/>
    <w:rsid w:val="00B45E20"/>
    <w:rsid w:val="00B4646F"/>
    <w:rsid w:val="00B4753E"/>
    <w:rsid w:val="00B4761C"/>
    <w:rsid w:val="00B479B0"/>
    <w:rsid w:val="00B47FD1"/>
    <w:rsid w:val="00B51259"/>
    <w:rsid w:val="00B516BB"/>
    <w:rsid w:val="00B51B41"/>
    <w:rsid w:val="00B51C71"/>
    <w:rsid w:val="00B5206C"/>
    <w:rsid w:val="00B53ACA"/>
    <w:rsid w:val="00B53C05"/>
    <w:rsid w:val="00B54FCB"/>
    <w:rsid w:val="00B5644B"/>
    <w:rsid w:val="00B568FD"/>
    <w:rsid w:val="00B5736A"/>
    <w:rsid w:val="00B6026F"/>
    <w:rsid w:val="00B67C04"/>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3555"/>
    <w:rsid w:val="00BC4D38"/>
    <w:rsid w:val="00BD0F35"/>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57ED7"/>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48B4"/>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26EE8"/>
    <w:rsid w:val="00D3050D"/>
    <w:rsid w:val="00D31234"/>
    <w:rsid w:val="00D31C30"/>
    <w:rsid w:val="00D32476"/>
    <w:rsid w:val="00D3377B"/>
    <w:rsid w:val="00D33BE3"/>
    <w:rsid w:val="00D36096"/>
    <w:rsid w:val="00D3792D"/>
    <w:rsid w:val="00D37A6A"/>
    <w:rsid w:val="00D37CC2"/>
    <w:rsid w:val="00D37F6C"/>
    <w:rsid w:val="00D40C2E"/>
    <w:rsid w:val="00D4253C"/>
    <w:rsid w:val="00D43A2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3F44"/>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4534"/>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0361D0-CE11-4BDB-BBD8-3C27AECD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429</TotalTime>
  <Pages>2</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37</cp:revision>
  <dcterms:created xsi:type="dcterms:W3CDTF">2022-04-25T07:01:00Z</dcterms:created>
  <dcterms:modified xsi:type="dcterms:W3CDTF">2022-09-30T05:17:00Z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