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0F4FFCEF" w:rsidR="00156F86" w:rsidRPr="00863065" w:rsidRDefault="000C41E9"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lang w:eastAsia="ja-JP"/>
        </w:rPr>
        <w:t>116-e</w:t>
      </w:r>
      <w:r w:rsidR="00DB7D65" w:rsidRPr="00863065">
        <w:rPr>
          <w:rFonts w:cs="Arial"/>
        </w:rPr>
        <w:tab/>
      </w:r>
      <w:bookmarkStart w:id="0" w:name="_GoBack"/>
      <w:bookmarkEnd w:id="0"/>
      <w:r w:rsidR="00DB7D65" w:rsidRPr="00863065">
        <w:rPr>
          <w:rFonts w:cs="Arial"/>
        </w:rPr>
        <w:t>R</w:t>
      </w:r>
      <w:r w:rsidR="00B06C89">
        <w:rPr>
          <w:rFonts w:cs="Arial" w:hint="eastAsia"/>
          <w:lang w:eastAsia="ja-JP"/>
        </w:rPr>
        <w:t>2</w:t>
      </w:r>
      <w:r w:rsidR="00DB7D65" w:rsidRPr="00863065">
        <w:rPr>
          <w:rFonts w:cs="Arial"/>
          <w:lang w:eastAsia="ja-JP"/>
        </w:rPr>
        <w:t>-</w:t>
      </w:r>
      <w:r w:rsidR="005F2282" w:rsidRPr="005F2282">
        <w:t xml:space="preserve"> </w:t>
      </w:r>
      <w:r w:rsidR="005F2282" w:rsidRPr="005F2282">
        <w:rPr>
          <w:rFonts w:cs="Arial"/>
          <w:lang w:eastAsia="ja-JP"/>
        </w:rPr>
        <w:t>2110998</w:t>
      </w:r>
    </w:p>
    <w:p w14:paraId="508496E9" w14:textId="50894171" w:rsidR="00DB7D65" w:rsidRPr="00863065" w:rsidRDefault="000F46FB" w:rsidP="00156F86">
      <w:pPr>
        <w:pStyle w:val="af6"/>
        <w:tabs>
          <w:tab w:val="left" w:pos="709"/>
          <w:tab w:val="right" w:pos="9639"/>
        </w:tabs>
        <w:spacing w:after="0"/>
        <w:jc w:val="left"/>
        <w:rPr>
          <w:rFonts w:cs="Arial"/>
          <w:lang w:val="en-US" w:eastAsia="ja-JP"/>
        </w:rPr>
      </w:pPr>
      <w:r>
        <w:rPr>
          <w:rFonts w:cs="Arial"/>
          <w:lang w:val="en-US" w:eastAsia="ja-JP"/>
        </w:rPr>
        <w:t>1</w:t>
      </w:r>
      <w:r>
        <w:rPr>
          <w:rFonts w:cs="Arial"/>
          <w:vertAlign w:val="superscript"/>
          <w:lang w:val="en-US" w:eastAsia="ja-JP"/>
        </w:rPr>
        <w:t>st</w:t>
      </w:r>
      <w:r w:rsidR="00010633" w:rsidRPr="00802E96">
        <w:rPr>
          <w:rFonts w:cs="Arial" w:hint="eastAsia"/>
          <w:lang w:val="en-US" w:eastAsia="ja-JP"/>
        </w:rPr>
        <w:t xml:space="preserve"> </w:t>
      </w:r>
      <w:r w:rsidR="00010633">
        <w:rPr>
          <w:rFonts w:cs="Arial"/>
          <w:lang w:val="en-US" w:eastAsia="ja-JP"/>
        </w:rPr>
        <w:t>–</w:t>
      </w:r>
      <w:r w:rsidR="00010633">
        <w:rPr>
          <w:rFonts w:cs="Arial" w:hint="eastAsia"/>
          <w:lang w:val="en-US" w:eastAsia="ja-JP"/>
        </w:rPr>
        <w:t xml:space="preserve"> </w:t>
      </w:r>
      <w:r>
        <w:rPr>
          <w:rFonts w:cs="Arial"/>
          <w:lang w:val="en-US" w:eastAsia="ja-JP"/>
        </w:rPr>
        <w:t>12</w:t>
      </w:r>
      <w:r w:rsidR="00010633">
        <w:rPr>
          <w:rFonts w:cs="Arial" w:hint="eastAsia"/>
          <w:vertAlign w:val="superscript"/>
          <w:lang w:val="en-US" w:eastAsia="ja-JP"/>
        </w:rPr>
        <w:t>th</w:t>
      </w:r>
      <w:r w:rsidR="00010633" w:rsidRPr="00802E96">
        <w:rPr>
          <w:rFonts w:cs="Arial"/>
          <w:lang w:val="en-US" w:eastAsia="ja-JP"/>
        </w:rPr>
        <w:t xml:space="preserve"> </w:t>
      </w:r>
      <w:r>
        <w:rPr>
          <w:rFonts w:cs="Arial"/>
          <w:lang w:val="en-US" w:eastAsia="ja-JP"/>
        </w:rPr>
        <w:t>November</w:t>
      </w:r>
      <w:r w:rsidR="00010633" w:rsidRPr="00802E96">
        <w:rPr>
          <w:rFonts w:cs="Arial"/>
          <w:lang w:val="en-US" w:eastAsia="ja-JP"/>
        </w:rPr>
        <w:t xml:space="preserve"> 20</w:t>
      </w:r>
      <w:r w:rsidR="00010633">
        <w:rPr>
          <w:rFonts w:cs="Arial" w:hint="eastAsia"/>
          <w:lang w:val="en-US" w:eastAsia="ja-JP"/>
        </w:rPr>
        <w:t>21</w:t>
      </w:r>
      <w:r w:rsidR="006D2430">
        <w:rPr>
          <w:rFonts w:cs="Arial"/>
          <w:lang w:val="en-US" w:eastAsia="ja-JP"/>
        </w:rPr>
        <w:tab/>
        <w:t>Resubmission of R2-</w:t>
      </w:r>
      <w:r>
        <w:rPr>
          <w:rFonts w:cs="Arial" w:hint="eastAsia"/>
          <w:lang w:eastAsia="ja-JP"/>
        </w:rPr>
        <w:t>21</w:t>
      </w:r>
      <w:r>
        <w:rPr>
          <w:rFonts w:cs="Arial"/>
          <w:lang w:eastAsia="ja-JP"/>
        </w:rPr>
        <w:t>07871</w:t>
      </w:r>
    </w:p>
    <w:p w14:paraId="099E59F1" w14:textId="0009360E" w:rsidR="00DB7D65" w:rsidRPr="00863065" w:rsidRDefault="007B4740"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8476186"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3728E6">
        <w:rPr>
          <w:rFonts w:ascii="Arial" w:hAnsi="Arial" w:cs="Arial"/>
          <w:b/>
          <w:sz w:val="24"/>
        </w:rPr>
        <w:t xml:space="preserve">Failure handling of Conditional </w:t>
      </w:r>
      <w:proofErr w:type="spellStart"/>
      <w:r w:rsidR="003728E6">
        <w:rPr>
          <w:rFonts w:ascii="Arial" w:hAnsi="Arial" w:cs="Arial"/>
          <w:b/>
          <w:sz w:val="24"/>
        </w:rPr>
        <w:t>PSCell</w:t>
      </w:r>
      <w:proofErr w:type="spellEnd"/>
      <w:r w:rsidR="003728E6">
        <w:rPr>
          <w:rFonts w:ascii="Arial" w:hAnsi="Arial" w:cs="Arial"/>
          <w:b/>
          <w:sz w:val="24"/>
        </w:rPr>
        <w:t xml:space="preserve"> Addition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371D88CA"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6D2430">
        <w:rPr>
          <w:rFonts w:ascii="Arial" w:hAnsi="Arial" w:cs="Arial"/>
          <w:b/>
          <w:sz w:val="24"/>
          <w:lang w:eastAsia="ja-JP"/>
        </w:rPr>
        <w:t>8.2.3.3</w:t>
      </w:r>
      <w:r w:rsidR="006D2430">
        <w:rPr>
          <w:rFonts w:ascii="Arial" w:hAnsi="Arial" w:cs="Arial"/>
          <w:b/>
          <w:sz w:val="24"/>
          <w:lang w:eastAsia="ja-JP"/>
        </w:rPr>
        <w:tab/>
        <w:t>Other CPAC aspects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095B14C8" w:rsidR="00137660" w:rsidRDefault="00462A82" w:rsidP="00137660">
      <w:pPr>
        <w:rPr>
          <w:lang w:eastAsia="ja-JP"/>
        </w:rPr>
      </w:pPr>
      <w:r>
        <w:rPr>
          <w:rFonts w:hint="eastAsia"/>
          <w:lang w:eastAsia="ja-JP"/>
        </w:rPr>
        <w:t xml:space="preserve">At RAN2 #113-e, the following was </w:t>
      </w:r>
      <w:r>
        <w:rPr>
          <w:lang w:eastAsia="ja-JP"/>
        </w:rPr>
        <w:t>agreed [1].</w:t>
      </w:r>
    </w:p>
    <w:p w14:paraId="0638E2CC" w14:textId="432812C2" w:rsidR="00462A82" w:rsidRDefault="0032574C" w:rsidP="0032574C">
      <w:pPr>
        <w:pStyle w:val="B1"/>
        <w:pBdr>
          <w:top w:val="single" w:sz="4" w:space="1" w:color="auto"/>
          <w:left w:val="single" w:sz="4" w:space="4" w:color="auto"/>
          <w:bottom w:val="single" w:sz="4" w:space="1" w:color="auto"/>
          <w:right w:val="single" w:sz="4" w:space="4" w:color="auto"/>
        </w:pBdr>
      </w:pPr>
      <w:r>
        <w:rPr>
          <w:rFonts w:hint="eastAsia"/>
        </w:rPr>
        <w:t>-</w:t>
      </w:r>
      <w:r>
        <w:tab/>
      </w:r>
      <w:proofErr w:type="spellStart"/>
      <w:r w:rsidRPr="0032574C">
        <w:t>SCGFailureInformation</w:t>
      </w:r>
      <w:proofErr w:type="spellEnd"/>
      <w:r w:rsidRPr="0032574C">
        <w:t xml:space="preserve"> procedure can be taken as the baseline for CPAC failure</w:t>
      </w:r>
      <w:r>
        <w:t xml:space="preserve"> ‎handling in Rel-17 ‎</w:t>
      </w:r>
      <w:proofErr w:type="gramStart"/>
      <w:r>
        <w:t>scenarios.</w:t>
      </w:r>
      <w:r w:rsidRPr="0032574C">
        <w:t>‎</w:t>
      </w:r>
      <w:proofErr w:type="gramEnd"/>
    </w:p>
    <w:p w14:paraId="0F4DA46B" w14:textId="2FEF3237" w:rsidR="00462A82" w:rsidRDefault="0032574C" w:rsidP="00137660">
      <w:pPr>
        <w:rPr>
          <w:lang w:eastAsia="ja-JP"/>
        </w:rPr>
      </w:pPr>
      <w:r>
        <w:rPr>
          <w:rFonts w:hint="eastAsia"/>
          <w:lang w:eastAsia="ja-JP"/>
        </w:rPr>
        <w:t>It was FFS on the exact content of the message and further enhancements to CPAC failure handling.</w:t>
      </w:r>
      <w:r w:rsidR="004F7F48">
        <w:rPr>
          <w:lang w:eastAsia="ja-JP"/>
        </w:rPr>
        <w:t xml:space="preserve"> This paper focuses on these FFS points, in particular for Conditional </w:t>
      </w:r>
      <w:proofErr w:type="spellStart"/>
      <w:r w:rsidR="004F7F48">
        <w:rPr>
          <w:lang w:eastAsia="ja-JP"/>
        </w:rPr>
        <w:t>PSCell</w:t>
      </w:r>
      <w:proofErr w:type="spellEnd"/>
      <w:r w:rsidR="004F7F48">
        <w:rPr>
          <w:lang w:eastAsia="ja-JP"/>
        </w:rPr>
        <w:t xml:space="preserve"> Addition</w:t>
      </w:r>
      <w:r w:rsidR="000878E2">
        <w:rPr>
          <w:lang w:eastAsia="ja-JP"/>
        </w:rPr>
        <w:t xml:space="preserve"> (CPA)</w:t>
      </w:r>
      <w:r w:rsidR="004F7F48">
        <w:rPr>
          <w:lang w:eastAsia="ja-JP"/>
        </w:rPr>
        <w:t>.</w:t>
      </w:r>
    </w:p>
    <w:p w14:paraId="066631F0" w14:textId="2EA193EB" w:rsidR="00AF0969" w:rsidRDefault="00AF0969" w:rsidP="00AF0969">
      <w:pPr>
        <w:pStyle w:val="NO"/>
        <w:rPr>
          <w:lang w:eastAsia="ja-JP"/>
        </w:rPr>
      </w:pPr>
      <w:r>
        <w:rPr>
          <w:rFonts w:hint="eastAsia"/>
          <w:lang w:eastAsia="ja-JP"/>
        </w:rPr>
        <w:t>NOTE:</w:t>
      </w:r>
      <w:r>
        <w:rPr>
          <w:rFonts w:hint="eastAsia"/>
          <w:lang w:eastAsia="ja-JP"/>
        </w:rPr>
        <w:tab/>
      </w:r>
      <w:r>
        <w:rPr>
          <w:lang w:eastAsia="ja-JP"/>
        </w:rPr>
        <w:t>This paper is resubmission of R2-</w:t>
      </w:r>
      <w:r w:rsidR="008E7B5E">
        <w:rPr>
          <w:rFonts w:cs="Arial" w:hint="eastAsia"/>
          <w:lang w:eastAsia="ja-JP"/>
        </w:rPr>
        <w:t>21</w:t>
      </w:r>
      <w:r w:rsidR="008E7B5E">
        <w:rPr>
          <w:rFonts w:cs="Arial"/>
          <w:lang w:eastAsia="ja-JP"/>
        </w:rPr>
        <w:t xml:space="preserve">07871 </w:t>
      </w:r>
      <w:r>
        <w:rPr>
          <w:lang w:eastAsia="ja-JP"/>
        </w:rPr>
        <w:t>and there is no update from the previous paper.</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262B0FC5" w:rsidR="00743D97" w:rsidRDefault="00DD510F" w:rsidP="00D37FDC">
      <w:pPr>
        <w:pStyle w:val="2"/>
        <w:numPr>
          <w:ilvl w:val="1"/>
          <w:numId w:val="2"/>
        </w:numPr>
        <w:rPr>
          <w:rFonts w:cs="Arial"/>
          <w:lang w:eastAsia="ja-JP"/>
        </w:rPr>
      </w:pPr>
      <w:r>
        <w:rPr>
          <w:rFonts w:cs="Arial" w:hint="eastAsia"/>
          <w:lang w:eastAsia="ja-JP"/>
        </w:rPr>
        <w:t xml:space="preserve">Contents for </w:t>
      </w:r>
      <w:r>
        <w:rPr>
          <w:rFonts w:cs="Arial"/>
          <w:lang w:eastAsia="ja-JP"/>
        </w:rPr>
        <w:t>CPA failure</w:t>
      </w:r>
    </w:p>
    <w:p w14:paraId="7694C871" w14:textId="5C91849A" w:rsidR="00FF0F26" w:rsidRDefault="00501CF6" w:rsidP="00FF0F26">
      <w:pPr>
        <w:rPr>
          <w:lang w:eastAsia="ja-JP"/>
        </w:rPr>
      </w:pPr>
      <w:r>
        <w:rPr>
          <w:rFonts w:hint="eastAsia"/>
          <w:lang w:eastAsia="ja-JP"/>
        </w:rPr>
        <w:t xml:space="preserve">Rel-16 specification utilises the </w:t>
      </w:r>
      <w:proofErr w:type="spellStart"/>
      <w:r w:rsidRPr="000878E2">
        <w:rPr>
          <w:rFonts w:hint="eastAsia"/>
          <w:i/>
          <w:lang w:eastAsia="ja-JP"/>
        </w:rPr>
        <w:t>SCGFailureInformation</w:t>
      </w:r>
      <w:proofErr w:type="spellEnd"/>
      <w:r>
        <w:rPr>
          <w:rFonts w:hint="eastAsia"/>
          <w:lang w:eastAsia="ja-JP"/>
        </w:rPr>
        <w:t xml:space="preserve"> procedure as it is in the legacy</w:t>
      </w:r>
      <w:r>
        <w:rPr>
          <w:lang w:eastAsia="ja-JP"/>
        </w:rPr>
        <w:t xml:space="preserve"> [2]. </w:t>
      </w:r>
      <w:r w:rsidR="000878E2">
        <w:rPr>
          <w:lang w:eastAsia="ja-JP"/>
        </w:rPr>
        <w:t xml:space="preserve">For further enhancements, there were some proposals in the past meetings to add additional information in the </w:t>
      </w:r>
      <w:proofErr w:type="spellStart"/>
      <w:r w:rsidR="000878E2" w:rsidRPr="000878E2">
        <w:rPr>
          <w:i/>
          <w:lang w:eastAsia="ja-JP"/>
        </w:rPr>
        <w:t>SCGFailureInformation</w:t>
      </w:r>
      <w:proofErr w:type="spellEnd"/>
      <w:r w:rsidR="000878E2">
        <w:rPr>
          <w:lang w:eastAsia="ja-JP"/>
        </w:rPr>
        <w:t xml:space="preserve"> message, e.g. whether Conditional </w:t>
      </w:r>
      <w:proofErr w:type="spellStart"/>
      <w:r w:rsidR="000878E2">
        <w:rPr>
          <w:lang w:eastAsia="ja-JP"/>
        </w:rPr>
        <w:t>PSCell</w:t>
      </w:r>
      <w:proofErr w:type="spellEnd"/>
      <w:r w:rsidR="000878E2">
        <w:rPr>
          <w:lang w:eastAsia="ja-JP"/>
        </w:rPr>
        <w:t xml:space="preserve"> Change (CPC) was configured, the failed cell ID, the list of candidate cells and conditions for CPC</w:t>
      </w:r>
      <w:r w:rsidR="009E3C22">
        <w:rPr>
          <w:lang w:eastAsia="ja-JP"/>
        </w:rPr>
        <w:t xml:space="preserve"> [4, 5]</w:t>
      </w:r>
      <w:r w:rsidR="000878E2">
        <w:rPr>
          <w:lang w:eastAsia="ja-JP"/>
        </w:rPr>
        <w:t xml:space="preserve">. </w:t>
      </w:r>
      <w:r w:rsidR="004132FA">
        <w:rPr>
          <w:lang w:eastAsia="ja-JP"/>
        </w:rPr>
        <w:t xml:space="preserve">Whilst these are viable contents, the failure information should be able to provide the root cause why CPAC was failed. By learning the root cause of CPAC failure, the network can </w:t>
      </w:r>
      <w:r w:rsidR="004743EE">
        <w:rPr>
          <w:lang w:eastAsia="ja-JP"/>
        </w:rPr>
        <w:t>tailor</w:t>
      </w:r>
      <w:r w:rsidR="007C55A2">
        <w:rPr>
          <w:lang w:eastAsia="ja-JP"/>
        </w:rPr>
        <w:t xml:space="preserve"> the CPAC configuration and the execution condition</w:t>
      </w:r>
      <w:r w:rsidR="004743EE">
        <w:rPr>
          <w:lang w:eastAsia="ja-JP"/>
        </w:rPr>
        <w:t xml:space="preserve"> for the target service area</w:t>
      </w:r>
      <w:r w:rsidR="007C55A2">
        <w:rPr>
          <w:lang w:eastAsia="ja-JP"/>
        </w:rPr>
        <w:t xml:space="preserve">, e.g. to </w:t>
      </w:r>
      <w:r w:rsidR="004743EE">
        <w:rPr>
          <w:lang w:eastAsia="ja-JP"/>
        </w:rPr>
        <w:t xml:space="preserve">update the candidate cells, fine-tune the </w:t>
      </w:r>
      <w:r w:rsidR="00054C2C">
        <w:rPr>
          <w:lang w:eastAsia="ja-JP"/>
        </w:rPr>
        <w:t xml:space="preserve">event </w:t>
      </w:r>
      <w:r w:rsidR="004743EE">
        <w:rPr>
          <w:lang w:eastAsia="ja-JP"/>
        </w:rPr>
        <w:t xml:space="preserve">triggering condition, such as threshold, hysteresis and TTT, etc. </w:t>
      </w:r>
    </w:p>
    <w:p w14:paraId="6729027D" w14:textId="59F450B5" w:rsidR="00956165" w:rsidRDefault="00956165" w:rsidP="00FF0F26">
      <w:pPr>
        <w:rPr>
          <w:lang w:eastAsia="ja-JP"/>
        </w:rPr>
      </w:pPr>
      <w:r>
        <w:rPr>
          <w:lang w:eastAsia="ja-JP"/>
        </w:rPr>
        <w:t>When CPA is failed, the following scenarios can be envisaged, which are applicable to CPC, as well:</w:t>
      </w:r>
    </w:p>
    <w:p w14:paraId="501F0466" w14:textId="1CBBE30F" w:rsidR="00956165" w:rsidRDefault="00956165" w:rsidP="00956165">
      <w:pPr>
        <w:pStyle w:val="B1"/>
      </w:pPr>
      <w:r>
        <w:rPr>
          <w:rFonts w:hint="eastAsia"/>
        </w:rPr>
        <w:t>1.</w:t>
      </w:r>
      <w:r>
        <w:rPr>
          <w:rFonts w:hint="eastAsia"/>
        </w:rPr>
        <w:tab/>
        <w:t xml:space="preserve">Candidate </w:t>
      </w:r>
      <w:proofErr w:type="spellStart"/>
      <w:r>
        <w:rPr>
          <w:rFonts w:hint="eastAsia"/>
        </w:rPr>
        <w:t>PSCells</w:t>
      </w:r>
      <w:proofErr w:type="spellEnd"/>
      <w:r>
        <w:rPr>
          <w:rFonts w:hint="eastAsia"/>
        </w:rPr>
        <w:t xml:space="preserve"> were not detected.</w:t>
      </w:r>
    </w:p>
    <w:p w14:paraId="6F028665" w14:textId="2FE64FAB" w:rsidR="00956165" w:rsidRDefault="00956165" w:rsidP="00956165">
      <w:pPr>
        <w:pStyle w:val="B1"/>
      </w:pPr>
      <w:r>
        <w:t>2.</w:t>
      </w:r>
      <w:r>
        <w:tab/>
        <w:t xml:space="preserve">Candidate </w:t>
      </w:r>
      <w:proofErr w:type="spellStart"/>
      <w:r>
        <w:t>PSCells</w:t>
      </w:r>
      <w:proofErr w:type="spellEnd"/>
      <w:r>
        <w:t xml:space="preserve"> were detected, but none of them did not fulfil the execution condition.</w:t>
      </w:r>
    </w:p>
    <w:p w14:paraId="416D2BD9" w14:textId="15C44A96" w:rsidR="00956165" w:rsidRDefault="00956165" w:rsidP="00956165">
      <w:pPr>
        <w:pStyle w:val="B1"/>
      </w:pPr>
      <w:r>
        <w:t>3.</w:t>
      </w:r>
      <w:r>
        <w:tab/>
        <w:t>The e</w:t>
      </w:r>
      <w:r w:rsidR="006E64A9">
        <w:t>xecution condition was fulfilled</w:t>
      </w:r>
      <w:r>
        <w:t>, but random access was failed.</w:t>
      </w:r>
    </w:p>
    <w:p w14:paraId="231130C0" w14:textId="66287E68" w:rsidR="00523B21" w:rsidRPr="00956165" w:rsidRDefault="00956165" w:rsidP="00956165">
      <w:pPr>
        <w:pStyle w:val="B1"/>
      </w:pPr>
      <w:r>
        <w:t>4.</w:t>
      </w:r>
      <w:r>
        <w:tab/>
        <w:t xml:space="preserve">Upon execution of CPA, </w:t>
      </w:r>
      <w:r w:rsidR="00022C70">
        <w:t>the completion message to MN which includes the embedded complete message</w:t>
      </w:r>
      <w:r w:rsidR="00523B21">
        <w:t xml:space="preserve"> to SN was failed to transmit (i.e. Max. number of RLC retransmission). FFS if this case is regarded as CPAC failure.</w:t>
      </w:r>
    </w:p>
    <w:p w14:paraId="0EBE041E" w14:textId="37A7FB15" w:rsidR="00054C2C" w:rsidRDefault="00A701EC" w:rsidP="00FF0F26">
      <w:pPr>
        <w:rPr>
          <w:lang w:eastAsia="ja-JP"/>
        </w:rPr>
      </w:pPr>
      <w:r>
        <w:rPr>
          <w:rFonts w:hint="eastAsia"/>
          <w:lang w:eastAsia="ja-JP"/>
        </w:rPr>
        <w:t>If the first case is reported, the network may select the other candidate cells for the subsequent CPA configuration</w:t>
      </w:r>
      <w:r w:rsidR="0072608A">
        <w:rPr>
          <w:lang w:eastAsia="ja-JP"/>
        </w:rPr>
        <w:t xml:space="preserve"> to the same or the other UEs in the same area</w:t>
      </w:r>
      <w:r>
        <w:rPr>
          <w:rFonts w:hint="eastAsia"/>
          <w:lang w:eastAsia="ja-JP"/>
        </w:rPr>
        <w:t xml:space="preserve">. </w:t>
      </w:r>
      <w:r w:rsidR="00B030CF">
        <w:rPr>
          <w:lang w:eastAsia="ja-JP"/>
        </w:rPr>
        <w:t xml:space="preserve">If the </w:t>
      </w:r>
      <w:proofErr w:type="spellStart"/>
      <w:r w:rsidR="00B030CF" w:rsidRPr="00B030CF">
        <w:rPr>
          <w:i/>
          <w:lang w:eastAsia="ja-JP"/>
        </w:rPr>
        <w:t>SCGFailureInformation</w:t>
      </w:r>
      <w:proofErr w:type="spellEnd"/>
      <w:r w:rsidR="00B030CF">
        <w:rPr>
          <w:lang w:eastAsia="ja-JP"/>
        </w:rPr>
        <w:t xml:space="preserve"> message can deliver any other detected cells than the candidate </w:t>
      </w:r>
      <w:proofErr w:type="spellStart"/>
      <w:r w:rsidR="00B030CF">
        <w:rPr>
          <w:lang w:eastAsia="ja-JP"/>
        </w:rPr>
        <w:t>PSCells</w:t>
      </w:r>
      <w:proofErr w:type="spellEnd"/>
      <w:r w:rsidR="00B030CF">
        <w:rPr>
          <w:lang w:eastAsia="ja-JP"/>
        </w:rPr>
        <w:t xml:space="preserve"> and their measurement results, the network can choose the candidate cells amongst the reported cells. If the second case is reported together with the failed cell ID and measurement results, the network </w:t>
      </w:r>
      <w:r w:rsidR="00054C2C">
        <w:rPr>
          <w:lang w:eastAsia="ja-JP"/>
        </w:rPr>
        <w:t>can adjust the event triggering condition.</w:t>
      </w:r>
      <w:r w:rsidR="00054C2C">
        <w:rPr>
          <w:rFonts w:hint="eastAsia"/>
          <w:lang w:eastAsia="ja-JP"/>
        </w:rPr>
        <w:t xml:space="preserve"> </w:t>
      </w:r>
      <w:r w:rsidR="00054C2C">
        <w:rPr>
          <w:lang w:eastAsia="ja-JP"/>
        </w:rPr>
        <w:t>If the third case is reported, the network can adjust the parameters related to the random access procedure. As such, these possible root causes and relevant parameters can be leveraged for enhancing the mobility performance of CPAC. The following is proposed:</w:t>
      </w:r>
    </w:p>
    <w:p w14:paraId="425833F0" w14:textId="6F5AC45B" w:rsidR="00054C2C" w:rsidRPr="00DF64E8" w:rsidRDefault="006E64A9" w:rsidP="006E64A9">
      <w:pPr>
        <w:pStyle w:val="B1"/>
        <w:rPr>
          <w:b/>
        </w:rPr>
      </w:pPr>
      <w:r w:rsidRPr="00DF64E8">
        <w:rPr>
          <w:rFonts w:hint="eastAsia"/>
          <w:b/>
        </w:rPr>
        <w:t>Proposal 1:</w:t>
      </w:r>
      <w:r w:rsidRPr="00DF64E8">
        <w:rPr>
          <w:rFonts w:hint="eastAsia"/>
          <w:b/>
        </w:rPr>
        <w:tab/>
      </w:r>
      <w:r w:rsidRPr="00DF64E8">
        <w:rPr>
          <w:b/>
        </w:rPr>
        <w:tab/>
        <w:t xml:space="preserve">The </w:t>
      </w:r>
      <w:proofErr w:type="spellStart"/>
      <w:r w:rsidRPr="00DF64E8">
        <w:rPr>
          <w:b/>
          <w:i/>
        </w:rPr>
        <w:t>SCGFailureInformation</w:t>
      </w:r>
      <w:proofErr w:type="spellEnd"/>
      <w:r w:rsidRPr="00DF64E8">
        <w:rPr>
          <w:b/>
        </w:rPr>
        <w:t xml:space="preserve"> message </w:t>
      </w:r>
      <w:r w:rsidR="00DF64E8" w:rsidRPr="00DF64E8">
        <w:rPr>
          <w:b/>
        </w:rPr>
        <w:t>can include</w:t>
      </w:r>
      <w:r w:rsidRPr="00DF64E8">
        <w:rPr>
          <w:b/>
        </w:rPr>
        <w:t xml:space="preserve"> the potential root causes why CPAC was </w:t>
      </w:r>
      <w:r w:rsidR="00DF64E8">
        <w:rPr>
          <w:b/>
        </w:rPr>
        <w:tab/>
      </w:r>
      <w:r w:rsidR="00DF64E8">
        <w:rPr>
          <w:b/>
        </w:rPr>
        <w:tab/>
      </w:r>
      <w:r w:rsidR="00DF64E8">
        <w:rPr>
          <w:b/>
        </w:rPr>
        <w:tab/>
      </w:r>
      <w:r w:rsidR="00DF64E8">
        <w:rPr>
          <w:b/>
        </w:rPr>
        <w:tab/>
      </w:r>
      <w:r w:rsidRPr="00DF64E8">
        <w:rPr>
          <w:b/>
        </w:rPr>
        <w:t>failed.</w:t>
      </w:r>
    </w:p>
    <w:p w14:paraId="5B0EE170" w14:textId="1BAEAC81" w:rsidR="006E64A9" w:rsidRPr="00DF64E8" w:rsidRDefault="006E64A9" w:rsidP="006E64A9">
      <w:pPr>
        <w:pStyle w:val="B5"/>
        <w:rPr>
          <w:b/>
        </w:rPr>
      </w:pPr>
      <w:r w:rsidRPr="00DF64E8">
        <w:rPr>
          <w:b/>
        </w:rPr>
        <w:tab/>
        <w:t>-</w:t>
      </w:r>
      <w:r w:rsidRPr="00DF64E8">
        <w:rPr>
          <w:b/>
        </w:rPr>
        <w:tab/>
        <w:t xml:space="preserve">Candidate </w:t>
      </w:r>
      <w:proofErr w:type="spellStart"/>
      <w:r w:rsidRPr="00DF64E8">
        <w:rPr>
          <w:b/>
        </w:rPr>
        <w:t>PSCells</w:t>
      </w:r>
      <w:proofErr w:type="spellEnd"/>
      <w:r w:rsidRPr="00DF64E8">
        <w:rPr>
          <w:b/>
        </w:rPr>
        <w:t xml:space="preserve"> were not detected.</w:t>
      </w:r>
    </w:p>
    <w:p w14:paraId="171C9DBE" w14:textId="04030627" w:rsidR="006E64A9" w:rsidRPr="00DF64E8" w:rsidRDefault="006E64A9" w:rsidP="006E64A9">
      <w:pPr>
        <w:pStyle w:val="B5"/>
        <w:rPr>
          <w:b/>
        </w:rPr>
      </w:pPr>
      <w:r w:rsidRPr="00DF64E8">
        <w:rPr>
          <w:b/>
        </w:rPr>
        <w:tab/>
        <w:t>-</w:t>
      </w:r>
      <w:r w:rsidRPr="00DF64E8">
        <w:rPr>
          <w:b/>
        </w:rPr>
        <w:tab/>
        <w:t xml:space="preserve">Candidate </w:t>
      </w:r>
      <w:proofErr w:type="spellStart"/>
      <w:r w:rsidRPr="00DF64E8">
        <w:rPr>
          <w:b/>
        </w:rPr>
        <w:t>PSCells</w:t>
      </w:r>
      <w:proofErr w:type="spellEnd"/>
      <w:r w:rsidRPr="00DF64E8">
        <w:rPr>
          <w:b/>
        </w:rPr>
        <w:t xml:space="preserve"> were detected, but none of them did not fulfil the execution condition.</w:t>
      </w:r>
    </w:p>
    <w:p w14:paraId="030FA99D" w14:textId="5B416A1B" w:rsidR="006E64A9" w:rsidRPr="00DF64E8" w:rsidRDefault="006E64A9" w:rsidP="006E64A9">
      <w:pPr>
        <w:pStyle w:val="B5"/>
        <w:rPr>
          <w:b/>
        </w:rPr>
      </w:pPr>
      <w:r w:rsidRPr="00DF64E8">
        <w:rPr>
          <w:b/>
        </w:rPr>
        <w:lastRenderedPageBreak/>
        <w:tab/>
        <w:t>-</w:t>
      </w:r>
      <w:r w:rsidRPr="00DF64E8">
        <w:rPr>
          <w:b/>
        </w:rPr>
        <w:tab/>
        <w:t>The execution condition was fulfilled, but random access was failed.</w:t>
      </w:r>
    </w:p>
    <w:p w14:paraId="7790658C" w14:textId="635967B4" w:rsidR="006E64A9" w:rsidRPr="00DF64E8" w:rsidRDefault="006E64A9" w:rsidP="006E64A9">
      <w:pPr>
        <w:pStyle w:val="B5"/>
        <w:rPr>
          <w:b/>
        </w:rPr>
      </w:pPr>
      <w:r w:rsidRPr="00DF64E8">
        <w:rPr>
          <w:b/>
        </w:rPr>
        <w:tab/>
        <w:t>-</w:t>
      </w:r>
      <w:r w:rsidRPr="00DF64E8">
        <w:rPr>
          <w:b/>
        </w:rPr>
        <w:tab/>
        <w:t xml:space="preserve">Upon execution of CPA, </w:t>
      </w:r>
      <w:r w:rsidR="00565F63" w:rsidRPr="00DF64E8">
        <w:rPr>
          <w:b/>
        </w:rPr>
        <w:t xml:space="preserve">the completion message to MN which includes the embedded </w:t>
      </w:r>
      <w:r w:rsidR="00565F63" w:rsidRPr="00DF64E8">
        <w:rPr>
          <w:b/>
        </w:rPr>
        <w:tab/>
      </w:r>
      <w:r w:rsidR="006E795E">
        <w:rPr>
          <w:b/>
        </w:rPr>
        <w:tab/>
      </w:r>
      <w:r w:rsidR="006E795E">
        <w:rPr>
          <w:b/>
        </w:rPr>
        <w:tab/>
      </w:r>
      <w:r w:rsidR="00565F63" w:rsidRPr="00DF64E8">
        <w:rPr>
          <w:b/>
        </w:rPr>
        <w:t xml:space="preserve">complete message to SN was failed to transmit (i.e. Max. number of RLC retransmission). </w:t>
      </w:r>
      <w:r w:rsidR="006E795E">
        <w:rPr>
          <w:b/>
        </w:rPr>
        <w:tab/>
      </w:r>
      <w:r w:rsidR="006E795E">
        <w:rPr>
          <w:b/>
        </w:rPr>
        <w:tab/>
      </w:r>
      <w:r w:rsidR="00565F63" w:rsidRPr="00DF64E8">
        <w:rPr>
          <w:b/>
        </w:rPr>
        <w:t>FFS if this case is regarded as CPAC failure.</w:t>
      </w:r>
    </w:p>
    <w:p w14:paraId="63695AA5" w14:textId="38204865" w:rsidR="006E64A9" w:rsidRPr="00DF64E8" w:rsidRDefault="00DF64E8" w:rsidP="006E64A9">
      <w:pPr>
        <w:pStyle w:val="B1"/>
        <w:rPr>
          <w:b/>
        </w:rPr>
      </w:pPr>
      <w:r w:rsidRPr="00DF64E8">
        <w:rPr>
          <w:b/>
        </w:rPr>
        <w:t>Proposal 2:</w:t>
      </w:r>
      <w:r w:rsidRPr="00DF64E8">
        <w:rPr>
          <w:b/>
        </w:rPr>
        <w:tab/>
      </w:r>
      <w:r w:rsidRPr="00DF64E8">
        <w:rPr>
          <w:b/>
        </w:rPr>
        <w:tab/>
        <w:t xml:space="preserve">If the UE detects any other cells than the candidate </w:t>
      </w:r>
      <w:proofErr w:type="spellStart"/>
      <w:r w:rsidRPr="00DF64E8">
        <w:rPr>
          <w:b/>
        </w:rPr>
        <w:t>PSCells</w:t>
      </w:r>
      <w:proofErr w:type="spellEnd"/>
      <w:r w:rsidRPr="00DF64E8">
        <w:rPr>
          <w:b/>
        </w:rPr>
        <w:t xml:space="preserve">, PCI of the detected cells and </w:t>
      </w:r>
      <w:r>
        <w:rPr>
          <w:b/>
        </w:rPr>
        <w:tab/>
      </w:r>
      <w:r>
        <w:rPr>
          <w:b/>
        </w:rPr>
        <w:tab/>
      </w:r>
      <w:r>
        <w:rPr>
          <w:b/>
        </w:rPr>
        <w:tab/>
      </w:r>
      <w:r>
        <w:rPr>
          <w:b/>
        </w:rPr>
        <w:tab/>
      </w:r>
      <w:r>
        <w:rPr>
          <w:b/>
        </w:rPr>
        <w:tab/>
      </w:r>
      <w:r w:rsidRPr="00DF64E8">
        <w:rPr>
          <w:b/>
        </w:rPr>
        <w:t xml:space="preserve">their measurement results can be included in the </w:t>
      </w:r>
      <w:proofErr w:type="spellStart"/>
      <w:r w:rsidRPr="00DF64E8">
        <w:rPr>
          <w:b/>
          <w:i/>
        </w:rPr>
        <w:t>SCGFailureInformation</w:t>
      </w:r>
      <w:proofErr w:type="spellEnd"/>
      <w:r w:rsidRPr="00DF64E8">
        <w:rPr>
          <w:b/>
        </w:rPr>
        <w:t xml:space="preserve"> message.</w:t>
      </w:r>
    </w:p>
    <w:p w14:paraId="44DA802D" w14:textId="6BE411BF" w:rsidR="00FF0F26" w:rsidRDefault="00DD510F" w:rsidP="00DD510F">
      <w:pPr>
        <w:pStyle w:val="2"/>
        <w:numPr>
          <w:ilvl w:val="1"/>
          <w:numId w:val="2"/>
        </w:numPr>
        <w:rPr>
          <w:rFonts w:cs="Arial"/>
          <w:lang w:eastAsia="ja-JP"/>
        </w:rPr>
      </w:pPr>
      <w:r>
        <w:rPr>
          <w:rFonts w:cs="Arial"/>
          <w:lang w:eastAsia="ja-JP"/>
        </w:rPr>
        <w:t>C</w:t>
      </w:r>
      <w:r>
        <w:rPr>
          <w:rFonts w:cs="Arial" w:hint="eastAsia"/>
          <w:lang w:eastAsia="ja-JP"/>
        </w:rPr>
        <w:t xml:space="preserve">ondition to </w:t>
      </w:r>
      <w:r>
        <w:rPr>
          <w:rFonts w:cs="Arial"/>
          <w:lang w:eastAsia="ja-JP"/>
        </w:rPr>
        <w:t>initiate the procedure for CPA failure</w:t>
      </w:r>
    </w:p>
    <w:p w14:paraId="5A1206EE" w14:textId="7E4DF3AE" w:rsidR="00DD510F" w:rsidRDefault="00123FA5" w:rsidP="00DD510F">
      <w:pPr>
        <w:rPr>
          <w:lang w:eastAsia="ja-JP"/>
        </w:rPr>
      </w:pPr>
      <w:r>
        <w:rPr>
          <w:rFonts w:hint="eastAsia"/>
          <w:lang w:eastAsia="ja-JP"/>
        </w:rPr>
        <w:t xml:space="preserve">In case of CPC, </w:t>
      </w:r>
      <w:r>
        <w:rPr>
          <w:lang w:eastAsia="ja-JP"/>
        </w:rPr>
        <w:t>the</w:t>
      </w:r>
      <w:r>
        <w:rPr>
          <w:rFonts w:hint="eastAsia"/>
          <w:lang w:eastAsia="ja-JP"/>
        </w:rPr>
        <w:t xml:space="preserve"> </w:t>
      </w:r>
      <w:proofErr w:type="spellStart"/>
      <w:r w:rsidRPr="00123FA5">
        <w:rPr>
          <w:i/>
          <w:lang w:eastAsia="ja-JP"/>
        </w:rPr>
        <w:t>SCGFailureInformation</w:t>
      </w:r>
      <w:proofErr w:type="spellEnd"/>
      <w:r>
        <w:rPr>
          <w:lang w:eastAsia="ja-JP"/>
        </w:rPr>
        <w:t xml:space="preserve"> </w:t>
      </w:r>
      <w:r w:rsidR="009D7C1D">
        <w:rPr>
          <w:lang w:eastAsia="ja-JP"/>
        </w:rPr>
        <w:t xml:space="preserve">message </w:t>
      </w:r>
      <w:r>
        <w:rPr>
          <w:lang w:eastAsia="ja-JP"/>
        </w:rPr>
        <w:t xml:space="preserve">is sent upon the procedure is failed, (i.e. expiry of T304). </w:t>
      </w:r>
      <w:r w:rsidR="00E86C4B">
        <w:rPr>
          <w:lang w:eastAsia="ja-JP"/>
        </w:rPr>
        <w:t xml:space="preserve">In contrast, </w:t>
      </w:r>
      <w:r w:rsidR="009D7C1D">
        <w:rPr>
          <w:lang w:eastAsia="ja-JP"/>
        </w:rPr>
        <w:t xml:space="preserve">it is not clear when </w:t>
      </w:r>
      <w:r w:rsidR="00557B02">
        <w:rPr>
          <w:lang w:eastAsia="ja-JP"/>
        </w:rPr>
        <w:t xml:space="preserve">the </w:t>
      </w:r>
      <w:proofErr w:type="spellStart"/>
      <w:r w:rsidR="00557B02" w:rsidRPr="00557B02">
        <w:rPr>
          <w:i/>
          <w:lang w:eastAsia="ja-JP"/>
        </w:rPr>
        <w:t>SCGFailureInformation</w:t>
      </w:r>
      <w:proofErr w:type="spellEnd"/>
      <w:r w:rsidR="00557B02">
        <w:rPr>
          <w:lang w:eastAsia="ja-JP"/>
        </w:rPr>
        <w:t xml:space="preserve"> message is sent upon CPA failure. </w:t>
      </w:r>
      <w:r w:rsidR="00537D5B">
        <w:rPr>
          <w:lang w:eastAsia="ja-JP"/>
        </w:rPr>
        <w:t>Moreover, a k</w:t>
      </w:r>
      <w:r w:rsidR="000D3F62">
        <w:rPr>
          <w:lang w:eastAsia="ja-JP"/>
        </w:rPr>
        <w:t>ey point in question is how</w:t>
      </w:r>
      <w:r w:rsidR="00537D5B">
        <w:rPr>
          <w:lang w:eastAsia="ja-JP"/>
        </w:rPr>
        <w:t xml:space="preserve"> the UE considers that CPA is failed. The following alternatives can be envisaged:</w:t>
      </w:r>
    </w:p>
    <w:p w14:paraId="63516A4A" w14:textId="1CC1BA42" w:rsidR="00537D5B" w:rsidRDefault="00537D5B" w:rsidP="00537D5B">
      <w:pPr>
        <w:pStyle w:val="B1"/>
      </w:pPr>
      <w:r w:rsidRPr="00537D5B">
        <w:rPr>
          <w:rFonts w:hint="eastAsia"/>
          <w:b/>
        </w:rPr>
        <w:t>Alternative 1:</w:t>
      </w:r>
      <w:r w:rsidRPr="00537D5B">
        <w:rPr>
          <w:rFonts w:hint="eastAsia"/>
          <w:b/>
        </w:rPr>
        <w:tab/>
      </w:r>
      <w:r>
        <w:tab/>
        <w:t xml:space="preserve">Upon receiving the reconfiguration message from the network which releases the CPA </w:t>
      </w:r>
      <w:r>
        <w:tab/>
      </w:r>
      <w:r>
        <w:tab/>
      </w:r>
      <w:r>
        <w:tab/>
      </w:r>
      <w:r>
        <w:tab/>
      </w:r>
      <w:r>
        <w:tab/>
      </w:r>
      <w:r>
        <w:tab/>
      </w:r>
      <w:r>
        <w:tab/>
        <w:t>configuration.</w:t>
      </w:r>
    </w:p>
    <w:p w14:paraId="67E0E9A3" w14:textId="14D57D30" w:rsidR="00537D5B" w:rsidRDefault="00537D5B" w:rsidP="00537D5B">
      <w:pPr>
        <w:pStyle w:val="B1"/>
      </w:pPr>
      <w:r w:rsidRPr="00537D5B">
        <w:rPr>
          <w:b/>
        </w:rPr>
        <w:t>Alternative 2:</w:t>
      </w:r>
      <w:r w:rsidRPr="00537D5B">
        <w:rPr>
          <w:b/>
        </w:rPr>
        <w:tab/>
      </w:r>
      <w:r>
        <w:tab/>
        <w:t>The UE itself releases the CPA configuration, e.g. upon expiry a timer for CPA execution.</w:t>
      </w:r>
    </w:p>
    <w:p w14:paraId="6F61EE52" w14:textId="688BC03F" w:rsidR="00537D5B" w:rsidRDefault="000C32A9" w:rsidP="00DD510F">
      <w:pPr>
        <w:rPr>
          <w:lang w:eastAsia="ja-JP"/>
        </w:rPr>
      </w:pPr>
      <w:r>
        <w:rPr>
          <w:rFonts w:hint="eastAsia"/>
          <w:lang w:eastAsia="ja-JP"/>
        </w:rPr>
        <w:t xml:space="preserve">With regards to Alt.1, the assumption is that the network holds its own timer </w:t>
      </w:r>
      <w:r>
        <w:rPr>
          <w:lang w:eastAsia="ja-JP"/>
        </w:rPr>
        <w:t xml:space="preserve">on CPA execution </w:t>
      </w:r>
      <w:r>
        <w:rPr>
          <w:rFonts w:hint="eastAsia"/>
          <w:lang w:eastAsia="ja-JP"/>
        </w:rPr>
        <w:t>by implementation</w:t>
      </w:r>
      <w:r>
        <w:rPr>
          <w:lang w:eastAsia="ja-JP"/>
        </w:rPr>
        <w:t xml:space="preserve">. Upon expiry of the timer, the network issues the RRC reconfiguration message to release the CPA configuration. Then, the UE reports the </w:t>
      </w:r>
      <w:proofErr w:type="spellStart"/>
      <w:r w:rsidRPr="000C32A9">
        <w:rPr>
          <w:i/>
          <w:lang w:eastAsia="ja-JP"/>
        </w:rPr>
        <w:t>SCGFailureInformation</w:t>
      </w:r>
      <w:proofErr w:type="spellEnd"/>
      <w:r>
        <w:rPr>
          <w:lang w:eastAsia="ja-JP"/>
        </w:rPr>
        <w:t xml:space="preserve"> message on CPA failure.</w:t>
      </w:r>
    </w:p>
    <w:p w14:paraId="26889B96" w14:textId="3A8848D2" w:rsidR="000C32A9" w:rsidRDefault="000C32A9" w:rsidP="00DD510F">
      <w:pPr>
        <w:rPr>
          <w:lang w:eastAsia="ja-JP"/>
        </w:rPr>
      </w:pPr>
      <w:r>
        <w:rPr>
          <w:lang w:eastAsia="ja-JP"/>
        </w:rPr>
        <w:t xml:space="preserve">With regards to Alt.2, a new timer is introduced for CPA execution, which is configured by the network. Upon expiry of the timer and release of the CPA configuration, the UE reports the </w:t>
      </w:r>
      <w:proofErr w:type="spellStart"/>
      <w:r w:rsidRPr="000C32A9">
        <w:rPr>
          <w:i/>
          <w:lang w:eastAsia="ja-JP"/>
        </w:rPr>
        <w:t>SCGFailureInformation</w:t>
      </w:r>
      <w:proofErr w:type="spellEnd"/>
      <w:r>
        <w:rPr>
          <w:lang w:eastAsia="ja-JP"/>
        </w:rPr>
        <w:t xml:space="preserve"> on CPA failure.</w:t>
      </w:r>
    </w:p>
    <w:p w14:paraId="0560395F" w14:textId="4DDBB12E" w:rsidR="000C32A9" w:rsidRDefault="000D3F62" w:rsidP="00DD510F">
      <w:pPr>
        <w:rPr>
          <w:lang w:eastAsia="ja-JP"/>
        </w:rPr>
      </w:pPr>
      <w:r>
        <w:rPr>
          <w:rFonts w:hint="eastAsia"/>
          <w:lang w:eastAsia="ja-JP"/>
        </w:rPr>
        <w:t xml:space="preserve">Both alternatives are feasible and should be discussed for further. </w:t>
      </w:r>
      <w:r>
        <w:rPr>
          <w:lang w:eastAsia="ja-JP"/>
        </w:rPr>
        <w:t>The following is proposed:</w:t>
      </w:r>
    </w:p>
    <w:p w14:paraId="2F54DBCB" w14:textId="406FA7BA" w:rsidR="000D3F62" w:rsidRPr="003409A6" w:rsidRDefault="00E85EF1" w:rsidP="00E85EF1">
      <w:pPr>
        <w:pStyle w:val="B1"/>
        <w:rPr>
          <w:b/>
        </w:rPr>
      </w:pPr>
      <w:r w:rsidRPr="003409A6">
        <w:rPr>
          <w:rFonts w:hint="eastAsia"/>
          <w:b/>
        </w:rPr>
        <w:t>Proposal 3:</w:t>
      </w:r>
      <w:r w:rsidRPr="003409A6">
        <w:rPr>
          <w:rFonts w:hint="eastAsia"/>
          <w:b/>
        </w:rPr>
        <w:tab/>
      </w:r>
      <w:r w:rsidRPr="003409A6">
        <w:rPr>
          <w:b/>
        </w:rPr>
        <w:tab/>
        <w:t>Define the UE behaviour on how CPA is regarded as failed.</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67CAA5B9" w:rsidR="00137660" w:rsidRDefault="004D3BEC" w:rsidP="00137660">
      <w:pPr>
        <w:rPr>
          <w:lang w:eastAsia="ja-JP"/>
        </w:rPr>
      </w:pPr>
      <w:r>
        <w:rPr>
          <w:rFonts w:hint="eastAsia"/>
          <w:lang w:eastAsia="ja-JP"/>
        </w:rPr>
        <w:t xml:space="preserve">This paper discussed the </w:t>
      </w:r>
      <w:r>
        <w:rPr>
          <w:lang w:eastAsia="ja-JP"/>
        </w:rPr>
        <w:t xml:space="preserve">potential contents of the </w:t>
      </w:r>
      <w:proofErr w:type="spellStart"/>
      <w:r w:rsidRPr="004D3BEC">
        <w:rPr>
          <w:i/>
          <w:lang w:eastAsia="ja-JP"/>
        </w:rPr>
        <w:t>SCGFailureInformation</w:t>
      </w:r>
      <w:proofErr w:type="spellEnd"/>
      <w:r>
        <w:rPr>
          <w:lang w:eastAsia="ja-JP"/>
        </w:rPr>
        <w:t xml:space="preserve"> message for CPAC failure</w:t>
      </w:r>
      <w:r w:rsidR="000663F5">
        <w:rPr>
          <w:lang w:eastAsia="ja-JP"/>
        </w:rPr>
        <w:t xml:space="preserve"> and the condition to initiate the procedure for CPA failure</w:t>
      </w:r>
      <w:r>
        <w:rPr>
          <w:lang w:eastAsia="ja-JP"/>
        </w:rPr>
        <w:t>.</w:t>
      </w:r>
      <w:r w:rsidR="006D3680">
        <w:rPr>
          <w:lang w:eastAsia="ja-JP"/>
        </w:rPr>
        <w:t xml:space="preserve"> In summary, the following</w:t>
      </w:r>
      <w:r w:rsidR="00EE6379">
        <w:rPr>
          <w:lang w:eastAsia="ja-JP"/>
        </w:rPr>
        <w:t>s</w:t>
      </w:r>
      <w:r w:rsidR="006D3680">
        <w:rPr>
          <w:lang w:eastAsia="ja-JP"/>
        </w:rPr>
        <w:t xml:space="preserve"> were proposed:</w:t>
      </w:r>
    </w:p>
    <w:p w14:paraId="17B32700" w14:textId="77777777" w:rsidR="00EE6379" w:rsidRPr="00DF64E8" w:rsidRDefault="00EE6379" w:rsidP="00EE6379">
      <w:pPr>
        <w:pStyle w:val="B1"/>
        <w:rPr>
          <w:b/>
        </w:rPr>
      </w:pPr>
      <w:r w:rsidRPr="00DF64E8">
        <w:rPr>
          <w:rFonts w:hint="eastAsia"/>
          <w:b/>
        </w:rPr>
        <w:t>Proposal 1:</w:t>
      </w:r>
      <w:r w:rsidRPr="00DF64E8">
        <w:rPr>
          <w:rFonts w:hint="eastAsia"/>
          <w:b/>
        </w:rPr>
        <w:tab/>
      </w:r>
      <w:r w:rsidRPr="00DF64E8">
        <w:rPr>
          <w:b/>
        </w:rPr>
        <w:tab/>
        <w:t xml:space="preserve">The </w:t>
      </w:r>
      <w:proofErr w:type="spellStart"/>
      <w:r w:rsidRPr="00DF64E8">
        <w:rPr>
          <w:b/>
          <w:i/>
        </w:rPr>
        <w:t>SCGFailureInformation</w:t>
      </w:r>
      <w:proofErr w:type="spellEnd"/>
      <w:r w:rsidRPr="00DF64E8">
        <w:rPr>
          <w:b/>
        </w:rPr>
        <w:t xml:space="preserve"> message can include the potential root causes why CPAC was </w:t>
      </w:r>
      <w:r>
        <w:rPr>
          <w:b/>
        </w:rPr>
        <w:tab/>
      </w:r>
      <w:r>
        <w:rPr>
          <w:b/>
        </w:rPr>
        <w:tab/>
      </w:r>
      <w:r>
        <w:rPr>
          <w:b/>
        </w:rPr>
        <w:tab/>
      </w:r>
      <w:r>
        <w:rPr>
          <w:b/>
        </w:rPr>
        <w:tab/>
      </w:r>
      <w:r w:rsidRPr="00DF64E8">
        <w:rPr>
          <w:b/>
        </w:rPr>
        <w:t>failed.</w:t>
      </w:r>
    </w:p>
    <w:p w14:paraId="4EEBEBD0" w14:textId="77777777" w:rsidR="00EE6379" w:rsidRPr="00DF64E8" w:rsidRDefault="00EE6379" w:rsidP="00EE6379">
      <w:pPr>
        <w:pStyle w:val="B5"/>
        <w:rPr>
          <w:b/>
        </w:rPr>
      </w:pPr>
      <w:r w:rsidRPr="00DF64E8">
        <w:rPr>
          <w:b/>
        </w:rPr>
        <w:tab/>
        <w:t>-</w:t>
      </w:r>
      <w:r w:rsidRPr="00DF64E8">
        <w:rPr>
          <w:b/>
        </w:rPr>
        <w:tab/>
        <w:t xml:space="preserve">Candidate </w:t>
      </w:r>
      <w:proofErr w:type="spellStart"/>
      <w:r w:rsidRPr="00DF64E8">
        <w:rPr>
          <w:b/>
        </w:rPr>
        <w:t>PSCells</w:t>
      </w:r>
      <w:proofErr w:type="spellEnd"/>
      <w:r w:rsidRPr="00DF64E8">
        <w:rPr>
          <w:b/>
        </w:rPr>
        <w:t xml:space="preserve"> were not detected.</w:t>
      </w:r>
    </w:p>
    <w:p w14:paraId="4BC268F9" w14:textId="77777777" w:rsidR="00EE6379" w:rsidRPr="00DF64E8" w:rsidRDefault="00EE6379" w:rsidP="00EE6379">
      <w:pPr>
        <w:pStyle w:val="B5"/>
        <w:rPr>
          <w:b/>
        </w:rPr>
      </w:pPr>
      <w:r w:rsidRPr="00DF64E8">
        <w:rPr>
          <w:b/>
        </w:rPr>
        <w:tab/>
        <w:t>-</w:t>
      </w:r>
      <w:r w:rsidRPr="00DF64E8">
        <w:rPr>
          <w:b/>
        </w:rPr>
        <w:tab/>
        <w:t xml:space="preserve">Candidate </w:t>
      </w:r>
      <w:proofErr w:type="spellStart"/>
      <w:r w:rsidRPr="00DF64E8">
        <w:rPr>
          <w:b/>
        </w:rPr>
        <w:t>PSCells</w:t>
      </w:r>
      <w:proofErr w:type="spellEnd"/>
      <w:r w:rsidRPr="00DF64E8">
        <w:rPr>
          <w:b/>
        </w:rPr>
        <w:t xml:space="preserve"> were detected, but none of them did not fulfil the execution condition.</w:t>
      </w:r>
    </w:p>
    <w:p w14:paraId="7C41ED33" w14:textId="77777777" w:rsidR="00EE6379" w:rsidRPr="00DF64E8" w:rsidRDefault="00EE6379" w:rsidP="00EE6379">
      <w:pPr>
        <w:pStyle w:val="B5"/>
        <w:rPr>
          <w:b/>
        </w:rPr>
      </w:pPr>
      <w:r w:rsidRPr="00DF64E8">
        <w:rPr>
          <w:b/>
        </w:rPr>
        <w:tab/>
        <w:t>-</w:t>
      </w:r>
      <w:r w:rsidRPr="00DF64E8">
        <w:rPr>
          <w:b/>
        </w:rPr>
        <w:tab/>
        <w:t>The execution condition was fulfilled, but random access was failed.</w:t>
      </w:r>
    </w:p>
    <w:p w14:paraId="0835A814" w14:textId="77777777" w:rsidR="00EE6379" w:rsidRPr="00DF64E8" w:rsidRDefault="00EE6379" w:rsidP="00EE6379">
      <w:pPr>
        <w:pStyle w:val="B5"/>
        <w:rPr>
          <w:b/>
        </w:rPr>
      </w:pPr>
      <w:r w:rsidRPr="00DF64E8">
        <w:rPr>
          <w:b/>
        </w:rPr>
        <w:tab/>
        <w:t>-</w:t>
      </w:r>
      <w:r w:rsidRPr="00DF64E8">
        <w:rPr>
          <w:b/>
        </w:rPr>
        <w:tab/>
        <w:t xml:space="preserve">Upon execution of CPA, the completion message to MN which includes the embedded </w:t>
      </w:r>
      <w:r w:rsidRPr="00DF64E8">
        <w:rPr>
          <w:b/>
        </w:rPr>
        <w:tab/>
      </w:r>
      <w:r>
        <w:rPr>
          <w:b/>
        </w:rPr>
        <w:tab/>
      </w:r>
      <w:r>
        <w:rPr>
          <w:b/>
        </w:rPr>
        <w:tab/>
      </w:r>
      <w:r w:rsidRPr="00DF64E8">
        <w:rPr>
          <w:b/>
        </w:rPr>
        <w:t xml:space="preserve">complete message to SN was failed to transmit (i.e. Max. number of RLC retransmission). </w:t>
      </w:r>
      <w:r>
        <w:rPr>
          <w:b/>
        </w:rPr>
        <w:tab/>
      </w:r>
      <w:r>
        <w:rPr>
          <w:b/>
        </w:rPr>
        <w:tab/>
      </w:r>
      <w:r w:rsidRPr="00DF64E8">
        <w:rPr>
          <w:b/>
        </w:rPr>
        <w:t>FFS if this case is regarded as CPAC failure.</w:t>
      </w:r>
    </w:p>
    <w:p w14:paraId="0D7DC622" w14:textId="77777777" w:rsidR="00EE6379" w:rsidRPr="00DF64E8" w:rsidRDefault="00EE6379" w:rsidP="00EE6379">
      <w:pPr>
        <w:pStyle w:val="B1"/>
        <w:rPr>
          <w:b/>
        </w:rPr>
      </w:pPr>
      <w:r w:rsidRPr="00DF64E8">
        <w:rPr>
          <w:b/>
        </w:rPr>
        <w:t>Proposal 2:</w:t>
      </w:r>
      <w:r w:rsidRPr="00DF64E8">
        <w:rPr>
          <w:b/>
        </w:rPr>
        <w:tab/>
      </w:r>
      <w:r w:rsidRPr="00DF64E8">
        <w:rPr>
          <w:b/>
        </w:rPr>
        <w:tab/>
        <w:t xml:space="preserve">If the UE detects any other cells than the candidate </w:t>
      </w:r>
      <w:proofErr w:type="spellStart"/>
      <w:r w:rsidRPr="00DF64E8">
        <w:rPr>
          <w:b/>
        </w:rPr>
        <w:t>PSCells</w:t>
      </w:r>
      <w:proofErr w:type="spellEnd"/>
      <w:r w:rsidRPr="00DF64E8">
        <w:rPr>
          <w:b/>
        </w:rPr>
        <w:t xml:space="preserve">, PCI of the detected cells and </w:t>
      </w:r>
      <w:r>
        <w:rPr>
          <w:b/>
        </w:rPr>
        <w:tab/>
      </w:r>
      <w:r>
        <w:rPr>
          <w:b/>
        </w:rPr>
        <w:tab/>
      </w:r>
      <w:r>
        <w:rPr>
          <w:b/>
        </w:rPr>
        <w:tab/>
      </w:r>
      <w:r>
        <w:rPr>
          <w:b/>
        </w:rPr>
        <w:tab/>
      </w:r>
      <w:r>
        <w:rPr>
          <w:b/>
        </w:rPr>
        <w:tab/>
      </w:r>
      <w:r w:rsidRPr="00DF64E8">
        <w:rPr>
          <w:b/>
        </w:rPr>
        <w:t xml:space="preserve">their measurement results can be included in the </w:t>
      </w:r>
      <w:proofErr w:type="spellStart"/>
      <w:r w:rsidRPr="00DF64E8">
        <w:rPr>
          <w:b/>
          <w:i/>
        </w:rPr>
        <w:t>SCGFailureInformation</w:t>
      </w:r>
      <w:proofErr w:type="spellEnd"/>
      <w:r w:rsidRPr="00DF64E8">
        <w:rPr>
          <w:b/>
        </w:rPr>
        <w:t xml:space="preserve"> message.</w:t>
      </w:r>
    </w:p>
    <w:p w14:paraId="4DC413B4" w14:textId="6940F43C" w:rsidR="004D3BEC" w:rsidRPr="004D3BEC" w:rsidRDefault="00EE6379" w:rsidP="00EE6379">
      <w:pPr>
        <w:pStyle w:val="B1"/>
      </w:pPr>
      <w:r w:rsidRPr="003409A6">
        <w:rPr>
          <w:rFonts w:hint="eastAsia"/>
          <w:b/>
        </w:rPr>
        <w:t>Proposal 3:</w:t>
      </w:r>
      <w:r w:rsidRPr="003409A6">
        <w:rPr>
          <w:rFonts w:hint="eastAsia"/>
          <w:b/>
        </w:rPr>
        <w:tab/>
      </w:r>
      <w:r w:rsidRPr="003409A6">
        <w:rPr>
          <w:b/>
        </w:rPr>
        <w:tab/>
        <w:t>Define the UE behaviour on how CPA is regarded as failed.</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658AE18F" w:rsidR="00137660" w:rsidRDefault="00462A82" w:rsidP="00137660">
      <w:pPr>
        <w:rPr>
          <w:lang w:eastAsia="ja-JP"/>
        </w:rPr>
      </w:pPr>
      <w:r>
        <w:rPr>
          <w:rFonts w:hint="eastAsia"/>
          <w:lang w:eastAsia="ja-JP"/>
        </w:rPr>
        <w:t>[1] R2-210</w:t>
      </w:r>
      <w:r>
        <w:rPr>
          <w:lang w:eastAsia="ja-JP"/>
        </w:rPr>
        <w:t>2601, “</w:t>
      </w:r>
      <w:r w:rsidRPr="00462A82">
        <w:rPr>
          <w:lang w:eastAsia="ja-JP"/>
        </w:rPr>
        <w:t>RAN2#113-e Meeting Report</w:t>
      </w:r>
      <w:r>
        <w:rPr>
          <w:lang w:eastAsia="ja-JP"/>
        </w:rPr>
        <w:t>,” ETSI MCC.</w:t>
      </w:r>
    </w:p>
    <w:p w14:paraId="1BFC0A69" w14:textId="464DCA62" w:rsidR="006C6FD2" w:rsidRDefault="006C6FD2" w:rsidP="00137660">
      <w:pPr>
        <w:rPr>
          <w:lang w:eastAsia="ja-JP"/>
        </w:rPr>
      </w:pPr>
      <w:r>
        <w:rPr>
          <w:lang w:eastAsia="ja-JP"/>
        </w:rPr>
        <w:t xml:space="preserve">[2] </w:t>
      </w:r>
      <w:r w:rsidRPr="006C6FD2">
        <w:rPr>
          <w:lang w:eastAsia="ja-JP"/>
        </w:rPr>
        <w:t>R2-2100532</w:t>
      </w:r>
      <w:r>
        <w:rPr>
          <w:lang w:eastAsia="ja-JP"/>
        </w:rPr>
        <w:t>, “</w:t>
      </w:r>
      <w:r w:rsidRPr="006C6FD2">
        <w:rPr>
          <w:lang w:eastAsia="ja-JP"/>
        </w:rPr>
        <w:t>On Rel-17 Further CPAC functionalities</w:t>
      </w:r>
      <w:r>
        <w:rPr>
          <w:lang w:eastAsia="ja-JP"/>
        </w:rPr>
        <w:t>,” Nokia, Nokia Shanghai Bell.</w:t>
      </w:r>
    </w:p>
    <w:p w14:paraId="3159F9C1" w14:textId="60C8DADD" w:rsidR="006C6FD2" w:rsidRDefault="006C6FD2" w:rsidP="00137660">
      <w:pPr>
        <w:rPr>
          <w:lang w:eastAsia="ja-JP"/>
        </w:rPr>
      </w:pPr>
      <w:r>
        <w:rPr>
          <w:lang w:eastAsia="ja-JP"/>
        </w:rPr>
        <w:t xml:space="preserve">[3] </w:t>
      </w:r>
      <w:r w:rsidRPr="006C6FD2">
        <w:rPr>
          <w:lang w:eastAsia="ja-JP"/>
        </w:rPr>
        <w:t>R2-2101238</w:t>
      </w:r>
      <w:r>
        <w:rPr>
          <w:lang w:eastAsia="ja-JP"/>
        </w:rPr>
        <w:t>, “</w:t>
      </w:r>
      <w:r w:rsidRPr="006C6FD2">
        <w:rPr>
          <w:lang w:eastAsia="ja-JP"/>
        </w:rPr>
        <w:t>Handling leftovers from email discussion [Post111-</w:t>
      </w:r>
      <w:proofErr w:type="gramStart"/>
      <w:r w:rsidRPr="006C6FD2">
        <w:rPr>
          <w:lang w:eastAsia="ja-JP"/>
        </w:rPr>
        <w:t>e][</w:t>
      </w:r>
      <w:proofErr w:type="gramEnd"/>
      <w:r w:rsidRPr="006C6FD2">
        <w:rPr>
          <w:lang w:eastAsia="ja-JP"/>
        </w:rPr>
        <w:t xml:space="preserve">920] Conditional </w:t>
      </w:r>
      <w:proofErr w:type="spellStart"/>
      <w:r w:rsidRPr="006C6FD2">
        <w:rPr>
          <w:lang w:eastAsia="ja-JP"/>
        </w:rPr>
        <w:t>PSCell</w:t>
      </w:r>
      <w:proofErr w:type="spellEnd"/>
      <w:r w:rsidRPr="006C6FD2">
        <w:rPr>
          <w:lang w:eastAsia="ja-JP"/>
        </w:rPr>
        <w:t xml:space="preserve"> Change and Addition</w:t>
      </w:r>
      <w:r>
        <w:rPr>
          <w:lang w:eastAsia="ja-JP"/>
        </w:rPr>
        <w:t>,” CATT.</w:t>
      </w:r>
    </w:p>
    <w:p w14:paraId="14812974" w14:textId="208FED95" w:rsidR="00155675" w:rsidRDefault="00155675" w:rsidP="00137660">
      <w:pPr>
        <w:rPr>
          <w:lang w:eastAsia="ja-JP"/>
        </w:rPr>
      </w:pPr>
      <w:r>
        <w:rPr>
          <w:rFonts w:hint="eastAsia"/>
          <w:lang w:eastAsia="ja-JP"/>
        </w:rPr>
        <w:lastRenderedPageBreak/>
        <w:t xml:space="preserve">[4] </w:t>
      </w:r>
      <w:r w:rsidRPr="00155675">
        <w:rPr>
          <w:lang w:eastAsia="ja-JP"/>
        </w:rPr>
        <w:t>R2-2003107</w:t>
      </w:r>
      <w:r>
        <w:rPr>
          <w:lang w:eastAsia="ja-JP"/>
        </w:rPr>
        <w:t>, “</w:t>
      </w:r>
      <w:r w:rsidRPr="00155675">
        <w:rPr>
          <w:lang w:eastAsia="ja-JP"/>
        </w:rPr>
        <w:t xml:space="preserve">On how to close the open issues for Conditional </w:t>
      </w:r>
      <w:proofErr w:type="spellStart"/>
      <w:r w:rsidRPr="00155675">
        <w:rPr>
          <w:lang w:eastAsia="ja-JP"/>
        </w:rPr>
        <w:t>PSCell</w:t>
      </w:r>
      <w:proofErr w:type="spellEnd"/>
      <w:r w:rsidRPr="00155675">
        <w:rPr>
          <w:lang w:eastAsia="ja-JP"/>
        </w:rPr>
        <w:t xml:space="preserve"> Change</w:t>
      </w:r>
      <w:r>
        <w:rPr>
          <w:lang w:eastAsia="ja-JP"/>
        </w:rPr>
        <w:t>,” Nokia, Nokia Shanghai Bell.</w:t>
      </w:r>
    </w:p>
    <w:p w14:paraId="4C9A3D74" w14:textId="215F9634" w:rsidR="00FC6987" w:rsidRPr="00137660" w:rsidRDefault="00FC6987" w:rsidP="00137660">
      <w:pPr>
        <w:rPr>
          <w:lang w:eastAsia="ja-JP"/>
        </w:rPr>
      </w:pPr>
      <w:r>
        <w:rPr>
          <w:lang w:eastAsia="ja-JP"/>
        </w:rPr>
        <w:t xml:space="preserve">[5] </w:t>
      </w:r>
      <w:r w:rsidRPr="00FC6987">
        <w:rPr>
          <w:lang w:eastAsia="ja-JP"/>
        </w:rPr>
        <w:t>R2-2009358</w:t>
      </w:r>
      <w:r>
        <w:rPr>
          <w:lang w:eastAsia="ja-JP"/>
        </w:rPr>
        <w:t>, “</w:t>
      </w:r>
      <w:r w:rsidRPr="00FC6987">
        <w:rPr>
          <w:lang w:eastAsia="ja-JP"/>
        </w:rPr>
        <w:t>Discussion on further CPAC enhancements</w:t>
      </w:r>
      <w:r>
        <w:rPr>
          <w:lang w:eastAsia="ja-JP"/>
        </w:rPr>
        <w:t>,” CATT.</w:t>
      </w:r>
    </w:p>
    <w:sectPr w:rsidR="00FC6987" w:rsidRPr="00137660">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ED6A1" w14:textId="77777777" w:rsidR="0093365E" w:rsidRDefault="0093365E">
      <w:r>
        <w:separator/>
      </w:r>
    </w:p>
  </w:endnote>
  <w:endnote w:type="continuationSeparator" w:id="0">
    <w:p w14:paraId="15A5B317" w14:textId="77777777" w:rsidR="0093365E" w:rsidRDefault="00933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2DAC3225"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5F2282">
      <w:rPr>
        <w:rStyle w:val="af7"/>
      </w:rPr>
      <w:t>1</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32B89" w14:textId="77777777" w:rsidR="0093365E" w:rsidRDefault="0093365E">
      <w:r>
        <w:separator/>
      </w:r>
    </w:p>
  </w:footnote>
  <w:footnote w:type="continuationSeparator" w:id="0">
    <w:p w14:paraId="6C6257E3" w14:textId="77777777" w:rsidR="0093365E" w:rsidRDefault="00933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0633"/>
    <w:rsid w:val="000121D8"/>
    <w:rsid w:val="00013589"/>
    <w:rsid w:val="00013E09"/>
    <w:rsid w:val="00015391"/>
    <w:rsid w:val="000153BC"/>
    <w:rsid w:val="00015C84"/>
    <w:rsid w:val="00017AD0"/>
    <w:rsid w:val="000202F8"/>
    <w:rsid w:val="00020A67"/>
    <w:rsid w:val="00021B75"/>
    <w:rsid w:val="0002248D"/>
    <w:rsid w:val="0002295B"/>
    <w:rsid w:val="00022C70"/>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4C2C"/>
    <w:rsid w:val="000555B2"/>
    <w:rsid w:val="00056CBF"/>
    <w:rsid w:val="00061D2B"/>
    <w:rsid w:val="00063B2C"/>
    <w:rsid w:val="000648E4"/>
    <w:rsid w:val="00065827"/>
    <w:rsid w:val="00066137"/>
    <w:rsid w:val="000663F5"/>
    <w:rsid w:val="000704F5"/>
    <w:rsid w:val="000706D0"/>
    <w:rsid w:val="00070FEF"/>
    <w:rsid w:val="000711D0"/>
    <w:rsid w:val="00071866"/>
    <w:rsid w:val="00076C4C"/>
    <w:rsid w:val="00077440"/>
    <w:rsid w:val="0008050D"/>
    <w:rsid w:val="00080516"/>
    <w:rsid w:val="00080E86"/>
    <w:rsid w:val="00081AFC"/>
    <w:rsid w:val="0008208A"/>
    <w:rsid w:val="0008389D"/>
    <w:rsid w:val="000856C5"/>
    <w:rsid w:val="00085C05"/>
    <w:rsid w:val="00086571"/>
    <w:rsid w:val="00086D94"/>
    <w:rsid w:val="000878E2"/>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32A9"/>
    <w:rsid w:val="000C4057"/>
    <w:rsid w:val="000C41E9"/>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3F62"/>
    <w:rsid w:val="000D72BE"/>
    <w:rsid w:val="000D73FA"/>
    <w:rsid w:val="000E1C50"/>
    <w:rsid w:val="000E25C9"/>
    <w:rsid w:val="000E3A74"/>
    <w:rsid w:val="000E4C97"/>
    <w:rsid w:val="000E5563"/>
    <w:rsid w:val="000E5767"/>
    <w:rsid w:val="000E67DD"/>
    <w:rsid w:val="000F27D0"/>
    <w:rsid w:val="000F46FB"/>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3FA5"/>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5675"/>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E76"/>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05"/>
    <w:rsid w:val="002553B3"/>
    <w:rsid w:val="00255424"/>
    <w:rsid w:val="00256928"/>
    <w:rsid w:val="00262018"/>
    <w:rsid w:val="00262183"/>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574C"/>
    <w:rsid w:val="003268A1"/>
    <w:rsid w:val="00326D62"/>
    <w:rsid w:val="00327ADA"/>
    <w:rsid w:val="00327F13"/>
    <w:rsid w:val="00330DCC"/>
    <w:rsid w:val="00331C97"/>
    <w:rsid w:val="00331DCA"/>
    <w:rsid w:val="00332962"/>
    <w:rsid w:val="00332F57"/>
    <w:rsid w:val="00334D40"/>
    <w:rsid w:val="003367F6"/>
    <w:rsid w:val="00336C5B"/>
    <w:rsid w:val="003409A6"/>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BC5"/>
    <w:rsid w:val="00352E52"/>
    <w:rsid w:val="00354855"/>
    <w:rsid w:val="00354C43"/>
    <w:rsid w:val="00360644"/>
    <w:rsid w:val="00360A98"/>
    <w:rsid w:val="00361803"/>
    <w:rsid w:val="00361FE9"/>
    <w:rsid w:val="003633AD"/>
    <w:rsid w:val="00363CDE"/>
    <w:rsid w:val="0036472C"/>
    <w:rsid w:val="00366AB7"/>
    <w:rsid w:val="003708C7"/>
    <w:rsid w:val="003728E6"/>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2FA"/>
    <w:rsid w:val="00413D1F"/>
    <w:rsid w:val="00414EDC"/>
    <w:rsid w:val="00416DBF"/>
    <w:rsid w:val="00420C86"/>
    <w:rsid w:val="004224CF"/>
    <w:rsid w:val="0042270A"/>
    <w:rsid w:val="00422CBD"/>
    <w:rsid w:val="00424DB1"/>
    <w:rsid w:val="0042674B"/>
    <w:rsid w:val="00426906"/>
    <w:rsid w:val="004318EB"/>
    <w:rsid w:val="00431980"/>
    <w:rsid w:val="00433259"/>
    <w:rsid w:val="0043487D"/>
    <w:rsid w:val="004349F2"/>
    <w:rsid w:val="00435176"/>
    <w:rsid w:val="004405A8"/>
    <w:rsid w:val="00440AE7"/>
    <w:rsid w:val="004430BF"/>
    <w:rsid w:val="00450001"/>
    <w:rsid w:val="004503DF"/>
    <w:rsid w:val="0045099B"/>
    <w:rsid w:val="00452197"/>
    <w:rsid w:val="004535F6"/>
    <w:rsid w:val="00453AA5"/>
    <w:rsid w:val="004568D5"/>
    <w:rsid w:val="00457503"/>
    <w:rsid w:val="00461E31"/>
    <w:rsid w:val="00461EEF"/>
    <w:rsid w:val="00462788"/>
    <w:rsid w:val="00462A82"/>
    <w:rsid w:val="00462FF8"/>
    <w:rsid w:val="0046357B"/>
    <w:rsid w:val="00464491"/>
    <w:rsid w:val="00465AC3"/>
    <w:rsid w:val="00465FC1"/>
    <w:rsid w:val="00470311"/>
    <w:rsid w:val="00470916"/>
    <w:rsid w:val="004716C2"/>
    <w:rsid w:val="00472027"/>
    <w:rsid w:val="004737C3"/>
    <w:rsid w:val="004743EE"/>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BEC"/>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4F7F48"/>
    <w:rsid w:val="00501B4F"/>
    <w:rsid w:val="00501CF6"/>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3B21"/>
    <w:rsid w:val="005263CD"/>
    <w:rsid w:val="00526706"/>
    <w:rsid w:val="005272E9"/>
    <w:rsid w:val="00531768"/>
    <w:rsid w:val="00531C2C"/>
    <w:rsid w:val="00533D4F"/>
    <w:rsid w:val="00533FE0"/>
    <w:rsid w:val="00535133"/>
    <w:rsid w:val="00535E82"/>
    <w:rsid w:val="00537D5B"/>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57B02"/>
    <w:rsid w:val="00563B9D"/>
    <w:rsid w:val="00564407"/>
    <w:rsid w:val="00564486"/>
    <w:rsid w:val="0056514B"/>
    <w:rsid w:val="005651D5"/>
    <w:rsid w:val="00565BD6"/>
    <w:rsid w:val="00565F63"/>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282"/>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3D4C"/>
    <w:rsid w:val="006A3D76"/>
    <w:rsid w:val="006A4D02"/>
    <w:rsid w:val="006B0717"/>
    <w:rsid w:val="006B0737"/>
    <w:rsid w:val="006B0B2B"/>
    <w:rsid w:val="006B2DBE"/>
    <w:rsid w:val="006B4C70"/>
    <w:rsid w:val="006B55AD"/>
    <w:rsid w:val="006B5E62"/>
    <w:rsid w:val="006B6528"/>
    <w:rsid w:val="006B6763"/>
    <w:rsid w:val="006C2990"/>
    <w:rsid w:val="006C3BBB"/>
    <w:rsid w:val="006C4145"/>
    <w:rsid w:val="006C47AE"/>
    <w:rsid w:val="006C5B7B"/>
    <w:rsid w:val="006C624D"/>
    <w:rsid w:val="006C6FD2"/>
    <w:rsid w:val="006C70A4"/>
    <w:rsid w:val="006C777E"/>
    <w:rsid w:val="006D0832"/>
    <w:rsid w:val="006D14BA"/>
    <w:rsid w:val="006D1679"/>
    <w:rsid w:val="006D2430"/>
    <w:rsid w:val="006D26D0"/>
    <w:rsid w:val="006D3680"/>
    <w:rsid w:val="006D3A00"/>
    <w:rsid w:val="006D560B"/>
    <w:rsid w:val="006D7C6C"/>
    <w:rsid w:val="006D7EFD"/>
    <w:rsid w:val="006E016F"/>
    <w:rsid w:val="006E0BCE"/>
    <w:rsid w:val="006E2066"/>
    <w:rsid w:val="006E42E7"/>
    <w:rsid w:val="006E50F8"/>
    <w:rsid w:val="006E5D1C"/>
    <w:rsid w:val="006E61C2"/>
    <w:rsid w:val="006E64A9"/>
    <w:rsid w:val="006E6B6C"/>
    <w:rsid w:val="006E70B5"/>
    <w:rsid w:val="006E795E"/>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608A"/>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740"/>
    <w:rsid w:val="007B4F35"/>
    <w:rsid w:val="007B54BF"/>
    <w:rsid w:val="007B5A08"/>
    <w:rsid w:val="007B5A89"/>
    <w:rsid w:val="007B62F5"/>
    <w:rsid w:val="007B736B"/>
    <w:rsid w:val="007B7817"/>
    <w:rsid w:val="007B7A28"/>
    <w:rsid w:val="007C0C4B"/>
    <w:rsid w:val="007C0EE2"/>
    <w:rsid w:val="007C1A72"/>
    <w:rsid w:val="007C3FBD"/>
    <w:rsid w:val="007C55A2"/>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2C12"/>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B5E"/>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365E"/>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65"/>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D7C1D"/>
    <w:rsid w:val="009E1BA7"/>
    <w:rsid w:val="009E2526"/>
    <w:rsid w:val="009E26AB"/>
    <w:rsid w:val="009E2BD6"/>
    <w:rsid w:val="009E3C22"/>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125"/>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01EC"/>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6ED"/>
    <w:rsid w:val="00AB7B54"/>
    <w:rsid w:val="00AC33CC"/>
    <w:rsid w:val="00AC3B8A"/>
    <w:rsid w:val="00AC43D7"/>
    <w:rsid w:val="00AC594D"/>
    <w:rsid w:val="00AC68DC"/>
    <w:rsid w:val="00AC6BE6"/>
    <w:rsid w:val="00AD2858"/>
    <w:rsid w:val="00AD4F86"/>
    <w:rsid w:val="00AE0372"/>
    <w:rsid w:val="00AE120D"/>
    <w:rsid w:val="00AE439E"/>
    <w:rsid w:val="00AE55D9"/>
    <w:rsid w:val="00AE5BC8"/>
    <w:rsid w:val="00AE5C1C"/>
    <w:rsid w:val="00AE698A"/>
    <w:rsid w:val="00AE7C99"/>
    <w:rsid w:val="00AF0065"/>
    <w:rsid w:val="00AF0969"/>
    <w:rsid w:val="00AF0ED9"/>
    <w:rsid w:val="00AF1572"/>
    <w:rsid w:val="00AF3B36"/>
    <w:rsid w:val="00AF424F"/>
    <w:rsid w:val="00AF465D"/>
    <w:rsid w:val="00AF4D1B"/>
    <w:rsid w:val="00AF7022"/>
    <w:rsid w:val="00B003EE"/>
    <w:rsid w:val="00B02A87"/>
    <w:rsid w:val="00B030CF"/>
    <w:rsid w:val="00B033A1"/>
    <w:rsid w:val="00B06C89"/>
    <w:rsid w:val="00B076FE"/>
    <w:rsid w:val="00B079B1"/>
    <w:rsid w:val="00B10F80"/>
    <w:rsid w:val="00B1107B"/>
    <w:rsid w:val="00B1381E"/>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68F"/>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5A2"/>
    <w:rsid w:val="00D24737"/>
    <w:rsid w:val="00D253CA"/>
    <w:rsid w:val="00D25FBF"/>
    <w:rsid w:val="00D31BF6"/>
    <w:rsid w:val="00D31E88"/>
    <w:rsid w:val="00D32CED"/>
    <w:rsid w:val="00D339C4"/>
    <w:rsid w:val="00D339D9"/>
    <w:rsid w:val="00D33A4D"/>
    <w:rsid w:val="00D33B19"/>
    <w:rsid w:val="00D33CC4"/>
    <w:rsid w:val="00D342FA"/>
    <w:rsid w:val="00D3449C"/>
    <w:rsid w:val="00D349F9"/>
    <w:rsid w:val="00D34F4E"/>
    <w:rsid w:val="00D34F88"/>
    <w:rsid w:val="00D361D3"/>
    <w:rsid w:val="00D36A82"/>
    <w:rsid w:val="00D36BE2"/>
    <w:rsid w:val="00D37F25"/>
    <w:rsid w:val="00D37FDC"/>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77E55"/>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0F"/>
    <w:rsid w:val="00DD53CB"/>
    <w:rsid w:val="00DD68F3"/>
    <w:rsid w:val="00DD73EC"/>
    <w:rsid w:val="00DE0DD5"/>
    <w:rsid w:val="00DE0FDC"/>
    <w:rsid w:val="00DE2AD3"/>
    <w:rsid w:val="00DE2F72"/>
    <w:rsid w:val="00DE3CB4"/>
    <w:rsid w:val="00DE4182"/>
    <w:rsid w:val="00DE5CE7"/>
    <w:rsid w:val="00DE5D8C"/>
    <w:rsid w:val="00DF14BF"/>
    <w:rsid w:val="00DF4684"/>
    <w:rsid w:val="00DF54A7"/>
    <w:rsid w:val="00DF64E8"/>
    <w:rsid w:val="00E03168"/>
    <w:rsid w:val="00E0384A"/>
    <w:rsid w:val="00E03B52"/>
    <w:rsid w:val="00E048FA"/>
    <w:rsid w:val="00E06059"/>
    <w:rsid w:val="00E06862"/>
    <w:rsid w:val="00E0692C"/>
    <w:rsid w:val="00E06B06"/>
    <w:rsid w:val="00E0737E"/>
    <w:rsid w:val="00E0741C"/>
    <w:rsid w:val="00E07B14"/>
    <w:rsid w:val="00E13F6E"/>
    <w:rsid w:val="00E15141"/>
    <w:rsid w:val="00E156BF"/>
    <w:rsid w:val="00E15D5B"/>
    <w:rsid w:val="00E16F42"/>
    <w:rsid w:val="00E20F48"/>
    <w:rsid w:val="00E21828"/>
    <w:rsid w:val="00E22E6B"/>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5EF1"/>
    <w:rsid w:val="00E86A05"/>
    <w:rsid w:val="00E86C4B"/>
    <w:rsid w:val="00E87AE6"/>
    <w:rsid w:val="00E90785"/>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B5090"/>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3CF3"/>
    <w:rsid w:val="00ED4D80"/>
    <w:rsid w:val="00ED53E0"/>
    <w:rsid w:val="00ED7090"/>
    <w:rsid w:val="00EE00BA"/>
    <w:rsid w:val="00EE0DB8"/>
    <w:rsid w:val="00EE0E1C"/>
    <w:rsid w:val="00EE26DE"/>
    <w:rsid w:val="00EE351D"/>
    <w:rsid w:val="00EE582B"/>
    <w:rsid w:val="00EE5B59"/>
    <w:rsid w:val="00EE637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C6987"/>
    <w:rsid w:val="00FD3981"/>
    <w:rsid w:val="00FD456C"/>
    <w:rsid w:val="00FD5E7D"/>
    <w:rsid w:val="00FD6007"/>
    <w:rsid w:val="00FD741B"/>
    <w:rsid w:val="00FE18C0"/>
    <w:rsid w:val="00FE29F0"/>
    <w:rsid w:val="00FE2AF2"/>
    <w:rsid w:val="00FE31C7"/>
    <w:rsid w:val="00FE4C2C"/>
    <w:rsid w:val="00FE575B"/>
    <w:rsid w:val="00FE71E2"/>
    <w:rsid w:val="00FF0F26"/>
    <w:rsid w:val="00FF1004"/>
    <w:rsid w:val="00FF2F39"/>
    <w:rsid w:val="00FF30D9"/>
    <w:rsid w:val="00FF41FB"/>
    <w:rsid w:val="00FF4802"/>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FF0F2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36B66F-125B-4370-A2FB-3F0E1ADDD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E54756-D69C-4ADC-8745-C9DE56642344}">
  <ds:schemaRefs>
    <ds:schemaRef ds:uri="http://schemas.microsoft.com/sharepoint/v3/contenttype/forms"/>
  </ds:schemaRefs>
</ds:datastoreItem>
</file>

<file path=customXml/itemProps3.xml><?xml version="1.0" encoding="utf-8"?>
<ds:datastoreItem xmlns:ds="http://schemas.openxmlformats.org/officeDocument/2006/customXml" ds:itemID="{1325BE14-0869-451F-887D-19B2B7A892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945</Words>
  <Characters>5390</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 CORPORATION</cp:lastModifiedBy>
  <cp:revision>12</cp:revision>
  <cp:lastPrinted>2006-02-09T00:55:00Z</cp:lastPrinted>
  <dcterms:created xsi:type="dcterms:W3CDTF">2021-05-10T04:43:00Z</dcterms:created>
  <dcterms:modified xsi:type="dcterms:W3CDTF">2021-10-22T01:24:00Z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