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45699E" w:rsidR="001E41F3" w:rsidRDefault="001E41F3">
      <w:pPr>
        <w:pStyle w:val="CRCoverPage"/>
        <w:tabs>
          <w:tab w:val="right" w:pos="9639"/>
        </w:tabs>
        <w:spacing w:after="0"/>
        <w:rPr>
          <w:b/>
          <w:i/>
          <w:noProof/>
          <w:sz w:val="28"/>
        </w:rPr>
      </w:pPr>
      <w:r>
        <w:rPr>
          <w:b/>
          <w:noProof/>
          <w:sz w:val="24"/>
        </w:rPr>
        <w:t>3GPP TSG-</w:t>
      </w:r>
      <w:r w:rsidR="00F65410">
        <w:fldChar w:fldCharType="begin"/>
      </w:r>
      <w:r w:rsidR="00F65410">
        <w:instrText xml:space="preserve"> DOCPROPERTY  TSG/WGRef  \* MERGEFORMAT </w:instrText>
      </w:r>
      <w:r w:rsidR="00F65410">
        <w:fldChar w:fldCharType="separate"/>
      </w:r>
      <w:r w:rsidR="00B65521">
        <w:rPr>
          <w:b/>
          <w:noProof/>
          <w:sz w:val="24"/>
        </w:rPr>
        <w:t>RAN2</w:t>
      </w:r>
      <w:r w:rsidR="003609EF">
        <w:rPr>
          <w:b/>
          <w:noProof/>
          <w:sz w:val="24"/>
        </w:rPr>
        <w:t>&gt;</w:t>
      </w:r>
      <w:r w:rsidR="00F65410">
        <w:rPr>
          <w:b/>
          <w:noProof/>
          <w:sz w:val="24"/>
        </w:rPr>
        <w:fldChar w:fldCharType="end"/>
      </w:r>
      <w:r w:rsidR="00C66BA2">
        <w:rPr>
          <w:b/>
          <w:noProof/>
          <w:sz w:val="24"/>
        </w:rPr>
        <w:t xml:space="preserve"> </w:t>
      </w:r>
      <w:r>
        <w:rPr>
          <w:b/>
          <w:noProof/>
          <w:sz w:val="24"/>
        </w:rPr>
        <w:t>Meeting #</w:t>
      </w:r>
      <w:r w:rsidR="00F65410">
        <w:fldChar w:fldCharType="begin"/>
      </w:r>
      <w:r w:rsidR="00F65410">
        <w:instrText xml:space="preserve"> DOCPROPERTY  MtgSeq  \* MERGEFORMAT </w:instrText>
      </w:r>
      <w:r w:rsidR="00F65410">
        <w:fldChar w:fldCharType="separate"/>
      </w:r>
      <w:r w:rsidR="00EB09B7" w:rsidRPr="00EB09B7">
        <w:rPr>
          <w:b/>
          <w:noProof/>
          <w:sz w:val="24"/>
        </w:rPr>
        <w:t xml:space="preserve"> </w:t>
      </w:r>
      <w:r w:rsidR="00B65521">
        <w:rPr>
          <w:b/>
          <w:noProof/>
          <w:sz w:val="24"/>
        </w:rPr>
        <w:t>11</w:t>
      </w:r>
      <w:r w:rsidR="00841EB1">
        <w:rPr>
          <w:b/>
          <w:noProof/>
          <w:sz w:val="24"/>
        </w:rPr>
        <w:t>6</w:t>
      </w:r>
      <w:r w:rsidR="00B65521">
        <w:rPr>
          <w:b/>
          <w:noProof/>
          <w:sz w:val="24"/>
        </w:rPr>
        <w:t>-e</w:t>
      </w:r>
      <w:r w:rsidR="00F65410">
        <w:rPr>
          <w:b/>
          <w:noProof/>
          <w:sz w:val="24"/>
        </w:rPr>
        <w:fldChar w:fldCharType="end"/>
      </w:r>
      <w:r>
        <w:rPr>
          <w:b/>
          <w:i/>
          <w:noProof/>
          <w:sz w:val="28"/>
        </w:rPr>
        <w:tab/>
      </w:r>
      <w:r w:rsidR="00F65410">
        <w:fldChar w:fldCharType="begin"/>
      </w:r>
      <w:r w:rsidR="00F65410">
        <w:instrText xml:space="preserve"> DOCPROPERTY  Tdoc#  \* MERGEFORMAT </w:instrText>
      </w:r>
      <w:r w:rsidR="00F65410">
        <w:fldChar w:fldCharType="separate"/>
      </w:r>
      <w:r w:rsidR="00A071E0" w:rsidRPr="00A071E0">
        <w:rPr>
          <w:b/>
          <w:i/>
          <w:noProof/>
          <w:sz w:val="28"/>
        </w:rPr>
        <w:t>R2-2110839</w:t>
      </w:r>
      <w:r w:rsidR="00F65410">
        <w:rPr>
          <w:b/>
          <w:i/>
          <w:noProof/>
          <w:sz w:val="28"/>
        </w:rPr>
        <w:fldChar w:fldCharType="end"/>
      </w:r>
    </w:p>
    <w:p w14:paraId="7CB45193" w14:textId="5B40F631" w:rsidR="001E41F3" w:rsidRDefault="00F654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367F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1EB1">
        <w:rPr>
          <w:b/>
          <w:noProof/>
          <w:sz w:val="24"/>
        </w:rPr>
        <w:t>1</w:t>
      </w:r>
      <w:r w:rsidR="00841EB1" w:rsidRPr="00841EB1">
        <w:rPr>
          <w:b/>
          <w:noProof/>
          <w:sz w:val="24"/>
          <w:vertAlign w:val="superscript"/>
        </w:rPr>
        <w:t>st</w:t>
      </w:r>
      <w:r w:rsidR="00841EB1">
        <w:rPr>
          <w:b/>
          <w:noProof/>
          <w:sz w:val="24"/>
        </w:rPr>
        <w:t xml:space="preserve"> November</w:t>
      </w:r>
      <w:r w:rsidR="005367F9">
        <w:rPr>
          <w:b/>
          <w:noProof/>
          <w:sz w:val="24"/>
        </w:rPr>
        <w:t xml:space="preserve"> </w:t>
      </w:r>
      <w:r>
        <w:rPr>
          <w:b/>
          <w:noProof/>
          <w:sz w:val="24"/>
        </w:rPr>
        <w:fldChar w:fldCharType="end"/>
      </w:r>
      <w:r w:rsidR="00547111">
        <w:rPr>
          <w:b/>
          <w:noProof/>
          <w:sz w:val="24"/>
        </w:rPr>
        <w:t xml:space="preserve"> - </w:t>
      </w:r>
      <w:r w:rsidR="00841EB1">
        <w:rPr>
          <w:b/>
          <w:noProof/>
          <w:sz w:val="24"/>
        </w:rPr>
        <w:t>1</w:t>
      </w:r>
      <w:r>
        <w:fldChar w:fldCharType="begin"/>
      </w:r>
      <w:r>
        <w:instrText xml:space="preserve"> DOCPROPERTY  EndDate  \* MERGEFORMAT </w:instrText>
      </w:r>
      <w:r>
        <w:fldChar w:fldCharType="separate"/>
      </w:r>
      <w:r w:rsidR="00042F3F">
        <w:rPr>
          <w:b/>
          <w:noProof/>
          <w:sz w:val="24"/>
        </w:rPr>
        <w:t>2</w:t>
      </w:r>
      <w:r w:rsidR="005367F9" w:rsidRPr="005367F9">
        <w:rPr>
          <w:b/>
          <w:noProof/>
          <w:sz w:val="24"/>
          <w:vertAlign w:val="superscript"/>
        </w:rPr>
        <w:t>th</w:t>
      </w:r>
      <w:r w:rsidR="00DF5073">
        <w:rPr>
          <w:b/>
          <w:noProof/>
          <w:sz w:val="24"/>
        </w:rPr>
        <w:t xml:space="preserve"> </w:t>
      </w:r>
      <w:r w:rsidR="00841EB1">
        <w:rPr>
          <w:b/>
          <w:noProof/>
          <w:sz w:val="24"/>
        </w:rPr>
        <w:t>November</w:t>
      </w:r>
      <w:r w:rsidR="005367F9">
        <w:rPr>
          <w:b/>
          <w:noProof/>
          <w:sz w:val="24"/>
        </w:rPr>
        <w:t xml:space="preserve"> 202</w:t>
      </w:r>
      <w:r w:rsidR="00C1363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3FAB8" w:rsidR="001E41F3" w:rsidRPr="00410371" w:rsidRDefault="00F65410" w:rsidP="00E13F3D">
            <w:pPr>
              <w:pStyle w:val="CRCoverPage"/>
              <w:spacing w:after="0"/>
              <w:jc w:val="right"/>
              <w:rPr>
                <w:b/>
                <w:noProof/>
                <w:sz w:val="28"/>
              </w:rPr>
            </w:pPr>
            <w:r>
              <w:fldChar w:fldCharType="begin"/>
            </w:r>
            <w:r>
              <w:instrText xml:space="preserve"> DOCPROPERTY  Spec#  \* MERGEFORMAT </w:instrText>
            </w:r>
            <w:r>
              <w:fldChar w:fldCharType="separate"/>
            </w:r>
            <w:r w:rsidR="00B65521">
              <w:rPr>
                <w:b/>
                <w:noProof/>
                <w:sz w:val="28"/>
              </w:rPr>
              <w:t>3</w:t>
            </w:r>
            <w:r w:rsidR="00EA1FCB">
              <w:rPr>
                <w:b/>
                <w:noProof/>
                <w:sz w:val="28"/>
              </w:rPr>
              <w:t>6</w:t>
            </w:r>
            <w:r w:rsidR="00B65521">
              <w:rPr>
                <w:b/>
                <w:noProof/>
                <w:sz w:val="28"/>
              </w:rPr>
              <w:t>.3</w:t>
            </w:r>
            <w:r w:rsidR="00104065">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35461" w:rsidR="001E41F3" w:rsidRPr="00410371" w:rsidRDefault="0050445A" w:rsidP="00547111">
            <w:pPr>
              <w:pStyle w:val="CRCoverPage"/>
              <w:spacing w:after="0"/>
              <w:rPr>
                <w:noProof/>
              </w:rPr>
            </w:pPr>
            <w:r>
              <w:t>1831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40E5F" w:rsidR="001E41F3" w:rsidRPr="00410371" w:rsidRDefault="00F65410" w:rsidP="00E13F3D">
            <w:pPr>
              <w:pStyle w:val="CRCoverPage"/>
              <w:spacing w:after="0"/>
              <w:jc w:val="center"/>
              <w:rPr>
                <w:b/>
                <w:noProof/>
              </w:rPr>
            </w:pPr>
            <w:r>
              <w:fldChar w:fldCharType="begin"/>
            </w:r>
            <w:r>
              <w:instrText xml:space="preserve"> DOCPROPERTY  Revision  \* MERGEFORMAT </w:instrText>
            </w:r>
            <w:r>
              <w:fldChar w:fldCharType="separate"/>
            </w:r>
            <w:r w:rsidR="008A155E" w:rsidRPr="008A15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2A8F6" w:rsidR="001E41F3" w:rsidRPr="00410371" w:rsidRDefault="00F65410">
            <w:pPr>
              <w:pStyle w:val="CRCoverPage"/>
              <w:spacing w:after="0"/>
              <w:jc w:val="center"/>
              <w:rPr>
                <w:noProof/>
                <w:sz w:val="28"/>
              </w:rPr>
            </w:pPr>
            <w:r>
              <w:fldChar w:fldCharType="begin"/>
            </w:r>
            <w:r>
              <w:instrText xml:space="preserve"> DOCPROPERTY  Version  \* MERGEFORMAT </w:instrText>
            </w:r>
            <w:r>
              <w:fldChar w:fldCharType="separate"/>
            </w:r>
            <w:r w:rsidR="0095128D">
              <w:rPr>
                <w:b/>
                <w:noProof/>
                <w:sz w:val="28"/>
              </w:rPr>
              <w:t>16.</w:t>
            </w:r>
            <w:r w:rsidR="00C074FB">
              <w:rPr>
                <w:b/>
                <w:noProof/>
                <w:sz w:val="28"/>
              </w:rPr>
              <w:t>6</w:t>
            </w:r>
            <w:r w:rsidR="0095128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171E3" w:rsidR="00F25D98" w:rsidRDefault="00474C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B181A" w:rsidR="001E41F3" w:rsidRDefault="006D19DA">
            <w:pPr>
              <w:pStyle w:val="CRCoverPage"/>
              <w:spacing w:after="0"/>
              <w:ind w:left="100"/>
              <w:rPr>
                <w:noProof/>
              </w:rPr>
            </w:pPr>
            <w:r>
              <w:t>[</w:t>
            </w:r>
            <w:proofErr w:type="spellStart"/>
            <w:r>
              <w:t>gNB_ID_Length</w:t>
            </w:r>
            <w:proofErr w:type="spellEnd"/>
            <w:r>
              <w:t xml:space="preserve">] </w:t>
            </w:r>
            <w:r w:rsidR="00474C1D" w:rsidRPr="00474C1D">
              <w:t xml:space="preserve">On </w:t>
            </w:r>
            <w:r w:rsidR="00405E91">
              <w:t xml:space="preserve">the inclusion of </w:t>
            </w:r>
            <w:proofErr w:type="spellStart"/>
            <w:r w:rsidR="00405E91">
              <w:t>gNB</w:t>
            </w:r>
            <w:proofErr w:type="spellEnd"/>
            <w:r w:rsidR="00405E91">
              <w:t xml:space="preserve"> ID length in the </w:t>
            </w:r>
            <w:r w:rsidR="004A560C">
              <w:t>NR CGI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623972" w:rsidR="001E41F3" w:rsidRDefault="00F65410">
            <w:pPr>
              <w:pStyle w:val="CRCoverPage"/>
              <w:spacing w:after="0"/>
              <w:ind w:left="100"/>
              <w:rPr>
                <w:noProof/>
              </w:rPr>
            </w:pPr>
            <w:r>
              <w:fldChar w:fldCharType="begin"/>
            </w:r>
            <w:r>
              <w:instrText xml:space="preserve"> DOCPROPERTY  SourceIfWg  \* MERGEFORMAT </w:instrText>
            </w:r>
            <w:r>
              <w:fldChar w:fldCharType="separate"/>
            </w:r>
            <w:r w:rsidR="00B65521" w:rsidRPr="00861F0F">
              <w:rPr>
                <w:noProof/>
              </w:rPr>
              <w:t>Ericsson</w:t>
            </w:r>
            <w:r>
              <w:rPr>
                <w:noProof/>
              </w:rPr>
              <w:fldChar w:fldCharType="end"/>
            </w:r>
            <w:r w:rsidR="00841EB1" w:rsidRPr="00861F0F">
              <w:rPr>
                <w:noProof/>
              </w:rPr>
              <w:t xml:space="preserve">, </w:t>
            </w:r>
            <w:r w:rsidR="00861F0F" w:rsidRPr="00861F0F">
              <w:rPr>
                <w:noProof/>
              </w:rPr>
              <w:t>Verizon</w:t>
            </w:r>
            <w:r w:rsidR="00763C1C">
              <w:rPr>
                <w:noProof/>
              </w:rPr>
              <w:t xml:space="preserve"> Wireless, Telus</w:t>
            </w:r>
            <w:r w:rsidR="00457C8A">
              <w:rPr>
                <w:noProof/>
              </w:rPr>
              <w:t xml:space="preserve"> Mobility</w:t>
            </w:r>
            <w:r w:rsidR="00763C1C">
              <w:rPr>
                <w:noProof/>
              </w:rPr>
              <w:t xml:space="preserve">, Bell </w:t>
            </w:r>
            <w:r w:rsidR="00457C8A">
              <w:rPr>
                <w:noProof/>
              </w:rPr>
              <w:t>M</w:t>
            </w:r>
            <w:r w:rsidR="00763C1C">
              <w:rPr>
                <w:noProof/>
              </w:rPr>
              <w:t>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F65410" w:rsidP="00547111">
            <w:pPr>
              <w:pStyle w:val="CRCoverPage"/>
              <w:spacing w:after="0"/>
              <w:ind w:left="100"/>
              <w:rPr>
                <w:noProof/>
              </w:rPr>
            </w:pPr>
            <w:r>
              <w:fldChar w:fldCharType="begin"/>
            </w:r>
            <w:r>
              <w:instrText xml:space="preserve"> DOCPROPERTY  SourceIfTsg  \* MERGEFORMAT </w:instrText>
            </w:r>
            <w:r>
              <w:fldChar w:fldCharType="separate"/>
            </w:r>
            <w:r w:rsidR="004F13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9CA51" w:rsidR="001E41F3" w:rsidRDefault="0052422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1DDDD" w:rsidR="001E41F3" w:rsidRDefault="00E2579B" w:rsidP="00E2579B">
            <w:pPr>
              <w:pStyle w:val="CRCoverPage"/>
              <w:spacing w:after="0"/>
              <w:rPr>
                <w:noProof/>
              </w:rPr>
            </w:pPr>
            <w:r>
              <w:t>2021-</w:t>
            </w:r>
            <w:r w:rsidR="00841EB1">
              <w:t>11</w:t>
            </w:r>
            <w:r>
              <w:t>-</w:t>
            </w:r>
            <w:r w:rsidR="0091245C">
              <w:t>0</w:t>
            </w:r>
            <w:r w:rsidR="00841EB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99F4" w:rsidR="001E41F3" w:rsidRDefault="003C52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382FD" w:rsidR="001E41F3" w:rsidRDefault="00F81C0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DB751" w14:textId="29454E42" w:rsidR="00647FC5" w:rsidRDefault="00C15FCF">
            <w:pPr>
              <w:pStyle w:val="CRCoverPage"/>
              <w:spacing w:after="0"/>
              <w:ind w:left="100"/>
              <w:rPr>
                <w:iCs/>
              </w:rPr>
            </w:pPr>
            <w:r>
              <w:t xml:space="preserve">In case of NR cells, a </w:t>
            </w:r>
            <w:proofErr w:type="spellStart"/>
            <w:r>
              <w:t>gNB</w:t>
            </w:r>
            <w:proofErr w:type="spellEnd"/>
            <w:r>
              <w:t xml:space="preserve"> ID represents the (22..32) MSBs of the (36bits long) NR Cell IDs the </w:t>
            </w:r>
            <w:proofErr w:type="spellStart"/>
            <w:r>
              <w:t>gNB</w:t>
            </w:r>
            <w:proofErr w:type="spellEnd"/>
            <w:r w:rsidR="00D5402C">
              <w:rPr>
                <w:iCs/>
              </w:rPr>
              <w:t>.</w:t>
            </w:r>
            <w:r w:rsidR="005A7E8E">
              <w:t xml:space="preserve"> </w:t>
            </w:r>
            <w:r w:rsidR="005A7E8E" w:rsidRPr="005A7E8E">
              <w:rPr>
                <w:iCs/>
              </w:rPr>
              <w:t xml:space="preserve">In </w:t>
            </w:r>
            <w:r w:rsidR="005A7E8E">
              <w:rPr>
                <w:iCs/>
              </w:rPr>
              <w:t xml:space="preserve">the </w:t>
            </w:r>
            <w:r w:rsidR="005A7E8E" w:rsidRPr="005A7E8E">
              <w:rPr>
                <w:iCs/>
              </w:rPr>
              <w:t xml:space="preserve">current specifications there is no indication of the size of the </w:t>
            </w:r>
            <w:proofErr w:type="spellStart"/>
            <w:r w:rsidR="005A7E8E" w:rsidRPr="005A7E8E">
              <w:rPr>
                <w:iCs/>
              </w:rPr>
              <w:t>gNB</w:t>
            </w:r>
            <w:proofErr w:type="spellEnd"/>
            <w:r w:rsidR="005A7E8E" w:rsidRPr="005A7E8E">
              <w:rPr>
                <w:iCs/>
              </w:rPr>
              <w:t xml:space="preserve"> id in NR CGI or NR Cell Identity (NCI). At the same time NR CGI is assumed to be overall unique. If an operator wants to make use of different </w:t>
            </w:r>
            <w:proofErr w:type="spellStart"/>
            <w:r w:rsidR="005A7E8E" w:rsidRPr="005A7E8E">
              <w:rPr>
                <w:iCs/>
              </w:rPr>
              <w:t>gNB</w:t>
            </w:r>
            <w:proofErr w:type="spellEnd"/>
            <w:r w:rsidR="005A7E8E" w:rsidRPr="005A7E8E">
              <w:rPr>
                <w:iCs/>
              </w:rPr>
              <w:t xml:space="preserve">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62D7FFCF" w14:textId="137D8D21" w:rsidR="00F727AF" w:rsidRDefault="00F727AF">
            <w:pPr>
              <w:pStyle w:val="CRCoverPage"/>
              <w:spacing w:after="0"/>
              <w:ind w:left="100"/>
              <w:rPr>
                <w:iCs/>
              </w:rPr>
            </w:pPr>
          </w:p>
          <w:p w14:paraId="529BF82A" w14:textId="43390EFF" w:rsidR="00F727AF" w:rsidRDefault="00F727AF">
            <w:pPr>
              <w:pStyle w:val="CRCoverPage"/>
              <w:spacing w:after="0"/>
              <w:ind w:left="100"/>
              <w:rPr>
                <w:iCs/>
              </w:rPr>
            </w:pPr>
            <w:r>
              <w:rPr>
                <w:iCs/>
              </w:rPr>
              <w:t>Thus</w:t>
            </w:r>
            <w:r w:rsidR="00C60FB2">
              <w:rPr>
                <w:iCs/>
              </w:rPr>
              <w:t>,</w:t>
            </w:r>
            <w:r>
              <w:rPr>
                <w:iCs/>
              </w:rPr>
              <w:t xml:space="preserve"> the feature of broadcasting </w:t>
            </w:r>
            <w:proofErr w:type="spellStart"/>
            <w:r>
              <w:t>gNB</w:t>
            </w:r>
            <w:proofErr w:type="spellEnd"/>
            <w:r>
              <w:t xml:space="preserve"> ID lengths by the </w:t>
            </w:r>
            <w:r>
              <w:rPr>
                <w:iCs/>
              </w:rPr>
              <w:t>NR cells is introduced</w:t>
            </w:r>
            <w:r w:rsidR="005044EA">
              <w:rPr>
                <w:iCs/>
              </w:rPr>
              <w:t xml:space="preserve">. </w:t>
            </w:r>
            <w:r w:rsidR="00E35EF4">
              <w:rPr>
                <w:iCs/>
              </w:rPr>
              <w:t xml:space="preserve">To ensure that this </w:t>
            </w:r>
            <w:proofErr w:type="spellStart"/>
            <w:r w:rsidR="00E35EF4">
              <w:rPr>
                <w:iCs/>
              </w:rPr>
              <w:t>gNB</w:t>
            </w:r>
            <w:proofErr w:type="spellEnd"/>
            <w:r w:rsidR="00E35EF4">
              <w:rPr>
                <w:iCs/>
              </w:rPr>
              <w:t xml:space="preserve"> ID length is reported as part of the CGI reporting procedure, </w:t>
            </w:r>
            <w:r w:rsidR="001B310E">
              <w:rPr>
                <w:iCs/>
              </w:rPr>
              <w:t xml:space="preserve">one needs to include this newly added field in the </w:t>
            </w:r>
            <w:r w:rsidR="009C3503">
              <w:rPr>
                <w:iCs/>
              </w:rPr>
              <w:t xml:space="preserve">NR CGI </w:t>
            </w:r>
            <w:r w:rsidR="001B310E">
              <w:rPr>
                <w:iCs/>
              </w:rPr>
              <w:t>measurement report sent by the UE to an EUTRA</w:t>
            </w:r>
            <w:r w:rsidR="009C3503">
              <w:rPr>
                <w:iCs/>
              </w:rPr>
              <w:t xml:space="preserve"> node.</w:t>
            </w:r>
          </w:p>
          <w:p w14:paraId="05EB39EC" w14:textId="6F9BC186" w:rsidR="00E35EF4" w:rsidRDefault="00E35EF4">
            <w:pPr>
              <w:pStyle w:val="CRCoverPage"/>
              <w:spacing w:after="0"/>
              <w:ind w:left="100"/>
              <w:rPr>
                <w:iCs/>
                <w:noProof/>
              </w:rPr>
            </w:pPr>
          </w:p>
          <w:p w14:paraId="455C1EB3" w14:textId="1CBBB79A" w:rsidR="00042F0A" w:rsidRPr="00E2579B" w:rsidRDefault="00EE7432">
            <w:pPr>
              <w:pStyle w:val="CRCoverPage"/>
              <w:spacing w:after="0"/>
              <w:ind w:left="100"/>
              <w:rPr>
                <w:iCs/>
                <w:noProof/>
              </w:rPr>
            </w:pPr>
            <w:r>
              <w:rPr>
                <w:iCs/>
                <w:noProof/>
              </w:rPr>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708AA7DE" w14:textId="471B0933" w:rsidR="00CF2CBF" w:rsidRDefault="00CF2CBF" w:rsidP="00E2579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451BE" w14:textId="6B79F3A1" w:rsidR="00064F40" w:rsidRDefault="00064F40" w:rsidP="003B0C48">
            <w:pPr>
              <w:pStyle w:val="CRCoverPage"/>
              <w:spacing w:after="0"/>
              <w:rPr>
                <w:noProof/>
              </w:rPr>
            </w:pPr>
            <w:r>
              <w:rPr>
                <w:noProof/>
              </w:rPr>
              <w:t>Addition of the capability bit</w:t>
            </w:r>
            <w:r w:rsidR="00540C42">
              <w:rPr>
                <w:noProof/>
              </w:rPr>
              <w:t xml:space="preserve"> </w:t>
            </w:r>
            <w:r w:rsidR="00021AB6">
              <w:rPr>
                <w:noProof/>
              </w:rPr>
              <w:t>for indicating the capability of reporting the gNB identity length as part of the CGI reporting procedure</w:t>
            </w:r>
          </w:p>
          <w:p w14:paraId="31C656EC" w14:textId="5B2884A7" w:rsidR="000817C7" w:rsidRPr="003F5528" w:rsidRDefault="000817C7" w:rsidP="002A38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93B26" w:rsidR="001E41F3" w:rsidRDefault="00E74EE6">
            <w:pPr>
              <w:pStyle w:val="CRCoverPage"/>
              <w:spacing w:after="0"/>
              <w:ind w:left="100"/>
              <w:rPr>
                <w:noProof/>
              </w:rPr>
            </w:pPr>
            <w:r>
              <w:rPr>
                <w:noProof/>
              </w:rPr>
              <w:t xml:space="preserve">The network node that fetches the CGI report from the UE does not know how many bits out of the 36 bits of NR cell ID represents </w:t>
            </w:r>
            <w:r w:rsidR="00B93BE2">
              <w:rPr>
                <w:noProof/>
              </w:rPr>
              <w:t>the length of the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55AB2" w:rsidR="001E41F3" w:rsidRDefault="00C92AF5">
            <w:pPr>
              <w:pStyle w:val="CRCoverPage"/>
              <w:spacing w:after="0"/>
              <w:ind w:left="100"/>
              <w:rPr>
                <w:noProof/>
              </w:rPr>
            </w:pPr>
            <w:r>
              <w:rPr>
                <w:noProof/>
              </w:rPr>
              <w:t>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53B129" w:rsidR="001E41F3" w:rsidRDefault="009E6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0579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5C852" w14:textId="41587F04" w:rsidR="003B0C48" w:rsidRDefault="00145D43">
            <w:pPr>
              <w:pStyle w:val="CRCoverPage"/>
              <w:spacing w:after="0"/>
              <w:ind w:left="99"/>
              <w:rPr>
                <w:noProof/>
              </w:rPr>
            </w:pPr>
            <w:r>
              <w:rPr>
                <w:noProof/>
              </w:rPr>
              <w:t xml:space="preserve">TS </w:t>
            </w:r>
            <w:r w:rsidR="00327A24">
              <w:rPr>
                <w:noProof/>
              </w:rPr>
              <w:t>38.331</w:t>
            </w:r>
            <w:r>
              <w:rPr>
                <w:noProof/>
              </w:rPr>
              <w:t xml:space="preserve"> CR </w:t>
            </w:r>
            <w:r w:rsidR="00286103">
              <w:rPr>
                <w:noProof/>
              </w:rPr>
              <w:t>2854</w:t>
            </w:r>
            <w:r>
              <w:rPr>
                <w:noProof/>
              </w:rPr>
              <w:t xml:space="preserve"> </w:t>
            </w:r>
            <w:r w:rsidR="007C22FF">
              <w:rPr>
                <w:noProof/>
              </w:rPr>
              <w:t xml:space="preserve">, </w:t>
            </w:r>
          </w:p>
          <w:p w14:paraId="6E6D16DC" w14:textId="7661F600" w:rsidR="003B0C48" w:rsidRDefault="007C22FF">
            <w:pPr>
              <w:pStyle w:val="CRCoverPage"/>
              <w:spacing w:after="0"/>
              <w:ind w:left="99"/>
              <w:rPr>
                <w:noProof/>
              </w:rPr>
            </w:pPr>
            <w:r>
              <w:rPr>
                <w:noProof/>
              </w:rPr>
              <w:lastRenderedPageBreak/>
              <w:t xml:space="preserve">TS 36.300 CR </w:t>
            </w:r>
            <w:r w:rsidR="00286103">
              <w:rPr>
                <w:noProof/>
              </w:rPr>
              <w:t>1351</w:t>
            </w:r>
            <w:r>
              <w:rPr>
                <w:noProof/>
              </w:rPr>
              <w:t xml:space="preserve">, </w:t>
            </w:r>
          </w:p>
          <w:p w14:paraId="42398B96" w14:textId="3023DBD2" w:rsidR="001E41F3" w:rsidRDefault="007C22FF">
            <w:pPr>
              <w:pStyle w:val="CRCoverPage"/>
              <w:spacing w:after="0"/>
              <w:ind w:left="99"/>
              <w:rPr>
                <w:noProof/>
              </w:rPr>
            </w:pPr>
            <w:r>
              <w:rPr>
                <w:noProof/>
              </w:rPr>
              <w:t>TS 36.3</w:t>
            </w:r>
            <w:r w:rsidR="00286103">
              <w:rPr>
                <w:noProof/>
              </w:rPr>
              <w:t>31</w:t>
            </w:r>
            <w:r>
              <w:rPr>
                <w:noProof/>
              </w:rPr>
              <w:t xml:space="preserve"> CR </w:t>
            </w:r>
            <w:r w:rsidR="00286103">
              <w:rPr>
                <w:noProof/>
              </w:rPr>
              <w:t>4740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177808" w:rsidR="001E41F3" w:rsidRDefault="00145D43">
            <w:pPr>
              <w:pStyle w:val="CRCoverPage"/>
              <w:spacing w:after="0"/>
              <w:ind w:left="99"/>
              <w:rPr>
                <w:noProof/>
              </w:rPr>
            </w:pPr>
            <w:r>
              <w:rPr>
                <w:noProof/>
              </w:rPr>
              <w:t xml:space="preserve">TS/TR </w:t>
            </w:r>
            <w:r w:rsidR="00F46C8E">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7C988" w:rsidR="001E41F3" w:rsidRDefault="00145D43">
            <w:pPr>
              <w:pStyle w:val="CRCoverPage"/>
              <w:spacing w:after="0"/>
              <w:ind w:left="99"/>
              <w:rPr>
                <w:noProof/>
              </w:rPr>
            </w:pPr>
            <w:r>
              <w:rPr>
                <w:noProof/>
              </w:rPr>
              <w:t>TS</w:t>
            </w:r>
            <w:r w:rsidR="000A6394">
              <w:rPr>
                <w:noProof/>
              </w:rPr>
              <w:t xml:space="preserve">/TR </w:t>
            </w:r>
            <w:r w:rsidR="00F46C8E">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859F9D0" w:rsidR="000905D6" w:rsidRDefault="000905D6" w:rsidP="00F3637B">
      <w:pPr>
        <w:rPr>
          <w:noProof/>
        </w:rPr>
      </w:pPr>
    </w:p>
    <w:p w14:paraId="2ED1A137" w14:textId="77777777" w:rsidR="009032B3" w:rsidRDefault="009032B3">
      <w:pPr>
        <w:spacing w:after="0"/>
        <w:rPr>
          <w:noProof/>
        </w:rPr>
      </w:pPr>
      <w:r>
        <w:rPr>
          <w:noProof/>
        </w:rPr>
        <w:br w:type="page"/>
      </w:r>
    </w:p>
    <w:p w14:paraId="21CBEFDD" w14:textId="4E7CE816" w:rsidR="00020596" w:rsidRPr="00020596" w:rsidRDefault="00020596" w:rsidP="00020596">
      <w:pPr>
        <w:rPr>
          <w:color w:val="FF0000"/>
        </w:rPr>
      </w:pPr>
      <w:bookmarkStart w:id="1" w:name="_Toc83790447"/>
      <w:bookmarkStart w:id="2" w:name="_Toc20486959"/>
      <w:bookmarkStart w:id="3" w:name="_Toc29342251"/>
      <w:bookmarkStart w:id="4" w:name="_Toc29343390"/>
      <w:bookmarkStart w:id="5" w:name="_Toc36566642"/>
      <w:bookmarkStart w:id="6" w:name="_Toc36810058"/>
      <w:bookmarkStart w:id="7" w:name="_Toc36846422"/>
      <w:bookmarkStart w:id="8" w:name="_Toc36939075"/>
      <w:bookmarkStart w:id="9" w:name="_Toc37082055"/>
      <w:bookmarkStart w:id="10" w:name="_Toc46480682"/>
      <w:bookmarkStart w:id="11" w:name="_Toc46481916"/>
      <w:bookmarkStart w:id="12" w:name="_Toc46483150"/>
      <w:bookmarkStart w:id="13" w:name="_Toc76472585"/>
      <w:r w:rsidRPr="00020596">
        <w:rPr>
          <w:color w:val="FF0000"/>
        </w:rPr>
        <w:lastRenderedPageBreak/>
        <w:t xml:space="preserve">/*Start of </w:t>
      </w:r>
      <w:r>
        <w:rPr>
          <w:color w:val="FF0000"/>
        </w:rPr>
        <w:t>first</w:t>
      </w:r>
      <w:r w:rsidRPr="00020596">
        <w:rPr>
          <w:color w:val="FF0000"/>
        </w:rPr>
        <w:t xml:space="preserve"> changes*/</w:t>
      </w:r>
    </w:p>
    <w:p w14:paraId="13AE0628" w14:textId="77777777" w:rsidR="00CE5EAE" w:rsidRPr="00E1247F" w:rsidRDefault="00CE5EAE" w:rsidP="00CE5EAE">
      <w:pPr>
        <w:pStyle w:val="Heading3"/>
      </w:pPr>
      <w:bookmarkStart w:id="14" w:name="_Toc29241385"/>
      <w:bookmarkStart w:id="15" w:name="_Toc37152854"/>
      <w:bookmarkStart w:id="16" w:name="_Toc37236785"/>
      <w:bookmarkStart w:id="17" w:name="_Toc46493938"/>
      <w:bookmarkStart w:id="18" w:name="_Toc52534832"/>
      <w:bookmarkStart w:id="19" w:name="_Toc83650720"/>
      <w:bookmarkEnd w:id="1"/>
      <w:bookmarkEnd w:id="2"/>
      <w:bookmarkEnd w:id="3"/>
      <w:bookmarkEnd w:id="4"/>
      <w:bookmarkEnd w:id="5"/>
      <w:bookmarkEnd w:id="6"/>
      <w:bookmarkEnd w:id="7"/>
      <w:bookmarkEnd w:id="8"/>
      <w:bookmarkEnd w:id="9"/>
      <w:bookmarkEnd w:id="10"/>
      <w:bookmarkEnd w:id="11"/>
      <w:bookmarkEnd w:id="12"/>
      <w:bookmarkEnd w:id="13"/>
      <w:r w:rsidRPr="00E1247F">
        <w:t>4.3.11</w:t>
      </w:r>
      <w:r w:rsidRPr="00E1247F">
        <w:tab/>
        <w:t>Neighbour cell SI acquisition parameters</w:t>
      </w:r>
      <w:bookmarkEnd w:id="14"/>
      <w:bookmarkEnd w:id="15"/>
      <w:bookmarkEnd w:id="16"/>
      <w:bookmarkEnd w:id="17"/>
      <w:bookmarkEnd w:id="18"/>
      <w:bookmarkEnd w:id="19"/>
    </w:p>
    <w:p w14:paraId="162EE09C" w14:textId="77777777" w:rsidR="00CE5EAE" w:rsidRPr="00E1247F" w:rsidRDefault="00CE5EAE" w:rsidP="00CE5EAE">
      <w:pPr>
        <w:pStyle w:val="Heading4"/>
      </w:pPr>
      <w:bookmarkStart w:id="20" w:name="_Toc29241386"/>
      <w:bookmarkStart w:id="21" w:name="_Toc37152855"/>
      <w:bookmarkStart w:id="22" w:name="_Toc37236786"/>
      <w:bookmarkStart w:id="23" w:name="_Toc46493939"/>
      <w:bookmarkStart w:id="24" w:name="_Toc52534833"/>
      <w:bookmarkStart w:id="25" w:name="_Toc83650721"/>
      <w:r w:rsidRPr="00E1247F">
        <w:t>4.3.11.1</w:t>
      </w:r>
      <w:r w:rsidRPr="00E1247F">
        <w:tab/>
      </w:r>
      <w:proofErr w:type="spellStart"/>
      <w:r w:rsidRPr="00E1247F">
        <w:rPr>
          <w:i/>
        </w:rPr>
        <w:t>intraFreqSI-AcquisitionForHO</w:t>
      </w:r>
      <w:bookmarkEnd w:id="20"/>
      <w:bookmarkEnd w:id="21"/>
      <w:bookmarkEnd w:id="22"/>
      <w:bookmarkEnd w:id="23"/>
      <w:bookmarkEnd w:id="24"/>
      <w:bookmarkEnd w:id="25"/>
      <w:proofErr w:type="spellEnd"/>
    </w:p>
    <w:p w14:paraId="1F6B7D5E" w14:textId="77777777" w:rsidR="00CE5EAE" w:rsidRPr="00E1247F" w:rsidRDefault="00CE5EAE" w:rsidP="00CE5EAE">
      <w:r w:rsidRPr="00E1247F">
        <w:t xml:space="preserve">This parameter defines whether the UE supports, upon configuration of </w:t>
      </w:r>
      <w:proofErr w:type="spellStart"/>
      <w:r w:rsidRPr="00E1247F">
        <w:rPr>
          <w:i/>
        </w:rPr>
        <w:t>si-RequestForHO</w:t>
      </w:r>
      <w:proofErr w:type="spellEnd"/>
      <w:r w:rsidRPr="00E1247F">
        <w:t xml:space="preserve"> by the network, acquisition of relevant information from a neighbouring intra-frequency cell by reading the SI of the neighbouring cell using autonomous gaps and reporting the acquired information to the network as specified in TS 36.331 [5].</w:t>
      </w:r>
    </w:p>
    <w:p w14:paraId="79B53791" w14:textId="77777777" w:rsidR="00CE5EAE" w:rsidRPr="00E1247F" w:rsidRDefault="00CE5EAE" w:rsidP="00CE5EAE">
      <w:pPr>
        <w:pStyle w:val="Heading4"/>
      </w:pPr>
      <w:bookmarkStart w:id="26" w:name="_Toc29241387"/>
      <w:bookmarkStart w:id="27" w:name="_Toc37152856"/>
      <w:bookmarkStart w:id="28" w:name="_Toc37236787"/>
      <w:bookmarkStart w:id="29" w:name="_Toc46493940"/>
      <w:bookmarkStart w:id="30" w:name="_Toc52534834"/>
      <w:bookmarkStart w:id="31" w:name="_Toc83650722"/>
      <w:r w:rsidRPr="00E1247F">
        <w:t>4.3.11.2</w:t>
      </w:r>
      <w:r w:rsidRPr="00E1247F">
        <w:tab/>
      </w:r>
      <w:proofErr w:type="spellStart"/>
      <w:r w:rsidRPr="00E1247F">
        <w:rPr>
          <w:i/>
        </w:rPr>
        <w:t>interFreqSI-AcquisitionForHO</w:t>
      </w:r>
      <w:bookmarkEnd w:id="26"/>
      <w:bookmarkEnd w:id="27"/>
      <w:bookmarkEnd w:id="28"/>
      <w:bookmarkEnd w:id="29"/>
      <w:bookmarkEnd w:id="30"/>
      <w:bookmarkEnd w:id="31"/>
      <w:proofErr w:type="spellEnd"/>
    </w:p>
    <w:p w14:paraId="3821AD43" w14:textId="77777777" w:rsidR="00CE5EAE" w:rsidRPr="00E1247F" w:rsidRDefault="00CE5EAE" w:rsidP="00CE5EAE">
      <w:r w:rsidRPr="00E1247F">
        <w:t xml:space="preserve">This parameter defines whether the UE supports, upon configuration of </w:t>
      </w:r>
      <w:proofErr w:type="spellStart"/>
      <w:r w:rsidRPr="00E1247F">
        <w:rPr>
          <w:i/>
        </w:rPr>
        <w:t>si-RequestForHO</w:t>
      </w:r>
      <w:proofErr w:type="spellEnd"/>
      <w:r w:rsidRPr="00E1247F">
        <w:t xml:space="preserve"> by the network, acquisition of relevant information from a neighbouring inter-frequency cell by reading the SI of the neighbouring cell using autonomous gaps and reporting the acquired information to the network as specified in TS 36.331 [5].</w:t>
      </w:r>
    </w:p>
    <w:p w14:paraId="7F00B947" w14:textId="77777777" w:rsidR="00CE5EAE" w:rsidRPr="00E1247F" w:rsidRDefault="00CE5EAE" w:rsidP="00CE5EAE">
      <w:pPr>
        <w:pStyle w:val="Heading4"/>
      </w:pPr>
      <w:bookmarkStart w:id="32" w:name="_Toc29241388"/>
      <w:bookmarkStart w:id="33" w:name="_Toc37152857"/>
      <w:bookmarkStart w:id="34" w:name="_Toc37236788"/>
      <w:bookmarkStart w:id="35" w:name="_Toc46493941"/>
      <w:bookmarkStart w:id="36" w:name="_Toc52534835"/>
      <w:bookmarkStart w:id="37" w:name="_Toc83650723"/>
      <w:r w:rsidRPr="00E1247F">
        <w:t>4.3.11.3</w:t>
      </w:r>
      <w:r w:rsidRPr="00E1247F">
        <w:tab/>
      </w:r>
      <w:proofErr w:type="spellStart"/>
      <w:r w:rsidRPr="00E1247F">
        <w:rPr>
          <w:i/>
        </w:rPr>
        <w:t>utran</w:t>
      </w:r>
      <w:proofErr w:type="spellEnd"/>
      <w:r w:rsidRPr="00E1247F">
        <w:rPr>
          <w:i/>
        </w:rPr>
        <w:t>-SI-</w:t>
      </w:r>
      <w:proofErr w:type="spellStart"/>
      <w:r w:rsidRPr="00E1247F">
        <w:rPr>
          <w:i/>
        </w:rPr>
        <w:t>AcquisitionForHO</w:t>
      </w:r>
      <w:bookmarkEnd w:id="32"/>
      <w:bookmarkEnd w:id="33"/>
      <w:bookmarkEnd w:id="34"/>
      <w:bookmarkEnd w:id="35"/>
      <w:bookmarkEnd w:id="36"/>
      <w:bookmarkEnd w:id="37"/>
      <w:proofErr w:type="spellEnd"/>
    </w:p>
    <w:p w14:paraId="59D0E61B" w14:textId="77777777" w:rsidR="00CE5EAE" w:rsidRPr="00E1247F" w:rsidRDefault="00CE5EAE" w:rsidP="00CE5EAE">
      <w:r w:rsidRPr="00E1247F">
        <w:t xml:space="preserve">This parameter defines whether the UE supports, upon configuration of </w:t>
      </w:r>
      <w:proofErr w:type="spellStart"/>
      <w:r w:rsidRPr="00E1247F">
        <w:rPr>
          <w:i/>
        </w:rPr>
        <w:t>si-RequestForHO</w:t>
      </w:r>
      <w:proofErr w:type="spellEnd"/>
      <w:r w:rsidRPr="00E1247F">
        <w:t xml:space="preserve"> by the network, acquisition of relevant information from a neighbouring UMTS cell by reading the SI of the neighbouring cell using autonomous gaps and reporting the acquired information to the network as specified in TS 36.331 [5].</w:t>
      </w:r>
    </w:p>
    <w:p w14:paraId="3E1889D4" w14:textId="77777777" w:rsidR="00CE5EAE" w:rsidRPr="00E1247F" w:rsidRDefault="00CE5EAE" w:rsidP="00CE5EAE">
      <w:pPr>
        <w:pStyle w:val="Heading4"/>
      </w:pPr>
      <w:bookmarkStart w:id="38" w:name="_Toc29241389"/>
      <w:bookmarkStart w:id="39" w:name="_Toc37152858"/>
      <w:bookmarkStart w:id="40" w:name="_Toc37236789"/>
      <w:bookmarkStart w:id="41" w:name="_Toc46493942"/>
      <w:bookmarkStart w:id="42" w:name="_Toc52534836"/>
      <w:bookmarkStart w:id="43" w:name="_Toc83650724"/>
      <w:r w:rsidRPr="00E1247F">
        <w:t>4.3.11.4</w:t>
      </w:r>
      <w:r w:rsidRPr="00E1247F">
        <w:tab/>
      </w:r>
      <w:r w:rsidRPr="00E1247F">
        <w:rPr>
          <w:i/>
        </w:rPr>
        <w:t>reportCGI-NR-EN-DC-r15</w:t>
      </w:r>
      <w:bookmarkEnd w:id="38"/>
      <w:bookmarkEnd w:id="39"/>
      <w:bookmarkEnd w:id="40"/>
      <w:bookmarkEnd w:id="41"/>
      <w:bookmarkEnd w:id="42"/>
      <w:bookmarkEnd w:id="43"/>
    </w:p>
    <w:p w14:paraId="4E6C52B2" w14:textId="77777777" w:rsidR="00CE5EAE" w:rsidRPr="00E1247F" w:rsidRDefault="00CE5EAE" w:rsidP="00CE5EAE">
      <w:r w:rsidRPr="00E1247F">
        <w:t>This parameter defines whether the UE supports acquisition of relevant information from a neighbouring NR cell by reading the SI of the neighbouring cell and reporting the acquired information to the network as specified in TS 36.331 [5] when the (NG)EN-DC is configured.</w:t>
      </w:r>
    </w:p>
    <w:p w14:paraId="2CAD57D9" w14:textId="77777777" w:rsidR="00CE5EAE" w:rsidRPr="00E1247F" w:rsidRDefault="00CE5EAE" w:rsidP="00CE5EAE">
      <w:pPr>
        <w:pStyle w:val="Heading4"/>
      </w:pPr>
      <w:bookmarkStart w:id="44" w:name="_Toc29241390"/>
      <w:bookmarkStart w:id="45" w:name="_Toc37152859"/>
      <w:bookmarkStart w:id="46" w:name="_Toc37236790"/>
      <w:bookmarkStart w:id="47" w:name="_Toc46493943"/>
      <w:bookmarkStart w:id="48" w:name="_Toc52534837"/>
      <w:bookmarkStart w:id="49" w:name="_Toc83650725"/>
      <w:r w:rsidRPr="00E1247F">
        <w:t>4.3.11.5</w:t>
      </w:r>
      <w:r w:rsidRPr="00E1247F">
        <w:tab/>
      </w:r>
      <w:r w:rsidRPr="00E1247F">
        <w:rPr>
          <w:i/>
        </w:rPr>
        <w:t>reportCGI-NR-NoEN-DC-r15</w:t>
      </w:r>
      <w:bookmarkEnd w:id="44"/>
      <w:bookmarkEnd w:id="45"/>
      <w:bookmarkEnd w:id="46"/>
      <w:bookmarkEnd w:id="47"/>
      <w:bookmarkEnd w:id="48"/>
      <w:bookmarkEnd w:id="49"/>
    </w:p>
    <w:p w14:paraId="110FE9DD" w14:textId="77777777" w:rsidR="00CE5EAE" w:rsidRPr="00E1247F" w:rsidRDefault="00CE5EAE" w:rsidP="00CE5EAE">
      <w:r w:rsidRPr="00E1247F">
        <w:t>This parameter defines whether the UE supports acquisition of relevant information from a neighbouring NR cell by reading the SI of the neighbouring cell and reporting the acquired information to the network as specified in TS 36.331 [5] when the (NG)EN-DC is not configured.</w:t>
      </w:r>
    </w:p>
    <w:p w14:paraId="2A8B8872" w14:textId="77777777" w:rsidR="00CE5EAE" w:rsidRPr="00E1247F" w:rsidRDefault="00CE5EAE" w:rsidP="00CE5EAE">
      <w:pPr>
        <w:pStyle w:val="Heading4"/>
      </w:pPr>
      <w:bookmarkStart w:id="50" w:name="_Toc29241391"/>
      <w:bookmarkStart w:id="51" w:name="_Toc37152860"/>
      <w:bookmarkStart w:id="52" w:name="_Toc37236791"/>
      <w:bookmarkStart w:id="53" w:name="_Toc46493944"/>
      <w:bookmarkStart w:id="54" w:name="_Toc52534838"/>
      <w:bookmarkStart w:id="55" w:name="_Toc83650726"/>
      <w:r w:rsidRPr="00E1247F">
        <w:t>4.3.11.6</w:t>
      </w:r>
      <w:r w:rsidRPr="00E1247F">
        <w:tab/>
      </w:r>
      <w:bookmarkStart w:id="56" w:name="_Hlk2327228"/>
      <w:proofErr w:type="spellStart"/>
      <w:r w:rsidRPr="00E1247F">
        <w:rPr>
          <w:i/>
        </w:rPr>
        <w:t>eutra</w:t>
      </w:r>
      <w:proofErr w:type="spellEnd"/>
      <w:r w:rsidRPr="00E1247F">
        <w:rPr>
          <w:i/>
        </w:rPr>
        <w:t>-CGI-Reporting-ENDC</w:t>
      </w:r>
      <w:bookmarkEnd w:id="50"/>
      <w:bookmarkEnd w:id="51"/>
      <w:bookmarkEnd w:id="52"/>
      <w:bookmarkEnd w:id="53"/>
      <w:bookmarkEnd w:id="54"/>
      <w:bookmarkEnd w:id="55"/>
      <w:bookmarkEnd w:id="56"/>
    </w:p>
    <w:p w14:paraId="45FE49FE" w14:textId="77777777" w:rsidR="00CE5EAE" w:rsidRPr="00E1247F" w:rsidRDefault="00CE5EAE" w:rsidP="00CE5EAE">
      <w:r w:rsidRPr="00E1247F">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4769612D" w14:textId="77777777" w:rsidR="00CE5EAE" w:rsidRPr="00E1247F" w:rsidRDefault="00CE5EAE" w:rsidP="00CE5EAE">
      <w:pPr>
        <w:pStyle w:val="Heading4"/>
      </w:pPr>
      <w:bookmarkStart w:id="57" w:name="_Toc29241392"/>
      <w:bookmarkStart w:id="58" w:name="_Toc37152861"/>
      <w:bookmarkStart w:id="59" w:name="_Toc37236792"/>
      <w:bookmarkStart w:id="60" w:name="_Toc46493945"/>
      <w:bookmarkStart w:id="61" w:name="_Toc52534839"/>
      <w:bookmarkStart w:id="62" w:name="_Toc83650727"/>
      <w:r w:rsidRPr="00E1247F">
        <w:t>4.3.11.7</w:t>
      </w:r>
      <w:r w:rsidRPr="00E1247F">
        <w:tab/>
      </w:r>
      <w:proofErr w:type="spellStart"/>
      <w:r w:rsidRPr="00E1247F">
        <w:rPr>
          <w:i/>
        </w:rPr>
        <w:t>utra</w:t>
      </w:r>
      <w:proofErr w:type="spellEnd"/>
      <w:r w:rsidRPr="00E1247F">
        <w:rPr>
          <w:i/>
        </w:rPr>
        <w:t>-GERAN-CGI-Reporting-ENDC</w:t>
      </w:r>
      <w:bookmarkEnd w:id="57"/>
      <w:bookmarkEnd w:id="58"/>
      <w:bookmarkEnd w:id="59"/>
      <w:bookmarkEnd w:id="60"/>
      <w:bookmarkEnd w:id="61"/>
      <w:bookmarkEnd w:id="62"/>
    </w:p>
    <w:p w14:paraId="30C1D543" w14:textId="77777777" w:rsidR="00CE5EAE" w:rsidRPr="00E1247F" w:rsidRDefault="00CE5EAE" w:rsidP="00CE5EAE">
      <w:r w:rsidRPr="00E1247F">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171F43FC" w14:textId="77777777" w:rsidR="00CE5EAE" w:rsidRPr="00E1247F" w:rsidRDefault="00CE5EAE" w:rsidP="00CE5EAE">
      <w:pPr>
        <w:pStyle w:val="Heading4"/>
        <w:rPr>
          <w:rFonts w:eastAsia="SimSun"/>
        </w:rPr>
      </w:pPr>
      <w:bookmarkStart w:id="63" w:name="_Toc37236793"/>
      <w:bookmarkStart w:id="64" w:name="_Toc46493946"/>
      <w:bookmarkStart w:id="65" w:name="_Toc52534840"/>
      <w:bookmarkStart w:id="66" w:name="_Toc83650728"/>
      <w:r w:rsidRPr="00E1247F">
        <w:rPr>
          <w:rFonts w:eastAsia="SimSun"/>
        </w:rPr>
        <w:t>4.3.11.</w:t>
      </w:r>
      <w:r w:rsidRPr="00E1247F">
        <w:rPr>
          <w:rFonts w:eastAsia="SimSun"/>
          <w:lang w:eastAsia="zh-CN"/>
        </w:rPr>
        <w:t>8</w:t>
      </w:r>
      <w:r w:rsidRPr="00E1247F">
        <w:rPr>
          <w:rFonts w:eastAsia="SimSun"/>
        </w:rPr>
        <w:tab/>
      </w:r>
      <w:bookmarkStart w:id="67" w:name="_Hlk46326161"/>
      <w:r w:rsidRPr="00E1247F">
        <w:rPr>
          <w:rFonts w:eastAsia="SimSun"/>
          <w:i/>
          <w:iCs/>
        </w:rPr>
        <w:t>eutra-SI-AcquisitionForHO-ENDC-r16</w:t>
      </w:r>
      <w:bookmarkEnd w:id="63"/>
      <w:bookmarkEnd w:id="64"/>
      <w:bookmarkEnd w:id="65"/>
      <w:bookmarkEnd w:id="66"/>
      <w:bookmarkEnd w:id="67"/>
    </w:p>
    <w:p w14:paraId="257FC974" w14:textId="77777777" w:rsidR="00CE5EAE" w:rsidRPr="00E1247F" w:rsidRDefault="00CE5EAE" w:rsidP="00CE5EAE">
      <w:pPr>
        <w:rPr>
          <w:rFonts w:eastAsia="MS Mincho"/>
        </w:rPr>
      </w:pPr>
      <w:r w:rsidRPr="00E1247F">
        <w:rPr>
          <w:rFonts w:eastAsia="SimSun"/>
        </w:rPr>
        <w:t xml:space="preserve">This parameter defines whether the UE supports, upon configuration of </w:t>
      </w:r>
      <w:proofErr w:type="spellStart"/>
      <w:r w:rsidRPr="00E1247F">
        <w:rPr>
          <w:rFonts w:eastAsia="SimSun"/>
          <w:i/>
        </w:rPr>
        <w:t>si-RequestForHO</w:t>
      </w:r>
      <w:proofErr w:type="spellEnd"/>
      <w:r w:rsidRPr="00E1247F">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326035BE" w14:textId="77777777" w:rsidR="00CE5EAE" w:rsidRPr="00E1247F" w:rsidRDefault="00CE5EAE" w:rsidP="00CE5EAE">
      <w:pPr>
        <w:pStyle w:val="Heading4"/>
        <w:rPr>
          <w:rFonts w:eastAsia="SimSun"/>
        </w:rPr>
      </w:pPr>
      <w:bookmarkStart w:id="68" w:name="_Toc37236794"/>
      <w:bookmarkStart w:id="69" w:name="_Toc46493947"/>
      <w:bookmarkStart w:id="70" w:name="_Toc52534841"/>
      <w:bookmarkStart w:id="71" w:name="_Toc83650729"/>
      <w:r w:rsidRPr="00E1247F">
        <w:rPr>
          <w:rFonts w:eastAsia="SimSun"/>
        </w:rPr>
        <w:lastRenderedPageBreak/>
        <w:t>4.3.11.</w:t>
      </w:r>
      <w:r w:rsidRPr="00E1247F">
        <w:rPr>
          <w:rFonts w:eastAsia="SimSun"/>
          <w:lang w:eastAsia="zh-CN"/>
        </w:rPr>
        <w:t>9</w:t>
      </w:r>
      <w:r w:rsidRPr="00E1247F">
        <w:rPr>
          <w:rFonts w:eastAsia="SimSun"/>
        </w:rPr>
        <w:tab/>
      </w:r>
      <w:r w:rsidRPr="00E1247F">
        <w:rPr>
          <w:rFonts w:eastAsia="SimSun"/>
          <w:i/>
          <w:iCs/>
        </w:rPr>
        <w:t>nr-AutonomousGaps-ENDC-FR1-r16</w:t>
      </w:r>
      <w:bookmarkEnd w:id="68"/>
      <w:bookmarkEnd w:id="69"/>
      <w:bookmarkEnd w:id="70"/>
      <w:bookmarkEnd w:id="71"/>
    </w:p>
    <w:p w14:paraId="2FFA8241" w14:textId="77777777" w:rsidR="00CE5EAE" w:rsidRPr="00E1247F" w:rsidRDefault="00CE5EAE" w:rsidP="00CE5EAE">
      <w:pPr>
        <w:keepNext/>
        <w:keepLines/>
        <w:spacing w:before="120"/>
        <w:rPr>
          <w:rFonts w:eastAsia="SimSun"/>
          <w:lang w:eastAsia="zh-CN"/>
        </w:rPr>
      </w:pPr>
      <w:r w:rsidRPr="00E1247F">
        <w:rPr>
          <w:rFonts w:eastAsia="SimSun"/>
        </w:rPr>
        <w:t xml:space="preserve">This parameter defines whether the UE supports, upon configuration of </w:t>
      </w:r>
      <w:proofErr w:type="spellStart"/>
      <w:r w:rsidRPr="00E1247F">
        <w:rPr>
          <w:rFonts w:eastAsia="SimSun"/>
          <w:i/>
        </w:rPr>
        <w:t>useAutonomousGapsNR</w:t>
      </w:r>
      <w:proofErr w:type="spellEnd"/>
      <w:r w:rsidRPr="00E1247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E1247F">
        <w:rPr>
          <w:lang w:eastAsia="zh-CN"/>
        </w:rPr>
        <w:t xml:space="preserve"> when it is configured with (NG)EN-DC</w:t>
      </w:r>
      <w:r w:rsidRPr="00E1247F">
        <w:rPr>
          <w:rFonts w:eastAsia="SimSun"/>
        </w:rPr>
        <w:t>.</w:t>
      </w:r>
    </w:p>
    <w:p w14:paraId="3863D559" w14:textId="77777777" w:rsidR="00CE5EAE" w:rsidRPr="00E1247F" w:rsidRDefault="00CE5EAE" w:rsidP="00CE5EAE">
      <w:pPr>
        <w:pStyle w:val="Heading4"/>
        <w:rPr>
          <w:rFonts w:eastAsia="SimSun"/>
        </w:rPr>
      </w:pPr>
      <w:bookmarkStart w:id="72" w:name="_Toc37236795"/>
      <w:bookmarkStart w:id="73" w:name="_Toc46493948"/>
      <w:bookmarkStart w:id="74" w:name="_Toc52534842"/>
      <w:bookmarkStart w:id="75" w:name="_Toc83650730"/>
      <w:r w:rsidRPr="00E1247F">
        <w:rPr>
          <w:rFonts w:eastAsia="SimSun"/>
        </w:rPr>
        <w:t>4.3.11.</w:t>
      </w:r>
      <w:r w:rsidRPr="00E1247F">
        <w:rPr>
          <w:rFonts w:eastAsia="SimSun"/>
          <w:lang w:eastAsia="zh-CN"/>
        </w:rPr>
        <w:t>10</w:t>
      </w:r>
      <w:r w:rsidRPr="00E1247F">
        <w:rPr>
          <w:rFonts w:eastAsia="SimSun"/>
        </w:rPr>
        <w:tab/>
      </w:r>
      <w:r w:rsidRPr="00E1247F">
        <w:rPr>
          <w:rFonts w:eastAsia="SimSun"/>
          <w:i/>
          <w:iCs/>
        </w:rPr>
        <w:t>nr-AutonomousGaps-ENDC-FR2-r16</w:t>
      </w:r>
      <w:bookmarkEnd w:id="72"/>
      <w:bookmarkEnd w:id="73"/>
      <w:bookmarkEnd w:id="74"/>
      <w:bookmarkEnd w:id="75"/>
    </w:p>
    <w:p w14:paraId="68FC9A16" w14:textId="77777777" w:rsidR="00CE5EAE" w:rsidRPr="00E1247F" w:rsidRDefault="00CE5EAE" w:rsidP="00CE5EAE">
      <w:pPr>
        <w:keepNext/>
        <w:keepLines/>
        <w:spacing w:before="120"/>
        <w:rPr>
          <w:rFonts w:eastAsia="SimSun"/>
          <w:lang w:eastAsia="zh-CN"/>
        </w:rPr>
      </w:pPr>
      <w:r w:rsidRPr="00E1247F">
        <w:rPr>
          <w:rFonts w:eastAsia="SimSun"/>
        </w:rPr>
        <w:t xml:space="preserve">This parameter defines whether the UE supports, upon configuration of </w:t>
      </w:r>
      <w:proofErr w:type="spellStart"/>
      <w:r w:rsidRPr="00E1247F">
        <w:rPr>
          <w:rFonts w:eastAsia="SimSun"/>
          <w:i/>
        </w:rPr>
        <w:t>useAutonomousGapsNR</w:t>
      </w:r>
      <w:proofErr w:type="spellEnd"/>
      <w:r w:rsidRPr="00E1247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E1247F">
        <w:rPr>
          <w:lang w:eastAsia="zh-CN"/>
        </w:rPr>
        <w:t xml:space="preserve"> when it is configured with (NG)EN-DC</w:t>
      </w:r>
      <w:r w:rsidRPr="00E1247F">
        <w:rPr>
          <w:rFonts w:eastAsia="SimSun"/>
        </w:rPr>
        <w:t>.</w:t>
      </w:r>
    </w:p>
    <w:p w14:paraId="3DB02744" w14:textId="77777777" w:rsidR="00CE5EAE" w:rsidRPr="00E1247F" w:rsidRDefault="00CE5EAE" w:rsidP="00CE5EAE">
      <w:pPr>
        <w:pStyle w:val="Heading4"/>
        <w:rPr>
          <w:rFonts w:eastAsia="SimSun"/>
        </w:rPr>
      </w:pPr>
      <w:bookmarkStart w:id="76" w:name="_Toc37236796"/>
      <w:bookmarkStart w:id="77" w:name="_Toc46493949"/>
      <w:bookmarkStart w:id="78" w:name="_Toc52534843"/>
      <w:bookmarkStart w:id="79" w:name="_Toc83650731"/>
      <w:r w:rsidRPr="00E1247F">
        <w:rPr>
          <w:rFonts w:eastAsia="SimSun"/>
        </w:rPr>
        <w:t>4.3.11.</w:t>
      </w:r>
      <w:r w:rsidRPr="00E1247F">
        <w:rPr>
          <w:rFonts w:eastAsia="SimSun"/>
          <w:lang w:eastAsia="zh-CN"/>
        </w:rPr>
        <w:t>11</w:t>
      </w:r>
      <w:r w:rsidRPr="00E1247F">
        <w:rPr>
          <w:rFonts w:eastAsia="SimSun"/>
        </w:rPr>
        <w:tab/>
      </w:r>
      <w:r w:rsidRPr="00E1247F">
        <w:rPr>
          <w:rFonts w:eastAsia="SimSun"/>
          <w:i/>
          <w:iCs/>
        </w:rPr>
        <w:t>nr-AutonomousGaps-FR1-r16</w:t>
      </w:r>
      <w:bookmarkEnd w:id="76"/>
      <w:bookmarkEnd w:id="77"/>
      <w:bookmarkEnd w:id="78"/>
      <w:bookmarkEnd w:id="79"/>
    </w:p>
    <w:p w14:paraId="29DF3D69" w14:textId="77777777" w:rsidR="00CE5EAE" w:rsidRPr="00E1247F" w:rsidRDefault="00CE5EAE" w:rsidP="00CE5EAE">
      <w:pPr>
        <w:keepNext/>
        <w:keepLines/>
        <w:spacing w:before="120"/>
        <w:rPr>
          <w:rFonts w:eastAsia="SimSun"/>
          <w:lang w:eastAsia="zh-CN"/>
        </w:rPr>
      </w:pPr>
      <w:r w:rsidRPr="00E1247F">
        <w:rPr>
          <w:rFonts w:eastAsia="SimSun"/>
        </w:rPr>
        <w:t xml:space="preserve">This parameter defines whether the UE supports, upon configuration of </w:t>
      </w:r>
      <w:proofErr w:type="spellStart"/>
      <w:r w:rsidRPr="00E1247F">
        <w:rPr>
          <w:rFonts w:eastAsia="SimSun"/>
          <w:i/>
        </w:rPr>
        <w:t>useAutonomousGapsNR</w:t>
      </w:r>
      <w:proofErr w:type="spellEnd"/>
      <w:r w:rsidRPr="00E1247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E1247F">
        <w:rPr>
          <w:lang w:eastAsia="zh-CN"/>
        </w:rPr>
        <w:t xml:space="preserve"> when it is not configured with (NG)EN-DC</w:t>
      </w:r>
      <w:r w:rsidRPr="00E1247F">
        <w:rPr>
          <w:rFonts w:eastAsia="SimSun"/>
        </w:rPr>
        <w:t>.</w:t>
      </w:r>
    </w:p>
    <w:p w14:paraId="7443B996" w14:textId="77777777" w:rsidR="00CE5EAE" w:rsidRPr="00E1247F" w:rsidRDefault="00CE5EAE" w:rsidP="00CE5EAE">
      <w:pPr>
        <w:pStyle w:val="Heading4"/>
        <w:rPr>
          <w:rFonts w:eastAsia="SimSun"/>
        </w:rPr>
      </w:pPr>
      <w:bookmarkStart w:id="80" w:name="_Toc37236797"/>
      <w:bookmarkStart w:id="81" w:name="_Toc46493950"/>
      <w:bookmarkStart w:id="82" w:name="_Toc52534844"/>
      <w:bookmarkStart w:id="83" w:name="_Toc83650732"/>
      <w:r w:rsidRPr="00E1247F">
        <w:rPr>
          <w:rFonts w:eastAsia="SimSun"/>
        </w:rPr>
        <w:t>4.3.11.</w:t>
      </w:r>
      <w:r w:rsidRPr="00E1247F">
        <w:rPr>
          <w:rFonts w:eastAsia="SimSun"/>
          <w:lang w:eastAsia="zh-CN"/>
        </w:rPr>
        <w:t>12</w:t>
      </w:r>
      <w:r w:rsidRPr="00E1247F">
        <w:rPr>
          <w:rFonts w:eastAsia="SimSun"/>
        </w:rPr>
        <w:tab/>
      </w:r>
      <w:r w:rsidRPr="00E1247F">
        <w:rPr>
          <w:rFonts w:eastAsia="SimSun"/>
          <w:i/>
          <w:iCs/>
        </w:rPr>
        <w:t>nr-AutonomousGaps-FR2-r16</w:t>
      </w:r>
      <w:bookmarkEnd w:id="80"/>
      <w:bookmarkEnd w:id="81"/>
      <w:bookmarkEnd w:id="82"/>
      <w:bookmarkEnd w:id="83"/>
    </w:p>
    <w:p w14:paraId="6533A487" w14:textId="77777777" w:rsidR="00CE5EAE" w:rsidRPr="00E1247F" w:rsidRDefault="00CE5EAE" w:rsidP="00CE5EAE">
      <w:pPr>
        <w:keepNext/>
        <w:keepLines/>
        <w:spacing w:before="120"/>
        <w:rPr>
          <w:lang w:eastAsia="zh-CN"/>
        </w:rPr>
      </w:pPr>
      <w:r w:rsidRPr="00E1247F">
        <w:rPr>
          <w:rFonts w:eastAsia="SimSun"/>
        </w:rPr>
        <w:t xml:space="preserve">This parameter defines whether the UE supports, upon configuration of </w:t>
      </w:r>
      <w:proofErr w:type="spellStart"/>
      <w:r w:rsidRPr="00E1247F">
        <w:rPr>
          <w:rFonts w:eastAsia="SimSun"/>
          <w:i/>
        </w:rPr>
        <w:t>useAutonomousGapsNR</w:t>
      </w:r>
      <w:proofErr w:type="spellEnd"/>
      <w:r w:rsidRPr="00E1247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E1247F">
        <w:rPr>
          <w:lang w:eastAsia="zh-CN"/>
        </w:rPr>
        <w:t xml:space="preserve"> when it is not configured with (NG)EN-DC</w:t>
      </w:r>
      <w:r w:rsidRPr="00E1247F">
        <w:rPr>
          <w:rFonts w:eastAsia="SimSun"/>
        </w:rPr>
        <w:t>.</w:t>
      </w:r>
    </w:p>
    <w:p w14:paraId="093BC4C2" w14:textId="77777777" w:rsidR="00CE5EAE" w:rsidRPr="00E1247F" w:rsidRDefault="00CE5EAE" w:rsidP="00CE5EAE">
      <w:pPr>
        <w:pStyle w:val="Heading4"/>
        <w:rPr>
          <w:lang w:eastAsia="zh-CN"/>
        </w:rPr>
      </w:pPr>
      <w:bookmarkStart w:id="84" w:name="_Toc46493951"/>
      <w:bookmarkStart w:id="85" w:name="_Toc52534845"/>
      <w:bookmarkStart w:id="86" w:name="_Toc83650733"/>
      <w:bookmarkStart w:id="87" w:name="_Hlk43282559"/>
      <w:r w:rsidRPr="00E1247F">
        <w:rPr>
          <w:rFonts w:eastAsia="SimSun"/>
        </w:rPr>
        <w:t>4.3.11.</w:t>
      </w:r>
      <w:r w:rsidRPr="00E1247F">
        <w:rPr>
          <w:rFonts w:eastAsia="SimSun"/>
          <w:lang w:eastAsia="zh-CN"/>
        </w:rPr>
        <w:t>13</w:t>
      </w:r>
      <w:r w:rsidRPr="00E1247F">
        <w:rPr>
          <w:rFonts w:eastAsia="SimSun"/>
        </w:rPr>
        <w:tab/>
      </w:r>
      <w:r w:rsidRPr="00E1247F">
        <w:rPr>
          <w:rFonts w:eastAsia="SimSun"/>
          <w:i/>
        </w:rPr>
        <w:t>eutra-CGI-Reporting-NEDC-r15</w:t>
      </w:r>
      <w:bookmarkEnd w:id="84"/>
      <w:bookmarkEnd w:id="85"/>
      <w:bookmarkEnd w:id="86"/>
    </w:p>
    <w:p w14:paraId="54F807AA" w14:textId="1E883130" w:rsidR="00CE5EAE" w:rsidRDefault="00CE5EAE" w:rsidP="00CE5EAE">
      <w:pPr>
        <w:rPr>
          <w:ins w:id="88" w:author="Ericsson User" w:date="2021-10-13T09:15:00Z"/>
        </w:rPr>
      </w:pPr>
      <w:bookmarkStart w:id="89" w:name="_Hlk42758654"/>
      <w:bookmarkEnd w:id="87"/>
      <w:r w:rsidRPr="00E1247F">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89"/>
      <w:r w:rsidRPr="00E1247F">
        <w:t>.</w:t>
      </w:r>
    </w:p>
    <w:p w14:paraId="795D2FAD" w14:textId="3092FEC0" w:rsidR="00691D0D" w:rsidRPr="00E1247F" w:rsidRDefault="00691D0D" w:rsidP="00691D0D">
      <w:pPr>
        <w:pStyle w:val="Heading4"/>
        <w:rPr>
          <w:ins w:id="90" w:author="Ericsson User" w:date="2021-10-13T09:15:00Z"/>
          <w:lang w:eastAsia="zh-CN"/>
        </w:rPr>
      </w:pPr>
      <w:ins w:id="91" w:author="Ericsson User" w:date="2021-10-13T09:15:00Z">
        <w:r w:rsidRPr="00E1247F">
          <w:rPr>
            <w:rFonts w:eastAsia="SimSun"/>
          </w:rPr>
          <w:t>4.3.11.</w:t>
        </w:r>
        <w:r w:rsidRPr="00E1247F">
          <w:rPr>
            <w:rFonts w:eastAsia="SimSun"/>
            <w:lang w:eastAsia="zh-CN"/>
          </w:rPr>
          <w:t>13</w:t>
        </w:r>
        <w:r w:rsidRPr="00E1247F">
          <w:rPr>
            <w:rFonts w:eastAsia="SimSun"/>
          </w:rPr>
          <w:tab/>
        </w:r>
        <w:r w:rsidR="00264B66" w:rsidRPr="00264B66">
          <w:rPr>
            <w:rFonts w:eastAsia="SimSun"/>
            <w:i/>
          </w:rPr>
          <w:t>gNB-ID-Length-Reporting</w:t>
        </w:r>
        <w:r w:rsidRPr="00E1247F">
          <w:rPr>
            <w:rFonts w:eastAsia="SimSun"/>
            <w:i/>
          </w:rPr>
          <w:t>-r1</w:t>
        </w:r>
        <w:r w:rsidR="00264B66">
          <w:rPr>
            <w:rFonts w:eastAsia="SimSun"/>
            <w:i/>
          </w:rPr>
          <w:t>7</w:t>
        </w:r>
      </w:ins>
    </w:p>
    <w:p w14:paraId="69D3B1E9" w14:textId="1BA86660" w:rsidR="00691D0D" w:rsidRPr="00E1247F" w:rsidRDefault="00691D0D" w:rsidP="00691D0D">
      <w:ins w:id="92" w:author="Ericsson User" w:date="2021-10-13T09:15:00Z">
        <w:r w:rsidRPr="00E1247F">
          <w:t xml:space="preserve">This parameter defines whether the UE supports </w:t>
        </w:r>
        <w:r w:rsidR="00264B66">
          <w:t xml:space="preserve">the </w:t>
        </w:r>
        <w:r w:rsidRPr="00E1247F">
          <w:t xml:space="preserve">acquisition of </w:t>
        </w:r>
      </w:ins>
      <w:ins w:id="93" w:author="Ericsson User" w:date="2021-10-13T09:16:00Z">
        <w:r w:rsidR="00264B66">
          <w:t xml:space="preserve">length of the </w:t>
        </w:r>
        <w:proofErr w:type="spellStart"/>
        <w:r w:rsidR="00264B66">
          <w:t>gNB</w:t>
        </w:r>
        <w:proofErr w:type="spellEnd"/>
        <w:r w:rsidR="00264B66">
          <w:t xml:space="preserve"> identity </w:t>
        </w:r>
      </w:ins>
      <w:ins w:id="94" w:author="Ericsson User" w:date="2021-10-13T09:15:00Z">
        <w:r w:rsidRPr="00E1247F">
          <w:t xml:space="preserve">from a neighbouring </w:t>
        </w:r>
      </w:ins>
      <w:ins w:id="95" w:author="Ericsson User" w:date="2021-10-13T09:16:00Z">
        <w:r w:rsidR="00264B66">
          <w:t>NR</w:t>
        </w:r>
      </w:ins>
      <w:ins w:id="96" w:author="Ericsson User" w:date="2021-10-13T09:15:00Z">
        <w:r w:rsidRPr="00E1247F">
          <w:t xml:space="preserve"> cell by reading the SI of the neighbouring cell and reporting the acquired information to the network as specified in TS 36.331 [5].</w:t>
        </w:r>
      </w:ins>
    </w:p>
    <w:p w14:paraId="45422EC5" w14:textId="24FD3897" w:rsidR="00CC04C8" w:rsidRPr="004679AA" w:rsidRDefault="00284A23" w:rsidP="00CC04C8">
      <w:pPr>
        <w:rPr>
          <w:noProof/>
          <w:color w:val="FF0000"/>
        </w:rPr>
      </w:pPr>
      <w:r>
        <w:rPr>
          <w:noProof/>
          <w:color w:val="FF0000"/>
        </w:rPr>
        <w:t>/</w:t>
      </w:r>
      <w:r w:rsidR="00CC04C8" w:rsidRPr="004679AA">
        <w:rPr>
          <w:noProof/>
          <w:color w:val="FF0000"/>
        </w:rPr>
        <w:t>*</w:t>
      </w:r>
      <w:r w:rsidR="00CC04C8">
        <w:rPr>
          <w:noProof/>
          <w:color w:val="FF0000"/>
        </w:rPr>
        <w:t>End</w:t>
      </w:r>
      <w:r w:rsidR="00CC04C8" w:rsidRPr="004679AA">
        <w:rPr>
          <w:noProof/>
          <w:color w:val="FF0000"/>
        </w:rPr>
        <w:t xml:space="preserve"> of </w:t>
      </w:r>
      <w:r w:rsidR="0011610B">
        <w:rPr>
          <w:noProof/>
          <w:color w:val="FF0000"/>
        </w:rPr>
        <w:t>first</w:t>
      </w:r>
      <w:r w:rsidR="00CC04C8" w:rsidRPr="004679AA">
        <w:rPr>
          <w:noProof/>
          <w:color w:val="FF0000"/>
        </w:rPr>
        <w:t xml:space="preserve"> changes*/</w:t>
      </w:r>
    </w:p>
    <w:p w14:paraId="6E156149" w14:textId="77777777" w:rsidR="00CC04C8" w:rsidRDefault="00CC04C8" w:rsidP="00F3637B">
      <w:pPr>
        <w:rPr>
          <w:noProof/>
        </w:rPr>
      </w:pPr>
    </w:p>
    <w:sectPr w:rsidR="00CC04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63775" w14:textId="77777777" w:rsidR="00F65410" w:rsidRDefault="00F65410">
      <w:r>
        <w:separator/>
      </w:r>
    </w:p>
  </w:endnote>
  <w:endnote w:type="continuationSeparator" w:id="0">
    <w:p w14:paraId="5C0F92B7" w14:textId="77777777" w:rsidR="00F65410" w:rsidRDefault="00F65410">
      <w:r>
        <w:continuationSeparator/>
      </w:r>
    </w:p>
  </w:endnote>
  <w:endnote w:type="continuationNotice" w:id="1">
    <w:p w14:paraId="28CBC3D5" w14:textId="77777777" w:rsidR="00F65410" w:rsidRDefault="00F65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03CD8" w14:textId="77777777" w:rsidR="00F65410" w:rsidRDefault="00F65410">
      <w:r>
        <w:separator/>
      </w:r>
    </w:p>
  </w:footnote>
  <w:footnote w:type="continuationSeparator" w:id="0">
    <w:p w14:paraId="6CDA63DF" w14:textId="77777777" w:rsidR="00F65410" w:rsidRDefault="00F65410">
      <w:r>
        <w:continuationSeparator/>
      </w:r>
    </w:p>
  </w:footnote>
  <w:footnote w:type="continuationNotice" w:id="1">
    <w:p w14:paraId="69E4DD75" w14:textId="77777777" w:rsidR="00F65410" w:rsidRDefault="00F654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11E5E"/>
    <w:multiLevelType w:val="hybridMultilevel"/>
    <w:tmpl w:val="D2E4EC9E"/>
    <w:lvl w:ilvl="0" w:tplc="D6EA5A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2"/>
  </w:num>
  <w:num w:numId="2">
    <w:abstractNumId w:val="4"/>
  </w:num>
  <w:num w:numId="3">
    <w:abstractNumId w:val="1"/>
  </w:num>
  <w:num w:numId="4">
    <w:abstractNumId w:val="6"/>
  </w:num>
  <w:num w:numId="5">
    <w:abstractNumId w:val="2"/>
  </w:num>
  <w:num w:numId="6">
    <w:abstractNumId w:val="5"/>
  </w:num>
  <w:num w:numId="7">
    <w:abstractNumId w:val="3"/>
  </w:num>
  <w:num w:numId="8">
    <w:abstractNumId w:val="11"/>
  </w:num>
  <w:num w:numId="9">
    <w:abstractNumId w:val="14"/>
  </w:num>
  <w:num w:numId="10">
    <w:abstractNumId w:val="0"/>
    <w:lvlOverride w:ilvl="0">
      <w:startOverride w:val="1"/>
    </w:lvlOverride>
  </w:num>
  <w:num w:numId="11">
    <w:abstractNumId w:val="13"/>
  </w:num>
  <w:num w:numId="12">
    <w:abstractNumId w:val="9"/>
  </w:num>
  <w:num w:numId="13">
    <w:abstractNumId w:val="10"/>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6"/>
    <w:rsid w:val="00021AB6"/>
    <w:rsid w:val="00022E4A"/>
    <w:rsid w:val="00037E0E"/>
    <w:rsid w:val="00042CAD"/>
    <w:rsid w:val="00042F0A"/>
    <w:rsid w:val="00042F3F"/>
    <w:rsid w:val="00064F40"/>
    <w:rsid w:val="000755B8"/>
    <w:rsid w:val="000817C7"/>
    <w:rsid w:val="000905D6"/>
    <w:rsid w:val="000A6394"/>
    <w:rsid w:val="000B7FED"/>
    <w:rsid w:val="000C038A"/>
    <w:rsid w:val="000C6598"/>
    <w:rsid w:val="000D4001"/>
    <w:rsid w:val="000D44B3"/>
    <w:rsid w:val="00103334"/>
    <w:rsid w:val="00104065"/>
    <w:rsid w:val="0011610B"/>
    <w:rsid w:val="00121C74"/>
    <w:rsid w:val="001226D4"/>
    <w:rsid w:val="001304AA"/>
    <w:rsid w:val="00136D31"/>
    <w:rsid w:val="00137BE6"/>
    <w:rsid w:val="00142AD4"/>
    <w:rsid w:val="00145D43"/>
    <w:rsid w:val="00161BDC"/>
    <w:rsid w:val="00170E38"/>
    <w:rsid w:val="001848AD"/>
    <w:rsid w:val="00192C46"/>
    <w:rsid w:val="001A0557"/>
    <w:rsid w:val="001A08B3"/>
    <w:rsid w:val="001A27F2"/>
    <w:rsid w:val="001A3226"/>
    <w:rsid w:val="001A7B60"/>
    <w:rsid w:val="001B0513"/>
    <w:rsid w:val="001B104C"/>
    <w:rsid w:val="001B310E"/>
    <w:rsid w:val="001B52F0"/>
    <w:rsid w:val="001B7A65"/>
    <w:rsid w:val="001D0B40"/>
    <w:rsid w:val="001E0046"/>
    <w:rsid w:val="001E0522"/>
    <w:rsid w:val="001E380B"/>
    <w:rsid w:val="001E41C7"/>
    <w:rsid w:val="001E41F3"/>
    <w:rsid w:val="001F4E68"/>
    <w:rsid w:val="002117BC"/>
    <w:rsid w:val="002123E0"/>
    <w:rsid w:val="0021774A"/>
    <w:rsid w:val="00236418"/>
    <w:rsid w:val="0026004D"/>
    <w:rsid w:val="002640DD"/>
    <w:rsid w:val="00264B66"/>
    <w:rsid w:val="00275D12"/>
    <w:rsid w:val="00284464"/>
    <w:rsid w:val="00284A23"/>
    <w:rsid w:val="00284FEB"/>
    <w:rsid w:val="002860C4"/>
    <w:rsid w:val="00286103"/>
    <w:rsid w:val="002A3860"/>
    <w:rsid w:val="002A3C00"/>
    <w:rsid w:val="002B5741"/>
    <w:rsid w:val="002C2E81"/>
    <w:rsid w:val="002E472E"/>
    <w:rsid w:val="002E575C"/>
    <w:rsid w:val="002F3A97"/>
    <w:rsid w:val="0030090D"/>
    <w:rsid w:val="00305409"/>
    <w:rsid w:val="00326472"/>
    <w:rsid w:val="00327A24"/>
    <w:rsid w:val="003373D1"/>
    <w:rsid w:val="00340A22"/>
    <w:rsid w:val="00347A00"/>
    <w:rsid w:val="003609EF"/>
    <w:rsid w:val="0036231A"/>
    <w:rsid w:val="00374DD4"/>
    <w:rsid w:val="003867B4"/>
    <w:rsid w:val="003B0C48"/>
    <w:rsid w:val="003B5C65"/>
    <w:rsid w:val="003C52D2"/>
    <w:rsid w:val="003E1A36"/>
    <w:rsid w:val="003E3F48"/>
    <w:rsid w:val="003E7137"/>
    <w:rsid w:val="003F5528"/>
    <w:rsid w:val="00401A93"/>
    <w:rsid w:val="00404B61"/>
    <w:rsid w:val="00405E91"/>
    <w:rsid w:val="00410371"/>
    <w:rsid w:val="004242F1"/>
    <w:rsid w:val="00427220"/>
    <w:rsid w:val="0043159E"/>
    <w:rsid w:val="00457C8A"/>
    <w:rsid w:val="004679AA"/>
    <w:rsid w:val="00474C1D"/>
    <w:rsid w:val="00482E66"/>
    <w:rsid w:val="004A560C"/>
    <w:rsid w:val="004B6902"/>
    <w:rsid w:val="004B75B7"/>
    <w:rsid w:val="004F1324"/>
    <w:rsid w:val="004F6602"/>
    <w:rsid w:val="0050445A"/>
    <w:rsid w:val="005044EA"/>
    <w:rsid w:val="0051580D"/>
    <w:rsid w:val="00524225"/>
    <w:rsid w:val="005302FD"/>
    <w:rsid w:val="00534398"/>
    <w:rsid w:val="00535661"/>
    <w:rsid w:val="005364E4"/>
    <w:rsid w:val="005367F9"/>
    <w:rsid w:val="00540C42"/>
    <w:rsid w:val="00547111"/>
    <w:rsid w:val="00556C05"/>
    <w:rsid w:val="0056483D"/>
    <w:rsid w:val="00564A1A"/>
    <w:rsid w:val="00572C4B"/>
    <w:rsid w:val="0059004B"/>
    <w:rsid w:val="00592D74"/>
    <w:rsid w:val="005976A7"/>
    <w:rsid w:val="005A7E8E"/>
    <w:rsid w:val="005D43EF"/>
    <w:rsid w:val="005E2C44"/>
    <w:rsid w:val="005E5668"/>
    <w:rsid w:val="00612F00"/>
    <w:rsid w:val="00621188"/>
    <w:rsid w:val="00623AC8"/>
    <w:rsid w:val="006257ED"/>
    <w:rsid w:val="00626D08"/>
    <w:rsid w:val="0064152F"/>
    <w:rsid w:val="00641D10"/>
    <w:rsid w:val="00647FC5"/>
    <w:rsid w:val="00665C47"/>
    <w:rsid w:val="00673C3E"/>
    <w:rsid w:val="00691D0D"/>
    <w:rsid w:val="00695808"/>
    <w:rsid w:val="006A2839"/>
    <w:rsid w:val="006A447A"/>
    <w:rsid w:val="006A54C4"/>
    <w:rsid w:val="006B46FB"/>
    <w:rsid w:val="006D19DA"/>
    <w:rsid w:val="006E21FB"/>
    <w:rsid w:val="006E464B"/>
    <w:rsid w:val="007179EA"/>
    <w:rsid w:val="00726B99"/>
    <w:rsid w:val="00746473"/>
    <w:rsid w:val="00763C1C"/>
    <w:rsid w:val="007768AD"/>
    <w:rsid w:val="0078227E"/>
    <w:rsid w:val="00792342"/>
    <w:rsid w:val="007977A8"/>
    <w:rsid w:val="007B512A"/>
    <w:rsid w:val="007C2097"/>
    <w:rsid w:val="007C22FF"/>
    <w:rsid w:val="007D6A07"/>
    <w:rsid w:val="007F7259"/>
    <w:rsid w:val="008040A8"/>
    <w:rsid w:val="008161B9"/>
    <w:rsid w:val="0081688B"/>
    <w:rsid w:val="008279FA"/>
    <w:rsid w:val="00841EB1"/>
    <w:rsid w:val="00861F0F"/>
    <w:rsid w:val="008626E7"/>
    <w:rsid w:val="00870EE7"/>
    <w:rsid w:val="00877488"/>
    <w:rsid w:val="008814D6"/>
    <w:rsid w:val="008863B9"/>
    <w:rsid w:val="00886EA8"/>
    <w:rsid w:val="008A0D98"/>
    <w:rsid w:val="008A155E"/>
    <w:rsid w:val="008A45A6"/>
    <w:rsid w:val="008B43BC"/>
    <w:rsid w:val="008B5D0A"/>
    <w:rsid w:val="008C13C2"/>
    <w:rsid w:val="008D1907"/>
    <w:rsid w:val="008D208C"/>
    <w:rsid w:val="008E43E6"/>
    <w:rsid w:val="008F3789"/>
    <w:rsid w:val="008F686C"/>
    <w:rsid w:val="009032B3"/>
    <w:rsid w:val="0091245C"/>
    <w:rsid w:val="009148DE"/>
    <w:rsid w:val="009403EE"/>
    <w:rsid w:val="00941E30"/>
    <w:rsid w:val="0095128D"/>
    <w:rsid w:val="0096177E"/>
    <w:rsid w:val="009626AB"/>
    <w:rsid w:val="00965177"/>
    <w:rsid w:val="009777D9"/>
    <w:rsid w:val="00984951"/>
    <w:rsid w:val="00991B88"/>
    <w:rsid w:val="009A5753"/>
    <w:rsid w:val="009A579D"/>
    <w:rsid w:val="009B1513"/>
    <w:rsid w:val="009B48BA"/>
    <w:rsid w:val="009B5164"/>
    <w:rsid w:val="009C3503"/>
    <w:rsid w:val="009E2628"/>
    <w:rsid w:val="009E3297"/>
    <w:rsid w:val="009E32F4"/>
    <w:rsid w:val="009E576B"/>
    <w:rsid w:val="009E68AF"/>
    <w:rsid w:val="009E6F20"/>
    <w:rsid w:val="009F11D0"/>
    <w:rsid w:val="009F734F"/>
    <w:rsid w:val="009F7C34"/>
    <w:rsid w:val="00A071E0"/>
    <w:rsid w:val="00A246B6"/>
    <w:rsid w:val="00A47E70"/>
    <w:rsid w:val="00A50CF0"/>
    <w:rsid w:val="00A7671C"/>
    <w:rsid w:val="00A91E24"/>
    <w:rsid w:val="00A9756E"/>
    <w:rsid w:val="00AA2CBC"/>
    <w:rsid w:val="00AA4DA5"/>
    <w:rsid w:val="00AB4EE5"/>
    <w:rsid w:val="00AC5820"/>
    <w:rsid w:val="00AD1B43"/>
    <w:rsid w:val="00AD1CD8"/>
    <w:rsid w:val="00B04D55"/>
    <w:rsid w:val="00B078D6"/>
    <w:rsid w:val="00B12026"/>
    <w:rsid w:val="00B21EFB"/>
    <w:rsid w:val="00B258BB"/>
    <w:rsid w:val="00B26A1F"/>
    <w:rsid w:val="00B65521"/>
    <w:rsid w:val="00B67B97"/>
    <w:rsid w:val="00B93BE2"/>
    <w:rsid w:val="00B968C8"/>
    <w:rsid w:val="00BA3EC5"/>
    <w:rsid w:val="00BA51D9"/>
    <w:rsid w:val="00BA70E3"/>
    <w:rsid w:val="00BB5DFC"/>
    <w:rsid w:val="00BD132B"/>
    <w:rsid w:val="00BD279D"/>
    <w:rsid w:val="00BD6BB8"/>
    <w:rsid w:val="00BE6802"/>
    <w:rsid w:val="00BF279C"/>
    <w:rsid w:val="00C074FB"/>
    <w:rsid w:val="00C13638"/>
    <w:rsid w:val="00C14615"/>
    <w:rsid w:val="00C15FCF"/>
    <w:rsid w:val="00C16FD7"/>
    <w:rsid w:val="00C432A5"/>
    <w:rsid w:val="00C45EC8"/>
    <w:rsid w:val="00C60FB2"/>
    <w:rsid w:val="00C62206"/>
    <w:rsid w:val="00C66BA2"/>
    <w:rsid w:val="00C677FC"/>
    <w:rsid w:val="00C71CFE"/>
    <w:rsid w:val="00C7271A"/>
    <w:rsid w:val="00C81B9F"/>
    <w:rsid w:val="00C874FA"/>
    <w:rsid w:val="00C921C5"/>
    <w:rsid w:val="00C92AF5"/>
    <w:rsid w:val="00C95985"/>
    <w:rsid w:val="00C960AD"/>
    <w:rsid w:val="00CA585F"/>
    <w:rsid w:val="00CC04C8"/>
    <w:rsid w:val="00CC2272"/>
    <w:rsid w:val="00CC42E5"/>
    <w:rsid w:val="00CC5026"/>
    <w:rsid w:val="00CC68D0"/>
    <w:rsid w:val="00CE5EAE"/>
    <w:rsid w:val="00CE63CD"/>
    <w:rsid w:val="00CF1C7E"/>
    <w:rsid w:val="00CF2CBF"/>
    <w:rsid w:val="00D03F9A"/>
    <w:rsid w:val="00D06D51"/>
    <w:rsid w:val="00D077F4"/>
    <w:rsid w:val="00D24991"/>
    <w:rsid w:val="00D36DFD"/>
    <w:rsid w:val="00D50255"/>
    <w:rsid w:val="00D5402C"/>
    <w:rsid w:val="00D66520"/>
    <w:rsid w:val="00D6685B"/>
    <w:rsid w:val="00D72E09"/>
    <w:rsid w:val="00DE34CF"/>
    <w:rsid w:val="00DF3EDF"/>
    <w:rsid w:val="00DF5073"/>
    <w:rsid w:val="00E10AC9"/>
    <w:rsid w:val="00E13F3D"/>
    <w:rsid w:val="00E23422"/>
    <w:rsid w:val="00E2579B"/>
    <w:rsid w:val="00E34898"/>
    <w:rsid w:val="00E35EF4"/>
    <w:rsid w:val="00E74EE6"/>
    <w:rsid w:val="00E91F11"/>
    <w:rsid w:val="00EA1FCB"/>
    <w:rsid w:val="00EB09B7"/>
    <w:rsid w:val="00EB1990"/>
    <w:rsid w:val="00EB3ED0"/>
    <w:rsid w:val="00ED0EE0"/>
    <w:rsid w:val="00ED493F"/>
    <w:rsid w:val="00ED7EA0"/>
    <w:rsid w:val="00EE7432"/>
    <w:rsid w:val="00EE7D7C"/>
    <w:rsid w:val="00F25D98"/>
    <w:rsid w:val="00F300FB"/>
    <w:rsid w:val="00F3637B"/>
    <w:rsid w:val="00F4172A"/>
    <w:rsid w:val="00F43BE2"/>
    <w:rsid w:val="00F46C8E"/>
    <w:rsid w:val="00F52F8E"/>
    <w:rsid w:val="00F65410"/>
    <w:rsid w:val="00F71FD1"/>
    <w:rsid w:val="00F727AF"/>
    <w:rsid w:val="00F81C0E"/>
    <w:rsid w:val="00F86089"/>
    <w:rsid w:val="00FA366F"/>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 w:type="character" w:customStyle="1" w:styleId="TALCar">
    <w:name w:val="TAL Car"/>
    <w:link w:val="TAL"/>
    <w:qFormat/>
    <w:rsid w:val="00FA366F"/>
    <w:rPr>
      <w:rFonts w:ascii="Arial" w:hAnsi="Arial"/>
      <w:sz w:val="18"/>
      <w:lang w:val="en-GB" w:eastAsia="en-US"/>
    </w:rPr>
  </w:style>
  <w:style w:type="character" w:customStyle="1" w:styleId="TAHCar">
    <w:name w:val="TAH Car"/>
    <w:link w:val="TAH"/>
    <w:qFormat/>
    <w:locked/>
    <w:rsid w:val="00FA366F"/>
    <w:rPr>
      <w:rFonts w:ascii="Arial" w:hAnsi="Arial"/>
      <w:b/>
      <w:sz w:val="18"/>
      <w:lang w:val="en-GB" w:eastAsia="en-US"/>
    </w:rPr>
  </w:style>
  <w:style w:type="character" w:customStyle="1" w:styleId="THChar">
    <w:name w:val="TH Char"/>
    <w:link w:val="TH"/>
    <w:qFormat/>
    <w:rsid w:val="00FA366F"/>
    <w:rPr>
      <w:rFonts w:ascii="Arial" w:hAnsi="Arial"/>
      <w:b/>
      <w:lang w:val="en-GB" w:eastAsia="en-US"/>
    </w:rPr>
  </w:style>
  <w:style w:type="character" w:customStyle="1" w:styleId="PLChar">
    <w:name w:val="PL Char"/>
    <w:link w:val="PL"/>
    <w:qFormat/>
    <w:rsid w:val="00FA366F"/>
    <w:rPr>
      <w:rFonts w:ascii="Courier New" w:hAnsi="Courier New"/>
      <w:noProof/>
      <w:sz w:val="16"/>
      <w:lang w:val="en-GB" w:eastAsia="en-US"/>
    </w:rPr>
  </w:style>
  <w:style w:type="character" w:customStyle="1" w:styleId="TFChar">
    <w:name w:val="TF Char"/>
    <w:link w:val="TF"/>
    <w:rsid w:val="009F7C34"/>
    <w:rPr>
      <w:rFonts w:ascii="Arial" w:hAnsi="Arial"/>
      <w:b/>
      <w:lang w:val="en-GB" w:eastAsia="en-US"/>
    </w:rPr>
  </w:style>
  <w:style w:type="paragraph" w:customStyle="1" w:styleId="B8">
    <w:name w:val="B8"/>
    <w:basedOn w:val="B7"/>
    <w:link w:val="B8Char"/>
    <w:qFormat/>
    <w:rsid w:val="009F7C34"/>
    <w:pPr>
      <w:ind w:left="2552"/>
    </w:pPr>
    <w:rPr>
      <w:lang w:val="x-none" w:eastAsia="x-none"/>
    </w:rPr>
  </w:style>
  <w:style w:type="paragraph" w:customStyle="1" w:styleId="B7">
    <w:name w:val="B7"/>
    <w:basedOn w:val="B6"/>
    <w:link w:val="B7Char"/>
    <w:qFormat/>
    <w:rsid w:val="009F7C34"/>
    <w:pPr>
      <w:ind w:left="2269"/>
    </w:pPr>
    <w:rPr>
      <w:rFonts w:eastAsia="MS Mincho"/>
      <w:lang w:val="en-GB"/>
    </w:rPr>
  </w:style>
  <w:style w:type="character" w:customStyle="1" w:styleId="B7Char">
    <w:name w:val="B7 Char"/>
    <w:link w:val="B7"/>
    <w:qFormat/>
    <w:rsid w:val="009F7C34"/>
    <w:rPr>
      <w:rFonts w:ascii="Times New Roman" w:eastAsia="MS Mincho" w:hAnsi="Times New Roman"/>
      <w:lang w:val="en-GB" w:eastAsia="ja-JP"/>
    </w:rPr>
  </w:style>
  <w:style w:type="character" w:customStyle="1" w:styleId="B8Char">
    <w:name w:val="B8 Char"/>
    <w:link w:val="B8"/>
    <w:rsid w:val="009F7C34"/>
    <w:rPr>
      <w:rFonts w:ascii="Times New Roman" w:eastAsia="MS Mincho" w:hAnsi="Times New Roman"/>
      <w:lang w:val="x-none" w:eastAsia="x-none"/>
    </w:rPr>
  </w:style>
  <w:style w:type="character" w:customStyle="1" w:styleId="Heading3Char">
    <w:name w:val="Heading 3 Char"/>
    <w:link w:val="Heading3"/>
    <w:rsid w:val="002E575C"/>
    <w:rPr>
      <w:rFonts w:ascii="Arial" w:hAnsi="Arial"/>
      <w:sz w:val="28"/>
      <w:lang w:val="en-GB" w:eastAsia="en-US"/>
    </w:rPr>
  </w:style>
  <w:style w:type="character" w:customStyle="1" w:styleId="Heading4Char">
    <w:name w:val="Heading 4 Char"/>
    <w:link w:val="Heading4"/>
    <w:qFormat/>
    <w:locked/>
    <w:rsid w:val="002E575C"/>
    <w:rPr>
      <w:rFonts w:ascii="Arial" w:hAnsi="Arial"/>
      <w:sz w:val="24"/>
      <w:lang w:val="en-GB" w:eastAsia="en-US"/>
    </w:rPr>
  </w:style>
  <w:style w:type="character" w:customStyle="1" w:styleId="Heading9Char">
    <w:name w:val="Heading 9 Char"/>
    <w:link w:val="Heading9"/>
    <w:rsid w:val="002E575C"/>
    <w:rPr>
      <w:rFonts w:ascii="Arial" w:hAnsi="Arial"/>
      <w:sz w:val="36"/>
      <w:lang w:val="en-GB" w:eastAsia="en-US"/>
    </w:rPr>
  </w:style>
  <w:style w:type="character" w:customStyle="1" w:styleId="EditorsNoteChar">
    <w:name w:val="Editor's Note Char"/>
    <w:aliases w:val="EN Char"/>
    <w:link w:val="EditorsNote"/>
    <w:qFormat/>
    <w:rsid w:val="002E575C"/>
    <w:rPr>
      <w:rFonts w:ascii="Times New Roman" w:hAnsi="Times New Roman"/>
      <w:color w:val="FF0000"/>
      <w:lang w:val="en-GB" w:eastAsia="en-US"/>
    </w:rPr>
  </w:style>
  <w:style w:type="character" w:customStyle="1" w:styleId="FootnoteTextChar">
    <w:name w:val="Footnote Text Char"/>
    <w:basedOn w:val="DefaultParagraphFont"/>
    <w:link w:val="FootnoteText"/>
    <w:rsid w:val="002E575C"/>
    <w:rPr>
      <w:rFonts w:ascii="Times New Roman" w:hAnsi="Times New Roman"/>
      <w:sz w:val="16"/>
      <w:lang w:val="en-GB" w:eastAsia="en-US"/>
    </w:rPr>
  </w:style>
  <w:style w:type="paragraph" w:styleId="Revision">
    <w:name w:val="Revision"/>
    <w:hidden/>
    <w:uiPriority w:val="99"/>
    <w:semiHidden/>
    <w:rsid w:val="002E575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E575C"/>
    <w:rPr>
      <w:rFonts w:ascii="Tahoma" w:hAnsi="Tahoma" w:cs="Tahoma"/>
      <w:sz w:val="16"/>
      <w:szCs w:val="16"/>
      <w:lang w:val="en-GB" w:eastAsia="en-US"/>
    </w:rPr>
  </w:style>
  <w:style w:type="character" w:customStyle="1" w:styleId="EXChar">
    <w:name w:val="EX Char"/>
    <w:link w:val="EX"/>
    <w:qFormat/>
    <w:locked/>
    <w:rsid w:val="002E575C"/>
    <w:rPr>
      <w:rFonts w:ascii="Times New Roman" w:hAnsi="Times New Roman"/>
      <w:lang w:val="en-GB" w:eastAsia="en-US"/>
    </w:rPr>
  </w:style>
  <w:style w:type="character" w:customStyle="1" w:styleId="Heading5Char">
    <w:name w:val="Heading 5 Char"/>
    <w:link w:val="Heading5"/>
    <w:rsid w:val="002E575C"/>
    <w:rPr>
      <w:rFonts w:ascii="Arial" w:hAnsi="Arial"/>
      <w:sz w:val="22"/>
      <w:lang w:val="en-GB" w:eastAsia="en-US"/>
    </w:rPr>
  </w:style>
  <w:style w:type="character" w:customStyle="1" w:styleId="FooterChar">
    <w:name w:val="Footer Char"/>
    <w:link w:val="Footer"/>
    <w:qFormat/>
    <w:rsid w:val="002E575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E575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E575C"/>
    <w:rPr>
      <w:rFonts w:ascii="Times New Roman" w:hAnsi="Times New Roman"/>
      <w:lang w:val="en-GB" w:eastAsia="en-US"/>
    </w:rPr>
  </w:style>
  <w:style w:type="character" w:customStyle="1" w:styleId="B1Zchn">
    <w:name w:val="B1 Zchn"/>
    <w:rsid w:val="002E575C"/>
    <w:rPr>
      <w:rFonts w:ascii="Times New Roman" w:hAnsi="Times New Roman"/>
      <w:lang w:val="en-GB" w:eastAsia="en-US"/>
    </w:rPr>
  </w:style>
  <w:style w:type="character" w:customStyle="1" w:styleId="B1Char">
    <w:name w:val="B1 Char"/>
    <w:qFormat/>
    <w:locked/>
    <w:rsid w:val="002E575C"/>
    <w:rPr>
      <w:rFonts w:ascii="Times New Roman" w:hAnsi="Times New Roman"/>
      <w:lang w:val="en-GB" w:eastAsia="en-US"/>
    </w:rPr>
  </w:style>
  <w:style w:type="character" w:customStyle="1" w:styleId="HeaderChar">
    <w:name w:val="Header Char"/>
    <w:link w:val="Header"/>
    <w:qFormat/>
    <w:rsid w:val="002E575C"/>
    <w:rPr>
      <w:rFonts w:ascii="Arial" w:hAnsi="Arial"/>
      <w:b/>
      <w:noProof/>
      <w:sz w:val="18"/>
      <w:lang w:val="en-GB" w:eastAsia="en-US"/>
    </w:rPr>
  </w:style>
  <w:style w:type="character" w:customStyle="1" w:styleId="TALChar">
    <w:name w:val="TAL Char"/>
    <w:qFormat/>
    <w:locked/>
    <w:rsid w:val="002E575C"/>
    <w:rPr>
      <w:rFonts w:ascii="Arial" w:hAnsi="Arial"/>
      <w:sz w:val="18"/>
      <w:lang w:val="en-GB" w:eastAsia="en-US"/>
    </w:rPr>
  </w:style>
  <w:style w:type="character" w:customStyle="1" w:styleId="B3Char">
    <w:name w:val="B3 Char"/>
    <w:rsid w:val="002E575C"/>
    <w:rPr>
      <w:rFonts w:ascii="Times New Roman" w:hAnsi="Times New Roman"/>
      <w:lang w:val="en-GB" w:eastAsia="en-US"/>
    </w:rPr>
  </w:style>
  <w:style w:type="character" w:customStyle="1" w:styleId="CommentTextChar">
    <w:name w:val="Comment Text Char"/>
    <w:basedOn w:val="DefaultParagraphFont"/>
    <w:link w:val="CommentText"/>
    <w:uiPriority w:val="99"/>
    <w:rsid w:val="002E575C"/>
    <w:rPr>
      <w:rFonts w:ascii="Times New Roman" w:hAnsi="Times New Roman"/>
      <w:lang w:val="en-GB" w:eastAsia="en-US"/>
    </w:rPr>
  </w:style>
  <w:style w:type="character" w:customStyle="1" w:styleId="CommentSubjectChar">
    <w:name w:val="Comment Subject Char"/>
    <w:basedOn w:val="CommentTextChar"/>
    <w:link w:val="CommentSubject"/>
    <w:semiHidden/>
    <w:rsid w:val="002E575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7550">
      <w:bodyDiv w:val="1"/>
      <w:marLeft w:val="0"/>
      <w:marRight w:val="0"/>
      <w:marTop w:val="0"/>
      <w:marBottom w:val="0"/>
      <w:divBdr>
        <w:top w:val="none" w:sz="0" w:space="0" w:color="auto"/>
        <w:left w:val="none" w:sz="0" w:space="0" w:color="auto"/>
        <w:bottom w:val="none" w:sz="0" w:space="0" w:color="auto"/>
        <w:right w:val="none" w:sz="0" w:space="0" w:color="auto"/>
      </w:divBdr>
    </w:div>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3.xml><?xml version="1.0" encoding="utf-8"?>
<ds:datastoreItem xmlns:ds="http://schemas.openxmlformats.org/officeDocument/2006/customXml" ds:itemID="{B1601ABC-5B3B-4B65-A580-B2423B540C6B}">
  <ds:schemaRefs>
    <ds:schemaRef ds:uri="http://schemas.openxmlformats.org/officeDocument/2006/bibliography"/>
  </ds:schemaRefs>
</ds:datastoreItem>
</file>

<file path=customXml/itemProps4.xml><?xml version="1.0" encoding="utf-8"?>
<ds:datastoreItem xmlns:ds="http://schemas.openxmlformats.org/officeDocument/2006/customXml" ds:itemID="{086EB949-0EFA-4E9E-87C1-1F84C5F89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4</Pages>
  <Words>1425</Words>
  <Characters>7556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Pradeepa Ramachandra</dc:creator>
  <cp:keywords/>
  <cp:lastModifiedBy>Apple</cp:lastModifiedBy>
  <cp:revision>184</cp:revision>
  <cp:lastPrinted>1899-12-31T23:00:00Z</cp:lastPrinted>
  <dcterms:created xsi:type="dcterms:W3CDTF">2020-02-03T08:32:00Z</dcterms:created>
  <dcterms:modified xsi:type="dcterms:W3CDTF">2021-10-21T19:26:00Z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