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2529" w:rsidRDefault="00C90F8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ascii="Times New Roman" w:hAnsi="Times New Roman" w:hint="eastAsia"/>
          <w:b/>
          <w:sz w:val="24"/>
          <w:szCs w:val="22"/>
          <w:lang w:val="en-US" w:eastAsia="zh-CN"/>
        </w:rPr>
        <w:t xml:space="preserve">13bis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  <w:t>R2-2</w:t>
      </w:r>
      <w:r w:rsidR="007D2785">
        <w:rPr>
          <w:rFonts w:ascii="Times New Roman" w:hAnsi="Times New Roman" w:hint="eastAsia"/>
          <w:b/>
          <w:sz w:val="24"/>
          <w:szCs w:val="22"/>
          <w:lang w:val="en-US" w:eastAsia="zh-CN"/>
        </w:rPr>
        <w:t>104214</w:t>
      </w:r>
    </w:p>
    <w:p w:rsidR="00B02529" w:rsidRDefault="00C90F87">
      <w:pPr>
        <w:pStyle w:val="CRCoverPage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Online,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April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12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 xml:space="preserve">th -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April 20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th, 202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25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529" w:rsidRDefault="00C90F8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025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02529" w:rsidRDefault="00C90F8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025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529">
        <w:tc>
          <w:tcPr>
            <w:tcW w:w="142" w:type="dxa"/>
            <w:tcBorders>
              <w:lef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02529" w:rsidRDefault="00C90F87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B02529" w:rsidRDefault="00C90F8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02529" w:rsidRPr="007D2785" w:rsidRDefault="007D2785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7D2785">
              <w:rPr>
                <w:rFonts w:hint="eastAsia"/>
                <w:b/>
                <w:lang w:val="en-US" w:eastAsia="zh-CN"/>
              </w:rPr>
              <w:t>0566</w:t>
            </w:r>
          </w:p>
        </w:tc>
        <w:tc>
          <w:tcPr>
            <w:tcW w:w="709" w:type="dxa"/>
          </w:tcPr>
          <w:p w:rsidR="00B02529" w:rsidRDefault="00C90F8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02529" w:rsidRDefault="00C90F87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B02529" w:rsidRDefault="00C90F8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02529" w:rsidRDefault="00C90F87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</w:pPr>
          </w:p>
        </w:tc>
      </w:tr>
      <w:tr w:rsidR="00B025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</w:pPr>
          </w:p>
        </w:tc>
      </w:tr>
      <w:tr w:rsidR="00B025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02529" w:rsidRDefault="00C90F8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02529">
        <w:tc>
          <w:tcPr>
            <w:tcW w:w="9641" w:type="dxa"/>
            <w:gridSpan w:val="9"/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02529" w:rsidRDefault="00B025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2529">
        <w:tc>
          <w:tcPr>
            <w:tcW w:w="2835" w:type="dxa"/>
          </w:tcPr>
          <w:p w:rsidR="00B02529" w:rsidRDefault="00C90F8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02529" w:rsidRDefault="00C90F8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02529" w:rsidRDefault="00B025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02529" w:rsidRDefault="00C90F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02529" w:rsidRDefault="00C90F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B02529" w:rsidRDefault="00C90F8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02529" w:rsidRDefault="00C90F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02529" w:rsidRDefault="00C90F8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02529" w:rsidRDefault="00B0252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02529" w:rsidRDefault="00B025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2529">
        <w:tc>
          <w:tcPr>
            <w:tcW w:w="9640" w:type="dxa"/>
            <w:gridSpan w:val="11"/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5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CR on the</w:t>
            </w:r>
            <w:r>
              <w:rPr>
                <w:rFonts w:hint="eastAsia"/>
              </w:rPr>
              <w:t xml:space="preserve"> supportedBandwidthCombinationSet-R1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-Alt1</w:t>
            </w:r>
          </w:p>
        </w:tc>
      </w:tr>
      <w:tr w:rsidR="00B02529">
        <w:tc>
          <w:tcPr>
            <w:tcW w:w="1843" w:type="dxa"/>
            <w:tcBorders>
              <w:lef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529">
        <w:tc>
          <w:tcPr>
            <w:tcW w:w="1843" w:type="dxa"/>
            <w:tcBorders>
              <w:left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B02529">
        <w:tc>
          <w:tcPr>
            <w:tcW w:w="1843" w:type="dxa"/>
            <w:tcBorders>
              <w:left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B02529">
        <w:tc>
          <w:tcPr>
            <w:tcW w:w="1843" w:type="dxa"/>
            <w:tcBorders>
              <w:lef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529">
        <w:tc>
          <w:tcPr>
            <w:tcW w:w="1843" w:type="dxa"/>
            <w:tcBorders>
              <w:left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02529" w:rsidRDefault="00C90F87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02529" w:rsidRDefault="00B0252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02529" w:rsidRDefault="00C90F8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B02529">
        <w:tc>
          <w:tcPr>
            <w:tcW w:w="1843" w:type="dxa"/>
            <w:tcBorders>
              <w:lef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5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B02529" w:rsidRDefault="00C90F87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 w:rsidR="00B02529" w:rsidRDefault="00B0252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02529" w:rsidRDefault="00C90F8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B025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02529" w:rsidRDefault="00C90F8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02529" w:rsidRDefault="00C90F8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02529">
        <w:tc>
          <w:tcPr>
            <w:tcW w:w="1843" w:type="dxa"/>
          </w:tcPr>
          <w:p w:rsidR="00B02529" w:rsidRDefault="00B02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529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For an intra-band (NG)EN-DC/NE-DC BC with only single NR carrier</w:t>
            </w:r>
            <w:r>
              <w:rPr>
                <w:iCs/>
                <w:lang w:val="en-US" w:eastAsia="zh-CN"/>
              </w:rPr>
              <w:t xml:space="preserve">, it’s not clear whether the </w:t>
            </w:r>
            <w:r>
              <w:rPr>
                <w:lang w:val="en-US" w:eastAsia="zh-CN"/>
              </w:rPr>
              <w:t xml:space="preserve">BCS for the Intra-band Part shall be reported in the </w:t>
            </w:r>
            <w:proofErr w:type="spellStart"/>
            <w:r>
              <w:rPr>
                <w:i/>
                <w:iCs/>
                <w:lang w:eastAsia="ja-JP"/>
              </w:rPr>
              <w:t>supportedBandwidthCombinationSetIntraENDC</w:t>
            </w:r>
            <w:proofErr w:type="spellEnd"/>
            <w:r>
              <w:rPr>
                <w:lang w:val="en-US" w:eastAsia="zh-CN"/>
              </w:rPr>
              <w:t xml:space="preserve"> or in the </w:t>
            </w:r>
            <w:proofErr w:type="spellStart"/>
            <w:r>
              <w:rPr>
                <w:i/>
                <w:iCs/>
                <w:lang w:eastAsia="ja-JP"/>
              </w:rPr>
              <w:t>supportedBandwidthCombinationSet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;</w:t>
            </w:r>
          </w:p>
          <w:p w:rsidR="00B02529" w:rsidRDefault="00B025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</w:p>
          <w:p w:rsidR="00B02529" w:rsidRDefault="00C90F87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Even for the same BCS (e.g. BCS0), the supper BC and its fallback BCs may have different bandwidth limitation. Take </w:t>
            </w:r>
            <w:r>
              <w:rPr>
                <w:lang w:eastAsia="zh-CN"/>
              </w:rPr>
              <w:t>CA_n25A-n41A-n66A</w:t>
            </w:r>
            <w:r>
              <w:rPr>
                <w:lang w:val="en-US" w:eastAsia="zh-CN"/>
              </w:rPr>
              <w:t xml:space="preserve"> as an example, the BCS0 supports 30M for the band 41 under </w:t>
            </w:r>
            <w:r>
              <w:rPr>
                <w:lang w:eastAsia="zh-CN"/>
              </w:rPr>
              <w:t>CA_n25A-n41A-n66A</w:t>
            </w:r>
            <w:r>
              <w:rPr>
                <w:lang w:val="en-US" w:eastAsia="zh-CN"/>
              </w:rPr>
              <w:t xml:space="preserve">, but for the </w:t>
            </w:r>
            <w:r>
              <w:rPr>
                <w:lang w:eastAsia="zh-CN"/>
              </w:rPr>
              <w:t>CA_n25A-n41A</w:t>
            </w:r>
            <w:r>
              <w:rPr>
                <w:lang w:val="en-US" w:eastAsia="zh-CN"/>
              </w:rPr>
              <w:t>, the BCS0 doesn’t support 30M on the band 41,which would cause confusion for the network side</w:t>
            </w:r>
            <w:r>
              <w:rPr>
                <w:rFonts w:hint="eastAsia"/>
                <w:lang w:val="en-US" w:eastAsia="zh-CN"/>
              </w:rPr>
              <w:t>;</w:t>
            </w:r>
          </w:p>
          <w:p w:rsidR="00B02529" w:rsidRDefault="00B025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lang w:val="en-US" w:eastAsia="zh-CN"/>
              </w:rPr>
            </w:pPr>
          </w:p>
          <w:p w:rsidR="00B02529" w:rsidRDefault="00C90F87"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determine whether the UE supports a channel bandwidth of 90 MHz, the network shall also validate </w:t>
            </w:r>
            <w:r>
              <w:rPr>
                <w:i/>
                <w:iCs/>
                <w:lang w:val="en-US" w:eastAsia="zh-CN"/>
              </w:rPr>
              <w:t>Supported</w:t>
            </w:r>
            <w:proofErr w:type="spellStart"/>
            <w:r>
              <w:rPr>
                <w:i/>
                <w:iCs/>
              </w:rPr>
              <w:t>BandwidthCombinationSet</w:t>
            </w:r>
            <w:proofErr w:type="spellEnd"/>
            <w:r>
              <w:rPr>
                <w:i/>
                <w:iCs/>
                <w:lang w:val="en-US" w:eastAsia="zh-CN"/>
              </w:rPr>
              <w:t>E</w:t>
            </w:r>
            <w:r>
              <w:rPr>
                <w:i/>
                <w:iCs/>
                <w:lang w:val="en-US" w:eastAsia="zh-CN"/>
              </w:rPr>
              <w:t xml:space="preserve">N-DC, </w:t>
            </w:r>
            <w:r>
              <w:rPr>
                <w:lang w:val="en-US" w:eastAsia="zh-CN"/>
              </w:rPr>
              <w:t>but in the current spec, only</w:t>
            </w:r>
            <w:r>
              <w:rPr>
                <w:i/>
                <w:iCs/>
                <w:lang w:val="en-US" w:eastAsia="zh-CN"/>
              </w:rPr>
              <w:t xml:space="preserve"> Supported</w:t>
            </w:r>
            <w:proofErr w:type="spellStart"/>
            <w:r>
              <w:rPr>
                <w:i/>
                <w:iCs/>
              </w:rPr>
              <w:t>BandwidthCombinationSet</w:t>
            </w:r>
            <w:proofErr w:type="spellEnd"/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was mentioned for the 90MHz</w:t>
            </w:r>
            <w:r>
              <w:rPr>
                <w:rFonts w:hint="eastAsia"/>
                <w:lang w:val="en-US" w:eastAsia="zh-CN"/>
              </w:rPr>
              <w:t>;</w:t>
            </w:r>
          </w:p>
        </w:tc>
      </w:tr>
      <w:tr w:rsidR="00B0252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529">
        <w:trPr>
          <w:trHeight w:val="2333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that f</w:t>
            </w:r>
            <w:r>
              <w:rPr>
                <w:lang w:val="en-US" w:eastAsia="zh-CN"/>
              </w:rPr>
              <w:t>or an intra-band (NG)EN-DC/NE-DC BC with only single NR carrier</w:t>
            </w:r>
            <w:r>
              <w:rPr>
                <w:iCs/>
                <w:lang w:val="en-US" w:eastAsia="zh-CN"/>
              </w:rPr>
              <w:t>,</w:t>
            </w:r>
            <w:r>
              <w:rPr>
                <w:rFonts w:hint="eastAsia"/>
                <w:iCs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the</w:t>
            </w:r>
            <w:proofErr w:type="spellEnd"/>
            <w:r>
              <w:rPr>
                <w:lang w:val="en-US" w:eastAsia="zh-CN"/>
              </w:rPr>
              <w:t xml:space="preserve"> BCS for the Intra-band Part shall be reported in the </w:t>
            </w:r>
            <w:proofErr w:type="spellStart"/>
            <w:r>
              <w:rPr>
                <w:i/>
                <w:iCs/>
                <w:lang w:eastAsia="ja-JP"/>
              </w:rPr>
              <w:t>supportedBandwidthCombinationSet</w:t>
            </w:r>
            <w:proofErr w:type="spellEnd"/>
            <w:r>
              <w:rPr>
                <w:rFonts w:hint="eastAsia"/>
                <w:i/>
                <w:iCs/>
                <w:lang w:val="en-US" w:eastAsia="zh-CN"/>
              </w:rPr>
              <w:t>;</w:t>
            </w:r>
          </w:p>
          <w:p w:rsidR="00B02529" w:rsidRDefault="00B025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</w:p>
          <w:p w:rsidR="00B02529" w:rsidRDefault="00C90F87"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a note as below to the current field description of </w:t>
            </w:r>
            <w:r>
              <w:rPr>
                <w:lang w:val="en-US" w:eastAsia="zh-CN"/>
              </w:rPr>
              <w:t>“</w:t>
            </w:r>
            <w:proofErr w:type="spellStart"/>
            <w:r>
              <w:rPr>
                <w:i/>
                <w:iCs/>
                <w:lang w:eastAsia="ja-JP"/>
              </w:rPr>
              <w:t>supportedBandwidthCombinationSet</w:t>
            </w:r>
            <w:proofErr w:type="spellEnd"/>
            <w:r>
              <w:rPr>
                <w:lang w:val="en-US" w:eastAsia="zh-CN"/>
              </w:rPr>
              <w:t>’</w:t>
            </w:r>
          </w:p>
          <w:p w:rsidR="00B02529" w:rsidRDefault="00C90F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Note: For the case that the supper BC and its fallback BCs have differen</w:t>
            </w:r>
            <w:r>
              <w:rPr>
                <w:sz w:val="18"/>
                <w:szCs w:val="18"/>
                <w:lang w:val="en-US" w:eastAsia="zh-CN"/>
              </w:rPr>
              <w:t>t bandwidth limitations for the same BCS, for the fallback BC, the network configure the UE based on the BCS table of the fallback BC.</w:t>
            </w:r>
          </w:p>
          <w:p w:rsidR="00B02529" w:rsidRDefault="00B025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</w:p>
          <w:p w:rsidR="00B02529" w:rsidRDefault="00C90F87">
            <w:pPr>
              <w:keepNext/>
              <w:keepLines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</w:t>
            </w:r>
            <w:proofErr w:type="spellStart"/>
            <w:r>
              <w:rPr>
                <w:rFonts w:hint="eastAsia"/>
                <w:i/>
                <w:iCs/>
                <w:lang w:val="en-US" w:eastAsia="zh-CN"/>
              </w:rPr>
              <w:t>supportedBandwidthCombinationSetIntraENDC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to the 90M bandwidth in the field description of </w:t>
            </w:r>
            <w:proofErr w:type="spellStart"/>
            <w:r>
              <w:rPr>
                <w:rFonts w:hint="eastAsia"/>
                <w:lang w:val="en-US" w:eastAsia="zh-CN"/>
              </w:rPr>
              <w:t>channelBWs</w:t>
            </w:r>
            <w:proofErr w:type="spellEnd"/>
            <w:r>
              <w:rPr>
                <w:rFonts w:hint="eastAsia"/>
                <w:lang w:val="en-US" w:eastAsia="zh-CN"/>
              </w:rPr>
              <w:t xml:space="preserve">-DL/UL and </w:t>
            </w:r>
            <w:proofErr w:type="spellStart"/>
            <w:r>
              <w:rPr>
                <w:rFonts w:hint="eastAsia"/>
                <w:lang w:val="en-US" w:eastAsia="zh-CN"/>
              </w:rPr>
              <w:t>supp</w:t>
            </w:r>
            <w:r>
              <w:rPr>
                <w:rFonts w:hint="eastAsia"/>
                <w:lang w:val="en-US" w:eastAsia="zh-CN"/>
              </w:rPr>
              <w:t>ortedBandwidthDL</w:t>
            </w:r>
            <w:proofErr w:type="spellEnd"/>
            <w:r>
              <w:rPr>
                <w:rFonts w:hint="eastAsia"/>
                <w:lang w:val="en-US" w:eastAsia="zh-CN"/>
              </w:rPr>
              <w:t>/UL;</w:t>
            </w:r>
          </w:p>
          <w:p w:rsidR="00B02529" w:rsidRDefault="00B0252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:rsidR="00B02529" w:rsidRDefault="00C90F87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B02529" w:rsidRDefault="00C90F8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B02529" w:rsidRDefault="00C90F8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NE-DC, NR-DC, NR-CA</w:t>
            </w:r>
          </w:p>
          <w:p w:rsidR="00B02529" w:rsidRDefault="00B02529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B02529" w:rsidRDefault="00C90F8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lastRenderedPageBreak/>
              <w:t>Impacted functionality:</w:t>
            </w:r>
          </w:p>
          <w:p w:rsidR="00B02529" w:rsidRDefault="00C90F8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NE-DC, NR-DC, NR-CA  Configuration</w:t>
            </w:r>
          </w:p>
          <w:p w:rsidR="00B02529" w:rsidRDefault="00B0252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B02529" w:rsidRDefault="00C90F8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B02529" w:rsidRDefault="00C90F8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ascii="Times New Roman" w:hAnsi="Times New Roman"/>
              </w:rPr>
            </w:pPr>
            <w:r>
              <w:rPr>
                <w:rFonts w:ascii="Times New Roman" w:eastAsia="Malgun Gothic" w:hAnsi="Times New Roman"/>
              </w:rPr>
              <w:t xml:space="preserve">If UE </w:t>
            </w:r>
            <w:r>
              <w:rPr>
                <w:rFonts w:ascii="Times New Roman" w:eastAsia="宋体" w:hAnsi="Times New Roman"/>
                <w:lang w:eastAsia="zh-CN"/>
              </w:rPr>
              <w:t>implements</w:t>
            </w:r>
            <w:r>
              <w:rPr>
                <w:rFonts w:ascii="Times New Roman" w:eastAsia="Malgun Gothic" w:hAnsi="Times New Roman"/>
              </w:rPr>
              <w:t xml:space="preserve"> according to the CR and the network does not, </w:t>
            </w:r>
            <w:r>
              <w:rPr>
                <w:rFonts w:ascii="Times New Roman" w:eastAsia="宋体" w:hAnsi="Times New Roman"/>
                <w:lang w:val="en-US" w:eastAsia="zh-CN"/>
              </w:rPr>
              <w:t>the network may misunderstand the bandwidth that UE support.</w:t>
            </w:r>
          </w:p>
          <w:p w:rsidR="00B02529" w:rsidRDefault="00C90F87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I</w:t>
            </w:r>
            <w:proofErr w:type="spellStart"/>
            <w:r>
              <w:rPr>
                <w:rFonts w:ascii="Times New Roman" w:eastAsia="Malgun Gothic" w:hAnsi="Times New Roman"/>
              </w:rPr>
              <w:t>f</w:t>
            </w:r>
            <w:proofErr w:type="spellEnd"/>
            <w:r>
              <w:rPr>
                <w:rFonts w:ascii="Times New Roman" w:eastAsia="Malgun Gothic" w:hAnsi="Times New Roman"/>
              </w:rPr>
              <w:t xml:space="preserve"> the network </w:t>
            </w:r>
            <w:r>
              <w:rPr>
                <w:rFonts w:ascii="Times New Roman" w:eastAsia="宋体" w:hAnsi="Times New Roman"/>
                <w:lang w:eastAsia="zh-CN"/>
              </w:rPr>
              <w:t>implements</w:t>
            </w:r>
            <w:r>
              <w:rPr>
                <w:rFonts w:ascii="Times New Roman" w:eastAsia="Malgun Gothic" w:hAnsi="Times New Roman"/>
              </w:rPr>
              <w:t xml:space="preserve"> according to the CR and the UE does not, </w:t>
            </w:r>
            <w:r>
              <w:rPr>
                <w:rFonts w:ascii="Times New Roman" w:eastAsia="宋体" w:hAnsi="Times New Roman"/>
                <w:lang w:val="en-US" w:eastAsia="zh-CN"/>
              </w:rPr>
              <w:t>the UE may report the supported bandwidth incorrectly and also leads to the netwo</w:t>
            </w:r>
            <w:r>
              <w:rPr>
                <w:rFonts w:ascii="Times New Roman" w:eastAsia="宋体" w:hAnsi="Times New Roman"/>
                <w:lang w:val="en-US" w:eastAsia="zh-CN"/>
              </w:rPr>
              <w:t>rk’s misunderstanding and configuration.</w:t>
            </w:r>
          </w:p>
        </w:tc>
      </w:tr>
      <w:tr w:rsidR="00B0252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529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Times New Roman" w:eastAsia="宋体" w:hAnsi="Times New Roman"/>
                <w:lang w:val="en-US" w:eastAsia="zh-CN"/>
              </w:rPr>
              <w:t>The network may configure the bandwidth that UE doesn’t support, which may lead to Reconfiguration failure.</w:t>
            </w:r>
          </w:p>
        </w:tc>
      </w:tr>
      <w:tr w:rsidR="00B02529">
        <w:trPr>
          <w:trHeight w:val="90"/>
        </w:trPr>
        <w:tc>
          <w:tcPr>
            <w:tcW w:w="2083" w:type="dxa"/>
            <w:gridSpan w:val="2"/>
          </w:tcPr>
          <w:p w:rsidR="00B02529" w:rsidRDefault="00B02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529">
        <w:trPr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4.2.7.1/4.2.7.2/4.2.7.6/4.2.7.8</w:t>
            </w:r>
          </w:p>
        </w:tc>
      </w:tr>
      <w:tr w:rsidR="00B0252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0252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02529" w:rsidRDefault="00B02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529" w:rsidRDefault="00C90F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02529" w:rsidRDefault="00C90F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02529" w:rsidRDefault="00B0252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02529" w:rsidRDefault="00B02529">
            <w:pPr>
              <w:pStyle w:val="CRCoverPage"/>
              <w:spacing w:after="0"/>
              <w:ind w:left="99"/>
            </w:pPr>
          </w:p>
        </w:tc>
      </w:tr>
      <w:tr w:rsidR="00B0252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02529" w:rsidRDefault="00B025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02529" w:rsidRDefault="00C90F8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252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02529" w:rsidRDefault="00C90F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02529" w:rsidRDefault="00B025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02529" w:rsidRDefault="00C90F8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252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02529" w:rsidRDefault="00C90F8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02529" w:rsidRDefault="00B0252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02529" w:rsidRDefault="00C90F8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02529" w:rsidRDefault="00C90F8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02529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sz="4" w:space="0" w:color="auto"/>
            </w:tcBorders>
          </w:tcPr>
          <w:p w:rsidR="00B02529" w:rsidRDefault="00B02529">
            <w:pPr>
              <w:pStyle w:val="CRCoverPage"/>
              <w:spacing w:after="0"/>
            </w:pPr>
          </w:p>
        </w:tc>
      </w:tr>
      <w:tr w:rsidR="00B02529"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2529" w:rsidRDefault="00B02529">
            <w:pPr>
              <w:pStyle w:val="CRCoverPage"/>
              <w:spacing w:after="0"/>
              <w:ind w:left="100"/>
            </w:pPr>
          </w:p>
        </w:tc>
      </w:tr>
      <w:tr w:rsidR="00B02529"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02529" w:rsidRDefault="00B025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02529" w:rsidRDefault="00B0252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02529"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2529" w:rsidRDefault="00C90F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02529" w:rsidRDefault="00B02529">
            <w:pPr>
              <w:pStyle w:val="CRCoverPage"/>
              <w:spacing w:after="0"/>
              <w:ind w:left="100"/>
            </w:pPr>
          </w:p>
        </w:tc>
      </w:tr>
    </w:tbl>
    <w:p w:rsidR="00B02529" w:rsidRDefault="00B02529">
      <w:pPr>
        <w:pStyle w:val="CRCoverPage"/>
        <w:spacing w:after="0"/>
        <w:rPr>
          <w:sz w:val="8"/>
          <w:szCs w:val="8"/>
        </w:rPr>
      </w:pPr>
    </w:p>
    <w:p w:rsidR="00B02529" w:rsidRDefault="00C90F87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B02529" w:rsidRDefault="00C90F87">
      <w:pPr>
        <w:pStyle w:val="4"/>
      </w:pPr>
      <w:bookmarkStart w:id="2" w:name="_Toc29382257"/>
      <w:bookmarkStart w:id="3" w:name="_Toc37093374"/>
      <w:bookmarkStart w:id="4" w:name="_Toc12750893"/>
      <w:bookmarkStart w:id="5" w:name="_Toc46509437"/>
      <w:bookmarkStart w:id="6" w:name="_Toc52569468"/>
      <w:bookmarkStart w:id="7" w:name="_Toc60789322"/>
      <w:bookmarkStart w:id="8" w:name="_Toc37238651"/>
      <w:bookmarkStart w:id="9" w:name="_Toc52574081"/>
      <w:bookmarkStart w:id="10" w:name="_Toc37238765"/>
      <w:bookmarkStart w:id="11" w:name="_Toc46488660"/>
      <w:bookmarkStart w:id="12" w:name="_Toc52574167"/>
      <w:bookmarkStart w:id="13" w:name="_Toc5285381"/>
      <w:bookmarkStart w:id="14" w:name="_Toc46440015"/>
      <w:bookmarkStart w:id="15" w:name="_Hlk726506"/>
      <w:bookmarkStart w:id="16" w:name="_Toc12718083"/>
      <w:bookmarkStart w:id="17" w:name="_Toc46444852"/>
      <w:bookmarkStart w:id="18" w:name="_Toc29321325"/>
      <w:bookmarkStart w:id="19" w:name="_Toc46487048"/>
      <w:bookmarkStart w:id="20" w:name="_Toc36219508"/>
      <w:bookmarkStart w:id="21" w:name="_Toc46487078"/>
      <w:bookmarkStart w:id="22" w:name="_Toc20426186"/>
      <w:bookmarkStart w:id="23" w:name="_Toc510018651"/>
      <w:bookmarkStart w:id="24" w:name="_Toc535261536"/>
      <w:bookmarkStart w:id="25" w:name="_Toc36220184"/>
      <w:bookmarkStart w:id="26" w:name="_Toc510018698"/>
      <w:bookmarkStart w:id="27" w:name="_Toc46487613"/>
      <w:bookmarkStart w:id="28" w:name="_Toc20426144"/>
      <w:bookmarkStart w:id="29" w:name="_Toc46439480"/>
      <w:bookmarkStart w:id="30" w:name="_Toc12718435"/>
      <w:bookmarkStart w:id="31" w:name="_Toc36513604"/>
      <w:bookmarkStart w:id="32" w:name="_Toc46444287"/>
      <w:bookmarkStart w:id="33" w:name="_Toc29321583"/>
      <w:bookmarkStart w:id="34" w:name="_Toc535261633"/>
      <w:bookmarkStart w:id="35" w:name="_Toc12718085"/>
      <w:bookmarkStart w:id="36" w:name="_Toc46444317"/>
      <w:bookmarkStart w:id="37" w:name="_Toc12718472"/>
      <w:bookmarkStart w:id="38" w:name="_Toc29321541"/>
      <w:bookmarkStart w:id="39" w:name="_Toc12750885"/>
      <w:bookmarkStart w:id="40" w:name="_Toc46439450"/>
      <w:bookmarkStart w:id="41" w:name="_Toc20425929"/>
      <w:r>
        <w:t>4.2.7.1</w:t>
      </w:r>
      <w:r>
        <w:tab/>
      </w:r>
      <w:proofErr w:type="spellStart"/>
      <w:r>
        <w:rPr>
          <w:i/>
        </w:rPr>
        <w:t>BandCombinationList</w:t>
      </w:r>
      <w:proofErr w:type="spellEnd"/>
      <w:r>
        <w:t xml:space="preserve"> parameters</w:t>
      </w:r>
      <w:bookmarkEnd w:id="2"/>
      <w:bookmarkEnd w:id="3"/>
      <w:bookmarkEnd w:id="4"/>
      <w:bookmarkEnd w:id="5"/>
      <w:bookmarkEnd w:id="6"/>
      <w:bookmarkEnd w:id="7"/>
    </w:p>
    <w:p w:rsidR="00B02529" w:rsidRDefault="00C90F87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02529">
        <w:trPr>
          <w:cantSplit/>
          <w:tblHeader/>
        </w:trPr>
        <w:tc>
          <w:tcPr>
            <w:tcW w:w="6917" w:type="dxa"/>
          </w:tcPr>
          <w:p w:rsidR="00B02529" w:rsidRDefault="00C90F87">
            <w:pPr>
              <w:pStyle w:val="TAH"/>
            </w:pPr>
            <w:r>
              <w:lastRenderedPageBreak/>
              <w:t>Definitions for parameters</w:t>
            </w:r>
          </w:p>
        </w:tc>
        <w:tc>
          <w:tcPr>
            <w:tcW w:w="709" w:type="dxa"/>
          </w:tcPr>
          <w:p w:rsidR="00B02529" w:rsidRDefault="00C90F87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:rsidR="00B02529" w:rsidRDefault="00C90F87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:rsidR="00B02529" w:rsidRDefault="00C90F87">
            <w:pPr>
              <w:pStyle w:val="TAH"/>
            </w:pPr>
            <w:r>
              <w:t>FDD-TDD</w:t>
            </w:r>
          </w:p>
          <w:p w:rsidR="00B02529" w:rsidRDefault="00C90F87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:rsidR="00B02529" w:rsidRDefault="00C90F87">
            <w:pPr>
              <w:pStyle w:val="TAH"/>
            </w:pPr>
            <w:r>
              <w:t>FR1-FR2</w:t>
            </w:r>
          </w:p>
          <w:p w:rsidR="00B02529" w:rsidRDefault="00C90F87">
            <w:pPr>
              <w:pStyle w:val="TAH"/>
            </w:pPr>
            <w:r>
              <w:t>DIFF</w:t>
            </w:r>
          </w:p>
        </w:tc>
      </w:tr>
      <w:tr w:rsidR="00B02529">
        <w:trPr>
          <w:cantSplit/>
          <w:tblHeader/>
        </w:trPr>
        <w:tc>
          <w:tcPr>
            <w:tcW w:w="6917" w:type="dxa"/>
          </w:tcPr>
          <w:p w:rsidR="00B02529" w:rsidRDefault="00C90F8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supportedBandwidthCombinationSet</w:t>
            </w:r>
            <w:proofErr w:type="spellEnd"/>
          </w:p>
          <w:p w:rsidR="00B02529" w:rsidRDefault="00C90F87">
            <w:pPr>
              <w:pStyle w:val="TAL"/>
              <w:rPr>
                <w:ins w:id="42" w:author="ZTE" w:date="2021-03-30T18:26:00Z"/>
                <w:szCs w:val="22"/>
              </w:rPr>
            </w:pPr>
            <w:r>
              <w:rPr>
                <w:lang w:eastAsia="en-GB"/>
              </w:rPr>
              <w:t xml:space="preserve">Defines the supported bandwidth combination set for a band combination as defined in TS 38.101-1 [2], TS 38.101-2 [3] and TS 38.101-3 [4]. </w:t>
            </w:r>
            <w:r>
              <w:rPr>
                <w:szCs w:val="22"/>
              </w:rPr>
              <w:t>For NR SA CA, NR-DC, inter-band (NG</w:t>
            </w:r>
            <w:proofErr w:type="gramStart"/>
            <w:r>
              <w:rPr>
                <w:szCs w:val="22"/>
              </w:rPr>
              <w:t>)EN</w:t>
            </w:r>
            <w:proofErr w:type="gramEnd"/>
            <w:r>
              <w:rPr>
                <w:szCs w:val="22"/>
              </w:rPr>
              <w:t>-DC without intra-band (NG)EN-DC component, inter-band NE-DC without intra-band</w:t>
            </w:r>
            <w:r>
              <w:rPr>
                <w:szCs w:val="22"/>
              </w:rPr>
              <w:t xml:space="preserve"> NE-DC component and intra-band (NG)EN-DC/NE-DC with </w:t>
            </w:r>
            <w:r>
              <w:t xml:space="preserve">additional </w:t>
            </w:r>
            <w:r>
              <w:rPr>
                <w:szCs w:val="22"/>
              </w:rPr>
              <w:t>inter-band NR CA</w:t>
            </w:r>
            <w:r>
              <w:t xml:space="preserve"> component</w:t>
            </w:r>
            <w:r>
              <w:rPr>
                <w:szCs w:val="22"/>
              </w:rPr>
              <w:t>, the field defines the bandwidth combinations for the NR part of the band combination. For intra-band (NG</w:t>
            </w:r>
            <w:proofErr w:type="gramStart"/>
            <w:r>
              <w:rPr>
                <w:szCs w:val="22"/>
              </w:rPr>
              <w:t>)EN</w:t>
            </w:r>
            <w:proofErr w:type="gramEnd"/>
            <w:r>
              <w:rPr>
                <w:szCs w:val="22"/>
              </w:rPr>
              <w:t xml:space="preserve">-DC/NE-DC without </w:t>
            </w:r>
            <w:r>
              <w:t xml:space="preserve">additional </w:t>
            </w:r>
            <w:r>
              <w:rPr>
                <w:szCs w:val="22"/>
              </w:rPr>
              <w:t>inter-band NR and LTE CA</w:t>
            </w:r>
            <w:r>
              <w:t xml:space="preserve"> com</w:t>
            </w:r>
            <w:r>
              <w:t>ponent</w:t>
            </w:r>
            <w:ins w:id="43" w:author="ZTE" w:date="2021-03-30T18:25:00Z">
              <w:r>
                <w:rPr>
                  <w:rFonts w:cs="Arial"/>
                  <w:lang w:val="en-US" w:eastAsia="zh-CN"/>
                </w:rPr>
                <w:t xml:space="preserve"> and </w:t>
              </w:r>
              <w:r>
                <w:rPr>
                  <w:rFonts w:cs="Arial"/>
                  <w:szCs w:val="22"/>
                  <w:lang w:eastAsia="ja-JP"/>
                </w:rPr>
                <w:t xml:space="preserve">intra-band (NG)EN-DC/NE-DC with </w:t>
              </w:r>
              <w:r>
                <w:rPr>
                  <w:rFonts w:cs="Arial"/>
                  <w:lang w:eastAsia="ja-JP"/>
                </w:rPr>
                <w:t xml:space="preserve">additional </w:t>
              </w:r>
              <w:r>
                <w:rPr>
                  <w:rFonts w:cs="Arial"/>
                  <w:szCs w:val="22"/>
                  <w:lang w:eastAsia="ja-JP"/>
                </w:rPr>
                <w:t>LTE CA</w:t>
              </w:r>
              <w:r>
                <w:rPr>
                  <w:rFonts w:cs="Arial"/>
                  <w:lang w:eastAsia="ja-JP"/>
                </w:rPr>
                <w:t xml:space="preserve"> component</w:t>
              </w:r>
              <w:r>
                <w:rPr>
                  <w:rFonts w:cs="Arial"/>
                  <w:lang w:val="en-US" w:eastAsia="zh-CN"/>
                </w:rPr>
                <w:t xml:space="preserve"> but no NR CA</w:t>
              </w:r>
            </w:ins>
            <w:r>
              <w:rPr>
                <w:szCs w:val="22"/>
              </w:rPr>
              <w:t xml:space="preserve">, the field indicates the supported bandwidth combination set applicable to </w:t>
            </w:r>
            <w:r>
              <w:rPr>
                <w:rFonts w:cs="Arial"/>
                <w:szCs w:val="18"/>
              </w:rPr>
              <w:t>intra-band (NG)EN-DC/NE-DC band combination</w:t>
            </w:r>
            <w:r>
              <w:rPr>
                <w:szCs w:val="22"/>
              </w:rPr>
              <w:t>.</w:t>
            </w:r>
          </w:p>
          <w:p w:rsidR="00B02529" w:rsidRDefault="00B02529">
            <w:pPr>
              <w:pStyle w:val="TAL"/>
              <w:rPr>
                <w:szCs w:val="22"/>
              </w:rPr>
            </w:pPr>
          </w:p>
          <w:p w:rsidR="007D2785" w:rsidRDefault="00C90F87">
            <w:pPr>
              <w:pStyle w:val="TAL"/>
              <w:rPr>
                <w:ins w:id="44" w:author="ZTE(Wenting)" w:date="2021-04-02T13:09:00Z"/>
                <w:lang w:eastAsia="en-GB"/>
              </w:rPr>
            </w:pPr>
            <w:r>
              <w:rPr>
                <w:lang w:eastAsia="en-GB"/>
              </w:rPr>
              <w:t>Field encoded as a bit map, where bit N is set to "1"</w:t>
            </w:r>
            <w:r>
              <w:rPr>
                <w:lang w:eastAsia="en-GB"/>
              </w:rPr>
              <w:t xml:space="preserve"> if UE support Bandwidth Combination Set N for this band combination as defined in the TS 38.101-1 [2], TS 38.101-2 [3] and TS 38.101-3 [4]. The leading / leftmost bit (bit 0) corresponds to the Bandwidth Combination Set 0, the next bit corresponds to the </w:t>
            </w:r>
            <w:r>
              <w:rPr>
                <w:lang w:eastAsia="en-GB"/>
              </w:rPr>
              <w:t xml:space="preserve">Bandwidth Combination Set 1 and so on. It is mandatory if the band combination has more than one NR carrier (at least one </w:t>
            </w:r>
            <w:proofErr w:type="spellStart"/>
            <w:r>
              <w:rPr>
                <w:lang w:eastAsia="en-GB"/>
              </w:rPr>
              <w:t>SCell</w:t>
            </w:r>
            <w:proofErr w:type="spellEnd"/>
            <w:r>
              <w:rPr>
                <w:lang w:eastAsia="en-GB"/>
              </w:rPr>
              <w:t xml:space="preserve"> in an NR cell group) or is an intra-band </w:t>
            </w:r>
            <w:r>
              <w:rPr>
                <w:szCs w:val="22"/>
              </w:rPr>
              <w:t>(NG)</w:t>
            </w:r>
            <w:r>
              <w:rPr>
                <w:lang w:eastAsia="en-GB"/>
              </w:rPr>
              <w:t>EN-DC</w:t>
            </w:r>
            <w:r>
              <w:rPr>
                <w:szCs w:val="22"/>
              </w:rPr>
              <w:t>/NE-DC</w:t>
            </w:r>
            <w:r>
              <w:rPr>
                <w:lang w:eastAsia="en-GB"/>
              </w:rPr>
              <w:t xml:space="preserve"> combination </w:t>
            </w:r>
            <w:ins w:id="45" w:author="ZTE(Wenting)" w:date="2021-04-02T13:09:00Z">
              <w:r w:rsidR="007D2785">
                <w:rPr>
                  <w:szCs w:val="22"/>
                </w:rPr>
                <w:t xml:space="preserve">without </w:t>
              </w:r>
              <w:r w:rsidR="007D2785">
                <w:t xml:space="preserve">additional </w:t>
              </w:r>
              <w:r w:rsidR="007D2785">
                <w:rPr>
                  <w:szCs w:val="22"/>
                </w:rPr>
                <w:t>inter-band NR and LTE CA</w:t>
              </w:r>
              <w:r w:rsidR="007D2785">
                <w:t xml:space="preserve"> component</w:t>
              </w:r>
              <w:r w:rsidR="007D2785">
                <w:rPr>
                  <w:lang w:eastAsia="en-GB"/>
                </w:rPr>
                <w:t xml:space="preserve"> </w:t>
              </w:r>
            </w:ins>
            <w:del w:id="46" w:author="ZTE(Wenting)" w:date="2021-04-02T13:09:00Z">
              <w:r w:rsidDel="007D2785">
                <w:rPr>
                  <w:lang w:eastAsia="en-GB"/>
                </w:rPr>
                <w:delText>or both</w:delText>
              </w:r>
            </w:del>
            <w:bookmarkStart w:id="47" w:name="_GoBack"/>
            <w:bookmarkEnd w:id="47"/>
            <w:r>
              <w:rPr>
                <w:lang w:eastAsia="en-GB"/>
              </w:rPr>
              <w:t>.</w:t>
            </w:r>
          </w:p>
          <w:p w:rsidR="007D2785" w:rsidRDefault="007D2785">
            <w:pPr>
              <w:pStyle w:val="TAL"/>
              <w:rPr>
                <w:ins w:id="48" w:author="ZTE(Wenting)" w:date="2021-04-02T13:09:00Z"/>
                <w:lang w:eastAsia="en-GB"/>
              </w:rPr>
            </w:pPr>
          </w:p>
          <w:p w:rsidR="007D2785" w:rsidRPr="005355E9" w:rsidRDefault="007D2785" w:rsidP="007D27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ZTE(Wenting)" w:date="2021-04-02T13:09:00Z"/>
                <w:rFonts w:ascii="Arial" w:hAnsi="Arial" w:cs="Arial"/>
                <w:sz w:val="18"/>
                <w:szCs w:val="22"/>
                <w:lang w:val="en-US" w:eastAsia="zh-CN"/>
              </w:rPr>
            </w:pPr>
            <w:ins w:id="50" w:author="ZTE(Wenting)" w:date="2021-04-02T13:09:00Z">
              <w:r w:rsidRPr="005355E9">
                <w:rPr>
                  <w:rFonts w:ascii="Arial" w:hAnsi="Arial" w:cs="Arial"/>
                  <w:sz w:val="18"/>
                  <w:szCs w:val="22"/>
                  <w:lang w:val="en-US" w:eastAsia="zh-CN"/>
                </w:rPr>
                <w:t>For the</w:t>
              </w:r>
              <w:r w:rsidRPr="005355E9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  <w:r w:rsidRPr="005355E9">
                <w:rPr>
                  <w:rFonts w:ascii="Arial" w:hAnsi="Arial" w:cs="Arial"/>
                  <w:sz w:val="18"/>
                  <w:szCs w:val="22"/>
                  <w:lang w:eastAsia="ja-JP"/>
                </w:rPr>
                <w:t>intra-band (NG)EN-DC/NE-DC</w:t>
              </w:r>
              <w:r w:rsidRPr="005355E9">
                <w:rPr>
                  <w:rFonts w:ascii="Arial" w:hAnsi="Arial" w:cs="Arial"/>
                  <w:sz w:val="18"/>
                  <w:szCs w:val="22"/>
                  <w:lang w:val="en-US" w:eastAsia="zh-CN"/>
                </w:rPr>
                <w:t xml:space="preserve"> BC</w:t>
              </w:r>
              <w:r w:rsidRPr="005355E9">
                <w:rPr>
                  <w:rFonts w:ascii="Arial" w:hAnsi="Arial" w:cs="Arial"/>
                  <w:sz w:val="18"/>
                  <w:szCs w:val="22"/>
                  <w:lang w:eastAsia="ja-JP"/>
                </w:rPr>
                <w:t xml:space="preserve"> with </w:t>
              </w:r>
              <w:r w:rsidRPr="005355E9">
                <w:rPr>
                  <w:rFonts w:ascii="Arial" w:hAnsi="Arial" w:cs="Arial"/>
                  <w:sz w:val="18"/>
                  <w:lang w:eastAsia="ja-JP"/>
                </w:rPr>
                <w:t xml:space="preserve">additional </w:t>
              </w:r>
              <w:r w:rsidRPr="005355E9">
                <w:rPr>
                  <w:rFonts w:ascii="Arial" w:hAnsi="Arial" w:cs="Arial"/>
                  <w:sz w:val="18"/>
                  <w:szCs w:val="22"/>
                  <w:lang w:eastAsia="ja-JP"/>
                </w:rPr>
                <w:t>LTE CA</w:t>
              </w:r>
              <w:r w:rsidRPr="005355E9">
                <w:rPr>
                  <w:rFonts w:ascii="Arial" w:hAnsi="Arial" w:cs="Arial"/>
                  <w:sz w:val="18"/>
                  <w:lang w:eastAsia="ja-JP"/>
                </w:rPr>
                <w:t xml:space="preserve"> component</w:t>
              </w:r>
              <w:r w:rsidRPr="005355E9">
                <w:rPr>
                  <w:rFonts w:ascii="Arial" w:hAnsi="Arial" w:cs="Arial"/>
                  <w:sz w:val="18"/>
                  <w:lang w:val="en-US" w:eastAsia="zh-CN"/>
                </w:rPr>
                <w:t xml:space="preserve"> but no NR CA</w:t>
              </w:r>
            </w:ins>
          </w:p>
          <w:p w:rsidR="007D2785" w:rsidRPr="005355E9" w:rsidRDefault="007D2785" w:rsidP="007D2785">
            <w:pPr>
              <w:pStyle w:val="af2"/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1160"/>
              <w:textAlignment w:val="baseline"/>
              <w:rPr>
                <w:ins w:id="51" w:author="ZTE(Wenting)" w:date="2021-04-02T13:09:00Z"/>
                <w:rFonts w:ascii="Arial" w:hAnsi="Arial" w:cs="Arial"/>
                <w:b/>
                <w:bCs/>
                <w:i/>
                <w:iCs/>
                <w:sz w:val="18"/>
                <w:lang w:eastAsia="ja-JP"/>
              </w:rPr>
            </w:pPr>
            <w:ins w:id="52" w:author="ZTE(Wenting)" w:date="2021-04-02T13:09:00Z">
              <w:r w:rsidRPr="005355E9">
                <w:rPr>
                  <w:rFonts w:ascii="Arial" w:hAnsi="Arial" w:cs="Arial"/>
                  <w:sz w:val="18"/>
                  <w:lang w:eastAsia="en-GB"/>
                </w:rPr>
                <w:t>It is mandatory if</w:t>
              </w:r>
              <w:r w:rsidRPr="005355E9">
                <w:rPr>
                  <w:rFonts w:ascii="Arial" w:hAnsi="Arial" w:cs="Arial"/>
                  <w:sz w:val="18"/>
                  <w:lang w:val="en-US"/>
                </w:rPr>
                <w:t xml:space="preserve"> it supports</w:t>
              </w:r>
              <w:r w:rsidRPr="005355E9">
                <w:rPr>
                  <w:rFonts w:ascii="Arial" w:hAnsi="Arial" w:cs="Arial"/>
                  <w:sz w:val="18"/>
                  <w:lang w:eastAsia="en-GB"/>
                </w:rPr>
                <w:t xml:space="preserve"> both UL and DL intra-band (NG)EN-DC/NE-DC parts</w:t>
              </w:r>
              <w:r w:rsidRPr="005355E9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</w:p>
          <w:p w:rsidR="007D2785" w:rsidRPr="005355E9" w:rsidRDefault="007D2785" w:rsidP="007D2785">
            <w:pPr>
              <w:pStyle w:val="af2"/>
              <w:keepNext/>
              <w:keepLines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1160"/>
              <w:textAlignment w:val="baseline"/>
              <w:rPr>
                <w:ins w:id="53" w:author="ZTE(Wenting)" w:date="2021-04-02T13:09:00Z"/>
                <w:rFonts w:ascii="Arial" w:eastAsiaTheme="minorEastAsia" w:hAnsi="Arial" w:cs="Arial"/>
                <w:sz w:val="18"/>
                <w:szCs w:val="22"/>
                <w:lang w:val="en-US"/>
              </w:rPr>
            </w:pPr>
            <w:ins w:id="54" w:author="ZTE(Wenting)" w:date="2021-04-02T13:09:00Z">
              <w:r w:rsidRPr="005355E9">
                <w:rPr>
                  <w:rFonts w:ascii="Arial" w:hAnsi="Arial" w:cs="Arial"/>
                  <w:sz w:val="18"/>
                  <w:lang w:eastAsia="en-GB"/>
                </w:rPr>
                <w:t xml:space="preserve">It is </w:t>
              </w:r>
              <w:r w:rsidRPr="005355E9">
                <w:rPr>
                  <w:rFonts w:ascii="Arial" w:eastAsiaTheme="minorEastAsia" w:hAnsi="Arial" w:cs="Arial"/>
                  <w:kern w:val="2"/>
                  <w:sz w:val="18"/>
                  <w:lang w:val="en-US" w:eastAsia="ja-JP"/>
                </w:rPr>
                <w:t xml:space="preserve">optional </w:t>
              </w:r>
              <w:r w:rsidRPr="005355E9">
                <w:rPr>
                  <w:rFonts w:ascii="Arial" w:hAnsi="Arial" w:cs="Arial"/>
                  <w:sz w:val="18"/>
                  <w:lang w:eastAsia="en-GB"/>
                </w:rPr>
                <w:t>if</w:t>
              </w:r>
              <w:r w:rsidRPr="005355E9">
                <w:rPr>
                  <w:rFonts w:ascii="Arial" w:hAnsi="Arial" w:cs="Arial"/>
                  <w:sz w:val="18"/>
                  <w:lang w:val="en-US"/>
                </w:rPr>
                <w:t xml:space="preserve"> it doesn’t </w:t>
              </w:r>
              <w:proofErr w:type="spellStart"/>
              <w:r w:rsidRPr="005355E9">
                <w:rPr>
                  <w:rFonts w:ascii="Arial" w:hAnsi="Arial" w:cs="Arial"/>
                  <w:sz w:val="18"/>
                  <w:lang w:eastAsia="ja-JP"/>
                </w:rPr>
                <w:t>suppor</w:t>
              </w:r>
              <w:proofErr w:type="spellEnd"/>
              <w:r w:rsidRPr="005355E9">
                <w:rPr>
                  <w:rFonts w:ascii="Arial" w:hAnsi="Arial" w:cs="Arial"/>
                  <w:sz w:val="18"/>
                  <w:lang w:val="en-US"/>
                </w:rPr>
                <w:t>t</w:t>
              </w:r>
              <w:r w:rsidRPr="005355E9">
                <w:rPr>
                  <w:rFonts w:ascii="Arial" w:hAnsi="Arial" w:cs="Arial"/>
                  <w:sz w:val="18"/>
                  <w:lang w:eastAsia="ja-JP"/>
                </w:rPr>
                <w:t xml:space="preserve"> UL in both the bands of the intra-band (NG</w:t>
              </w:r>
              <w:proofErr w:type="gramStart"/>
              <w:r w:rsidRPr="005355E9">
                <w:rPr>
                  <w:rFonts w:ascii="Arial" w:hAnsi="Arial" w:cs="Arial"/>
                  <w:sz w:val="18"/>
                  <w:lang w:eastAsia="ja-JP"/>
                </w:rPr>
                <w:t>)EN</w:t>
              </w:r>
              <w:proofErr w:type="gramEnd"/>
              <w:r w:rsidRPr="005355E9">
                <w:rPr>
                  <w:rFonts w:ascii="Arial" w:hAnsi="Arial" w:cs="Arial"/>
                  <w:sz w:val="18"/>
                  <w:lang w:eastAsia="ja-JP"/>
                </w:rPr>
                <w:t>-DC/NE-DC UL part</w:t>
              </w:r>
              <w:r w:rsidRPr="005355E9">
                <w:rPr>
                  <w:rFonts w:ascii="Arial" w:hAnsi="Arial" w:cs="Arial"/>
                  <w:sz w:val="18"/>
                  <w:lang w:val="en-US"/>
                </w:rPr>
                <w:t xml:space="preserve">. </w:t>
              </w:r>
              <w:r w:rsidRPr="005355E9">
                <w:rPr>
                  <w:rFonts w:ascii="Arial" w:hAnsi="Arial" w:cs="Arial"/>
                  <w:sz w:val="18"/>
                  <w:lang w:eastAsia="ja-JP"/>
                </w:rPr>
                <w:t xml:space="preserve">If not included, </w:t>
              </w:r>
              <w:r w:rsidRPr="005355E9">
                <w:rPr>
                  <w:rFonts w:ascii="Arial" w:hAnsi="Arial" w:cs="Arial"/>
                  <w:sz w:val="18"/>
                  <w:lang w:eastAsia="en-GB"/>
                </w:rPr>
                <w:t>the network assumes the UE supports BCS0 as defined in TS 38.101 TS 38.101-3 [4], table 5.3B.1.2-1 and table 5.3B.1.3-1</w:t>
              </w:r>
              <w:r w:rsidRPr="005355E9">
                <w:rPr>
                  <w:rFonts w:ascii="Arial" w:hAnsi="Arial" w:cs="Arial"/>
                  <w:sz w:val="18"/>
                  <w:lang w:eastAsia="ja-JP"/>
                </w:rPr>
                <w:t xml:space="preserve"> for the intra-band (NG</w:t>
              </w:r>
              <w:proofErr w:type="gramStart"/>
              <w:r w:rsidRPr="005355E9">
                <w:rPr>
                  <w:rFonts w:ascii="Arial" w:hAnsi="Arial" w:cs="Arial"/>
                  <w:sz w:val="18"/>
                  <w:lang w:eastAsia="ja-JP"/>
                </w:rPr>
                <w:t>)EN</w:t>
              </w:r>
              <w:proofErr w:type="gramEnd"/>
              <w:r w:rsidRPr="005355E9">
                <w:rPr>
                  <w:rFonts w:ascii="Arial" w:hAnsi="Arial" w:cs="Arial"/>
                  <w:sz w:val="18"/>
                  <w:lang w:eastAsia="ja-JP"/>
                </w:rPr>
                <w:t>-DC/NE-DC.</w:t>
              </w:r>
            </w:ins>
          </w:p>
          <w:p w:rsidR="007D2785" w:rsidRPr="007D2785" w:rsidRDefault="007D2785">
            <w:pPr>
              <w:pStyle w:val="TAL"/>
              <w:rPr>
                <w:lang w:val="en-US" w:eastAsia="en-GB"/>
                <w:rPrChange w:id="55" w:author="ZTE(Wenting)" w:date="2021-04-02T13:09:00Z">
                  <w:rPr>
                    <w:lang w:val="en-US" w:eastAsia="en-GB"/>
                  </w:rPr>
                </w:rPrChange>
              </w:rPr>
            </w:pPr>
          </w:p>
          <w:p w:rsidR="00B02529" w:rsidRDefault="00C90F87">
            <w:pPr>
              <w:pStyle w:val="TAL"/>
              <w:rPr>
                <w:rFonts w:ascii="Times New Roman" w:hAnsi="Times New Roman"/>
                <w:sz w:val="20"/>
                <w:lang w:eastAsia="en-GB"/>
              </w:rPr>
            </w:pPr>
            <w:ins w:id="56" w:author="ZTE" w:date="2021-03-30T18:24:00Z">
              <w:r>
                <w:rPr>
                  <w:rFonts w:cs="Arial"/>
                  <w:szCs w:val="18"/>
                  <w:lang w:val="en-US" w:eastAsia="zh-CN"/>
                </w:rPr>
                <w:t>Note: For the case that the supper BC and its fall</w:t>
              </w:r>
              <w:r>
                <w:rPr>
                  <w:rFonts w:cs="Arial"/>
                  <w:szCs w:val="18"/>
                  <w:lang w:val="en-US" w:eastAsia="zh-CN"/>
                </w:rPr>
                <w:t>back BCs have different bandwidth limitations for the same BCS, for the fallback BC, the network configure the UE based on the BCS table of the fallback BC.</w:t>
              </w:r>
            </w:ins>
          </w:p>
        </w:tc>
        <w:tc>
          <w:tcPr>
            <w:tcW w:w="709" w:type="dxa"/>
          </w:tcPr>
          <w:p w:rsidR="00B02529" w:rsidRDefault="00C90F87">
            <w:pPr>
              <w:pStyle w:val="TAL"/>
              <w:jc w:val="center"/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02529" w:rsidRDefault="00C90F87">
            <w:pPr>
              <w:pStyle w:val="TAL"/>
              <w:jc w:val="center"/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B02529" w:rsidRDefault="00C90F87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02529" w:rsidRDefault="00C90F87">
            <w:pPr>
              <w:pStyle w:val="TAL"/>
              <w:jc w:val="center"/>
            </w:pPr>
            <w:r>
              <w:t>N/A</w:t>
            </w:r>
          </w:p>
        </w:tc>
      </w:tr>
      <w:tr w:rsidR="00B02529">
        <w:trPr>
          <w:cantSplit/>
          <w:tblHeader/>
        </w:trPr>
        <w:tc>
          <w:tcPr>
            <w:tcW w:w="6917" w:type="dxa"/>
          </w:tcPr>
          <w:p w:rsidR="00B02529" w:rsidRDefault="00C90F8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supportedBandwidthCombinationSetIntraENDC</w:t>
            </w:r>
            <w:proofErr w:type="spellEnd"/>
          </w:p>
          <w:p w:rsidR="00B02529" w:rsidRDefault="00C90F8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Defines the supported bandwidth </w:t>
            </w:r>
            <w:r>
              <w:rPr>
                <w:lang w:eastAsia="en-GB"/>
              </w:rPr>
              <w:t>combination set for a band combination that allows configuration of at least one EUTRA serving cell and at least one NR serving cell in the same band, as defined in the TS 38.101-3 [4], table 5.3B.1.2-1 and table 5.3B.1.3-1.</w:t>
            </w:r>
          </w:p>
          <w:p w:rsidR="00B02529" w:rsidRDefault="00C90F87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For intra-band (NG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)EN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-DC with</w:t>
            </w:r>
            <w:r>
              <w:rPr>
                <w:rFonts w:ascii="Arial" w:hAnsi="Arial" w:cs="Arial"/>
                <w:sz w:val="18"/>
                <w:szCs w:val="18"/>
              </w:rPr>
              <w:t xml:space="preserve"> additional inter-band CA component(s) of </w:t>
            </w:r>
            <w:del w:id="57" w:author="ZTE" w:date="2021-03-30T18:28:00Z">
              <w:r>
                <w:rPr>
                  <w:rFonts w:ascii="Arial" w:hAnsi="Arial" w:cs="Arial"/>
                  <w:sz w:val="18"/>
                  <w:szCs w:val="18"/>
                </w:rPr>
                <w:delText>LTE and/or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NR, the field defines the bandwidth combinations for the intra-band (NG)EN-DC component.</w:t>
            </w:r>
          </w:p>
          <w:p w:rsidR="00B02529" w:rsidRDefault="00C90F87">
            <w:pPr>
              <w:pStyle w:val="B1"/>
              <w:spacing w:after="0"/>
              <w:rPr>
                <w:rFonts w:cs="Arial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For intra-band NE-DC with additional inter-band CA component(s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)</w:t>
            </w:r>
            <w:proofErr w:type="gramEnd"/>
            <w:del w:id="58" w:author="ZTE" w:date="2021-03-30T18:28:00Z">
              <w:r>
                <w:rPr>
                  <w:rFonts w:ascii="Arial" w:hAnsi="Arial" w:cs="Arial"/>
                  <w:sz w:val="18"/>
                  <w:szCs w:val="18"/>
                </w:rPr>
                <w:delText xml:space="preserve"> of LTE and/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>or NR, the field defines the bandwidt</w:t>
            </w:r>
            <w:r>
              <w:rPr>
                <w:rFonts w:ascii="Arial" w:hAnsi="Arial" w:cs="Arial"/>
                <w:sz w:val="18"/>
                <w:szCs w:val="18"/>
              </w:rPr>
              <w:t>h combinations for the intra-band NE-DC component.</w:t>
            </w:r>
          </w:p>
          <w:p w:rsidR="00B02529" w:rsidRDefault="00C90F8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Field encoded as a bit map, where bit N is set to "1" if UE support Bandwidth Combination Set N for this band combination as defined in the TS 38.101-3 [4]. The leading / leftmost bit (bit 0) corresponds t</w:t>
            </w:r>
            <w:r>
              <w:rPr>
                <w:lang w:eastAsia="en-GB"/>
              </w:rPr>
              <w:t>o the Bandwidth Combination Set 0, the next bit corresponds to the Bandwidth Combination Set 1 and so on.</w:t>
            </w:r>
          </w:p>
          <w:p w:rsidR="00B02529" w:rsidRDefault="00C90F87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It is mandatory if the band combination is an</w:t>
            </w:r>
            <w:r>
              <w:rPr>
                <w:rFonts w:ascii="Arial" w:hAnsi="Arial" w:cs="Arial"/>
                <w:sz w:val="18"/>
                <w:szCs w:val="18"/>
              </w:rPr>
              <w:t xml:space="preserve"> intra-band (NG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)EN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-DC/NE-DC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combination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>
              <w:rPr>
                <w:rFonts w:ascii="Arial" w:hAnsi="Arial" w:cs="Arial"/>
                <w:sz w:val="18"/>
                <w:szCs w:val="18"/>
              </w:rPr>
              <w:t xml:space="preserve"> with</w:t>
            </w:r>
            <w:r>
              <w:rPr>
                <w:rFonts w:ascii="Arial" w:hAnsi="Arial" w:cs="Arial"/>
                <w:sz w:val="18"/>
                <w:szCs w:val="18"/>
              </w:rPr>
              <w:t xml:space="preserve"> additional inter-band NR</w:t>
            </w:r>
            <w:del w:id="59" w:author="ZTE" w:date="2021-03-30T18:28:00Z">
              <w:r>
                <w:rPr>
                  <w:rFonts w:ascii="Arial" w:hAnsi="Arial" w:cs="Arial"/>
                  <w:sz w:val="18"/>
                  <w:szCs w:val="18"/>
                </w:rPr>
                <w:delText>/LTE</w:delText>
              </w:r>
            </w:del>
            <w:r>
              <w:rPr>
                <w:rFonts w:ascii="Arial" w:hAnsi="Arial" w:cs="Arial"/>
                <w:sz w:val="18"/>
                <w:szCs w:val="18"/>
              </w:rPr>
              <w:t xml:space="preserve"> CA component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</w:p>
          <w:p w:rsidR="00B02529" w:rsidRDefault="00C90F87">
            <w:pPr>
              <w:pStyle w:val="B1"/>
              <w:spacing w:after="0"/>
              <w:rPr>
                <w:b/>
                <w:bCs/>
                <w:i/>
                <w:iCs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It is optional if the band combination is an intra-band (NG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)EN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-DC/NE-DC combination without supporting UL in both the bands of the intra-band (NG)EN-DC/NE-DC UL part. If not included,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the network assumes the UE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supports BCS0 as defined in TS 38.101-3 [4], table 5.3B.1.2-1 and table 5.3B.1.3-1</w:t>
            </w:r>
            <w:r>
              <w:rPr>
                <w:rFonts w:ascii="Arial" w:hAnsi="Arial" w:cs="Arial"/>
                <w:sz w:val="18"/>
                <w:szCs w:val="18"/>
              </w:rPr>
              <w:t xml:space="preserve"> for the intra-band (NG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)EN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-DC/NE-DC.</w:t>
            </w:r>
          </w:p>
        </w:tc>
        <w:tc>
          <w:tcPr>
            <w:tcW w:w="709" w:type="dxa"/>
          </w:tcPr>
          <w:p w:rsidR="00B02529" w:rsidRDefault="00C90F87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BC</w:t>
            </w:r>
          </w:p>
        </w:tc>
        <w:tc>
          <w:tcPr>
            <w:tcW w:w="567" w:type="dxa"/>
          </w:tcPr>
          <w:p w:rsidR="00B02529" w:rsidRDefault="00C90F87">
            <w:pPr>
              <w:pStyle w:val="TAL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CY</w:t>
            </w:r>
          </w:p>
        </w:tc>
        <w:tc>
          <w:tcPr>
            <w:tcW w:w="709" w:type="dxa"/>
          </w:tcPr>
          <w:p w:rsidR="00B02529" w:rsidRDefault="00C90F87">
            <w:pPr>
              <w:pStyle w:val="TAL"/>
              <w:jc w:val="center"/>
              <w:rPr>
                <w:bCs/>
                <w:iCs/>
              </w:rPr>
            </w:pPr>
            <w:r>
              <w:t>N/A</w:t>
            </w:r>
          </w:p>
        </w:tc>
        <w:tc>
          <w:tcPr>
            <w:tcW w:w="728" w:type="dxa"/>
          </w:tcPr>
          <w:p w:rsidR="00B02529" w:rsidRDefault="00C90F87">
            <w:pPr>
              <w:pStyle w:val="TAL"/>
              <w:jc w:val="center"/>
            </w:pPr>
            <w:r>
              <w:t>N/A</w:t>
            </w:r>
          </w:p>
        </w:tc>
      </w:tr>
    </w:tbl>
    <w:p w:rsidR="00B02529" w:rsidRDefault="00C90F87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B02529" w:rsidRDefault="00B02529">
      <w:pPr>
        <w:rPr>
          <w:rFonts w:ascii="Arial" w:hAnsi="Arial"/>
        </w:rPr>
      </w:pPr>
    </w:p>
    <w:p w:rsidR="00B02529" w:rsidRDefault="00C90F87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Second</w:t>
      </w:r>
      <w:r>
        <w:rPr>
          <w:sz w:val="32"/>
          <w:lang w:eastAsia="zh-CN"/>
        </w:rPr>
        <w:t xml:space="preserve"> change</w:t>
      </w:r>
    </w:p>
    <w:p w:rsidR="00B02529" w:rsidRDefault="00C90F87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i/>
          <w:sz w:val="24"/>
        </w:rPr>
      </w:pPr>
      <w:r>
        <w:rPr>
          <w:rFonts w:ascii="Arial" w:eastAsia="宋体" w:hAnsi="Arial"/>
          <w:sz w:val="24"/>
        </w:rPr>
        <w:t>4.2.7.2</w:t>
      </w:r>
      <w:r>
        <w:rPr>
          <w:rFonts w:ascii="Arial" w:eastAsia="宋体" w:hAnsi="Arial"/>
          <w:sz w:val="24"/>
        </w:rPr>
        <w:tab/>
      </w:r>
      <w:proofErr w:type="spellStart"/>
      <w:r>
        <w:rPr>
          <w:rFonts w:ascii="Arial" w:eastAsia="宋体" w:hAnsi="Arial"/>
          <w:i/>
          <w:sz w:val="24"/>
        </w:rPr>
        <w:t>BandNR</w:t>
      </w:r>
      <w:proofErr w:type="spellEnd"/>
      <w:r>
        <w:rPr>
          <w:rFonts w:ascii="Arial" w:eastAsia="宋体" w:hAnsi="Arial"/>
          <w:i/>
          <w:sz w:val="24"/>
        </w:rPr>
        <w:t xml:space="preserve"> parameters</w:t>
      </w:r>
    </w:p>
    <w:p w:rsidR="00B02529" w:rsidRDefault="00C90F87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 xml:space="preserve">***************** </w:t>
      </w:r>
      <w:r>
        <w:rPr>
          <w:rFonts w:ascii="Arial" w:eastAsia="Malgun Gothic" w:hAnsi="Arial"/>
          <w:sz w:val="24"/>
          <w:szCs w:val="24"/>
          <w:lang w:val="en-US" w:eastAsia="zh-CN"/>
        </w:rPr>
        <w:t>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02529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pStyle w:val="TAL"/>
              <w:jc w:val="center"/>
            </w:pPr>
            <w: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pStyle w:val="TAL"/>
              <w:jc w:val="center"/>
            </w:pPr>
            <w:r>
              <w:t>FDD-TDD</w:t>
            </w:r>
          </w:p>
          <w:p w:rsidR="00B02529" w:rsidRDefault="00C90F87">
            <w:pPr>
              <w:pStyle w:val="TAL"/>
              <w:jc w:val="center"/>
            </w:pPr>
            <w: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pStyle w:val="TAL"/>
              <w:jc w:val="center"/>
            </w:pPr>
            <w:r>
              <w:t>FR1-FR2</w:t>
            </w:r>
          </w:p>
          <w:p w:rsidR="00B02529" w:rsidRDefault="00C90F87">
            <w:pPr>
              <w:pStyle w:val="TAL"/>
              <w:jc w:val="center"/>
            </w:pPr>
            <w:r>
              <w:t>DIFF</w:t>
            </w:r>
          </w:p>
        </w:tc>
      </w:tr>
      <w:tr w:rsidR="00B02529">
        <w:trPr>
          <w:cantSplit/>
          <w:tblHeader/>
        </w:trPr>
        <w:tc>
          <w:tcPr>
            <w:tcW w:w="6917" w:type="dxa"/>
          </w:tcPr>
          <w:p w:rsidR="00B02529" w:rsidRDefault="00C90F8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channelBWs</w:t>
            </w:r>
            <w:proofErr w:type="spellEnd"/>
            <w:r>
              <w:rPr>
                <w:b/>
                <w:i/>
              </w:rPr>
              <w:t>-DL</w:t>
            </w:r>
          </w:p>
          <w:p w:rsidR="00B02529" w:rsidRDefault="00C90F87">
            <w:pPr>
              <w:pStyle w:val="TAL"/>
            </w:pPr>
            <w:r>
              <w:t>Indicates for each subcarrier spacing the UE supported channel bandwidths.</w:t>
            </w:r>
            <w:r>
              <w:br/>
              <w:t xml:space="preserve">Absence of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-DL</w:t>
            </w:r>
            <w:r>
              <w:t xml:space="preserve"> (without suffix) for a band or absence of specific </w:t>
            </w:r>
            <w:proofErr w:type="spellStart"/>
            <w:r>
              <w:t>scs-XXkHz</w:t>
            </w:r>
            <w:proofErr w:type="spellEnd"/>
            <w:r>
              <w:t xml:space="preserve"> entry for a supported subcarrier spacing means that the UE supports the channel bandwidths among [5, 10, 15, 20, 25, 30, 40, 50, 60, 80, 100] and [50, 100, 200] that were defined in clause 5.3.5</w:t>
            </w:r>
            <w:r>
              <w:t xml:space="preserve"> of TS 38.101-1 version 15.7.0 [2] and TS 38.101-2 version 15.7.0 [3] for the given band or the specific SCS entry.</w:t>
            </w:r>
            <w:r>
              <w:rPr>
                <w:rFonts w:eastAsia="宋体" w:cs="Arial"/>
                <w:szCs w:val="18"/>
                <w:lang w:eastAsia="zh-CN"/>
              </w:rPr>
              <w:t xml:space="preserve"> For IAB-MT, t</w:t>
            </w:r>
            <w:r>
              <w:rPr>
                <w:rFonts w:cs="Arial"/>
                <w:szCs w:val="18"/>
              </w:rPr>
              <w:t>o determine whether the IAB-MT supports a channel bandwidth of 100 MHz, the network checks c</w:t>
            </w:r>
            <w:r>
              <w:rPr>
                <w:rFonts w:cs="Arial"/>
                <w:i/>
                <w:iCs/>
                <w:szCs w:val="18"/>
              </w:rPr>
              <w:t>hannelBW-DL-IAB-r16</w:t>
            </w:r>
            <w:r>
              <w:rPr>
                <w:rFonts w:cs="Arial"/>
                <w:szCs w:val="18"/>
              </w:rPr>
              <w:t>.</w:t>
            </w:r>
          </w:p>
          <w:p w:rsidR="00B02529" w:rsidRDefault="00C90F87">
            <w:pPr>
              <w:pStyle w:val="TAL"/>
            </w:pPr>
            <w:r>
              <w:t>For FR1, the b</w:t>
            </w:r>
            <w:r>
              <w:t xml:space="preserve">its in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 xml:space="preserve">-DL </w:t>
            </w:r>
            <w:r>
              <w:t xml:space="preserve">(without suffix) starting from the leading / leftmost bit indicate 5, 10, 15, 20, 25, 30, 40, 50, 60 and 80MHz. For FR2, the bits in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 xml:space="preserve">-DL </w:t>
            </w:r>
            <w:r>
              <w:t xml:space="preserve">(without suffix) starting from the leading / leftmost bit indicate 50, 100 and 200MHz. </w:t>
            </w: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</w:rPr>
              <w:t>he third / rightmost bit (for 200MHz) shall be set to 1</w:t>
            </w:r>
            <w:r>
              <w:t xml:space="preserve">. </w:t>
            </w:r>
            <w:r>
              <w:rPr>
                <w:rFonts w:cs="Arial"/>
                <w:szCs w:val="18"/>
              </w:rPr>
              <w:t xml:space="preserve">For IAB-MT the third / rightmost bit (for 200MHz) is ignored. To determine whether the IAB-MT supports a channel bandwidth of 200 MHz, the network checks </w:t>
            </w:r>
            <w:r>
              <w:rPr>
                <w:rFonts w:cs="Arial"/>
                <w:i/>
                <w:iCs/>
                <w:szCs w:val="18"/>
              </w:rPr>
              <w:t>channelBW-DL-IAB-r16</w:t>
            </w:r>
            <w:r>
              <w:rPr>
                <w:rFonts w:cs="Arial"/>
                <w:szCs w:val="18"/>
              </w:rPr>
              <w:t>.</w:t>
            </w:r>
          </w:p>
          <w:p w:rsidR="00B02529" w:rsidRDefault="00C90F87">
            <w:pPr>
              <w:pStyle w:val="TAL"/>
            </w:pPr>
            <w:r>
              <w:t>For FR1, the leading/le</w:t>
            </w:r>
            <w:r>
              <w:t xml:space="preserve">ftmost bit in </w:t>
            </w:r>
            <w:r>
              <w:rPr>
                <w:i/>
              </w:rPr>
              <w:t>channelBWs-DL-v1590</w:t>
            </w:r>
            <w:r>
              <w:t xml:space="preserve"> indicates 70MHz, the second leftmost bit indicates 45MHz, </w:t>
            </w:r>
            <w:proofErr w:type="gramStart"/>
            <w:r>
              <w:t>the</w:t>
            </w:r>
            <w:proofErr w:type="gramEnd"/>
            <w:r>
              <w:t xml:space="preserve"> third leftmost bit indicates 35MHz and all the remaining bits in </w:t>
            </w:r>
            <w:r>
              <w:rPr>
                <w:i/>
              </w:rPr>
              <w:t>channelBWs-DL-v1590</w:t>
            </w:r>
            <w:r>
              <w:t xml:space="preserve"> shall be set to 0.</w:t>
            </w:r>
          </w:p>
          <w:p w:rsidR="00B02529" w:rsidRDefault="00B02529">
            <w:pPr>
              <w:pStyle w:val="TAL"/>
            </w:pPr>
          </w:p>
          <w:p w:rsidR="00B02529" w:rsidRDefault="00C90F87">
            <w:pPr>
              <w:pStyle w:val="TAN"/>
            </w:pPr>
            <w:r>
              <w:t>NOTE:</w:t>
            </w:r>
            <w:r>
              <w:tab/>
              <w:t>To determine whether the UE supports a specific S</w:t>
            </w:r>
            <w:r>
              <w:t xml:space="preserve">CS for a given band, the network validates the </w:t>
            </w:r>
            <w:proofErr w:type="spellStart"/>
            <w:r>
              <w:rPr>
                <w:i/>
              </w:rPr>
              <w:t>supportedSubCarrierSpacingDL</w:t>
            </w:r>
            <w:proofErr w:type="spellEnd"/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/>
              <w:t xml:space="preserve">To determine whether the UE supports a channel bandwidth of 90 MHz, the network may ignore this capability and validate instead the </w:t>
            </w:r>
            <w:r>
              <w:rPr>
                <w:i/>
              </w:rPr>
              <w:t>channelBW-90mhz</w:t>
            </w:r>
            <w:ins w:id="60" w:author="ZTE" w:date="2021-03-30T18:37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del w:id="61" w:author="ZTE" w:date="2021-03-30T18:37:00Z">
              <w:r>
                <w:delText xml:space="preserve"> and</w:delText>
              </w:r>
            </w:del>
            <w:r>
              <w:t xml:space="preserve"> the </w:t>
            </w:r>
            <w:proofErr w:type="spellStart"/>
            <w:r>
              <w:rPr>
                <w:i/>
              </w:rPr>
              <w:t>supp</w:t>
            </w:r>
            <w:r>
              <w:rPr>
                <w:i/>
              </w:rPr>
              <w:t>ortedBandwidthCombinationSet</w:t>
            </w:r>
            <w:proofErr w:type="spellEnd"/>
            <w:ins w:id="62" w:author="ZTE" w:date="2021-03-30T18:37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iCs/>
                  <w:lang w:val="en-US" w:eastAsia="zh-CN"/>
                </w:rPr>
                <w:t>and the</w:t>
              </w:r>
            </w:ins>
            <w:ins w:id="63" w:author="ZTE" w:date="2021-03-30T18:38:00Z">
              <w:r>
                <w:rPr>
                  <w:rFonts w:hint="eastAsia"/>
                  <w:iCs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proofErr w:type="spellEnd"/>
            <w:r>
              <w:t xml:space="preserve">. For serving cell(s) with other channel bandwidths the network validates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-DL</w:t>
            </w:r>
            <w:r>
              <w:t xml:space="preserve">,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r>
              <w:rPr>
                <w:lang w:val="en-US"/>
              </w:rPr>
              <w:t xml:space="preserve">, the </w:t>
            </w:r>
            <w:proofErr w:type="spellStart"/>
            <w:r>
              <w:rPr>
                <w:i/>
                <w:iCs/>
                <w:lang w:val="en-US"/>
              </w:rPr>
              <w:t>supportedBandwidthCombinationSetIntraENDC</w:t>
            </w:r>
            <w:proofErr w:type="spellEnd"/>
            <w:r>
              <w:t xml:space="preserve">, </w:t>
            </w:r>
            <w:r>
              <w:t xml:space="preserve">the </w:t>
            </w:r>
            <w:proofErr w:type="spellStart"/>
            <w:r>
              <w:rPr>
                <w:i/>
              </w:rPr>
              <w:t>asymmetricBandwidthCombinationSet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(for a band supporting asymmetric channel bandwidth as defined in clause 5.3.6 of TS 38.101-1 [2]) and </w:t>
            </w:r>
            <w:proofErr w:type="spellStart"/>
            <w:r>
              <w:rPr>
                <w:i/>
              </w:rPr>
              <w:t>supportedBandwidthDL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B02529" w:rsidRDefault="00C90F8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:rsidR="00B02529" w:rsidRDefault="00C90F8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:rsidR="00B02529" w:rsidRDefault="00C90F8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02529" w:rsidRDefault="00C90F87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  <w:tr w:rsidR="00B02529">
        <w:trPr>
          <w:cantSplit/>
          <w:tblHeader/>
        </w:trPr>
        <w:tc>
          <w:tcPr>
            <w:tcW w:w="6917" w:type="dxa"/>
          </w:tcPr>
          <w:p w:rsidR="00B02529" w:rsidRDefault="00C90F8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lastRenderedPageBreak/>
              <w:t>channelBWs</w:t>
            </w:r>
            <w:proofErr w:type="spellEnd"/>
            <w:r>
              <w:rPr>
                <w:b/>
                <w:i/>
              </w:rPr>
              <w:t>-UL</w:t>
            </w:r>
          </w:p>
          <w:p w:rsidR="00B02529" w:rsidRDefault="00C90F87">
            <w:pPr>
              <w:pStyle w:val="TAL"/>
            </w:pPr>
            <w:r>
              <w:t xml:space="preserve">Indicates for each subcarrier spacing the UE supported </w:t>
            </w:r>
            <w:r>
              <w:t>channel bandwidths.</w:t>
            </w:r>
          </w:p>
          <w:p w:rsidR="00B02529" w:rsidRDefault="00C90F87">
            <w:pPr>
              <w:pStyle w:val="TAL"/>
            </w:pPr>
            <w:r>
              <w:t xml:space="preserve">Absence of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 xml:space="preserve">-UL </w:t>
            </w:r>
            <w:r>
              <w:t xml:space="preserve">(without suffix) for a band or absence of specific </w:t>
            </w:r>
            <w:proofErr w:type="spellStart"/>
            <w:r>
              <w:t>scs-XXkHz</w:t>
            </w:r>
            <w:proofErr w:type="spellEnd"/>
            <w:r>
              <w:t xml:space="preserve"> entry for a supported subcarrier spacing means that the UE supports the channel bandwidths among [5, 10, 15, 20, 25, 30, 40, 50, 60, 80, 100] and </w:t>
            </w:r>
            <w:r>
              <w:t xml:space="preserve">[50, 100, 200] that were defined in clause 5.3.5 of TS 38.101-1 version 15.7.0 [2] and TS 38.101-2 version 15.7.0 [3] for the given band or the specific SCS entry. </w:t>
            </w:r>
            <w:r>
              <w:rPr>
                <w:rFonts w:eastAsia="宋体" w:cs="Arial"/>
                <w:szCs w:val="18"/>
                <w:lang w:eastAsia="zh-CN"/>
              </w:rPr>
              <w:t>For IAB-MT, t</w:t>
            </w:r>
            <w:r>
              <w:rPr>
                <w:rFonts w:cs="Arial"/>
                <w:szCs w:val="18"/>
              </w:rPr>
              <w:t>o determine whether the IAB-MT supports a channel bandwidth of 100 MHz, the net</w:t>
            </w:r>
            <w:r>
              <w:rPr>
                <w:rFonts w:cs="Arial"/>
                <w:szCs w:val="18"/>
              </w:rPr>
              <w:t xml:space="preserve">work checks </w:t>
            </w:r>
            <w:r>
              <w:rPr>
                <w:rFonts w:cs="Arial"/>
                <w:i/>
                <w:iCs/>
                <w:szCs w:val="18"/>
              </w:rPr>
              <w:t>channelBW-UL-IAB-r16</w:t>
            </w:r>
            <w:r>
              <w:rPr>
                <w:rFonts w:cs="Arial"/>
                <w:szCs w:val="18"/>
              </w:rPr>
              <w:t>.</w:t>
            </w:r>
          </w:p>
          <w:p w:rsidR="00B02529" w:rsidRDefault="00C90F87">
            <w:pPr>
              <w:pStyle w:val="TAL"/>
            </w:pPr>
            <w:r>
              <w:t xml:space="preserve">For FR1, the bits in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 xml:space="preserve">-UL </w:t>
            </w:r>
            <w:r>
              <w:t xml:space="preserve">(without suffix) starting from the leading / leftmost bit indicate 5, 10, 15, 20, 25, 30, 40, 50, 60 and 80MHz. For FR2, the bits in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 xml:space="preserve">-UL </w:t>
            </w:r>
            <w:r>
              <w:t>(without suffix) starting from the leadi</w:t>
            </w:r>
            <w:r>
              <w:t xml:space="preserve">ng / leftmost bit indicate 50, 100 and 200MHz. </w:t>
            </w:r>
            <w:r>
              <w:rPr>
                <w:rFonts w:cs="Arial"/>
                <w:szCs w:val="18"/>
              </w:rPr>
              <w:t>The third / rightmost bit (for 200MHz) shall be set to 1</w:t>
            </w:r>
            <w:r>
              <w:t xml:space="preserve">. </w:t>
            </w:r>
            <w:r>
              <w:rPr>
                <w:rFonts w:cs="Arial"/>
                <w:szCs w:val="18"/>
              </w:rPr>
              <w:t>For IAB-MT the third / rightmost bit (for 200MHz) is ignored. To determine whether the IAB-MT supports a channel bandwidth of 200 MHz, the network chec</w:t>
            </w:r>
            <w:r>
              <w:rPr>
                <w:rFonts w:cs="Arial"/>
                <w:szCs w:val="18"/>
              </w:rPr>
              <w:t xml:space="preserve">ks </w:t>
            </w:r>
            <w:r>
              <w:rPr>
                <w:rFonts w:cs="Arial"/>
                <w:i/>
                <w:iCs/>
                <w:szCs w:val="18"/>
              </w:rPr>
              <w:t>channelBW-UL-IAB-r16</w:t>
            </w:r>
            <w:r>
              <w:rPr>
                <w:rFonts w:cs="Arial"/>
                <w:szCs w:val="18"/>
              </w:rPr>
              <w:t>.</w:t>
            </w:r>
          </w:p>
          <w:p w:rsidR="00B02529" w:rsidRDefault="00C90F87">
            <w:pPr>
              <w:pStyle w:val="TAL"/>
            </w:pPr>
            <w:r>
              <w:t xml:space="preserve">For FR1, the leading/leftmost bit in </w:t>
            </w:r>
            <w:r>
              <w:rPr>
                <w:i/>
              </w:rPr>
              <w:t>channelBWs-UL-v1590</w:t>
            </w:r>
            <w:r>
              <w:t xml:space="preserve"> indicates 70 MHz, the second leftmost bit indicates 45MHz, </w:t>
            </w:r>
            <w:proofErr w:type="gramStart"/>
            <w:r>
              <w:t>the</w:t>
            </w:r>
            <w:proofErr w:type="gramEnd"/>
            <w:r>
              <w:t xml:space="preserve"> third leftmost bit indicates 35MHz and all the remaining bits in </w:t>
            </w:r>
            <w:r>
              <w:rPr>
                <w:i/>
              </w:rPr>
              <w:t>channelBWs-UL-v1590</w:t>
            </w:r>
            <w:r>
              <w:t xml:space="preserve"> shall be set to 0.</w:t>
            </w:r>
          </w:p>
          <w:p w:rsidR="00B02529" w:rsidRDefault="00B02529">
            <w:pPr>
              <w:pStyle w:val="TAN"/>
            </w:pPr>
          </w:p>
          <w:p w:rsidR="00B02529" w:rsidRDefault="00C90F87">
            <w:pPr>
              <w:pStyle w:val="TAN"/>
            </w:pPr>
            <w:r>
              <w:t>NOTE:</w:t>
            </w:r>
            <w:r>
              <w:tab/>
            </w:r>
            <w:r>
              <w:t xml:space="preserve">To determine whether the UE supports a specific SCS for a given band, the network validates the </w:t>
            </w:r>
            <w:proofErr w:type="spellStart"/>
            <w:r>
              <w:rPr>
                <w:i/>
              </w:rPr>
              <w:t>supportedSubCarrierSpacingUL</w:t>
            </w:r>
            <w:proofErr w:type="spellEnd"/>
            <w:r>
              <w:t xml:space="preserve"> and the </w:t>
            </w:r>
            <w:r>
              <w:rPr>
                <w:i/>
              </w:rPr>
              <w:t>scs-60kHz</w:t>
            </w:r>
            <w:r>
              <w:t>.</w:t>
            </w:r>
            <w:r>
              <w:br/>
              <w:t>To determine whether the UE supports a channel bandwidth of 90 MHz the network may ignore this capability and va</w:t>
            </w:r>
            <w:r>
              <w:t xml:space="preserve">lidate instead the </w:t>
            </w:r>
            <w:r>
              <w:rPr>
                <w:i/>
              </w:rPr>
              <w:t>channelBW-90mhz</w:t>
            </w:r>
            <w:proofErr w:type="gramStart"/>
            <w:ins w:id="64" w:author="ZTE" w:date="2021-03-30T18:42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proofErr w:type="gramEnd"/>
            <w:del w:id="65" w:author="ZTE" w:date="2021-03-30T18:42:00Z">
              <w:r>
                <w:delText xml:space="preserve"> and </w:delText>
              </w:r>
            </w:del>
            <w:r>
              <w:t xml:space="preserve">the </w:t>
            </w:r>
            <w:proofErr w:type="spellStart"/>
            <w:r>
              <w:rPr>
                <w:i/>
              </w:rPr>
              <w:t>supportedBandwidthCombiantionSet</w:t>
            </w:r>
            <w:proofErr w:type="spellEnd"/>
            <w:ins w:id="66" w:author="ZTE" w:date="2021-03-30T18:42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iCs/>
                  <w:lang w:val="en-US" w:eastAsia="zh-CN"/>
                </w:rPr>
                <w:t xml:space="preserve">and the </w:t>
              </w:r>
              <w:proofErr w:type="spellStart"/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proofErr w:type="spellEnd"/>
            <w:r>
              <w:t xml:space="preserve">. For serving cell(s) with other channel bandwidths the network validates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-UL</w:t>
            </w:r>
            <w:r>
              <w:t xml:space="preserve">,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r>
              <w:rPr>
                <w:lang w:val="en-US" w:bidi="ar"/>
              </w:rPr>
              <w:t>,</w:t>
            </w:r>
            <w:r>
              <w:rPr>
                <w:lang w:val="en-US" w:bidi="ar"/>
              </w:rPr>
              <w:t xml:space="preserve"> the </w:t>
            </w:r>
            <w:proofErr w:type="spellStart"/>
            <w:r>
              <w:rPr>
                <w:i/>
                <w:lang w:val="en-US" w:bidi="ar"/>
              </w:rPr>
              <w:t>supportedBandwidthCombinationSetIntraENDC</w:t>
            </w:r>
            <w:proofErr w:type="spellEnd"/>
            <w:r>
              <w:t xml:space="preserve">, the </w:t>
            </w:r>
            <w:proofErr w:type="spellStart"/>
            <w:r>
              <w:rPr>
                <w:i/>
              </w:rPr>
              <w:t>asymmetricBandwidthCombinationSet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(for a band supporting asymmetric channel bandwidth as defined in clause 5.3.6 of TS 38.101-1 [2]) and </w:t>
            </w:r>
            <w:proofErr w:type="spellStart"/>
            <w:r>
              <w:rPr>
                <w:i/>
              </w:rPr>
              <w:t>supportedBandwidthUL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B02529" w:rsidRDefault="00C90F8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Band</w:t>
            </w:r>
          </w:p>
        </w:tc>
        <w:tc>
          <w:tcPr>
            <w:tcW w:w="567" w:type="dxa"/>
          </w:tcPr>
          <w:p w:rsidR="00B02529" w:rsidRDefault="00C90F87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:rsidR="00B02529" w:rsidRDefault="00C90F8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 w:rsidR="00B02529" w:rsidRDefault="00C90F87">
            <w:pPr>
              <w:pStyle w:val="TAL"/>
              <w:jc w:val="center"/>
            </w:pPr>
            <w:r>
              <w:rPr>
                <w:bCs/>
                <w:iCs/>
              </w:rPr>
              <w:t>N/A</w:t>
            </w:r>
          </w:p>
        </w:tc>
      </w:tr>
    </w:tbl>
    <w:p w:rsidR="00B02529" w:rsidRDefault="00C90F87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 xml:space="preserve">***************** omitted </w:t>
      </w:r>
      <w:r>
        <w:rPr>
          <w:rFonts w:ascii="Arial" w:eastAsia="Malgun Gothic" w:hAnsi="Arial"/>
          <w:sz w:val="24"/>
          <w:szCs w:val="24"/>
          <w:lang w:val="en-US" w:eastAsia="zh-CN"/>
        </w:rPr>
        <w:t>unchanged parts *****************</w:t>
      </w:r>
    </w:p>
    <w:p w:rsidR="00B02529" w:rsidRDefault="00B02529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</w:p>
    <w:bookmarkEnd w:id="8"/>
    <w:bookmarkEnd w:id="9"/>
    <w:bookmarkEnd w:id="10"/>
    <w:bookmarkEnd w:id="11"/>
    <w:bookmarkEnd w:id="12"/>
    <w:p w:rsidR="00B02529" w:rsidRDefault="00C90F87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Third </w:t>
      </w:r>
      <w:r>
        <w:rPr>
          <w:sz w:val="32"/>
          <w:lang w:eastAsia="zh-CN"/>
        </w:rPr>
        <w:t>change</w:t>
      </w:r>
    </w:p>
    <w:p w:rsidR="00B02529" w:rsidRDefault="00C90F87">
      <w:pPr>
        <w:pStyle w:val="4"/>
      </w:pPr>
      <w:bookmarkStart w:id="67" w:name="_Toc37093379"/>
      <w:bookmarkStart w:id="68" w:name="_Toc46509442"/>
      <w:bookmarkStart w:id="69" w:name="_Toc60789327"/>
      <w:bookmarkStart w:id="70" w:name="_Toc12750898"/>
      <w:bookmarkStart w:id="71" w:name="_Toc52569473"/>
      <w:bookmarkStart w:id="72" w:name="_Toc29382262"/>
      <w:r>
        <w:t>4.2.7.6</w:t>
      </w:r>
      <w:r>
        <w:tab/>
      </w:r>
      <w:proofErr w:type="spellStart"/>
      <w:r>
        <w:rPr>
          <w:i/>
        </w:rPr>
        <w:t>FeatureSetDownlinkPerCC</w:t>
      </w:r>
      <w:proofErr w:type="spellEnd"/>
      <w:r>
        <w:t xml:space="preserve"> parameters</w:t>
      </w:r>
      <w:bookmarkEnd w:id="67"/>
      <w:bookmarkEnd w:id="68"/>
      <w:bookmarkEnd w:id="69"/>
      <w:bookmarkEnd w:id="70"/>
      <w:bookmarkEnd w:id="71"/>
      <w:bookmarkEnd w:id="72"/>
    </w:p>
    <w:p w:rsidR="00B02529" w:rsidRDefault="00C90F87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02529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widowControl w:val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FDD-TDD</w:t>
            </w:r>
          </w:p>
          <w:p w:rsidR="00B02529" w:rsidRDefault="00C90F87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FR1-FR2</w:t>
            </w:r>
          </w:p>
          <w:p w:rsidR="00B02529" w:rsidRDefault="00C90F87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</w:tr>
      <w:tr w:rsidR="00B02529">
        <w:trPr>
          <w:cantSplit/>
          <w:tblHeader/>
        </w:trPr>
        <w:tc>
          <w:tcPr>
            <w:tcW w:w="6917" w:type="dxa"/>
          </w:tcPr>
          <w:p w:rsidR="00B02529" w:rsidRDefault="00C90F8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lastRenderedPageBreak/>
              <w:t>supportedBandwidthDL</w:t>
            </w:r>
            <w:proofErr w:type="spellEnd"/>
          </w:p>
          <w:p w:rsidR="00B02529" w:rsidRDefault="00C90F87">
            <w:pPr>
              <w:pStyle w:val="TAL"/>
            </w:pPr>
            <w:r>
              <w:t xml:space="preserve">Indicates maximum DL </w:t>
            </w:r>
            <w:r>
              <w:t>channel bandwidth supported for a given SCS that UE supports within a single CC (and in case of intra-frequency DAPS handover for the source and target cells), which is defined in Table 5.3.5-1 in TS 38.101-1 [2] for FR1 and Table 5.3.5-1 in TS 38.101-2 [3</w:t>
            </w:r>
            <w:r>
              <w:t>] for FR2.</w:t>
            </w:r>
          </w:p>
          <w:p w:rsidR="00B02529" w:rsidRDefault="00C90F87">
            <w:pPr>
              <w:pStyle w:val="TAL"/>
            </w:pPr>
            <w:r>
              <w:t xml:space="preserve">For FR1, all the bandwidths listed in TS38.101-1 Table 5.3.5-1 for each band shall be mandatory with a single CC unless indicated optional. For FR2, the set of mandatory CBW is 50, 100, 200 </w:t>
            </w:r>
            <w:proofErr w:type="spellStart"/>
            <w:r>
              <w:t>MHz.</w:t>
            </w:r>
            <w:proofErr w:type="spellEnd"/>
            <w:r>
              <w:t xml:space="preserve"> When this field is included in a band combination </w:t>
            </w:r>
            <w:r>
              <w:t>with a single band entry and a single CC entry (i.e. non-CA band combination), the UE shall indicate the maximum channel bandwidth for the band according to TS 38.101-1 [2] and TS 38.101-2 [3].</w:t>
            </w:r>
          </w:p>
          <w:p w:rsidR="00B02529" w:rsidRDefault="00B025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B02529" w:rsidRDefault="00C90F87">
            <w:pPr>
              <w:pStyle w:val="TAN"/>
            </w:pPr>
            <w:r>
              <w:t>NOTE:</w:t>
            </w:r>
            <w:r>
              <w:tab/>
              <w:t>To determine whether the UE supports a channel bandwidt</w:t>
            </w:r>
            <w:r>
              <w:t xml:space="preserve">h of 90 MHz, the network may ignore this capability and validate instead the </w:t>
            </w:r>
            <w:r>
              <w:rPr>
                <w:i/>
              </w:rPr>
              <w:t>channelBW-90mhz</w:t>
            </w:r>
            <w:ins w:id="73" w:author="ZTE" w:date="2021-03-30T18:32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del w:id="74" w:author="ZTE" w:date="2021-03-30T18:32:00Z">
              <w:r>
                <w:delText xml:space="preserve"> and</w:delText>
              </w:r>
            </w:del>
            <w:r>
              <w:t xml:space="preserve">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ins w:id="75" w:author="ZTE" w:date="2021-03-30T18:32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iCs/>
                  <w:lang w:val="en-US" w:eastAsia="zh-CN"/>
                </w:rPr>
                <w:t>and the</w:t>
              </w:r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proofErr w:type="spellEnd"/>
            <w:r>
              <w:t>. For serving cell(s) with other channel bandwidths the network validate</w:t>
            </w:r>
            <w:r>
              <w:t xml:space="preserve">s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-DL</w:t>
            </w:r>
            <w:r>
              <w:t xml:space="preserve">,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proofErr w:type="spellStart"/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proofErr w:type="spellEnd"/>
            <w:r>
              <w:rPr>
                <w:rFonts w:eastAsia="宋体" w:cs="Arial"/>
                <w:i/>
                <w:szCs w:val="18"/>
                <w:lang w:val="en-US" w:bidi="ar"/>
              </w:rPr>
              <w:t xml:space="preserve">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</w:t>
            </w:r>
            <w:proofErr w:type="spellStart"/>
            <w:r>
              <w:rPr>
                <w:rFonts w:eastAsia="宋体" w:cs="Arial"/>
                <w:i/>
                <w:szCs w:val="18"/>
                <w:lang w:val="en-US" w:bidi="ar"/>
              </w:rPr>
              <w:t>asymmetricBandwidthCombinationSet</w:t>
            </w:r>
            <w:proofErr w:type="spellEnd"/>
            <w:r>
              <w:rPr>
                <w:rFonts w:eastAsia="宋体" w:cs="Arial"/>
                <w:i/>
                <w:szCs w:val="18"/>
                <w:lang w:val="en-US" w:bidi="ar"/>
              </w:rPr>
              <w:t xml:space="preserve"> 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>(for a band supporting asymmetric channel bandwidth as defined in clause 5.3.6 of TS 38.101-1 [2])</w:t>
            </w:r>
            <w:r>
              <w:t xml:space="preserve"> and </w:t>
            </w:r>
            <w:proofErr w:type="spellStart"/>
            <w:r>
              <w:rPr>
                <w:i/>
              </w:rPr>
              <w:t>supported</w:t>
            </w:r>
            <w:r>
              <w:rPr>
                <w:i/>
              </w:rPr>
              <w:t>BandwidthDL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B02529" w:rsidRDefault="00C90F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 w:rsidR="00B02529" w:rsidRDefault="00C90F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 w:rsidR="00B02529" w:rsidRDefault="00C90F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 w:rsidR="00B02529" w:rsidRDefault="00C90F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 w:rsidR="00B02529" w:rsidRDefault="00C90F87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B02529" w:rsidRDefault="00B02529">
      <w:pPr>
        <w:spacing w:before="100" w:beforeAutospacing="1"/>
        <w:rPr>
          <w:rFonts w:eastAsia="宋体"/>
        </w:rPr>
      </w:pPr>
    </w:p>
    <w:p w:rsidR="00B02529" w:rsidRDefault="00C90F87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Fourth </w:t>
      </w:r>
      <w:r>
        <w:rPr>
          <w:sz w:val="32"/>
          <w:lang w:eastAsia="zh-CN"/>
        </w:rPr>
        <w:t>change</w:t>
      </w:r>
    </w:p>
    <w:p w:rsidR="00B02529" w:rsidRDefault="00C90F87">
      <w:pPr>
        <w:pStyle w:val="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FeatureSetUplinkPerCC</w:t>
      </w:r>
      <w:proofErr w:type="spellEnd"/>
      <w:r>
        <w:rPr>
          <w:b/>
          <w:bCs/>
        </w:rPr>
        <w:t xml:space="preserve"> parameters</w:t>
      </w:r>
    </w:p>
    <w:p w:rsidR="00B02529" w:rsidRDefault="00C90F87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B02529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 w:rsidR="00B02529" w:rsidRDefault="00C90F8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B02529" w:rsidRDefault="00C90F8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 w:rsidR="00B02529" w:rsidRDefault="00C90F87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 w:rsidR="00B02529">
        <w:trPr>
          <w:cantSplit/>
          <w:tblHeader/>
        </w:trPr>
        <w:tc>
          <w:tcPr>
            <w:tcW w:w="6917" w:type="dxa"/>
          </w:tcPr>
          <w:p w:rsidR="00B02529" w:rsidRDefault="00C90F87">
            <w:pPr>
              <w:pStyle w:val="TAL"/>
              <w:rPr>
                <w:b/>
                <w:i/>
              </w:rPr>
            </w:pPr>
            <w:proofErr w:type="spellStart"/>
            <w:r>
              <w:rPr>
                <w:b/>
                <w:i/>
              </w:rPr>
              <w:t>supportedBandwidthUL</w:t>
            </w:r>
            <w:proofErr w:type="spellEnd"/>
          </w:p>
          <w:p w:rsidR="00B02529" w:rsidRDefault="00C90F87">
            <w:pPr>
              <w:pStyle w:val="TAL"/>
            </w:pPr>
            <w:r>
              <w:t xml:space="preserve">Indicates maximum UL channel bandwidth supported for a given SCS that UE supports within a single CC (and in case of intra-frequency DAPS handover for the source and target cells), which is defined in Table 5.3.5-1 in </w:t>
            </w:r>
            <w:r>
              <w:t>TS38.101-1 [2] for FR1 and Table 5.3.5-1 in TS 38.101-2 [3] for FR2.</w:t>
            </w:r>
          </w:p>
          <w:p w:rsidR="00B02529" w:rsidRDefault="00C90F87">
            <w:pPr>
              <w:pStyle w:val="TAL"/>
            </w:pPr>
            <w:r>
              <w:t>For FR1, all the bandwidths listed in TS38.101-1 Table 5.3.5-1 for each band shall be mandatory with a single CC unless indicated optional. For FR2, the set of mandatory CBW is 50, 100, 2</w:t>
            </w:r>
            <w:r>
              <w:t xml:space="preserve">00 </w:t>
            </w:r>
            <w:proofErr w:type="spellStart"/>
            <w:r>
              <w:t>MHz.</w:t>
            </w:r>
            <w:proofErr w:type="spellEnd"/>
            <w:r>
              <w:t xml:space="preserve">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 w:rsidR="00B02529" w:rsidRDefault="00B02529">
            <w:pPr>
              <w:pStyle w:val="TAL"/>
            </w:pPr>
          </w:p>
          <w:p w:rsidR="00B02529" w:rsidRDefault="00C90F87">
            <w:pPr>
              <w:pStyle w:val="TAN"/>
            </w:pPr>
            <w:r>
              <w:t>NOT</w:t>
            </w:r>
            <w:r>
              <w:t>E:</w:t>
            </w:r>
            <w:r>
              <w:tab/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ins w:id="76" w:author="ZTE" w:date="2021-03-30T18:33:00Z">
              <w:r>
                <w:rPr>
                  <w:rFonts w:hint="eastAsia"/>
                  <w:i/>
                  <w:lang w:val="en-US" w:eastAsia="zh-CN"/>
                </w:rPr>
                <w:t>,</w:t>
              </w:r>
            </w:ins>
            <w:del w:id="77" w:author="ZTE" w:date="2021-03-30T18:33:00Z">
              <w:r>
                <w:delText xml:space="preserve"> and</w:delText>
              </w:r>
            </w:del>
            <w:r>
              <w:t xml:space="preserve"> the </w:t>
            </w:r>
            <w:proofErr w:type="spellStart"/>
            <w:r>
              <w:rPr>
                <w:i/>
              </w:rPr>
              <w:t>supportedBandwidthCombiantionSet</w:t>
            </w:r>
            <w:proofErr w:type="spellEnd"/>
            <w:ins w:id="78" w:author="ZTE" w:date="2021-03-30T18:33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iCs/>
                  <w:lang w:val="en-US" w:eastAsia="zh-CN"/>
                </w:rPr>
                <w:t>and the</w:t>
              </w:r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proofErr w:type="spellStart"/>
              <w:r>
                <w:rPr>
                  <w:rFonts w:eastAsia="宋体" w:cs="Arial"/>
                  <w:i/>
                  <w:szCs w:val="18"/>
                  <w:lang w:val="en-US" w:bidi="ar"/>
                </w:rPr>
                <w:t>supportedBandwidthCombinationSetIntraENDC</w:t>
              </w:r>
            </w:ins>
            <w:proofErr w:type="spellEnd"/>
            <w:r>
              <w:t>. For serving c</w:t>
            </w:r>
            <w:r>
              <w:t xml:space="preserve">ell(s) with other channel bandwidths the network validates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-UL</w:t>
            </w:r>
            <w:r>
              <w:t xml:space="preserve">,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r>
              <w:rPr>
                <w:rFonts w:eastAsia="宋体" w:cs="Arial"/>
                <w:szCs w:val="18"/>
                <w:lang w:val="en-US" w:bidi="ar"/>
              </w:rPr>
              <w:t xml:space="preserve">, the </w:t>
            </w:r>
            <w:proofErr w:type="spellStart"/>
            <w:r>
              <w:rPr>
                <w:rFonts w:eastAsia="宋体" w:cs="Arial"/>
                <w:i/>
                <w:szCs w:val="18"/>
                <w:lang w:val="en-US" w:bidi="ar"/>
              </w:rPr>
              <w:t>supportedBandwidthCombinationSetIntraENDC</w:t>
            </w:r>
            <w:proofErr w:type="spellEnd"/>
            <w:r>
              <w:rPr>
                <w:rFonts w:eastAsia="宋体" w:cs="Arial"/>
                <w:i/>
                <w:szCs w:val="18"/>
                <w:lang w:val="en-US" w:bidi="ar"/>
              </w:rPr>
              <w:t xml:space="preserve">, </w:t>
            </w:r>
            <w:r>
              <w:rPr>
                <w:rFonts w:eastAsia="宋体" w:cs="Arial"/>
                <w:szCs w:val="18"/>
                <w:lang w:val="en-US" w:bidi="ar"/>
              </w:rPr>
              <w:t>the</w:t>
            </w:r>
            <w:r>
              <w:rPr>
                <w:rFonts w:eastAsia="宋体" w:cs="Arial"/>
                <w:i/>
                <w:szCs w:val="18"/>
                <w:lang w:val="en-US" w:bidi="ar"/>
              </w:rPr>
              <w:t xml:space="preserve"> </w:t>
            </w:r>
            <w:proofErr w:type="spellStart"/>
            <w:r>
              <w:rPr>
                <w:rFonts w:eastAsia="宋体" w:cs="Arial"/>
                <w:i/>
                <w:szCs w:val="18"/>
                <w:lang w:val="en-US" w:bidi="ar"/>
              </w:rPr>
              <w:t>asymmetricBandwidthCombinationSet</w:t>
            </w:r>
            <w:proofErr w:type="spellEnd"/>
            <w:r>
              <w:rPr>
                <w:rFonts w:eastAsia="宋体" w:cs="Arial"/>
                <w:iCs/>
                <w:szCs w:val="18"/>
                <w:lang w:val="en-US" w:bidi="ar"/>
              </w:rPr>
              <w:t xml:space="preserve"> (for a band supporting asymmetric channel bandwidth as </w:t>
            </w:r>
            <w:r>
              <w:rPr>
                <w:rFonts w:eastAsia="宋体" w:cs="Arial"/>
                <w:iCs/>
                <w:szCs w:val="18"/>
                <w:lang w:val="en-US" w:bidi="ar"/>
              </w:rPr>
              <w:t>defined in clause 5.3.6 of TS 38.101-1 [2])</w:t>
            </w:r>
            <w:r>
              <w:t xml:space="preserve"> and </w:t>
            </w:r>
            <w:proofErr w:type="spellStart"/>
            <w:r>
              <w:rPr>
                <w:i/>
              </w:rPr>
              <w:t>supportedBandwidthUL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B02529" w:rsidRDefault="00C90F87">
            <w:pPr>
              <w:pStyle w:val="TAL"/>
              <w:jc w:val="center"/>
            </w:pPr>
            <w:r>
              <w:t>FSPC</w:t>
            </w:r>
          </w:p>
        </w:tc>
        <w:tc>
          <w:tcPr>
            <w:tcW w:w="567" w:type="dxa"/>
          </w:tcPr>
          <w:p w:rsidR="00B02529" w:rsidRDefault="00C90F87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B02529" w:rsidRDefault="00C90F87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B02529" w:rsidRDefault="00C90F87">
            <w:pPr>
              <w:pStyle w:val="TAL"/>
              <w:jc w:val="center"/>
            </w:pPr>
            <w:r>
              <w:t>N/A</w:t>
            </w:r>
          </w:p>
        </w:tc>
      </w:tr>
    </w:tbl>
    <w:p w:rsidR="00B02529" w:rsidRDefault="00C90F87">
      <w:pPr>
        <w:spacing w:before="100" w:beforeAutospacing="1"/>
        <w:rPr>
          <w:rFonts w:ascii="Arial" w:eastAsia="MS Mincho" w:hAnsi="Arial"/>
          <w:sz w:val="36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:rsidR="00B02529" w:rsidRDefault="00C90F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B02529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F87" w:rsidRDefault="00C90F87">
      <w:pPr>
        <w:spacing w:after="0"/>
      </w:pPr>
      <w:r>
        <w:separator/>
      </w:r>
    </w:p>
  </w:endnote>
  <w:endnote w:type="continuationSeparator" w:id="0">
    <w:p w:rsidR="00C90F87" w:rsidRDefault="00C90F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Segoe Print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F87" w:rsidRDefault="00C90F87">
      <w:pPr>
        <w:spacing w:after="0"/>
      </w:pPr>
      <w:r>
        <w:separator/>
      </w:r>
    </w:p>
  </w:footnote>
  <w:footnote w:type="continuationSeparator" w:id="0">
    <w:p w:rsidR="00C90F87" w:rsidRDefault="00C90F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529" w:rsidRDefault="00C90F8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8E09D0B"/>
    <w:multiLevelType w:val="singleLevel"/>
    <w:tmpl w:val="98E09D0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276E8D"/>
    <w:multiLevelType w:val="multilevel"/>
    <w:tmpl w:val="38276E8D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68ABD6"/>
    <w:multiLevelType w:val="singleLevel"/>
    <w:tmpl w:val="6B68ABD6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16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C3015"/>
    <w:rsid w:val="001D212D"/>
    <w:rsid w:val="001D4F1F"/>
    <w:rsid w:val="001D7761"/>
    <w:rsid w:val="001E41F3"/>
    <w:rsid w:val="00207566"/>
    <w:rsid w:val="00216D24"/>
    <w:rsid w:val="00222F8F"/>
    <w:rsid w:val="00225A3D"/>
    <w:rsid w:val="00240A2B"/>
    <w:rsid w:val="00241012"/>
    <w:rsid w:val="00243F01"/>
    <w:rsid w:val="00247816"/>
    <w:rsid w:val="002501AF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5825"/>
    <w:rsid w:val="007350E6"/>
    <w:rsid w:val="00735B63"/>
    <w:rsid w:val="00740FC7"/>
    <w:rsid w:val="00741770"/>
    <w:rsid w:val="00742672"/>
    <w:rsid w:val="0074691B"/>
    <w:rsid w:val="007529BB"/>
    <w:rsid w:val="007654A0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2785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6353"/>
    <w:rsid w:val="008279FA"/>
    <w:rsid w:val="0084052D"/>
    <w:rsid w:val="008422F5"/>
    <w:rsid w:val="00845B08"/>
    <w:rsid w:val="00852DA4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C13B2"/>
    <w:rsid w:val="008C70CC"/>
    <w:rsid w:val="008D6431"/>
    <w:rsid w:val="008E3BF1"/>
    <w:rsid w:val="008F130F"/>
    <w:rsid w:val="008F686C"/>
    <w:rsid w:val="00902A17"/>
    <w:rsid w:val="009078AD"/>
    <w:rsid w:val="009148DE"/>
    <w:rsid w:val="00914BFF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AF6554"/>
    <w:rsid w:val="00B02529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0F87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A7C1D"/>
    <w:rsid w:val="00FB6386"/>
    <w:rsid w:val="00FD05BF"/>
    <w:rsid w:val="00FD335E"/>
    <w:rsid w:val="00FD3476"/>
    <w:rsid w:val="00FD39F9"/>
    <w:rsid w:val="00FE569B"/>
    <w:rsid w:val="00FF76B1"/>
    <w:rsid w:val="01984DF8"/>
    <w:rsid w:val="08DB48AA"/>
    <w:rsid w:val="0CB407F6"/>
    <w:rsid w:val="0E1F1736"/>
    <w:rsid w:val="199D0030"/>
    <w:rsid w:val="1DFE7A0C"/>
    <w:rsid w:val="1E44537A"/>
    <w:rsid w:val="1E9B17BF"/>
    <w:rsid w:val="1FCB10B1"/>
    <w:rsid w:val="216C11EE"/>
    <w:rsid w:val="21715ED3"/>
    <w:rsid w:val="266B3DC6"/>
    <w:rsid w:val="26D43406"/>
    <w:rsid w:val="2DFA47F1"/>
    <w:rsid w:val="30AA7CF9"/>
    <w:rsid w:val="3310084A"/>
    <w:rsid w:val="338B6E36"/>
    <w:rsid w:val="369219EF"/>
    <w:rsid w:val="37CC6A1F"/>
    <w:rsid w:val="38270F94"/>
    <w:rsid w:val="38535CB3"/>
    <w:rsid w:val="3AF76AC4"/>
    <w:rsid w:val="3F6809ED"/>
    <w:rsid w:val="3F875A04"/>
    <w:rsid w:val="41FE2103"/>
    <w:rsid w:val="43D032BC"/>
    <w:rsid w:val="49BC6B47"/>
    <w:rsid w:val="4E22301A"/>
    <w:rsid w:val="555B3C95"/>
    <w:rsid w:val="57DB4CA3"/>
    <w:rsid w:val="5B6B2A3B"/>
    <w:rsid w:val="5C435601"/>
    <w:rsid w:val="5D555326"/>
    <w:rsid w:val="61344BF3"/>
    <w:rsid w:val="62242901"/>
    <w:rsid w:val="64886E75"/>
    <w:rsid w:val="65862281"/>
    <w:rsid w:val="668904C5"/>
    <w:rsid w:val="68C77E4B"/>
    <w:rsid w:val="68D175ED"/>
    <w:rsid w:val="70D254A1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A6EC805-F032-44ED-9A71-E22325396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255F4B-AFD0-4A10-8307-E93C266DE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2230</Words>
  <Characters>12713</Characters>
  <Application>Microsoft Office Word</Application>
  <DocSecurity>0</DocSecurity>
  <Lines>105</Lines>
  <Paragraphs>29</Paragraphs>
  <ScaleCrop>false</ScaleCrop>
  <Company>3GPP Support Team</Company>
  <LinksUpToDate>false</LinksUpToDate>
  <CharactersWithSpaces>14914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8</cp:revision>
  <cp:lastPrinted>2411-12-31T15:59:00Z</cp:lastPrinted>
  <dcterms:created xsi:type="dcterms:W3CDTF">2020-03-12T02:30:00Z</dcterms:created>
  <dcterms:modified xsi:type="dcterms:W3CDTF">2021-04-02T05:10:00Z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