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A02"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55642F">
        <w:rPr>
          <w:rFonts w:cs="Arial"/>
          <w:b/>
          <w:sz w:val="22"/>
          <w:szCs w:val="24"/>
          <w:lang w:val="en-US"/>
        </w:rPr>
        <w:t>#1</w:t>
      </w:r>
      <w:r w:rsidR="000C59B7">
        <w:rPr>
          <w:rFonts w:cs="Arial" w:hint="eastAsia"/>
          <w:b/>
          <w:sz w:val="22"/>
          <w:szCs w:val="24"/>
          <w:lang w:val="en-US" w:eastAsia="zh-CN"/>
        </w:rPr>
        <w:t>12</w:t>
      </w:r>
      <w:r w:rsidR="0055642F">
        <w:rPr>
          <w:rFonts w:cs="Arial" w:hint="eastAsia"/>
          <w:b/>
          <w:sz w:val="22"/>
          <w:szCs w:val="24"/>
          <w:lang w:val="en-US" w:eastAsia="zh-CN"/>
        </w:rPr>
        <w:t>e</w:t>
      </w:r>
      <w:r w:rsidR="00797A02">
        <w:rPr>
          <w:rFonts w:cs="Arial" w:hint="eastAsia"/>
          <w:b/>
          <w:sz w:val="22"/>
          <w:szCs w:val="24"/>
          <w:lang w:val="en-US" w:eastAsia="zh-CN"/>
        </w:rPr>
        <w:t xml:space="preserve">                                                           </w:t>
      </w:r>
      <w:r w:rsidR="0077666C">
        <w:rPr>
          <w:rFonts w:cs="Arial" w:hint="eastAsia"/>
          <w:b/>
          <w:sz w:val="22"/>
          <w:szCs w:val="24"/>
          <w:lang w:val="en-US" w:eastAsia="zh-CN"/>
        </w:rPr>
        <w:t xml:space="preserve">                          </w:t>
      </w:r>
      <w:r w:rsidR="00797A02">
        <w:rPr>
          <w:rFonts w:cs="Arial" w:hint="eastAsia"/>
          <w:b/>
          <w:sz w:val="22"/>
          <w:szCs w:val="24"/>
          <w:lang w:val="en-US" w:eastAsia="zh-CN"/>
        </w:rPr>
        <w:t xml:space="preserve"> </w:t>
      </w:r>
      <w:r w:rsidR="00EE4529" w:rsidRPr="00EE4529">
        <w:rPr>
          <w:rFonts w:eastAsiaTheme="minorEastAsia"/>
          <w:b/>
          <w:sz w:val="24"/>
          <w:lang w:eastAsia="zh-CN"/>
        </w:rPr>
        <w:t>R2-2010374</w:t>
      </w:r>
    </w:p>
    <w:p w:rsidR="00031CA6" w:rsidRPr="00031CA6" w:rsidRDefault="000C59B7" w:rsidP="00031CA6">
      <w:pPr>
        <w:widowControl w:val="0"/>
        <w:tabs>
          <w:tab w:val="left" w:pos="1701"/>
          <w:tab w:val="right" w:pos="9923"/>
        </w:tabs>
        <w:spacing w:before="120"/>
        <w:rPr>
          <w:rFonts w:ascii="Arial" w:hAnsi="Arial" w:cs="Arial"/>
          <w:b/>
          <w:sz w:val="22"/>
          <w:szCs w:val="24"/>
          <w:lang w:val="en-US"/>
        </w:rPr>
      </w:pPr>
      <w:r>
        <w:rPr>
          <w:rFonts w:ascii="Arial" w:hAnsi="Arial" w:cs="Arial"/>
          <w:b/>
          <w:sz w:val="22"/>
          <w:szCs w:val="24"/>
          <w:lang w:val="en-US"/>
        </w:rPr>
        <w:t xml:space="preserve">Online, </w:t>
      </w:r>
      <w:r>
        <w:rPr>
          <w:rFonts w:ascii="Arial" w:hAnsi="Arial" w:cs="Arial" w:hint="eastAsia"/>
          <w:b/>
          <w:sz w:val="22"/>
          <w:szCs w:val="24"/>
          <w:lang w:val="en-US" w:eastAsia="zh-CN"/>
        </w:rPr>
        <w:t>November</w:t>
      </w:r>
      <w:r>
        <w:rPr>
          <w:rFonts w:ascii="Arial" w:hAnsi="Arial" w:cs="Arial"/>
          <w:b/>
          <w:sz w:val="22"/>
          <w:szCs w:val="24"/>
          <w:lang w:val="en-US"/>
        </w:rPr>
        <w:t xml:space="preserve"> </w:t>
      </w:r>
      <w:r>
        <w:rPr>
          <w:rFonts w:ascii="Arial" w:hAnsi="Arial" w:cs="Arial" w:hint="eastAsia"/>
          <w:b/>
          <w:sz w:val="22"/>
          <w:szCs w:val="24"/>
          <w:lang w:val="en-US" w:eastAsia="zh-CN"/>
        </w:rPr>
        <w:t>2nd</w:t>
      </w:r>
      <w:r>
        <w:rPr>
          <w:rFonts w:ascii="Arial" w:hAnsi="Arial" w:cs="Arial"/>
          <w:b/>
          <w:sz w:val="22"/>
          <w:szCs w:val="24"/>
          <w:lang w:val="en-US"/>
        </w:rPr>
        <w:t xml:space="preserve"> - </w:t>
      </w:r>
      <w:r>
        <w:rPr>
          <w:rFonts w:ascii="Arial" w:hAnsi="Arial" w:cs="Arial" w:hint="eastAsia"/>
          <w:b/>
          <w:sz w:val="22"/>
          <w:szCs w:val="24"/>
          <w:lang w:val="en-US" w:eastAsia="zh-CN"/>
        </w:rPr>
        <w:t>13</w:t>
      </w:r>
      <w:r w:rsidR="00031CA6" w:rsidRPr="00031CA6">
        <w:rPr>
          <w:rFonts w:ascii="Arial" w:hAnsi="Arial" w:cs="Arial"/>
          <w:b/>
          <w:sz w:val="22"/>
          <w:szCs w:val="24"/>
          <w:lang w:val="en-US"/>
        </w:rPr>
        <w:t>th, 2020</w:t>
      </w:r>
    </w:p>
    <w:p w:rsidR="00AD3AB8" w:rsidRPr="00797A02" w:rsidRDefault="00AD3AB8" w:rsidP="00AD3AB8">
      <w:pPr>
        <w:rPr>
          <w:rFonts w:ascii="Arial" w:hAnsi="Arial" w:cs="Arial"/>
          <w:b/>
          <w:sz w:val="22"/>
          <w:szCs w:val="24"/>
          <w:lang w:eastAsia="zh-CN"/>
        </w:rPr>
      </w:pPr>
    </w:p>
    <w:p w:rsidR="00285902" w:rsidRPr="00E3147E" w:rsidRDefault="00285902" w:rsidP="000C59B7">
      <w:pPr>
        <w:pStyle w:val="3GPPHeader"/>
        <w:tabs>
          <w:tab w:val="clear" w:pos="9639"/>
          <w:tab w:val="center" w:pos="4820"/>
        </w:tabs>
        <w:spacing w:line="276" w:lineRule="auto"/>
        <w:rPr>
          <w:rFonts w:eastAsiaTheme="minorEastAsia"/>
        </w:rPr>
      </w:pPr>
      <w:r w:rsidRPr="003F6D2B">
        <w:t>Agenda Item:</w:t>
      </w:r>
      <w:r w:rsidRPr="003F6D2B">
        <w:tab/>
      </w:r>
      <w:r w:rsidR="00652816">
        <w:t>8.5.3</w:t>
      </w:r>
      <w:r w:rsidR="000C59B7">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Default="00285902" w:rsidP="00D71370">
      <w:pPr>
        <w:pStyle w:val="3GPPHeader"/>
        <w:spacing w:line="276" w:lineRule="auto"/>
        <w:rPr>
          <w:rFonts w:eastAsiaTheme="minorEastAsia"/>
        </w:rPr>
      </w:pPr>
      <w:r w:rsidRPr="003F6D2B">
        <w:t xml:space="preserve">Title:  </w:t>
      </w:r>
      <w:r w:rsidRPr="003F6D2B">
        <w:tab/>
      </w:r>
      <w:r w:rsidR="00847340">
        <w:rPr>
          <w:rFonts w:eastAsiaTheme="minorEastAsia" w:hint="eastAsia"/>
        </w:rPr>
        <w:t xml:space="preserve">Discussion on </w:t>
      </w:r>
      <w:r w:rsidR="00652816">
        <w:rPr>
          <w:rFonts w:eastAsiaTheme="minorEastAsia" w:hint="eastAsia"/>
        </w:rPr>
        <w:t xml:space="preserve">CG </w:t>
      </w:r>
      <w:r w:rsidR="006F4879">
        <w:rPr>
          <w:rFonts w:cs="Arial"/>
        </w:rPr>
        <w:t>harmonization</w:t>
      </w:r>
      <w:r w:rsidR="006F4879">
        <w:rPr>
          <w:rFonts w:eastAsiaTheme="minorEastAsia" w:hint="eastAsia"/>
        </w:rPr>
        <w:t xml:space="preserve"> </w:t>
      </w:r>
      <w:r w:rsidR="00652816">
        <w:rPr>
          <w:rFonts w:eastAsiaTheme="minorEastAsia" w:hint="eastAsia"/>
        </w:rPr>
        <w:t>for</w:t>
      </w:r>
      <w:r w:rsidR="00D21A38">
        <w:rPr>
          <w:rFonts w:eastAsiaTheme="minorEastAsia" w:hint="eastAsia"/>
        </w:rPr>
        <w:t xml:space="preserve"> URLLC in unlicensed controlled </w:t>
      </w:r>
      <w:r w:rsidR="00652816">
        <w:rPr>
          <w:rFonts w:eastAsiaTheme="minorEastAsia" w:hint="eastAsia"/>
        </w:rPr>
        <w:t>enviro</w:t>
      </w:r>
      <w:r w:rsidR="008B2522">
        <w:rPr>
          <w:rFonts w:eastAsiaTheme="minorEastAsia" w:hint="eastAsia"/>
        </w:rPr>
        <w:t>n</w:t>
      </w:r>
      <w:r w:rsidR="00652816">
        <w:rPr>
          <w:rFonts w:eastAsiaTheme="minorEastAsia" w:hint="eastAsia"/>
        </w:rPr>
        <w:t>ment</w:t>
      </w:r>
      <w:r w:rsidR="008B2522">
        <w:rPr>
          <w:rFonts w:eastAsiaTheme="minorEastAsia" w:hint="eastAsia"/>
        </w:rPr>
        <w:t>s</w:t>
      </w:r>
    </w:p>
    <w:p w:rsidR="001E1170" w:rsidRPr="001E1170" w:rsidRDefault="001E1170" w:rsidP="001E1170">
      <w:pPr>
        <w:rPr>
          <w:rFonts w:ascii="Arial" w:eastAsiaTheme="minorEastAsia" w:hAnsi="Arial" w:cs="Arial"/>
          <w:sz w:val="16"/>
          <w:szCs w:val="16"/>
          <w:lang w:val="en-US" w:eastAsia="zh-CN"/>
        </w:rPr>
      </w:pPr>
      <w:r w:rsidRPr="00341812">
        <w:rPr>
          <w:rFonts w:ascii="Arial" w:eastAsia="Times New Roman" w:hAnsi="Arial" w:cs="Arial"/>
          <w:b/>
          <w:bCs/>
          <w:sz w:val="24"/>
        </w:rPr>
        <w:t>WID/SID:</w:t>
      </w:r>
      <w:r w:rsidRPr="00341812">
        <w:rPr>
          <w:rFonts w:ascii="Arial" w:eastAsia="Times New Roman" w:hAnsi="Arial" w:cs="Arial"/>
          <w:b/>
          <w:bCs/>
          <w:sz w:val="24"/>
        </w:rPr>
        <w:tab/>
      </w:r>
      <w:r>
        <w:rPr>
          <w:rFonts w:ascii="Arial" w:eastAsiaTheme="minorEastAsia" w:hAnsi="Arial" w:cs="Arial" w:hint="eastAsia"/>
          <w:b/>
          <w:bCs/>
          <w:sz w:val="24"/>
          <w:lang w:eastAsia="zh-CN"/>
        </w:rPr>
        <w:t xml:space="preserve">         </w:t>
      </w:r>
      <w:r w:rsidRPr="00BA47C7">
        <w:rPr>
          <w:rFonts w:ascii="Arial" w:eastAsia="Times New Roman" w:hAnsi="Arial" w:cs="Arial"/>
          <w:b/>
          <w:bCs/>
          <w:sz w:val="24"/>
        </w:rPr>
        <w:t>NR_IIOT_URLLC_enh</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2207DB" w:rsidRDefault="00D2529C" w:rsidP="00BC6B96">
      <w:pPr>
        <w:jc w:val="both"/>
        <w:rPr>
          <w:rFonts w:cs="Arial"/>
          <w:lang w:eastAsia="zh-CN"/>
        </w:rPr>
      </w:pPr>
      <w:r w:rsidRPr="00466278">
        <w:rPr>
          <w:rFonts w:cs="Arial"/>
        </w:rPr>
        <w:t xml:space="preserve">In the </w:t>
      </w:r>
      <w:r w:rsidR="00466278" w:rsidRPr="00466278">
        <w:rPr>
          <w:rFonts w:cs="Arial"/>
        </w:rPr>
        <w:t xml:space="preserve">TSG RAN </w:t>
      </w:r>
      <w:r w:rsidR="00892039">
        <w:rPr>
          <w:rFonts w:cs="Arial"/>
        </w:rPr>
        <w:t>#</w:t>
      </w:r>
      <w:r w:rsidR="00466278">
        <w:rPr>
          <w:rFonts w:cs="Arial" w:hint="eastAsia"/>
          <w:lang w:eastAsia="zh-CN"/>
        </w:rPr>
        <w:t>88e</w:t>
      </w:r>
      <w:r w:rsidRPr="00545AFD">
        <w:rPr>
          <w:rFonts w:cs="Arial"/>
        </w:rPr>
        <w:t xml:space="preserve"> meeting</w:t>
      </w:r>
      <w:r>
        <w:rPr>
          <w:rFonts w:cs="Arial"/>
        </w:rPr>
        <w:t xml:space="preserve">, </w:t>
      </w:r>
      <w:r w:rsidR="005D21EE">
        <w:rPr>
          <w:rFonts w:cs="Arial" w:hint="eastAsia"/>
        </w:rPr>
        <w:t xml:space="preserve">the </w:t>
      </w:r>
      <w:r w:rsidR="00466278">
        <w:rPr>
          <w:rFonts w:cs="Arial" w:hint="eastAsia"/>
          <w:lang w:eastAsia="zh-CN"/>
        </w:rPr>
        <w:t xml:space="preserve">revised WID </w:t>
      </w:r>
      <w:r w:rsidR="008055DB">
        <w:rPr>
          <w:rFonts w:cs="Arial" w:hint="eastAsia"/>
          <w:lang w:eastAsia="zh-CN"/>
        </w:rPr>
        <w:t xml:space="preserve">[1] </w:t>
      </w:r>
      <w:r w:rsidR="0053115E">
        <w:rPr>
          <w:rFonts w:cs="Arial" w:hint="eastAsia"/>
          <w:lang w:eastAsia="zh-CN"/>
        </w:rPr>
        <w:t xml:space="preserve">of </w:t>
      </w:r>
      <w:r w:rsidR="00653108">
        <w:rPr>
          <w:rFonts w:cs="Arial" w:hint="eastAsia"/>
          <w:lang w:eastAsia="zh-CN"/>
        </w:rPr>
        <w:t xml:space="preserve">enhanced IIOT and URLLC </w:t>
      </w:r>
      <w:r w:rsidR="00653108">
        <w:rPr>
          <w:rFonts w:cs="Arial"/>
          <w:lang w:eastAsia="zh-CN"/>
        </w:rPr>
        <w:t>support</w:t>
      </w:r>
      <w:r w:rsidR="00653108">
        <w:rPr>
          <w:rFonts w:cs="Arial" w:hint="eastAsia"/>
          <w:lang w:eastAsia="zh-CN"/>
        </w:rPr>
        <w:t xml:space="preserve"> for NR </w:t>
      </w:r>
      <w:r w:rsidR="00AB06F0">
        <w:rPr>
          <w:rFonts w:cs="Arial" w:hint="eastAsia"/>
        </w:rPr>
        <w:t xml:space="preserve">have been </w:t>
      </w:r>
      <w:r w:rsidR="008F762C">
        <w:rPr>
          <w:rFonts w:cs="Arial" w:hint="eastAsia"/>
        </w:rPr>
        <w:t>extend</w:t>
      </w:r>
      <w:r w:rsidR="00F6659C">
        <w:rPr>
          <w:rFonts w:cs="Arial" w:hint="eastAsia"/>
        </w:rPr>
        <w:t>ed</w:t>
      </w:r>
      <w:r w:rsidR="0053115E">
        <w:rPr>
          <w:rFonts w:cs="Arial" w:hint="eastAsia"/>
          <w:lang w:eastAsia="zh-CN"/>
        </w:rPr>
        <w:t xml:space="preserve"> to include the </w:t>
      </w:r>
      <w:r w:rsidR="00653108">
        <w:rPr>
          <w:rFonts w:cs="Arial" w:hint="eastAsia"/>
          <w:lang w:eastAsia="zh-CN"/>
        </w:rPr>
        <w:t>following items:</w:t>
      </w:r>
    </w:p>
    <w:tbl>
      <w:tblPr>
        <w:tblStyle w:val="af1"/>
        <w:tblW w:w="0" w:type="auto"/>
        <w:tblLook w:val="04A0"/>
      </w:tblPr>
      <w:tblGrid>
        <w:gridCol w:w="9857"/>
      </w:tblGrid>
      <w:tr w:rsidR="005632F9" w:rsidTr="005632F9">
        <w:tc>
          <w:tcPr>
            <w:tcW w:w="9857" w:type="dxa"/>
          </w:tcPr>
          <w:p w:rsidR="00E969DF" w:rsidRPr="007D3C57" w:rsidRDefault="00E969DF" w:rsidP="007D3C57">
            <w:pPr>
              <w:pStyle w:val="af8"/>
              <w:numPr>
                <w:ilvl w:val="0"/>
                <w:numId w:val="35"/>
              </w:numPr>
              <w:overflowPunct w:val="0"/>
              <w:autoSpaceDE w:val="0"/>
              <w:autoSpaceDN w:val="0"/>
              <w:spacing w:after="0"/>
              <w:jc w:val="both"/>
              <w:rPr>
                <w:rFonts w:ascii="Times New Roman" w:eastAsia="宋体" w:hAnsi="Times New Roman" w:cs="Arial"/>
                <w:sz w:val="20"/>
                <w:szCs w:val="20"/>
                <w:lang w:val="en-GB" w:eastAsia="zh-CN"/>
              </w:rPr>
            </w:pPr>
            <w:r w:rsidRPr="007D3C57">
              <w:rPr>
                <w:rFonts w:ascii="Times New Roman" w:eastAsia="宋体" w:hAnsi="Times New Roman" w:cs="Arial"/>
                <w:sz w:val="20"/>
                <w:szCs w:val="20"/>
                <w:lang w:val="en-GB" w:eastAsia="zh-CN"/>
              </w:rPr>
              <w:t>Uplink enhancements for URLLC in unlicensed controlled environments [RAN1, RAN2]:</w:t>
            </w:r>
          </w:p>
          <w:p w:rsidR="00E969DF" w:rsidRPr="00E969DF" w:rsidRDefault="00E969DF" w:rsidP="00E969DF">
            <w:pPr>
              <w:numPr>
                <w:ilvl w:val="1"/>
                <w:numId w:val="35"/>
              </w:numPr>
              <w:overflowPunct w:val="0"/>
              <w:autoSpaceDE w:val="0"/>
              <w:autoSpaceDN w:val="0"/>
              <w:spacing w:after="0"/>
              <w:jc w:val="both"/>
              <w:rPr>
                <w:rFonts w:ascii="Times New Roman" w:eastAsia="宋体" w:hAnsi="Times New Roman" w:cs="Arial"/>
                <w:lang w:eastAsia="zh-CN"/>
              </w:rPr>
            </w:pPr>
            <w:r w:rsidRPr="00E969DF">
              <w:rPr>
                <w:rFonts w:ascii="Times New Roman" w:eastAsia="宋体" w:hAnsi="Times New Roman" w:cs="Arial"/>
                <w:lang w:eastAsia="zh-CN"/>
              </w:rPr>
              <w:t xml:space="preserve"> Specify support for UE-initiated COT for FBE with minimum specification effort</w:t>
            </w:r>
          </w:p>
          <w:p w:rsidR="005632F9" w:rsidRPr="00E969DF" w:rsidRDefault="00E969DF" w:rsidP="00E969DF">
            <w:pPr>
              <w:numPr>
                <w:ilvl w:val="1"/>
                <w:numId w:val="35"/>
              </w:numPr>
              <w:overflowPunct w:val="0"/>
              <w:autoSpaceDE w:val="0"/>
              <w:autoSpaceDN w:val="0"/>
              <w:jc w:val="both"/>
              <w:rPr>
                <w:rFonts w:ascii="Times New Roman" w:eastAsia="宋体" w:hAnsi="Times New Roman" w:cs="Arial"/>
                <w:lang w:eastAsia="zh-CN"/>
              </w:rPr>
            </w:pPr>
            <w:r w:rsidRPr="00E969DF">
              <w:rPr>
                <w:rFonts w:ascii="Times New Roman" w:eastAsia="宋体" w:hAnsi="Times New Roman" w:cs="Arial"/>
                <w:lang w:eastAsia="zh-CN"/>
              </w:rPr>
              <w:t xml:space="preserve"> Harmonizing UL configured-grant enhancements in NR-U and URLLC introduced in Rel-16 to be applicable for unlicensed spectrum</w:t>
            </w:r>
          </w:p>
        </w:tc>
      </w:tr>
    </w:tbl>
    <w:p w:rsidR="005473F1" w:rsidRDefault="005473F1" w:rsidP="00E768F3">
      <w:pPr>
        <w:jc w:val="both"/>
        <w:rPr>
          <w:rFonts w:cs="Arial"/>
          <w:lang w:eastAsia="zh-CN"/>
        </w:rPr>
      </w:pPr>
      <w:r>
        <w:rPr>
          <w:rFonts w:cs="Arial"/>
          <w:lang w:eastAsia="zh-CN"/>
        </w:rPr>
        <w:t>I</w:t>
      </w:r>
      <w:r>
        <w:rPr>
          <w:rFonts w:cs="Arial" w:hint="eastAsia"/>
          <w:lang w:eastAsia="zh-CN"/>
        </w:rPr>
        <w:t xml:space="preserve">n RAN2 #111e meeting, the </w:t>
      </w:r>
      <w:r w:rsidR="00AF61B7">
        <w:rPr>
          <w:rFonts w:cs="Arial"/>
          <w:lang w:eastAsia="zh-CN"/>
        </w:rPr>
        <w:t>issue for CG harmonization w</w:t>
      </w:r>
      <w:r w:rsidR="00AF61B7">
        <w:rPr>
          <w:rFonts w:cs="Arial" w:hint="eastAsia"/>
          <w:lang w:eastAsia="zh-CN"/>
        </w:rPr>
        <w:t>as</w:t>
      </w:r>
      <w:r w:rsidR="0034244E">
        <w:rPr>
          <w:rFonts w:cs="Arial" w:hint="eastAsia"/>
          <w:lang w:eastAsia="zh-CN"/>
        </w:rPr>
        <w:t xml:space="preserve"> </w:t>
      </w:r>
      <w:r w:rsidR="0034244E">
        <w:rPr>
          <w:rFonts w:cs="Arial"/>
          <w:lang w:eastAsia="zh-CN"/>
        </w:rPr>
        <w:t>summarised</w:t>
      </w:r>
      <w:r w:rsidR="0034244E">
        <w:rPr>
          <w:rFonts w:cs="Arial" w:hint="eastAsia"/>
          <w:lang w:eastAsia="zh-CN"/>
        </w:rPr>
        <w:t>:</w:t>
      </w:r>
    </w:p>
    <w:tbl>
      <w:tblPr>
        <w:tblStyle w:val="af1"/>
        <w:tblW w:w="0" w:type="auto"/>
        <w:tblLook w:val="04A0"/>
      </w:tblPr>
      <w:tblGrid>
        <w:gridCol w:w="9857"/>
      </w:tblGrid>
      <w:tr w:rsidR="0034244E" w:rsidTr="0034244E">
        <w:tc>
          <w:tcPr>
            <w:tcW w:w="9857" w:type="dxa"/>
          </w:tcPr>
          <w:p w:rsidR="0034244E" w:rsidRPr="00FD12F1" w:rsidRDefault="0034244E" w:rsidP="00FD12F1">
            <w:pPr>
              <w:overflowPunct w:val="0"/>
              <w:autoSpaceDE w:val="0"/>
              <w:autoSpaceDN w:val="0"/>
              <w:spacing w:after="0"/>
              <w:jc w:val="both"/>
              <w:rPr>
                <w:rFonts w:ascii="Times New Roman" w:eastAsia="宋体" w:hAnsi="Times New Roman" w:cs="Arial"/>
                <w:lang w:eastAsia="zh-CN"/>
              </w:rPr>
            </w:pPr>
            <w:r w:rsidRPr="00FD12F1">
              <w:rPr>
                <w:rFonts w:ascii="Times New Roman" w:eastAsia="宋体" w:hAnsi="Times New Roman" w:cs="Arial"/>
                <w:lang w:eastAsia="zh-CN"/>
              </w:rPr>
              <w:t>Question really is:</w:t>
            </w:r>
          </w:p>
          <w:p w:rsidR="0034244E" w:rsidRPr="00FD12F1" w:rsidRDefault="0034244E" w:rsidP="00FD12F1">
            <w:pPr>
              <w:overflowPunct w:val="0"/>
              <w:autoSpaceDE w:val="0"/>
              <w:autoSpaceDN w:val="0"/>
              <w:spacing w:after="0"/>
              <w:jc w:val="both"/>
              <w:rPr>
                <w:rFonts w:ascii="Times New Roman" w:eastAsia="宋体" w:hAnsi="Times New Roman" w:cs="Arial"/>
                <w:lang w:eastAsia="zh-CN"/>
              </w:rPr>
            </w:pPr>
            <w:r w:rsidRPr="00FD12F1">
              <w:rPr>
                <w:rFonts w:ascii="Times New Roman" w:eastAsia="宋体" w:hAnsi="Times New Roman" w:cs="Arial"/>
                <w:lang w:eastAsia="zh-CN"/>
              </w:rPr>
              <w:t>- Can IIoT autonomous transmission and NR-U CG retransmission timer can be configured together?</w:t>
            </w:r>
          </w:p>
          <w:p w:rsidR="0034244E" w:rsidRPr="00FD12F1" w:rsidRDefault="0034244E" w:rsidP="00FD12F1">
            <w:pPr>
              <w:overflowPunct w:val="0"/>
              <w:autoSpaceDE w:val="0"/>
              <w:autoSpaceDN w:val="0"/>
              <w:spacing w:after="0"/>
              <w:jc w:val="both"/>
              <w:rPr>
                <w:rFonts w:ascii="Times New Roman" w:eastAsia="宋体" w:hAnsi="Times New Roman" w:cs="Arial"/>
                <w:lang w:eastAsia="zh-CN"/>
              </w:rPr>
            </w:pPr>
            <w:r w:rsidRPr="00FD12F1">
              <w:rPr>
                <w:rFonts w:ascii="Times New Roman" w:eastAsia="宋体" w:hAnsi="Times New Roman" w:cs="Arial"/>
                <w:lang w:eastAsia="zh-CN"/>
              </w:rPr>
              <w:t xml:space="preserve">- Do we make the CG retransmission timer optional or not to cover controlled case?  </w:t>
            </w:r>
          </w:p>
          <w:p w:rsidR="0034244E" w:rsidRPr="00FD12F1" w:rsidRDefault="0034244E" w:rsidP="00FD12F1">
            <w:pPr>
              <w:overflowPunct w:val="0"/>
              <w:autoSpaceDE w:val="0"/>
              <w:autoSpaceDN w:val="0"/>
              <w:spacing w:after="0"/>
              <w:jc w:val="both"/>
              <w:rPr>
                <w:rFonts w:ascii="Times New Roman" w:eastAsia="宋体" w:hAnsi="Times New Roman" w:cs="Arial"/>
                <w:lang w:eastAsia="zh-CN"/>
              </w:rPr>
            </w:pPr>
            <w:r w:rsidRPr="00FD12F1">
              <w:rPr>
                <w:rFonts w:ascii="Times New Roman" w:eastAsia="宋体" w:hAnsi="Times New Roman" w:cs="Arial"/>
                <w:lang w:eastAsia="zh-CN"/>
              </w:rPr>
              <w:t>- How do we do HARQ process ID selection?</w:t>
            </w:r>
          </w:p>
          <w:p w:rsidR="0034244E" w:rsidRPr="00E16818" w:rsidRDefault="0034244E" w:rsidP="00FD12F1">
            <w:pPr>
              <w:overflowPunct w:val="0"/>
              <w:autoSpaceDE w:val="0"/>
              <w:autoSpaceDN w:val="0"/>
              <w:spacing w:after="0"/>
              <w:jc w:val="both"/>
              <w:rPr>
                <w:rFonts w:eastAsiaTheme="minorEastAsia"/>
                <w:lang w:eastAsia="zh-CN"/>
              </w:rPr>
            </w:pPr>
            <w:r w:rsidRPr="00FD12F1">
              <w:rPr>
                <w:rFonts w:ascii="Times New Roman" w:eastAsia="宋体" w:hAnsi="Times New Roman" w:cs="Arial"/>
                <w:lang w:eastAsia="zh-CN"/>
              </w:rPr>
              <w:t>- Smaller issue – in NR-U retx are always prioritized over initial tx so we need to check if this causing any issue</w:t>
            </w:r>
            <w:r w:rsidR="00E16818" w:rsidRPr="00FD12F1">
              <w:rPr>
                <w:rFonts w:ascii="Times New Roman" w:eastAsia="宋体" w:hAnsi="Times New Roman" w:cs="Arial" w:hint="eastAsia"/>
                <w:lang w:eastAsia="zh-CN"/>
              </w:rPr>
              <w:t>.</w:t>
            </w:r>
          </w:p>
        </w:tc>
      </w:tr>
    </w:tbl>
    <w:p w:rsidR="00AF5505" w:rsidRPr="00E768F3" w:rsidRDefault="000602E3" w:rsidP="00E768F3">
      <w:pPr>
        <w:jc w:val="both"/>
        <w:rPr>
          <w:rFonts w:cs="Arial"/>
          <w:lang w:eastAsia="zh-CN"/>
        </w:rPr>
      </w:pPr>
      <w:r>
        <w:rPr>
          <w:rFonts w:cs="Arial"/>
          <w:lang w:eastAsia="zh-CN"/>
        </w:rPr>
        <w:t xml:space="preserve">Hence, </w:t>
      </w:r>
      <w:r>
        <w:rPr>
          <w:lang w:eastAsia="zh-CN"/>
        </w:rPr>
        <w:t>i</w:t>
      </w:r>
      <w:r w:rsidR="00AF5505">
        <w:rPr>
          <w:rFonts w:hint="eastAsia"/>
          <w:lang w:eastAsia="zh-CN"/>
        </w:rPr>
        <w:t xml:space="preserve">n this contribution, </w:t>
      </w:r>
      <w:r w:rsidR="00D96FF6">
        <w:rPr>
          <w:lang w:eastAsia="zh-CN"/>
        </w:rPr>
        <w:t>the</w:t>
      </w:r>
      <w:r w:rsidR="00D96FF6">
        <w:rPr>
          <w:rFonts w:hint="eastAsia"/>
          <w:lang w:eastAsia="zh-CN"/>
        </w:rPr>
        <w:t xml:space="preserve"> analysis of above issues and the </w:t>
      </w:r>
      <w:r w:rsidR="00AF61B7">
        <w:rPr>
          <w:lang w:eastAsia="zh-CN"/>
        </w:rPr>
        <w:t>potential</w:t>
      </w:r>
      <w:r w:rsidR="00AF61B7">
        <w:rPr>
          <w:rFonts w:hint="eastAsia"/>
          <w:lang w:eastAsia="zh-CN"/>
        </w:rPr>
        <w:t xml:space="preserve"> </w:t>
      </w:r>
      <w:r w:rsidR="00D96FF6">
        <w:rPr>
          <w:rFonts w:hint="eastAsia"/>
          <w:lang w:eastAsia="zh-CN"/>
        </w:rPr>
        <w:t xml:space="preserve">solutions were proposed </w:t>
      </w:r>
      <w:r>
        <w:rPr>
          <w:lang w:eastAsia="zh-CN"/>
        </w:rPr>
        <w:t>in the following sections</w:t>
      </w:r>
      <w:r w:rsidR="00AD6566">
        <w:rPr>
          <w:rFonts w:hint="eastAsia"/>
          <w:lang w:eastAsia="zh-CN"/>
        </w:rPr>
        <w:t>.</w:t>
      </w:r>
    </w:p>
    <w:p w:rsidR="00F9507C" w:rsidRDefault="00154520" w:rsidP="00D71370">
      <w:pPr>
        <w:pStyle w:val="1"/>
        <w:tabs>
          <w:tab w:val="num" w:pos="420"/>
        </w:tabs>
        <w:spacing w:line="276" w:lineRule="auto"/>
        <w:ind w:left="420" w:hanging="420"/>
        <w:jc w:val="both"/>
      </w:pPr>
      <w:r>
        <w:t>Discussion</w:t>
      </w:r>
    </w:p>
    <w:p w:rsidR="006B54F0" w:rsidRPr="009E52D7" w:rsidRDefault="00142601" w:rsidP="008A71A1">
      <w:pPr>
        <w:spacing w:before="120"/>
        <w:jc w:val="both"/>
        <w:rPr>
          <w:lang w:val="en-US" w:eastAsia="zh-CN"/>
        </w:rPr>
      </w:pPr>
      <w:r>
        <w:rPr>
          <w:lang w:eastAsia="zh-CN"/>
        </w:rPr>
        <w:t xml:space="preserve">In </w:t>
      </w:r>
      <w:r>
        <w:rPr>
          <w:rFonts w:hint="eastAsia"/>
          <w:lang w:eastAsia="zh-CN"/>
        </w:rPr>
        <w:t>Rel-</w:t>
      </w:r>
      <w:r w:rsidR="00D41508">
        <w:rPr>
          <w:rFonts w:hint="eastAsia"/>
          <w:lang w:eastAsia="zh-CN"/>
        </w:rPr>
        <w:t>16</w:t>
      </w:r>
      <w:r w:rsidR="00923D10">
        <w:rPr>
          <w:rFonts w:hint="eastAsia"/>
          <w:lang w:eastAsia="zh-CN"/>
        </w:rPr>
        <w:t xml:space="preserve">, </w:t>
      </w:r>
      <w:r w:rsidR="00065BA3">
        <w:rPr>
          <w:rFonts w:hint="eastAsia"/>
          <w:lang w:eastAsia="zh-CN"/>
        </w:rPr>
        <w:t>the CG enhance</w:t>
      </w:r>
      <w:r w:rsidR="003633DF">
        <w:rPr>
          <w:rFonts w:hint="eastAsia"/>
          <w:lang w:eastAsia="zh-CN"/>
        </w:rPr>
        <w:t xml:space="preserve">ment was </w:t>
      </w:r>
      <w:r w:rsidR="003633DF">
        <w:rPr>
          <w:lang w:eastAsia="zh-CN"/>
        </w:rPr>
        <w:t>discussed</w:t>
      </w:r>
      <w:r w:rsidR="00065BA3">
        <w:rPr>
          <w:rFonts w:hint="eastAsia"/>
          <w:lang w:eastAsia="zh-CN"/>
        </w:rPr>
        <w:t xml:space="preserve"> </w:t>
      </w:r>
      <w:r w:rsidR="003633DF">
        <w:rPr>
          <w:lang w:eastAsia="zh-CN"/>
        </w:rPr>
        <w:t>separately</w:t>
      </w:r>
      <w:r w:rsidR="003633DF">
        <w:rPr>
          <w:rFonts w:hint="eastAsia"/>
          <w:lang w:eastAsia="zh-CN"/>
        </w:rPr>
        <w:t xml:space="preserve"> </w:t>
      </w:r>
      <w:r w:rsidR="00065BA3">
        <w:rPr>
          <w:rFonts w:hint="eastAsia"/>
          <w:lang w:eastAsia="zh-CN"/>
        </w:rPr>
        <w:t xml:space="preserve">in both </w:t>
      </w:r>
      <w:r w:rsidR="00065BA3" w:rsidRPr="00A91FF5">
        <w:t>NR-</w:t>
      </w:r>
      <w:r w:rsidR="00065BA3">
        <w:rPr>
          <w:rFonts w:hint="eastAsia"/>
          <w:lang w:eastAsia="zh-CN"/>
        </w:rPr>
        <w:t xml:space="preserve">U and IIOT with different motivations.  </w:t>
      </w:r>
      <w:r w:rsidR="00512071">
        <w:rPr>
          <w:lang w:eastAsia="zh-CN"/>
        </w:rPr>
        <w:t>F</w:t>
      </w:r>
      <w:r w:rsidR="00512071">
        <w:rPr>
          <w:rFonts w:hint="eastAsia"/>
          <w:lang w:eastAsia="zh-CN"/>
        </w:rPr>
        <w:t>or NRU, the CG</w:t>
      </w:r>
      <w:r w:rsidR="008903B9">
        <w:rPr>
          <w:rFonts w:hint="eastAsia"/>
          <w:lang w:eastAsia="zh-CN"/>
        </w:rPr>
        <w:t xml:space="preserve"> enhancement</w:t>
      </w:r>
      <w:r w:rsidR="00F70A33">
        <w:rPr>
          <w:rFonts w:hint="eastAsia"/>
          <w:lang w:eastAsia="zh-CN"/>
        </w:rPr>
        <w:t xml:space="preserve"> is</w:t>
      </w:r>
      <w:r w:rsidR="008903B9">
        <w:rPr>
          <w:rFonts w:hint="eastAsia"/>
          <w:lang w:eastAsia="zh-CN"/>
        </w:rPr>
        <w:t xml:space="preserve"> used to provide more </w:t>
      </w:r>
      <w:r w:rsidR="008903B9">
        <w:rPr>
          <w:lang w:eastAsia="zh-CN"/>
        </w:rPr>
        <w:t xml:space="preserve">opportunities </w:t>
      </w:r>
      <w:r w:rsidR="008903B9">
        <w:rPr>
          <w:rFonts w:hint="eastAsia"/>
          <w:lang w:eastAsia="zh-CN"/>
        </w:rPr>
        <w:t>for the data transmission to reduce the impact of LBT failure. For</w:t>
      </w:r>
      <w:r w:rsidR="00867AE6">
        <w:rPr>
          <w:rFonts w:hint="eastAsia"/>
          <w:lang w:eastAsia="zh-CN"/>
        </w:rPr>
        <w:t xml:space="preserve"> IIOT, the</w:t>
      </w:r>
      <w:r w:rsidR="00F70A33">
        <w:rPr>
          <w:rFonts w:hint="eastAsia"/>
          <w:lang w:eastAsia="zh-CN"/>
        </w:rPr>
        <w:t xml:space="preserve"> CG enhancement is </w:t>
      </w:r>
      <w:r w:rsidR="00867AE6">
        <w:rPr>
          <w:rFonts w:hint="eastAsia"/>
          <w:lang w:eastAsia="zh-CN"/>
        </w:rPr>
        <w:t xml:space="preserve">used </w:t>
      </w:r>
      <w:r w:rsidR="00F70A33">
        <w:rPr>
          <w:rFonts w:hint="eastAsia"/>
          <w:lang w:eastAsia="zh-CN"/>
        </w:rPr>
        <w:t xml:space="preserve">to </w:t>
      </w:r>
      <w:r w:rsidR="009A7038">
        <w:rPr>
          <w:rFonts w:hint="eastAsia"/>
          <w:bCs/>
          <w:lang w:eastAsia="zh-CN"/>
        </w:rPr>
        <w:t>pre-res</w:t>
      </w:r>
      <w:r w:rsidR="00D31142">
        <w:rPr>
          <w:rFonts w:hint="eastAsia"/>
          <w:bCs/>
          <w:lang w:eastAsia="zh-CN"/>
        </w:rPr>
        <w:t xml:space="preserve">erve more </w:t>
      </w:r>
      <w:r w:rsidR="009A7038">
        <w:rPr>
          <w:rFonts w:hint="eastAsia"/>
          <w:bCs/>
          <w:lang w:eastAsia="zh-CN"/>
        </w:rPr>
        <w:t xml:space="preserve">time/frequency </w:t>
      </w:r>
      <w:r w:rsidR="009A7038">
        <w:rPr>
          <w:bCs/>
          <w:lang w:eastAsia="zh-CN"/>
        </w:rPr>
        <w:t>resource</w:t>
      </w:r>
      <w:r w:rsidR="009A7038">
        <w:rPr>
          <w:rFonts w:hint="eastAsia"/>
          <w:bCs/>
          <w:lang w:eastAsia="zh-CN"/>
        </w:rPr>
        <w:t>s</w:t>
      </w:r>
      <w:r w:rsidR="009A7038">
        <w:rPr>
          <w:rFonts w:hint="eastAsia"/>
          <w:lang w:eastAsia="zh-CN"/>
        </w:rPr>
        <w:t xml:space="preserve"> </w:t>
      </w:r>
      <w:r w:rsidR="00867AE6">
        <w:rPr>
          <w:rFonts w:hint="eastAsia"/>
          <w:lang w:eastAsia="zh-CN"/>
        </w:rPr>
        <w:t xml:space="preserve">to </w:t>
      </w:r>
      <w:r w:rsidR="00F70A33">
        <w:rPr>
          <w:rFonts w:hint="eastAsia"/>
          <w:lang w:eastAsia="zh-CN"/>
        </w:rPr>
        <w:t xml:space="preserve">satisfy stringent </w:t>
      </w:r>
      <w:r w:rsidR="00F70A33">
        <w:rPr>
          <w:lang w:eastAsia="zh-CN"/>
        </w:rPr>
        <w:t>requirement</w:t>
      </w:r>
      <w:r w:rsidR="00F70A33">
        <w:rPr>
          <w:rFonts w:hint="eastAsia"/>
          <w:lang w:eastAsia="zh-CN"/>
        </w:rPr>
        <w:t xml:space="preserve"> on </w:t>
      </w:r>
      <w:r w:rsidR="00F70A33">
        <w:t>latency</w:t>
      </w:r>
      <w:r w:rsidR="00F70A33">
        <w:rPr>
          <w:rFonts w:hint="eastAsia"/>
          <w:lang w:eastAsia="zh-CN"/>
        </w:rPr>
        <w:t xml:space="preserve"> and </w:t>
      </w:r>
      <w:r w:rsidR="00F70A33">
        <w:rPr>
          <w:lang w:eastAsia="zh-CN"/>
        </w:rPr>
        <w:t>reliability</w:t>
      </w:r>
      <w:r w:rsidR="00F70A33">
        <w:rPr>
          <w:rFonts w:hint="eastAsia"/>
          <w:bCs/>
          <w:lang w:eastAsia="zh-CN"/>
        </w:rPr>
        <w:t>.</w:t>
      </w:r>
      <w:r w:rsidR="00867AE6">
        <w:rPr>
          <w:rFonts w:hint="eastAsia"/>
          <w:bCs/>
          <w:lang w:eastAsia="zh-CN"/>
        </w:rPr>
        <w:t xml:space="preserve"> </w:t>
      </w:r>
      <w:r w:rsidR="009F00C6">
        <w:rPr>
          <w:rFonts w:hint="eastAsia"/>
          <w:bCs/>
          <w:lang w:eastAsia="zh-CN"/>
        </w:rPr>
        <w:t xml:space="preserve">Some </w:t>
      </w:r>
      <w:r w:rsidR="009F00C6">
        <w:rPr>
          <w:bCs/>
          <w:lang w:eastAsia="zh-CN"/>
        </w:rPr>
        <w:t>enhancement</w:t>
      </w:r>
      <w:r w:rsidR="009F00C6">
        <w:rPr>
          <w:rFonts w:hint="eastAsia"/>
          <w:bCs/>
          <w:lang w:eastAsia="zh-CN"/>
        </w:rPr>
        <w:t>s</w:t>
      </w:r>
      <w:r w:rsidR="009F00C6">
        <w:rPr>
          <w:bCs/>
          <w:lang w:eastAsia="zh-CN"/>
        </w:rPr>
        <w:t xml:space="preserve"> for CG </w:t>
      </w:r>
      <w:r w:rsidR="009F00C6">
        <w:rPr>
          <w:rFonts w:hint="eastAsia"/>
          <w:bCs/>
          <w:lang w:eastAsia="zh-CN"/>
        </w:rPr>
        <w:t xml:space="preserve">in NR-U and IIOT </w:t>
      </w:r>
      <w:r w:rsidR="00964EEA">
        <w:rPr>
          <w:rFonts w:hint="eastAsia"/>
          <w:bCs/>
          <w:lang w:eastAsia="zh-CN"/>
        </w:rPr>
        <w:t xml:space="preserve">are </w:t>
      </w:r>
      <w:r w:rsidR="009F00C6">
        <w:rPr>
          <w:bCs/>
          <w:lang w:eastAsia="zh-CN"/>
        </w:rPr>
        <w:t xml:space="preserve">not compatible </w:t>
      </w:r>
      <w:r w:rsidR="009F00C6">
        <w:rPr>
          <w:rFonts w:hint="eastAsia"/>
          <w:bCs/>
          <w:lang w:eastAsia="zh-CN"/>
        </w:rPr>
        <w:t xml:space="preserve">with each other, so the harmonization between the enhancement for CG in NR-U and IIOT should be considered to </w:t>
      </w:r>
      <w:r w:rsidR="009F00C6">
        <w:rPr>
          <w:bCs/>
          <w:lang w:eastAsia="zh-CN"/>
        </w:rPr>
        <w:t>support</w:t>
      </w:r>
      <w:r w:rsidR="009F00C6">
        <w:rPr>
          <w:rFonts w:hint="eastAsia"/>
          <w:bCs/>
          <w:lang w:eastAsia="zh-CN"/>
        </w:rPr>
        <w:t xml:space="preserve"> the IIOT in controlled NR-U </w:t>
      </w:r>
      <w:r w:rsidR="009F00C6">
        <w:rPr>
          <w:bCs/>
          <w:lang w:eastAsia="zh-CN"/>
        </w:rPr>
        <w:t>environment</w:t>
      </w:r>
      <w:r w:rsidR="009F00C6">
        <w:rPr>
          <w:rFonts w:hint="eastAsia"/>
          <w:bCs/>
          <w:lang w:eastAsia="zh-CN"/>
        </w:rPr>
        <w:t>.</w:t>
      </w:r>
      <w:r w:rsidR="00D27857" w:rsidRPr="00D27857">
        <w:rPr>
          <w:rFonts w:hint="eastAsia"/>
          <w:lang w:val="en-US" w:eastAsia="zh-CN"/>
        </w:rPr>
        <w:t xml:space="preserve"> </w:t>
      </w:r>
      <w:r w:rsidR="00D27857">
        <w:rPr>
          <w:rFonts w:hint="eastAsia"/>
          <w:lang w:val="en-US" w:eastAsia="zh-CN"/>
        </w:rPr>
        <w:t>W</w:t>
      </w:r>
      <w:r w:rsidR="00D27857">
        <w:rPr>
          <w:lang w:val="en-US"/>
        </w:rPr>
        <w:t xml:space="preserve">hat we need </w:t>
      </w:r>
      <w:r w:rsidR="00D27857">
        <w:rPr>
          <w:rFonts w:hint="eastAsia"/>
          <w:lang w:val="en-US" w:eastAsia="zh-CN"/>
        </w:rPr>
        <w:t xml:space="preserve">to </w:t>
      </w:r>
      <w:r w:rsidR="00D27857">
        <w:rPr>
          <w:lang w:val="en-US"/>
        </w:rPr>
        <w:t>justify is whether</w:t>
      </w:r>
      <w:r w:rsidR="00D27857">
        <w:rPr>
          <w:rFonts w:hint="eastAsia"/>
          <w:lang w:val="en-US" w:eastAsia="zh-CN"/>
        </w:rPr>
        <w:t xml:space="preserve"> the mechanism </w:t>
      </w:r>
      <w:r w:rsidR="00A67F9F">
        <w:rPr>
          <w:rFonts w:hint="eastAsia"/>
          <w:lang w:val="en-US" w:eastAsia="zh-CN"/>
        </w:rPr>
        <w:t>of CG enhancement</w:t>
      </w:r>
      <w:r w:rsidR="00327C65">
        <w:rPr>
          <w:rFonts w:hint="eastAsia"/>
          <w:lang w:val="en-US" w:eastAsia="zh-CN"/>
        </w:rPr>
        <w:t>s</w:t>
      </w:r>
      <w:r w:rsidR="00A67F9F">
        <w:rPr>
          <w:rFonts w:hint="eastAsia"/>
          <w:lang w:val="en-US" w:eastAsia="zh-CN"/>
        </w:rPr>
        <w:t xml:space="preserve"> </w:t>
      </w:r>
      <w:r w:rsidR="00D27857">
        <w:rPr>
          <w:rFonts w:hint="eastAsia"/>
          <w:lang w:val="en-US" w:eastAsia="zh-CN"/>
        </w:rPr>
        <w:t xml:space="preserve">used in NRU is </w:t>
      </w:r>
      <w:r w:rsidR="00D27857">
        <w:rPr>
          <w:lang w:val="en-US" w:eastAsia="zh-CN"/>
        </w:rPr>
        <w:t>suitable</w:t>
      </w:r>
      <w:r w:rsidR="00D27857">
        <w:rPr>
          <w:rFonts w:hint="eastAsia"/>
          <w:lang w:val="en-US" w:eastAsia="zh-CN"/>
        </w:rPr>
        <w:t xml:space="preserve"> for the IIOT in controlled </w:t>
      </w:r>
      <w:r w:rsidR="00D27857">
        <w:rPr>
          <w:lang w:val="en-US" w:eastAsia="zh-CN"/>
        </w:rPr>
        <w:t>environment</w:t>
      </w:r>
      <w:r w:rsidR="00D27857">
        <w:rPr>
          <w:rFonts w:hint="eastAsia"/>
          <w:lang w:val="en-US" w:eastAsia="zh-CN"/>
        </w:rPr>
        <w:t xml:space="preserve"> or we need to introduce any other additional enhancement</w:t>
      </w:r>
      <w:r w:rsidR="00133BAF">
        <w:rPr>
          <w:rFonts w:hint="eastAsia"/>
          <w:lang w:val="en-US" w:eastAsia="zh-CN"/>
        </w:rPr>
        <w:t>s</w:t>
      </w:r>
      <w:r w:rsidR="00327C65">
        <w:rPr>
          <w:rFonts w:hint="eastAsia"/>
          <w:lang w:val="en-US" w:eastAsia="zh-CN"/>
        </w:rPr>
        <w:t xml:space="preserve"> for this scenario.</w:t>
      </w:r>
    </w:p>
    <w:p w:rsidR="005501AE" w:rsidRPr="0017687C" w:rsidRDefault="0017687C" w:rsidP="00955D31">
      <w:pPr>
        <w:jc w:val="both"/>
        <w:rPr>
          <w:rFonts w:eastAsia="等线"/>
          <w:b/>
          <w:bCs/>
          <w:lang w:eastAsia="zh-CN"/>
        </w:rPr>
      </w:pPr>
      <w:r>
        <w:rPr>
          <w:rFonts w:hint="eastAsia"/>
          <w:b/>
          <w:lang w:eastAsia="zh-CN"/>
        </w:rPr>
        <w:t>1</w:t>
      </w:r>
      <w:r w:rsidR="005501AE">
        <w:rPr>
          <w:rFonts w:hint="eastAsia"/>
          <w:b/>
          <w:lang w:eastAsia="zh-CN"/>
        </w:rPr>
        <w:t>)</w:t>
      </w:r>
      <w:r>
        <w:rPr>
          <w:rFonts w:hint="eastAsia"/>
          <w:b/>
          <w:lang w:eastAsia="zh-CN"/>
        </w:rPr>
        <w:t xml:space="preserve"> </w:t>
      </w:r>
      <w:r w:rsidRPr="0017687C">
        <w:rPr>
          <w:rFonts w:eastAsia="等线" w:hint="eastAsia"/>
          <w:b/>
          <w:bCs/>
          <w:lang w:eastAsia="zh-CN"/>
        </w:rPr>
        <w:t>II</w:t>
      </w:r>
      <w:r w:rsidRPr="0017687C">
        <w:rPr>
          <w:rFonts w:eastAsia="等线"/>
          <w:b/>
          <w:bCs/>
          <w:lang w:eastAsia="zh-CN"/>
        </w:rPr>
        <w:t xml:space="preserve">oT autonomous transmission </w:t>
      </w:r>
      <w:r w:rsidR="00D37D0D" w:rsidRPr="0017687C">
        <w:rPr>
          <w:rFonts w:eastAsia="等线" w:hint="eastAsia"/>
          <w:b/>
          <w:bCs/>
          <w:lang w:eastAsia="zh-CN"/>
        </w:rPr>
        <w:t xml:space="preserve">and </w:t>
      </w:r>
      <w:r w:rsidR="00B65CBB">
        <w:rPr>
          <w:rFonts w:eastAsia="等线" w:hint="eastAsia"/>
          <w:b/>
          <w:bCs/>
          <w:lang w:eastAsia="zh-CN"/>
        </w:rPr>
        <w:t xml:space="preserve">NRU </w:t>
      </w:r>
      <w:r w:rsidR="00D37D0D" w:rsidRPr="0017687C">
        <w:rPr>
          <w:rFonts w:eastAsia="等线" w:hint="eastAsia"/>
          <w:b/>
          <w:bCs/>
          <w:lang w:eastAsia="zh-CN"/>
        </w:rPr>
        <w:t xml:space="preserve">CG </w:t>
      </w:r>
      <w:r w:rsidR="00D37D0D" w:rsidRPr="0017687C">
        <w:rPr>
          <w:rFonts w:eastAsia="等线"/>
          <w:b/>
          <w:bCs/>
          <w:lang w:eastAsia="zh-CN"/>
        </w:rPr>
        <w:t>retransmission</w:t>
      </w:r>
      <w:r w:rsidR="00D37D0D" w:rsidRPr="0017687C">
        <w:rPr>
          <w:rFonts w:eastAsia="等线" w:hint="eastAsia"/>
          <w:b/>
          <w:bCs/>
          <w:lang w:eastAsia="zh-CN"/>
        </w:rPr>
        <w:t xml:space="preserve"> timer</w:t>
      </w:r>
      <w:r w:rsidR="005501AE" w:rsidRPr="0017687C">
        <w:rPr>
          <w:rFonts w:eastAsia="等线" w:hint="eastAsia"/>
          <w:b/>
          <w:bCs/>
          <w:lang w:eastAsia="zh-CN"/>
        </w:rPr>
        <w:t>:</w:t>
      </w:r>
    </w:p>
    <w:p w:rsidR="00167736" w:rsidRPr="00AF61B7" w:rsidRDefault="00E2066D" w:rsidP="00AF61B7">
      <w:pPr>
        <w:spacing w:after="0"/>
        <w:jc w:val="both"/>
        <w:rPr>
          <w:lang w:val="en-US" w:eastAsia="zh-CN"/>
        </w:rPr>
      </w:pPr>
      <w:r>
        <w:rPr>
          <w:lang w:eastAsia="zh-CN"/>
        </w:rPr>
        <w:lastRenderedPageBreak/>
        <w:t>B</w:t>
      </w:r>
      <w:r>
        <w:rPr>
          <w:rFonts w:hint="eastAsia"/>
          <w:lang w:eastAsia="zh-CN"/>
        </w:rPr>
        <w:t>oth NR-U and IIOT discussed the mechanism on UE auto-(re)transmission in R16</w:t>
      </w:r>
      <w:r w:rsidR="00BC60C1">
        <w:rPr>
          <w:rFonts w:hint="eastAsia"/>
          <w:lang w:eastAsia="zh-CN"/>
        </w:rPr>
        <w:t xml:space="preserve"> </w:t>
      </w:r>
      <w:r w:rsidR="00B14C1E">
        <w:rPr>
          <w:lang w:eastAsia="zh-CN"/>
        </w:rPr>
        <w:t>separately</w:t>
      </w:r>
      <w:r>
        <w:rPr>
          <w:rFonts w:hint="eastAsia"/>
          <w:lang w:eastAsia="zh-CN"/>
        </w:rPr>
        <w:t>.</w:t>
      </w:r>
      <w:r>
        <w:rPr>
          <w:rFonts w:hint="eastAsia"/>
          <w:lang w:val="en-US" w:eastAsia="zh-CN"/>
        </w:rPr>
        <w:t xml:space="preserve"> </w:t>
      </w:r>
      <w:r w:rsidR="00072083">
        <w:rPr>
          <w:lang w:eastAsia="zh-CN"/>
        </w:rPr>
        <w:t>I</w:t>
      </w:r>
      <w:r w:rsidR="00072083">
        <w:rPr>
          <w:rFonts w:hint="eastAsia"/>
          <w:lang w:eastAsia="zh-CN"/>
        </w:rPr>
        <w:t>n NR-U, t</w:t>
      </w:r>
      <w:r w:rsidR="00375242">
        <w:rPr>
          <w:rFonts w:hint="eastAsia"/>
          <w:lang w:eastAsia="zh-CN"/>
        </w:rPr>
        <w:t xml:space="preserve">he </w:t>
      </w:r>
      <w:r w:rsidR="00072083">
        <w:rPr>
          <w:rFonts w:hint="eastAsia"/>
          <w:lang w:eastAsia="zh-CN"/>
        </w:rPr>
        <w:t>downlink feedback indication (</w:t>
      </w:r>
      <w:r w:rsidR="00375242">
        <w:rPr>
          <w:rFonts w:hint="eastAsia"/>
          <w:lang w:eastAsia="zh-CN"/>
        </w:rPr>
        <w:t>DFI</w:t>
      </w:r>
      <w:r w:rsidR="00072083">
        <w:rPr>
          <w:rFonts w:hint="eastAsia"/>
          <w:lang w:eastAsia="zh-CN"/>
        </w:rPr>
        <w:t>)</w:t>
      </w:r>
      <w:r w:rsidR="00375242">
        <w:rPr>
          <w:rFonts w:hint="eastAsia"/>
          <w:lang w:eastAsia="zh-CN"/>
        </w:rPr>
        <w:t xml:space="preserve"> in DCI is introduced </w:t>
      </w:r>
      <w:r w:rsidR="00072083">
        <w:rPr>
          <w:rFonts w:hint="eastAsia"/>
          <w:lang w:eastAsia="zh-CN"/>
        </w:rPr>
        <w:t xml:space="preserve">to indicate </w:t>
      </w:r>
      <w:r w:rsidR="00375242">
        <w:rPr>
          <w:rFonts w:hint="eastAsia"/>
          <w:lang w:eastAsia="zh-CN"/>
        </w:rPr>
        <w:t xml:space="preserve">whether </w:t>
      </w:r>
      <w:r w:rsidR="00555BE7">
        <w:rPr>
          <w:rFonts w:hint="eastAsia"/>
          <w:lang w:eastAsia="zh-CN"/>
        </w:rPr>
        <w:t xml:space="preserve">the transmission of CG is </w:t>
      </w:r>
      <w:r w:rsidR="00A42509">
        <w:rPr>
          <w:lang w:eastAsia="zh-CN"/>
        </w:rPr>
        <w:t>correct</w:t>
      </w:r>
      <w:r w:rsidR="00555BE7">
        <w:rPr>
          <w:rFonts w:hint="eastAsia"/>
          <w:lang w:eastAsia="zh-CN"/>
        </w:rPr>
        <w:t xml:space="preserve">ly </w:t>
      </w:r>
      <w:r w:rsidR="00555BE7">
        <w:rPr>
          <w:lang w:eastAsia="zh-CN"/>
        </w:rPr>
        <w:t>received</w:t>
      </w:r>
      <w:r w:rsidR="00555BE7">
        <w:rPr>
          <w:rFonts w:hint="eastAsia"/>
          <w:lang w:eastAsia="zh-CN"/>
        </w:rPr>
        <w:t xml:space="preserve"> </w:t>
      </w:r>
      <w:r w:rsidR="00DA72A5">
        <w:rPr>
          <w:rFonts w:hint="eastAsia"/>
          <w:lang w:eastAsia="zh-CN"/>
        </w:rPr>
        <w:t xml:space="preserve"> </w:t>
      </w:r>
      <w:r w:rsidR="00555BE7">
        <w:rPr>
          <w:rFonts w:hint="eastAsia"/>
          <w:lang w:eastAsia="zh-CN"/>
        </w:rPr>
        <w:t xml:space="preserve">in </w:t>
      </w:r>
      <w:r w:rsidR="005543B6">
        <w:rPr>
          <w:rFonts w:hint="eastAsia"/>
          <w:lang w:eastAsia="zh-CN"/>
        </w:rPr>
        <w:t xml:space="preserve">gNB </w:t>
      </w:r>
      <w:r w:rsidR="00DA72A5">
        <w:rPr>
          <w:rFonts w:hint="eastAsia"/>
          <w:lang w:eastAsia="zh-CN"/>
        </w:rPr>
        <w:t>a</w:t>
      </w:r>
      <w:r w:rsidR="00072083">
        <w:rPr>
          <w:rFonts w:hint="eastAsia"/>
          <w:lang w:eastAsia="zh-CN"/>
        </w:rPr>
        <w:t xml:space="preserve">nd </w:t>
      </w:r>
      <w:r w:rsidR="00375242" w:rsidRPr="00030779">
        <w:rPr>
          <w:i/>
          <w:noProof/>
          <w:lang w:eastAsia="ko-KR"/>
        </w:rPr>
        <w:t>cg-RetransmissionTimer</w:t>
      </w:r>
      <w:r w:rsidR="00375242">
        <w:rPr>
          <w:rFonts w:hint="eastAsia"/>
          <w:i/>
          <w:noProof/>
          <w:lang w:eastAsia="zh-CN"/>
        </w:rPr>
        <w:t xml:space="preserve"> </w:t>
      </w:r>
      <w:r w:rsidR="00375242" w:rsidRPr="0054197E">
        <w:rPr>
          <w:rFonts w:hint="eastAsia"/>
          <w:lang w:eastAsia="zh-CN"/>
        </w:rPr>
        <w:t>is con</w:t>
      </w:r>
      <w:r w:rsidR="00375242">
        <w:rPr>
          <w:rFonts w:hint="eastAsia"/>
          <w:lang w:eastAsia="zh-CN"/>
        </w:rPr>
        <w:t>f</w:t>
      </w:r>
      <w:r w:rsidR="00DA72A5">
        <w:rPr>
          <w:rFonts w:hint="eastAsia"/>
          <w:lang w:eastAsia="zh-CN"/>
        </w:rPr>
        <w:t xml:space="preserve">igured per HARQ process </w:t>
      </w:r>
      <w:r w:rsidR="0007034F">
        <w:rPr>
          <w:rFonts w:hint="eastAsia"/>
          <w:lang w:eastAsia="zh-CN"/>
        </w:rPr>
        <w:t>for auto-</w:t>
      </w:r>
      <w:r w:rsidR="00375242">
        <w:rPr>
          <w:lang w:eastAsia="zh-CN"/>
        </w:rPr>
        <w:t>retransmission</w:t>
      </w:r>
      <w:r w:rsidR="00375242">
        <w:rPr>
          <w:rFonts w:hint="eastAsia"/>
          <w:lang w:eastAsia="zh-CN"/>
        </w:rPr>
        <w:t xml:space="preserve">. </w:t>
      </w:r>
      <w:r w:rsidR="00DA72A5">
        <w:rPr>
          <w:lang w:eastAsia="zh-CN"/>
        </w:rPr>
        <w:t>I</w:t>
      </w:r>
      <w:r w:rsidR="00DA72A5">
        <w:rPr>
          <w:rFonts w:hint="eastAsia"/>
          <w:lang w:eastAsia="zh-CN"/>
        </w:rPr>
        <w:t xml:space="preserve">f the NACK is received in DFI or the </w:t>
      </w:r>
      <w:r w:rsidR="00DA72A5" w:rsidRPr="00030779">
        <w:rPr>
          <w:i/>
          <w:noProof/>
          <w:lang w:eastAsia="ko-KR"/>
        </w:rPr>
        <w:t>cg-</w:t>
      </w:r>
      <w:r w:rsidR="00DA72A5" w:rsidRPr="00DA72A5">
        <w:rPr>
          <w:i/>
          <w:noProof/>
          <w:lang w:eastAsia="ko-KR"/>
        </w:rPr>
        <w:t>RetransmissionTimer</w:t>
      </w:r>
      <w:r w:rsidR="00DA72A5" w:rsidRPr="00DA72A5">
        <w:rPr>
          <w:rFonts w:hint="eastAsia"/>
          <w:lang w:eastAsia="zh-CN"/>
        </w:rPr>
        <w:t xml:space="preserve"> expires, </w:t>
      </w:r>
      <w:r w:rsidR="00375242">
        <w:rPr>
          <w:lang w:eastAsia="zh-CN"/>
        </w:rPr>
        <w:t>T</w:t>
      </w:r>
      <w:r w:rsidR="00375242">
        <w:rPr>
          <w:rFonts w:hint="eastAsia"/>
          <w:lang w:eastAsia="zh-CN"/>
        </w:rPr>
        <w:t xml:space="preserve">he UE could select </w:t>
      </w:r>
      <w:r w:rsidR="005543B6">
        <w:rPr>
          <w:rFonts w:hint="eastAsia"/>
          <w:lang w:eastAsia="zh-CN"/>
        </w:rPr>
        <w:t xml:space="preserve">another </w:t>
      </w:r>
      <w:r w:rsidR="00AE1ECF">
        <w:rPr>
          <w:rFonts w:hint="eastAsia"/>
          <w:lang w:eastAsia="zh-CN"/>
        </w:rPr>
        <w:t xml:space="preserve">different </w:t>
      </w:r>
      <w:r w:rsidR="00375242">
        <w:rPr>
          <w:rFonts w:hint="eastAsia"/>
          <w:lang w:eastAsia="zh-CN"/>
        </w:rPr>
        <w:t xml:space="preserve">CG </w:t>
      </w:r>
      <w:r w:rsidR="005543B6">
        <w:rPr>
          <w:rFonts w:hint="eastAsia"/>
          <w:lang w:eastAsia="zh-CN"/>
        </w:rPr>
        <w:t xml:space="preserve">or the same CG </w:t>
      </w:r>
      <w:r w:rsidR="00375242">
        <w:rPr>
          <w:rFonts w:hint="eastAsia"/>
          <w:lang w:eastAsia="zh-CN"/>
        </w:rPr>
        <w:t xml:space="preserve">with the same HARQ process ID </w:t>
      </w:r>
      <w:r w:rsidR="001524B9">
        <w:rPr>
          <w:rFonts w:hint="eastAsia"/>
          <w:lang w:eastAsia="zh-CN"/>
        </w:rPr>
        <w:t xml:space="preserve">for </w:t>
      </w:r>
      <w:r w:rsidR="005543B6">
        <w:rPr>
          <w:rFonts w:hint="eastAsia"/>
          <w:lang w:eastAsia="zh-CN"/>
        </w:rPr>
        <w:t>UE auto-</w:t>
      </w:r>
      <w:r w:rsidR="001524B9">
        <w:rPr>
          <w:rFonts w:hint="eastAsia"/>
          <w:lang w:eastAsia="zh-CN"/>
        </w:rPr>
        <w:t>retransmission.</w:t>
      </w:r>
      <w:r w:rsidR="004E2A40">
        <w:rPr>
          <w:rFonts w:hint="eastAsia"/>
          <w:lang w:eastAsia="zh-CN"/>
        </w:rPr>
        <w:t xml:space="preserve"> </w:t>
      </w:r>
      <w:r w:rsidR="004E2A40">
        <w:rPr>
          <w:lang w:eastAsia="zh-CN"/>
        </w:rPr>
        <w:t>I</w:t>
      </w:r>
      <w:r w:rsidR="004E2A40">
        <w:rPr>
          <w:rFonts w:hint="eastAsia"/>
          <w:lang w:eastAsia="zh-CN"/>
        </w:rPr>
        <w:t xml:space="preserve">f the </w:t>
      </w:r>
      <w:r w:rsidR="004E2A40" w:rsidRPr="00030779">
        <w:rPr>
          <w:i/>
          <w:noProof/>
          <w:lang w:eastAsia="ko-KR"/>
        </w:rPr>
        <w:t>cg-</w:t>
      </w:r>
      <w:r w:rsidR="004E2A40" w:rsidRPr="00DA72A5">
        <w:rPr>
          <w:i/>
          <w:noProof/>
          <w:lang w:eastAsia="ko-KR"/>
        </w:rPr>
        <w:t>RetransmissionTimer</w:t>
      </w:r>
      <w:r w:rsidR="004E2A40">
        <w:rPr>
          <w:rFonts w:hint="eastAsia"/>
          <w:i/>
          <w:noProof/>
          <w:lang w:eastAsia="zh-CN"/>
        </w:rPr>
        <w:t xml:space="preserve"> </w:t>
      </w:r>
      <w:r w:rsidR="004E2A40" w:rsidRPr="004E2A40">
        <w:rPr>
          <w:rFonts w:hint="eastAsia"/>
          <w:lang w:eastAsia="zh-CN"/>
        </w:rPr>
        <w:t>is configured</w:t>
      </w:r>
      <w:r w:rsidR="004E2A40">
        <w:rPr>
          <w:rFonts w:hint="eastAsia"/>
          <w:lang w:eastAsia="zh-CN"/>
        </w:rPr>
        <w:t xml:space="preserve"> and LBT failure</w:t>
      </w:r>
      <w:r w:rsidR="00555BE7">
        <w:rPr>
          <w:rFonts w:hint="eastAsia"/>
          <w:lang w:eastAsia="zh-CN"/>
        </w:rPr>
        <w:t xml:space="preserve"> is received from lower layer, T</w:t>
      </w:r>
      <w:r w:rsidR="004E2A40">
        <w:rPr>
          <w:rFonts w:hint="eastAsia"/>
          <w:lang w:eastAsia="zh-CN"/>
        </w:rPr>
        <w:t xml:space="preserve">he UE transmits the pending TB using same </w:t>
      </w:r>
      <w:r w:rsidR="0007034F">
        <w:rPr>
          <w:rFonts w:hint="eastAsia"/>
          <w:lang w:eastAsia="zh-CN"/>
        </w:rPr>
        <w:t>HA</w:t>
      </w:r>
      <w:r w:rsidR="00416E4E">
        <w:rPr>
          <w:rFonts w:hint="eastAsia"/>
          <w:lang w:eastAsia="zh-CN"/>
        </w:rPr>
        <w:t>RQ process in a</w:t>
      </w:r>
      <w:r w:rsidR="00C71885">
        <w:rPr>
          <w:rFonts w:hint="eastAsia"/>
          <w:lang w:eastAsia="zh-CN"/>
        </w:rPr>
        <w:t xml:space="preserve"> CG resource</w:t>
      </w:r>
      <w:r w:rsidR="00AD1BF4">
        <w:rPr>
          <w:rFonts w:hint="eastAsia"/>
          <w:lang w:eastAsia="zh-CN"/>
        </w:rPr>
        <w:t xml:space="preserve"> </w:t>
      </w:r>
      <w:r w:rsidR="00C71885">
        <w:rPr>
          <w:rFonts w:hint="eastAsia"/>
          <w:lang w:eastAsia="zh-CN"/>
        </w:rPr>
        <w:t xml:space="preserve">[2]. </w:t>
      </w:r>
      <w:r w:rsidR="00196292" w:rsidRPr="00196292">
        <w:rPr>
          <w:rFonts w:hint="eastAsia"/>
          <w:lang w:eastAsia="zh-CN"/>
        </w:rPr>
        <w:t xml:space="preserve">The </w:t>
      </w:r>
      <w:r w:rsidR="00196292" w:rsidRPr="00AF7D51">
        <w:rPr>
          <w:i/>
          <w:lang w:eastAsia="zh-CN"/>
        </w:rPr>
        <w:t>ConfiguredGrantTimer</w:t>
      </w:r>
      <w:r w:rsidR="00196292">
        <w:rPr>
          <w:rFonts w:hint="eastAsia"/>
          <w:i/>
          <w:lang w:eastAsia="zh-CN"/>
        </w:rPr>
        <w:t xml:space="preserve"> </w:t>
      </w:r>
      <w:r w:rsidR="00196292">
        <w:rPr>
          <w:rFonts w:hint="eastAsia"/>
          <w:lang w:eastAsia="zh-CN"/>
        </w:rPr>
        <w:t xml:space="preserve">set to longer value compared to </w:t>
      </w:r>
      <w:r w:rsidR="00196292" w:rsidRPr="00030779">
        <w:rPr>
          <w:i/>
          <w:noProof/>
          <w:lang w:eastAsia="ko-KR"/>
        </w:rPr>
        <w:t>cg-</w:t>
      </w:r>
      <w:r w:rsidR="00196292" w:rsidRPr="00DA72A5">
        <w:rPr>
          <w:i/>
          <w:noProof/>
          <w:lang w:eastAsia="ko-KR"/>
        </w:rPr>
        <w:t>RetransmissionTimer</w:t>
      </w:r>
      <w:r w:rsidR="00196292">
        <w:rPr>
          <w:rFonts w:hint="eastAsia"/>
          <w:i/>
          <w:noProof/>
          <w:lang w:eastAsia="zh-CN"/>
        </w:rPr>
        <w:t>.</w:t>
      </w:r>
    </w:p>
    <w:p w:rsidR="00196292" w:rsidRDefault="00196292" w:rsidP="00AF61B7">
      <w:pPr>
        <w:spacing w:after="0"/>
        <w:jc w:val="both"/>
        <w:rPr>
          <w:i/>
          <w:lang w:eastAsia="zh-CN"/>
        </w:rPr>
      </w:pPr>
    </w:p>
    <w:p w:rsidR="00196292" w:rsidRPr="00196292" w:rsidRDefault="005B6A84" w:rsidP="00AF61B7">
      <w:pPr>
        <w:spacing w:after="0"/>
        <w:jc w:val="both"/>
        <w:rPr>
          <w:i/>
          <w:lang w:eastAsia="zh-CN"/>
        </w:rPr>
      </w:pPr>
      <w:r>
        <w:rPr>
          <w:lang w:eastAsia="zh-CN"/>
        </w:rPr>
        <w:t>I</w:t>
      </w:r>
      <w:r>
        <w:rPr>
          <w:rFonts w:hint="eastAsia"/>
          <w:lang w:eastAsia="zh-CN"/>
        </w:rPr>
        <w:t xml:space="preserve">n IIOT, only the </w:t>
      </w:r>
      <w:r w:rsidRPr="00AF7D51">
        <w:rPr>
          <w:i/>
          <w:lang w:eastAsia="zh-CN"/>
        </w:rPr>
        <w:t>ConfiguredGrantTimer</w:t>
      </w:r>
      <w:r>
        <w:rPr>
          <w:rFonts w:hint="eastAsia"/>
          <w:i/>
          <w:lang w:eastAsia="zh-CN"/>
        </w:rPr>
        <w:t xml:space="preserve"> </w:t>
      </w:r>
      <w:r w:rsidRPr="00196292">
        <w:rPr>
          <w:rFonts w:hint="eastAsia"/>
          <w:lang w:eastAsia="zh-CN"/>
        </w:rPr>
        <w:t xml:space="preserve">parameter </w:t>
      </w:r>
      <w:r w:rsidRPr="003F65C5">
        <w:rPr>
          <w:rFonts w:hint="eastAsia"/>
          <w:lang w:eastAsia="zh-CN"/>
        </w:rPr>
        <w:t>is used and</w:t>
      </w:r>
      <w:r>
        <w:rPr>
          <w:rFonts w:hint="eastAsia"/>
          <w:i/>
          <w:lang w:eastAsia="zh-CN"/>
        </w:rPr>
        <w:t xml:space="preserve"> </w:t>
      </w:r>
      <w:r>
        <w:rPr>
          <w:rFonts w:hint="eastAsia"/>
          <w:lang w:eastAsia="zh-CN"/>
        </w:rPr>
        <w:t xml:space="preserve">kept </w:t>
      </w:r>
      <w:r w:rsidR="0027556B">
        <w:rPr>
          <w:rFonts w:hint="eastAsia"/>
          <w:lang w:eastAsia="zh-CN"/>
        </w:rPr>
        <w:t xml:space="preserve">as legacy, which </w:t>
      </w:r>
      <w:r>
        <w:rPr>
          <w:rFonts w:hint="eastAsia"/>
          <w:lang w:eastAsia="zh-CN"/>
        </w:rPr>
        <w:t>avoid</w:t>
      </w:r>
      <w:r w:rsidR="00F90D65">
        <w:rPr>
          <w:rFonts w:hint="eastAsia"/>
          <w:lang w:eastAsia="zh-CN"/>
        </w:rPr>
        <w:t>s</w:t>
      </w:r>
      <w:r>
        <w:rPr>
          <w:rFonts w:hint="eastAsia"/>
          <w:lang w:eastAsia="zh-CN"/>
        </w:rPr>
        <w:t xml:space="preserve"> </w:t>
      </w:r>
      <w:r w:rsidR="00F90D65">
        <w:rPr>
          <w:rFonts w:hint="eastAsia"/>
          <w:lang w:eastAsia="zh-CN"/>
        </w:rPr>
        <w:t xml:space="preserve">the </w:t>
      </w:r>
      <w:r w:rsidR="00E2066D">
        <w:rPr>
          <w:rFonts w:hint="eastAsia"/>
          <w:lang w:eastAsia="zh-CN"/>
        </w:rPr>
        <w:t>overwrit</w:t>
      </w:r>
      <w:r>
        <w:rPr>
          <w:rFonts w:hint="eastAsia"/>
          <w:lang w:eastAsia="zh-CN"/>
        </w:rPr>
        <w:t xml:space="preserve">ing </w:t>
      </w:r>
      <w:r w:rsidR="00F90D65">
        <w:rPr>
          <w:rFonts w:hint="eastAsia"/>
          <w:lang w:eastAsia="zh-CN"/>
        </w:rPr>
        <w:t xml:space="preserve">of </w:t>
      </w:r>
      <w:r>
        <w:rPr>
          <w:rFonts w:hint="eastAsia"/>
          <w:lang w:eastAsia="zh-CN"/>
        </w:rPr>
        <w:t>the HARQ buffer by a new dynamic scheduling or another CG.</w:t>
      </w:r>
      <w:r w:rsidR="008C1B51">
        <w:rPr>
          <w:rFonts w:hint="eastAsia"/>
          <w:lang w:eastAsia="zh-CN"/>
        </w:rPr>
        <w:t xml:space="preserve"> </w:t>
      </w:r>
      <w:r w:rsidR="00D52BDB">
        <w:rPr>
          <w:rFonts w:hint="eastAsia"/>
          <w:lang w:eastAsia="zh-CN"/>
        </w:rPr>
        <w:t>T</w:t>
      </w:r>
      <w:r w:rsidR="00D52BDB" w:rsidRPr="00D96C74">
        <w:rPr>
          <w:lang w:eastAsia="sv-SE"/>
        </w:rPr>
        <w:t xml:space="preserve">he Configured </w:t>
      </w:r>
      <w:r w:rsidR="000127F0">
        <w:rPr>
          <w:lang w:eastAsia="sv-SE"/>
        </w:rPr>
        <w:t xml:space="preserve">Grant </w:t>
      </w:r>
      <w:r w:rsidR="00D52BDB" w:rsidRPr="00D96C74">
        <w:rPr>
          <w:lang w:eastAsia="sv-SE"/>
        </w:rPr>
        <w:t>is configured with autonomous transmission</w:t>
      </w:r>
      <w:r w:rsidR="00D52BDB">
        <w:rPr>
          <w:lang w:eastAsia="zh-CN"/>
        </w:rPr>
        <w:t xml:space="preserve"> </w:t>
      </w:r>
      <w:r w:rsidR="000127F0">
        <w:rPr>
          <w:rFonts w:hint="eastAsia"/>
          <w:lang w:eastAsia="zh-CN"/>
        </w:rPr>
        <w:t xml:space="preserve">by </w:t>
      </w:r>
      <w:r w:rsidR="00D52BDB">
        <w:rPr>
          <w:rFonts w:hint="eastAsia"/>
          <w:lang w:eastAsia="zh-CN"/>
        </w:rPr>
        <w:t>t</w:t>
      </w:r>
      <w:r w:rsidR="00BE7556">
        <w:rPr>
          <w:rFonts w:hint="eastAsia"/>
          <w:lang w:eastAsia="zh-CN"/>
        </w:rPr>
        <w:t>he parameters</w:t>
      </w:r>
      <w:r w:rsidR="00D52BDB">
        <w:rPr>
          <w:rFonts w:hint="eastAsia"/>
          <w:lang w:eastAsia="zh-CN"/>
        </w:rPr>
        <w:t xml:space="preserve"> </w:t>
      </w:r>
      <w:r w:rsidR="00D52BDB" w:rsidRPr="00D52BDB">
        <w:rPr>
          <w:i/>
          <w:lang w:eastAsia="zh-CN"/>
        </w:rPr>
        <w:t>autonomousTx-r16</w:t>
      </w:r>
      <w:r w:rsidR="00D52BDB">
        <w:t xml:space="preserve"> </w:t>
      </w:r>
      <w:r w:rsidR="00D52BDB">
        <w:rPr>
          <w:rFonts w:hint="eastAsia"/>
          <w:lang w:eastAsia="zh-CN"/>
        </w:rPr>
        <w:t>[3]</w:t>
      </w:r>
      <w:r w:rsidR="00CF6AC8">
        <w:rPr>
          <w:rFonts w:hint="eastAsia"/>
          <w:lang w:eastAsia="zh-CN"/>
        </w:rPr>
        <w:t>.</w:t>
      </w:r>
    </w:p>
    <w:p w:rsidR="00BE4010" w:rsidRDefault="00BE4010" w:rsidP="00AF61B7">
      <w:pPr>
        <w:spacing w:after="0"/>
        <w:jc w:val="both"/>
        <w:rPr>
          <w:lang w:eastAsia="zh-CN"/>
        </w:rPr>
      </w:pPr>
    </w:p>
    <w:p w:rsidR="00533B38" w:rsidRDefault="00BF55FE" w:rsidP="00AF61B7">
      <w:pPr>
        <w:jc w:val="both"/>
        <w:rPr>
          <w:lang w:val="en-US" w:eastAsia="zh-CN"/>
        </w:rPr>
      </w:pPr>
      <w:r>
        <w:rPr>
          <w:rFonts w:hint="eastAsia"/>
          <w:lang w:eastAsia="zh-CN"/>
        </w:rPr>
        <w:t>T</w:t>
      </w:r>
      <w:r w:rsidR="00BE4010">
        <w:rPr>
          <w:rFonts w:hint="eastAsia"/>
          <w:lang w:eastAsia="zh-CN"/>
        </w:rPr>
        <w:t xml:space="preserve">he </w:t>
      </w:r>
      <w:r w:rsidR="00BE4010" w:rsidRPr="00D030FF">
        <w:rPr>
          <w:lang w:eastAsia="zh-CN"/>
        </w:rPr>
        <w:t>de-prioritised MAC PDU</w:t>
      </w:r>
      <w:r w:rsidR="00BE4010">
        <w:rPr>
          <w:rFonts w:hint="eastAsia"/>
          <w:lang w:eastAsia="zh-CN"/>
        </w:rPr>
        <w:t xml:space="preserve"> </w:t>
      </w:r>
      <w:r>
        <w:rPr>
          <w:rFonts w:hint="eastAsia"/>
          <w:lang w:eastAsia="zh-CN"/>
        </w:rPr>
        <w:t xml:space="preserve">defined </w:t>
      </w:r>
      <w:r w:rsidR="005C388E">
        <w:rPr>
          <w:rFonts w:hint="eastAsia"/>
          <w:lang w:eastAsia="zh-CN"/>
        </w:rPr>
        <w:t xml:space="preserve">in </w:t>
      </w:r>
      <w:r>
        <w:rPr>
          <w:rFonts w:hint="eastAsia"/>
          <w:lang w:eastAsia="zh-CN"/>
        </w:rPr>
        <w:t xml:space="preserve">IIOT </w:t>
      </w:r>
      <w:r w:rsidR="005C388E">
        <w:rPr>
          <w:rFonts w:hint="eastAsia"/>
          <w:lang w:eastAsia="zh-CN"/>
        </w:rPr>
        <w:t xml:space="preserve">performs the </w:t>
      </w:r>
      <w:r w:rsidRPr="005C388E">
        <w:rPr>
          <w:lang w:eastAsia="zh-CN"/>
        </w:rPr>
        <w:t>autonomous transmission</w:t>
      </w:r>
      <w:r w:rsidR="005C388E">
        <w:rPr>
          <w:rFonts w:hint="eastAsia"/>
          <w:lang w:eastAsia="zh-CN"/>
        </w:rPr>
        <w:t xml:space="preserve"> controlled by </w:t>
      </w:r>
      <w:r w:rsidR="005C388E" w:rsidRPr="005C388E">
        <w:rPr>
          <w:i/>
          <w:lang w:eastAsia="zh-CN"/>
        </w:rPr>
        <w:t>autonomousTx-r16</w:t>
      </w:r>
      <w:r w:rsidR="00D361F0">
        <w:rPr>
          <w:rFonts w:hint="eastAsia"/>
          <w:lang w:eastAsia="zh-CN"/>
        </w:rPr>
        <w:t xml:space="preserve"> via</w:t>
      </w:r>
      <w:r w:rsidR="005C388E">
        <w:rPr>
          <w:rFonts w:hint="eastAsia"/>
          <w:lang w:eastAsia="zh-CN"/>
        </w:rPr>
        <w:t xml:space="preserve"> the same HARQ in the </w:t>
      </w:r>
      <w:r w:rsidR="005C388E" w:rsidRPr="005C388E">
        <w:rPr>
          <w:rFonts w:hint="eastAsia"/>
          <w:lang w:eastAsia="zh-CN"/>
        </w:rPr>
        <w:t xml:space="preserve">same CG. </w:t>
      </w:r>
      <w:r w:rsidR="005C388E" w:rsidRPr="005C388E">
        <w:rPr>
          <w:lang w:eastAsia="zh-CN"/>
        </w:rPr>
        <w:t>T</w:t>
      </w:r>
      <w:r w:rsidR="005C388E" w:rsidRPr="005C388E">
        <w:rPr>
          <w:rFonts w:hint="eastAsia"/>
          <w:lang w:eastAsia="zh-CN"/>
        </w:rPr>
        <w:t xml:space="preserve">he </w:t>
      </w:r>
      <w:r w:rsidR="005C388E">
        <w:rPr>
          <w:rFonts w:hint="eastAsia"/>
          <w:lang w:eastAsia="zh-CN"/>
        </w:rPr>
        <w:t xml:space="preserve">MAC PDU failed in LBT transmission </w:t>
      </w:r>
      <w:r w:rsidR="00D361F0">
        <w:rPr>
          <w:rFonts w:hint="eastAsia"/>
          <w:lang w:eastAsia="zh-CN"/>
        </w:rPr>
        <w:t xml:space="preserve">defined in NRU performs the </w:t>
      </w:r>
      <w:r w:rsidR="00D361F0" w:rsidRPr="005C388E">
        <w:rPr>
          <w:lang w:eastAsia="zh-CN"/>
        </w:rPr>
        <w:t xml:space="preserve">autonomous </w:t>
      </w:r>
      <w:r w:rsidR="00D361F0">
        <w:rPr>
          <w:rFonts w:hint="eastAsia"/>
          <w:lang w:eastAsia="zh-CN"/>
        </w:rPr>
        <w:t>(re)</w:t>
      </w:r>
      <w:r w:rsidR="00D361F0" w:rsidRPr="005C388E">
        <w:rPr>
          <w:lang w:eastAsia="zh-CN"/>
        </w:rPr>
        <w:t>transmission</w:t>
      </w:r>
      <w:r w:rsidR="00D361F0">
        <w:rPr>
          <w:rFonts w:hint="eastAsia"/>
          <w:lang w:eastAsia="zh-CN"/>
        </w:rPr>
        <w:t xml:space="preserve"> controlled by </w:t>
      </w:r>
      <w:r w:rsidR="00D361F0" w:rsidRPr="00030779">
        <w:rPr>
          <w:i/>
          <w:noProof/>
          <w:lang w:eastAsia="ko-KR"/>
        </w:rPr>
        <w:t>cg-</w:t>
      </w:r>
      <w:r w:rsidR="00D361F0" w:rsidRPr="00DA72A5">
        <w:rPr>
          <w:i/>
          <w:noProof/>
          <w:lang w:eastAsia="ko-KR"/>
        </w:rPr>
        <w:t>RetransmissionTimer</w:t>
      </w:r>
      <w:r w:rsidR="00D361F0" w:rsidRPr="00D361F0">
        <w:rPr>
          <w:rFonts w:hint="eastAsia"/>
          <w:lang w:eastAsia="zh-CN"/>
        </w:rPr>
        <w:t xml:space="preserve"> </w:t>
      </w:r>
      <w:r w:rsidR="00D361F0">
        <w:rPr>
          <w:rFonts w:hint="eastAsia"/>
          <w:lang w:eastAsia="zh-CN"/>
        </w:rPr>
        <w:t>via</w:t>
      </w:r>
      <w:r w:rsidR="00E44EF3">
        <w:rPr>
          <w:rFonts w:hint="eastAsia"/>
          <w:lang w:eastAsia="zh-CN"/>
        </w:rPr>
        <w:t xml:space="preserve"> the same HARQ in any (t</w:t>
      </w:r>
      <w:r w:rsidR="00D361F0">
        <w:rPr>
          <w:rFonts w:hint="eastAsia"/>
          <w:lang w:eastAsia="zh-CN"/>
        </w:rPr>
        <w:t xml:space="preserve">he </w:t>
      </w:r>
      <w:r w:rsidR="00533B38">
        <w:rPr>
          <w:rFonts w:hint="eastAsia"/>
          <w:lang w:eastAsia="zh-CN"/>
        </w:rPr>
        <w:t>same or different</w:t>
      </w:r>
      <w:r w:rsidR="00E44EF3">
        <w:rPr>
          <w:rFonts w:hint="eastAsia"/>
          <w:lang w:eastAsia="zh-CN"/>
        </w:rPr>
        <w:t>)</w:t>
      </w:r>
      <w:r w:rsidR="00533B38">
        <w:rPr>
          <w:rFonts w:hint="eastAsia"/>
          <w:lang w:eastAsia="zh-CN"/>
        </w:rPr>
        <w:t xml:space="preserve"> </w:t>
      </w:r>
      <w:r w:rsidR="00D361F0" w:rsidRPr="005C388E">
        <w:rPr>
          <w:rFonts w:hint="eastAsia"/>
          <w:lang w:eastAsia="zh-CN"/>
        </w:rPr>
        <w:t>CG</w:t>
      </w:r>
      <w:r w:rsidR="00D361F0">
        <w:rPr>
          <w:rFonts w:hint="eastAsia"/>
          <w:lang w:eastAsia="zh-CN"/>
        </w:rPr>
        <w:t>.</w:t>
      </w:r>
      <w:r w:rsidR="008505E2">
        <w:rPr>
          <w:rFonts w:hint="eastAsia"/>
          <w:lang w:eastAsia="zh-CN"/>
        </w:rPr>
        <w:t xml:space="preserve"> </w:t>
      </w:r>
      <w:r w:rsidR="00533B38">
        <w:rPr>
          <w:lang w:val="en-US" w:eastAsia="zh-CN"/>
        </w:rPr>
        <w:t>T</w:t>
      </w:r>
      <w:r w:rsidR="00533B38">
        <w:rPr>
          <w:rFonts w:hint="eastAsia"/>
          <w:lang w:val="en-US" w:eastAsia="zh-CN"/>
        </w:rPr>
        <w:t xml:space="preserve">he CG (re)transmission </w:t>
      </w:r>
      <w:r w:rsidR="00533B38">
        <w:rPr>
          <w:rFonts w:hint="eastAsia"/>
          <w:lang w:val="en-US"/>
        </w:rPr>
        <w:t xml:space="preserve">used in NRU </w:t>
      </w:r>
      <w:r w:rsidR="00533B38">
        <w:rPr>
          <w:lang w:val="en-US"/>
        </w:rPr>
        <w:t>with</w:t>
      </w:r>
      <w:r w:rsidR="00533B38">
        <w:rPr>
          <w:rFonts w:hint="eastAsia"/>
          <w:lang w:val="en-US"/>
        </w:rPr>
        <w:t xml:space="preserve"> </w:t>
      </w:r>
      <w:r w:rsidR="00533B38">
        <w:rPr>
          <w:lang w:val="en-US"/>
        </w:rPr>
        <w:t xml:space="preserve">different CG configurations </w:t>
      </w:r>
      <w:r w:rsidR="00533B38">
        <w:rPr>
          <w:rFonts w:hint="eastAsia"/>
          <w:lang w:val="en-US"/>
        </w:rPr>
        <w:t xml:space="preserve">could bring </w:t>
      </w:r>
      <w:r w:rsidR="00533B38">
        <w:rPr>
          <w:lang w:val="en-US"/>
        </w:rPr>
        <w:t>more flexibility</w:t>
      </w:r>
      <w:r w:rsidR="00AD1BF4">
        <w:rPr>
          <w:rFonts w:hint="eastAsia"/>
          <w:lang w:val="en-US" w:eastAsia="zh-CN"/>
        </w:rPr>
        <w:t xml:space="preserve"> </w:t>
      </w:r>
      <w:r w:rsidR="00EC477A">
        <w:rPr>
          <w:rFonts w:hint="eastAsia"/>
          <w:lang w:val="en-US" w:eastAsia="zh-CN"/>
        </w:rPr>
        <w:t>and may</w:t>
      </w:r>
      <w:r w:rsidR="00AD1BF4">
        <w:rPr>
          <w:lang w:val="en-US"/>
        </w:rPr>
        <w:t xml:space="preserve"> </w:t>
      </w:r>
      <w:r w:rsidR="00EC477A">
        <w:rPr>
          <w:lang w:val="en-US"/>
        </w:rPr>
        <w:t>possibl</w:t>
      </w:r>
      <w:r w:rsidR="00EC477A">
        <w:rPr>
          <w:rFonts w:hint="eastAsia"/>
          <w:lang w:val="en-US" w:eastAsia="zh-CN"/>
        </w:rPr>
        <w:t>y</w:t>
      </w:r>
      <w:r w:rsidR="00EC477A">
        <w:rPr>
          <w:lang w:val="en-US"/>
        </w:rPr>
        <w:t xml:space="preserve"> </w:t>
      </w:r>
      <w:r w:rsidR="00AD1BF4">
        <w:rPr>
          <w:rFonts w:hint="eastAsia"/>
          <w:lang w:val="en-US" w:eastAsia="zh-CN"/>
        </w:rPr>
        <w:t>reduce the transmission delay.</w:t>
      </w:r>
    </w:p>
    <w:p w:rsidR="006F5CC7" w:rsidRPr="006F5CC7" w:rsidRDefault="006F5CC7" w:rsidP="00AF61B7">
      <w:pPr>
        <w:jc w:val="both"/>
        <w:rPr>
          <w:rFonts w:eastAsia="等线"/>
          <w:lang w:eastAsia="zh-CN"/>
        </w:rPr>
      </w:pPr>
      <w:r>
        <w:rPr>
          <w:rFonts w:eastAsia="等线"/>
          <w:lang w:val="en-US" w:eastAsia="zh-CN"/>
        </w:rPr>
        <w:t>F</w:t>
      </w:r>
      <w:r>
        <w:rPr>
          <w:rFonts w:eastAsia="等线" w:hint="eastAsia"/>
          <w:lang w:val="en-US" w:eastAsia="zh-CN"/>
        </w:rPr>
        <w:t xml:space="preserve">urthermore, </w:t>
      </w:r>
      <w:r>
        <w:rPr>
          <w:rFonts w:eastAsia="等线" w:hint="eastAsia"/>
          <w:lang w:eastAsia="zh-CN"/>
        </w:rPr>
        <w:t xml:space="preserve">the </w:t>
      </w:r>
      <w:r w:rsidRPr="005139E2">
        <w:rPr>
          <w:rFonts w:eastAsia="等线"/>
          <w:lang w:eastAsia="zh-CN"/>
        </w:rPr>
        <w:t xml:space="preserve">de-prioritised </w:t>
      </w:r>
      <w:r w:rsidR="00E34C3A">
        <w:rPr>
          <w:rFonts w:eastAsia="等线" w:hint="eastAsia"/>
          <w:lang w:eastAsia="zh-CN"/>
        </w:rPr>
        <w:t>or LBT failure</w:t>
      </w:r>
      <w:r>
        <w:rPr>
          <w:rFonts w:eastAsia="等线" w:hint="eastAsia"/>
          <w:lang w:eastAsia="zh-CN"/>
        </w:rPr>
        <w:t xml:space="preserve"> </w:t>
      </w:r>
      <w:r>
        <w:rPr>
          <w:rFonts w:eastAsia="等线"/>
          <w:lang w:eastAsia="zh-CN"/>
        </w:rPr>
        <w:t xml:space="preserve">MAC PDU </w:t>
      </w:r>
      <w:r>
        <w:rPr>
          <w:rFonts w:eastAsia="等线" w:hint="eastAsia"/>
          <w:lang w:eastAsia="zh-CN"/>
        </w:rPr>
        <w:t>may</w:t>
      </w:r>
      <w:r>
        <w:rPr>
          <w:rFonts w:eastAsia="等线"/>
          <w:lang w:eastAsia="zh-CN"/>
        </w:rPr>
        <w:t xml:space="preserve"> </w:t>
      </w:r>
      <w:r w:rsidR="00E34C3A">
        <w:rPr>
          <w:rFonts w:eastAsia="等线"/>
          <w:lang w:eastAsia="zh-CN"/>
        </w:rPr>
        <w:t xml:space="preserve">belong to URLLC </w:t>
      </w:r>
      <w:r w:rsidR="00E34C3A">
        <w:rPr>
          <w:rFonts w:eastAsia="等线" w:hint="eastAsia"/>
          <w:lang w:eastAsia="zh-CN"/>
        </w:rPr>
        <w:t>traffic,</w:t>
      </w:r>
      <w:r w:rsidRPr="005139E2">
        <w:rPr>
          <w:rFonts w:eastAsia="等线"/>
          <w:lang w:eastAsia="zh-CN"/>
        </w:rPr>
        <w:t xml:space="preserve"> </w:t>
      </w:r>
      <w:r w:rsidR="00E34C3A">
        <w:rPr>
          <w:rFonts w:eastAsia="等线" w:hint="eastAsia"/>
          <w:lang w:eastAsia="zh-CN"/>
        </w:rPr>
        <w:t>t</w:t>
      </w:r>
      <w:r w:rsidRPr="005139E2">
        <w:rPr>
          <w:rFonts w:eastAsia="等线"/>
          <w:lang w:eastAsia="zh-CN"/>
        </w:rPr>
        <w:t>herefore, we propose to allow the de</w:t>
      </w:r>
      <w:r>
        <w:rPr>
          <w:rFonts w:eastAsia="等线" w:hint="eastAsia"/>
          <w:lang w:eastAsia="zh-CN"/>
        </w:rPr>
        <w:t>-</w:t>
      </w:r>
      <w:r w:rsidRPr="005139E2">
        <w:rPr>
          <w:rFonts w:eastAsia="等线"/>
          <w:lang w:eastAsia="zh-CN"/>
        </w:rPr>
        <w:t xml:space="preserve">prioritised </w:t>
      </w:r>
      <w:r>
        <w:rPr>
          <w:rFonts w:eastAsia="等线" w:hint="eastAsia"/>
          <w:lang w:eastAsia="zh-CN"/>
        </w:rPr>
        <w:t xml:space="preserve">or </w:t>
      </w:r>
      <w:r w:rsidR="00E34C3A">
        <w:rPr>
          <w:rFonts w:eastAsia="等线" w:hint="eastAsia"/>
          <w:lang w:eastAsia="zh-CN"/>
        </w:rPr>
        <w:t>LBT failure</w:t>
      </w:r>
      <w:r>
        <w:rPr>
          <w:rFonts w:eastAsia="等线" w:hint="eastAsia"/>
          <w:lang w:eastAsia="zh-CN"/>
        </w:rPr>
        <w:t xml:space="preserve"> </w:t>
      </w:r>
      <w:r w:rsidRPr="005139E2">
        <w:rPr>
          <w:rFonts w:eastAsia="等线"/>
          <w:lang w:eastAsia="zh-CN"/>
        </w:rPr>
        <w:t xml:space="preserve">MAC PDU to be carried on a subsequent CG resource with a different HARQ process ID. </w:t>
      </w:r>
    </w:p>
    <w:p w:rsidR="00B55221" w:rsidRPr="00E6696F" w:rsidRDefault="00533B38" w:rsidP="00955D31">
      <w:pPr>
        <w:jc w:val="both"/>
        <w:rPr>
          <w:b/>
          <w:lang w:val="en-US" w:eastAsia="zh-CN"/>
        </w:rPr>
      </w:pPr>
      <w:r>
        <w:rPr>
          <w:rFonts w:hint="eastAsia"/>
          <w:b/>
          <w:lang w:val="en-US" w:eastAsia="zh-CN"/>
        </w:rPr>
        <w:t>Proposal 1</w:t>
      </w:r>
      <w:r w:rsidRPr="003D1315">
        <w:rPr>
          <w:b/>
          <w:lang w:val="en-US"/>
        </w:rPr>
        <w:t xml:space="preserve">: </w:t>
      </w:r>
      <w:r>
        <w:rPr>
          <w:rFonts w:hint="eastAsia"/>
          <w:b/>
          <w:lang w:val="en-US" w:eastAsia="zh-CN"/>
        </w:rPr>
        <w:t xml:space="preserve">compared with </w:t>
      </w:r>
      <w:r w:rsidR="00D47B7D">
        <w:rPr>
          <w:rFonts w:hint="eastAsia"/>
          <w:b/>
          <w:lang w:val="en-US" w:eastAsia="zh-CN"/>
        </w:rPr>
        <w:t xml:space="preserve">CG retransmission mechanism </w:t>
      </w:r>
      <w:r>
        <w:rPr>
          <w:rFonts w:hint="eastAsia"/>
          <w:b/>
          <w:lang w:val="en-US" w:eastAsia="zh-CN"/>
        </w:rPr>
        <w:t xml:space="preserve">used in IIOT, </w:t>
      </w:r>
      <w:r w:rsidR="00D47B7D">
        <w:rPr>
          <w:rFonts w:hint="eastAsia"/>
          <w:b/>
          <w:lang w:val="en-US" w:eastAsia="zh-CN"/>
        </w:rPr>
        <w:t xml:space="preserve">CG retransmission mechanism </w:t>
      </w:r>
      <w:r>
        <w:rPr>
          <w:rFonts w:hint="eastAsia"/>
          <w:b/>
          <w:lang w:val="en-US" w:eastAsia="zh-CN"/>
        </w:rPr>
        <w:t>used in NRU</w:t>
      </w:r>
      <w:r w:rsidRPr="003D1315">
        <w:rPr>
          <w:b/>
          <w:lang w:val="en-US"/>
        </w:rPr>
        <w:t xml:space="preserve"> will bring more flexibility</w:t>
      </w:r>
      <w:r>
        <w:rPr>
          <w:rFonts w:hint="eastAsia"/>
          <w:b/>
          <w:lang w:val="en-US" w:eastAsia="zh-CN"/>
        </w:rPr>
        <w:t xml:space="preserve"> </w:t>
      </w:r>
      <w:r w:rsidR="00EC477A">
        <w:rPr>
          <w:b/>
          <w:lang w:val="en-US" w:eastAsia="zh-CN"/>
        </w:rPr>
        <w:t xml:space="preserve">and </w:t>
      </w:r>
      <w:r w:rsidR="00EC477A">
        <w:rPr>
          <w:b/>
          <w:lang w:val="en-US"/>
        </w:rPr>
        <w:t>may</w:t>
      </w:r>
      <w:r w:rsidR="00EC477A">
        <w:rPr>
          <w:rFonts w:hint="eastAsia"/>
          <w:b/>
          <w:lang w:val="en-US" w:eastAsia="zh-CN"/>
        </w:rPr>
        <w:t xml:space="preserve"> reduce the transmission delay </w:t>
      </w:r>
      <w:r w:rsidR="004A5507">
        <w:rPr>
          <w:rFonts w:hint="eastAsia"/>
          <w:b/>
          <w:lang w:val="en-US" w:eastAsia="zh-CN"/>
        </w:rPr>
        <w:t>by using</w:t>
      </w:r>
      <w:r w:rsidR="004A5507">
        <w:rPr>
          <w:b/>
          <w:lang w:val="en-US"/>
        </w:rPr>
        <w:t xml:space="preserve"> </w:t>
      </w:r>
      <w:r w:rsidR="004A5507">
        <w:rPr>
          <w:rFonts w:hint="eastAsia"/>
          <w:b/>
          <w:lang w:val="en-US" w:eastAsia="zh-CN"/>
        </w:rPr>
        <w:t>different</w:t>
      </w:r>
      <w:r w:rsidRPr="003D1315">
        <w:rPr>
          <w:b/>
          <w:lang w:val="en-US"/>
        </w:rPr>
        <w:t xml:space="preserve"> CG</w:t>
      </w:r>
      <w:r w:rsidR="004A5507">
        <w:rPr>
          <w:rFonts w:hint="eastAsia"/>
          <w:b/>
          <w:lang w:val="en-US" w:eastAsia="zh-CN"/>
        </w:rPr>
        <w:t>s</w:t>
      </w:r>
      <w:r w:rsidRPr="003D1315">
        <w:rPr>
          <w:b/>
          <w:lang w:val="en-US"/>
        </w:rPr>
        <w:t>.</w:t>
      </w:r>
    </w:p>
    <w:p w:rsidR="00B55221" w:rsidRPr="00EC477A" w:rsidRDefault="00B55221" w:rsidP="00643074">
      <w:pPr>
        <w:spacing w:after="0"/>
        <w:jc w:val="both"/>
        <w:rPr>
          <w:lang w:val="en-US" w:eastAsia="zh-CN"/>
        </w:rPr>
      </w:pPr>
    </w:p>
    <w:p w:rsidR="00B005F7" w:rsidRPr="00994025" w:rsidRDefault="0017687C" w:rsidP="00994025">
      <w:pPr>
        <w:rPr>
          <w:b/>
          <w:lang w:eastAsia="zh-CN"/>
        </w:rPr>
      </w:pPr>
      <w:r>
        <w:rPr>
          <w:rFonts w:hint="eastAsia"/>
          <w:b/>
          <w:lang w:eastAsia="zh-CN"/>
        </w:rPr>
        <w:t>2</w:t>
      </w:r>
      <w:r w:rsidR="00D003A1">
        <w:rPr>
          <w:rFonts w:hint="eastAsia"/>
          <w:b/>
          <w:lang w:eastAsia="zh-CN"/>
        </w:rPr>
        <w:t>) HARQ process ID selection</w:t>
      </w:r>
      <w:r w:rsidR="00D37D0D">
        <w:rPr>
          <w:rFonts w:hint="eastAsia"/>
          <w:b/>
          <w:lang w:eastAsia="zh-CN"/>
        </w:rPr>
        <w:t>:</w:t>
      </w:r>
    </w:p>
    <w:p w:rsidR="00FB7241" w:rsidRDefault="00053D22" w:rsidP="00AF61B7">
      <w:pPr>
        <w:jc w:val="both"/>
        <w:rPr>
          <w:b/>
          <w:lang w:eastAsia="zh-CN"/>
        </w:rPr>
      </w:pPr>
      <w:r>
        <w:rPr>
          <w:bCs/>
          <w:lang w:eastAsia="zh-CN"/>
        </w:rPr>
        <w:t>I</w:t>
      </w:r>
      <w:r>
        <w:rPr>
          <w:rFonts w:hint="eastAsia"/>
          <w:bCs/>
          <w:lang w:eastAsia="zh-CN"/>
        </w:rPr>
        <w:t xml:space="preserve">n legacy NR, the HARQ process ID is calculated by the formula based on the current symbol and periodicity of CG. In IIOT, an offset determined from gNB is </w:t>
      </w:r>
      <w:r w:rsidR="0050790B">
        <w:rPr>
          <w:rFonts w:hint="eastAsia"/>
          <w:bCs/>
          <w:lang w:eastAsia="zh-CN"/>
        </w:rPr>
        <w:t>added in</w:t>
      </w:r>
      <w:r>
        <w:rPr>
          <w:rFonts w:hint="eastAsia"/>
          <w:bCs/>
          <w:lang w:eastAsia="zh-CN"/>
        </w:rPr>
        <w:t xml:space="preserve"> the calculation of the HARQ process ID to </w:t>
      </w:r>
      <w:r>
        <w:rPr>
          <w:bCs/>
          <w:lang w:eastAsia="zh-CN"/>
        </w:rPr>
        <w:t>distinguish</w:t>
      </w:r>
      <w:r>
        <w:rPr>
          <w:rFonts w:hint="eastAsia"/>
          <w:bCs/>
          <w:lang w:eastAsia="zh-CN"/>
        </w:rPr>
        <w:t xml:space="preserve"> the </w:t>
      </w:r>
      <w:r>
        <w:rPr>
          <w:bCs/>
          <w:lang w:eastAsia="zh-CN"/>
        </w:rPr>
        <w:t>multiple</w:t>
      </w:r>
      <w:r>
        <w:rPr>
          <w:rFonts w:hint="eastAsia"/>
          <w:bCs/>
          <w:lang w:eastAsia="zh-CN"/>
        </w:rPr>
        <w:t xml:space="preserve"> CGs. </w:t>
      </w:r>
      <w:r>
        <w:rPr>
          <w:bCs/>
          <w:lang w:eastAsia="zh-CN"/>
        </w:rPr>
        <w:t>W</w:t>
      </w:r>
      <w:r>
        <w:rPr>
          <w:rFonts w:hint="eastAsia"/>
          <w:bCs/>
          <w:lang w:eastAsia="zh-CN"/>
        </w:rPr>
        <w:t xml:space="preserve">hile in NR-U, the </w:t>
      </w:r>
      <w:r>
        <w:t xml:space="preserve">UE determines </w:t>
      </w:r>
      <w:r w:rsidR="00DA27EC">
        <w:rPr>
          <w:rFonts w:hint="eastAsia"/>
          <w:lang w:eastAsia="zh-CN"/>
        </w:rPr>
        <w:t xml:space="preserve">HARQ process ID </w:t>
      </w:r>
      <w:r>
        <w:rPr>
          <w:rFonts w:hint="eastAsia"/>
          <w:lang w:eastAsia="zh-CN"/>
        </w:rPr>
        <w:t>and report</w:t>
      </w:r>
      <w:r w:rsidR="0050790B">
        <w:rPr>
          <w:rFonts w:hint="eastAsia"/>
          <w:lang w:eastAsia="zh-CN"/>
        </w:rPr>
        <w:t>s</w:t>
      </w:r>
      <w:r w:rsidR="00CB4ADE">
        <w:rPr>
          <w:rFonts w:hint="eastAsia"/>
          <w:lang w:eastAsia="zh-CN"/>
        </w:rPr>
        <w:t xml:space="preserve"> it via CG-UCI to network </w:t>
      </w:r>
      <w:r w:rsidR="001524B9">
        <w:rPr>
          <w:rFonts w:hint="eastAsia"/>
          <w:lang w:eastAsia="zh-CN"/>
        </w:rPr>
        <w:t>and the HARQ process ID</w:t>
      </w:r>
      <w:r w:rsidR="00DA27EC">
        <w:rPr>
          <w:rFonts w:hint="eastAsia"/>
          <w:lang w:eastAsia="zh-CN"/>
        </w:rPr>
        <w:t>s are</w:t>
      </w:r>
      <w:r w:rsidR="001524B9">
        <w:rPr>
          <w:rFonts w:hint="eastAsia"/>
          <w:lang w:eastAsia="zh-CN"/>
        </w:rPr>
        <w:t xml:space="preserve"> shared between </w:t>
      </w:r>
      <w:r w:rsidR="009F036C">
        <w:rPr>
          <w:rFonts w:hint="eastAsia"/>
          <w:lang w:eastAsia="zh-CN"/>
        </w:rPr>
        <w:t xml:space="preserve">the </w:t>
      </w:r>
      <w:r w:rsidR="001524B9">
        <w:rPr>
          <w:rFonts w:hint="eastAsia"/>
          <w:lang w:eastAsia="zh-CN"/>
        </w:rPr>
        <w:t>CGs set.</w:t>
      </w:r>
      <w:r w:rsidR="005232A6" w:rsidRPr="005232A6">
        <w:rPr>
          <w:b/>
          <w:lang w:eastAsia="zh-CN"/>
        </w:rPr>
        <w:t xml:space="preserve"> </w:t>
      </w:r>
    </w:p>
    <w:p w:rsidR="00224C85" w:rsidRPr="003E4787" w:rsidRDefault="00FB7F9A" w:rsidP="00AF61B7">
      <w:pPr>
        <w:jc w:val="both"/>
        <w:rPr>
          <w:lang w:eastAsia="zh-CN"/>
        </w:rPr>
      </w:pPr>
      <w:r>
        <w:rPr>
          <w:rFonts w:hint="eastAsia"/>
          <w:lang w:eastAsia="zh-CN"/>
        </w:rPr>
        <w:t>The su</w:t>
      </w:r>
      <w:r w:rsidRPr="00816DC3">
        <w:rPr>
          <w:rFonts w:hint="eastAsia"/>
          <w:lang w:eastAsia="zh-CN"/>
        </w:rPr>
        <w:t xml:space="preserve">pport of IIOT in NR-U </w:t>
      </w:r>
      <w:r>
        <w:rPr>
          <w:rFonts w:hint="eastAsia"/>
          <w:lang w:eastAsia="zh-CN"/>
        </w:rPr>
        <w:t xml:space="preserve">is </w:t>
      </w:r>
      <w:r w:rsidRPr="00816DC3">
        <w:rPr>
          <w:rFonts w:hint="eastAsia"/>
          <w:lang w:eastAsia="zh-CN"/>
        </w:rPr>
        <w:t xml:space="preserve">under the assumption of controlled </w:t>
      </w:r>
      <w:r w:rsidRPr="00816DC3">
        <w:rPr>
          <w:lang w:eastAsia="zh-CN"/>
        </w:rPr>
        <w:t>environment</w:t>
      </w:r>
      <w:r>
        <w:rPr>
          <w:rFonts w:hint="eastAsia"/>
          <w:lang w:eastAsia="zh-CN"/>
        </w:rPr>
        <w:t xml:space="preserve">, </w:t>
      </w:r>
      <w:r w:rsidRPr="00816DC3">
        <w:rPr>
          <w:rFonts w:hint="eastAsia"/>
          <w:lang w:eastAsia="zh-CN"/>
        </w:rPr>
        <w:t>where unexpected interference from other systems and</w:t>
      </w:r>
      <w:r>
        <w:rPr>
          <w:rFonts w:hint="eastAsia"/>
          <w:lang w:eastAsia="zh-CN"/>
        </w:rPr>
        <w:t xml:space="preserve">/or radio access technology </w:t>
      </w:r>
      <w:r>
        <w:rPr>
          <w:lang w:eastAsia="zh-CN"/>
        </w:rPr>
        <w:t>occasionally</w:t>
      </w:r>
      <w:r w:rsidRPr="00816DC3">
        <w:rPr>
          <w:rFonts w:hint="eastAsia"/>
          <w:lang w:eastAsia="zh-CN"/>
        </w:rPr>
        <w:t xml:space="preserve"> happens</w:t>
      </w:r>
      <w:r>
        <w:rPr>
          <w:rFonts w:hint="eastAsia"/>
          <w:lang w:eastAsia="zh-CN"/>
        </w:rPr>
        <w:t xml:space="preserve">, therefore LBT failure </w:t>
      </w:r>
      <w:r w:rsidR="00AE6A9F">
        <w:rPr>
          <w:rFonts w:hint="eastAsia"/>
          <w:lang w:eastAsia="zh-CN"/>
        </w:rPr>
        <w:t xml:space="preserve">before data </w:t>
      </w:r>
      <w:r w:rsidR="00AE6A9F">
        <w:rPr>
          <w:lang w:eastAsia="zh-CN"/>
        </w:rPr>
        <w:t>transmission</w:t>
      </w:r>
      <w:r w:rsidR="00AE6A9F">
        <w:rPr>
          <w:rFonts w:hint="eastAsia"/>
          <w:lang w:eastAsia="zh-CN"/>
        </w:rPr>
        <w:t xml:space="preserve"> </w:t>
      </w:r>
      <w:r>
        <w:rPr>
          <w:rFonts w:hint="eastAsia"/>
          <w:lang w:eastAsia="zh-CN"/>
        </w:rPr>
        <w:t xml:space="preserve">may occurs rarely. </w:t>
      </w:r>
      <w:r w:rsidR="00763A48">
        <w:rPr>
          <w:rFonts w:hint="eastAsia"/>
          <w:lang w:eastAsia="zh-CN"/>
        </w:rPr>
        <w:t xml:space="preserve">Sharing a common HARQ pool within CG set could be </w:t>
      </w:r>
      <w:r w:rsidR="00763A48">
        <w:rPr>
          <w:lang w:eastAsia="zh-CN"/>
        </w:rPr>
        <w:t>beneficial</w:t>
      </w:r>
      <w:r w:rsidR="00763A48">
        <w:rPr>
          <w:rFonts w:hint="eastAsia"/>
          <w:lang w:eastAsia="zh-CN"/>
        </w:rPr>
        <w:t xml:space="preserve"> </w:t>
      </w:r>
      <w:r w:rsidR="00C23730">
        <w:rPr>
          <w:rFonts w:hint="eastAsia"/>
          <w:lang w:eastAsia="zh-CN"/>
        </w:rPr>
        <w:t xml:space="preserve">for combating the LBT failure in normal NRU scenario. In NRU controlled </w:t>
      </w:r>
      <w:r w:rsidR="00C23730">
        <w:rPr>
          <w:lang w:eastAsia="zh-CN"/>
        </w:rPr>
        <w:t>environment</w:t>
      </w:r>
      <w:r w:rsidR="00C23730">
        <w:rPr>
          <w:rFonts w:hint="eastAsia"/>
          <w:lang w:eastAsia="zh-CN"/>
        </w:rPr>
        <w:t xml:space="preserve">, it </w:t>
      </w:r>
      <w:r w:rsidR="001C0DCD">
        <w:rPr>
          <w:rFonts w:hint="eastAsia"/>
          <w:lang w:eastAsia="zh-CN"/>
        </w:rPr>
        <w:t xml:space="preserve">is </w:t>
      </w:r>
      <w:r w:rsidR="00C23730">
        <w:rPr>
          <w:rFonts w:hint="eastAsia"/>
          <w:lang w:eastAsia="zh-CN"/>
        </w:rPr>
        <w:t xml:space="preserve">still helpful to </w:t>
      </w:r>
      <w:r w:rsidR="00C23730">
        <w:t>increase the resource efficiency</w:t>
      </w:r>
      <w:r w:rsidR="00C23730">
        <w:rPr>
          <w:rFonts w:hint="eastAsia"/>
          <w:lang w:eastAsia="zh-CN"/>
        </w:rPr>
        <w:t xml:space="preserve"> for the IIOT traffic.</w:t>
      </w:r>
      <w:r w:rsidR="00B67CE8">
        <w:rPr>
          <w:rFonts w:hint="eastAsia"/>
          <w:lang w:eastAsia="zh-CN"/>
        </w:rPr>
        <w:t xml:space="preserve"> While </w:t>
      </w:r>
      <w:r w:rsidR="00B67CE8">
        <w:rPr>
          <w:rFonts w:hint="eastAsia"/>
          <w:bCs/>
          <w:lang w:eastAsia="zh-CN"/>
        </w:rPr>
        <w:t>the HARQ process ID</w:t>
      </w:r>
      <w:r w:rsidR="00B67CE8">
        <w:rPr>
          <w:rFonts w:hint="eastAsia"/>
          <w:lang w:eastAsia="zh-CN"/>
        </w:rPr>
        <w:t xml:space="preserve"> determined by gNB </w:t>
      </w:r>
      <w:r w:rsidR="00944D15">
        <w:rPr>
          <w:rFonts w:hint="eastAsia"/>
          <w:lang w:eastAsia="zh-CN"/>
        </w:rPr>
        <w:t xml:space="preserve">as IIOT mechanism </w:t>
      </w:r>
      <w:r w:rsidR="00B67CE8">
        <w:rPr>
          <w:rFonts w:hint="eastAsia"/>
          <w:lang w:eastAsia="zh-CN"/>
        </w:rPr>
        <w:t>could save the CG-UCI to i</w:t>
      </w:r>
      <w:r w:rsidR="00944D15">
        <w:rPr>
          <w:rFonts w:hint="eastAsia"/>
          <w:lang w:eastAsia="zh-CN"/>
        </w:rPr>
        <w:t>ndicate the HARQ ID by UE</w:t>
      </w:r>
      <w:r w:rsidR="00B67CE8">
        <w:rPr>
          <w:rFonts w:hint="eastAsia"/>
          <w:lang w:eastAsia="zh-CN"/>
        </w:rPr>
        <w:t xml:space="preserve">. Therefore, both </w:t>
      </w:r>
      <w:r w:rsidR="00B67CE8" w:rsidRPr="00B67CE8">
        <w:rPr>
          <w:rFonts w:hint="eastAsia"/>
          <w:lang w:eastAsia="zh-CN"/>
        </w:rPr>
        <w:t>HARQ process ID selection method</w:t>
      </w:r>
      <w:r w:rsidR="00B67CE8">
        <w:rPr>
          <w:rFonts w:hint="eastAsia"/>
          <w:lang w:eastAsia="zh-CN"/>
        </w:rPr>
        <w:t>s</w:t>
      </w:r>
      <w:r w:rsidR="00B67CE8" w:rsidRPr="00B67CE8">
        <w:rPr>
          <w:rFonts w:hint="eastAsia"/>
          <w:lang w:eastAsia="zh-CN"/>
        </w:rPr>
        <w:t xml:space="preserve"> used in NRU and IIOT could be supported in </w:t>
      </w:r>
      <w:r w:rsidR="00B67CE8">
        <w:rPr>
          <w:rFonts w:hint="eastAsia"/>
          <w:lang w:eastAsia="zh-CN"/>
        </w:rPr>
        <w:t xml:space="preserve">NRU controlled </w:t>
      </w:r>
      <w:r w:rsidR="00B67CE8">
        <w:rPr>
          <w:lang w:eastAsia="zh-CN"/>
        </w:rPr>
        <w:t>environment</w:t>
      </w:r>
      <w:r w:rsidR="00B67CE8">
        <w:rPr>
          <w:rFonts w:hint="eastAsia"/>
          <w:lang w:eastAsia="zh-CN"/>
        </w:rPr>
        <w:t xml:space="preserve">. </w:t>
      </w:r>
      <w:r w:rsidR="005E38D1">
        <w:rPr>
          <w:bCs/>
          <w:lang w:eastAsia="zh-CN"/>
        </w:rPr>
        <w:t>I</w:t>
      </w:r>
      <w:r w:rsidR="005E38D1">
        <w:rPr>
          <w:rFonts w:hint="eastAsia"/>
          <w:bCs/>
          <w:lang w:eastAsia="zh-CN"/>
        </w:rPr>
        <w:t>f the gNB does not assign the offset</w:t>
      </w:r>
      <w:r w:rsidR="001C0DCD">
        <w:rPr>
          <w:rFonts w:hint="eastAsia"/>
          <w:bCs/>
          <w:lang w:eastAsia="zh-CN"/>
        </w:rPr>
        <w:t>s</w:t>
      </w:r>
      <w:r w:rsidR="005E38D1">
        <w:rPr>
          <w:rFonts w:hint="eastAsia"/>
          <w:bCs/>
          <w:lang w:eastAsia="zh-CN"/>
        </w:rPr>
        <w:t xml:space="preserve"> </w:t>
      </w:r>
      <w:r w:rsidR="009F036C">
        <w:rPr>
          <w:rFonts w:hint="eastAsia"/>
          <w:bCs/>
          <w:lang w:eastAsia="zh-CN"/>
        </w:rPr>
        <w:t>of H</w:t>
      </w:r>
      <w:r w:rsidR="001C6237">
        <w:rPr>
          <w:rFonts w:hint="eastAsia"/>
          <w:bCs/>
          <w:lang w:eastAsia="zh-CN"/>
        </w:rPr>
        <w:t xml:space="preserve">ARQ </w:t>
      </w:r>
      <w:r w:rsidR="009F036C">
        <w:rPr>
          <w:rFonts w:hint="eastAsia"/>
          <w:bCs/>
          <w:lang w:eastAsia="zh-CN"/>
        </w:rPr>
        <w:t>P</w:t>
      </w:r>
      <w:r w:rsidR="001C6237">
        <w:rPr>
          <w:rFonts w:hint="eastAsia"/>
          <w:bCs/>
          <w:lang w:eastAsia="zh-CN"/>
        </w:rPr>
        <w:t xml:space="preserve">rocess </w:t>
      </w:r>
      <w:r w:rsidR="009F036C">
        <w:rPr>
          <w:rFonts w:hint="eastAsia"/>
          <w:bCs/>
          <w:lang w:eastAsia="zh-CN"/>
        </w:rPr>
        <w:t>ID</w:t>
      </w:r>
      <w:r w:rsidR="001C0DCD">
        <w:rPr>
          <w:rFonts w:hint="eastAsia"/>
          <w:bCs/>
          <w:lang w:eastAsia="zh-CN"/>
        </w:rPr>
        <w:t xml:space="preserve"> sharing for CG sets</w:t>
      </w:r>
      <w:r w:rsidR="009F036C">
        <w:rPr>
          <w:rFonts w:hint="eastAsia"/>
          <w:bCs/>
          <w:lang w:eastAsia="zh-CN"/>
        </w:rPr>
        <w:t xml:space="preserve"> </w:t>
      </w:r>
      <w:r w:rsidR="005E38D1">
        <w:rPr>
          <w:rFonts w:hint="eastAsia"/>
          <w:bCs/>
          <w:lang w:eastAsia="zh-CN"/>
        </w:rPr>
        <w:t xml:space="preserve">or UE </w:t>
      </w:r>
      <w:r w:rsidR="005E38D1">
        <w:rPr>
          <w:bCs/>
          <w:lang w:eastAsia="zh-CN"/>
        </w:rPr>
        <w:t>prefer</w:t>
      </w:r>
      <w:r w:rsidR="005E38D1">
        <w:rPr>
          <w:rFonts w:hint="eastAsia"/>
          <w:bCs/>
          <w:lang w:eastAsia="zh-CN"/>
        </w:rPr>
        <w:t>s to select the H</w:t>
      </w:r>
      <w:r w:rsidR="001C6237">
        <w:rPr>
          <w:rFonts w:hint="eastAsia"/>
          <w:bCs/>
          <w:lang w:eastAsia="zh-CN"/>
        </w:rPr>
        <w:t xml:space="preserve">ARQ process </w:t>
      </w:r>
      <w:r w:rsidR="005E38D1">
        <w:rPr>
          <w:rFonts w:hint="eastAsia"/>
          <w:bCs/>
          <w:lang w:eastAsia="zh-CN"/>
        </w:rPr>
        <w:t>ID by itself, then UE could use the CG-UCI to report the selected H</w:t>
      </w:r>
      <w:r w:rsidR="001C6237">
        <w:rPr>
          <w:rFonts w:hint="eastAsia"/>
          <w:bCs/>
          <w:lang w:eastAsia="zh-CN"/>
        </w:rPr>
        <w:t xml:space="preserve">ARQ </w:t>
      </w:r>
      <w:r w:rsidR="005E38D1">
        <w:rPr>
          <w:rFonts w:hint="eastAsia"/>
          <w:bCs/>
          <w:lang w:eastAsia="zh-CN"/>
        </w:rPr>
        <w:t>P</w:t>
      </w:r>
      <w:r w:rsidR="001C6237">
        <w:rPr>
          <w:rFonts w:hint="eastAsia"/>
          <w:bCs/>
          <w:lang w:eastAsia="zh-CN"/>
        </w:rPr>
        <w:t xml:space="preserve">rocess </w:t>
      </w:r>
      <w:r w:rsidR="005E38D1">
        <w:rPr>
          <w:rFonts w:hint="eastAsia"/>
          <w:bCs/>
          <w:lang w:eastAsia="zh-CN"/>
        </w:rPr>
        <w:t>ID to gNB</w:t>
      </w:r>
      <w:r w:rsidR="001C6237">
        <w:rPr>
          <w:rFonts w:hint="eastAsia"/>
          <w:bCs/>
          <w:lang w:eastAsia="zh-CN"/>
        </w:rPr>
        <w:t xml:space="preserve"> via CG-UCI</w:t>
      </w:r>
      <w:r w:rsidR="005E38D1">
        <w:rPr>
          <w:rFonts w:hint="eastAsia"/>
          <w:bCs/>
          <w:lang w:eastAsia="zh-CN"/>
        </w:rPr>
        <w:t>, otherwise, the H</w:t>
      </w:r>
      <w:r w:rsidR="001C6237">
        <w:rPr>
          <w:rFonts w:hint="eastAsia"/>
          <w:bCs/>
          <w:lang w:eastAsia="zh-CN"/>
        </w:rPr>
        <w:t xml:space="preserve">ARQ process ID is </w:t>
      </w:r>
      <w:r w:rsidR="001C0DCD">
        <w:rPr>
          <w:rFonts w:hint="eastAsia"/>
          <w:bCs/>
          <w:lang w:eastAsia="zh-CN"/>
        </w:rPr>
        <w:t>calculated by formula and the HARQ process ID offset for each CG is determined by gNB as IIOT CG mechanism</w:t>
      </w:r>
      <w:r w:rsidR="001C6237">
        <w:rPr>
          <w:rFonts w:hint="eastAsia"/>
          <w:bCs/>
          <w:lang w:eastAsia="zh-CN"/>
        </w:rPr>
        <w:t>.</w:t>
      </w:r>
    </w:p>
    <w:p w:rsidR="008D7DD0" w:rsidRPr="00D36C6D" w:rsidRDefault="00596A3B" w:rsidP="00955D31">
      <w:pPr>
        <w:jc w:val="both"/>
        <w:rPr>
          <w:b/>
          <w:lang w:val="en-US" w:eastAsia="zh-CN"/>
        </w:rPr>
      </w:pPr>
      <w:r w:rsidRPr="00D36C6D">
        <w:rPr>
          <w:b/>
          <w:lang w:val="en-US" w:eastAsia="zh-CN"/>
        </w:rPr>
        <w:t xml:space="preserve">Proposal </w:t>
      </w:r>
      <w:r w:rsidR="00131B22" w:rsidRPr="00D36C6D">
        <w:rPr>
          <w:rFonts w:hint="eastAsia"/>
          <w:b/>
          <w:lang w:val="en-US" w:eastAsia="zh-CN"/>
        </w:rPr>
        <w:t>2</w:t>
      </w:r>
      <w:r w:rsidRPr="00D36C6D">
        <w:rPr>
          <w:b/>
          <w:lang w:val="en-US" w:eastAsia="zh-CN"/>
        </w:rPr>
        <w:t xml:space="preserve">: </w:t>
      </w:r>
      <w:r w:rsidR="00D36C6D" w:rsidRPr="00D36C6D">
        <w:rPr>
          <w:rFonts w:hint="eastAsia"/>
          <w:b/>
          <w:lang w:val="en-US" w:eastAsia="zh-CN"/>
        </w:rPr>
        <w:t xml:space="preserve">Both HARQ process ID selection methods used in NRU and IIOT could be supported in NRU controlled </w:t>
      </w:r>
      <w:r w:rsidR="00D36C6D" w:rsidRPr="00D36C6D">
        <w:rPr>
          <w:b/>
          <w:lang w:val="en-US" w:eastAsia="zh-CN"/>
        </w:rPr>
        <w:t>environment</w:t>
      </w:r>
      <w:r w:rsidR="00D36C6D" w:rsidRPr="00D36C6D">
        <w:rPr>
          <w:rFonts w:hint="eastAsia"/>
          <w:b/>
          <w:lang w:val="en-US" w:eastAsia="zh-CN"/>
        </w:rPr>
        <w:t>.</w:t>
      </w:r>
    </w:p>
    <w:p w:rsidR="001A58DE" w:rsidRDefault="001A58DE" w:rsidP="00955D31">
      <w:pPr>
        <w:spacing w:after="0"/>
        <w:jc w:val="both"/>
        <w:rPr>
          <w:lang w:eastAsia="zh-CN"/>
        </w:rPr>
      </w:pPr>
      <w:r>
        <w:rPr>
          <w:rFonts w:hint="eastAsia"/>
          <w:lang w:eastAsia="zh-CN"/>
        </w:rPr>
        <w:lastRenderedPageBreak/>
        <w:t>The su</w:t>
      </w:r>
      <w:r w:rsidRPr="00816DC3">
        <w:rPr>
          <w:rFonts w:hint="eastAsia"/>
          <w:lang w:eastAsia="zh-CN"/>
        </w:rPr>
        <w:t xml:space="preserve">pport of IIOT in NR-U </w:t>
      </w:r>
      <w:r>
        <w:rPr>
          <w:rFonts w:hint="eastAsia"/>
          <w:lang w:eastAsia="zh-CN"/>
        </w:rPr>
        <w:t xml:space="preserve">is </w:t>
      </w:r>
      <w:r w:rsidRPr="00816DC3">
        <w:rPr>
          <w:rFonts w:hint="eastAsia"/>
          <w:lang w:eastAsia="zh-CN"/>
        </w:rPr>
        <w:t xml:space="preserve">under the assumption of controlled </w:t>
      </w:r>
      <w:r w:rsidRPr="00816DC3">
        <w:rPr>
          <w:lang w:eastAsia="zh-CN"/>
        </w:rPr>
        <w:t>environment</w:t>
      </w:r>
      <w:r>
        <w:rPr>
          <w:rFonts w:hint="eastAsia"/>
          <w:lang w:eastAsia="zh-CN"/>
        </w:rPr>
        <w:t xml:space="preserve">, </w:t>
      </w:r>
      <w:r w:rsidRPr="00816DC3">
        <w:rPr>
          <w:rFonts w:hint="eastAsia"/>
          <w:lang w:eastAsia="zh-CN"/>
        </w:rPr>
        <w:t>where unexpected interference from other systems and</w:t>
      </w:r>
      <w:r>
        <w:rPr>
          <w:rFonts w:hint="eastAsia"/>
          <w:lang w:eastAsia="zh-CN"/>
        </w:rPr>
        <w:t xml:space="preserve">/or radio access technology </w:t>
      </w:r>
      <w:r>
        <w:rPr>
          <w:lang w:eastAsia="zh-CN"/>
        </w:rPr>
        <w:t>occasionally</w:t>
      </w:r>
      <w:r w:rsidRPr="00816DC3">
        <w:rPr>
          <w:rFonts w:hint="eastAsia"/>
          <w:lang w:eastAsia="zh-CN"/>
        </w:rPr>
        <w:t xml:space="preserve"> happens</w:t>
      </w:r>
      <w:r>
        <w:rPr>
          <w:rFonts w:hint="eastAsia"/>
          <w:lang w:eastAsia="zh-CN"/>
        </w:rPr>
        <w:t xml:space="preserve">, </w:t>
      </w:r>
      <w:r w:rsidR="00B95B21">
        <w:rPr>
          <w:rFonts w:hint="eastAsia"/>
          <w:lang w:eastAsia="zh-CN"/>
        </w:rPr>
        <w:t>therefore LBT failure may occur</w:t>
      </w:r>
      <w:r>
        <w:rPr>
          <w:rFonts w:hint="eastAsia"/>
          <w:lang w:eastAsia="zh-CN"/>
        </w:rPr>
        <w:t xml:space="preserve"> rarely.</w:t>
      </w:r>
      <w:r w:rsidRPr="00643074">
        <w:rPr>
          <w:rFonts w:hint="eastAsia"/>
          <w:lang w:eastAsia="zh-CN"/>
        </w:rPr>
        <w:t xml:space="preserve"> </w:t>
      </w:r>
      <w:r>
        <w:rPr>
          <w:rFonts w:hint="eastAsia"/>
          <w:lang w:eastAsia="zh-CN"/>
        </w:rPr>
        <w:t>In this case, the DFI with ACK feedback may occur frequently which may introduce the signalling overhead for the network.</w:t>
      </w:r>
      <w:r w:rsidR="00BA1B16" w:rsidRPr="00BA1B16">
        <w:rPr>
          <w:rFonts w:hint="eastAsia"/>
          <w:b/>
          <w:lang w:val="en-US" w:eastAsia="zh-CN"/>
        </w:rPr>
        <w:t xml:space="preserve"> </w:t>
      </w:r>
      <w:r w:rsidR="00BA1B16" w:rsidRPr="00BA1B16">
        <w:rPr>
          <w:rFonts w:hint="eastAsia"/>
          <w:lang w:eastAsia="zh-CN"/>
        </w:rPr>
        <w:t xml:space="preserve">Whether the DFI is included in PDCCH DCI could be considered as optimization mechanism in NRU controlled </w:t>
      </w:r>
      <w:r w:rsidR="00BA1B16" w:rsidRPr="00BA1B16">
        <w:rPr>
          <w:lang w:eastAsia="zh-CN"/>
        </w:rPr>
        <w:t>environment</w:t>
      </w:r>
      <w:r w:rsidR="00BA1B16" w:rsidRPr="00BA1B16">
        <w:rPr>
          <w:rFonts w:hint="eastAsia"/>
          <w:lang w:eastAsia="zh-CN"/>
        </w:rPr>
        <w:t>.</w:t>
      </w:r>
    </w:p>
    <w:p w:rsidR="00B95B21" w:rsidRDefault="00B95B21" w:rsidP="00955D31">
      <w:pPr>
        <w:spacing w:after="0"/>
        <w:jc w:val="both"/>
        <w:rPr>
          <w:b/>
          <w:lang w:val="en-US" w:eastAsia="zh-CN"/>
        </w:rPr>
      </w:pPr>
      <w:r w:rsidRPr="00B95B21">
        <w:rPr>
          <w:rFonts w:hint="eastAsia"/>
          <w:b/>
          <w:lang w:val="en-US" w:eastAsia="zh-CN"/>
        </w:rPr>
        <w:t>Observation</w:t>
      </w:r>
      <w:r>
        <w:rPr>
          <w:rFonts w:hint="eastAsia"/>
          <w:b/>
          <w:lang w:val="en-US" w:eastAsia="zh-CN"/>
        </w:rPr>
        <w:t xml:space="preserve"> 1</w:t>
      </w:r>
      <w:r w:rsidRPr="00B95B21">
        <w:rPr>
          <w:rFonts w:hint="eastAsia"/>
          <w:b/>
          <w:lang w:val="en-US" w:eastAsia="zh-CN"/>
        </w:rPr>
        <w:t xml:space="preserve">: </w:t>
      </w:r>
      <w:r>
        <w:rPr>
          <w:rFonts w:hint="eastAsia"/>
          <w:b/>
          <w:lang w:val="en-US" w:eastAsia="zh-CN"/>
        </w:rPr>
        <w:t>LBT failure may occur</w:t>
      </w:r>
      <w:r w:rsidRPr="00B95B21">
        <w:rPr>
          <w:rFonts w:hint="eastAsia"/>
          <w:b/>
          <w:lang w:val="en-US" w:eastAsia="zh-CN"/>
        </w:rPr>
        <w:t xml:space="preserve"> rarely</w:t>
      </w:r>
      <w:r w:rsidR="00092C2F">
        <w:rPr>
          <w:rFonts w:hint="eastAsia"/>
          <w:b/>
          <w:lang w:val="en-US" w:eastAsia="zh-CN"/>
        </w:rPr>
        <w:t xml:space="preserve"> in </w:t>
      </w:r>
      <w:r w:rsidR="00092C2F" w:rsidRPr="00092C2F">
        <w:rPr>
          <w:rFonts w:hint="eastAsia"/>
          <w:b/>
          <w:lang w:val="en-US" w:eastAsia="zh-CN"/>
        </w:rPr>
        <w:t xml:space="preserve">NRU controlled </w:t>
      </w:r>
      <w:r w:rsidR="00092C2F" w:rsidRPr="00092C2F">
        <w:rPr>
          <w:b/>
          <w:lang w:val="en-US" w:eastAsia="zh-CN"/>
        </w:rPr>
        <w:t>environment</w:t>
      </w:r>
      <w:r w:rsidRPr="00B95B21">
        <w:rPr>
          <w:rFonts w:hint="eastAsia"/>
          <w:b/>
          <w:lang w:val="en-US" w:eastAsia="zh-CN"/>
        </w:rPr>
        <w:t>. In this case, the DFI with ACK feedback may occur frequently wh</w:t>
      </w:r>
      <w:r w:rsidR="0091507B">
        <w:rPr>
          <w:rFonts w:hint="eastAsia"/>
          <w:b/>
          <w:lang w:val="en-US" w:eastAsia="zh-CN"/>
        </w:rPr>
        <w:t>ich may introduce the signal</w:t>
      </w:r>
      <w:r w:rsidRPr="00B95B21">
        <w:rPr>
          <w:rFonts w:hint="eastAsia"/>
          <w:b/>
          <w:lang w:val="en-US" w:eastAsia="zh-CN"/>
        </w:rPr>
        <w:t>ing overhead for the network.</w:t>
      </w:r>
    </w:p>
    <w:p w:rsidR="00C978AF" w:rsidRPr="00B95B21" w:rsidRDefault="00C978AF" w:rsidP="00955D31">
      <w:pPr>
        <w:spacing w:after="0"/>
        <w:jc w:val="both"/>
        <w:rPr>
          <w:b/>
          <w:lang w:val="en-US" w:eastAsia="zh-CN"/>
        </w:rPr>
      </w:pPr>
    </w:p>
    <w:p w:rsidR="00131B22" w:rsidRPr="00D36C6D" w:rsidRDefault="00131B22" w:rsidP="00955D31">
      <w:pPr>
        <w:jc w:val="both"/>
        <w:rPr>
          <w:b/>
          <w:lang w:val="en-US" w:eastAsia="zh-CN"/>
        </w:rPr>
      </w:pPr>
      <w:r w:rsidRPr="00D36C6D">
        <w:rPr>
          <w:b/>
          <w:lang w:val="en-US" w:eastAsia="zh-CN"/>
        </w:rPr>
        <w:t xml:space="preserve">Proposal </w:t>
      </w:r>
      <w:r w:rsidRPr="00D36C6D">
        <w:rPr>
          <w:rFonts w:hint="eastAsia"/>
          <w:b/>
          <w:lang w:val="en-US" w:eastAsia="zh-CN"/>
        </w:rPr>
        <w:t>3</w:t>
      </w:r>
      <w:r w:rsidRPr="00D36C6D">
        <w:rPr>
          <w:b/>
          <w:lang w:val="en-US" w:eastAsia="zh-CN"/>
        </w:rPr>
        <w:t>:</w:t>
      </w:r>
      <w:r w:rsidR="009F7F75" w:rsidRPr="00D36C6D">
        <w:rPr>
          <w:rFonts w:hint="eastAsia"/>
          <w:b/>
          <w:lang w:val="en-US" w:eastAsia="zh-CN"/>
        </w:rPr>
        <w:t xml:space="preserve"> </w:t>
      </w:r>
      <w:r w:rsidR="00092C2F">
        <w:rPr>
          <w:rFonts w:hint="eastAsia"/>
          <w:b/>
          <w:lang w:val="en-US" w:eastAsia="zh-CN"/>
        </w:rPr>
        <w:t>W</w:t>
      </w:r>
      <w:r w:rsidR="004C24C7">
        <w:rPr>
          <w:rFonts w:hint="eastAsia"/>
          <w:b/>
          <w:lang w:val="en-US" w:eastAsia="zh-CN"/>
        </w:rPr>
        <w:t xml:space="preserve">hether </w:t>
      </w:r>
      <w:r w:rsidR="00092C2F">
        <w:rPr>
          <w:rFonts w:hint="eastAsia"/>
          <w:b/>
          <w:lang w:val="en-US" w:eastAsia="zh-CN"/>
        </w:rPr>
        <w:t xml:space="preserve">the </w:t>
      </w:r>
      <w:r w:rsidR="00092C2F" w:rsidRPr="00D36C6D">
        <w:rPr>
          <w:rFonts w:hint="eastAsia"/>
          <w:b/>
          <w:lang w:val="en-US" w:eastAsia="zh-CN"/>
        </w:rPr>
        <w:t xml:space="preserve">DFI </w:t>
      </w:r>
      <w:r w:rsidR="00092C2F">
        <w:rPr>
          <w:rFonts w:hint="eastAsia"/>
          <w:b/>
          <w:lang w:val="en-US" w:eastAsia="zh-CN"/>
        </w:rPr>
        <w:t>is included</w:t>
      </w:r>
      <w:r w:rsidR="004C24C7">
        <w:rPr>
          <w:rFonts w:hint="eastAsia"/>
          <w:b/>
          <w:lang w:val="en-US" w:eastAsia="zh-CN"/>
        </w:rPr>
        <w:t xml:space="preserve"> </w:t>
      </w:r>
      <w:r w:rsidR="004C24C7" w:rsidRPr="00D36C6D">
        <w:rPr>
          <w:rFonts w:hint="eastAsia"/>
          <w:b/>
          <w:lang w:val="en-US" w:eastAsia="zh-CN"/>
        </w:rPr>
        <w:t xml:space="preserve">in </w:t>
      </w:r>
      <w:r w:rsidR="00120F67">
        <w:rPr>
          <w:rFonts w:hint="eastAsia"/>
          <w:b/>
          <w:lang w:val="en-US" w:eastAsia="zh-CN"/>
        </w:rPr>
        <w:t xml:space="preserve">PDCCH </w:t>
      </w:r>
      <w:r w:rsidR="004C24C7" w:rsidRPr="00D36C6D">
        <w:rPr>
          <w:rFonts w:hint="eastAsia"/>
          <w:b/>
          <w:lang w:val="en-US" w:eastAsia="zh-CN"/>
        </w:rPr>
        <w:t>DCI c</w:t>
      </w:r>
      <w:r w:rsidR="00092C2F">
        <w:rPr>
          <w:rFonts w:hint="eastAsia"/>
          <w:b/>
          <w:lang w:val="en-US" w:eastAsia="zh-CN"/>
        </w:rPr>
        <w:t xml:space="preserve">ould be considered as </w:t>
      </w:r>
      <w:r w:rsidR="00092C2F" w:rsidRPr="00092C2F">
        <w:rPr>
          <w:rFonts w:hint="eastAsia"/>
          <w:b/>
          <w:lang w:val="en-US" w:eastAsia="zh-CN"/>
        </w:rPr>
        <w:t xml:space="preserve">optimization mechanism in NRU controlled </w:t>
      </w:r>
      <w:r w:rsidR="00092C2F" w:rsidRPr="00092C2F">
        <w:rPr>
          <w:b/>
          <w:lang w:val="en-US" w:eastAsia="zh-CN"/>
        </w:rPr>
        <w:t>environment</w:t>
      </w:r>
      <w:r w:rsidR="00092C2F" w:rsidRPr="00092C2F">
        <w:rPr>
          <w:rFonts w:hint="eastAsia"/>
          <w:b/>
          <w:lang w:val="en-US" w:eastAsia="zh-CN"/>
        </w:rPr>
        <w:t>.</w:t>
      </w:r>
    </w:p>
    <w:p w:rsidR="000367F2" w:rsidRDefault="000367F2" w:rsidP="000367F2">
      <w:pPr>
        <w:pStyle w:val="1"/>
        <w:tabs>
          <w:tab w:val="num" w:pos="420"/>
        </w:tabs>
        <w:spacing w:line="276" w:lineRule="auto"/>
        <w:ind w:left="420" w:hanging="420"/>
        <w:jc w:val="both"/>
      </w:pPr>
      <w:r w:rsidRPr="000367F2">
        <w:t>Conclusion</w:t>
      </w:r>
    </w:p>
    <w:p w:rsidR="000367F2" w:rsidRDefault="000367F2" w:rsidP="00955D31">
      <w:pPr>
        <w:jc w:val="both"/>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analysis on the CG </w:t>
      </w:r>
      <w:r w:rsidR="00E96A39">
        <w:rPr>
          <w:rFonts w:cs="Arial"/>
        </w:rPr>
        <w:t>harmonization</w:t>
      </w:r>
      <w:r w:rsidR="00E96A39">
        <w:rPr>
          <w:rFonts w:hint="eastAsia"/>
          <w:lang w:eastAsia="zh-CN"/>
        </w:rPr>
        <w:t xml:space="preserve"> </w:t>
      </w:r>
      <w:r w:rsidR="007803D4">
        <w:rPr>
          <w:rFonts w:hint="eastAsia"/>
          <w:lang w:eastAsia="zh-CN"/>
        </w:rPr>
        <w:t>for URLLC in unlicensed controlled environment is discussed</w:t>
      </w:r>
      <w:r w:rsidR="003532D0">
        <w:rPr>
          <w:rFonts w:cs="Arial" w:hint="eastAsia"/>
          <w:lang w:eastAsia="zh-CN"/>
        </w:rPr>
        <w:t>.</w:t>
      </w:r>
    </w:p>
    <w:p w:rsidR="006327B6" w:rsidRPr="00E6696F" w:rsidRDefault="006327B6" w:rsidP="00955D31">
      <w:pPr>
        <w:jc w:val="both"/>
        <w:rPr>
          <w:b/>
          <w:lang w:val="en-US" w:eastAsia="zh-CN"/>
        </w:rPr>
      </w:pPr>
      <w:r>
        <w:rPr>
          <w:rFonts w:hint="eastAsia"/>
          <w:b/>
          <w:lang w:val="en-US" w:eastAsia="zh-CN"/>
        </w:rPr>
        <w:t>Proposal 1</w:t>
      </w:r>
      <w:r w:rsidRPr="003D1315">
        <w:rPr>
          <w:b/>
          <w:lang w:val="en-US"/>
        </w:rPr>
        <w:t xml:space="preserve">: </w:t>
      </w:r>
      <w:r>
        <w:rPr>
          <w:rFonts w:hint="eastAsia"/>
          <w:b/>
          <w:lang w:val="en-US" w:eastAsia="zh-CN"/>
        </w:rPr>
        <w:t>compared with CG retransmission mechanism used in IIOT, CG retransmission mechanism used in NRU</w:t>
      </w:r>
      <w:r w:rsidRPr="003D1315">
        <w:rPr>
          <w:b/>
          <w:lang w:val="en-US"/>
        </w:rPr>
        <w:t xml:space="preserve"> will bring more flexibility</w:t>
      </w:r>
      <w:r>
        <w:rPr>
          <w:rFonts w:hint="eastAsia"/>
          <w:b/>
          <w:lang w:val="en-US" w:eastAsia="zh-CN"/>
        </w:rPr>
        <w:t xml:space="preserve"> </w:t>
      </w:r>
      <w:r>
        <w:rPr>
          <w:b/>
          <w:lang w:val="en-US" w:eastAsia="zh-CN"/>
        </w:rPr>
        <w:t xml:space="preserve">and </w:t>
      </w:r>
      <w:r>
        <w:rPr>
          <w:b/>
          <w:lang w:val="en-US"/>
        </w:rPr>
        <w:t>may</w:t>
      </w:r>
      <w:r>
        <w:rPr>
          <w:rFonts w:hint="eastAsia"/>
          <w:b/>
          <w:lang w:val="en-US" w:eastAsia="zh-CN"/>
        </w:rPr>
        <w:t xml:space="preserve"> reduce the transmission delay by using</w:t>
      </w:r>
      <w:r>
        <w:rPr>
          <w:b/>
          <w:lang w:val="en-US"/>
        </w:rPr>
        <w:t xml:space="preserve"> </w:t>
      </w:r>
      <w:r>
        <w:rPr>
          <w:rFonts w:hint="eastAsia"/>
          <w:b/>
          <w:lang w:val="en-US" w:eastAsia="zh-CN"/>
        </w:rPr>
        <w:t>different</w:t>
      </w:r>
      <w:r w:rsidRPr="003D1315">
        <w:rPr>
          <w:b/>
          <w:lang w:val="en-US"/>
        </w:rPr>
        <w:t xml:space="preserve"> CG</w:t>
      </w:r>
      <w:r>
        <w:rPr>
          <w:rFonts w:hint="eastAsia"/>
          <w:b/>
          <w:lang w:val="en-US" w:eastAsia="zh-CN"/>
        </w:rPr>
        <w:t>s</w:t>
      </w:r>
      <w:r w:rsidRPr="003D1315">
        <w:rPr>
          <w:b/>
          <w:lang w:val="en-US"/>
        </w:rPr>
        <w:t>.</w:t>
      </w:r>
    </w:p>
    <w:p w:rsidR="00BA0B8F" w:rsidRPr="00D36C6D" w:rsidRDefault="00BA0B8F" w:rsidP="00955D31">
      <w:pPr>
        <w:jc w:val="both"/>
        <w:rPr>
          <w:b/>
          <w:lang w:val="en-US" w:eastAsia="zh-CN"/>
        </w:rPr>
      </w:pPr>
      <w:r w:rsidRPr="00D36C6D">
        <w:rPr>
          <w:b/>
          <w:lang w:val="en-US" w:eastAsia="zh-CN"/>
        </w:rPr>
        <w:t xml:space="preserve">Proposal </w:t>
      </w:r>
      <w:r w:rsidRPr="00D36C6D">
        <w:rPr>
          <w:rFonts w:hint="eastAsia"/>
          <w:b/>
          <w:lang w:val="en-US" w:eastAsia="zh-CN"/>
        </w:rPr>
        <w:t>2</w:t>
      </w:r>
      <w:r w:rsidRPr="00D36C6D">
        <w:rPr>
          <w:b/>
          <w:lang w:val="en-US" w:eastAsia="zh-CN"/>
        </w:rPr>
        <w:t xml:space="preserve">: </w:t>
      </w:r>
      <w:r w:rsidRPr="00D36C6D">
        <w:rPr>
          <w:rFonts w:hint="eastAsia"/>
          <w:b/>
          <w:lang w:val="en-US" w:eastAsia="zh-CN"/>
        </w:rPr>
        <w:t xml:space="preserve">Both HARQ process ID selection methods used in NRU and IIOT could be supported in NRU controlled </w:t>
      </w:r>
      <w:r w:rsidRPr="00D36C6D">
        <w:rPr>
          <w:b/>
          <w:lang w:val="en-US" w:eastAsia="zh-CN"/>
        </w:rPr>
        <w:t>environment</w:t>
      </w:r>
      <w:r w:rsidRPr="00D36C6D">
        <w:rPr>
          <w:rFonts w:hint="eastAsia"/>
          <w:b/>
          <w:lang w:val="en-US" w:eastAsia="zh-CN"/>
        </w:rPr>
        <w:t>.</w:t>
      </w:r>
    </w:p>
    <w:p w:rsidR="00160372" w:rsidRDefault="00160372" w:rsidP="00955D31">
      <w:pPr>
        <w:spacing w:after="0"/>
        <w:jc w:val="both"/>
        <w:rPr>
          <w:b/>
          <w:lang w:val="en-US" w:eastAsia="zh-CN"/>
        </w:rPr>
      </w:pPr>
      <w:r w:rsidRPr="00B95B21">
        <w:rPr>
          <w:rFonts w:hint="eastAsia"/>
          <w:b/>
          <w:lang w:val="en-US" w:eastAsia="zh-CN"/>
        </w:rPr>
        <w:t>Observation</w:t>
      </w:r>
      <w:r>
        <w:rPr>
          <w:rFonts w:hint="eastAsia"/>
          <w:b/>
          <w:lang w:val="en-US" w:eastAsia="zh-CN"/>
        </w:rPr>
        <w:t xml:space="preserve"> 1</w:t>
      </w:r>
      <w:r w:rsidRPr="00B95B21">
        <w:rPr>
          <w:rFonts w:hint="eastAsia"/>
          <w:b/>
          <w:lang w:val="en-US" w:eastAsia="zh-CN"/>
        </w:rPr>
        <w:t xml:space="preserve">: </w:t>
      </w:r>
      <w:r>
        <w:rPr>
          <w:rFonts w:hint="eastAsia"/>
          <w:b/>
          <w:lang w:val="en-US" w:eastAsia="zh-CN"/>
        </w:rPr>
        <w:t>LBT failure may occur</w:t>
      </w:r>
      <w:r w:rsidRPr="00B95B21">
        <w:rPr>
          <w:rFonts w:hint="eastAsia"/>
          <w:b/>
          <w:lang w:val="en-US" w:eastAsia="zh-CN"/>
        </w:rPr>
        <w:t xml:space="preserve"> rarely</w:t>
      </w:r>
      <w:r>
        <w:rPr>
          <w:rFonts w:hint="eastAsia"/>
          <w:b/>
          <w:lang w:val="en-US" w:eastAsia="zh-CN"/>
        </w:rPr>
        <w:t xml:space="preserve"> in </w:t>
      </w:r>
      <w:r w:rsidRPr="00092C2F">
        <w:rPr>
          <w:rFonts w:hint="eastAsia"/>
          <w:b/>
          <w:lang w:val="en-US" w:eastAsia="zh-CN"/>
        </w:rPr>
        <w:t xml:space="preserve">NRU controlled </w:t>
      </w:r>
      <w:r w:rsidRPr="00092C2F">
        <w:rPr>
          <w:b/>
          <w:lang w:val="en-US" w:eastAsia="zh-CN"/>
        </w:rPr>
        <w:t>environment</w:t>
      </w:r>
      <w:r w:rsidRPr="00B95B21">
        <w:rPr>
          <w:rFonts w:hint="eastAsia"/>
          <w:b/>
          <w:lang w:val="en-US" w:eastAsia="zh-CN"/>
        </w:rPr>
        <w:t>. In this case, the DFI with ACK feedback may occur frequently</w:t>
      </w:r>
      <w:r w:rsidR="001E3A50">
        <w:rPr>
          <w:rFonts w:hint="eastAsia"/>
          <w:b/>
          <w:lang w:val="en-US" w:eastAsia="zh-CN"/>
        </w:rPr>
        <w:t xml:space="preserve"> which may introduce the signal</w:t>
      </w:r>
      <w:r w:rsidRPr="00B95B21">
        <w:rPr>
          <w:rFonts w:hint="eastAsia"/>
          <w:b/>
          <w:lang w:val="en-US" w:eastAsia="zh-CN"/>
        </w:rPr>
        <w:t>ing overhead for the network.</w:t>
      </w:r>
    </w:p>
    <w:p w:rsidR="009B5ABE" w:rsidRPr="00B95B21" w:rsidRDefault="009B5ABE" w:rsidP="00955D31">
      <w:pPr>
        <w:spacing w:after="0"/>
        <w:jc w:val="both"/>
        <w:rPr>
          <w:b/>
          <w:lang w:val="en-US" w:eastAsia="zh-CN"/>
        </w:rPr>
      </w:pPr>
    </w:p>
    <w:p w:rsidR="00160372" w:rsidRPr="00D36C6D" w:rsidRDefault="00160372" w:rsidP="00955D31">
      <w:pPr>
        <w:jc w:val="both"/>
        <w:rPr>
          <w:b/>
          <w:lang w:val="en-US" w:eastAsia="zh-CN"/>
        </w:rPr>
      </w:pPr>
      <w:r w:rsidRPr="00D36C6D">
        <w:rPr>
          <w:b/>
          <w:lang w:val="en-US" w:eastAsia="zh-CN"/>
        </w:rPr>
        <w:t xml:space="preserve">Proposal </w:t>
      </w:r>
      <w:r w:rsidRPr="00D36C6D">
        <w:rPr>
          <w:rFonts w:hint="eastAsia"/>
          <w:b/>
          <w:lang w:val="en-US" w:eastAsia="zh-CN"/>
        </w:rPr>
        <w:t>3</w:t>
      </w:r>
      <w:r w:rsidRPr="00D36C6D">
        <w:rPr>
          <w:b/>
          <w:lang w:val="en-US" w:eastAsia="zh-CN"/>
        </w:rPr>
        <w:t>:</w:t>
      </w:r>
      <w:r w:rsidRPr="00D36C6D">
        <w:rPr>
          <w:rFonts w:hint="eastAsia"/>
          <w:b/>
          <w:lang w:val="en-US" w:eastAsia="zh-CN"/>
        </w:rPr>
        <w:t xml:space="preserve"> </w:t>
      </w:r>
      <w:r>
        <w:rPr>
          <w:rFonts w:hint="eastAsia"/>
          <w:b/>
          <w:lang w:val="en-US" w:eastAsia="zh-CN"/>
        </w:rPr>
        <w:t xml:space="preserve">Whether the </w:t>
      </w:r>
      <w:r w:rsidRPr="00D36C6D">
        <w:rPr>
          <w:rFonts w:hint="eastAsia"/>
          <w:b/>
          <w:lang w:val="en-US" w:eastAsia="zh-CN"/>
        </w:rPr>
        <w:t xml:space="preserve">DFI </w:t>
      </w:r>
      <w:r>
        <w:rPr>
          <w:rFonts w:hint="eastAsia"/>
          <w:b/>
          <w:lang w:val="en-US" w:eastAsia="zh-CN"/>
        </w:rPr>
        <w:t xml:space="preserve">is included </w:t>
      </w:r>
      <w:r w:rsidRPr="00D36C6D">
        <w:rPr>
          <w:rFonts w:hint="eastAsia"/>
          <w:b/>
          <w:lang w:val="en-US" w:eastAsia="zh-CN"/>
        </w:rPr>
        <w:t xml:space="preserve">in </w:t>
      </w:r>
      <w:r>
        <w:rPr>
          <w:rFonts w:hint="eastAsia"/>
          <w:b/>
          <w:lang w:val="en-US" w:eastAsia="zh-CN"/>
        </w:rPr>
        <w:t xml:space="preserve">PDCCH </w:t>
      </w:r>
      <w:r w:rsidRPr="00D36C6D">
        <w:rPr>
          <w:rFonts w:hint="eastAsia"/>
          <w:b/>
          <w:lang w:val="en-US" w:eastAsia="zh-CN"/>
        </w:rPr>
        <w:t>DCI c</w:t>
      </w:r>
      <w:r>
        <w:rPr>
          <w:rFonts w:hint="eastAsia"/>
          <w:b/>
          <w:lang w:val="en-US" w:eastAsia="zh-CN"/>
        </w:rPr>
        <w:t xml:space="preserve">ould be considered as </w:t>
      </w:r>
      <w:r w:rsidRPr="00092C2F">
        <w:rPr>
          <w:rFonts w:hint="eastAsia"/>
          <w:b/>
          <w:lang w:val="en-US" w:eastAsia="zh-CN"/>
        </w:rPr>
        <w:t xml:space="preserve">optimization mechanism in NRU controlled </w:t>
      </w:r>
      <w:r w:rsidRPr="00092C2F">
        <w:rPr>
          <w:b/>
          <w:lang w:val="en-US" w:eastAsia="zh-CN"/>
        </w:rPr>
        <w:t>environment</w:t>
      </w:r>
      <w:r w:rsidRPr="00092C2F">
        <w:rPr>
          <w:rFonts w:hint="eastAsia"/>
          <w:b/>
          <w:lang w:val="en-US" w:eastAsia="zh-CN"/>
        </w:rPr>
        <w:t>.</w:t>
      </w:r>
    </w:p>
    <w:p w:rsidR="0001565F" w:rsidRDefault="0001565F" w:rsidP="00D71370">
      <w:pPr>
        <w:pStyle w:val="1"/>
        <w:spacing w:line="276" w:lineRule="auto"/>
        <w:jc w:val="both"/>
      </w:pPr>
      <w:r w:rsidRPr="00CC0168">
        <w:t>Reference</w:t>
      </w:r>
    </w:p>
    <w:bookmarkEnd w:id="0"/>
    <w:p w:rsidR="009E15CB" w:rsidRDefault="008E6BE2" w:rsidP="00AF61B7">
      <w:pPr>
        <w:pStyle w:val="Doc-title"/>
        <w:ind w:left="0" w:firstLine="0"/>
        <w:jc w:val="both"/>
        <w:rPr>
          <w:rFonts w:ascii="Times New Roman" w:eastAsia="宋体" w:hAnsi="Times New Roman"/>
          <w:noProof w:val="0"/>
          <w:lang w:eastAsia="zh-CN"/>
        </w:rPr>
      </w:pPr>
      <w:r w:rsidRPr="003C35B5">
        <w:rPr>
          <w:rFonts w:ascii="Times New Roman" w:eastAsia="宋体" w:hAnsi="Times New Roman" w:hint="eastAsia"/>
          <w:noProof w:val="0"/>
          <w:lang w:eastAsia="zh-CN"/>
        </w:rPr>
        <w:t xml:space="preserve">[1] </w:t>
      </w:r>
      <w:r w:rsidR="008055DB" w:rsidRPr="003C35B5">
        <w:rPr>
          <w:rFonts w:ascii="Times New Roman" w:eastAsia="宋体" w:hAnsi="Times New Roman"/>
          <w:noProof w:val="0"/>
          <w:lang w:eastAsia="zh-CN"/>
        </w:rPr>
        <w:t>RP-201310 Revised WID:</w:t>
      </w:r>
      <w:r w:rsidR="003C35B5" w:rsidRPr="009E15CB">
        <w:rPr>
          <w:rFonts w:ascii="Times New Roman" w:eastAsia="宋体" w:hAnsi="Times New Roman"/>
          <w:noProof w:val="0"/>
          <w:lang w:eastAsia="zh-CN"/>
        </w:rPr>
        <w:t xml:space="preserve"> </w:t>
      </w:r>
      <w:r w:rsidR="003C35B5" w:rsidRPr="003C35B5">
        <w:rPr>
          <w:rFonts w:ascii="Times New Roman" w:eastAsia="宋体" w:hAnsi="Times New Roman"/>
          <w:noProof w:val="0"/>
          <w:lang w:eastAsia="zh-CN"/>
        </w:rPr>
        <w:t>Enhanced Industrial Internet of Things (IoT) and ultra-reliable and low latency</w:t>
      </w:r>
      <w:r w:rsidR="003C35B5">
        <w:rPr>
          <w:rFonts w:ascii="Times New Roman" w:eastAsia="宋体" w:hAnsi="Times New Roman" w:hint="eastAsia"/>
          <w:noProof w:val="0"/>
          <w:lang w:eastAsia="zh-CN"/>
        </w:rPr>
        <w:t xml:space="preserve"> </w:t>
      </w:r>
      <w:r w:rsidR="003C35B5" w:rsidRPr="003C35B5">
        <w:rPr>
          <w:rFonts w:ascii="Times New Roman" w:eastAsia="宋体" w:hAnsi="Times New Roman"/>
          <w:noProof w:val="0"/>
          <w:lang w:eastAsia="zh-CN"/>
        </w:rPr>
        <w:t>communication (URLLC) support for NR</w:t>
      </w:r>
      <w:r w:rsidR="009E15CB">
        <w:rPr>
          <w:rFonts w:ascii="Times New Roman" w:eastAsia="宋体" w:hAnsi="Times New Roman" w:hint="eastAsia"/>
          <w:noProof w:val="0"/>
          <w:lang w:eastAsia="zh-CN"/>
        </w:rPr>
        <w:t>.</w:t>
      </w:r>
    </w:p>
    <w:p w:rsidR="00226A58" w:rsidRDefault="00226A58" w:rsidP="00AF61B7">
      <w:pPr>
        <w:pStyle w:val="ZT"/>
        <w:framePr w:wrap="auto" w:hAnchor="text" w:yAlign="inline"/>
        <w:ind w:right="400"/>
        <w:jc w:val="both"/>
        <w:rPr>
          <w:rFonts w:ascii="Times New Roman" w:hAnsi="Times New Roman"/>
          <w:b w:val="0"/>
          <w:sz w:val="20"/>
          <w:lang w:eastAsia="zh-CN"/>
        </w:rPr>
      </w:pPr>
      <w:r>
        <w:rPr>
          <w:rFonts w:ascii="Times New Roman" w:hAnsi="Times New Roman" w:hint="eastAsia"/>
          <w:b w:val="0"/>
          <w:sz w:val="20"/>
          <w:lang w:eastAsia="zh-CN"/>
        </w:rPr>
        <w:t>[2]</w:t>
      </w:r>
      <w:r w:rsidRPr="00B04540">
        <w:rPr>
          <w:rFonts w:ascii="Times New Roman" w:hAnsi="Times New Roman"/>
          <w:b w:val="0"/>
          <w:sz w:val="20"/>
          <w:lang w:eastAsia="zh-CN"/>
        </w:rPr>
        <w:t xml:space="preserve"> 3GPP T</w:t>
      </w:r>
      <w:bookmarkStart w:id="1" w:name="_GoBack"/>
      <w:bookmarkEnd w:id="1"/>
      <w:r w:rsidRPr="00B04540">
        <w:rPr>
          <w:rFonts w:ascii="Times New Roman" w:hAnsi="Times New Roman"/>
          <w:b w:val="0"/>
          <w:sz w:val="20"/>
          <w:lang w:eastAsia="zh-CN"/>
        </w:rPr>
        <w:t>S 38.321</w:t>
      </w:r>
      <w:r w:rsidRPr="00B04540">
        <w:rPr>
          <w:rFonts w:ascii="Times New Roman" w:hAnsi="Times New Roman" w:hint="eastAsia"/>
          <w:b w:val="0"/>
          <w:sz w:val="20"/>
          <w:lang w:eastAsia="zh-CN"/>
        </w:rPr>
        <w:t xml:space="preserve"> v</w:t>
      </w:r>
      <w:r w:rsidR="005104CF">
        <w:rPr>
          <w:rFonts w:ascii="Times New Roman" w:hAnsi="Times New Roman" w:hint="eastAsia"/>
          <w:b w:val="0"/>
          <w:sz w:val="20"/>
          <w:lang w:eastAsia="zh-CN"/>
        </w:rPr>
        <w:t>16.2.1</w:t>
      </w:r>
      <w:r>
        <w:rPr>
          <w:rFonts w:ascii="Times New Roman" w:hAnsi="Times New Roman" w:hint="eastAsia"/>
          <w:b w:val="0"/>
          <w:sz w:val="20"/>
          <w:lang w:eastAsia="zh-CN"/>
        </w:rPr>
        <w:t xml:space="preserve"> </w:t>
      </w:r>
      <w:r w:rsidRPr="00B04540">
        <w:rPr>
          <w:rFonts w:ascii="Times New Roman" w:hAnsi="Times New Roman"/>
          <w:b w:val="0"/>
          <w:sz w:val="20"/>
          <w:lang w:eastAsia="zh-CN"/>
        </w:rPr>
        <w:t>Medium Access Control (MAC) protocol specification</w:t>
      </w:r>
      <w:r>
        <w:rPr>
          <w:rFonts w:ascii="Times New Roman" w:hAnsi="Times New Roman" w:hint="eastAsia"/>
          <w:b w:val="0"/>
          <w:sz w:val="20"/>
          <w:lang w:eastAsia="zh-CN"/>
        </w:rPr>
        <w:t xml:space="preserve"> (Release 16)</w:t>
      </w:r>
    </w:p>
    <w:p w:rsidR="00CF6AC8" w:rsidRDefault="00BE7556" w:rsidP="00AF61B7">
      <w:pPr>
        <w:pStyle w:val="ZT"/>
        <w:framePr w:wrap="auto" w:hAnchor="text" w:yAlign="inline"/>
        <w:ind w:right="400"/>
        <w:jc w:val="both"/>
        <w:rPr>
          <w:rFonts w:ascii="Times New Roman" w:hAnsi="Times New Roman"/>
          <w:b w:val="0"/>
          <w:sz w:val="20"/>
          <w:lang w:eastAsia="zh-CN"/>
        </w:rPr>
      </w:pPr>
      <w:r>
        <w:rPr>
          <w:rFonts w:ascii="Times New Roman" w:hAnsi="Times New Roman" w:hint="eastAsia"/>
          <w:b w:val="0"/>
          <w:sz w:val="20"/>
          <w:lang w:eastAsia="zh-CN"/>
        </w:rPr>
        <w:t>[3]</w:t>
      </w:r>
      <w:r w:rsidR="00CF6AC8" w:rsidRPr="00CF6AC8">
        <w:rPr>
          <w:rFonts w:ascii="Times New Roman" w:hAnsi="Times New Roman"/>
          <w:b w:val="0"/>
          <w:sz w:val="20"/>
          <w:lang w:eastAsia="zh-CN"/>
        </w:rPr>
        <w:t xml:space="preserve"> </w:t>
      </w:r>
      <w:r w:rsidR="00F04EEB">
        <w:rPr>
          <w:rFonts w:ascii="Times New Roman" w:hAnsi="Times New Roman"/>
          <w:b w:val="0"/>
          <w:sz w:val="20"/>
          <w:lang w:eastAsia="zh-CN"/>
        </w:rPr>
        <w:t>3GPP TS 38.</w:t>
      </w:r>
      <w:r w:rsidR="00CF6AC8">
        <w:rPr>
          <w:rFonts w:ascii="Times New Roman" w:hAnsi="Times New Roman" w:hint="eastAsia"/>
          <w:b w:val="0"/>
          <w:sz w:val="20"/>
          <w:lang w:eastAsia="zh-CN"/>
        </w:rPr>
        <w:t>331</w:t>
      </w:r>
      <w:r w:rsidR="00CF6AC8" w:rsidRPr="00B04540">
        <w:rPr>
          <w:rFonts w:ascii="Times New Roman" w:hAnsi="Times New Roman" w:hint="eastAsia"/>
          <w:b w:val="0"/>
          <w:sz w:val="20"/>
          <w:lang w:eastAsia="zh-CN"/>
        </w:rPr>
        <w:t xml:space="preserve"> v</w:t>
      </w:r>
      <w:r w:rsidR="00CF6AC8">
        <w:rPr>
          <w:rFonts w:ascii="Times New Roman" w:hAnsi="Times New Roman" w:hint="eastAsia"/>
          <w:b w:val="0"/>
          <w:sz w:val="20"/>
          <w:lang w:eastAsia="zh-CN"/>
        </w:rPr>
        <w:t xml:space="preserve">16.2.0 </w:t>
      </w:r>
      <w:r w:rsidR="00CF6AC8" w:rsidRPr="00CF6AC8">
        <w:rPr>
          <w:rFonts w:ascii="Times New Roman" w:hAnsi="Times New Roman"/>
          <w:b w:val="0"/>
          <w:sz w:val="20"/>
          <w:lang w:eastAsia="zh-CN"/>
        </w:rPr>
        <w:t>Radio Resource Control (RRC) protocol specification</w:t>
      </w:r>
      <w:r w:rsidR="00CF6AC8">
        <w:rPr>
          <w:rFonts w:ascii="Times New Roman" w:hAnsi="Times New Roman" w:hint="eastAsia"/>
          <w:b w:val="0"/>
          <w:sz w:val="20"/>
          <w:lang w:eastAsia="zh-CN"/>
        </w:rPr>
        <w:t xml:space="preserve"> (Release 16)</w:t>
      </w:r>
    </w:p>
    <w:p w:rsidR="00BE7556" w:rsidRDefault="00BE7556" w:rsidP="00226A58">
      <w:pPr>
        <w:pStyle w:val="ZT"/>
        <w:framePr w:wrap="auto" w:hAnchor="text" w:yAlign="inline"/>
        <w:ind w:right="400"/>
        <w:jc w:val="left"/>
        <w:rPr>
          <w:rFonts w:ascii="Times New Roman" w:hAnsi="Times New Roman"/>
          <w:b w:val="0"/>
          <w:sz w:val="20"/>
          <w:lang w:eastAsia="zh-CN"/>
        </w:rPr>
      </w:pPr>
    </w:p>
    <w:p w:rsidR="00226A58" w:rsidRPr="00226A58" w:rsidRDefault="00226A58" w:rsidP="00226A58">
      <w:pPr>
        <w:pStyle w:val="Doc-text2"/>
        <w:rPr>
          <w:lang w:eastAsia="zh-CN"/>
        </w:rPr>
      </w:pPr>
    </w:p>
    <w:p w:rsidR="00226A58" w:rsidRPr="00226A58" w:rsidRDefault="00226A58" w:rsidP="00226A58">
      <w:pPr>
        <w:pStyle w:val="Doc-text2"/>
        <w:rPr>
          <w:lang w:eastAsia="zh-CN"/>
        </w:rPr>
      </w:pPr>
    </w:p>
    <w:sectPr w:rsidR="00226A58" w:rsidRPr="00226A58"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C7E" w:rsidRDefault="00682C7E">
      <w:r>
        <w:separator/>
      </w:r>
    </w:p>
  </w:endnote>
  <w:endnote w:type="continuationSeparator" w:id="0">
    <w:p w:rsidR="00682C7E" w:rsidRDefault="00682C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121" w:rsidRDefault="00220121">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C7E" w:rsidRDefault="00682C7E">
      <w:r>
        <w:separator/>
      </w:r>
    </w:p>
  </w:footnote>
  <w:footnote w:type="continuationSeparator" w:id="0">
    <w:p w:rsidR="00682C7E" w:rsidRDefault="00682C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6">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8">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B13BEF"/>
    <w:multiLevelType w:val="hybridMultilevel"/>
    <w:tmpl w:val="156AD37A"/>
    <w:lvl w:ilvl="0" w:tplc="9734180A">
      <w:start w:val="1"/>
      <w:numFmt w:val="decimal"/>
      <w:lvlText w:val="%1."/>
      <w:lvlJc w:val="left"/>
      <w:pPr>
        <w:ind w:left="720" w:hanging="360"/>
      </w:pPr>
      <w:rPr>
        <w:rFonts w:ascii="Times New Roman" w:eastAsia="宋体" w:hAnsi="Times New Roman" w:cs="Arial"/>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83B659B"/>
    <w:multiLevelType w:val="hybridMultilevel"/>
    <w:tmpl w:val="940C11E0"/>
    <w:lvl w:ilvl="0" w:tplc="29D8B0B6">
      <w:start w:val="1"/>
      <w:numFmt w:val="lowerLetter"/>
      <w:lvlText w:val="%1."/>
      <w:lvlJc w:val="left"/>
      <w:pPr>
        <w:ind w:left="144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6">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7">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0454C5"/>
    <w:multiLevelType w:val="hybridMultilevel"/>
    <w:tmpl w:val="AD4483E2"/>
    <w:lvl w:ilvl="0" w:tplc="C7827DF6">
      <w:start w:val="1"/>
      <w:numFmt w:val="decimal"/>
      <w:lvlText w:val="Option %1."/>
      <w:lvlJc w:val="left"/>
      <w:pPr>
        <w:ind w:left="1440" w:hanging="360"/>
      </w:pPr>
      <w:rPr>
        <w:rFonts w:hint="eastAsia"/>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2">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9">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AD92F8D"/>
    <w:multiLevelType w:val="hybridMultilevel"/>
    <w:tmpl w:val="DE12D360"/>
    <w:lvl w:ilvl="0" w:tplc="04090005">
      <w:start w:val="1"/>
      <w:numFmt w:val="bullet"/>
      <w:lvlText w:val=""/>
      <w:lvlJc w:val="left"/>
      <w:pPr>
        <w:tabs>
          <w:tab w:val="num" w:pos="720"/>
        </w:tabs>
        <w:ind w:left="720" w:hanging="360"/>
      </w:pPr>
      <w:rPr>
        <w:rFonts w:ascii="Wingdings" w:hAnsi="Wingdings"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5">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C0F2BB7"/>
    <w:multiLevelType w:val="hybridMultilevel"/>
    <w:tmpl w:val="5538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4"/>
  </w:num>
  <w:num w:numId="2">
    <w:abstractNumId w:val="34"/>
  </w:num>
  <w:num w:numId="3">
    <w:abstractNumId w:val="37"/>
  </w:num>
  <w:num w:numId="4">
    <w:abstractNumId w:val="28"/>
  </w:num>
  <w:num w:numId="5">
    <w:abstractNumId w:val="1"/>
  </w:num>
  <w:num w:numId="6">
    <w:abstractNumId w:val="7"/>
  </w:num>
  <w:num w:numId="7">
    <w:abstractNumId w:val="19"/>
  </w:num>
  <w:num w:numId="8">
    <w:abstractNumId w:val="23"/>
  </w:num>
  <w:num w:numId="9">
    <w:abstractNumId w:val="16"/>
  </w:num>
  <w:num w:numId="10">
    <w:abstractNumId w:val="26"/>
  </w:num>
  <w:num w:numId="11">
    <w:abstractNumId w:val="15"/>
  </w:num>
  <w:num w:numId="12">
    <w:abstractNumId w:val="35"/>
  </w:num>
  <w:num w:numId="13">
    <w:abstractNumId w:val="30"/>
  </w:num>
  <w:num w:numId="14">
    <w:abstractNumId w:val="10"/>
  </w:num>
  <w:num w:numId="15">
    <w:abstractNumId w:val="24"/>
  </w:num>
  <w:num w:numId="16">
    <w:abstractNumId w:val="6"/>
  </w:num>
  <w:num w:numId="17">
    <w:abstractNumId w:val="3"/>
  </w:num>
  <w:num w:numId="18">
    <w:abstractNumId w:val="8"/>
  </w:num>
  <w:num w:numId="19">
    <w:abstractNumId w:val="32"/>
  </w:num>
  <w:num w:numId="20">
    <w:abstractNumId w:val="20"/>
  </w:num>
  <w:num w:numId="21">
    <w:abstractNumId w:val="9"/>
  </w:num>
  <w:num w:numId="22">
    <w:abstractNumId w:val="0"/>
  </w:num>
  <w:num w:numId="23">
    <w:abstractNumId w:val="31"/>
  </w:num>
  <w:num w:numId="24">
    <w:abstractNumId w:val="17"/>
  </w:num>
  <w:num w:numId="25">
    <w:abstractNumId w:val="22"/>
  </w:num>
  <w:num w:numId="26">
    <w:abstractNumId w:val="25"/>
  </w:num>
  <w:num w:numId="27">
    <w:abstractNumId w:val="21"/>
  </w:num>
  <w:num w:numId="28">
    <w:abstractNumId w:val="5"/>
  </w:num>
  <w:num w:numId="29">
    <w:abstractNumId w:val="12"/>
  </w:num>
  <w:num w:numId="30">
    <w:abstractNumId w:val="27"/>
  </w:num>
  <w:num w:numId="31">
    <w:abstractNumId w:val="33"/>
  </w:num>
  <w:num w:numId="32">
    <w:abstractNumId w:val="2"/>
  </w:num>
  <w:num w:numId="33">
    <w:abstractNumId w:val="31"/>
  </w:num>
  <w:num w:numId="34">
    <w:abstractNumId w:val="36"/>
  </w:num>
  <w:num w:numId="35">
    <w:abstractNumId w:val="13"/>
  </w:num>
  <w:num w:numId="36">
    <w:abstractNumId w:val="29"/>
  </w:num>
  <w:num w:numId="37">
    <w:abstractNumId w:val="18"/>
  </w:num>
  <w:num w:numId="38">
    <w:abstractNumId w:val="11"/>
  </w:num>
  <w:num w:numId="39">
    <w:abstractNumId w:val="1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9634">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CC9"/>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92"/>
    <w:rsid w:val="0000613E"/>
    <w:rsid w:val="00006433"/>
    <w:rsid w:val="00006529"/>
    <w:rsid w:val="000068A1"/>
    <w:rsid w:val="000068C4"/>
    <w:rsid w:val="00006AA0"/>
    <w:rsid w:val="00006CED"/>
    <w:rsid w:val="00007084"/>
    <w:rsid w:val="00007555"/>
    <w:rsid w:val="000077BF"/>
    <w:rsid w:val="000105E8"/>
    <w:rsid w:val="00010A80"/>
    <w:rsid w:val="000110CA"/>
    <w:rsid w:val="00011519"/>
    <w:rsid w:val="000115BB"/>
    <w:rsid w:val="000118F6"/>
    <w:rsid w:val="00011D5A"/>
    <w:rsid w:val="00012761"/>
    <w:rsid w:val="0001277E"/>
    <w:rsid w:val="000127F0"/>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C43"/>
    <w:rsid w:val="000205C0"/>
    <w:rsid w:val="00020BB7"/>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B8E"/>
    <w:rsid w:val="00025074"/>
    <w:rsid w:val="00025434"/>
    <w:rsid w:val="0002559A"/>
    <w:rsid w:val="0002596D"/>
    <w:rsid w:val="00025EA3"/>
    <w:rsid w:val="00026053"/>
    <w:rsid w:val="00026120"/>
    <w:rsid w:val="00026887"/>
    <w:rsid w:val="00026EEE"/>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21C4"/>
    <w:rsid w:val="00042279"/>
    <w:rsid w:val="00042392"/>
    <w:rsid w:val="00042A26"/>
    <w:rsid w:val="00043B7F"/>
    <w:rsid w:val="00043BC5"/>
    <w:rsid w:val="00043EBF"/>
    <w:rsid w:val="00043FD3"/>
    <w:rsid w:val="000440C2"/>
    <w:rsid w:val="000442D9"/>
    <w:rsid w:val="00044562"/>
    <w:rsid w:val="00044FB0"/>
    <w:rsid w:val="00045145"/>
    <w:rsid w:val="0004521C"/>
    <w:rsid w:val="0004535D"/>
    <w:rsid w:val="00045EC1"/>
    <w:rsid w:val="000460B7"/>
    <w:rsid w:val="0004655A"/>
    <w:rsid w:val="000468A5"/>
    <w:rsid w:val="000468BE"/>
    <w:rsid w:val="000472B5"/>
    <w:rsid w:val="0004730F"/>
    <w:rsid w:val="0004768D"/>
    <w:rsid w:val="00047A86"/>
    <w:rsid w:val="00047D2B"/>
    <w:rsid w:val="000502EF"/>
    <w:rsid w:val="0005055D"/>
    <w:rsid w:val="000506A2"/>
    <w:rsid w:val="00050BDE"/>
    <w:rsid w:val="0005158A"/>
    <w:rsid w:val="00051CEA"/>
    <w:rsid w:val="00052018"/>
    <w:rsid w:val="000520DD"/>
    <w:rsid w:val="00052523"/>
    <w:rsid w:val="00052563"/>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20FA"/>
    <w:rsid w:val="000622D3"/>
    <w:rsid w:val="000622F0"/>
    <w:rsid w:val="000629A6"/>
    <w:rsid w:val="00062A3B"/>
    <w:rsid w:val="00063159"/>
    <w:rsid w:val="00063238"/>
    <w:rsid w:val="00063AC6"/>
    <w:rsid w:val="00064173"/>
    <w:rsid w:val="0006442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34F"/>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6B3"/>
    <w:rsid w:val="00092817"/>
    <w:rsid w:val="0009281B"/>
    <w:rsid w:val="00092AA7"/>
    <w:rsid w:val="00092ACF"/>
    <w:rsid w:val="00092C2F"/>
    <w:rsid w:val="0009364D"/>
    <w:rsid w:val="0009383B"/>
    <w:rsid w:val="00093D27"/>
    <w:rsid w:val="00093E22"/>
    <w:rsid w:val="000940A9"/>
    <w:rsid w:val="00094829"/>
    <w:rsid w:val="0009499C"/>
    <w:rsid w:val="00094C30"/>
    <w:rsid w:val="00094CA0"/>
    <w:rsid w:val="00094E61"/>
    <w:rsid w:val="00095806"/>
    <w:rsid w:val="0009641D"/>
    <w:rsid w:val="00096AD2"/>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59B7"/>
    <w:rsid w:val="000C60BB"/>
    <w:rsid w:val="000C60C7"/>
    <w:rsid w:val="000C67D1"/>
    <w:rsid w:val="000C6B31"/>
    <w:rsid w:val="000C6CBB"/>
    <w:rsid w:val="000C6D76"/>
    <w:rsid w:val="000C6E31"/>
    <w:rsid w:val="000C7168"/>
    <w:rsid w:val="000C77B6"/>
    <w:rsid w:val="000C7976"/>
    <w:rsid w:val="000C7C35"/>
    <w:rsid w:val="000C7E9F"/>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64"/>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97"/>
    <w:rsid w:val="00114CC4"/>
    <w:rsid w:val="00114DBD"/>
    <w:rsid w:val="00114EB0"/>
    <w:rsid w:val="00117901"/>
    <w:rsid w:val="00117B42"/>
    <w:rsid w:val="00117C5F"/>
    <w:rsid w:val="00117E84"/>
    <w:rsid w:val="00117FBC"/>
    <w:rsid w:val="00120322"/>
    <w:rsid w:val="001203AB"/>
    <w:rsid w:val="00120567"/>
    <w:rsid w:val="00120A52"/>
    <w:rsid w:val="00120F67"/>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0D6"/>
    <w:rsid w:val="001312D1"/>
    <w:rsid w:val="0013156C"/>
    <w:rsid w:val="00131814"/>
    <w:rsid w:val="00131B22"/>
    <w:rsid w:val="00131EA5"/>
    <w:rsid w:val="00131EE0"/>
    <w:rsid w:val="0013204A"/>
    <w:rsid w:val="00132625"/>
    <w:rsid w:val="00132C6A"/>
    <w:rsid w:val="00133455"/>
    <w:rsid w:val="00133BAF"/>
    <w:rsid w:val="00134A91"/>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F65"/>
    <w:rsid w:val="0016006A"/>
    <w:rsid w:val="0016021D"/>
    <w:rsid w:val="00160238"/>
    <w:rsid w:val="00160372"/>
    <w:rsid w:val="0016044E"/>
    <w:rsid w:val="00160BCE"/>
    <w:rsid w:val="00160D5E"/>
    <w:rsid w:val="00160DDD"/>
    <w:rsid w:val="00160DF5"/>
    <w:rsid w:val="0016139D"/>
    <w:rsid w:val="0016194A"/>
    <w:rsid w:val="00161AE5"/>
    <w:rsid w:val="00161E5D"/>
    <w:rsid w:val="00162152"/>
    <w:rsid w:val="0016215A"/>
    <w:rsid w:val="00162C43"/>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B88"/>
    <w:rsid w:val="00166C2B"/>
    <w:rsid w:val="00167736"/>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687C"/>
    <w:rsid w:val="00177271"/>
    <w:rsid w:val="00177369"/>
    <w:rsid w:val="00177553"/>
    <w:rsid w:val="001775C4"/>
    <w:rsid w:val="00177741"/>
    <w:rsid w:val="0017784E"/>
    <w:rsid w:val="001778DC"/>
    <w:rsid w:val="001779D3"/>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60A0"/>
    <w:rsid w:val="001860E8"/>
    <w:rsid w:val="00186FE9"/>
    <w:rsid w:val="001873B6"/>
    <w:rsid w:val="00187AF1"/>
    <w:rsid w:val="0019061D"/>
    <w:rsid w:val="001906D5"/>
    <w:rsid w:val="0019081D"/>
    <w:rsid w:val="00190BA6"/>
    <w:rsid w:val="001910DA"/>
    <w:rsid w:val="0019132E"/>
    <w:rsid w:val="001914DA"/>
    <w:rsid w:val="0019227A"/>
    <w:rsid w:val="00192773"/>
    <w:rsid w:val="001927C6"/>
    <w:rsid w:val="00192877"/>
    <w:rsid w:val="00192970"/>
    <w:rsid w:val="00192E86"/>
    <w:rsid w:val="00193578"/>
    <w:rsid w:val="001936CB"/>
    <w:rsid w:val="00193704"/>
    <w:rsid w:val="00193718"/>
    <w:rsid w:val="00193BE6"/>
    <w:rsid w:val="00194937"/>
    <w:rsid w:val="00194AFD"/>
    <w:rsid w:val="00194BBB"/>
    <w:rsid w:val="00195649"/>
    <w:rsid w:val="00195650"/>
    <w:rsid w:val="00195A55"/>
    <w:rsid w:val="00195B2F"/>
    <w:rsid w:val="0019603C"/>
    <w:rsid w:val="00196292"/>
    <w:rsid w:val="0019658A"/>
    <w:rsid w:val="00196D85"/>
    <w:rsid w:val="00196F9B"/>
    <w:rsid w:val="00197191"/>
    <w:rsid w:val="0019726D"/>
    <w:rsid w:val="001977C8"/>
    <w:rsid w:val="0019785E"/>
    <w:rsid w:val="00197A47"/>
    <w:rsid w:val="00197C7B"/>
    <w:rsid w:val="001A0183"/>
    <w:rsid w:val="001A023D"/>
    <w:rsid w:val="001A030F"/>
    <w:rsid w:val="001A0580"/>
    <w:rsid w:val="001A102A"/>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8DE"/>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0DCD"/>
    <w:rsid w:val="001C111C"/>
    <w:rsid w:val="001C14B5"/>
    <w:rsid w:val="001C1560"/>
    <w:rsid w:val="001C16F9"/>
    <w:rsid w:val="001C1982"/>
    <w:rsid w:val="001C1FD1"/>
    <w:rsid w:val="001C272A"/>
    <w:rsid w:val="001C295C"/>
    <w:rsid w:val="001C2AB9"/>
    <w:rsid w:val="001C2DD3"/>
    <w:rsid w:val="001C3482"/>
    <w:rsid w:val="001C3CCD"/>
    <w:rsid w:val="001C4A8B"/>
    <w:rsid w:val="001C4B18"/>
    <w:rsid w:val="001C4CF3"/>
    <w:rsid w:val="001C4D23"/>
    <w:rsid w:val="001C5324"/>
    <w:rsid w:val="001C5CA7"/>
    <w:rsid w:val="001C5F62"/>
    <w:rsid w:val="001C60F5"/>
    <w:rsid w:val="001C61F7"/>
    <w:rsid w:val="001C623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70"/>
    <w:rsid w:val="001E11CD"/>
    <w:rsid w:val="001E1A4D"/>
    <w:rsid w:val="001E24FA"/>
    <w:rsid w:val="001E3038"/>
    <w:rsid w:val="001E328E"/>
    <w:rsid w:val="001E3486"/>
    <w:rsid w:val="001E35AF"/>
    <w:rsid w:val="001E3708"/>
    <w:rsid w:val="001E3784"/>
    <w:rsid w:val="001E39A0"/>
    <w:rsid w:val="001E3A5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BDF"/>
    <w:rsid w:val="001F46A0"/>
    <w:rsid w:val="001F48A8"/>
    <w:rsid w:val="001F4F2A"/>
    <w:rsid w:val="001F52B1"/>
    <w:rsid w:val="001F5586"/>
    <w:rsid w:val="001F5B0B"/>
    <w:rsid w:val="001F5B17"/>
    <w:rsid w:val="001F5C96"/>
    <w:rsid w:val="001F5F6A"/>
    <w:rsid w:val="001F606E"/>
    <w:rsid w:val="001F6117"/>
    <w:rsid w:val="001F6F8D"/>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2FB3"/>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121"/>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4C85"/>
    <w:rsid w:val="002255C5"/>
    <w:rsid w:val="00225696"/>
    <w:rsid w:val="00225BF4"/>
    <w:rsid w:val="002261DC"/>
    <w:rsid w:val="002263AA"/>
    <w:rsid w:val="00226514"/>
    <w:rsid w:val="00226A58"/>
    <w:rsid w:val="00226AF5"/>
    <w:rsid w:val="002277A5"/>
    <w:rsid w:val="00227C47"/>
    <w:rsid w:val="00227D74"/>
    <w:rsid w:val="00230235"/>
    <w:rsid w:val="0023085F"/>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C7B"/>
    <w:rsid w:val="00236D82"/>
    <w:rsid w:val="002376A3"/>
    <w:rsid w:val="0023783F"/>
    <w:rsid w:val="002378CF"/>
    <w:rsid w:val="002379A1"/>
    <w:rsid w:val="002404B2"/>
    <w:rsid w:val="002404BE"/>
    <w:rsid w:val="00240727"/>
    <w:rsid w:val="00240BB6"/>
    <w:rsid w:val="00240D9F"/>
    <w:rsid w:val="002418C8"/>
    <w:rsid w:val="002419AC"/>
    <w:rsid w:val="00241AD4"/>
    <w:rsid w:val="00241CDF"/>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56B"/>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202C"/>
    <w:rsid w:val="002A215A"/>
    <w:rsid w:val="002A21B9"/>
    <w:rsid w:val="002A296F"/>
    <w:rsid w:val="002A2FB3"/>
    <w:rsid w:val="002A3934"/>
    <w:rsid w:val="002A4737"/>
    <w:rsid w:val="002A4AAD"/>
    <w:rsid w:val="002A4AE7"/>
    <w:rsid w:val="002A4B48"/>
    <w:rsid w:val="002A54E2"/>
    <w:rsid w:val="002A59CE"/>
    <w:rsid w:val="002A61EB"/>
    <w:rsid w:val="002A622D"/>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4D0"/>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207"/>
    <w:rsid w:val="002D17AF"/>
    <w:rsid w:val="002D1AE5"/>
    <w:rsid w:val="002D1D19"/>
    <w:rsid w:val="002D1D33"/>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15F"/>
    <w:rsid w:val="002D643D"/>
    <w:rsid w:val="002D6B3D"/>
    <w:rsid w:val="002D71D1"/>
    <w:rsid w:val="002D721E"/>
    <w:rsid w:val="002D72ED"/>
    <w:rsid w:val="002D789C"/>
    <w:rsid w:val="002D7C01"/>
    <w:rsid w:val="002D7DF0"/>
    <w:rsid w:val="002E05FF"/>
    <w:rsid w:val="002E068A"/>
    <w:rsid w:val="002E0A7C"/>
    <w:rsid w:val="002E0E6D"/>
    <w:rsid w:val="002E13F2"/>
    <w:rsid w:val="002E16EB"/>
    <w:rsid w:val="002E2184"/>
    <w:rsid w:val="002E21BE"/>
    <w:rsid w:val="002E233C"/>
    <w:rsid w:val="002E28D9"/>
    <w:rsid w:val="002E2E5D"/>
    <w:rsid w:val="002E3008"/>
    <w:rsid w:val="002E3B55"/>
    <w:rsid w:val="002E3EF6"/>
    <w:rsid w:val="002E4216"/>
    <w:rsid w:val="002E4C5F"/>
    <w:rsid w:val="002E4DA5"/>
    <w:rsid w:val="002E4E17"/>
    <w:rsid w:val="002E5138"/>
    <w:rsid w:val="002E520C"/>
    <w:rsid w:val="002E5490"/>
    <w:rsid w:val="002E5779"/>
    <w:rsid w:val="002E5A45"/>
    <w:rsid w:val="002E5E1A"/>
    <w:rsid w:val="002E5E7D"/>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3AC"/>
    <w:rsid w:val="002F4657"/>
    <w:rsid w:val="002F50BF"/>
    <w:rsid w:val="002F55B2"/>
    <w:rsid w:val="002F61E1"/>
    <w:rsid w:val="002F628C"/>
    <w:rsid w:val="002F6291"/>
    <w:rsid w:val="002F643A"/>
    <w:rsid w:val="002F672B"/>
    <w:rsid w:val="002F6900"/>
    <w:rsid w:val="002F6B54"/>
    <w:rsid w:val="002F6FEB"/>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0E2"/>
    <w:rsid w:val="003101B3"/>
    <w:rsid w:val="0031034F"/>
    <w:rsid w:val="0031038B"/>
    <w:rsid w:val="00310AAF"/>
    <w:rsid w:val="00310C5D"/>
    <w:rsid w:val="00310F20"/>
    <w:rsid w:val="0031125F"/>
    <w:rsid w:val="0031179C"/>
    <w:rsid w:val="00312094"/>
    <w:rsid w:val="0031233A"/>
    <w:rsid w:val="00312856"/>
    <w:rsid w:val="003134C1"/>
    <w:rsid w:val="00313973"/>
    <w:rsid w:val="00313EFE"/>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44E"/>
    <w:rsid w:val="003425E0"/>
    <w:rsid w:val="00342A3B"/>
    <w:rsid w:val="003436A3"/>
    <w:rsid w:val="00343833"/>
    <w:rsid w:val="0034395A"/>
    <w:rsid w:val="00343EA8"/>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553"/>
    <w:rsid w:val="00366930"/>
    <w:rsid w:val="00366FA1"/>
    <w:rsid w:val="0036712B"/>
    <w:rsid w:val="0036743A"/>
    <w:rsid w:val="00367614"/>
    <w:rsid w:val="00367757"/>
    <w:rsid w:val="0037004C"/>
    <w:rsid w:val="003703CB"/>
    <w:rsid w:val="00370680"/>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CC2"/>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0C1"/>
    <w:rsid w:val="003C01DD"/>
    <w:rsid w:val="003C040C"/>
    <w:rsid w:val="003C0638"/>
    <w:rsid w:val="003C1312"/>
    <w:rsid w:val="003C15C7"/>
    <w:rsid w:val="003C1838"/>
    <w:rsid w:val="003C1BAA"/>
    <w:rsid w:val="003C24D7"/>
    <w:rsid w:val="003C284F"/>
    <w:rsid w:val="003C2C40"/>
    <w:rsid w:val="003C2DAB"/>
    <w:rsid w:val="003C32AD"/>
    <w:rsid w:val="003C3310"/>
    <w:rsid w:val="003C35B5"/>
    <w:rsid w:val="003C374D"/>
    <w:rsid w:val="003C3AE1"/>
    <w:rsid w:val="003C4C53"/>
    <w:rsid w:val="003C5BBF"/>
    <w:rsid w:val="003C5C25"/>
    <w:rsid w:val="003C5F46"/>
    <w:rsid w:val="003C6104"/>
    <w:rsid w:val="003C6368"/>
    <w:rsid w:val="003C68B7"/>
    <w:rsid w:val="003C6983"/>
    <w:rsid w:val="003C6D51"/>
    <w:rsid w:val="003C7216"/>
    <w:rsid w:val="003C7405"/>
    <w:rsid w:val="003C77F4"/>
    <w:rsid w:val="003C7B7C"/>
    <w:rsid w:val="003C7C00"/>
    <w:rsid w:val="003C7C37"/>
    <w:rsid w:val="003C7D5F"/>
    <w:rsid w:val="003C7E14"/>
    <w:rsid w:val="003C7FE8"/>
    <w:rsid w:val="003D01B7"/>
    <w:rsid w:val="003D01EB"/>
    <w:rsid w:val="003D0995"/>
    <w:rsid w:val="003D0A06"/>
    <w:rsid w:val="003D0F1F"/>
    <w:rsid w:val="003D0F57"/>
    <w:rsid w:val="003D1532"/>
    <w:rsid w:val="003D154A"/>
    <w:rsid w:val="003D16E8"/>
    <w:rsid w:val="003D17A2"/>
    <w:rsid w:val="003D1861"/>
    <w:rsid w:val="003D1A37"/>
    <w:rsid w:val="003D20BD"/>
    <w:rsid w:val="003D25B0"/>
    <w:rsid w:val="003D344A"/>
    <w:rsid w:val="003D4A3A"/>
    <w:rsid w:val="003D4B4C"/>
    <w:rsid w:val="003D4CBF"/>
    <w:rsid w:val="003D4DAB"/>
    <w:rsid w:val="003D531F"/>
    <w:rsid w:val="003D539F"/>
    <w:rsid w:val="003D544E"/>
    <w:rsid w:val="003D5DCB"/>
    <w:rsid w:val="003D6254"/>
    <w:rsid w:val="003D62CB"/>
    <w:rsid w:val="003D6692"/>
    <w:rsid w:val="003D6F36"/>
    <w:rsid w:val="003D736E"/>
    <w:rsid w:val="003D7441"/>
    <w:rsid w:val="003D7650"/>
    <w:rsid w:val="003D7B9B"/>
    <w:rsid w:val="003D7E44"/>
    <w:rsid w:val="003E09E3"/>
    <w:rsid w:val="003E0D2B"/>
    <w:rsid w:val="003E0E02"/>
    <w:rsid w:val="003E0E80"/>
    <w:rsid w:val="003E10E1"/>
    <w:rsid w:val="003E121E"/>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87"/>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2"/>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809"/>
    <w:rsid w:val="00400B7B"/>
    <w:rsid w:val="00400F02"/>
    <w:rsid w:val="004018DC"/>
    <w:rsid w:val="00401C8E"/>
    <w:rsid w:val="004022BE"/>
    <w:rsid w:val="00402B70"/>
    <w:rsid w:val="004032FA"/>
    <w:rsid w:val="004041BA"/>
    <w:rsid w:val="00404C86"/>
    <w:rsid w:val="004053F3"/>
    <w:rsid w:val="0040590F"/>
    <w:rsid w:val="00405E7A"/>
    <w:rsid w:val="0040734E"/>
    <w:rsid w:val="00407541"/>
    <w:rsid w:val="00407697"/>
    <w:rsid w:val="00407AFD"/>
    <w:rsid w:val="00407CD6"/>
    <w:rsid w:val="00407F9F"/>
    <w:rsid w:val="00410789"/>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97"/>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6E4E"/>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68E"/>
    <w:rsid w:val="00423811"/>
    <w:rsid w:val="00423CC0"/>
    <w:rsid w:val="004243E2"/>
    <w:rsid w:val="004245F0"/>
    <w:rsid w:val="0042460A"/>
    <w:rsid w:val="00425181"/>
    <w:rsid w:val="00425960"/>
    <w:rsid w:val="00425A18"/>
    <w:rsid w:val="00426373"/>
    <w:rsid w:val="004264D9"/>
    <w:rsid w:val="00426671"/>
    <w:rsid w:val="00426AF9"/>
    <w:rsid w:val="00426F9B"/>
    <w:rsid w:val="00427003"/>
    <w:rsid w:val="0042735E"/>
    <w:rsid w:val="0042779B"/>
    <w:rsid w:val="00427CA0"/>
    <w:rsid w:val="00430A8D"/>
    <w:rsid w:val="004314CD"/>
    <w:rsid w:val="00431BC8"/>
    <w:rsid w:val="00432413"/>
    <w:rsid w:val="004326EC"/>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E"/>
    <w:rsid w:val="00442440"/>
    <w:rsid w:val="00442465"/>
    <w:rsid w:val="0044259B"/>
    <w:rsid w:val="00442FA1"/>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790"/>
    <w:rsid w:val="00455A76"/>
    <w:rsid w:val="00455F90"/>
    <w:rsid w:val="004560A4"/>
    <w:rsid w:val="004564D4"/>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114E"/>
    <w:rsid w:val="004613E5"/>
    <w:rsid w:val="00461CB8"/>
    <w:rsid w:val="00461D35"/>
    <w:rsid w:val="00461E6C"/>
    <w:rsid w:val="00463FAB"/>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111"/>
    <w:rsid w:val="00497761"/>
    <w:rsid w:val="00497DC4"/>
    <w:rsid w:val="004A02E6"/>
    <w:rsid w:val="004A04C9"/>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452"/>
    <w:rsid w:val="004A49E9"/>
    <w:rsid w:val="004A4AA4"/>
    <w:rsid w:val="004A5230"/>
    <w:rsid w:val="004A5507"/>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8F0"/>
    <w:rsid w:val="004C2384"/>
    <w:rsid w:val="004C24C7"/>
    <w:rsid w:val="004C265C"/>
    <w:rsid w:val="004C27C7"/>
    <w:rsid w:val="004C28A5"/>
    <w:rsid w:val="004C28AC"/>
    <w:rsid w:val="004C2E49"/>
    <w:rsid w:val="004C30C3"/>
    <w:rsid w:val="004C3231"/>
    <w:rsid w:val="004C3647"/>
    <w:rsid w:val="004C42FF"/>
    <w:rsid w:val="004C4966"/>
    <w:rsid w:val="004C4E33"/>
    <w:rsid w:val="004C4EB8"/>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A40"/>
    <w:rsid w:val="004E2E15"/>
    <w:rsid w:val="004E2F29"/>
    <w:rsid w:val="004E3607"/>
    <w:rsid w:val="004E360D"/>
    <w:rsid w:val="004E38E9"/>
    <w:rsid w:val="004E3AEE"/>
    <w:rsid w:val="004E3D20"/>
    <w:rsid w:val="004E4303"/>
    <w:rsid w:val="004E4715"/>
    <w:rsid w:val="004E48CC"/>
    <w:rsid w:val="004E48EC"/>
    <w:rsid w:val="004E4FC1"/>
    <w:rsid w:val="004E4FF9"/>
    <w:rsid w:val="004E6122"/>
    <w:rsid w:val="004E61C1"/>
    <w:rsid w:val="004E6526"/>
    <w:rsid w:val="004E6920"/>
    <w:rsid w:val="004E6B06"/>
    <w:rsid w:val="004E75FC"/>
    <w:rsid w:val="004E774C"/>
    <w:rsid w:val="004E7EAF"/>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45A"/>
    <w:rsid w:val="004F65F0"/>
    <w:rsid w:val="004F6BDA"/>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4CF"/>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908"/>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14D"/>
    <w:rsid w:val="005333A2"/>
    <w:rsid w:val="00533898"/>
    <w:rsid w:val="00533B3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A5"/>
    <w:rsid w:val="0054438E"/>
    <w:rsid w:val="00544472"/>
    <w:rsid w:val="00544860"/>
    <w:rsid w:val="00544936"/>
    <w:rsid w:val="00544EA6"/>
    <w:rsid w:val="00544F52"/>
    <w:rsid w:val="00544FC8"/>
    <w:rsid w:val="005450CF"/>
    <w:rsid w:val="0054523B"/>
    <w:rsid w:val="005453DB"/>
    <w:rsid w:val="00545BDF"/>
    <w:rsid w:val="00545DD2"/>
    <w:rsid w:val="00546EF4"/>
    <w:rsid w:val="00547090"/>
    <w:rsid w:val="005473F1"/>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027"/>
    <w:rsid w:val="00552930"/>
    <w:rsid w:val="00552CE7"/>
    <w:rsid w:val="00552D60"/>
    <w:rsid w:val="0055312F"/>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5BE7"/>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228E"/>
    <w:rsid w:val="0058267A"/>
    <w:rsid w:val="00582B9B"/>
    <w:rsid w:val="005831DD"/>
    <w:rsid w:val="00583C58"/>
    <w:rsid w:val="00583D3F"/>
    <w:rsid w:val="00584536"/>
    <w:rsid w:val="00584567"/>
    <w:rsid w:val="005846C9"/>
    <w:rsid w:val="0058472F"/>
    <w:rsid w:val="0058482B"/>
    <w:rsid w:val="00584912"/>
    <w:rsid w:val="00584FB4"/>
    <w:rsid w:val="005852B4"/>
    <w:rsid w:val="0058545C"/>
    <w:rsid w:val="0058561A"/>
    <w:rsid w:val="0058582E"/>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6A3B"/>
    <w:rsid w:val="0059709E"/>
    <w:rsid w:val="00597959"/>
    <w:rsid w:val="00597DA1"/>
    <w:rsid w:val="005A0A72"/>
    <w:rsid w:val="005A0F9B"/>
    <w:rsid w:val="005A1208"/>
    <w:rsid w:val="005A124F"/>
    <w:rsid w:val="005A175E"/>
    <w:rsid w:val="005A191D"/>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A84"/>
    <w:rsid w:val="005B6E61"/>
    <w:rsid w:val="005B71A4"/>
    <w:rsid w:val="005B79EA"/>
    <w:rsid w:val="005B7A2B"/>
    <w:rsid w:val="005B7D40"/>
    <w:rsid w:val="005C0186"/>
    <w:rsid w:val="005C03C7"/>
    <w:rsid w:val="005C0B1C"/>
    <w:rsid w:val="005C1378"/>
    <w:rsid w:val="005C1702"/>
    <w:rsid w:val="005C1947"/>
    <w:rsid w:val="005C1F83"/>
    <w:rsid w:val="005C2054"/>
    <w:rsid w:val="005C25B7"/>
    <w:rsid w:val="005C29FB"/>
    <w:rsid w:val="005C2C99"/>
    <w:rsid w:val="005C2D75"/>
    <w:rsid w:val="005C330D"/>
    <w:rsid w:val="005C388E"/>
    <w:rsid w:val="005C3EA0"/>
    <w:rsid w:val="005C3FDB"/>
    <w:rsid w:val="005C406D"/>
    <w:rsid w:val="005C4178"/>
    <w:rsid w:val="005C43C4"/>
    <w:rsid w:val="005C5190"/>
    <w:rsid w:val="005C5883"/>
    <w:rsid w:val="005C5973"/>
    <w:rsid w:val="005C5E1E"/>
    <w:rsid w:val="005C647B"/>
    <w:rsid w:val="005C67D5"/>
    <w:rsid w:val="005C6F3D"/>
    <w:rsid w:val="005C706A"/>
    <w:rsid w:val="005C75E2"/>
    <w:rsid w:val="005C7656"/>
    <w:rsid w:val="005C7B2F"/>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7C7"/>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5086"/>
    <w:rsid w:val="005E5301"/>
    <w:rsid w:val="005E5A4E"/>
    <w:rsid w:val="005E5B63"/>
    <w:rsid w:val="005E5CBB"/>
    <w:rsid w:val="005E64D8"/>
    <w:rsid w:val="005E6CEF"/>
    <w:rsid w:val="005E6DED"/>
    <w:rsid w:val="005E71CA"/>
    <w:rsid w:val="005E78D8"/>
    <w:rsid w:val="005F031B"/>
    <w:rsid w:val="005F0444"/>
    <w:rsid w:val="005F0E08"/>
    <w:rsid w:val="005F0E6A"/>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8B9"/>
    <w:rsid w:val="00623F8C"/>
    <w:rsid w:val="00623FA7"/>
    <w:rsid w:val="006241FB"/>
    <w:rsid w:val="006242B8"/>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D95"/>
    <w:rsid w:val="00630165"/>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7B6"/>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074"/>
    <w:rsid w:val="006434C8"/>
    <w:rsid w:val="00643507"/>
    <w:rsid w:val="006438A5"/>
    <w:rsid w:val="006439F7"/>
    <w:rsid w:val="00643C23"/>
    <w:rsid w:val="00643D70"/>
    <w:rsid w:val="00643FDE"/>
    <w:rsid w:val="0064476B"/>
    <w:rsid w:val="0064491C"/>
    <w:rsid w:val="00645242"/>
    <w:rsid w:val="0064565A"/>
    <w:rsid w:val="00645A23"/>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51F"/>
    <w:rsid w:val="006526F2"/>
    <w:rsid w:val="00652816"/>
    <w:rsid w:val="00652864"/>
    <w:rsid w:val="00652960"/>
    <w:rsid w:val="00652B18"/>
    <w:rsid w:val="00652E41"/>
    <w:rsid w:val="00653108"/>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C7E"/>
    <w:rsid w:val="00682D1C"/>
    <w:rsid w:val="00682E94"/>
    <w:rsid w:val="006833E7"/>
    <w:rsid w:val="00683590"/>
    <w:rsid w:val="00683A98"/>
    <w:rsid w:val="00684051"/>
    <w:rsid w:val="0068422A"/>
    <w:rsid w:val="00684465"/>
    <w:rsid w:val="006845CA"/>
    <w:rsid w:val="0068493C"/>
    <w:rsid w:val="00684B19"/>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6B2"/>
    <w:rsid w:val="006F1D76"/>
    <w:rsid w:val="006F202E"/>
    <w:rsid w:val="006F229C"/>
    <w:rsid w:val="006F31A0"/>
    <w:rsid w:val="006F3829"/>
    <w:rsid w:val="006F3E79"/>
    <w:rsid w:val="006F3F10"/>
    <w:rsid w:val="006F43FB"/>
    <w:rsid w:val="006F45CE"/>
    <w:rsid w:val="006F4709"/>
    <w:rsid w:val="006F4827"/>
    <w:rsid w:val="006F4879"/>
    <w:rsid w:val="006F495F"/>
    <w:rsid w:val="006F4DAF"/>
    <w:rsid w:val="006F5988"/>
    <w:rsid w:val="006F5CC7"/>
    <w:rsid w:val="006F5CFE"/>
    <w:rsid w:val="006F6128"/>
    <w:rsid w:val="006F614A"/>
    <w:rsid w:val="006F616C"/>
    <w:rsid w:val="006F6366"/>
    <w:rsid w:val="006F6858"/>
    <w:rsid w:val="006F6EDB"/>
    <w:rsid w:val="006F6F67"/>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528"/>
    <w:rsid w:val="007079E8"/>
    <w:rsid w:val="00707CCB"/>
    <w:rsid w:val="00707D3A"/>
    <w:rsid w:val="00707EE1"/>
    <w:rsid w:val="00707FBA"/>
    <w:rsid w:val="0071001A"/>
    <w:rsid w:val="00710491"/>
    <w:rsid w:val="00710571"/>
    <w:rsid w:val="0071066D"/>
    <w:rsid w:val="007106B7"/>
    <w:rsid w:val="00710ADD"/>
    <w:rsid w:val="00711FD7"/>
    <w:rsid w:val="0071247B"/>
    <w:rsid w:val="007125B7"/>
    <w:rsid w:val="00712697"/>
    <w:rsid w:val="00712AA2"/>
    <w:rsid w:val="00712BDD"/>
    <w:rsid w:val="00712F5A"/>
    <w:rsid w:val="007132D7"/>
    <w:rsid w:val="007136B9"/>
    <w:rsid w:val="007136BA"/>
    <w:rsid w:val="00713FF0"/>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A10"/>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506B"/>
    <w:rsid w:val="007350C0"/>
    <w:rsid w:val="00735160"/>
    <w:rsid w:val="007359D7"/>
    <w:rsid w:val="00735E21"/>
    <w:rsid w:val="007362E1"/>
    <w:rsid w:val="00736A16"/>
    <w:rsid w:val="007378BA"/>
    <w:rsid w:val="00737A64"/>
    <w:rsid w:val="00737D04"/>
    <w:rsid w:val="007404A2"/>
    <w:rsid w:val="00740CCC"/>
    <w:rsid w:val="00740DC4"/>
    <w:rsid w:val="0074141A"/>
    <w:rsid w:val="007418EF"/>
    <w:rsid w:val="00741EC7"/>
    <w:rsid w:val="007426DB"/>
    <w:rsid w:val="00742ABF"/>
    <w:rsid w:val="0074368A"/>
    <w:rsid w:val="0074377F"/>
    <w:rsid w:val="00743954"/>
    <w:rsid w:val="00743E59"/>
    <w:rsid w:val="007443A5"/>
    <w:rsid w:val="00744523"/>
    <w:rsid w:val="007446F8"/>
    <w:rsid w:val="00744E38"/>
    <w:rsid w:val="00744EBF"/>
    <w:rsid w:val="007453B4"/>
    <w:rsid w:val="0074578A"/>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3A48"/>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BBE"/>
    <w:rsid w:val="00770C78"/>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54"/>
    <w:rsid w:val="008030A2"/>
    <w:rsid w:val="00803A03"/>
    <w:rsid w:val="00803B47"/>
    <w:rsid w:val="008043E9"/>
    <w:rsid w:val="00804998"/>
    <w:rsid w:val="00804A7D"/>
    <w:rsid w:val="008055DB"/>
    <w:rsid w:val="00805640"/>
    <w:rsid w:val="00805775"/>
    <w:rsid w:val="008060B6"/>
    <w:rsid w:val="008068E9"/>
    <w:rsid w:val="008072EB"/>
    <w:rsid w:val="00807E69"/>
    <w:rsid w:val="008104AC"/>
    <w:rsid w:val="008112E8"/>
    <w:rsid w:val="00811CBB"/>
    <w:rsid w:val="00811EB2"/>
    <w:rsid w:val="008122E4"/>
    <w:rsid w:val="00812FFB"/>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6A1"/>
    <w:rsid w:val="00823E0D"/>
    <w:rsid w:val="00823EE4"/>
    <w:rsid w:val="0082404E"/>
    <w:rsid w:val="008240AE"/>
    <w:rsid w:val="0082438D"/>
    <w:rsid w:val="0082438E"/>
    <w:rsid w:val="008245C3"/>
    <w:rsid w:val="008245E3"/>
    <w:rsid w:val="00824711"/>
    <w:rsid w:val="00824E2D"/>
    <w:rsid w:val="0082559B"/>
    <w:rsid w:val="008255F9"/>
    <w:rsid w:val="00825A5E"/>
    <w:rsid w:val="00825DD0"/>
    <w:rsid w:val="008268AF"/>
    <w:rsid w:val="00826975"/>
    <w:rsid w:val="00827178"/>
    <w:rsid w:val="0082722B"/>
    <w:rsid w:val="00827A8C"/>
    <w:rsid w:val="00827BE8"/>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5E2"/>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07B"/>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B9E"/>
    <w:rsid w:val="008933DD"/>
    <w:rsid w:val="00893407"/>
    <w:rsid w:val="00893CA2"/>
    <w:rsid w:val="00893D0C"/>
    <w:rsid w:val="0089428A"/>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3CD"/>
    <w:rsid w:val="008A3437"/>
    <w:rsid w:val="008A3471"/>
    <w:rsid w:val="008A348F"/>
    <w:rsid w:val="008A35C2"/>
    <w:rsid w:val="008A3DD8"/>
    <w:rsid w:val="008A3FA5"/>
    <w:rsid w:val="008A3FBA"/>
    <w:rsid w:val="008A3FED"/>
    <w:rsid w:val="008A44BC"/>
    <w:rsid w:val="008A4B74"/>
    <w:rsid w:val="008A4CAE"/>
    <w:rsid w:val="008A4DB1"/>
    <w:rsid w:val="008A5348"/>
    <w:rsid w:val="008A5525"/>
    <w:rsid w:val="008A58C6"/>
    <w:rsid w:val="008A5D0C"/>
    <w:rsid w:val="008A5D98"/>
    <w:rsid w:val="008A5F09"/>
    <w:rsid w:val="008A60C1"/>
    <w:rsid w:val="008A65EB"/>
    <w:rsid w:val="008A6681"/>
    <w:rsid w:val="008A69A5"/>
    <w:rsid w:val="008A6A6E"/>
    <w:rsid w:val="008A6E23"/>
    <w:rsid w:val="008A6F00"/>
    <w:rsid w:val="008A6FAF"/>
    <w:rsid w:val="008A701C"/>
    <w:rsid w:val="008A71A1"/>
    <w:rsid w:val="008A74DA"/>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B51"/>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6FCF"/>
    <w:rsid w:val="008D7686"/>
    <w:rsid w:val="008D79B3"/>
    <w:rsid w:val="008D7CFD"/>
    <w:rsid w:val="008D7DD0"/>
    <w:rsid w:val="008E0711"/>
    <w:rsid w:val="008E0875"/>
    <w:rsid w:val="008E0AB8"/>
    <w:rsid w:val="008E120E"/>
    <w:rsid w:val="008E12F0"/>
    <w:rsid w:val="008E2487"/>
    <w:rsid w:val="008E253A"/>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3C"/>
    <w:rsid w:val="008E5CF9"/>
    <w:rsid w:val="008E5DC4"/>
    <w:rsid w:val="008E613C"/>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4EB"/>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07B"/>
    <w:rsid w:val="00915A3A"/>
    <w:rsid w:val="00915A43"/>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F89"/>
    <w:rsid w:val="0094037F"/>
    <w:rsid w:val="0094074A"/>
    <w:rsid w:val="00940AE6"/>
    <w:rsid w:val="00940B77"/>
    <w:rsid w:val="00940D0B"/>
    <w:rsid w:val="009415EF"/>
    <w:rsid w:val="00941791"/>
    <w:rsid w:val="0094186C"/>
    <w:rsid w:val="00941B76"/>
    <w:rsid w:val="00941DE0"/>
    <w:rsid w:val="009421CA"/>
    <w:rsid w:val="00942217"/>
    <w:rsid w:val="009427D1"/>
    <w:rsid w:val="00942BF8"/>
    <w:rsid w:val="00942D90"/>
    <w:rsid w:val="00942DAE"/>
    <w:rsid w:val="00942E79"/>
    <w:rsid w:val="00942FA6"/>
    <w:rsid w:val="009433E5"/>
    <w:rsid w:val="00943443"/>
    <w:rsid w:val="00943AAA"/>
    <w:rsid w:val="00943BE4"/>
    <w:rsid w:val="009442C8"/>
    <w:rsid w:val="00944642"/>
    <w:rsid w:val="00944A11"/>
    <w:rsid w:val="00944D15"/>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D31"/>
    <w:rsid w:val="00955EC7"/>
    <w:rsid w:val="00955ED1"/>
    <w:rsid w:val="00956622"/>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ABE"/>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060"/>
    <w:rsid w:val="009D754B"/>
    <w:rsid w:val="009D7893"/>
    <w:rsid w:val="009D7F27"/>
    <w:rsid w:val="009E0095"/>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5207"/>
    <w:rsid w:val="009E52D7"/>
    <w:rsid w:val="009E5CA9"/>
    <w:rsid w:val="009E5FDA"/>
    <w:rsid w:val="009E6051"/>
    <w:rsid w:val="009E612C"/>
    <w:rsid w:val="009E6230"/>
    <w:rsid w:val="009E6BC6"/>
    <w:rsid w:val="009E6DC2"/>
    <w:rsid w:val="009E7377"/>
    <w:rsid w:val="009E747E"/>
    <w:rsid w:val="009E757E"/>
    <w:rsid w:val="009E75CF"/>
    <w:rsid w:val="009E7806"/>
    <w:rsid w:val="009E78C3"/>
    <w:rsid w:val="009E7976"/>
    <w:rsid w:val="009E79AF"/>
    <w:rsid w:val="009E7AEA"/>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9F7F75"/>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8B1"/>
    <w:rsid w:val="00A07ACA"/>
    <w:rsid w:val="00A07CA3"/>
    <w:rsid w:val="00A10593"/>
    <w:rsid w:val="00A10749"/>
    <w:rsid w:val="00A11679"/>
    <w:rsid w:val="00A11DA6"/>
    <w:rsid w:val="00A11E21"/>
    <w:rsid w:val="00A11F0E"/>
    <w:rsid w:val="00A129CF"/>
    <w:rsid w:val="00A12AB9"/>
    <w:rsid w:val="00A135F8"/>
    <w:rsid w:val="00A13934"/>
    <w:rsid w:val="00A13C0E"/>
    <w:rsid w:val="00A13D34"/>
    <w:rsid w:val="00A13FB8"/>
    <w:rsid w:val="00A142CE"/>
    <w:rsid w:val="00A143B4"/>
    <w:rsid w:val="00A14526"/>
    <w:rsid w:val="00A148A5"/>
    <w:rsid w:val="00A14940"/>
    <w:rsid w:val="00A14ECC"/>
    <w:rsid w:val="00A1576E"/>
    <w:rsid w:val="00A15971"/>
    <w:rsid w:val="00A16333"/>
    <w:rsid w:val="00A16A4C"/>
    <w:rsid w:val="00A1732D"/>
    <w:rsid w:val="00A178B6"/>
    <w:rsid w:val="00A21B1D"/>
    <w:rsid w:val="00A21B43"/>
    <w:rsid w:val="00A21DE9"/>
    <w:rsid w:val="00A21FB9"/>
    <w:rsid w:val="00A222BB"/>
    <w:rsid w:val="00A223DC"/>
    <w:rsid w:val="00A22803"/>
    <w:rsid w:val="00A22E52"/>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2B41"/>
    <w:rsid w:val="00A33125"/>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80A"/>
    <w:rsid w:val="00A538BE"/>
    <w:rsid w:val="00A54621"/>
    <w:rsid w:val="00A548DE"/>
    <w:rsid w:val="00A5490B"/>
    <w:rsid w:val="00A55128"/>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F9B"/>
    <w:rsid w:val="00A7137E"/>
    <w:rsid w:val="00A713BF"/>
    <w:rsid w:val="00A71FE2"/>
    <w:rsid w:val="00A724D0"/>
    <w:rsid w:val="00A724E0"/>
    <w:rsid w:val="00A7250A"/>
    <w:rsid w:val="00A725DB"/>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63EE"/>
    <w:rsid w:val="00A8658A"/>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2ACA"/>
    <w:rsid w:val="00AA2F65"/>
    <w:rsid w:val="00AA2F8A"/>
    <w:rsid w:val="00AA30AB"/>
    <w:rsid w:val="00AA3A7F"/>
    <w:rsid w:val="00AA3E8D"/>
    <w:rsid w:val="00AA3FBA"/>
    <w:rsid w:val="00AA4204"/>
    <w:rsid w:val="00AA47DB"/>
    <w:rsid w:val="00AA4C5E"/>
    <w:rsid w:val="00AA4FC7"/>
    <w:rsid w:val="00AA5330"/>
    <w:rsid w:val="00AA5C74"/>
    <w:rsid w:val="00AA617F"/>
    <w:rsid w:val="00AA6620"/>
    <w:rsid w:val="00AA72E7"/>
    <w:rsid w:val="00AA73DA"/>
    <w:rsid w:val="00AA7BF6"/>
    <w:rsid w:val="00AA7DFA"/>
    <w:rsid w:val="00AB057B"/>
    <w:rsid w:val="00AB06F0"/>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E46"/>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D5C"/>
    <w:rsid w:val="00AC7F09"/>
    <w:rsid w:val="00AD0100"/>
    <w:rsid w:val="00AD0483"/>
    <w:rsid w:val="00AD0624"/>
    <w:rsid w:val="00AD070E"/>
    <w:rsid w:val="00AD0854"/>
    <w:rsid w:val="00AD0AB6"/>
    <w:rsid w:val="00AD0D00"/>
    <w:rsid w:val="00AD1208"/>
    <w:rsid w:val="00AD15E7"/>
    <w:rsid w:val="00AD1841"/>
    <w:rsid w:val="00AD1BF4"/>
    <w:rsid w:val="00AD20F0"/>
    <w:rsid w:val="00AD210E"/>
    <w:rsid w:val="00AD22D0"/>
    <w:rsid w:val="00AD28C2"/>
    <w:rsid w:val="00AD3191"/>
    <w:rsid w:val="00AD3AB8"/>
    <w:rsid w:val="00AD3B6A"/>
    <w:rsid w:val="00AD4600"/>
    <w:rsid w:val="00AD482F"/>
    <w:rsid w:val="00AD530D"/>
    <w:rsid w:val="00AD5862"/>
    <w:rsid w:val="00AD5D53"/>
    <w:rsid w:val="00AD64DB"/>
    <w:rsid w:val="00AD6566"/>
    <w:rsid w:val="00AD685E"/>
    <w:rsid w:val="00AD6E3C"/>
    <w:rsid w:val="00AD74E8"/>
    <w:rsid w:val="00AE0052"/>
    <w:rsid w:val="00AE055A"/>
    <w:rsid w:val="00AE0AF4"/>
    <w:rsid w:val="00AE1374"/>
    <w:rsid w:val="00AE1523"/>
    <w:rsid w:val="00AE1565"/>
    <w:rsid w:val="00AE1ECF"/>
    <w:rsid w:val="00AE20D4"/>
    <w:rsid w:val="00AE20F0"/>
    <w:rsid w:val="00AE2272"/>
    <w:rsid w:val="00AE24DA"/>
    <w:rsid w:val="00AE2A90"/>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3FC"/>
    <w:rsid w:val="00AE6534"/>
    <w:rsid w:val="00AE6A9F"/>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1B7"/>
    <w:rsid w:val="00AF62EC"/>
    <w:rsid w:val="00AF633A"/>
    <w:rsid w:val="00AF6428"/>
    <w:rsid w:val="00AF6B2C"/>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6E5"/>
    <w:rsid w:val="00B14799"/>
    <w:rsid w:val="00B147BF"/>
    <w:rsid w:val="00B14C1E"/>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B21"/>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7C0"/>
    <w:rsid w:val="00B45A16"/>
    <w:rsid w:val="00B45DDD"/>
    <w:rsid w:val="00B45E0E"/>
    <w:rsid w:val="00B46C01"/>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221"/>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8B2"/>
    <w:rsid w:val="00B649FD"/>
    <w:rsid w:val="00B64E00"/>
    <w:rsid w:val="00B65153"/>
    <w:rsid w:val="00B65602"/>
    <w:rsid w:val="00B65CBB"/>
    <w:rsid w:val="00B65D71"/>
    <w:rsid w:val="00B65EF1"/>
    <w:rsid w:val="00B66084"/>
    <w:rsid w:val="00B66132"/>
    <w:rsid w:val="00B66490"/>
    <w:rsid w:val="00B6675F"/>
    <w:rsid w:val="00B667AF"/>
    <w:rsid w:val="00B667C5"/>
    <w:rsid w:val="00B67218"/>
    <w:rsid w:val="00B6760A"/>
    <w:rsid w:val="00B67934"/>
    <w:rsid w:val="00B67CE8"/>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5B21"/>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B8F"/>
    <w:rsid w:val="00BA0C04"/>
    <w:rsid w:val="00BA0C8C"/>
    <w:rsid w:val="00BA109A"/>
    <w:rsid w:val="00BA131F"/>
    <w:rsid w:val="00BA1425"/>
    <w:rsid w:val="00BA15E8"/>
    <w:rsid w:val="00BA1642"/>
    <w:rsid w:val="00BA1781"/>
    <w:rsid w:val="00BA1B16"/>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D4F"/>
    <w:rsid w:val="00BB399B"/>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0C1"/>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010"/>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56"/>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5FE"/>
    <w:rsid w:val="00BF5C13"/>
    <w:rsid w:val="00BF5D1A"/>
    <w:rsid w:val="00BF5DE3"/>
    <w:rsid w:val="00BF6172"/>
    <w:rsid w:val="00BF6307"/>
    <w:rsid w:val="00BF639F"/>
    <w:rsid w:val="00BF64CE"/>
    <w:rsid w:val="00BF6A51"/>
    <w:rsid w:val="00BF6A8C"/>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08D"/>
    <w:rsid w:val="00C03147"/>
    <w:rsid w:val="00C03AC9"/>
    <w:rsid w:val="00C03D8C"/>
    <w:rsid w:val="00C04139"/>
    <w:rsid w:val="00C042AF"/>
    <w:rsid w:val="00C0433A"/>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EC4"/>
    <w:rsid w:val="00C20F4E"/>
    <w:rsid w:val="00C21230"/>
    <w:rsid w:val="00C21905"/>
    <w:rsid w:val="00C21AE5"/>
    <w:rsid w:val="00C22185"/>
    <w:rsid w:val="00C2254D"/>
    <w:rsid w:val="00C23202"/>
    <w:rsid w:val="00C23730"/>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AFE"/>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4D2"/>
    <w:rsid w:val="00C44525"/>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16CA"/>
    <w:rsid w:val="00C71728"/>
    <w:rsid w:val="00C71885"/>
    <w:rsid w:val="00C71923"/>
    <w:rsid w:val="00C71B92"/>
    <w:rsid w:val="00C72430"/>
    <w:rsid w:val="00C72B6A"/>
    <w:rsid w:val="00C72B7D"/>
    <w:rsid w:val="00C73295"/>
    <w:rsid w:val="00C73487"/>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8AF"/>
    <w:rsid w:val="00C97C1E"/>
    <w:rsid w:val="00CA08CA"/>
    <w:rsid w:val="00CA0980"/>
    <w:rsid w:val="00CA0DB0"/>
    <w:rsid w:val="00CA115B"/>
    <w:rsid w:val="00CA18A7"/>
    <w:rsid w:val="00CA18DA"/>
    <w:rsid w:val="00CA1C1F"/>
    <w:rsid w:val="00CA1E24"/>
    <w:rsid w:val="00CA1F32"/>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B8C"/>
    <w:rsid w:val="00CB1C2B"/>
    <w:rsid w:val="00CB33D7"/>
    <w:rsid w:val="00CB3714"/>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653"/>
    <w:rsid w:val="00CD2EEA"/>
    <w:rsid w:val="00CD35A4"/>
    <w:rsid w:val="00CD3E9B"/>
    <w:rsid w:val="00CD4634"/>
    <w:rsid w:val="00CD4D48"/>
    <w:rsid w:val="00CD4EA5"/>
    <w:rsid w:val="00CD4FE1"/>
    <w:rsid w:val="00CD5844"/>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6AC8"/>
    <w:rsid w:val="00CF70AB"/>
    <w:rsid w:val="00CF71DA"/>
    <w:rsid w:val="00CF7357"/>
    <w:rsid w:val="00CF7553"/>
    <w:rsid w:val="00CF7790"/>
    <w:rsid w:val="00CF7811"/>
    <w:rsid w:val="00CF7C3C"/>
    <w:rsid w:val="00CF7FBD"/>
    <w:rsid w:val="00D00033"/>
    <w:rsid w:val="00D003A1"/>
    <w:rsid w:val="00D00731"/>
    <w:rsid w:val="00D00BC2"/>
    <w:rsid w:val="00D0140B"/>
    <w:rsid w:val="00D014DA"/>
    <w:rsid w:val="00D01F86"/>
    <w:rsid w:val="00D020D2"/>
    <w:rsid w:val="00D0291E"/>
    <w:rsid w:val="00D02E2A"/>
    <w:rsid w:val="00D030FF"/>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0C3"/>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A38"/>
    <w:rsid w:val="00D21BB5"/>
    <w:rsid w:val="00D21D12"/>
    <w:rsid w:val="00D21D7F"/>
    <w:rsid w:val="00D22074"/>
    <w:rsid w:val="00D220BC"/>
    <w:rsid w:val="00D22282"/>
    <w:rsid w:val="00D22F4B"/>
    <w:rsid w:val="00D23052"/>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65B"/>
    <w:rsid w:val="00D33CF0"/>
    <w:rsid w:val="00D34183"/>
    <w:rsid w:val="00D34893"/>
    <w:rsid w:val="00D34B96"/>
    <w:rsid w:val="00D34D72"/>
    <w:rsid w:val="00D352A3"/>
    <w:rsid w:val="00D3545A"/>
    <w:rsid w:val="00D35D39"/>
    <w:rsid w:val="00D35D64"/>
    <w:rsid w:val="00D361F0"/>
    <w:rsid w:val="00D36519"/>
    <w:rsid w:val="00D366E0"/>
    <w:rsid w:val="00D36A54"/>
    <w:rsid w:val="00D36C6D"/>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95"/>
    <w:rsid w:val="00D45BF9"/>
    <w:rsid w:val="00D45DC5"/>
    <w:rsid w:val="00D45DF3"/>
    <w:rsid w:val="00D462E6"/>
    <w:rsid w:val="00D46382"/>
    <w:rsid w:val="00D46576"/>
    <w:rsid w:val="00D46853"/>
    <w:rsid w:val="00D47450"/>
    <w:rsid w:val="00D47842"/>
    <w:rsid w:val="00D47A35"/>
    <w:rsid w:val="00D47B5E"/>
    <w:rsid w:val="00D47B7D"/>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BDB"/>
    <w:rsid w:val="00D52CB6"/>
    <w:rsid w:val="00D52DEF"/>
    <w:rsid w:val="00D531BF"/>
    <w:rsid w:val="00D53434"/>
    <w:rsid w:val="00D5469F"/>
    <w:rsid w:val="00D5474D"/>
    <w:rsid w:val="00D54C2D"/>
    <w:rsid w:val="00D54C48"/>
    <w:rsid w:val="00D54D2C"/>
    <w:rsid w:val="00D54FEF"/>
    <w:rsid w:val="00D550F3"/>
    <w:rsid w:val="00D55157"/>
    <w:rsid w:val="00D553B7"/>
    <w:rsid w:val="00D554A8"/>
    <w:rsid w:val="00D55DEB"/>
    <w:rsid w:val="00D56017"/>
    <w:rsid w:val="00D5633F"/>
    <w:rsid w:val="00D563B8"/>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666"/>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995"/>
    <w:rsid w:val="00D67E08"/>
    <w:rsid w:val="00D7032C"/>
    <w:rsid w:val="00D7067B"/>
    <w:rsid w:val="00D707B9"/>
    <w:rsid w:val="00D70CFF"/>
    <w:rsid w:val="00D70E96"/>
    <w:rsid w:val="00D70EDB"/>
    <w:rsid w:val="00D712EC"/>
    <w:rsid w:val="00D71370"/>
    <w:rsid w:val="00D71466"/>
    <w:rsid w:val="00D7175C"/>
    <w:rsid w:val="00D718B2"/>
    <w:rsid w:val="00D71B35"/>
    <w:rsid w:val="00D7231F"/>
    <w:rsid w:val="00D72A50"/>
    <w:rsid w:val="00D72ABB"/>
    <w:rsid w:val="00D72B2E"/>
    <w:rsid w:val="00D72CDC"/>
    <w:rsid w:val="00D72E66"/>
    <w:rsid w:val="00D72EBD"/>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3E2"/>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6FF6"/>
    <w:rsid w:val="00D97070"/>
    <w:rsid w:val="00D9716B"/>
    <w:rsid w:val="00D97481"/>
    <w:rsid w:val="00D97A49"/>
    <w:rsid w:val="00D97B84"/>
    <w:rsid w:val="00DA03BE"/>
    <w:rsid w:val="00DA04D6"/>
    <w:rsid w:val="00DA0C29"/>
    <w:rsid w:val="00DA15EB"/>
    <w:rsid w:val="00DA1960"/>
    <w:rsid w:val="00DA1B6E"/>
    <w:rsid w:val="00DA254B"/>
    <w:rsid w:val="00DA2602"/>
    <w:rsid w:val="00DA27EC"/>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5A7B"/>
    <w:rsid w:val="00DB606B"/>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173"/>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88D"/>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DF7C01"/>
    <w:rsid w:val="00E0075D"/>
    <w:rsid w:val="00E0095F"/>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23F"/>
    <w:rsid w:val="00E158C6"/>
    <w:rsid w:val="00E15C46"/>
    <w:rsid w:val="00E15DEE"/>
    <w:rsid w:val="00E16818"/>
    <w:rsid w:val="00E16A6F"/>
    <w:rsid w:val="00E16B5D"/>
    <w:rsid w:val="00E16BCC"/>
    <w:rsid w:val="00E16F1D"/>
    <w:rsid w:val="00E16F5B"/>
    <w:rsid w:val="00E17DD2"/>
    <w:rsid w:val="00E2000A"/>
    <w:rsid w:val="00E203C4"/>
    <w:rsid w:val="00E2040C"/>
    <w:rsid w:val="00E2066D"/>
    <w:rsid w:val="00E208F7"/>
    <w:rsid w:val="00E2115E"/>
    <w:rsid w:val="00E214EB"/>
    <w:rsid w:val="00E216DE"/>
    <w:rsid w:val="00E21BDF"/>
    <w:rsid w:val="00E21C88"/>
    <w:rsid w:val="00E21CFE"/>
    <w:rsid w:val="00E21DBF"/>
    <w:rsid w:val="00E220DA"/>
    <w:rsid w:val="00E22945"/>
    <w:rsid w:val="00E232BC"/>
    <w:rsid w:val="00E234D2"/>
    <w:rsid w:val="00E23B50"/>
    <w:rsid w:val="00E23BA8"/>
    <w:rsid w:val="00E2479B"/>
    <w:rsid w:val="00E24B0D"/>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4C3A"/>
    <w:rsid w:val="00E350C3"/>
    <w:rsid w:val="00E35B08"/>
    <w:rsid w:val="00E35FC1"/>
    <w:rsid w:val="00E364A3"/>
    <w:rsid w:val="00E365D7"/>
    <w:rsid w:val="00E36854"/>
    <w:rsid w:val="00E370E4"/>
    <w:rsid w:val="00E37A47"/>
    <w:rsid w:val="00E4041B"/>
    <w:rsid w:val="00E4081B"/>
    <w:rsid w:val="00E40B6E"/>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EF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2D2"/>
    <w:rsid w:val="00E643A6"/>
    <w:rsid w:val="00E6487E"/>
    <w:rsid w:val="00E64D03"/>
    <w:rsid w:val="00E650D4"/>
    <w:rsid w:val="00E652DD"/>
    <w:rsid w:val="00E654F7"/>
    <w:rsid w:val="00E655FF"/>
    <w:rsid w:val="00E656E8"/>
    <w:rsid w:val="00E65E14"/>
    <w:rsid w:val="00E6696F"/>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614"/>
    <w:rsid w:val="00E7382B"/>
    <w:rsid w:val="00E7382D"/>
    <w:rsid w:val="00E73AA2"/>
    <w:rsid w:val="00E73D36"/>
    <w:rsid w:val="00E74287"/>
    <w:rsid w:val="00E7455D"/>
    <w:rsid w:val="00E7488A"/>
    <w:rsid w:val="00E74BA1"/>
    <w:rsid w:val="00E74BF3"/>
    <w:rsid w:val="00E74CC4"/>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7E2"/>
    <w:rsid w:val="00E969DF"/>
    <w:rsid w:val="00E96A39"/>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382"/>
    <w:rsid w:val="00EA251F"/>
    <w:rsid w:val="00EA261E"/>
    <w:rsid w:val="00EA2799"/>
    <w:rsid w:val="00EA2FA2"/>
    <w:rsid w:val="00EA3187"/>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2E41"/>
    <w:rsid w:val="00EC3290"/>
    <w:rsid w:val="00EC355E"/>
    <w:rsid w:val="00EC36B4"/>
    <w:rsid w:val="00EC477A"/>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985"/>
    <w:rsid w:val="00ED6A3A"/>
    <w:rsid w:val="00ED6F00"/>
    <w:rsid w:val="00ED7410"/>
    <w:rsid w:val="00EE06BF"/>
    <w:rsid w:val="00EE074A"/>
    <w:rsid w:val="00EE0911"/>
    <w:rsid w:val="00EE1421"/>
    <w:rsid w:val="00EE1449"/>
    <w:rsid w:val="00EE17FE"/>
    <w:rsid w:val="00EE1F8A"/>
    <w:rsid w:val="00EE206F"/>
    <w:rsid w:val="00EE21FF"/>
    <w:rsid w:val="00EE2FB9"/>
    <w:rsid w:val="00EE313F"/>
    <w:rsid w:val="00EE32C7"/>
    <w:rsid w:val="00EE344E"/>
    <w:rsid w:val="00EE35D1"/>
    <w:rsid w:val="00EE39D6"/>
    <w:rsid w:val="00EE3FC6"/>
    <w:rsid w:val="00EE41D1"/>
    <w:rsid w:val="00EE4210"/>
    <w:rsid w:val="00EE4350"/>
    <w:rsid w:val="00EE4529"/>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981"/>
    <w:rsid w:val="00EF0A09"/>
    <w:rsid w:val="00EF137B"/>
    <w:rsid w:val="00EF13AE"/>
    <w:rsid w:val="00EF1A53"/>
    <w:rsid w:val="00EF1C2A"/>
    <w:rsid w:val="00EF1C97"/>
    <w:rsid w:val="00EF224A"/>
    <w:rsid w:val="00EF22FB"/>
    <w:rsid w:val="00EF2310"/>
    <w:rsid w:val="00EF236D"/>
    <w:rsid w:val="00EF25DB"/>
    <w:rsid w:val="00EF2E8F"/>
    <w:rsid w:val="00EF3BD4"/>
    <w:rsid w:val="00EF3E61"/>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4EEB"/>
    <w:rsid w:val="00F0512B"/>
    <w:rsid w:val="00F05176"/>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702"/>
    <w:rsid w:val="00F24B89"/>
    <w:rsid w:val="00F24BF1"/>
    <w:rsid w:val="00F24BFB"/>
    <w:rsid w:val="00F24CF3"/>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4146"/>
    <w:rsid w:val="00F442E4"/>
    <w:rsid w:val="00F44807"/>
    <w:rsid w:val="00F44A58"/>
    <w:rsid w:val="00F44EE1"/>
    <w:rsid w:val="00F45052"/>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2C8C"/>
    <w:rsid w:val="00F53C09"/>
    <w:rsid w:val="00F53CA8"/>
    <w:rsid w:val="00F53EBD"/>
    <w:rsid w:val="00F5423E"/>
    <w:rsid w:val="00F54CF9"/>
    <w:rsid w:val="00F54EA6"/>
    <w:rsid w:val="00F550A2"/>
    <w:rsid w:val="00F5519B"/>
    <w:rsid w:val="00F551F7"/>
    <w:rsid w:val="00F554E2"/>
    <w:rsid w:val="00F555DA"/>
    <w:rsid w:val="00F5579F"/>
    <w:rsid w:val="00F55867"/>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6B77"/>
    <w:rsid w:val="00F903BD"/>
    <w:rsid w:val="00F9063E"/>
    <w:rsid w:val="00F90831"/>
    <w:rsid w:val="00F90872"/>
    <w:rsid w:val="00F90AD2"/>
    <w:rsid w:val="00F90D65"/>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6AF"/>
    <w:rsid w:val="00FA18BD"/>
    <w:rsid w:val="00FA1A2D"/>
    <w:rsid w:val="00FA1D1C"/>
    <w:rsid w:val="00FA1F7D"/>
    <w:rsid w:val="00FA1FA1"/>
    <w:rsid w:val="00FA2354"/>
    <w:rsid w:val="00FA23A2"/>
    <w:rsid w:val="00FA24AC"/>
    <w:rsid w:val="00FA2A33"/>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D52"/>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41"/>
    <w:rsid w:val="00FB7255"/>
    <w:rsid w:val="00FB7E6F"/>
    <w:rsid w:val="00FB7F73"/>
    <w:rsid w:val="00FB7F9A"/>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A8F"/>
    <w:rsid w:val="00FC673E"/>
    <w:rsid w:val="00FC68EF"/>
    <w:rsid w:val="00FC6A37"/>
    <w:rsid w:val="00FC6B59"/>
    <w:rsid w:val="00FC6E71"/>
    <w:rsid w:val="00FC7264"/>
    <w:rsid w:val="00FC72CF"/>
    <w:rsid w:val="00FC7619"/>
    <w:rsid w:val="00FC7ABA"/>
    <w:rsid w:val="00FD0657"/>
    <w:rsid w:val="00FD06E3"/>
    <w:rsid w:val="00FD09D6"/>
    <w:rsid w:val="00FD0C95"/>
    <w:rsid w:val="00FD0D11"/>
    <w:rsid w:val="00FD12F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3FD6"/>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1A04"/>
    <w:rsid w:val="00FF23BE"/>
    <w:rsid w:val="00FF2F17"/>
    <w:rsid w:val="00FF3476"/>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Task Body"/>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79712A-A456-46AE-BF8D-BE29EDF0F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1942</TotalTime>
  <Pages>3</Pages>
  <Words>1145</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587</cp:revision>
  <cp:lastPrinted>2009-04-22T01:01:00Z</cp:lastPrinted>
  <dcterms:created xsi:type="dcterms:W3CDTF">2019-08-12T09:45:00Z</dcterms:created>
  <dcterms:modified xsi:type="dcterms:W3CDTF">2020-10-23T05:46:00Z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