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0D72D9CB" w:rsidR="00895250" w:rsidRPr="00064711"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064711">
        <w:rPr>
          <w:rFonts w:ascii="Arial" w:eastAsia="MS Mincho" w:hAnsi="Arial"/>
          <w:b/>
          <w:sz w:val="24"/>
          <w:szCs w:val="24"/>
          <w:lang w:val="en-GB" w:eastAsia="x-none"/>
        </w:rPr>
        <w:t>3GPP TSG</w:t>
      </w:r>
      <w:r w:rsidR="00577E81">
        <w:rPr>
          <w:rFonts w:ascii="Arial" w:eastAsia="MS Mincho" w:hAnsi="Arial"/>
          <w:b/>
          <w:sz w:val="24"/>
          <w:szCs w:val="24"/>
          <w:lang w:val="en-GB" w:eastAsia="x-none"/>
        </w:rPr>
        <w:t>-RAN WG2 Meeting #108</w:t>
      </w:r>
      <w:r w:rsidR="00577E81">
        <w:rPr>
          <w:rFonts w:ascii="Arial" w:eastAsia="MS Mincho" w:hAnsi="Arial"/>
          <w:b/>
          <w:sz w:val="24"/>
          <w:szCs w:val="24"/>
          <w:lang w:val="en-GB" w:eastAsia="x-none"/>
        </w:rPr>
        <w:tab/>
        <w:t>R2-1915780</w:t>
      </w:r>
    </w:p>
    <w:p w14:paraId="6877EE3A" w14:textId="3BD0B260" w:rsidR="00895250" w:rsidRPr="00064711" w:rsidRDefault="00EF098E" w:rsidP="00895250">
      <w:pPr>
        <w:widowControl w:val="0"/>
        <w:tabs>
          <w:tab w:val="left" w:pos="1701"/>
          <w:tab w:val="right" w:pos="9923"/>
        </w:tabs>
        <w:spacing w:before="120"/>
        <w:rPr>
          <w:rFonts w:ascii="Arial" w:eastAsia="MS Mincho" w:hAnsi="Arial"/>
          <w:b/>
          <w:sz w:val="24"/>
          <w:szCs w:val="24"/>
          <w:lang w:val="en-GB" w:eastAsia="x-none"/>
        </w:rPr>
      </w:pPr>
      <w:r w:rsidRPr="00064711">
        <w:rPr>
          <w:rFonts w:ascii="Arial" w:eastAsia="MS Mincho" w:hAnsi="Arial"/>
          <w:b/>
          <w:sz w:val="24"/>
          <w:szCs w:val="24"/>
          <w:lang w:val="en-GB" w:eastAsia="x-none"/>
        </w:rPr>
        <w:t>Reno, Nevada, USA</w:t>
      </w:r>
      <w:r w:rsidR="00B36597" w:rsidRPr="00064711">
        <w:rPr>
          <w:rFonts w:ascii="Arial" w:eastAsia="MS Mincho" w:hAnsi="Arial"/>
          <w:b/>
          <w:sz w:val="24"/>
          <w:szCs w:val="24"/>
          <w:lang w:val="en-GB" w:eastAsia="x-none"/>
        </w:rPr>
        <w:t xml:space="preserve">, </w:t>
      </w:r>
      <w:r w:rsidR="006000A2" w:rsidRPr="00064711">
        <w:rPr>
          <w:rFonts w:ascii="Arial" w:eastAsia="MS Mincho" w:hAnsi="Arial"/>
          <w:b/>
          <w:sz w:val="24"/>
          <w:szCs w:val="24"/>
          <w:lang w:val="en-GB" w:eastAsia="x-none"/>
        </w:rPr>
        <w:t>1</w:t>
      </w:r>
      <w:r w:rsidRPr="00064711">
        <w:rPr>
          <w:rFonts w:ascii="Arial" w:eastAsia="MS Mincho" w:hAnsi="Arial"/>
          <w:b/>
          <w:sz w:val="24"/>
          <w:szCs w:val="24"/>
          <w:lang w:val="en-GB" w:eastAsia="x-none"/>
        </w:rPr>
        <w:t>8</w:t>
      </w:r>
      <w:r w:rsidR="006000A2" w:rsidRPr="00064711">
        <w:rPr>
          <w:rFonts w:ascii="Arial" w:eastAsia="MS Mincho" w:hAnsi="Arial"/>
          <w:b/>
          <w:sz w:val="24"/>
          <w:szCs w:val="24"/>
          <w:lang w:val="en-GB" w:eastAsia="x-none"/>
        </w:rPr>
        <w:t>-</w:t>
      </w:r>
      <w:r w:rsidRPr="00064711">
        <w:rPr>
          <w:rFonts w:ascii="Arial" w:eastAsia="MS Mincho" w:hAnsi="Arial"/>
          <w:b/>
          <w:sz w:val="24"/>
          <w:szCs w:val="24"/>
          <w:lang w:val="en-GB" w:eastAsia="x-none"/>
        </w:rPr>
        <w:t>22</w:t>
      </w:r>
      <w:r w:rsidR="006000A2" w:rsidRPr="00064711">
        <w:rPr>
          <w:rFonts w:ascii="Arial" w:eastAsia="MS Mincho" w:hAnsi="Arial"/>
          <w:b/>
          <w:sz w:val="24"/>
          <w:szCs w:val="24"/>
          <w:lang w:val="en-GB" w:eastAsia="x-none"/>
        </w:rPr>
        <w:t xml:space="preserve"> </w:t>
      </w:r>
      <w:r w:rsidRPr="00064711">
        <w:rPr>
          <w:rFonts w:ascii="Arial" w:eastAsia="MS Mincho" w:hAnsi="Arial"/>
          <w:b/>
          <w:sz w:val="24"/>
          <w:szCs w:val="24"/>
          <w:lang w:val="en-GB" w:eastAsia="x-none"/>
        </w:rPr>
        <w:t>Novem</w:t>
      </w:r>
      <w:r w:rsidR="006000A2" w:rsidRPr="00064711">
        <w:rPr>
          <w:rFonts w:ascii="Arial" w:eastAsia="MS Mincho" w:hAnsi="Arial"/>
          <w:b/>
          <w:sz w:val="24"/>
          <w:szCs w:val="24"/>
          <w:lang w:val="en-GB" w:eastAsia="x-none"/>
        </w:rPr>
        <w:t>ber</w:t>
      </w:r>
      <w:r w:rsidR="00B35D43" w:rsidRPr="00064711">
        <w:rPr>
          <w:rFonts w:ascii="Arial" w:eastAsia="MS Mincho" w:hAnsi="Arial"/>
          <w:b/>
          <w:sz w:val="24"/>
          <w:szCs w:val="24"/>
          <w:lang w:val="en-GB" w:eastAsia="x-none"/>
        </w:rPr>
        <w:t xml:space="preserve"> 2019</w:t>
      </w:r>
    </w:p>
    <w:p w14:paraId="41F9B491" w14:textId="49EFE19E" w:rsidR="0097167E" w:rsidRPr="00064711"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064711" w:rsidRDefault="00A07E02" w:rsidP="00A07E02">
      <w:pPr>
        <w:pStyle w:val="3GPPHeader"/>
        <w:rPr>
          <w:rFonts w:ascii="Arial" w:hAnsi="Arial" w:cs="Arial"/>
          <w:color w:val="FF0000"/>
          <w:szCs w:val="24"/>
          <w:lang w:eastAsia="zh-TW"/>
        </w:rPr>
      </w:pPr>
    </w:p>
    <w:p w14:paraId="027912C8" w14:textId="541A56C0" w:rsidR="00A07E02" w:rsidRPr="00064711" w:rsidRDefault="00A07E02" w:rsidP="00A07E02">
      <w:pPr>
        <w:pStyle w:val="3GPPHeader"/>
        <w:rPr>
          <w:rFonts w:ascii="Arial" w:hAnsi="Arial" w:cs="Arial"/>
          <w:szCs w:val="24"/>
        </w:rPr>
      </w:pPr>
      <w:r w:rsidRPr="00064711">
        <w:rPr>
          <w:rFonts w:ascii="Arial" w:hAnsi="Arial" w:cs="Arial"/>
          <w:szCs w:val="24"/>
        </w:rPr>
        <w:t>Agenda Item:</w:t>
      </w:r>
      <w:r w:rsidRPr="00064711">
        <w:rPr>
          <w:rFonts w:ascii="Arial" w:hAnsi="Arial" w:cs="Arial"/>
          <w:szCs w:val="24"/>
        </w:rPr>
        <w:tab/>
      </w:r>
      <w:r w:rsidR="00A7406C" w:rsidRPr="00064711">
        <w:rPr>
          <w:rFonts w:ascii="Arial" w:hAnsi="Arial" w:cs="Arial"/>
          <w:szCs w:val="24"/>
        </w:rPr>
        <w:t>6</w:t>
      </w:r>
      <w:r w:rsidR="00F50F8E" w:rsidRPr="00064711">
        <w:rPr>
          <w:rFonts w:ascii="Arial" w:hAnsi="Arial" w:cs="Arial"/>
          <w:szCs w:val="24"/>
        </w:rPr>
        <w:t>.8.2.3.2</w:t>
      </w:r>
    </w:p>
    <w:p w14:paraId="79D236BA" w14:textId="71BAB287" w:rsidR="00A07E02" w:rsidRPr="00064711" w:rsidRDefault="00A07E02" w:rsidP="00A07E02">
      <w:pPr>
        <w:pStyle w:val="3GPPHeader"/>
        <w:rPr>
          <w:rFonts w:ascii="Arial" w:hAnsi="Arial" w:cs="Arial"/>
          <w:szCs w:val="24"/>
        </w:rPr>
      </w:pPr>
      <w:r w:rsidRPr="00064711">
        <w:rPr>
          <w:rFonts w:ascii="Arial" w:hAnsi="Arial" w:cs="Arial"/>
          <w:szCs w:val="24"/>
        </w:rPr>
        <w:t xml:space="preserve">Source: </w:t>
      </w:r>
      <w:r w:rsidRPr="00064711">
        <w:rPr>
          <w:rFonts w:ascii="Arial" w:hAnsi="Arial" w:cs="Arial"/>
          <w:szCs w:val="24"/>
        </w:rPr>
        <w:tab/>
        <w:t>MediaTek Inc.</w:t>
      </w:r>
      <w:r w:rsidR="00F4366A">
        <w:rPr>
          <w:rFonts w:ascii="Arial" w:hAnsi="Arial" w:cs="Arial"/>
          <w:szCs w:val="24"/>
        </w:rPr>
        <w:t>, Ericsson</w:t>
      </w:r>
    </w:p>
    <w:p w14:paraId="108A86FF" w14:textId="56722EA8" w:rsidR="00A07E02" w:rsidRPr="00064711" w:rsidRDefault="00FF0668" w:rsidP="00A07E02">
      <w:pPr>
        <w:pStyle w:val="3GPPHeaderArial"/>
        <w:tabs>
          <w:tab w:val="left" w:pos="1701"/>
        </w:tabs>
        <w:rPr>
          <w:b/>
          <w:sz w:val="24"/>
          <w:lang w:val="en-GB" w:eastAsia="zh-TW"/>
        </w:rPr>
      </w:pPr>
      <w:r w:rsidRPr="00064711">
        <w:rPr>
          <w:b/>
          <w:sz w:val="24"/>
          <w:lang w:val="en-GB"/>
        </w:rPr>
        <w:t xml:space="preserve">Title:  </w:t>
      </w:r>
      <w:r w:rsidRPr="00064711">
        <w:rPr>
          <w:b/>
          <w:sz w:val="24"/>
          <w:lang w:val="en-GB"/>
        </w:rPr>
        <w:tab/>
      </w:r>
      <w:r w:rsidR="00F50F8E" w:rsidRPr="00064711">
        <w:rPr>
          <w:b/>
          <w:sz w:val="24"/>
          <w:lang w:val="en-GB"/>
        </w:rPr>
        <w:t>On-demand system information and dedicated signalling</w:t>
      </w:r>
    </w:p>
    <w:p w14:paraId="2D698DC6" w14:textId="77777777" w:rsidR="00A07E02" w:rsidRPr="00064711" w:rsidRDefault="00A07E02" w:rsidP="00A07E02">
      <w:pPr>
        <w:pStyle w:val="3GPPHeaderArial"/>
        <w:tabs>
          <w:tab w:val="left" w:pos="1701"/>
        </w:tabs>
        <w:rPr>
          <w:b/>
          <w:sz w:val="24"/>
          <w:lang w:val="en-GB" w:eastAsia="zh-TW"/>
        </w:rPr>
      </w:pPr>
    </w:p>
    <w:p w14:paraId="4570B40E" w14:textId="77777777" w:rsidR="00A07E02" w:rsidRPr="00064711" w:rsidRDefault="00A07E02" w:rsidP="00A07E02">
      <w:pPr>
        <w:pStyle w:val="3GPPHeader"/>
        <w:rPr>
          <w:rFonts w:ascii="Arial" w:hAnsi="Arial" w:cs="Arial"/>
          <w:szCs w:val="24"/>
        </w:rPr>
      </w:pPr>
      <w:r w:rsidRPr="00064711">
        <w:rPr>
          <w:rFonts w:ascii="Arial" w:hAnsi="Arial" w:cs="Arial"/>
          <w:szCs w:val="24"/>
        </w:rPr>
        <w:t>Document for:</w:t>
      </w:r>
      <w:r w:rsidRPr="00064711">
        <w:rPr>
          <w:rFonts w:ascii="Arial" w:hAnsi="Arial" w:cs="Arial"/>
          <w:szCs w:val="24"/>
        </w:rPr>
        <w:tab/>
        <w:t>Discussion and decision</w:t>
      </w:r>
    </w:p>
    <w:p w14:paraId="0FB84FBC" w14:textId="77777777" w:rsidR="00A07E02" w:rsidRPr="00064711" w:rsidRDefault="00A07E02" w:rsidP="00A07E02">
      <w:pPr>
        <w:pStyle w:val="Heading1"/>
        <w:overflowPunct w:val="0"/>
        <w:autoSpaceDE w:val="0"/>
        <w:autoSpaceDN w:val="0"/>
        <w:adjustRightInd w:val="0"/>
        <w:rPr>
          <w:rFonts w:eastAsia="PMingLiU" w:cs="Arial"/>
        </w:rPr>
      </w:pPr>
      <w:r w:rsidRPr="00064711">
        <w:rPr>
          <w:rFonts w:eastAsia="PMingLiU" w:cs="Arial"/>
        </w:rPr>
        <w:t>Introduction</w:t>
      </w:r>
      <w:bookmarkStart w:id="2" w:name="OLE_LINK39"/>
      <w:bookmarkStart w:id="3" w:name="OLE_LINK38"/>
      <w:bookmarkStart w:id="4" w:name="OLE_LINK37"/>
    </w:p>
    <w:p w14:paraId="7513D791" w14:textId="75548B8F" w:rsidR="00D74469" w:rsidRPr="00064711" w:rsidRDefault="00F50F8E" w:rsidP="00173435">
      <w:pPr>
        <w:spacing w:after="240"/>
        <w:rPr>
          <w:lang w:val="en-GB"/>
        </w:rPr>
      </w:pPr>
      <w:r w:rsidRPr="00064711">
        <w:rPr>
          <w:lang w:val="en-GB"/>
        </w:rPr>
        <w:t>T</w:t>
      </w:r>
      <w:r w:rsidR="000F1240" w:rsidRPr="00064711">
        <w:rPr>
          <w:lang w:val="en-GB"/>
        </w:rPr>
        <w:t>he discussion at RAN2#107bis of on-demand system information in RRC_CONNECTED reached the following conclusions:</w:t>
      </w:r>
    </w:p>
    <w:p w14:paraId="07830AAE" w14:textId="77777777" w:rsidR="000F1240" w:rsidRPr="00064711" w:rsidRDefault="000F1240" w:rsidP="000F1240">
      <w:pPr>
        <w:pStyle w:val="Agreement"/>
        <w:tabs>
          <w:tab w:val="clear" w:pos="1249"/>
          <w:tab w:val="num" w:pos="1980"/>
        </w:tabs>
        <w:ind w:left="1980"/>
      </w:pPr>
      <w:r w:rsidRPr="00064711">
        <w:t>The on-demand SI request message sent by the UE in RRC_CONNECTED is per SIB. A single message can request multiple SIBs.</w:t>
      </w:r>
    </w:p>
    <w:p w14:paraId="493D6DA2" w14:textId="77777777" w:rsidR="000F1240" w:rsidRPr="00064711" w:rsidRDefault="000F1240" w:rsidP="000F1240">
      <w:pPr>
        <w:pStyle w:val="Agreement"/>
        <w:tabs>
          <w:tab w:val="clear" w:pos="1249"/>
          <w:tab w:val="num" w:pos="1980"/>
        </w:tabs>
        <w:ind w:left="1980"/>
      </w:pPr>
      <w:r w:rsidRPr="00064711">
        <w:rPr>
          <w:rStyle w:val="Hyperlink"/>
          <w:color w:val="auto"/>
          <w:u w:val="none"/>
        </w:rPr>
        <w:t>For SIBs that need change notification, Rel-15 approach in NR for SI change notification is re-used for on-demand SI request in Rel-16</w:t>
      </w:r>
    </w:p>
    <w:p w14:paraId="54A3B113" w14:textId="77777777" w:rsidR="000F1240" w:rsidRPr="00064711" w:rsidRDefault="000F1240" w:rsidP="000F1240">
      <w:pPr>
        <w:pStyle w:val="Agreement"/>
        <w:tabs>
          <w:tab w:val="clear" w:pos="1249"/>
          <w:tab w:val="num" w:pos="1980"/>
        </w:tabs>
        <w:ind w:left="1980"/>
      </w:pPr>
      <w:r w:rsidRPr="00064711">
        <w:t xml:space="preserve">Upon receiving the on-demand SIB request by the UE, the network responds with an </w:t>
      </w:r>
      <w:proofErr w:type="spellStart"/>
      <w:r w:rsidRPr="00064711">
        <w:t>RRCReconfiguration</w:t>
      </w:r>
      <w:proofErr w:type="spellEnd"/>
      <w:r w:rsidRPr="00064711">
        <w:t xml:space="preserve"> message that includes the requested SIBs (if these are send via dedicated signalling) but no indication about which SIBs are broadcasted.</w:t>
      </w:r>
    </w:p>
    <w:p w14:paraId="26CCFBD9" w14:textId="77777777" w:rsidR="000F1240" w:rsidRPr="00064711" w:rsidRDefault="000F1240" w:rsidP="000F1240">
      <w:pPr>
        <w:pStyle w:val="Agreement"/>
        <w:tabs>
          <w:tab w:val="clear" w:pos="1249"/>
          <w:tab w:val="num" w:pos="1980"/>
        </w:tabs>
        <w:ind w:left="1980"/>
      </w:pPr>
      <w:r w:rsidRPr="00064711">
        <w:t>no mechanism (e.g., prohibit timer) to limit the UE of triggering the on-demand SI procedure too frequently while in RRC_CONNECTED is supported</w:t>
      </w:r>
    </w:p>
    <w:p w14:paraId="20E6746C" w14:textId="77777777" w:rsidR="000F1240" w:rsidRPr="00064711" w:rsidRDefault="000F1240" w:rsidP="000F1240">
      <w:pPr>
        <w:pStyle w:val="Agreement"/>
        <w:tabs>
          <w:tab w:val="clear" w:pos="1249"/>
          <w:tab w:val="num" w:pos="1980"/>
        </w:tabs>
        <w:ind w:left="1980"/>
      </w:pPr>
      <w:r w:rsidRPr="00064711">
        <w:t>it is up to network implementation to make sure that the size of a message containing requested SIBs does not exceed the PDCP SDU limitation in NR of 9000 bytes</w:t>
      </w:r>
    </w:p>
    <w:p w14:paraId="440D1CBD" w14:textId="77777777" w:rsidR="000F1240" w:rsidRPr="00064711" w:rsidRDefault="000F1240" w:rsidP="000F1240">
      <w:pPr>
        <w:pStyle w:val="Doc-text2"/>
      </w:pPr>
    </w:p>
    <w:p w14:paraId="46145FC4" w14:textId="77777777" w:rsidR="000F1240" w:rsidRPr="00064711" w:rsidRDefault="000F1240" w:rsidP="000F1240">
      <w:pPr>
        <w:pStyle w:val="Agreement"/>
        <w:tabs>
          <w:tab w:val="clear" w:pos="1249"/>
          <w:tab w:val="num" w:pos="1980"/>
        </w:tabs>
        <w:ind w:left="1980"/>
      </w:pPr>
      <w:r w:rsidRPr="00064711">
        <w:t xml:space="preserve">For now we leave positioning out, it seems unclear whether the above it applicable for positioning, to be ironed out in the positioning session. </w:t>
      </w:r>
    </w:p>
    <w:p w14:paraId="4B2159C5" w14:textId="77777777" w:rsidR="000F1240" w:rsidRPr="00064711" w:rsidRDefault="000F1240" w:rsidP="00173435">
      <w:pPr>
        <w:spacing w:after="240"/>
        <w:rPr>
          <w:lang w:val="en-GB"/>
        </w:rPr>
      </w:pPr>
    </w:p>
    <w:p w14:paraId="4E28265D" w14:textId="5171D0EE" w:rsidR="000F1240" w:rsidRPr="00064711" w:rsidRDefault="000F1240" w:rsidP="00173435">
      <w:pPr>
        <w:spacing w:after="240"/>
        <w:rPr>
          <w:lang w:val="en-GB"/>
        </w:rPr>
      </w:pPr>
      <w:r w:rsidRPr="00064711">
        <w:rPr>
          <w:lang w:val="en-GB"/>
        </w:rPr>
        <w:t>The exclusion of positioning means that these issues need to be re-discussed in the positioning context.  There are additional issues specific to positioning, such as the open question of whether to support request of positioning system information in RRC_IDLE/RRC_INACTIVE, which also need to be resolved.</w:t>
      </w:r>
    </w:p>
    <w:p w14:paraId="2E0A3C55" w14:textId="48FA9AED" w:rsidR="00DF345D" w:rsidRPr="00064711" w:rsidRDefault="00202DDC" w:rsidP="00376507">
      <w:pPr>
        <w:pStyle w:val="Heading1"/>
        <w:overflowPunct w:val="0"/>
        <w:autoSpaceDE w:val="0"/>
        <w:autoSpaceDN w:val="0"/>
        <w:adjustRightInd w:val="0"/>
        <w:rPr>
          <w:rFonts w:eastAsia="PMingLiU" w:cs="Arial"/>
        </w:rPr>
      </w:pPr>
      <w:bookmarkStart w:id="5" w:name="OLE_LINK41"/>
      <w:bookmarkStart w:id="6" w:name="OLE_LINK24"/>
      <w:bookmarkStart w:id="7" w:name="OLE_LINK17"/>
      <w:bookmarkStart w:id="8" w:name="OLE_LINK16"/>
      <w:bookmarkEnd w:id="2"/>
      <w:bookmarkEnd w:id="3"/>
      <w:bookmarkEnd w:id="4"/>
      <w:r w:rsidRPr="00064711">
        <w:rPr>
          <w:rFonts w:eastAsia="PMingLiU" w:cs="Arial"/>
        </w:rPr>
        <w:t>Discussio</w:t>
      </w:r>
      <w:r w:rsidR="00376507" w:rsidRPr="00064711">
        <w:rPr>
          <w:rFonts w:eastAsia="PMingLiU" w:cs="Arial"/>
        </w:rPr>
        <w:t>n</w:t>
      </w:r>
    </w:p>
    <w:p w14:paraId="16692DA1" w14:textId="5C0833EE" w:rsidR="000F1240" w:rsidRPr="00064711" w:rsidRDefault="000F1240" w:rsidP="000F1240">
      <w:pPr>
        <w:pStyle w:val="Heading2"/>
      </w:pPr>
      <w:r w:rsidRPr="00064711">
        <w:t>Generalities</w:t>
      </w:r>
    </w:p>
    <w:p w14:paraId="348E9A87" w14:textId="656CF568" w:rsidR="009349DA" w:rsidRPr="00064711" w:rsidRDefault="000F1240" w:rsidP="00DF345D">
      <w:pPr>
        <w:spacing w:after="240"/>
        <w:rPr>
          <w:lang w:val="en-GB"/>
        </w:rPr>
      </w:pPr>
      <w:r w:rsidRPr="00064711">
        <w:rPr>
          <w:lang w:val="en-GB"/>
        </w:rPr>
        <w:t xml:space="preserve">The selection of assistance data to be transmitted as system information (instead of being transferred via LPP) is negotiated between the LMF and the </w:t>
      </w:r>
      <w:proofErr w:type="spellStart"/>
      <w:r w:rsidRPr="00064711">
        <w:rPr>
          <w:lang w:val="en-GB"/>
        </w:rPr>
        <w:t>gNB</w:t>
      </w:r>
      <w:proofErr w:type="spellEnd"/>
      <w:r w:rsidRPr="00064711">
        <w:rPr>
          <w:lang w:val="en-GB"/>
        </w:rPr>
        <w:t xml:space="preserve"> using the Assistance Information Control and Assistance Information Feedback procedures from [1], outside RAN2 scope.  Given this configuration of SI, the decision on whether to broadcast a particular assistance data element or transmit it on-demand is a matter of </w:t>
      </w:r>
      <w:proofErr w:type="spellStart"/>
      <w:r w:rsidRPr="00064711">
        <w:rPr>
          <w:lang w:val="en-GB"/>
        </w:rPr>
        <w:t>gNB</w:t>
      </w:r>
      <w:proofErr w:type="spellEnd"/>
      <w:r w:rsidRPr="00064711">
        <w:rPr>
          <w:lang w:val="en-GB"/>
        </w:rPr>
        <w:t xml:space="preserve"> implementation (as with any other piece of OSI).  From the UE perspective, the SI scheduling information indicates that certain assistance data are available through the SI mechanism, and the UE is responsible for requesting whatever data it needs that are not already being broadcast.</w:t>
      </w:r>
    </w:p>
    <w:p w14:paraId="6AED10E9" w14:textId="23AEA3D9" w:rsidR="000F1240" w:rsidRPr="00064711" w:rsidRDefault="000F1240" w:rsidP="000F1240">
      <w:pPr>
        <w:pStyle w:val="Heading2"/>
      </w:pPr>
      <w:r w:rsidRPr="00064711">
        <w:lastRenderedPageBreak/>
        <w:t>Idle and inactive modes</w:t>
      </w:r>
    </w:p>
    <w:p w14:paraId="33086DE7" w14:textId="4A4C82F7" w:rsidR="000F1240" w:rsidRPr="00064711" w:rsidRDefault="000F1240" w:rsidP="00DF345D">
      <w:pPr>
        <w:spacing w:after="240"/>
        <w:rPr>
          <w:lang w:val="en-GB"/>
        </w:rPr>
      </w:pPr>
      <w:r w:rsidRPr="00064711">
        <w:rPr>
          <w:lang w:val="en-GB"/>
        </w:rPr>
        <w:t xml:space="preserve">Positioning in RRC_IDLE/RRC_INACTIVE is not strictly in the scope of the positioning work item.  However, the assistance data transmitted by broadcast are available to idle UEs, and as observed in discussion at RAN2#107bis, operation in idle mode is important for UEs that are performing ongoing positioning operations, e.g. with RTK—although </w:t>
      </w:r>
      <w:r w:rsidR="009553D5">
        <w:rPr>
          <w:lang w:val="en-GB"/>
        </w:rPr>
        <w:t>any</w:t>
      </w:r>
      <w:r w:rsidRPr="00064711">
        <w:rPr>
          <w:lang w:val="en-GB"/>
        </w:rPr>
        <w:t xml:space="preserve"> LPP assistance data request necessarily takes place in RRC_CONNECTED, subsequent positioning measurements (and computations of the position for the UE-based case) may take place at the UE without needing to remain in connected mode.  Thus, in some sense, positioning in idle/inactive modes is already available for the case of broadcast assistance data, and it would be somewhat perverse to disable this feature for the case that the </w:t>
      </w:r>
      <w:proofErr w:type="spellStart"/>
      <w:r w:rsidRPr="00064711">
        <w:rPr>
          <w:lang w:val="en-GB"/>
        </w:rPr>
        <w:t>gNB</w:t>
      </w:r>
      <w:proofErr w:type="spellEnd"/>
      <w:r w:rsidRPr="00064711">
        <w:rPr>
          <w:lang w:val="en-GB"/>
        </w:rPr>
        <w:t xml:space="preserve"> decides to transmit certain </w:t>
      </w:r>
      <w:proofErr w:type="spellStart"/>
      <w:r w:rsidRPr="00064711">
        <w:rPr>
          <w:lang w:val="en-GB"/>
        </w:rPr>
        <w:t>posSIBs</w:t>
      </w:r>
      <w:proofErr w:type="spellEnd"/>
      <w:r w:rsidRPr="00064711">
        <w:rPr>
          <w:lang w:val="en-GB"/>
        </w:rPr>
        <w:t xml:space="preserve"> on an on-demand basis.</w:t>
      </w:r>
    </w:p>
    <w:p w14:paraId="52C45A3A" w14:textId="71D8CFA6" w:rsidR="000F1240" w:rsidRPr="00064711" w:rsidRDefault="000F1240" w:rsidP="00DF345D">
      <w:pPr>
        <w:spacing w:after="240"/>
        <w:rPr>
          <w:lang w:val="en-GB"/>
        </w:rPr>
      </w:pPr>
      <w:r w:rsidRPr="00064711">
        <w:rPr>
          <w:b/>
          <w:lang w:val="en-GB"/>
        </w:rPr>
        <w:t>Proposal 1:</w:t>
      </w:r>
      <w:r w:rsidRPr="00064711">
        <w:rPr>
          <w:lang w:val="en-GB"/>
        </w:rPr>
        <w:t xml:space="preserve"> On-demand system information for positioning should be available to UEs in RRC_IDLE/RRC_INACTIVE.</w:t>
      </w:r>
    </w:p>
    <w:p w14:paraId="3BBDB687" w14:textId="73CFEE3B" w:rsidR="001E3288" w:rsidRDefault="001E3288" w:rsidP="00DF345D">
      <w:pPr>
        <w:spacing w:after="240"/>
        <w:rPr>
          <w:lang w:val="en-GB"/>
        </w:rPr>
      </w:pPr>
      <w:r>
        <w:rPr>
          <w:lang w:val="en-GB"/>
        </w:rPr>
        <w:t xml:space="preserve">An alternative approach would be for the UE to transition to RRC_CONNECTED just for the purpose of making the system information request.  </w:t>
      </w:r>
      <w:r w:rsidR="00F43259">
        <w:rPr>
          <w:lang w:val="en-GB"/>
        </w:rPr>
        <w:t>T</w:t>
      </w:r>
      <w:r>
        <w:rPr>
          <w:lang w:val="en-GB"/>
        </w:rPr>
        <w:t>his seems less efficient than using the Msg3-based mechanism.</w:t>
      </w:r>
      <w:r w:rsidR="00F43259">
        <w:rPr>
          <w:lang w:val="en-GB"/>
        </w:rPr>
        <w:t xml:space="preserve">  However, if the network wishes to preserve the flexibility to deliver particular </w:t>
      </w:r>
      <w:proofErr w:type="spellStart"/>
      <w:r w:rsidR="00F43259">
        <w:rPr>
          <w:lang w:val="en-GB"/>
        </w:rPr>
        <w:t>posSIBs</w:t>
      </w:r>
      <w:proofErr w:type="spellEnd"/>
      <w:r w:rsidR="00F43259">
        <w:rPr>
          <w:lang w:val="en-GB"/>
        </w:rPr>
        <w:t xml:space="preserve"> by unicast rather than broadcast, it might need a way to force idle/inactive UEs to connected mode to receive them.  This possibility can be further discussed.</w:t>
      </w:r>
    </w:p>
    <w:p w14:paraId="68EC1874" w14:textId="4E7F4F0B" w:rsidR="000F1240" w:rsidRPr="00064711" w:rsidRDefault="000F1240" w:rsidP="00DF345D">
      <w:pPr>
        <w:spacing w:after="240"/>
        <w:rPr>
          <w:lang w:val="en-GB"/>
        </w:rPr>
      </w:pPr>
      <w:r w:rsidRPr="00064711">
        <w:rPr>
          <w:lang w:val="en-GB"/>
        </w:rPr>
        <w:t xml:space="preserve">The </w:t>
      </w:r>
      <w:r w:rsidR="00E40E8A" w:rsidRPr="00064711">
        <w:rPr>
          <w:lang w:val="en-GB"/>
        </w:rPr>
        <w:t xml:space="preserve">apparent </w:t>
      </w:r>
      <w:r w:rsidRPr="00064711">
        <w:rPr>
          <w:lang w:val="en-GB"/>
        </w:rPr>
        <w:t xml:space="preserve">specification impact of proposal 1 is limited; it just means that the </w:t>
      </w:r>
      <w:proofErr w:type="spellStart"/>
      <w:r w:rsidRPr="00064711">
        <w:rPr>
          <w:i/>
          <w:lang w:val="en-GB"/>
        </w:rPr>
        <w:t>RRCSystemInfoRequest</w:t>
      </w:r>
      <w:proofErr w:type="spellEnd"/>
      <w:r w:rsidRPr="00064711">
        <w:rPr>
          <w:lang w:val="en-GB"/>
        </w:rPr>
        <w:t xml:space="preserve"> needs to be extended to allow requesting positioning system information.  This requires critically extending the message (there are not enough spare bits in the message body).  The consequence is that in a single procedure, the UE can request either ordinary system information or positioning system information, but not both.</w:t>
      </w:r>
      <w:r w:rsidR="00E40E8A" w:rsidRPr="00064711">
        <w:rPr>
          <w:lang w:val="en-GB"/>
        </w:rPr>
        <w:t xml:space="preserve">  However, there is a compli</w:t>
      </w:r>
      <w:r w:rsidR="001E3288">
        <w:rPr>
          <w:lang w:val="en-GB"/>
        </w:rPr>
        <w:t>cation as noted in section 2.5.3</w:t>
      </w:r>
      <w:r w:rsidR="00E40E8A" w:rsidRPr="00064711">
        <w:rPr>
          <w:lang w:val="en-GB"/>
        </w:rPr>
        <w:t xml:space="preserve"> below: With certain assumptions, the request message for positioning system information could become too large for the CCCH logical channel.  Thus it could be necessary to define a CCCH1 message for the positioning system information request.</w:t>
      </w:r>
    </w:p>
    <w:p w14:paraId="26FB14A7" w14:textId="77777777" w:rsidR="00E40E8A" w:rsidRPr="00064711" w:rsidRDefault="000F1240" w:rsidP="00DF345D">
      <w:pPr>
        <w:spacing w:after="240"/>
        <w:rPr>
          <w:lang w:val="en-GB"/>
        </w:rPr>
      </w:pPr>
      <w:r w:rsidRPr="00064711">
        <w:rPr>
          <w:b/>
          <w:lang w:val="en-GB"/>
        </w:rPr>
        <w:t>Proposal 2:</w:t>
      </w:r>
      <w:r w:rsidRPr="00064711">
        <w:rPr>
          <w:lang w:val="en-GB"/>
        </w:rPr>
        <w:t xml:space="preserve"> </w:t>
      </w:r>
      <w:r w:rsidR="00E40E8A" w:rsidRPr="00064711">
        <w:rPr>
          <w:lang w:val="en-GB"/>
        </w:rPr>
        <w:t xml:space="preserve">Either a critical extension of </w:t>
      </w:r>
      <w:proofErr w:type="spellStart"/>
      <w:r w:rsidR="00E40E8A" w:rsidRPr="00064711">
        <w:rPr>
          <w:i/>
          <w:lang w:val="en-GB"/>
        </w:rPr>
        <w:t>RRCSystemInfoRequest</w:t>
      </w:r>
      <w:proofErr w:type="spellEnd"/>
      <w:r w:rsidR="00E40E8A" w:rsidRPr="00064711">
        <w:rPr>
          <w:lang w:val="en-GB"/>
        </w:rPr>
        <w:t xml:space="preserve"> or a new CCCH1 message is provided</w:t>
      </w:r>
      <w:r w:rsidRPr="00064711">
        <w:rPr>
          <w:lang w:val="en-GB"/>
        </w:rPr>
        <w:t xml:space="preserve"> to allow request of positioning system information</w:t>
      </w:r>
      <w:r w:rsidR="00E40E8A" w:rsidRPr="00064711">
        <w:rPr>
          <w:lang w:val="en-GB"/>
        </w:rPr>
        <w:t xml:space="preserve"> by UEs in RRC_IDLE or RRC_INACTIVE</w:t>
      </w:r>
      <w:r w:rsidRPr="00064711">
        <w:rPr>
          <w:lang w:val="en-GB"/>
        </w:rPr>
        <w:t>.</w:t>
      </w:r>
    </w:p>
    <w:p w14:paraId="6221D14F" w14:textId="1069C4EE" w:rsidR="000F1240" w:rsidRPr="00064711" w:rsidRDefault="000F1240" w:rsidP="000F1240">
      <w:pPr>
        <w:pStyle w:val="Heading2"/>
      </w:pPr>
      <w:r w:rsidRPr="00064711">
        <w:t>Connected mode</w:t>
      </w:r>
    </w:p>
    <w:p w14:paraId="46679FC9" w14:textId="0F6949B6" w:rsidR="000F1240" w:rsidRPr="00064711" w:rsidRDefault="000F1240" w:rsidP="00DF345D">
      <w:pPr>
        <w:spacing w:after="240"/>
        <w:rPr>
          <w:lang w:val="en-GB"/>
        </w:rPr>
      </w:pPr>
      <w:r w:rsidRPr="00064711">
        <w:rPr>
          <w:lang w:val="en-GB"/>
        </w:rPr>
        <w:t xml:space="preserve">Prior agreements of the positioning session have already established that it is desirable for UEs in RRC_CONNECTED to be able to receive positioning assistance data on demand.  This still seems valid; for instance, in the MT-LR or NI-LR cases, the UE would be brought to connected mode </w:t>
      </w:r>
      <w:r w:rsidR="00D76583">
        <w:rPr>
          <w:lang w:val="en-GB"/>
        </w:rPr>
        <w:t xml:space="preserve">(if not already there) </w:t>
      </w:r>
      <w:r w:rsidRPr="00064711">
        <w:rPr>
          <w:lang w:val="en-GB"/>
        </w:rPr>
        <w:t>to receive the initial request, and it fairly clearly should be able to request the needed assistance data without transitioning to idle mode first.</w:t>
      </w:r>
    </w:p>
    <w:p w14:paraId="49BC4D6E" w14:textId="1AC9AD1D" w:rsidR="000F1240" w:rsidRPr="00064711" w:rsidRDefault="000F1240" w:rsidP="00DF345D">
      <w:pPr>
        <w:spacing w:after="240"/>
        <w:rPr>
          <w:lang w:val="en-GB"/>
        </w:rPr>
      </w:pPr>
      <w:r w:rsidRPr="00064711">
        <w:rPr>
          <w:lang w:val="en-GB"/>
        </w:rPr>
        <w:t xml:space="preserve">There is something of an ambiguity here in that the UE could send an LPP </w:t>
      </w:r>
      <w:proofErr w:type="spellStart"/>
      <w:r w:rsidRPr="00064711">
        <w:rPr>
          <w:lang w:val="en-GB"/>
        </w:rPr>
        <w:t>RequestAssistanceData</w:t>
      </w:r>
      <w:proofErr w:type="spellEnd"/>
      <w:r w:rsidRPr="00064711">
        <w:rPr>
          <w:lang w:val="en-GB"/>
        </w:rPr>
        <w:t xml:space="preserve"> message to request the needed assistance data directly from the LMF, instead of requesting system information from the </w:t>
      </w:r>
      <w:proofErr w:type="spellStart"/>
      <w:r w:rsidRPr="00064711">
        <w:rPr>
          <w:lang w:val="en-GB"/>
        </w:rPr>
        <w:t>gNB</w:t>
      </w:r>
      <w:proofErr w:type="spellEnd"/>
      <w:r w:rsidRPr="00064711">
        <w:rPr>
          <w:lang w:val="en-GB"/>
        </w:rPr>
        <w:t xml:space="preserve">.  This </w:t>
      </w:r>
      <w:r w:rsidR="008A41A1">
        <w:rPr>
          <w:lang w:val="en-GB"/>
        </w:rPr>
        <w:t xml:space="preserve">decision </w:t>
      </w:r>
      <w:r w:rsidRPr="00064711">
        <w:rPr>
          <w:lang w:val="en-GB"/>
        </w:rPr>
        <w:t>could be left to UE implementation; however, it also seems reasona</w:t>
      </w:r>
      <w:r w:rsidR="008A41A1">
        <w:rPr>
          <w:lang w:val="en-GB"/>
        </w:rPr>
        <w:t>ble that the decision of the network</w:t>
      </w:r>
      <w:r w:rsidRPr="00064711">
        <w:rPr>
          <w:lang w:val="en-GB"/>
        </w:rPr>
        <w:t xml:space="preserve"> regarding the use of system information for certain assistance data should be respected.  In case certain assistance data are needed by many UEs, broadcast transmission may be the more efficient way to distribute them.</w:t>
      </w:r>
    </w:p>
    <w:p w14:paraId="79120F5A" w14:textId="1D18B0E2" w:rsidR="000F1240" w:rsidRPr="00064711" w:rsidRDefault="000F1240" w:rsidP="00DF345D">
      <w:pPr>
        <w:spacing w:after="240"/>
        <w:rPr>
          <w:lang w:val="en-GB"/>
        </w:rPr>
      </w:pPr>
      <w:r w:rsidRPr="00064711">
        <w:rPr>
          <w:b/>
          <w:lang w:val="en-GB"/>
        </w:rPr>
        <w:t>Proposal 3:</w:t>
      </w:r>
      <w:r w:rsidRPr="00064711">
        <w:rPr>
          <w:lang w:val="en-GB"/>
        </w:rPr>
        <w:t xml:space="preserve"> The previous decision that it is useful to support on-demand positioning system information delivery for UEs in RRC_CONNECTED is confirmed.</w:t>
      </w:r>
    </w:p>
    <w:p w14:paraId="45E27E6B" w14:textId="5DDA6DE9" w:rsidR="000F1240" w:rsidRPr="00064711" w:rsidRDefault="000F1240" w:rsidP="00DF345D">
      <w:pPr>
        <w:spacing w:after="240"/>
        <w:rPr>
          <w:lang w:val="en-GB"/>
        </w:rPr>
      </w:pPr>
      <w:r w:rsidRPr="00064711">
        <w:rPr>
          <w:b/>
          <w:lang w:val="en-GB"/>
        </w:rPr>
        <w:t>Proposal 4:</w:t>
      </w:r>
      <w:r w:rsidRPr="00064711">
        <w:rPr>
          <w:lang w:val="en-GB"/>
        </w:rPr>
        <w:t xml:space="preserve"> When a particular assistance data element is available via system information, the UE in RRC_CONNECTED requests the corresponding system information from the </w:t>
      </w:r>
      <w:proofErr w:type="spellStart"/>
      <w:r w:rsidRPr="00064711">
        <w:rPr>
          <w:lang w:val="en-GB"/>
        </w:rPr>
        <w:t>gNB</w:t>
      </w:r>
      <w:proofErr w:type="spellEnd"/>
      <w:r w:rsidRPr="00064711">
        <w:rPr>
          <w:lang w:val="en-GB"/>
        </w:rPr>
        <w:t xml:space="preserve"> rather than requesting the assistance data from the LMF.</w:t>
      </w:r>
    </w:p>
    <w:p w14:paraId="14CEFAB8" w14:textId="1D07E0EA" w:rsidR="000F1240" w:rsidRPr="00064711" w:rsidRDefault="000F1240" w:rsidP="000F1240">
      <w:pPr>
        <w:pStyle w:val="Heading2"/>
      </w:pPr>
      <w:r w:rsidRPr="00064711">
        <w:lastRenderedPageBreak/>
        <w:t>Use of dedicated signalling</w:t>
      </w:r>
    </w:p>
    <w:p w14:paraId="63751086" w14:textId="4090C2D8" w:rsidR="000F1240" w:rsidRPr="00064711" w:rsidRDefault="000F1240" w:rsidP="00DF345D">
      <w:pPr>
        <w:spacing w:after="240"/>
        <w:rPr>
          <w:lang w:val="en-GB"/>
        </w:rPr>
      </w:pPr>
      <w:r w:rsidRPr="00064711">
        <w:rPr>
          <w:lang w:val="en-GB"/>
        </w:rPr>
        <w:t xml:space="preserve">For the UE in RRC_CONNECTED, it is in general possible to use the </w:t>
      </w:r>
      <w:proofErr w:type="spellStart"/>
      <w:r w:rsidRPr="00064711">
        <w:rPr>
          <w:i/>
          <w:lang w:val="en-GB"/>
        </w:rPr>
        <w:t>RRCReconfiguration</w:t>
      </w:r>
      <w:proofErr w:type="spellEnd"/>
      <w:r w:rsidRPr="00064711">
        <w:rPr>
          <w:lang w:val="en-GB"/>
        </w:rPr>
        <w:t xml:space="preserve"> message to deliver requested system information in a unicast manner.  In Rel-15 this mechanism is restricted to the PWS SIBs, but there would be no particular obstacle to extending it to support additional structures such as the </w:t>
      </w:r>
      <w:proofErr w:type="spellStart"/>
      <w:r w:rsidRPr="00064711">
        <w:rPr>
          <w:lang w:val="en-GB"/>
        </w:rPr>
        <w:t>posSIBs</w:t>
      </w:r>
      <w:proofErr w:type="spellEnd"/>
      <w:r w:rsidRPr="00064711">
        <w:rPr>
          <w:lang w:val="en-GB"/>
        </w:rPr>
        <w:t>/</w:t>
      </w:r>
      <w:proofErr w:type="spellStart"/>
      <w:r w:rsidRPr="00064711">
        <w:rPr>
          <w:lang w:val="en-GB"/>
        </w:rPr>
        <w:t>posSIs</w:t>
      </w:r>
      <w:proofErr w:type="spellEnd"/>
      <w:r w:rsidRPr="00064711">
        <w:rPr>
          <w:lang w:val="en-GB"/>
        </w:rPr>
        <w:t xml:space="preserve">.  There is also no ASN.1 impact; the </w:t>
      </w:r>
      <w:proofErr w:type="spellStart"/>
      <w:r w:rsidRPr="00064711">
        <w:rPr>
          <w:i/>
          <w:lang w:val="en-GB"/>
        </w:rPr>
        <w:t>dedicatedSystemInformationDelivery</w:t>
      </w:r>
      <w:proofErr w:type="spellEnd"/>
      <w:r w:rsidRPr="00064711">
        <w:rPr>
          <w:lang w:val="en-GB"/>
        </w:rPr>
        <w:t xml:space="preserve"> container can already contain an arbitrary </w:t>
      </w:r>
      <w:proofErr w:type="spellStart"/>
      <w:r w:rsidRPr="00064711">
        <w:rPr>
          <w:i/>
          <w:lang w:val="en-GB"/>
        </w:rPr>
        <w:t>SystemInformation</w:t>
      </w:r>
      <w:proofErr w:type="spellEnd"/>
      <w:r w:rsidRPr="00064711">
        <w:rPr>
          <w:lang w:val="en-GB"/>
        </w:rPr>
        <w:t xml:space="preserve"> message without regard to what SIBs are included in it, and the limitation to PWS SIBs is based on an added requirement in the field description.</w:t>
      </w:r>
    </w:p>
    <w:p w14:paraId="10509413" w14:textId="262656F0" w:rsidR="000F1240" w:rsidRPr="00064711" w:rsidRDefault="000F1240" w:rsidP="00DF345D">
      <w:pPr>
        <w:spacing w:after="240"/>
        <w:rPr>
          <w:lang w:val="en-GB"/>
        </w:rPr>
      </w:pPr>
      <w:r w:rsidRPr="00064711">
        <w:rPr>
          <w:lang w:val="en-GB"/>
        </w:rPr>
        <w:t xml:space="preserve">In general, the decision of the </w:t>
      </w:r>
      <w:proofErr w:type="spellStart"/>
      <w:r w:rsidRPr="00064711">
        <w:rPr>
          <w:lang w:val="en-GB"/>
        </w:rPr>
        <w:t>gNB</w:t>
      </w:r>
      <w:proofErr w:type="spellEnd"/>
      <w:r w:rsidRPr="00064711">
        <w:rPr>
          <w:lang w:val="en-GB"/>
        </w:rPr>
        <w:t xml:space="preserve"> on whether to distribute system information by broadcast or unicast should be respected</w:t>
      </w:r>
      <w:r w:rsidR="001E3288">
        <w:rPr>
          <w:lang w:val="en-GB"/>
        </w:rPr>
        <w:t>; thus it seems valid to support sending the positioning system information by unicast</w:t>
      </w:r>
      <w:r w:rsidRPr="00064711">
        <w:rPr>
          <w:lang w:val="en-GB"/>
        </w:rPr>
        <w:t xml:space="preserve">.  For a UE already in RRC_CONNECTED, there is no extra impact to monitor for the </w:t>
      </w:r>
      <w:proofErr w:type="spellStart"/>
      <w:r w:rsidRPr="00064711">
        <w:rPr>
          <w:i/>
          <w:lang w:val="en-GB"/>
        </w:rPr>
        <w:t>RRCReconfiguration</w:t>
      </w:r>
      <w:proofErr w:type="spellEnd"/>
      <w:r w:rsidRPr="00064711">
        <w:rPr>
          <w:lang w:val="en-GB"/>
        </w:rPr>
        <w:t xml:space="preserve"> message.</w:t>
      </w:r>
    </w:p>
    <w:p w14:paraId="003C8C6D" w14:textId="4A8FF902" w:rsidR="000F1240" w:rsidRPr="00064711" w:rsidRDefault="000F1240" w:rsidP="00DF345D">
      <w:pPr>
        <w:spacing w:after="240"/>
        <w:rPr>
          <w:lang w:val="en-GB"/>
        </w:rPr>
      </w:pPr>
      <w:r w:rsidRPr="00064711">
        <w:rPr>
          <w:b/>
          <w:lang w:val="en-GB"/>
        </w:rPr>
        <w:t>Proposal 5:</w:t>
      </w:r>
      <w:r w:rsidRPr="00064711">
        <w:rPr>
          <w:lang w:val="en-GB"/>
        </w:rPr>
        <w:t xml:space="preserve"> The facility for dedicated signalling of system information in the </w:t>
      </w:r>
      <w:proofErr w:type="spellStart"/>
      <w:r w:rsidRPr="00064711">
        <w:rPr>
          <w:i/>
          <w:lang w:val="en-GB"/>
        </w:rPr>
        <w:t>RRCReconfiguration</w:t>
      </w:r>
      <w:proofErr w:type="spellEnd"/>
      <w:r w:rsidRPr="00064711">
        <w:rPr>
          <w:lang w:val="en-GB"/>
        </w:rPr>
        <w:t xml:space="preserve"> message is extended to include positioning system information.</w:t>
      </w:r>
    </w:p>
    <w:p w14:paraId="1FB775B0" w14:textId="7A5AD9C5" w:rsidR="000F1240" w:rsidRPr="00064711" w:rsidRDefault="000F1240" w:rsidP="000F1240">
      <w:pPr>
        <w:pStyle w:val="Heading2"/>
      </w:pPr>
      <w:r w:rsidRPr="00064711">
        <w:t>Granularity of the request</w:t>
      </w:r>
      <w:r w:rsidR="00E40E8A" w:rsidRPr="00064711">
        <w:t xml:space="preserve">: </w:t>
      </w:r>
      <w:proofErr w:type="spellStart"/>
      <w:r w:rsidR="00E40E8A" w:rsidRPr="00064711">
        <w:t>posSI</w:t>
      </w:r>
      <w:proofErr w:type="spellEnd"/>
      <w:r w:rsidR="00E40E8A" w:rsidRPr="00064711">
        <w:t xml:space="preserve"> vs. </w:t>
      </w:r>
      <w:proofErr w:type="spellStart"/>
      <w:r w:rsidR="00E40E8A" w:rsidRPr="00064711">
        <w:t>posSIB</w:t>
      </w:r>
      <w:proofErr w:type="spellEnd"/>
    </w:p>
    <w:p w14:paraId="27E1FEEB" w14:textId="478095E1" w:rsidR="001E3288" w:rsidRDefault="001E3288" w:rsidP="001E3288">
      <w:pPr>
        <w:pStyle w:val="Heading3"/>
      </w:pPr>
      <w:r>
        <w:t>2.5.1</w:t>
      </w:r>
      <w:r>
        <w:tab/>
        <w:t>Background</w:t>
      </w:r>
    </w:p>
    <w:p w14:paraId="5C2AA5F2" w14:textId="6BDB9EE3" w:rsidR="000F1240" w:rsidRDefault="000F1240" w:rsidP="00DF345D">
      <w:pPr>
        <w:spacing w:after="240"/>
        <w:rPr>
          <w:lang w:val="en-GB"/>
        </w:rPr>
      </w:pPr>
      <w:r w:rsidRPr="00064711">
        <w:rPr>
          <w:lang w:val="en-GB"/>
        </w:rPr>
        <w:t xml:space="preserve">For both the RRC_CONNECTED and RRC_IDLE/RRC_INACTIVE cases, it needs to be decided whether the system information request is per </w:t>
      </w:r>
      <w:proofErr w:type="spellStart"/>
      <w:r w:rsidRPr="00064711">
        <w:rPr>
          <w:lang w:val="en-GB"/>
        </w:rPr>
        <w:t>posSIB</w:t>
      </w:r>
      <w:proofErr w:type="spellEnd"/>
      <w:r w:rsidRPr="00064711">
        <w:rPr>
          <w:lang w:val="en-GB"/>
        </w:rPr>
        <w:t xml:space="preserve"> or per </w:t>
      </w:r>
      <w:proofErr w:type="spellStart"/>
      <w:r w:rsidRPr="00064711">
        <w:rPr>
          <w:lang w:val="en-GB"/>
        </w:rPr>
        <w:t>posSI</w:t>
      </w:r>
      <w:proofErr w:type="spellEnd"/>
      <w:r w:rsidRPr="00064711">
        <w:rPr>
          <w:lang w:val="en-GB"/>
        </w:rPr>
        <w:t xml:space="preserve">.  As noted in the introduction, RAN2#107bis already decided that for the general </w:t>
      </w:r>
      <w:r w:rsidR="00E07D08">
        <w:rPr>
          <w:lang w:val="en-GB"/>
        </w:rPr>
        <w:t xml:space="preserve">connected-mode </w:t>
      </w:r>
      <w:r w:rsidRPr="00064711">
        <w:rPr>
          <w:lang w:val="en-GB"/>
        </w:rPr>
        <w:t>case the request is per SIB, but assuming the request for positioning system information is achieved by a critical extension, there is no real obstacle to having a different structure for the positioning case.</w:t>
      </w:r>
    </w:p>
    <w:p w14:paraId="636B69D7" w14:textId="18F86958" w:rsidR="00652842" w:rsidRDefault="00652842" w:rsidP="00DF345D">
      <w:pPr>
        <w:spacing w:after="240"/>
        <w:rPr>
          <w:lang w:val="en-GB"/>
        </w:rPr>
      </w:pPr>
      <w:r>
        <w:rPr>
          <w:lang w:val="en-GB"/>
        </w:rPr>
        <w:t>In our understanding, the following concerns were raised related to this decision:</w:t>
      </w:r>
    </w:p>
    <w:p w14:paraId="6CE7F03E" w14:textId="709C7B02" w:rsidR="00652842" w:rsidRDefault="00652842" w:rsidP="00652842">
      <w:pPr>
        <w:pStyle w:val="ListParagraph"/>
        <w:numPr>
          <w:ilvl w:val="0"/>
          <w:numId w:val="21"/>
        </w:numPr>
      </w:pPr>
      <w:r>
        <w:t xml:space="preserve">The assistance data are already logically grouped by </w:t>
      </w:r>
      <w:proofErr w:type="spellStart"/>
      <w:r>
        <w:t>posSI</w:t>
      </w:r>
      <w:proofErr w:type="spellEnd"/>
      <w:r>
        <w:t xml:space="preserve">, and a typical request would need to request multiple </w:t>
      </w:r>
      <w:proofErr w:type="spellStart"/>
      <w:r>
        <w:t>posSIBs</w:t>
      </w:r>
      <w:proofErr w:type="spellEnd"/>
      <w:r>
        <w:t xml:space="preserve"> that would then need to be delivered together.</w:t>
      </w:r>
    </w:p>
    <w:p w14:paraId="2EFB0FDE" w14:textId="67DEAA33" w:rsidR="00652842" w:rsidRDefault="00652842" w:rsidP="00652842">
      <w:pPr>
        <w:pStyle w:val="ListParagraph"/>
        <w:numPr>
          <w:ilvl w:val="0"/>
          <w:numId w:val="21"/>
        </w:numPr>
      </w:pPr>
      <w:r>
        <w:t xml:space="preserve">A request for a </w:t>
      </w:r>
      <w:proofErr w:type="spellStart"/>
      <w:r>
        <w:t>posSIB</w:t>
      </w:r>
      <w:proofErr w:type="spellEnd"/>
      <w:r>
        <w:t xml:space="preserve"> may be ambiguous in the case that the same </w:t>
      </w:r>
      <w:proofErr w:type="spellStart"/>
      <w:r>
        <w:t>posSIB</w:t>
      </w:r>
      <w:proofErr w:type="spellEnd"/>
      <w:r>
        <w:t xml:space="preserve"> is provided for multiple GNSSs.</w:t>
      </w:r>
    </w:p>
    <w:p w14:paraId="4CE0D1D5" w14:textId="7C04F0FF" w:rsidR="00652842" w:rsidRPr="00652842" w:rsidRDefault="00652842" w:rsidP="00652842">
      <w:pPr>
        <w:pStyle w:val="ListParagraph"/>
        <w:numPr>
          <w:ilvl w:val="0"/>
          <w:numId w:val="21"/>
        </w:numPr>
      </w:pPr>
      <w:r>
        <w:t xml:space="preserve">There was some uncertainty in the discussion at RAN2#107bis as to whether the </w:t>
      </w:r>
      <w:proofErr w:type="spellStart"/>
      <w:r>
        <w:rPr>
          <w:i/>
        </w:rPr>
        <w:t>SystemInformation</w:t>
      </w:r>
      <w:proofErr w:type="spellEnd"/>
      <w:r>
        <w:t xml:space="preserve"> message can contain multiple instances of the same SIB/</w:t>
      </w:r>
      <w:proofErr w:type="spellStart"/>
      <w:r>
        <w:t>posSIB</w:t>
      </w:r>
      <w:proofErr w:type="spellEnd"/>
      <w:r>
        <w:t>.</w:t>
      </w:r>
    </w:p>
    <w:p w14:paraId="02F563B9" w14:textId="0B842DB7" w:rsidR="000F1240" w:rsidRPr="00064711" w:rsidRDefault="00652842" w:rsidP="00DF345D">
      <w:pPr>
        <w:spacing w:after="240"/>
        <w:rPr>
          <w:lang w:val="en-GB"/>
        </w:rPr>
      </w:pPr>
      <w:r>
        <w:rPr>
          <w:lang w:val="en-GB"/>
        </w:rPr>
        <w:t>We address these concerns, along with the question of consistency between the positioning solution and other solutions, in the following sections</w:t>
      </w:r>
      <w:r w:rsidR="000F1240" w:rsidRPr="00064711">
        <w:rPr>
          <w:lang w:val="en-GB"/>
        </w:rPr>
        <w:t>.</w:t>
      </w:r>
    </w:p>
    <w:p w14:paraId="2A9A960A" w14:textId="1F398415" w:rsidR="00E40E8A" w:rsidRPr="00064711" w:rsidRDefault="001E3288" w:rsidP="00E40E8A">
      <w:pPr>
        <w:pStyle w:val="Heading3"/>
      </w:pPr>
      <w:r>
        <w:t>2.5.2</w:t>
      </w:r>
      <w:r w:rsidR="00E40E8A" w:rsidRPr="00064711">
        <w:tab/>
        <w:t xml:space="preserve">Request for multiple </w:t>
      </w:r>
      <w:proofErr w:type="spellStart"/>
      <w:r w:rsidR="00E40E8A" w:rsidRPr="00064711">
        <w:t>posSIBs</w:t>
      </w:r>
      <w:proofErr w:type="spellEnd"/>
    </w:p>
    <w:p w14:paraId="2A85C1B8" w14:textId="10EA10F5" w:rsidR="000F1240" w:rsidRPr="00064711" w:rsidRDefault="000F1240" w:rsidP="00DF345D">
      <w:pPr>
        <w:spacing w:after="240"/>
        <w:rPr>
          <w:lang w:val="en-GB"/>
        </w:rPr>
      </w:pPr>
      <w:r w:rsidRPr="00064711">
        <w:rPr>
          <w:lang w:val="en-GB"/>
        </w:rPr>
        <w:t xml:space="preserve">Regarding the request for multiple </w:t>
      </w:r>
      <w:proofErr w:type="spellStart"/>
      <w:r w:rsidRPr="00064711">
        <w:rPr>
          <w:lang w:val="en-GB"/>
        </w:rPr>
        <w:t>posSIBs</w:t>
      </w:r>
      <w:proofErr w:type="spellEnd"/>
      <w:r w:rsidRPr="00064711">
        <w:rPr>
          <w:lang w:val="en-GB"/>
        </w:rPr>
        <w:t>, the message format should be able to accommodate such a request (in the existing message, the requested SIs are indicated by a bitmap</w:t>
      </w:r>
      <w:r w:rsidR="005820D7">
        <w:rPr>
          <w:lang w:val="en-GB"/>
        </w:rPr>
        <w:t xml:space="preserve">, which could simply be replaced with a bitmap of </w:t>
      </w:r>
      <w:proofErr w:type="spellStart"/>
      <w:r w:rsidR="005820D7">
        <w:rPr>
          <w:lang w:val="en-GB"/>
        </w:rPr>
        <w:t>posSIBs</w:t>
      </w:r>
      <w:proofErr w:type="spellEnd"/>
      <w:r w:rsidRPr="00064711">
        <w:rPr>
          <w:lang w:val="en-GB"/>
        </w:rPr>
        <w:t xml:space="preserve">), and the </w:t>
      </w:r>
      <w:proofErr w:type="spellStart"/>
      <w:r w:rsidRPr="00064711">
        <w:rPr>
          <w:lang w:val="en-GB"/>
        </w:rPr>
        <w:t>gNB</w:t>
      </w:r>
      <w:proofErr w:type="spellEnd"/>
      <w:r w:rsidRPr="00064711">
        <w:rPr>
          <w:lang w:val="en-GB"/>
        </w:rPr>
        <w:t xml:space="preserve"> then needs to formulate a </w:t>
      </w:r>
      <w:proofErr w:type="spellStart"/>
      <w:r w:rsidRPr="00064711">
        <w:rPr>
          <w:i/>
          <w:lang w:val="en-GB"/>
        </w:rPr>
        <w:t>SystemInformation</w:t>
      </w:r>
      <w:proofErr w:type="spellEnd"/>
      <w:r w:rsidRPr="00064711">
        <w:rPr>
          <w:lang w:val="en-GB"/>
        </w:rPr>
        <w:t xml:space="preserve"> message containing the requested </w:t>
      </w:r>
      <w:proofErr w:type="spellStart"/>
      <w:r w:rsidRPr="00064711">
        <w:rPr>
          <w:lang w:val="en-GB"/>
        </w:rPr>
        <w:t>posSIBs</w:t>
      </w:r>
      <w:proofErr w:type="spellEnd"/>
      <w:r w:rsidRPr="00064711">
        <w:rPr>
          <w:lang w:val="en-GB"/>
        </w:rPr>
        <w:t xml:space="preserve">—which may </w:t>
      </w:r>
      <w:r w:rsidR="004E76EE">
        <w:rPr>
          <w:lang w:val="en-GB"/>
        </w:rPr>
        <w:t xml:space="preserve">or may </w:t>
      </w:r>
      <w:r w:rsidRPr="00064711">
        <w:rPr>
          <w:lang w:val="en-GB"/>
        </w:rPr>
        <w:t xml:space="preserve">not be identical to any already existing </w:t>
      </w:r>
      <w:proofErr w:type="spellStart"/>
      <w:r w:rsidRPr="00064711">
        <w:rPr>
          <w:i/>
          <w:lang w:val="en-GB"/>
        </w:rPr>
        <w:t>SystemInformation</w:t>
      </w:r>
      <w:proofErr w:type="spellEnd"/>
      <w:r w:rsidRPr="00064711">
        <w:rPr>
          <w:lang w:val="en-GB"/>
        </w:rPr>
        <w:t xml:space="preserve"> message from the broadcast schedule.  This does not appear to be a functional obstacle.</w:t>
      </w:r>
    </w:p>
    <w:p w14:paraId="5D7B3777" w14:textId="6E97DF80" w:rsidR="00E40E8A" w:rsidRPr="00064711" w:rsidRDefault="00E40E8A" w:rsidP="00DF345D">
      <w:pPr>
        <w:spacing w:after="240"/>
        <w:rPr>
          <w:lang w:val="en-GB"/>
        </w:rPr>
      </w:pPr>
      <w:r w:rsidRPr="00064711">
        <w:rPr>
          <w:b/>
          <w:lang w:val="en-GB"/>
        </w:rPr>
        <w:t>Observation 1:</w:t>
      </w:r>
      <w:r w:rsidRPr="00064711">
        <w:rPr>
          <w:lang w:val="en-GB"/>
        </w:rPr>
        <w:t xml:space="preserve"> A request for multiple </w:t>
      </w:r>
      <w:proofErr w:type="spellStart"/>
      <w:r w:rsidRPr="00064711">
        <w:rPr>
          <w:lang w:val="en-GB"/>
        </w:rPr>
        <w:t>posSIBs</w:t>
      </w:r>
      <w:proofErr w:type="spellEnd"/>
      <w:r w:rsidRPr="00064711">
        <w:rPr>
          <w:lang w:val="en-GB"/>
        </w:rPr>
        <w:t xml:space="preserve">, and a response containing the corresponding multiple </w:t>
      </w:r>
      <w:proofErr w:type="spellStart"/>
      <w:r w:rsidRPr="00064711">
        <w:rPr>
          <w:lang w:val="en-GB"/>
        </w:rPr>
        <w:t>posSIBs</w:t>
      </w:r>
      <w:proofErr w:type="spellEnd"/>
      <w:r w:rsidRPr="00064711">
        <w:rPr>
          <w:lang w:val="en-GB"/>
        </w:rPr>
        <w:t xml:space="preserve">, </w:t>
      </w:r>
      <w:r w:rsidR="00335D49">
        <w:rPr>
          <w:lang w:val="en-GB"/>
        </w:rPr>
        <w:t>is</w:t>
      </w:r>
      <w:r w:rsidRPr="00064711">
        <w:rPr>
          <w:lang w:val="en-GB"/>
        </w:rPr>
        <w:t xml:space="preserve"> possible with signalling directly derived from the existing LTE messages.</w:t>
      </w:r>
    </w:p>
    <w:p w14:paraId="41B438F4" w14:textId="4151CEB9" w:rsidR="00E40E8A" w:rsidRPr="00064711" w:rsidRDefault="001E3288" w:rsidP="00E40E8A">
      <w:pPr>
        <w:pStyle w:val="Heading3"/>
      </w:pPr>
      <w:r>
        <w:lastRenderedPageBreak/>
        <w:t>2.5.3</w:t>
      </w:r>
      <w:r w:rsidR="00E40E8A" w:rsidRPr="00064711">
        <w:tab/>
        <w:t>Disambiguating different GNSSs</w:t>
      </w:r>
    </w:p>
    <w:p w14:paraId="5041E7D2" w14:textId="0AF3519C" w:rsidR="00E40E8A" w:rsidRPr="00064711" w:rsidRDefault="000F1240" w:rsidP="00E40E8A">
      <w:pPr>
        <w:spacing w:after="240"/>
        <w:rPr>
          <w:lang w:val="en-GB"/>
        </w:rPr>
      </w:pPr>
      <w:r w:rsidRPr="00064711">
        <w:rPr>
          <w:lang w:val="en-GB"/>
        </w:rPr>
        <w:t xml:space="preserve">Regarding the ambiguity of the request where multiple GNSSs are involved, it was </w:t>
      </w:r>
      <w:r w:rsidR="00E40E8A" w:rsidRPr="00064711">
        <w:rPr>
          <w:lang w:val="en-GB"/>
        </w:rPr>
        <w:t>suggested</w:t>
      </w:r>
      <w:r w:rsidRPr="00064711">
        <w:rPr>
          <w:lang w:val="en-GB"/>
        </w:rPr>
        <w:t xml:space="preserve"> in [2]</w:t>
      </w:r>
      <w:r w:rsidR="00E40E8A" w:rsidRPr="00064711">
        <w:rPr>
          <w:lang w:val="en-GB"/>
        </w:rPr>
        <w:t xml:space="preserve"> that the UE could indicate which GNSSs/SBASs are of interest as part of the request.  This seems to be the only source of ambiguity </w:t>
      </w:r>
      <w:r w:rsidR="00B411AB">
        <w:rPr>
          <w:lang w:val="en-GB"/>
        </w:rPr>
        <w:t>regarding</w:t>
      </w:r>
      <w:r w:rsidR="00B411AB" w:rsidRPr="00064711">
        <w:rPr>
          <w:lang w:val="en-GB"/>
        </w:rPr>
        <w:t xml:space="preserve"> </w:t>
      </w:r>
      <w:r w:rsidR="00E40E8A" w:rsidRPr="00064711">
        <w:rPr>
          <w:lang w:val="en-GB"/>
        </w:rPr>
        <w:t xml:space="preserve">which instance of a </w:t>
      </w:r>
      <w:proofErr w:type="spellStart"/>
      <w:r w:rsidR="00E40E8A" w:rsidRPr="00064711">
        <w:rPr>
          <w:lang w:val="en-GB"/>
        </w:rPr>
        <w:t>posSIB</w:t>
      </w:r>
      <w:proofErr w:type="spellEnd"/>
      <w:r w:rsidR="00E40E8A" w:rsidRPr="00064711">
        <w:rPr>
          <w:lang w:val="en-GB"/>
        </w:rPr>
        <w:t xml:space="preserve"> is needed, so it would be possible to request </w:t>
      </w:r>
      <w:proofErr w:type="spellStart"/>
      <w:r w:rsidR="00E40E8A" w:rsidRPr="00064711">
        <w:rPr>
          <w:lang w:val="en-GB"/>
        </w:rPr>
        <w:t>posSIBs</w:t>
      </w:r>
      <w:proofErr w:type="spellEnd"/>
      <w:r w:rsidR="00E40E8A" w:rsidRPr="00064711">
        <w:rPr>
          <w:lang w:val="en-GB"/>
        </w:rPr>
        <w:t xml:space="preserve"> unambiguously by sending the following information:</w:t>
      </w:r>
    </w:p>
    <w:p w14:paraId="3F92CB3F" w14:textId="67FE7635" w:rsidR="00E40E8A" w:rsidRPr="00064711" w:rsidRDefault="00E40E8A" w:rsidP="00E40E8A">
      <w:pPr>
        <w:pStyle w:val="ListParagraph"/>
      </w:pPr>
      <w:r w:rsidRPr="00064711">
        <w:t xml:space="preserve">Bitmap of requested </w:t>
      </w:r>
      <w:proofErr w:type="spellStart"/>
      <w:r w:rsidRPr="00064711">
        <w:t>posSIBs</w:t>
      </w:r>
      <w:proofErr w:type="spellEnd"/>
      <w:r w:rsidRPr="00064711">
        <w:t xml:space="preserve"> (</w:t>
      </w:r>
      <w:proofErr w:type="spellStart"/>
      <w:r w:rsidRPr="00064711">
        <w:t>maxPosSIB</w:t>
      </w:r>
      <w:proofErr w:type="spellEnd"/>
      <w:r w:rsidRPr="00064711">
        <w:t xml:space="preserve"> bits—27 currently defined in LTE, 5 currently proposed for PPP-RTK, with more foreseeable in the future e.g. when </w:t>
      </w:r>
      <w:proofErr w:type="spellStart"/>
      <w:r w:rsidRPr="00064711">
        <w:t>NavIC</w:t>
      </w:r>
      <w:proofErr w:type="spellEnd"/>
      <w:r w:rsidRPr="00064711">
        <w:t xml:space="preserve"> is introduced to NR)</w:t>
      </w:r>
    </w:p>
    <w:p w14:paraId="3E79F6D1" w14:textId="11D519A1" w:rsidR="00E40E8A" w:rsidRPr="00064711" w:rsidRDefault="00E40E8A" w:rsidP="00E40E8A">
      <w:pPr>
        <w:pStyle w:val="ListParagraph"/>
      </w:pPr>
      <w:r w:rsidRPr="00064711">
        <w:t xml:space="preserve">Bitmap of requested GNSSs (6 currently defined in NR with </w:t>
      </w:r>
      <w:proofErr w:type="spellStart"/>
      <w:r w:rsidRPr="00064711">
        <w:t>NavIC</w:t>
      </w:r>
      <w:proofErr w:type="spellEnd"/>
      <w:r w:rsidRPr="00064711">
        <w:t xml:space="preserve"> foreseeable as a 7</w:t>
      </w:r>
      <w:r w:rsidRPr="00064711">
        <w:rPr>
          <w:vertAlign w:val="superscript"/>
        </w:rPr>
        <w:t>th</w:t>
      </w:r>
      <w:r w:rsidRPr="00064711">
        <w:t>, and the possibility of extension would be needed)</w:t>
      </w:r>
    </w:p>
    <w:p w14:paraId="31140C82" w14:textId="7A2B7E8D" w:rsidR="00E40E8A" w:rsidRPr="00064711" w:rsidRDefault="00E40E8A" w:rsidP="00E40E8A">
      <w:pPr>
        <w:pStyle w:val="ListParagraph"/>
        <w:numPr>
          <w:ilvl w:val="1"/>
          <w:numId w:val="17"/>
        </w:numPr>
      </w:pPr>
      <w:r w:rsidRPr="00064711">
        <w:t>If it is only allowed to request one GNSS at a time, this could be reduced e.g. to 4 bits for an enumerated value (which, however, would need to be OPTIONAL, adding one additional bit)</w:t>
      </w:r>
    </w:p>
    <w:p w14:paraId="29151068" w14:textId="3882259E" w:rsidR="00E40E8A" w:rsidRPr="00064711" w:rsidRDefault="00E40E8A" w:rsidP="00E40E8A">
      <w:pPr>
        <w:pStyle w:val="ListParagraph"/>
      </w:pPr>
      <w:r w:rsidRPr="00064711">
        <w:t>Bitmap of requested SBASs (4 currently defined in NR with the potential need for extension)</w:t>
      </w:r>
    </w:p>
    <w:p w14:paraId="09ACE5E1" w14:textId="0F5C0272" w:rsidR="00E40E8A" w:rsidRPr="00064711" w:rsidRDefault="00E40E8A" w:rsidP="00E40E8A">
      <w:pPr>
        <w:pStyle w:val="ListParagraph"/>
        <w:numPr>
          <w:ilvl w:val="1"/>
          <w:numId w:val="17"/>
        </w:numPr>
      </w:pPr>
      <w:r w:rsidRPr="00064711">
        <w:t>If it is only allowed to request one SBAS at a time, this could be reduced e.g. to 3 bits for an enumerated value (which, however, would need to be OPTIONAL, adding one additional bit)</w:t>
      </w:r>
    </w:p>
    <w:p w14:paraId="060DFE46" w14:textId="7A1F00E2" w:rsidR="00064711" w:rsidRPr="00064711" w:rsidRDefault="00064711" w:rsidP="00E40E8A">
      <w:pPr>
        <w:spacing w:after="240"/>
        <w:rPr>
          <w:lang w:val="en-GB"/>
        </w:rPr>
      </w:pPr>
      <w:r w:rsidRPr="00064711">
        <w:rPr>
          <w:lang w:val="en-GB"/>
        </w:rPr>
        <w:t>If the request is only allowed in connected mode, these overhead calculations are not really an issue—either form of the message is short by DCCH standards.  However, if it is also supported for RRC_IDLE/RRC_INACTIVE, as suggested in proposal 1, there is a size constraint imposed by the message-3-based mechanism: The message must fit on CCCH or CCCH1.</w:t>
      </w:r>
    </w:p>
    <w:p w14:paraId="73E9EA86" w14:textId="61E06F69" w:rsidR="00E40E8A" w:rsidRPr="00064711" w:rsidRDefault="00E40E8A" w:rsidP="00E40E8A">
      <w:pPr>
        <w:spacing w:after="240"/>
        <w:rPr>
          <w:lang w:val="en-GB"/>
        </w:rPr>
      </w:pPr>
      <w:r w:rsidRPr="00064711">
        <w:rPr>
          <w:lang w:val="en-GB"/>
        </w:rPr>
        <w:t xml:space="preserve">If 36 bits are allocated for the </w:t>
      </w:r>
      <w:proofErr w:type="spellStart"/>
      <w:r w:rsidRPr="00064711">
        <w:rPr>
          <w:lang w:val="en-GB"/>
        </w:rPr>
        <w:t>posSIB</w:t>
      </w:r>
      <w:proofErr w:type="spellEnd"/>
      <w:r w:rsidRPr="00064711">
        <w:rPr>
          <w:lang w:val="en-GB"/>
        </w:rPr>
        <w:t xml:space="preserve"> bitmap to allow some future room for expansion, the GNSSs are given 10 bits, and the SBASs are given 6 bits, this would come to a total of 52 bits—too large for CCCH, although it would fit on CCCH1.  This would require defining a new CCCH1 message rather than critically extending the existing </w:t>
      </w:r>
      <w:proofErr w:type="spellStart"/>
      <w:r w:rsidRPr="00064711">
        <w:rPr>
          <w:i/>
          <w:lang w:val="en-GB"/>
        </w:rPr>
        <w:t>RRCSystemInfoRequest</w:t>
      </w:r>
      <w:proofErr w:type="spellEnd"/>
      <w:r w:rsidRPr="00064711">
        <w:rPr>
          <w:lang w:val="en-GB"/>
        </w:rPr>
        <w:t xml:space="preserve"> message.  With the shorter format allowing request of only one GNSS and one SBAS at a time, the total would be 45 bits, which is under the 48-bit limit for CCCH.  The message type occupies 2 bits and the critical extensions </w:t>
      </w:r>
      <w:r w:rsidR="00064711" w:rsidRPr="00064711">
        <w:rPr>
          <w:lang w:val="en-GB"/>
        </w:rPr>
        <w:t>CHOICE flag</w:t>
      </w:r>
      <w:r w:rsidRPr="00064711">
        <w:rPr>
          <w:lang w:val="en-GB"/>
        </w:rPr>
        <w:t xml:space="preserve"> occupies 1 bit, bringing the size to </w:t>
      </w:r>
      <w:r w:rsidRPr="00064711">
        <w:rPr>
          <w:i/>
          <w:lang w:val="en-GB"/>
        </w:rPr>
        <w:t>exactly</w:t>
      </w:r>
      <w:r w:rsidRPr="00064711">
        <w:rPr>
          <w:lang w:val="en-GB"/>
        </w:rPr>
        <w:t xml:space="preserve"> the 48-bit limit.  It would never be possible to extend the message again (there is no room to add a second level of the </w:t>
      </w:r>
      <w:proofErr w:type="spellStart"/>
      <w:r w:rsidRPr="00064711">
        <w:rPr>
          <w:i/>
          <w:lang w:val="en-GB"/>
        </w:rPr>
        <w:t>criticalExtensions</w:t>
      </w:r>
      <w:proofErr w:type="spellEnd"/>
      <w:r w:rsidRPr="00064711">
        <w:rPr>
          <w:lang w:val="en-GB"/>
        </w:rPr>
        <w:t xml:space="preserve"> CHOICE structure).</w:t>
      </w:r>
      <w:r w:rsidR="00064711" w:rsidRPr="00064711">
        <w:rPr>
          <w:lang w:val="en-GB"/>
        </w:rPr>
        <w:t xml:space="preserve">  The extension mechanism could be preserved by reducing the </w:t>
      </w:r>
      <w:proofErr w:type="spellStart"/>
      <w:r w:rsidR="00064711" w:rsidRPr="00064711">
        <w:rPr>
          <w:lang w:val="en-GB"/>
        </w:rPr>
        <w:t>posSIB</w:t>
      </w:r>
      <w:proofErr w:type="spellEnd"/>
      <w:r w:rsidR="00064711" w:rsidRPr="00064711">
        <w:rPr>
          <w:lang w:val="en-GB"/>
        </w:rPr>
        <w:t xml:space="preserve"> bitmap to 35 bits.</w:t>
      </w:r>
    </w:p>
    <w:p w14:paraId="0A61480A" w14:textId="7DACE6F3" w:rsidR="00E40E8A" w:rsidRPr="00064711" w:rsidRDefault="00E40E8A" w:rsidP="00E40E8A">
      <w:pPr>
        <w:spacing w:after="240"/>
        <w:rPr>
          <w:lang w:val="en-GB"/>
        </w:rPr>
      </w:pPr>
      <w:r w:rsidRPr="00064711">
        <w:rPr>
          <w:b/>
          <w:lang w:val="en-GB"/>
        </w:rPr>
        <w:t>Observation 2:</w:t>
      </w:r>
      <w:r w:rsidRPr="00064711">
        <w:rPr>
          <w:lang w:val="en-GB"/>
        </w:rPr>
        <w:t xml:space="preserve"> If multiple GNSSs and multiple SBASs can be requested simultaneously for a request with </w:t>
      </w:r>
      <w:proofErr w:type="spellStart"/>
      <w:r w:rsidRPr="00064711">
        <w:rPr>
          <w:lang w:val="en-GB"/>
        </w:rPr>
        <w:t>posSIB</w:t>
      </w:r>
      <w:proofErr w:type="spellEnd"/>
      <w:r w:rsidRPr="00064711">
        <w:rPr>
          <w:lang w:val="en-GB"/>
        </w:rPr>
        <w:t xml:space="preserve"> granularity, the resulting request message is too large for the CCCH logical channel, and a new message on CCCH1 needs to be defined.</w:t>
      </w:r>
    </w:p>
    <w:p w14:paraId="29BFEB61" w14:textId="37293E06" w:rsidR="00064711" w:rsidRPr="00064711" w:rsidRDefault="00064711" w:rsidP="00E40E8A">
      <w:pPr>
        <w:spacing w:after="240"/>
        <w:rPr>
          <w:lang w:val="en-GB"/>
        </w:rPr>
      </w:pPr>
      <w:r w:rsidRPr="00064711">
        <w:rPr>
          <w:lang w:val="en-GB"/>
        </w:rPr>
        <w:t>With</w:t>
      </w:r>
      <w:r w:rsidR="00335D49">
        <w:rPr>
          <w:lang w:val="en-GB"/>
        </w:rPr>
        <w:t>in the CCCH</w:t>
      </w:r>
      <w:r w:rsidRPr="00064711">
        <w:rPr>
          <w:lang w:val="en-GB"/>
        </w:rPr>
        <w:t xml:space="preserve"> constraints, a critical extension of the </w:t>
      </w:r>
      <w:proofErr w:type="spellStart"/>
      <w:r w:rsidRPr="00064711">
        <w:rPr>
          <w:i/>
          <w:lang w:val="en-GB"/>
        </w:rPr>
        <w:t>RRCSystemInfoRequest</w:t>
      </w:r>
      <w:proofErr w:type="spellEnd"/>
      <w:r w:rsidRPr="00064711">
        <w:rPr>
          <w:lang w:val="en-GB"/>
        </w:rPr>
        <w:t xml:space="preserve"> could be defined for </w:t>
      </w:r>
      <w:proofErr w:type="spellStart"/>
      <w:r w:rsidRPr="00064711">
        <w:rPr>
          <w:lang w:val="en-GB"/>
        </w:rPr>
        <w:t>posSIB</w:t>
      </w:r>
      <w:proofErr w:type="spellEnd"/>
      <w:r w:rsidRPr="00064711">
        <w:rPr>
          <w:lang w:val="en-GB"/>
        </w:rPr>
        <w:t xml:space="preserve"> requests, containing:</w:t>
      </w:r>
    </w:p>
    <w:p w14:paraId="229BC918" w14:textId="15388FAF" w:rsidR="00064711" w:rsidRPr="00064711" w:rsidRDefault="00064711" w:rsidP="00064711">
      <w:pPr>
        <w:pStyle w:val="ListParagraph"/>
      </w:pPr>
      <w:r w:rsidRPr="00064711">
        <w:t xml:space="preserve">35 bits for a bitmap of requested </w:t>
      </w:r>
      <w:proofErr w:type="spellStart"/>
      <w:r w:rsidRPr="00064711">
        <w:t>posSIBs</w:t>
      </w:r>
      <w:proofErr w:type="spellEnd"/>
    </w:p>
    <w:p w14:paraId="35ECF1BC" w14:textId="21D6AE48" w:rsidR="00064711" w:rsidRPr="00064711" w:rsidRDefault="00064711" w:rsidP="00064711">
      <w:pPr>
        <w:pStyle w:val="ListParagraph"/>
      </w:pPr>
      <w:r w:rsidRPr="00064711">
        <w:t>4 bits (+1 optionality bit) to identify a single GNSS</w:t>
      </w:r>
    </w:p>
    <w:p w14:paraId="5E0285DF" w14:textId="43E8B3B5" w:rsidR="00064711" w:rsidRPr="00064711" w:rsidRDefault="00064711" w:rsidP="00064711">
      <w:pPr>
        <w:pStyle w:val="ListParagraph"/>
      </w:pPr>
      <w:r w:rsidRPr="00064711">
        <w:t>3 bits (+1 optionality bit) to identify a single SBAS</w:t>
      </w:r>
    </w:p>
    <w:p w14:paraId="0C904C62" w14:textId="77777777" w:rsidR="00335D49" w:rsidRPr="00064711" w:rsidRDefault="00335D49" w:rsidP="00335D49">
      <w:pPr>
        <w:spacing w:after="240"/>
        <w:rPr>
          <w:lang w:val="en-GB"/>
        </w:rPr>
      </w:pPr>
      <w:r w:rsidRPr="00064711">
        <w:rPr>
          <w:b/>
          <w:lang w:val="en-GB"/>
        </w:rPr>
        <w:t>Observation 3:</w:t>
      </w:r>
      <w:r w:rsidRPr="00064711">
        <w:rPr>
          <w:lang w:val="en-GB"/>
        </w:rPr>
        <w:t xml:space="preserve"> If a single GNSS and a single SBAS can be requested at a time for a request with </w:t>
      </w:r>
      <w:proofErr w:type="spellStart"/>
      <w:r w:rsidRPr="00064711">
        <w:rPr>
          <w:lang w:val="en-GB"/>
        </w:rPr>
        <w:t>posSIB</w:t>
      </w:r>
      <w:proofErr w:type="spellEnd"/>
      <w:r w:rsidRPr="00064711">
        <w:rPr>
          <w:lang w:val="en-GB"/>
        </w:rPr>
        <w:t xml:space="preserve"> granularity, the resulting request message </w:t>
      </w:r>
      <w:r>
        <w:rPr>
          <w:lang w:val="en-GB"/>
        </w:rPr>
        <w:t>can be made to fit</w:t>
      </w:r>
      <w:r w:rsidRPr="00064711">
        <w:rPr>
          <w:lang w:val="en-GB"/>
        </w:rPr>
        <w:t xml:space="preserve"> on the CCCH logical channel</w:t>
      </w:r>
      <w:r>
        <w:rPr>
          <w:lang w:val="en-GB"/>
        </w:rPr>
        <w:t xml:space="preserve"> (if the space for extension of the number of </w:t>
      </w:r>
      <w:proofErr w:type="spellStart"/>
      <w:r>
        <w:rPr>
          <w:lang w:val="en-GB"/>
        </w:rPr>
        <w:t>posSIBs</w:t>
      </w:r>
      <w:proofErr w:type="spellEnd"/>
      <w:r>
        <w:rPr>
          <w:lang w:val="en-GB"/>
        </w:rPr>
        <w:t xml:space="preserve"> is strictly limited)</w:t>
      </w:r>
      <w:r w:rsidRPr="00064711">
        <w:rPr>
          <w:lang w:val="en-GB"/>
        </w:rPr>
        <w:t xml:space="preserve">, and it could be implemented as a critical extension of the </w:t>
      </w:r>
      <w:proofErr w:type="spellStart"/>
      <w:r w:rsidRPr="00064711">
        <w:rPr>
          <w:i/>
          <w:lang w:val="en-GB"/>
        </w:rPr>
        <w:t>RRCSystemInfoRequest</w:t>
      </w:r>
      <w:proofErr w:type="spellEnd"/>
      <w:r w:rsidRPr="00064711">
        <w:rPr>
          <w:lang w:val="en-GB"/>
        </w:rPr>
        <w:t xml:space="preserve"> message.</w:t>
      </w:r>
    </w:p>
    <w:p w14:paraId="11137F4D" w14:textId="162BFEA3" w:rsidR="00E40E8A" w:rsidRPr="00064711" w:rsidRDefault="00E40E8A" w:rsidP="00E40E8A">
      <w:pPr>
        <w:spacing w:after="240"/>
        <w:rPr>
          <w:lang w:val="en-GB"/>
        </w:rPr>
      </w:pPr>
      <w:r w:rsidRPr="00064711">
        <w:rPr>
          <w:lang w:val="en-GB"/>
        </w:rPr>
        <w:t xml:space="preserve">On the other hand, if SI granularity is used in the request, the </w:t>
      </w:r>
      <w:r w:rsidR="00064711" w:rsidRPr="00064711">
        <w:rPr>
          <w:lang w:val="en-GB"/>
        </w:rPr>
        <w:t xml:space="preserve">SI bitmap would be limited to </w:t>
      </w:r>
      <w:proofErr w:type="spellStart"/>
      <w:r w:rsidR="00064711" w:rsidRPr="00064711">
        <w:rPr>
          <w:i/>
          <w:lang w:val="en-GB"/>
        </w:rPr>
        <w:t>maxSI</w:t>
      </w:r>
      <w:proofErr w:type="spellEnd"/>
      <w:r w:rsidR="00064711" w:rsidRPr="00064711">
        <w:rPr>
          <w:i/>
          <w:lang w:val="en-GB"/>
        </w:rPr>
        <w:t>-Message</w:t>
      </w:r>
      <w:r w:rsidR="00064711" w:rsidRPr="00064711">
        <w:rPr>
          <w:lang w:val="en-GB"/>
        </w:rPr>
        <w:t xml:space="preserve">, which is a hard limit of 32 bits.  There is no need in this case to identify the GNSS(s) or SBAS(s) in </w:t>
      </w:r>
      <w:r w:rsidR="00064711" w:rsidRPr="00064711">
        <w:rPr>
          <w:lang w:val="en-GB"/>
        </w:rPr>
        <w:lastRenderedPageBreak/>
        <w:t>the request, as they are already associated with the SI message (assuming the same structure for the scheduling list as in LTE).  Thus the message fits within the constraints of the CCCH with room to spare.</w:t>
      </w:r>
    </w:p>
    <w:p w14:paraId="28B80741" w14:textId="7A0C2760" w:rsidR="00064711" w:rsidRPr="00064711" w:rsidRDefault="00064711" w:rsidP="00E40E8A">
      <w:pPr>
        <w:spacing w:after="240"/>
        <w:rPr>
          <w:lang w:val="en-GB"/>
        </w:rPr>
      </w:pPr>
      <w:r w:rsidRPr="00064711">
        <w:rPr>
          <w:b/>
          <w:lang w:val="en-GB"/>
        </w:rPr>
        <w:t>Observation 4:</w:t>
      </w:r>
      <w:r w:rsidRPr="00064711">
        <w:rPr>
          <w:lang w:val="en-GB"/>
        </w:rPr>
        <w:t xml:space="preserve"> For a request with </w:t>
      </w:r>
      <w:proofErr w:type="spellStart"/>
      <w:r w:rsidRPr="00064711">
        <w:rPr>
          <w:lang w:val="en-GB"/>
        </w:rPr>
        <w:t>posSI</w:t>
      </w:r>
      <w:proofErr w:type="spellEnd"/>
      <w:r w:rsidRPr="00064711">
        <w:rPr>
          <w:lang w:val="en-GB"/>
        </w:rPr>
        <w:t xml:space="preserve"> granularity, the request message fits on the CCCH logical channel.</w:t>
      </w:r>
    </w:p>
    <w:p w14:paraId="529B7913" w14:textId="311465A9" w:rsidR="00064711" w:rsidRPr="00064711" w:rsidRDefault="00064711" w:rsidP="00E40E8A">
      <w:pPr>
        <w:spacing w:after="240"/>
        <w:rPr>
          <w:lang w:val="en-GB"/>
        </w:rPr>
      </w:pPr>
      <w:r w:rsidRPr="00064711">
        <w:rPr>
          <w:lang w:val="en-GB"/>
        </w:rPr>
        <w:t>As noted, these message sizes are not an issue in connected mode.</w:t>
      </w:r>
    </w:p>
    <w:p w14:paraId="3180B109" w14:textId="134DCB75" w:rsidR="00064711" w:rsidRPr="00064711" w:rsidRDefault="00064711" w:rsidP="00E40E8A">
      <w:pPr>
        <w:spacing w:after="240"/>
        <w:rPr>
          <w:lang w:val="en-GB"/>
        </w:rPr>
      </w:pPr>
      <w:r w:rsidRPr="00064711">
        <w:rPr>
          <w:b/>
          <w:lang w:val="en-GB"/>
        </w:rPr>
        <w:t>Observation 5:</w:t>
      </w:r>
      <w:r w:rsidRPr="00064711">
        <w:rPr>
          <w:lang w:val="en-GB"/>
        </w:rPr>
        <w:t xml:space="preserve"> For a request in connected mode, either </w:t>
      </w:r>
      <w:proofErr w:type="spellStart"/>
      <w:r w:rsidRPr="00064711">
        <w:rPr>
          <w:lang w:val="en-GB"/>
        </w:rPr>
        <w:t>posSIB</w:t>
      </w:r>
      <w:proofErr w:type="spellEnd"/>
      <w:r w:rsidRPr="00064711">
        <w:rPr>
          <w:lang w:val="en-GB"/>
        </w:rPr>
        <w:t xml:space="preserve"> or </w:t>
      </w:r>
      <w:proofErr w:type="spellStart"/>
      <w:r w:rsidRPr="00064711">
        <w:rPr>
          <w:lang w:val="en-GB"/>
        </w:rPr>
        <w:t>posSI</w:t>
      </w:r>
      <w:proofErr w:type="spellEnd"/>
      <w:r w:rsidRPr="00064711">
        <w:rPr>
          <w:lang w:val="en-GB"/>
        </w:rPr>
        <w:t xml:space="preserve"> granularity is feasible from a message size perspective.</w:t>
      </w:r>
    </w:p>
    <w:p w14:paraId="3F4F8F80" w14:textId="5C53E109" w:rsidR="00064711" w:rsidRPr="00064711" w:rsidRDefault="001E3288" w:rsidP="00064711">
      <w:pPr>
        <w:pStyle w:val="Heading3"/>
      </w:pPr>
      <w:r>
        <w:t>2.5.4</w:t>
      </w:r>
      <w:r w:rsidR="00064711" w:rsidRPr="00064711">
        <w:tab/>
        <w:t xml:space="preserve">Multiple instances of the same </w:t>
      </w:r>
      <w:proofErr w:type="spellStart"/>
      <w:r w:rsidR="00064711" w:rsidRPr="00064711">
        <w:t>posSIB</w:t>
      </w:r>
      <w:proofErr w:type="spellEnd"/>
    </w:p>
    <w:p w14:paraId="6A4104A1" w14:textId="4F68E773" w:rsidR="00064711" w:rsidRPr="00064711" w:rsidRDefault="00064711" w:rsidP="00E40E8A">
      <w:pPr>
        <w:spacing w:after="240"/>
        <w:rPr>
          <w:lang w:val="en-GB"/>
        </w:rPr>
      </w:pPr>
      <w:r w:rsidRPr="00064711">
        <w:rPr>
          <w:lang w:val="en-GB"/>
        </w:rPr>
        <w:t xml:space="preserve">The </w:t>
      </w:r>
      <w:proofErr w:type="spellStart"/>
      <w:r w:rsidRPr="00064711">
        <w:rPr>
          <w:i/>
          <w:lang w:val="en-GB"/>
        </w:rPr>
        <w:t>SystemInformation</w:t>
      </w:r>
      <w:proofErr w:type="spellEnd"/>
      <w:r w:rsidRPr="00064711">
        <w:rPr>
          <w:lang w:val="en-GB"/>
        </w:rPr>
        <w:t xml:space="preserve"> message contains a SEQUENCE of CHOICE structures, each branch of the CHOICE containing a single instance of a SIB (or </w:t>
      </w:r>
      <w:proofErr w:type="spellStart"/>
      <w:r w:rsidRPr="00064711">
        <w:rPr>
          <w:lang w:val="en-GB"/>
        </w:rPr>
        <w:t>posSIB</w:t>
      </w:r>
      <w:proofErr w:type="spellEnd"/>
      <w:r w:rsidRPr="00064711">
        <w:rPr>
          <w:lang w:val="en-GB"/>
        </w:rPr>
        <w:t xml:space="preserve"> in the existing LTE structure).  In LTE, the ASN.1 for the positioning system information reads as follows:</w:t>
      </w:r>
    </w:p>
    <w:p w14:paraId="0683F7B4" w14:textId="77777777" w:rsidR="00064711" w:rsidRPr="00064711" w:rsidRDefault="00064711" w:rsidP="00064711">
      <w:pPr>
        <w:pStyle w:val="PL"/>
        <w:shd w:val="clear" w:color="auto" w:fill="E6E6E6"/>
      </w:pPr>
      <w:r w:rsidRPr="00064711">
        <w:t>PosSystemInformation-r15-IEs ::= SEQUENCE {</w:t>
      </w:r>
    </w:p>
    <w:p w14:paraId="0FC26E77" w14:textId="77777777" w:rsidR="00064711" w:rsidRPr="00064711" w:rsidRDefault="00064711" w:rsidP="00064711">
      <w:pPr>
        <w:pStyle w:val="PL"/>
        <w:shd w:val="clear" w:color="auto" w:fill="E6E6E6"/>
      </w:pPr>
      <w:r w:rsidRPr="00064711">
        <w:tab/>
        <w:t>posSIB-TypeAndInfo-r15</w:t>
      </w:r>
      <w:r w:rsidRPr="00064711">
        <w:tab/>
      </w:r>
      <w:r w:rsidRPr="00064711">
        <w:tab/>
      </w:r>
      <w:r w:rsidRPr="00064711">
        <w:tab/>
        <w:t>SEQUENCE (SIZE (1..maxSIB)) OF CHOICE {</w:t>
      </w:r>
    </w:p>
    <w:p w14:paraId="311475F1" w14:textId="77777777" w:rsidR="00064711" w:rsidRPr="00064711" w:rsidRDefault="00064711" w:rsidP="00064711">
      <w:pPr>
        <w:pStyle w:val="PL"/>
        <w:shd w:val="clear" w:color="auto" w:fill="E6E6E6"/>
      </w:pPr>
      <w:r w:rsidRPr="00064711">
        <w:tab/>
      </w:r>
      <w:r w:rsidRPr="00064711">
        <w:tab/>
        <w:t>posSib1-1-r15</w:t>
      </w:r>
      <w:r w:rsidRPr="00064711">
        <w:tab/>
      </w:r>
      <w:r w:rsidRPr="00064711">
        <w:tab/>
      </w:r>
      <w:r w:rsidRPr="00064711">
        <w:tab/>
      </w:r>
      <w:r w:rsidRPr="00064711">
        <w:tab/>
      </w:r>
      <w:r w:rsidRPr="00064711">
        <w:tab/>
        <w:t>SystemInformationBlockPos-r15,</w:t>
      </w:r>
    </w:p>
    <w:p w14:paraId="78FD668E" w14:textId="77777777" w:rsidR="00064711" w:rsidRPr="00064711" w:rsidRDefault="00064711" w:rsidP="00064711">
      <w:pPr>
        <w:pStyle w:val="PL"/>
        <w:shd w:val="clear" w:color="auto" w:fill="E6E6E6"/>
      </w:pPr>
      <w:r w:rsidRPr="00064711">
        <w:tab/>
      </w:r>
      <w:r w:rsidRPr="00064711">
        <w:tab/>
        <w:t>posSib1-2-r15</w:t>
      </w:r>
      <w:r w:rsidRPr="00064711">
        <w:tab/>
      </w:r>
      <w:r w:rsidRPr="00064711">
        <w:tab/>
      </w:r>
      <w:r w:rsidRPr="00064711">
        <w:tab/>
      </w:r>
      <w:r w:rsidRPr="00064711">
        <w:tab/>
      </w:r>
      <w:r w:rsidRPr="00064711">
        <w:tab/>
        <w:t>SystemInformationBlockPos-r15,</w:t>
      </w:r>
    </w:p>
    <w:p w14:paraId="2C5444C8" w14:textId="77777777" w:rsidR="00064711" w:rsidRPr="00064711" w:rsidRDefault="00064711" w:rsidP="00064711">
      <w:pPr>
        <w:pStyle w:val="PL"/>
        <w:shd w:val="clear" w:color="auto" w:fill="E6E6E6"/>
      </w:pPr>
      <w:r w:rsidRPr="00064711">
        <w:tab/>
      </w:r>
      <w:r w:rsidRPr="00064711">
        <w:tab/>
        <w:t>posSib1-3-r15</w:t>
      </w:r>
      <w:r w:rsidRPr="00064711">
        <w:tab/>
      </w:r>
      <w:r w:rsidRPr="00064711">
        <w:tab/>
      </w:r>
      <w:r w:rsidRPr="00064711">
        <w:tab/>
      </w:r>
      <w:r w:rsidRPr="00064711">
        <w:tab/>
      </w:r>
      <w:r w:rsidRPr="00064711">
        <w:tab/>
        <w:t>SystemInformationBlockPos-r15,</w:t>
      </w:r>
    </w:p>
    <w:p w14:paraId="37DF756A" w14:textId="77777777" w:rsidR="00064711" w:rsidRPr="00064711" w:rsidRDefault="00064711" w:rsidP="00064711">
      <w:pPr>
        <w:pStyle w:val="PL"/>
        <w:shd w:val="clear" w:color="auto" w:fill="E6E6E6"/>
      </w:pPr>
      <w:r w:rsidRPr="00064711">
        <w:tab/>
      </w:r>
      <w:r w:rsidRPr="00064711">
        <w:tab/>
        <w:t>posSib1-4-r15</w:t>
      </w:r>
      <w:r w:rsidRPr="00064711">
        <w:tab/>
      </w:r>
      <w:r w:rsidRPr="00064711">
        <w:tab/>
      </w:r>
      <w:r w:rsidRPr="00064711">
        <w:tab/>
      </w:r>
      <w:r w:rsidRPr="00064711">
        <w:tab/>
      </w:r>
      <w:r w:rsidRPr="00064711">
        <w:tab/>
        <w:t>SystemInformationBlockPos-r15,</w:t>
      </w:r>
    </w:p>
    <w:p w14:paraId="12A8254C" w14:textId="77777777" w:rsidR="00064711" w:rsidRPr="00064711" w:rsidRDefault="00064711" w:rsidP="00064711">
      <w:pPr>
        <w:pStyle w:val="PL"/>
        <w:shd w:val="clear" w:color="auto" w:fill="E6E6E6"/>
      </w:pPr>
      <w:r w:rsidRPr="00064711">
        <w:tab/>
      </w:r>
      <w:r w:rsidRPr="00064711">
        <w:tab/>
        <w:t>posSib1-5-r15</w:t>
      </w:r>
      <w:r w:rsidRPr="00064711">
        <w:tab/>
      </w:r>
      <w:r w:rsidRPr="00064711">
        <w:tab/>
      </w:r>
      <w:r w:rsidRPr="00064711">
        <w:tab/>
      </w:r>
      <w:r w:rsidRPr="00064711">
        <w:tab/>
      </w:r>
      <w:r w:rsidRPr="00064711">
        <w:tab/>
        <w:t>SystemInformationBlockPos-r15,</w:t>
      </w:r>
    </w:p>
    <w:p w14:paraId="57AB9A84" w14:textId="77777777" w:rsidR="00064711" w:rsidRPr="00064711" w:rsidRDefault="00064711" w:rsidP="00064711">
      <w:pPr>
        <w:pStyle w:val="PL"/>
        <w:shd w:val="clear" w:color="auto" w:fill="E6E6E6"/>
      </w:pPr>
      <w:r w:rsidRPr="00064711">
        <w:tab/>
      </w:r>
      <w:r w:rsidRPr="00064711">
        <w:tab/>
        <w:t>posSib1-6-r15</w:t>
      </w:r>
      <w:r w:rsidRPr="00064711">
        <w:tab/>
      </w:r>
      <w:r w:rsidRPr="00064711">
        <w:tab/>
      </w:r>
      <w:r w:rsidRPr="00064711">
        <w:tab/>
      </w:r>
      <w:r w:rsidRPr="00064711">
        <w:tab/>
      </w:r>
      <w:r w:rsidRPr="00064711">
        <w:tab/>
        <w:t>SystemInformationBlockPos-r15,</w:t>
      </w:r>
    </w:p>
    <w:p w14:paraId="6D53A5D9" w14:textId="77777777" w:rsidR="00064711" w:rsidRPr="00064711" w:rsidRDefault="00064711" w:rsidP="00064711">
      <w:pPr>
        <w:pStyle w:val="PL"/>
        <w:shd w:val="clear" w:color="auto" w:fill="E6E6E6"/>
      </w:pPr>
      <w:r w:rsidRPr="00064711">
        <w:tab/>
      </w:r>
      <w:r w:rsidRPr="00064711">
        <w:tab/>
        <w:t>posSib1-7-r15</w:t>
      </w:r>
      <w:r w:rsidRPr="00064711">
        <w:tab/>
      </w:r>
      <w:r w:rsidRPr="00064711">
        <w:tab/>
      </w:r>
      <w:r w:rsidRPr="00064711">
        <w:tab/>
      </w:r>
      <w:r w:rsidRPr="00064711">
        <w:tab/>
      </w:r>
      <w:r w:rsidRPr="00064711">
        <w:tab/>
        <w:t>SystemInformationBlockPos-r15,</w:t>
      </w:r>
    </w:p>
    <w:p w14:paraId="3D0E6540" w14:textId="77777777" w:rsidR="00064711" w:rsidRPr="00064711" w:rsidRDefault="00064711" w:rsidP="00064711">
      <w:pPr>
        <w:pStyle w:val="PL"/>
        <w:shd w:val="clear" w:color="auto" w:fill="E6E6E6"/>
      </w:pPr>
      <w:r w:rsidRPr="00064711">
        <w:tab/>
      </w:r>
      <w:r w:rsidRPr="00064711">
        <w:tab/>
        <w:t>posSib2-1-r15</w:t>
      </w:r>
      <w:r w:rsidRPr="00064711">
        <w:tab/>
      </w:r>
      <w:r w:rsidRPr="00064711">
        <w:tab/>
      </w:r>
      <w:r w:rsidRPr="00064711">
        <w:tab/>
      </w:r>
      <w:r w:rsidRPr="00064711">
        <w:tab/>
      </w:r>
      <w:r w:rsidRPr="00064711">
        <w:tab/>
        <w:t>SystemInformationBlockPos-r15,</w:t>
      </w:r>
    </w:p>
    <w:p w14:paraId="6C4F25FC" w14:textId="77777777" w:rsidR="00064711" w:rsidRPr="00064711" w:rsidRDefault="00064711" w:rsidP="00064711">
      <w:pPr>
        <w:pStyle w:val="PL"/>
        <w:shd w:val="clear" w:color="auto" w:fill="E6E6E6"/>
      </w:pPr>
      <w:r w:rsidRPr="00064711">
        <w:tab/>
      </w:r>
      <w:r w:rsidRPr="00064711">
        <w:tab/>
        <w:t>posSib2-2-r15</w:t>
      </w:r>
      <w:r w:rsidRPr="00064711">
        <w:tab/>
      </w:r>
      <w:r w:rsidRPr="00064711">
        <w:tab/>
      </w:r>
      <w:r w:rsidRPr="00064711">
        <w:tab/>
      </w:r>
      <w:r w:rsidRPr="00064711">
        <w:tab/>
      </w:r>
      <w:r w:rsidRPr="00064711">
        <w:tab/>
        <w:t>SystemInformationBlockPos-r15,</w:t>
      </w:r>
    </w:p>
    <w:p w14:paraId="3371174E" w14:textId="77777777" w:rsidR="00064711" w:rsidRPr="00064711" w:rsidRDefault="00064711" w:rsidP="00064711">
      <w:pPr>
        <w:pStyle w:val="PL"/>
        <w:shd w:val="clear" w:color="auto" w:fill="E6E6E6"/>
      </w:pPr>
      <w:r w:rsidRPr="00064711">
        <w:tab/>
      </w:r>
      <w:r w:rsidRPr="00064711">
        <w:tab/>
        <w:t>posSib2-3-r15</w:t>
      </w:r>
      <w:r w:rsidRPr="00064711">
        <w:tab/>
      </w:r>
      <w:r w:rsidRPr="00064711">
        <w:tab/>
      </w:r>
      <w:r w:rsidRPr="00064711">
        <w:tab/>
      </w:r>
      <w:r w:rsidRPr="00064711">
        <w:tab/>
      </w:r>
      <w:r w:rsidRPr="00064711">
        <w:tab/>
        <w:t>SystemInformationBlockPos-r15,</w:t>
      </w:r>
    </w:p>
    <w:p w14:paraId="1497CE66" w14:textId="77777777" w:rsidR="00064711" w:rsidRPr="00064711" w:rsidRDefault="00064711" w:rsidP="00064711">
      <w:pPr>
        <w:pStyle w:val="PL"/>
        <w:shd w:val="clear" w:color="auto" w:fill="E6E6E6"/>
      </w:pPr>
      <w:r w:rsidRPr="00064711">
        <w:tab/>
      </w:r>
      <w:r w:rsidRPr="00064711">
        <w:tab/>
        <w:t>posSib2-4-r15</w:t>
      </w:r>
      <w:r w:rsidRPr="00064711">
        <w:tab/>
      </w:r>
      <w:r w:rsidRPr="00064711">
        <w:tab/>
      </w:r>
      <w:r w:rsidRPr="00064711">
        <w:tab/>
      </w:r>
      <w:r w:rsidRPr="00064711">
        <w:tab/>
      </w:r>
      <w:r w:rsidRPr="00064711">
        <w:tab/>
        <w:t>SystemInformationBlockPos-r15,</w:t>
      </w:r>
    </w:p>
    <w:p w14:paraId="1ED5E856" w14:textId="77777777" w:rsidR="00064711" w:rsidRPr="00064711" w:rsidRDefault="00064711" w:rsidP="00064711">
      <w:pPr>
        <w:pStyle w:val="PL"/>
        <w:shd w:val="clear" w:color="auto" w:fill="E6E6E6"/>
      </w:pPr>
      <w:r w:rsidRPr="00064711">
        <w:tab/>
      </w:r>
      <w:r w:rsidRPr="00064711">
        <w:tab/>
        <w:t>posSib2-5-r15</w:t>
      </w:r>
      <w:r w:rsidRPr="00064711">
        <w:tab/>
      </w:r>
      <w:r w:rsidRPr="00064711">
        <w:tab/>
      </w:r>
      <w:r w:rsidRPr="00064711">
        <w:tab/>
      </w:r>
      <w:r w:rsidRPr="00064711">
        <w:tab/>
      </w:r>
      <w:r w:rsidRPr="00064711">
        <w:tab/>
        <w:t>SystemInformationBlockPos-r15,</w:t>
      </w:r>
    </w:p>
    <w:p w14:paraId="0F3EF773" w14:textId="77777777" w:rsidR="00064711" w:rsidRPr="00064711" w:rsidRDefault="00064711" w:rsidP="00064711">
      <w:pPr>
        <w:pStyle w:val="PL"/>
        <w:shd w:val="clear" w:color="auto" w:fill="E6E6E6"/>
      </w:pPr>
      <w:r w:rsidRPr="00064711">
        <w:tab/>
      </w:r>
      <w:r w:rsidRPr="00064711">
        <w:tab/>
        <w:t>posSib2-6-r15</w:t>
      </w:r>
      <w:r w:rsidRPr="00064711">
        <w:tab/>
      </w:r>
      <w:r w:rsidRPr="00064711">
        <w:tab/>
      </w:r>
      <w:r w:rsidRPr="00064711">
        <w:tab/>
      </w:r>
      <w:r w:rsidRPr="00064711">
        <w:tab/>
      </w:r>
      <w:r w:rsidRPr="00064711">
        <w:tab/>
        <w:t>SystemInformationBlockPos-r15,</w:t>
      </w:r>
    </w:p>
    <w:p w14:paraId="7DA79FD6" w14:textId="77777777" w:rsidR="00064711" w:rsidRPr="00064711" w:rsidRDefault="00064711" w:rsidP="00064711">
      <w:pPr>
        <w:pStyle w:val="PL"/>
        <w:shd w:val="clear" w:color="auto" w:fill="E6E6E6"/>
      </w:pPr>
      <w:r w:rsidRPr="00064711">
        <w:tab/>
      </w:r>
      <w:r w:rsidRPr="00064711">
        <w:tab/>
        <w:t>posSib2-7-r15</w:t>
      </w:r>
      <w:r w:rsidRPr="00064711">
        <w:tab/>
      </w:r>
      <w:r w:rsidRPr="00064711">
        <w:tab/>
      </w:r>
      <w:r w:rsidRPr="00064711">
        <w:tab/>
      </w:r>
      <w:r w:rsidRPr="00064711">
        <w:tab/>
      </w:r>
      <w:r w:rsidRPr="00064711">
        <w:tab/>
        <w:t>SystemInformationBlockPos-r15,</w:t>
      </w:r>
    </w:p>
    <w:p w14:paraId="22ABC343" w14:textId="77777777" w:rsidR="00064711" w:rsidRPr="00064711" w:rsidRDefault="00064711" w:rsidP="00064711">
      <w:pPr>
        <w:pStyle w:val="PL"/>
        <w:shd w:val="clear" w:color="auto" w:fill="E6E6E6"/>
      </w:pPr>
      <w:r w:rsidRPr="00064711">
        <w:tab/>
      </w:r>
      <w:r w:rsidRPr="00064711">
        <w:tab/>
        <w:t>posSib2-8-r15</w:t>
      </w:r>
      <w:r w:rsidRPr="00064711">
        <w:tab/>
      </w:r>
      <w:r w:rsidRPr="00064711">
        <w:tab/>
      </w:r>
      <w:r w:rsidRPr="00064711">
        <w:tab/>
      </w:r>
      <w:r w:rsidRPr="00064711">
        <w:tab/>
      </w:r>
      <w:r w:rsidRPr="00064711">
        <w:tab/>
        <w:t>SystemInformationBlockPos-r15,</w:t>
      </w:r>
    </w:p>
    <w:p w14:paraId="326EB82F" w14:textId="77777777" w:rsidR="00064711" w:rsidRPr="00064711" w:rsidRDefault="00064711" w:rsidP="00064711">
      <w:pPr>
        <w:pStyle w:val="PL"/>
        <w:shd w:val="clear" w:color="auto" w:fill="E6E6E6"/>
      </w:pPr>
      <w:r w:rsidRPr="00064711">
        <w:tab/>
      </w:r>
      <w:r w:rsidRPr="00064711">
        <w:tab/>
        <w:t>posSib2-9-r15</w:t>
      </w:r>
      <w:r w:rsidRPr="00064711">
        <w:tab/>
      </w:r>
      <w:r w:rsidRPr="00064711">
        <w:tab/>
      </w:r>
      <w:r w:rsidRPr="00064711">
        <w:tab/>
      </w:r>
      <w:r w:rsidRPr="00064711">
        <w:tab/>
      </w:r>
      <w:r w:rsidRPr="00064711">
        <w:tab/>
        <w:t>SystemInformationBlockPos-r15,</w:t>
      </w:r>
    </w:p>
    <w:p w14:paraId="5C9CAA8E" w14:textId="77777777" w:rsidR="00064711" w:rsidRPr="00064711" w:rsidRDefault="00064711" w:rsidP="00064711">
      <w:pPr>
        <w:pStyle w:val="PL"/>
        <w:shd w:val="clear" w:color="auto" w:fill="E6E6E6"/>
      </w:pPr>
      <w:r w:rsidRPr="00064711">
        <w:tab/>
      </w:r>
      <w:r w:rsidRPr="00064711">
        <w:tab/>
        <w:t>posSib2-10-r15</w:t>
      </w:r>
      <w:r w:rsidRPr="00064711">
        <w:tab/>
      </w:r>
      <w:r w:rsidRPr="00064711">
        <w:tab/>
      </w:r>
      <w:r w:rsidRPr="00064711">
        <w:tab/>
      </w:r>
      <w:r w:rsidRPr="00064711">
        <w:tab/>
      </w:r>
      <w:r w:rsidRPr="00064711">
        <w:tab/>
        <w:t>SystemInformationBlockPos-r15,</w:t>
      </w:r>
    </w:p>
    <w:p w14:paraId="0147EE5E" w14:textId="77777777" w:rsidR="00064711" w:rsidRPr="00064711" w:rsidRDefault="00064711" w:rsidP="00064711">
      <w:pPr>
        <w:pStyle w:val="PL"/>
        <w:shd w:val="clear" w:color="auto" w:fill="E6E6E6"/>
      </w:pPr>
      <w:r w:rsidRPr="00064711">
        <w:tab/>
      </w:r>
      <w:r w:rsidRPr="00064711">
        <w:tab/>
        <w:t>posSib2-11-r15</w:t>
      </w:r>
      <w:r w:rsidRPr="00064711">
        <w:tab/>
      </w:r>
      <w:r w:rsidRPr="00064711">
        <w:tab/>
      </w:r>
      <w:r w:rsidRPr="00064711">
        <w:tab/>
      </w:r>
      <w:r w:rsidRPr="00064711">
        <w:tab/>
      </w:r>
      <w:r w:rsidRPr="00064711">
        <w:tab/>
        <w:t>SystemInformationBlockPos-r15,</w:t>
      </w:r>
    </w:p>
    <w:p w14:paraId="3F904B63" w14:textId="77777777" w:rsidR="00064711" w:rsidRPr="00064711" w:rsidRDefault="00064711" w:rsidP="00064711">
      <w:pPr>
        <w:pStyle w:val="PL"/>
        <w:shd w:val="clear" w:color="auto" w:fill="E6E6E6"/>
      </w:pPr>
      <w:r w:rsidRPr="00064711">
        <w:tab/>
      </w:r>
      <w:r w:rsidRPr="00064711">
        <w:tab/>
        <w:t>posSib2-12-r15</w:t>
      </w:r>
      <w:r w:rsidRPr="00064711">
        <w:tab/>
      </w:r>
      <w:r w:rsidRPr="00064711">
        <w:tab/>
      </w:r>
      <w:r w:rsidRPr="00064711">
        <w:tab/>
      </w:r>
      <w:r w:rsidRPr="00064711">
        <w:tab/>
      </w:r>
      <w:r w:rsidRPr="00064711">
        <w:tab/>
        <w:t>SystemInformationBlockPos-r15,</w:t>
      </w:r>
    </w:p>
    <w:p w14:paraId="1DA8FA7F" w14:textId="77777777" w:rsidR="00064711" w:rsidRPr="00064711" w:rsidRDefault="00064711" w:rsidP="00064711">
      <w:pPr>
        <w:pStyle w:val="PL"/>
        <w:shd w:val="clear" w:color="auto" w:fill="E6E6E6"/>
      </w:pPr>
      <w:r w:rsidRPr="00064711">
        <w:tab/>
      </w:r>
      <w:r w:rsidRPr="00064711">
        <w:tab/>
        <w:t>posSib2-13-r15</w:t>
      </w:r>
      <w:r w:rsidRPr="00064711">
        <w:tab/>
      </w:r>
      <w:r w:rsidRPr="00064711">
        <w:tab/>
      </w:r>
      <w:r w:rsidRPr="00064711">
        <w:tab/>
      </w:r>
      <w:r w:rsidRPr="00064711">
        <w:tab/>
      </w:r>
      <w:r w:rsidRPr="00064711">
        <w:tab/>
        <w:t>SystemInformationBlockPos-r15,</w:t>
      </w:r>
    </w:p>
    <w:p w14:paraId="769E9DCB" w14:textId="77777777" w:rsidR="00064711" w:rsidRPr="00064711" w:rsidRDefault="00064711" w:rsidP="00064711">
      <w:pPr>
        <w:pStyle w:val="PL"/>
        <w:shd w:val="clear" w:color="auto" w:fill="E6E6E6"/>
      </w:pPr>
      <w:r w:rsidRPr="00064711">
        <w:tab/>
      </w:r>
      <w:r w:rsidRPr="00064711">
        <w:tab/>
        <w:t>posSib2-14-r15</w:t>
      </w:r>
      <w:r w:rsidRPr="00064711">
        <w:tab/>
      </w:r>
      <w:r w:rsidRPr="00064711">
        <w:tab/>
      </w:r>
      <w:r w:rsidRPr="00064711">
        <w:tab/>
      </w:r>
      <w:r w:rsidRPr="00064711">
        <w:tab/>
      </w:r>
      <w:r w:rsidRPr="00064711">
        <w:tab/>
        <w:t>SystemInformationBlockPos-r15,</w:t>
      </w:r>
    </w:p>
    <w:p w14:paraId="3E1875C6" w14:textId="77777777" w:rsidR="00064711" w:rsidRPr="00064711" w:rsidRDefault="00064711" w:rsidP="00064711">
      <w:pPr>
        <w:pStyle w:val="PL"/>
        <w:shd w:val="clear" w:color="auto" w:fill="E6E6E6"/>
      </w:pPr>
      <w:r w:rsidRPr="00064711">
        <w:tab/>
      </w:r>
      <w:r w:rsidRPr="00064711">
        <w:tab/>
        <w:t>posSib2-15-r15</w:t>
      </w:r>
      <w:r w:rsidRPr="00064711">
        <w:tab/>
      </w:r>
      <w:r w:rsidRPr="00064711">
        <w:tab/>
      </w:r>
      <w:r w:rsidRPr="00064711">
        <w:tab/>
      </w:r>
      <w:r w:rsidRPr="00064711">
        <w:tab/>
      </w:r>
      <w:r w:rsidRPr="00064711">
        <w:tab/>
        <w:t>SystemInformationBlockPos-r15,</w:t>
      </w:r>
    </w:p>
    <w:p w14:paraId="4B6AFEAD" w14:textId="77777777" w:rsidR="00064711" w:rsidRPr="00064711" w:rsidRDefault="00064711" w:rsidP="00064711">
      <w:pPr>
        <w:pStyle w:val="PL"/>
        <w:shd w:val="clear" w:color="auto" w:fill="E6E6E6"/>
      </w:pPr>
      <w:r w:rsidRPr="00064711">
        <w:tab/>
      </w:r>
      <w:r w:rsidRPr="00064711">
        <w:tab/>
        <w:t>posSib2-16-r15</w:t>
      </w:r>
      <w:r w:rsidRPr="00064711">
        <w:tab/>
      </w:r>
      <w:r w:rsidRPr="00064711">
        <w:tab/>
      </w:r>
      <w:r w:rsidRPr="00064711">
        <w:tab/>
      </w:r>
      <w:r w:rsidRPr="00064711">
        <w:tab/>
      </w:r>
      <w:r w:rsidRPr="00064711">
        <w:tab/>
        <w:t>SystemInformationBlockPos-r15,</w:t>
      </w:r>
    </w:p>
    <w:p w14:paraId="62B91334" w14:textId="77777777" w:rsidR="00064711" w:rsidRPr="00064711" w:rsidRDefault="00064711" w:rsidP="00064711">
      <w:pPr>
        <w:pStyle w:val="PL"/>
        <w:shd w:val="clear" w:color="auto" w:fill="E6E6E6"/>
      </w:pPr>
      <w:r w:rsidRPr="00064711">
        <w:tab/>
      </w:r>
      <w:r w:rsidRPr="00064711">
        <w:tab/>
        <w:t>posSib2-17-r15</w:t>
      </w:r>
      <w:r w:rsidRPr="00064711">
        <w:tab/>
      </w:r>
      <w:r w:rsidRPr="00064711">
        <w:tab/>
      </w:r>
      <w:r w:rsidRPr="00064711">
        <w:tab/>
      </w:r>
      <w:r w:rsidRPr="00064711">
        <w:tab/>
      </w:r>
      <w:r w:rsidRPr="00064711">
        <w:tab/>
        <w:t>SystemInformationBlockPos-r15,</w:t>
      </w:r>
    </w:p>
    <w:p w14:paraId="7122A25B" w14:textId="77777777" w:rsidR="00064711" w:rsidRPr="00064711" w:rsidRDefault="00064711" w:rsidP="00064711">
      <w:pPr>
        <w:pStyle w:val="PL"/>
        <w:shd w:val="clear" w:color="auto" w:fill="E6E6E6"/>
      </w:pPr>
      <w:r w:rsidRPr="00064711">
        <w:tab/>
      </w:r>
      <w:r w:rsidRPr="00064711">
        <w:tab/>
        <w:t>posSib2-18-r15</w:t>
      </w:r>
      <w:r w:rsidRPr="00064711">
        <w:tab/>
      </w:r>
      <w:r w:rsidRPr="00064711">
        <w:tab/>
      </w:r>
      <w:r w:rsidRPr="00064711">
        <w:tab/>
      </w:r>
      <w:r w:rsidRPr="00064711">
        <w:tab/>
      </w:r>
      <w:r w:rsidRPr="00064711">
        <w:tab/>
        <w:t>SystemInformationBlockPos-r15,</w:t>
      </w:r>
    </w:p>
    <w:p w14:paraId="58BB6F8C" w14:textId="77777777" w:rsidR="00064711" w:rsidRPr="00064711" w:rsidRDefault="00064711" w:rsidP="00064711">
      <w:pPr>
        <w:pStyle w:val="PL"/>
        <w:shd w:val="clear" w:color="auto" w:fill="E6E6E6"/>
      </w:pPr>
      <w:r w:rsidRPr="00064711">
        <w:tab/>
      </w:r>
      <w:r w:rsidRPr="00064711">
        <w:tab/>
        <w:t>posSib2-19-r15</w:t>
      </w:r>
      <w:r w:rsidRPr="00064711">
        <w:tab/>
      </w:r>
      <w:r w:rsidRPr="00064711">
        <w:tab/>
      </w:r>
      <w:r w:rsidRPr="00064711">
        <w:tab/>
      </w:r>
      <w:r w:rsidRPr="00064711">
        <w:tab/>
      </w:r>
      <w:r w:rsidRPr="00064711">
        <w:tab/>
        <w:t>SystemInformationBlockPos-r15,</w:t>
      </w:r>
    </w:p>
    <w:p w14:paraId="29B33CAE" w14:textId="77777777" w:rsidR="00064711" w:rsidRPr="00064711" w:rsidRDefault="00064711" w:rsidP="00064711">
      <w:pPr>
        <w:pStyle w:val="PL"/>
        <w:shd w:val="clear" w:color="auto" w:fill="E6E6E6"/>
      </w:pPr>
      <w:r w:rsidRPr="00064711">
        <w:tab/>
      </w:r>
      <w:r w:rsidRPr="00064711">
        <w:tab/>
        <w:t>posSib3-1-r15</w:t>
      </w:r>
      <w:r w:rsidRPr="00064711">
        <w:tab/>
      </w:r>
      <w:r w:rsidRPr="00064711">
        <w:tab/>
      </w:r>
      <w:r w:rsidRPr="00064711">
        <w:tab/>
      </w:r>
      <w:r w:rsidRPr="00064711">
        <w:tab/>
      </w:r>
      <w:r w:rsidRPr="00064711">
        <w:tab/>
        <w:t>SystemInformationBlockPos-r15,</w:t>
      </w:r>
    </w:p>
    <w:p w14:paraId="5C2BAB7D" w14:textId="77777777" w:rsidR="00064711" w:rsidRPr="00064711" w:rsidRDefault="00064711" w:rsidP="00064711">
      <w:pPr>
        <w:pStyle w:val="PL"/>
        <w:shd w:val="clear" w:color="auto" w:fill="E6E6E6"/>
      </w:pPr>
      <w:r w:rsidRPr="00064711">
        <w:tab/>
      </w:r>
      <w:r w:rsidRPr="00064711">
        <w:tab/>
        <w:t>...</w:t>
      </w:r>
    </w:p>
    <w:p w14:paraId="125EB0CE" w14:textId="77777777" w:rsidR="00064711" w:rsidRPr="00064711" w:rsidRDefault="00064711" w:rsidP="00064711">
      <w:pPr>
        <w:pStyle w:val="PL"/>
        <w:shd w:val="clear" w:color="auto" w:fill="E6E6E6"/>
      </w:pPr>
      <w:r w:rsidRPr="00064711">
        <w:tab/>
        <w:t>},</w:t>
      </w:r>
    </w:p>
    <w:p w14:paraId="55B192DF" w14:textId="77777777" w:rsidR="00064711" w:rsidRPr="00064711" w:rsidRDefault="00064711" w:rsidP="00064711">
      <w:pPr>
        <w:pStyle w:val="PL"/>
        <w:shd w:val="clear" w:color="auto" w:fill="E6E6E6"/>
      </w:pPr>
      <w:r w:rsidRPr="00064711">
        <w:tab/>
        <w:t>lateNonCriticalExtension</w:t>
      </w:r>
      <w:r w:rsidRPr="00064711">
        <w:tab/>
      </w:r>
      <w:r w:rsidRPr="00064711">
        <w:tab/>
        <w:t>OCTET STRING</w:t>
      </w:r>
      <w:r w:rsidRPr="00064711">
        <w:tab/>
      </w:r>
      <w:r w:rsidRPr="00064711">
        <w:tab/>
      </w:r>
      <w:r w:rsidRPr="00064711">
        <w:tab/>
      </w:r>
      <w:r w:rsidRPr="00064711">
        <w:tab/>
      </w:r>
      <w:r w:rsidRPr="00064711">
        <w:tab/>
      </w:r>
      <w:r w:rsidRPr="00064711">
        <w:tab/>
      </w:r>
      <w:r w:rsidRPr="00064711">
        <w:tab/>
        <w:t>OPTIONAL,</w:t>
      </w:r>
    </w:p>
    <w:p w14:paraId="185C4C28" w14:textId="77777777" w:rsidR="00064711" w:rsidRPr="00064711" w:rsidRDefault="00064711" w:rsidP="00064711">
      <w:pPr>
        <w:pStyle w:val="PL"/>
        <w:shd w:val="clear" w:color="auto" w:fill="E6E6E6"/>
      </w:pPr>
      <w:r w:rsidRPr="00064711">
        <w:tab/>
        <w:t>nonCriticalExtension</w:t>
      </w:r>
      <w:r w:rsidRPr="00064711">
        <w:tab/>
      </w:r>
      <w:r w:rsidRPr="00064711">
        <w:tab/>
      </w:r>
      <w:r w:rsidRPr="00064711">
        <w:tab/>
        <w:t>SEQUENCE {}</w:t>
      </w:r>
      <w:r w:rsidRPr="00064711">
        <w:tab/>
      </w:r>
      <w:r w:rsidRPr="00064711">
        <w:tab/>
      </w:r>
      <w:r w:rsidRPr="00064711">
        <w:tab/>
      </w:r>
      <w:r w:rsidRPr="00064711">
        <w:tab/>
      </w:r>
      <w:r w:rsidRPr="00064711">
        <w:tab/>
      </w:r>
      <w:r w:rsidRPr="00064711">
        <w:tab/>
      </w:r>
      <w:r w:rsidRPr="00064711">
        <w:tab/>
      </w:r>
      <w:r w:rsidRPr="00064711">
        <w:tab/>
        <w:t>OPTIONAL</w:t>
      </w:r>
    </w:p>
    <w:p w14:paraId="27E25786" w14:textId="77777777" w:rsidR="00064711" w:rsidRPr="00064711" w:rsidRDefault="00064711" w:rsidP="00064711">
      <w:pPr>
        <w:pStyle w:val="PL"/>
        <w:shd w:val="clear" w:color="auto" w:fill="E6E6E6"/>
      </w:pPr>
      <w:r w:rsidRPr="00064711">
        <w:t>}</w:t>
      </w:r>
    </w:p>
    <w:p w14:paraId="314483FA" w14:textId="77777777" w:rsidR="00064711" w:rsidRPr="00064711" w:rsidRDefault="00064711" w:rsidP="00E40E8A">
      <w:pPr>
        <w:spacing w:after="240"/>
        <w:rPr>
          <w:lang w:val="en-GB"/>
        </w:rPr>
      </w:pPr>
    </w:p>
    <w:p w14:paraId="2C87CE8F" w14:textId="6D3ED61F" w:rsidR="00064711" w:rsidRPr="00064711" w:rsidRDefault="00064711" w:rsidP="00E40E8A">
      <w:pPr>
        <w:spacing w:after="240"/>
        <w:rPr>
          <w:lang w:val="en-GB"/>
        </w:rPr>
      </w:pPr>
      <w:r w:rsidRPr="00064711">
        <w:rPr>
          <w:lang w:val="en-GB"/>
        </w:rPr>
        <w:t xml:space="preserve">There is no structural obstacle to a single </w:t>
      </w:r>
      <w:proofErr w:type="spellStart"/>
      <w:r w:rsidRPr="00064711">
        <w:rPr>
          <w:i/>
          <w:lang w:val="en-GB"/>
        </w:rPr>
        <w:t>SystemInformation</w:t>
      </w:r>
      <w:proofErr w:type="spellEnd"/>
      <w:r w:rsidRPr="00064711">
        <w:rPr>
          <w:lang w:val="en-GB"/>
        </w:rPr>
        <w:t xml:space="preserve"> message containing multiple instances of the same </w:t>
      </w:r>
      <w:proofErr w:type="spellStart"/>
      <w:r w:rsidRPr="00064711">
        <w:rPr>
          <w:lang w:val="en-GB"/>
        </w:rPr>
        <w:t>posSIB</w:t>
      </w:r>
      <w:proofErr w:type="spellEnd"/>
      <w:r w:rsidRPr="00064711">
        <w:rPr>
          <w:lang w:val="en-GB"/>
        </w:rPr>
        <w:t>; it simply means that there are two entries in the SEQUENCE OF structure that take the same branch of the CHOICE.</w:t>
      </w:r>
    </w:p>
    <w:p w14:paraId="1EA959E0" w14:textId="33DD79EE" w:rsidR="00064711" w:rsidRDefault="00064711" w:rsidP="00E40E8A">
      <w:pPr>
        <w:spacing w:after="240"/>
        <w:rPr>
          <w:lang w:val="en-GB"/>
        </w:rPr>
      </w:pPr>
      <w:r w:rsidRPr="00064711">
        <w:rPr>
          <w:b/>
          <w:lang w:val="en-GB"/>
        </w:rPr>
        <w:t>Observation 6:</w:t>
      </w:r>
      <w:r w:rsidRPr="00064711">
        <w:rPr>
          <w:lang w:val="en-GB"/>
        </w:rPr>
        <w:t xml:space="preserve"> If necessary, multiple instances of the same </w:t>
      </w:r>
      <w:proofErr w:type="spellStart"/>
      <w:r w:rsidRPr="00064711">
        <w:rPr>
          <w:lang w:val="en-GB"/>
        </w:rPr>
        <w:t>posSIB</w:t>
      </w:r>
      <w:proofErr w:type="spellEnd"/>
      <w:r w:rsidRPr="00064711">
        <w:rPr>
          <w:lang w:val="en-GB"/>
        </w:rPr>
        <w:t xml:space="preserve"> can be delivered in a single </w:t>
      </w:r>
      <w:proofErr w:type="spellStart"/>
      <w:r w:rsidRPr="00064711">
        <w:rPr>
          <w:i/>
          <w:lang w:val="en-GB"/>
        </w:rPr>
        <w:t>SystemInformation</w:t>
      </w:r>
      <w:proofErr w:type="spellEnd"/>
      <w:r w:rsidRPr="00064711">
        <w:rPr>
          <w:lang w:val="en-GB"/>
        </w:rPr>
        <w:t xml:space="preserve"> message.</w:t>
      </w:r>
    </w:p>
    <w:p w14:paraId="443D4113" w14:textId="03287DD3" w:rsidR="00335D49" w:rsidRDefault="00335D49" w:rsidP="00E40E8A">
      <w:pPr>
        <w:spacing w:after="240"/>
        <w:rPr>
          <w:lang w:val="en-GB"/>
        </w:rPr>
      </w:pPr>
      <w:r>
        <w:rPr>
          <w:lang w:val="en-GB"/>
        </w:rPr>
        <w:t xml:space="preserve">It should be noted that the </w:t>
      </w:r>
      <w:proofErr w:type="spellStart"/>
      <w:r>
        <w:rPr>
          <w:lang w:val="en-GB"/>
        </w:rPr>
        <w:t>posSIB</w:t>
      </w:r>
      <w:proofErr w:type="spellEnd"/>
      <w:r>
        <w:rPr>
          <w:lang w:val="en-GB"/>
        </w:rPr>
        <w:t xml:space="preserve"> itself does not contain its own mapping metadata; e.g., it does not indicate which GNSS/SBAS it applies to.  This also applies to the </w:t>
      </w:r>
      <w:proofErr w:type="spellStart"/>
      <w:r>
        <w:rPr>
          <w:i/>
          <w:lang w:val="en-GB"/>
        </w:rPr>
        <w:t>SystemInformation</w:t>
      </w:r>
      <w:proofErr w:type="spellEnd"/>
      <w:r>
        <w:rPr>
          <w:lang w:val="en-GB"/>
        </w:rPr>
        <w:t xml:space="preserve"> message.  Thus, it seems necessary to provide the mapping metadata in the downlink message when unicast delivery is used (whether the request is per </w:t>
      </w:r>
      <w:proofErr w:type="spellStart"/>
      <w:r>
        <w:rPr>
          <w:lang w:val="en-GB"/>
        </w:rPr>
        <w:t>posSIB</w:t>
      </w:r>
      <w:proofErr w:type="spellEnd"/>
      <w:r>
        <w:rPr>
          <w:lang w:val="en-GB"/>
        </w:rPr>
        <w:t xml:space="preserve"> or per </w:t>
      </w:r>
      <w:proofErr w:type="spellStart"/>
      <w:r>
        <w:rPr>
          <w:lang w:val="en-GB"/>
        </w:rPr>
        <w:t>posSI</w:t>
      </w:r>
      <w:proofErr w:type="spellEnd"/>
      <w:r>
        <w:rPr>
          <w:lang w:val="en-GB"/>
        </w:rPr>
        <w:t>).</w:t>
      </w:r>
    </w:p>
    <w:p w14:paraId="752BD128" w14:textId="50765A70" w:rsidR="00335D49" w:rsidRPr="00335D49" w:rsidRDefault="00335D49" w:rsidP="00E40E8A">
      <w:pPr>
        <w:spacing w:after="240"/>
        <w:rPr>
          <w:lang w:val="en-GB"/>
        </w:rPr>
      </w:pPr>
      <w:r>
        <w:rPr>
          <w:b/>
          <w:lang w:val="en-GB"/>
        </w:rPr>
        <w:lastRenderedPageBreak/>
        <w:t>Observation 7:</w:t>
      </w:r>
      <w:r>
        <w:rPr>
          <w:lang w:val="en-GB"/>
        </w:rPr>
        <w:t xml:space="preserve"> Mapping metadata need to be provided when a </w:t>
      </w:r>
      <w:proofErr w:type="spellStart"/>
      <w:r>
        <w:rPr>
          <w:lang w:val="en-GB"/>
        </w:rPr>
        <w:t>posSI</w:t>
      </w:r>
      <w:proofErr w:type="spellEnd"/>
      <w:r>
        <w:rPr>
          <w:lang w:val="en-GB"/>
        </w:rPr>
        <w:t xml:space="preserve"> or </w:t>
      </w:r>
      <w:proofErr w:type="spellStart"/>
      <w:r>
        <w:rPr>
          <w:lang w:val="en-GB"/>
        </w:rPr>
        <w:t>posSIB</w:t>
      </w:r>
      <w:proofErr w:type="spellEnd"/>
      <w:r>
        <w:rPr>
          <w:lang w:val="en-GB"/>
        </w:rPr>
        <w:t xml:space="preserve"> is sent via dedicated signalling.</w:t>
      </w:r>
    </w:p>
    <w:p w14:paraId="34A3E707" w14:textId="5445B988" w:rsidR="00064711" w:rsidRPr="00064711" w:rsidRDefault="001E3288" w:rsidP="00064711">
      <w:pPr>
        <w:pStyle w:val="Heading3"/>
      </w:pPr>
      <w:r>
        <w:t>2.5.5</w:t>
      </w:r>
      <w:r w:rsidR="00064711" w:rsidRPr="00064711">
        <w:tab/>
        <w:t>Consistency with the connected-mode decision</w:t>
      </w:r>
    </w:p>
    <w:p w14:paraId="0EE2CFD0" w14:textId="338E9109" w:rsidR="00064711" w:rsidRPr="00064711" w:rsidRDefault="00064711" w:rsidP="00E40E8A">
      <w:pPr>
        <w:spacing w:after="240"/>
        <w:rPr>
          <w:lang w:val="en-GB"/>
        </w:rPr>
      </w:pPr>
      <w:r w:rsidRPr="00064711">
        <w:rPr>
          <w:lang w:val="en-GB"/>
        </w:rPr>
        <w:t xml:space="preserve">As noted in the introduction, during RAN2#107bis, it was determined that for the general (non-positioning) case, the system information request in connected mode is per-SIB.  However, we see no particular </w:t>
      </w:r>
      <w:r w:rsidR="00B411AB">
        <w:rPr>
          <w:lang w:val="en-GB"/>
        </w:rPr>
        <w:t>urgency</w:t>
      </w:r>
      <w:r w:rsidR="00B411AB" w:rsidRPr="00064711">
        <w:rPr>
          <w:lang w:val="en-GB"/>
        </w:rPr>
        <w:t xml:space="preserve"> </w:t>
      </w:r>
      <w:r w:rsidRPr="00064711">
        <w:rPr>
          <w:lang w:val="en-GB"/>
        </w:rPr>
        <w:t>in aligning to this decision for the positioning request, for the following reasons:</w:t>
      </w:r>
    </w:p>
    <w:p w14:paraId="314F5793" w14:textId="7F5EC50E" w:rsidR="00064711" w:rsidRPr="00064711" w:rsidRDefault="00064711" w:rsidP="00064711">
      <w:pPr>
        <w:pStyle w:val="ListParagraph"/>
        <w:numPr>
          <w:ilvl w:val="0"/>
          <w:numId w:val="20"/>
        </w:numPr>
      </w:pPr>
      <w:r w:rsidRPr="00064711">
        <w:t xml:space="preserve">The number of </w:t>
      </w:r>
      <w:proofErr w:type="spellStart"/>
      <w:r w:rsidRPr="00064711">
        <w:t>posSIBs</w:t>
      </w:r>
      <w:proofErr w:type="spellEnd"/>
      <w:r w:rsidRPr="00064711">
        <w:t xml:space="preserve"> exceeds the number of SIBs, </w:t>
      </w:r>
      <w:r w:rsidR="00B411AB">
        <w:t xml:space="preserve">and a per-SIB request needs to be accompanied by mapping metadata (e.g. the GNSS ID(s)), </w:t>
      </w:r>
      <w:r w:rsidRPr="00064711">
        <w:t>so that a per-</w:t>
      </w:r>
      <w:proofErr w:type="spellStart"/>
      <w:r w:rsidRPr="00064711">
        <w:t>posSIB</w:t>
      </w:r>
      <w:proofErr w:type="spellEnd"/>
      <w:r w:rsidRPr="00064711">
        <w:t xml:space="preserve"> request</w:t>
      </w:r>
      <w:r w:rsidR="005C6EC2">
        <w:t xml:space="preserve"> in RRC_IDLE/RRC_INACTIVE</w:t>
      </w:r>
      <w:r w:rsidRPr="00064711">
        <w:t xml:space="preserve"> encounters message size constraints that are not an issue for a per-SIB request.</w:t>
      </w:r>
    </w:p>
    <w:p w14:paraId="4880FF1F" w14:textId="6B354669" w:rsidR="00064711" w:rsidRPr="00064711" w:rsidRDefault="00064711" w:rsidP="00064711">
      <w:pPr>
        <w:pStyle w:val="ListParagraph"/>
        <w:numPr>
          <w:ilvl w:val="0"/>
          <w:numId w:val="20"/>
        </w:numPr>
      </w:pPr>
      <w:r w:rsidRPr="00064711">
        <w:t xml:space="preserve">The idle/inactive-mode request </w:t>
      </w:r>
      <w:r w:rsidR="00B411AB">
        <w:t xml:space="preserve">for the non-positioning case </w:t>
      </w:r>
      <w:r w:rsidRPr="00064711">
        <w:t>is already per-SI, so there is an inconsistency already</w:t>
      </w:r>
      <w:r w:rsidR="00B411AB">
        <w:t xml:space="preserve"> between RRC_IDLE/RRC_INACTIVE and RRC_CONNECTED</w:t>
      </w:r>
      <w:r w:rsidRPr="00064711">
        <w:t>.</w:t>
      </w:r>
    </w:p>
    <w:p w14:paraId="2EEEF509" w14:textId="2A830492" w:rsidR="00064711" w:rsidRPr="00064711" w:rsidRDefault="00064711" w:rsidP="00064711">
      <w:pPr>
        <w:pStyle w:val="ListParagraph"/>
        <w:numPr>
          <w:ilvl w:val="0"/>
          <w:numId w:val="20"/>
        </w:numPr>
      </w:pPr>
      <w:r w:rsidRPr="00064711">
        <w:t xml:space="preserve">The positioning system information in any case needs to be requested separately, since there is an entirely separate structure of </w:t>
      </w:r>
      <w:proofErr w:type="spellStart"/>
      <w:r w:rsidRPr="00064711">
        <w:t>posSIBs</w:t>
      </w:r>
      <w:proofErr w:type="spellEnd"/>
      <w:r w:rsidRPr="00064711">
        <w:t xml:space="preserve"> and </w:t>
      </w:r>
      <w:proofErr w:type="spellStart"/>
      <w:r w:rsidRPr="00064711">
        <w:t>posSI</w:t>
      </w:r>
      <w:proofErr w:type="spellEnd"/>
      <w:r w:rsidRPr="00064711">
        <w:t xml:space="preserve"> messages; the request cannot simply extend the already existing list of SIBs.</w:t>
      </w:r>
    </w:p>
    <w:p w14:paraId="7F53304C" w14:textId="76D27427" w:rsidR="00064711" w:rsidRPr="00064711" w:rsidRDefault="00064711" w:rsidP="00064711">
      <w:pPr>
        <w:spacing w:after="240"/>
        <w:rPr>
          <w:lang w:val="en-GB"/>
        </w:rPr>
      </w:pPr>
      <w:r w:rsidRPr="00064711">
        <w:rPr>
          <w:lang w:val="en-GB"/>
        </w:rPr>
        <w:t>On the other hand, assuming proposal 1 is agreed and the positioning system information request is supported in idle/inactive mode, there seems no particular reason to enforce consistency between the requests for idle/inactive and connected modes.  As noted above, there is an inconsistency already between the idle/inactive and connected requests for “regular” system information, and it could be argued that the most consistent approach to positioning requests is to mirror this inconsistency: per-SI in idle/inactive mode, per-SIB in connected mode.</w:t>
      </w:r>
    </w:p>
    <w:p w14:paraId="0C42B97C" w14:textId="1AA32524" w:rsidR="00064711" w:rsidRPr="00064711" w:rsidRDefault="00335D49" w:rsidP="00064711">
      <w:pPr>
        <w:spacing w:after="240"/>
        <w:rPr>
          <w:lang w:val="en-GB"/>
        </w:rPr>
      </w:pPr>
      <w:r>
        <w:rPr>
          <w:b/>
          <w:lang w:val="en-GB"/>
        </w:rPr>
        <w:t>Observation 8</w:t>
      </w:r>
      <w:r w:rsidR="00064711" w:rsidRPr="00064711">
        <w:rPr>
          <w:b/>
          <w:lang w:val="en-GB"/>
        </w:rPr>
        <w:t>:</w:t>
      </w:r>
      <w:r w:rsidR="00064711" w:rsidRPr="00064711">
        <w:rPr>
          <w:lang w:val="en-GB"/>
        </w:rPr>
        <w:t xml:space="preserve"> There is no particular need to enforce consistency between the requests for positioning and non-positioning system information, or between the requests in idle/inactive and connected modes.</w:t>
      </w:r>
    </w:p>
    <w:p w14:paraId="54E404D2" w14:textId="145A033A" w:rsidR="00064711" w:rsidRPr="00064711" w:rsidRDefault="001E3288" w:rsidP="00064711">
      <w:pPr>
        <w:pStyle w:val="Heading3"/>
      </w:pPr>
      <w:r>
        <w:t>2.5.6</w:t>
      </w:r>
      <w:r w:rsidR="00064711" w:rsidRPr="00064711">
        <w:tab/>
        <w:t>Proposals</w:t>
      </w:r>
    </w:p>
    <w:p w14:paraId="0A079E02" w14:textId="766239E8" w:rsidR="00064711" w:rsidRDefault="00064711" w:rsidP="00E40E8A">
      <w:pPr>
        <w:spacing w:after="240"/>
        <w:rPr>
          <w:lang w:val="en-GB"/>
        </w:rPr>
      </w:pPr>
      <w:r w:rsidRPr="00064711">
        <w:rPr>
          <w:lang w:val="en-GB"/>
        </w:rPr>
        <w:t xml:space="preserve">On balance, considering the above observations, it seems that either </w:t>
      </w:r>
      <w:proofErr w:type="spellStart"/>
      <w:r w:rsidRPr="00064711">
        <w:rPr>
          <w:lang w:val="en-GB"/>
        </w:rPr>
        <w:t>posSIB</w:t>
      </w:r>
      <w:proofErr w:type="spellEnd"/>
      <w:r w:rsidRPr="00064711">
        <w:rPr>
          <w:lang w:val="en-GB"/>
        </w:rPr>
        <w:t xml:space="preserve"> or </w:t>
      </w:r>
      <w:proofErr w:type="spellStart"/>
      <w:r w:rsidRPr="00064711">
        <w:rPr>
          <w:lang w:val="en-GB"/>
        </w:rPr>
        <w:t>posSI</w:t>
      </w:r>
      <w:proofErr w:type="spellEnd"/>
      <w:r w:rsidRPr="00064711">
        <w:rPr>
          <w:lang w:val="en-GB"/>
        </w:rPr>
        <w:t xml:space="preserve"> granularity is feasible, although using </w:t>
      </w:r>
      <w:proofErr w:type="spellStart"/>
      <w:r w:rsidRPr="00064711">
        <w:rPr>
          <w:lang w:val="en-GB"/>
        </w:rPr>
        <w:t>posSIB</w:t>
      </w:r>
      <w:proofErr w:type="spellEnd"/>
      <w:r w:rsidRPr="00064711">
        <w:rPr>
          <w:lang w:val="en-GB"/>
        </w:rPr>
        <w:t xml:space="preserve"> granularity creates message-size constraints when used for idle/inactive mode.  We suggest that from a spec-maintenance perspective, the most consistent and readable way forward may be to mirror for positioning what was done for non-positioning system information, and make the request per-</w:t>
      </w:r>
      <w:proofErr w:type="spellStart"/>
      <w:r w:rsidRPr="00064711">
        <w:rPr>
          <w:lang w:val="en-GB"/>
        </w:rPr>
        <w:t>posSI</w:t>
      </w:r>
      <w:proofErr w:type="spellEnd"/>
      <w:r w:rsidRPr="00064711">
        <w:rPr>
          <w:lang w:val="en-GB"/>
        </w:rPr>
        <w:t xml:space="preserve"> in idle/inactive mode (to take advantage of the more compact message size) and per-</w:t>
      </w:r>
      <w:proofErr w:type="spellStart"/>
      <w:r w:rsidRPr="00064711">
        <w:rPr>
          <w:lang w:val="en-GB"/>
        </w:rPr>
        <w:t>posSIB</w:t>
      </w:r>
      <w:proofErr w:type="spellEnd"/>
      <w:r w:rsidRPr="00064711">
        <w:rPr>
          <w:lang w:val="en-GB"/>
        </w:rPr>
        <w:t xml:space="preserve"> in connected mode (to match the non-positioning system information and give the network some flexibility to avoid sending unnecessary </w:t>
      </w:r>
      <w:proofErr w:type="spellStart"/>
      <w:r w:rsidRPr="00064711">
        <w:rPr>
          <w:lang w:val="en-GB"/>
        </w:rPr>
        <w:t>posSIBs</w:t>
      </w:r>
      <w:proofErr w:type="spellEnd"/>
      <w:r w:rsidRPr="00064711">
        <w:rPr>
          <w:lang w:val="en-GB"/>
        </w:rPr>
        <w:t>).</w:t>
      </w:r>
    </w:p>
    <w:p w14:paraId="59FFC1ED" w14:textId="413D554F" w:rsidR="005C6EC2" w:rsidRPr="00064711" w:rsidRDefault="005C6EC2" w:rsidP="00E40E8A">
      <w:pPr>
        <w:spacing w:after="240"/>
        <w:rPr>
          <w:lang w:val="en-GB"/>
        </w:rPr>
      </w:pPr>
      <w:r>
        <w:rPr>
          <w:lang w:val="en-GB"/>
        </w:rPr>
        <w:t xml:space="preserve">It is also necessary, as noted in observation 7, to provide the </w:t>
      </w:r>
      <w:proofErr w:type="spellStart"/>
      <w:r>
        <w:rPr>
          <w:lang w:val="en-GB"/>
        </w:rPr>
        <w:t>posSIB</w:t>
      </w:r>
      <w:proofErr w:type="spellEnd"/>
      <w:r>
        <w:rPr>
          <w:lang w:val="en-GB"/>
        </w:rPr>
        <w:t xml:space="preserve"> mapping information along with the delivery in dedicated signalling.</w:t>
      </w:r>
    </w:p>
    <w:p w14:paraId="28CA5D18" w14:textId="2B725C74" w:rsidR="00064711" w:rsidRPr="00064711" w:rsidRDefault="00064711" w:rsidP="00E40E8A">
      <w:pPr>
        <w:spacing w:after="240"/>
        <w:rPr>
          <w:lang w:val="en-GB"/>
        </w:rPr>
      </w:pPr>
      <w:r w:rsidRPr="00064711">
        <w:rPr>
          <w:b/>
          <w:lang w:val="en-GB"/>
        </w:rPr>
        <w:t>Proposal 6:</w:t>
      </w:r>
      <w:r w:rsidRPr="00064711">
        <w:rPr>
          <w:lang w:val="en-GB"/>
        </w:rPr>
        <w:t xml:space="preserve"> In RRC_IDLE/RRC_INACTIVE, the positioning system information request is per-SI, based on a critical extension of the </w:t>
      </w:r>
      <w:proofErr w:type="spellStart"/>
      <w:r w:rsidRPr="00064711">
        <w:rPr>
          <w:i/>
          <w:lang w:val="en-GB"/>
        </w:rPr>
        <w:t>RRCSystemInfoRequest</w:t>
      </w:r>
      <w:proofErr w:type="spellEnd"/>
      <w:r w:rsidRPr="00064711">
        <w:rPr>
          <w:lang w:val="en-GB"/>
        </w:rPr>
        <w:t xml:space="preserve"> message.</w:t>
      </w:r>
    </w:p>
    <w:p w14:paraId="0859D711" w14:textId="7CA6EC0E" w:rsidR="00064711" w:rsidRDefault="00064711" w:rsidP="00E40E8A">
      <w:pPr>
        <w:spacing w:after="240"/>
        <w:rPr>
          <w:lang w:val="en-GB"/>
        </w:rPr>
      </w:pPr>
      <w:r w:rsidRPr="00064711">
        <w:rPr>
          <w:b/>
          <w:lang w:val="en-GB"/>
        </w:rPr>
        <w:t>Proposal 7:</w:t>
      </w:r>
      <w:r w:rsidRPr="00064711">
        <w:rPr>
          <w:lang w:val="en-GB"/>
        </w:rPr>
        <w:t xml:space="preserve"> In RRC_CONNECTED, the positioning system information request is per-SIB, based on the proposed </w:t>
      </w:r>
      <w:proofErr w:type="spellStart"/>
      <w:r w:rsidRPr="00064711">
        <w:rPr>
          <w:i/>
          <w:lang w:val="en-GB"/>
        </w:rPr>
        <w:t>ConnectedModeSysInfoRequest</w:t>
      </w:r>
      <w:proofErr w:type="spellEnd"/>
      <w:r w:rsidRPr="00064711">
        <w:rPr>
          <w:lang w:val="en-GB"/>
        </w:rPr>
        <w:t xml:space="preserve"> message (which would have to have appropriate fields added).</w:t>
      </w:r>
    </w:p>
    <w:p w14:paraId="7FD485A7" w14:textId="4CD1D238" w:rsidR="00335D49" w:rsidRPr="00335D49" w:rsidRDefault="00335D49" w:rsidP="00E40E8A">
      <w:pPr>
        <w:spacing w:after="240"/>
        <w:rPr>
          <w:lang w:val="en-GB"/>
        </w:rPr>
      </w:pPr>
      <w:r>
        <w:rPr>
          <w:b/>
          <w:lang w:val="en-GB"/>
        </w:rPr>
        <w:t>Proposal 8:</w:t>
      </w:r>
      <w:r>
        <w:rPr>
          <w:lang w:val="en-GB"/>
        </w:rPr>
        <w:t xml:space="preserve"> For unicast delivery of positioning system information, the </w:t>
      </w:r>
      <w:proofErr w:type="spellStart"/>
      <w:r>
        <w:rPr>
          <w:i/>
          <w:lang w:val="en-GB"/>
        </w:rPr>
        <w:t>RRCReconfiguration</w:t>
      </w:r>
      <w:proofErr w:type="spellEnd"/>
      <w:r>
        <w:rPr>
          <w:lang w:val="en-GB"/>
        </w:rPr>
        <w:t xml:space="preserve"> is extended to optionally include the mapping metadata for the contained </w:t>
      </w:r>
      <w:proofErr w:type="spellStart"/>
      <w:r>
        <w:rPr>
          <w:lang w:val="en-GB"/>
        </w:rPr>
        <w:t>posSIBs</w:t>
      </w:r>
      <w:proofErr w:type="spellEnd"/>
      <w:r>
        <w:rPr>
          <w:lang w:val="en-GB"/>
        </w:rPr>
        <w:t>.</w:t>
      </w:r>
    </w:p>
    <w:p w14:paraId="016302AC" w14:textId="5BC10B52" w:rsidR="00A17DB7" w:rsidRPr="00064711" w:rsidRDefault="001A1FCC" w:rsidP="00A17DB7">
      <w:pPr>
        <w:pStyle w:val="Heading1"/>
        <w:overflowPunct w:val="0"/>
        <w:autoSpaceDE w:val="0"/>
        <w:autoSpaceDN w:val="0"/>
        <w:adjustRightInd w:val="0"/>
        <w:rPr>
          <w:rFonts w:eastAsia="PMingLiU" w:cs="Arial"/>
        </w:rPr>
      </w:pPr>
      <w:r w:rsidRPr="00064711">
        <w:rPr>
          <w:rFonts w:eastAsia="PMingLiU" w:cs="Arial"/>
        </w:rPr>
        <w:lastRenderedPageBreak/>
        <w:t>Conc</w:t>
      </w:r>
      <w:r w:rsidR="00A17DB7" w:rsidRPr="00064711">
        <w:rPr>
          <w:rFonts w:eastAsia="PMingLiU" w:cs="Arial"/>
        </w:rPr>
        <w:t>l</w:t>
      </w:r>
      <w:r w:rsidRPr="00064711">
        <w:rPr>
          <w:rFonts w:eastAsia="PMingLiU" w:cs="Arial"/>
        </w:rPr>
        <w:t>usion</w:t>
      </w:r>
      <w:bookmarkEnd w:id="5"/>
      <w:bookmarkEnd w:id="6"/>
      <w:bookmarkEnd w:id="7"/>
      <w:bookmarkEnd w:id="8"/>
    </w:p>
    <w:bookmarkEnd w:id="0"/>
    <w:bookmarkEnd w:id="1"/>
    <w:p w14:paraId="748BD63E" w14:textId="79D101CC" w:rsidR="008E3599" w:rsidRPr="00064711" w:rsidRDefault="0049047C" w:rsidP="00703D29">
      <w:pPr>
        <w:spacing w:after="240"/>
        <w:rPr>
          <w:lang w:val="en-GB"/>
        </w:rPr>
      </w:pPr>
      <w:r>
        <w:rPr>
          <w:lang w:val="en-GB"/>
        </w:rPr>
        <w:t>This document promulgated the following proposals:</w:t>
      </w:r>
    </w:p>
    <w:p w14:paraId="7CF331CD" w14:textId="77777777" w:rsidR="0049047C" w:rsidRPr="00064711" w:rsidRDefault="0049047C" w:rsidP="0049047C">
      <w:pPr>
        <w:spacing w:after="240"/>
        <w:rPr>
          <w:lang w:val="en-GB"/>
        </w:rPr>
      </w:pPr>
      <w:r w:rsidRPr="00064711">
        <w:rPr>
          <w:b/>
          <w:lang w:val="en-GB"/>
        </w:rPr>
        <w:t>Proposal 1:</w:t>
      </w:r>
      <w:r w:rsidRPr="00064711">
        <w:rPr>
          <w:lang w:val="en-GB"/>
        </w:rPr>
        <w:t xml:space="preserve"> On-demand system information for positioning should be available to UEs in RRC_IDLE/RRC_INACTIVE.</w:t>
      </w:r>
    </w:p>
    <w:p w14:paraId="18CA78CA" w14:textId="77777777" w:rsidR="0049047C" w:rsidRPr="00064711" w:rsidRDefault="0049047C" w:rsidP="0049047C">
      <w:pPr>
        <w:spacing w:after="240"/>
        <w:rPr>
          <w:lang w:val="en-GB"/>
        </w:rPr>
      </w:pPr>
      <w:r w:rsidRPr="00064711">
        <w:rPr>
          <w:b/>
          <w:lang w:val="en-GB"/>
        </w:rPr>
        <w:t>Proposal 2:</w:t>
      </w:r>
      <w:r w:rsidRPr="00064711">
        <w:rPr>
          <w:lang w:val="en-GB"/>
        </w:rPr>
        <w:t xml:space="preserve"> Either a critical extension of </w:t>
      </w:r>
      <w:proofErr w:type="spellStart"/>
      <w:r w:rsidRPr="00064711">
        <w:rPr>
          <w:i/>
          <w:lang w:val="en-GB"/>
        </w:rPr>
        <w:t>RRCSystemInfoRequest</w:t>
      </w:r>
      <w:proofErr w:type="spellEnd"/>
      <w:r w:rsidRPr="00064711">
        <w:rPr>
          <w:lang w:val="en-GB"/>
        </w:rPr>
        <w:t xml:space="preserve"> or a new CCCH1 message is provided to allow request of positioning system information by UEs in RRC_IDLE or RRC_INACTIVE.</w:t>
      </w:r>
    </w:p>
    <w:p w14:paraId="2A88A5D7" w14:textId="77777777" w:rsidR="0049047C" w:rsidRPr="00064711" w:rsidRDefault="0049047C" w:rsidP="0049047C">
      <w:pPr>
        <w:spacing w:after="240"/>
        <w:rPr>
          <w:lang w:val="en-GB"/>
        </w:rPr>
      </w:pPr>
      <w:r w:rsidRPr="00064711">
        <w:rPr>
          <w:b/>
          <w:lang w:val="en-GB"/>
        </w:rPr>
        <w:t>Proposal 3:</w:t>
      </w:r>
      <w:r w:rsidRPr="00064711">
        <w:rPr>
          <w:lang w:val="en-GB"/>
        </w:rPr>
        <w:t xml:space="preserve"> The previous decision that it is useful to support on-demand positioning system information delivery for UEs in RRC_CONNECTED is confirmed.</w:t>
      </w:r>
    </w:p>
    <w:p w14:paraId="574EF562" w14:textId="77777777" w:rsidR="0049047C" w:rsidRPr="00064711" w:rsidRDefault="0049047C" w:rsidP="0049047C">
      <w:pPr>
        <w:spacing w:after="240"/>
        <w:rPr>
          <w:lang w:val="en-GB"/>
        </w:rPr>
      </w:pPr>
      <w:r w:rsidRPr="00064711">
        <w:rPr>
          <w:b/>
          <w:lang w:val="en-GB"/>
        </w:rPr>
        <w:t>Proposal 4:</w:t>
      </w:r>
      <w:r w:rsidRPr="00064711">
        <w:rPr>
          <w:lang w:val="en-GB"/>
        </w:rPr>
        <w:t xml:space="preserve"> When a particular assistance data element is available via system information, the UE in RRC_CONNECTED requests the corresponding system information from the </w:t>
      </w:r>
      <w:proofErr w:type="spellStart"/>
      <w:r w:rsidRPr="00064711">
        <w:rPr>
          <w:lang w:val="en-GB"/>
        </w:rPr>
        <w:t>gNB</w:t>
      </w:r>
      <w:proofErr w:type="spellEnd"/>
      <w:r w:rsidRPr="00064711">
        <w:rPr>
          <w:lang w:val="en-GB"/>
        </w:rPr>
        <w:t xml:space="preserve"> rather than requesting the assistance data from the LMF.</w:t>
      </w:r>
    </w:p>
    <w:p w14:paraId="0B2886FF" w14:textId="77777777" w:rsidR="0049047C" w:rsidRPr="00064711" w:rsidRDefault="0049047C" w:rsidP="0049047C">
      <w:pPr>
        <w:spacing w:after="240"/>
        <w:rPr>
          <w:lang w:val="en-GB"/>
        </w:rPr>
      </w:pPr>
      <w:r w:rsidRPr="00064711">
        <w:rPr>
          <w:b/>
          <w:lang w:val="en-GB"/>
        </w:rPr>
        <w:t>Proposal 5:</w:t>
      </w:r>
      <w:r w:rsidRPr="00064711">
        <w:rPr>
          <w:lang w:val="en-GB"/>
        </w:rPr>
        <w:t xml:space="preserve"> The facility for dedicated signalling of system information in the </w:t>
      </w:r>
      <w:proofErr w:type="spellStart"/>
      <w:r w:rsidRPr="00064711">
        <w:rPr>
          <w:i/>
          <w:lang w:val="en-GB"/>
        </w:rPr>
        <w:t>RRCReconfiguration</w:t>
      </w:r>
      <w:proofErr w:type="spellEnd"/>
      <w:r w:rsidRPr="00064711">
        <w:rPr>
          <w:lang w:val="en-GB"/>
        </w:rPr>
        <w:t xml:space="preserve"> message is extended to include positioning system information.</w:t>
      </w:r>
    </w:p>
    <w:p w14:paraId="2CCFA8AC" w14:textId="77777777" w:rsidR="0049047C" w:rsidRPr="00064711" w:rsidRDefault="0049047C" w:rsidP="0049047C">
      <w:pPr>
        <w:spacing w:after="240"/>
        <w:rPr>
          <w:lang w:val="en-GB"/>
        </w:rPr>
      </w:pPr>
      <w:r w:rsidRPr="00064711">
        <w:rPr>
          <w:b/>
          <w:lang w:val="en-GB"/>
        </w:rPr>
        <w:t>Proposal 6:</w:t>
      </w:r>
      <w:r w:rsidRPr="00064711">
        <w:rPr>
          <w:lang w:val="en-GB"/>
        </w:rPr>
        <w:t xml:space="preserve"> In RRC_IDLE/RRC_INACTIVE, the positioning system information request is per-SI, based on a critical extension of the </w:t>
      </w:r>
      <w:proofErr w:type="spellStart"/>
      <w:r w:rsidRPr="00064711">
        <w:rPr>
          <w:i/>
          <w:lang w:val="en-GB"/>
        </w:rPr>
        <w:t>RRCSystemInfoRequest</w:t>
      </w:r>
      <w:proofErr w:type="spellEnd"/>
      <w:r w:rsidRPr="00064711">
        <w:rPr>
          <w:lang w:val="en-GB"/>
        </w:rPr>
        <w:t xml:space="preserve"> message.</w:t>
      </w:r>
    </w:p>
    <w:p w14:paraId="3586A5A0" w14:textId="77777777" w:rsidR="0049047C" w:rsidRDefault="0049047C" w:rsidP="0049047C">
      <w:pPr>
        <w:spacing w:after="240"/>
        <w:rPr>
          <w:lang w:val="en-GB"/>
        </w:rPr>
      </w:pPr>
      <w:r w:rsidRPr="00064711">
        <w:rPr>
          <w:b/>
          <w:lang w:val="en-GB"/>
        </w:rPr>
        <w:t>Proposal 7:</w:t>
      </w:r>
      <w:r w:rsidRPr="00064711">
        <w:rPr>
          <w:lang w:val="en-GB"/>
        </w:rPr>
        <w:t xml:space="preserve"> In RRC_CONNECTED, the positioning system information request is per-SIB, based on the proposed </w:t>
      </w:r>
      <w:proofErr w:type="spellStart"/>
      <w:r w:rsidRPr="00064711">
        <w:rPr>
          <w:i/>
          <w:lang w:val="en-GB"/>
        </w:rPr>
        <w:t>ConnectedModeSysInfoRequest</w:t>
      </w:r>
      <w:proofErr w:type="spellEnd"/>
      <w:r w:rsidRPr="00064711">
        <w:rPr>
          <w:lang w:val="en-GB"/>
        </w:rPr>
        <w:t xml:space="preserve"> message (which would have to have appropriate fields added).</w:t>
      </w:r>
    </w:p>
    <w:p w14:paraId="098CCE7C" w14:textId="77777777" w:rsidR="0049047C" w:rsidRPr="00335D49" w:rsidRDefault="0049047C" w:rsidP="0049047C">
      <w:pPr>
        <w:spacing w:after="240"/>
        <w:rPr>
          <w:lang w:val="en-GB"/>
        </w:rPr>
      </w:pPr>
      <w:r>
        <w:rPr>
          <w:b/>
          <w:lang w:val="en-GB"/>
        </w:rPr>
        <w:t>Proposal 8:</w:t>
      </w:r>
      <w:r>
        <w:rPr>
          <w:lang w:val="en-GB"/>
        </w:rPr>
        <w:t xml:space="preserve"> For unicast delivery of positioning system information, the </w:t>
      </w:r>
      <w:proofErr w:type="spellStart"/>
      <w:r>
        <w:rPr>
          <w:i/>
          <w:lang w:val="en-GB"/>
        </w:rPr>
        <w:t>RRCReconfiguration</w:t>
      </w:r>
      <w:proofErr w:type="spellEnd"/>
      <w:r>
        <w:rPr>
          <w:lang w:val="en-GB"/>
        </w:rPr>
        <w:t xml:space="preserve"> is extended to optionally include the mapping metadata for the contained </w:t>
      </w:r>
      <w:proofErr w:type="spellStart"/>
      <w:r>
        <w:rPr>
          <w:lang w:val="en-GB"/>
        </w:rPr>
        <w:t>posSIBs</w:t>
      </w:r>
      <w:proofErr w:type="spellEnd"/>
      <w:r>
        <w:rPr>
          <w:lang w:val="en-GB"/>
        </w:rPr>
        <w:t>.</w:t>
      </w:r>
    </w:p>
    <w:p w14:paraId="7F37F751" w14:textId="5735CD44" w:rsidR="00732182" w:rsidRPr="00064711" w:rsidRDefault="00732182" w:rsidP="00732182">
      <w:pPr>
        <w:pStyle w:val="Heading1"/>
        <w:overflowPunct w:val="0"/>
        <w:autoSpaceDE w:val="0"/>
        <w:autoSpaceDN w:val="0"/>
        <w:adjustRightInd w:val="0"/>
        <w:rPr>
          <w:rFonts w:eastAsia="PMingLiU" w:cs="Arial"/>
        </w:rPr>
      </w:pPr>
      <w:bookmarkStart w:id="9" w:name="_GoBack"/>
      <w:bookmarkEnd w:id="9"/>
      <w:r w:rsidRPr="00064711">
        <w:rPr>
          <w:rFonts w:eastAsia="PMingLiU" w:cs="Arial"/>
        </w:rPr>
        <w:t>References</w:t>
      </w:r>
    </w:p>
    <w:p w14:paraId="2D48A6DA" w14:textId="4F7E6B6C" w:rsidR="00732182" w:rsidRPr="00064711" w:rsidRDefault="001C15D5" w:rsidP="00D74469">
      <w:pPr>
        <w:ind w:left="720" w:hanging="720"/>
        <w:rPr>
          <w:lang w:val="en-GB" w:eastAsia="en-US"/>
        </w:rPr>
      </w:pPr>
      <w:r w:rsidRPr="00064711">
        <w:rPr>
          <w:lang w:val="en-GB" w:eastAsia="en-US"/>
        </w:rPr>
        <w:t>[1]</w:t>
      </w:r>
      <w:r w:rsidRPr="00064711">
        <w:rPr>
          <w:lang w:val="en-GB" w:eastAsia="en-US"/>
        </w:rPr>
        <w:tab/>
      </w:r>
      <w:r w:rsidR="000F1240" w:rsidRPr="00064711">
        <w:rPr>
          <w:lang w:val="en-GB" w:eastAsia="en-US"/>
        </w:rPr>
        <w:t>TS 36.455</w:t>
      </w:r>
    </w:p>
    <w:p w14:paraId="0E6A9BE0" w14:textId="77777777" w:rsidR="00D74469" w:rsidRPr="00064711" w:rsidRDefault="00D74469" w:rsidP="00732182">
      <w:pPr>
        <w:rPr>
          <w:lang w:val="en-GB" w:eastAsia="en-US"/>
        </w:rPr>
      </w:pPr>
    </w:p>
    <w:p w14:paraId="0EFFC6D5" w14:textId="1E19223E" w:rsidR="00211DDB" w:rsidRPr="00064711" w:rsidRDefault="00E40E8A" w:rsidP="00BB7841">
      <w:pPr>
        <w:spacing w:after="240"/>
        <w:rPr>
          <w:lang w:val="en-GB"/>
        </w:rPr>
      </w:pPr>
      <w:r w:rsidRPr="00064711">
        <w:rPr>
          <w:lang w:val="en-GB"/>
        </w:rPr>
        <w:t>[2]</w:t>
      </w:r>
      <w:r w:rsidRPr="00064711">
        <w:rPr>
          <w:lang w:val="en-GB"/>
        </w:rPr>
        <w:tab/>
        <w:t>R2-1913318, “Remaining issues regarding on-demand SI for Positioning”, Ericsson, RAN2#107bis</w:t>
      </w:r>
    </w:p>
    <w:sectPr w:rsidR="00211DDB" w:rsidRPr="00064711"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E3125" w14:textId="77777777" w:rsidR="002E0FE2" w:rsidRDefault="002E0FE2">
      <w:pPr>
        <w:pStyle w:val="TAL"/>
      </w:pPr>
      <w:r>
        <w:separator/>
      </w:r>
    </w:p>
  </w:endnote>
  <w:endnote w:type="continuationSeparator" w:id="0">
    <w:p w14:paraId="08908CDF" w14:textId="77777777" w:rsidR="002E0FE2" w:rsidRDefault="002E0FE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A233EF">
      <w:t>7</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FDCC2" w14:textId="77777777" w:rsidR="002E0FE2" w:rsidRDefault="002E0FE2">
      <w:pPr>
        <w:pStyle w:val="TAL"/>
      </w:pPr>
      <w:r>
        <w:separator/>
      </w:r>
    </w:p>
  </w:footnote>
  <w:footnote w:type="continuationSeparator" w:id="0">
    <w:p w14:paraId="57548D57" w14:textId="77777777" w:rsidR="002E0FE2" w:rsidRDefault="002E0FE2">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354225A"/>
    <w:multiLevelType w:val="hybridMultilevel"/>
    <w:tmpl w:val="602262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6452AD"/>
    <w:multiLevelType w:val="hybridMultilevel"/>
    <w:tmpl w:val="08C012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146DC0"/>
    <w:multiLevelType w:val="hybridMultilevel"/>
    <w:tmpl w:val="FB16052E"/>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5"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14"/>
  </w:num>
  <w:num w:numId="4">
    <w:abstractNumId w:val="9"/>
  </w:num>
  <w:num w:numId="5">
    <w:abstractNumId w:val="5"/>
  </w:num>
  <w:num w:numId="6">
    <w:abstractNumId w:val="4"/>
  </w:num>
  <w:num w:numId="7">
    <w:abstractNumId w:val="19"/>
  </w:num>
  <w:num w:numId="8">
    <w:abstractNumId w:val="18"/>
  </w:num>
  <w:num w:numId="9">
    <w:abstractNumId w:val="0"/>
  </w:num>
  <w:num w:numId="10">
    <w:abstractNumId w:val="3"/>
  </w:num>
  <w:num w:numId="11">
    <w:abstractNumId w:val="12"/>
  </w:num>
  <w:num w:numId="12">
    <w:abstractNumId w:val="17"/>
  </w:num>
  <w:num w:numId="13">
    <w:abstractNumId w:val="16"/>
  </w:num>
  <w:num w:numId="14">
    <w:abstractNumId w:val="2"/>
  </w:num>
  <w:num w:numId="15">
    <w:abstractNumId w:val="10"/>
  </w:num>
  <w:num w:numId="16">
    <w:abstractNumId w:val="6"/>
  </w:num>
  <w:num w:numId="17">
    <w:abstractNumId w:val="15"/>
  </w:num>
  <w:num w:numId="18">
    <w:abstractNumId w:val="1"/>
  </w:num>
  <w:num w:numId="19">
    <w:abstractNumId w:val="11"/>
  </w:num>
  <w:num w:numId="20">
    <w:abstractNumId w:val="13"/>
  </w:num>
  <w:num w:numId="2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6F5D"/>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11"/>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240"/>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288"/>
    <w:rsid w:val="001E3820"/>
    <w:rsid w:val="001E4B7E"/>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578"/>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0FE2"/>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37C8"/>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5D49"/>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47C"/>
    <w:rsid w:val="00490599"/>
    <w:rsid w:val="0049072B"/>
    <w:rsid w:val="00491032"/>
    <w:rsid w:val="004913B5"/>
    <w:rsid w:val="00491407"/>
    <w:rsid w:val="004914F5"/>
    <w:rsid w:val="0049180C"/>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E76EE"/>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77E81"/>
    <w:rsid w:val="00580084"/>
    <w:rsid w:val="00580525"/>
    <w:rsid w:val="005807CE"/>
    <w:rsid w:val="005809B1"/>
    <w:rsid w:val="0058124E"/>
    <w:rsid w:val="00581668"/>
    <w:rsid w:val="0058203C"/>
    <w:rsid w:val="0058206D"/>
    <w:rsid w:val="005820D7"/>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EC2"/>
    <w:rsid w:val="005C6F32"/>
    <w:rsid w:val="005C7805"/>
    <w:rsid w:val="005C79BD"/>
    <w:rsid w:val="005C79EA"/>
    <w:rsid w:val="005C7BFF"/>
    <w:rsid w:val="005C7F03"/>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41E0"/>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3CD"/>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842"/>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10B"/>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0CF3"/>
    <w:rsid w:val="006A11C0"/>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0C7C"/>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2EB3"/>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4B31"/>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1A1"/>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C4D"/>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3D5"/>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46A"/>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2DC"/>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1F85"/>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3EF"/>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5F5C"/>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AB0"/>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7907"/>
    <w:rsid w:val="00B40B20"/>
    <w:rsid w:val="00B40CF3"/>
    <w:rsid w:val="00B411AB"/>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5D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036"/>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BA8"/>
    <w:rsid w:val="00C51DDC"/>
    <w:rsid w:val="00C5265A"/>
    <w:rsid w:val="00C52B23"/>
    <w:rsid w:val="00C52FEA"/>
    <w:rsid w:val="00C53CD2"/>
    <w:rsid w:val="00C540FB"/>
    <w:rsid w:val="00C54C98"/>
    <w:rsid w:val="00C556D1"/>
    <w:rsid w:val="00C55745"/>
    <w:rsid w:val="00C558F8"/>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37"/>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3"/>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D08"/>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0E8A"/>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8D8"/>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098E"/>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259"/>
    <w:rsid w:val="00F434A2"/>
    <w:rsid w:val="00F4366A"/>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0F8E"/>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69268-FC46-418A-85F1-64C1445A7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3069</Words>
  <Characters>17495</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20523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2007-12-21T04:58:00Z</cp:lastPrinted>
  <dcterms:created xsi:type="dcterms:W3CDTF">2019-11-08T04:30:00Z</dcterms:created>
  <dcterms:modified xsi:type="dcterms:W3CDTF">2019-11-08T04:30:00Z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