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B63257">
        <w:rPr>
          <w:b/>
          <w:noProof/>
          <w:sz w:val="24"/>
          <w:lang w:eastAsia="ko-KR"/>
        </w:rPr>
        <w:t>8</w:t>
      </w:r>
      <w:r w:rsidR="001E41F3">
        <w:rPr>
          <w:b/>
          <w:i/>
          <w:noProof/>
          <w:sz w:val="28"/>
        </w:rPr>
        <w:tab/>
      </w:r>
      <w:r w:rsidR="002C7780" w:rsidRPr="002C7780">
        <w:rPr>
          <w:b/>
          <w:i/>
          <w:noProof/>
          <w:sz w:val="28"/>
        </w:rPr>
        <w:t>R2-1915222</w:t>
      </w:r>
      <w:bookmarkStart w:id="0" w:name="_GoBack"/>
      <w:bookmarkEnd w:id="0"/>
    </w:p>
    <w:p w:rsidR="001E41F3" w:rsidRDefault="00FC4CEC" w:rsidP="00F75392">
      <w:pPr>
        <w:pStyle w:val="CRCoverPage"/>
        <w:tabs>
          <w:tab w:val="right" w:pos="9630"/>
        </w:tabs>
        <w:outlineLvl w:val="0"/>
        <w:rPr>
          <w:b/>
          <w:noProof/>
          <w:sz w:val="24"/>
        </w:rPr>
      </w:pPr>
      <w:r w:rsidRPr="00FC4CEC">
        <w:rPr>
          <w:b/>
          <w:noProof/>
          <w:sz w:val="24"/>
          <w:lang w:eastAsia="ko-KR"/>
        </w:rPr>
        <w:t>Reno, NV, USA, 18–22 November 2019</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6.2.2.</w:t>
      </w:r>
      <w:r w:rsidR="00FC4CEC">
        <w:rPr>
          <w:b/>
          <w:noProof/>
          <w:lang w:eastAsia="ko-KR"/>
        </w:rPr>
        <w:t>7</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9B5BBC" w:rsidRPr="009B5BBC">
        <w:rPr>
          <w:b/>
          <w:noProof/>
          <w:lang w:eastAsia="ko-KR"/>
        </w:rPr>
        <w:t>Applicability of NR-U features to licensed carrier</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84B9D" w:rsidRDefault="009B5BBC" w:rsidP="00A5303D">
      <w:pPr>
        <w:rPr>
          <w:lang w:eastAsia="ko-KR"/>
        </w:rPr>
      </w:pPr>
      <w:r>
        <w:rPr>
          <w:lang w:eastAsia="ko-KR"/>
        </w:rPr>
        <w:t xml:space="preserve">During the email discussion </w:t>
      </w:r>
      <w:r w:rsidRPr="009B5BBC">
        <w:rPr>
          <w:lang w:eastAsia="ko-KR"/>
        </w:rPr>
        <w:t>[107bis#16</w:t>
      </w:r>
      <w:r w:rsidR="001D2145" w:rsidRPr="009B5BBC">
        <w:rPr>
          <w:lang w:eastAsia="ko-KR"/>
        </w:rPr>
        <w:t>][</w:t>
      </w:r>
      <w:r w:rsidRPr="009B5BBC">
        <w:rPr>
          <w:lang w:eastAsia="ko-KR"/>
        </w:rPr>
        <w:t>NR-U] Running CR for 38.331</w:t>
      </w:r>
      <w:r w:rsidR="00920642">
        <w:rPr>
          <w:lang w:eastAsia="ko-KR"/>
        </w:rPr>
        <w:t xml:space="preserve"> (QC)</w:t>
      </w:r>
      <w:r>
        <w:rPr>
          <w:lang w:eastAsia="ko-KR"/>
        </w:rPr>
        <w:t xml:space="preserve">, the issue about applicability of NR-U </w:t>
      </w:r>
      <w:r w:rsidR="00920642">
        <w:rPr>
          <w:lang w:eastAsia="ko-KR"/>
        </w:rPr>
        <w:t xml:space="preserve">feature </w:t>
      </w:r>
      <w:r w:rsidR="00920642" w:rsidRPr="009B5BBC">
        <w:rPr>
          <w:lang w:eastAsia="ko-KR"/>
        </w:rPr>
        <w:t>to</w:t>
      </w:r>
      <w:r>
        <w:rPr>
          <w:lang w:eastAsia="ko-KR"/>
        </w:rPr>
        <w:t xml:space="preserve"> the licensed carrier has been raised (see below).</w:t>
      </w:r>
      <w:r w:rsidR="00920642">
        <w:rPr>
          <w:lang w:eastAsia="ko-KR"/>
        </w:rPr>
        <w:t xml:space="preserve"> The contribution discusses the applicability </w:t>
      </w:r>
      <w:r w:rsidR="00920642" w:rsidRPr="00920642">
        <w:rPr>
          <w:lang w:eastAsia="ko-KR"/>
        </w:rPr>
        <w:t>of NR-U features to licensed carrier</w:t>
      </w:r>
      <w:r w:rsidR="00920642">
        <w:rPr>
          <w:lang w:eastAsia="ko-KR"/>
        </w:rPr>
        <w:t>.</w:t>
      </w:r>
    </w:p>
    <w:tbl>
      <w:tblPr>
        <w:tblStyle w:val="TableGrid"/>
        <w:tblW w:w="0" w:type="auto"/>
        <w:tblLook w:val="04A0" w:firstRow="1" w:lastRow="0" w:firstColumn="1" w:lastColumn="0" w:noHBand="0" w:noVBand="1"/>
      </w:tblPr>
      <w:tblGrid>
        <w:gridCol w:w="9629"/>
      </w:tblGrid>
      <w:tr w:rsidR="009B5BBC" w:rsidTr="009B5BBC">
        <w:tc>
          <w:tcPr>
            <w:tcW w:w="9629" w:type="dxa"/>
          </w:tcPr>
          <w:p w:rsidR="009B5BBC" w:rsidRDefault="009B5BBC" w:rsidP="009B5BBC">
            <w:pPr>
              <w:pStyle w:val="ListParagraph"/>
              <w:numPr>
                <w:ilvl w:val="0"/>
                <w:numId w:val="3"/>
              </w:numPr>
            </w:pPr>
            <w:r>
              <w:t>Ericsson proposal that all NR-U features should be applicable to licensed and in addition there shouldn’t any usage of the term NR-U in 38.331:</w:t>
            </w:r>
          </w:p>
          <w:p w:rsidR="009B5BBC" w:rsidRDefault="009B5BBC" w:rsidP="009B5BBC">
            <w:pPr>
              <w:pStyle w:val="ListParagraph"/>
              <w:numPr>
                <w:ilvl w:val="1"/>
                <w:numId w:val="3"/>
              </w:numPr>
            </w:pPr>
            <w:r>
              <w:t>As I responded to the same request in 38.300 CR, this decision cannot be taken here. We need to wait for the discussion on UE features in the relevant RAN4 groups which will consider NR-U and other WI features as well. Note that there is dependency of features across different layers and groups, e.g. CG retransmission is not possible without the PHY layer feedback introduced by RAN1.</w:t>
            </w:r>
          </w:p>
          <w:p w:rsidR="009B5BBC" w:rsidRDefault="009B5BBC" w:rsidP="009B5BBC">
            <w:pPr>
              <w:pStyle w:val="ListParagraph"/>
              <w:numPr>
                <w:ilvl w:val="1"/>
                <w:numId w:val="3"/>
              </w:numPr>
            </w:pPr>
            <w:r>
              <w:t>I removed the restriction of features for NR-U for now. As mentioned, the choice doesn’t matter at this stage and may be changed back depending on the outcome of above discussion.</w:t>
            </w:r>
          </w:p>
          <w:p w:rsidR="009B5BBC" w:rsidRDefault="009B5BBC" w:rsidP="009B5BBC">
            <w:pPr>
              <w:pStyle w:val="ListParagraph"/>
              <w:numPr>
                <w:ilvl w:val="1"/>
                <w:numId w:val="3"/>
              </w:numPr>
            </w:pPr>
            <w:r>
              <w:t>I added a Note on the cover sheet referring to the discussion on UE features and that the CR will be updated accordingly based on that outcome.</w:t>
            </w:r>
          </w:p>
          <w:p w:rsidR="009B5BBC" w:rsidRDefault="009B5BBC" w:rsidP="009B5BBC">
            <w:pPr>
              <w:pStyle w:val="ListParagraph"/>
              <w:numPr>
                <w:ilvl w:val="1"/>
                <w:numId w:val="3"/>
              </w:numPr>
            </w:pPr>
            <w:r>
              <w:t xml:space="preserve">I replaced “NR-U cell” with “cell operating on unlicensed spectrum” which is same as NR-U definition and usage in stage-2. </w:t>
            </w:r>
          </w:p>
          <w:p w:rsidR="009B5BBC" w:rsidRPr="009B5BBC" w:rsidRDefault="009B5BBC" w:rsidP="009B5BBC">
            <w:pPr>
              <w:pStyle w:val="ListParagraph"/>
              <w:numPr>
                <w:ilvl w:val="1"/>
                <w:numId w:val="3"/>
              </w:numPr>
              <w:rPr>
                <w:lang w:eastAsia="ko-KR"/>
              </w:rPr>
            </w:pPr>
            <w:r>
              <w:t xml:space="preserve">I still kept the term “NR-U” where applicable, e.g. LBT failure configuration. </w:t>
            </w:r>
          </w:p>
        </w:tc>
      </w:tr>
    </w:tbl>
    <w:p w:rsidR="009B5BBC" w:rsidRDefault="009B5BBC" w:rsidP="00A5303D">
      <w:pPr>
        <w:rPr>
          <w:lang w:eastAsia="ko-KR"/>
        </w:rPr>
      </w:pP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9B5BBC" w:rsidRDefault="009B5BBC" w:rsidP="009B5BBC">
      <w:pPr>
        <w:rPr>
          <w:lang w:eastAsia="ko-KR"/>
        </w:rPr>
      </w:pPr>
      <w:r>
        <w:rPr>
          <w:lang w:eastAsia="ko-KR"/>
        </w:rPr>
        <w:t xml:space="preserve">During the WI phase for the NR-U, many features </w:t>
      </w:r>
      <w:r w:rsidR="001D2145">
        <w:rPr>
          <w:lang w:eastAsia="ko-KR"/>
        </w:rPr>
        <w:t>(</w:t>
      </w:r>
      <w:r w:rsidR="00920642">
        <w:rPr>
          <w:lang w:eastAsia="ko-KR"/>
        </w:rPr>
        <w:t xml:space="preserve">e.g. </w:t>
      </w:r>
      <w:r w:rsidR="00102E37" w:rsidRPr="00102E37">
        <w:rPr>
          <w:lang w:eastAsia="ko-KR"/>
        </w:rPr>
        <w:t>additional PDCCH monitoring occasions for paging</w:t>
      </w:r>
      <w:r w:rsidR="001D2145">
        <w:rPr>
          <w:lang w:eastAsia="ko-KR"/>
        </w:rPr>
        <w:t xml:space="preserve">, </w:t>
      </w:r>
      <w:r w:rsidR="00920642">
        <w:rPr>
          <w:lang w:eastAsia="ko-KR"/>
        </w:rPr>
        <w:t xml:space="preserve">non-numeric K1 value in DCI, </w:t>
      </w:r>
      <w:r w:rsidR="001D2145">
        <w:rPr>
          <w:lang w:eastAsia="ko-KR"/>
        </w:rPr>
        <w:t xml:space="preserve">AUL-like configured grant, etc.) </w:t>
      </w:r>
      <w:r>
        <w:rPr>
          <w:lang w:eastAsia="ko-KR"/>
        </w:rPr>
        <w:t>have been introduced to overcome the problem in the unlicensed carrier</w:t>
      </w:r>
      <w:r w:rsidR="001D2145">
        <w:rPr>
          <w:lang w:eastAsia="ko-KR"/>
        </w:rPr>
        <w:t xml:space="preserve"> (e.g. considering LBT issues)</w:t>
      </w:r>
      <w:r>
        <w:rPr>
          <w:lang w:eastAsia="ko-KR"/>
        </w:rPr>
        <w:t xml:space="preserve">. </w:t>
      </w:r>
      <w:r w:rsidR="001D2145">
        <w:rPr>
          <w:lang w:eastAsia="ko-KR"/>
        </w:rPr>
        <w:t>It should be noted that most of the technical problems</w:t>
      </w:r>
      <w:r w:rsidR="001D2145">
        <w:rPr>
          <w:rFonts w:hint="eastAsia"/>
          <w:lang w:eastAsia="ko-KR"/>
        </w:rPr>
        <w:t xml:space="preserve"> </w:t>
      </w:r>
      <w:r w:rsidR="001D2145">
        <w:rPr>
          <w:lang w:eastAsia="ko-KR"/>
        </w:rPr>
        <w:t xml:space="preserve">which makes RAN1 and RAN2 to introduce such new features do not exist in the licensed carrier. To make </w:t>
      </w:r>
      <w:r w:rsidR="001D2145" w:rsidRPr="001D2145">
        <w:rPr>
          <w:lang w:eastAsia="ko-KR"/>
        </w:rPr>
        <w:t xml:space="preserve">all NR-U features </w:t>
      </w:r>
      <w:r w:rsidR="00920642">
        <w:rPr>
          <w:lang w:eastAsia="ko-KR"/>
        </w:rPr>
        <w:t xml:space="preserve">to </w:t>
      </w:r>
      <w:r w:rsidR="001D2145">
        <w:rPr>
          <w:lang w:eastAsia="ko-KR"/>
        </w:rPr>
        <w:t xml:space="preserve">apply to licensed carrier would create additional (unnecessary) burden to </w:t>
      </w:r>
      <w:r w:rsidR="00920642">
        <w:rPr>
          <w:lang w:eastAsia="ko-KR"/>
        </w:rPr>
        <w:t xml:space="preserve">the development of </w:t>
      </w:r>
      <w:r w:rsidR="001D2145">
        <w:rPr>
          <w:lang w:eastAsia="ko-KR"/>
        </w:rPr>
        <w:t xml:space="preserve">both UE and network. Even though RAN2 can discuss details </w:t>
      </w:r>
      <w:r w:rsidR="00920642">
        <w:rPr>
          <w:lang w:eastAsia="ko-KR"/>
        </w:rPr>
        <w:t xml:space="preserve">per each </w:t>
      </w:r>
      <w:r w:rsidR="001D2145">
        <w:rPr>
          <w:lang w:eastAsia="ko-KR"/>
        </w:rPr>
        <w:t>feature considering capabilit</w:t>
      </w:r>
      <w:r w:rsidR="00920642">
        <w:rPr>
          <w:lang w:eastAsia="ko-KR"/>
        </w:rPr>
        <w:t>y</w:t>
      </w:r>
      <w:r w:rsidR="001D2145">
        <w:rPr>
          <w:lang w:eastAsia="ko-KR"/>
        </w:rPr>
        <w:t xml:space="preserve"> later, RAN2 should have general principle, not only for the NR-U but in general. Hence we propose:</w:t>
      </w:r>
    </w:p>
    <w:p w:rsidR="009B5BBC" w:rsidRPr="00920642" w:rsidRDefault="009B5BBC" w:rsidP="009B5BBC">
      <w:pPr>
        <w:rPr>
          <w:b/>
          <w:lang w:eastAsia="ko-KR"/>
        </w:rPr>
      </w:pPr>
      <w:r w:rsidRPr="00920642">
        <w:rPr>
          <w:b/>
          <w:lang w:eastAsia="ko-KR"/>
        </w:rPr>
        <w:t>Proposal: As a working assumption, the new features introduced for the NR-U are applicable to unlicensed carriers only.</w:t>
      </w:r>
      <w:r w:rsidR="001D2145" w:rsidRPr="00920642">
        <w:rPr>
          <w:b/>
          <w:lang w:eastAsia="ko-KR"/>
        </w:rPr>
        <w:t xml:space="preserve"> As a result, for each RRC configuration for the NR-U feature, its applicability should be clearly specified e.g. in the field description or by the conditional presence.</w:t>
      </w:r>
    </w:p>
    <w:p w:rsidR="001D2145" w:rsidRPr="00C4135F" w:rsidRDefault="001D2145"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9B5BBC" w:rsidRDefault="00920642" w:rsidP="009B5BBC">
      <w:pPr>
        <w:rPr>
          <w:lang w:eastAsia="ko-KR"/>
        </w:rPr>
      </w:pPr>
      <w:r w:rsidRPr="00920642">
        <w:rPr>
          <w:b/>
          <w:lang w:eastAsia="ko-KR"/>
        </w:rPr>
        <w:t>Proposal: As a working assumption, the new features introduced for the NR-U are applicable to unlicensed carriers only. As a result, for each RRC configuration for the NR-U feature, its applicability should be clearly specified e.g. in the field description or by the conditional presence.</w:t>
      </w:r>
    </w:p>
    <w:p w:rsidR="009B5BBC" w:rsidRPr="005C406E" w:rsidRDefault="009B5BBC" w:rsidP="009B5BBC">
      <w:pPr>
        <w:rPr>
          <w:lang w:eastAsia="ko-KR"/>
        </w:rPr>
      </w:pP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920642">
        <w:rPr>
          <w:lang w:eastAsia="ko-KR"/>
        </w:rPr>
        <w:t xml:space="preserve">RAN2 email discussion </w:t>
      </w:r>
      <w:r w:rsidR="00920642" w:rsidRPr="00920642">
        <w:rPr>
          <w:lang w:eastAsia="ko-KR"/>
        </w:rPr>
        <w:t>[107bis#16][NR-U] Running CR for 38.331</w:t>
      </w:r>
      <w:r w:rsidR="00920642">
        <w:rPr>
          <w:lang w:eastAsia="ko-KR"/>
        </w:rPr>
        <w:t xml:space="preserve"> (QC)</w:t>
      </w:r>
    </w:p>
    <w:sectPr w:rsidR="007B0F8F"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223" w:rsidRDefault="00654223">
      <w:r>
        <w:separator/>
      </w:r>
    </w:p>
  </w:endnote>
  <w:endnote w:type="continuationSeparator" w:id="0">
    <w:p w:rsidR="00654223" w:rsidRDefault="006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223" w:rsidRDefault="00654223">
      <w:r>
        <w:separator/>
      </w:r>
    </w:p>
  </w:footnote>
  <w:footnote w:type="continuationSeparator" w:id="0">
    <w:p w:rsidR="00654223" w:rsidRDefault="006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EBFDB-0655-4FEE-9036-ED17C7CA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443</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12</cp:revision>
  <cp:lastPrinted>1900-12-31T15:00:00Z</cp:lastPrinted>
  <dcterms:created xsi:type="dcterms:W3CDTF">2019-10-02T02:20:00Z</dcterms:created>
  <dcterms:modified xsi:type="dcterms:W3CDTF">2019-11-07T10:42:00Z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