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C699E" w14:textId="2B5D6FE9" w:rsidR="00D92F2F" w:rsidRDefault="00D92F2F" w:rsidP="00D92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BB10E6">
        <w:rPr>
          <w:b/>
          <w:noProof/>
          <w:sz w:val="24"/>
        </w:rPr>
        <w:t>8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91</w:t>
      </w:r>
      <w:r w:rsidR="00E10632">
        <w:rPr>
          <w:b/>
          <w:i/>
          <w:noProof/>
          <w:sz w:val="28"/>
        </w:rPr>
        <w:t>5742</w:t>
      </w:r>
    </w:p>
    <w:p w14:paraId="342C7C36" w14:textId="751C7432" w:rsidR="00D92F2F" w:rsidRDefault="00BB10E6" w:rsidP="00D92F2F">
      <w:pPr>
        <w:pStyle w:val="CRCoverPage"/>
        <w:outlineLvl w:val="0"/>
        <w:rPr>
          <w:b/>
          <w:noProof/>
          <w:sz w:val="24"/>
        </w:rPr>
      </w:pPr>
      <w:r w:rsidRPr="00D5180C">
        <w:rPr>
          <w:b/>
          <w:noProof/>
          <w:sz w:val="24"/>
          <w:lang w:val="es-ES"/>
        </w:rPr>
        <w:t>Reno, Nevada, USA, 1</w:t>
      </w:r>
      <w:r>
        <w:rPr>
          <w:b/>
          <w:noProof/>
          <w:sz w:val="24"/>
          <w:lang w:val="es-ES"/>
        </w:rPr>
        <w:t>8</w:t>
      </w:r>
      <w:r w:rsidRPr="00D5180C">
        <w:rPr>
          <w:b/>
          <w:noProof/>
          <w:sz w:val="24"/>
          <w:lang w:val="es-ES"/>
        </w:rPr>
        <w:t xml:space="preserve"> – </w:t>
      </w:r>
      <w:r>
        <w:rPr>
          <w:b/>
          <w:noProof/>
          <w:sz w:val="24"/>
          <w:lang w:val="es-ES"/>
        </w:rPr>
        <w:t>22</w:t>
      </w:r>
      <w:r w:rsidRPr="00D5180C">
        <w:rPr>
          <w:b/>
          <w:noProof/>
          <w:sz w:val="24"/>
          <w:lang w:val="es-ES"/>
        </w:rPr>
        <w:t xml:space="preserve"> </w:t>
      </w:r>
      <w:r>
        <w:rPr>
          <w:b/>
          <w:noProof/>
          <w:sz w:val="24"/>
          <w:lang w:val="es-ES"/>
        </w:rPr>
        <w:t>November</w:t>
      </w:r>
      <w:r w:rsidRPr="00D5180C">
        <w:rPr>
          <w:b/>
          <w:noProof/>
          <w:sz w:val="24"/>
          <w:lang w:val="es-ES"/>
        </w:rPr>
        <w:t xml:space="preserve"> 2019</w:t>
      </w:r>
      <w:r w:rsidRPr="00A13F4F">
        <w:rPr>
          <w:b/>
          <w:noProof/>
          <w:sz w:val="24"/>
        </w:rPr>
        <w:t xml:space="preserve"> </w:t>
      </w:r>
      <w:r w:rsidR="00D92F2F" w:rsidRPr="00A13F4F">
        <w:rPr>
          <w:b/>
          <w:noProof/>
          <w:sz w:val="24"/>
        </w:rPr>
        <w:t xml:space="preserve"> </w:t>
      </w:r>
      <w:r w:rsidR="00D92F2F" w:rsidRPr="00A13F4F">
        <w:rPr>
          <w:b/>
          <w:noProof/>
          <w:sz w:val="24"/>
        </w:rPr>
        <w:tab/>
      </w:r>
      <w:r w:rsidR="00D92F2F">
        <w:rPr>
          <w:i/>
          <w:lang w:eastAsia="ko-KR"/>
        </w:rPr>
        <w:tab/>
      </w:r>
      <w:r w:rsidR="00D92F2F">
        <w:rPr>
          <w:i/>
          <w:lang w:eastAsia="ko-KR"/>
        </w:rPr>
        <w:tab/>
      </w:r>
      <w:r w:rsidR="00D92F2F">
        <w:rPr>
          <w:i/>
          <w:lang w:eastAsia="ko-KR"/>
        </w:rPr>
        <w:tab/>
      </w:r>
      <w:r w:rsidR="00D92F2F">
        <w:rPr>
          <w:i/>
          <w:lang w:eastAsia="ko-KR"/>
        </w:rPr>
        <w:tab/>
      </w:r>
      <w:r w:rsidR="00D92F2F">
        <w:rPr>
          <w:i/>
          <w:lang w:eastAsia="ko-KR"/>
        </w:rPr>
        <w:tab/>
      </w:r>
      <w:r w:rsidR="00D92F2F">
        <w:rPr>
          <w:i/>
          <w:lang w:eastAsia="ko-KR"/>
        </w:rPr>
        <w:tab/>
      </w:r>
      <w:r w:rsidR="00D92F2F">
        <w:rPr>
          <w:i/>
          <w:lang w:eastAsia="ko-KR"/>
        </w:rPr>
        <w:tab/>
        <w:t xml:space="preserve"> </w:t>
      </w:r>
    </w:p>
    <w:p w14:paraId="0A51C0AB" w14:textId="77777777" w:rsidR="00286F3E" w:rsidRPr="00B9091D" w:rsidRDefault="00286F3E" w:rsidP="00FC5BD1">
      <w:pPr>
        <w:pStyle w:val="CRCoverPage"/>
        <w:outlineLvl w:val="0"/>
        <w:rPr>
          <w:bCs/>
          <w:sz w:val="24"/>
          <w:lang w:eastAsia="ja-JP"/>
        </w:rPr>
      </w:pPr>
    </w:p>
    <w:p w14:paraId="513DC40F" w14:textId="09FEF67E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F71D67" w:rsidRPr="006B26BE">
        <w:rPr>
          <w:rFonts w:eastAsia="宋体" w:cs="Arial"/>
          <w:b/>
          <w:bCs/>
          <w:sz w:val="24"/>
          <w:lang w:val="en-US"/>
        </w:rPr>
        <w:t>6.7.3.2</w:t>
      </w:r>
    </w:p>
    <w:p w14:paraId="513DC410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13DC411" w14:textId="4D7B4AD3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C96961" w:rsidRPr="00C96961">
        <w:rPr>
          <w:rFonts w:ascii="Arial" w:hAnsi="Arial" w:cs="Arial"/>
          <w:b/>
          <w:bCs/>
          <w:sz w:val="24"/>
          <w:lang w:eastAsia="zh-CN"/>
        </w:rPr>
        <w:t>Intra UE prioritization of UL Data and Data</w:t>
      </w:r>
      <w:bookmarkStart w:id="0" w:name="_GoBack"/>
      <w:bookmarkEnd w:id="0"/>
    </w:p>
    <w:p w14:paraId="513DC412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513DC413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C78A3CE" w14:textId="3A357B8C" w:rsidR="00D112D3" w:rsidRDefault="00D112D3" w:rsidP="00D112D3">
      <w:r>
        <w:t xml:space="preserve">MAC running CR for </w:t>
      </w:r>
      <w:proofErr w:type="spellStart"/>
      <w:r>
        <w:t>IIoT</w:t>
      </w:r>
      <w:proofErr w:type="spellEnd"/>
      <w:r>
        <w:t xml:space="preserve"> </w:t>
      </w:r>
      <w:r>
        <w:fldChar w:fldCharType="begin"/>
      </w:r>
      <w:r>
        <w:instrText xml:space="preserve"> REF Ref_MACRunningCR \h </w:instrText>
      </w:r>
      <w:r>
        <w:fldChar w:fldCharType="separate"/>
      </w:r>
      <w:r w:rsidR="00D87EF1" w:rsidRPr="00A018D8">
        <w:rPr>
          <w:rFonts w:hint="eastAsia"/>
          <w:lang w:eastAsia="zh-CN"/>
        </w:rPr>
        <w:t>[</w:t>
      </w:r>
      <w:r w:rsidR="00D87EF1">
        <w:rPr>
          <w:noProof/>
        </w:rPr>
        <w:t>2</w:t>
      </w:r>
      <w:r w:rsidR="00D87EF1" w:rsidRPr="00A018D8">
        <w:rPr>
          <w:rFonts w:hint="eastAsia"/>
          <w:lang w:eastAsia="zh-CN"/>
        </w:rPr>
        <w:t>]</w:t>
      </w:r>
      <w:r>
        <w:fldChar w:fldCharType="end"/>
      </w:r>
      <w:r>
        <w:t xml:space="preserve"> specifies the prioritization of PUSCH as</w:t>
      </w:r>
      <w:r w:rsidR="00F03956">
        <w:t xml:space="preserve"> below</w:t>
      </w:r>
      <w:r>
        <w:t>:</w:t>
      </w: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0314C5" w14:paraId="3DC39AD4" w14:textId="77777777" w:rsidTr="000314C5">
        <w:tc>
          <w:tcPr>
            <w:tcW w:w="9621" w:type="dxa"/>
            <w:shd w:val="clear" w:color="auto" w:fill="auto"/>
          </w:tcPr>
          <w:p w14:paraId="1B30FB5E" w14:textId="77777777" w:rsidR="00D112D3" w:rsidRDefault="00D112D3" w:rsidP="00BD133A">
            <w:pPr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 xml:space="preserve">For </w:t>
            </w:r>
            <w:r>
              <w:rPr>
                <w:rFonts w:hint="eastAsia"/>
                <w:noProof/>
                <w:lang w:eastAsia="ko-KR"/>
              </w:rPr>
              <w:t xml:space="preserve">the MAC entity configured with </w:t>
            </w:r>
            <w:r w:rsidRPr="000314C5">
              <w:rPr>
                <w:rFonts w:hint="eastAsia"/>
                <w:i/>
                <w:noProof/>
                <w:lang w:eastAsia="ko-KR"/>
              </w:rPr>
              <w:t>priorityBasedPrioritization,</w:t>
            </w:r>
            <w:r>
              <w:rPr>
                <w:rFonts w:hint="eastAsia"/>
                <w:noProof/>
                <w:lang w:eastAsia="ko-KR"/>
              </w:rPr>
              <w:t xml:space="preserve"> priority value of an uplink grant is determined by FFS.</w:t>
            </w:r>
          </w:p>
          <w:p w14:paraId="4127FD58" w14:textId="77777777" w:rsidR="00D112D3" w:rsidRDefault="00D112D3" w:rsidP="00BD133A">
            <w:pPr>
              <w:pStyle w:val="NO"/>
              <w:rPr>
                <w:noProof/>
                <w:lang w:eastAsia="ko-KR"/>
              </w:rPr>
            </w:pPr>
            <w:r w:rsidRPr="00A27D7E">
              <w:rPr>
                <w:noProof/>
                <w:lang w:eastAsia="ko-KR"/>
              </w:rPr>
              <w:t xml:space="preserve">Editor’s Note: The priority value of </w:t>
            </w:r>
            <w:r w:rsidRPr="00A27D7E">
              <w:rPr>
                <w:rFonts w:hint="eastAsia"/>
                <w:noProof/>
                <w:lang w:eastAsia="ko-KR"/>
              </w:rPr>
              <w:t>uplink grant is FFS.</w:t>
            </w:r>
          </w:p>
          <w:p w14:paraId="362EFBA6" w14:textId="77777777" w:rsidR="00D112D3" w:rsidRPr="00A27D7E" w:rsidRDefault="00D112D3" w:rsidP="00BD133A">
            <w:pPr>
              <w:pStyle w:val="NO"/>
              <w:rPr>
                <w:noProof/>
                <w:lang w:eastAsia="ko-KR"/>
              </w:rPr>
            </w:pPr>
            <w:r w:rsidRPr="00A27D7E">
              <w:rPr>
                <w:noProof/>
                <w:lang w:eastAsia="ko-KR"/>
              </w:rPr>
              <w:t xml:space="preserve">Editor’s Note: </w:t>
            </w:r>
            <w:r>
              <w:rPr>
                <w:rFonts w:hint="eastAsia"/>
                <w:noProof/>
                <w:lang w:eastAsia="ko-KR"/>
              </w:rPr>
              <w:t xml:space="preserve">Priority determination considering data availability, logical channels, MAC CE and </w:t>
            </w:r>
            <w:proofErr w:type="spellStart"/>
            <w:r w:rsidRPr="000314C5">
              <w:rPr>
                <w:rFonts w:hint="eastAsia"/>
                <w:i/>
                <w:lang w:eastAsia="ko-KR"/>
              </w:rPr>
              <w:t>configuredGrantTimer</w:t>
            </w:r>
            <w:proofErr w:type="spellEnd"/>
            <w:r w:rsidRPr="000314C5">
              <w:rPr>
                <w:rFonts w:hint="eastAsia"/>
                <w:i/>
                <w:lang w:eastAsia="ko-KR"/>
              </w:rPr>
              <w:t xml:space="preserve"> </w:t>
            </w:r>
            <w:r w:rsidRPr="00A27D7E">
              <w:rPr>
                <w:rFonts w:hint="eastAsia"/>
                <w:noProof/>
                <w:lang w:eastAsia="ko-KR"/>
              </w:rPr>
              <w:t>is FFS.</w:t>
            </w:r>
          </w:p>
          <w:p w14:paraId="4378F19C" w14:textId="77777777" w:rsidR="00D112D3" w:rsidRDefault="00D112D3" w:rsidP="00BD133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When the MAC entity is configured with </w:t>
            </w:r>
            <w:proofErr w:type="spellStart"/>
            <w:r w:rsidRPr="000314C5">
              <w:rPr>
                <w:i/>
                <w:lang w:eastAsia="ko-KR"/>
              </w:rPr>
              <w:t>priorityBasedPrioritization</w:t>
            </w:r>
            <w:proofErr w:type="spellEnd"/>
            <w:r>
              <w:rPr>
                <w:lang w:eastAsia="ko-KR"/>
              </w:rPr>
              <w:t>:</w:t>
            </w:r>
          </w:p>
          <w:p w14:paraId="11D9D381" w14:textId="77777777" w:rsidR="00D112D3" w:rsidRDefault="00D112D3" w:rsidP="00BD133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 xml:space="preserve">An uplink grant addressed to C-RNTI or CS-RNTI is considered as a prioritized uplink grant </w:t>
            </w:r>
            <w:r w:rsidRPr="00C964D7">
              <w:rPr>
                <w:lang w:eastAsia="ko-KR"/>
              </w:rPr>
              <w:t>if the following conditions are satisfied:</w:t>
            </w:r>
          </w:p>
          <w:p w14:paraId="6C93A991" w14:textId="77777777" w:rsidR="00D112D3" w:rsidRDefault="00D112D3" w:rsidP="00BD133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There is no overlapped PUSCH duration of configured uplink grant whose priority is </w:t>
            </w:r>
            <w:r>
              <w:rPr>
                <w:rFonts w:hint="eastAsia"/>
                <w:lang w:eastAsia="ko-KR"/>
              </w:rPr>
              <w:t>high</w:t>
            </w:r>
            <w:r>
              <w:rPr>
                <w:lang w:eastAsia="ko-KR"/>
              </w:rPr>
              <w:t>er than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the priority of the uplink grant</w:t>
            </w:r>
            <w:r>
              <w:rPr>
                <w:rFonts w:hint="eastAsia"/>
                <w:lang w:eastAsia="ko-KR"/>
              </w:rPr>
              <w:t>; and</w:t>
            </w:r>
          </w:p>
          <w:p w14:paraId="77DD183B" w14:textId="77777777" w:rsidR="00D112D3" w:rsidRDefault="00D112D3" w:rsidP="00BD133A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There is no </w:t>
            </w:r>
            <w:r>
              <w:rPr>
                <w:rFonts w:hint="eastAsia"/>
                <w:lang w:eastAsia="ko-KR"/>
              </w:rPr>
              <w:t xml:space="preserve">overlapped </w:t>
            </w:r>
            <w:r>
              <w:rPr>
                <w:lang w:eastAsia="ko-KR"/>
              </w:rPr>
              <w:t xml:space="preserve">PUCCH resource for the SR transmission occasion where the </w:t>
            </w:r>
            <w:r>
              <w:rPr>
                <w:rFonts w:hint="eastAsia"/>
                <w:lang w:eastAsia="ko-KR"/>
              </w:rPr>
              <w:t>SR is prioritized</w:t>
            </w:r>
            <w:r>
              <w:rPr>
                <w:lang w:eastAsia="ko-KR"/>
              </w:rPr>
              <w:t>.</w:t>
            </w:r>
          </w:p>
          <w:p w14:paraId="70CF60A1" w14:textId="29831430" w:rsidR="00D112D3" w:rsidRPr="000314C5" w:rsidRDefault="00D112D3" w:rsidP="00BD133A">
            <w:pPr>
              <w:pStyle w:val="NO"/>
              <w:rPr>
                <w:i/>
                <w:lang w:eastAsia="ko-KR"/>
              </w:rPr>
            </w:pPr>
            <w:r w:rsidRPr="000314C5">
              <w:rPr>
                <w:i/>
                <w:lang w:eastAsia="ko-KR"/>
              </w:rPr>
              <w:t>(Omitted Editors’ Note</w:t>
            </w:r>
            <w:r w:rsidR="00B04497">
              <w:rPr>
                <w:i/>
                <w:lang w:val="en-US" w:eastAsia="ko-KR"/>
              </w:rPr>
              <w:t>s</w:t>
            </w:r>
            <w:r w:rsidRPr="000314C5">
              <w:rPr>
                <w:i/>
                <w:lang w:eastAsia="ko-KR"/>
              </w:rPr>
              <w:t>)</w:t>
            </w:r>
          </w:p>
          <w:p w14:paraId="5EBAF826" w14:textId="77777777" w:rsidR="00D112D3" w:rsidRDefault="00D112D3" w:rsidP="00BD133A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A configured uplink grant is considered as a prioritized uplink grant </w:t>
            </w:r>
            <w:r w:rsidRPr="00C964D7">
              <w:rPr>
                <w:lang w:eastAsia="ko-KR"/>
              </w:rPr>
              <w:t>if the following conditions are satisfied:</w:t>
            </w:r>
          </w:p>
          <w:p w14:paraId="45CEA6CA" w14:textId="77777777" w:rsidR="00D112D3" w:rsidRDefault="00D112D3" w:rsidP="00BD133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There is no overlapped PUSCH duration of configured uplink grant whose priority is </w:t>
            </w:r>
            <w:r>
              <w:rPr>
                <w:rFonts w:hint="eastAsia"/>
                <w:lang w:eastAsia="ko-KR"/>
              </w:rPr>
              <w:t>high</w:t>
            </w:r>
            <w:r>
              <w:rPr>
                <w:lang w:eastAsia="ko-KR"/>
              </w:rPr>
              <w:t>er than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the priority of the uplink grant</w:t>
            </w:r>
            <w:r>
              <w:rPr>
                <w:rFonts w:hint="eastAsia"/>
                <w:lang w:eastAsia="ko-KR"/>
              </w:rPr>
              <w:t>; and</w:t>
            </w:r>
          </w:p>
          <w:p w14:paraId="23E17D2F" w14:textId="77777777" w:rsidR="00D112D3" w:rsidRDefault="00D112D3" w:rsidP="00BD133A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There is no overlapped PUSCH duration of uplink grant addressed to </w:t>
            </w:r>
            <w:r>
              <w:rPr>
                <w:rFonts w:hint="eastAsia"/>
                <w:lang w:eastAsia="ko-KR"/>
              </w:rPr>
              <w:t xml:space="preserve">C-RNTI or </w:t>
            </w:r>
            <w:r>
              <w:rPr>
                <w:lang w:eastAsia="ko-KR"/>
              </w:rPr>
              <w:t>CS-RNTI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whose priority is </w:t>
            </w:r>
            <w:r>
              <w:rPr>
                <w:rFonts w:hint="eastAsia"/>
                <w:lang w:eastAsia="ko-KR"/>
              </w:rPr>
              <w:t>high</w:t>
            </w:r>
            <w:r>
              <w:rPr>
                <w:lang w:eastAsia="ko-KR"/>
              </w:rPr>
              <w:t xml:space="preserve">er than </w:t>
            </w:r>
            <w:r>
              <w:rPr>
                <w:rFonts w:hint="eastAsia"/>
                <w:lang w:eastAsia="ko-KR"/>
              </w:rPr>
              <w:t xml:space="preserve">or equal to </w:t>
            </w:r>
            <w:r>
              <w:rPr>
                <w:lang w:eastAsia="ko-KR"/>
              </w:rPr>
              <w:t>the priority of the uplink grant</w:t>
            </w:r>
            <w:r>
              <w:rPr>
                <w:rFonts w:hint="eastAsia"/>
                <w:lang w:eastAsia="ko-KR"/>
              </w:rPr>
              <w:t>; and</w:t>
            </w:r>
          </w:p>
          <w:p w14:paraId="1C8C39D6" w14:textId="77777777" w:rsidR="00D112D3" w:rsidRDefault="00D112D3" w:rsidP="00BD133A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There is no </w:t>
            </w:r>
            <w:r>
              <w:rPr>
                <w:rFonts w:hint="eastAsia"/>
                <w:lang w:eastAsia="ko-KR"/>
              </w:rPr>
              <w:t xml:space="preserve">overlapped </w:t>
            </w:r>
            <w:r>
              <w:rPr>
                <w:lang w:eastAsia="ko-KR"/>
              </w:rPr>
              <w:t xml:space="preserve">PUCCH resource for the SR transmission occasion where the </w:t>
            </w:r>
            <w:r>
              <w:rPr>
                <w:rFonts w:hint="eastAsia"/>
                <w:lang w:eastAsia="ko-KR"/>
              </w:rPr>
              <w:t>SR is prioritized.</w:t>
            </w:r>
          </w:p>
          <w:p w14:paraId="4A937E57" w14:textId="77777777" w:rsidR="00D112D3" w:rsidRDefault="00D112D3" w:rsidP="00BD133A">
            <w:pPr>
              <w:pStyle w:val="NO"/>
              <w:rPr>
                <w:noProof/>
                <w:lang w:eastAsia="ko-KR"/>
              </w:rPr>
            </w:pPr>
            <w:r w:rsidRPr="00A27D7E">
              <w:rPr>
                <w:noProof/>
                <w:lang w:eastAsia="ko-KR"/>
              </w:rPr>
              <w:t xml:space="preserve">Editor’s Note: Prioritization of resource conflicts between </w:t>
            </w:r>
            <w:r w:rsidRPr="00A27D7E">
              <w:rPr>
                <w:rFonts w:hint="eastAsia"/>
                <w:noProof/>
                <w:lang w:eastAsia="ko-KR"/>
              </w:rPr>
              <w:t>configured</w:t>
            </w:r>
            <w:r w:rsidRPr="00A27D7E">
              <w:rPr>
                <w:noProof/>
                <w:lang w:eastAsia="ko-KR"/>
              </w:rPr>
              <w:t xml:space="preserve"> grants with the equal priority is FFS.</w:t>
            </w:r>
          </w:p>
          <w:p w14:paraId="1762A0E8" w14:textId="24AA3953" w:rsidR="00D112D3" w:rsidRPr="000314C5" w:rsidRDefault="00D112D3" w:rsidP="000314C5">
            <w:pPr>
              <w:pStyle w:val="NO"/>
              <w:rPr>
                <w:i/>
                <w:lang w:eastAsia="ko-KR"/>
              </w:rPr>
            </w:pPr>
            <w:r w:rsidRPr="000314C5">
              <w:rPr>
                <w:i/>
                <w:lang w:eastAsia="ko-KR"/>
              </w:rPr>
              <w:t>(Omitted Editor</w:t>
            </w:r>
            <w:r w:rsidR="00B655F2" w:rsidRPr="000314C5">
              <w:rPr>
                <w:i/>
                <w:lang w:eastAsia="ko-KR"/>
              </w:rPr>
              <w:t>’</w:t>
            </w:r>
            <w:r w:rsidRPr="000314C5">
              <w:rPr>
                <w:i/>
                <w:lang w:eastAsia="ko-KR"/>
              </w:rPr>
              <w:t>s Note</w:t>
            </w:r>
            <w:r w:rsidR="00B04497">
              <w:rPr>
                <w:i/>
                <w:lang w:val="en-US" w:eastAsia="ko-KR"/>
              </w:rPr>
              <w:t>s</w:t>
            </w:r>
            <w:r w:rsidRPr="000314C5">
              <w:rPr>
                <w:i/>
                <w:lang w:eastAsia="ko-KR"/>
              </w:rPr>
              <w:t>)</w:t>
            </w:r>
          </w:p>
        </w:tc>
      </w:tr>
    </w:tbl>
    <w:p w14:paraId="44DE263F" w14:textId="6EDB747A" w:rsidR="001F56EB" w:rsidRDefault="001F56EB" w:rsidP="009B51C7">
      <w:pPr>
        <w:rPr>
          <w:lang w:eastAsia="zh-CN"/>
        </w:rPr>
      </w:pPr>
    </w:p>
    <w:p w14:paraId="74105A9D" w14:textId="241E3F1C" w:rsidR="00D94B10" w:rsidRDefault="00D94B10" w:rsidP="009B51C7">
      <w:pPr>
        <w:rPr>
          <w:lang w:eastAsia="zh-CN"/>
        </w:rPr>
      </w:pPr>
      <w:r>
        <w:rPr>
          <w:lang w:eastAsia="zh-CN"/>
        </w:rPr>
        <w:t>In RAN1#98bis meeting, following was agreed</w:t>
      </w:r>
      <w:r w:rsidR="00AE7B08">
        <w:rPr>
          <w:lang w:eastAsia="zh-CN"/>
        </w:rPr>
        <w:t>:</w:t>
      </w: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67A2B" w14:paraId="3F9EE8AD" w14:textId="77777777" w:rsidTr="00685BEB">
        <w:tc>
          <w:tcPr>
            <w:tcW w:w="9621" w:type="dxa"/>
            <w:shd w:val="clear" w:color="auto" w:fill="auto"/>
          </w:tcPr>
          <w:p w14:paraId="36667915" w14:textId="77777777" w:rsidR="006554D0" w:rsidRDefault="006554D0" w:rsidP="006554D0">
            <w:pPr>
              <w:jc w:val="both"/>
              <w:rPr>
                <w:b/>
                <w:bCs/>
                <w:lang w:eastAsia="zh-CN"/>
              </w:rPr>
            </w:pPr>
            <w:r>
              <w:rPr>
                <w:highlight w:val="green"/>
                <w:lang w:eastAsia="zh-CN"/>
              </w:rPr>
              <w:t>Agreements</w:t>
            </w:r>
            <w:r>
              <w:rPr>
                <w:b/>
                <w:bCs/>
                <w:lang w:eastAsia="zh-CN"/>
              </w:rPr>
              <w:t>:</w:t>
            </w:r>
          </w:p>
          <w:p w14:paraId="143FFB97" w14:textId="77777777" w:rsidR="006554D0" w:rsidRDefault="006554D0" w:rsidP="006554D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2-level PHY priority of DG PUSCH at least for PHY-layer collision handling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is determined by a PHY indication/signaling.</w:t>
            </w:r>
          </w:p>
          <w:p w14:paraId="654C6A82" w14:textId="4DD2F253" w:rsidR="00167A2B" w:rsidRPr="00BC01D5" w:rsidRDefault="006554D0" w:rsidP="00BC01D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2-level PHY priority of CG PUSCH at least for PHY-layer collision handling is determined by a</w:t>
            </w:r>
            <w:r>
              <w:t>n explicit indication (as a new RRC parameter) in each</w:t>
            </w:r>
            <w:r>
              <w:rPr>
                <w:lang w:eastAsia="zh-CN"/>
              </w:rPr>
              <w:t xml:space="preserve"> CG configuration for Type 1 and Type2 CG PUSCH.</w:t>
            </w:r>
          </w:p>
        </w:tc>
      </w:tr>
    </w:tbl>
    <w:p w14:paraId="49A310CC" w14:textId="77777777" w:rsidR="00B4754E" w:rsidRDefault="00B4754E" w:rsidP="009B51C7">
      <w:pPr>
        <w:rPr>
          <w:lang w:eastAsia="zh-CN"/>
        </w:rPr>
      </w:pPr>
    </w:p>
    <w:p w14:paraId="513DC419" w14:textId="3CCF834F" w:rsidR="00AA008D" w:rsidRDefault="00272C40" w:rsidP="009B51C7">
      <w:r>
        <w:rPr>
          <w:lang w:eastAsia="zh-CN"/>
        </w:rPr>
        <w:lastRenderedPageBreak/>
        <w:t xml:space="preserve">In this contribution, we discuss </w:t>
      </w:r>
      <w:r w:rsidR="00053E3F">
        <w:rPr>
          <w:lang w:eastAsia="zh-CN"/>
        </w:rPr>
        <w:t>intra</w:t>
      </w:r>
      <w:r w:rsidR="00314711">
        <w:rPr>
          <w:lang w:eastAsia="zh-CN"/>
        </w:rPr>
        <w:t>-</w:t>
      </w:r>
      <w:r w:rsidR="00053E3F">
        <w:rPr>
          <w:lang w:eastAsia="zh-CN"/>
        </w:rPr>
        <w:t>UE data vs. data prioritization</w:t>
      </w:r>
      <w:r w:rsidR="00CA11B4">
        <w:rPr>
          <w:lang w:eastAsia="zh-CN"/>
        </w:rPr>
        <w:t xml:space="preserve"> based on the running MAC CE and RAN1/RAN2 agreements</w:t>
      </w:r>
      <w:r w:rsidR="00B93194">
        <w:t>.</w:t>
      </w:r>
    </w:p>
    <w:p w14:paraId="513DC41A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0774C24B" w14:textId="1B032404" w:rsidR="00D0686B" w:rsidRDefault="00D112D3" w:rsidP="2DE097AA">
      <w:r>
        <w:t xml:space="preserve">One main </w:t>
      </w:r>
      <w:r w:rsidR="00BC01D5">
        <w:t xml:space="preserve">FFS point for </w:t>
      </w:r>
      <w:r w:rsidR="00D222FC">
        <w:t xml:space="preserve">intra UE data vs. data prioritization is how to determine the priority value of </w:t>
      </w:r>
      <w:r w:rsidR="00A54305">
        <w:t xml:space="preserve">an </w:t>
      </w:r>
      <w:r w:rsidR="00D222FC">
        <w:t xml:space="preserve">uplink grant. </w:t>
      </w:r>
      <w:r w:rsidR="006D0E0F">
        <w:t>RAN1 has agreed to</w:t>
      </w:r>
      <w:r w:rsidR="00CE740B">
        <w:t xml:space="preserve"> introduce 2-leve</w:t>
      </w:r>
      <w:r w:rsidR="00B338D4">
        <w:t>l</w:t>
      </w:r>
      <w:r w:rsidR="00CE740B">
        <w:t xml:space="preserve"> PHY priority </w:t>
      </w:r>
      <w:r w:rsidR="00A54305">
        <w:t>for</w:t>
      </w:r>
      <w:r w:rsidR="00CE740B">
        <w:t xml:space="preserve"> DG and CG PUSCH at least for PHY-layer collision handling.</w:t>
      </w:r>
      <w:r w:rsidR="00A56C88">
        <w:t xml:space="preserve"> </w:t>
      </w:r>
      <w:r w:rsidR="00595B87">
        <w:t xml:space="preserve">We consider that the 2-level PHY priority </w:t>
      </w:r>
      <w:r w:rsidR="00DB7717">
        <w:t>is only used for PHY-layer collision handling. In case of data vs. data prioritization</w:t>
      </w:r>
      <w:r w:rsidR="00BD01A5">
        <w:t xml:space="preserve">, priority of uplink grant in MAC procedure </w:t>
      </w:r>
      <w:r w:rsidR="002B2855">
        <w:t xml:space="preserve">is not based on </w:t>
      </w:r>
      <w:r w:rsidR="000528E7">
        <w:t xml:space="preserve">2-level </w:t>
      </w:r>
      <w:r w:rsidR="00314711">
        <w:t xml:space="preserve">PHY </w:t>
      </w:r>
      <w:r w:rsidR="000528E7">
        <w:t>priority</w:t>
      </w:r>
      <w:r w:rsidR="002B2855">
        <w:t xml:space="preserve"> whose </w:t>
      </w:r>
      <w:r w:rsidR="004474FE">
        <w:t xml:space="preserve">2 </w:t>
      </w:r>
      <w:r w:rsidR="000528E7">
        <w:t xml:space="preserve">levels </w:t>
      </w:r>
      <w:r w:rsidR="004474FE">
        <w:t>are</w:t>
      </w:r>
      <w:r w:rsidR="002B2855">
        <w:t xml:space="preserve"> significantly less compared to </w:t>
      </w:r>
      <w:r w:rsidR="004474FE">
        <w:t>16 levels of</w:t>
      </w:r>
      <w:r w:rsidR="000528E7">
        <w:t xml:space="preserve"> logical channel priority.</w:t>
      </w:r>
      <w:r w:rsidR="00BD01A5">
        <w:t xml:space="preserve"> </w:t>
      </w:r>
      <w:r w:rsidR="006F7336">
        <w:t xml:space="preserve">For data vs. data prioritization, </w:t>
      </w:r>
      <w:r w:rsidR="00BD01A5">
        <w:t xml:space="preserve">2-level priority </w:t>
      </w:r>
      <w:r w:rsidR="00314711">
        <w:t>can be</w:t>
      </w:r>
      <w:r w:rsidR="00BD01A5">
        <w:t xml:space="preserve"> used </w:t>
      </w:r>
      <w:r w:rsidR="00D02FDF">
        <w:t xml:space="preserve">when </w:t>
      </w:r>
      <w:r w:rsidR="00BD01A5">
        <w:t xml:space="preserve">two MAC PDUs with overlapping PUSCH durations </w:t>
      </w:r>
      <w:r w:rsidR="00362FC5">
        <w:t xml:space="preserve">are </w:t>
      </w:r>
      <w:r w:rsidR="00BD01A5">
        <w:t>delivered to PHY.</w:t>
      </w:r>
      <w:r w:rsidR="004225B5">
        <w:t xml:space="preserve"> </w:t>
      </w:r>
    </w:p>
    <w:p w14:paraId="2C43602E" w14:textId="62059406" w:rsidR="00CE740B" w:rsidRDefault="00D0686B" w:rsidP="2DE097AA">
      <w:pPr>
        <w:rPr>
          <w:lang w:eastAsia="zh-CN"/>
        </w:rPr>
      </w:pPr>
      <w:r>
        <w:t xml:space="preserve">As to how to determine the priority value of uplink grant, study item phase </w:t>
      </w:r>
      <w:r w:rsidR="007B7934">
        <w:t xml:space="preserve">concludes in </w:t>
      </w:r>
      <w:r w:rsidR="00C2371E">
        <w:t>TR 38.825</w:t>
      </w:r>
      <w:r w:rsidR="00AC2E57">
        <w:t xml:space="preserve"> </w:t>
      </w:r>
      <w:r w:rsidR="001C67BB">
        <w:fldChar w:fldCharType="begin"/>
      </w:r>
      <w:r w:rsidR="001C67BB">
        <w:instrText xml:space="preserve"> REF Ref_38825 \h </w:instrText>
      </w:r>
      <w:r w:rsidR="001C67BB">
        <w:fldChar w:fldCharType="separate"/>
      </w:r>
      <w:r w:rsidR="00D87EF1" w:rsidRPr="00A018D8">
        <w:rPr>
          <w:rFonts w:hint="eastAsia"/>
          <w:lang w:eastAsia="zh-CN"/>
        </w:rPr>
        <w:t>[</w:t>
      </w:r>
      <w:r w:rsidR="00D87EF1">
        <w:rPr>
          <w:noProof/>
        </w:rPr>
        <w:t>1</w:t>
      </w:r>
      <w:r w:rsidR="00D87EF1" w:rsidRPr="00A018D8">
        <w:rPr>
          <w:rFonts w:hint="eastAsia"/>
          <w:lang w:eastAsia="zh-CN"/>
        </w:rPr>
        <w:t>]</w:t>
      </w:r>
      <w:r w:rsidR="001C67BB">
        <w:fldChar w:fldCharType="end"/>
      </w:r>
      <w:r w:rsidR="001C67BB">
        <w:t xml:space="preserve"> </w:t>
      </w:r>
      <w:r w:rsidR="007B7934">
        <w:t>as:</w:t>
      </w:r>
      <w:r w:rsidR="00546C46">
        <w:t xml:space="preserve"> </w:t>
      </w:r>
      <w:r w:rsidR="00FA45CE">
        <w:t>“</w:t>
      </w:r>
      <w:r w:rsidR="00546C46" w:rsidRPr="00FB15B4">
        <w:rPr>
          <w:i/>
        </w:rPr>
        <w:t>For cases when MAC prioritizes a grant, MAC prioritizes the grant on which data of the highest priority can be transmitted according to LCP restrictions and priority configured for each logical channel</w:t>
      </w:r>
      <w:r w:rsidR="00FA45CE">
        <w:t>”.</w:t>
      </w:r>
      <w:r w:rsidR="0061011B">
        <w:t xml:space="preserve"> </w:t>
      </w:r>
      <w:r w:rsidR="00E35E81">
        <w:t xml:space="preserve">Based on the conclusion, the priority value of an uplink grant is the highest priority of the </w:t>
      </w:r>
      <w:r w:rsidR="00CB03DE">
        <w:t>LCH among the set of LCHs</w:t>
      </w:r>
      <w:r w:rsidR="00E35E81">
        <w:t xml:space="preserve"> that </w:t>
      </w:r>
      <w:r w:rsidR="00CB03DE">
        <w:t>are mapped</w:t>
      </w:r>
      <w:r w:rsidR="00E35E81">
        <w:t xml:space="preserve"> </w:t>
      </w:r>
      <w:r w:rsidR="0007098C">
        <w:t>to</w:t>
      </w:r>
      <w:r w:rsidR="00E35E81">
        <w:t xml:space="preserve"> the grant according to LCP restrictions.</w:t>
      </w:r>
    </w:p>
    <w:p w14:paraId="17F1076D" w14:textId="7AE0DD99" w:rsidR="000528E7" w:rsidRDefault="000528E7" w:rsidP="000528E7">
      <w:pPr>
        <w:rPr>
          <w:lang w:eastAsia="ko-KR"/>
        </w:rPr>
      </w:pPr>
      <w:bookmarkStart w:id="1" w:name="Proposal_Priority_value"/>
      <w:r w:rsidRPr="00EB38A2">
        <w:rPr>
          <w:b/>
          <w:lang w:eastAsia="ko-KR"/>
        </w:rPr>
        <w:t xml:space="preserve">Proposal </w:t>
      </w:r>
      <w:r w:rsidRPr="00EB38A2">
        <w:rPr>
          <w:b/>
          <w:lang w:eastAsia="ko-KR"/>
        </w:rPr>
        <w:fldChar w:fldCharType="begin"/>
      </w:r>
      <w:r w:rsidRPr="00EB38A2">
        <w:rPr>
          <w:b/>
          <w:lang w:eastAsia="ko-KR"/>
        </w:rPr>
        <w:instrText xml:space="preserve"> SEQ Proposal \* MERGEFORMAT </w:instrText>
      </w:r>
      <w:r w:rsidRPr="00EB38A2">
        <w:rPr>
          <w:b/>
          <w:lang w:eastAsia="ko-KR"/>
        </w:rPr>
        <w:fldChar w:fldCharType="separate"/>
      </w:r>
      <w:r w:rsidR="00D87EF1">
        <w:rPr>
          <w:b/>
          <w:noProof/>
          <w:lang w:eastAsia="ko-KR"/>
        </w:rPr>
        <w:t>1</w:t>
      </w:r>
      <w:r w:rsidRPr="00EB38A2">
        <w:rPr>
          <w:b/>
          <w:lang w:eastAsia="ko-KR"/>
        </w:rPr>
        <w:fldChar w:fldCharType="end"/>
      </w:r>
      <w:r w:rsidRPr="00EB38A2">
        <w:rPr>
          <w:lang w:eastAsia="ko-KR"/>
        </w:rPr>
        <w:t xml:space="preserve">: </w:t>
      </w:r>
      <w:r w:rsidR="00E35E81">
        <w:t xml:space="preserve">Priority value of an uplink grant is </w:t>
      </w:r>
      <w:r w:rsidR="00CB03DE">
        <w:t xml:space="preserve">the highest priority of the LCH among the set of LCHs that are mapped </w:t>
      </w:r>
      <w:r w:rsidR="0007098C">
        <w:t>to</w:t>
      </w:r>
      <w:r w:rsidR="00CB03DE">
        <w:t xml:space="preserve"> the grant according to LCP restrictions</w:t>
      </w:r>
      <w:r w:rsidR="00E35E81">
        <w:t>.</w:t>
      </w:r>
      <w:bookmarkEnd w:id="1"/>
    </w:p>
    <w:p w14:paraId="6F2D2A20" w14:textId="56791E59" w:rsidR="006F7F97" w:rsidRDefault="002D3D36" w:rsidP="006F7F97">
      <w:r>
        <w:t xml:space="preserve">If the highest priorities of the two grants are the same, one question is whether </w:t>
      </w:r>
      <w:r w:rsidR="00397A30">
        <w:t>an</w:t>
      </w:r>
      <w:r>
        <w:t xml:space="preserve"> additional rule</w:t>
      </w:r>
      <w:r w:rsidR="00397A30">
        <w:t xml:space="preserve"> needs to be defined</w:t>
      </w:r>
      <w:r>
        <w:t xml:space="preserve"> for</w:t>
      </w:r>
      <w:r w:rsidR="00397A30">
        <w:t xml:space="preserve"> this</w:t>
      </w:r>
      <w:r>
        <w:t xml:space="preserve"> tie break or just leave</w:t>
      </w:r>
      <w:r w:rsidR="00397A30">
        <w:t xml:space="preserve"> it</w:t>
      </w:r>
      <w:r>
        <w:t xml:space="preserve"> to UE implementation. </w:t>
      </w:r>
      <w:r w:rsidR="00C63A35">
        <w:t>In RAN2#107 meeting, RAN2 agreed that “</w:t>
      </w:r>
      <w:r w:rsidR="00C539FA" w:rsidRPr="00E35E81">
        <w:rPr>
          <w:i/>
        </w:rPr>
        <w:t>t</w:t>
      </w:r>
      <w:r w:rsidR="00C63A35" w:rsidRPr="00E35E81">
        <w:rPr>
          <w:i/>
        </w:rPr>
        <w:t>he case of highest priorities of two conflicting grants are equal is handled according to the following: for CG DG conflict, DG is prioritized, other cases FFS to what extent to specify.</w:t>
      </w:r>
      <w:r w:rsidR="00C63A35" w:rsidRPr="4A7813E1">
        <w:t xml:space="preserve">” </w:t>
      </w:r>
      <w:r>
        <w:t>Given that there w</w:t>
      </w:r>
      <w:r w:rsidR="466DEA23">
        <w:t>ould</w:t>
      </w:r>
      <w:r w:rsidRPr="4A7813E1">
        <w:t xml:space="preserve"> </w:t>
      </w:r>
      <w:r w:rsidR="466DEA23">
        <w:t xml:space="preserve">not </w:t>
      </w:r>
      <w:r>
        <w:t>be much differen</w:t>
      </w:r>
      <w:r w:rsidR="0027431B">
        <w:t>ce</w:t>
      </w:r>
      <w:r>
        <w:t xml:space="preserve"> from </w:t>
      </w:r>
      <w:r w:rsidR="466DEA23">
        <w:t xml:space="preserve">the </w:t>
      </w:r>
      <w:r>
        <w:t xml:space="preserve">QoS requirement’s perspective in case of equal priority, </w:t>
      </w:r>
      <w:r w:rsidR="00397A30">
        <w:t>we suggest</w:t>
      </w:r>
      <w:r>
        <w:t xml:space="preserve"> leav</w:t>
      </w:r>
      <w:r w:rsidR="00397A30">
        <w:t>ing</w:t>
      </w:r>
      <w:r>
        <w:t xml:space="preserve"> it to </w:t>
      </w:r>
      <w:r w:rsidR="36709D24">
        <w:t>the</w:t>
      </w:r>
      <w:r w:rsidR="36709D24" w:rsidRPr="4A7813E1">
        <w:t xml:space="preserve"> </w:t>
      </w:r>
      <w:r>
        <w:t>UE implementation</w:t>
      </w:r>
      <w:r w:rsidRPr="4A7813E1">
        <w:t>.</w:t>
      </w:r>
    </w:p>
    <w:p w14:paraId="7AC2C3C7" w14:textId="29DDD438" w:rsidR="00397A30" w:rsidRPr="006F7F97" w:rsidRDefault="002D3D36" w:rsidP="00397A30">
      <w:pPr>
        <w:rPr>
          <w:lang w:val="en-GB" w:eastAsia="ko-KR"/>
        </w:rPr>
      </w:pPr>
      <w:bookmarkStart w:id="2" w:name="Proposal_Tiebreak"/>
      <w:r w:rsidRPr="00C539FA">
        <w:rPr>
          <w:b/>
          <w:bCs/>
          <w:lang w:eastAsia="ko-KR"/>
        </w:rPr>
        <w:t xml:space="preserve">Proposal </w:t>
      </w:r>
      <w:r w:rsidRPr="00DA56BC"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DA56BC">
        <w:rPr>
          <w:rFonts w:ascii="Arial" w:eastAsia="Arial" w:hAnsi="Arial"/>
          <w:b/>
          <w:noProof/>
          <w:sz w:val="36"/>
          <w:lang w:val="en-GB" w:eastAsia="ko-KR"/>
        </w:rPr>
        <w:fldChar w:fldCharType="separate"/>
      </w:r>
      <w:r w:rsidR="00D87EF1" w:rsidRPr="00D87EF1">
        <w:rPr>
          <w:b/>
          <w:bCs/>
          <w:noProof/>
          <w:lang w:eastAsia="ko-KR"/>
        </w:rPr>
        <w:t>2</w:t>
      </w:r>
      <w:r w:rsidRPr="00DA56BC"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If the </w:t>
      </w:r>
      <w:r w:rsidR="00E65918">
        <w:rPr>
          <w:lang w:eastAsia="ko-KR"/>
        </w:rPr>
        <w:t>highest</w:t>
      </w:r>
      <w:r>
        <w:rPr>
          <w:lang w:eastAsia="ko-KR"/>
        </w:rPr>
        <w:t xml:space="preserve"> </w:t>
      </w:r>
      <w:r w:rsidR="00E65918">
        <w:rPr>
          <w:lang w:eastAsia="ko-KR"/>
        </w:rPr>
        <w:t>priorities</w:t>
      </w:r>
      <w:r>
        <w:rPr>
          <w:lang w:eastAsia="ko-KR"/>
        </w:rPr>
        <w:t xml:space="preserve"> of the conflicting </w:t>
      </w:r>
      <w:r w:rsidR="00064ADD">
        <w:rPr>
          <w:lang w:eastAsia="ko-KR"/>
        </w:rPr>
        <w:t xml:space="preserve">configured </w:t>
      </w:r>
      <w:r>
        <w:rPr>
          <w:lang w:eastAsia="ko-KR"/>
        </w:rPr>
        <w:t xml:space="preserve">grants </w:t>
      </w:r>
      <w:r w:rsidR="004B544F">
        <w:rPr>
          <w:lang w:eastAsia="ko-KR"/>
        </w:rPr>
        <w:t>a</w:t>
      </w:r>
      <w:r>
        <w:rPr>
          <w:lang w:eastAsia="ko-KR"/>
        </w:rPr>
        <w:t>re the same</w:t>
      </w:r>
      <w:r w:rsidR="00C63A35">
        <w:rPr>
          <w:lang w:eastAsia="ko-KR"/>
        </w:rPr>
        <w:t xml:space="preserve">, </w:t>
      </w:r>
      <w:r>
        <w:rPr>
          <w:lang w:eastAsia="ko-KR"/>
        </w:rPr>
        <w:t>it is</w:t>
      </w:r>
      <w:r w:rsidR="00501C5B">
        <w:rPr>
          <w:lang w:eastAsia="ko-KR"/>
        </w:rPr>
        <w:t xml:space="preserve"> left</w:t>
      </w:r>
      <w:r>
        <w:rPr>
          <w:lang w:eastAsia="ko-KR"/>
        </w:rPr>
        <w:t xml:space="preserve"> to </w:t>
      </w:r>
      <w:r w:rsidR="7B10D777">
        <w:rPr>
          <w:lang w:eastAsia="ko-KR"/>
        </w:rPr>
        <w:t xml:space="preserve">the </w:t>
      </w:r>
      <w:r>
        <w:rPr>
          <w:lang w:eastAsia="ko-KR"/>
        </w:rPr>
        <w:t xml:space="preserve">UE implementation to prioritize one grant </w:t>
      </w:r>
      <w:r w:rsidR="00C6518A">
        <w:rPr>
          <w:lang w:eastAsia="ko-KR"/>
        </w:rPr>
        <w:t>over</w:t>
      </w:r>
      <w:r>
        <w:rPr>
          <w:lang w:eastAsia="ko-KR"/>
        </w:rPr>
        <w:t xml:space="preserve"> </w:t>
      </w:r>
      <w:r w:rsidR="1E569E23">
        <w:rPr>
          <w:lang w:eastAsia="ko-KR"/>
        </w:rPr>
        <w:t>o</w:t>
      </w:r>
      <w:r w:rsidR="007C2711">
        <w:rPr>
          <w:lang w:eastAsia="ko-KR"/>
        </w:rPr>
        <w:t>the</w:t>
      </w:r>
      <w:r w:rsidR="1E569E23">
        <w:rPr>
          <w:lang w:eastAsia="ko-KR"/>
        </w:rPr>
        <w:t>r</w:t>
      </w:r>
      <w:r w:rsidR="007C2711">
        <w:rPr>
          <w:lang w:eastAsia="ko-KR"/>
        </w:rPr>
        <w:t xml:space="preserve"> </w:t>
      </w:r>
      <w:r>
        <w:rPr>
          <w:lang w:eastAsia="ko-KR"/>
        </w:rPr>
        <w:t>conflicting grants.</w:t>
      </w:r>
      <w:bookmarkEnd w:id="2"/>
    </w:p>
    <w:p w14:paraId="513DC437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513DC43C" w14:textId="4CF269E6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C71E88">
        <w:rPr>
          <w:lang w:eastAsia="zh-CN"/>
        </w:rPr>
        <w:t xml:space="preserve">discuss </w:t>
      </w:r>
      <w:r w:rsidR="00047D31">
        <w:rPr>
          <w:lang w:eastAsia="zh-CN"/>
        </w:rPr>
        <w:t>intra</w:t>
      </w:r>
      <w:r w:rsidR="00314711">
        <w:rPr>
          <w:lang w:eastAsia="zh-CN"/>
        </w:rPr>
        <w:t>-</w:t>
      </w:r>
      <w:r w:rsidR="00047D31">
        <w:rPr>
          <w:lang w:eastAsia="zh-CN"/>
        </w:rPr>
        <w:t>UE data vs. data prioritization</w:t>
      </w:r>
      <w:r w:rsidR="001E2E6E">
        <w:t xml:space="preserve">, and </w:t>
      </w:r>
      <w:r w:rsidR="001727C3" w:rsidRPr="00A10F7A">
        <w:rPr>
          <w:lang w:eastAsia="ko-KR"/>
        </w:rPr>
        <w:t>propose the following:</w:t>
      </w:r>
    </w:p>
    <w:p w14:paraId="1EB3BAC8" w14:textId="501DFC6D" w:rsidR="00E35E81" w:rsidRDefault="00E35E81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Proposal_Priority_value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7EF1" w:rsidRPr="00EB38A2">
        <w:rPr>
          <w:b/>
          <w:lang w:eastAsia="ko-KR"/>
        </w:rPr>
        <w:t xml:space="preserve">Proposal </w:t>
      </w:r>
      <w:r w:rsidR="00D87EF1">
        <w:rPr>
          <w:b/>
          <w:noProof/>
          <w:lang w:eastAsia="ko-KR"/>
        </w:rPr>
        <w:t>1</w:t>
      </w:r>
      <w:r w:rsidR="00D87EF1" w:rsidRPr="00EB38A2">
        <w:rPr>
          <w:lang w:eastAsia="ko-KR"/>
        </w:rPr>
        <w:t xml:space="preserve">: </w:t>
      </w:r>
      <w:r w:rsidR="00D87EF1">
        <w:t>Priority value of an uplink grant is the highest priority of the LCH among the set of LCHs that are mapped to the grant according to LCP restrictions.</w:t>
      </w:r>
      <w:r>
        <w:rPr>
          <w:lang w:eastAsia="ko-KR"/>
        </w:rPr>
        <w:fldChar w:fldCharType="end"/>
      </w:r>
    </w:p>
    <w:p w14:paraId="2FCD8609" w14:textId="0B978A1C" w:rsidR="002D3D36" w:rsidRDefault="002D3D36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Proposal_Tiebreak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7EF1" w:rsidRPr="00C539FA">
        <w:rPr>
          <w:b/>
          <w:bCs/>
          <w:lang w:eastAsia="ko-KR"/>
        </w:rPr>
        <w:t xml:space="preserve">Proposal </w:t>
      </w:r>
      <w:r w:rsidR="00D87EF1" w:rsidRPr="00D87EF1">
        <w:rPr>
          <w:b/>
          <w:bCs/>
          <w:noProof/>
          <w:lang w:eastAsia="ko-KR"/>
        </w:rPr>
        <w:t>2</w:t>
      </w:r>
      <w:r w:rsidR="00D87EF1" w:rsidRPr="00077A03">
        <w:rPr>
          <w:lang w:eastAsia="ko-KR"/>
        </w:rPr>
        <w:t>:</w:t>
      </w:r>
      <w:r w:rsidR="00D87EF1">
        <w:rPr>
          <w:lang w:eastAsia="ko-KR"/>
        </w:rPr>
        <w:t xml:space="preserve"> If the highest priorities of the conflicting configured grants are the same, it is left to the UE implementation to prioritize one grant over other conflicting grants.</w:t>
      </w:r>
      <w:r>
        <w:rPr>
          <w:lang w:eastAsia="ko-KR"/>
        </w:rPr>
        <w:fldChar w:fldCharType="end"/>
      </w:r>
    </w:p>
    <w:p w14:paraId="513DC440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783A67CD" w14:textId="6E8B74A8" w:rsidR="001C67BB" w:rsidRDefault="001C67BB" w:rsidP="001C67BB">
      <w:pPr>
        <w:rPr>
          <w:lang w:eastAsia="zh-CN"/>
        </w:rPr>
      </w:pPr>
      <w:bookmarkStart w:id="3" w:name="Ref_38825"/>
      <w:bookmarkStart w:id="4" w:name="Ref_SID"/>
      <w:r w:rsidRPr="00A018D8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 \* MERGEFORMAT </w:instrText>
      </w:r>
      <w:r>
        <w:rPr>
          <w:noProof/>
        </w:rPr>
        <w:fldChar w:fldCharType="separate"/>
      </w:r>
      <w:r w:rsidR="00D87EF1">
        <w:rPr>
          <w:noProof/>
        </w:rPr>
        <w:t>1</w:t>
      </w:r>
      <w:r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3"/>
      <w:r w:rsidRPr="00A018D8">
        <w:rPr>
          <w:lang w:eastAsia="zh-CN"/>
        </w:rPr>
        <w:tab/>
      </w:r>
      <w:r w:rsidRPr="001C67BB">
        <w:rPr>
          <w:lang w:eastAsia="zh-CN"/>
        </w:rPr>
        <w:t>3GPP TR 38.825, "Study on NR Industrial Internet of Things (IoT)"</w:t>
      </w:r>
    </w:p>
    <w:p w14:paraId="053556F7" w14:textId="6F57BC10" w:rsidR="00031D35" w:rsidRDefault="00031D35" w:rsidP="00D429D9">
      <w:pPr>
        <w:rPr>
          <w:lang w:eastAsia="zh-CN"/>
        </w:rPr>
      </w:pPr>
      <w:bookmarkStart w:id="5" w:name="Ref_MACRunningCR"/>
      <w:r w:rsidRPr="00A018D8">
        <w:rPr>
          <w:rFonts w:hint="eastAsia"/>
          <w:lang w:eastAsia="zh-CN"/>
        </w:rPr>
        <w:t>[</w:t>
      </w:r>
      <w:r w:rsidR="001C67BB">
        <w:rPr>
          <w:noProof/>
        </w:rPr>
        <w:fldChar w:fldCharType="begin"/>
      </w:r>
      <w:r w:rsidR="001C67BB">
        <w:rPr>
          <w:noProof/>
        </w:rPr>
        <w:instrText xml:space="preserve"> SEQ Ref \* MERGEFORMAT  \* MERGEFORMAT </w:instrText>
      </w:r>
      <w:r w:rsidR="001C67BB">
        <w:rPr>
          <w:noProof/>
        </w:rPr>
        <w:fldChar w:fldCharType="separate"/>
      </w:r>
      <w:r w:rsidR="00D87EF1">
        <w:rPr>
          <w:noProof/>
        </w:rPr>
        <w:t>2</w:t>
      </w:r>
      <w:r w:rsidR="001C67BB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5"/>
      <w:r w:rsidRPr="00A018D8">
        <w:rPr>
          <w:lang w:eastAsia="zh-CN"/>
        </w:rPr>
        <w:tab/>
      </w:r>
      <w:r>
        <w:rPr>
          <w:lang w:eastAsia="zh-CN"/>
        </w:rPr>
        <w:t>R2-191</w:t>
      </w:r>
      <w:r w:rsidR="002F4E6B" w:rsidRPr="002F4E6B">
        <w:rPr>
          <w:lang w:eastAsia="zh-CN"/>
        </w:rPr>
        <w:t>5338</w:t>
      </w:r>
      <w:r>
        <w:rPr>
          <w:lang w:eastAsia="zh-CN"/>
        </w:rPr>
        <w:t>, Samsung:</w:t>
      </w:r>
      <w:r w:rsidRPr="00A018D8">
        <w:rPr>
          <w:lang w:eastAsia="zh-CN"/>
        </w:rPr>
        <w:t xml:space="preserve"> "</w:t>
      </w:r>
      <w:r w:rsidR="00D112D3">
        <w:rPr>
          <w:rFonts w:hint="eastAsia"/>
          <w:lang w:eastAsia="ko-KR"/>
        </w:rPr>
        <w:t>MAC Running CR for NR IIOT</w:t>
      </w:r>
      <w:r w:rsidRPr="00A018D8">
        <w:rPr>
          <w:lang w:eastAsia="zh-CN"/>
        </w:rPr>
        <w:t>"</w:t>
      </w:r>
    </w:p>
    <w:bookmarkEnd w:id="4"/>
    <w:p w14:paraId="513DC444" w14:textId="77777777" w:rsidR="00881841" w:rsidRPr="00D350E0" w:rsidRDefault="00881841">
      <w:pPr>
        <w:rPr>
          <w:lang w:eastAsia="zh-CN"/>
        </w:rPr>
      </w:pPr>
    </w:p>
    <w:sectPr w:rsidR="00881841" w:rsidRPr="00D350E0" w:rsidSect="00C539FA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F97FE" w14:textId="77777777" w:rsidR="00141600" w:rsidRDefault="00141600">
      <w:r>
        <w:separator/>
      </w:r>
    </w:p>
  </w:endnote>
  <w:endnote w:type="continuationSeparator" w:id="0">
    <w:p w14:paraId="00636B6F" w14:textId="77777777" w:rsidR="00141600" w:rsidRDefault="00141600">
      <w:r>
        <w:continuationSeparator/>
      </w:r>
    </w:p>
  </w:endnote>
  <w:endnote w:type="continuationNotice" w:id="1">
    <w:p w14:paraId="57D2F5E8" w14:textId="77777777" w:rsidR="00141600" w:rsidRDefault="001416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DC44B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1D6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13DC44C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703A6" w14:textId="77777777" w:rsidR="00141600" w:rsidRDefault="00141600">
      <w:r>
        <w:separator/>
      </w:r>
    </w:p>
  </w:footnote>
  <w:footnote w:type="continuationSeparator" w:id="0">
    <w:p w14:paraId="0B979D00" w14:textId="77777777" w:rsidR="00141600" w:rsidRDefault="00141600">
      <w:r>
        <w:continuationSeparator/>
      </w:r>
    </w:p>
  </w:footnote>
  <w:footnote w:type="continuationNotice" w:id="1">
    <w:p w14:paraId="7B5E7BB7" w14:textId="77777777" w:rsidR="00141600" w:rsidRDefault="001416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28B14CD2"/>
    <w:multiLevelType w:val="multilevel"/>
    <w:tmpl w:val="28B14CD2"/>
    <w:lvl w:ilvl="0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1A771F"/>
    <w:multiLevelType w:val="multilevel"/>
    <w:tmpl w:val="311A771F"/>
    <w:lvl w:ilvl="0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13"/>
  </w:num>
  <w:num w:numId="11">
    <w:abstractNumId w:val="4"/>
  </w:num>
  <w:num w:numId="12">
    <w:abstractNumId w:val="14"/>
  </w:num>
  <w:num w:numId="13">
    <w:abstractNumId w:val="5"/>
  </w:num>
  <w:num w:numId="14">
    <w:abstractNumId w:val="3"/>
  </w:num>
  <w:num w:numId="15">
    <w:abstractNumId w:val="14"/>
  </w:num>
  <w:num w:numId="1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04C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71F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172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80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A11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CE5"/>
    <w:rsid w:val="00030E21"/>
    <w:rsid w:val="00030FA8"/>
    <w:rsid w:val="0003104B"/>
    <w:rsid w:val="00031112"/>
    <w:rsid w:val="00031159"/>
    <w:rsid w:val="000311F8"/>
    <w:rsid w:val="0003140F"/>
    <w:rsid w:val="000314C5"/>
    <w:rsid w:val="00031767"/>
    <w:rsid w:val="00031997"/>
    <w:rsid w:val="00031A36"/>
    <w:rsid w:val="00031D35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531"/>
    <w:rsid w:val="0003753D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47E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D31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2C0"/>
    <w:rsid w:val="0005254C"/>
    <w:rsid w:val="000525A4"/>
    <w:rsid w:val="00052878"/>
    <w:rsid w:val="000528A2"/>
    <w:rsid w:val="000528E7"/>
    <w:rsid w:val="00052978"/>
    <w:rsid w:val="00052C56"/>
    <w:rsid w:val="00053482"/>
    <w:rsid w:val="000539BF"/>
    <w:rsid w:val="00053CF8"/>
    <w:rsid w:val="00053DF1"/>
    <w:rsid w:val="00053E2C"/>
    <w:rsid w:val="00053E3F"/>
    <w:rsid w:val="0005418B"/>
    <w:rsid w:val="00054321"/>
    <w:rsid w:val="00054388"/>
    <w:rsid w:val="000544F3"/>
    <w:rsid w:val="00054578"/>
    <w:rsid w:val="000546FE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DA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7E"/>
    <w:rsid w:val="00063D9E"/>
    <w:rsid w:val="00064155"/>
    <w:rsid w:val="000641A5"/>
    <w:rsid w:val="00064718"/>
    <w:rsid w:val="000649F5"/>
    <w:rsid w:val="00064AD2"/>
    <w:rsid w:val="00064AD3"/>
    <w:rsid w:val="00064ADD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24"/>
    <w:rsid w:val="00066EF8"/>
    <w:rsid w:val="00067100"/>
    <w:rsid w:val="00067514"/>
    <w:rsid w:val="000675CB"/>
    <w:rsid w:val="000675CD"/>
    <w:rsid w:val="00067728"/>
    <w:rsid w:val="00067933"/>
    <w:rsid w:val="00067CB7"/>
    <w:rsid w:val="00067CD1"/>
    <w:rsid w:val="00067D3A"/>
    <w:rsid w:val="00067DD6"/>
    <w:rsid w:val="0007004F"/>
    <w:rsid w:val="000703C9"/>
    <w:rsid w:val="000703F0"/>
    <w:rsid w:val="000704A3"/>
    <w:rsid w:val="000706B2"/>
    <w:rsid w:val="00070760"/>
    <w:rsid w:val="0007098C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F1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816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6FEE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3F0"/>
    <w:rsid w:val="000804F1"/>
    <w:rsid w:val="00080661"/>
    <w:rsid w:val="000811FA"/>
    <w:rsid w:val="00081212"/>
    <w:rsid w:val="00081252"/>
    <w:rsid w:val="000812D8"/>
    <w:rsid w:val="000813A2"/>
    <w:rsid w:val="000813B1"/>
    <w:rsid w:val="000813BF"/>
    <w:rsid w:val="000814B1"/>
    <w:rsid w:val="000814F6"/>
    <w:rsid w:val="0008152F"/>
    <w:rsid w:val="0008177B"/>
    <w:rsid w:val="0008177F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090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08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8D"/>
    <w:rsid w:val="00090FC4"/>
    <w:rsid w:val="00091020"/>
    <w:rsid w:val="00091064"/>
    <w:rsid w:val="00091234"/>
    <w:rsid w:val="00091310"/>
    <w:rsid w:val="000915AB"/>
    <w:rsid w:val="00091717"/>
    <w:rsid w:val="00091A1D"/>
    <w:rsid w:val="00091A38"/>
    <w:rsid w:val="00091C01"/>
    <w:rsid w:val="00092026"/>
    <w:rsid w:val="00092263"/>
    <w:rsid w:val="0009227F"/>
    <w:rsid w:val="00092416"/>
    <w:rsid w:val="00092758"/>
    <w:rsid w:val="000928B8"/>
    <w:rsid w:val="00092A1F"/>
    <w:rsid w:val="00092B50"/>
    <w:rsid w:val="00092B74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12C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1D1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382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59A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4D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CD3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391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282"/>
    <w:rsid w:val="000C4305"/>
    <w:rsid w:val="000C4646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3FB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CB9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3B51"/>
    <w:rsid w:val="000E4004"/>
    <w:rsid w:val="000E4012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BF"/>
    <w:rsid w:val="000E5DF9"/>
    <w:rsid w:val="000E6088"/>
    <w:rsid w:val="000E639D"/>
    <w:rsid w:val="000E63F5"/>
    <w:rsid w:val="000E676E"/>
    <w:rsid w:val="000E6BEC"/>
    <w:rsid w:val="000E7415"/>
    <w:rsid w:val="000E760A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7A0"/>
    <w:rsid w:val="000F0899"/>
    <w:rsid w:val="000F0C81"/>
    <w:rsid w:val="000F0DDC"/>
    <w:rsid w:val="000F0E96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6AB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314"/>
    <w:rsid w:val="000F560E"/>
    <w:rsid w:val="000F570A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E51"/>
    <w:rsid w:val="00100F0A"/>
    <w:rsid w:val="001011D9"/>
    <w:rsid w:val="0010182B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871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E3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A4"/>
    <w:rsid w:val="001308D4"/>
    <w:rsid w:val="001309FF"/>
    <w:rsid w:val="00130DD5"/>
    <w:rsid w:val="001310C8"/>
    <w:rsid w:val="00131AC5"/>
    <w:rsid w:val="00131AD0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C65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EF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600"/>
    <w:rsid w:val="0014184F"/>
    <w:rsid w:val="00142BC0"/>
    <w:rsid w:val="00142BD5"/>
    <w:rsid w:val="00143185"/>
    <w:rsid w:val="00143576"/>
    <w:rsid w:val="0014366B"/>
    <w:rsid w:val="00143672"/>
    <w:rsid w:val="001439C3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BEF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1B4"/>
    <w:rsid w:val="001622D0"/>
    <w:rsid w:val="00162353"/>
    <w:rsid w:val="001627F2"/>
    <w:rsid w:val="001629BB"/>
    <w:rsid w:val="00162ABC"/>
    <w:rsid w:val="00162C64"/>
    <w:rsid w:val="00162D52"/>
    <w:rsid w:val="0016316F"/>
    <w:rsid w:val="001632DE"/>
    <w:rsid w:val="0016372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C29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2B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28F"/>
    <w:rsid w:val="00172748"/>
    <w:rsid w:val="001727C3"/>
    <w:rsid w:val="00172A66"/>
    <w:rsid w:val="00172A8E"/>
    <w:rsid w:val="00172C17"/>
    <w:rsid w:val="00172EC8"/>
    <w:rsid w:val="00173263"/>
    <w:rsid w:val="00173576"/>
    <w:rsid w:val="00173635"/>
    <w:rsid w:val="00173CAC"/>
    <w:rsid w:val="001740FD"/>
    <w:rsid w:val="00174173"/>
    <w:rsid w:val="0017424C"/>
    <w:rsid w:val="001742E5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04D"/>
    <w:rsid w:val="001774CC"/>
    <w:rsid w:val="001774D8"/>
    <w:rsid w:val="00177631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1FC6"/>
    <w:rsid w:val="00182087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BD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69"/>
    <w:rsid w:val="001943C9"/>
    <w:rsid w:val="001944E8"/>
    <w:rsid w:val="001944F0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8CC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86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5CA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46F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C0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7BB"/>
    <w:rsid w:val="001C67FC"/>
    <w:rsid w:val="001C6D4E"/>
    <w:rsid w:val="001C6D54"/>
    <w:rsid w:val="001C7079"/>
    <w:rsid w:val="001C711A"/>
    <w:rsid w:val="001C71F5"/>
    <w:rsid w:val="001C7321"/>
    <w:rsid w:val="001C74D6"/>
    <w:rsid w:val="001C76A7"/>
    <w:rsid w:val="001D04CF"/>
    <w:rsid w:val="001D09AF"/>
    <w:rsid w:val="001D0CBC"/>
    <w:rsid w:val="001D0D9B"/>
    <w:rsid w:val="001D154F"/>
    <w:rsid w:val="001D1C0A"/>
    <w:rsid w:val="001D21D5"/>
    <w:rsid w:val="001D2358"/>
    <w:rsid w:val="001D23A7"/>
    <w:rsid w:val="001D24A9"/>
    <w:rsid w:val="001D25D9"/>
    <w:rsid w:val="001D2A2C"/>
    <w:rsid w:val="001D2AA0"/>
    <w:rsid w:val="001D2EEB"/>
    <w:rsid w:val="001D30D6"/>
    <w:rsid w:val="001D33BB"/>
    <w:rsid w:val="001D3E66"/>
    <w:rsid w:val="001D41F3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D3D"/>
    <w:rsid w:val="001D6EAF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2E6E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798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3F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54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79E"/>
    <w:rsid w:val="001F3960"/>
    <w:rsid w:val="001F3968"/>
    <w:rsid w:val="001F3BAA"/>
    <w:rsid w:val="001F4341"/>
    <w:rsid w:val="001F439D"/>
    <w:rsid w:val="001F44D5"/>
    <w:rsid w:val="001F46BC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6EB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1C8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2FF3"/>
    <w:rsid w:val="0020302B"/>
    <w:rsid w:val="002031FF"/>
    <w:rsid w:val="00203548"/>
    <w:rsid w:val="002036E1"/>
    <w:rsid w:val="002037EC"/>
    <w:rsid w:val="0020389B"/>
    <w:rsid w:val="00203D46"/>
    <w:rsid w:val="00203DD3"/>
    <w:rsid w:val="00203F07"/>
    <w:rsid w:val="00203F65"/>
    <w:rsid w:val="00203FAB"/>
    <w:rsid w:val="0020410D"/>
    <w:rsid w:val="002042B2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74A"/>
    <w:rsid w:val="00207BA1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B5C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63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1F9F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BFA"/>
    <w:rsid w:val="00226E52"/>
    <w:rsid w:val="00226EE0"/>
    <w:rsid w:val="00227380"/>
    <w:rsid w:val="00227987"/>
    <w:rsid w:val="00227AAA"/>
    <w:rsid w:val="00227AE2"/>
    <w:rsid w:val="00227BD5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3F9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BE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841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ABF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064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29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C40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456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1E4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1D9"/>
    <w:rsid w:val="002652D1"/>
    <w:rsid w:val="0026546D"/>
    <w:rsid w:val="00265475"/>
    <w:rsid w:val="002658D2"/>
    <w:rsid w:val="002659DA"/>
    <w:rsid w:val="00265B6F"/>
    <w:rsid w:val="00266501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943"/>
    <w:rsid w:val="00271B26"/>
    <w:rsid w:val="00271B67"/>
    <w:rsid w:val="00271BF2"/>
    <w:rsid w:val="00271CC7"/>
    <w:rsid w:val="00271D12"/>
    <w:rsid w:val="00272068"/>
    <w:rsid w:val="002721ED"/>
    <w:rsid w:val="00272634"/>
    <w:rsid w:val="00272C40"/>
    <w:rsid w:val="00272D4E"/>
    <w:rsid w:val="00272F38"/>
    <w:rsid w:val="00272FDB"/>
    <w:rsid w:val="00273925"/>
    <w:rsid w:val="00274047"/>
    <w:rsid w:val="00274119"/>
    <w:rsid w:val="0027431B"/>
    <w:rsid w:val="002744EE"/>
    <w:rsid w:val="00274590"/>
    <w:rsid w:val="002745BF"/>
    <w:rsid w:val="002747F8"/>
    <w:rsid w:val="00274B13"/>
    <w:rsid w:val="00274C32"/>
    <w:rsid w:val="00274D19"/>
    <w:rsid w:val="002754DC"/>
    <w:rsid w:val="00275934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4EB4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6F3E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367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4C20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ACC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855"/>
    <w:rsid w:val="002B2AD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2D9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7C3"/>
    <w:rsid w:val="002C38C2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31"/>
    <w:rsid w:val="002C5E52"/>
    <w:rsid w:val="002C5F7B"/>
    <w:rsid w:val="002C639C"/>
    <w:rsid w:val="002C6447"/>
    <w:rsid w:val="002C6462"/>
    <w:rsid w:val="002C6577"/>
    <w:rsid w:val="002C6620"/>
    <w:rsid w:val="002C6944"/>
    <w:rsid w:val="002C6A4C"/>
    <w:rsid w:val="002C6AA5"/>
    <w:rsid w:val="002C6D28"/>
    <w:rsid w:val="002C746A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3D36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D4C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0A20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328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CC"/>
    <w:rsid w:val="002F48CF"/>
    <w:rsid w:val="002F4CFF"/>
    <w:rsid w:val="002F4D42"/>
    <w:rsid w:val="002F4E6B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E8A"/>
    <w:rsid w:val="00300075"/>
    <w:rsid w:val="003001BE"/>
    <w:rsid w:val="00300260"/>
    <w:rsid w:val="00300582"/>
    <w:rsid w:val="00300920"/>
    <w:rsid w:val="0030095B"/>
    <w:rsid w:val="003009D8"/>
    <w:rsid w:val="00300C47"/>
    <w:rsid w:val="00300DDA"/>
    <w:rsid w:val="00300F55"/>
    <w:rsid w:val="003011B9"/>
    <w:rsid w:val="003013E3"/>
    <w:rsid w:val="003015DE"/>
    <w:rsid w:val="003016AE"/>
    <w:rsid w:val="003016FB"/>
    <w:rsid w:val="00301BF0"/>
    <w:rsid w:val="00301CE2"/>
    <w:rsid w:val="00301E2F"/>
    <w:rsid w:val="0030269B"/>
    <w:rsid w:val="00302813"/>
    <w:rsid w:val="003029B1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924"/>
    <w:rsid w:val="00313ADB"/>
    <w:rsid w:val="00313B0B"/>
    <w:rsid w:val="00313B4E"/>
    <w:rsid w:val="00313CB0"/>
    <w:rsid w:val="00313F96"/>
    <w:rsid w:val="0031429D"/>
    <w:rsid w:val="003144AA"/>
    <w:rsid w:val="00314711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5BB"/>
    <w:rsid w:val="00324AE0"/>
    <w:rsid w:val="00324ED1"/>
    <w:rsid w:val="00325352"/>
    <w:rsid w:val="0032551A"/>
    <w:rsid w:val="0032565E"/>
    <w:rsid w:val="0032569A"/>
    <w:rsid w:val="0032586B"/>
    <w:rsid w:val="0032588D"/>
    <w:rsid w:val="00325A00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199"/>
    <w:rsid w:val="003471A7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6F8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99"/>
    <w:rsid w:val="00361B7B"/>
    <w:rsid w:val="00361BB7"/>
    <w:rsid w:val="00361DDD"/>
    <w:rsid w:val="00361E1B"/>
    <w:rsid w:val="00361FCA"/>
    <w:rsid w:val="003620ED"/>
    <w:rsid w:val="00362497"/>
    <w:rsid w:val="003624C1"/>
    <w:rsid w:val="00362515"/>
    <w:rsid w:val="00362525"/>
    <w:rsid w:val="003627DD"/>
    <w:rsid w:val="0036289F"/>
    <w:rsid w:val="00362953"/>
    <w:rsid w:val="00362E17"/>
    <w:rsid w:val="00362F3B"/>
    <w:rsid w:val="00362F9D"/>
    <w:rsid w:val="00362FC5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BE9"/>
    <w:rsid w:val="00367E7D"/>
    <w:rsid w:val="00367EDA"/>
    <w:rsid w:val="00367FB0"/>
    <w:rsid w:val="003700D1"/>
    <w:rsid w:val="003704A7"/>
    <w:rsid w:val="00370751"/>
    <w:rsid w:val="0037078A"/>
    <w:rsid w:val="003707C5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258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74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ABC"/>
    <w:rsid w:val="00383D92"/>
    <w:rsid w:val="00383E50"/>
    <w:rsid w:val="00384088"/>
    <w:rsid w:val="003842A3"/>
    <w:rsid w:val="00384490"/>
    <w:rsid w:val="003844EF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27"/>
    <w:rsid w:val="003874EF"/>
    <w:rsid w:val="003875B4"/>
    <w:rsid w:val="003876E2"/>
    <w:rsid w:val="003876FA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BF7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30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141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4FAF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93B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A87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0ED3"/>
    <w:rsid w:val="003D13F7"/>
    <w:rsid w:val="003D1402"/>
    <w:rsid w:val="003D1404"/>
    <w:rsid w:val="003D14A3"/>
    <w:rsid w:val="003D1FF4"/>
    <w:rsid w:val="003D27EE"/>
    <w:rsid w:val="003D29E7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C73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9BC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C37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33D"/>
    <w:rsid w:val="0040746A"/>
    <w:rsid w:val="00407942"/>
    <w:rsid w:val="00407A2C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DE4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6A1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DB4"/>
    <w:rsid w:val="00421E05"/>
    <w:rsid w:val="0042205D"/>
    <w:rsid w:val="00422451"/>
    <w:rsid w:val="00422480"/>
    <w:rsid w:val="004225B5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54D"/>
    <w:rsid w:val="0042564C"/>
    <w:rsid w:val="004258DF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27F80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360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CC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CE6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E86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B58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C4"/>
    <w:rsid w:val="00445FF7"/>
    <w:rsid w:val="004464C6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4FE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1FAC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3EE6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F62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6D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4AE"/>
    <w:rsid w:val="00482586"/>
    <w:rsid w:val="00482734"/>
    <w:rsid w:val="004828EE"/>
    <w:rsid w:val="0048294A"/>
    <w:rsid w:val="00482CB2"/>
    <w:rsid w:val="00482D59"/>
    <w:rsid w:val="0048305F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8"/>
    <w:rsid w:val="00486F32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319"/>
    <w:rsid w:val="00492489"/>
    <w:rsid w:val="004925AA"/>
    <w:rsid w:val="0049282D"/>
    <w:rsid w:val="00492936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3FEA"/>
    <w:rsid w:val="004A4114"/>
    <w:rsid w:val="004A4544"/>
    <w:rsid w:val="004A4637"/>
    <w:rsid w:val="004A4DA3"/>
    <w:rsid w:val="004A5262"/>
    <w:rsid w:val="004A53A0"/>
    <w:rsid w:val="004A55B8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4F"/>
    <w:rsid w:val="004B548A"/>
    <w:rsid w:val="004B57A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A25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F1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43A"/>
    <w:rsid w:val="004D74E1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96F"/>
    <w:rsid w:val="004F0A32"/>
    <w:rsid w:val="004F0B9E"/>
    <w:rsid w:val="004F0DB4"/>
    <w:rsid w:val="004F0E29"/>
    <w:rsid w:val="004F0FFB"/>
    <w:rsid w:val="004F1562"/>
    <w:rsid w:val="004F180D"/>
    <w:rsid w:val="004F189B"/>
    <w:rsid w:val="004F1979"/>
    <w:rsid w:val="004F19ED"/>
    <w:rsid w:val="004F19F5"/>
    <w:rsid w:val="004F1CB9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7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52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C5B"/>
    <w:rsid w:val="005020B2"/>
    <w:rsid w:val="0050229C"/>
    <w:rsid w:val="005027A8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0C7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6C4C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49C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06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8F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998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9"/>
    <w:rsid w:val="005279C0"/>
    <w:rsid w:val="00527AE8"/>
    <w:rsid w:val="00527F5D"/>
    <w:rsid w:val="00530037"/>
    <w:rsid w:val="00530168"/>
    <w:rsid w:val="005301E1"/>
    <w:rsid w:val="0053022E"/>
    <w:rsid w:val="00530294"/>
    <w:rsid w:val="005302EF"/>
    <w:rsid w:val="00530353"/>
    <w:rsid w:val="00530668"/>
    <w:rsid w:val="00530691"/>
    <w:rsid w:val="005306BF"/>
    <w:rsid w:val="00530775"/>
    <w:rsid w:val="00530789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4CCB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C46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3DD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144"/>
    <w:rsid w:val="00555512"/>
    <w:rsid w:val="0055560A"/>
    <w:rsid w:val="0055574E"/>
    <w:rsid w:val="0055578F"/>
    <w:rsid w:val="005557A4"/>
    <w:rsid w:val="00555A72"/>
    <w:rsid w:val="00555D53"/>
    <w:rsid w:val="005561C6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451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ADD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CAE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4EA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05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1DB"/>
    <w:rsid w:val="005826FD"/>
    <w:rsid w:val="005828C2"/>
    <w:rsid w:val="005829C8"/>
    <w:rsid w:val="00582B0E"/>
    <w:rsid w:val="00582E7F"/>
    <w:rsid w:val="00582FEE"/>
    <w:rsid w:val="00583727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CA3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48E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B87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3F2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57F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002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14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E41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696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72B"/>
    <w:rsid w:val="005C4A6A"/>
    <w:rsid w:val="005C4B7E"/>
    <w:rsid w:val="005C4CF1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26F"/>
    <w:rsid w:val="005D14B3"/>
    <w:rsid w:val="005D1525"/>
    <w:rsid w:val="005D16D5"/>
    <w:rsid w:val="005D17E5"/>
    <w:rsid w:val="005D1869"/>
    <w:rsid w:val="005D18DE"/>
    <w:rsid w:val="005D18F5"/>
    <w:rsid w:val="005D19D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4B9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281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82B"/>
    <w:rsid w:val="005E31D0"/>
    <w:rsid w:val="005E37A0"/>
    <w:rsid w:val="005E39BC"/>
    <w:rsid w:val="005E3A14"/>
    <w:rsid w:val="005E3D9A"/>
    <w:rsid w:val="005E403A"/>
    <w:rsid w:val="005E4251"/>
    <w:rsid w:val="005E4411"/>
    <w:rsid w:val="005E449F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5EAD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1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61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0CA"/>
    <w:rsid w:val="00607346"/>
    <w:rsid w:val="00607404"/>
    <w:rsid w:val="006075DA"/>
    <w:rsid w:val="00607675"/>
    <w:rsid w:val="006077EF"/>
    <w:rsid w:val="00607A2E"/>
    <w:rsid w:val="00607CE7"/>
    <w:rsid w:val="00607EED"/>
    <w:rsid w:val="0061011B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0C"/>
    <w:rsid w:val="0061123F"/>
    <w:rsid w:val="0061135C"/>
    <w:rsid w:val="0061144B"/>
    <w:rsid w:val="006114B7"/>
    <w:rsid w:val="00611787"/>
    <w:rsid w:val="00611C26"/>
    <w:rsid w:val="00611DCC"/>
    <w:rsid w:val="00612194"/>
    <w:rsid w:val="00612439"/>
    <w:rsid w:val="00612588"/>
    <w:rsid w:val="0061258A"/>
    <w:rsid w:val="006129CB"/>
    <w:rsid w:val="00612F3C"/>
    <w:rsid w:val="006130C0"/>
    <w:rsid w:val="00613147"/>
    <w:rsid w:val="006132C6"/>
    <w:rsid w:val="00613425"/>
    <w:rsid w:val="006135A0"/>
    <w:rsid w:val="00613A36"/>
    <w:rsid w:val="006146DA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1E"/>
    <w:rsid w:val="00620F5F"/>
    <w:rsid w:val="00620F68"/>
    <w:rsid w:val="00621438"/>
    <w:rsid w:val="0062154F"/>
    <w:rsid w:val="006215B9"/>
    <w:rsid w:val="00621B09"/>
    <w:rsid w:val="00621CB0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EEE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09"/>
    <w:rsid w:val="00632F78"/>
    <w:rsid w:val="006330C4"/>
    <w:rsid w:val="006330EE"/>
    <w:rsid w:val="006331EB"/>
    <w:rsid w:val="00633212"/>
    <w:rsid w:val="006332A5"/>
    <w:rsid w:val="00633430"/>
    <w:rsid w:val="0063396A"/>
    <w:rsid w:val="00633A67"/>
    <w:rsid w:val="00633D59"/>
    <w:rsid w:val="00633F40"/>
    <w:rsid w:val="00633F57"/>
    <w:rsid w:val="00633F7A"/>
    <w:rsid w:val="006342D4"/>
    <w:rsid w:val="00634429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D8E"/>
    <w:rsid w:val="00641E8A"/>
    <w:rsid w:val="0064219E"/>
    <w:rsid w:val="006421A8"/>
    <w:rsid w:val="0064252A"/>
    <w:rsid w:val="00642857"/>
    <w:rsid w:val="006428EB"/>
    <w:rsid w:val="00642A83"/>
    <w:rsid w:val="00642E85"/>
    <w:rsid w:val="006430ED"/>
    <w:rsid w:val="006431B1"/>
    <w:rsid w:val="006431BD"/>
    <w:rsid w:val="0064321E"/>
    <w:rsid w:val="006435FD"/>
    <w:rsid w:val="00643850"/>
    <w:rsid w:val="00643862"/>
    <w:rsid w:val="0064394F"/>
    <w:rsid w:val="00643B24"/>
    <w:rsid w:val="00643F51"/>
    <w:rsid w:val="00643FAF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5E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B61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4D0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7A9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873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03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7A8"/>
    <w:rsid w:val="00681A0A"/>
    <w:rsid w:val="00681A39"/>
    <w:rsid w:val="00681B53"/>
    <w:rsid w:val="00681D63"/>
    <w:rsid w:val="00681DEA"/>
    <w:rsid w:val="00681EEE"/>
    <w:rsid w:val="00682052"/>
    <w:rsid w:val="006823EE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7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0E9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239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6BE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8B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0F"/>
    <w:rsid w:val="006D0E1F"/>
    <w:rsid w:val="006D1012"/>
    <w:rsid w:val="006D151D"/>
    <w:rsid w:val="006D172D"/>
    <w:rsid w:val="006D1AA8"/>
    <w:rsid w:val="006D1C16"/>
    <w:rsid w:val="006D1F3D"/>
    <w:rsid w:val="006D1FE0"/>
    <w:rsid w:val="006D23D3"/>
    <w:rsid w:val="006D24AB"/>
    <w:rsid w:val="006D2533"/>
    <w:rsid w:val="006D2715"/>
    <w:rsid w:val="006D28D9"/>
    <w:rsid w:val="006D2B34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08C"/>
    <w:rsid w:val="006D4169"/>
    <w:rsid w:val="006D4655"/>
    <w:rsid w:val="006D481A"/>
    <w:rsid w:val="006D4A59"/>
    <w:rsid w:val="006D4C3C"/>
    <w:rsid w:val="006D4CB0"/>
    <w:rsid w:val="006D508D"/>
    <w:rsid w:val="006D5417"/>
    <w:rsid w:val="006D5698"/>
    <w:rsid w:val="006D58D6"/>
    <w:rsid w:val="006D5B6F"/>
    <w:rsid w:val="006D5B83"/>
    <w:rsid w:val="006D5E2C"/>
    <w:rsid w:val="006D5E63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BFF"/>
    <w:rsid w:val="006E1CE0"/>
    <w:rsid w:val="006E1D7B"/>
    <w:rsid w:val="006E1E03"/>
    <w:rsid w:val="006E1F37"/>
    <w:rsid w:val="006E1FB4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4E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2C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BDD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36"/>
    <w:rsid w:val="006F73C1"/>
    <w:rsid w:val="006F7885"/>
    <w:rsid w:val="006F7C84"/>
    <w:rsid w:val="006F7CF4"/>
    <w:rsid w:val="006F7DE6"/>
    <w:rsid w:val="006F7F97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0CC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0B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190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2F21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19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27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EBC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3E4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31"/>
    <w:rsid w:val="00762265"/>
    <w:rsid w:val="00762314"/>
    <w:rsid w:val="00762465"/>
    <w:rsid w:val="00762521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9A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CAF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E07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53B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33B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AE1"/>
    <w:rsid w:val="007B0CB7"/>
    <w:rsid w:val="007B1261"/>
    <w:rsid w:val="007B14E0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34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BC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11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AE8"/>
    <w:rsid w:val="007C6BE8"/>
    <w:rsid w:val="007C6DCB"/>
    <w:rsid w:val="007C7161"/>
    <w:rsid w:val="007C71C0"/>
    <w:rsid w:val="007C7552"/>
    <w:rsid w:val="007C7637"/>
    <w:rsid w:val="007C77AC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1D75"/>
    <w:rsid w:val="007E2067"/>
    <w:rsid w:val="007E20CB"/>
    <w:rsid w:val="007E217C"/>
    <w:rsid w:val="007E2310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6FAE"/>
    <w:rsid w:val="007E70C3"/>
    <w:rsid w:val="007E7174"/>
    <w:rsid w:val="007E74CD"/>
    <w:rsid w:val="007E74E1"/>
    <w:rsid w:val="007E75F7"/>
    <w:rsid w:val="007E7948"/>
    <w:rsid w:val="007E79E0"/>
    <w:rsid w:val="007E7F34"/>
    <w:rsid w:val="007E7F98"/>
    <w:rsid w:val="007F033E"/>
    <w:rsid w:val="007F03E9"/>
    <w:rsid w:val="007F0726"/>
    <w:rsid w:val="007F0961"/>
    <w:rsid w:val="007F0C53"/>
    <w:rsid w:val="007F109F"/>
    <w:rsid w:val="007F10AE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134"/>
    <w:rsid w:val="007F23D6"/>
    <w:rsid w:val="007F2403"/>
    <w:rsid w:val="007F2590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326"/>
    <w:rsid w:val="007F5467"/>
    <w:rsid w:val="007F54B6"/>
    <w:rsid w:val="007F55DF"/>
    <w:rsid w:val="007F561D"/>
    <w:rsid w:val="007F5AAC"/>
    <w:rsid w:val="007F5AF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E5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C71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4D9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9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08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BEA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C21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954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73C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D01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9AD"/>
    <w:rsid w:val="00836B0F"/>
    <w:rsid w:val="00836C7B"/>
    <w:rsid w:val="00836CF3"/>
    <w:rsid w:val="00836ECD"/>
    <w:rsid w:val="00837796"/>
    <w:rsid w:val="00837846"/>
    <w:rsid w:val="008379F1"/>
    <w:rsid w:val="00837AA6"/>
    <w:rsid w:val="00837B74"/>
    <w:rsid w:val="00837FED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0E9D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B4D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AEA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BB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B03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57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2E5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6FCE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077"/>
    <w:rsid w:val="00892289"/>
    <w:rsid w:val="00892472"/>
    <w:rsid w:val="008924A6"/>
    <w:rsid w:val="0089261F"/>
    <w:rsid w:val="00892D7C"/>
    <w:rsid w:val="00892D95"/>
    <w:rsid w:val="00892E49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3F2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4D1"/>
    <w:rsid w:val="00897528"/>
    <w:rsid w:val="0089757C"/>
    <w:rsid w:val="008975C1"/>
    <w:rsid w:val="00897604"/>
    <w:rsid w:val="0089760E"/>
    <w:rsid w:val="008979BE"/>
    <w:rsid w:val="008A005C"/>
    <w:rsid w:val="008A0348"/>
    <w:rsid w:val="008A03D2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183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9F3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BF5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D66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5DB9"/>
    <w:rsid w:val="008D5EC9"/>
    <w:rsid w:val="008D6084"/>
    <w:rsid w:val="008D6233"/>
    <w:rsid w:val="008D6298"/>
    <w:rsid w:val="008D62B7"/>
    <w:rsid w:val="008D643B"/>
    <w:rsid w:val="008D68B3"/>
    <w:rsid w:val="008D68B8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935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B20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F7A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96E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17"/>
    <w:rsid w:val="009021C0"/>
    <w:rsid w:val="009027DC"/>
    <w:rsid w:val="00902838"/>
    <w:rsid w:val="00902C51"/>
    <w:rsid w:val="00902D7D"/>
    <w:rsid w:val="00902DA9"/>
    <w:rsid w:val="00902E03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5C8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A94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AC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11B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6B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B13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9DC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22A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123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0AE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0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99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2BC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CC7"/>
    <w:rsid w:val="009741F9"/>
    <w:rsid w:val="0097424E"/>
    <w:rsid w:val="00974322"/>
    <w:rsid w:val="00974470"/>
    <w:rsid w:val="0097467A"/>
    <w:rsid w:val="00974B54"/>
    <w:rsid w:val="00974B9C"/>
    <w:rsid w:val="00974CFF"/>
    <w:rsid w:val="00974F3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91"/>
    <w:rsid w:val="009808AD"/>
    <w:rsid w:val="00980A70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2A3"/>
    <w:rsid w:val="00982559"/>
    <w:rsid w:val="009826A9"/>
    <w:rsid w:val="0098272F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723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890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591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5EE"/>
    <w:rsid w:val="009B3FCA"/>
    <w:rsid w:val="009B40DC"/>
    <w:rsid w:val="009B412C"/>
    <w:rsid w:val="009B41B8"/>
    <w:rsid w:val="009B43F6"/>
    <w:rsid w:val="009B4757"/>
    <w:rsid w:val="009B4C09"/>
    <w:rsid w:val="009B51C7"/>
    <w:rsid w:val="009B53F2"/>
    <w:rsid w:val="009B571B"/>
    <w:rsid w:val="009B5800"/>
    <w:rsid w:val="009B58E9"/>
    <w:rsid w:val="009B5A40"/>
    <w:rsid w:val="009B5C05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6F8"/>
    <w:rsid w:val="009C0801"/>
    <w:rsid w:val="009C0879"/>
    <w:rsid w:val="009C09FB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7A6"/>
    <w:rsid w:val="009C7B75"/>
    <w:rsid w:val="009C7C13"/>
    <w:rsid w:val="009C7D91"/>
    <w:rsid w:val="009D00B0"/>
    <w:rsid w:val="009D0436"/>
    <w:rsid w:val="009D056A"/>
    <w:rsid w:val="009D07CF"/>
    <w:rsid w:val="009D0A20"/>
    <w:rsid w:val="009D0E8F"/>
    <w:rsid w:val="009D10D9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45F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8EA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877"/>
    <w:rsid w:val="009F2CF2"/>
    <w:rsid w:val="009F3025"/>
    <w:rsid w:val="009F3450"/>
    <w:rsid w:val="009F345D"/>
    <w:rsid w:val="009F3510"/>
    <w:rsid w:val="009F3978"/>
    <w:rsid w:val="009F39E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59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E0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EB"/>
    <w:rsid w:val="00A3473D"/>
    <w:rsid w:val="00A34A85"/>
    <w:rsid w:val="00A34F40"/>
    <w:rsid w:val="00A35177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9B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05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8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C8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2E2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05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859"/>
    <w:rsid w:val="00A85B05"/>
    <w:rsid w:val="00A85B7C"/>
    <w:rsid w:val="00A85B84"/>
    <w:rsid w:val="00A85B93"/>
    <w:rsid w:val="00A85BCC"/>
    <w:rsid w:val="00A86099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08D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020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E53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ED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79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E57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BDE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52C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2B9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6BED"/>
    <w:rsid w:val="00AE704E"/>
    <w:rsid w:val="00AE70F1"/>
    <w:rsid w:val="00AE7281"/>
    <w:rsid w:val="00AE7B08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08D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BFD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ACD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13"/>
    <w:rsid w:val="00B00B59"/>
    <w:rsid w:val="00B00BB0"/>
    <w:rsid w:val="00B01057"/>
    <w:rsid w:val="00B01194"/>
    <w:rsid w:val="00B012F1"/>
    <w:rsid w:val="00B01391"/>
    <w:rsid w:val="00B01769"/>
    <w:rsid w:val="00B017A1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95"/>
    <w:rsid w:val="00B02F89"/>
    <w:rsid w:val="00B0355D"/>
    <w:rsid w:val="00B03B8E"/>
    <w:rsid w:val="00B03BF0"/>
    <w:rsid w:val="00B03C7D"/>
    <w:rsid w:val="00B03F79"/>
    <w:rsid w:val="00B041CF"/>
    <w:rsid w:val="00B04332"/>
    <w:rsid w:val="00B04497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49F"/>
    <w:rsid w:val="00B12549"/>
    <w:rsid w:val="00B1262C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593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9A6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8D4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54E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0C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DC8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4F3B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451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5F2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E"/>
    <w:rsid w:val="00B74120"/>
    <w:rsid w:val="00B74207"/>
    <w:rsid w:val="00B74457"/>
    <w:rsid w:val="00B745A9"/>
    <w:rsid w:val="00B746C2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303"/>
    <w:rsid w:val="00B81790"/>
    <w:rsid w:val="00B81C94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A85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45E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9F2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194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486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46"/>
    <w:rsid w:val="00BA0873"/>
    <w:rsid w:val="00BA0AB0"/>
    <w:rsid w:val="00BA0BF2"/>
    <w:rsid w:val="00BA0F01"/>
    <w:rsid w:val="00BA0F56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2D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069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99"/>
    <w:rsid w:val="00BA7544"/>
    <w:rsid w:val="00BA7745"/>
    <w:rsid w:val="00BA7746"/>
    <w:rsid w:val="00BA775F"/>
    <w:rsid w:val="00BA797F"/>
    <w:rsid w:val="00BA79F9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0E6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6D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78A"/>
    <w:rsid w:val="00BB4891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2D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1D5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6"/>
    <w:rsid w:val="00BC1795"/>
    <w:rsid w:val="00BC18D5"/>
    <w:rsid w:val="00BC1A35"/>
    <w:rsid w:val="00BC1C54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A5"/>
    <w:rsid w:val="00BD0362"/>
    <w:rsid w:val="00BD060D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903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64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5B0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17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AD2"/>
    <w:rsid w:val="00BF6EFA"/>
    <w:rsid w:val="00BF7148"/>
    <w:rsid w:val="00BF7576"/>
    <w:rsid w:val="00BF762A"/>
    <w:rsid w:val="00BF76CC"/>
    <w:rsid w:val="00BF7B12"/>
    <w:rsid w:val="00BF7F47"/>
    <w:rsid w:val="00C00211"/>
    <w:rsid w:val="00C0043E"/>
    <w:rsid w:val="00C0060B"/>
    <w:rsid w:val="00C00CBD"/>
    <w:rsid w:val="00C0102B"/>
    <w:rsid w:val="00C01363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6C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523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943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0AC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159"/>
    <w:rsid w:val="00C23664"/>
    <w:rsid w:val="00C2371E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8DC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ECA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AE6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51E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9FA"/>
    <w:rsid w:val="00C53B2F"/>
    <w:rsid w:val="00C53F50"/>
    <w:rsid w:val="00C54141"/>
    <w:rsid w:val="00C54146"/>
    <w:rsid w:val="00C54188"/>
    <w:rsid w:val="00C542B9"/>
    <w:rsid w:val="00C54845"/>
    <w:rsid w:val="00C54C57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A35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18A"/>
    <w:rsid w:val="00C652D8"/>
    <w:rsid w:val="00C6543E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0F47"/>
    <w:rsid w:val="00C7115B"/>
    <w:rsid w:val="00C71D27"/>
    <w:rsid w:val="00C71D9F"/>
    <w:rsid w:val="00C71E5E"/>
    <w:rsid w:val="00C71E88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D27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CF3"/>
    <w:rsid w:val="00C76D29"/>
    <w:rsid w:val="00C77444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C47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01"/>
    <w:rsid w:val="00C90D3C"/>
    <w:rsid w:val="00C90E15"/>
    <w:rsid w:val="00C90E50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7BA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4FDC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961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7DD"/>
    <w:rsid w:val="00CA09C0"/>
    <w:rsid w:val="00CA09D3"/>
    <w:rsid w:val="00CA0B17"/>
    <w:rsid w:val="00CA0C30"/>
    <w:rsid w:val="00CA0C35"/>
    <w:rsid w:val="00CA0CA9"/>
    <w:rsid w:val="00CA0D19"/>
    <w:rsid w:val="00CA0EC4"/>
    <w:rsid w:val="00CA0FEE"/>
    <w:rsid w:val="00CA1073"/>
    <w:rsid w:val="00CA10BC"/>
    <w:rsid w:val="00CA11B4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6D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3DE"/>
    <w:rsid w:val="00CB05EC"/>
    <w:rsid w:val="00CB078C"/>
    <w:rsid w:val="00CB0886"/>
    <w:rsid w:val="00CB0961"/>
    <w:rsid w:val="00CB09DA"/>
    <w:rsid w:val="00CB0A57"/>
    <w:rsid w:val="00CB0D1D"/>
    <w:rsid w:val="00CB0E93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3CDB"/>
    <w:rsid w:val="00CB3E0B"/>
    <w:rsid w:val="00CB4155"/>
    <w:rsid w:val="00CB428B"/>
    <w:rsid w:val="00CB47C1"/>
    <w:rsid w:val="00CB4917"/>
    <w:rsid w:val="00CB4A67"/>
    <w:rsid w:val="00CB4C52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0F7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28D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3E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6F5F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947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0B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B81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CF7ED6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DF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43A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86B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BEF"/>
    <w:rsid w:val="00D07DD8"/>
    <w:rsid w:val="00D07E6B"/>
    <w:rsid w:val="00D07F42"/>
    <w:rsid w:val="00D1023D"/>
    <w:rsid w:val="00D10384"/>
    <w:rsid w:val="00D1042F"/>
    <w:rsid w:val="00D11037"/>
    <w:rsid w:val="00D111B8"/>
    <w:rsid w:val="00D112D3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2FC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79E"/>
    <w:rsid w:val="00D34CFD"/>
    <w:rsid w:val="00D34E04"/>
    <w:rsid w:val="00D3506A"/>
    <w:rsid w:val="00D350E0"/>
    <w:rsid w:val="00D35383"/>
    <w:rsid w:val="00D353C0"/>
    <w:rsid w:val="00D355FF"/>
    <w:rsid w:val="00D356DA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5AE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6BD"/>
    <w:rsid w:val="00D4292D"/>
    <w:rsid w:val="00D429D9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99C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9F4"/>
    <w:rsid w:val="00D55C6F"/>
    <w:rsid w:val="00D55DC8"/>
    <w:rsid w:val="00D55DD8"/>
    <w:rsid w:val="00D55E2E"/>
    <w:rsid w:val="00D55E84"/>
    <w:rsid w:val="00D55E9E"/>
    <w:rsid w:val="00D55EC0"/>
    <w:rsid w:val="00D56078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AA9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9C8"/>
    <w:rsid w:val="00D63C0C"/>
    <w:rsid w:val="00D6404B"/>
    <w:rsid w:val="00D641A9"/>
    <w:rsid w:val="00D6427D"/>
    <w:rsid w:val="00D642C5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2E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5E0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E4E"/>
    <w:rsid w:val="00D74FC5"/>
    <w:rsid w:val="00D750D5"/>
    <w:rsid w:val="00D75502"/>
    <w:rsid w:val="00D75564"/>
    <w:rsid w:val="00D75806"/>
    <w:rsid w:val="00D75D8F"/>
    <w:rsid w:val="00D75E3B"/>
    <w:rsid w:val="00D7616F"/>
    <w:rsid w:val="00D7697D"/>
    <w:rsid w:val="00D769A4"/>
    <w:rsid w:val="00D76E7A"/>
    <w:rsid w:val="00D770D7"/>
    <w:rsid w:val="00D7742E"/>
    <w:rsid w:val="00D77AE4"/>
    <w:rsid w:val="00D77CD1"/>
    <w:rsid w:val="00D8001C"/>
    <w:rsid w:val="00D800BA"/>
    <w:rsid w:val="00D801DE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CB6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00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87EF1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2F2F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B10"/>
    <w:rsid w:val="00D94CF3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2E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6BC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051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353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717"/>
    <w:rsid w:val="00DB7A3C"/>
    <w:rsid w:val="00DB7BAE"/>
    <w:rsid w:val="00DC05A6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143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A87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5D88"/>
    <w:rsid w:val="00DD63D7"/>
    <w:rsid w:val="00DD63DF"/>
    <w:rsid w:val="00DD6CB5"/>
    <w:rsid w:val="00DD6EA0"/>
    <w:rsid w:val="00DD6F79"/>
    <w:rsid w:val="00DD730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0E67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E6F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1D65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4DB1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0F3B"/>
    <w:rsid w:val="00E01198"/>
    <w:rsid w:val="00E015AA"/>
    <w:rsid w:val="00E015E2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2C"/>
    <w:rsid w:val="00E07DA8"/>
    <w:rsid w:val="00E1014D"/>
    <w:rsid w:val="00E101D3"/>
    <w:rsid w:val="00E102C4"/>
    <w:rsid w:val="00E10632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0A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29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7D1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5"/>
    <w:rsid w:val="00E21B4E"/>
    <w:rsid w:val="00E21E00"/>
    <w:rsid w:val="00E21F5A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61E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6A"/>
    <w:rsid w:val="00E2759F"/>
    <w:rsid w:val="00E2762F"/>
    <w:rsid w:val="00E277D3"/>
    <w:rsid w:val="00E27F4A"/>
    <w:rsid w:val="00E301F6"/>
    <w:rsid w:val="00E30602"/>
    <w:rsid w:val="00E308A0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151"/>
    <w:rsid w:val="00E3450A"/>
    <w:rsid w:val="00E345A4"/>
    <w:rsid w:val="00E3483C"/>
    <w:rsid w:val="00E349F7"/>
    <w:rsid w:val="00E34AB8"/>
    <w:rsid w:val="00E353D4"/>
    <w:rsid w:val="00E35E81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584"/>
    <w:rsid w:val="00E37C5E"/>
    <w:rsid w:val="00E37CD4"/>
    <w:rsid w:val="00E37D73"/>
    <w:rsid w:val="00E37F5A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78B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18"/>
    <w:rsid w:val="00E659BE"/>
    <w:rsid w:val="00E659D6"/>
    <w:rsid w:val="00E65B02"/>
    <w:rsid w:val="00E65DE9"/>
    <w:rsid w:val="00E65F54"/>
    <w:rsid w:val="00E66032"/>
    <w:rsid w:val="00E660BF"/>
    <w:rsid w:val="00E66379"/>
    <w:rsid w:val="00E664B8"/>
    <w:rsid w:val="00E664E3"/>
    <w:rsid w:val="00E6686B"/>
    <w:rsid w:val="00E66A31"/>
    <w:rsid w:val="00E66B3E"/>
    <w:rsid w:val="00E6715C"/>
    <w:rsid w:val="00E67589"/>
    <w:rsid w:val="00E6774C"/>
    <w:rsid w:val="00E67945"/>
    <w:rsid w:val="00E67A4F"/>
    <w:rsid w:val="00E67AFC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01D"/>
    <w:rsid w:val="00E720E7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144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D7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7AC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8A2"/>
    <w:rsid w:val="00EB3E0F"/>
    <w:rsid w:val="00EB407A"/>
    <w:rsid w:val="00EB438A"/>
    <w:rsid w:val="00EB453B"/>
    <w:rsid w:val="00EB4640"/>
    <w:rsid w:val="00EB46B5"/>
    <w:rsid w:val="00EB492D"/>
    <w:rsid w:val="00EB4B9D"/>
    <w:rsid w:val="00EB4C11"/>
    <w:rsid w:val="00EB4C5D"/>
    <w:rsid w:val="00EB4CA2"/>
    <w:rsid w:val="00EB4E6F"/>
    <w:rsid w:val="00EB4E98"/>
    <w:rsid w:val="00EB52EE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2FD"/>
    <w:rsid w:val="00EC157F"/>
    <w:rsid w:val="00EC1920"/>
    <w:rsid w:val="00EC1985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2"/>
    <w:rsid w:val="00EC471A"/>
    <w:rsid w:val="00EC47AF"/>
    <w:rsid w:val="00EC49B4"/>
    <w:rsid w:val="00EC4B06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2F9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CAD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632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95B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D62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7F6"/>
    <w:rsid w:val="00EE492B"/>
    <w:rsid w:val="00EE495C"/>
    <w:rsid w:val="00EE4A48"/>
    <w:rsid w:val="00EE4ABA"/>
    <w:rsid w:val="00EE4B6F"/>
    <w:rsid w:val="00EE4CB9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6A84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5FF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64A"/>
    <w:rsid w:val="00F02973"/>
    <w:rsid w:val="00F02B95"/>
    <w:rsid w:val="00F02B9B"/>
    <w:rsid w:val="00F03194"/>
    <w:rsid w:val="00F0320D"/>
    <w:rsid w:val="00F03661"/>
    <w:rsid w:val="00F036D4"/>
    <w:rsid w:val="00F03949"/>
    <w:rsid w:val="00F03956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AE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3F"/>
    <w:rsid w:val="00F140D7"/>
    <w:rsid w:val="00F142E5"/>
    <w:rsid w:val="00F14A18"/>
    <w:rsid w:val="00F14B0F"/>
    <w:rsid w:val="00F14DDC"/>
    <w:rsid w:val="00F150C2"/>
    <w:rsid w:val="00F15776"/>
    <w:rsid w:val="00F15835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5F59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47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37F97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8A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530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5DE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04E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5E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17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168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BEC"/>
    <w:rsid w:val="00F71D67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6A6"/>
    <w:rsid w:val="00F85815"/>
    <w:rsid w:val="00F85950"/>
    <w:rsid w:val="00F85A14"/>
    <w:rsid w:val="00F85BBD"/>
    <w:rsid w:val="00F85E7F"/>
    <w:rsid w:val="00F85EE6"/>
    <w:rsid w:val="00F86269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73C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57"/>
    <w:rsid w:val="00F9687B"/>
    <w:rsid w:val="00F96A00"/>
    <w:rsid w:val="00F96A89"/>
    <w:rsid w:val="00F96BDD"/>
    <w:rsid w:val="00F96D12"/>
    <w:rsid w:val="00F96D2E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E28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586"/>
    <w:rsid w:val="00FA38F6"/>
    <w:rsid w:val="00FA3BCA"/>
    <w:rsid w:val="00FA3E9A"/>
    <w:rsid w:val="00FA415C"/>
    <w:rsid w:val="00FA4219"/>
    <w:rsid w:val="00FA454E"/>
    <w:rsid w:val="00FA45CE"/>
    <w:rsid w:val="00FA49D9"/>
    <w:rsid w:val="00FA4A69"/>
    <w:rsid w:val="00FA4B0A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CE8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5B4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31C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BD1"/>
    <w:rsid w:val="00FC5C55"/>
    <w:rsid w:val="00FC5D19"/>
    <w:rsid w:val="00FC5D88"/>
    <w:rsid w:val="00FC5D9A"/>
    <w:rsid w:val="00FC6066"/>
    <w:rsid w:val="00FC6106"/>
    <w:rsid w:val="00FC615F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40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31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5BD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AF1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0246DA7D"/>
    <w:rsid w:val="047B1083"/>
    <w:rsid w:val="05A661A5"/>
    <w:rsid w:val="1E569E23"/>
    <w:rsid w:val="1E7AFDE3"/>
    <w:rsid w:val="23AAEBFE"/>
    <w:rsid w:val="2C4F8EE4"/>
    <w:rsid w:val="2DE097AA"/>
    <w:rsid w:val="3270EFD4"/>
    <w:rsid w:val="36709D24"/>
    <w:rsid w:val="3729E9E2"/>
    <w:rsid w:val="466DEA23"/>
    <w:rsid w:val="4A7813E1"/>
    <w:rsid w:val="4B0972AC"/>
    <w:rsid w:val="55A8DBF3"/>
    <w:rsid w:val="55F27B85"/>
    <w:rsid w:val="59C26612"/>
    <w:rsid w:val="704BDFB5"/>
    <w:rsid w:val="7296373B"/>
    <w:rsid w:val="74659ED4"/>
    <w:rsid w:val="790396AC"/>
    <w:rsid w:val="7B10D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DC40C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136DEF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E437C-5827-4643-842F-0E14217F8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F67719-15F2-44DA-A822-6069A09B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123</TotalTime>
  <Pages>2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233</cp:revision>
  <cp:lastPrinted>2004-04-14T09:17:00Z</cp:lastPrinted>
  <dcterms:created xsi:type="dcterms:W3CDTF">2019-08-16T02:49:00Z</dcterms:created>
  <dcterms:modified xsi:type="dcterms:W3CDTF">2019-11-08T04:12:00Z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03924a49-61a5-48f7-9fd0-7ebc3f0bc435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2019-09-27 05:17:25Z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