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16008" w14:textId="3B1D7905" w:rsidR="007060C7" w:rsidRPr="00C51201" w:rsidRDefault="007060C7" w:rsidP="007060C7">
      <w:pPr>
        <w:pStyle w:val="CRCoverPage"/>
        <w:tabs>
          <w:tab w:val="right" w:pos="9639"/>
        </w:tabs>
        <w:spacing w:after="0"/>
        <w:rPr>
          <w:rFonts w:asciiTheme="minorHAnsi" w:hAnsiTheme="minorHAnsi" w:cstheme="minorHAnsi"/>
          <w:b/>
          <w:i/>
          <w:noProof/>
          <w:sz w:val="28"/>
          <w:szCs w:val="28"/>
        </w:rPr>
      </w:pPr>
      <w:r w:rsidRPr="00C51201">
        <w:rPr>
          <w:rFonts w:asciiTheme="minorHAnsi" w:hAnsiTheme="minorHAnsi" w:cstheme="minorHAnsi"/>
          <w:b/>
          <w:noProof/>
          <w:sz w:val="28"/>
          <w:szCs w:val="28"/>
        </w:rPr>
        <w:t>3GPP TSG-RAN WG2</w:t>
      </w:r>
      <w:r w:rsidRPr="00C51201">
        <w:rPr>
          <w:rFonts w:asciiTheme="minorHAnsi" w:hAnsiTheme="minorHAnsi" w:cstheme="minorHAnsi"/>
          <w:b/>
          <w:sz w:val="28"/>
          <w:szCs w:val="28"/>
        </w:rPr>
        <w:t xml:space="preserve"> Meeting # 10</w:t>
      </w:r>
      <w:r w:rsidR="009B6FB7" w:rsidRPr="00C51201">
        <w:rPr>
          <w:rFonts w:asciiTheme="minorHAnsi" w:hAnsiTheme="minorHAnsi" w:cstheme="minorHAnsi"/>
          <w:b/>
          <w:sz w:val="28"/>
          <w:szCs w:val="28"/>
        </w:rPr>
        <w:t>7</w:t>
      </w:r>
      <w:r w:rsidRPr="00C51201">
        <w:rPr>
          <w:rFonts w:asciiTheme="minorHAnsi" w:hAnsiTheme="minorHAnsi" w:cstheme="minorHAnsi"/>
          <w:b/>
          <w:i/>
          <w:noProof/>
          <w:sz w:val="28"/>
          <w:szCs w:val="28"/>
        </w:rPr>
        <w:tab/>
        <w:t xml:space="preserve">     </w:t>
      </w:r>
      <w:r w:rsidR="00FF7D70" w:rsidRPr="00C51201">
        <w:rPr>
          <w:rFonts w:asciiTheme="minorHAnsi" w:hAnsiTheme="minorHAnsi" w:cstheme="minorHAnsi"/>
          <w:b/>
          <w:noProof/>
          <w:sz w:val="28"/>
          <w:szCs w:val="28"/>
        </w:rPr>
        <w:t>R2-</w:t>
      </w:r>
      <w:r w:rsidR="008C2400" w:rsidRPr="00C51201">
        <w:rPr>
          <w:rFonts w:asciiTheme="minorHAnsi" w:hAnsiTheme="minorHAnsi" w:cstheme="minorHAnsi"/>
          <w:b/>
          <w:noProof/>
          <w:sz w:val="28"/>
          <w:szCs w:val="28"/>
        </w:rPr>
        <w:t>1910504</w:t>
      </w:r>
    </w:p>
    <w:p w14:paraId="248E9571" w14:textId="77777777" w:rsidR="009B6FB7" w:rsidRPr="00C51201" w:rsidRDefault="009B6FB7" w:rsidP="009B6FB7">
      <w:pPr>
        <w:pStyle w:val="3GPPHeader"/>
        <w:rPr>
          <w:rFonts w:asciiTheme="minorHAnsi" w:hAnsiTheme="minorHAnsi" w:cstheme="minorHAnsi"/>
          <w:sz w:val="28"/>
          <w:szCs w:val="28"/>
          <w:lang w:val="en-US"/>
        </w:rPr>
      </w:pPr>
      <w:r w:rsidRPr="00C51201">
        <w:rPr>
          <w:rFonts w:asciiTheme="minorHAnsi" w:eastAsia="SimSun" w:hAnsiTheme="minorHAnsi" w:cstheme="minorHAnsi"/>
          <w:noProof/>
          <w:sz w:val="28"/>
          <w:szCs w:val="28"/>
        </w:rPr>
        <w:t>Prague, Czech Republic, 26</w:t>
      </w:r>
      <w:r w:rsidRPr="00C51201">
        <w:rPr>
          <w:rFonts w:asciiTheme="minorHAnsi" w:eastAsia="SimSun" w:hAnsiTheme="minorHAnsi" w:cstheme="minorHAnsi"/>
          <w:noProof/>
          <w:sz w:val="28"/>
          <w:szCs w:val="28"/>
          <w:vertAlign w:val="superscript"/>
        </w:rPr>
        <w:t>th</w:t>
      </w:r>
      <w:r w:rsidRPr="00C51201">
        <w:rPr>
          <w:rFonts w:asciiTheme="minorHAnsi" w:eastAsia="SimSun" w:hAnsiTheme="minorHAnsi" w:cstheme="minorHAnsi"/>
          <w:noProof/>
          <w:sz w:val="28"/>
          <w:szCs w:val="28"/>
        </w:rPr>
        <w:t>– 30</w:t>
      </w:r>
      <w:r w:rsidRPr="00C51201">
        <w:rPr>
          <w:rFonts w:asciiTheme="minorHAnsi" w:eastAsia="SimSun" w:hAnsiTheme="minorHAnsi" w:cstheme="minorHAnsi"/>
          <w:noProof/>
          <w:sz w:val="28"/>
          <w:szCs w:val="28"/>
          <w:vertAlign w:val="superscript"/>
        </w:rPr>
        <w:t>th</w:t>
      </w:r>
      <w:r w:rsidRPr="00C51201">
        <w:rPr>
          <w:rFonts w:asciiTheme="minorHAnsi" w:eastAsia="SimSun" w:hAnsiTheme="minorHAnsi" w:cstheme="minorHAnsi"/>
          <w:noProof/>
          <w:sz w:val="28"/>
          <w:szCs w:val="28"/>
        </w:rPr>
        <w:t xml:space="preserve"> August, 2019</w:t>
      </w:r>
    </w:p>
    <w:p w14:paraId="3F059BEE" w14:textId="77777777" w:rsidR="007060C7" w:rsidRPr="009B6FB7" w:rsidRDefault="007060C7" w:rsidP="007060C7">
      <w:pPr>
        <w:pStyle w:val="3GPPHeader"/>
        <w:rPr>
          <w:rFonts w:asciiTheme="minorHAnsi" w:hAnsiTheme="minorHAnsi" w:cstheme="minorHAnsi"/>
          <w:sz w:val="26"/>
          <w:szCs w:val="26"/>
          <w:lang w:val="en-US"/>
        </w:rPr>
      </w:pPr>
    </w:p>
    <w:p w14:paraId="553BE069"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t>11.1.3</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36B5584" w:rsidR="006950C8"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2E3B6D" w:rsidRPr="00C51201">
        <w:rPr>
          <w:rFonts w:asciiTheme="minorHAnsi" w:hAnsiTheme="minorHAnsi" w:cstheme="minorHAnsi"/>
          <w:szCs w:val="26"/>
          <w:lang w:val="en-US"/>
        </w:rPr>
        <w:t>Signaling Aspect</w:t>
      </w:r>
      <w:r w:rsidR="00AD1D9F" w:rsidRPr="00C51201">
        <w:rPr>
          <w:rFonts w:asciiTheme="minorHAnsi" w:hAnsiTheme="minorHAnsi" w:cstheme="minorHAnsi"/>
          <w:szCs w:val="26"/>
          <w:lang w:val="en-US"/>
        </w:rPr>
        <w:t>s of B</w:t>
      </w:r>
      <w:r w:rsidR="00B66778" w:rsidRPr="00C51201">
        <w:rPr>
          <w:rFonts w:asciiTheme="minorHAnsi" w:hAnsiTheme="minorHAnsi" w:cstheme="minorHAnsi"/>
          <w:szCs w:val="26"/>
          <w:lang w:val="en-US"/>
        </w:rPr>
        <w:t xml:space="preserve">H </w:t>
      </w:r>
      <w:r w:rsidR="007C3405" w:rsidRPr="00C51201">
        <w:rPr>
          <w:rFonts w:asciiTheme="minorHAnsi" w:hAnsiTheme="minorHAnsi" w:cstheme="minorHAnsi"/>
          <w:szCs w:val="26"/>
          <w:lang w:val="en-US"/>
        </w:rPr>
        <w:t>RLC Channel</w:t>
      </w:r>
      <w:r w:rsidR="00B66778" w:rsidRPr="00C51201">
        <w:rPr>
          <w:rFonts w:asciiTheme="minorHAnsi" w:hAnsiTheme="minorHAnsi" w:cstheme="minorHAnsi"/>
          <w:szCs w:val="26"/>
          <w:lang w:val="en-US"/>
        </w:rPr>
        <w:t xml:space="preserve"> and BAP</w:t>
      </w:r>
      <w:r w:rsidR="00DB0387" w:rsidRPr="00C51201">
        <w:rPr>
          <w:rFonts w:asciiTheme="minorHAnsi" w:hAnsiTheme="minorHAnsi" w:cstheme="minorHAnsi"/>
          <w:szCs w:val="26"/>
          <w:lang w:val="en-US"/>
        </w:rPr>
        <w:t xml:space="preserve"> </w:t>
      </w:r>
      <w:r w:rsidR="00322985" w:rsidRPr="00C51201">
        <w:rPr>
          <w:rFonts w:asciiTheme="minorHAnsi" w:hAnsiTheme="minorHAnsi" w:cstheme="minorHAnsi"/>
          <w:szCs w:val="26"/>
          <w:lang w:val="en-US"/>
        </w:rPr>
        <w:t xml:space="preserve">Layer </w:t>
      </w:r>
      <w:r w:rsidR="007C3405" w:rsidRPr="00C51201">
        <w:rPr>
          <w:rFonts w:asciiTheme="minorHAnsi" w:hAnsiTheme="minorHAnsi" w:cstheme="minorHAnsi"/>
          <w:szCs w:val="26"/>
          <w:lang w:val="en-US"/>
        </w:rPr>
        <w:t>C</w:t>
      </w:r>
      <w:r w:rsidR="00322985" w:rsidRPr="00C51201">
        <w:rPr>
          <w:rFonts w:asciiTheme="minorHAnsi" w:hAnsiTheme="minorHAnsi" w:cstheme="minorHAnsi"/>
          <w:szCs w:val="26"/>
          <w:lang w:val="en-US"/>
        </w:rPr>
        <w:t>onfiguration</w:t>
      </w:r>
      <w:r w:rsidR="005649E0" w:rsidRPr="00C51201">
        <w:rPr>
          <w:rFonts w:asciiTheme="minorHAnsi" w:hAnsiTheme="minorHAnsi" w:cstheme="minorHAnsi"/>
          <w:szCs w:val="26"/>
          <w:lang w:val="en-US"/>
        </w:rPr>
        <w:t xml:space="preserve"> </w:t>
      </w:r>
    </w:p>
    <w:p w14:paraId="430E5797" w14:textId="427E2B09"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Document for: Discussion, Decision</w:t>
      </w:r>
    </w:p>
    <w:p w14:paraId="46CFE827" w14:textId="77777777" w:rsidR="00E90E49" w:rsidRPr="004E024D" w:rsidRDefault="00E90E49" w:rsidP="00E90E49">
      <w:pPr>
        <w:rPr>
          <w:rFonts w:cs="Arial"/>
        </w:rPr>
      </w:pP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35F4E336" w14:textId="574BA27E" w:rsidR="0020339F" w:rsidRPr="00617FE5" w:rsidRDefault="00C51201" w:rsidP="00C51201">
      <w:pPr>
        <w:jc w:val="left"/>
        <w:rPr>
          <w:rFonts w:asciiTheme="minorHAnsi" w:hAnsiTheme="minorHAnsi" w:cstheme="minorHAnsi"/>
          <w:sz w:val="22"/>
        </w:rPr>
      </w:pPr>
      <w:bookmarkStart w:id="2" w:name="_Hlk509572055"/>
      <w:r w:rsidRPr="00617FE5">
        <w:rPr>
          <w:rFonts w:asciiTheme="minorHAnsi" w:hAnsiTheme="minorHAnsi" w:cstheme="minorHAnsi"/>
          <w:sz w:val="22"/>
        </w:rPr>
        <w:t>At</w:t>
      </w:r>
      <w:r w:rsidR="00C5222C" w:rsidRPr="00617FE5">
        <w:rPr>
          <w:rFonts w:asciiTheme="minorHAnsi" w:hAnsiTheme="minorHAnsi" w:cstheme="minorHAnsi"/>
          <w:sz w:val="22"/>
        </w:rPr>
        <w:t xml:space="preserve"> </w:t>
      </w:r>
      <w:r w:rsidR="008962EF" w:rsidRPr="00617FE5">
        <w:rPr>
          <w:rFonts w:asciiTheme="minorHAnsi" w:hAnsiTheme="minorHAnsi" w:cstheme="minorHAnsi"/>
          <w:sz w:val="22"/>
        </w:rPr>
        <w:t xml:space="preserve">the </w:t>
      </w:r>
      <w:r w:rsidR="00C5222C" w:rsidRPr="00617FE5">
        <w:rPr>
          <w:rFonts w:asciiTheme="minorHAnsi" w:hAnsiTheme="minorHAnsi" w:cstheme="minorHAnsi"/>
          <w:sz w:val="22"/>
        </w:rPr>
        <w:t>RAN2</w:t>
      </w:r>
      <w:r w:rsidRPr="00617FE5">
        <w:rPr>
          <w:rFonts w:asciiTheme="minorHAnsi" w:hAnsiTheme="minorHAnsi" w:cstheme="minorHAnsi"/>
          <w:sz w:val="22"/>
        </w:rPr>
        <w:t>#</w:t>
      </w:r>
      <w:r w:rsidR="00C5222C" w:rsidRPr="00617FE5">
        <w:rPr>
          <w:rFonts w:asciiTheme="minorHAnsi" w:hAnsiTheme="minorHAnsi" w:cstheme="minorHAnsi"/>
          <w:sz w:val="22"/>
        </w:rPr>
        <w:t>10</w:t>
      </w:r>
      <w:r w:rsidR="00A80B69" w:rsidRPr="00617FE5">
        <w:rPr>
          <w:rFonts w:asciiTheme="minorHAnsi" w:hAnsiTheme="minorHAnsi" w:cstheme="minorHAnsi"/>
          <w:sz w:val="22"/>
        </w:rPr>
        <w:t>6</w:t>
      </w:r>
      <w:r w:rsidR="00C5222C" w:rsidRPr="00617FE5">
        <w:rPr>
          <w:rFonts w:asciiTheme="minorHAnsi" w:hAnsiTheme="minorHAnsi" w:cstheme="minorHAnsi"/>
          <w:sz w:val="22"/>
        </w:rPr>
        <w:t xml:space="preserve"> meeting, </w:t>
      </w:r>
      <w:r w:rsidR="00973CE3" w:rsidRPr="00617FE5">
        <w:rPr>
          <w:rFonts w:asciiTheme="minorHAnsi" w:hAnsiTheme="minorHAnsi" w:cstheme="minorHAnsi"/>
          <w:sz w:val="22"/>
        </w:rPr>
        <w:t>the modelling</w:t>
      </w:r>
      <w:r w:rsidR="00246219" w:rsidRPr="00617FE5">
        <w:rPr>
          <w:rFonts w:asciiTheme="minorHAnsi" w:hAnsiTheme="minorHAnsi" w:cstheme="minorHAnsi"/>
          <w:sz w:val="22"/>
        </w:rPr>
        <w:t xml:space="preserve"> and functionalities</w:t>
      </w:r>
      <w:r w:rsidR="00973CE3" w:rsidRPr="00617FE5">
        <w:rPr>
          <w:rFonts w:asciiTheme="minorHAnsi" w:hAnsiTheme="minorHAnsi" w:cstheme="minorHAnsi"/>
          <w:sz w:val="22"/>
        </w:rPr>
        <w:t xml:space="preserve"> of the </w:t>
      </w:r>
      <w:r w:rsidR="001245D3" w:rsidRPr="00617FE5">
        <w:rPr>
          <w:rFonts w:asciiTheme="minorHAnsi" w:hAnsiTheme="minorHAnsi" w:cstheme="minorHAnsi"/>
          <w:sz w:val="22"/>
        </w:rPr>
        <w:t>Backhaul Adap</w:t>
      </w:r>
      <w:r w:rsidR="004709EA" w:rsidRPr="00617FE5">
        <w:rPr>
          <w:rFonts w:asciiTheme="minorHAnsi" w:hAnsiTheme="minorHAnsi" w:cstheme="minorHAnsi"/>
          <w:sz w:val="22"/>
        </w:rPr>
        <w:t>tation Protocol</w:t>
      </w:r>
      <w:r w:rsidR="00973CE3" w:rsidRPr="00617FE5">
        <w:rPr>
          <w:rFonts w:asciiTheme="minorHAnsi" w:hAnsiTheme="minorHAnsi" w:cstheme="minorHAnsi"/>
          <w:sz w:val="22"/>
        </w:rPr>
        <w:t xml:space="preserve"> (BAP) layer </w:t>
      </w:r>
      <w:r w:rsidR="0020339F" w:rsidRPr="00617FE5">
        <w:rPr>
          <w:rFonts w:asciiTheme="minorHAnsi" w:hAnsiTheme="minorHAnsi" w:cstheme="minorHAnsi"/>
          <w:sz w:val="22"/>
        </w:rPr>
        <w:t xml:space="preserve">has been </w:t>
      </w:r>
      <w:r w:rsidR="00973CE3" w:rsidRPr="00617FE5">
        <w:rPr>
          <w:rFonts w:asciiTheme="minorHAnsi" w:hAnsiTheme="minorHAnsi" w:cstheme="minorHAnsi"/>
          <w:sz w:val="22"/>
        </w:rPr>
        <w:t xml:space="preserve">discussed and the </w:t>
      </w:r>
      <w:r w:rsidR="00E77409" w:rsidRPr="00617FE5">
        <w:rPr>
          <w:rFonts w:asciiTheme="minorHAnsi" w:hAnsiTheme="minorHAnsi" w:cstheme="minorHAnsi"/>
          <w:sz w:val="22"/>
        </w:rPr>
        <w:t xml:space="preserve">following </w:t>
      </w:r>
      <w:r w:rsidR="00973CE3" w:rsidRPr="00617FE5">
        <w:rPr>
          <w:rFonts w:asciiTheme="minorHAnsi" w:hAnsiTheme="minorHAnsi" w:cstheme="minorHAnsi"/>
          <w:sz w:val="22"/>
        </w:rPr>
        <w:t xml:space="preserve">agreements </w:t>
      </w:r>
      <w:r w:rsidR="009768A1" w:rsidRPr="00617FE5">
        <w:rPr>
          <w:rFonts w:asciiTheme="minorHAnsi" w:hAnsiTheme="minorHAnsi" w:cstheme="minorHAnsi"/>
          <w:sz w:val="22"/>
        </w:rPr>
        <w:t xml:space="preserve">related to the BAP </w:t>
      </w:r>
      <w:r w:rsidR="00FA0BB7" w:rsidRPr="00617FE5">
        <w:rPr>
          <w:rFonts w:asciiTheme="minorHAnsi" w:hAnsiTheme="minorHAnsi" w:cstheme="minorHAnsi"/>
          <w:sz w:val="22"/>
        </w:rPr>
        <w:t>functionalities</w:t>
      </w:r>
      <w:r w:rsidR="009768A1" w:rsidRPr="00617FE5">
        <w:rPr>
          <w:rFonts w:asciiTheme="minorHAnsi" w:hAnsiTheme="minorHAnsi" w:cstheme="minorHAnsi"/>
          <w:sz w:val="22"/>
        </w:rPr>
        <w:t xml:space="preserve"> </w:t>
      </w:r>
      <w:r w:rsidR="00973CE3" w:rsidRPr="00617FE5">
        <w:rPr>
          <w:rFonts w:asciiTheme="minorHAnsi" w:hAnsiTheme="minorHAnsi" w:cstheme="minorHAnsi"/>
          <w:sz w:val="22"/>
        </w:rPr>
        <w:t>were</w:t>
      </w:r>
      <w:r w:rsidR="004F3327" w:rsidRPr="00617FE5">
        <w:rPr>
          <w:rFonts w:asciiTheme="minorHAnsi" w:hAnsiTheme="minorHAnsi" w:cstheme="minorHAnsi"/>
          <w:sz w:val="22"/>
        </w:rPr>
        <w:t xml:space="preserve"> made</w:t>
      </w:r>
      <w:r w:rsidR="00973CE3" w:rsidRPr="00617FE5">
        <w:rPr>
          <w:rFonts w:asciiTheme="minorHAnsi" w:hAnsiTheme="minorHAnsi" w:cstheme="minorHAnsi"/>
          <w:sz w:val="22"/>
        </w:rPr>
        <w:t>:</w:t>
      </w:r>
    </w:p>
    <w:tbl>
      <w:tblPr>
        <w:tblStyle w:val="TableGrid"/>
        <w:tblW w:w="0" w:type="auto"/>
        <w:tblLook w:val="04A0" w:firstRow="1" w:lastRow="0" w:firstColumn="1" w:lastColumn="0" w:noHBand="0" w:noVBand="1"/>
      </w:tblPr>
      <w:tblGrid>
        <w:gridCol w:w="9629"/>
      </w:tblGrid>
      <w:tr w:rsidR="008962EF" w14:paraId="2307038C" w14:textId="77777777" w:rsidTr="008962EF">
        <w:tc>
          <w:tcPr>
            <w:tcW w:w="9629" w:type="dxa"/>
          </w:tcPr>
          <w:p w14:paraId="20FD6C20" w14:textId="42EBA2C2" w:rsidR="008962EF" w:rsidRPr="00344CF6" w:rsidRDefault="008962EF" w:rsidP="00C51201">
            <w:pPr>
              <w:jc w:val="left"/>
              <w:rPr>
                <w:rFonts w:cs="Arial"/>
                <w:b/>
              </w:rPr>
            </w:pPr>
            <w:r w:rsidRPr="00344CF6">
              <w:rPr>
                <w:rFonts w:cs="Arial"/>
                <w:b/>
              </w:rPr>
              <w:t>Agreements:</w:t>
            </w:r>
          </w:p>
          <w:p w14:paraId="7F89FE18" w14:textId="77777777" w:rsidR="005F1090" w:rsidRPr="00344CF6" w:rsidRDefault="005F1090" w:rsidP="00C51201">
            <w:pPr>
              <w:pStyle w:val="Doc-text2"/>
              <w:ind w:left="0" w:firstLine="0"/>
              <w:rPr>
                <w:b/>
                <w:lang w:val="en-US"/>
              </w:rPr>
            </w:pPr>
            <w:r w:rsidRPr="00344CF6">
              <w:rPr>
                <w:b/>
              </w:rPr>
              <w:t>F1: Retrieve packets from ingress RLC layer</w:t>
            </w:r>
          </w:p>
          <w:p w14:paraId="6BE5DDF2" w14:textId="6EA1C861" w:rsidR="005F1090" w:rsidRPr="00344CF6" w:rsidRDefault="005F1090" w:rsidP="00C51201">
            <w:pPr>
              <w:pStyle w:val="Doc-text2"/>
              <w:ind w:left="0" w:firstLine="0"/>
              <w:rPr>
                <w:b/>
                <w:lang w:val="en-US"/>
              </w:rPr>
            </w:pPr>
            <w:r w:rsidRPr="00344CF6">
              <w:rPr>
                <w:b/>
              </w:rPr>
              <w:t>F2: Deliver packets to egress RLC layer</w:t>
            </w:r>
          </w:p>
          <w:p w14:paraId="6C80773C" w14:textId="4F912467" w:rsidR="005F1090" w:rsidRPr="00344CF6" w:rsidRDefault="005F1090" w:rsidP="00C51201">
            <w:pPr>
              <w:pStyle w:val="Doc-text2"/>
              <w:ind w:left="0" w:firstLine="0"/>
              <w:rPr>
                <w:b/>
              </w:rPr>
            </w:pPr>
            <w:r w:rsidRPr="00344CF6">
              <w:rPr>
                <w:b/>
              </w:rPr>
              <w:t>F3: Retrieve packets from upper layer</w:t>
            </w:r>
          </w:p>
          <w:p w14:paraId="176B2F69" w14:textId="0E2E644E" w:rsidR="005F1090" w:rsidRPr="00344CF6" w:rsidRDefault="005F1090" w:rsidP="00C51201">
            <w:pPr>
              <w:pStyle w:val="Doc-text2"/>
              <w:ind w:left="0" w:firstLine="0"/>
              <w:rPr>
                <w:b/>
              </w:rPr>
            </w:pPr>
            <w:r w:rsidRPr="00344CF6">
              <w:rPr>
                <w:b/>
              </w:rPr>
              <w:t>F4: Deliver packets to upper layer</w:t>
            </w:r>
          </w:p>
          <w:p w14:paraId="0606974E" w14:textId="24CAB27E" w:rsidR="005F1090" w:rsidRPr="00344CF6" w:rsidRDefault="005F1090" w:rsidP="00C51201">
            <w:pPr>
              <w:pStyle w:val="Doc-text2"/>
              <w:ind w:left="0" w:firstLine="0"/>
              <w:rPr>
                <w:b/>
              </w:rPr>
            </w:pPr>
            <w:r w:rsidRPr="00344CF6">
              <w:rPr>
                <w:b/>
              </w:rPr>
              <w:t>F5: Differentiate traffic to be delivered to upper layers from traffic to be delivered to egress RLC layer</w:t>
            </w:r>
          </w:p>
          <w:p w14:paraId="3C06C546" w14:textId="77777777" w:rsidR="005F1090" w:rsidRPr="00344CF6" w:rsidRDefault="005F1090" w:rsidP="00C51201">
            <w:pPr>
              <w:pStyle w:val="Doc-text2"/>
              <w:ind w:left="363"/>
              <w:rPr>
                <w:b/>
              </w:rPr>
            </w:pPr>
            <w:r w:rsidRPr="00344CF6">
              <w:rPr>
                <w:b/>
              </w:rPr>
              <w:t>F6: Perform bearer mapping and routing for packets delivered to egress RLC layer</w:t>
            </w:r>
          </w:p>
          <w:p w14:paraId="49A03B12" w14:textId="680E402D" w:rsidR="008962EF" w:rsidRPr="0073208E" w:rsidRDefault="005F1090" w:rsidP="00C51201">
            <w:pPr>
              <w:pStyle w:val="Doc-text2"/>
              <w:ind w:left="363"/>
              <w:rPr>
                <w:b/>
              </w:rPr>
            </w:pPr>
            <w:r w:rsidRPr="00344CF6">
              <w:rPr>
                <w:b/>
              </w:rPr>
              <w:t>F7: Selection/addition of BAP identifiers for packets received from upper layer</w:t>
            </w:r>
          </w:p>
        </w:tc>
      </w:tr>
    </w:tbl>
    <w:p w14:paraId="419DE111" w14:textId="77777777" w:rsidR="008962EF" w:rsidRDefault="008962EF" w:rsidP="00C51201">
      <w:pPr>
        <w:jc w:val="left"/>
        <w:rPr>
          <w:rFonts w:cs="Arial"/>
        </w:rPr>
      </w:pPr>
    </w:p>
    <w:p w14:paraId="58816673" w14:textId="3E88B3B5" w:rsidR="00F55D89" w:rsidRPr="00617FE5" w:rsidRDefault="00F55D89" w:rsidP="00C51201">
      <w:pPr>
        <w:jc w:val="left"/>
        <w:rPr>
          <w:rFonts w:asciiTheme="minorHAnsi" w:hAnsiTheme="minorHAnsi" w:cstheme="minorHAnsi"/>
          <w:sz w:val="22"/>
        </w:rPr>
      </w:pPr>
      <w:r w:rsidRPr="00617FE5">
        <w:rPr>
          <w:rFonts w:asciiTheme="minorHAnsi" w:hAnsiTheme="minorHAnsi" w:cstheme="minorHAnsi"/>
          <w:sz w:val="22"/>
        </w:rPr>
        <w:t xml:space="preserve">This contribution addresses the open issue regarding </w:t>
      </w:r>
      <w:r w:rsidR="00C02BE8" w:rsidRPr="00617FE5">
        <w:rPr>
          <w:rFonts w:asciiTheme="minorHAnsi" w:hAnsiTheme="minorHAnsi" w:cstheme="minorHAnsi"/>
          <w:sz w:val="22"/>
        </w:rPr>
        <w:t xml:space="preserve">how the </w:t>
      </w:r>
      <w:r w:rsidR="002C3D73" w:rsidRPr="00617FE5">
        <w:rPr>
          <w:rFonts w:asciiTheme="minorHAnsi" w:hAnsiTheme="minorHAnsi" w:cstheme="minorHAnsi"/>
          <w:sz w:val="22"/>
        </w:rPr>
        <w:t>BAP</w:t>
      </w:r>
      <w:r w:rsidR="00C02BE8" w:rsidRPr="00617FE5">
        <w:rPr>
          <w:rFonts w:asciiTheme="minorHAnsi" w:hAnsiTheme="minorHAnsi" w:cstheme="minorHAnsi"/>
          <w:sz w:val="22"/>
        </w:rPr>
        <w:t xml:space="preserve"> layer is configured (i.e. via F1-AP, RRC or both).</w:t>
      </w:r>
      <w:r w:rsidR="008F224B" w:rsidRPr="00617FE5">
        <w:rPr>
          <w:rFonts w:asciiTheme="minorHAnsi" w:hAnsiTheme="minorHAnsi" w:cstheme="minorHAnsi"/>
          <w:sz w:val="22"/>
        </w:rPr>
        <w:t xml:space="preserve"> In a related contribution [</w:t>
      </w:r>
      <w:r w:rsidR="003352FD" w:rsidRPr="00617FE5">
        <w:rPr>
          <w:rFonts w:asciiTheme="minorHAnsi" w:hAnsiTheme="minorHAnsi" w:cstheme="minorHAnsi"/>
          <w:sz w:val="22"/>
        </w:rPr>
        <w:t>1</w:t>
      </w:r>
      <w:r w:rsidR="008F224B" w:rsidRPr="00617FE5">
        <w:rPr>
          <w:rFonts w:asciiTheme="minorHAnsi" w:hAnsiTheme="minorHAnsi" w:cstheme="minorHAnsi"/>
          <w:sz w:val="22"/>
        </w:rPr>
        <w:t xml:space="preserve">], we </w:t>
      </w:r>
      <w:r w:rsidR="00D10D3C" w:rsidRPr="00617FE5">
        <w:rPr>
          <w:rFonts w:asciiTheme="minorHAnsi" w:hAnsiTheme="minorHAnsi" w:cstheme="minorHAnsi"/>
          <w:sz w:val="22"/>
        </w:rPr>
        <w:t xml:space="preserve">discussed BAP </w:t>
      </w:r>
      <w:r w:rsidR="008F224B" w:rsidRPr="00617FE5">
        <w:rPr>
          <w:rFonts w:asciiTheme="minorHAnsi" w:hAnsiTheme="minorHAnsi" w:cstheme="minorHAnsi"/>
          <w:sz w:val="22"/>
        </w:rPr>
        <w:t xml:space="preserve">modelling aspect </w:t>
      </w:r>
      <w:r w:rsidR="003021F2" w:rsidRPr="00617FE5">
        <w:rPr>
          <w:rFonts w:asciiTheme="minorHAnsi" w:hAnsiTheme="minorHAnsi" w:cstheme="minorHAnsi"/>
          <w:sz w:val="22"/>
        </w:rPr>
        <w:t>for IAB node</w:t>
      </w:r>
      <w:r w:rsidR="002561A2" w:rsidRPr="00617FE5">
        <w:rPr>
          <w:rFonts w:asciiTheme="minorHAnsi" w:hAnsiTheme="minorHAnsi" w:cstheme="minorHAnsi"/>
          <w:sz w:val="22"/>
        </w:rPr>
        <w:t xml:space="preserve">s, i.e. </w:t>
      </w:r>
      <w:r w:rsidR="004E2EF9" w:rsidRPr="00617FE5">
        <w:rPr>
          <w:rFonts w:asciiTheme="minorHAnsi" w:hAnsiTheme="minorHAnsi" w:cstheme="minorHAnsi"/>
          <w:sz w:val="22"/>
        </w:rPr>
        <w:t xml:space="preserve">why IAB node </w:t>
      </w:r>
      <w:r w:rsidR="004F0B1C" w:rsidRPr="00617FE5">
        <w:rPr>
          <w:rFonts w:asciiTheme="minorHAnsi" w:hAnsiTheme="minorHAnsi" w:cstheme="minorHAnsi"/>
          <w:sz w:val="22"/>
        </w:rPr>
        <w:t xml:space="preserve">should be modelled with 2 BAP </w:t>
      </w:r>
      <w:r w:rsidR="00A27B65" w:rsidRPr="00617FE5">
        <w:rPr>
          <w:rFonts w:asciiTheme="minorHAnsi" w:hAnsiTheme="minorHAnsi" w:cstheme="minorHAnsi"/>
          <w:sz w:val="22"/>
        </w:rPr>
        <w:t>entities</w:t>
      </w:r>
      <w:r w:rsidR="004F0B1C" w:rsidRPr="00617FE5">
        <w:rPr>
          <w:rFonts w:asciiTheme="minorHAnsi" w:hAnsiTheme="minorHAnsi" w:cstheme="minorHAnsi"/>
          <w:sz w:val="22"/>
        </w:rPr>
        <w:t xml:space="preserve">, one for MT and </w:t>
      </w:r>
      <w:r w:rsidR="00A27B65" w:rsidRPr="00617FE5">
        <w:rPr>
          <w:rFonts w:asciiTheme="minorHAnsi" w:hAnsiTheme="minorHAnsi" w:cstheme="minorHAnsi"/>
          <w:sz w:val="22"/>
        </w:rPr>
        <w:t>other for DU</w:t>
      </w:r>
      <w:r w:rsidR="008F224B" w:rsidRPr="00617FE5">
        <w:rPr>
          <w:rFonts w:asciiTheme="minorHAnsi" w:hAnsiTheme="minorHAnsi" w:cstheme="minorHAnsi"/>
          <w:sz w:val="22"/>
        </w:rPr>
        <w:t>.</w:t>
      </w:r>
    </w:p>
    <w:p w14:paraId="470053E8" w14:textId="77777777" w:rsidR="00C02BE8" w:rsidRDefault="00C02BE8" w:rsidP="00C51201">
      <w:pPr>
        <w:jc w:val="left"/>
        <w:rPr>
          <w:rFonts w:cs="Arial"/>
        </w:rPr>
      </w:pPr>
    </w:p>
    <w:p w14:paraId="3471BD08" w14:textId="4E5196CA" w:rsidR="002518E4" w:rsidRPr="00C51201" w:rsidRDefault="00AB4C08" w:rsidP="00C51201">
      <w:pPr>
        <w:pStyle w:val="Heading1"/>
        <w:rPr>
          <w:rFonts w:asciiTheme="minorHAnsi" w:hAnsiTheme="minorHAnsi" w:cstheme="minorHAnsi"/>
        </w:rPr>
      </w:pPr>
      <w:r w:rsidRPr="00C51201">
        <w:rPr>
          <w:rFonts w:asciiTheme="minorHAnsi" w:hAnsiTheme="minorHAnsi" w:cstheme="minorHAnsi"/>
        </w:rPr>
        <w:t xml:space="preserve">Backhaul </w:t>
      </w:r>
      <w:r w:rsidR="00B02C60" w:rsidRPr="00C51201">
        <w:rPr>
          <w:rFonts w:asciiTheme="minorHAnsi" w:hAnsiTheme="minorHAnsi" w:cstheme="minorHAnsi"/>
        </w:rPr>
        <w:t xml:space="preserve">Adaptation </w:t>
      </w:r>
      <w:r w:rsidR="00ED1872" w:rsidRPr="00C51201">
        <w:rPr>
          <w:rFonts w:asciiTheme="minorHAnsi" w:hAnsiTheme="minorHAnsi" w:cstheme="minorHAnsi"/>
        </w:rPr>
        <w:t xml:space="preserve">Protocol </w:t>
      </w:r>
      <w:r w:rsidR="00A21EB4" w:rsidRPr="00C51201">
        <w:rPr>
          <w:rFonts w:asciiTheme="minorHAnsi" w:hAnsiTheme="minorHAnsi" w:cstheme="minorHAnsi"/>
        </w:rPr>
        <w:t>(BAP)</w:t>
      </w:r>
      <w:r w:rsidR="00ED1872" w:rsidRPr="00C51201">
        <w:rPr>
          <w:rFonts w:asciiTheme="minorHAnsi" w:hAnsiTheme="minorHAnsi" w:cstheme="minorHAnsi"/>
        </w:rPr>
        <w:t xml:space="preserve"> </w:t>
      </w:r>
      <w:r w:rsidR="00A21EB4" w:rsidRPr="00C51201">
        <w:rPr>
          <w:rFonts w:asciiTheme="minorHAnsi" w:hAnsiTheme="minorHAnsi" w:cstheme="minorHAnsi"/>
        </w:rPr>
        <w:t>for</w:t>
      </w:r>
      <w:r w:rsidR="00556C79" w:rsidRPr="00C51201">
        <w:rPr>
          <w:rFonts w:asciiTheme="minorHAnsi" w:hAnsiTheme="minorHAnsi" w:cstheme="minorHAnsi"/>
        </w:rPr>
        <w:t xml:space="preserve"> MT and DU</w:t>
      </w:r>
      <w:r w:rsidR="003C1631" w:rsidRPr="00C51201">
        <w:rPr>
          <w:rFonts w:asciiTheme="minorHAnsi" w:hAnsiTheme="minorHAnsi" w:cstheme="minorHAnsi"/>
        </w:rPr>
        <w:t xml:space="preserve"> </w:t>
      </w:r>
    </w:p>
    <w:p w14:paraId="1F61F9C6" w14:textId="2BC0189A" w:rsidR="00324DD4" w:rsidRPr="00617FE5" w:rsidRDefault="0047779E" w:rsidP="00C51201">
      <w:pPr>
        <w:tabs>
          <w:tab w:val="left" w:pos="2265"/>
        </w:tabs>
        <w:spacing w:after="180"/>
        <w:jc w:val="left"/>
        <w:rPr>
          <w:rFonts w:asciiTheme="minorHAnsi" w:hAnsiTheme="minorHAnsi" w:cstheme="minorHAnsi"/>
          <w:sz w:val="22"/>
        </w:rPr>
      </w:pPr>
      <w:bookmarkStart w:id="3" w:name="_Hlk509522710"/>
      <w:bookmarkEnd w:id="2"/>
      <w:r w:rsidRPr="00617FE5">
        <w:rPr>
          <w:rFonts w:asciiTheme="minorHAnsi" w:hAnsiTheme="minorHAnsi" w:cstheme="minorHAnsi"/>
          <w:sz w:val="22"/>
        </w:rPr>
        <w:t>As discussed in [</w:t>
      </w:r>
      <w:r w:rsidR="003352FD" w:rsidRPr="00617FE5">
        <w:rPr>
          <w:rFonts w:asciiTheme="minorHAnsi" w:hAnsiTheme="minorHAnsi" w:cstheme="minorHAnsi"/>
          <w:sz w:val="22"/>
        </w:rPr>
        <w:t>1</w:t>
      </w:r>
      <w:r w:rsidRPr="00617FE5">
        <w:rPr>
          <w:rFonts w:asciiTheme="minorHAnsi" w:hAnsiTheme="minorHAnsi" w:cstheme="minorHAnsi"/>
          <w:sz w:val="22"/>
        </w:rPr>
        <w:t xml:space="preserve">], </w:t>
      </w:r>
      <w:r w:rsidR="00A5410E" w:rsidRPr="00617FE5">
        <w:rPr>
          <w:rFonts w:asciiTheme="minorHAnsi" w:hAnsiTheme="minorHAnsi" w:cstheme="minorHAnsi"/>
          <w:sz w:val="22"/>
        </w:rPr>
        <w:t xml:space="preserve">modelling the </w:t>
      </w:r>
      <w:r w:rsidR="00A8070C" w:rsidRPr="00617FE5">
        <w:rPr>
          <w:rFonts w:asciiTheme="minorHAnsi" w:hAnsiTheme="minorHAnsi" w:cstheme="minorHAnsi"/>
          <w:sz w:val="22"/>
        </w:rPr>
        <w:t>BAP</w:t>
      </w:r>
      <w:r w:rsidR="00A5410E" w:rsidRPr="00617FE5">
        <w:rPr>
          <w:rFonts w:asciiTheme="minorHAnsi" w:hAnsiTheme="minorHAnsi" w:cstheme="minorHAnsi"/>
          <w:sz w:val="22"/>
        </w:rPr>
        <w:t xml:space="preserve"> layer into </w:t>
      </w:r>
      <w:r w:rsidR="00832028" w:rsidRPr="00617FE5">
        <w:rPr>
          <w:rFonts w:asciiTheme="minorHAnsi" w:hAnsiTheme="minorHAnsi" w:cstheme="minorHAnsi"/>
          <w:sz w:val="22"/>
        </w:rPr>
        <w:t>two entities</w:t>
      </w:r>
      <w:r w:rsidR="001D271F" w:rsidRPr="00617FE5">
        <w:rPr>
          <w:rFonts w:asciiTheme="minorHAnsi" w:hAnsiTheme="minorHAnsi" w:cstheme="minorHAnsi"/>
          <w:sz w:val="22"/>
        </w:rPr>
        <w:t xml:space="preserve"> (i.e. one for </w:t>
      </w:r>
      <w:r w:rsidR="00A5410E" w:rsidRPr="00617FE5">
        <w:rPr>
          <w:rFonts w:asciiTheme="minorHAnsi" w:hAnsiTheme="minorHAnsi" w:cstheme="minorHAnsi"/>
          <w:sz w:val="22"/>
        </w:rPr>
        <w:t xml:space="preserve">DU and </w:t>
      </w:r>
      <w:r w:rsidR="001D271F" w:rsidRPr="00617FE5">
        <w:rPr>
          <w:rFonts w:asciiTheme="minorHAnsi" w:hAnsiTheme="minorHAnsi" w:cstheme="minorHAnsi"/>
          <w:sz w:val="22"/>
        </w:rPr>
        <w:t xml:space="preserve">another for </w:t>
      </w:r>
      <w:r w:rsidR="00A5410E" w:rsidRPr="00617FE5">
        <w:rPr>
          <w:rFonts w:asciiTheme="minorHAnsi" w:hAnsiTheme="minorHAnsi" w:cstheme="minorHAnsi"/>
          <w:sz w:val="22"/>
        </w:rPr>
        <w:t>MT</w:t>
      </w:r>
      <w:r w:rsidR="001D271F" w:rsidRPr="00617FE5">
        <w:rPr>
          <w:rFonts w:asciiTheme="minorHAnsi" w:hAnsiTheme="minorHAnsi" w:cstheme="minorHAnsi"/>
          <w:sz w:val="22"/>
        </w:rPr>
        <w:t>)</w:t>
      </w:r>
      <w:r w:rsidR="00E0341B" w:rsidRPr="00617FE5">
        <w:rPr>
          <w:rFonts w:asciiTheme="minorHAnsi" w:hAnsiTheme="minorHAnsi" w:cstheme="minorHAnsi"/>
          <w:sz w:val="22"/>
        </w:rPr>
        <w:t xml:space="preserve"> </w:t>
      </w:r>
      <w:r w:rsidR="005F36D3" w:rsidRPr="00617FE5">
        <w:rPr>
          <w:rFonts w:asciiTheme="minorHAnsi" w:hAnsiTheme="minorHAnsi" w:cstheme="minorHAnsi"/>
          <w:sz w:val="22"/>
        </w:rPr>
        <w:t xml:space="preserve">ensures </w:t>
      </w:r>
      <w:r w:rsidR="00110EC5" w:rsidRPr="00617FE5">
        <w:rPr>
          <w:rFonts w:asciiTheme="minorHAnsi" w:hAnsiTheme="minorHAnsi" w:cstheme="minorHAnsi"/>
          <w:sz w:val="22"/>
        </w:rPr>
        <w:t xml:space="preserve">the </w:t>
      </w:r>
      <w:r w:rsidR="00847604" w:rsidRPr="00617FE5">
        <w:rPr>
          <w:rFonts w:asciiTheme="minorHAnsi" w:hAnsiTheme="minorHAnsi" w:cstheme="minorHAnsi"/>
          <w:sz w:val="22"/>
        </w:rPr>
        <w:t>peer</w:t>
      </w:r>
      <w:r w:rsidR="00155AC8" w:rsidRPr="00617FE5">
        <w:rPr>
          <w:rFonts w:asciiTheme="minorHAnsi" w:hAnsiTheme="minorHAnsi" w:cstheme="minorHAnsi"/>
          <w:sz w:val="22"/>
        </w:rPr>
        <w:t xml:space="preserve">-to-peer </w:t>
      </w:r>
      <w:r w:rsidR="00357056" w:rsidRPr="00617FE5">
        <w:rPr>
          <w:rFonts w:asciiTheme="minorHAnsi" w:hAnsiTheme="minorHAnsi" w:cstheme="minorHAnsi"/>
          <w:sz w:val="22"/>
        </w:rPr>
        <w:t>princip</w:t>
      </w:r>
      <w:r w:rsidR="002C770B" w:rsidRPr="00617FE5">
        <w:rPr>
          <w:rFonts w:asciiTheme="minorHAnsi" w:hAnsiTheme="minorHAnsi" w:cstheme="minorHAnsi"/>
          <w:sz w:val="22"/>
        </w:rPr>
        <w:t>le</w:t>
      </w:r>
      <w:r w:rsidR="005F36D3" w:rsidRPr="00617FE5">
        <w:rPr>
          <w:rFonts w:asciiTheme="minorHAnsi" w:hAnsiTheme="minorHAnsi" w:cstheme="minorHAnsi"/>
          <w:sz w:val="22"/>
        </w:rPr>
        <w:t xml:space="preserve"> </w:t>
      </w:r>
      <w:r w:rsidR="000A5794" w:rsidRPr="00617FE5">
        <w:rPr>
          <w:rFonts w:asciiTheme="minorHAnsi" w:hAnsiTheme="minorHAnsi" w:cstheme="minorHAnsi"/>
          <w:sz w:val="22"/>
        </w:rPr>
        <w:t>followed by the RAN protocols</w:t>
      </w:r>
      <w:r w:rsidR="00E0341B" w:rsidRPr="00617FE5">
        <w:rPr>
          <w:rFonts w:asciiTheme="minorHAnsi" w:hAnsiTheme="minorHAnsi" w:cstheme="minorHAnsi"/>
          <w:sz w:val="22"/>
        </w:rPr>
        <w:t xml:space="preserve">. </w:t>
      </w:r>
      <w:r w:rsidR="0022396E" w:rsidRPr="00617FE5">
        <w:rPr>
          <w:rFonts w:asciiTheme="minorHAnsi" w:hAnsiTheme="minorHAnsi" w:cstheme="minorHAnsi"/>
          <w:sz w:val="22"/>
        </w:rPr>
        <w:t xml:space="preserve">Thus, </w:t>
      </w:r>
      <w:r w:rsidR="00EA64E4">
        <w:rPr>
          <w:rFonts w:asciiTheme="minorHAnsi" w:hAnsiTheme="minorHAnsi" w:cstheme="minorHAnsi"/>
          <w:sz w:val="22"/>
        </w:rPr>
        <w:t>in the remainder</w:t>
      </w:r>
      <w:r w:rsidR="0022396E" w:rsidRPr="00617FE5">
        <w:rPr>
          <w:rFonts w:asciiTheme="minorHAnsi" w:hAnsiTheme="minorHAnsi" w:cstheme="minorHAnsi"/>
          <w:sz w:val="22"/>
        </w:rPr>
        <w:t xml:space="preserve"> of </w:t>
      </w:r>
      <w:r w:rsidR="00110EC5" w:rsidRPr="00617FE5">
        <w:rPr>
          <w:rFonts w:asciiTheme="minorHAnsi" w:hAnsiTheme="minorHAnsi" w:cstheme="minorHAnsi"/>
          <w:sz w:val="22"/>
        </w:rPr>
        <w:t>this document, we assume such a modelling</w:t>
      </w:r>
      <w:r w:rsidR="00324DD4" w:rsidRPr="00617FE5">
        <w:rPr>
          <w:rFonts w:asciiTheme="minorHAnsi" w:hAnsiTheme="minorHAnsi" w:cstheme="minorHAnsi"/>
          <w:sz w:val="22"/>
        </w:rPr>
        <w:t>:</w:t>
      </w:r>
    </w:p>
    <w:p w14:paraId="49559946" w14:textId="77777777" w:rsidR="00D5091D" w:rsidRPr="00617FE5" w:rsidRDefault="00D5091D"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b/>
          <w:sz w:val="22"/>
        </w:rPr>
        <w:t>For DL:</w:t>
      </w:r>
    </w:p>
    <w:p w14:paraId="73E5F016" w14:textId="77777777" w:rsidR="00D5091D" w:rsidRPr="00617FE5" w:rsidRDefault="00D5091D" w:rsidP="00C51201">
      <w:pPr>
        <w:pStyle w:val="ListParagraph"/>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 </w:t>
      </w:r>
    </w:p>
    <w:p w14:paraId="57387E24" w14:textId="74D12063" w:rsidR="00D5091D" w:rsidRPr="00617FE5" w:rsidRDefault="00D5091D" w:rsidP="00C51201">
      <w:pPr>
        <w:pStyle w:val="ListParagraph"/>
        <w:numPr>
          <w:ilvl w:val="1"/>
          <w:numId w:val="37"/>
        </w:numPr>
        <w:tabs>
          <w:tab w:val="left" w:pos="2265"/>
        </w:tabs>
        <w:spacing w:after="180"/>
        <w:ind w:left="927"/>
        <w:jc w:val="left"/>
        <w:rPr>
          <w:rFonts w:asciiTheme="minorHAnsi" w:hAnsiTheme="minorHAnsi" w:cstheme="minorHAnsi"/>
          <w:sz w:val="22"/>
        </w:rPr>
      </w:pPr>
      <w:r w:rsidRPr="00617FE5">
        <w:rPr>
          <w:rFonts w:asciiTheme="minorHAnsi" w:hAnsiTheme="minorHAnsi" w:cstheme="minorHAnsi"/>
          <w:sz w:val="22"/>
        </w:rPr>
        <w:t>When a packet arrives at the IAB donor DU (from the donor CU) and is</w:t>
      </w:r>
      <w:r w:rsidR="00C04371">
        <w:rPr>
          <w:rFonts w:asciiTheme="minorHAnsi" w:hAnsiTheme="minorHAnsi" w:cstheme="minorHAnsi"/>
          <w:sz w:val="22"/>
        </w:rPr>
        <w:t xml:space="preserve"> first</w:t>
      </w:r>
      <w:r w:rsidRPr="00617FE5">
        <w:rPr>
          <w:rFonts w:asciiTheme="minorHAnsi" w:hAnsiTheme="minorHAnsi" w:cstheme="minorHAnsi"/>
          <w:sz w:val="22"/>
        </w:rPr>
        <w:t xml:space="preserve"> processed by the upper layers (as there is no MT BAP layer at the donor DU). </w:t>
      </w:r>
    </w:p>
    <w:p w14:paraId="2D4C188D"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5B569B29" w14:textId="312ADB3D"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If the packet is destined to UEs directly connected to the IAB donor DU or it is an F1-AP traffic destined at the IAB donor DU, it is forwarded to higher layers (IP/UDP/GTP-U for UP</w:t>
      </w:r>
      <w:r w:rsidR="00221A82">
        <w:rPr>
          <w:rFonts w:asciiTheme="minorHAnsi" w:hAnsiTheme="minorHAnsi" w:cstheme="minorHAnsi"/>
          <w:sz w:val="22"/>
        </w:rPr>
        <w:t xml:space="preserve"> and </w:t>
      </w:r>
      <w:r w:rsidRPr="00617FE5">
        <w:rPr>
          <w:rFonts w:asciiTheme="minorHAnsi" w:hAnsiTheme="minorHAnsi" w:cstheme="minorHAnsi"/>
          <w:sz w:val="22"/>
        </w:rPr>
        <w:t>IP/SCTP/F1-AP for CP)</w:t>
      </w:r>
    </w:p>
    <w:p w14:paraId="248B47BE"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0E4C0151" w14:textId="77777777"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Otherwise (i.e. it is to be forwarded further downstream), it is forwarded to the DU BAP layer.</w:t>
      </w:r>
    </w:p>
    <w:p w14:paraId="14DB4A3C"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3BBB900D"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25921BAA" w14:textId="7C04372D" w:rsidR="00D5091D" w:rsidRPr="00617FE5" w:rsidRDefault="00D5091D" w:rsidP="00C51201">
      <w:pPr>
        <w:pStyle w:val="ListParagraph"/>
        <w:numPr>
          <w:ilvl w:val="1"/>
          <w:numId w:val="37"/>
        </w:numPr>
        <w:tabs>
          <w:tab w:val="left" w:pos="2265"/>
        </w:tabs>
        <w:spacing w:after="180"/>
        <w:ind w:left="927"/>
        <w:jc w:val="left"/>
        <w:rPr>
          <w:rFonts w:asciiTheme="minorHAnsi" w:hAnsiTheme="minorHAnsi" w:cstheme="minorHAnsi"/>
          <w:sz w:val="22"/>
        </w:rPr>
      </w:pPr>
      <w:r w:rsidRPr="00617FE5">
        <w:rPr>
          <w:rFonts w:asciiTheme="minorHAnsi" w:hAnsiTheme="minorHAnsi" w:cstheme="minorHAnsi"/>
          <w:sz w:val="22"/>
        </w:rPr>
        <w:t>When a packet arrives at an IAB node (from a parent IAB node or IAB donor DU) via backhaul RLC channels</w:t>
      </w:r>
      <w:r w:rsidR="00FE18B1">
        <w:rPr>
          <w:rFonts w:asciiTheme="minorHAnsi" w:hAnsiTheme="minorHAnsi" w:cstheme="minorHAnsi"/>
          <w:sz w:val="22"/>
        </w:rPr>
        <w:t>, it</w:t>
      </w:r>
      <w:r w:rsidRPr="00617FE5">
        <w:rPr>
          <w:rFonts w:asciiTheme="minorHAnsi" w:hAnsiTheme="minorHAnsi" w:cstheme="minorHAnsi"/>
          <w:sz w:val="22"/>
        </w:rPr>
        <w:t xml:space="preserve"> is</w:t>
      </w:r>
      <w:r w:rsidR="00FE18B1">
        <w:rPr>
          <w:rFonts w:asciiTheme="minorHAnsi" w:hAnsiTheme="minorHAnsi" w:cstheme="minorHAnsi"/>
          <w:sz w:val="22"/>
        </w:rPr>
        <w:t xml:space="preserve"> first</w:t>
      </w:r>
      <w:r w:rsidRPr="00617FE5">
        <w:rPr>
          <w:rFonts w:asciiTheme="minorHAnsi" w:hAnsiTheme="minorHAnsi" w:cstheme="minorHAnsi"/>
          <w:sz w:val="22"/>
        </w:rPr>
        <w:t xml:space="preserve"> processed by the MT BAP layer. </w:t>
      </w:r>
    </w:p>
    <w:p w14:paraId="713C1389"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28C65340" w14:textId="77777777"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If the packet is destined to UEs directly connected to the IAB node or F1-AP traffic destined at the IAB node’s DU, it is forwarded to higher layers (IP/UDP/GTP-U for UP, IP/SCTP/F1-AP for CP)</w:t>
      </w:r>
    </w:p>
    <w:p w14:paraId="5B74880E"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209457B5" w14:textId="16BFF7AD"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Otherwise (i.e. it is to be forwarded further downstream</w:t>
      </w:r>
      <w:r w:rsidR="00456D2D" w:rsidRPr="00617FE5">
        <w:rPr>
          <w:rFonts w:asciiTheme="minorHAnsi" w:hAnsiTheme="minorHAnsi" w:cstheme="minorHAnsi"/>
          <w:sz w:val="22"/>
        </w:rPr>
        <w:t>)</w:t>
      </w:r>
      <w:r w:rsidRPr="00617FE5">
        <w:rPr>
          <w:rFonts w:asciiTheme="minorHAnsi" w:hAnsiTheme="minorHAnsi" w:cstheme="minorHAnsi"/>
          <w:sz w:val="22"/>
        </w:rPr>
        <w:t xml:space="preserve">, it is forwarded to the DU BAP layer. </w:t>
      </w:r>
    </w:p>
    <w:p w14:paraId="75F56D54" w14:textId="77777777" w:rsidR="00D5091D" w:rsidRPr="00617FE5" w:rsidRDefault="00D5091D" w:rsidP="00C51201">
      <w:pPr>
        <w:pStyle w:val="ListParagraph"/>
        <w:tabs>
          <w:tab w:val="left" w:pos="2265"/>
        </w:tabs>
        <w:spacing w:after="180"/>
        <w:ind w:left="1440"/>
        <w:jc w:val="left"/>
        <w:rPr>
          <w:rFonts w:asciiTheme="minorHAnsi" w:hAnsiTheme="minorHAnsi" w:cstheme="minorHAnsi"/>
          <w:sz w:val="22"/>
        </w:rPr>
      </w:pPr>
    </w:p>
    <w:p w14:paraId="41664CB1" w14:textId="3200F856" w:rsidR="00D5091D" w:rsidRPr="00617FE5" w:rsidRDefault="00D5091D" w:rsidP="00C51201">
      <w:pPr>
        <w:tabs>
          <w:tab w:val="left" w:pos="2265"/>
        </w:tabs>
        <w:spacing w:after="180"/>
        <w:ind w:left="567"/>
        <w:jc w:val="left"/>
        <w:rPr>
          <w:rFonts w:asciiTheme="minorHAnsi" w:hAnsiTheme="minorHAnsi" w:cstheme="minorHAnsi"/>
          <w:sz w:val="22"/>
        </w:rPr>
      </w:pPr>
      <w:r w:rsidRPr="00617FE5">
        <w:rPr>
          <w:rFonts w:asciiTheme="minorHAnsi" w:hAnsiTheme="minorHAnsi" w:cstheme="minorHAnsi"/>
          <w:sz w:val="22"/>
        </w:rPr>
        <w:t>In both 1b and 2b</w:t>
      </w:r>
      <w:r w:rsidR="00631197" w:rsidRPr="00617FE5">
        <w:rPr>
          <w:rFonts w:asciiTheme="minorHAnsi" w:hAnsiTheme="minorHAnsi" w:cstheme="minorHAnsi"/>
          <w:sz w:val="22"/>
        </w:rPr>
        <w:t xml:space="preserve"> </w:t>
      </w:r>
      <w:r w:rsidR="009D7F4E" w:rsidRPr="00617FE5">
        <w:rPr>
          <w:rFonts w:asciiTheme="minorHAnsi" w:hAnsiTheme="minorHAnsi" w:cstheme="minorHAnsi"/>
          <w:sz w:val="22"/>
        </w:rPr>
        <w:t>D</w:t>
      </w:r>
      <w:r w:rsidR="00631197" w:rsidRPr="00617FE5">
        <w:rPr>
          <w:rFonts w:asciiTheme="minorHAnsi" w:hAnsiTheme="minorHAnsi" w:cstheme="minorHAnsi"/>
          <w:sz w:val="22"/>
        </w:rPr>
        <w:t>L case</w:t>
      </w:r>
      <w:r w:rsidRPr="00617FE5">
        <w:rPr>
          <w:rFonts w:asciiTheme="minorHAnsi" w:hAnsiTheme="minorHAnsi" w:cstheme="minorHAnsi"/>
          <w:sz w:val="22"/>
        </w:rPr>
        <w:t xml:space="preserve">, the DU BAP will determine which route (i.e. to which child node) the packet </w:t>
      </w:r>
      <w:proofErr w:type="gramStart"/>
      <w:r w:rsidRPr="00617FE5">
        <w:rPr>
          <w:rFonts w:asciiTheme="minorHAnsi" w:hAnsiTheme="minorHAnsi" w:cstheme="minorHAnsi"/>
          <w:sz w:val="22"/>
        </w:rPr>
        <w:t>has to</w:t>
      </w:r>
      <w:proofErr w:type="gramEnd"/>
      <w:r w:rsidRPr="00617FE5">
        <w:rPr>
          <w:rFonts w:asciiTheme="minorHAnsi" w:hAnsiTheme="minorHAnsi" w:cstheme="minorHAnsi"/>
          <w:sz w:val="22"/>
        </w:rPr>
        <w:t xml:space="preserve"> be forwarded and which BH RLC channel within that route will be used for forwarding the packet downstream (the input information for the BH RLC mapping is still </w:t>
      </w:r>
      <w:r w:rsidR="00526C7A" w:rsidRPr="00617FE5">
        <w:rPr>
          <w:rFonts w:asciiTheme="minorHAnsi" w:hAnsiTheme="minorHAnsi" w:cstheme="minorHAnsi"/>
          <w:sz w:val="22"/>
        </w:rPr>
        <w:t xml:space="preserve">to be </w:t>
      </w:r>
      <w:r w:rsidRPr="00617FE5">
        <w:rPr>
          <w:rFonts w:asciiTheme="minorHAnsi" w:hAnsiTheme="minorHAnsi" w:cstheme="minorHAnsi"/>
          <w:sz w:val="22"/>
        </w:rPr>
        <w:t>discussed in RAN2).</w:t>
      </w:r>
    </w:p>
    <w:p w14:paraId="65809211" w14:textId="7180B83B" w:rsidR="00D5091D" w:rsidRPr="00617FE5" w:rsidRDefault="00D5091D" w:rsidP="00C51201">
      <w:pPr>
        <w:tabs>
          <w:tab w:val="left" w:pos="2265"/>
        </w:tabs>
        <w:spacing w:after="180"/>
        <w:ind w:left="567"/>
        <w:jc w:val="left"/>
        <w:rPr>
          <w:rFonts w:asciiTheme="minorHAnsi" w:hAnsiTheme="minorHAnsi" w:cstheme="minorHAnsi"/>
          <w:sz w:val="22"/>
        </w:rPr>
      </w:pPr>
    </w:p>
    <w:p w14:paraId="1D17DB47" w14:textId="77777777" w:rsidR="00D472D7" w:rsidRPr="00617FE5" w:rsidRDefault="00D472D7"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b/>
          <w:sz w:val="22"/>
        </w:rPr>
        <w:t>For UL:</w:t>
      </w:r>
    </w:p>
    <w:p w14:paraId="3743E2AC" w14:textId="77777777" w:rsidR="00D472D7" w:rsidRPr="00617FE5" w:rsidRDefault="00D472D7" w:rsidP="00C51201">
      <w:pPr>
        <w:pStyle w:val="ListParagraph"/>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 </w:t>
      </w:r>
    </w:p>
    <w:p w14:paraId="425BBCF2" w14:textId="522AAE80" w:rsidR="00D472D7" w:rsidRPr="00617FE5" w:rsidRDefault="00D472D7" w:rsidP="00C51201">
      <w:pPr>
        <w:pStyle w:val="ListParagraph"/>
        <w:numPr>
          <w:ilvl w:val="0"/>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When a packet arrives at the IAB donor DU (from a child IAB node) via backhaul RLC channels, it is </w:t>
      </w:r>
      <w:r w:rsidR="00B97CA9">
        <w:rPr>
          <w:rFonts w:asciiTheme="minorHAnsi" w:hAnsiTheme="minorHAnsi" w:cstheme="minorHAnsi"/>
          <w:sz w:val="22"/>
        </w:rPr>
        <w:t xml:space="preserve">first </w:t>
      </w:r>
      <w:r w:rsidRPr="00617FE5">
        <w:rPr>
          <w:rFonts w:asciiTheme="minorHAnsi" w:hAnsiTheme="minorHAnsi" w:cstheme="minorHAnsi"/>
          <w:sz w:val="22"/>
        </w:rPr>
        <w:t xml:space="preserve">processed by the DU BAP layer and is forwarded to the donor CU (as the donor DU can be connected to at most one donor CU, there is no routing functionality required).  </w:t>
      </w:r>
    </w:p>
    <w:p w14:paraId="3560AE52" w14:textId="77777777" w:rsidR="00D472D7" w:rsidRPr="00617FE5" w:rsidRDefault="00D472D7" w:rsidP="00C51201">
      <w:pPr>
        <w:pStyle w:val="ListParagraph"/>
        <w:tabs>
          <w:tab w:val="left" w:pos="2265"/>
        </w:tabs>
        <w:spacing w:after="180"/>
        <w:ind w:left="1440"/>
        <w:jc w:val="left"/>
        <w:rPr>
          <w:rFonts w:asciiTheme="minorHAnsi" w:hAnsiTheme="minorHAnsi" w:cstheme="minorHAnsi"/>
          <w:sz w:val="22"/>
        </w:rPr>
      </w:pPr>
    </w:p>
    <w:p w14:paraId="590C4360" w14:textId="77777777" w:rsidR="00D472D7" w:rsidRPr="00617FE5" w:rsidRDefault="00D472D7" w:rsidP="00C51201">
      <w:pPr>
        <w:pStyle w:val="ListParagraph"/>
        <w:numPr>
          <w:ilvl w:val="0"/>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When a packet arrives at an IAB node in the UL direction:</w:t>
      </w:r>
    </w:p>
    <w:p w14:paraId="46818D92" w14:textId="77777777" w:rsidR="00D472D7" w:rsidRPr="00617FE5" w:rsidRDefault="00D472D7" w:rsidP="00C51201">
      <w:pPr>
        <w:pStyle w:val="ListParagraph"/>
        <w:tabs>
          <w:tab w:val="left" w:pos="2265"/>
        </w:tabs>
        <w:spacing w:after="180"/>
        <w:ind w:left="1440"/>
        <w:jc w:val="left"/>
        <w:rPr>
          <w:rFonts w:asciiTheme="minorHAnsi" w:hAnsiTheme="minorHAnsi" w:cstheme="minorHAnsi"/>
          <w:sz w:val="22"/>
        </w:rPr>
      </w:pPr>
      <w:r w:rsidRPr="00617FE5">
        <w:rPr>
          <w:rFonts w:asciiTheme="minorHAnsi" w:hAnsiTheme="minorHAnsi" w:cstheme="minorHAnsi"/>
          <w:sz w:val="22"/>
        </w:rPr>
        <w:t xml:space="preserve"> </w:t>
      </w:r>
    </w:p>
    <w:p w14:paraId="7320EFC1" w14:textId="5F1587CD" w:rsidR="00D472D7" w:rsidRPr="00617FE5" w:rsidRDefault="00D472D7" w:rsidP="00C51201">
      <w:pPr>
        <w:pStyle w:val="ListParagraph"/>
        <w:numPr>
          <w:ilvl w:val="1"/>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If it is coming from a child IAB node via backhaul RLC channels it is </w:t>
      </w:r>
      <w:r w:rsidR="00F17BFF">
        <w:rPr>
          <w:rFonts w:asciiTheme="minorHAnsi" w:hAnsiTheme="minorHAnsi" w:cstheme="minorHAnsi"/>
          <w:sz w:val="22"/>
        </w:rPr>
        <w:t xml:space="preserve">first </w:t>
      </w:r>
      <w:r w:rsidRPr="00617FE5">
        <w:rPr>
          <w:rFonts w:asciiTheme="minorHAnsi" w:hAnsiTheme="minorHAnsi" w:cstheme="minorHAnsi"/>
          <w:sz w:val="22"/>
        </w:rPr>
        <w:t>processed by the DU BAP layer and, since every UL packet is destined to be forwarded to the donor CU, it is passed on to the MT BAP layer.</w:t>
      </w:r>
    </w:p>
    <w:p w14:paraId="519AB786" w14:textId="77777777" w:rsidR="00D472D7" w:rsidRPr="00617FE5" w:rsidRDefault="00D472D7" w:rsidP="00C51201">
      <w:pPr>
        <w:pStyle w:val="ListParagraph"/>
        <w:tabs>
          <w:tab w:val="left" w:pos="2265"/>
        </w:tabs>
        <w:spacing w:after="180"/>
        <w:ind w:left="2160"/>
        <w:jc w:val="left"/>
        <w:rPr>
          <w:rFonts w:asciiTheme="minorHAnsi" w:hAnsiTheme="minorHAnsi" w:cstheme="minorHAnsi"/>
          <w:sz w:val="22"/>
        </w:rPr>
      </w:pPr>
    </w:p>
    <w:p w14:paraId="377F65A0" w14:textId="68D0D8E3" w:rsidR="00D472D7" w:rsidRPr="00617FE5" w:rsidRDefault="00D472D7" w:rsidP="00C51201">
      <w:pPr>
        <w:pStyle w:val="ListParagraph"/>
        <w:numPr>
          <w:ilvl w:val="1"/>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If the packet is from a UE connected directly to the IAB node, or it is an F1-AP traffic originating from the IAB node, it is </w:t>
      </w:r>
      <w:r w:rsidR="00F17BFF">
        <w:rPr>
          <w:rFonts w:asciiTheme="minorHAnsi" w:hAnsiTheme="minorHAnsi" w:cstheme="minorHAnsi"/>
          <w:sz w:val="22"/>
        </w:rPr>
        <w:t xml:space="preserve">first </w:t>
      </w:r>
      <w:r w:rsidRPr="00617FE5">
        <w:rPr>
          <w:rFonts w:asciiTheme="minorHAnsi" w:hAnsiTheme="minorHAnsi" w:cstheme="minorHAnsi"/>
          <w:sz w:val="22"/>
        </w:rPr>
        <w:t>processed by the higher layers (IP/UDP/GTP-U for UP</w:t>
      </w:r>
      <w:r w:rsidR="006224A6">
        <w:rPr>
          <w:rFonts w:asciiTheme="minorHAnsi" w:hAnsiTheme="minorHAnsi" w:cstheme="minorHAnsi"/>
          <w:sz w:val="22"/>
        </w:rPr>
        <w:t xml:space="preserve"> and</w:t>
      </w:r>
      <w:r w:rsidRPr="00617FE5">
        <w:rPr>
          <w:rFonts w:asciiTheme="minorHAnsi" w:hAnsiTheme="minorHAnsi" w:cstheme="minorHAnsi"/>
          <w:sz w:val="22"/>
        </w:rPr>
        <w:t xml:space="preserve"> IP/SCTP/F1-AP for CP</w:t>
      </w:r>
      <w:r w:rsidR="00190762" w:rsidRPr="00617FE5">
        <w:rPr>
          <w:rFonts w:asciiTheme="minorHAnsi" w:hAnsiTheme="minorHAnsi" w:cstheme="minorHAnsi"/>
          <w:sz w:val="22"/>
        </w:rPr>
        <w:t>) and</w:t>
      </w:r>
      <w:r w:rsidRPr="00617FE5">
        <w:rPr>
          <w:rFonts w:asciiTheme="minorHAnsi" w:hAnsiTheme="minorHAnsi" w:cstheme="minorHAnsi"/>
          <w:sz w:val="22"/>
        </w:rPr>
        <w:t xml:space="preserve"> is forwarded to the MT BAP layer.</w:t>
      </w:r>
    </w:p>
    <w:p w14:paraId="45423818" w14:textId="0B169981" w:rsidR="00D472D7" w:rsidRPr="00617FE5" w:rsidRDefault="00D472D7" w:rsidP="00C51201">
      <w:pPr>
        <w:tabs>
          <w:tab w:val="left" w:pos="2265"/>
        </w:tabs>
        <w:spacing w:after="180"/>
        <w:ind w:left="1080"/>
        <w:jc w:val="left"/>
        <w:rPr>
          <w:rFonts w:asciiTheme="minorHAnsi" w:hAnsiTheme="minorHAnsi" w:cstheme="minorHAnsi"/>
          <w:sz w:val="22"/>
        </w:rPr>
      </w:pPr>
      <w:r w:rsidRPr="00617FE5">
        <w:rPr>
          <w:rFonts w:asciiTheme="minorHAnsi" w:hAnsiTheme="minorHAnsi" w:cstheme="minorHAnsi"/>
          <w:sz w:val="22"/>
        </w:rPr>
        <w:t xml:space="preserve">In both 2a and 2b </w:t>
      </w:r>
      <w:r w:rsidR="00631197" w:rsidRPr="00617FE5">
        <w:rPr>
          <w:rFonts w:asciiTheme="minorHAnsi" w:hAnsiTheme="minorHAnsi" w:cstheme="minorHAnsi"/>
          <w:sz w:val="22"/>
        </w:rPr>
        <w:t xml:space="preserve">for </w:t>
      </w:r>
      <w:r w:rsidR="009D7F4E" w:rsidRPr="00617FE5">
        <w:rPr>
          <w:rFonts w:asciiTheme="minorHAnsi" w:hAnsiTheme="minorHAnsi" w:cstheme="minorHAnsi"/>
          <w:sz w:val="22"/>
        </w:rPr>
        <w:t>UL case</w:t>
      </w:r>
      <w:r w:rsidRPr="00617FE5">
        <w:rPr>
          <w:rFonts w:asciiTheme="minorHAnsi" w:hAnsiTheme="minorHAnsi" w:cstheme="minorHAnsi"/>
          <w:sz w:val="22"/>
        </w:rPr>
        <w:t xml:space="preserve">, the MT BAP will determine which route (i.e. which parent node) the packet </w:t>
      </w:r>
      <w:proofErr w:type="gramStart"/>
      <w:r w:rsidRPr="00617FE5">
        <w:rPr>
          <w:rFonts w:asciiTheme="minorHAnsi" w:hAnsiTheme="minorHAnsi" w:cstheme="minorHAnsi"/>
          <w:sz w:val="22"/>
        </w:rPr>
        <w:t>has to</w:t>
      </w:r>
      <w:proofErr w:type="gramEnd"/>
      <w:r w:rsidRPr="00617FE5">
        <w:rPr>
          <w:rFonts w:asciiTheme="minorHAnsi" w:hAnsiTheme="minorHAnsi" w:cstheme="minorHAnsi"/>
          <w:sz w:val="22"/>
        </w:rPr>
        <w:t xml:space="preserve"> be forwarded to and which BH RLC channel within that route will be used for forwarding the packet upstream.</w:t>
      </w:r>
    </w:p>
    <w:p w14:paraId="3E2A5384" w14:textId="25EC2AD4" w:rsidR="003F2D25" w:rsidRPr="00C51201" w:rsidRDefault="003F2D25" w:rsidP="00C51201">
      <w:pPr>
        <w:pStyle w:val="Heading1"/>
        <w:tabs>
          <w:tab w:val="left" w:pos="2265"/>
        </w:tabs>
        <w:rPr>
          <w:rFonts w:asciiTheme="minorHAnsi" w:hAnsiTheme="minorHAnsi" w:cstheme="minorHAnsi"/>
        </w:rPr>
      </w:pPr>
      <w:r w:rsidRPr="00C51201">
        <w:rPr>
          <w:rFonts w:asciiTheme="minorHAnsi" w:hAnsiTheme="minorHAnsi" w:cstheme="minorHAnsi"/>
        </w:rPr>
        <w:t xml:space="preserve">Signalling </w:t>
      </w:r>
      <w:r w:rsidR="005851B3" w:rsidRPr="00C51201">
        <w:rPr>
          <w:rFonts w:asciiTheme="minorHAnsi" w:hAnsiTheme="minorHAnsi" w:cstheme="minorHAnsi"/>
        </w:rPr>
        <w:t xml:space="preserve">Aspects </w:t>
      </w:r>
      <w:r w:rsidR="000808AD" w:rsidRPr="00C51201">
        <w:rPr>
          <w:rFonts w:asciiTheme="minorHAnsi" w:hAnsiTheme="minorHAnsi" w:cstheme="minorHAnsi"/>
        </w:rPr>
        <w:t>(at the new IAB node)</w:t>
      </w:r>
    </w:p>
    <w:p w14:paraId="24883586" w14:textId="49AB755C" w:rsidR="009B32A2" w:rsidRPr="00617FE5" w:rsidRDefault="0071465D"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As discussed in [</w:t>
      </w:r>
      <w:r w:rsidR="00B6297D" w:rsidRPr="00617FE5">
        <w:rPr>
          <w:rFonts w:asciiTheme="minorHAnsi" w:hAnsiTheme="minorHAnsi" w:cstheme="minorHAnsi"/>
          <w:sz w:val="22"/>
        </w:rPr>
        <w:t>2</w:t>
      </w:r>
      <w:r w:rsidRPr="00617FE5">
        <w:rPr>
          <w:rFonts w:asciiTheme="minorHAnsi" w:hAnsiTheme="minorHAnsi" w:cstheme="minorHAnsi"/>
          <w:sz w:val="22"/>
        </w:rPr>
        <w:t xml:space="preserve">], </w:t>
      </w:r>
      <w:r w:rsidR="001A4A9F" w:rsidRPr="00617FE5">
        <w:rPr>
          <w:rFonts w:asciiTheme="minorHAnsi" w:hAnsiTheme="minorHAnsi" w:cstheme="minorHAnsi"/>
          <w:sz w:val="22"/>
        </w:rPr>
        <w:t xml:space="preserve">we can </w:t>
      </w:r>
      <w:r w:rsidR="00A16C9F" w:rsidRPr="00617FE5">
        <w:rPr>
          <w:rFonts w:asciiTheme="minorHAnsi" w:hAnsiTheme="minorHAnsi" w:cstheme="minorHAnsi"/>
          <w:sz w:val="22"/>
        </w:rPr>
        <w:t xml:space="preserve">reuse the </w:t>
      </w:r>
      <w:r w:rsidR="001A4A9F" w:rsidRPr="00617FE5">
        <w:rPr>
          <w:rFonts w:asciiTheme="minorHAnsi" w:hAnsiTheme="minorHAnsi" w:cstheme="minorHAnsi"/>
          <w:sz w:val="22"/>
        </w:rPr>
        <w:t xml:space="preserve">RLC-bearer/RadioBearerConfig structures in the RRC </w:t>
      </w:r>
      <w:r w:rsidR="0012654A" w:rsidRPr="00617FE5">
        <w:rPr>
          <w:rFonts w:asciiTheme="minorHAnsi" w:hAnsiTheme="minorHAnsi" w:cstheme="minorHAnsi"/>
          <w:sz w:val="22"/>
        </w:rPr>
        <w:t>signalling</w:t>
      </w:r>
      <w:r w:rsidR="001A4A9F" w:rsidRPr="00617FE5">
        <w:rPr>
          <w:rFonts w:asciiTheme="minorHAnsi" w:hAnsiTheme="minorHAnsi" w:cstheme="minorHAnsi"/>
          <w:sz w:val="22"/>
        </w:rPr>
        <w:t xml:space="preserve"> to (re)configure the BH RLC channels for IAB networks.</w:t>
      </w:r>
      <w:r w:rsidR="0012654A" w:rsidRPr="00617FE5">
        <w:rPr>
          <w:rFonts w:asciiTheme="minorHAnsi" w:hAnsiTheme="minorHAnsi" w:cstheme="minorHAnsi"/>
          <w:sz w:val="22"/>
        </w:rPr>
        <w:t xml:space="preserve"> </w:t>
      </w:r>
      <w:r w:rsidR="00B07B95" w:rsidRPr="00617FE5">
        <w:rPr>
          <w:rFonts w:asciiTheme="minorHAnsi" w:hAnsiTheme="minorHAnsi" w:cstheme="minorHAnsi"/>
          <w:sz w:val="22"/>
        </w:rPr>
        <w:t xml:space="preserve">Thus, the </w:t>
      </w:r>
      <w:r w:rsidR="00B07B95" w:rsidRPr="00617FE5">
        <w:rPr>
          <w:rFonts w:asciiTheme="minorHAnsi" w:hAnsiTheme="minorHAnsi" w:cstheme="minorHAnsi"/>
          <w:i/>
          <w:sz w:val="22"/>
        </w:rPr>
        <w:t>RRCReconfiguration</w:t>
      </w:r>
      <w:r w:rsidR="00B07B95" w:rsidRPr="00617FE5">
        <w:rPr>
          <w:rFonts w:asciiTheme="minorHAnsi" w:hAnsiTheme="minorHAnsi" w:cstheme="minorHAnsi"/>
          <w:sz w:val="22"/>
        </w:rPr>
        <w:t xml:space="preserve"> message seems the natural choice for doing so.</w:t>
      </w:r>
      <w:r w:rsidR="00373C46" w:rsidRPr="00617FE5">
        <w:rPr>
          <w:rFonts w:asciiTheme="minorHAnsi" w:hAnsiTheme="minorHAnsi" w:cstheme="minorHAnsi"/>
          <w:sz w:val="22"/>
        </w:rPr>
        <w:t xml:space="preserve"> </w:t>
      </w:r>
      <w:r w:rsidR="000417D0" w:rsidRPr="00617FE5">
        <w:rPr>
          <w:rFonts w:asciiTheme="minorHAnsi" w:hAnsiTheme="minorHAnsi" w:cstheme="minorHAnsi"/>
          <w:sz w:val="22"/>
        </w:rPr>
        <w:t>S</w:t>
      </w:r>
      <w:r w:rsidR="00830865" w:rsidRPr="00617FE5">
        <w:rPr>
          <w:rFonts w:asciiTheme="minorHAnsi" w:hAnsiTheme="minorHAnsi" w:cstheme="minorHAnsi"/>
          <w:sz w:val="22"/>
        </w:rPr>
        <w:t xml:space="preserve">ince by the time the first RRC Reconfiguration message is sent to the MT, the </w:t>
      </w:r>
      <w:r w:rsidR="00ED0E11" w:rsidRPr="00617FE5">
        <w:rPr>
          <w:rFonts w:asciiTheme="minorHAnsi" w:hAnsiTheme="minorHAnsi" w:cstheme="minorHAnsi"/>
          <w:sz w:val="22"/>
        </w:rPr>
        <w:t xml:space="preserve">MT has </w:t>
      </w:r>
      <w:r w:rsidR="00830865" w:rsidRPr="00617FE5">
        <w:rPr>
          <w:rFonts w:asciiTheme="minorHAnsi" w:hAnsiTheme="minorHAnsi" w:cstheme="minorHAnsi"/>
          <w:sz w:val="22"/>
        </w:rPr>
        <w:t xml:space="preserve">already </w:t>
      </w:r>
      <w:r w:rsidR="00ED0E11" w:rsidRPr="00617FE5">
        <w:rPr>
          <w:rFonts w:asciiTheme="minorHAnsi" w:hAnsiTheme="minorHAnsi" w:cstheme="minorHAnsi"/>
          <w:sz w:val="22"/>
        </w:rPr>
        <w:t>been authenticated/authorized to be belonging to an IAB node</w:t>
      </w:r>
      <w:r w:rsidR="00830865" w:rsidRPr="00617FE5">
        <w:rPr>
          <w:rFonts w:asciiTheme="minorHAnsi" w:hAnsiTheme="minorHAnsi" w:cstheme="minorHAnsi"/>
          <w:sz w:val="22"/>
        </w:rPr>
        <w:t xml:space="preserve">, </w:t>
      </w:r>
      <w:r w:rsidR="00EE1451" w:rsidRPr="00617FE5">
        <w:rPr>
          <w:rFonts w:asciiTheme="minorHAnsi" w:hAnsiTheme="minorHAnsi" w:cstheme="minorHAnsi"/>
          <w:sz w:val="22"/>
        </w:rPr>
        <w:t xml:space="preserve">it is possible to include the </w:t>
      </w:r>
      <w:r w:rsidR="00C5511B" w:rsidRPr="00617FE5">
        <w:rPr>
          <w:rFonts w:asciiTheme="minorHAnsi" w:hAnsiTheme="minorHAnsi" w:cstheme="minorHAnsi"/>
          <w:sz w:val="22"/>
        </w:rPr>
        <w:t>BH RLC channel and MT BAP configuration in that message.</w:t>
      </w:r>
      <w:r w:rsidR="003C5C16" w:rsidRPr="00617FE5">
        <w:rPr>
          <w:rFonts w:asciiTheme="minorHAnsi" w:hAnsiTheme="minorHAnsi" w:cstheme="minorHAnsi"/>
          <w:sz w:val="22"/>
        </w:rPr>
        <w:t xml:space="preserve"> </w:t>
      </w:r>
    </w:p>
    <w:p w14:paraId="3E50CEB3" w14:textId="67CD28DB" w:rsidR="006C405A" w:rsidRPr="00617FE5" w:rsidRDefault="003C5C16"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It should be noted </w:t>
      </w:r>
      <w:r w:rsidR="00E00C09" w:rsidRPr="00617FE5">
        <w:rPr>
          <w:rFonts w:asciiTheme="minorHAnsi" w:hAnsiTheme="minorHAnsi" w:cstheme="minorHAnsi"/>
          <w:sz w:val="22"/>
        </w:rPr>
        <w:t>that</w:t>
      </w:r>
      <w:r w:rsidRPr="00617FE5">
        <w:rPr>
          <w:rFonts w:asciiTheme="minorHAnsi" w:hAnsiTheme="minorHAnsi" w:cstheme="minorHAnsi"/>
          <w:sz w:val="22"/>
        </w:rPr>
        <w:t xml:space="preserve"> only a </w:t>
      </w:r>
      <w:r w:rsidR="006027EA" w:rsidRPr="00617FE5">
        <w:rPr>
          <w:rFonts w:asciiTheme="minorHAnsi" w:hAnsiTheme="minorHAnsi" w:cstheme="minorHAnsi"/>
          <w:sz w:val="22"/>
        </w:rPr>
        <w:t xml:space="preserve">subset of </w:t>
      </w:r>
      <w:r w:rsidRPr="00617FE5">
        <w:rPr>
          <w:rFonts w:asciiTheme="minorHAnsi" w:hAnsiTheme="minorHAnsi" w:cstheme="minorHAnsi"/>
          <w:sz w:val="22"/>
        </w:rPr>
        <w:t>BH RLC channels need to be set</w:t>
      </w:r>
      <w:r w:rsidR="00A06F0A">
        <w:rPr>
          <w:rFonts w:asciiTheme="minorHAnsi" w:hAnsiTheme="minorHAnsi" w:cstheme="minorHAnsi"/>
          <w:sz w:val="22"/>
        </w:rPr>
        <w:t xml:space="preserve"> </w:t>
      </w:r>
      <w:r w:rsidRPr="00617FE5">
        <w:rPr>
          <w:rFonts w:asciiTheme="minorHAnsi" w:hAnsiTheme="minorHAnsi" w:cstheme="minorHAnsi"/>
          <w:sz w:val="22"/>
        </w:rPr>
        <w:t xml:space="preserve">up at this point (e.g. BH RLC channels that will be used to transport the F1 setup request message </w:t>
      </w:r>
      <w:r w:rsidR="002D0A76" w:rsidRPr="00617FE5">
        <w:rPr>
          <w:rFonts w:asciiTheme="minorHAnsi" w:hAnsiTheme="minorHAnsi" w:cstheme="minorHAnsi"/>
          <w:sz w:val="22"/>
        </w:rPr>
        <w:t>in the subsequent DU setup phase of the IAB node integration procedure)</w:t>
      </w:r>
      <w:r w:rsidR="006027EA" w:rsidRPr="00617FE5">
        <w:rPr>
          <w:rFonts w:asciiTheme="minorHAnsi" w:hAnsiTheme="minorHAnsi" w:cstheme="minorHAnsi"/>
          <w:sz w:val="22"/>
        </w:rPr>
        <w:t xml:space="preserve"> and additional BH RLC channels </w:t>
      </w:r>
      <w:r w:rsidR="002B461A" w:rsidRPr="00617FE5">
        <w:rPr>
          <w:rFonts w:asciiTheme="minorHAnsi" w:hAnsiTheme="minorHAnsi" w:cstheme="minorHAnsi"/>
          <w:sz w:val="22"/>
        </w:rPr>
        <w:t>can be set</w:t>
      </w:r>
      <w:r w:rsidR="00073214">
        <w:rPr>
          <w:rFonts w:asciiTheme="minorHAnsi" w:hAnsiTheme="minorHAnsi" w:cstheme="minorHAnsi"/>
          <w:sz w:val="22"/>
        </w:rPr>
        <w:t xml:space="preserve"> </w:t>
      </w:r>
      <w:r w:rsidR="002B461A" w:rsidRPr="00617FE5">
        <w:rPr>
          <w:rFonts w:asciiTheme="minorHAnsi" w:hAnsiTheme="minorHAnsi" w:cstheme="minorHAnsi"/>
          <w:sz w:val="22"/>
        </w:rPr>
        <w:t xml:space="preserve">up later on a </w:t>
      </w:r>
      <w:r w:rsidR="00073214">
        <w:rPr>
          <w:rFonts w:asciiTheme="minorHAnsi" w:hAnsiTheme="minorHAnsi" w:cstheme="minorHAnsi"/>
          <w:sz w:val="22"/>
        </w:rPr>
        <w:t>per-</w:t>
      </w:r>
      <w:r w:rsidR="002B461A" w:rsidRPr="00617FE5">
        <w:rPr>
          <w:rFonts w:asciiTheme="minorHAnsi" w:hAnsiTheme="minorHAnsi" w:cstheme="minorHAnsi"/>
          <w:sz w:val="22"/>
        </w:rPr>
        <w:t xml:space="preserve">need basis </w:t>
      </w:r>
      <w:r w:rsidR="002B461A" w:rsidRPr="00617FE5">
        <w:rPr>
          <w:rFonts w:asciiTheme="minorHAnsi" w:hAnsiTheme="minorHAnsi" w:cstheme="minorHAnsi"/>
          <w:sz w:val="22"/>
        </w:rPr>
        <w:lastRenderedPageBreak/>
        <w:t xml:space="preserve">(e.g. when </w:t>
      </w:r>
      <w:r w:rsidR="005E1260" w:rsidRPr="00617FE5">
        <w:rPr>
          <w:rFonts w:asciiTheme="minorHAnsi" w:hAnsiTheme="minorHAnsi" w:cstheme="minorHAnsi"/>
          <w:sz w:val="22"/>
        </w:rPr>
        <w:t>the</w:t>
      </w:r>
      <w:r w:rsidR="002B461A" w:rsidRPr="00617FE5">
        <w:rPr>
          <w:rFonts w:asciiTheme="minorHAnsi" w:hAnsiTheme="minorHAnsi" w:cstheme="minorHAnsi"/>
          <w:sz w:val="22"/>
        </w:rPr>
        <w:t xml:space="preserve"> IAB node </w:t>
      </w:r>
      <w:r w:rsidR="005E1260" w:rsidRPr="00617FE5">
        <w:rPr>
          <w:rFonts w:asciiTheme="minorHAnsi" w:hAnsiTheme="minorHAnsi" w:cstheme="minorHAnsi"/>
          <w:sz w:val="22"/>
        </w:rPr>
        <w:t>start</w:t>
      </w:r>
      <w:r w:rsidR="00073214">
        <w:rPr>
          <w:rFonts w:asciiTheme="minorHAnsi" w:hAnsiTheme="minorHAnsi" w:cstheme="minorHAnsi"/>
          <w:sz w:val="22"/>
        </w:rPr>
        <w:t>s</w:t>
      </w:r>
      <w:r w:rsidR="005E1260" w:rsidRPr="00617FE5">
        <w:rPr>
          <w:rFonts w:asciiTheme="minorHAnsi" w:hAnsiTheme="minorHAnsi" w:cstheme="minorHAnsi"/>
          <w:sz w:val="22"/>
        </w:rPr>
        <w:t xml:space="preserve"> serving a child IAB node, when the IAB node starts serving a </w:t>
      </w:r>
      <w:r w:rsidR="00073214">
        <w:rPr>
          <w:rFonts w:asciiTheme="minorHAnsi" w:hAnsiTheme="minorHAnsi" w:cstheme="minorHAnsi"/>
          <w:sz w:val="22"/>
        </w:rPr>
        <w:t xml:space="preserve">1:1-mapped </w:t>
      </w:r>
      <w:r w:rsidR="005E1260" w:rsidRPr="00617FE5">
        <w:rPr>
          <w:rFonts w:asciiTheme="minorHAnsi" w:hAnsiTheme="minorHAnsi" w:cstheme="minorHAnsi"/>
          <w:sz w:val="22"/>
        </w:rPr>
        <w:t>UE</w:t>
      </w:r>
      <w:r w:rsidR="00073214">
        <w:rPr>
          <w:rFonts w:asciiTheme="minorHAnsi" w:hAnsiTheme="minorHAnsi" w:cstheme="minorHAnsi"/>
          <w:sz w:val="22"/>
        </w:rPr>
        <w:t xml:space="preserve"> </w:t>
      </w:r>
      <w:r w:rsidR="00397534" w:rsidRPr="00617FE5">
        <w:rPr>
          <w:rFonts w:asciiTheme="minorHAnsi" w:hAnsiTheme="minorHAnsi" w:cstheme="minorHAnsi"/>
          <w:sz w:val="22"/>
        </w:rPr>
        <w:t>bearer, etc)</w:t>
      </w:r>
      <w:r w:rsidR="00E03BEC" w:rsidRPr="00617FE5">
        <w:rPr>
          <w:rFonts w:asciiTheme="minorHAnsi" w:hAnsiTheme="minorHAnsi" w:cstheme="minorHAnsi"/>
          <w:sz w:val="22"/>
        </w:rPr>
        <w:t>.</w:t>
      </w:r>
      <w:r w:rsidRPr="00617FE5">
        <w:rPr>
          <w:rFonts w:asciiTheme="minorHAnsi" w:hAnsiTheme="minorHAnsi" w:cstheme="minorHAnsi"/>
          <w:sz w:val="22"/>
        </w:rPr>
        <w:t xml:space="preserve"> </w:t>
      </w:r>
    </w:p>
    <w:p w14:paraId="777F90F9" w14:textId="6548AB4C" w:rsidR="00A9095C" w:rsidRPr="00617FE5" w:rsidRDefault="00A9095C" w:rsidP="00C51201">
      <w:pPr>
        <w:pStyle w:val="Observation"/>
        <w:jc w:val="left"/>
        <w:rPr>
          <w:rFonts w:asciiTheme="minorHAnsi" w:hAnsiTheme="minorHAnsi" w:cstheme="minorHAnsi"/>
          <w:sz w:val="22"/>
          <w:lang w:val="en-US"/>
        </w:rPr>
      </w:pPr>
      <w:bookmarkStart w:id="4" w:name="_Toc16773205"/>
      <w:r w:rsidRPr="00617FE5">
        <w:rPr>
          <w:rFonts w:asciiTheme="minorHAnsi" w:hAnsiTheme="minorHAnsi" w:cstheme="minorHAnsi"/>
          <w:sz w:val="22"/>
        </w:rPr>
        <w:t xml:space="preserve">The </w:t>
      </w:r>
      <w:r w:rsidRPr="00617FE5">
        <w:rPr>
          <w:rFonts w:asciiTheme="minorHAnsi" w:hAnsiTheme="minorHAnsi" w:cstheme="minorHAnsi"/>
          <w:i/>
          <w:sz w:val="22"/>
        </w:rPr>
        <w:t>RRCReconfiguration</w:t>
      </w:r>
      <w:r w:rsidRPr="00617FE5">
        <w:rPr>
          <w:rFonts w:asciiTheme="minorHAnsi" w:hAnsiTheme="minorHAnsi" w:cstheme="minorHAnsi"/>
          <w:sz w:val="22"/>
          <w:lang w:val="en-US"/>
        </w:rPr>
        <w:t xml:space="preserve"> message can be used to </w:t>
      </w:r>
      <w:r w:rsidR="00DC1E23" w:rsidRPr="00617FE5">
        <w:rPr>
          <w:rFonts w:asciiTheme="minorHAnsi" w:hAnsiTheme="minorHAnsi" w:cstheme="minorHAnsi"/>
          <w:sz w:val="22"/>
          <w:lang w:val="en-US"/>
        </w:rPr>
        <w:t>set</w:t>
      </w:r>
      <w:r w:rsidR="000F0E1F">
        <w:rPr>
          <w:rFonts w:asciiTheme="minorHAnsi" w:hAnsiTheme="minorHAnsi" w:cstheme="minorHAnsi"/>
          <w:sz w:val="22"/>
          <w:lang w:val="en-US"/>
        </w:rPr>
        <w:t xml:space="preserve"> </w:t>
      </w:r>
      <w:r w:rsidR="00DC1E23" w:rsidRPr="00617FE5">
        <w:rPr>
          <w:rFonts w:asciiTheme="minorHAnsi" w:hAnsiTheme="minorHAnsi" w:cstheme="minorHAnsi"/>
          <w:sz w:val="22"/>
          <w:lang w:val="en-US"/>
        </w:rPr>
        <w:t xml:space="preserve">up </w:t>
      </w:r>
      <w:r w:rsidRPr="00617FE5">
        <w:rPr>
          <w:rFonts w:asciiTheme="minorHAnsi" w:hAnsiTheme="minorHAnsi" w:cstheme="minorHAnsi"/>
          <w:sz w:val="22"/>
          <w:lang w:val="en-US"/>
        </w:rPr>
        <w:t xml:space="preserve">the BH RLC channels </w:t>
      </w:r>
      <w:r w:rsidR="00F76A02" w:rsidRPr="00617FE5">
        <w:rPr>
          <w:rFonts w:asciiTheme="minorHAnsi" w:hAnsiTheme="minorHAnsi" w:cstheme="minorHAnsi"/>
          <w:sz w:val="22"/>
          <w:lang w:val="en-US"/>
        </w:rPr>
        <w:t>and the MT BAP.</w:t>
      </w:r>
      <w:bookmarkEnd w:id="4"/>
    </w:p>
    <w:p w14:paraId="4C6B0CD4" w14:textId="2FE071A8" w:rsidR="00F76A02" w:rsidRPr="00617FE5" w:rsidRDefault="00F76A02" w:rsidP="00C51201">
      <w:pPr>
        <w:pStyle w:val="Observation"/>
        <w:jc w:val="left"/>
        <w:rPr>
          <w:rFonts w:asciiTheme="minorHAnsi" w:hAnsiTheme="minorHAnsi" w:cstheme="minorHAnsi"/>
          <w:sz w:val="22"/>
          <w:lang w:val="en-US"/>
        </w:rPr>
      </w:pPr>
      <w:bookmarkStart w:id="5" w:name="_Toc16773206"/>
      <w:r w:rsidRPr="00617FE5">
        <w:rPr>
          <w:rFonts w:asciiTheme="minorHAnsi" w:hAnsiTheme="minorHAnsi" w:cstheme="minorHAnsi"/>
          <w:sz w:val="22"/>
          <w:lang w:val="en-US"/>
        </w:rPr>
        <w:t>T</w:t>
      </w:r>
      <w:r w:rsidR="00BE007B" w:rsidRPr="00617FE5">
        <w:rPr>
          <w:rFonts w:asciiTheme="minorHAnsi" w:hAnsiTheme="minorHAnsi" w:cstheme="minorHAnsi"/>
          <w:sz w:val="22"/>
          <w:lang w:val="en-US"/>
        </w:rPr>
        <w:t>he</w:t>
      </w:r>
      <w:r w:rsidR="00C52B22" w:rsidRPr="00617FE5">
        <w:rPr>
          <w:rFonts w:asciiTheme="minorHAnsi" w:hAnsiTheme="minorHAnsi" w:cstheme="minorHAnsi"/>
          <w:sz w:val="22"/>
          <w:lang w:val="en-US"/>
        </w:rPr>
        <w:t xml:space="preserve"> BH RLC channels and the MT BAP can be s</w:t>
      </w:r>
      <w:r w:rsidR="00600912" w:rsidRPr="00617FE5">
        <w:rPr>
          <w:rFonts w:asciiTheme="minorHAnsi" w:hAnsiTheme="minorHAnsi" w:cstheme="minorHAnsi"/>
          <w:sz w:val="22"/>
          <w:lang w:val="en-US"/>
        </w:rPr>
        <w:t>et</w:t>
      </w:r>
      <w:r w:rsidR="000F0E1F">
        <w:rPr>
          <w:rFonts w:asciiTheme="minorHAnsi" w:hAnsiTheme="minorHAnsi" w:cstheme="minorHAnsi"/>
          <w:sz w:val="22"/>
          <w:lang w:val="en-US"/>
        </w:rPr>
        <w:t xml:space="preserve"> </w:t>
      </w:r>
      <w:r w:rsidR="00600912" w:rsidRPr="00617FE5">
        <w:rPr>
          <w:rFonts w:asciiTheme="minorHAnsi" w:hAnsiTheme="minorHAnsi" w:cstheme="minorHAnsi"/>
          <w:sz w:val="22"/>
          <w:lang w:val="en-US"/>
        </w:rPr>
        <w:t>up after the MT setup procedure or in conjunction with the MT setup procedure.</w:t>
      </w:r>
      <w:bookmarkEnd w:id="5"/>
    </w:p>
    <w:p w14:paraId="137E62B5" w14:textId="77777777" w:rsidR="00600912" w:rsidRPr="00617FE5" w:rsidRDefault="00600912" w:rsidP="00C51201">
      <w:pPr>
        <w:pStyle w:val="Observation"/>
        <w:numPr>
          <w:ilvl w:val="0"/>
          <w:numId w:val="0"/>
        </w:numPr>
        <w:jc w:val="left"/>
        <w:rPr>
          <w:rFonts w:asciiTheme="minorHAnsi" w:hAnsiTheme="minorHAnsi" w:cstheme="minorHAnsi"/>
          <w:sz w:val="22"/>
        </w:rPr>
      </w:pPr>
    </w:p>
    <w:p w14:paraId="1A3E280C" w14:textId="5074F4D9" w:rsidR="003B5642" w:rsidRPr="00617FE5" w:rsidRDefault="00751319" w:rsidP="00C51201">
      <w:pPr>
        <w:pStyle w:val="Proposal"/>
        <w:jc w:val="left"/>
        <w:rPr>
          <w:rFonts w:asciiTheme="minorHAnsi" w:hAnsiTheme="minorHAnsi" w:cstheme="minorHAnsi"/>
          <w:sz w:val="22"/>
        </w:rPr>
      </w:pPr>
      <w:bookmarkStart w:id="6" w:name="_Toc7286899"/>
      <w:bookmarkStart w:id="7" w:name="_Toc16773208"/>
      <w:r w:rsidRPr="00617FE5">
        <w:rPr>
          <w:rFonts w:asciiTheme="minorHAnsi" w:hAnsiTheme="minorHAnsi" w:cstheme="minorHAnsi"/>
          <w:sz w:val="22"/>
          <w:szCs w:val="24"/>
        </w:rPr>
        <w:t xml:space="preserve">The </w:t>
      </w:r>
      <w:r w:rsidR="0071300C" w:rsidRPr="00617FE5">
        <w:rPr>
          <w:rFonts w:asciiTheme="minorHAnsi" w:hAnsiTheme="minorHAnsi" w:cstheme="minorHAnsi"/>
          <w:sz w:val="22"/>
          <w:szCs w:val="24"/>
        </w:rPr>
        <w:t xml:space="preserve">MT BAP and </w:t>
      </w:r>
      <w:r w:rsidR="00A94135" w:rsidRPr="00617FE5">
        <w:rPr>
          <w:rFonts w:asciiTheme="minorHAnsi" w:hAnsiTheme="minorHAnsi" w:cstheme="minorHAnsi"/>
          <w:sz w:val="22"/>
          <w:szCs w:val="24"/>
        </w:rPr>
        <w:t xml:space="preserve">some BH RLC channels to be </w:t>
      </w:r>
      <w:r w:rsidR="003B5642" w:rsidRPr="00617FE5">
        <w:rPr>
          <w:rFonts w:asciiTheme="minorHAnsi" w:hAnsiTheme="minorHAnsi" w:cstheme="minorHAnsi"/>
          <w:sz w:val="22"/>
          <w:szCs w:val="24"/>
        </w:rPr>
        <w:t>set</w:t>
      </w:r>
      <w:r w:rsidR="000F0E1F">
        <w:rPr>
          <w:rFonts w:asciiTheme="minorHAnsi" w:hAnsiTheme="minorHAnsi" w:cstheme="minorHAnsi"/>
          <w:sz w:val="22"/>
          <w:szCs w:val="24"/>
        </w:rPr>
        <w:t xml:space="preserve"> </w:t>
      </w:r>
      <w:r w:rsidR="003B5642" w:rsidRPr="00617FE5">
        <w:rPr>
          <w:rFonts w:asciiTheme="minorHAnsi" w:hAnsiTheme="minorHAnsi" w:cstheme="minorHAnsi"/>
          <w:sz w:val="22"/>
          <w:szCs w:val="24"/>
        </w:rPr>
        <w:t>up</w:t>
      </w:r>
      <w:r w:rsidR="00A94135" w:rsidRPr="00617FE5">
        <w:rPr>
          <w:rFonts w:asciiTheme="minorHAnsi" w:hAnsiTheme="minorHAnsi" w:cstheme="minorHAnsi"/>
          <w:sz w:val="22"/>
          <w:szCs w:val="24"/>
        </w:rPr>
        <w:t xml:space="preserve"> in the first RRCReconfiguration message </w:t>
      </w:r>
      <w:r w:rsidR="003B5642" w:rsidRPr="00617FE5">
        <w:rPr>
          <w:rFonts w:asciiTheme="minorHAnsi" w:hAnsiTheme="minorHAnsi" w:cstheme="minorHAnsi"/>
          <w:sz w:val="22"/>
          <w:szCs w:val="24"/>
        </w:rPr>
        <w:t>that is sent to the MT part of an IAB node.</w:t>
      </w:r>
      <w:bookmarkEnd w:id="6"/>
      <w:bookmarkEnd w:id="7"/>
    </w:p>
    <w:p w14:paraId="47D8E7C5" w14:textId="053695C8" w:rsidR="002919E6" w:rsidRPr="00617FE5" w:rsidRDefault="00EE095C"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As described in </w:t>
      </w:r>
      <w:r w:rsidR="009C470D">
        <w:rPr>
          <w:rFonts w:asciiTheme="minorHAnsi" w:hAnsiTheme="minorHAnsi" w:cstheme="minorHAnsi"/>
          <w:sz w:val="22"/>
        </w:rPr>
        <w:t>S</w:t>
      </w:r>
      <w:r w:rsidRPr="00617FE5">
        <w:rPr>
          <w:rFonts w:asciiTheme="minorHAnsi" w:hAnsiTheme="minorHAnsi" w:cstheme="minorHAnsi"/>
          <w:sz w:val="22"/>
        </w:rPr>
        <w:t xml:space="preserve">ection </w:t>
      </w:r>
      <w:r w:rsidR="00972177" w:rsidRPr="00617FE5">
        <w:rPr>
          <w:rFonts w:asciiTheme="minorHAnsi" w:hAnsiTheme="minorHAnsi" w:cstheme="minorHAnsi"/>
          <w:sz w:val="22"/>
        </w:rPr>
        <w:t xml:space="preserve">2, </w:t>
      </w:r>
      <w:r w:rsidR="00236D02" w:rsidRPr="00617FE5">
        <w:rPr>
          <w:rFonts w:asciiTheme="minorHAnsi" w:hAnsiTheme="minorHAnsi" w:cstheme="minorHAnsi"/>
          <w:sz w:val="22"/>
        </w:rPr>
        <w:t xml:space="preserve">for DL traffic, </w:t>
      </w:r>
      <w:r w:rsidR="00972177" w:rsidRPr="00617FE5">
        <w:rPr>
          <w:rFonts w:asciiTheme="minorHAnsi" w:hAnsiTheme="minorHAnsi" w:cstheme="minorHAnsi"/>
          <w:sz w:val="22"/>
        </w:rPr>
        <w:t>an IAB node</w:t>
      </w:r>
      <w:r w:rsidR="00236D02" w:rsidRPr="00617FE5">
        <w:rPr>
          <w:rFonts w:asciiTheme="minorHAnsi" w:hAnsiTheme="minorHAnsi" w:cstheme="minorHAnsi"/>
          <w:sz w:val="22"/>
        </w:rPr>
        <w:t xml:space="preserve">’s MT BAP determines whether </w:t>
      </w:r>
      <w:r w:rsidR="00EF5745" w:rsidRPr="00617FE5">
        <w:rPr>
          <w:rFonts w:asciiTheme="minorHAnsi" w:hAnsiTheme="minorHAnsi" w:cstheme="minorHAnsi"/>
          <w:sz w:val="22"/>
        </w:rPr>
        <w:t>an incoming</w:t>
      </w:r>
      <w:r w:rsidR="00236D02" w:rsidRPr="00617FE5">
        <w:rPr>
          <w:rFonts w:asciiTheme="minorHAnsi" w:hAnsiTheme="minorHAnsi" w:cstheme="minorHAnsi"/>
          <w:sz w:val="22"/>
        </w:rPr>
        <w:t xml:space="preserve"> packet is </w:t>
      </w:r>
      <w:r w:rsidR="00340C43" w:rsidRPr="00617FE5">
        <w:rPr>
          <w:rFonts w:asciiTheme="minorHAnsi" w:hAnsiTheme="minorHAnsi" w:cstheme="minorHAnsi"/>
          <w:sz w:val="22"/>
        </w:rPr>
        <w:t xml:space="preserve">destined to itself </w:t>
      </w:r>
      <w:r w:rsidR="008E7A21" w:rsidRPr="00617FE5">
        <w:rPr>
          <w:rFonts w:asciiTheme="minorHAnsi" w:hAnsiTheme="minorHAnsi" w:cstheme="minorHAnsi"/>
          <w:sz w:val="22"/>
        </w:rPr>
        <w:t>(i.e. data belonging to F1-AP or a</w:t>
      </w:r>
      <w:r w:rsidR="00340C43" w:rsidRPr="00617FE5">
        <w:rPr>
          <w:rFonts w:asciiTheme="minorHAnsi" w:hAnsiTheme="minorHAnsi" w:cstheme="minorHAnsi"/>
          <w:sz w:val="22"/>
        </w:rPr>
        <w:t xml:space="preserve"> DRB for a UE being served for an IAB node) or it is to be forwarded to a child node. This is accomplished by checking the </w:t>
      </w:r>
      <w:r w:rsidR="007D0F70" w:rsidRPr="00617FE5">
        <w:rPr>
          <w:rFonts w:asciiTheme="minorHAnsi" w:hAnsiTheme="minorHAnsi" w:cstheme="minorHAnsi"/>
          <w:sz w:val="22"/>
        </w:rPr>
        <w:t xml:space="preserve">BAP header and looking into the </w:t>
      </w:r>
      <w:r w:rsidR="00A014AB" w:rsidRPr="00617FE5">
        <w:rPr>
          <w:rFonts w:asciiTheme="minorHAnsi" w:hAnsiTheme="minorHAnsi" w:cstheme="minorHAnsi"/>
          <w:sz w:val="22"/>
        </w:rPr>
        <w:t xml:space="preserve">BAP </w:t>
      </w:r>
      <w:r w:rsidR="00E90F91" w:rsidRPr="00617FE5">
        <w:rPr>
          <w:rFonts w:asciiTheme="minorHAnsi" w:hAnsiTheme="minorHAnsi" w:cstheme="minorHAnsi"/>
          <w:sz w:val="22"/>
        </w:rPr>
        <w:t>routing ID</w:t>
      </w:r>
      <w:r w:rsidR="007D0F70" w:rsidRPr="00617FE5">
        <w:rPr>
          <w:rFonts w:asciiTheme="minorHAnsi" w:hAnsiTheme="minorHAnsi" w:cstheme="minorHAnsi"/>
          <w:sz w:val="22"/>
        </w:rPr>
        <w:t xml:space="preserve"> (</w:t>
      </w:r>
      <w:r w:rsidR="00657FDA" w:rsidRPr="00617FE5">
        <w:rPr>
          <w:rFonts w:asciiTheme="minorHAnsi" w:hAnsiTheme="minorHAnsi" w:cstheme="minorHAnsi"/>
          <w:sz w:val="22"/>
        </w:rPr>
        <w:t xml:space="preserve">which </w:t>
      </w:r>
      <w:r w:rsidR="001E1295" w:rsidRPr="00617FE5">
        <w:rPr>
          <w:rFonts w:asciiTheme="minorHAnsi" w:hAnsiTheme="minorHAnsi" w:cstheme="minorHAnsi"/>
          <w:sz w:val="22"/>
        </w:rPr>
        <w:t>will</w:t>
      </w:r>
      <w:r w:rsidR="00657FDA" w:rsidRPr="00617FE5">
        <w:rPr>
          <w:rFonts w:asciiTheme="minorHAnsi" w:hAnsiTheme="minorHAnsi" w:cstheme="minorHAnsi"/>
          <w:sz w:val="22"/>
        </w:rPr>
        <w:t xml:space="preserve"> be a </w:t>
      </w:r>
      <w:r w:rsidR="00975E31" w:rsidRPr="00617FE5">
        <w:rPr>
          <w:rFonts w:asciiTheme="minorHAnsi" w:hAnsiTheme="minorHAnsi" w:cstheme="minorHAnsi"/>
          <w:sz w:val="22"/>
        </w:rPr>
        <w:t xml:space="preserve">combination of </w:t>
      </w:r>
      <w:r w:rsidR="007D0F70" w:rsidRPr="00617FE5">
        <w:rPr>
          <w:rFonts w:asciiTheme="minorHAnsi" w:hAnsiTheme="minorHAnsi" w:cstheme="minorHAnsi"/>
          <w:sz w:val="22"/>
        </w:rPr>
        <w:t>destination</w:t>
      </w:r>
      <w:r w:rsidR="001E1295" w:rsidRPr="00617FE5">
        <w:rPr>
          <w:rFonts w:asciiTheme="minorHAnsi" w:hAnsiTheme="minorHAnsi" w:cstheme="minorHAnsi"/>
          <w:sz w:val="22"/>
        </w:rPr>
        <w:t xml:space="preserve"> </w:t>
      </w:r>
      <w:r w:rsidR="00DB5B68" w:rsidRPr="00617FE5">
        <w:rPr>
          <w:rFonts w:asciiTheme="minorHAnsi" w:hAnsiTheme="minorHAnsi" w:cstheme="minorHAnsi"/>
          <w:sz w:val="22"/>
        </w:rPr>
        <w:t xml:space="preserve">IAB node </w:t>
      </w:r>
      <w:r w:rsidR="001E1295" w:rsidRPr="00617FE5">
        <w:rPr>
          <w:rFonts w:asciiTheme="minorHAnsi" w:hAnsiTheme="minorHAnsi" w:cstheme="minorHAnsi"/>
          <w:sz w:val="22"/>
        </w:rPr>
        <w:t xml:space="preserve">BAP </w:t>
      </w:r>
      <w:r w:rsidR="00DB5B68" w:rsidRPr="00617FE5">
        <w:rPr>
          <w:rFonts w:asciiTheme="minorHAnsi" w:hAnsiTheme="minorHAnsi" w:cstheme="minorHAnsi"/>
          <w:sz w:val="22"/>
        </w:rPr>
        <w:t>address</w:t>
      </w:r>
      <w:r w:rsidR="00657FDA" w:rsidRPr="00617FE5">
        <w:rPr>
          <w:rFonts w:asciiTheme="minorHAnsi" w:hAnsiTheme="minorHAnsi" w:cstheme="minorHAnsi"/>
          <w:sz w:val="22"/>
        </w:rPr>
        <w:t xml:space="preserve"> </w:t>
      </w:r>
      <w:r w:rsidR="001E1295" w:rsidRPr="00617FE5">
        <w:rPr>
          <w:rFonts w:asciiTheme="minorHAnsi" w:hAnsiTheme="minorHAnsi" w:cstheme="minorHAnsi"/>
          <w:sz w:val="22"/>
        </w:rPr>
        <w:t>and</w:t>
      </w:r>
      <w:r w:rsidR="00657FDA" w:rsidRPr="00617FE5">
        <w:rPr>
          <w:rFonts w:asciiTheme="minorHAnsi" w:hAnsiTheme="minorHAnsi" w:cstheme="minorHAnsi"/>
          <w:sz w:val="22"/>
        </w:rPr>
        <w:t xml:space="preserve"> </w:t>
      </w:r>
      <w:r w:rsidR="00F8729D" w:rsidRPr="00617FE5">
        <w:rPr>
          <w:rFonts w:asciiTheme="minorHAnsi" w:hAnsiTheme="minorHAnsi" w:cstheme="minorHAnsi"/>
          <w:sz w:val="22"/>
        </w:rPr>
        <w:t xml:space="preserve">BAP </w:t>
      </w:r>
      <w:r w:rsidR="00657FDA" w:rsidRPr="00617FE5">
        <w:rPr>
          <w:rFonts w:asciiTheme="minorHAnsi" w:hAnsiTheme="minorHAnsi" w:cstheme="minorHAnsi"/>
          <w:sz w:val="22"/>
        </w:rPr>
        <w:t>path identifier</w:t>
      </w:r>
      <w:r w:rsidR="00DB5B68" w:rsidRPr="00617FE5">
        <w:rPr>
          <w:rFonts w:asciiTheme="minorHAnsi" w:hAnsiTheme="minorHAnsi" w:cstheme="minorHAnsi"/>
          <w:sz w:val="22"/>
        </w:rPr>
        <w:t xml:space="preserve">). </w:t>
      </w:r>
      <w:r w:rsidR="00B323DB" w:rsidRPr="00617FE5">
        <w:rPr>
          <w:rFonts w:asciiTheme="minorHAnsi" w:hAnsiTheme="minorHAnsi" w:cstheme="minorHAnsi"/>
          <w:sz w:val="22"/>
        </w:rPr>
        <w:t xml:space="preserve">Thus, the IAB node needs to know </w:t>
      </w:r>
      <w:r w:rsidR="008E0162" w:rsidRPr="00617FE5">
        <w:rPr>
          <w:rFonts w:asciiTheme="minorHAnsi" w:hAnsiTheme="minorHAnsi" w:cstheme="minorHAnsi"/>
          <w:sz w:val="22"/>
        </w:rPr>
        <w:t>its own</w:t>
      </w:r>
      <w:r w:rsidR="003A278F" w:rsidRPr="00617FE5">
        <w:rPr>
          <w:rFonts w:asciiTheme="minorHAnsi" w:hAnsiTheme="minorHAnsi" w:cstheme="minorHAnsi"/>
          <w:sz w:val="22"/>
        </w:rPr>
        <w:t xml:space="preserve"> </w:t>
      </w:r>
      <w:r w:rsidR="001E3C20" w:rsidRPr="00617FE5">
        <w:rPr>
          <w:rFonts w:asciiTheme="minorHAnsi" w:hAnsiTheme="minorHAnsi" w:cstheme="minorHAnsi"/>
          <w:sz w:val="22"/>
        </w:rPr>
        <w:t xml:space="preserve">BAP </w:t>
      </w:r>
      <w:r w:rsidR="003A278F" w:rsidRPr="00617FE5">
        <w:rPr>
          <w:rFonts w:asciiTheme="minorHAnsi" w:hAnsiTheme="minorHAnsi" w:cstheme="minorHAnsi"/>
          <w:sz w:val="22"/>
        </w:rPr>
        <w:t xml:space="preserve">routing </w:t>
      </w:r>
      <w:r w:rsidR="00657FDA" w:rsidRPr="00617FE5">
        <w:rPr>
          <w:rFonts w:asciiTheme="minorHAnsi" w:hAnsiTheme="minorHAnsi" w:cstheme="minorHAnsi"/>
          <w:sz w:val="22"/>
        </w:rPr>
        <w:t>identifier(s)</w:t>
      </w:r>
      <w:r w:rsidR="002919E6" w:rsidRPr="00617FE5">
        <w:rPr>
          <w:rFonts w:asciiTheme="minorHAnsi" w:hAnsiTheme="minorHAnsi" w:cstheme="minorHAnsi"/>
          <w:sz w:val="22"/>
        </w:rPr>
        <w:t>.</w:t>
      </w:r>
      <w:r w:rsidR="00F0480F" w:rsidRPr="00617FE5">
        <w:rPr>
          <w:rFonts w:asciiTheme="minorHAnsi" w:hAnsiTheme="minorHAnsi" w:cstheme="minorHAnsi"/>
          <w:sz w:val="22"/>
        </w:rPr>
        <w:t xml:space="preserve"> It should be noted that an IAB node may be associated with several BAP identifiers, if it is accessible via several routes from the donor</w:t>
      </w:r>
      <w:r w:rsidR="00321E7E" w:rsidRPr="00617FE5">
        <w:rPr>
          <w:rFonts w:asciiTheme="minorHAnsi" w:hAnsiTheme="minorHAnsi" w:cstheme="minorHAnsi"/>
          <w:sz w:val="22"/>
        </w:rPr>
        <w:t>, as discussed in detail in [</w:t>
      </w:r>
      <w:r w:rsidR="00E323A7" w:rsidRPr="00617FE5">
        <w:rPr>
          <w:rFonts w:asciiTheme="minorHAnsi" w:hAnsiTheme="minorHAnsi" w:cstheme="minorHAnsi"/>
          <w:sz w:val="22"/>
        </w:rPr>
        <w:t>3</w:t>
      </w:r>
      <w:r w:rsidR="00321E7E" w:rsidRPr="00617FE5">
        <w:rPr>
          <w:rFonts w:asciiTheme="minorHAnsi" w:hAnsiTheme="minorHAnsi" w:cstheme="minorHAnsi"/>
          <w:sz w:val="22"/>
        </w:rPr>
        <w:t>].</w:t>
      </w:r>
    </w:p>
    <w:p w14:paraId="73476030" w14:textId="0E1CAE99" w:rsidR="003D7C4D" w:rsidRPr="00617FE5" w:rsidRDefault="002919E6" w:rsidP="00C51201">
      <w:pPr>
        <w:pStyle w:val="Proposal"/>
        <w:jc w:val="left"/>
        <w:rPr>
          <w:rFonts w:asciiTheme="minorHAnsi" w:hAnsiTheme="minorHAnsi" w:cstheme="minorHAnsi"/>
          <w:sz w:val="22"/>
        </w:rPr>
      </w:pPr>
      <w:bookmarkStart w:id="8" w:name="_Toc16773209"/>
      <w:bookmarkStart w:id="9" w:name="_Toc7286901"/>
      <w:r w:rsidRPr="00617FE5">
        <w:rPr>
          <w:rFonts w:asciiTheme="minorHAnsi" w:hAnsiTheme="minorHAnsi" w:cstheme="minorHAnsi"/>
          <w:sz w:val="22"/>
        </w:rPr>
        <w:t xml:space="preserve">The </w:t>
      </w:r>
      <w:r w:rsidR="003D7C4D" w:rsidRPr="00617FE5">
        <w:rPr>
          <w:rFonts w:asciiTheme="minorHAnsi" w:hAnsiTheme="minorHAnsi" w:cstheme="minorHAnsi"/>
          <w:sz w:val="22"/>
        </w:rPr>
        <w:t xml:space="preserve">initial </w:t>
      </w:r>
      <w:r w:rsidRPr="00617FE5">
        <w:rPr>
          <w:rFonts w:asciiTheme="minorHAnsi" w:hAnsiTheme="minorHAnsi" w:cstheme="minorHAnsi"/>
          <w:sz w:val="22"/>
        </w:rPr>
        <w:t xml:space="preserve">MT BAP configuration </w:t>
      </w:r>
      <w:r w:rsidR="00450133" w:rsidRPr="00617FE5">
        <w:rPr>
          <w:rFonts w:asciiTheme="minorHAnsi" w:hAnsiTheme="minorHAnsi" w:cstheme="minorHAnsi"/>
          <w:sz w:val="22"/>
        </w:rPr>
        <w:t>contains the IAB node</w:t>
      </w:r>
      <w:r w:rsidR="008E0162" w:rsidRPr="00617FE5">
        <w:rPr>
          <w:rFonts w:asciiTheme="minorHAnsi" w:hAnsiTheme="minorHAnsi" w:cstheme="minorHAnsi"/>
          <w:sz w:val="22"/>
        </w:rPr>
        <w:t>’s</w:t>
      </w:r>
      <w:r w:rsidR="00450133" w:rsidRPr="00617FE5">
        <w:rPr>
          <w:rFonts w:asciiTheme="minorHAnsi" w:hAnsiTheme="minorHAnsi" w:cstheme="minorHAnsi"/>
          <w:sz w:val="22"/>
        </w:rPr>
        <w:t xml:space="preserve"> </w:t>
      </w:r>
      <w:r w:rsidR="00A31673" w:rsidRPr="00617FE5">
        <w:rPr>
          <w:rFonts w:asciiTheme="minorHAnsi" w:hAnsiTheme="minorHAnsi" w:cstheme="minorHAnsi"/>
          <w:sz w:val="22"/>
        </w:rPr>
        <w:t xml:space="preserve">own </w:t>
      </w:r>
      <w:r w:rsidR="00683357" w:rsidRPr="00617FE5">
        <w:rPr>
          <w:rFonts w:asciiTheme="minorHAnsi" w:hAnsiTheme="minorHAnsi" w:cstheme="minorHAnsi"/>
          <w:sz w:val="22"/>
        </w:rPr>
        <w:t xml:space="preserve">BAP </w:t>
      </w:r>
      <w:r w:rsidR="00770B94" w:rsidRPr="00617FE5">
        <w:rPr>
          <w:rFonts w:asciiTheme="minorHAnsi" w:hAnsiTheme="minorHAnsi" w:cstheme="minorHAnsi"/>
          <w:sz w:val="22"/>
        </w:rPr>
        <w:t xml:space="preserve">routing </w:t>
      </w:r>
      <w:r w:rsidR="00B129B0" w:rsidRPr="00617FE5">
        <w:rPr>
          <w:rFonts w:asciiTheme="minorHAnsi" w:hAnsiTheme="minorHAnsi" w:cstheme="minorHAnsi"/>
          <w:sz w:val="22"/>
        </w:rPr>
        <w:t>identifier(s)</w:t>
      </w:r>
      <w:r w:rsidR="00CA71A6" w:rsidRPr="00617FE5">
        <w:rPr>
          <w:rFonts w:asciiTheme="minorHAnsi" w:hAnsiTheme="minorHAnsi" w:cstheme="minorHAnsi"/>
          <w:sz w:val="22"/>
        </w:rPr>
        <w:t>.</w:t>
      </w:r>
      <w:bookmarkEnd w:id="8"/>
      <w:r w:rsidR="00D65D99" w:rsidRPr="00617FE5">
        <w:rPr>
          <w:rFonts w:asciiTheme="minorHAnsi" w:hAnsiTheme="minorHAnsi" w:cstheme="minorHAnsi"/>
          <w:sz w:val="22"/>
        </w:rPr>
        <w:t xml:space="preserve"> </w:t>
      </w:r>
      <w:bookmarkEnd w:id="9"/>
    </w:p>
    <w:p w14:paraId="1569E62B" w14:textId="2F534C21" w:rsidR="006D403B" w:rsidRDefault="006D403B" w:rsidP="00C51201">
      <w:pPr>
        <w:pStyle w:val="Proposal"/>
        <w:numPr>
          <w:ilvl w:val="0"/>
          <w:numId w:val="0"/>
        </w:numPr>
        <w:jc w:val="left"/>
        <w:rPr>
          <w:rFonts w:cs="Arial"/>
        </w:rPr>
      </w:pPr>
    </w:p>
    <w:bookmarkEnd w:id="3"/>
    <w:p w14:paraId="48F7F6FF" w14:textId="584E5D90" w:rsidR="000808AD" w:rsidRPr="00950A55" w:rsidRDefault="000808AD" w:rsidP="00C51201">
      <w:pPr>
        <w:pStyle w:val="Heading1"/>
        <w:tabs>
          <w:tab w:val="left" w:pos="2265"/>
        </w:tabs>
        <w:rPr>
          <w:rFonts w:asciiTheme="minorHAnsi" w:hAnsiTheme="minorHAnsi" w:cstheme="minorHAnsi"/>
        </w:rPr>
      </w:pPr>
      <w:r w:rsidRPr="00950A55">
        <w:rPr>
          <w:rFonts w:asciiTheme="minorHAnsi" w:hAnsiTheme="minorHAnsi" w:cstheme="minorHAnsi"/>
        </w:rPr>
        <w:t xml:space="preserve">Signalling </w:t>
      </w:r>
      <w:r w:rsidR="00341ABB" w:rsidRPr="00950A55">
        <w:rPr>
          <w:rFonts w:asciiTheme="minorHAnsi" w:hAnsiTheme="minorHAnsi" w:cstheme="minorHAnsi"/>
        </w:rPr>
        <w:t xml:space="preserve">Aspects </w:t>
      </w:r>
      <w:r w:rsidRPr="00950A55">
        <w:rPr>
          <w:rFonts w:asciiTheme="minorHAnsi" w:hAnsiTheme="minorHAnsi" w:cstheme="minorHAnsi"/>
        </w:rPr>
        <w:t xml:space="preserve">(at the </w:t>
      </w:r>
      <w:r w:rsidR="00327D80" w:rsidRPr="00950A55">
        <w:rPr>
          <w:rFonts w:asciiTheme="minorHAnsi" w:hAnsiTheme="minorHAnsi" w:cstheme="minorHAnsi"/>
        </w:rPr>
        <w:t>parent nodes</w:t>
      </w:r>
      <w:r w:rsidRPr="00950A55">
        <w:rPr>
          <w:rFonts w:asciiTheme="minorHAnsi" w:hAnsiTheme="minorHAnsi" w:cstheme="minorHAnsi"/>
        </w:rPr>
        <w:t>)</w:t>
      </w:r>
    </w:p>
    <w:p w14:paraId="38EB3BE8" w14:textId="04E04E28" w:rsidR="0057653F" w:rsidRDefault="0057653F" w:rsidP="00C51201">
      <w:pPr>
        <w:pStyle w:val="Proposal"/>
        <w:numPr>
          <w:ilvl w:val="0"/>
          <w:numId w:val="0"/>
        </w:numPr>
        <w:jc w:val="left"/>
        <w:rPr>
          <w:rFonts w:cs="Arial"/>
        </w:rPr>
      </w:pPr>
      <w:bookmarkStart w:id="10" w:name="_Toc510599682"/>
      <w:bookmarkStart w:id="11" w:name="_Toc510603619"/>
      <w:bookmarkStart w:id="12" w:name="_Toc510618814"/>
      <w:bookmarkStart w:id="13" w:name="_Toc510713113"/>
      <w:bookmarkStart w:id="14" w:name="_Toc517702865"/>
      <w:bookmarkStart w:id="15" w:name="_Toc509849961"/>
      <w:bookmarkStart w:id="16" w:name="_Toc509850199"/>
      <w:bookmarkStart w:id="17" w:name="_Toc509851057"/>
      <w:bookmarkStart w:id="18" w:name="_Toc509851108"/>
      <w:bookmarkStart w:id="19" w:name="_Toc510096635"/>
      <w:bookmarkStart w:id="20" w:name="_Toc510098575"/>
      <w:bookmarkStart w:id="21" w:name="_Toc510109181"/>
      <w:bookmarkStart w:id="22" w:name="_Toc510110094"/>
      <w:bookmarkStart w:id="23" w:name="_Toc510186098"/>
      <w:bookmarkStart w:id="24" w:name="_Toc510186206"/>
      <w:bookmarkStart w:id="25" w:name="_Toc517707068"/>
      <w:bookmarkStart w:id="26" w:name="_Toc517707088"/>
      <w:bookmarkStart w:id="27" w:name="_Toc517707135"/>
      <w:bookmarkStart w:id="28" w:name="_Toc517707174"/>
      <w:bookmarkStart w:id="29" w:name="_Toc517707259"/>
      <w:bookmarkStart w:id="30" w:name="_Toc521595041"/>
      <w:bookmarkStart w:id="31" w:name="_Toc528870434"/>
      <w:bookmarkStart w:id="32" w:name="_Hlk509846182"/>
      <w:bookmarkStart w:id="33" w:name="_Hlk509849609"/>
    </w:p>
    <w:p w14:paraId="476C56D5" w14:textId="73526637" w:rsidR="00BE2113" w:rsidRPr="00617FE5" w:rsidRDefault="00BE2113" w:rsidP="00C51201">
      <w:pPr>
        <w:jc w:val="left"/>
        <w:rPr>
          <w:rFonts w:asciiTheme="minorHAnsi" w:hAnsiTheme="minorHAnsi" w:cstheme="minorHAnsi"/>
          <w:sz w:val="22"/>
        </w:rPr>
      </w:pPr>
      <w:r w:rsidRPr="00617FE5">
        <w:rPr>
          <w:rFonts w:asciiTheme="minorHAnsi" w:hAnsiTheme="minorHAnsi" w:cstheme="minorHAnsi"/>
          <w:sz w:val="22"/>
        </w:rPr>
        <w:t>As discussed in [1], the DU BAP</w:t>
      </w:r>
      <w:r w:rsidR="008B09B8">
        <w:rPr>
          <w:rFonts w:asciiTheme="minorHAnsi" w:hAnsiTheme="minorHAnsi" w:cstheme="minorHAnsi"/>
          <w:sz w:val="22"/>
        </w:rPr>
        <w:t xml:space="preserve"> entity</w:t>
      </w:r>
      <w:r w:rsidRPr="00617FE5">
        <w:rPr>
          <w:rFonts w:asciiTheme="minorHAnsi" w:hAnsiTheme="minorHAnsi" w:cstheme="minorHAnsi"/>
          <w:sz w:val="22"/>
        </w:rPr>
        <w:t xml:space="preserve"> of an IAB node is employed only when the IAB node has child nodes. Thus, when the first child IAB node gets connected to the network via the IAB node, there is </w:t>
      </w:r>
      <w:r w:rsidR="00CC7B9F" w:rsidRPr="00617FE5">
        <w:rPr>
          <w:rFonts w:asciiTheme="minorHAnsi" w:hAnsiTheme="minorHAnsi" w:cstheme="minorHAnsi"/>
          <w:sz w:val="22"/>
        </w:rPr>
        <w:t xml:space="preserve">a </w:t>
      </w:r>
      <w:r w:rsidRPr="00617FE5">
        <w:rPr>
          <w:rFonts w:asciiTheme="minorHAnsi" w:hAnsiTheme="minorHAnsi" w:cstheme="minorHAnsi"/>
          <w:sz w:val="22"/>
        </w:rPr>
        <w:t>need to set</w:t>
      </w:r>
      <w:r w:rsidR="003555A3">
        <w:rPr>
          <w:rFonts w:asciiTheme="minorHAnsi" w:hAnsiTheme="minorHAnsi" w:cstheme="minorHAnsi"/>
          <w:sz w:val="22"/>
        </w:rPr>
        <w:t xml:space="preserve"> </w:t>
      </w:r>
      <w:r w:rsidRPr="00617FE5">
        <w:rPr>
          <w:rFonts w:asciiTheme="minorHAnsi" w:hAnsiTheme="minorHAnsi" w:cstheme="minorHAnsi"/>
          <w:sz w:val="22"/>
        </w:rPr>
        <w:t xml:space="preserve">up the DU BAP entity. </w:t>
      </w:r>
    </w:p>
    <w:p w14:paraId="3D485A57" w14:textId="642A3B45" w:rsidR="000008E3" w:rsidRPr="00617FE5" w:rsidRDefault="000008E3" w:rsidP="00C51201">
      <w:pPr>
        <w:pStyle w:val="Proposal"/>
        <w:jc w:val="left"/>
        <w:rPr>
          <w:rFonts w:asciiTheme="minorHAnsi" w:hAnsiTheme="minorHAnsi" w:cstheme="minorHAnsi"/>
          <w:sz w:val="18"/>
        </w:rPr>
      </w:pPr>
      <w:bookmarkStart w:id="34" w:name="_Toc517707066"/>
      <w:bookmarkStart w:id="35" w:name="_Toc517707086"/>
      <w:bookmarkStart w:id="36" w:name="_Toc517707133"/>
      <w:bookmarkStart w:id="37" w:name="_Toc517707172"/>
      <w:bookmarkStart w:id="38" w:name="_Toc517707257"/>
      <w:bookmarkStart w:id="39" w:name="_Toc521595039"/>
      <w:bookmarkStart w:id="40" w:name="_Toc528870432"/>
      <w:bookmarkStart w:id="41" w:name="_Toc7286905"/>
      <w:bookmarkStart w:id="42" w:name="_Toc16773210"/>
      <w:r w:rsidRPr="00617FE5">
        <w:rPr>
          <w:rFonts w:asciiTheme="minorHAnsi" w:hAnsiTheme="minorHAnsi" w:cstheme="minorHAnsi"/>
          <w:sz w:val="22"/>
          <w:szCs w:val="24"/>
        </w:rPr>
        <w:t xml:space="preserve">The </w:t>
      </w:r>
      <w:r w:rsidR="00232E78" w:rsidRPr="00617FE5">
        <w:rPr>
          <w:rFonts w:asciiTheme="minorHAnsi" w:hAnsiTheme="minorHAnsi" w:cstheme="minorHAnsi"/>
          <w:sz w:val="22"/>
          <w:szCs w:val="24"/>
        </w:rPr>
        <w:t>DU BAP</w:t>
      </w:r>
      <w:r w:rsidR="008B09B8">
        <w:rPr>
          <w:rFonts w:asciiTheme="minorHAnsi" w:hAnsiTheme="minorHAnsi" w:cstheme="minorHAnsi"/>
          <w:sz w:val="22"/>
          <w:szCs w:val="24"/>
        </w:rPr>
        <w:t xml:space="preserve"> entity</w:t>
      </w:r>
      <w:r w:rsidR="00232E78" w:rsidRPr="00617FE5">
        <w:rPr>
          <w:rFonts w:asciiTheme="minorHAnsi" w:hAnsiTheme="minorHAnsi" w:cstheme="minorHAnsi"/>
          <w:sz w:val="22"/>
          <w:szCs w:val="24"/>
        </w:rPr>
        <w:t xml:space="preserve"> </w:t>
      </w:r>
      <w:r w:rsidR="00AE1F0B" w:rsidRPr="00617FE5">
        <w:rPr>
          <w:rFonts w:asciiTheme="minorHAnsi" w:hAnsiTheme="minorHAnsi" w:cstheme="minorHAnsi"/>
          <w:sz w:val="22"/>
          <w:szCs w:val="24"/>
        </w:rPr>
        <w:t xml:space="preserve">is </w:t>
      </w:r>
      <w:r w:rsidR="00232E78" w:rsidRPr="00617FE5">
        <w:rPr>
          <w:rFonts w:asciiTheme="minorHAnsi" w:hAnsiTheme="minorHAnsi" w:cstheme="minorHAnsi"/>
          <w:sz w:val="22"/>
          <w:szCs w:val="24"/>
        </w:rPr>
        <w:t>set</w:t>
      </w:r>
      <w:r w:rsidR="000F0E1F">
        <w:rPr>
          <w:rFonts w:asciiTheme="minorHAnsi" w:hAnsiTheme="minorHAnsi" w:cstheme="minorHAnsi"/>
          <w:sz w:val="22"/>
          <w:szCs w:val="24"/>
        </w:rPr>
        <w:t xml:space="preserve"> </w:t>
      </w:r>
      <w:r w:rsidR="00232E78" w:rsidRPr="00617FE5">
        <w:rPr>
          <w:rFonts w:asciiTheme="minorHAnsi" w:hAnsiTheme="minorHAnsi" w:cstheme="minorHAnsi"/>
          <w:sz w:val="22"/>
          <w:szCs w:val="24"/>
        </w:rPr>
        <w:t>up</w:t>
      </w:r>
      <w:r w:rsidR="00AE1F0B" w:rsidRPr="00617FE5">
        <w:rPr>
          <w:rFonts w:asciiTheme="minorHAnsi" w:hAnsiTheme="minorHAnsi" w:cstheme="minorHAnsi"/>
          <w:sz w:val="22"/>
          <w:szCs w:val="24"/>
        </w:rPr>
        <w:t xml:space="preserve"> when </w:t>
      </w:r>
      <w:r w:rsidR="00184C65" w:rsidRPr="00617FE5">
        <w:rPr>
          <w:rFonts w:asciiTheme="minorHAnsi" w:hAnsiTheme="minorHAnsi" w:cstheme="minorHAnsi"/>
          <w:sz w:val="22"/>
          <w:szCs w:val="24"/>
        </w:rPr>
        <w:t xml:space="preserve">a </w:t>
      </w:r>
      <w:r w:rsidRPr="00617FE5">
        <w:rPr>
          <w:rFonts w:asciiTheme="minorHAnsi" w:hAnsiTheme="minorHAnsi" w:cstheme="minorHAnsi"/>
          <w:sz w:val="22"/>
          <w:szCs w:val="24"/>
        </w:rPr>
        <w:t>node</w:t>
      </w:r>
      <w:r w:rsidR="00184C65" w:rsidRPr="00617FE5">
        <w:rPr>
          <w:rFonts w:asciiTheme="minorHAnsi" w:hAnsiTheme="minorHAnsi" w:cstheme="minorHAnsi"/>
          <w:sz w:val="22"/>
          <w:szCs w:val="24"/>
        </w:rPr>
        <w:t xml:space="preserve"> (IAB node or donor DU)</w:t>
      </w:r>
      <w:r w:rsidRPr="00617FE5">
        <w:rPr>
          <w:rFonts w:asciiTheme="minorHAnsi" w:hAnsiTheme="minorHAnsi" w:cstheme="minorHAnsi"/>
          <w:sz w:val="22"/>
          <w:szCs w:val="24"/>
        </w:rPr>
        <w:t xml:space="preserve"> becomes a parent node</w:t>
      </w:r>
      <w:r w:rsidR="006908F5" w:rsidRPr="00617FE5">
        <w:rPr>
          <w:rFonts w:asciiTheme="minorHAnsi" w:hAnsiTheme="minorHAnsi" w:cstheme="minorHAnsi"/>
          <w:sz w:val="22"/>
          <w:szCs w:val="24"/>
        </w:rPr>
        <w:t xml:space="preserve"> for the first time</w:t>
      </w:r>
      <w:r w:rsidRPr="00617FE5">
        <w:rPr>
          <w:rFonts w:asciiTheme="minorHAnsi" w:hAnsiTheme="minorHAnsi" w:cstheme="minorHAnsi"/>
          <w:sz w:val="22"/>
          <w:szCs w:val="24"/>
        </w:rPr>
        <w:t>.</w:t>
      </w:r>
      <w:bookmarkEnd w:id="34"/>
      <w:bookmarkEnd w:id="35"/>
      <w:bookmarkEnd w:id="36"/>
      <w:bookmarkEnd w:id="37"/>
      <w:bookmarkEnd w:id="38"/>
      <w:bookmarkEnd w:id="39"/>
      <w:bookmarkEnd w:id="40"/>
      <w:bookmarkEnd w:id="41"/>
      <w:bookmarkEnd w:id="42"/>
    </w:p>
    <w:p w14:paraId="080B833C" w14:textId="51A1C813" w:rsidR="00FD2BB8" w:rsidRPr="00617FE5" w:rsidRDefault="003E22AB" w:rsidP="00C51201">
      <w:pPr>
        <w:jc w:val="left"/>
        <w:rPr>
          <w:rFonts w:asciiTheme="minorHAnsi" w:hAnsiTheme="minorHAnsi" w:cstheme="minorHAnsi"/>
          <w:sz w:val="22"/>
        </w:rPr>
      </w:pPr>
      <w:r w:rsidRPr="00617FE5">
        <w:rPr>
          <w:rFonts w:asciiTheme="minorHAnsi" w:hAnsiTheme="minorHAnsi" w:cstheme="minorHAnsi"/>
          <w:sz w:val="22"/>
        </w:rPr>
        <w:t>Since t</w:t>
      </w:r>
      <w:r w:rsidR="00302813" w:rsidRPr="00617FE5">
        <w:rPr>
          <w:rFonts w:asciiTheme="minorHAnsi" w:hAnsiTheme="minorHAnsi" w:cstheme="minorHAnsi"/>
          <w:sz w:val="22"/>
        </w:rPr>
        <w:t xml:space="preserve">he F1-AP UE context setup procedure is needed </w:t>
      </w:r>
      <w:r w:rsidR="00EF52DE" w:rsidRPr="00617FE5">
        <w:rPr>
          <w:rFonts w:asciiTheme="minorHAnsi" w:hAnsiTheme="minorHAnsi" w:cstheme="minorHAnsi"/>
          <w:sz w:val="22"/>
        </w:rPr>
        <w:t>anyways to set</w:t>
      </w:r>
      <w:r w:rsidR="003555A3">
        <w:rPr>
          <w:rFonts w:asciiTheme="minorHAnsi" w:hAnsiTheme="minorHAnsi" w:cstheme="minorHAnsi"/>
          <w:sz w:val="22"/>
        </w:rPr>
        <w:t xml:space="preserve"> </w:t>
      </w:r>
      <w:r w:rsidR="00EF52DE" w:rsidRPr="00617FE5">
        <w:rPr>
          <w:rFonts w:asciiTheme="minorHAnsi" w:hAnsiTheme="minorHAnsi" w:cstheme="minorHAnsi"/>
          <w:sz w:val="22"/>
        </w:rPr>
        <w:t xml:space="preserve">up the child IAB node’s context at the parent node, the </w:t>
      </w:r>
      <w:r w:rsidR="00FD2BB8" w:rsidRPr="00617FE5">
        <w:rPr>
          <w:rFonts w:asciiTheme="minorHAnsi" w:hAnsiTheme="minorHAnsi" w:cstheme="minorHAnsi"/>
          <w:sz w:val="22"/>
        </w:rPr>
        <w:t>F1-AP UE context setup procedure can be further enhanced to include the DU BAP configuration.</w:t>
      </w:r>
    </w:p>
    <w:p w14:paraId="466E7D3E" w14:textId="7E22278E" w:rsidR="00CC7B9F" w:rsidRPr="00617FE5" w:rsidRDefault="00CC7B9F" w:rsidP="00C51201">
      <w:pPr>
        <w:jc w:val="left"/>
        <w:rPr>
          <w:rFonts w:asciiTheme="minorHAnsi" w:hAnsiTheme="minorHAnsi" w:cstheme="minorHAnsi"/>
          <w:sz w:val="22"/>
        </w:rPr>
      </w:pPr>
    </w:p>
    <w:p w14:paraId="6C12A95A" w14:textId="22B36914" w:rsidR="00EC02EE" w:rsidRPr="00617FE5" w:rsidRDefault="00FD2BB8" w:rsidP="00C51201">
      <w:pPr>
        <w:pStyle w:val="Proposal"/>
        <w:jc w:val="left"/>
        <w:rPr>
          <w:rFonts w:asciiTheme="minorHAnsi" w:hAnsiTheme="minorHAnsi" w:cstheme="minorHAnsi"/>
          <w:sz w:val="22"/>
        </w:rPr>
      </w:pPr>
      <w:bookmarkStart w:id="43" w:name="_Toc7286906"/>
      <w:bookmarkStart w:id="44" w:name="_Toc1677321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17FE5">
        <w:rPr>
          <w:rFonts w:asciiTheme="minorHAnsi" w:hAnsiTheme="minorHAnsi" w:cstheme="minorHAnsi"/>
          <w:sz w:val="22"/>
          <w:szCs w:val="24"/>
        </w:rPr>
        <w:t>The F1-AP UE context setup procedure</w:t>
      </w:r>
      <w:r w:rsidR="00F610C1" w:rsidRPr="00617FE5">
        <w:rPr>
          <w:rFonts w:asciiTheme="minorHAnsi" w:hAnsiTheme="minorHAnsi" w:cstheme="minorHAnsi"/>
          <w:sz w:val="22"/>
          <w:szCs w:val="24"/>
        </w:rPr>
        <w:t xml:space="preserve"> towards the parent node used</w:t>
      </w:r>
      <w:r w:rsidR="00A64AD9" w:rsidRPr="00617FE5">
        <w:rPr>
          <w:rFonts w:asciiTheme="minorHAnsi" w:hAnsiTheme="minorHAnsi" w:cstheme="minorHAnsi"/>
          <w:sz w:val="22"/>
          <w:szCs w:val="24"/>
        </w:rPr>
        <w:t xml:space="preserve"> to set</w:t>
      </w:r>
      <w:r w:rsidR="000F0E1F">
        <w:rPr>
          <w:rFonts w:asciiTheme="minorHAnsi" w:hAnsiTheme="minorHAnsi" w:cstheme="minorHAnsi"/>
          <w:sz w:val="22"/>
          <w:szCs w:val="24"/>
        </w:rPr>
        <w:t xml:space="preserve"> </w:t>
      </w:r>
      <w:r w:rsidR="00A64AD9" w:rsidRPr="00617FE5">
        <w:rPr>
          <w:rFonts w:asciiTheme="minorHAnsi" w:hAnsiTheme="minorHAnsi" w:cstheme="minorHAnsi"/>
          <w:sz w:val="22"/>
          <w:szCs w:val="24"/>
        </w:rPr>
        <w:t xml:space="preserve">up the </w:t>
      </w:r>
      <w:r w:rsidR="0005548F" w:rsidRPr="00617FE5">
        <w:rPr>
          <w:rFonts w:asciiTheme="minorHAnsi" w:hAnsiTheme="minorHAnsi" w:cstheme="minorHAnsi"/>
          <w:sz w:val="22"/>
          <w:szCs w:val="24"/>
        </w:rPr>
        <w:t xml:space="preserve">new </w:t>
      </w:r>
      <w:r w:rsidR="00E34A88" w:rsidRPr="00617FE5">
        <w:rPr>
          <w:rFonts w:asciiTheme="minorHAnsi" w:hAnsiTheme="minorHAnsi" w:cstheme="minorHAnsi"/>
          <w:sz w:val="22"/>
          <w:szCs w:val="24"/>
        </w:rPr>
        <w:t xml:space="preserve">child </w:t>
      </w:r>
      <w:r w:rsidR="0005548F" w:rsidRPr="00617FE5">
        <w:rPr>
          <w:rFonts w:asciiTheme="minorHAnsi" w:hAnsiTheme="minorHAnsi" w:cstheme="minorHAnsi"/>
          <w:sz w:val="22"/>
          <w:szCs w:val="24"/>
        </w:rPr>
        <w:t>IAB node</w:t>
      </w:r>
      <w:r w:rsidRPr="00617FE5">
        <w:rPr>
          <w:rFonts w:asciiTheme="minorHAnsi" w:hAnsiTheme="minorHAnsi" w:cstheme="minorHAnsi"/>
          <w:sz w:val="22"/>
          <w:szCs w:val="24"/>
        </w:rPr>
        <w:t xml:space="preserve"> </w:t>
      </w:r>
      <w:r w:rsidR="00993408" w:rsidRPr="00617FE5">
        <w:rPr>
          <w:rFonts w:asciiTheme="minorHAnsi" w:hAnsiTheme="minorHAnsi" w:cstheme="minorHAnsi"/>
          <w:sz w:val="22"/>
          <w:szCs w:val="24"/>
        </w:rPr>
        <w:t xml:space="preserve">could include the </w:t>
      </w:r>
      <w:r w:rsidRPr="00617FE5">
        <w:rPr>
          <w:rFonts w:asciiTheme="minorHAnsi" w:hAnsiTheme="minorHAnsi" w:cstheme="minorHAnsi"/>
          <w:sz w:val="22"/>
          <w:szCs w:val="24"/>
        </w:rPr>
        <w:t xml:space="preserve">DU BAP </w:t>
      </w:r>
      <w:r w:rsidR="00993408" w:rsidRPr="00617FE5">
        <w:rPr>
          <w:rFonts w:asciiTheme="minorHAnsi" w:hAnsiTheme="minorHAnsi" w:cstheme="minorHAnsi"/>
          <w:sz w:val="22"/>
          <w:szCs w:val="24"/>
        </w:rPr>
        <w:t xml:space="preserve">configuration </w:t>
      </w:r>
      <w:r w:rsidR="006E7F31" w:rsidRPr="00617FE5">
        <w:rPr>
          <w:rFonts w:asciiTheme="minorHAnsi" w:hAnsiTheme="minorHAnsi" w:cstheme="minorHAnsi"/>
          <w:sz w:val="22"/>
          <w:szCs w:val="24"/>
        </w:rPr>
        <w:t>of the parent</w:t>
      </w:r>
      <w:r w:rsidR="00993408" w:rsidRPr="00617FE5">
        <w:rPr>
          <w:rFonts w:asciiTheme="minorHAnsi" w:hAnsiTheme="minorHAnsi" w:cstheme="minorHAnsi"/>
          <w:sz w:val="22"/>
          <w:szCs w:val="24"/>
        </w:rPr>
        <w:t>.</w:t>
      </w:r>
      <w:bookmarkEnd w:id="43"/>
      <w:bookmarkEnd w:id="44"/>
      <w:r w:rsidR="00993408" w:rsidRPr="00617FE5">
        <w:rPr>
          <w:rFonts w:asciiTheme="minorHAnsi" w:hAnsiTheme="minorHAnsi" w:cstheme="minorHAnsi"/>
          <w:sz w:val="22"/>
          <w:szCs w:val="24"/>
        </w:rPr>
        <w:t xml:space="preserve"> </w:t>
      </w:r>
    </w:p>
    <w:p w14:paraId="4EF010E5" w14:textId="7A4408D6" w:rsidR="007C2711" w:rsidRPr="00617FE5" w:rsidRDefault="007C2711"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As described in </w:t>
      </w:r>
      <w:r w:rsidR="00AB1CDD">
        <w:rPr>
          <w:rFonts w:asciiTheme="minorHAnsi" w:hAnsiTheme="minorHAnsi" w:cstheme="minorHAnsi"/>
          <w:sz w:val="22"/>
        </w:rPr>
        <w:t>S</w:t>
      </w:r>
      <w:r w:rsidRPr="00617FE5">
        <w:rPr>
          <w:rFonts w:asciiTheme="minorHAnsi" w:hAnsiTheme="minorHAnsi" w:cstheme="minorHAnsi"/>
          <w:sz w:val="22"/>
        </w:rPr>
        <w:t xml:space="preserve">ection 2, for DL traffic, an IAB node’s </w:t>
      </w:r>
      <w:r w:rsidR="00902432" w:rsidRPr="00617FE5">
        <w:rPr>
          <w:rFonts w:asciiTheme="minorHAnsi" w:hAnsiTheme="minorHAnsi" w:cstheme="minorHAnsi"/>
          <w:sz w:val="22"/>
        </w:rPr>
        <w:t xml:space="preserve">DU </w:t>
      </w:r>
      <w:r w:rsidRPr="00617FE5">
        <w:rPr>
          <w:rFonts w:asciiTheme="minorHAnsi" w:hAnsiTheme="minorHAnsi" w:cstheme="minorHAnsi"/>
          <w:sz w:val="22"/>
        </w:rPr>
        <w:t xml:space="preserve">BAP determines </w:t>
      </w:r>
      <w:r w:rsidR="00DD11A7" w:rsidRPr="00617FE5">
        <w:rPr>
          <w:rFonts w:asciiTheme="minorHAnsi" w:hAnsiTheme="minorHAnsi" w:cstheme="minorHAnsi"/>
          <w:sz w:val="22"/>
        </w:rPr>
        <w:t xml:space="preserve">which route a packet </w:t>
      </w:r>
      <w:proofErr w:type="gramStart"/>
      <w:r w:rsidR="00DD11A7" w:rsidRPr="00617FE5">
        <w:rPr>
          <w:rFonts w:asciiTheme="minorHAnsi" w:hAnsiTheme="minorHAnsi" w:cstheme="minorHAnsi"/>
          <w:sz w:val="22"/>
        </w:rPr>
        <w:t>has to</w:t>
      </w:r>
      <w:proofErr w:type="gramEnd"/>
      <w:r w:rsidR="00DD11A7" w:rsidRPr="00617FE5">
        <w:rPr>
          <w:rFonts w:asciiTheme="minorHAnsi" w:hAnsiTheme="minorHAnsi" w:cstheme="minorHAnsi"/>
          <w:sz w:val="22"/>
        </w:rPr>
        <w:t xml:space="preserve"> be forwarded to and which BH RLC channel within that route will be used for forwarding the packet downstream. </w:t>
      </w:r>
      <w:r w:rsidRPr="00617FE5">
        <w:rPr>
          <w:rFonts w:asciiTheme="minorHAnsi" w:hAnsiTheme="minorHAnsi" w:cstheme="minorHAnsi"/>
          <w:sz w:val="22"/>
        </w:rPr>
        <w:t xml:space="preserve">Thus, the IAB node needs to know the </w:t>
      </w:r>
      <w:r w:rsidR="00FC437E" w:rsidRPr="00617FE5">
        <w:rPr>
          <w:rFonts w:asciiTheme="minorHAnsi" w:hAnsiTheme="minorHAnsi" w:cstheme="minorHAnsi"/>
          <w:sz w:val="22"/>
        </w:rPr>
        <w:t>address</w:t>
      </w:r>
      <w:r w:rsidR="009F5AAA">
        <w:rPr>
          <w:rFonts w:asciiTheme="minorHAnsi" w:hAnsiTheme="minorHAnsi" w:cstheme="minorHAnsi"/>
          <w:sz w:val="22"/>
        </w:rPr>
        <w:t>es</w:t>
      </w:r>
      <w:r w:rsidR="00FC437E" w:rsidRPr="00617FE5">
        <w:rPr>
          <w:rFonts w:asciiTheme="minorHAnsi" w:hAnsiTheme="minorHAnsi" w:cstheme="minorHAnsi"/>
          <w:sz w:val="22"/>
        </w:rPr>
        <w:t xml:space="preserve"> of its child </w:t>
      </w:r>
      <w:r w:rsidRPr="00617FE5">
        <w:rPr>
          <w:rFonts w:asciiTheme="minorHAnsi" w:hAnsiTheme="minorHAnsi" w:cstheme="minorHAnsi"/>
          <w:sz w:val="22"/>
        </w:rPr>
        <w:t>IAB node</w:t>
      </w:r>
      <w:r w:rsidR="00FC437E" w:rsidRPr="00617FE5">
        <w:rPr>
          <w:rFonts w:asciiTheme="minorHAnsi" w:hAnsiTheme="minorHAnsi" w:cstheme="minorHAnsi"/>
          <w:sz w:val="22"/>
        </w:rPr>
        <w:t>s</w:t>
      </w:r>
      <w:r w:rsidRPr="00617FE5">
        <w:rPr>
          <w:rFonts w:asciiTheme="minorHAnsi" w:hAnsiTheme="minorHAnsi" w:cstheme="minorHAnsi"/>
          <w:sz w:val="22"/>
        </w:rPr>
        <w:t>.</w:t>
      </w:r>
    </w:p>
    <w:p w14:paraId="6AC4F722" w14:textId="1F13F3A7" w:rsidR="002C5FAD" w:rsidRPr="00617FE5" w:rsidRDefault="007C2711" w:rsidP="00C51201">
      <w:pPr>
        <w:pStyle w:val="Proposal"/>
        <w:jc w:val="left"/>
        <w:rPr>
          <w:rFonts w:asciiTheme="minorHAnsi" w:hAnsiTheme="minorHAnsi" w:cstheme="minorHAnsi"/>
          <w:sz w:val="22"/>
        </w:rPr>
      </w:pPr>
      <w:bookmarkStart w:id="45" w:name="_Toc7286907"/>
      <w:bookmarkStart w:id="46" w:name="_Toc16773212"/>
      <w:r w:rsidRPr="00617FE5">
        <w:rPr>
          <w:rFonts w:asciiTheme="minorHAnsi" w:hAnsiTheme="minorHAnsi" w:cstheme="minorHAnsi"/>
          <w:sz w:val="22"/>
        </w:rPr>
        <w:t xml:space="preserve">The </w:t>
      </w:r>
      <w:r w:rsidR="00FC437E" w:rsidRPr="00617FE5">
        <w:rPr>
          <w:rFonts w:asciiTheme="minorHAnsi" w:hAnsiTheme="minorHAnsi" w:cstheme="minorHAnsi"/>
          <w:sz w:val="22"/>
        </w:rPr>
        <w:t>DU</w:t>
      </w:r>
      <w:r w:rsidRPr="00617FE5">
        <w:rPr>
          <w:rFonts w:asciiTheme="minorHAnsi" w:hAnsiTheme="minorHAnsi" w:cstheme="minorHAnsi"/>
          <w:sz w:val="22"/>
        </w:rPr>
        <w:t xml:space="preserve"> BAP configuration </w:t>
      </w:r>
      <w:r w:rsidR="0080152D" w:rsidRPr="00617FE5">
        <w:rPr>
          <w:rFonts w:asciiTheme="minorHAnsi" w:hAnsiTheme="minorHAnsi" w:cstheme="minorHAnsi"/>
          <w:sz w:val="22"/>
        </w:rPr>
        <w:t xml:space="preserve">of a parent node </w:t>
      </w:r>
      <w:r w:rsidRPr="00617FE5">
        <w:rPr>
          <w:rFonts w:asciiTheme="minorHAnsi" w:hAnsiTheme="minorHAnsi" w:cstheme="minorHAnsi"/>
          <w:sz w:val="22"/>
        </w:rPr>
        <w:t xml:space="preserve">contains the </w:t>
      </w:r>
      <w:r w:rsidR="00FC437E" w:rsidRPr="00617FE5">
        <w:rPr>
          <w:rFonts w:asciiTheme="minorHAnsi" w:hAnsiTheme="minorHAnsi" w:cstheme="minorHAnsi"/>
          <w:sz w:val="22"/>
        </w:rPr>
        <w:t xml:space="preserve">child </w:t>
      </w:r>
      <w:r w:rsidRPr="00617FE5">
        <w:rPr>
          <w:rFonts w:asciiTheme="minorHAnsi" w:hAnsiTheme="minorHAnsi" w:cstheme="minorHAnsi"/>
          <w:sz w:val="22"/>
        </w:rPr>
        <w:t xml:space="preserve">IAB node’s BAP </w:t>
      </w:r>
      <w:r w:rsidR="00EF157F" w:rsidRPr="00617FE5">
        <w:rPr>
          <w:rFonts w:asciiTheme="minorHAnsi" w:hAnsiTheme="minorHAnsi" w:cstheme="minorHAnsi"/>
          <w:sz w:val="22"/>
        </w:rPr>
        <w:t xml:space="preserve">routing </w:t>
      </w:r>
      <w:r w:rsidR="000D6C5B" w:rsidRPr="00617FE5">
        <w:rPr>
          <w:rFonts w:asciiTheme="minorHAnsi" w:hAnsiTheme="minorHAnsi" w:cstheme="minorHAnsi"/>
          <w:sz w:val="22"/>
        </w:rPr>
        <w:t>identifier</w:t>
      </w:r>
      <w:r w:rsidR="00DF0D31" w:rsidRPr="00617FE5">
        <w:rPr>
          <w:rFonts w:asciiTheme="minorHAnsi" w:hAnsiTheme="minorHAnsi" w:cstheme="minorHAnsi"/>
          <w:sz w:val="22"/>
        </w:rPr>
        <w:t>(</w:t>
      </w:r>
      <w:r w:rsidR="000D6C5B" w:rsidRPr="00617FE5">
        <w:rPr>
          <w:rFonts w:asciiTheme="minorHAnsi" w:hAnsiTheme="minorHAnsi" w:cstheme="minorHAnsi"/>
          <w:sz w:val="22"/>
        </w:rPr>
        <w:t>s</w:t>
      </w:r>
      <w:r w:rsidR="00DF0D31" w:rsidRPr="00617FE5">
        <w:rPr>
          <w:rFonts w:asciiTheme="minorHAnsi" w:hAnsiTheme="minorHAnsi" w:cstheme="minorHAnsi"/>
          <w:sz w:val="22"/>
        </w:rPr>
        <w:t>)</w:t>
      </w:r>
      <w:r w:rsidRPr="00617FE5">
        <w:rPr>
          <w:rFonts w:asciiTheme="minorHAnsi" w:hAnsiTheme="minorHAnsi" w:cstheme="minorHAnsi"/>
          <w:sz w:val="22"/>
        </w:rPr>
        <w:t>.</w:t>
      </w:r>
      <w:bookmarkEnd w:id="45"/>
      <w:bookmarkEnd w:id="46"/>
    </w:p>
    <w:bookmarkEnd w:id="32"/>
    <w:bookmarkEnd w:id="33"/>
    <w:p w14:paraId="31F3BB2F" w14:textId="42DD6669" w:rsidR="00A70B57" w:rsidRPr="00617FE5" w:rsidRDefault="00F94016" w:rsidP="00C51201">
      <w:pPr>
        <w:jc w:val="left"/>
        <w:rPr>
          <w:rFonts w:asciiTheme="minorHAnsi" w:hAnsiTheme="minorHAnsi" w:cstheme="minorHAnsi"/>
          <w:sz w:val="22"/>
        </w:rPr>
      </w:pPr>
      <w:r w:rsidRPr="00617FE5">
        <w:rPr>
          <w:rFonts w:asciiTheme="minorHAnsi" w:hAnsiTheme="minorHAnsi" w:cstheme="minorHAnsi"/>
          <w:sz w:val="22"/>
        </w:rPr>
        <w:t xml:space="preserve">If multiple hops are involved, it may be necessary to </w:t>
      </w:r>
      <w:r w:rsidR="006E77B4" w:rsidRPr="00617FE5">
        <w:rPr>
          <w:rFonts w:asciiTheme="minorHAnsi" w:hAnsiTheme="minorHAnsi" w:cstheme="minorHAnsi"/>
          <w:sz w:val="22"/>
        </w:rPr>
        <w:t>add/</w:t>
      </w:r>
      <w:r w:rsidRPr="00617FE5">
        <w:rPr>
          <w:rFonts w:asciiTheme="minorHAnsi" w:hAnsiTheme="minorHAnsi" w:cstheme="minorHAnsi"/>
          <w:sz w:val="22"/>
        </w:rPr>
        <w:t xml:space="preserve">modify </w:t>
      </w:r>
      <w:r w:rsidR="006E77B4" w:rsidRPr="00617FE5">
        <w:rPr>
          <w:rFonts w:asciiTheme="minorHAnsi" w:hAnsiTheme="minorHAnsi" w:cstheme="minorHAnsi"/>
          <w:sz w:val="22"/>
        </w:rPr>
        <w:t>the</w:t>
      </w:r>
      <w:r w:rsidRPr="00617FE5">
        <w:rPr>
          <w:rFonts w:asciiTheme="minorHAnsi" w:hAnsiTheme="minorHAnsi" w:cstheme="minorHAnsi"/>
          <w:sz w:val="22"/>
        </w:rPr>
        <w:t xml:space="preserve"> </w:t>
      </w:r>
      <w:r w:rsidR="00556174" w:rsidRPr="00617FE5">
        <w:rPr>
          <w:rFonts w:asciiTheme="minorHAnsi" w:hAnsiTheme="minorHAnsi" w:cstheme="minorHAnsi"/>
          <w:sz w:val="22"/>
        </w:rPr>
        <w:t>BH RLC channels</w:t>
      </w:r>
      <w:r w:rsidR="006E77B4" w:rsidRPr="00617FE5">
        <w:rPr>
          <w:rFonts w:asciiTheme="minorHAnsi" w:hAnsiTheme="minorHAnsi" w:cstheme="minorHAnsi"/>
          <w:sz w:val="22"/>
        </w:rPr>
        <w:t xml:space="preserve"> at the intermediate </w:t>
      </w:r>
      <w:r w:rsidR="00766D03" w:rsidRPr="00617FE5">
        <w:rPr>
          <w:rFonts w:asciiTheme="minorHAnsi" w:hAnsiTheme="minorHAnsi" w:cstheme="minorHAnsi"/>
          <w:sz w:val="22"/>
        </w:rPr>
        <w:t>hops</w:t>
      </w:r>
      <w:r w:rsidR="00F47F38" w:rsidRPr="00617FE5">
        <w:rPr>
          <w:rFonts w:asciiTheme="minorHAnsi" w:hAnsiTheme="minorHAnsi" w:cstheme="minorHAnsi"/>
          <w:sz w:val="22"/>
        </w:rPr>
        <w:t xml:space="preserve"> </w:t>
      </w:r>
      <w:r w:rsidR="00556174" w:rsidRPr="00617FE5">
        <w:rPr>
          <w:rFonts w:asciiTheme="minorHAnsi" w:hAnsiTheme="minorHAnsi" w:cstheme="minorHAnsi"/>
          <w:sz w:val="22"/>
        </w:rPr>
        <w:t xml:space="preserve">and </w:t>
      </w:r>
      <w:r w:rsidR="00F47F38" w:rsidRPr="00617FE5">
        <w:rPr>
          <w:rFonts w:asciiTheme="minorHAnsi" w:hAnsiTheme="minorHAnsi" w:cstheme="minorHAnsi"/>
          <w:sz w:val="22"/>
        </w:rPr>
        <w:t>updat</w:t>
      </w:r>
      <w:r w:rsidR="00766D03" w:rsidRPr="00617FE5">
        <w:rPr>
          <w:rFonts w:asciiTheme="minorHAnsi" w:hAnsiTheme="minorHAnsi" w:cstheme="minorHAnsi"/>
          <w:sz w:val="22"/>
        </w:rPr>
        <w:t>e</w:t>
      </w:r>
      <w:r w:rsidR="00F47F38" w:rsidRPr="00617FE5">
        <w:rPr>
          <w:rFonts w:asciiTheme="minorHAnsi" w:hAnsiTheme="minorHAnsi" w:cstheme="minorHAnsi"/>
          <w:sz w:val="22"/>
        </w:rPr>
        <w:t xml:space="preserve"> the routing/mapping information at the </w:t>
      </w:r>
      <w:r w:rsidR="006E77B4" w:rsidRPr="00617FE5">
        <w:rPr>
          <w:rFonts w:asciiTheme="minorHAnsi" w:hAnsiTheme="minorHAnsi" w:cstheme="minorHAnsi"/>
          <w:sz w:val="22"/>
        </w:rPr>
        <w:t xml:space="preserve">DU/MT </w:t>
      </w:r>
      <w:r w:rsidR="001E1BC0" w:rsidRPr="00617FE5">
        <w:rPr>
          <w:rFonts w:asciiTheme="minorHAnsi" w:hAnsiTheme="minorHAnsi" w:cstheme="minorHAnsi"/>
          <w:sz w:val="22"/>
        </w:rPr>
        <w:t>BAP</w:t>
      </w:r>
      <w:r w:rsidR="003234C8" w:rsidRPr="00617FE5">
        <w:rPr>
          <w:rFonts w:asciiTheme="minorHAnsi" w:hAnsiTheme="minorHAnsi" w:cstheme="minorHAnsi"/>
          <w:sz w:val="22"/>
        </w:rPr>
        <w:t xml:space="preserve"> layers</w:t>
      </w:r>
      <w:r w:rsidR="00426608" w:rsidRPr="00617FE5">
        <w:rPr>
          <w:rFonts w:asciiTheme="minorHAnsi" w:hAnsiTheme="minorHAnsi" w:cstheme="minorHAnsi"/>
          <w:sz w:val="22"/>
        </w:rPr>
        <w:t xml:space="preserve"> </w:t>
      </w:r>
      <w:r w:rsidR="00F47F38" w:rsidRPr="00617FE5">
        <w:rPr>
          <w:rFonts w:asciiTheme="minorHAnsi" w:hAnsiTheme="minorHAnsi" w:cstheme="minorHAnsi"/>
          <w:sz w:val="22"/>
        </w:rPr>
        <w:t>of the</w:t>
      </w:r>
      <w:r w:rsidR="00766D03" w:rsidRPr="00617FE5">
        <w:rPr>
          <w:rFonts w:asciiTheme="minorHAnsi" w:hAnsiTheme="minorHAnsi" w:cstheme="minorHAnsi"/>
          <w:sz w:val="22"/>
        </w:rPr>
        <w:t xml:space="preserve"> intermediate</w:t>
      </w:r>
      <w:r w:rsidR="00F47F38" w:rsidRPr="00617FE5">
        <w:rPr>
          <w:rFonts w:asciiTheme="minorHAnsi" w:hAnsiTheme="minorHAnsi" w:cstheme="minorHAnsi"/>
          <w:sz w:val="22"/>
        </w:rPr>
        <w:t xml:space="preserve"> node</w:t>
      </w:r>
      <w:r w:rsidR="00766D03" w:rsidRPr="00617FE5">
        <w:rPr>
          <w:rFonts w:asciiTheme="minorHAnsi" w:hAnsiTheme="minorHAnsi" w:cstheme="minorHAnsi"/>
          <w:sz w:val="22"/>
        </w:rPr>
        <w:t>s</w:t>
      </w:r>
      <w:r w:rsidR="00AD3E32" w:rsidRPr="00617FE5">
        <w:rPr>
          <w:rFonts w:asciiTheme="minorHAnsi" w:hAnsiTheme="minorHAnsi" w:cstheme="minorHAnsi"/>
          <w:sz w:val="22"/>
        </w:rPr>
        <w:t>. This is illustrated in</w:t>
      </w:r>
      <w:r w:rsidR="003F1681" w:rsidRPr="00617FE5">
        <w:rPr>
          <w:rFonts w:asciiTheme="minorHAnsi" w:hAnsiTheme="minorHAnsi" w:cstheme="minorHAnsi"/>
          <w:sz w:val="22"/>
        </w:rPr>
        <w:t xml:space="preserve"> Figure </w:t>
      </w:r>
      <w:r w:rsidR="00617FE5">
        <w:rPr>
          <w:rFonts w:asciiTheme="minorHAnsi" w:hAnsiTheme="minorHAnsi" w:cstheme="minorHAnsi"/>
          <w:sz w:val="22"/>
        </w:rPr>
        <w:t>1</w:t>
      </w:r>
      <w:r w:rsidR="00BE2C35" w:rsidRPr="00617FE5">
        <w:rPr>
          <w:rFonts w:asciiTheme="minorHAnsi" w:hAnsiTheme="minorHAnsi" w:cstheme="minorHAnsi"/>
          <w:sz w:val="22"/>
        </w:rPr>
        <w:t>.</w:t>
      </w:r>
      <w:r w:rsidR="00A21A00" w:rsidRPr="00617FE5">
        <w:rPr>
          <w:rFonts w:asciiTheme="minorHAnsi" w:hAnsiTheme="minorHAnsi" w:cstheme="minorHAnsi"/>
          <w:sz w:val="22"/>
        </w:rPr>
        <w:t xml:space="preserve"> </w:t>
      </w:r>
      <w:r w:rsidR="00491CAE" w:rsidRPr="00617FE5">
        <w:rPr>
          <w:rFonts w:asciiTheme="minorHAnsi" w:hAnsiTheme="minorHAnsi" w:cstheme="minorHAnsi"/>
          <w:sz w:val="22"/>
        </w:rPr>
        <w:t xml:space="preserve">It should be noted that the RRC Reconfiguration messages </w:t>
      </w:r>
      <w:r w:rsidR="00384709" w:rsidRPr="00617FE5">
        <w:rPr>
          <w:rFonts w:asciiTheme="minorHAnsi" w:hAnsiTheme="minorHAnsi" w:cstheme="minorHAnsi"/>
          <w:sz w:val="22"/>
        </w:rPr>
        <w:t>could be</w:t>
      </w:r>
      <w:r w:rsidR="00491CAE" w:rsidRPr="00617FE5">
        <w:rPr>
          <w:rFonts w:asciiTheme="minorHAnsi" w:hAnsiTheme="minorHAnsi" w:cstheme="minorHAnsi"/>
          <w:sz w:val="22"/>
        </w:rPr>
        <w:t xml:space="preserve"> enca</w:t>
      </w:r>
      <w:r w:rsidR="00C42D5A" w:rsidRPr="00617FE5">
        <w:rPr>
          <w:rFonts w:asciiTheme="minorHAnsi" w:hAnsiTheme="minorHAnsi" w:cstheme="minorHAnsi"/>
          <w:sz w:val="22"/>
        </w:rPr>
        <w:t>psulated within the F1 UE context setup messages and the</w:t>
      </w:r>
      <w:r w:rsidR="00C01A1F" w:rsidRPr="00617FE5">
        <w:rPr>
          <w:rFonts w:asciiTheme="minorHAnsi" w:hAnsiTheme="minorHAnsi" w:cstheme="minorHAnsi"/>
          <w:sz w:val="22"/>
        </w:rPr>
        <w:t>y are shown separately in the figure for illustrative purposes.</w:t>
      </w:r>
      <w:r w:rsidR="00087ABA" w:rsidRPr="00617FE5">
        <w:rPr>
          <w:rFonts w:asciiTheme="minorHAnsi" w:hAnsiTheme="minorHAnsi" w:cstheme="minorHAnsi"/>
          <w:sz w:val="22"/>
        </w:rPr>
        <w:t xml:space="preserve"> </w:t>
      </w:r>
    </w:p>
    <w:p w14:paraId="4A05722D" w14:textId="6AC1B59C" w:rsidR="00EF60F8" w:rsidRPr="00617FE5" w:rsidRDefault="000323F1" w:rsidP="00C51201">
      <w:pPr>
        <w:jc w:val="left"/>
        <w:rPr>
          <w:rFonts w:asciiTheme="minorHAnsi" w:hAnsiTheme="minorHAnsi" w:cstheme="minorHAnsi"/>
          <w:sz w:val="22"/>
        </w:rPr>
      </w:pPr>
      <w:r w:rsidRPr="00617FE5">
        <w:rPr>
          <w:rFonts w:asciiTheme="minorHAnsi" w:hAnsiTheme="minorHAnsi" w:cstheme="minorHAnsi"/>
          <w:sz w:val="22"/>
        </w:rPr>
        <w:t>For the three</w:t>
      </w:r>
      <w:r w:rsidR="00EF60F8" w:rsidRPr="00617FE5">
        <w:rPr>
          <w:rFonts w:asciiTheme="minorHAnsi" w:hAnsiTheme="minorHAnsi" w:cstheme="minorHAnsi"/>
          <w:sz w:val="22"/>
        </w:rPr>
        <w:t>-</w:t>
      </w:r>
      <w:r w:rsidRPr="00617FE5">
        <w:rPr>
          <w:rFonts w:asciiTheme="minorHAnsi" w:hAnsiTheme="minorHAnsi" w:cstheme="minorHAnsi"/>
          <w:sz w:val="22"/>
        </w:rPr>
        <w:t xml:space="preserve">hop scenario shown in the figure, when IAB3 gets </w:t>
      </w:r>
      <w:r w:rsidR="00C93308" w:rsidRPr="00617FE5">
        <w:rPr>
          <w:rFonts w:asciiTheme="minorHAnsi" w:hAnsiTheme="minorHAnsi" w:cstheme="minorHAnsi"/>
          <w:sz w:val="22"/>
        </w:rPr>
        <w:t>connected</w:t>
      </w:r>
      <w:r w:rsidR="00EF60F8" w:rsidRPr="00617FE5">
        <w:rPr>
          <w:rFonts w:asciiTheme="minorHAnsi" w:hAnsiTheme="minorHAnsi" w:cstheme="minorHAnsi"/>
          <w:sz w:val="22"/>
        </w:rPr>
        <w:t>:</w:t>
      </w:r>
    </w:p>
    <w:p w14:paraId="552C6EA7" w14:textId="30DE0947" w:rsidR="00B73354" w:rsidRPr="00617FE5" w:rsidRDefault="00713CEF"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lastRenderedPageBreak/>
        <w:t>A</w:t>
      </w:r>
      <w:r w:rsidR="00EF60F8" w:rsidRPr="00617FE5">
        <w:rPr>
          <w:rFonts w:asciiTheme="minorHAnsi" w:hAnsiTheme="minorHAnsi" w:cstheme="minorHAnsi"/>
          <w:sz w:val="22"/>
        </w:rPr>
        <w:t xml:space="preserve">n F1 </w:t>
      </w:r>
      <w:r w:rsidR="00E61FFC" w:rsidRPr="00617FE5">
        <w:rPr>
          <w:rFonts w:asciiTheme="minorHAnsi" w:hAnsiTheme="minorHAnsi" w:cstheme="minorHAnsi"/>
          <w:sz w:val="22"/>
        </w:rPr>
        <w:t>UE context modification message</w:t>
      </w:r>
      <w:r w:rsidR="00EF60F8" w:rsidRPr="00617FE5">
        <w:rPr>
          <w:rFonts w:asciiTheme="minorHAnsi" w:hAnsiTheme="minorHAnsi" w:cstheme="minorHAnsi"/>
          <w:sz w:val="22"/>
        </w:rPr>
        <w:t xml:space="preserve"> is sent to the donor DU, which c</w:t>
      </w:r>
      <w:r w:rsidRPr="00617FE5">
        <w:rPr>
          <w:rFonts w:asciiTheme="minorHAnsi" w:hAnsiTheme="minorHAnsi" w:cstheme="minorHAnsi"/>
          <w:sz w:val="22"/>
        </w:rPr>
        <w:t xml:space="preserve">ontains </w:t>
      </w:r>
      <w:r w:rsidR="005C5673" w:rsidRPr="00617FE5">
        <w:rPr>
          <w:rFonts w:asciiTheme="minorHAnsi" w:hAnsiTheme="minorHAnsi" w:cstheme="minorHAnsi"/>
          <w:sz w:val="22"/>
        </w:rPr>
        <w:t>DU BAP configuration</w:t>
      </w:r>
      <w:r w:rsidR="001C46C9" w:rsidRPr="00617FE5">
        <w:rPr>
          <w:rFonts w:asciiTheme="minorHAnsi" w:hAnsiTheme="minorHAnsi" w:cstheme="minorHAnsi"/>
          <w:sz w:val="22"/>
        </w:rPr>
        <w:t xml:space="preserve"> for donor DU</w:t>
      </w:r>
      <w:r w:rsidR="005C5673" w:rsidRPr="00617FE5">
        <w:rPr>
          <w:rFonts w:asciiTheme="minorHAnsi" w:hAnsiTheme="minorHAnsi" w:cstheme="minorHAnsi"/>
          <w:sz w:val="22"/>
        </w:rPr>
        <w:t xml:space="preserve"> (e.g. routing information for </w:t>
      </w:r>
      <w:r w:rsidR="00C93308" w:rsidRPr="00617FE5">
        <w:rPr>
          <w:rFonts w:asciiTheme="minorHAnsi" w:hAnsiTheme="minorHAnsi" w:cstheme="minorHAnsi"/>
          <w:sz w:val="22"/>
        </w:rPr>
        <w:t xml:space="preserve">packets destined to </w:t>
      </w:r>
      <w:r w:rsidR="005C5673" w:rsidRPr="00617FE5">
        <w:rPr>
          <w:rFonts w:asciiTheme="minorHAnsi" w:hAnsiTheme="minorHAnsi" w:cstheme="minorHAnsi"/>
          <w:sz w:val="22"/>
        </w:rPr>
        <w:t>IAB</w:t>
      </w:r>
      <w:r w:rsidR="00C93308" w:rsidRPr="00617FE5">
        <w:rPr>
          <w:rFonts w:asciiTheme="minorHAnsi" w:hAnsiTheme="minorHAnsi" w:cstheme="minorHAnsi"/>
          <w:sz w:val="22"/>
        </w:rPr>
        <w:t>3)</w:t>
      </w:r>
      <w:r w:rsidR="00A04A4D">
        <w:rPr>
          <w:rFonts w:asciiTheme="minorHAnsi" w:hAnsiTheme="minorHAnsi" w:cstheme="minorHAnsi"/>
          <w:sz w:val="22"/>
        </w:rPr>
        <w:t>.</w:t>
      </w:r>
    </w:p>
    <w:p w14:paraId="703462B3" w14:textId="77777777" w:rsidR="004E0975" w:rsidRPr="00617FE5" w:rsidRDefault="004E0975" w:rsidP="00C51201">
      <w:pPr>
        <w:pStyle w:val="ListParagraph"/>
        <w:ind w:left="1440"/>
        <w:jc w:val="left"/>
        <w:rPr>
          <w:rFonts w:asciiTheme="minorHAnsi" w:hAnsiTheme="minorHAnsi" w:cstheme="minorHAnsi"/>
          <w:sz w:val="22"/>
        </w:rPr>
      </w:pPr>
    </w:p>
    <w:p w14:paraId="1437DC7D" w14:textId="5116B046" w:rsidR="001C46C9" w:rsidRPr="00617FE5" w:rsidRDefault="001C46C9"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t>An F1 UE context modification message is sent to IAB</w:t>
      </w:r>
      <w:r w:rsidR="004127F0" w:rsidRPr="00617FE5">
        <w:rPr>
          <w:rFonts w:asciiTheme="minorHAnsi" w:hAnsiTheme="minorHAnsi" w:cstheme="minorHAnsi"/>
          <w:sz w:val="22"/>
        </w:rPr>
        <w:t>1</w:t>
      </w:r>
      <w:r w:rsidRPr="00617FE5">
        <w:rPr>
          <w:rFonts w:asciiTheme="minorHAnsi" w:hAnsiTheme="minorHAnsi" w:cstheme="minorHAnsi"/>
          <w:sz w:val="22"/>
        </w:rPr>
        <w:t xml:space="preserve">, which contains DU BAP configuration for </w:t>
      </w:r>
      <w:r w:rsidR="004127F0" w:rsidRPr="00617FE5">
        <w:rPr>
          <w:rFonts w:asciiTheme="minorHAnsi" w:hAnsiTheme="minorHAnsi" w:cstheme="minorHAnsi"/>
          <w:sz w:val="22"/>
        </w:rPr>
        <w:t>IAB1</w:t>
      </w:r>
      <w:r w:rsidRPr="00617FE5">
        <w:rPr>
          <w:rFonts w:asciiTheme="minorHAnsi" w:hAnsiTheme="minorHAnsi" w:cstheme="minorHAnsi"/>
          <w:sz w:val="22"/>
        </w:rPr>
        <w:t xml:space="preserve"> (e.g. routing information for packets destined to IAB3)</w:t>
      </w:r>
      <w:r w:rsidR="00A04A4D">
        <w:rPr>
          <w:rFonts w:asciiTheme="minorHAnsi" w:hAnsiTheme="minorHAnsi" w:cstheme="minorHAnsi"/>
          <w:sz w:val="22"/>
        </w:rPr>
        <w:t>.</w:t>
      </w:r>
    </w:p>
    <w:p w14:paraId="135D73A1" w14:textId="77777777" w:rsidR="00B666BE" w:rsidRPr="00617FE5" w:rsidRDefault="00B666BE" w:rsidP="00C51201">
      <w:pPr>
        <w:pStyle w:val="ListParagraph"/>
        <w:jc w:val="left"/>
        <w:rPr>
          <w:rFonts w:asciiTheme="minorHAnsi" w:hAnsiTheme="minorHAnsi" w:cstheme="minorHAnsi"/>
          <w:sz w:val="22"/>
        </w:rPr>
      </w:pPr>
    </w:p>
    <w:p w14:paraId="015469E3" w14:textId="7EB8E2DF" w:rsidR="00DB49F1" w:rsidRPr="00617FE5" w:rsidRDefault="004127F0"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t>A</w:t>
      </w:r>
      <w:r w:rsidR="00DB49F1" w:rsidRPr="00617FE5">
        <w:rPr>
          <w:rFonts w:asciiTheme="minorHAnsi" w:hAnsiTheme="minorHAnsi" w:cstheme="minorHAnsi"/>
          <w:sz w:val="22"/>
        </w:rPr>
        <w:t>s discussed above, an F1 UE setup message is sent to IAB2, which contains DU BAP configuration for IAB</w:t>
      </w:r>
      <w:r w:rsidR="00911735" w:rsidRPr="00617FE5">
        <w:rPr>
          <w:rFonts w:asciiTheme="minorHAnsi" w:hAnsiTheme="minorHAnsi" w:cstheme="minorHAnsi"/>
          <w:sz w:val="22"/>
        </w:rPr>
        <w:t>2</w:t>
      </w:r>
      <w:r w:rsidR="00DB49F1" w:rsidRPr="00617FE5">
        <w:rPr>
          <w:rFonts w:asciiTheme="minorHAnsi" w:hAnsiTheme="minorHAnsi" w:cstheme="minorHAnsi"/>
          <w:sz w:val="22"/>
        </w:rPr>
        <w:t xml:space="preserve"> (e.g. routing information for packets destined to IAB3)</w:t>
      </w:r>
      <w:r w:rsidR="007B5F76">
        <w:rPr>
          <w:rFonts w:asciiTheme="minorHAnsi" w:hAnsiTheme="minorHAnsi" w:cstheme="minorHAnsi"/>
          <w:sz w:val="22"/>
        </w:rPr>
        <w:t>.</w:t>
      </w:r>
    </w:p>
    <w:p w14:paraId="3215D006" w14:textId="77777777" w:rsidR="00753A51" w:rsidRPr="00617FE5" w:rsidRDefault="00753A51" w:rsidP="00C51201">
      <w:pPr>
        <w:pStyle w:val="Proposal"/>
        <w:numPr>
          <w:ilvl w:val="0"/>
          <w:numId w:val="0"/>
        </w:numPr>
        <w:ind w:left="1304"/>
        <w:jc w:val="left"/>
        <w:rPr>
          <w:rFonts w:asciiTheme="minorHAnsi" w:hAnsiTheme="minorHAnsi" w:cstheme="minorHAnsi"/>
          <w:sz w:val="22"/>
        </w:rPr>
      </w:pPr>
    </w:p>
    <w:p w14:paraId="09DA3799" w14:textId="6B75A27F" w:rsidR="00753A51" w:rsidRPr="00617FE5" w:rsidRDefault="00753A51" w:rsidP="00C51201">
      <w:pPr>
        <w:pStyle w:val="Proposal"/>
        <w:jc w:val="left"/>
        <w:rPr>
          <w:rFonts w:asciiTheme="minorHAnsi" w:hAnsiTheme="minorHAnsi" w:cstheme="minorHAnsi"/>
          <w:sz w:val="22"/>
        </w:rPr>
      </w:pPr>
      <w:bookmarkStart w:id="47" w:name="_Toc7286909"/>
      <w:bookmarkStart w:id="48" w:name="_Toc16773213"/>
      <w:r w:rsidRPr="00617FE5">
        <w:rPr>
          <w:rFonts w:asciiTheme="minorHAnsi" w:hAnsiTheme="minorHAnsi" w:cstheme="minorHAnsi"/>
          <w:sz w:val="22"/>
        </w:rPr>
        <w:t xml:space="preserve">The F1-AP UE context modification procedure </w:t>
      </w:r>
      <w:r w:rsidR="00E17DF4" w:rsidRPr="00617FE5">
        <w:rPr>
          <w:rFonts w:asciiTheme="minorHAnsi" w:hAnsiTheme="minorHAnsi" w:cstheme="minorHAnsi"/>
          <w:sz w:val="22"/>
        </w:rPr>
        <w:t xml:space="preserve">is </w:t>
      </w:r>
      <w:r w:rsidRPr="00617FE5">
        <w:rPr>
          <w:rFonts w:asciiTheme="minorHAnsi" w:hAnsiTheme="minorHAnsi" w:cstheme="minorHAnsi"/>
          <w:sz w:val="22"/>
        </w:rPr>
        <w:t xml:space="preserve">employed </w:t>
      </w:r>
      <w:r w:rsidR="000467A3" w:rsidRPr="00617FE5">
        <w:rPr>
          <w:rFonts w:asciiTheme="minorHAnsi" w:hAnsiTheme="minorHAnsi" w:cstheme="minorHAnsi"/>
          <w:sz w:val="22"/>
        </w:rPr>
        <w:t>towards the parent nodes</w:t>
      </w:r>
      <w:r w:rsidR="00ED5F2B" w:rsidRPr="00617FE5">
        <w:rPr>
          <w:rFonts w:asciiTheme="minorHAnsi" w:hAnsiTheme="minorHAnsi" w:cstheme="minorHAnsi"/>
          <w:sz w:val="22"/>
        </w:rPr>
        <w:t xml:space="preserve"> </w:t>
      </w:r>
      <w:r w:rsidR="000467A3" w:rsidRPr="00617FE5">
        <w:rPr>
          <w:rFonts w:asciiTheme="minorHAnsi" w:hAnsiTheme="minorHAnsi" w:cstheme="minorHAnsi"/>
          <w:sz w:val="22"/>
        </w:rPr>
        <w:t xml:space="preserve">to </w:t>
      </w:r>
      <w:r w:rsidR="00ED5F2B" w:rsidRPr="00617FE5">
        <w:rPr>
          <w:rFonts w:asciiTheme="minorHAnsi" w:hAnsiTheme="minorHAnsi" w:cstheme="minorHAnsi"/>
          <w:sz w:val="22"/>
        </w:rPr>
        <w:t>update the DU</w:t>
      </w:r>
      <w:r w:rsidR="0000409A" w:rsidRPr="00617FE5">
        <w:rPr>
          <w:rFonts w:asciiTheme="minorHAnsi" w:hAnsiTheme="minorHAnsi" w:cstheme="minorHAnsi"/>
          <w:sz w:val="22"/>
        </w:rPr>
        <w:t xml:space="preserve"> BAP configuration of these nodes (e.g. routing information of packets destined for the </w:t>
      </w:r>
      <w:r w:rsidR="006239AD" w:rsidRPr="00617FE5">
        <w:rPr>
          <w:rFonts w:asciiTheme="minorHAnsi" w:hAnsiTheme="minorHAnsi" w:cstheme="minorHAnsi"/>
          <w:sz w:val="22"/>
        </w:rPr>
        <w:t>new IAB node)</w:t>
      </w:r>
      <w:r w:rsidRPr="00617FE5">
        <w:rPr>
          <w:rFonts w:asciiTheme="minorHAnsi" w:hAnsiTheme="minorHAnsi" w:cstheme="minorHAnsi"/>
          <w:sz w:val="22"/>
        </w:rPr>
        <w:t>.</w:t>
      </w:r>
      <w:bookmarkEnd w:id="47"/>
      <w:bookmarkEnd w:id="48"/>
    </w:p>
    <w:p w14:paraId="54805D9F" w14:textId="77777777" w:rsidR="006239AD" w:rsidRDefault="006239AD" w:rsidP="00D21EBC">
      <w:pPr>
        <w:pStyle w:val="Proposal"/>
        <w:numPr>
          <w:ilvl w:val="0"/>
          <w:numId w:val="0"/>
        </w:numPr>
        <w:rPr>
          <w:rFonts w:cs="Arial"/>
        </w:rPr>
      </w:pPr>
    </w:p>
    <w:p w14:paraId="713838DF" w14:textId="2D40B3AA" w:rsidR="00A84767" w:rsidRDefault="00632283" w:rsidP="00A84767">
      <w:pPr>
        <w:rPr>
          <w:rFonts w:cs="Arial"/>
        </w:rPr>
      </w:pPr>
      <w:r>
        <w:rPr>
          <w:noProof/>
        </w:rPr>
        <w:drawing>
          <wp:inline distT="0" distB="0" distL="0" distR="0" wp14:anchorId="5F330A67" wp14:editId="32438FF7">
            <wp:extent cx="6120765"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010025"/>
                    </a:xfrm>
                    <a:prstGeom prst="rect">
                      <a:avLst/>
                    </a:prstGeom>
                    <a:noFill/>
                    <a:ln>
                      <a:noFill/>
                    </a:ln>
                  </pic:spPr>
                </pic:pic>
              </a:graphicData>
            </a:graphic>
          </wp:inline>
        </w:drawing>
      </w:r>
    </w:p>
    <w:p w14:paraId="7FA084E8" w14:textId="77777777" w:rsidR="00632283" w:rsidRPr="00632283" w:rsidRDefault="00632283" w:rsidP="009F7031">
      <w:pPr>
        <w:rPr>
          <w:rFonts w:cs="Arial"/>
        </w:rPr>
      </w:pPr>
    </w:p>
    <w:p w14:paraId="568B33B7" w14:textId="2378AC1E" w:rsidR="005F4B5B" w:rsidRPr="00950A55" w:rsidRDefault="005F4B5B" w:rsidP="000A73F4">
      <w:pPr>
        <w:ind w:left="1701" w:firstLine="567"/>
        <w:rPr>
          <w:rFonts w:asciiTheme="minorHAnsi" w:hAnsiTheme="minorHAnsi" w:cstheme="minorHAnsi"/>
          <w:b/>
          <w:bCs/>
          <w:sz w:val="22"/>
        </w:rPr>
      </w:pPr>
      <w:bookmarkStart w:id="49" w:name="_Hlk510076599"/>
      <w:r w:rsidRPr="00950A55">
        <w:rPr>
          <w:rFonts w:asciiTheme="minorHAnsi" w:hAnsiTheme="minorHAnsi" w:cstheme="minorHAnsi"/>
          <w:b/>
          <w:bCs/>
          <w:sz w:val="22"/>
        </w:rPr>
        <w:t xml:space="preserve">Figure </w:t>
      </w:r>
      <w:r w:rsidR="00617FE5">
        <w:rPr>
          <w:rFonts w:asciiTheme="minorHAnsi" w:hAnsiTheme="minorHAnsi" w:cstheme="minorHAnsi"/>
          <w:b/>
          <w:bCs/>
          <w:sz w:val="22"/>
        </w:rPr>
        <w:t>1</w:t>
      </w:r>
      <w:r w:rsidR="007475BD" w:rsidRPr="00950A55">
        <w:rPr>
          <w:rFonts w:asciiTheme="minorHAnsi" w:hAnsiTheme="minorHAnsi" w:cstheme="minorHAnsi"/>
          <w:b/>
          <w:bCs/>
          <w:sz w:val="22"/>
        </w:rPr>
        <w:t>:</w:t>
      </w:r>
      <w:r w:rsidRPr="00950A55">
        <w:rPr>
          <w:rFonts w:asciiTheme="minorHAnsi" w:hAnsiTheme="minorHAnsi" w:cstheme="minorHAnsi"/>
          <w:b/>
          <w:bCs/>
          <w:sz w:val="22"/>
        </w:rPr>
        <w:t xml:space="preserve"> </w:t>
      </w:r>
      <w:r w:rsidR="0008765D" w:rsidRPr="00950A55">
        <w:rPr>
          <w:rFonts w:asciiTheme="minorHAnsi" w:hAnsiTheme="minorHAnsi" w:cstheme="minorHAnsi"/>
          <w:b/>
          <w:bCs/>
          <w:sz w:val="22"/>
        </w:rPr>
        <w:t>High</w:t>
      </w:r>
      <w:r w:rsidR="007475BD" w:rsidRPr="00950A55">
        <w:rPr>
          <w:rFonts w:asciiTheme="minorHAnsi" w:hAnsiTheme="minorHAnsi" w:cstheme="minorHAnsi"/>
          <w:b/>
          <w:bCs/>
          <w:sz w:val="22"/>
        </w:rPr>
        <w:t>-</w:t>
      </w:r>
      <w:r w:rsidR="0008765D" w:rsidRPr="00950A55">
        <w:rPr>
          <w:rFonts w:asciiTheme="minorHAnsi" w:hAnsiTheme="minorHAnsi" w:cstheme="minorHAnsi"/>
          <w:b/>
          <w:bCs/>
          <w:sz w:val="22"/>
        </w:rPr>
        <w:t>level illustration of</w:t>
      </w:r>
      <w:r w:rsidRPr="00950A55">
        <w:rPr>
          <w:rFonts w:asciiTheme="minorHAnsi" w:hAnsiTheme="minorHAnsi" w:cstheme="minorHAnsi"/>
          <w:b/>
          <w:bCs/>
          <w:sz w:val="22"/>
        </w:rPr>
        <w:t xml:space="preserve"> IAB nodes added in cascade</w:t>
      </w:r>
    </w:p>
    <w:bookmarkEnd w:id="49"/>
    <w:p w14:paraId="123A8FFC" w14:textId="22A7FC22" w:rsidR="00773BF2" w:rsidRDefault="00773BF2" w:rsidP="00462C40">
      <w:pPr>
        <w:rPr>
          <w:rFonts w:cs="Arial"/>
        </w:rPr>
      </w:pPr>
    </w:p>
    <w:p w14:paraId="21806A1D" w14:textId="3AC50437" w:rsidR="004251F0" w:rsidRDefault="004251F0" w:rsidP="00462C40">
      <w:pPr>
        <w:rPr>
          <w:rFonts w:cs="Arial"/>
        </w:rPr>
      </w:pPr>
    </w:p>
    <w:p w14:paraId="333F94D0" w14:textId="1D829F09" w:rsidR="004251F0" w:rsidRDefault="004251F0" w:rsidP="00462C40">
      <w:pPr>
        <w:rPr>
          <w:rFonts w:cs="Arial"/>
        </w:rPr>
      </w:pPr>
    </w:p>
    <w:p w14:paraId="371BE76C" w14:textId="64A58267" w:rsidR="004251F0" w:rsidRDefault="004251F0" w:rsidP="00462C40">
      <w:pPr>
        <w:rPr>
          <w:rFonts w:cs="Arial"/>
        </w:rPr>
      </w:pPr>
    </w:p>
    <w:p w14:paraId="3C889B3C" w14:textId="122D9CC7" w:rsidR="004251F0" w:rsidRDefault="004251F0" w:rsidP="00462C40">
      <w:pPr>
        <w:rPr>
          <w:rFonts w:cs="Arial"/>
        </w:rPr>
      </w:pPr>
    </w:p>
    <w:p w14:paraId="7AE43BA8" w14:textId="77777777" w:rsidR="004251F0" w:rsidRPr="004E024D" w:rsidRDefault="004251F0" w:rsidP="00462C40">
      <w:pPr>
        <w:rPr>
          <w:rFonts w:cs="Arial"/>
        </w:rPr>
      </w:pPr>
    </w:p>
    <w:p w14:paraId="499BEF89" w14:textId="77777777" w:rsidR="00212D46" w:rsidRPr="00950A55" w:rsidRDefault="00212D46" w:rsidP="00C51201">
      <w:pPr>
        <w:pStyle w:val="Heading1"/>
        <w:rPr>
          <w:rFonts w:asciiTheme="minorHAnsi" w:hAnsiTheme="minorHAnsi" w:cstheme="minorHAnsi"/>
        </w:rPr>
      </w:pPr>
      <w:bookmarkStart w:id="50" w:name="_Toc509506736"/>
      <w:bookmarkStart w:id="51" w:name="_Toc509506915"/>
      <w:bookmarkStart w:id="52" w:name="_Hlk509503543"/>
      <w:r w:rsidRPr="00950A55">
        <w:rPr>
          <w:rFonts w:asciiTheme="minorHAnsi" w:hAnsiTheme="minorHAnsi" w:cstheme="minorHAnsi"/>
        </w:rPr>
        <w:lastRenderedPageBreak/>
        <w:t>Conclusion</w:t>
      </w:r>
      <w:bookmarkEnd w:id="50"/>
      <w:bookmarkEnd w:id="51"/>
    </w:p>
    <w:p w14:paraId="0D17522F" w14:textId="30B7B12C" w:rsidR="00937C0E" w:rsidRPr="00950A55" w:rsidRDefault="00FA2AD3" w:rsidP="00C51201">
      <w:pPr>
        <w:jc w:val="left"/>
        <w:rPr>
          <w:rFonts w:asciiTheme="minorHAnsi" w:hAnsiTheme="minorHAnsi" w:cstheme="minorHAnsi"/>
          <w:sz w:val="22"/>
          <w:szCs w:val="22"/>
        </w:rPr>
      </w:pPr>
      <w:bookmarkStart w:id="53" w:name="_In-sequence_SDU_delivery"/>
      <w:bookmarkEnd w:id="53"/>
      <w:r w:rsidRPr="00950A55">
        <w:rPr>
          <w:rFonts w:asciiTheme="minorHAnsi" w:hAnsiTheme="minorHAnsi" w:cstheme="minorHAnsi"/>
          <w:sz w:val="22"/>
          <w:szCs w:val="22"/>
        </w:rPr>
        <w:t>In this contribution</w:t>
      </w:r>
      <w:r w:rsidR="00FC0A5B" w:rsidRPr="00950A55">
        <w:rPr>
          <w:rFonts w:asciiTheme="minorHAnsi" w:hAnsiTheme="minorHAnsi" w:cstheme="minorHAnsi"/>
          <w:sz w:val="22"/>
          <w:szCs w:val="22"/>
        </w:rPr>
        <w:t>,</w:t>
      </w:r>
      <w:r w:rsidRPr="00950A55">
        <w:rPr>
          <w:rFonts w:asciiTheme="minorHAnsi" w:hAnsiTheme="minorHAnsi" w:cstheme="minorHAnsi"/>
          <w:sz w:val="22"/>
          <w:szCs w:val="22"/>
        </w:rPr>
        <w:t xml:space="preserve"> we have</w:t>
      </w:r>
      <w:r w:rsidR="00B37B2C" w:rsidRPr="00950A55">
        <w:rPr>
          <w:rFonts w:asciiTheme="minorHAnsi" w:hAnsiTheme="minorHAnsi" w:cstheme="minorHAnsi"/>
          <w:sz w:val="22"/>
          <w:szCs w:val="22"/>
        </w:rPr>
        <w:t xml:space="preserve"> </w:t>
      </w:r>
      <w:r w:rsidR="00F201B2" w:rsidRPr="00950A55">
        <w:rPr>
          <w:rFonts w:asciiTheme="minorHAnsi" w:hAnsiTheme="minorHAnsi" w:cstheme="minorHAnsi"/>
          <w:sz w:val="22"/>
          <w:szCs w:val="22"/>
        </w:rPr>
        <w:t xml:space="preserve">discussed the </w:t>
      </w:r>
      <w:r w:rsidR="006428D2" w:rsidRPr="00950A55">
        <w:rPr>
          <w:rFonts w:asciiTheme="minorHAnsi" w:hAnsiTheme="minorHAnsi" w:cstheme="minorHAnsi"/>
          <w:sz w:val="22"/>
          <w:szCs w:val="22"/>
        </w:rPr>
        <w:t xml:space="preserve">details of </w:t>
      </w:r>
      <w:r w:rsidR="00540E8A" w:rsidRPr="00950A55">
        <w:rPr>
          <w:rFonts w:asciiTheme="minorHAnsi" w:hAnsiTheme="minorHAnsi" w:cstheme="minorHAnsi"/>
          <w:sz w:val="22"/>
          <w:szCs w:val="22"/>
        </w:rPr>
        <w:t xml:space="preserve">IAB node integration and associated </w:t>
      </w:r>
      <w:r w:rsidR="00937C0E" w:rsidRPr="00950A55">
        <w:rPr>
          <w:rFonts w:asciiTheme="minorHAnsi" w:hAnsiTheme="minorHAnsi" w:cstheme="minorHAnsi"/>
          <w:sz w:val="22"/>
          <w:szCs w:val="22"/>
        </w:rPr>
        <w:t>setup/re-</w:t>
      </w:r>
      <w:r w:rsidR="001C1309" w:rsidRPr="00950A55">
        <w:rPr>
          <w:rFonts w:asciiTheme="minorHAnsi" w:hAnsiTheme="minorHAnsi" w:cstheme="minorHAnsi"/>
          <w:sz w:val="22"/>
          <w:szCs w:val="22"/>
        </w:rPr>
        <w:t>configuration</w:t>
      </w:r>
      <w:r w:rsidR="00937C0E" w:rsidRPr="00950A55">
        <w:rPr>
          <w:rFonts w:asciiTheme="minorHAnsi" w:hAnsiTheme="minorHAnsi" w:cstheme="minorHAnsi"/>
          <w:sz w:val="22"/>
          <w:szCs w:val="22"/>
        </w:rPr>
        <w:t xml:space="preserve"> of </w:t>
      </w:r>
      <w:r w:rsidR="00540E8A" w:rsidRPr="00950A55">
        <w:rPr>
          <w:rFonts w:asciiTheme="minorHAnsi" w:hAnsiTheme="minorHAnsi" w:cstheme="minorHAnsi"/>
          <w:sz w:val="22"/>
          <w:szCs w:val="22"/>
        </w:rPr>
        <w:t>backhaul RLC channel</w:t>
      </w:r>
      <w:r w:rsidR="00937C0E" w:rsidRPr="00950A55">
        <w:rPr>
          <w:rFonts w:asciiTheme="minorHAnsi" w:hAnsiTheme="minorHAnsi" w:cstheme="minorHAnsi"/>
          <w:sz w:val="22"/>
          <w:szCs w:val="22"/>
        </w:rPr>
        <w:t>s MT/DU BAP layers. We observed:</w:t>
      </w:r>
    </w:p>
    <w:p w14:paraId="0AD18C9E" w14:textId="77777777" w:rsidR="00937C0E" w:rsidRPr="00950A55" w:rsidRDefault="00937C0E" w:rsidP="00C51201">
      <w:pPr>
        <w:jc w:val="left"/>
        <w:rPr>
          <w:rFonts w:asciiTheme="minorHAnsi" w:hAnsiTheme="minorHAnsi" w:cstheme="minorHAnsi"/>
          <w:sz w:val="22"/>
          <w:szCs w:val="22"/>
        </w:rPr>
      </w:pPr>
    </w:p>
    <w:p w14:paraId="376F80FA" w14:textId="49EE8B3B" w:rsidR="00B666BE" w:rsidRDefault="00D201C1" w:rsidP="00C51201">
      <w:pPr>
        <w:pStyle w:val="TableofFigures"/>
        <w:tabs>
          <w:tab w:val="right" w:leader="dot" w:pos="9629"/>
        </w:tabs>
        <w:rPr>
          <w:rFonts w:asciiTheme="minorHAnsi" w:eastAsiaTheme="minorEastAsia" w:hAnsiTheme="minorHAnsi" w:cstheme="minorBidi"/>
          <w:b w:val="0"/>
          <w:sz w:val="22"/>
          <w:szCs w:val="22"/>
          <w:lang w:val="en-US" w:eastAsia="en-US"/>
        </w:rPr>
      </w:pPr>
      <w:r w:rsidRPr="00950A55">
        <w:rPr>
          <w:rFonts w:asciiTheme="minorHAnsi" w:hAnsiTheme="minorHAnsi" w:cstheme="minorHAnsi"/>
          <w:b w:val="0"/>
          <w:sz w:val="22"/>
          <w:szCs w:val="22"/>
        </w:rPr>
        <w:fldChar w:fldCharType="begin"/>
      </w:r>
      <w:r w:rsidRPr="00950A55">
        <w:rPr>
          <w:rFonts w:asciiTheme="minorHAnsi" w:hAnsiTheme="minorHAnsi" w:cstheme="minorHAnsi"/>
          <w:b w:val="0"/>
          <w:sz w:val="22"/>
          <w:szCs w:val="22"/>
        </w:rPr>
        <w:instrText xml:space="preserve"> TOC \f O \n \h \z \t "Observation" \c </w:instrText>
      </w:r>
      <w:r w:rsidRPr="00950A55">
        <w:rPr>
          <w:rFonts w:asciiTheme="minorHAnsi" w:hAnsiTheme="minorHAnsi" w:cstheme="minorHAnsi"/>
          <w:b w:val="0"/>
          <w:sz w:val="22"/>
          <w:szCs w:val="22"/>
        </w:rPr>
        <w:fldChar w:fldCharType="separate"/>
      </w:r>
      <w:hyperlink w:anchor="_Toc16773205" w:history="1">
        <w:r w:rsidR="00B666BE" w:rsidRPr="00950A55">
          <w:rPr>
            <w:rStyle w:val="Hyperlink"/>
            <w:rFonts w:asciiTheme="minorHAnsi" w:hAnsiTheme="minorHAnsi" w:cstheme="minorHAnsi"/>
            <w:noProof/>
            <w:sz w:val="22"/>
            <w:szCs w:val="22"/>
            <w:lang w:val="en-US"/>
          </w:rPr>
          <w:t>Observation 1</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 xml:space="preserve">The </w:t>
        </w:r>
        <w:r w:rsidR="00B666BE" w:rsidRPr="00950A55">
          <w:rPr>
            <w:rStyle w:val="Hyperlink"/>
            <w:rFonts w:asciiTheme="minorHAnsi" w:hAnsiTheme="minorHAnsi" w:cstheme="minorHAnsi"/>
            <w:i/>
            <w:noProof/>
            <w:sz w:val="22"/>
            <w:szCs w:val="22"/>
          </w:rPr>
          <w:t>RRCReconfiguration</w:t>
        </w:r>
        <w:r w:rsidR="00B666BE" w:rsidRPr="00950A55">
          <w:rPr>
            <w:rStyle w:val="Hyperlink"/>
            <w:rFonts w:asciiTheme="minorHAnsi" w:hAnsiTheme="minorHAnsi" w:cstheme="minorHAnsi"/>
            <w:noProof/>
            <w:sz w:val="22"/>
            <w:szCs w:val="22"/>
            <w:lang w:val="en-US"/>
          </w:rPr>
          <w:t xml:space="preserve"> message can be used to set</w:t>
        </w:r>
        <w:r w:rsidR="000F0E1F">
          <w:rPr>
            <w:rStyle w:val="Hyperlink"/>
            <w:rFonts w:asciiTheme="minorHAnsi" w:hAnsiTheme="minorHAnsi" w:cstheme="minorHAnsi"/>
            <w:noProof/>
            <w:sz w:val="22"/>
            <w:szCs w:val="22"/>
            <w:lang w:val="en-US"/>
          </w:rPr>
          <w:t xml:space="preserve"> </w:t>
        </w:r>
        <w:r w:rsidR="00B666BE" w:rsidRPr="00950A55">
          <w:rPr>
            <w:rStyle w:val="Hyperlink"/>
            <w:rFonts w:asciiTheme="minorHAnsi" w:hAnsiTheme="minorHAnsi" w:cstheme="minorHAnsi"/>
            <w:noProof/>
            <w:sz w:val="22"/>
            <w:szCs w:val="22"/>
            <w:lang w:val="en-US"/>
          </w:rPr>
          <w:t>up the BH RLC channels and the MT BAP.</w:t>
        </w:r>
      </w:hyperlink>
    </w:p>
    <w:p w14:paraId="4BB3C6B2" w14:textId="31E2193A"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06" w:history="1">
        <w:r w:rsidR="00B666BE" w:rsidRPr="00950A55">
          <w:rPr>
            <w:rStyle w:val="Hyperlink"/>
            <w:rFonts w:asciiTheme="minorHAnsi" w:hAnsiTheme="minorHAnsi" w:cstheme="minorHAnsi"/>
            <w:noProof/>
            <w:sz w:val="22"/>
            <w:szCs w:val="22"/>
            <w:lang w:val="en-US"/>
          </w:rPr>
          <w:t>Observation 2</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lang w:val="en-US"/>
          </w:rPr>
          <w:t>The BH RLC channels and the MT BAP can be set</w:t>
        </w:r>
        <w:r w:rsidR="000F0E1F">
          <w:rPr>
            <w:rStyle w:val="Hyperlink"/>
            <w:rFonts w:asciiTheme="minorHAnsi" w:hAnsiTheme="minorHAnsi" w:cstheme="minorHAnsi"/>
            <w:noProof/>
            <w:sz w:val="22"/>
            <w:szCs w:val="22"/>
            <w:lang w:val="en-US"/>
          </w:rPr>
          <w:t xml:space="preserve"> </w:t>
        </w:r>
        <w:r w:rsidR="00B666BE" w:rsidRPr="00950A55">
          <w:rPr>
            <w:rStyle w:val="Hyperlink"/>
            <w:rFonts w:asciiTheme="minorHAnsi" w:hAnsiTheme="minorHAnsi" w:cstheme="minorHAnsi"/>
            <w:noProof/>
            <w:sz w:val="22"/>
            <w:szCs w:val="22"/>
            <w:lang w:val="en-US"/>
          </w:rPr>
          <w:t>up after the MT setup procedure or in conjunction with the MT setup procedure.</w:t>
        </w:r>
      </w:hyperlink>
    </w:p>
    <w:p w14:paraId="1A0E0CEE" w14:textId="47879517" w:rsidR="00D201C1" w:rsidRPr="00950A55" w:rsidRDefault="00D201C1" w:rsidP="00C51201">
      <w:pPr>
        <w:pStyle w:val="BodyText"/>
        <w:jc w:val="left"/>
        <w:rPr>
          <w:rFonts w:asciiTheme="minorHAnsi" w:hAnsiTheme="minorHAnsi" w:cstheme="minorHAnsi"/>
          <w:sz w:val="22"/>
          <w:szCs w:val="22"/>
        </w:rPr>
      </w:pPr>
      <w:r w:rsidRPr="00950A55">
        <w:rPr>
          <w:rFonts w:asciiTheme="minorHAnsi" w:hAnsiTheme="minorHAnsi" w:cstheme="minorHAnsi"/>
          <w:b/>
          <w:sz w:val="22"/>
          <w:szCs w:val="22"/>
        </w:rPr>
        <w:fldChar w:fldCharType="end"/>
      </w:r>
    </w:p>
    <w:p w14:paraId="2812B359" w14:textId="784236F4" w:rsidR="00D201C1" w:rsidRDefault="00D201C1" w:rsidP="00C51201">
      <w:pPr>
        <w:pStyle w:val="BodyText"/>
        <w:jc w:val="left"/>
        <w:rPr>
          <w:rFonts w:asciiTheme="minorHAnsi" w:hAnsiTheme="minorHAnsi" w:cstheme="minorHAnsi"/>
          <w:sz w:val="22"/>
          <w:szCs w:val="22"/>
        </w:rPr>
      </w:pPr>
      <w:r w:rsidRPr="00950A55">
        <w:rPr>
          <w:rFonts w:asciiTheme="minorHAnsi" w:hAnsiTheme="minorHAnsi" w:cstheme="minorHAnsi"/>
          <w:sz w:val="22"/>
          <w:szCs w:val="22"/>
        </w:rPr>
        <w:t>Based on the discussion in previous sections we propose the following:</w:t>
      </w:r>
    </w:p>
    <w:p w14:paraId="1F431405" w14:textId="77777777" w:rsidR="004251F0" w:rsidRPr="00950A55" w:rsidRDefault="004251F0" w:rsidP="00C51201">
      <w:pPr>
        <w:pStyle w:val="BodyText"/>
        <w:jc w:val="left"/>
        <w:rPr>
          <w:rFonts w:asciiTheme="minorHAnsi" w:hAnsiTheme="minorHAnsi" w:cstheme="minorHAnsi"/>
          <w:sz w:val="22"/>
          <w:szCs w:val="22"/>
        </w:rPr>
      </w:pPr>
    </w:p>
    <w:p w14:paraId="1E5C5891" w14:textId="5F602302" w:rsidR="00B666BE" w:rsidRDefault="00D201C1" w:rsidP="00C51201">
      <w:pPr>
        <w:pStyle w:val="TableofFigures"/>
        <w:tabs>
          <w:tab w:val="right" w:leader="dot" w:pos="9629"/>
        </w:tabs>
        <w:rPr>
          <w:rFonts w:asciiTheme="minorHAnsi" w:eastAsiaTheme="minorEastAsia" w:hAnsiTheme="minorHAnsi" w:cstheme="minorBidi"/>
          <w:b w:val="0"/>
          <w:sz w:val="22"/>
          <w:szCs w:val="22"/>
          <w:lang w:val="en-US" w:eastAsia="en-US"/>
        </w:rPr>
      </w:pPr>
      <w:r w:rsidRPr="00950A55">
        <w:rPr>
          <w:rFonts w:asciiTheme="minorHAnsi" w:hAnsiTheme="minorHAnsi" w:cstheme="minorHAnsi"/>
          <w:b w:val="0"/>
          <w:bCs/>
          <w:sz w:val="22"/>
          <w:szCs w:val="22"/>
          <w:lang w:val="en-US"/>
        </w:rPr>
        <w:fldChar w:fldCharType="begin"/>
      </w:r>
      <w:r w:rsidRPr="00950A55">
        <w:rPr>
          <w:rFonts w:asciiTheme="minorHAnsi" w:hAnsiTheme="minorHAnsi" w:cstheme="minorHAnsi"/>
          <w:b w:val="0"/>
          <w:bCs/>
          <w:sz w:val="22"/>
          <w:szCs w:val="22"/>
          <w:lang w:val="en-US"/>
        </w:rPr>
        <w:instrText xml:space="preserve"> TOC \n \h \z \t "Proposal" \c </w:instrText>
      </w:r>
      <w:r w:rsidRPr="00950A55">
        <w:rPr>
          <w:rFonts w:asciiTheme="minorHAnsi" w:hAnsiTheme="minorHAnsi" w:cstheme="minorHAnsi"/>
          <w:b w:val="0"/>
          <w:bCs/>
          <w:sz w:val="22"/>
          <w:szCs w:val="22"/>
          <w:lang w:val="en-US"/>
        </w:rPr>
        <w:fldChar w:fldCharType="separate"/>
      </w:r>
      <w:hyperlink w:anchor="_Toc16773208" w:history="1">
        <w:r w:rsidR="00B666BE" w:rsidRPr="00950A55">
          <w:rPr>
            <w:rStyle w:val="Hyperlink"/>
            <w:rFonts w:asciiTheme="minorHAnsi" w:hAnsiTheme="minorHAnsi" w:cstheme="minorHAnsi"/>
            <w:noProof/>
            <w:sz w:val="22"/>
            <w:szCs w:val="22"/>
          </w:rPr>
          <w:t>Proposal 1</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MT BAP and some BH RLC channels to be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in the first RRCReconfiguration message that is sent to the MT part of an IAB node.</w:t>
        </w:r>
      </w:hyperlink>
    </w:p>
    <w:p w14:paraId="57BE6361" w14:textId="77777777"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09" w:history="1">
        <w:r w:rsidR="00B666BE" w:rsidRPr="00950A55">
          <w:rPr>
            <w:rStyle w:val="Hyperlink"/>
            <w:rFonts w:asciiTheme="minorHAnsi" w:hAnsiTheme="minorHAnsi" w:cstheme="minorHAnsi"/>
            <w:noProof/>
            <w:sz w:val="22"/>
            <w:szCs w:val="22"/>
          </w:rPr>
          <w:t>Proposal 2</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initial MT BAP configuration contains the IAB node’s own BAP routing identifier(s).</w:t>
        </w:r>
      </w:hyperlink>
    </w:p>
    <w:p w14:paraId="3DF75CA0" w14:textId="7085F6E0"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0" w:history="1">
        <w:r w:rsidR="00B666BE" w:rsidRPr="00950A55">
          <w:rPr>
            <w:rStyle w:val="Hyperlink"/>
            <w:rFonts w:asciiTheme="minorHAnsi" w:hAnsiTheme="minorHAnsi" w:cstheme="minorHAnsi"/>
            <w:noProof/>
            <w:sz w:val="22"/>
            <w:szCs w:val="22"/>
          </w:rPr>
          <w:t>Proposal 3</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DU BAP</w:t>
        </w:r>
        <w:r w:rsidR="008B09B8">
          <w:rPr>
            <w:rStyle w:val="Hyperlink"/>
            <w:rFonts w:asciiTheme="minorHAnsi" w:hAnsiTheme="minorHAnsi" w:cstheme="minorHAnsi"/>
            <w:noProof/>
            <w:sz w:val="22"/>
            <w:szCs w:val="22"/>
          </w:rPr>
          <w:t xml:space="preserve"> entity</w:t>
        </w:r>
        <w:r w:rsidR="00B666BE" w:rsidRPr="00950A55">
          <w:rPr>
            <w:rStyle w:val="Hyperlink"/>
            <w:rFonts w:asciiTheme="minorHAnsi" w:hAnsiTheme="minorHAnsi" w:cstheme="minorHAnsi"/>
            <w:noProof/>
            <w:sz w:val="22"/>
            <w:szCs w:val="22"/>
          </w:rPr>
          <w:t xml:space="preserve"> is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when a node (IAB node or donor DU) becomes a parent node for the first time.</w:t>
        </w:r>
      </w:hyperlink>
    </w:p>
    <w:p w14:paraId="55A93E8A" w14:textId="062BF5FF"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1" w:history="1">
        <w:r w:rsidR="00B666BE" w:rsidRPr="00950A55">
          <w:rPr>
            <w:rStyle w:val="Hyperlink"/>
            <w:rFonts w:asciiTheme="minorHAnsi" w:hAnsiTheme="minorHAnsi" w:cstheme="minorHAnsi"/>
            <w:noProof/>
            <w:sz w:val="22"/>
            <w:szCs w:val="22"/>
          </w:rPr>
          <w:t>Proposal 4</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F1-AP UE context setup procedure towards the parent node used to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the new child IAB node could include the DU BAP configuration of the parent.</w:t>
        </w:r>
      </w:hyperlink>
    </w:p>
    <w:p w14:paraId="58D11ADC" w14:textId="77777777"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2" w:history="1">
        <w:r w:rsidR="00B666BE" w:rsidRPr="00950A55">
          <w:rPr>
            <w:rStyle w:val="Hyperlink"/>
            <w:rFonts w:asciiTheme="minorHAnsi" w:hAnsiTheme="minorHAnsi" w:cstheme="minorHAnsi"/>
            <w:noProof/>
            <w:sz w:val="22"/>
            <w:szCs w:val="22"/>
          </w:rPr>
          <w:t>Proposal 5</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DU BAP configuration of a parent node contains the child IAB node’s BAP routing identifier(s).</w:t>
        </w:r>
      </w:hyperlink>
    </w:p>
    <w:p w14:paraId="690044E2" w14:textId="77777777" w:rsidR="00B666BE" w:rsidRDefault="002D6F9F"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3" w:history="1">
        <w:r w:rsidR="00B666BE" w:rsidRPr="00950A55">
          <w:rPr>
            <w:rStyle w:val="Hyperlink"/>
            <w:rFonts w:asciiTheme="minorHAnsi" w:hAnsiTheme="minorHAnsi" w:cstheme="minorHAnsi"/>
            <w:noProof/>
            <w:sz w:val="22"/>
            <w:szCs w:val="22"/>
          </w:rPr>
          <w:t>Proposal 6</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 xml:space="preserve">The F1-AP UE context modification procedure is employed towards the parent nodes to update the DU BAP configuration of these nodes (e.g. </w:t>
        </w:r>
        <w:bookmarkStart w:id="54" w:name="_GoBack"/>
        <w:bookmarkEnd w:id="54"/>
        <w:r w:rsidR="00B666BE" w:rsidRPr="00950A55">
          <w:rPr>
            <w:rStyle w:val="Hyperlink"/>
            <w:rFonts w:asciiTheme="minorHAnsi" w:hAnsiTheme="minorHAnsi" w:cstheme="minorHAnsi"/>
            <w:noProof/>
            <w:sz w:val="22"/>
            <w:szCs w:val="22"/>
          </w:rPr>
          <w:t>routing information of packets destined for the new IAB node).</w:t>
        </w:r>
      </w:hyperlink>
    </w:p>
    <w:p w14:paraId="101A642F" w14:textId="0ADEBF44" w:rsidR="008F7732" w:rsidRDefault="00D201C1" w:rsidP="00C51201">
      <w:pPr>
        <w:jc w:val="left"/>
        <w:rPr>
          <w:rFonts w:cs="Arial"/>
        </w:rPr>
      </w:pPr>
      <w:r w:rsidRPr="00950A55">
        <w:rPr>
          <w:rFonts w:asciiTheme="minorHAnsi" w:hAnsiTheme="minorHAnsi" w:cstheme="minorHAnsi"/>
          <w:b/>
          <w:bCs/>
          <w:sz w:val="22"/>
          <w:szCs w:val="22"/>
          <w:lang w:val="en-US"/>
        </w:rPr>
        <w:fldChar w:fldCharType="end"/>
      </w:r>
      <w:bookmarkEnd w:id="52"/>
    </w:p>
    <w:p w14:paraId="5F822641" w14:textId="25C0AC3C" w:rsidR="008F7732" w:rsidRPr="00950A55" w:rsidRDefault="008F7732" w:rsidP="00C51201">
      <w:pPr>
        <w:pStyle w:val="Heading1"/>
        <w:rPr>
          <w:rFonts w:asciiTheme="minorHAnsi" w:hAnsiTheme="minorHAnsi" w:cstheme="minorHAnsi"/>
        </w:rPr>
      </w:pPr>
      <w:r w:rsidRPr="00950A55">
        <w:rPr>
          <w:rFonts w:asciiTheme="minorHAnsi" w:hAnsiTheme="minorHAnsi" w:cstheme="minorHAnsi"/>
        </w:rPr>
        <w:t>References</w:t>
      </w:r>
    </w:p>
    <w:p w14:paraId="4D61D391" w14:textId="166BBA80" w:rsidR="00A5410E" w:rsidRPr="00950A55" w:rsidRDefault="008F7732" w:rsidP="00C51201">
      <w:pPr>
        <w:jc w:val="left"/>
        <w:rPr>
          <w:rFonts w:asciiTheme="minorHAnsi" w:hAnsiTheme="minorHAnsi" w:cstheme="minorHAnsi"/>
          <w:sz w:val="22"/>
        </w:rPr>
      </w:pPr>
      <w:r w:rsidRPr="00950A55">
        <w:rPr>
          <w:rFonts w:asciiTheme="minorHAnsi" w:hAnsiTheme="minorHAnsi" w:cstheme="minorHAnsi"/>
          <w:sz w:val="22"/>
        </w:rPr>
        <w:t xml:space="preserve">[1] </w:t>
      </w:r>
      <w:r w:rsidR="00832E05" w:rsidRPr="00950A55">
        <w:rPr>
          <w:rFonts w:asciiTheme="minorHAnsi" w:hAnsiTheme="minorHAnsi" w:cstheme="minorHAnsi"/>
          <w:sz w:val="22"/>
        </w:rPr>
        <w:t>R2-</w:t>
      </w:r>
      <w:r w:rsidR="003464E3" w:rsidRPr="00950A55">
        <w:rPr>
          <w:rFonts w:asciiTheme="minorHAnsi" w:hAnsiTheme="minorHAnsi" w:cstheme="minorHAnsi"/>
          <w:sz w:val="22"/>
        </w:rPr>
        <w:t>1910484</w:t>
      </w:r>
      <w:r w:rsidR="00AD3703" w:rsidRPr="00950A55">
        <w:rPr>
          <w:rFonts w:asciiTheme="minorHAnsi" w:hAnsiTheme="minorHAnsi" w:cstheme="minorHAnsi"/>
          <w:sz w:val="22"/>
        </w:rPr>
        <w:t>;</w:t>
      </w:r>
      <w:r w:rsidR="003D6219" w:rsidRPr="00950A55">
        <w:rPr>
          <w:rFonts w:asciiTheme="minorHAnsi" w:hAnsiTheme="minorHAnsi" w:cstheme="minorHAnsi"/>
          <w:sz w:val="22"/>
        </w:rPr>
        <w:t xml:space="preserve"> </w:t>
      </w:r>
      <w:r w:rsidR="00AD3703" w:rsidRPr="00950A55">
        <w:rPr>
          <w:rFonts w:asciiTheme="minorHAnsi" w:hAnsiTheme="minorHAnsi" w:cstheme="minorHAnsi"/>
          <w:sz w:val="22"/>
        </w:rPr>
        <w:t>“</w:t>
      </w:r>
      <w:r w:rsidR="00A27B65" w:rsidRPr="00950A55">
        <w:rPr>
          <w:rFonts w:asciiTheme="minorHAnsi" w:hAnsiTheme="minorHAnsi" w:cstheme="minorHAnsi"/>
          <w:sz w:val="22"/>
        </w:rPr>
        <w:t>Follow</w:t>
      </w:r>
      <w:r w:rsidR="005E4516" w:rsidRPr="00950A55">
        <w:rPr>
          <w:rFonts w:asciiTheme="minorHAnsi" w:hAnsiTheme="minorHAnsi" w:cstheme="minorHAnsi"/>
          <w:sz w:val="22"/>
        </w:rPr>
        <w:t xml:space="preserve"> up on email discussion 106#48 – BAP </w:t>
      </w:r>
      <w:r w:rsidR="00793F69" w:rsidRPr="00950A55">
        <w:rPr>
          <w:rFonts w:asciiTheme="minorHAnsi" w:hAnsiTheme="minorHAnsi" w:cstheme="minorHAnsi"/>
          <w:sz w:val="22"/>
        </w:rPr>
        <w:t>Entity</w:t>
      </w:r>
      <w:r w:rsidR="005E4516" w:rsidRPr="00950A55">
        <w:rPr>
          <w:rFonts w:asciiTheme="minorHAnsi" w:hAnsiTheme="minorHAnsi" w:cstheme="minorHAnsi"/>
          <w:sz w:val="22"/>
        </w:rPr>
        <w:t xml:space="preserve"> </w:t>
      </w:r>
      <w:r w:rsidR="003464E3" w:rsidRPr="00950A55">
        <w:rPr>
          <w:rFonts w:asciiTheme="minorHAnsi" w:hAnsiTheme="minorHAnsi" w:cstheme="minorHAnsi"/>
          <w:sz w:val="22"/>
        </w:rPr>
        <w:t>M</w:t>
      </w:r>
      <w:r w:rsidR="005E4516" w:rsidRPr="00950A55">
        <w:rPr>
          <w:rFonts w:asciiTheme="minorHAnsi" w:hAnsiTheme="minorHAnsi" w:cstheme="minorHAnsi"/>
          <w:sz w:val="22"/>
        </w:rPr>
        <w:t>odel</w:t>
      </w:r>
      <w:r w:rsidR="00F274BD">
        <w:rPr>
          <w:rFonts w:asciiTheme="minorHAnsi" w:hAnsiTheme="minorHAnsi" w:cstheme="minorHAnsi"/>
          <w:sz w:val="22"/>
        </w:rPr>
        <w:t>l</w:t>
      </w:r>
      <w:r w:rsidR="005E4516" w:rsidRPr="00950A55">
        <w:rPr>
          <w:rFonts w:asciiTheme="minorHAnsi" w:hAnsiTheme="minorHAnsi" w:cstheme="minorHAnsi"/>
          <w:sz w:val="22"/>
        </w:rPr>
        <w:t>ing</w:t>
      </w:r>
      <w:r w:rsidR="00AD3703" w:rsidRPr="00950A55">
        <w:rPr>
          <w:rFonts w:asciiTheme="minorHAnsi" w:hAnsiTheme="minorHAnsi" w:cstheme="minorHAnsi"/>
          <w:sz w:val="22"/>
        </w:rPr>
        <w:t>”</w:t>
      </w:r>
      <w:r w:rsidR="003A03D0" w:rsidRPr="00950A55">
        <w:rPr>
          <w:rFonts w:asciiTheme="minorHAnsi" w:hAnsiTheme="minorHAnsi" w:cstheme="minorHAnsi"/>
          <w:sz w:val="22"/>
        </w:rPr>
        <w:t xml:space="preserve">, Ericsson, </w:t>
      </w:r>
      <w:r w:rsidR="00A5410E" w:rsidRPr="00950A55">
        <w:rPr>
          <w:rFonts w:asciiTheme="minorHAnsi" w:hAnsiTheme="minorHAnsi" w:cstheme="minorHAnsi"/>
          <w:sz w:val="22"/>
        </w:rPr>
        <w:t>RAN2</w:t>
      </w:r>
      <w:r w:rsidR="00EA64E4">
        <w:rPr>
          <w:rFonts w:asciiTheme="minorHAnsi" w:hAnsiTheme="minorHAnsi" w:cstheme="minorHAnsi"/>
          <w:sz w:val="22"/>
        </w:rPr>
        <w:t>#</w:t>
      </w:r>
      <w:r w:rsidR="00A5410E" w:rsidRPr="00950A55">
        <w:rPr>
          <w:rFonts w:asciiTheme="minorHAnsi" w:hAnsiTheme="minorHAnsi" w:cstheme="minorHAnsi"/>
          <w:sz w:val="22"/>
        </w:rPr>
        <w:t>10</w:t>
      </w:r>
      <w:r w:rsidR="005E4516" w:rsidRPr="00950A55">
        <w:rPr>
          <w:rFonts w:asciiTheme="minorHAnsi" w:hAnsiTheme="minorHAnsi" w:cstheme="minorHAnsi"/>
          <w:sz w:val="22"/>
        </w:rPr>
        <w:t>7</w:t>
      </w:r>
      <w:r w:rsidR="00A5410E" w:rsidRPr="00950A55">
        <w:rPr>
          <w:rFonts w:asciiTheme="minorHAnsi" w:hAnsiTheme="minorHAnsi" w:cstheme="minorHAnsi"/>
          <w:sz w:val="22"/>
        </w:rPr>
        <w:t xml:space="preserve">, </w:t>
      </w:r>
      <w:r w:rsidR="005E4516" w:rsidRPr="00950A55">
        <w:rPr>
          <w:rFonts w:asciiTheme="minorHAnsi" w:hAnsiTheme="minorHAnsi" w:cstheme="minorHAnsi"/>
          <w:sz w:val="22"/>
        </w:rPr>
        <w:t>August</w:t>
      </w:r>
      <w:r w:rsidR="00A5410E" w:rsidRPr="00950A55">
        <w:rPr>
          <w:rFonts w:asciiTheme="minorHAnsi" w:hAnsiTheme="minorHAnsi" w:cstheme="minorHAnsi"/>
          <w:sz w:val="22"/>
        </w:rPr>
        <w:t xml:space="preserve"> 2019</w:t>
      </w:r>
      <w:r w:rsidR="00B61961" w:rsidRPr="00950A55">
        <w:rPr>
          <w:rFonts w:asciiTheme="minorHAnsi" w:hAnsiTheme="minorHAnsi" w:cstheme="minorHAnsi"/>
          <w:sz w:val="22"/>
        </w:rPr>
        <w:t>.</w:t>
      </w:r>
    </w:p>
    <w:p w14:paraId="23EC2639" w14:textId="3DDE90D3" w:rsidR="00D13644" w:rsidRPr="00950A55" w:rsidRDefault="00B6297D" w:rsidP="00C51201">
      <w:pPr>
        <w:jc w:val="left"/>
        <w:rPr>
          <w:rFonts w:asciiTheme="minorHAnsi" w:hAnsiTheme="minorHAnsi" w:cstheme="minorHAnsi"/>
          <w:sz w:val="22"/>
        </w:rPr>
      </w:pPr>
      <w:r w:rsidRPr="00950A55">
        <w:rPr>
          <w:rFonts w:asciiTheme="minorHAnsi" w:hAnsiTheme="minorHAnsi" w:cstheme="minorHAnsi"/>
          <w:sz w:val="22"/>
        </w:rPr>
        <w:t xml:space="preserve"> </w:t>
      </w:r>
      <w:r w:rsidR="00D13644" w:rsidRPr="00950A55">
        <w:rPr>
          <w:rFonts w:asciiTheme="minorHAnsi" w:hAnsiTheme="minorHAnsi" w:cstheme="minorHAnsi"/>
          <w:sz w:val="22"/>
        </w:rPr>
        <w:t>[</w:t>
      </w:r>
      <w:r w:rsidRPr="00950A55">
        <w:rPr>
          <w:rFonts w:asciiTheme="minorHAnsi" w:hAnsiTheme="minorHAnsi" w:cstheme="minorHAnsi"/>
          <w:sz w:val="22"/>
        </w:rPr>
        <w:t>2</w:t>
      </w:r>
      <w:r w:rsidR="00D13644" w:rsidRPr="00950A55">
        <w:rPr>
          <w:rFonts w:asciiTheme="minorHAnsi" w:hAnsiTheme="minorHAnsi" w:cstheme="minorHAnsi"/>
          <w:sz w:val="22"/>
        </w:rPr>
        <w:t xml:space="preserve">] </w:t>
      </w:r>
      <w:r w:rsidR="003D6219" w:rsidRPr="00950A55">
        <w:rPr>
          <w:rFonts w:asciiTheme="minorHAnsi" w:hAnsiTheme="minorHAnsi" w:cstheme="minorHAnsi"/>
          <w:sz w:val="22"/>
        </w:rPr>
        <w:t>R2-</w:t>
      </w:r>
      <w:r w:rsidR="00AD3703" w:rsidRPr="00950A55">
        <w:rPr>
          <w:rFonts w:asciiTheme="minorHAnsi" w:hAnsiTheme="minorHAnsi" w:cstheme="minorHAnsi"/>
          <w:sz w:val="22"/>
        </w:rPr>
        <w:t>1910496</w:t>
      </w:r>
      <w:r w:rsidR="00007D5A" w:rsidRPr="00950A55">
        <w:rPr>
          <w:rFonts w:asciiTheme="minorHAnsi" w:hAnsiTheme="minorHAnsi" w:cstheme="minorHAnsi"/>
          <w:sz w:val="22"/>
        </w:rPr>
        <w:t>;</w:t>
      </w:r>
      <w:r w:rsidR="00D13644" w:rsidRPr="00950A55">
        <w:rPr>
          <w:rFonts w:asciiTheme="minorHAnsi" w:hAnsiTheme="minorHAnsi" w:cstheme="minorHAnsi"/>
          <w:sz w:val="22"/>
        </w:rPr>
        <w:t xml:space="preserve"> </w:t>
      </w:r>
      <w:r w:rsidR="00007D5A" w:rsidRPr="00950A55">
        <w:rPr>
          <w:rFonts w:asciiTheme="minorHAnsi" w:hAnsiTheme="minorHAnsi" w:cstheme="minorHAnsi"/>
          <w:sz w:val="22"/>
        </w:rPr>
        <w:t>“</w:t>
      </w:r>
      <w:r w:rsidR="00AA66E6" w:rsidRPr="00950A55">
        <w:rPr>
          <w:rFonts w:asciiTheme="minorHAnsi" w:hAnsiTheme="minorHAnsi" w:cstheme="minorHAnsi"/>
          <w:sz w:val="22"/>
        </w:rPr>
        <w:t xml:space="preserve">RRC Aspects </w:t>
      </w:r>
      <w:r w:rsidR="009475FB" w:rsidRPr="00950A55">
        <w:rPr>
          <w:rFonts w:asciiTheme="minorHAnsi" w:hAnsiTheme="minorHAnsi" w:cstheme="minorHAnsi"/>
          <w:sz w:val="22"/>
        </w:rPr>
        <w:t xml:space="preserve">of BH RLC </w:t>
      </w:r>
      <w:r w:rsidR="00F61B14" w:rsidRPr="00950A55">
        <w:rPr>
          <w:rFonts w:asciiTheme="minorHAnsi" w:hAnsiTheme="minorHAnsi" w:cstheme="minorHAnsi"/>
          <w:sz w:val="22"/>
        </w:rPr>
        <w:t>C</w:t>
      </w:r>
      <w:r w:rsidR="009475FB" w:rsidRPr="00950A55">
        <w:rPr>
          <w:rFonts w:asciiTheme="minorHAnsi" w:hAnsiTheme="minorHAnsi" w:cstheme="minorHAnsi"/>
          <w:sz w:val="22"/>
        </w:rPr>
        <w:t>hannel Setup and Modification Procedure</w:t>
      </w:r>
      <w:r w:rsidR="00007D5A" w:rsidRPr="00950A55">
        <w:rPr>
          <w:rFonts w:asciiTheme="minorHAnsi" w:hAnsiTheme="minorHAnsi" w:cstheme="minorHAnsi"/>
          <w:sz w:val="22"/>
        </w:rPr>
        <w:t>”</w:t>
      </w:r>
      <w:r w:rsidR="00F61B14" w:rsidRPr="00950A55">
        <w:rPr>
          <w:rFonts w:asciiTheme="minorHAnsi" w:hAnsiTheme="minorHAnsi" w:cstheme="minorHAnsi"/>
          <w:sz w:val="22"/>
        </w:rPr>
        <w:t>,</w:t>
      </w:r>
      <w:r w:rsidR="00D13644" w:rsidRPr="00950A55">
        <w:rPr>
          <w:rFonts w:asciiTheme="minorHAnsi" w:hAnsiTheme="minorHAnsi" w:cstheme="minorHAnsi"/>
          <w:sz w:val="22"/>
        </w:rPr>
        <w:t xml:space="preserve"> Ericsson, RAN2</w:t>
      </w:r>
      <w:r w:rsidR="00EA64E4">
        <w:rPr>
          <w:rFonts w:asciiTheme="minorHAnsi" w:hAnsiTheme="minorHAnsi" w:cstheme="minorHAnsi"/>
          <w:sz w:val="22"/>
        </w:rPr>
        <w:t>#</w:t>
      </w:r>
      <w:r w:rsidR="00D13644" w:rsidRPr="00950A55">
        <w:rPr>
          <w:rFonts w:asciiTheme="minorHAnsi" w:hAnsiTheme="minorHAnsi" w:cstheme="minorHAnsi"/>
          <w:sz w:val="22"/>
        </w:rPr>
        <w:t>10</w:t>
      </w:r>
      <w:r w:rsidR="00AD68DF" w:rsidRPr="00950A55">
        <w:rPr>
          <w:rFonts w:asciiTheme="minorHAnsi" w:hAnsiTheme="minorHAnsi" w:cstheme="minorHAnsi"/>
          <w:sz w:val="22"/>
        </w:rPr>
        <w:t>7</w:t>
      </w:r>
      <w:r w:rsidR="00D13644" w:rsidRPr="00950A55">
        <w:rPr>
          <w:rFonts w:asciiTheme="minorHAnsi" w:hAnsiTheme="minorHAnsi" w:cstheme="minorHAnsi"/>
          <w:sz w:val="22"/>
        </w:rPr>
        <w:t xml:space="preserve">, </w:t>
      </w:r>
      <w:r w:rsidR="00AD68DF" w:rsidRPr="00950A55">
        <w:rPr>
          <w:rFonts w:asciiTheme="minorHAnsi" w:hAnsiTheme="minorHAnsi" w:cstheme="minorHAnsi"/>
          <w:sz w:val="22"/>
        </w:rPr>
        <w:t>August</w:t>
      </w:r>
      <w:r w:rsidR="00D13644" w:rsidRPr="00950A55">
        <w:rPr>
          <w:rFonts w:asciiTheme="minorHAnsi" w:hAnsiTheme="minorHAnsi" w:cstheme="minorHAnsi"/>
          <w:sz w:val="22"/>
        </w:rPr>
        <w:t xml:space="preserve"> 2019</w:t>
      </w:r>
      <w:r w:rsidR="00F61B14" w:rsidRPr="00950A55">
        <w:rPr>
          <w:rFonts w:asciiTheme="minorHAnsi" w:hAnsiTheme="minorHAnsi" w:cstheme="minorHAnsi"/>
          <w:sz w:val="22"/>
        </w:rPr>
        <w:t>.</w:t>
      </w:r>
    </w:p>
    <w:p w14:paraId="6FEA0AA2" w14:textId="1E66BDB4" w:rsidR="00321E7E" w:rsidRPr="00950A55" w:rsidRDefault="00321E7E" w:rsidP="00C51201">
      <w:pPr>
        <w:jc w:val="left"/>
        <w:rPr>
          <w:rFonts w:asciiTheme="minorHAnsi" w:hAnsiTheme="minorHAnsi" w:cstheme="minorHAnsi"/>
          <w:sz w:val="22"/>
        </w:rPr>
      </w:pPr>
      <w:r w:rsidRPr="00950A55">
        <w:rPr>
          <w:rFonts w:asciiTheme="minorHAnsi" w:hAnsiTheme="minorHAnsi" w:cstheme="minorHAnsi"/>
          <w:sz w:val="22"/>
        </w:rPr>
        <w:t>[</w:t>
      </w:r>
      <w:r w:rsidR="00B6297D" w:rsidRPr="00950A55">
        <w:rPr>
          <w:rFonts w:asciiTheme="minorHAnsi" w:hAnsiTheme="minorHAnsi" w:cstheme="minorHAnsi"/>
          <w:sz w:val="22"/>
        </w:rPr>
        <w:t>3</w:t>
      </w:r>
      <w:r w:rsidRPr="00950A55">
        <w:rPr>
          <w:rFonts w:asciiTheme="minorHAnsi" w:hAnsiTheme="minorHAnsi" w:cstheme="minorHAnsi"/>
          <w:sz w:val="22"/>
        </w:rPr>
        <w:t xml:space="preserve">] </w:t>
      </w:r>
      <w:r w:rsidR="00A148AB" w:rsidRPr="00950A55">
        <w:rPr>
          <w:rFonts w:asciiTheme="minorHAnsi" w:hAnsiTheme="minorHAnsi" w:cstheme="minorHAnsi"/>
          <w:sz w:val="22"/>
        </w:rPr>
        <w:t>R2-</w:t>
      </w:r>
      <w:r w:rsidR="00FC43FF" w:rsidRPr="00950A55">
        <w:rPr>
          <w:rFonts w:asciiTheme="minorHAnsi" w:hAnsiTheme="minorHAnsi" w:cstheme="minorHAnsi"/>
          <w:sz w:val="22"/>
        </w:rPr>
        <w:t>1910500;</w:t>
      </w:r>
      <w:r w:rsidRPr="00950A55">
        <w:rPr>
          <w:rFonts w:asciiTheme="minorHAnsi" w:hAnsiTheme="minorHAnsi" w:cstheme="minorHAnsi"/>
          <w:sz w:val="22"/>
        </w:rPr>
        <w:t xml:space="preserve"> </w:t>
      </w:r>
      <w:r w:rsidR="00FC43FF" w:rsidRPr="00950A55">
        <w:rPr>
          <w:rFonts w:asciiTheme="minorHAnsi" w:hAnsiTheme="minorHAnsi" w:cstheme="minorHAnsi"/>
          <w:sz w:val="22"/>
        </w:rPr>
        <w:t>“</w:t>
      </w:r>
      <w:r w:rsidR="00A148AB" w:rsidRPr="00950A55">
        <w:rPr>
          <w:rFonts w:asciiTheme="minorHAnsi" w:hAnsiTheme="minorHAnsi" w:cstheme="minorHAnsi"/>
          <w:sz w:val="22"/>
        </w:rPr>
        <w:t xml:space="preserve">User plane </w:t>
      </w:r>
      <w:r w:rsidR="00576B28">
        <w:rPr>
          <w:rFonts w:asciiTheme="minorHAnsi" w:hAnsiTheme="minorHAnsi" w:cstheme="minorHAnsi"/>
          <w:sz w:val="22"/>
        </w:rPr>
        <w:t>A</w:t>
      </w:r>
      <w:r w:rsidR="00A148AB" w:rsidRPr="00950A55">
        <w:rPr>
          <w:rFonts w:asciiTheme="minorHAnsi" w:hAnsiTheme="minorHAnsi" w:cstheme="minorHAnsi"/>
          <w:sz w:val="22"/>
        </w:rPr>
        <w:t xml:space="preserve">spects of </w:t>
      </w:r>
      <w:r w:rsidR="00576B28">
        <w:rPr>
          <w:rFonts w:asciiTheme="minorHAnsi" w:hAnsiTheme="minorHAnsi" w:cstheme="minorHAnsi"/>
          <w:sz w:val="22"/>
        </w:rPr>
        <w:t>S</w:t>
      </w:r>
      <w:r w:rsidR="00A148AB" w:rsidRPr="00950A55">
        <w:rPr>
          <w:rFonts w:asciiTheme="minorHAnsi" w:hAnsiTheme="minorHAnsi" w:cstheme="minorHAnsi"/>
          <w:sz w:val="22"/>
        </w:rPr>
        <w:t>upporting NR-DC for IAB nodes</w:t>
      </w:r>
      <w:r w:rsidR="00FC43FF" w:rsidRPr="00950A55">
        <w:rPr>
          <w:rFonts w:asciiTheme="minorHAnsi" w:hAnsiTheme="minorHAnsi" w:cstheme="minorHAnsi"/>
          <w:sz w:val="22"/>
        </w:rPr>
        <w:t>”</w:t>
      </w:r>
      <w:r w:rsidRPr="00950A55">
        <w:rPr>
          <w:rFonts w:asciiTheme="minorHAnsi" w:hAnsiTheme="minorHAnsi" w:cstheme="minorHAnsi"/>
          <w:sz w:val="22"/>
        </w:rPr>
        <w:t>, Ericsson, RAN2</w:t>
      </w:r>
      <w:r w:rsidR="002D6F9F">
        <w:rPr>
          <w:rFonts w:asciiTheme="minorHAnsi" w:hAnsiTheme="minorHAnsi" w:cstheme="minorHAnsi"/>
          <w:sz w:val="22"/>
        </w:rPr>
        <w:t>#</w:t>
      </w:r>
      <w:r w:rsidRPr="00950A55">
        <w:rPr>
          <w:rFonts w:asciiTheme="minorHAnsi" w:hAnsiTheme="minorHAnsi" w:cstheme="minorHAnsi"/>
          <w:sz w:val="22"/>
        </w:rPr>
        <w:t>10</w:t>
      </w:r>
      <w:r w:rsidR="00AD68DF" w:rsidRPr="00950A55">
        <w:rPr>
          <w:rFonts w:asciiTheme="minorHAnsi" w:hAnsiTheme="minorHAnsi" w:cstheme="minorHAnsi"/>
          <w:sz w:val="22"/>
        </w:rPr>
        <w:t>7</w:t>
      </w:r>
      <w:r w:rsidRPr="00950A55">
        <w:rPr>
          <w:rFonts w:asciiTheme="minorHAnsi" w:hAnsiTheme="minorHAnsi" w:cstheme="minorHAnsi"/>
          <w:sz w:val="22"/>
        </w:rPr>
        <w:t xml:space="preserve">, </w:t>
      </w:r>
      <w:r w:rsidR="003118EA" w:rsidRPr="00950A55">
        <w:rPr>
          <w:rFonts w:asciiTheme="minorHAnsi" w:hAnsiTheme="minorHAnsi" w:cstheme="minorHAnsi"/>
          <w:sz w:val="22"/>
        </w:rPr>
        <w:t>August</w:t>
      </w:r>
      <w:r w:rsidRPr="00950A55">
        <w:rPr>
          <w:rFonts w:asciiTheme="minorHAnsi" w:hAnsiTheme="minorHAnsi" w:cstheme="minorHAnsi"/>
          <w:sz w:val="22"/>
        </w:rPr>
        <w:t xml:space="preserve"> 2019.</w:t>
      </w:r>
    </w:p>
    <w:p w14:paraId="5945A4A4" w14:textId="77777777" w:rsidR="00321E7E" w:rsidRPr="003D6219" w:rsidRDefault="00321E7E" w:rsidP="00D13644">
      <w:pPr>
        <w:rPr>
          <w:rFonts w:cs="Arial"/>
        </w:rPr>
      </w:pPr>
    </w:p>
    <w:sectPr w:rsidR="00321E7E" w:rsidRPr="003D621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30F95" w14:textId="77777777" w:rsidR="00CF1380" w:rsidRDefault="00CF1380">
      <w:r>
        <w:separator/>
      </w:r>
    </w:p>
  </w:endnote>
  <w:endnote w:type="continuationSeparator" w:id="0">
    <w:p w14:paraId="16B68491" w14:textId="77777777" w:rsidR="00CF1380" w:rsidRDefault="00CF1380">
      <w:r>
        <w:continuationSeparator/>
      </w:r>
    </w:p>
  </w:endnote>
  <w:endnote w:type="continuationNotice" w:id="1">
    <w:p w14:paraId="22B5EED6" w14:textId="77777777" w:rsidR="00CF1380" w:rsidRDefault="00CF1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8E48F" w14:textId="77777777" w:rsidR="00CF1380" w:rsidRDefault="00CF1380">
      <w:r>
        <w:separator/>
      </w:r>
    </w:p>
  </w:footnote>
  <w:footnote w:type="continuationSeparator" w:id="0">
    <w:p w14:paraId="11694AA4" w14:textId="77777777" w:rsidR="00CF1380" w:rsidRDefault="00CF1380">
      <w:r>
        <w:continuationSeparator/>
      </w:r>
    </w:p>
  </w:footnote>
  <w:footnote w:type="continuationNotice" w:id="1">
    <w:p w14:paraId="1EB2C147" w14:textId="77777777" w:rsidR="00CF1380" w:rsidRDefault="00CF1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E80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4ED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05D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B70750"/>
    <w:multiLevelType w:val="multilevel"/>
    <w:tmpl w:val="85FECC8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DF321C"/>
    <w:multiLevelType w:val="hybridMultilevel"/>
    <w:tmpl w:val="49662E4A"/>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11B17"/>
    <w:multiLevelType w:val="hybridMultilevel"/>
    <w:tmpl w:val="0248D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16B31"/>
    <w:multiLevelType w:val="hybridMultilevel"/>
    <w:tmpl w:val="98D49272"/>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502" w:hanging="360"/>
      </w:pPr>
      <w:rPr>
        <w:rFonts w:ascii="Symbol" w:hAnsi="Symbol"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715D4C"/>
    <w:multiLevelType w:val="hybridMultilevel"/>
    <w:tmpl w:val="E078DA6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A95633"/>
    <w:multiLevelType w:val="hybridMultilevel"/>
    <w:tmpl w:val="CF7A1C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21118"/>
    <w:multiLevelType w:val="hybridMultilevel"/>
    <w:tmpl w:val="D6865696"/>
    <w:lvl w:ilvl="0" w:tplc="1AD8116A">
      <w:start w:val="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7"/>
  </w:num>
  <w:num w:numId="3">
    <w:abstractNumId w:val="20"/>
  </w:num>
  <w:num w:numId="4">
    <w:abstractNumId w:val="22"/>
  </w:num>
  <w:num w:numId="5">
    <w:abstractNumId w:val="15"/>
  </w:num>
  <w:num w:numId="6">
    <w:abstractNumId w:val="25"/>
  </w:num>
  <w:num w:numId="7">
    <w:abstractNumId w:val="34"/>
  </w:num>
  <w:num w:numId="8">
    <w:abstractNumId w:val="17"/>
  </w:num>
  <w:num w:numId="9">
    <w:abstractNumId w:val="30"/>
  </w:num>
  <w:num w:numId="10">
    <w:abstractNumId w:val="36"/>
  </w:num>
  <w:num w:numId="11">
    <w:abstractNumId w:val="32"/>
  </w:num>
  <w:num w:numId="12">
    <w:abstractNumId w:val="8"/>
  </w:num>
  <w:num w:numId="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29"/>
  </w:num>
  <w:num w:numId="16">
    <w:abstractNumId w:val="35"/>
  </w:num>
  <w:num w:numId="17">
    <w:abstractNumId w:val="39"/>
  </w:num>
  <w:num w:numId="18">
    <w:abstractNumId w:val="28"/>
  </w:num>
  <w:num w:numId="19">
    <w:abstractNumId w:val="43"/>
  </w:num>
  <w:num w:numId="20">
    <w:abstractNumId w:val="24"/>
  </w:num>
  <w:num w:numId="21">
    <w:abstractNumId w:val="37"/>
  </w:num>
  <w:num w:numId="22">
    <w:abstractNumId w:val="42"/>
  </w:num>
  <w:num w:numId="23">
    <w:abstractNumId w:val="9"/>
  </w:num>
  <w:num w:numId="24">
    <w:abstractNumId w:val="10"/>
  </w:num>
  <w:num w:numId="25">
    <w:abstractNumId w:val="33"/>
  </w:num>
  <w:num w:numId="26">
    <w:abstractNumId w:val="13"/>
  </w:num>
  <w:num w:numId="27">
    <w:abstractNumId w:val="19"/>
  </w:num>
  <w:num w:numId="28">
    <w:abstractNumId w:val="38"/>
  </w:num>
  <w:num w:numId="29">
    <w:abstractNumId w:val="2"/>
  </w:num>
  <w:num w:numId="30">
    <w:abstractNumId w:val="1"/>
  </w:num>
  <w:num w:numId="31">
    <w:abstractNumId w:val="0"/>
  </w:num>
  <w:num w:numId="32">
    <w:abstractNumId w:val="21"/>
  </w:num>
  <w:num w:numId="33">
    <w:abstractNumId w:val="41"/>
  </w:num>
  <w:num w:numId="34">
    <w:abstractNumId w:val="23"/>
  </w:num>
  <w:num w:numId="35">
    <w:abstractNumId w:val="40"/>
  </w:num>
  <w:num w:numId="36">
    <w:abstractNumId w:val="16"/>
  </w:num>
  <w:num w:numId="37">
    <w:abstractNumId w:val="6"/>
  </w:num>
  <w:num w:numId="38">
    <w:abstractNumId w:val="14"/>
  </w:num>
  <w:num w:numId="39">
    <w:abstractNumId w:val="11"/>
  </w:num>
  <w:num w:numId="40">
    <w:abstractNumId w:val="12"/>
  </w:num>
  <w:num w:numId="41">
    <w:abstractNumId w:val="26"/>
  </w:num>
  <w:num w:numId="42">
    <w:abstractNumId w:val="31"/>
  </w:num>
  <w:num w:numId="43">
    <w:abstractNumId w:val="3"/>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32A2"/>
    <w:rsid w:val="0000409A"/>
    <w:rsid w:val="00004201"/>
    <w:rsid w:val="000054DE"/>
    <w:rsid w:val="00005C21"/>
    <w:rsid w:val="000060CD"/>
    <w:rsid w:val="00006446"/>
    <w:rsid w:val="00006896"/>
    <w:rsid w:val="00006B58"/>
    <w:rsid w:val="00006EF6"/>
    <w:rsid w:val="00007CDC"/>
    <w:rsid w:val="00007D5A"/>
    <w:rsid w:val="000101A4"/>
    <w:rsid w:val="00011142"/>
    <w:rsid w:val="00011177"/>
    <w:rsid w:val="00011507"/>
    <w:rsid w:val="00011B28"/>
    <w:rsid w:val="0001268B"/>
    <w:rsid w:val="000135E0"/>
    <w:rsid w:val="0001444A"/>
    <w:rsid w:val="0001446F"/>
    <w:rsid w:val="00015D15"/>
    <w:rsid w:val="00016611"/>
    <w:rsid w:val="0001686D"/>
    <w:rsid w:val="000179D1"/>
    <w:rsid w:val="000212A2"/>
    <w:rsid w:val="000219C7"/>
    <w:rsid w:val="00021FEB"/>
    <w:rsid w:val="000226EB"/>
    <w:rsid w:val="000242BA"/>
    <w:rsid w:val="00024F93"/>
    <w:rsid w:val="0002564D"/>
    <w:rsid w:val="00025A86"/>
    <w:rsid w:val="00025ECA"/>
    <w:rsid w:val="00027939"/>
    <w:rsid w:val="000323F1"/>
    <w:rsid w:val="000325B8"/>
    <w:rsid w:val="0003369F"/>
    <w:rsid w:val="00034C15"/>
    <w:rsid w:val="00035648"/>
    <w:rsid w:val="000363D5"/>
    <w:rsid w:val="00036BA1"/>
    <w:rsid w:val="0003717F"/>
    <w:rsid w:val="00041145"/>
    <w:rsid w:val="00041356"/>
    <w:rsid w:val="000417D0"/>
    <w:rsid w:val="000422E2"/>
    <w:rsid w:val="00042A03"/>
    <w:rsid w:val="00042F22"/>
    <w:rsid w:val="00043003"/>
    <w:rsid w:val="0004367E"/>
    <w:rsid w:val="00043E39"/>
    <w:rsid w:val="000442FD"/>
    <w:rsid w:val="000444EF"/>
    <w:rsid w:val="00045BAE"/>
    <w:rsid w:val="000461C1"/>
    <w:rsid w:val="00046371"/>
    <w:rsid w:val="000467A3"/>
    <w:rsid w:val="000505C9"/>
    <w:rsid w:val="0005153D"/>
    <w:rsid w:val="00052A07"/>
    <w:rsid w:val="000531B0"/>
    <w:rsid w:val="000534E3"/>
    <w:rsid w:val="00053FD2"/>
    <w:rsid w:val="0005548F"/>
    <w:rsid w:val="000555C2"/>
    <w:rsid w:val="0005606A"/>
    <w:rsid w:val="00057117"/>
    <w:rsid w:val="00057CF8"/>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B3"/>
    <w:rsid w:val="0007418B"/>
    <w:rsid w:val="00074B77"/>
    <w:rsid w:val="0007519E"/>
    <w:rsid w:val="000774D4"/>
    <w:rsid w:val="00077E5F"/>
    <w:rsid w:val="00077FF5"/>
    <w:rsid w:val="0008036A"/>
    <w:rsid w:val="000808AD"/>
    <w:rsid w:val="00081AE6"/>
    <w:rsid w:val="00082F48"/>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EFA"/>
    <w:rsid w:val="0009510F"/>
    <w:rsid w:val="00096A56"/>
    <w:rsid w:val="00097AAF"/>
    <w:rsid w:val="000A0115"/>
    <w:rsid w:val="000A07F6"/>
    <w:rsid w:val="000A1B7B"/>
    <w:rsid w:val="000A1D36"/>
    <w:rsid w:val="000A301B"/>
    <w:rsid w:val="000A4BC2"/>
    <w:rsid w:val="000A4EAB"/>
    <w:rsid w:val="000A56F2"/>
    <w:rsid w:val="000A5794"/>
    <w:rsid w:val="000A73F4"/>
    <w:rsid w:val="000A75AC"/>
    <w:rsid w:val="000A7B56"/>
    <w:rsid w:val="000B14B0"/>
    <w:rsid w:val="000B1A38"/>
    <w:rsid w:val="000B2719"/>
    <w:rsid w:val="000B28BF"/>
    <w:rsid w:val="000B3A8F"/>
    <w:rsid w:val="000B4AB9"/>
    <w:rsid w:val="000B58C3"/>
    <w:rsid w:val="000B61E9"/>
    <w:rsid w:val="000B6CF7"/>
    <w:rsid w:val="000C07D6"/>
    <w:rsid w:val="000C0B2E"/>
    <w:rsid w:val="000C13E3"/>
    <w:rsid w:val="000C15BC"/>
    <w:rsid w:val="000C165A"/>
    <w:rsid w:val="000C2E19"/>
    <w:rsid w:val="000C2ED8"/>
    <w:rsid w:val="000C34F8"/>
    <w:rsid w:val="000C483D"/>
    <w:rsid w:val="000C5958"/>
    <w:rsid w:val="000C5F55"/>
    <w:rsid w:val="000C6F5F"/>
    <w:rsid w:val="000D019C"/>
    <w:rsid w:val="000D0488"/>
    <w:rsid w:val="000D0D07"/>
    <w:rsid w:val="000D2049"/>
    <w:rsid w:val="000D2F14"/>
    <w:rsid w:val="000D3107"/>
    <w:rsid w:val="000D361C"/>
    <w:rsid w:val="000D369D"/>
    <w:rsid w:val="000D40F8"/>
    <w:rsid w:val="000D4218"/>
    <w:rsid w:val="000D4312"/>
    <w:rsid w:val="000D4797"/>
    <w:rsid w:val="000D4C42"/>
    <w:rsid w:val="000D51FB"/>
    <w:rsid w:val="000D6959"/>
    <w:rsid w:val="000D6B89"/>
    <w:rsid w:val="000D6C5B"/>
    <w:rsid w:val="000E0527"/>
    <w:rsid w:val="000E1E92"/>
    <w:rsid w:val="000E291B"/>
    <w:rsid w:val="000E34ED"/>
    <w:rsid w:val="000E415C"/>
    <w:rsid w:val="000E483D"/>
    <w:rsid w:val="000E6774"/>
    <w:rsid w:val="000E6F8C"/>
    <w:rsid w:val="000E731B"/>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2D88"/>
    <w:rsid w:val="00104D2C"/>
    <w:rsid w:val="001051DE"/>
    <w:rsid w:val="00105AC3"/>
    <w:rsid w:val="00105B09"/>
    <w:rsid w:val="001062FB"/>
    <w:rsid w:val="001063E6"/>
    <w:rsid w:val="00106B30"/>
    <w:rsid w:val="00110EC5"/>
    <w:rsid w:val="00112266"/>
    <w:rsid w:val="00113CF4"/>
    <w:rsid w:val="00113D5D"/>
    <w:rsid w:val="00114BE7"/>
    <w:rsid w:val="001150B5"/>
    <w:rsid w:val="001153EA"/>
    <w:rsid w:val="00115643"/>
    <w:rsid w:val="00115FDF"/>
    <w:rsid w:val="0011611C"/>
    <w:rsid w:val="00116765"/>
    <w:rsid w:val="00116878"/>
    <w:rsid w:val="001174BA"/>
    <w:rsid w:val="00117824"/>
    <w:rsid w:val="001206C2"/>
    <w:rsid w:val="0012095D"/>
    <w:rsid w:val="00120FA6"/>
    <w:rsid w:val="00121080"/>
    <w:rsid w:val="001219D5"/>
    <w:rsid w:val="001219F5"/>
    <w:rsid w:val="00121A20"/>
    <w:rsid w:val="00121B0B"/>
    <w:rsid w:val="00122E19"/>
    <w:rsid w:val="00122F2E"/>
    <w:rsid w:val="00123033"/>
    <w:rsid w:val="0012377F"/>
    <w:rsid w:val="00124314"/>
    <w:rsid w:val="001245D3"/>
    <w:rsid w:val="00124E9D"/>
    <w:rsid w:val="00125079"/>
    <w:rsid w:val="001250F9"/>
    <w:rsid w:val="0012654A"/>
    <w:rsid w:val="00126B4A"/>
    <w:rsid w:val="00126C07"/>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41A3"/>
    <w:rsid w:val="001541CF"/>
    <w:rsid w:val="00154AF1"/>
    <w:rsid w:val="00154F7A"/>
    <w:rsid w:val="001551B5"/>
    <w:rsid w:val="00155AC8"/>
    <w:rsid w:val="00155C2B"/>
    <w:rsid w:val="00156191"/>
    <w:rsid w:val="001567BA"/>
    <w:rsid w:val="00156808"/>
    <w:rsid w:val="001569F7"/>
    <w:rsid w:val="00157B0C"/>
    <w:rsid w:val="00157C31"/>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AD3"/>
    <w:rsid w:val="00182FC8"/>
    <w:rsid w:val="00183D43"/>
    <w:rsid w:val="00184C65"/>
    <w:rsid w:val="00184DAF"/>
    <w:rsid w:val="0018512D"/>
    <w:rsid w:val="00185797"/>
    <w:rsid w:val="00186B73"/>
    <w:rsid w:val="00187193"/>
    <w:rsid w:val="00187EE4"/>
    <w:rsid w:val="00190762"/>
    <w:rsid w:val="00190AC1"/>
    <w:rsid w:val="00192200"/>
    <w:rsid w:val="00192750"/>
    <w:rsid w:val="0019341A"/>
    <w:rsid w:val="001960EB"/>
    <w:rsid w:val="00196ADF"/>
    <w:rsid w:val="00196BB2"/>
    <w:rsid w:val="00197349"/>
    <w:rsid w:val="00197596"/>
    <w:rsid w:val="00197D7A"/>
    <w:rsid w:val="00197DF9"/>
    <w:rsid w:val="00197F2C"/>
    <w:rsid w:val="001A1475"/>
    <w:rsid w:val="001A1987"/>
    <w:rsid w:val="001A2564"/>
    <w:rsid w:val="001A2FF9"/>
    <w:rsid w:val="001A3304"/>
    <w:rsid w:val="001A335C"/>
    <w:rsid w:val="001A36CC"/>
    <w:rsid w:val="001A3B1F"/>
    <w:rsid w:val="001A4073"/>
    <w:rsid w:val="001A42F7"/>
    <w:rsid w:val="001A4A9F"/>
    <w:rsid w:val="001A52E4"/>
    <w:rsid w:val="001A5C72"/>
    <w:rsid w:val="001A6113"/>
    <w:rsid w:val="001A6173"/>
    <w:rsid w:val="001A6CBA"/>
    <w:rsid w:val="001A7BFD"/>
    <w:rsid w:val="001B0B5F"/>
    <w:rsid w:val="001B0D97"/>
    <w:rsid w:val="001B20C7"/>
    <w:rsid w:val="001B4FBA"/>
    <w:rsid w:val="001B556C"/>
    <w:rsid w:val="001B57E3"/>
    <w:rsid w:val="001B5A5D"/>
    <w:rsid w:val="001B5DAD"/>
    <w:rsid w:val="001B6FB2"/>
    <w:rsid w:val="001B7691"/>
    <w:rsid w:val="001B77D0"/>
    <w:rsid w:val="001C0C57"/>
    <w:rsid w:val="001C1309"/>
    <w:rsid w:val="001C1C75"/>
    <w:rsid w:val="001C1CE5"/>
    <w:rsid w:val="001C2556"/>
    <w:rsid w:val="001C2E0D"/>
    <w:rsid w:val="001C2F3B"/>
    <w:rsid w:val="001C33AF"/>
    <w:rsid w:val="001C3D2A"/>
    <w:rsid w:val="001C46C9"/>
    <w:rsid w:val="001C5429"/>
    <w:rsid w:val="001C6495"/>
    <w:rsid w:val="001C64EA"/>
    <w:rsid w:val="001C7510"/>
    <w:rsid w:val="001C793C"/>
    <w:rsid w:val="001C7990"/>
    <w:rsid w:val="001C7ADC"/>
    <w:rsid w:val="001C7F15"/>
    <w:rsid w:val="001D04B4"/>
    <w:rsid w:val="001D271F"/>
    <w:rsid w:val="001D30A2"/>
    <w:rsid w:val="001D3920"/>
    <w:rsid w:val="001D3F23"/>
    <w:rsid w:val="001D51BA"/>
    <w:rsid w:val="001D54B9"/>
    <w:rsid w:val="001D58B3"/>
    <w:rsid w:val="001D6342"/>
    <w:rsid w:val="001D6A2C"/>
    <w:rsid w:val="001D6BDB"/>
    <w:rsid w:val="001D6D53"/>
    <w:rsid w:val="001D7361"/>
    <w:rsid w:val="001D7446"/>
    <w:rsid w:val="001D7975"/>
    <w:rsid w:val="001E017F"/>
    <w:rsid w:val="001E1295"/>
    <w:rsid w:val="001E1BC0"/>
    <w:rsid w:val="001E1D1B"/>
    <w:rsid w:val="001E2C9E"/>
    <w:rsid w:val="001E3C20"/>
    <w:rsid w:val="001E4004"/>
    <w:rsid w:val="001E58E2"/>
    <w:rsid w:val="001E59DA"/>
    <w:rsid w:val="001E647F"/>
    <w:rsid w:val="001E6F78"/>
    <w:rsid w:val="001E7AED"/>
    <w:rsid w:val="001F08A2"/>
    <w:rsid w:val="001F16F8"/>
    <w:rsid w:val="001F2F6C"/>
    <w:rsid w:val="001F31F6"/>
    <w:rsid w:val="001F3912"/>
    <w:rsid w:val="001F3916"/>
    <w:rsid w:val="001F3AC4"/>
    <w:rsid w:val="001F3E5B"/>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823"/>
    <w:rsid w:val="00232E78"/>
    <w:rsid w:val="00233636"/>
    <w:rsid w:val="00233933"/>
    <w:rsid w:val="00233CFA"/>
    <w:rsid w:val="00234087"/>
    <w:rsid w:val="00235632"/>
    <w:rsid w:val="00235872"/>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525C"/>
    <w:rsid w:val="00245505"/>
    <w:rsid w:val="002458EB"/>
    <w:rsid w:val="00246219"/>
    <w:rsid w:val="002474AC"/>
    <w:rsid w:val="002500C8"/>
    <w:rsid w:val="0025030F"/>
    <w:rsid w:val="00250CB0"/>
    <w:rsid w:val="00251736"/>
    <w:rsid w:val="002518E4"/>
    <w:rsid w:val="00251BA1"/>
    <w:rsid w:val="00251EA0"/>
    <w:rsid w:val="00253F49"/>
    <w:rsid w:val="00253F6B"/>
    <w:rsid w:val="00254E6A"/>
    <w:rsid w:val="002554CA"/>
    <w:rsid w:val="00255713"/>
    <w:rsid w:val="00255728"/>
    <w:rsid w:val="002557A2"/>
    <w:rsid w:val="002561A2"/>
    <w:rsid w:val="00256AD1"/>
    <w:rsid w:val="002570B5"/>
    <w:rsid w:val="002572EF"/>
    <w:rsid w:val="00257321"/>
    <w:rsid w:val="00257543"/>
    <w:rsid w:val="0025755E"/>
    <w:rsid w:val="00260AA0"/>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AFE"/>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606"/>
    <w:rsid w:val="00286A48"/>
    <w:rsid w:val="00286ACD"/>
    <w:rsid w:val="002875E4"/>
    <w:rsid w:val="00287838"/>
    <w:rsid w:val="00287C16"/>
    <w:rsid w:val="00287FC8"/>
    <w:rsid w:val="002907B5"/>
    <w:rsid w:val="002919E6"/>
    <w:rsid w:val="002921E6"/>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B6D"/>
    <w:rsid w:val="002E44AD"/>
    <w:rsid w:val="002E4EB8"/>
    <w:rsid w:val="002E5101"/>
    <w:rsid w:val="002E63DF"/>
    <w:rsid w:val="002E7CAE"/>
    <w:rsid w:val="002F0CF2"/>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501F"/>
    <w:rsid w:val="0030578C"/>
    <w:rsid w:val="003057F0"/>
    <w:rsid w:val="0030645D"/>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3BD"/>
    <w:rsid w:val="003150A6"/>
    <w:rsid w:val="0031667B"/>
    <w:rsid w:val="00317B01"/>
    <w:rsid w:val="00317F23"/>
    <w:rsid w:val="003203ED"/>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E9D"/>
    <w:rsid w:val="00336BDA"/>
    <w:rsid w:val="00337B56"/>
    <w:rsid w:val="003409B2"/>
    <w:rsid w:val="00340C43"/>
    <w:rsid w:val="00341493"/>
    <w:rsid w:val="00341ABB"/>
    <w:rsid w:val="003420C5"/>
    <w:rsid w:val="00342BD7"/>
    <w:rsid w:val="00343A07"/>
    <w:rsid w:val="00343AE3"/>
    <w:rsid w:val="00344B8A"/>
    <w:rsid w:val="00344CF6"/>
    <w:rsid w:val="0034529A"/>
    <w:rsid w:val="00345333"/>
    <w:rsid w:val="003456CF"/>
    <w:rsid w:val="003464E3"/>
    <w:rsid w:val="00346DB5"/>
    <w:rsid w:val="003476F9"/>
    <w:rsid w:val="003477B1"/>
    <w:rsid w:val="0034790E"/>
    <w:rsid w:val="00350B65"/>
    <w:rsid w:val="00351243"/>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4BC3"/>
    <w:rsid w:val="003662F9"/>
    <w:rsid w:val="003675AE"/>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4709"/>
    <w:rsid w:val="00385BF0"/>
    <w:rsid w:val="003868CC"/>
    <w:rsid w:val="00386960"/>
    <w:rsid w:val="00386A9D"/>
    <w:rsid w:val="00386D74"/>
    <w:rsid w:val="00390E39"/>
    <w:rsid w:val="00392BDB"/>
    <w:rsid w:val="003939FF"/>
    <w:rsid w:val="00393D55"/>
    <w:rsid w:val="0039456A"/>
    <w:rsid w:val="00394576"/>
    <w:rsid w:val="003958F1"/>
    <w:rsid w:val="00395AF3"/>
    <w:rsid w:val="00396349"/>
    <w:rsid w:val="003966CF"/>
    <w:rsid w:val="003969B8"/>
    <w:rsid w:val="00396B88"/>
    <w:rsid w:val="00397097"/>
    <w:rsid w:val="00397534"/>
    <w:rsid w:val="00397EAC"/>
    <w:rsid w:val="003A03D0"/>
    <w:rsid w:val="003A05E6"/>
    <w:rsid w:val="003A1400"/>
    <w:rsid w:val="003A2223"/>
    <w:rsid w:val="003A278F"/>
    <w:rsid w:val="003A2A0F"/>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BBE"/>
    <w:rsid w:val="003F723F"/>
    <w:rsid w:val="003F7398"/>
    <w:rsid w:val="004000E8"/>
    <w:rsid w:val="00400A70"/>
    <w:rsid w:val="00401155"/>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572"/>
    <w:rsid w:val="004176EB"/>
    <w:rsid w:val="00420222"/>
    <w:rsid w:val="00420BD7"/>
    <w:rsid w:val="00421105"/>
    <w:rsid w:val="00421218"/>
    <w:rsid w:val="004219CE"/>
    <w:rsid w:val="00422190"/>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6773"/>
    <w:rsid w:val="00456CAD"/>
    <w:rsid w:val="00456D2D"/>
    <w:rsid w:val="00457565"/>
    <w:rsid w:val="00457B71"/>
    <w:rsid w:val="00461B55"/>
    <w:rsid w:val="00462625"/>
    <w:rsid w:val="00462C40"/>
    <w:rsid w:val="0046301D"/>
    <w:rsid w:val="00463CA6"/>
    <w:rsid w:val="004644EB"/>
    <w:rsid w:val="004649C8"/>
    <w:rsid w:val="00465F3A"/>
    <w:rsid w:val="004669E2"/>
    <w:rsid w:val="004679DC"/>
    <w:rsid w:val="00467E2F"/>
    <w:rsid w:val="00467EAA"/>
    <w:rsid w:val="00470039"/>
    <w:rsid w:val="004704DF"/>
    <w:rsid w:val="0047096B"/>
    <w:rsid w:val="004709EA"/>
    <w:rsid w:val="00470C31"/>
    <w:rsid w:val="00470DED"/>
    <w:rsid w:val="00471B46"/>
    <w:rsid w:val="00472C22"/>
    <w:rsid w:val="004734D0"/>
    <w:rsid w:val="00473A72"/>
    <w:rsid w:val="00474C6D"/>
    <w:rsid w:val="0047556B"/>
    <w:rsid w:val="004758BD"/>
    <w:rsid w:val="00475F30"/>
    <w:rsid w:val="00476B57"/>
    <w:rsid w:val="00477768"/>
    <w:rsid w:val="0047779E"/>
    <w:rsid w:val="00477F40"/>
    <w:rsid w:val="004806E3"/>
    <w:rsid w:val="00481AD1"/>
    <w:rsid w:val="0048343A"/>
    <w:rsid w:val="0048407E"/>
    <w:rsid w:val="00484A16"/>
    <w:rsid w:val="0048568A"/>
    <w:rsid w:val="00485C41"/>
    <w:rsid w:val="00485DBF"/>
    <w:rsid w:val="004860E6"/>
    <w:rsid w:val="00486318"/>
    <w:rsid w:val="00486F60"/>
    <w:rsid w:val="0049026C"/>
    <w:rsid w:val="00490779"/>
    <w:rsid w:val="00491CAE"/>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B8A"/>
    <w:rsid w:val="004A4FFA"/>
    <w:rsid w:val="004B0E52"/>
    <w:rsid w:val="004B17AF"/>
    <w:rsid w:val="004B1EB4"/>
    <w:rsid w:val="004B29D1"/>
    <w:rsid w:val="004B45C4"/>
    <w:rsid w:val="004B556D"/>
    <w:rsid w:val="004B6830"/>
    <w:rsid w:val="004B7C0C"/>
    <w:rsid w:val="004B7DD5"/>
    <w:rsid w:val="004C3898"/>
    <w:rsid w:val="004C515C"/>
    <w:rsid w:val="004C6DFE"/>
    <w:rsid w:val="004C7C48"/>
    <w:rsid w:val="004C7C63"/>
    <w:rsid w:val="004D089A"/>
    <w:rsid w:val="004D25C2"/>
    <w:rsid w:val="004D2D6A"/>
    <w:rsid w:val="004D36B1"/>
    <w:rsid w:val="004D4B49"/>
    <w:rsid w:val="004D5745"/>
    <w:rsid w:val="004D5811"/>
    <w:rsid w:val="004D6245"/>
    <w:rsid w:val="004D6B37"/>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DBB"/>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2EC"/>
    <w:rsid w:val="00512353"/>
    <w:rsid w:val="00512473"/>
    <w:rsid w:val="005131D7"/>
    <w:rsid w:val="00513FCF"/>
    <w:rsid w:val="00514C08"/>
    <w:rsid w:val="005153A7"/>
    <w:rsid w:val="005155EB"/>
    <w:rsid w:val="005161FD"/>
    <w:rsid w:val="00516D60"/>
    <w:rsid w:val="00516FAD"/>
    <w:rsid w:val="00517442"/>
    <w:rsid w:val="005206C3"/>
    <w:rsid w:val="005219CF"/>
    <w:rsid w:val="00522176"/>
    <w:rsid w:val="005243DB"/>
    <w:rsid w:val="00525765"/>
    <w:rsid w:val="00526A3A"/>
    <w:rsid w:val="00526C7A"/>
    <w:rsid w:val="00526E90"/>
    <w:rsid w:val="0052771A"/>
    <w:rsid w:val="00527C93"/>
    <w:rsid w:val="00531534"/>
    <w:rsid w:val="00531A2E"/>
    <w:rsid w:val="00531A62"/>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DFC"/>
    <w:rsid w:val="00543234"/>
    <w:rsid w:val="005438A3"/>
    <w:rsid w:val="0054392E"/>
    <w:rsid w:val="00543984"/>
    <w:rsid w:val="0054462F"/>
    <w:rsid w:val="00544BAC"/>
    <w:rsid w:val="0054506D"/>
    <w:rsid w:val="00545844"/>
    <w:rsid w:val="00546139"/>
    <w:rsid w:val="00546970"/>
    <w:rsid w:val="005509E6"/>
    <w:rsid w:val="00551FC8"/>
    <w:rsid w:val="00554E19"/>
    <w:rsid w:val="005557DF"/>
    <w:rsid w:val="00555894"/>
    <w:rsid w:val="00555DF8"/>
    <w:rsid w:val="00555E3A"/>
    <w:rsid w:val="00556174"/>
    <w:rsid w:val="005565C7"/>
    <w:rsid w:val="00556C79"/>
    <w:rsid w:val="00557162"/>
    <w:rsid w:val="0055797C"/>
    <w:rsid w:val="0056121F"/>
    <w:rsid w:val="0056138C"/>
    <w:rsid w:val="005613C4"/>
    <w:rsid w:val="0056193B"/>
    <w:rsid w:val="005631B8"/>
    <w:rsid w:val="00563C8D"/>
    <w:rsid w:val="005649E0"/>
    <w:rsid w:val="005653C3"/>
    <w:rsid w:val="00565D18"/>
    <w:rsid w:val="0056722E"/>
    <w:rsid w:val="00567E9E"/>
    <w:rsid w:val="005702FB"/>
    <w:rsid w:val="00571171"/>
    <w:rsid w:val="005711B9"/>
    <w:rsid w:val="00571BFF"/>
    <w:rsid w:val="0057222E"/>
    <w:rsid w:val="00572505"/>
    <w:rsid w:val="005730C2"/>
    <w:rsid w:val="00574D55"/>
    <w:rsid w:val="00576533"/>
    <w:rsid w:val="0057653F"/>
    <w:rsid w:val="005769BF"/>
    <w:rsid w:val="00576B28"/>
    <w:rsid w:val="00577E13"/>
    <w:rsid w:val="00580202"/>
    <w:rsid w:val="005819D8"/>
    <w:rsid w:val="00582809"/>
    <w:rsid w:val="005842A2"/>
    <w:rsid w:val="00584BEF"/>
    <w:rsid w:val="00584E55"/>
    <w:rsid w:val="005851B3"/>
    <w:rsid w:val="005874A0"/>
    <w:rsid w:val="005875C9"/>
    <w:rsid w:val="0058798C"/>
    <w:rsid w:val="005900FA"/>
    <w:rsid w:val="0059010D"/>
    <w:rsid w:val="0059101A"/>
    <w:rsid w:val="00591E55"/>
    <w:rsid w:val="005935A4"/>
    <w:rsid w:val="00594252"/>
    <w:rsid w:val="0059442F"/>
    <w:rsid w:val="005948C2"/>
    <w:rsid w:val="00594E97"/>
    <w:rsid w:val="005950F7"/>
    <w:rsid w:val="00595DCA"/>
    <w:rsid w:val="00596ABE"/>
    <w:rsid w:val="0059779B"/>
    <w:rsid w:val="00597B53"/>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8BD"/>
    <w:rsid w:val="005B2914"/>
    <w:rsid w:val="005B2F74"/>
    <w:rsid w:val="005B32B9"/>
    <w:rsid w:val="005B3575"/>
    <w:rsid w:val="005B35D7"/>
    <w:rsid w:val="005B392A"/>
    <w:rsid w:val="005B3AA3"/>
    <w:rsid w:val="005B3FBB"/>
    <w:rsid w:val="005B40A5"/>
    <w:rsid w:val="005B4A44"/>
    <w:rsid w:val="005B5BDD"/>
    <w:rsid w:val="005B6867"/>
    <w:rsid w:val="005B6DE6"/>
    <w:rsid w:val="005B6F83"/>
    <w:rsid w:val="005B6FF2"/>
    <w:rsid w:val="005B7549"/>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2CB1"/>
    <w:rsid w:val="005F2D35"/>
    <w:rsid w:val="005F2EA7"/>
    <w:rsid w:val="005F3025"/>
    <w:rsid w:val="005F3613"/>
    <w:rsid w:val="005F36D3"/>
    <w:rsid w:val="005F4839"/>
    <w:rsid w:val="005F4B5B"/>
    <w:rsid w:val="005F4D03"/>
    <w:rsid w:val="005F55D8"/>
    <w:rsid w:val="005F60EF"/>
    <w:rsid w:val="005F618C"/>
    <w:rsid w:val="005F70BD"/>
    <w:rsid w:val="005F784C"/>
    <w:rsid w:val="00600912"/>
    <w:rsid w:val="00601906"/>
    <w:rsid w:val="006019A1"/>
    <w:rsid w:val="006027EA"/>
    <w:rsid w:val="0060283C"/>
    <w:rsid w:val="00603BE4"/>
    <w:rsid w:val="00603DBE"/>
    <w:rsid w:val="00604A23"/>
    <w:rsid w:val="00604F14"/>
    <w:rsid w:val="0060530C"/>
    <w:rsid w:val="0060576A"/>
    <w:rsid w:val="00605B0D"/>
    <w:rsid w:val="00605F62"/>
    <w:rsid w:val="00605FF4"/>
    <w:rsid w:val="006075A6"/>
    <w:rsid w:val="00607C83"/>
    <w:rsid w:val="006102C9"/>
    <w:rsid w:val="00611B83"/>
    <w:rsid w:val="0061201D"/>
    <w:rsid w:val="00612656"/>
    <w:rsid w:val="00613257"/>
    <w:rsid w:val="00614D6F"/>
    <w:rsid w:val="00615C1B"/>
    <w:rsid w:val="00617FE5"/>
    <w:rsid w:val="00620A71"/>
    <w:rsid w:val="00620CF3"/>
    <w:rsid w:val="00620D80"/>
    <w:rsid w:val="00620DD6"/>
    <w:rsid w:val="006211C2"/>
    <w:rsid w:val="006222DA"/>
    <w:rsid w:val="006224A6"/>
    <w:rsid w:val="00622FE9"/>
    <w:rsid w:val="006234A6"/>
    <w:rsid w:val="0062375A"/>
    <w:rsid w:val="006238A7"/>
    <w:rsid w:val="006239AD"/>
    <w:rsid w:val="006241A2"/>
    <w:rsid w:val="0062496F"/>
    <w:rsid w:val="00624D23"/>
    <w:rsid w:val="006251C7"/>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51F"/>
    <w:rsid w:val="00641533"/>
    <w:rsid w:val="00641B12"/>
    <w:rsid w:val="0064208D"/>
    <w:rsid w:val="006428D2"/>
    <w:rsid w:val="0064307A"/>
    <w:rsid w:val="00643449"/>
    <w:rsid w:val="00643475"/>
    <w:rsid w:val="0064396A"/>
    <w:rsid w:val="0064452F"/>
    <w:rsid w:val="00644773"/>
    <w:rsid w:val="00645E14"/>
    <w:rsid w:val="0064624E"/>
    <w:rsid w:val="006477F8"/>
    <w:rsid w:val="00650AB9"/>
    <w:rsid w:val="00651C75"/>
    <w:rsid w:val="00652F67"/>
    <w:rsid w:val="006532C0"/>
    <w:rsid w:val="0065364D"/>
    <w:rsid w:val="006539D9"/>
    <w:rsid w:val="0065416E"/>
    <w:rsid w:val="006548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7134"/>
    <w:rsid w:val="00667EE7"/>
    <w:rsid w:val="00670922"/>
    <w:rsid w:val="00670BE1"/>
    <w:rsid w:val="00671177"/>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6D7"/>
    <w:rsid w:val="00681003"/>
    <w:rsid w:val="006817C9"/>
    <w:rsid w:val="006827E1"/>
    <w:rsid w:val="00683357"/>
    <w:rsid w:val="00683458"/>
    <w:rsid w:val="00683EC8"/>
    <w:rsid w:val="00683ECE"/>
    <w:rsid w:val="0068405E"/>
    <w:rsid w:val="006848CD"/>
    <w:rsid w:val="00684A61"/>
    <w:rsid w:val="006858A0"/>
    <w:rsid w:val="0068626F"/>
    <w:rsid w:val="00686808"/>
    <w:rsid w:val="00686D9A"/>
    <w:rsid w:val="006908F5"/>
    <w:rsid w:val="00690BC7"/>
    <w:rsid w:val="00693722"/>
    <w:rsid w:val="00694252"/>
    <w:rsid w:val="006950C8"/>
    <w:rsid w:val="00695164"/>
    <w:rsid w:val="006956BD"/>
    <w:rsid w:val="00695B96"/>
    <w:rsid w:val="00695FC2"/>
    <w:rsid w:val="00696388"/>
    <w:rsid w:val="00696949"/>
    <w:rsid w:val="00696ADC"/>
    <w:rsid w:val="00697052"/>
    <w:rsid w:val="00697BAE"/>
    <w:rsid w:val="00697BDF"/>
    <w:rsid w:val="006A0B55"/>
    <w:rsid w:val="006A2A20"/>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58E1"/>
    <w:rsid w:val="006B61F4"/>
    <w:rsid w:val="006B6390"/>
    <w:rsid w:val="006B6856"/>
    <w:rsid w:val="006B694F"/>
    <w:rsid w:val="006C0337"/>
    <w:rsid w:val="006C034C"/>
    <w:rsid w:val="006C03B8"/>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5C4E"/>
    <w:rsid w:val="006D6E61"/>
    <w:rsid w:val="006D6F08"/>
    <w:rsid w:val="006E062C"/>
    <w:rsid w:val="006E0C18"/>
    <w:rsid w:val="006E0CC5"/>
    <w:rsid w:val="006E15A3"/>
    <w:rsid w:val="006E2461"/>
    <w:rsid w:val="006E264D"/>
    <w:rsid w:val="006E28B7"/>
    <w:rsid w:val="006E2F5F"/>
    <w:rsid w:val="006E3310"/>
    <w:rsid w:val="006E4166"/>
    <w:rsid w:val="006E4E39"/>
    <w:rsid w:val="006E4F95"/>
    <w:rsid w:val="006E551D"/>
    <w:rsid w:val="006E565E"/>
    <w:rsid w:val="006E5BC1"/>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7013DD"/>
    <w:rsid w:val="00701983"/>
    <w:rsid w:val="0070346E"/>
    <w:rsid w:val="007036E6"/>
    <w:rsid w:val="00704DC2"/>
    <w:rsid w:val="00704EDB"/>
    <w:rsid w:val="00704F2E"/>
    <w:rsid w:val="0070537F"/>
    <w:rsid w:val="007053C2"/>
    <w:rsid w:val="00705C6B"/>
    <w:rsid w:val="007060C7"/>
    <w:rsid w:val="00706101"/>
    <w:rsid w:val="0070635C"/>
    <w:rsid w:val="0070704C"/>
    <w:rsid w:val="00707072"/>
    <w:rsid w:val="00707D61"/>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208E"/>
    <w:rsid w:val="00732A74"/>
    <w:rsid w:val="007332C1"/>
    <w:rsid w:val="007337EB"/>
    <w:rsid w:val="00734252"/>
    <w:rsid w:val="007348B1"/>
    <w:rsid w:val="00734B23"/>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71E1"/>
    <w:rsid w:val="00757328"/>
    <w:rsid w:val="00757DBF"/>
    <w:rsid w:val="007604B2"/>
    <w:rsid w:val="00760FCB"/>
    <w:rsid w:val="00762737"/>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5465"/>
    <w:rsid w:val="007755F2"/>
    <w:rsid w:val="00776469"/>
    <w:rsid w:val="00776971"/>
    <w:rsid w:val="00776EAB"/>
    <w:rsid w:val="0077725D"/>
    <w:rsid w:val="007772C0"/>
    <w:rsid w:val="00780BFD"/>
    <w:rsid w:val="0078177E"/>
    <w:rsid w:val="0078220E"/>
    <w:rsid w:val="00782D6B"/>
    <w:rsid w:val="0078304C"/>
    <w:rsid w:val="00783673"/>
    <w:rsid w:val="007836C0"/>
    <w:rsid w:val="007848F9"/>
    <w:rsid w:val="00785490"/>
    <w:rsid w:val="00785E3A"/>
    <w:rsid w:val="00790465"/>
    <w:rsid w:val="00790D86"/>
    <w:rsid w:val="00790F2A"/>
    <w:rsid w:val="007913C2"/>
    <w:rsid w:val="007925EA"/>
    <w:rsid w:val="00793CD8"/>
    <w:rsid w:val="00793F69"/>
    <w:rsid w:val="0079487C"/>
    <w:rsid w:val="00794E2E"/>
    <w:rsid w:val="0079532B"/>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FE"/>
    <w:rsid w:val="007A7BDD"/>
    <w:rsid w:val="007B03B4"/>
    <w:rsid w:val="007B0F7E"/>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C05DD"/>
    <w:rsid w:val="007C0646"/>
    <w:rsid w:val="007C1EC4"/>
    <w:rsid w:val="007C213B"/>
    <w:rsid w:val="007C2711"/>
    <w:rsid w:val="007C2DC6"/>
    <w:rsid w:val="007C3405"/>
    <w:rsid w:val="007C3D18"/>
    <w:rsid w:val="007C60BF"/>
    <w:rsid w:val="007C6A07"/>
    <w:rsid w:val="007C75A1"/>
    <w:rsid w:val="007C77A5"/>
    <w:rsid w:val="007C7D41"/>
    <w:rsid w:val="007D04E5"/>
    <w:rsid w:val="007D081C"/>
    <w:rsid w:val="007D0E10"/>
    <w:rsid w:val="007D0F70"/>
    <w:rsid w:val="007D311E"/>
    <w:rsid w:val="007D395D"/>
    <w:rsid w:val="007D3F4F"/>
    <w:rsid w:val="007D5901"/>
    <w:rsid w:val="007D69F6"/>
    <w:rsid w:val="007D6C67"/>
    <w:rsid w:val="007D7526"/>
    <w:rsid w:val="007D7BF6"/>
    <w:rsid w:val="007D7D0B"/>
    <w:rsid w:val="007E0461"/>
    <w:rsid w:val="007E267C"/>
    <w:rsid w:val="007E2F81"/>
    <w:rsid w:val="007E3140"/>
    <w:rsid w:val="007E3662"/>
    <w:rsid w:val="007E4610"/>
    <w:rsid w:val="007E4715"/>
    <w:rsid w:val="007E4B22"/>
    <w:rsid w:val="007E501E"/>
    <w:rsid w:val="007E505B"/>
    <w:rsid w:val="007E6373"/>
    <w:rsid w:val="007E65E0"/>
    <w:rsid w:val="007E6919"/>
    <w:rsid w:val="007E69AB"/>
    <w:rsid w:val="007E7091"/>
    <w:rsid w:val="007F0AB8"/>
    <w:rsid w:val="007F31D1"/>
    <w:rsid w:val="007F3A1E"/>
    <w:rsid w:val="007F3B0B"/>
    <w:rsid w:val="007F3C98"/>
    <w:rsid w:val="007F65FD"/>
    <w:rsid w:val="007F67FD"/>
    <w:rsid w:val="007F6CC5"/>
    <w:rsid w:val="007F77D6"/>
    <w:rsid w:val="007F7C77"/>
    <w:rsid w:val="007F7CB0"/>
    <w:rsid w:val="0080152D"/>
    <w:rsid w:val="008015DF"/>
    <w:rsid w:val="008020FE"/>
    <w:rsid w:val="008028E5"/>
    <w:rsid w:val="00802B60"/>
    <w:rsid w:val="00803DD8"/>
    <w:rsid w:val="00803F20"/>
    <w:rsid w:val="00803FAE"/>
    <w:rsid w:val="008054BC"/>
    <w:rsid w:val="0080605F"/>
    <w:rsid w:val="00806C86"/>
    <w:rsid w:val="00806F3E"/>
    <w:rsid w:val="00806F4B"/>
    <w:rsid w:val="0080763E"/>
    <w:rsid w:val="00807786"/>
    <w:rsid w:val="008104DC"/>
    <w:rsid w:val="00810942"/>
    <w:rsid w:val="00810E0A"/>
    <w:rsid w:val="00810F0E"/>
    <w:rsid w:val="0081132E"/>
    <w:rsid w:val="00811FCB"/>
    <w:rsid w:val="00812376"/>
    <w:rsid w:val="008124C7"/>
    <w:rsid w:val="0081252B"/>
    <w:rsid w:val="008141E0"/>
    <w:rsid w:val="008158D6"/>
    <w:rsid w:val="00815EBA"/>
    <w:rsid w:val="00816904"/>
    <w:rsid w:val="00816B4A"/>
    <w:rsid w:val="00817196"/>
    <w:rsid w:val="00817A4D"/>
    <w:rsid w:val="00817EDE"/>
    <w:rsid w:val="00821525"/>
    <w:rsid w:val="008229AA"/>
    <w:rsid w:val="00822E1B"/>
    <w:rsid w:val="008235DB"/>
    <w:rsid w:val="00824AB4"/>
    <w:rsid w:val="00824E9F"/>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CEC"/>
    <w:rsid w:val="00850E36"/>
    <w:rsid w:val="00850E45"/>
    <w:rsid w:val="00851C00"/>
    <w:rsid w:val="00852371"/>
    <w:rsid w:val="008531DB"/>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1AB8"/>
    <w:rsid w:val="008828CA"/>
    <w:rsid w:val="008831AD"/>
    <w:rsid w:val="00883475"/>
    <w:rsid w:val="00883680"/>
    <w:rsid w:val="008842A8"/>
    <w:rsid w:val="00884A28"/>
    <w:rsid w:val="008850EF"/>
    <w:rsid w:val="00885820"/>
    <w:rsid w:val="00885CBE"/>
    <w:rsid w:val="0088638F"/>
    <w:rsid w:val="008867FC"/>
    <w:rsid w:val="008868A1"/>
    <w:rsid w:val="00887B50"/>
    <w:rsid w:val="0089036F"/>
    <w:rsid w:val="00891466"/>
    <w:rsid w:val="00894154"/>
    <w:rsid w:val="00894A88"/>
    <w:rsid w:val="00895386"/>
    <w:rsid w:val="008962EF"/>
    <w:rsid w:val="00896D36"/>
    <w:rsid w:val="00896D3D"/>
    <w:rsid w:val="00896F5D"/>
    <w:rsid w:val="008976BB"/>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9B8"/>
    <w:rsid w:val="008B0C02"/>
    <w:rsid w:val="008B120C"/>
    <w:rsid w:val="008B1B8F"/>
    <w:rsid w:val="008B2A9A"/>
    <w:rsid w:val="008B2BCE"/>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861"/>
    <w:rsid w:val="008D39D8"/>
    <w:rsid w:val="008D491D"/>
    <w:rsid w:val="008D52DC"/>
    <w:rsid w:val="008D560E"/>
    <w:rsid w:val="008D60A2"/>
    <w:rsid w:val="008D6D1A"/>
    <w:rsid w:val="008D7271"/>
    <w:rsid w:val="008E0162"/>
    <w:rsid w:val="008E029F"/>
    <w:rsid w:val="008E050F"/>
    <w:rsid w:val="008E065E"/>
    <w:rsid w:val="008E0927"/>
    <w:rsid w:val="008E1909"/>
    <w:rsid w:val="008E2D86"/>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33DC"/>
    <w:rsid w:val="008F35A1"/>
    <w:rsid w:val="008F40F2"/>
    <w:rsid w:val="008F477F"/>
    <w:rsid w:val="008F4ACF"/>
    <w:rsid w:val="008F5E2E"/>
    <w:rsid w:val="008F600C"/>
    <w:rsid w:val="008F6FE1"/>
    <w:rsid w:val="008F7732"/>
    <w:rsid w:val="008F7C00"/>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EC2"/>
    <w:rsid w:val="009075B9"/>
    <w:rsid w:val="0091039D"/>
    <w:rsid w:val="00910AD5"/>
    <w:rsid w:val="00910B7D"/>
    <w:rsid w:val="00910CDB"/>
    <w:rsid w:val="00911735"/>
    <w:rsid w:val="00911DFB"/>
    <w:rsid w:val="00911F5A"/>
    <w:rsid w:val="0091200C"/>
    <w:rsid w:val="009121F8"/>
    <w:rsid w:val="009139D9"/>
    <w:rsid w:val="009140E8"/>
    <w:rsid w:val="0091463A"/>
    <w:rsid w:val="00914AD8"/>
    <w:rsid w:val="00915430"/>
    <w:rsid w:val="00915BC6"/>
    <w:rsid w:val="00915D25"/>
    <w:rsid w:val="0091601E"/>
    <w:rsid w:val="00916079"/>
    <w:rsid w:val="00917A66"/>
    <w:rsid w:val="00917CE9"/>
    <w:rsid w:val="00920BF2"/>
    <w:rsid w:val="00920C93"/>
    <w:rsid w:val="00921463"/>
    <w:rsid w:val="00922010"/>
    <w:rsid w:val="0092232E"/>
    <w:rsid w:val="00924E4F"/>
    <w:rsid w:val="009256BD"/>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231"/>
    <w:rsid w:val="00953920"/>
    <w:rsid w:val="00953D47"/>
    <w:rsid w:val="0095503C"/>
    <w:rsid w:val="00955A9F"/>
    <w:rsid w:val="0095681E"/>
    <w:rsid w:val="009570A5"/>
    <w:rsid w:val="009572D4"/>
    <w:rsid w:val="00957C1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408"/>
    <w:rsid w:val="0099366C"/>
    <w:rsid w:val="00993A69"/>
    <w:rsid w:val="00993D54"/>
    <w:rsid w:val="009942CA"/>
    <w:rsid w:val="00994323"/>
    <w:rsid w:val="00994941"/>
    <w:rsid w:val="009949BE"/>
    <w:rsid w:val="00994DCA"/>
    <w:rsid w:val="009960EC"/>
    <w:rsid w:val="009962A7"/>
    <w:rsid w:val="009970DD"/>
    <w:rsid w:val="00997338"/>
    <w:rsid w:val="009A0577"/>
    <w:rsid w:val="009A0FBA"/>
    <w:rsid w:val="009A1601"/>
    <w:rsid w:val="009A1FBB"/>
    <w:rsid w:val="009A215F"/>
    <w:rsid w:val="009A2A47"/>
    <w:rsid w:val="009A3965"/>
    <w:rsid w:val="009A3AC7"/>
    <w:rsid w:val="009A462D"/>
    <w:rsid w:val="009A4C65"/>
    <w:rsid w:val="009A4F63"/>
    <w:rsid w:val="009A50FF"/>
    <w:rsid w:val="009A5CBA"/>
    <w:rsid w:val="009A7D8A"/>
    <w:rsid w:val="009A7F84"/>
    <w:rsid w:val="009B196C"/>
    <w:rsid w:val="009B1D04"/>
    <w:rsid w:val="009B1F30"/>
    <w:rsid w:val="009B2558"/>
    <w:rsid w:val="009B327D"/>
    <w:rsid w:val="009B32A2"/>
    <w:rsid w:val="009B3AC2"/>
    <w:rsid w:val="009B4DF4"/>
    <w:rsid w:val="009B4E12"/>
    <w:rsid w:val="009B5570"/>
    <w:rsid w:val="009B564E"/>
    <w:rsid w:val="009B5D3F"/>
    <w:rsid w:val="009B66CE"/>
    <w:rsid w:val="009B6CB6"/>
    <w:rsid w:val="009B6FB7"/>
    <w:rsid w:val="009B7E87"/>
    <w:rsid w:val="009C02B6"/>
    <w:rsid w:val="009C0F39"/>
    <w:rsid w:val="009C2D46"/>
    <w:rsid w:val="009C2E37"/>
    <w:rsid w:val="009C33C1"/>
    <w:rsid w:val="009C396A"/>
    <w:rsid w:val="009C403E"/>
    <w:rsid w:val="009C470D"/>
    <w:rsid w:val="009C49EC"/>
    <w:rsid w:val="009C5E8B"/>
    <w:rsid w:val="009C67BF"/>
    <w:rsid w:val="009C772C"/>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522"/>
    <w:rsid w:val="009F08F3"/>
    <w:rsid w:val="009F10A1"/>
    <w:rsid w:val="009F1D4F"/>
    <w:rsid w:val="009F1ECE"/>
    <w:rsid w:val="009F2A95"/>
    <w:rsid w:val="009F2D53"/>
    <w:rsid w:val="009F344F"/>
    <w:rsid w:val="009F3909"/>
    <w:rsid w:val="009F435F"/>
    <w:rsid w:val="009F438B"/>
    <w:rsid w:val="009F58B4"/>
    <w:rsid w:val="009F5AAA"/>
    <w:rsid w:val="009F5DC6"/>
    <w:rsid w:val="009F5F2B"/>
    <w:rsid w:val="009F6504"/>
    <w:rsid w:val="009F67E8"/>
    <w:rsid w:val="009F7031"/>
    <w:rsid w:val="00A0064F"/>
    <w:rsid w:val="00A00B32"/>
    <w:rsid w:val="00A01173"/>
    <w:rsid w:val="00A014AB"/>
    <w:rsid w:val="00A0231C"/>
    <w:rsid w:val="00A02783"/>
    <w:rsid w:val="00A048A8"/>
    <w:rsid w:val="00A04A4D"/>
    <w:rsid w:val="00A04F49"/>
    <w:rsid w:val="00A062B6"/>
    <w:rsid w:val="00A062E1"/>
    <w:rsid w:val="00A06E67"/>
    <w:rsid w:val="00A06F0A"/>
    <w:rsid w:val="00A07372"/>
    <w:rsid w:val="00A075DB"/>
    <w:rsid w:val="00A13E54"/>
    <w:rsid w:val="00A141B5"/>
    <w:rsid w:val="00A1425E"/>
    <w:rsid w:val="00A148A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6368"/>
    <w:rsid w:val="00A264A9"/>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053"/>
    <w:rsid w:val="00A5140C"/>
    <w:rsid w:val="00A51466"/>
    <w:rsid w:val="00A51568"/>
    <w:rsid w:val="00A5264C"/>
    <w:rsid w:val="00A52A6C"/>
    <w:rsid w:val="00A52E1D"/>
    <w:rsid w:val="00A53471"/>
    <w:rsid w:val="00A53B7A"/>
    <w:rsid w:val="00A5410E"/>
    <w:rsid w:val="00A56DC2"/>
    <w:rsid w:val="00A57359"/>
    <w:rsid w:val="00A61499"/>
    <w:rsid w:val="00A615A8"/>
    <w:rsid w:val="00A626D1"/>
    <w:rsid w:val="00A62962"/>
    <w:rsid w:val="00A62A77"/>
    <w:rsid w:val="00A62ECE"/>
    <w:rsid w:val="00A63483"/>
    <w:rsid w:val="00A63594"/>
    <w:rsid w:val="00A6363A"/>
    <w:rsid w:val="00A64AD9"/>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3BF0"/>
    <w:rsid w:val="00A83E38"/>
    <w:rsid w:val="00A84767"/>
    <w:rsid w:val="00A84AC5"/>
    <w:rsid w:val="00A87CDE"/>
    <w:rsid w:val="00A87FA7"/>
    <w:rsid w:val="00A9095C"/>
    <w:rsid w:val="00A9131A"/>
    <w:rsid w:val="00A916C9"/>
    <w:rsid w:val="00A91C62"/>
    <w:rsid w:val="00A92879"/>
    <w:rsid w:val="00A92908"/>
    <w:rsid w:val="00A92C5F"/>
    <w:rsid w:val="00A92C7A"/>
    <w:rsid w:val="00A9332F"/>
    <w:rsid w:val="00A9372C"/>
    <w:rsid w:val="00A93CFB"/>
    <w:rsid w:val="00A94135"/>
    <w:rsid w:val="00A94311"/>
    <w:rsid w:val="00A9442A"/>
    <w:rsid w:val="00A94666"/>
    <w:rsid w:val="00A954CC"/>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9F"/>
    <w:rsid w:val="00AB33D2"/>
    <w:rsid w:val="00AB33FD"/>
    <w:rsid w:val="00AB3C41"/>
    <w:rsid w:val="00AB4AB8"/>
    <w:rsid w:val="00AB4C08"/>
    <w:rsid w:val="00AB4E95"/>
    <w:rsid w:val="00AB54D8"/>
    <w:rsid w:val="00AB5564"/>
    <w:rsid w:val="00AB655E"/>
    <w:rsid w:val="00AB74FC"/>
    <w:rsid w:val="00AB7BCB"/>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1D9F"/>
    <w:rsid w:val="00AD2AE2"/>
    <w:rsid w:val="00AD30C5"/>
    <w:rsid w:val="00AD31B5"/>
    <w:rsid w:val="00AD3703"/>
    <w:rsid w:val="00AD3E32"/>
    <w:rsid w:val="00AD3F77"/>
    <w:rsid w:val="00AD3F94"/>
    <w:rsid w:val="00AD4A5A"/>
    <w:rsid w:val="00AD5E87"/>
    <w:rsid w:val="00AD6192"/>
    <w:rsid w:val="00AD67FE"/>
    <w:rsid w:val="00AD68DF"/>
    <w:rsid w:val="00AD789B"/>
    <w:rsid w:val="00AE18C1"/>
    <w:rsid w:val="00AE1F0B"/>
    <w:rsid w:val="00AE267B"/>
    <w:rsid w:val="00AE27AC"/>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938"/>
    <w:rsid w:val="00B07B95"/>
    <w:rsid w:val="00B10526"/>
    <w:rsid w:val="00B10B9A"/>
    <w:rsid w:val="00B10EBA"/>
    <w:rsid w:val="00B114CE"/>
    <w:rsid w:val="00B124DD"/>
    <w:rsid w:val="00B129B0"/>
    <w:rsid w:val="00B12DE1"/>
    <w:rsid w:val="00B1316C"/>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573FF"/>
    <w:rsid w:val="00B6033E"/>
    <w:rsid w:val="00B605F2"/>
    <w:rsid w:val="00B60D56"/>
    <w:rsid w:val="00B617E6"/>
    <w:rsid w:val="00B6180A"/>
    <w:rsid w:val="00B61961"/>
    <w:rsid w:val="00B61BB2"/>
    <w:rsid w:val="00B61FC9"/>
    <w:rsid w:val="00B626FC"/>
    <w:rsid w:val="00B6297D"/>
    <w:rsid w:val="00B62AAA"/>
    <w:rsid w:val="00B62DC3"/>
    <w:rsid w:val="00B6374A"/>
    <w:rsid w:val="00B63DA3"/>
    <w:rsid w:val="00B6428A"/>
    <w:rsid w:val="00B655C6"/>
    <w:rsid w:val="00B65788"/>
    <w:rsid w:val="00B66343"/>
    <w:rsid w:val="00B664C7"/>
    <w:rsid w:val="00B666BE"/>
    <w:rsid w:val="00B66778"/>
    <w:rsid w:val="00B674C3"/>
    <w:rsid w:val="00B70E7E"/>
    <w:rsid w:val="00B71B58"/>
    <w:rsid w:val="00B7278A"/>
    <w:rsid w:val="00B73354"/>
    <w:rsid w:val="00B7375C"/>
    <w:rsid w:val="00B739F6"/>
    <w:rsid w:val="00B743B5"/>
    <w:rsid w:val="00B74ABD"/>
    <w:rsid w:val="00B766DC"/>
    <w:rsid w:val="00B779B9"/>
    <w:rsid w:val="00B8117B"/>
    <w:rsid w:val="00B81A6C"/>
    <w:rsid w:val="00B81C0A"/>
    <w:rsid w:val="00B81D70"/>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B59"/>
    <w:rsid w:val="00B9406A"/>
    <w:rsid w:val="00B94A2F"/>
    <w:rsid w:val="00B95078"/>
    <w:rsid w:val="00B954F8"/>
    <w:rsid w:val="00B96258"/>
    <w:rsid w:val="00B97CA9"/>
    <w:rsid w:val="00BA2280"/>
    <w:rsid w:val="00BA2A08"/>
    <w:rsid w:val="00BA4FE7"/>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78D4"/>
    <w:rsid w:val="00BC0FDC"/>
    <w:rsid w:val="00BC1809"/>
    <w:rsid w:val="00BC2238"/>
    <w:rsid w:val="00BC2C48"/>
    <w:rsid w:val="00BC2D80"/>
    <w:rsid w:val="00BC3053"/>
    <w:rsid w:val="00BC430B"/>
    <w:rsid w:val="00BC4D2E"/>
    <w:rsid w:val="00BC5F4A"/>
    <w:rsid w:val="00BC61FA"/>
    <w:rsid w:val="00BC62CA"/>
    <w:rsid w:val="00BC642C"/>
    <w:rsid w:val="00BC6A51"/>
    <w:rsid w:val="00BC6E25"/>
    <w:rsid w:val="00BC7339"/>
    <w:rsid w:val="00BC792D"/>
    <w:rsid w:val="00BD08B5"/>
    <w:rsid w:val="00BD46A8"/>
    <w:rsid w:val="00BD48AC"/>
    <w:rsid w:val="00BD5146"/>
    <w:rsid w:val="00BD5B37"/>
    <w:rsid w:val="00BD5F1A"/>
    <w:rsid w:val="00BE007B"/>
    <w:rsid w:val="00BE1234"/>
    <w:rsid w:val="00BE2113"/>
    <w:rsid w:val="00BE2C35"/>
    <w:rsid w:val="00BE2FA6"/>
    <w:rsid w:val="00BE333F"/>
    <w:rsid w:val="00BE4532"/>
    <w:rsid w:val="00BE46E3"/>
    <w:rsid w:val="00BE4F7A"/>
    <w:rsid w:val="00BE725D"/>
    <w:rsid w:val="00BE7406"/>
    <w:rsid w:val="00BE741C"/>
    <w:rsid w:val="00BE7603"/>
    <w:rsid w:val="00BE76BB"/>
    <w:rsid w:val="00BE7924"/>
    <w:rsid w:val="00BE7D89"/>
    <w:rsid w:val="00BF1FA0"/>
    <w:rsid w:val="00BF3279"/>
    <w:rsid w:val="00BF425F"/>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706"/>
    <w:rsid w:val="00C057F4"/>
    <w:rsid w:val="00C07377"/>
    <w:rsid w:val="00C103DD"/>
    <w:rsid w:val="00C10478"/>
    <w:rsid w:val="00C11A67"/>
    <w:rsid w:val="00C12107"/>
    <w:rsid w:val="00C125EA"/>
    <w:rsid w:val="00C13452"/>
    <w:rsid w:val="00C14B88"/>
    <w:rsid w:val="00C14D4B"/>
    <w:rsid w:val="00C15124"/>
    <w:rsid w:val="00C154BB"/>
    <w:rsid w:val="00C15B66"/>
    <w:rsid w:val="00C1670D"/>
    <w:rsid w:val="00C17F90"/>
    <w:rsid w:val="00C20259"/>
    <w:rsid w:val="00C210BC"/>
    <w:rsid w:val="00C21A56"/>
    <w:rsid w:val="00C21C9E"/>
    <w:rsid w:val="00C235EF"/>
    <w:rsid w:val="00C237F8"/>
    <w:rsid w:val="00C23CD2"/>
    <w:rsid w:val="00C25246"/>
    <w:rsid w:val="00C26FAA"/>
    <w:rsid w:val="00C279B5"/>
    <w:rsid w:val="00C27C45"/>
    <w:rsid w:val="00C30601"/>
    <w:rsid w:val="00C3166E"/>
    <w:rsid w:val="00C320FB"/>
    <w:rsid w:val="00C32657"/>
    <w:rsid w:val="00C32CC9"/>
    <w:rsid w:val="00C32CF2"/>
    <w:rsid w:val="00C33F4B"/>
    <w:rsid w:val="00C3719D"/>
    <w:rsid w:val="00C37CC3"/>
    <w:rsid w:val="00C4067E"/>
    <w:rsid w:val="00C40708"/>
    <w:rsid w:val="00C41F6C"/>
    <w:rsid w:val="00C42789"/>
    <w:rsid w:val="00C427C6"/>
    <w:rsid w:val="00C42BAB"/>
    <w:rsid w:val="00C42D5A"/>
    <w:rsid w:val="00C441E1"/>
    <w:rsid w:val="00C46217"/>
    <w:rsid w:val="00C46A82"/>
    <w:rsid w:val="00C4742E"/>
    <w:rsid w:val="00C47832"/>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83"/>
    <w:rsid w:val="00C626E0"/>
    <w:rsid w:val="00C62701"/>
    <w:rsid w:val="00C6352B"/>
    <w:rsid w:val="00C63695"/>
    <w:rsid w:val="00C64672"/>
    <w:rsid w:val="00C64E8D"/>
    <w:rsid w:val="00C65B83"/>
    <w:rsid w:val="00C6673E"/>
    <w:rsid w:val="00C70697"/>
    <w:rsid w:val="00C70E39"/>
    <w:rsid w:val="00C72815"/>
    <w:rsid w:val="00C72EF4"/>
    <w:rsid w:val="00C73E8B"/>
    <w:rsid w:val="00C7411D"/>
    <w:rsid w:val="00C743F0"/>
    <w:rsid w:val="00C75D2F"/>
    <w:rsid w:val="00C763D9"/>
    <w:rsid w:val="00C767BE"/>
    <w:rsid w:val="00C76963"/>
    <w:rsid w:val="00C76AF4"/>
    <w:rsid w:val="00C76E3C"/>
    <w:rsid w:val="00C773F8"/>
    <w:rsid w:val="00C77B92"/>
    <w:rsid w:val="00C81095"/>
    <w:rsid w:val="00C81568"/>
    <w:rsid w:val="00C82B50"/>
    <w:rsid w:val="00C83282"/>
    <w:rsid w:val="00C83B43"/>
    <w:rsid w:val="00C83C98"/>
    <w:rsid w:val="00C84E89"/>
    <w:rsid w:val="00C85521"/>
    <w:rsid w:val="00C86B9F"/>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90"/>
    <w:rsid w:val="00CA0BE6"/>
    <w:rsid w:val="00CA12D1"/>
    <w:rsid w:val="00CA1ED8"/>
    <w:rsid w:val="00CA2A24"/>
    <w:rsid w:val="00CA31A3"/>
    <w:rsid w:val="00CA3D41"/>
    <w:rsid w:val="00CA4497"/>
    <w:rsid w:val="00CA450F"/>
    <w:rsid w:val="00CA46A8"/>
    <w:rsid w:val="00CA48AF"/>
    <w:rsid w:val="00CA5D4F"/>
    <w:rsid w:val="00CA6704"/>
    <w:rsid w:val="00CA680B"/>
    <w:rsid w:val="00CA71A6"/>
    <w:rsid w:val="00CB0346"/>
    <w:rsid w:val="00CB0CC7"/>
    <w:rsid w:val="00CB0F60"/>
    <w:rsid w:val="00CB1678"/>
    <w:rsid w:val="00CB1F63"/>
    <w:rsid w:val="00CB1FB1"/>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6616"/>
    <w:rsid w:val="00CC7B45"/>
    <w:rsid w:val="00CC7B9F"/>
    <w:rsid w:val="00CD1081"/>
    <w:rsid w:val="00CD1188"/>
    <w:rsid w:val="00CD1BCE"/>
    <w:rsid w:val="00CD223B"/>
    <w:rsid w:val="00CD2ED1"/>
    <w:rsid w:val="00CD3031"/>
    <w:rsid w:val="00CD337B"/>
    <w:rsid w:val="00CD59BB"/>
    <w:rsid w:val="00CD641B"/>
    <w:rsid w:val="00CD7C8E"/>
    <w:rsid w:val="00CD7DDB"/>
    <w:rsid w:val="00CE0424"/>
    <w:rsid w:val="00CE2B7C"/>
    <w:rsid w:val="00CE3D23"/>
    <w:rsid w:val="00CE3D56"/>
    <w:rsid w:val="00CE5AF6"/>
    <w:rsid w:val="00CE7561"/>
    <w:rsid w:val="00CE7DE0"/>
    <w:rsid w:val="00CF02AC"/>
    <w:rsid w:val="00CF1354"/>
    <w:rsid w:val="00CF1380"/>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3135"/>
    <w:rsid w:val="00D1344F"/>
    <w:rsid w:val="00D135A0"/>
    <w:rsid w:val="00D13644"/>
    <w:rsid w:val="00D13E4E"/>
    <w:rsid w:val="00D1514D"/>
    <w:rsid w:val="00D153AA"/>
    <w:rsid w:val="00D16987"/>
    <w:rsid w:val="00D170F3"/>
    <w:rsid w:val="00D17248"/>
    <w:rsid w:val="00D17DC7"/>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7F1"/>
    <w:rsid w:val="00D31E35"/>
    <w:rsid w:val="00D325EA"/>
    <w:rsid w:val="00D36E71"/>
    <w:rsid w:val="00D375E4"/>
    <w:rsid w:val="00D37D87"/>
    <w:rsid w:val="00D37E1B"/>
    <w:rsid w:val="00D40465"/>
    <w:rsid w:val="00D40B33"/>
    <w:rsid w:val="00D41222"/>
    <w:rsid w:val="00D41BDF"/>
    <w:rsid w:val="00D4318F"/>
    <w:rsid w:val="00D438BF"/>
    <w:rsid w:val="00D43F5A"/>
    <w:rsid w:val="00D440F8"/>
    <w:rsid w:val="00D44136"/>
    <w:rsid w:val="00D44DDF"/>
    <w:rsid w:val="00D46B1F"/>
    <w:rsid w:val="00D472D7"/>
    <w:rsid w:val="00D501EA"/>
    <w:rsid w:val="00D5091D"/>
    <w:rsid w:val="00D51CBA"/>
    <w:rsid w:val="00D51CDE"/>
    <w:rsid w:val="00D53684"/>
    <w:rsid w:val="00D53C21"/>
    <w:rsid w:val="00D546FF"/>
    <w:rsid w:val="00D548F1"/>
    <w:rsid w:val="00D54CB1"/>
    <w:rsid w:val="00D5555F"/>
    <w:rsid w:val="00D55968"/>
    <w:rsid w:val="00D55AD5"/>
    <w:rsid w:val="00D576CA"/>
    <w:rsid w:val="00D60E13"/>
    <w:rsid w:val="00D61AF5"/>
    <w:rsid w:val="00D61B49"/>
    <w:rsid w:val="00D62054"/>
    <w:rsid w:val="00D62CD5"/>
    <w:rsid w:val="00D633B2"/>
    <w:rsid w:val="00D6435F"/>
    <w:rsid w:val="00D64BBB"/>
    <w:rsid w:val="00D652B5"/>
    <w:rsid w:val="00D65542"/>
    <w:rsid w:val="00D65D99"/>
    <w:rsid w:val="00D66155"/>
    <w:rsid w:val="00D6688D"/>
    <w:rsid w:val="00D668F9"/>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1349"/>
    <w:rsid w:val="00DA1C2E"/>
    <w:rsid w:val="00DA305E"/>
    <w:rsid w:val="00DA416C"/>
    <w:rsid w:val="00DA5007"/>
    <w:rsid w:val="00DA5417"/>
    <w:rsid w:val="00DA55AB"/>
    <w:rsid w:val="00DA56E8"/>
    <w:rsid w:val="00DA593D"/>
    <w:rsid w:val="00DA63D8"/>
    <w:rsid w:val="00DA6A0A"/>
    <w:rsid w:val="00DA6CA1"/>
    <w:rsid w:val="00DB00F8"/>
    <w:rsid w:val="00DB0387"/>
    <w:rsid w:val="00DB0A9F"/>
    <w:rsid w:val="00DB377D"/>
    <w:rsid w:val="00DB49F1"/>
    <w:rsid w:val="00DB5719"/>
    <w:rsid w:val="00DB5B68"/>
    <w:rsid w:val="00DB6768"/>
    <w:rsid w:val="00DB6CED"/>
    <w:rsid w:val="00DB71D2"/>
    <w:rsid w:val="00DB72C9"/>
    <w:rsid w:val="00DB74A0"/>
    <w:rsid w:val="00DC05D9"/>
    <w:rsid w:val="00DC1887"/>
    <w:rsid w:val="00DC1E23"/>
    <w:rsid w:val="00DC2090"/>
    <w:rsid w:val="00DC25CF"/>
    <w:rsid w:val="00DC2D36"/>
    <w:rsid w:val="00DC43E4"/>
    <w:rsid w:val="00DC4F17"/>
    <w:rsid w:val="00DC53EF"/>
    <w:rsid w:val="00DC62C7"/>
    <w:rsid w:val="00DC6998"/>
    <w:rsid w:val="00DC6EAE"/>
    <w:rsid w:val="00DD0E27"/>
    <w:rsid w:val="00DD1081"/>
    <w:rsid w:val="00DD11A7"/>
    <w:rsid w:val="00DD1425"/>
    <w:rsid w:val="00DD2697"/>
    <w:rsid w:val="00DD2B57"/>
    <w:rsid w:val="00DD2B60"/>
    <w:rsid w:val="00DD513E"/>
    <w:rsid w:val="00DD58CD"/>
    <w:rsid w:val="00DD6DA7"/>
    <w:rsid w:val="00DD729E"/>
    <w:rsid w:val="00DD740E"/>
    <w:rsid w:val="00DE1BFC"/>
    <w:rsid w:val="00DE2295"/>
    <w:rsid w:val="00DE23A9"/>
    <w:rsid w:val="00DE2D93"/>
    <w:rsid w:val="00DE3EB9"/>
    <w:rsid w:val="00DE4E2C"/>
    <w:rsid w:val="00DE5608"/>
    <w:rsid w:val="00DE58D0"/>
    <w:rsid w:val="00DE654F"/>
    <w:rsid w:val="00DE7EE8"/>
    <w:rsid w:val="00DF02B2"/>
    <w:rsid w:val="00DF04DB"/>
    <w:rsid w:val="00DF0B6E"/>
    <w:rsid w:val="00DF0D31"/>
    <w:rsid w:val="00DF15E0"/>
    <w:rsid w:val="00DF1C34"/>
    <w:rsid w:val="00DF29A8"/>
    <w:rsid w:val="00DF303E"/>
    <w:rsid w:val="00DF306A"/>
    <w:rsid w:val="00DF37A0"/>
    <w:rsid w:val="00DF3AB0"/>
    <w:rsid w:val="00DF3B44"/>
    <w:rsid w:val="00DF3C45"/>
    <w:rsid w:val="00DF5128"/>
    <w:rsid w:val="00DF5C56"/>
    <w:rsid w:val="00DF794F"/>
    <w:rsid w:val="00DF7D25"/>
    <w:rsid w:val="00DF7F7E"/>
    <w:rsid w:val="00E002D7"/>
    <w:rsid w:val="00E00C09"/>
    <w:rsid w:val="00E025E1"/>
    <w:rsid w:val="00E02B90"/>
    <w:rsid w:val="00E0341B"/>
    <w:rsid w:val="00E03BB9"/>
    <w:rsid w:val="00E03BEC"/>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6DB1"/>
    <w:rsid w:val="00E1730E"/>
    <w:rsid w:val="00E17DF4"/>
    <w:rsid w:val="00E17FA2"/>
    <w:rsid w:val="00E20983"/>
    <w:rsid w:val="00E22125"/>
    <w:rsid w:val="00E222A7"/>
    <w:rsid w:val="00E22330"/>
    <w:rsid w:val="00E23A72"/>
    <w:rsid w:val="00E23C90"/>
    <w:rsid w:val="00E25089"/>
    <w:rsid w:val="00E2601C"/>
    <w:rsid w:val="00E2609B"/>
    <w:rsid w:val="00E266E2"/>
    <w:rsid w:val="00E270F2"/>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54A"/>
    <w:rsid w:val="00E37218"/>
    <w:rsid w:val="00E3723A"/>
    <w:rsid w:val="00E37860"/>
    <w:rsid w:val="00E4054A"/>
    <w:rsid w:val="00E40BB2"/>
    <w:rsid w:val="00E40DCC"/>
    <w:rsid w:val="00E41AA0"/>
    <w:rsid w:val="00E4258F"/>
    <w:rsid w:val="00E4267B"/>
    <w:rsid w:val="00E42959"/>
    <w:rsid w:val="00E43E74"/>
    <w:rsid w:val="00E4432A"/>
    <w:rsid w:val="00E443C3"/>
    <w:rsid w:val="00E446F1"/>
    <w:rsid w:val="00E44E45"/>
    <w:rsid w:val="00E46091"/>
    <w:rsid w:val="00E46886"/>
    <w:rsid w:val="00E47AEF"/>
    <w:rsid w:val="00E50DED"/>
    <w:rsid w:val="00E518D7"/>
    <w:rsid w:val="00E519F4"/>
    <w:rsid w:val="00E53B75"/>
    <w:rsid w:val="00E54C30"/>
    <w:rsid w:val="00E54E3B"/>
    <w:rsid w:val="00E5509A"/>
    <w:rsid w:val="00E55166"/>
    <w:rsid w:val="00E553A3"/>
    <w:rsid w:val="00E5626D"/>
    <w:rsid w:val="00E56578"/>
    <w:rsid w:val="00E5682C"/>
    <w:rsid w:val="00E56921"/>
    <w:rsid w:val="00E571A5"/>
    <w:rsid w:val="00E57565"/>
    <w:rsid w:val="00E6087B"/>
    <w:rsid w:val="00E61FFC"/>
    <w:rsid w:val="00E625EE"/>
    <w:rsid w:val="00E62F35"/>
    <w:rsid w:val="00E63803"/>
    <w:rsid w:val="00E63838"/>
    <w:rsid w:val="00E64434"/>
    <w:rsid w:val="00E64F46"/>
    <w:rsid w:val="00E66964"/>
    <w:rsid w:val="00E67C51"/>
    <w:rsid w:val="00E7128A"/>
    <w:rsid w:val="00E71DF6"/>
    <w:rsid w:val="00E722E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F9"/>
    <w:rsid w:val="00E92068"/>
    <w:rsid w:val="00E92285"/>
    <w:rsid w:val="00E927D2"/>
    <w:rsid w:val="00E9291C"/>
    <w:rsid w:val="00E9293E"/>
    <w:rsid w:val="00E93169"/>
    <w:rsid w:val="00E93392"/>
    <w:rsid w:val="00E93FFE"/>
    <w:rsid w:val="00E9417B"/>
    <w:rsid w:val="00E94F8A"/>
    <w:rsid w:val="00E96A1B"/>
    <w:rsid w:val="00E96A90"/>
    <w:rsid w:val="00E96F47"/>
    <w:rsid w:val="00E971BF"/>
    <w:rsid w:val="00E971FD"/>
    <w:rsid w:val="00E97923"/>
    <w:rsid w:val="00E97A81"/>
    <w:rsid w:val="00EA145C"/>
    <w:rsid w:val="00EA2B34"/>
    <w:rsid w:val="00EA33D0"/>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A49"/>
    <w:rsid w:val="00EC71CE"/>
    <w:rsid w:val="00EC753C"/>
    <w:rsid w:val="00ED0E11"/>
    <w:rsid w:val="00ED1006"/>
    <w:rsid w:val="00ED13CA"/>
    <w:rsid w:val="00ED1872"/>
    <w:rsid w:val="00ED1AA4"/>
    <w:rsid w:val="00ED3328"/>
    <w:rsid w:val="00ED3F0F"/>
    <w:rsid w:val="00ED4477"/>
    <w:rsid w:val="00ED5F2B"/>
    <w:rsid w:val="00ED6433"/>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8E9"/>
    <w:rsid w:val="00EF4615"/>
    <w:rsid w:val="00EF4DCB"/>
    <w:rsid w:val="00EF52DE"/>
    <w:rsid w:val="00EF5745"/>
    <w:rsid w:val="00EF5787"/>
    <w:rsid w:val="00EF60D0"/>
    <w:rsid w:val="00EF60F8"/>
    <w:rsid w:val="00EF64BB"/>
    <w:rsid w:val="00EF682C"/>
    <w:rsid w:val="00F0256E"/>
    <w:rsid w:val="00F02A9D"/>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17BFF"/>
    <w:rsid w:val="00F201B2"/>
    <w:rsid w:val="00F209B7"/>
    <w:rsid w:val="00F23259"/>
    <w:rsid w:val="00F23500"/>
    <w:rsid w:val="00F2376F"/>
    <w:rsid w:val="00F243D8"/>
    <w:rsid w:val="00F2464C"/>
    <w:rsid w:val="00F2489C"/>
    <w:rsid w:val="00F2730A"/>
    <w:rsid w:val="00F27345"/>
    <w:rsid w:val="00F273E7"/>
    <w:rsid w:val="00F274BD"/>
    <w:rsid w:val="00F27528"/>
    <w:rsid w:val="00F27A64"/>
    <w:rsid w:val="00F27E13"/>
    <w:rsid w:val="00F301AC"/>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56B0"/>
    <w:rsid w:val="00F55D89"/>
    <w:rsid w:val="00F56B53"/>
    <w:rsid w:val="00F56B95"/>
    <w:rsid w:val="00F56DC8"/>
    <w:rsid w:val="00F57AC3"/>
    <w:rsid w:val="00F607C5"/>
    <w:rsid w:val="00F60DEA"/>
    <w:rsid w:val="00F610C1"/>
    <w:rsid w:val="00F61B14"/>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4016"/>
    <w:rsid w:val="00F94511"/>
    <w:rsid w:val="00F94B97"/>
    <w:rsid w:val="00F94FF8"/>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8B1"/>
    <w:rsid w:val="00FE1E40"/>
    <w:rsid w:val="00FE2001"/>
    <w:rsid w:val="00FE20E2"/>
    <w:rsid w:val="00FE2365"/>
    <w:rsid w:val="00FE2DCF"/>
    <w:rsid w:val="00FE4C7B"/>
    <w:rsid w:val="00FE4CAF"/>
    <w:rsid w:val="00FE5670"/>
    <w:rsid w:val="00FE5726"/>
    <w:rsid w:val="00FE7336"/>
    <w:rsid w:val="00FE787C"/>
    <w:rsid w:val="00FF0893"/>
    <w:rsid w:val="00FF111F"/>
    <w:rsid w:val="00FF1984"/>
    <w:rsid w:val="00FF3228"/>
    <w:rsid w:val="00FF34C0"/>
    <w:rsid w:val="00FF40B7"/>
    <w:rsid w:val="00FF45A5"/>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numPr>
        <w:numId w:val="35"/>
      </w:num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5091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85D8D-ECFB-44F8-A184-A2918E295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76E86546-F743-49C7-8F55-4E75EC01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2488</TotalTime>
  <Pages>5</Pages>
  <Words>1614</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10154</CharactersWithSpaces>
  <SharedDoc>false</SharedDoc>
  <HLinks>
    <vt:vector size="48" baseType="variant">
      <vt:variant>
        <vt:i4>1507380</vt:i4>
      </vt:variant>
      <vt:variant>
        <vt:i4>26</vt:i4>
      </vt:variant>
      <vt:variant>
        <vt:i4>0</vt:i4>
      </vt:variant>
      <vt:variant>
        <vt:i4>5</vt:i4>
      </vt:variant>
      <vt:variant>
        <vt:lpwstr/>
      </vt:variant>
      <vt:variant>
        <vt:lpwstr>_Toc16773213</vt:lpwstr>
      </vt:variant>
      <vt:variant>
        <vt:i4>1441844</vt:i4>
      </vt:variant>
      <vt:variant>
        <vt:i4>23</vt:i4>
      </vt:variant>
      <vt:variant>
        <vt:i4>0</vt:i4>
      </vt:variant>
      <vt:variant>
        <vt:i4>5</vt:i4>
      </vt:variant>
      <vt:variant>
        <vt:lpwstr/>
      </vt:variant>
      <vt:variant>
        <vt:lpwstr>_Toc16773212</vt:lpwstr>
      </vt:variant>
      <vt:variant>
        <vt:i4>1376308</vt:i4>
      </vt:variant>
      <vt:variant>
        <vt:i4>20</vt:i4>
      </vt:variant>
      <vt:variant>
        <vt:i4>0</vt:i4>
      </vt:variant>
      <vt:variant>
        <vt:i4>5</vt:i4>
      </vt:variant>
      <vt:variant>
        <vt:lpwstr/>
      </vt:variant>
      <vt:variant>
        <vt:lpwstr>_Toc16773211</vt:lpwstr>
      </vt:variant>
      <vt:variant>
        <vt:i4>1310772</vt:i4>
      </vt:variant>
      <vt:variant>
        <vt:i4>17</vt:i4>
      </vt:variant>
      <vt:variant>
        <vt:i4>0</vt:i4>
      </vt:variant>
      <vt:variant>
        <vt:i4>5</vt:i4>
      </vt:variant>
      <vt:variant>
        <vt:lpwstr/>
      </vt:variant>
      <vt:variant>
        <vt:lpwstr>_Toc16773210</vt:lpwstr>
      </vt:variant>
      <vt:variant>
        <vt:i4>1900597</vt:i4>
      </vt:variant>
      <vt:variant>
        <vt:i4>14</vt:i4>
      </vt:variant>
      <vt:variant>
        <vt:i4>0</vt:i4>
      </vt:variant>
      <vt:variant>
        <vt:i4>5</vt:i4>
      </vt:variant>
      <vt:variant>
        <vt:lpwstr/>
      </vt:variant>
      <vt:variant>
        <vt:lpwstr>_Toc16773209</vt:lpwstr>
      </vt:variant>
      <vt:variant>
        <vt:i4>1835061</vt:i4>
      </vt:variant>
      <vt:variant>
        <vt:i4>11</vt:i4>
      </vt:variant>
      <vt:variant>
        <vt:i4>0</vt:i4>
      </vt:variant>
      <vt:variant>
        <vt:i4>5</vt:i4>
      </vt:variant>
      <vt:variant>
        <vt:lpwstr/>
      </vt:variant>
      <vt:variant>
        <vt:lpwstr>_Toc16773208</vt:lpwstr>
      </vt:variant>
      <vt:variant>
        <vt:i4>1179701</vt:i4>
      </vt:variant>
      <vt:variant>
        <vt:i4>5</vt:i4>
      </vt:variant>
      <vt:variant>
        <vt:i4>0</vt:i4>
      </vt:variant>
      <vt:variant>
        <vt:i4>5</vt:i4>
      </vt:variant>
      <vt:variant>
        <vt:lpwstr/>
      </vt:variant>
      <vt:variant>
        <vt:lpwstr>_Toc16773206</vt:lpwstr>
      </vt:variant>
      <vt:variant>
        <vt:i4>1114165</vt:i4>
      </vt:variant>
      <vt:variant>
        <vt:i4>2</vt:i4>
      </vt:variant>
      <vt:variant>
        <vt:i4>0</vt:i4>
      </vt:variant>
      <vt:variant>
        <vt:i4>5</vt:i4>
      </vt:variant>
      <vt:variant>
        <vt:lpwstr/>
      </vt:variant>
      <vt:variant>
        <vt:lpwstr>_Toc16773205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591</cp:revision>
  <cp:lastPrinted>2018-04-04T07:02:00Z</cp:lastPrinted>
  <dcterms:created xsi:type="dcterms:W3CDTF">2019-04-26T10:18:00Z</dcterms:created>
  <dcterms:modified xsi:type="dcterms:W3CDTF">2019-08-15T15:54:00Z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