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53766" w14:textId="577E7A4E" w:rsidR="00496645" w:rsidRPr="00485EE9" w:rsidRDefault="00496645" w:rsidP="00496645">
      <w:pPr>
        <w:pStyle w:val="3GPPHeader"/>
        <w:spacing w:after="60"/>
      </w:pPr>
      <w:r w:rsidRPr="004F506B">
        <w:t>3GPP TSG-RAN WG2#10</w:t>
      </w:r>
      <w:r w:rsidR="001B4CE2">
        <w:t>5</w:t>
      </w:r>
      <w:r w:rsidR="001A7819">
        <w:t>bis</w:t>
      </w:r>
      <w:r w:rsidRPr="004F506B">
        <w:tab/>
      </w:r>
      <w:proofErr w:type="spellStart"/>
      <w:r w:rsidRPr="00485EE9">
        <w:t>Tdoc</w:t>
      </w:r>
      <w:proofErr w:type="spellEnd"/>
      <w:r w:rsidRPr="00485EE9">
        <w:t xml:space="preserve"> </w:t>
      </w:r>
      <w:r w:rsidR="00680C53" w:rsidRPr="00485EE9">
        <w:t>R2-1</w:t>
      </w:r>
      <w:r w:rsidR="001B4CE2" w:rsidRPr="00485EE9">
        <w:t>9</w:t>
      </w:r>
      <w:r w:rsidR="00485EE9" w:rsidRPr="00485EE9">
        <w:t>04005</w:t>
      </w:r>
    </w:p>
    <w:p w14:paraId="67EB0F21" w14:textId="39F2B140" w:rsidR="00496645" w:rsidRPr="004F506B" w:rsidRDefault="00DA7557" w:rsidP="00496645">
      <w:pPr>
        <w:pStyle w:val="3GPPHeader"/>
      </w:pPr>
      <w:r w:rsidRPr="00DA7557">
        <w:t>Xi'an</w:t>
      </w:r>
      <w:r>
        <w:t xml:space="preserve">, </w:t>
      </w:r>
      <w:r w:rsidR="00B85FD7">
        <w:t>China, 8-12 April</w:t>
      </w:r>
      <w:r w:rsidR="0088323B">
        <w:t xml:space="preserve"> 2019</w:t>
      </w:r>
      <w:r w:rsidR="004C16C0">
        <w:tab/>
      </w:r>
    </w:p>
    <w:p w14:paraId="4F75F8F8" w14:textId="77777777" w:rsidR="00C571E1" w:rsidRDefault="00C571E1" w:rsidP="00311702">
      <w:pPr>
        <w:pStyle w:val="3GPPHeader"/>
        <w:rPr>
          <w:sz w:val="22"/>
          <w:szCs w:val="22"/>
        </w:rPr>
      </w:pPr>
    </w:p>
    <w:p w14:paraId="3B04D080" w14:textId="616C5941" w:rsidR="00E90E49" w:rsidRPr="00EC6CC2" w:rsidRDefault="00E90E49" w:rsidP="00311702">
      <w:pPr>
        <w:pStyle w:val="3GPPHeader"/>
        <w:rPr>
          <w:sz w:val="22"/>
          <w:szCs w:val="22"/>
        </w:rPr>
      </w:pPr>
      <w:r w:rsidRPr="00485EE9">
        <w:rPr>
          <w:sz w:val="22"/>
          <w:szCs w:val="22"/>
        </w:rPr>
        <w:t>Agenda Item:</w:t>
      </w:r>
      <w:r w:rsidRPr="00485EE9">
        <w:rPr>
          <w:sz w:val="22"/>
          <w:szCs w:val="22"/>
        </w:rPr>
        <w:tab/>
      </w:r>
      <w:r w:rsidR="00485EE9" w:rsidRPr="00485EE9">
        <w:rPr>
          <w:sz w:val="22"/>
          <w:szCs w:val="22"/>
        </w:rPr>
        <w:t>11.12.2</w:t>
      </w:r>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38D608C9" w:rsidR="00E90E49" w:rsidRPr="00CE0424" w:rsidRDefault="003D3C45" w:rsidP="00B36A39">
      <w:pPr>
        <w:pStyle w:val="3GPPHeader"/>
        <w:ind w:left="1701" w:hanging="1701"/>
        <w:rPr>
          <w:sz w:val="22"/>
          <w:szCs w:val="22"/>
        </w:rPr>
      </w:pPr>
      <w:r>
        <w:rPr>
          <w:sz w:val="22"/>
          <w:szCs w:val="22"/>
        </w:rPr>
        <w:t>Title:</w:t>
      </w:r>
      <w:r w:rsidR="00E90E49" w:rsidRPr="00CE0424">
        <w:rPr>
          <w:sz w:val="22"/>
          <w:szCs w:val="22"/>
        </w:rPr>
        <w:tab/>
      </w:r>
      <w:r w:rsidR="00B36A39" w:rsidRPr="00B36A39">
        <w:rPr>
          <w:sz w:val="22"/>
          <w:szCs w:val="22"/>
        </w:rPr>
        <w:t>Location based logged MDT measurement</w:t>
      </w:r>
      <w:bookmarkStart w:id="0" w:name="_GoBack"/>
      <w:bookmarkEnd w:id="0"/>
      <w:r w:rsidR="007A193A">
        <w:rPr>
          <w:sz w:val="22"/>
          <w:szCs w:val="22"/>
        </w:rPr>
        <w:tab/>
      </w:r>
    </w:p>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14A90089" w:rsidR="002E75AE" w:rsidRDefault="00EB7C14" w:rsidP="00842DB6">
      <w:pPr>
        <w:rPr>
          <w:lang w:eastAsia="ja-JP"/>
        </w:rPr>
      </w:pPr>
      <w:r>
        <w:rPr>
          <w:lang w:eastAsia="ja-JP"/>
        </w:rPr>
        <w:t xml:space="preserve">In </w:t>
      </w:r>
      <w:r w:rsidR="002E75AE">
        <w:rPr>
          <w:lang w:eastAsia="ja-JP"/>
        </w:rPr>
        <w:t>RAN2 #10</w:t>
      </w:r>
      <w:r w:rsidR="0049299F">
        <w:rPr>
          <w:lang w:eastAsia="ja-JP"/>
        </w:rPr>
        <w:t>5</w:t>
      </w:r>
      <w:r w:rsidR="005A6905">
        <w:rPr>
          <w:lang w:eastAsia="ja-JP"/>
        </w:rPr>
        <w:t xml:space="preserve"> in Athens</w:t>
      </w:r>
      <w:r w:rsidR="002E75AE">
        <w:rPr>
          <w:lang w:eastAsia="ja-JP"/>
        </w:rPr>
        <w:t xml:space="preserve">, </w:t>
      </w:r>
      <w:r w:rsidR="002F4D9D">
        <w:rPr>
          <w:lang w:eastAsia="ja-JP"/>
        </w:rPr>
        <w:t xml:space="preserve">and as part of NR MDT </w:t>
      </w:r>
      <w:r w:rsidR="002E75AE">
        <w:rPr>
          <w:lang w:eastAsia="ja-JP"/>
        </w:rPr>
        <w:t>it</w:t>
      </w:r>
      <w:r>
        <w:rPr>
          <w:lang w:eastAsia="ja-JP"/>
        </w:rPr>
        <w:t xml:space="preserve"> has been agreed </w:t>
      </w:r>
      <w:r w:rsidR="002F4D9D">
        <w:rPr>
          <w:lang w:eastAsia="ja-JP"/>
        </w:rPr>
        <w:t>that</w:t>
      </w:r>
      <w:r w:rsidR="00153FB7">
        <w:rPr>
          <w:lang w:eastAsia="ja-JP"/>
        </w:rPr>
        <w:t xml:space="preserve"> </w:t>
      </w:r>
      <w:r w:rsidR="00060533">
        <w:t>without the need for prior configuration by the network,</w:t>
      </w:r>
      <w:r>
        <w:rPr>
          <w:lang w:eastAsia="ja-JP"/>
        </w:rPr>
        <w:t xml:space="preserve"> </w:t>
      </w:r>
      <w:r w:rsidR="00153FB7">
        <w:rPr>
          <w:lang w:eastAsia="ja-JP"/>
        </w:rPr>
        <w:t xml:space="preserve">the UE </w:t>
      </w:r>
      <w:r w:rsidR="00586166">
        <w:rPr>
          <w:lang w:eastAsia="ja-JP"/>
        </w:rPr>
        <w:t>log</w:t>
      </w:r>
      <w:r w:rsidR="00060533">
        <w:rPr>
          <w:lang w:eastAsia="ja-JP"/>
        </w:rPr>
        <w:t>s</w:t>
      </w:r>
      <w:r>
        <w:rPr>
          <w:lang w:eastAsia="ja-JP"/>
        </w:rPr>
        <w:t xml:space="preserve"> </w:t>
      </w:r>
      <w:r w:rsidR="00586166">
        <w:rPr>
          <w:lang w:eastAsia="ja-JP"/>
        </w:rPr>
        <w:t xml:space="preserve">establishment </w:t>
      </w:r>
      <w:r w:rsidR="00586166" w:rsidRPr="00485EE9">
        <w:rPr>
          <w:lang w:eastAsia="ja-JP"/>
        </w:rPr>
        <w:t>failure</w:t>
      </w:r>
      <w:r w:rsidR="00396CEB" w:rsidRPr="00485EE9">
        <w:rPr>
          <w:lang w:eastAsia="ja-JP"/>
        </w:rPr>
        <w:t>s</w:t>
      </w:r>
      <w:r w:rsidRPr="00485EE9">
        <w:rPr>
          <w:lang w:eastAsia="ja-JP"/>
        </w:rPr>
        <w:t xml:space="preserve"> </w:t>
      </w:r>
      <w:r w:rsidR="00153FB7" w:rsidRPr="00485EE9">
        <w:rPr>
          <w:lang w:eastAsia="ja-JP"/>
        </w:rPr>
        <w:t>as in LTE [1]</w:t>
      </w:r>
      <w:r w:rsidR="002E75AE" w:rsidRPr="00485EE9">
        <w:rPr>
          <w:lang w:eastAsia="ja-JP"/>
        </w:rPr>
        <w:t>.</w:t>
      </w:r>
    </w:p>
    <w:p w14:paraId="32864D27" w14:textId="77777777" w:rsidR="00485EE9" w:rsidRDefault="00485EE9" w:rsidP="00842DB6">
      <w:pPr>
        <w:rPr>
          <w:lang w:eastAsia="ja-JP"/>
        </w:rPr>
      </w:pPr>
    </w:p>
    <w:p w14:paraId="6302435C" w14:textId="77777777" w:rsidR="002F4D9D" w:rsidRPr="00054732" w:rsidRDefault="002F4D9D" w:rsidP="002F4D9D">
      <w:pPr>
        <w:pStyle w:val="Doc-text2"/>
        <w:pBdr>
          <w:top w:val="single" w:sz="4" w:space="1" w:color="auto"/>
          <w:left w:val="single" w:sz="4" w:space="4" w:color="auto"/>
          <w:bottom w:val="single" w:sz="4" w:space="1" w:color="auto"/>
          <w:right w:val="single" w:sz="4" w:space="4" w:color="auto"/>
        </w:pBdr>
        <w:rPr>
          <w:sz w:val="18"/>
        </w:rPr>
      </w:pPr>
      <w:r w:rsidRPr="00054732">
        <w:rPr>
          <w:sz w:val="18"/>
        </w:rPr>
        <w:t>Agreements of NR MDT</w:t>
      </w:r>
    </w:p>
    <w:p w14:paraId="415E8533" w14:textId="0AFB2E6A" w:rsidR="002E75AE" w:rsidRPr="00574980" w:rsidRDefault="00F352D4" w:rsidP="00574980">
      <w:pPr>
        <w:pStyle w:val="Doc-text2"/>
        <w:numPr>
          <w:ilvl w:val="0"/>
          <w:numId w:val="10"/>
        </w:numPr>
        <w:pBdr>
          <w:top w:val="single" w:sz="4" w:space="1" w:color="auto"/>
          <w:left w:val="single" w:sz="4" w:space="4" w:color="auto"/>
          <w:bottom w:val="single" w:sz="4" w:space="1" w:color="auto"/>
          <w:right w:val="single" w:sz="4" w:space="4" w:color="auto"/>
        </w:pBdr>
        <w:rPr>
          <w:sz w:val="18"/>
        </w:rPr>
      </w:pPr>
      <w:r w:rsidRPr="00054732">
        <w:rPr>
          <w:sz w:val="18"/>
        </w:rPr>
        <w:t>Logged MDT, immediate MDT and accessibility report should be supported for NR MDT. LTE MDT measurements/failures could be the baseline</w:t>
      </w:r>
    </w:p>
    <w:p w14:paraId="22555D85" w14:textId="77777777" w:rsidR="00054732" w:rsidRDefault="00054732" w:rsidP="00A2052C">
      <w:pPr>
        <w:rPr>
          <w:lang w:eastAsia="ja-JP"/>
        </w:rPr>
      </w:pPr>
    </w:p>
    <w:p w14:paraId="3AAB7B96" w14:textId="3C0F073C" w:rsidR="009537A5" w:rsidRDefault="00C52517" w:rsidP="00A2052C">
      <w:pPr>
        <w:rPr>
          <w:lang w:eastAsia="ja-JP"/>
        </w:rPr>
      </w:pPr>
      <w:bookmarkStart w:id="1" w:name="_Hlk513657944"/>
      <w:r>
        <w:rPr>
          <w:lang w:eastAsia="ja-JP"/>
        </w:rPr>
        <w:t xml:space="preserve">In this contribution paper, we discuss the details of the logged MDT procedure and its configuration in LTE system. We investigate a potential issue that logged MDT suffers when logging multiple consecutive measurement at the same location and propose to discard the measurements </w:t>
      </w:r>
      <w:r w:rsidR="00A36EFC">
        <w:rPr>
          <w:lang w:eastAsia="ja-JP"/>
        </w:rPr>
        <w:t>when the location information is the same as location information of the preceding measurements</w:t>
      </w:r>
      <w:r>
        <w:rPr>
          <w:lang w:eastAsia="ja-JP"/>
        </w:rPr>
        <w:t xml:space="preserve">.   </w:t>
      </w:r>
    </w:p>
    <w:p w14:paraId="25B739C1" w14:textId="2AAAB362" w:rsidR="004000E8" w:rsidRDefault="004000E8" w:rsidP="00CE0424">
      <w:pPr>
        <w:pStyle w:val="Heading1"/>
      </w:pPr>
      <w:bookmarkStart w:id="2" w:name="_Ref178064866"/>
      <w:bookmarkEnd w:id="1"/>
      <w:r w:rsidRPr="00CE0424">
        <w:t>Discussion</w:t>
      </w:r>
      <w:bookmarkEnd w:id="2"/>
    </w:p>
    <w:p w14:paraId="414BD5E3" w14:textId="654AB2A6" w:rsidR="00B82839" w:rsidRDefault="00B82839" w:rsidP="00B82839">
      <w:pPr>
        <w:rPr>
          <w:lang w:eastAsia="ja-JP"/>
        </w:rPr>
      </w:pPr>
      <w:r>
        <w:rPr>
          <w:lang w:eastAsia="ja-JP"/>
        </w:rPr>
        <w:t>MDT was firstly studied in Rel-9 (TR 36.805) driven by RAN2 with the purpose to minimize the actual drive tests. MDT has been introduced since Rel-10 in LTE. MDT has not been specified for NR in the involved standards in RAN2, RAN3 and SA5 groups.</w:t>
      </w:r>
      <w:r w:rsidR="008A03E4">
        <w:rPr>
          <w:lang w:eastAsia="ja-JP"/>
        </w:rPr>
        <w:t xml:space="preserve"> However</w:t>
      </w:r>
      <w:r w:rsidR="00035291">
        <w:rPr>
          <w:lang w:eastAsia="ja-JP"/>
        </w:rPr>
        <w:t>,</w:t>
      </w:r>
      <w:r w:rsidR="008A03E4">
        <w:rPr>
          <w:lang w:eastAsia="ja-JP"/>
        </w:rPr>
        <w:t xml:space="preserve"> as part of RAN Centric Data Collection and Utilization SI an effort has been commenced on standardization of MDT </w:t>
      </w:r>
      <w:r w:rsidR="00942993">
        <w:rPr>
          <w:lang w:eastAsia="ja-JP"/>
        </w:rPr>
        <w:t>considering the following use cases:</w:t>
      </w:r>
    </w:p>
    <w:p w14:paraId="7DB47034" w14:textId="77777777" w:rsidR="00485EE9" w:rsidRDefault="00485EE9" w:rsidP="00B82839">
      <w:pPr>
        <w:rPr>
          <w:lang w:eastAsia="ja-JP"/>
        </w:rPr>
      </w:pPr>
    </w:p>
    <w:p w14:paraId="1C685ECD" w14:textId="386082ED" w:rsidR="00B82839" w:rsidRDefault="00B82839" w:rsidP="00574980">
      <w:pPr>
        <w:pStyle w:val="ListParagraph"/>
        <w:numPr>
          <w:ilvl w:val="0"/>
          <w:numId w:val="22"/>
        </w:numPr>
        <w:ind w:left="426"/>
        <w:rPr>
          <w:lang w:eastAsia="ja-JP"/>
        </w:rPr>
      </w:pPr>
      <w:r>
        <w:rPr>
          <w:lang w:eastAsia="ja-JP"/>
        </w:rPr>
        <w:t xml:space="preserve">Coverage optimization </w:t>
      </w:r>
    </w:p>
    <w:p w14:paraId="6B09B1DE" w14:textId="19722C7E" w:rsidR="00B82839" w:rsidRDefault="00B82839" w:rsidP="00574980">
      <w:pPr>
        <w:pStyle w:val="ListParagraph"/>
        <w:numPr>
          <w:ilvl w:val="0"/>
          <w:numId w:val="22"/>
        </w:numPr>
        <w:ind w:left="426"/>
        <w:rPr>
          <w:lang w:eastAsia="ja-JP"/>
        </w:rPr>
      </w:pPr>
      <w:r>
        <w:rPr>
          <w:lang w:eastAsia="ja-JP"/>
        </w:rPr>
        <w:t>Mobility optimization</w:t>
      </w:r>
    </w:p>
    <w:p w14:paraId="6DF971DB" w14:textId="64CD638B" w:rsidR="00B82839" w:rsidRDefault="00B82839" w:rsidP="00574980">
      <w:pPr>
        <w:pStyle w:val="ListParagraph"/>
        <w:numPr>
          <w:ilvl w:val="0"/>
          <w:numId w:val="22"/>
        </w:numPr>
        <w:ind w:left="426"/>
        <w:rPr>
          <w:lang w:eastAsia="ja-JP"/>
        </w:rPr>
      </w:pPr>
      <w:r>
        <w:rPr>
          <w:lang w:eastAsia="ja-JP"/>
        </w:rPr>
        <w:t>Capacity optimization</w:t>
      </w:r>
    </w:p>
    <w:p w14:paraId="1591C118" w14:textId="78A22A4E" w:rsidR="00B82839" w:rsidRDefault="00B82839" w:rsidP="00574980">
      <w:pPr>
        <w:pStyle w:val="ListParagraph"/>
        <w:numPr>
          <w:ilvl w:val="0"/>
          <w:numId w:val="22"/>
        </w:numPr>
        <w:ind w:left="426"/>
        <w:rPr>
          <w:lang w:eastAsia="ja-JP"/>
        </w:rPr>
      </w:pPr>
      <w:r>
        <w:rPr>
          <w:lang w:eastAsia="ja-JP"/>
        </w:rPr>
        <w:t>Parameterization for common channels</w:t>
      </w:r>
    </w:p>
    <w:p w14:paraId="13A963CD" w14:textId="2BFBAE12" w:rsidR="00B82839" w:rsidRDefault="00B82839" w:rsidP="00574980">
      <w:pPr>
        <w:pStyle w:val="ListParagraph"/>
        <w:numPr>
          <w:ilvl w:val="0"/>
          <w:numId w:val="22"/>
        </w:numPr>
        <w:ind w:left="426"/>
        <w:rPr>
          <w:lang w:eastAsia="ja-JP"/>
        </w:rPr>
      </w:pPr>
      <w:r>
        <w:rPr>
          <w:lang w:eastAsia="ja-JP"/>
        </w:rPr>
        <w:t>QoS verification</w:t>
      </w:r>
    </w:p>
    <w:p w14:paraId="014A1767" w14:textId="77777777" w:rsidR="00485EE9" w:rsidRDefault="00485EE9" w:rsidP="00B82839">
      <w:pPr>
        <w:rPr>
          <w:lang w:eastAsia="ja-JP"/>
        </w:rPr>
      </w:pPr>
    </w:p>
    <w:p w14:paraId="4B024701" w14:textId="0E417C4C" w:rsidR="00B82839" w:rsidRDefault="00B82839" w:rsidP="00B82839">
      <w:pPr>
        <w:rPr>
          <w:lang w:eastAsia="ja-JP"/>
        </w:rPr>
      </w:pPr>
      <w:r>
        <w:rPr>
          <w:lang w:eastAsia="ja-JP"/>
        </w:rPr>
        <w:t xml:space="preserve">The normal RRM mechanisms only allow for measurements to be reported when the UE has RRC connection with the particular cell, and there is sufficient UL coverage to transport the MEASUREMENT REPORT. This will restrict measurements to be collected from UEs not experiencing RLF and experiencing </w:t>
      </w:r>
      <w:r w:rsidR="00942993">
        <w:rPr>
          <w:lang w:eastAsia="ja-JP"/>
        </w:rPr>
        <w:t>enough</w:t>
      </w:r>
      <w:r>
        <w:rPr>
          <w:lang w:eastAsia="ja-JP"/>
        </w:rPr>
        <w:t xml:space="preserve"> UL coverage. </w:t>
      </w:r>
      <w:r w:rsidR="00B47E3E">
        <w:rPr>
          <w:lang w:eastAsia="ja-JP"/>
        </w:rPr>
        <w:t xml:space="preserve">Hence </w:t>
      </w:r>
      <w:r w:rsidR="00E523BA">
        <w:rPr>
          <w:lang w:eastAsia="ja-JP"/>
        </w:rPr>
        <w:t xml:space="preserve">RRM mechanism </w:t>
      </w:r>
      <w:r w:rsidR="00B47E3E">
        <w:rPr>
          <w:lang w:eastAsia="ja-JP"/>
        </w:rPr>
        <w:t xml:space="preserve">would not </w:t>
      </w:r>
      <w:r w:rsidR="00E523BA">
        <w:rPr>
          <w:lang w:eastAsia="ja-JP"/>
        </w:rPr>
        <w:t xml:space="preserve">suffice </w:t>
      </w:r>
      <w:r w:rsidR="006F3218">
        <w:rPr>
          <w:lang w:eastAsia="ja-JP"/>
        </w:rPr>
        <w:t xml:space="preserve">in particular when </w:t>
      </w:r>
      <w:r w:rsidR="00E523BA">
        <w:rPr>
          <w:lang w:eastAsia="ja-JP"/>
        </w:rPr>
        <w:t>considering the above</w:t>
      </w:r>
      <w:r w:rsidR="00B1502F">
        <w:rPr>
          <w:lang w:eastAsia="ja-JP"/>
        </w:rPr>
        <w:t>-</w:t>
      </w:r>
      <w:r w:rsidR="00E523BA">
        <w:rPr>
          <w:lang w:eastAsia="ja-JP"/>
        </w:rPr>
        <w:t xml:space="preserve">mentioned </w:t>
      </w:r>
      <w:r w:rsidR="006F3218">
        <w:rPr>
          <w:lang w:eastAsia="ja-JP"/>
        </w:rPr>
        <w:t>use cases</w:t>
      </w:r>
      <w:r>
        <w:rPr>
          <w:lang w:eastAsia="ja-JP"/>
        </w:rPr>
        <w:t>.</w:t>
      </w:r>
    </w:p>
    <w:p w14:paraId="316ACAFB" w14:textId="21D09C3D" w:rsidR="00B82839" w:rsidRDefault="000F1BA2" w:rsidP="008A4019">
      <w:pPr>
        <w:pStyle w:val="Heading2"/>
        <w:tabs>
          <w:tab w:val="clear" w:pos="860"/>
        </w:tabs>
        <w:ind w:left="567"/>
        <w:rPr>
          <w:lang w:eastAsia="ja-JP"/>
        </w:rPr>
      </w:pPr>
      <w:r>
        <w:t>MDT Control and Configuration</w:t>
      </w:r>
      <w:r w:rsidR="00B82839">
        <w:rPr>
          <w:lang w:eastAsia="ja-JP"/>
        </w:rPr>
        <w:t xml:space="preserve"> </w:t>
      </w:r>
    </w:p>
    <w:p w14:paraId="1FDDEB59" w14:textId="77777777" w:rsidR="000F1BA2" w:rsidRDefault="000F1BA2" w:rsidP="000F1BA2">
      <w:pPr>
        <w:rPr>
          <w:lang w:eastAsia="ja-JP"/>
        </w:rPr>
      </w:pPr>
      <w:r>
        <w:rPr>
          <w:lang w:eastAsia="ja-JP"/>
        </w:rPr>
        <w:t>When MDT was introduced in Rel-10, it was decided to include MDT as a part of the Trace function which is able to provide very detailed logging data at call level. Based on the methods of activating/deactivating trace and trace configuration, the trace function can be classified into the following two aspects.</w:t>
      </w:r>
    </w:p>
    <w:p w14:paraId="1F9A7B3E" w14:textId="4497A345" w:rsidR="000F1BA2" w:rsidRDefault="000F1BA2" w:rsidP="002E3041">
      <w:pPr>
        <w:pStyle w:val="ListParagraph"/>
        <w:numPr>
          <w:ilvl w:val="0"/>
          <w:numId w:val="18"/>
        </w:numPr>
        <w:ind w:left="426"/>
        <w:rPr>
          <w:lang w:eastAsia="ja-JP"/>
        </w:rPr>
      </w:pPr>
      <w:r>
        <w:rPr>
          <w:lang w:eastAsia="ja-JP"/>
        </w:rPr>
        <w:lastRenderedPageBreak/>
        <w:t>Management activation/deactivation</w:t>
      </w:r>
      <w:r w:rsidR="002E3041">
        <w:rPr>
          <w:lang w:eastAsia="ja-JP"/>
        </w:rPr>
        <w:t xml:space="preserve">: </w:t>
      </w:r>
      <w:r>
        <w:rPr>
          <w:lang w:eastAsia="ja-JP"/>
        </w:rPr>
        <w:t>Trace Session is activated/deactivated in different Network Elements (NE) directly from the Element Manager (EM) using the management interfaces of those NEs.</w:t>
      </w:r>
    </w:p>
    <w:p w14:paraId="0476BF10" w14:textId="76DE43D3" w:rsidR="000F1BA2" w:rsidRDefault="000F1BA2" w:rsidP="002E3041">
      <w:pPr>
        <w:pStyle w:val="ListParagraph"/>
        <w:numPr>
          <w:ilvl w:val="0"/>
          <w:numId w:val="18"/>
        </w:numPr>
        <w:ind w:left="426"/>
        <w:rPr>
          <w:lang w:eastAsia="ja-JP"/>
        </w:rPr>
      </w:pPr>
      <w:r>
        <w:rPr>
          <w:lang w:eastAsia="ja-JP"/>
        </w:rPr>
        <w:t>Signalling Based Activation/Deactivation</w:t>
      </w:r>
      <w:r w:rsidR="002E3041">
        <w:rPr>
          <w:lang w:eastAsia="ja-JP"/>
        </w:rPr>
        <w:t xml:space="preserve">: </w:t>
      </w:r>
      <w:r>
        <w:rPr>
          <w:lang w:eastAsia="ja-JP"/>
        </w:rPr>
        <w:t>Trace Session is activated/deactivated in different NEs using the signalling interfaces between those elements so that the NEs may forward the activation/deactivation originating from the EM.</w:t>
      </w:r>
    </w:p>
    <w:p w14:paraId="5A8C6B81" w14:textId="77777777" w:rsidR="000F1BA2" w:rsidRDefault="000F1BA2" w:rsidP="000F1BA2">
      <w:pPr>
        <w:rPr>
          <w:lang w:eastAsia="ja-JP"/>
        </w:rPr>
      </w:pPr>
      <w:r>
        <w:rPr>
          <w:lang w:eastAsia="ja-JP"/>
        </w:rPr>
        <w:t>On the other hand, the MDT can be classified as Area-based MDT and Signalling-based MDT from the use case perspective illustrated below.</w:t>
      </w:r>
    </w:p>
    <w:p w14:paraId="58051186" w14:textId="47A3D3B4" w:rsidR="000F1BA2" w:rsidRDefault="000F1BA2" w:rsidP="0062220B">
      <w:pPr>
        <w:pStyle w:val="ListParagraph"/>
        <w:numPr>
          <w:ilvl w:val="0"/>
          <w:numId w:val="18"/>
        </w:numPr>
        <w:ind w:left="426"/>
        <w:rPr>
          <w:lang w:eastAsia="ja-JP"/>
        </w:rPr>
      </w:pPr>
      <w:r>
        <w:rPr>
          <w:lang w:eastAsia="ja-JP"/>
        </w:rPr>
        <w:t>Area based MDT</w:t>
      </w:r>
      <w:r w:rsidR="0062220B">
        <w:rPr>
          <w:lang w:eastAsia="ja-JP"/>
        </w:rPr>
        <w:t xml:space="preserve">: </w:t>
      </w:r>
      <w:r>
        <w:rPr>
          <w:lang w:eastAsia="ja-JP"/>
        </w:rPr>
        <w:t xml:space="preserve">MDT data is collected from UEs in a specified area. The area is defined as a list of cells (UTRAN or E-UTRAN) or as a list of tracking/routing/location areas. The area-based MDT is an enhancement of the management-based trace functionality. Area based MDT can be either a logged MDT or Immediate MDT. </w:t>
      </w:r>
    </w:p>
    <w:p w14:paraId="557E1D77" w14:textId="776ECC47" w:rsidR="000F1BA2" w:rsidRDefault="000F1BA2" w:rsidP="0062220B">
      <w:pPr>
        <w:pStyle w:val="ListParagraph"/>
        <w:numPr>
          <w:ilvl w:val="0"/>
          <w:numId w:val="18"/>
        </w:numPr>
        <w:ind w:left="426"/>
        <w:rPr>
          <w:lang w:eastAsia="ja-JP"/>
        </w:rPr>
      </w:pPr>
      <w:r>
        <w:rPr>
          <w:lang w:eastAsia="ja-JP"/>
        </w:rPr>
        <w:t>Signalling based MDT</w:t>
      </w:r>
      <w:r w:rsidR="0062220B">
        <w:rPr>
          <w:lang w:eastAsia="ja-JP"/>
        </w:rPr>
        <w:t xml:space="preserve">: </w:t>
      </w:r>
      <w:r>
        <w:rPr>
          <w:lang w:eastAsia="ja-JP"/>
        </w:rPr>
        <w:t xml:space="preserve">MDT data is collected from one specific UE. The UE that is participating in the MDT data collection is specified as IMEI(SV) or as IMSI. The </w:t>
      </w:r>
      <w:r w:rsidR="00485EE9">
        <w:rPr>
          <w:lang w:eastAsia="ja-JP"/>
        </w:rPr>
        <w:t>signalling-based</w:t>
      </w:r>
      <w:r>
        <w:rPr>
          <w:lang w:eastAsia="ja-JP"/>
        </w:rPr>
        <w:t xml:space="preserve"> MDT is an enhancement of the </w:t>
      </w:r>
      <w:proofErr w:type="gramStart"/>
      <w:r>
        <w:rPr>
          <w:lang w:eastAsia="ja-JP"/>
        </w:rPr>
        <w:t>signalling based</w:t>
      </w:r>
      <w:proofErr w:type="gramEnd"/>
      <w:r>
        <w:rPr>
          <w:lang w:eastAsia="ja-JP"/>
        </w:rPr>
        <w:t xml:space="preserve"> subscriber and equipment trace. The </w:t>
      </w:r>
      <w:r w:rsidR="00485EE9">
        <w:rPr>
          <w:lang w:eastAsia="ja-JP"/>
        </w:rPr>
        <w:t>signalling-based</w:t>
      </w:r>
      <w:r>
        <w:rPr>
          <w:lang w:eastAsia="ja-JP"/>
        </w:rPr>
        <w:t xml:space="preserve"> MDT can be either a logged MDT or Immediate MDT. </w:t>
      </w:r>
    </w:p>
    <w:p w14:paraId="568E5A03" w14:textId="77777777" w:rsidR="0026247A" w:rsidRDefault="000F1BA2" w:rsidP="00B82839">
      <w:pPr>
        <w:rPr>
          <w:lang w:eastAsia="ja-JP"/>
        </w:rPr>
      </w:pPr>
      <w:r>
        <w:rPr>
          <w:lang w:eastAsia="ja-JP"/>
        </w:rPr>
        <w:t xml:space="preserve">In LTE, for Area based MDT, the MDT control and configuration parameters are sent by the Network Management directly to the eNB. Then, the eNB selects UEs which fulfil the criteria including the area scope and the user consent and starts the MDT. For </w:t>
      </w:r>
      <w:r w:rsidR="00E65825">
        <w:rPr>
          <w:lang w:eastAsia="ja-JP"/>
        </w:rPr>
        <w:t>signalling</w:t>
      </w:r>
      <w:r>
        <w:rPr>
          <w:lang w:eastAsia="ja-JP"/>
        </w:rPr>
        <w:t xml:space="preserve">-based MDT, i.e., UE specific MDT, the MDT control and configuration parameters are sent by the Network Management to MME which then forwards the parameters to eNB associated with the specific UE.  </w:t>
      </w:r>
    </w:p>
    <w:p w14:paraId="7050486E" w14:textId="3B0F5721" w:rsidR="00644265" w:rsidRDefault="0026247A" w:rsidP="00B82839">
      <w:pPr>
        <w:rPr>
          <w:lang w:eastAsia="ja-JP"/>
        </w:rPr>
      </w:pPr>
      <w:r>
        <w:rPr>
          <w:lang w:eastAsia="ja-JP"/>
        </w:rPr>
        <w:t>B</w:t>
      </w:r>
      <w:r w:rsidR="003B1289">
        <w:rPr>
          <w:lang w:eastAsia="ja-JP"/>
        </w:rPr>
        <w:t>ased on the above activation</w:t>
      </w:r>
      <w:r w:rsidR="002D19A6">
        <w:rPr>
          <w:lang w:eastAsia="ja-JP"/>
        </w:rPr>
        <w:t>/deactivation</w:t>
      </w:r>
      <w:r w:rsidR="003B1289">
        <w:rPr>
          <w:lang w:eastAsia="ja-JP"/>
        </w:rPr>
        <w:t xml:space="preserve"> mechanism</w:t>
      </w:r>
      <w:r w:rsidR="0010287B">
        <w:rPr>
          <w:lang w:eastAsia="ja-JP"/>
        </w:rPr>
        <w:t xml:space="preserve">s, two different types of MDT can be performed </w:t>
      </w:r>
      <w:r w:rsidR="004C76D2">
        <w:rPr>
          <w:lang w:eastAsia="ja-JP"/>
        </w:rPr>
        <w:t xml:space="preserve">according to the </w:t>
      </w:r>
      <w:r w:rsidR="0010287B">
        <w:rPr>
          <w:lang w:eastAsia="ja-JP"/>
        </w:rPr>
        <w:t>UE RRC state</w:t>
      </w:r>
      <w:r w:rsidR="003B1289">
        <w:rPr>
          <w:lang w:eastAsia="ja-JP"/>
        </w:rPr>
        <w:t xml:space="preserve"> </w:t>
      </w:r>
    </w:p>
    <w:p w14:paraId="3A5553E2" w14:textId="16F8BBBF" w:rsidR="00644265" w:rsidRDefault="00B82839" w:rsidP="003775E8">
      <w:pPr>
        <w:pStyle w:val="ListParagraph"/>
        <w:numPr>
          <w:ilvl w:val="0"/>
          <w:numId w:val="16"/>
        </w:numPr>
        <w:rPr>
          <w:lang w:eastAsia="ja-JP"/>
        </w:rPr>
      </w:pPr>
      <w:r>
        <w:rPr>
          <w:lang w:eastAsia="ja-JP"/>
        </w:rPr>
        <w:t>Logged MDT</w:t>
      </w:r>
      <w:r w:rsidR="008F65D5">
        <w:rPr>
          <w:lang w:eastAsia="ja-JP"/>
        </w:rPr>
        <w:t xml:space="preserve"> in RRC_IDLE mode</w:t>
      </w:r>
      <w:r w:rsidR="00644265">
        <w:rPr>
          <w:lang w:eastAsia="ja-JP"/>
        </w:rPr>
        <w:t>,</w:t>
      </w:r>
    </w:p>
    <w:p w14:paraId="68F9BBF3" w14:textId="21257815" w:rsidR="00B82839" w:rsidRDefault="00B82839" w:rsidP="003775E8">
      <w:pPr>
        <w:pStyle w:val="ListParagraph"/>
        <w:numPr>
          <w:ilvl w:val="0"/>
          <w:numId w:val="16"/>
        </w:numPr>
        <w:rPr>
          <w:lang w:eastAsia="ja-JP"/>
        </w:rPr>
      </w:pPr>
      <w:r>
        <w:rPr>
          <w:lang w:eastAsia="ja-JP"/>
        </w:rPr>
        <w:t>Immediate MDT</w:t>
      </w:r>
      <w:r w:rsidR="008F65D5">
        <w:rPr>
          <w:lang w:eastAsia="ja-JP"/>
        </w:rPr>
        <w:t xml:space="preserve"> in RRC_CONNECTED mode</w:t>
      </w:r>
      <w:r w:rsidR="00644265">
        <w:rPr>
          <w:lang w:eastAsia="ja-JP"/>
        </w:rPr>
        <w:t>,</w:t>
      </w:r>
    </w:p>
    <w:p w14:paraId="5D2866B0" w14:textId="6A406CB3" w:rsidR="00644265" w:rsidRDefault="00762F7C" w:rsidP="00644265">
      <w:pPr>
        <w:rPr>
          <w:lang w:eastAsia="ja-JP"/>
        </w:rPr>
      </w:pPr>
      <w:r>
        <w:rPr>
          <w:lang w:eastAsia="ja-JP"/>
        </w:rPr>
        <w:t>In</w:t>
      </w:r>
      <w:r w:rsidR="00644265">
        <w:rPr>
          <w:lang w:eastAsia="ja-JP"/>
        </w:rPr>
        <w:t xml:space="preserve"> this contribution</w:t>
      </w:r>
      <w:r w:rsidR="00076322">
        <w:rPr>
          <w:lang w:eastAsia="ja-JP"/>
        </w:rPr>
        <w:t>,</w:t>
      </w:r>
      <w:r w:rsidR="00644265">
        <w:rPr>
          <w:lang w:eastAsia="ja-JP"/>
        </w:rPr>
        <w:t xml:space="preserve"> we focus on the </w:t>
      </w:r>
      <w:r w:rsidR="004F3F6C">
        <w:rPr>
          <w:lang w:eastAsia="ja-JP"/>
        </w:rPr>
        <w:t xml:space="preserve">logged MDT </w:t>
      </w:r>
      <w:r w:rsidR="002E429D">
        <w:rPr>
          <w:lang w:eastAsia="ja-JP"/>
        </w:rPr>
        <w:t>that can be activated when UE is in RRC_IDLE mode</w:t>
      </w:r>
      <w:r w:rsidR="004F3F6C">
        <w:rPr>
          <w:lang w:eastAsia="ja-JP"/>
        </w:rPr>
        <w:t>.</w:t>
      </w:r>
      <w:r w:rsidR="00644265">
        <w:rPr>
          <w:lang w:eastAsia="ja-JP"/>
        </w:rPr>
        <w:t xml:space="preserve"> </w:t>
      </w:r>
    </w:p>
    <w:p w14:paraId="4FAC3F08" w14:textId="77F32739" w:rsidR="00B82839" w:rsidRDefault="00B82839" w:rsidP="008A4019">
      <w:pPr>
        <w:pStyle w:val="Heading3"/>
        <w:rPr>
          <w:lang w:eastAsia="ja-JP"/>
        </w:rPr>
      </w:pPr>
      <w:r>
        <w:t>Logged</w:t>
      </w:r>
      <w:r>
        <w:rPr>
          <w:lang w:eastAsia="ja-JP"/>
        </w:rPr>
        <w:t xml:space="preserve"> MDT</w:t>
      </w:r>
    </w:p>
    <w:p w14:paraId="1DFAE303" w14:textId="239EC86F" w:rsidR="00B82839" w:rsidRDefault="003775E8" w:rsidP="00B82839">
      <w:pPr>
        <w:rPr>
          <w:lang w:eastAsia="ja-JP"/>
        </w:rPr>
      </w:pPr>
      <w:r>
        <w:rPr>
          <w:lang w:eastAsia="ja-JP"/>
        </w:rPr>
        <w:t>In logged MDT procedure, a</w:t>
      </w:r>
      <w:r w:rsidR="00B82839">
        <w:rPr>
          <w:lang w:eastAsia="ja-JP"/>
        </w:rPr>
        <w:t xml:space="preserve"> UE</w:t>
      </w:r>
      <w:r w:rsidR="006A00A7">
        <w:rPr>
          <w:lang w:eastAsia="ja-JP"/>
        </w:rPr>
        <w:t xml:space="preserve"> that is</w:t>
      </w:r>
      <w:r w:rsidR="00B82839">
        <w:rPr>
          <w:lang w:eastAsia="ja-JP"/>
        </w:rPr>
        <w:t xml:space="preserve"> in RRC_IDLE state </w:t>
      </w:r>
      <w:r w:rsidR="006A00A7">
        <w:rPr>
          <w:lang w:eastAsia="ja-JP"/>
        </w:rPr>
        <w:t>can be</w:t>
      </w:r>
      <w:r w:rsidR="00B82839">
        <w:rPr>
          <w:lang w:eastAsia="ja-JP"/>
        </w:rPr>
        <w:t xml:space="preserve"> configured to perform periodical MDT logging after receiving the MDT configurations from the network. The UE shall report the DL pilot strength measurements (RSRP/RSRQ) together with time information, detailed location information if available, and WLAN, Bluetooth to the network via using the UE information framework when it is in RRC_CONNECTED state. The DL pilot strength measurement of Logged MDT is collected based on the existing measurements required for cell reselection purpose, without imposing UE to perform additional measurements.</w:t>
      </w:r>
    </w:p>
    <w:p w14:paraId="31D1EC82" w14:textId="77777777" w:rsidR="00B56CAD" w:rsidRDefault="00B56CAD" w:rsidP="0012070A">
      <w:pPr>
        <w:jc w:val="center"/>
      </w:pPr>
      <w:r>
        <w:t>Table 1. The measurement logging for Logged MDT</w:t>
      </w:r>
    </w:p>
    <w:tbl>
      <w:tblPr>
        <w:tblStyle w:val="TableGrid"/>
        <w:tblW w:w="0" w:type="auto"/>
        <w:tblLook w:val="0420" w:firstRow="1" w:lastRow="0" w:firstColumn="0" w:lastColumn="0" w:noHBand="0" w:noVBand="1"/>
      </w:tblPr>
      <w:tblGrid>
        <w:gridCol w:w="1029"/>
        <w:gridCol w:w="1141"/>
        <w:gridCol w:w="7459"/>
      </w:tblGrid>
      <w:tr w:rsidR="00B56CAD" w:rsidRPr="00961C82" w14:paraId="48727B81" w14:textId="77777777" w:rsidTr="004226FB">
        <w:trPr>
          <w:trHeight w:val="636"/>
        </w:trPr>
        <w:tc>
          <w:tcPr>
            <w:tcW w:w="0" w:type="auto"/>
            <w:hideMark/>
          </w:tcPr>
          <w:p w14:paraId="5D6B0D65" w14:textId="77777777" w:rsidR="00B56CAD" w:rsidRPr="00356967" w:rsidRDefault="00B56CAD" w:rsidP="004226FB">
            <w:pPr>
              <w:rPr>
                <w:rFonts w:cs="Arial"/>
                <w:sz w:val="18"/>
                <w:szCs w:val="36"/>
                <w:lang w:eastAsia="sv-SE"/>
              </w:rPr>
            </w:pPr>
            <w:r w:rsidRPr="00356967">
              <w:rPr>
                <w:rFonts w:cs="Arial"/>
                <w:b/>
                <w:bCs/>
                <w:kern w:val="24"/>
                <w:sz w:val="18"/>
                <w:szCs w:val="36"/>
                <w:lang w:eastAsia="sv-SE"/>
              </w:rPr>
              <w:t>MDT mode</w:t>
            </w:r>
          </w:p>
        </w:tc>
        <w:tc>
          <w:tcPr>
            <w:tcW w:w="0" w:type="auto"/>
            <w:hideMark/>
          </w:tcPr>
          <w:p w14:paraId="6EEDC82F" w14:textId="77777777" w:rsidR="00B56CAD" w:rsidRPr="00356967" w:rsidRDefault="00B56CAD" w:rsidP="004226FB">
            <w:pPr>
              <w:rPr>
                <w:rFonts w:cs="Arial"/>
                <w:sz w:val="18"/>
                <w:szCs w:val="36"/>
                <w:lang w:eastAsia="sv-SE"/>
              </w:rPr>
            </w:pPr>
            <w:r w:rsidRPr="00356967">
              <w:rPr>
                <w:rFonts w:cs="Arial"/>
                <w:b/>
                <w:bCs/>
                <w:kern w:val="24"/>
                <w:sz w:val="18"/>
                <w:szCs w:val="36"/>
                <w:lang w:eastAsia="sv-SE"/>
              </w:rPr>
              <w:t>RRC states</w:t>
            </w:r>
          </w:p>
        </w:tc>
        <w:tc>
          <w:tcPr>
            <w:tcW w:w="0" w:type="auto"/>
            <w:hideMark/>
          </w:tcPr>
          <w:p w14:paraId="3325B3E1" w14:textId="77777777" w:rsidR="00B56CAD" w:rsidRPr="00356967" w:rsidRDefault="00B56CAD" w:rsidP="004226FB">
            <w:pPr>
              <w:rPr>
                <w:rFonts w:cs="Arial"/>
                <w:sz w:val="18"/>
                <w:szCs w:val="36"/>
                <w:lang w:eastAsia="sv-SE"/>
              </w:rPr>
            </w:pPr>
            <w:r w:rsidRPr="00356967">
              <w:rPr>
                <w:rFonts w:cs="Arial"/>
                <w:b/>
                <w:bCs/>
                <w:kern w:val="24"/>
                <w:sz w:val="18"/>
                <w:szCs w:val="36"/>
                <w:lang w:eastAsia="sv-SE"/>
              </w:rPr>
              <w:t>Measurement quantities</w:t>
            </w:r>
          </w:p>
        </w:tc>
      </w:tr>
      <w:tr w:rsidR="00B56CAD" w:rsidRPr="005551DE" w14:paraId="1202E03B" w14:textId="77777777" w:rsidTr="004226FB">
        <w:trPr>
          <w:trHeight w:val="636"/>
        </w:trPr>
        <w:tc>
          <w:tcPr>
            <w:tcW w:w="0" w:type="auto"/>
            <w:hideMark/>
          </w:tcPr>
          <w:p w14:paraId="6AF8E99D" w14:textId="77777777" w:rsidR="00B56CAD" w:rsidRPr="00356967" w:rsidRDefault="00B56CAD" w:rsidP="004226FB">
            <w:pPr>
              <w:rPr>
                <w:rFonts w:cs="Arial"/>
                <w:sz w:val="18"/>
                <w:szCs w:val="36"/>
                <w:lang w:eastAsia="sv-SE"/>
              </w:rPr>
            </w:pPr>
            <w:r w:rsidRPr="00356967">
              <w:rPr>
                <w:rFonts w:cs="Arial"/>
                <w:color w:val="000000" w:themeColor="dark1"/>
                <w:kern w:val="24"/>
                <w:sz w:val="18"/>
                <w:szCs w:val="36"/>
                <w:lang w:eastAsia="sv-SE"/>
              </w:rPr>
              <w:t>Logged MDT</w:t>
            </w:r>
          </w:p>
        </w:tc>
        <w:tc>
          <w:tcPr>
            <w:tcW w:w="0" w:type="auto"/>
            <w:hideMark/>
          </w:tcPr>
          <w:p w14:paraId="6A271F7F" w14:textId="77777777" w:rsidR="00B56CAD" w:rsidRPr="00356967" w:rsidRDefault="00B56CAD" w:rsidP="004226FB">
            <w:pPr>
              <w:rPr>
                <w:rFonts w:cs="Arial"/>
                <w:sz w:val="18"/>
                <w:szCs w:val="36"/>
                <w:lang w:eastAsia="sv-SE"/>
              </w:rPr>
            </w:pPr>
            <w:r w:rsidRPr="00356967">
              <w:rPr>
                <w:rFonts w:cs="Arial"/>
                <w:color w:val="000000" w:themeColor="dark1"/>
                <w:kern w:val="24"/>
                <w:sz w:val="18"/>
                <w:szCs w:val="36"/>
                <w:lang w:eastAsia="sv-SE"/>
              </w:rPr>
              <w:t>RRC_IDLE</w:t>
            </w:r>
          </w:p>
        </w:tc>
        <w:tc>
          <w:tcPr>
            <w:tcW w:w="0" w:type="auto"/>
            <w:hideMark/>
          </w:tcPr>
          <w:p w14:paraId="79F047E4" w14:textId="77777777" w:rsidR="00B56CAD" w:rsidRPr="00356967" w:rsidRDefault="00B56CAD" w:rsidP="004226FB">
            <w:pPr>
              <w:rPr>
                <w:rFonts w:cs="Arial"/>
                <w:color w:val="000000" w:themeColor="dark1"/>
                <w:kern w:val="24"/>
                <w:sz w:val="18"/>
                <w:szCs w:val="32"/>
                <w:lang w:eastAsia="sv-SE"/>
              </w:rPr>
            </w:pPr>
            <w:r w:rsidRPr="00356967">
              <w:rPr>
                <w:rFonts w:cs="Arial"/>
                <w:color w:val="000000" w:themeColor="dark1"/>
                <w:kern w:val="24"/>
                <w:sz w:val="18"/>
                <w:szCs w:val="32"/>
                <w:lang w:eastAsia="sv-SE"/>
              </w:rPr>
              <w:t>RSRP and RSRQ of the serving cell and available UE measurements for intra-frequency/inter-frequency/inter-RAT, time stamp and detailed location information if available.</w:t>
            </w:r>
          </w:p>
        </w:tc>
      </w:tr>
    </w:tbl>
    <w:p w14:paraId="42AAF6C9" w14:textId="77777777" w:rsidR="005D6FAA" w:rsidRDefault="00401F01" w:rsidP="00401F01">
      <w:pPr>
        <w:spacing w:before="240" w:after="240"/>
      </w:pPr>
      <w:r>
        <w:t xml:space="preserve">For </w:t>
      </w:r>
      <w:r w:rsidR="004B4EF2">
        <w:t>l</w:t>
      </w:r>
      <w:r>
        <w:t xml:space="preserve">ogged MDT, UE receives the MDT configurations including </w:t>
      </w:r>
      <w:proofErr w:type="spellStart"/>
      <w:r w:rsidRPr="006F2AC5">
        <w:rPr>
          <w:i/>
        </w:rPr>
        <w:t>logging</w:t>
      </w:r>
      <w:r>
        <w:rPr>
          <w:i/>
        </w:rPr>
        <w:t>interval</w:t>
      </w:r>
      <w:proofErr w:type="spellEnd"/>
      <w:r>
        <w:t xml:space="preserve"> and </w:t>
      </w:r>
      <w:proofErr w:type="spellStart"/>
      <w:r w:rsidRPr="006F2AC5">
        <w:rPr>
          <w:i/>
        </w:rPr>
        <w:t>loggingduration</w:t>
      </w:r>
      <w:proofErr w:type="spellEnd"/>
      <w:r>
        <w:t xml:space="preserve"> in the RRC message, i.e., </w:t>
      </w:r>
      <w:proofErr w:type="spellStart"/>
      <w:r w:rsidRPr="002C7DD5">
        <w:rPr>
          <w:i/>
          <w:iCs/>
        </w:rPr>
        <w:t>LoggedMeasurementConfiguration</w:t>
      </w:r>
      <w:proofErr w:type="spellEnd"/>
      <w:r>
        <w:t>, from the network</w:t>
      </w:r>
      <w:r w:rsidR="005D6FAA">
        <w:t xml:space="preserve"> as shown in the following: </w:t>
      </w:r>
    </w:p>
    <w:p w14:paraId="33CA6698" w14:textId="77777777" w:rsidR="005D6FAA" w:rsidRPr="00FE7D68" w:rsidRDefault="005D6FAA" w:rsidP="005D6FAA">
      <w:pPr>
        <w:pStyle w:val="PL"/>
      </w:pPr>
      <w:r w:rsidRPr="00FE7D68">
        <w:t>LoggedMeasurementConfiguration-r10-IEs ::= SEQUENCE {</w:t>
      </w:r>
      <w:r w:rsidRPr="00FE7D68">
        <w:tab/>
      </w:r>
      <w:r w:rsidRPr="00FE7D68">
        <w:tab/>
      </w:r>
    </w:p>
    <w:p w14:paraId="76CEAC6F" w14:textId="77777777" w:rsidR="005D6FAA" w:rsidRPr="00FE7D68" w:rsidRDefault="005D6FAA" w:rsidP="005D6FAA">
      <w:pPr>
        <w:pStyle w:val="PL"/>
      </w:pPr>
      <w:r w:rsidRPr="00FE7D68">
        <w:tab/>
        <w:t>traceReference-r10</w:t>
      </w:r>
      <w:r w:rsidRPr="00FE7D68">
        <w:tab/>
      </w:r>
      <w:r w:rsidRPr="00FE7D68">
        <w:tab/>
      </w:r>
      <w:r w:rsidRPr="00FE7D68">
        <w:tab/>
      </w:r>
      <w:r w:rsidRPr="00FE7D68">
        <w:tab/>
        <w:t>TraceReference-r10,</w:t>
      </w:r>
    </w:p>
    <w:p w14:paraId="71BA08A5" w14:textId="77777777" w:rsidR="005D6FAA" w:rsidRPr="00FE7D68" w:rsidRDefault="005D6FAA" w:rsidP="005D6FAA">
      <w:pPr>
        <w:pStyle w:val="PL"/>
      </w:pPr>
      <w:r w:rsidRPr="00FE7D68">
        <w:tab/>
        <w:t>traceRecordingSessionRef-r10</w:t>
      </w:r>
      <w:r w:rsidRPr="00FE7D68">
        <w:tab/>
        <w:t>OCTET STRING (SIZE (2)),</w:t>
      </w:r>
    </w:p>
    <w:p w14:paraId="08EA988E" w14:textId="77777777" w:rsidR="005D6FAA" w:rsidRPr="00FE7D68" w:rsidRDefault="005D6FAA" w:rsidP="005D6FAA">
      <w:pPr>
        <w:pStyle w:val="PL"/>
      </w:pPr>
      <w:r w:rsidRPr="00FE7D68">
        <w:tab/>
        <w:t>tce-Id-r10</w:t>
      </w:r>
      <w:r w:rsidRPr="00FE7D68">
        <w:tab/>
      </w:r>
      <w:r w:rsidRPr="00FE7D68">
        <w:tab/>
      </w:r>
      <w:r w:rsidRPr="00FE7D68">
        <w:tab/>
      </w:r>
      <w:r w:rsidRPr="00FE7D68">
        <w:tab/>
      </w:r>
      <w:r w:rsidRPr="00FE7D68">
        <w:tab/>
      </w:r>
      <w:r w:rsidRPr="00FE7D68">
        <w:tab/>
        <w:t>OCTET STRING (SIZE (1)),</w:t>
      </w:r>
    </w:p>
    <w:p w14:paraId="2AEB47BE" w14:textId="77777777" w:rsidR="005D6FAA" w:rsidRPr="00FE7D68" w:rsidRDefault="005D6FAA" w:rsidP="005D6FAA">
      <w:pPr>
        <w:pStyle w:val="PL"/>
      </w:pPr>
      <w:r w:rsidRPr="00FE7D68">
        <w:tab/>
        <w:t>absoluteTimeInfo-r10</w:t>
      </w:r>
      <w:r w:rsidRPr="00FE7D68">
        <w:tab/>
      </w:r>
      <w:r w:rsidRPr="00FE7D68">
        <w:tab/>
      </w:r>
      <w:r w:rsidRPr="00FE7D68">
        <w:tab/>
        <w:t>AbsoluteTimeInfo-r10,</w:t>
      </w:r>
    </w:p>
    <w:p w14:paraId="1F2C1ACB" w14:textId="77777777" w:rsidR="005D6FAA" w:rsidRPr="00FE7D68" w:rsidRDefault="005D6FAA" w:rsidP="005D6FAA">
      <w:pPr>
        <w:pStyle w:val="PL"/>
      </w:pPr>
      <w:r w:rsidRPr="00FE7D68">
        <w:tab/>
        <w:t>areaConfiguration-r10</w:t>
      </w:r>
      <w:r w:rsidRPr="00FE7D68">
        <w:tab/>
      </w:r>
      <w:r w:rsidRPr="00FE7D68">
        <w:tab/>
      </w:r>
      <w:r w:rsidRPr="00FE7D68">
        <w:tab/>
        <w:t>AreaConfiguration-r10</w:t>
      </w:r>
      <w:r w:rsidRPr="00FE7D68">
        <w:tab/>
      </w:r>
      <w:r w:rsidRPr="00FE7D68">
        <w:tab/>
        <w:t>OPTIONAL,</w:t>
      </w:r>
      <w:r w:rsidRPr="00FE7D68">
        <w:tab/>
        <w:t>-- Need OR</w:t>
      </w:r>
    </w:p>
    <w:p w14:paraId="7A0C9E42" w14:textId="77777777" w:rsidR="005D6FAA" w:rsidRPr="00FE7D68" w:rsidRDefault="005D6FAA" w:rsidP="005D6FAA">
      <w:pPr>
        <w:pStyle w:val="PL"/>
      </w:pPr>
      <w:r w:rsidRPr="00FE7D68">
        <w:tab/>
        <w:t>loggingDuration-r10</w:t>
      </w:r>
      <w:r w:rsidRPr="00FE7D68">
        <w:tab/>
      </w:r>
      <w:r w:rsidRPr="00FE7D68">
        <w:tab/>
      </w:r>
      <w:r w:rsidRPr="00FE7D68">
        <w:tab/>
      </w:r>
      <w:r w:rsidRPr="00FE7D68">
        <w:tab/>
        <w:t>LoggingDuration-r10,</w:t>
      </w:r>
    </w:p>
    <w:p w14:paraId="512032E0" w14:textId="77777777" w:rsidR="005D6FAA" w:rsidRPr="00FE7D68" w:rsidRDefault="005D6FAA" w:rsidP="005D6FAA">
      <w:pPr>
        <w:pStyle w:val="PL"/>
      </w:pPr>
      <w:r w:rsidRPr="00FE7D68">
        <w:tab/>
        <w:t>loggingInterval-r10</w:t>
      </w:r>
      <w:r w:rsidRPr="00FE7D68">
        <w:tab/>
      </w:r>
      <w:r w:rsidRPr="00FE7D68">
        <w:tab/>
      </w:r>
      <w:r w:rsidRPr="00FE7D68">
        <w:tab/>
      </w:r>
      <w:r w:rsidRPr="00FE7D68">
        <w:tab/>
        <w:t>LoggingInterval-r10,</w:t>
      </w:r>
    </w:p>
    <w:p w14:paraId="5B4CA09A" w14:textId="77777777" w:rsidR="005D6FAA" w:rsidRPr="00FE7D68" w:rsidRDefault="005D6FAA" w:rsidP="005D6FAA">
      <w:pPr>
        <w:pStyle w:val="PL"/>
      </w:pPr>
      <w:r w:rsidRPr="00FE7D68">
        <w:tab/>
        <w:t>nonCriticalExtension</w:t>
      </w:r>
      <w:r w:rsidRPr="00FE7D68">
        <w:tab/>
      </w:r>
      <w:r w:rsidRPr="00FE7D68">
        <w:tab/>
      </w:r>
      <w:r w:rsidRPr="00FE7D68">
        <w:tab/>
        <w:t>LoggedMeasurementConfiguration-v1080-IEs</w:t>
      </w:r>
      <w:r w:rsidRPr="00FE7D68">
        <w:tab/>
        <w:t>OPTIONAL</w:t>
      </w:r>
    </w:p>
    <w:p w14:paraId="25BA1CFF" w14:textId="77777777" w:rsidR="005D6FAA" w:rsidRPr="00FE7D68" w:rsidRDefault="005D6FAA" w:rsidP="005D6FAA">
      <w:pPr>
        <w:pStyle w:val="PL"/>
      </w:pPr>
      <w:r w:rsidRPr="00FE7D68">
        <w:t>}</w:t>
      </w:r>
    </w:p>
    <w:p w14:paraId="1E104E5D" w14:textId="500E5255" w:rsidR="00401F01" w:rsidRDefault="00401F01" w:rsidP="00401F01">
      <w:pPr>
        <w:spacing w:before="240" w:after="240"/>
      </w:pPr>
      <w:r>
        <w:t xml:space="preserve">A timer (T330) is started at the UE upon receiving the configurations and </w:t>
      </w:r>
      <w:r w:rsidR="008652D9">
        <w:t xml:space="preserve">UE sets the logging duration according to the </w:t>
      </w:r>
      <w:proofErr w:type="spellStart"/>
      <w:r w:rsidRPr="006F2AC5">
        <w:rPr>
          <w:i/>
        </w:rPr>
        <w:t>loggingduration</w:t>
      </w:r>
      <w:proofErr w:type="spellEnd"/>
      <w:r>
        <w:t xml:space="preserve"> (10 min – 120 min). The UE shall perform periodical MDT logging with the interval set to </w:t>
      </w:r>
      <w:proofErr w:type="spellStart"/>
      <w:r w:rsidRPr="006F2AC5">
        <w:rPr>
          <w:i/>
        </w:rPr>
        <w:t>logging</w:t>
      </w:r>
      <w:r>
        <w:rPr>
          <w:i/>
        </w:rPr>
        <w:t>interval</w:t>
      </w:r>
      <w:proofErr w:type="spellEnd"/>
      <w:r>
        <w:t xml:space="preserve"> (1.28 s – 61.44 s). An example of the MDT logging is shown in the Figure </w:t>
      </w:r>
      <w:r w:rsidR="0077167E">
        <w:t>1</w:t>
      </w:r>
      <w:r>
        <w:t xml:space="preserve">. </w:t>
      </w:r>
    </w:p>
    <w:p w14:paraId="729B1309" w14:textId="77777777" w:rsidR="00401F01" w:rsidRDefault="00401F01" w:rsidP="00401F01">
      <w:pPr>
        <w:rPr>
          <w:lang w:eastAsia="ja-JP"/>
        </w:rPr>
      </w:pPr>
      <w:r>
        <w:rPr>
          <w:noProof/>
          <w:lang w:eastAsia="ja-JP"/>
        </w:rPr>
        <w:lastRenderedPageBreak/>
        <w:drawing>
          <wp:inline distT="0" distB="0" distL="0" distR="0" wp14:anchorId="32240405" wp14:editId="2ABAF767">
            <wp:extent cx="5974715" cy="1591310"/>
            <wp:effectExtent l="0" t="0" r="698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4715" cy="1591310"/>
                    </a:xfrm>
                    <a:prstGeom prst="rect">
                      <a:avLst/>
                    </a:prstGeom>
                    <a:noFill/>
                  </pic:spPr>
                </pic:pic>
              </a:graphicData>
            </a:graphic>
          </wp:inline>
        </w:drawing>
      </w:r>
    </w:p>
    <w:p w14:paraId="42362486" w14:textId="5EED6FE0" w:rsidR="00401F01" w:rsidRDefault="00401F01" w:rsidP="00401F01">
      <w:pPr>
        <w:jc w:val="center"/>
        <w:rPr>
          <w:lang w:eastAsia="ja-JP"/>
        </w:rPr>
      </w:pPr>
      <w:r w:rsidRPr="0024273C">
        <w:rPr>
          <w:lang w:eastAsia="ja-JP"/>
        </w:rPr>
        <w:t xml:space="preserve">Figure </w:t>
      </w:r>
      <w:r w:rsidR="00AF6893">
        <w:rPr>
          <w:lang w:eastAsia="ja-JP"/>
        </w:rPr>
        <w:t>1</w:t>
      </w:r>
      <w:r w:rsidRPr="0024273C">
        <w:rPr>
          <w:lang w:eastAsia="ja-JP"/>
        </w:rPr>
        <w:t>. Example of Logged MDT procedure</w:t>
      </w:r>
    </w:p>
    <w:p w14:paraId="686E3686" w14:textId="672E95BC" w:rsidR="005A33FD" w:rsidRDefault="005A33FD" w:rsidP="00194862">
      <w:pPr>
        <w:rPr>
          <w:lang w:eastAsia="ja-JP"/>
        </w:rPr>
      </w:pPr>
    </w:p>
    <w:p w14:paraId="232EF2DA" w14:textId="709FC11E" w:rsidR="005A33FD" w:rsidRDefault="00A0177C" w:rsidP="005A33FD">
      <w:bookmarkStart w:id="3" w:name="_Hlk274777"/>
      <w:r>
        <w:t>T</w:t>
      </w:r>
      <w:r w:rsidR="005A33FD" w:rsidRPr="009730F0">
        <w:t>he logged measurement report consists of measurement results for the serving cell (the measurement quantity), available UE measurements performed in idle for intra-frequency/inter-frequency/inter-RAT, time stamp and location information.</w:t>
      </w:r>
      <w:bookmarkEnd w:id="3"/>
      <w:r w:rsidR="005A33FD">
        <w:t xml:space="preserve"> When the UE performs logging at the regular logging intervals, it adds </w:t>
      </w:r>
      <w:r w:rsidR="005A33FD" w:rsidRPr="00FE7D68">
        <w:t xml:space="preserve">a logged measurement entry in </w:t>
      </w:r>
      <w:r w:rsidR="005A33FD">
        <w:t xml:space="preserve">a UE variable called </w:t>
      </w:r>
      <w:r w:rsidR="005A33FD" w:rsidRPr="00FE7D68">
        <w:rPr>
          <w:i/>
          <w:noProof/>
        </w:rPr>
        <w:t>VarLogMeasReport</w:t>
      </w:r>
      <w:r w:rsidR="005A33FD">
        <w:rPr>
          <w:i/>
          <w:noProof/>
        </w:rPr>
        <w:t xml:space="preserve">. </w:t>
      </w:r>
      <w:r w:rsidR="005A33FD">
        <w:t>The detailed logged measurements in the</w:t>
      </w:r>
      <w:r w:rsidR="005A33FD" w:rsidRPr="009B76C8">
        <w:rPr>
          <w:i/>
          <w:noProof/>
        </w:rPr>
        <w:t xml:space="preserve"> </w:t>
      </w:r>
      <w:r w:rsidR="005A33FD" w:rsidRPr="00FE7D68">
        <w:rPr>
          <w:i/>
          <w:noProof/>
        </w:rPr>
        <w:t>VarLogMeasReport</w:t>
      </w:r>
      <w:r w:rsidR="005A33FD">
        <w:t xml:space="preserve"> are described below.</w:t>
      </w:r>
    </w:p>
    <w:p w14:paraId="3BC08985" w14:textId="77777777" w:rsidR="00485EE9" w:rsidRDefault="00485EE9" w:rsidP="005A33FD"/>
    <w:p w14:paraId="28F6F3E2" w14:textId="068F43BB" w:rsidR="00451A11" w:rsidRDefault="00451A11" w:rsidP="00451A11">
      <w:pPr>
        <w:pStyle w:val="Observation"/>
        <w:numPr>
          <w:ilvl w:val="0"/>
          <w:numId w:val="12"/>
        </w:numPr>
        <w:ind w:left="1708" w:hanging="1708"/>
        <w:rPr>
          <w:lang w:val="en-US"/>
        </w:rPr>
      </w:pPr>
      <w:r>
        <w:rPr>
          <w:lang w:val="en-US"/>
        </w:rPr>
        <w:t>A UE can be configured to perform MDT logged measurement when it is in RRC_IDLE mode</w:t>
      </w:r>
      <w:r w:rsidRPr="00147FB8">
        <w:rPr>
          <w:lang w:val="en-US"/>
        </w:rPr>
        <w:t>.</w:t>
      </w:r>
    </w:p>
    <w:p w14:paraId="38A9F5EE" w14:textId="041C998A" w:rsidR="00DA57E9" w:rsidRDefault="00451A11" w:rsidP="00451A11">
      <w:pPr>
        <w:pStyle w:val="Observation"/>
        <w:numPr>
          <w:ilvl w:val="0"/>
          <w:numId w:val="12"/>
        </w:numPr>
        <w:ind w:left="1708" w:hanging="1708"/>
        <w:rPr>
          <w:lang w:val="en-US"/>
        </w:rPr>
      </w:pPr>
      <w:r>
        <w:rPr>
          <w:lang w:val="en-US"/>
        </w:rPr>
        <w:t xml:space="preserve">A UE can be configured to perform MDT logged measurement in a </w:t>
      </w:r>
      <w:proofErr w:type="gramStart"/>
      <w:r>
        <w:rPr>
          <w:lang w:val="en-US"/>
        </w:rPr>
        <w:t>periodic intervals</w:t>
      </w:r>
      <w:proofErr w:type="gramEnd"/>
      <w:r>
        <w:rPr>
          <w:lang w:val="en-US"/>
        </w:rPr>
        <w:t xml:space="preserve"> for a certain period of time. </w:t>
      </w:r>
    </w:p>
    <w:p w14:paraId="5B276B23" w14:textId="77777777" w:rsidR="005A33FD" w:rsidRDefault="005A33FD" w:rsidP="005A33FD"/>
    <w:p w14:paraId="1246102C" w14:textId="77777777" w:rsidR="005A33FD" w:rsidRPr="000E3E3B" w:rsidRDefault="005A33FD" w:rsidP="005A33FD">
      <w:pPr>
        <w:pStyle w:val="PL"/>
        <w:rPr>
          <w:lang w:val="en-US"/>
        </w:rPr>
      </w:pPr>
      <w:r w:rsidRPr="000E3E3B">
        <w:rPr>
          <w:lang w:val="en-US"/>
        </w:rPr>
        <w:t>-- ASN1START</w:t>
      </w:r>
    </w:p>
    <w:p w14:paraId="24E719BD" w14:textId="77777777" w:rsidR="005A33FD" w:rsidRPr="000E3E3B" w:rsidRDefault="005A33FD" w:rsidP="005A33FD">
      <w:pPr>
        <w:pStyle w:val="PL"/>
        <w:rPr>
          <w:lang w:val="en-US"/>
        </w:rPr>
      </w:pPr>
    </w:p>
    <w:p w14:paraId="50D33283" w14:textId="77777777" w:rsidR="005A33FD" w:rsidRPr="000E3E3B" w:rsidRDefault="005A33FD" w:rsidP="005A33FD">
      <w:pPr>
        <w:pStyle w:val="PL"/>
        <w:rPr>
          <w:lang w:val="en-US"/>
        </w:rPr>
      </w:pPr>
      <w:r w:rsidRPr="000E3E3B">
        <w:rPr>
          <w:lang w:val="en-US"/>
        </w:rPr>
        <w:t>VarLogMeasReport-r10 ::=</w:t>
      </w:r>
      <w:r w:rsidRPr="000E3E3B">
        <w:rPr>
          <w:lang w:val="en-US"/>
        </w:rPr>
        <w:tab/>
      </w:r>
      <w:r w:rsidRPr="000E3E3B">
        <w:rPr>
          <w:lang w:val="en-US"/>
        </w:rPr>
        <w:tab/>
      </w:r>
      <w:r w:rsidRPr="000E3E3B">
        <w:rPr>
          <w:lang w:val="en-US"/>
        </w:rPr>
        <w:tab/>
      </w:r>
      <w:r w:rsidRPr="000E3E3B">
        <w:rPr>
          <w:lang w:val="en-US"/>
        </w:rPr>
        <w:tab/>
        <w:t>SEQUENCE {</w:t>
      </w:r>
    </w:p>
    <w:p w14:paraId="5145B709" w14:textId="77777777" w:rsidR="005A33FD" w:rsidRPr="000E3E3B" w:rsidRDefault="005A33FD" w:rsidP="005A33FD">
      <w:pPr>
        <w:pStyle w:val="PL"/>
        <w:rPr>
          <w:lang w:val="en-US"/>
        </w:rPr>
      </w:pPr>
      <w:r w:rsidRPr="000E3E3B">
        <w:rPr>
          <w:lang w:val="en-US"/>
        </w:rPr>
        <w:tab/>
        <w:t>traceReference-r10</w:t>
      </w:r>
      <w:r w:rsidRPr="000E3E3B">
        <w:rPr>
          <w:lang w:val="en-US"/>
        </w:rPr>
        <w:tab/>
      </w:r>
      <w:r w:rsidRPr="000E3E3B">
        <w:rPr>
          <w:lang w:val="en-US"/>
        </w:rPr>
        <w:tab/>
      </w:r>
      <w:r w:rsidRPr="000E3E3B">
        <w:rPr>
          <w:lang w:val="en-US"/>
        </w:rPr>
        <w:tab/>
      </w:r>
      <w:r w:rsidRPr="000E3E3B">
        <w:rPr>
          <w:lang w:val="en-US"/>
        </w:rPr>
        <w:tab/>
      </w:r>
      <w:r w:rsidRPr="000E3E3B">
        <w:rPr>
          <w:lang w:val="en-US"/>
        </w:rPr>
        <w:tab/>
        <w:t>TraceReference-r10,</w:t>
      </w:r>
    </w:p>
    <w:p w14:paraId="7A8BC03D" w14:textId="77777777" w:rsidR="005A33FD" w:rsidRPr="000E3E3B" w:rsidRDefault="005A33FD" w:rsidP="005A33FD">
      <w:pPr>
        <w:pStyle w:val="PL"/>
        <w:rPr>
          <w:lang w:val="en-US"/>
        </w:rPr>
      </w:pPr>
      <w:r w:rsidRPr="000E3E3B">
        <w:rPr>
          <w:lang w:val="en-US"/>
        </w:rPr>
        <w:tab/>
        <w:t>traceRecordingSessionRef-r10</w:t>
      </w:r>
      <w:r w:rsidRPr="000E3E3B">
        <w:rPr>
          <w:lang w:val="en-US"/>
        </w:rPr>
        <w:tab/>
      </w:r>
      <w:r w:rsidRPr="000E3E3B">
        <w:rPr>
          <w:lang w:val="en-US"/>
        </w:rPr>
        <w:tab/>
      </w:r>
      <w:r w:rsidRPr="000E3E3B">
        <w:rPr>
          <w:lang w:val="en-US"/>
        </w:rPr>
        <w:tab/>
        <w:t>OCTET STRING (SIZE (2)),</w:t>
      </w:r>
    </w:p>
    <w:p w14:paraId="5E5ADA8C" w14:textId="77777777" w:rsidR="005A33FD" w:rsidRPr="000E3E3B" w:rsidRDefault="005A33FD" w:rsidP="005A33FD">
      <w:pPr>
        <w:pStyle w:val="PL"/>
        <w:rPr>
          <w:lang w:val="en-US"/>
        </w:rPr>
      </w:pPr>
      <w:r w:rsidRPr="000E3E3B">
        <w:rPr>
          <w:lang w:val="en-US"/>
        </w:rPr>
        <w:tab/>
        <w:t>tce-Id-r10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OCTET STRING (SIZE (1)),</w:t>
      </w:r>
    </w:p>
    <w:p w14:paraId="5E7F0666" w14:textId="77777777" w:rsidR="005A33FD" w:rsidRPr="000E3E3B" w:rsidRDefault="005A33FD" w:rsidP="005A33FD">
      <w:pPr>
        <w:pStyle w:val="PL"/>
        <w:rPr>
          <w:lang w:val="en-US"/>
        </w:rPr>
      </w:pPr>
      <w:r w:rsidRPr="000E3E3B">
        <w:rPr>
          <w:lang w:val="en-US"/>
        </w:rPr>
        <w:tab/>
        <w:t>plmn-Identity-r10</w:t>
      </w:r>
      <w:r w:rsidRPr="000E3E3B">
        <w:rPr>
          <w:lang w:val="en-US"/>
        </w:rPr>
        <w:tab/>
      </w:r>
      <w:r w:rsidRPr="000E3E3B">
        <w:rPr>
          <w:lang w:val="en-US"/>
        </w:rPr>
        <w:tab/>
      </w:r>
      <w:r w:rsidRPr="000E3E3B">
        <w:rPr>
          <w:lang w:val="en-US"/>
        </w:rPr>
        <w:tab/>
      </w:r>
      <w:r w:rsidRPr="000E3E3B">
        <w:rPr>
          <w:lang w:val="en-US"/>
        </w:rPr>
        <w:tab/>
      </w:r>
      <w:r w:rsidRPr="000E3E3B">
        <w:rPr>
          <w:lang w:val="en-US"/>
        </w:rPr>
        <w:tab/>
        <w:t>PLMN-Identity,</w:t>
      </w:r>
    </w:p>
    <w:p w14:paraId="4A255337" w14:textId="77777777" w:rsidR="005A33FD" w:rsidRPr="000E3E3B" w:rsidRDefault="005A33FD" w:rsidP="005A33FD">
      <w:pPr>
        <w:pStyle w:val="PL"/>
        <w:rPr>
          <w:lang w:val="en-US"/>
        </w:rPr>
      </w:pPr>
      <w:r w:rsidRPr="000E3E3B">
        <w:rPr>
          <w:lang w:val="en-US"/>
        </w:rPr>
        <w:tab/>
        <w:t>absoluteTimeInfo-r10</w:t>
      </w:r>
      <w:r w:rsidRPr="000E3E3B">
        <w:rPr>
          <w:lang w:val="en-US"/>
        </w:rPr>
        <w:tab/>
      </w:r>
      <w:r w:rsidRPr="000E3E3B">
        <w:rPr>
          <w:lang w:val="en-US"/>
        </w:rPr>
        <w:tab/>
      </w:r>
      <w:r w:rsidRPr="000E3E3B">
        <w:rPr>
          <w:lang w:val="en-US"/>
        </w:rPr>
        <w:tab/>
      </w:r>
      <w:r w:rsidRPr="000E3E3B">
        <w:rPr>
          <w:lang w:val="en-US"/>
        </w:rPr>
        <w:tab/>
        <w:t>AbsoluteTimeInfo-r10,</w:t>
      </w:r>
    </w:p>
    <w:p w14:paraId="14F64EDB" w14:textId="77777777" w:rsidR="005A33FD" w:rsidRPr="000E3E3B" w:rsidRDefault="005A33FD" w:rsidP="005A33FD">
      <w:pPr>
        <w:pStyle w:val="PL"/>
        <w:rPr>
          <w:lang w:val="en-US"/>
        </w:rPr>
      </w:pPr>
      <w:r w:rsidRPr="000E3E3B">
        <w:rPr>
          <w:lang w:val="en-US"/>
        </w:rPr>
        <w:tab/>
        <w:t>logMeasInfoList-r10</w:t>
      </w:r>
      <w:r w:rsidRPr="000E3E3B">
        <w:rPr>
          <w:lang w:val="en-US"/>
        </w:rPr>
        <w:tab/>
      </w:r>
      <w:r w:rsidRPr="000E3E3B">
        <w:rPr>
          <w:lang w:val="en-US"/>
        </w:rPr>
        <w:tab/>
      </w:r>
      <w:r w:rsidRPr="000E3E3B">
        <w:rPr>
          <w:lang w:val="en-US"/>
        </w:rPr>
        <w:tab/>
      </w:r>
      <w:r w:rsidRPr="000E3E3B">
        <w:rPr>
          <w:lang w:val="en-US"/>
        </w:rPr>
        <w:tab/>
      </w:r>
      <w:r w:rsidRPr="000E3E3B">
        <w:rPr>
          <w:lang w:val="en-US"/>
        </w:rPr>
        <w:tab/>
        <w:t>LogMeasInfoList2-r10</w:t>
      </w:r>
    </w:p>
    <w:p w14:paraId="483BF449" w14:textId="77777777" w:rsidR="005A33FD" w:rsidRPr="000E3E3B" w:rsidRDefault="005A33FD" w:rsidP="005A33FD">
      <w:pPr>
        <w:pStyle w:val="PL"/>
        <w:rPr>
          <w:lang w:val="en-US"/>
        </w:rPr>
      </w:pPr>
      <w:r w:rsidRPr="000E3E3B">
        <w:rPr>
          <w:lang w:val="en-US"/>
        </w:rPr>
        <w:t>}</w:t>
      </w:r>
    </w:p>
    <w:p w14:paraId="3F176E5C" w14:textId="77777777" w:rsidR="005A33FD" w:rsidRPr="000E3E3B" w:rsidRDefault="005A33FD" w:rsidP="005A33FD">
      <w:pPr>
        <w:pStyle w:val="PL"/>
        <w:rPr>
          <w:lang w:val="en-US"/>
        </w:rPr>
      </w:pPr>
    </w:p>
    <w:p w14:paraId="00F19119" w14:textId="77777777" w:rsidR="005A33FD" w:rsidRPr="000E3E3B" w:rsidRDefault="005A33FD" w:rsidP="005A33FD">
      <w:pPr>
        <w:pStyle w:val="PL"/>
        <w:rPr>
          <w:lang w:val="en-US"/>
        </w:rPr>
      </w:pPr>
      <w:r w:rsidRPr="000E3E3B">
        <w:rPr>
          <w:lang w:val="en-US"/>
        </w:rPr>
        <w:t>VarLogMeasReport-r11 ::=</w:t>
      </w:r>
      <w:r w:rsidRPr="000E3E3B">
        <w:rPr>
          <w:lang w:val="en-US"/>
        </w:rPr>
        <w:tab/>
      </w:r>
      <w:r w:rsidRPr="000E3E3B">
        <w:rPr>
          <w:lang w:val="en-US"/>
        </w:rPr>
        <w:tab/>
      </w:r>
      <w:r w:rsidRPr="000E3E3B">
        <w:rPr>
          <w:lang w:val="en-US"/>
        </w:rPr>
        <w:tab/>
        <w:t>SEQUENCE {</w:t>
      </w:r>
    </w:p>
    <w:p w14:paraId="4E581F1C" w14:textId="77777777" w:rsidR="005A33FD" w:rsidRPr="000E3E3B" w:rsidRDefault="005A33FD" w:rsidP="005A33FD">
      <w:pPr>
        <w:pStyle w:val="PL"/>
        <w:rPr>
          <w:lang w:val="en-US"/>
        </w:rPr>
      </w:pPr>
      <w:r w:rsidRPr="000E3E3B">
        <w:rPr>
          <w:lang w:val="en-US"/>
        </w:rPr>
        <w:tab/>
        <w:t>traceReference-r10</w:t>
      </w:r>
      <w:r w:rsidRPr="000E3E3B">
        <w:rPr>
          <w:lang w:val="en-US"/>
        </w:rPr>
        <w:tab/>
      </w:r>
      <w:r w:rsidRPr="000E3E3B">
        <w:rPr>
          <w:lang w:val="en-US"/>
        </w:rPr>
        <w:tab/>
      </w:r>
      <w:r w:rsidRPr="000E3E3B">
        <w:rPr>
          <w:lang w:val="en-US"/>
        </w:rPr>
        <w:tab/>
      </w:r>
      <w:r w:rsidRPr="000E3E3B">
        <w:rPr>
          <w:lang w:val="en-US"/>
        </w:rPr>
        <w:tab/>
      </w:r>
      <w:r w:rsidRPr="000E3E3B">
        <w:rPr>
          <w:lang w:val="en-US"/>
        </w:rPr>
        <w:tab/>
        <w:t>TraceReference-r10,</w:t>
      </w:r>
    </w:p>
    <w:p w14:paraId="25AE4366" w14:textId="77777777" w:rsidR="005A33FD" w:rsidRPr="000E3E3B" w:rsidRDefault="005A33FD" w:rsidP="005A33FD">
      <w:pPr>
        <w:pStyle w:val="PL"/>
        <w:rPr>
          <w:lang w:val="en-US"/>
        </w:rPr>
      </w:pPr>
      <w:r w:rsidRPr="000E3E3B">
        <w:rPr>
          <w:lang w:val="en-US"/>
        </w:rPr>
        <w:tab/>
        <w:t>traceRecordingSessionRef-r10</w:t>
      </w:r>
      <w:r w:rsidRPr="000E3E3B">
        <w:rPr>
          <w:lang w:val="en-US"/>
        </w:rPr>
        <w:tab/>
      </w:r>
      <w:r w:rsidRPr="000E3E3B">
        <w:rPr>
          <w:lang w:val="en-US"/>
        </w:rPr>
        <w:tab/>
        <w:t>OCTET STRING (SIZE (2)),</w:t>
      </w:r>
    </w:p>
    <w:p w14:paraId="295C7746" w14:textId="77777777" w:rsidR="005A33FD" w:rsidRPr="000E3E3B" w:rsidRDefault="005A33FD" w:rsidP="005A33FD">
      <w:pPr>
        <w:pStyle w:val="PL"/>
        <w:rPr>
          <w:lang w:val="en-US"/>
        </w:rPr>
      </w:pPr>
      <w:r w:rsidRPr="000E3E3B">
        <w:rPr>
          <w:lang w:val="en-US"/>
        </w:rPr>
        <w:tab/>
        <w:t>tce-Id-r10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OCTET STRING (SIZE (1)),</w:t>
      </w:r>
    </w:p>
    <w:p w14:paraId="5B587C63" w14:textId="77777777" w:rsidR="005A33FD" w:rsidRPr="000E3E3B" w:rsidRDefault="005A33FD" w:rsidP="005A33FD">
      <w:pPr>
        <w:pStyle w:val="PL"/>
        <w:rPr>
          <w:lang w:val="en-US"/>
        </w:rPr>
      </w:pPr>
      <w:r w:rsidRPr="000E3E3B">
        <w:rPr>
          <w:lang w:val="en-US"/>
        </w:rPr>
        <w:tab/>
        <w:t>plmn-IdentityList-r11</w:t>
      </w:r>
      <w:r w:rsidRPr="000E3E3B">
        <w:rPr>
          <w:lang w:val="en-US"/>
        </w:rPr>
        <w:tab/>
      </w:r>
      <w:r w:rsidRPr="000E3E3B">
        <w:rPr>
          <w:lang w:val="en-US"/>
        </w:rPr>
        <w:tab/>
      </w:r>
      <w:r w:rsidRPr="000E3E3B">
        <w:rPr>
          <w:lang w:val="en-US"/>
        </w:rPr>
        <w:tab/>
      </w:r>
      <w:r w:rsidRPr="000E3E3B">
        <w:rPr>
          <w:lang w:val="en-US"/>
        </w:rPr>
        <w:tab/>
        <w:t>PLMN-IdentityList3-r11,</w:t>
      </w:r>
    </w:p>
    <w:p w14:paraId="6CA8D880" w14:textId="77777777" w:rsidR="005A33FD" w:rsidRPr="000E3E3B" w:rsidRDefault="005A33FD" w:rsidP="005A33FD">
      <w:pPr>
        <w:pStyle w:val="PL"/>
        <w:rPr>
          <w:lang w:val="en-US"/>
        </w:rPr>
      </w:pPr>
      <w:r w:rsidRPr="000E3E3B">
        <w:rPr>
          <w:lang w:val="en-US"/>
        </w:rPr>
        <w:tab/>
        <w:t>absoluteTimeInfo-r10</w:t>
      </w:r>
      <w:r w:rsidRPr="000E3E3B">
        <w:rPr>
          <w:lang w:val="en-US"/>
        </w:rPr>
        <w:tab/>
      </w:r>
      <w:r w:rsidRPr="000E3E3B">
        <w:rPr>
          <w:lang w:val="en-US"/>
        </w:rPr>
        <w:tab/>
      </w:r>
      <w:r w:rsidRPr="000E3E3B">
        <w:rPr>
          <w:lang w:val="en-US"/>
        </w:rPr>
        <w:tab/>
      </w:r>
      <w:r w:rsidRPr="000E3E3B">
        <w:rPr>
          <w:lang w:val="en-US"/>
        </w:rPr>
        <w:tab/>
        <w:t>AbsoluteTimeInfo-r10,</w:t>
      </w:r>
    </w:p>
    <w:p w14:paraId="24868DFA" w14:textId="77777777" w:rsidR="005A33FD" w:rsidRPr="000E3E3B" w:rsidRDefault="005A33FD" w:rsidP="005A33FD">
      <w:pPr>
        <w:pStyle w:val="PL"/>
        <w:rPr>
          <w:lang w:val="en-US"/>
        </w:rPr>
      </w:pPr>
      <w:r w:rsidRPr="000E3E3B">
        <w:rPr>
          <w:lang w:val="en-US"/>
        </w:rPr>
        <w:tab/>
        <w:t>logMeasInfoList-r10</w:t>
      </w:r>
      <w:r w:rsidRPr="000E3E3B">
        <w:rPr>
          <w:lang w:val="en-US"/>
        </w:rPr>
        <w:tab/>
      </w:r>
      <w:r w:rsidRPr="000E3E3B">
        <w:rPr>
          <w:lang w:val="en-US"/>
        </w:rPr>
        <w:tab/>
      </w:r>
      <w:r w:rsidRPr="000E3E3B">
        <w:rPr>
          <w:lang w:val="en-US"/>
        </w:rPr>
        <w:tab/>
      </w:r>
      <w:r w:rsidRPr="000E3E3B">
        <w:rPr>
          <w:lang w:val="en-US"/>
        </w:rPr>
        <w:tab/>
      </w:r>
      <w:r w:rsidRPr="000E3E3B">
        <w:rPr>
          <w:lang w:val="en-US"/>
        </w:rPr>
        <w:tab/>
        <w:t>LogMeasInfoList2-r10</w:t>
      </w:r>
    </w:p>
    <w:p w14:paraId="590183D0" w14:textId="77777777" w:rsidR="005A33FD" w:rsidRPr="000E3E3B" w:rsidRDefault="005A33FD" w:rsidP="005A33FD">
      <w:pPr>
        <w:pStyle w:val="PL"/>
        <w:rPr>
          <w:lang w:val="en-US"/>
        </w:rPr>
      </w:pPr>
      <w:r w:rsidRPr="000E3E3B">
        <w:rPr>
          <w:lang w:val="en-US"/>
        </w:rPr>
        <w:t>}</w:t>
      </w:r>
    </w:p>
    <w:p w14:paraId="2A2AB428" w14:textId="77777777" w:rsidR="005A33FD" w:rsidRPr="000E3E3B" w:rsidRDefault="005A33FD" w:rsidP="005A33FD">
      <w:pPr>
        <w:pStyle w:val="PL"/>
        <w:rPr>
          <w:lang w:val="en-US"/>
        </w:rPr>
      </w:pPr>
    </w:p>
    <w:p w14:paraId="434E2418" w14:textId="77777777" w:rsidR="005A33FD" w:rsidRPr="000E3E3B" w:rsidRDefault="005A33FD" w:rsidP="005A33FD">
      <w:pPr>
        <w:pStyle w:val="PL"/>
        <w:rPr>
          <w:lang w:val="en-US"/>
        </w:rPr>
      </w:pPr>
      <w:r w:rsidRPr="000E3E3B">
        <w:rPr>
          <w:lang w:val="en-US"/>
        </w:rPr>
        <w:t>LogMeasInfoList2-r10 ::=</w:t>
      </w:r>
      <w:r w:rsidRPr="000E3E3B">
        <w:rPr>
          <w:lang w:val="en-US"/>
        </w:rPr>
        <w:tab/>
      </w:r>
      <w:r w:rsidRPr="000E3E3B">
        <w:rPr>
          <w:lang w:val="en-US"/>
        </w:rPr>
        <w:tab/>
      </w:r>
      <w:r w:rsidRPr="000E3E3B">
        <w:rPr>
          <w:lang w:val="en-US"/>
        </w:rPr>
        <w:tab/>
      </w:r>
      <w:r w:rsidRPr="000E3E3B">
        <w:rPr>
          <w:lang w:val="en-US"/>
        </w:rPr>
        <w:tab/>
        <w:t>SEQUENCE (SIZE (1..maxLogMeas-r10)) OF LogMeasInfo-r10</w:t>
      </w:r>
    </w:p>
    <w:p w14:paraId="27CB8416" w14:textId="77777777" w:rsidR="005A33FD" w:rsidRPr="000E3E3B" w:rsidRDefault="005A33FD" w:rsidP="005A33FD">
      <w:pPr>
        <w:pStyle w:val="PL"/>
        <w:rPr>
          <w:lang w:val="en-US"/>
        </w:rPr>
      </w:pPr>
    </w:p>
    <w:p w14:paraId="459711E4" w14:textId="77777777" w:rsidR="005A33FD" w:rsidRPr="000E3E3B" w:rsidRDefault="005A33FD" w:rsidP="005A33FD">
      <w:pPr>
        <w:pStyle w:val="PL"/>
        <w:rPr>
          <w:lang w:val="en-US"/>
        </w:rPr>
      </w:pPr>
      <w:r w:rsidRPr="000E3E3B">
        <w:rPr>
          <w:lang w:val="en-US"/>
        </w:rPr>
        <w:t>-- ASN1STOP</w:t>
      </w:r>
    </w:p>
    <w:p w14:paraId="3311D236" w14:textId="316FC059" w:rsidR="00F67CF4" w:rsidRDefault="00F67CF4" w:rsidP="005A33FD">
      <w:pPr>
        <w:pStyle w:val="BodyText"/>
      </w:pPr>
    </w:p>
    <w:p w14:paraId="65B6765D" w14:textId="77777777" w:rsidR="00DA57E9" w:rsidRDefault="00DA57E9" w:rsidP="00DA57E9">
      <w:pPr>
        <w:pStyle w:val="Observation"/>
        <w:numPr>
          <w:ilvl w:val="0"/>
          <w:numId w:val="0"/>
        </w:numPr>
      </w:pPr>
      <w:r w:rsidRPr="00DA57E9">
        <w:rPr>
          <w:b w:val="0"/>
          <w:bCs w:val="0"/>
        </w:rPr>
        <w:t>As depicted</w:t>
      </w:r>
      <w:r>
        <w:t xml:space="preserve"> </w:t>
      </w:r>
      <w:r w:rsidRPr="00DA57E9">
        <w:rPr>
          <w:b w:val="0"/>
          <w:bCs w:val="0"/>
        </w:rPr>
        <w:t xml:space="preserve">above, a list of measurements will be recorded in </w:t>
      </w:r>
      <w:proofErr w:type="spellStart"/>
      <w:r w:rsidRPr="00DA57E9">
        <w:rPr>
          <w:b w:val="0"/>
          <w:bCs w:val="0"/>
        </w:rPr>
        <w:t>LogMeasInfoList</w:t>
      </w:r>
      <w:proofErr w:type="spellEnd"/>
      <w:r w:rsidRPr="00DA57E9">
        <w:rPr>
          <w:b w:val="0"/>
          <w:bCs w:val="0"/>
        </w:rPr>
        <w:t xml:space="preserve"> and the maximum number of logged measurement entries which can be stored by UE is defined by </w:t>
      </w:r>
      <w:proofErr w:type="spellStart"/>
      <w:r w:rsidRPr="00DA57E9">
        <w:rPr>
          <w:b w:val="0"/>
          <w:bCs w:val="0"/>
        </w:rPr>
        <w:t>maxLogMeas</w:t>
      </w:r>
      <w:proofErr w:type="spellEnd"/>
      <w:r w:rsidRPr="00DA57E9">
        <w:rPr>
          <w:b w:val="0"/>
          <w:bCs w:val="0"/>
        </w:rPr>
        <w:t xml:space="preserve">. In LTE, the maximum number is 4060 entries. Each measurement entry is stored as </w:t>
      </w:r>
      <w:proofErr w:type="spellStart"/>
      <w:r w:rsidRPr="00DA57E9">
        <w:rPr>
          <w:b w:val="0"/>
          <w:bCs w:val="0"/>
        </w:rPr>
        <w:t>LogMeasInfo</w:t>
      </w:r>
      <w:proofErr w:type="spellEnd"/>
      <w:r w:rsidRPr="00DA57E9">
        <w:rPr>
          <w:b w:val="0"/>
          <w:bCs w:val="0"/>
        </w:rPr>
        <w:t xml:space="preserve"> in the list of the measurements as the detail of the measurement is shown below.</w:t>
      </w:r>
      <w:r>
        <w:t xml:space="preserve"> </w:t>
      </w:r>
    </w:p>
    <w:p w14:paraId="23E7C7B2" w14:textId="77777777" w:rsidR="00DA57E9" w:rsidRPr="00DA57E9" w:rsidRDefault="00DA57E9" w:rsidP="00DA57E9">
      <w:pPr>
        <w:pStyle w:val="Observation"/>
        <w:numPr>
          <w:ilvl w:val="0"/>
          <w:numId w:val="0"/>
        </w:numPr>
      </w:pPr>
    </w:p>
    <w:p w14:paraId="0DE4BF73" w14:textId="5A015E70" w:rsidR="00DA57E9" w:rsidRPr="00147FB8" w:rsidRDefault="00660DC5" w:rsidP="00DA57E9">
      <w:pPr>
        <w:pStyle w:val="Observation"/>
        <w:numPr>
          <w:ilvl w:val="0"/>
          <w:numId w:val="12"/>
        </w:numPr>
        <w:ind w:left="1708" w:hanging="1708"/>
        <w:rPr>
          <w:lang w:val="en-US"/>
        </w:rPr>
      </w:pPr>
      <w:r>
        <w:rPr>
          <w:lang w:val="en-US"/>
        </w:rPr>
        <w:t>In the LTE system, t</w:t>
      </w:r>
      <w:r w:rsidR="00DA57E9">
        <w:rPr>
          <w:lang w:val="en-US"/>
        </w:rPr>
        <w:t>he maximum number of MDT logged measurements to be performed is 4060 entries.</w:t>
      </w:r>
    </w:p>
    <w:p w14:paraId="2732DF8A" w14:textId="77777777" w:rsidR="00DA57E9" w:rsidRPr="00DA57E9" w:rsidRDefault="00DA57E9" w:rsidP="005A33FD">
      <w:pPr>
        <w:pStyle w:val="BodyText"/>
        <w:rPr>
          <w:lang w:val="en-US"/>
        </w:rPr>
      </w:pPr>
    </w:p>
    <w:p w14:paraId="2744EF45" w14:textId="77777777" w:rsidR="005A33FD" w:rsidRPr="000E3E3B" w:rsidRDefault="005A33FD" w:rsidP="005A33FD">
      <w:pPr>
        <w:pStyle w:val="PL"/>
        <w:rPr>
          <w:lang w:val="en-US"/>
        </w:rPr>
      </w:pPr>
      <w:r w:rsidRPr="000E3E3B">
        <w:rPr>
          <w:lang w:val="en-US"/>
        </w:rPr>
        <w:t>LogMeasInfo-r10 ::=</w:t>
      </w:r>
      <w:r w:rsidRPr="000E3E3B">
        <w:rPr>
          <w:lang w:val="en-US"/>
        </w:rPr>
        <w:tab/>
      </w:r>
      <w:r w:rsidRPr="000E3E3B">
        <w:rPr>
          <w:lang w:val="en-US"/>
        </w:rPr>
        <w:tab/>
        <w:t>SEQUENCE {</w:t>
      </w:r>
    </w:p>
    <w:p w14:paraId="1A9BEB7B" w14:textId="77777777" w:rsidR="005A33FD" w:rsidRPr="000E3E3B" w:rsidRDefault="005A33FD" w:rsidP="005A33FD">
      <w:pPr>
        <w:pStyle w:val="PL"/>
        <w:rPr>
          <w:lang w:val="en-US"/>
        </w:rPr>
      </w:pPr>
      <w:r w:rsidRPr="000E3E3B">
        <w:rPr>
          <w:lang w:val="en-US"/>
        </w:rPr>
        <w:tab/>
        <w:t>locationInfo-r10</w:t>
      </w:r>
      <w:r w:rsidRPr="000E3E3B">
        <w:rPr>
          <w:lang w:val="en-US"/>
        </w:rPr>
        <w:tab/>
      </w:r>
      <w:r w:rsidRPr="000E3E3B">
        <w:rPr>
          <w:lang w:val="en-US"/>
        </w:rPr>
        <w:tab/>
      </w:r>
      <w:r w:rsidRPr="000E3E3B">
        <w:rPr>
          <w:lang w:val="en-US"/>
        </w:rPr>
        <w:tab/>
      </w:r>
      <w:r w:rsidRPr="000E3E3B">
        <w:rPr>
          <w:lang w:val="en-US"/>
        </w:rPr>
        <w:tab/>
      </w:r>
      <w:r w:rsidRPr="000E3E3B">
        <w:rPr>
          <w:lang w:val="en-US"/>
        </w:rPr>
        <w:tab/>
        <w:t>LocationInfo-r10</w:t>
      </w:r>
      <w:r w:rsidRPr="000E3E3B">
        <w:rPr>
          <w:lang w:val="en-US"/>
        </w:rPr>
        <w:tab/>
      </w:r>
      <w:r w:rsidRPr="000E3E3B">
        <w:rPr>
          <w:lang w:val="en-US"/>
        </w:rPr>
        <w:tab/>
        <w:t>OPTIONAL,</w:t>
      </w:r>
    </w:p>
    <w:p w14:paraId="6AA5971C" w14:textId="77777777" w:rsidR="005A33FD" w:rsidRPr="000E3E3B" w:rsidRDefault="005A33FD" w:rsidP="005A33FD">
      <w:pPr>
        <w:pStyle w:val="PL"/>
        <w:rPr>
          <w:lang w:val="en-US"/>
        </w:rPr>
      </w:pPr>
      <w:r w:rsidRPr="000E3E3B">
        <w:rPr>
          <w:lang w:val="en-US"/>
        </w:rPr>
        <w:tab/>
        <w:t>relativeTimeStamp-r10</w:t>
      </w:r>
      <w:r w:rsidRPr="000E3E3B">
        <w:rPr>
          <w:lang w:val="en-US"/>
        </w:rPr>
        <w:tab/>
      </w:r>
      <w:r w:rsidRPr="000E3E3B">
        <w:rPr>
          <w:lang w:val="en-US"/>
        </w:rPr>
        <w:tab/>
      </w:r>
      <w:r w:rsidRPr="000E3E3B">
        <w:rPr>
          <w:lang w:val="en-US"/>
        </w:rPr>
        <w:tab/>
      </w:r>
      <w:r w:rsidRPr="000E3E3B">
        <w:rPr>
          <w:lang w:val="en-US"/>
        </w:rPr>
        <w:tab/>
        <w:t>INTEGER (0..7200),</w:t>
      </w:r>
    </w:p>
    <w:p w14:paraId="6DA30DAC" w14:textId="77777777" w:rsidR="005A33FD" w:rsidRPr="000E3E3B" w:rsidRDefault="005A33FD" w:rsidP="005A33FD">
      <w:pPr>
        <w:pStyle w:val="PL"/>
        <w:rPr>
          <w:lang w:val="en-US"/>
        </w:rPr>
      </w:pPr>
      <w:r w:rsidRPr="000E3E3B">
        <w:rPr>
          <w:lang w:val="en-US"/>
        </w:rPr>
        <w:tab/>
        <w:t>servCellIdentity-r10</w:t>
      </w:r>
      <w:r w:rsidRPr="000E3E3B">
        <w:rPr>
          <w:lang w:val="en-US"/>
        </w:rPr>
        <w:tab/>
      </w:r>
      <w:r w:rsidRPr="000E3E3B">
        <w:rPr>
          <w:lang w:val="en-US"/>
        </w:rPr>
        <w:tab/>
      </w:r>
      <w:r w:rsidRPr="000E3E3B">
        <w:rPr>
          <w:lang w:val="en-US"/>
        </w:rPr>
        <w:tab/>
      </w:r>
      <w:r w:rsidRPr="000E3E3B">
        <w:rPr>
          <w:lang w:val="en-US"/>
        </w:rPr>
        <w:tab/>
        <w:t>CellGlobalIdEUTRA,</w:t>
      </w:r>
    </w:p>
    <w:p w14:paraId="23506D08" w14:textId="77777777" w:rsidR="005A33FD" w:rsidRPr="000E3E3B" w:rsidRDefault="005A33FD" w:rsidP="005A33FD">
      <w:pPr>
        <w:pStyle w:val="PL"/>
        <w:rPr>
          <w:lang w:val="en-US"/>
        </w:rPr>
      </w:pPr>
      <w:r w:rsidRPr="000E3E3B">
        <w:rPr>
          <w:lang w:val="en-US"/>
        </w:rPr>
        <w:tab/>
        <w:t>measResultServCell-r10</w:t>
      </w:r>
      <w:r w:rsidRPr="000E3E3B">
        <w:rPr>
          <w:lang w:val="en-US"/>
        </w:rPr>
        <w:tab/>
      </w:r>
      <w:r w:rsidRPr="000E3E3B">
        <w:rPr>
          <w:lang w:val="en-US"/>
        </w:rPr>
        <w:tab/>
      </w:r>
      <w:r w:rsidRPr="000E3E3B">
        <w:rPr>
          <w:lang w:val="en-US"/>
        </w:rPr>
        <w:tab/>
      </w:r>
      <w:r w:rsidRPr="000E3E3B">
        <w:rPr>
          <w:lang w:val="en-US"/>
        </w:rPr>
        <w:tab/>
        <w:t>SEQUENCE {</w:t>
      </w:r>
    </w:p>
    <w:p w14:paraId="5F7394F6" w14:textId="77777777" w:rsidR="005A33FD" w:rsidRPr="000E3E3B" w:rsidRDefault="005A33FD" w:rsidP="005A33FD">
      <w:pPr>
        <w:pStyle w:val="PL"/>
        <w:rPr>
          <w:lang w:val="en-US"/>
        </w:rPr>
      </w:pPr>
      <w:r w:rsidRPr="000E3E3B">
        <w:rPr>
          <w:lang w:val="en-US"/>
        </w:rPr>
        <w:lastRenderedPageBreak/>
        <w:tab/>
      </w:r>
      <w:r w:rsidRPr="000E3E3B">
        <w:rPr>
          <w:lang w:val="en-US"/>
        </w:rPr>
        <w:tab/>
        <w:t>rsrpResult-r10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RSRP-Range,</w:t>
      </w:r>
    </w:p>
    <w:p w14:paraId="70267F06" w14:textId="77777777" w:rsidR="005A33FD" w:rsidRPr="000E3E3B" w:rsidRDefault="005A33FD" w:rsidP="005A33FD">
      <w:pPr>
        <w:pStyle w:val="PL"/>
        <w:rPr>
          <w:lang w:val="en-US"/>
        </w:rPr>
      </w:pPr>
      <w:r w:rsidRPr="000E3E3B">
        <w:rPr>
          <w:lang w:val="en-US"/>
        </w:rPr>
        <w:tab/>
      </w:r>
      <w:r w:rsidRPr="000E3E3B">
        <w:rPr>
          <w:lang w:val="en-US"/>
        </w:rPr>
        <w:tab/>
        <w:t>rsrqResult-r10</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RSRQ-Range</w:t>
      </w:r>
    </w:p>
    <w:p w14:paraId="0FE40B55" w14:textId="77777777" w:rsidR="005A33FD" w:rsidRPr="000E3E3B" w:rsidRDefault="005A33FD" w:rsidP="005A33FD">
      <w:pPr>
        <w:pStyle w:val="PL"/>
        <w:rPr>
          <w:lang w:val="en-US"/>
        </w:rPr>
      </w:pPr>
      <w:r w:rsidRPr="000E3E3B">
        <w:rPr>
          <w:lang w:val="en-US"/>
        </w:rPr>
        <w:tab/>
        <w:t>},</w:t>
      </w:r>
    </w:p>
    <w:p w14:paraId="3A9382FD" w14:textId="77777777" w:rsidR="005A33FD" w:rsidRPr="000E3E3B" w:rsidRDefault="005A33FD" w:rsidP="005A33FD">
      <w:pPr>
        <w:pStyle w:val="PL"/>
        <w:rPr>
          <w:lang w:val="en-US"/>
        </w:rPr>
      </w:pPr>
      <w:r w:rsidRPr="000E3E3B">
        <w:rPr>
          <w:lang w:val="en-US"/>
        </w:rPr>
        <w:tab/>
        <w:t>measResultNeighCells-r10</w:t>
      </w:r>
      <w:r w:rsidRPr="000E3E3B">
        <w:rPr>
          <w:lang w:val="en-US"/>
        </w:rPr>
        <w:tab/>
      </w:r>
      <w:r w:rsidRPr="000E3E3B">
        <w:rPr>
          <w:lang w:val="en-US"/>
        </w:rPr>
        <w:tab/>
      </w:r>
      <w:r w:rsidRPr="000E3E3B">
        <w:rPr>
          <w:lang w:val="en-US"/>
        </w:rPr>
        <w:tab/>
        <w:t>SEQUENCE {</w:t>
      </w:r>
    </w:p>
    <w:p w14:paraId="4814E5D9" w14:textId="77777777" w:rsidR="005A33FD" w:rsidRPr="000E3E3B" w:rsidRDefault="005A33FD" w:rsidP="005A33FD">
      <w:pPr>
        <w:pStyle w:val="PL"/>
        <w:rPr>
          <w:lang w:val="en-US"/>
        </w:rPr>
      </w:pPr>
      <w:r w:rsidRPr="000E3E3B">
        <w:rPr>
          <w:lang w:val="en-US"/>
        </w:rPr>
        <w:tab/>
      </w:r>
      <w:r w:rsidRPr="000E3E3B">
        <w:rPr>
          <w:lang w:val="en-US"/>
        </w:rPr>
        <w:tab/>
        <w:t>measResultListEUTRA-r10</w:t>
      </w:r>
      <w:r w:rsidRPr="000E3E3B">
        <w:rPr>
          <w:lang w:val="en-US"/>
        </w:rPr>
        <w:tab/>
      </w:r>
      <w:r w:rsidRPr="000E3E3B">
        <w:rPr>
          <w:lang w:val="en-US"/>
        </w:rPr>
        <w:tab/>
      </w:r>
      <w:r w:rsidRPr="000E3E3B">
        <w:rPr>
          <w:lang w:val="en-US"/>
        </w:rPr>
        <w:tab/>
      </w:r>
      <w:r w:rsidRPr="000E3E3B">
        <w:rPr>
          <w:lang w:val="en-US"/>
        </w:rPr>
        <w:tab/>
        <w:t>MeasResultList2EUTRA-r9</w:t>
      </w:r>
      <w:r w:rsidRPr="000E3E3B">
        <w:rPr>
          <w:lang w:val="en-US"/>
        </w:rPr>
        <w:tab/>
      </w:r>
      <w:r w:rsidRPr="000E3E3B">
        <w:rPr>
          <w:lang w:val="en-US"/>
        </w:rPr>
        <w:tab/>
        <w:t>OPTIONAL,</w:t>
      </w:r>
    </w:p>
    <w:p w14:paraId="64C289AD" w14:textId="77777777" w:rsidR="005A33FD" w:rsidRPr="006824D4" w:rsidRDefault="005A33FD" w:rsidP="005A33FD">
      <w:pPr>
        <w:pStyle w:val="PL"/>
        <w:rPr>
          <w:lang w:val="sv-SE"/>
        </w:rPr>
      </w:pPr>
      <w:r w:rsidRPr="000E3E3B">
        <w:rPr>
          <w:lang w:val="en-US"/>
        </w:rPr>
        <w:tab/>
      </w:r>
      <w:r w:rsidRPr="000E3E3B">
        <w:rPr>
          <w:lang w:val="en-US"/>
        </w:rPr>
        <w:tab/>
      </w:r>
      <w:r w:rsidRPr="006824D4">
        <w:rPr>
          <w:lang w:val="sv-SE"/>
        </w:rPr>
        <w:t>measResultListUTRA-r10</w:t>
      </w:r>
      <w:r w:rsidRPr="006824D4">
        <w:rPr>
          <w:lang w:val="sv-SE"/>
        </w:rPr>
        <w:tab/>
      </w:r>
      <w:r w:rsidRPr="006824D4">
        <w:rPr>
          <w:lang w:val="sv-SE"/>
        </w:rPr>
        <w:tab/>
      </w:r>
      <w:r w:rsidRPr="006824D4">
        <w:rPr>
          <w:lang w:val="sv-SE"/>
        </w:rPr>
        <w:tab/>
      </w:r>
      <w:r w:rsidRPr="006824D4">
        <w:rPr>
          <w:lang w:val="sv-SE"/>
        </w:rPr>
        <w:tab/>
        <w:t>MeasResultList2UTRA-r9</w:t>
      </w:r>
      <w:r w:rsidRPr="006824D4">
        <w:rPr>
          <w:lang w:val="sv-SE"/>
        </w:rPr>
        <w:tab/>
      </w:r>
      <w:r w:rsidRPr="006824D4">
        <w:rPr>
          <w:lang w:val="sv-SE"/>
        </w:rPr>
        <w:tab/>
        <w:t>OPTIONAL,</w:t>
      </w:r>
    </w:p>
    <w:p w14:paraId="16289581" w14:textId="77777777" w:rsidR="005A33FD" w:rsidRPr="006824D4" w:rsidRDefault="005A33FD" w:rsidP="005A33FD">
      <w:pPr>
        <w:pStyle w:val="PL"/>
        <w:rPr>
          <w:lang w:val="sv-SE"/>
        </w:rPr>
      </w:pPr>
      <w:r w:rsidRPr="006824D4">
        <w:rPr>
          <w:lang w:val="sv-SE"/>
        </w:rPr>
        <w:tab/>
      </w:r>
      <w:r w:rsidRPr="006824D4">
        <w:rPr>
          <w:lang w:val="sv-SE"/>
        </w:rPr>
        <w:tab/>
        <w:t>measResultListGERAN-r10</w:t>
      </w:r>
      <w:r w:rsidRPr="006824D4">
        <w:rPr>
          <w:lang w:val="sv-SE"/>
        </w:rPr>
        <w:tab/>
      </w:r>
      <w:r w:rsidRPr="006824D4">
        <w:rPr>
          <w:lang w:val="sv-SE"/>
        </w:rPr>
        <w:tab/>
      </w:r>
      <w:r w:rsidRPr="006824D4">
        <w:rPr>
          <w:lang w:val="sv-SE"/>
        </w:rPr>
        <w:tab/>
      </w:r>
      <w:r w:rsidRPr="006824D4">
        <w:rPr>
          <w:lang w:val="sv-SE"/>
        </w:rPr>
        <w:tab/>
        <w:t>MeasResultList2GERAN-r10</w:t>
      </w:r>
      <w:r w:rsidRPr="006824D4">
        <w:rPr>
          <w:lang w:val="sv-SE"/>
        </w:rPr>
        <w:tab/>
        <w:t>OPTIONAL,</w:t>
      </w:r>
    </w:p>
    <w:p w14:paraId="2DFC3FAB" w14:textId="77777777" w:rsidR="005A33FD" w:rsidRPr="006824D4" w:rsidRDefault="005A33FD" w:rsidP="005A33FD">
      <w:pPr>
        <w:pStyle w:val="PL"/>
        <w:rPr>
          <w:lang w:val="sv-SE"/>
        </w:rPr>
      </w:pPr>
      <w:r w:rsidRPr="006824D4">
        <w:rPr>
          <w:lang w:val="sv-SE"/>
        </w:rPr>
        <w:tab/>
      </w:r>
      <w:r w:rsidRPr="006824D4">
        <w:rPr>
          <w:lang w:val="sv-SE"/>
        </w:rPr>
        <w:tab/>
        <w:t>measResultListCDMA2000-r10</w:t>
      </w:r>
      <w:r w:rsidRPr="006824D4">
        <w:rPr>
          <w:lang w:val="sv-SE"/>
        </w:rPr>
        <w:tab/>
      </w:r>
      <w:r w:rsidRPr="006824D4">
        <w:rPr>
          <w:lang w:val="sv-SE"/>
        </w:rPr>
        <w:tab/>
      </w:r>
      <w:r w:rsidRPr="006824D4">
        <w:rPr>
          <w:lang w:val="sv-SE"/>
        </w:rPr>
        <w:tab/>
        <w:t>MeasResultList2CDMA2000-r9</w:t>
      </w:r>
      <w:r w:rsidRPr="006824D4">
        <w:rPr>
          <w:lang w:val="sv-SE"/>
        </w:rPr>
        <w:tab/>
        <w:t>OPTIONAL</w:t>
      </w:r>
    </w:p>
    <w:p w14:paraId="412359BD" w14:textId="77777777" w:rsidR="005A33FD" w:rsidRPr="006824D4" w:rsidRDefault="005A33FD" w:rsidP="005A33FD">
      <w:pPr>
        <w:pStyle w:val="PL"/>
        <w:rPr>
          <w:lang w:val="sv-SE"/>
        </w:rPr>
      </w:pPr>
      <w:r w:rsidRPr="006824D4">
        <w:rPr>
          <w:lang w:val="sv-SE"/>
        </w:rPr>
        <w:tab/>
        <w:t>}</w:t>
      </w:r>
      <w:r w:rsidRPr="006824D4">
        <w:rPr>
          <w:lang w:val="sv-SE"/>
        </w:rPr>
        <w:tab/>
        <w:t>OPTIONAL,</w:t>
      </w:r>
    </w:p>
    <w:p w14:paraId="0436809B" w14:textId="77777777" w:rsidR="005A33FD" w:rsidRPr="006824D4" w:rsidRDefault="005A33FD" w:rsidP="005A33FD">
      <w:pPr>
        <w:pStyle w:val="PL"/>
        <w:rPr>
          <w:lang w:val="sv-SE"/>
        </w:rPr>
      </w:pPr>
      <w:r w:rsidRPr="006824D4">
        <w:rPr>
          <w:lang w:val="sv-SE"/>
        </w:rPr>
        <w:tab/>
        <w:t>...,</w:t>
      </w:r>
    </w:p>
    <w:p w14:paraId="39F05EB9" w14:textId="77777777" w:rsidR="005A33FD" w:rsidRPr="006824D4" w:rsidRDefault="005A33FD" w:rsidP="005A33FD">
      <w:pPr>
        <w:pStyle w:val="PL"/>
        <w:rPr>
          <w:lang w:val="sv-SE"/>
        </w:rPr>
      </w:pPr>
      <w:r w:rsidRPr="006824D4">
        <w:rPr>
          <w:lang w:val="sv-SE"/>
        </w:rPr>
        <w:tab/>
        <w:t>[[</w:t>
      </w:r>
      <w:r w:rsidRPr="006824D4">
        <w:rPr>
          <w:lang w:val="sv-SE"/>
        </w:rPr>
        <w:tab/>
        <w:t>measResultListEUTRA-v1090</w:t>
      </w:r>
      <w:r w:rsidRPr="006824D4">
        <w:rPr>
          <w:lang w:val="sv-SE"/>
        </w:rPr>
        <w:tab/>
      </w:r>
      <w:r w:rsidRPr="006824D4">
        <w:rPr>
          <w:lang w:val="sv-SE"/>
        </w:rPr>
        <w:tab/>
      </w:r>
      <w:r w:rsidRPr="006824D4">
        <w:rPr>
          <w:lang w:val="sv-SE"/>
        </w:rPr>
        <w:tab/>
        <w:t>MeasResultList2EUTRA-v9e0</w:t>
      </w:r>
      <w:r w:rsidRPr="006824D4">
        <w:rPr>
          <w:lang w:val="sv-SE"/>
        </w:rPr>
        <w:tab/>
        <w:t>OPTIONAL</w:t>
      </w:r>
    </w:p>
    <w:p w14:paraId="556EC3AF" w14:textId="77777777" w:rsidR="005A33FD" w:rsidRPr="006824D4" w:rsidRDefault="005A33FD" w:rsidP="005A33FD">
      <w:pPr>
        <w:pStyle w:val="PL"/>
        <w:rPr>
          <w:lang w:val="sv-SE"/>
        </w:rPr>
      </w:pPr>
      <w:r w:rsidRPr="006824D4">
        <w:rPr>
          <w:lang w:val="sv-SE"/>
        </w:rPr>
        <w:tab/>
        <w:t>]],</w:t>
      </w:r>
    </w:p>
    <w:p w14:paraId="155600AB" w14:textId="77777777" w:rsidR="005A33FD" w:rsidRPr="006824D4" w:rsidRDefault="005A33FD" w:rsidP="005A33FD">
      <w:pPr>
        <w:pStyle w:val="PL"/>
        <w:rPr>
          <w:lang w:val="sv-SE"/>
        </w:rPr>
      </w:pPr>
      <w:r w:rsidRPr="006824D4">
        <w:rPr>
          <w:lang w:val="sv-SE"/>
        </w:rPr>
        <w:tab/>
        <w:t>[[</w:t>
      </w:r>
      <w:r w:rsidRPr="006824D4">
        <w:rPr>
          <w:lang w:val="sv-SE"/>
        </w:rPr>
        <w:tab/>
        <w:t>measResultListMBSFN-r12</w:t>
      </w:r>
      <w:r w:rsidRPr="006824D4">
        <w:rPr>
          <w:lang w:val="sv-SE"/>
        </w:rPr>
        <w:tab/>
      </w:r>
      <w:r w:rsidRPr="006824D4">
        <w:rPr>
          <w:lang w:val="sv-SE"/>
        </w:rPr>
        <w:tab/>
      </w:r>
      <w:r w:rsidRPr="006824D4">
        <w:rPr>
          <w:lang w:val="sv-SE"/>
        </w:rPr>
        <w:tab/>
      </w:r>
      <w:r w:rsidRPr="006824D4">
        <w:rPr>
          <w:lang w:val="sv-SE"/>
        </w:rPr>
        <w:tab/>
        <w:t>MeasResultListMBSFN-r12</w:t>
      </w:r>
      <w:r w:rsidRPr="006824D4">
        <w:rPr>
          <w:lang w:val="sv-SE"/>
        </w:rPr>
        <w:tab/>
        <w:t>OPTIONAL,</w:t>
      </w:r>
    </w:p>
    <w:p w14:paraId="1F646FC6" w14:textId="77777777" w:rsidR="005A33FD" w:rsidRPr="000E3E3B" w:rsidRDefault="005A33FD" w:rsidP="005A33FD">
      <w:pPr>
        <w:pStyle w:val="PL"/>
        <w:rPr>
          <w:lang w:val="en-US"/>
        </w:rPr>
      </w:pPr>
      <w:r w:rsidRPr="006824D4">
        <w:rPr>
          <w:lang w:val="sv-SE"/>
        </w:rPr>
        <w:tab/>
      </w:r>
      <w:r w:rsidRPr="006824D4">
        <w:rPr>
          <w:lang w:val="sv-SE"/>
        </w:rPr>
        <w:tab/>
      </w:r>
      <w:r w:rsidRPr="000E3E3B">
        <w:rPr>
          <w:lang w:val="en-US"/>
        </w:rPr>
        <w:t>measResultServCell-v1250</w:t>
      </w:r>
      <w:r w:rsidRPr="000E3E3B">
        <w:rPr>
          <w:lang w:val="en-US"/>
        </w:rPr>
        <w:tab/>
      </w:r>
      <w:r w:rsidRPr="000E3E3B">
        <w:rPr>
          <w:lang w:val="en-US"/>
        </w:rPr>
        <w:tab/>
      </w:r>
      <w:r w:rsidRPr="000E3E3B">
        <w:rPr>
          <w:lang w:val="en-US"/>
        </w:rPr>
        <w:tab/>
        <w:t>RSRQ-Range-v1250</w:t>
      </w:r>
      <w:r w:rsidRPr="000E3E3B">
        <w:rPr>
          <w:lang w:val="en-US"/>
        </w:rPr>
        <w:tab/>
      </w:r>
      <w:r w:rsidRPr="000E3E3B">
        <w:rPr>
          <w:lang w:val="en-US"/>
        </w:rPr>
        <w:tab/>
      </w:r>
      <w:r w:rsidRPr="000E3E3B">
        <w:rPr>
          <w:lang w:val="en-US"/>
        </w:rPr>
        <w:tab/>
        <w:t>OPTIONAL,</w:t>
      </w:r>
    </w:p>
    <w:p w14:paraId="6B20B5A0" w14:textId="77777777" w:rsidR="005A33FD" w:rsidRPr="000E3E3B" w:rsidRDefault="005A33FD" w:rsidP="005A33FD">
      <w:pPr>
        <w:pStyle w:val="PL"/>
        <w:rPr>
          <w:lang w:val="en-US"/>
        </w:rPr>
      </w:pPr>
      <w:r w:rsidRPr="000E3E3B">
        <w:rPr>
          <w:lang w:val="en-US"/>
        </w:rPr>
        <w:tab/>
      </w:r>
      <w:r w:rsidRPr="000E3E3B">
        <w:rPr>
          <w:lang w:val="en-US"/>
        </w:rPr>
        <w:tab/>
        <w:t>servCellRSRQ-Type-r12</w:t>
      </w:r>
      <w:r w:rsidRPr="000E3E3B">
        <w:rPr>
          <w:lang w:val="en-US"/>
        </w:rPr>
        <w:tab/>
      </w:r>
      <w:r w:rsidRPr="000E3E3B">
        <w:rPr>
          <w:lang w:val="en-US"/>
        </w:rPr>
        <w:tab/>
      </w:r>
      <w:r w:rsidRPr="000E3E3B">
        <w:rPr>
          <w:lang w:val="en-US"/>
        </w:rPr>
        <w:tab/>
      </w:r>
      <w:r w:rsidRPr="000E3E3B">
        <w:rPr>
          <w:lang w:val="en-US"/>
        </w:rPr>
        <w:tab/>
        <w:t>RSRQ-Type-r12</w:t>
      </w:r>
      <w:r w:rsidRPr="000E3E3B">
        <w:rPr>
          <w:lang w:val="en-US"/>
        </w:rPr>
        <w:tab/>
      </w:r>
      <w:r w:rsidRPr="000E3E3B">
        <w:rPr>
          <w:lang w:val="en-US"/>
        </w:rPr>
        <w:tab/>
      </w:r>
      <w:r w:rsidRPr="000E3E3B">
        <w:rPr>
          <w:lang w:val="en-US"/>
        </w:rPr>
        <w:tab/>
      </w:r>
      <w:r w:rsidRPr="000E3E3B">
        <w:rPr>
          <w:lang w:val="en-US"/>
        </w:rPr>
        <w:tab/>
        <w:t>OPTIONAL,</w:t>
      </w:r>
    </w:p>
    <w:p w14:paraId="60E4ABE4" w14:textId="77777777" w:rsidR="005A33FD" w:rsidRPr="000E3E3B" w:rsidRDefault="005A33FD" w:rsidP="005A33FD">
      <w:pPr>
        <w:pStyle w:val="PL"/>
        <w:rPr>
          <w:lang w:val="en-US"/>
        </w:rPr>
      </w:pPr>
      <w:r w:rsidRPr="000E3E3B">
        <w:rPr>
          <w:lang w:val="en-US"/>
        </w:rPr>
        <w:tab/>
      </w:r>
      <w:r w:rsidRPr="000E3E3B">
        <w:rPr>
          <w:lang w:val="en-US"/>
        </w:rPr>
        <w:tab/>
        <w:t>measResultListEUTRA-v1250</w:t>
      </w:r>
      <w:r w:rsidRPr="000E3E3B">
        <w:rPr>
          <w:lang w:val="en-US"/>
        </w:rPr>
        <w:tab/>
      </w:r>
      <w:r w:rsidRPr="000E3E3B">
        <w:rPr>
          <w:lang w:val="en-US"/>
        </w:rPr>
        <w:tab/>
      </w:r>
      <w:r w:rsidRPr="000E3E3B">
        <w:rPr>
          <w:lang w:val="en-US"/>
        </w:rPr>
        <w:tab/>
        <w:t>MeasResultList2EUTRA-v1250</w:t>
      </w:r>
      <w:r w:rsidRPr="000E3E3B">
        <w:rPr>
          <w:lang w:val="en-US"/>
        </w:rPr>
        <w:tab/>
        <w:t>OPTIONAL</w:t>
      </w:r>
    </w:p>
    <w:p w14:paraId="3FA331E7" w14:textId="77777777" w:rsidR="005A33FD" w:rsidRPr="000E3E3B" w:rsidRDefault="005A33FD" w:rsidP="005A33FD">
      <w:pPr>
        <w:pStyle w:val="PL"/>
        <w:rPr>
          <w:lang w:val="en-US"/>
        </w:rPr>
      </w:pPr>
      <w:r w:rsidRPr="000E3E3B">
        <w:rPr>
          <w:lang w:val="en-US"/>
        </w:rPr>
        <w:tab/>
        <w:t>]],</w:t>
      </w:r>
    </w:p>
    <w:p w14:paraId="72BE5038" w14:textId="77777777" w:rsidR="005A33FD" w:rsidRPr="000E3E3B" w:rsidRDefault="005A33FD" w:rsidP="005A33FD">
      <w:pPr>
        <w:pStyle w:val="PL"/>
        <w:rPr>
          <w:lang w:val="en-US"/>
        </w:rPr>
      </w:pPr>
      <w:r w:rsidRPr="000E3E3B">
        <w:rPr>
          <w:lang w:val="en-US"/>
        </w:rPr>
        <w:tab/>
        <w:t>[[</w:t>
      </w:r>
      <w:r w:rsidRPr="000E3E3B">
        <w:rPr>
          <w:lang w:val="en-US"/>
        </w:rPr>
        <w:tab/>
        <w:t>inDeviceCoexDetected-r13</w:t>
      </w:r>
      <w:r w:rsidRPr="000E3E3B">
        <w:rPr>
          <w:lang w:val="en-US"/>
        </w:rPr>
        <w:tab/>
      </w:r>
      <w:r w:rsidRPr="000E3E3B">
        <w:rPr>
          <w:lang w:val="en-US"/>
        </w:rPr>
        <w:tab/>
      </w:r>
      <w:r w:rsidRPr="000E3E3B">
        <w:rPr>
          <w:lang w:val="en-US"/>
        </w:rPr>
        <w:tab/>
        <w:t>ENUMERATED {true}</w:t>
      </w:r>
      <w:r w:rsidRPr="000E3E3B">
        <w:rPr>
          <w:lang w:val="en-US"/>
        </w:rPr>
        <w:tab/>
      </w:r>
      <w:r w:rsidRPr="000E3E3B">
        <w:rPr>
          <w:lang w:val="en-US"/>
        </w:rPr>
        <w:tab/>
      </w:r>
      <w:r w:rsidRPr="000E3E3B">
        <w:rPr>
          <w:lang w:val="en-US"/>
        </w:rPr>
        <w:tab/>
        <w:t>OPTIONAL</w:t>
      </w:r>
    </w:p>
    <w:p w14:paraId="0A18645D" w14:textId="77777777" w:rsidR="005A33FD" w:rsidRPr="000E3E3B" w:rsidRDefault="005A33FD" w:rsidP="005A33FD">
      <w:pPr>
        <w:pStyle w:val="PL"/>
        <w:rPr>
          <w:lang w:val="en-US"/>
        </w:rPr>
      </w:pPr>
      <w:r w:rsidRPr="000E3E3B">
        <w:rPr>
          <w:lang w:val="en-US"/>
        </w:rPr>
        <w:tab/>
        <w:t>]],</w:t>
      </w:r>
    </w:p>
    <w:p w14:paraId="64CF0C8A" w14:textId="77777777" w:rsidR="005A33FD" w:rsidRPr="000E3E3B" w:rsidRDefault="005A33FD" w:rsidP="005A33FD">
      <w:pPr>
        <w:pStyle w:val="PL"/>
        <w:rPr>
          <w:lang w:val="en-US"/>
        </w:rPr>
      </w:pPr>
      <w:r w:rsidRPr="000E3E3B">
        <w:rPr>
          <w:lang w:val="en-US"/>
        </w:rPr>
        <w:tab/>
        <w:t>[[</w:t>
      </w:r>
      <w:r w:rsidRPr="000E3E3B">
        <w:rPr>
          <w:lang w:val="en-US"/>
        </w:rPr>
        <w:tab/>
        <w:t>measResultServCell-v1360</w:t>
      </w:r>
      <w:r w:rsidRPr="000E3E3B">
        <w:rPr>
          <w:lang w:val="en-US"/>
        </w:rPr>
        <w:tab/>
      </w:r>
      <w:r w:rsidRPr="000E3E3B">
        <w:rPr>
          <w:lang w:val="en-US"/>
        </w:rPr>
        <w:tab/>
      </w:r>
      <w:r w:rsidRPr="000E3E3B">
        <w:rPr>
          <w:lang w:val="en-US"/>
        </w:rPr>
        <w:tab/>
        <w:t>RSRP-Range-v1360</w:t>
      </w:r>
      <w:r w:rsidRPr="000E3E3B">
        <w:rPr>
          <w:lang w:val="en-US"/>
        </w:rPr>
        <w:tab/>
      </w:r>
      <w:r w:rsidRPr="000E3E3B">
        <w:rPr>
          <w:lang w:val="en-US"/>
        </w:rPr>
        <w:tab/>
      </w:r>
      <w:r w:rsidRPr="000E3E3B">
        <w:rPr>
          <w:lang w:val="en-US"/>
        </w:rPr>
        <w:tab/>
        <w:t>OPTIONAL</w:t>
      </w:r>
    </w:p>
    <w:p w14:paraId="7620F248" w14:textId="77777777" w:rsidR="005A33FD" w:rsidRPr="000E3E3B" w:rsidRDefault="005A33FD" w:rsidP="005A33FD">
      <w:pPr>
        <w:pStyle w:val="PL"/>
        <w:rPr>
          <w:lang w:val="en-US"/>
        </w:rPr>
      </w:pPr>
      <w:r w:rsidRPr="000E3E3B">
        <w:rPr>
          <w:lang w:val="en-US"/>
        </w:rPr>
        <w:tab/>
        <w:t>]],</w:t>
      </w:r>
    </w:p>
    <w:p w14:paraId="68FBA06D" w14:textId="77777777" w:rsidR="005A33FD" w:rsidRPr="000E3E3B" w:rsidRDefault="005A33FD" w:rsidP="005A33FD">
      <w:pPr>
        <w:pStyle w:val="PL"/>
        <w:rPr>
          <w:lang w:val="en-US"/>
        </w:rPr>
      </w:pPr>
      <w:r w:rsidRPr="000E3E3B">
        <w:rPr>
          <w:lang w:val="en-US"/>
        </w:rPr>
        <w:tab/>
        <w:t>[[</w:t>
      </w:r>
      <w:r w:rsidRPr="000E3E3B">
        <w:rPr>
          <w:lang w:val="en-US"/>
        </w:rPr>
        <w:tab/>
        <w:t>logMeasResultListBT-r15</w:t>
      </w:r>
      <w:r w:rsidRPr="000E3E3B">
        <w:rPr>
          <w:lang w:val="en-US"/>
        </w:rPr>
        <w:tab/>
      </w:r>
      <w:r w:rsidRPr="000E3E3B">
        <w:rPr>
          <w:lang w:val="en-US"/>
        </w:rPr>
        <w:tab/>
      </w:r>
      <w:r w:rsidRPr="000E3E3B">
        <w:rPr>
          <w:lang w:val="en-US"/>
        </w:rPr>
        <w:tab/>
        <w:t>LogMeasResultListBT-r15</w:t>
      </w:r>
      <w:r w:rsidRPr="000E3E3B">
        <w:rPr>
          <w:lang w:val="en-US"/>
        </w:rPr>
        <w:tab/>
      </w:r>
      <w:r w:rsidRPr="000E3E3B">
        <w:rPr>
          <w:lang w:val="en-US"/>
        </w:rPr>
        <w:tab/>
        <w:t>OPTIONAL,</w:t>
      </w:r>
    </w:p>
    <w:p w14:paraId="18466192" w14:textId="77777777" w:rsidR="005A33FD" w:rsidRPr="000E3E3B" w:rsidRDefault="005A33FD" w:rsidP="005A33FD">
      <w:pPr>
        <w:pStyle w:val="PL"/>
        <w:rPr>
          <w:lang w:val="en-US"/>
        </w:rPr>
      </w:pPr>
      <w:r w:rsidRPr="000E3E3B">
        <w:rPr>
          <w:lang w:val="en-US"/>
        </w:rPr>
        <w:tab/>
      </w:r>
      <w:r w:rsidRPr="000E3E3B">
        <w:rPr>
          <w:lang w:val="en-US"/>
        </w:rPr>
        <w:tab/>
        <w:t>logMeasResultListWLAN-r15</w:t>
      </w:r>
      <w:r w:rsidRPr="000E3E3B">
        <w:rPr>
          <w:lang w:val="en-US"/>
        </w:rPr>
        <w:tab/>
      </w:r>
      <w:r w:rsidRPr="000E3E3B">
        <w:rPr>
          <w:lang w:val="en-US"/>
        </w:rPr>
        <w:tab/>
      </w:r>
      <w:r w:rsidRPr="000E3E3B">
        <w:rPr>
          <w:lang w:val="en-US"/>
        </w:rPr>
        <w:tab/>
        <w:t>LogMeasResultListWLAN-r15</w:t>
      </w:r>
      <w:r w:rsidRPr="000E3E3B">
        <w:rPr>
          <w:lang w:val="en-US"/>
        </w:rPr>
        <w:tab/>
      </w:r>
      <w:r w:rsidRPr="000E3E3B">
        <w:rPr>
          <w:lang w:val="en-US"/>
        </w:rPr>
        <w:tab/>
        <w:t>OPTIONAL</w:t>
      </w:r>
    </w:p>
    <w:p w14:paraId="5F19EE10" w14:textId="77777777" w:rsidR="005A33FD" w:rsidRPr="000E3E3B" w:rsidRDefault="005A33FD" w:rsidP="005A33FD">
      <w:pPr>
        <w:pStyle w:val="PL"/>
        <w:rPr>
          <w:lang w:val="en-US"/>
        </w:rPr>
      </w:pPr>
      <w:r w:rsidRPr="000E3E3B">
        <w:rPr>
          <w:lang w:val="en-US"/>
        </w:rPr>
        <w:tab/>
        <w:t>]]</w:t>
      </w:r>
    </w:p>
    <w:p w14:paraId="00CEB55B" w14:textId="77777777" w:rsidR="005A33FD" w:rsidRPr="000E3E3B" w:rsidRDefault="005A33FD" w:rsidP="005A33FD">
      <w:pPr>
        <w:pStyle w:val="PL"/>
        <w:rPr>
          <w:lang w:val="en-US"/>
        </w:rPr>
      </w:pPr>
      <w:r w:rsidRPr="000E3E3B">
        <w:rPr>
          <w:lang w:val="en-US"/>
        </w:rPr>
        <w:t>}</w:t>
      </w:r>
    </w:p>
    <w:p w14:paraId="760BA7F7" w14:textId="77777777" w:rsidR="00D43820" w:rsidRPr="00D43820" w:rsidRDefault="00D43820" w:rsidP="00194862">
      <w:pPr>
        <w:rPr>
          <w:lang w:val="en-US" w:eastAsia="ja-JP"/>
        </w:rPr>
      </w:pPr>
    </w:p>
    <w:p w14:paraId="6E99FC62" w14:textId="35245E6D" w:rsidR="003B405E" w:rsidRDefault="00E3666F" w:rsidP="00194862">
      <w:pPr>
        <w:pStyle w:val="Heading3"/>
        <w:rPr>
          <w:lang w:val="en-US"/>
        </w:rPr>
      </w:pPr>
      <w:r>
        <w:rPr>
          <w:lang w:val="en-US"/>
        </w:rPr>
        <w:t>Relation between measurement and location information</w:t>
      </w:r>
    </w:p>
    <w:p w14:paraId="3D9E4669" w14:textId="77777777" w:rsidR="00E3666F" w:rsidRDefault="00E3666F" w:rsidP="00E3666F">
      <w:pPr>
        <w:rPr>
          <w:lang w:eastAsia="ja-JP"/>
        </w:rPr>
      </w:pPr>
      <w:r>
        <w:rPr>
          <w:lang w:eastAsia="ja-JP"/>
        </w:rPr>
        <w:t>In logged MDT it is possible to tag each measurement entry with the location information, if available. The location information can be derived either by ECGI or Cell-Id of the serving cell or can be taken as detailed location information (e.g. GNSS location information) that can be included if available and valid when the measurement is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7BFFF418" w14:textId="77777777" w:rsidR="00E3666F" w:rsidRPr="00DA57E9" w:rsidRDefault="00E3666F" w:rsidP="00E3666F">
      <w:pPr>
        <w:pStyle w:val="Observation"/>
        <w:numPr>
          <w:ilvl w:val="0"/>
          <w:numId w:val="0"/>
        </w:numPr>
      </w:pPr>
    </w:p>
    <w:p w14:paraId="254447A3" w14:textId="77777777" w:rsidR="00E3666F" w:rsidRPr="00147FB8" w:rsidRDefault="00E3666F" w:rsidP="00E3666F">
      <w:pPr>
        <w:pStyle w:val="Observation"/>
        <w:numPr>
          <w:ilvl w:val="0"/>
          <w:numId w:val="12"/>
        </w:numPr>
        <w:ind w:left="1708" w:hanging="1708"/>
        <w:rPr>
          <w:lang w:val="en-US"/>
        </w:rPr>
      </w:pPr>
      <w:r>
        <w:rPr>
          <w:lang w:eastAsia="ja-JP"/>
        </w:rPr>
        <w:t>In logged MDT it is possible to tag each measurement entry with the location information, if available</w:t>
      </w:r>
      <w:r>
        <w:rPr>
          <w:lang w:val="en-US"/>
        </w:rPr>
        <w:t xml:space="preserve">. </w:t>
      </w:r>
      <w:r>
        <w:rPr>
          <w:lang w:eastAsia="ja-JP"/>
        </w:rPr>
        <w:t>The location information can be derived either by ECGI or Cell-Id of the serving cell or can be taken as detailed location information (e.g. GNSS location information) that can be included if available and valid.</w:t>
      </w:r>
    </w:p>
    <w:p w14:paraId="76051FB4" w14:textId="77777777" w:rsidR="00E3666F" w:rsidRDefault="00E3666F" w:rsidP="008E63B9">
      <w:pPr>
        <w:pStyle w:val="B1"/>
        <w:ind w:left="0" w:firstLine="0"/>
        <w:jc w:val="both"/>
        <w:rPr>
          <w:lang w:val="en-US" w:eastAsia="zh-CN"/>
        </w:rPr>
      </w:pPr>
    </w:p>
    <w:p w14:paraId="3376D0EC" w14:textId="67B8AFF9" w:rsidR="0094515D" w:rsidRDefault="00313F32" w:rsidP="008E63B9">
      <w:pPr>
        <w:pStyle w:val="B1"/>
        <w:ind w:left="0" w:firstLine="0"/>
        <w:jc w:val="both"/>
        <w:rPr>
          <w:lang w:val="en-US" w:eastAsia="zh-CN"/>
        </w:rPr>
      </w:pPr>
      <w:r>
        <w:rPr>
          <w:lang w:val="en-US" w:eastAsia="zh-CN"/>
        </w:rPr>
        <w:t>As already mentioned, o</w:t>
      </w:r>
      <w:r w:rsidR="00C556ED">
        <w:rPr>
          <w:lang w:val="en-US" w:eastAsia="zh-CN"/>
        </w:rPr>
        <w:t xml:space="preserve">ne </w:t>
      </w:r>
      <w:r>
        <w:rPr>
          <w:lang w:val="en-US" w:eastAsia="zh-CN"/>
        </w:rPr>
        <w:t xml:space="preserve">interesting </w:t>
      </w:r>
      <w:r w:rsidR="00C556ED">
        <w:rPr>
          <w:lang w:val="en-US" w:eastAsia="zh-CN"/>
        </w:rPr>
        <w:t xml:space="preserve">use case </w:t>
      </w:r>
      <w:r>
        <w:rPr>
          <w:lang w:val="en-US" w:eastAsia="zh-CN"/>
        </w:rPr>
        <w:t>for</w:t>
      </w:r>
      <w:r w:rsidR="00C556ED">
        <w:rPr>
          <w:lang w:val="en-US" w:eastAsia="zh-CN"/>
        </w:rPr>
        <w:t xml:space="preserve"> performing logged MDT is coverage optimization. Generally, the </w:t>
      </w:r>
      <w:r w:rsidR="00EF75D0">
        <w:rPr>
          <w:lang w:val="en-US" w:eastAsia="zh-CN"/>
        </w:rPr>
        <w:t>coverage optimization require</w:t>
      </w:r>
      <w:r>
        <w:rPr>
          <w:lang w:val="en-US" w:eastAsia="zh-CN"/>
        </w:rPr>
        <w:t>s</w:t>
      </w:r>
      <w:r w:rsidR="00EF75D0">
        <w:rPr>
          <w:lang w:val="en-US" w:eastAsia="zh-CN"/>
        </w:rPr>
        <w:t xml:space="preserve"> measurement</w:t>
      </w:r>
      <w:r>
        <w:rPr>
          <w:lang w:val="en-US" w:eastAsia="zh-CN"/>
        </w:rPr>
        <w:t>s</w:t>
      </w:r>
      <w:r w:rsidR="00EF75D0">
        <w:rPr>
          <w:lang w:val="en-US" w:eastAsia="zh-CN"/>
        </w:rPr>
        <w:t xml:space="preserve"> to be performed in all possible </w:t>
      </w:r>
      <w:r w:rsidR="00E3666F">
        <w:rPr>
          <w:lang w:val="en-US" w:eastAsia="zh-CN"/>
        </w:rPr>
        <w:t xml:space="preserve">locations within the </w:t>
      </w:r>
      <w:r w:rsidR="00EF75D0">
        <w:rPr>
          <w:lang w:val="en-US" w:eastAsia="zh-CN"/>
        </w:rPr>
        <w:t xml:space="preserve">coverage area to provide a complete picture of the radio propagation </w:t>
      </w:r>
      <w:r w:rsidR="00F106A0">
        <w:rPr>
          <w:lang w:val="en-US" w:eastAsia="zh-CN"/>
        </w:rPr>
        <w:t>environment to the network</w:t>
      </w:r>
      <w:r>
        <w:rPr>
          <w:lang w:val="en-US" w:eastAsia="zh-CN"/>
        </w:rPr>
        <w:t xml:space="preserve"> nodes for </w:t>
      </w:r>
      <w:r w:rsidR="00E3666F">
        <w:rPr>
          <w:lang w:val="en-US" w:eastAsia="zh-CN"/>
        </w:rPr>
        <w:t xml:space="preserve">e.g., </w:t>
      </w:r>
      <w:r>
        <w:rPr>
          <w:lang w:val="en-US" w:eastAsia="zh-CN"/>
        </w:rPr>
        <w:t xml:space="preserve">AAS based optimization of the </w:t>
      </w:r>
      <w:r w:rsidR="00E3666F">
        <w:rPr>
          <w:lang w:val="en-US" w:eastAsia="zh-CN"/>
        </w:rPr>
        <w:t xml:space="preserve">capacity and </w:t>
      </w:r>
      <w:r>
        <w:rPr>
          <w:lang w:val="en-US" w:eastAsia="zh-CN"/>
        </w:rPr>
        <w:t>coverage</w:t>
      </w:r>
      <w:r w:rsidR="00F106A0">
        <w:rPr>
          <w:lang w:val="en-US" w:eastAsia="zh-CN"/>
        </w:rPr>
        <w:t>.</w:t>
      </w:r>
      <w:r w:rsidR="008F5B22">
        <w:rPr>
          <w:lang w:val="en-US" w:eastAsia="zh-CN"/>
        </w:rPr>
        <w:t xml:space="preserve"> </w:t>
      </w:r>
      <w:r w:rsidR="00CB2954">
        <w:rPr>
          <w:lang w:val="en-US" w:eastAsia="zh-CN"/>
        </w:rPr>
        <w:t xml:space="preserve">On the other side, </w:t>
      </w:r>
      <w:r>
        <w:rPr>
          <w:lang w:val="en-US" w:eastAsia="zh-CN"/>
        </w:rPr>
        <w:t>a limited memory can be allocated to the UE to perform the logged measurement. For example, i</w:t>
      </w:r>
      <w:r w:rsidR="00CB2954">
        <w:rPr>
          <w:lang w:val="en-US" w:eastAsia="zh-CN"/>
        </w:rPr>
        <w:t xml:space="preserve">n LTE, the maximum number of logged measurement entries (i.e., the memory reserved for Logged MDT, </w:t>
      </w:r>
      <w:proofErr w:type="spellStart"/>
      <w:r w:rsidR="00CB2954" w:rsidRPr="00393622">
        <w:rPr>
          <w:i/>
          <w:lang w:val="en-US" w:eastAsia="zh-CN"/>
        </w:rPr>
        <w:t>maxLogMeas</w:t>
      </w:r>
      <w:proofErr w:type="spellEnd"/>
      <w:r w:rsidRPr="00313F32">
        <w:rPr>
          <w:lang w:val="en-US" w:eastAsia="zh-CN"/>
        </w:rPr>
        <w:t>)</w:t>
      </w:r>
      <w:r w:rsidR="00CB2954">
        <w:rPr>
          <w:lang w:val="en-US" w:eastAsia="zh-CN"/>
        </w:rPr>
        <w:t xml:space="preserve">, which can be stored by UE is 4060 entries. </w:t>
      </w:r>
      <w:r w:rsidR="008F5B22">
        <w:rPr>
          <w:lang w:val="en-US" w:eastAsia="zh-CN"/>
        </w:rPr>
        <w:t xml:space="preserve">Therefore, a </w:t>
      </w:r>
      <w:r w:rsidR="00D0416D">
        <w:rPr>
          <w:lang w:val="en-US" w:eastAsia="zh-CN"/>
        </w:rPr>
        <w:t xml:space="preserve">delicate MDT configuration is required to capture </w:t>
      </w:r>
      <w:r w:rsidR="00E3666F">
        <w:rPr>
          <w:lang w:val="en-US" w:eastAsia="zh-CN"/>
        </w:rPr>
        <w:t>only the</w:t>
      </w:r>
      <w:r w:rsidR="00D0416D">
        <w:rPr>
          <w:lang w:val="en-US" w:eastAsia="zh-CN"/>
        </w:rPr>
        <w:t xml:space="preserve"> </w:t>
      </w:r>
      <w:r w:rsidR="00E3666F">
        <w:rPr>
          <w:lang w:val="en-US" w:eastAsia="zh-CN"/>
        </w:rPr>
        <w:t xml:space="preserve">necessary and useful </w:t>
      </w:r>
      <w:r w:rsidR="00D0416D">
        <w:rPr>
          <w:lang w:val="en-US" w:eastAsia="zh-CN"/>
        </w:rPr>
        <w:t>measurement</w:t>
      </w:r>
      <w:r w:rsidR="00E3666F">
        <w:rPr>
          <w:lang w:val="en-US" w:eastAsia="zh-CN"/>
        </w:rPr>
        <w:t xml:space="preserve"> at interested and target locations</w:t>
      </w:r>
      <w:r w:rsidR="00EF6AB0">
        <w:rPr>
          <w:lang w:val="en-US" w:eastAsia="zh-CN"/>
        </w:rPr>
        <w:t xml:space="preserve">. </w:t>
      </w:r>
    </w:p>
    <w:p w14:paraId="64087A0C" w14:textId="2F109C2B" w:rsidR="00BC3561" w:rsidRDefault="007F4E4F" w:rsidP="008B3CDE">
      <w:pPr>
        <w:pStyle w:val="B1"/>
        <w:ind w:left="0" w:firstLine="0"/>
        <w:jc w:val="both"/>
        <w:rPr>
          <w:lang w:val="en-US" w:eastAsia="zh-CN"/>
        </w:rPr>
      </w:pPr>
      <w:r>
        <w:rPr>
          <w:lang w:val="en-US" w:eastAsia="zh-CN"/>
        </w:rPr>
        <w:t xml:space="preserve">Although the radio signal propagation and measurement </w:t>
      </w:r>
      <w:r w:rsidR="0094515D">
        <w:rPr>
          <w:lang w:val="en-US" w:eastAsia="zh-CN"/>
        </w:rPr>
        <w:t>results are</w:t>
      </w:r>
      <w:r>
        <w:rPr>
          <w:lang w:val="en-US" w:eastAsia="zh-CN"/>
        </w:rPr>
        <w:t xml:space="preserve"> highly dependent on the location and mobility pattern of the UE, </w:t>
      </w:r>
      <w:r w:rsidR="0094515D">
        <w:rPr>
          <w:lang w:val="en-US" w:eastAsia="zh-CN"/>
        </w:rPr>
        <w:t>MDT configuration is</w:t>
      </w:r>
      <w:r>
        <w:rPr>
          <w:lang w:val="en-US" w:eastAsia="zh-CN"/>
        </w:rPr>
        <w:t xml:space="preserve"> currently oblivious to the mobile UEs’ locatio</w:t>
      </w:r>
      <w:r w:rsidR="0094515D">
        <w:rPr>
          <w:lang w:val="en-US" w:eastAsia="zh-CN"/>
        </w:rPr>
        <w:t>n (mobility)</w:t>
      </w:r>
      <w:r>
        <w:rPr>
          <w:lang w:val="en-US" w:eastAsia="zh-CN"/>
        </w:rPr>
        <w:t xml:space="preserve"> and is blindly </w:t>
      </w:r>
      <w:r w:rsidR="00E3666F">
        <w:rPr>
          <w:lang w:val="en-US" w:eastAsia="zh-CN"/>
        </w:rPr>
        <w:t>performed</w:t>
      </w:r>
      <w:r>
        <w:rPr>
          <w:lang w:val="en-US" w:eastAsia="zh-CN"/>
        </w:rPr>
        <w:t xml:space="preserve"> right at each MDT logging interval. </w:t>
      </w:r>
      <w:r w:rsidR="00E3666F">
        <w:rPr>
          <w:lang w:val="en-US" w:eastAsia="zh-CN"/>
        </w:rPr>
        <w:t>To exemplify</w:t>
      </w:r>
      <w:r w:rsidR="0094515D">
        <w:rPr>
          <w:lang w:val="en-US" w:eastAsia="zh-CN"/>
        </w:rPr>
        <w:t>, f</w:t>
      </w:r>
      <w:r>
        <w:rPr>
          <w:lang w:val="en-US" w:eastAsia="zh-CN"/>
        </w:rPr>
        <w:t>or a stationary UE, the radio signal propagation may barely change and hence the logged data reported to the network may bring not much information</w:t>
      </w:r>
      <w:r w:rsidR="00E3666F">
        <w:rPr>
          <w:lang w:val="en-US" w:eastAsia="zh-CN"/>
        </w:rPr>
        <w:t>. Hence,</w:t>
      </w:r>
      <w:r>
        <w:rPr>
          <w:lang w:val="en-US" w:eastAsia="zh-CN"/>
        </w:rPr>
        <w:t xml:space="preserve"> all the 4060 entries may include similar radio condition belonging to a given location</w:t>
      </w:r>
      <w:r w:rsidR="0094515D">
        <w:rPr>
          <w:lang w:val="en-US" w:eastAsia="zh-CN"/>
        </w:rPr>
        <w:t xml:space="preserve"> of the UE</w:t>
      </w:r>
      <w:r>
        <w:rPr>
          <w:lang w:val="en-US" w:eastAsia="zh-CN"/>
        </w:rPr>
        <w:t>.</w:t>
      </w:r>
      <w:r w:rsidR="00132503">
        <w:rPr>
          <w:lang w:val="en-US" w:eastAsia="zh-CN"/>
        </w:rPr>
        <w:t xml:space="preserve"> </w:t>
      </w:r>
      <w:r w:rsidR="00E601D4">
        <w:rPr>
          <w:lang w:val="en-US" w:eastAsia="zh-CN"/>
        </w:rPr>
        <w:t xml:space="preserve">In other words, </w:t>
      </w:r>
      <w:r w:rsidR="000B4676">
        <w:rPr>
          <w:lang w:val="en-US" w:eastAsia="zh-CN"/>
        </w:rPr>
        <w:t xml:space="preserve">a UE may be configured to </w:t>
      </w:r>
      <w:r w:rsidR="0026247A">
        <w:rPr>
          <w:lang w:val="en-US" w:eastAsia="zh-CN"/>
        </w:rPr>
        <w:t>perform</w:t>
      </w:r>
      <w:r w:rsidR="00252FF7">
        <w:rPr>
          <w:lang w:val="en-US" w:eastAsia="zh-CN"/>
        </w:rPr>
        <w:t xml:space="preserve"> logged measurement while it might be in a fixed </w:t>
      </w:r>
      <w:r w:rsidR="0026247A">
        <w:rPr>
          <w:lang w:val="en-US" w:eastAsia="zh-CN"/>
        </w:rPr>
        <w:t>location</w:t>
      </w:r>
      <w:r w:rsidR="00252FF7">
        <w:rPr>
          <w:lang w:val="en-US" w:eastAsia="zh-CN"/>
        </w:rPr>
        <w:t xml:space="preserve"> throughout the measurement</w:t>
      </w:r>
      <w:r w:rsidR="00E601D4">
        <w:rPr>
          <w:lang w:val="en-US" w:eastAsia="zh-CN"/>
        </w:rPr>
        <w:t xml:space="preserve"> period (</w:t>
      </w:r>
      <w:proofErr w:type="spellStart"/>
      <w:r w:rsidR="00E601D4" w:rsidRPr="00E601D4">
        <w:rPr>
          <w:i/>
        </w:rPr>
        <w:t>loggingDuration</w:t>
      </w:r>
      <w:proofErr w:type="spellEnd"/>
      <w:r w:rsidR="00E601D4">
        <w:rPr>
          <w:lang w:val="en-US" w:eastAsia="zh-CN"/>
        </w:rPr>
        <w:t>)</w:t>
      </w:r>
      <w:r w:rsidR="00667998">
        <w:rPr>
          <w:lang w:val="en-US" w:eastAsia="zh-CN"/>
        </w:rPr>
        <w:t>, hence providing redundant data to the network</w:t>
      </w:r>
      <w:r w:rsidR="00E601D4">
        <w:rPr>
          <w:lang w:val="en-US" w:eastAsia="zh-CN"/>
        </w:rPr>
        <w:t xml:space="preserve"> that may not be useful for coverage optimization</w:t>
      </w:r>
      <w:r w:rsidR="00667998">
        <w:rPr>
          <w:lang w:val="en-US" w:eastAsia="zh-CN"/>
        </w:rPr>
        <w:t xml:space="preserve">. </w:t>
      </w:r>
      <w:r w:rsidR="00C30DB2">
        <w:rPr>
          <w:lang w:val="en-US" w:eastAsia="zh-CN"/>
        </w:rPr>
        <w:t xml:space="preserve">Therefore, network should lend more careful consideration on the location information when configuring the UE with </w:t>
      </w:r>
      <w:r w:rsidR="0015476F">
        <w:rPr>
          <w:lang w:val="en-US" w:eastAsia="zh-CN"/>
        </w:rPr>
        <w:t>logged MDT measurement</w:t>
      </w:r>
      <w:r w:rsidR="00E601D4">
        <w:rPr>
          <w:lang w:val="en-US" w:eastAsia="zh-CN"/>
        </w:rPr>
        <w:t>,</w:t>
      </w:r>
      <w:r w:rsidR="007E2D9B">
        <w:rPr>
          <w:lang w:val="en-US" w:eastAsia="zh-CN"/>
        </w:rPr>
        <w:t xml:space="preserve"> by</w:t>
      </w:r>
      <w:r w:rsidR="0015476F">
        <w:rPr>
          <w:lang w:val="en-US" w:eastAsia="zh-CN"/>
        </w:rPr>
        <w:t xml:space="preserve"> configur</w:t>
      </w:r>
      <w:r w:rsidR="007E2D9B">
        <w:rPr>
          <w:lang w:val="en-US" w:eastAsia="zh-CN"/>
        </w:rPr>
        <w:t>ing</w:t>
      </w:r>
      <w:r w:rsidR="0015476F">
        <w:rPr>
          <w:lang w:val="en-US" w:eastAsia="zh-CN"/>
        </w:rPr>
        <w:t xml:space="preserve"> the UE to </w:t>
      </w:r>
      <w:r w:rsidR="007E2D9B">
        <w:rPr>
          <w:lang w:val="en-US" w:eastAsia="zh-CN"/>
        </w:rPr>
        <w:t xml:space="preserve">possibly </w:t>
      </w:r>
      <w:r w:rsidR="0015476F">
        <w:rPr>
          <w:lang w:val="en-US" w:eastAsia="zh-CN"/>
        </w:rPr>
        <w:t xml:space="preserve">discard redundant </w:t>
      </w:r>
      <w:r w:rsidR="00AA0E4E">
        <w:rPr>
          <w:lang w:val="en-US" w:eastAsia="zh-CN"/>
        </w:rPr>
        <w:t xml:space="preserve">measurement when the location information </w:t>
      </w:r>
      <w:r w:rsidR="00A32A40">
        <w:rPr>
          <w:lang w:val="en-US" w:eastAsia="zh-CN"/>
        </w:rPr>
        <w:t xml:space="preserve">is fixed </w:t>
      </w:r>
      <w:r w:rsidR="002F70B0">
        <w:rPr>
          <w:lang w:val="en-US" w:eastAsia="zh-CN"/>
        </w:rPr>
        <w:t xml:space="preserve">for </w:t>
      </w:r>
      <w:r w:rsidR="0026247A">
        <w:rPr>
          <w:lang w:val="en-US" w:eastAsia="zh-CN"/>
        </w:rPr>
        <w:t xml:space="preserve">some </w:t>
      </w:r>
      <w:r w:rsidR="002F70B0">
        <w:rPr>
          <w:lang w:val="en-US" w:eastAsia="zh-CN"/>
        </w:rPr>
        <w:t>consecutive measurement</w:t>
      </w:r>
      <w:r w:rsidR="009C7D96">
        <w:rPr>
          <w:lang w:val="en-US" w:eastAsia="zh-CN"/>
        </w:rPr>
        <w:t>s</w:t>
      </w:r>
      <w:r w:rsidR="00A32A40">
        <w:rPr>
          <w:lang w:val="en-US" w:eastAsia="zh-CN"/>
        </w:rPr>
        <w:t xml:space="preserve">. </w:t>
      </w:r>
    </w:p>
    <w:p w14:paraId="4217F981" w14:textId="0E7B6C97" w:rsidR="0026247A" w:rsidRPr="0026247A" w:rsidRDefault="0026247A" w:rsidP="0026247A">
      <w:pPr>
        <w:pStyle w:val="Observation"/>
        <w:numPr>
          <w:ilvl w:val="0"/>
          <w:numId w:val="12"/>
        </w:numPr>
        <w:ind w:left="1708" w:hanging="1708"/>
        <w:rPr>
          <w:lang w:val="en-US"/>
        </w:rPr>
      </w:pPr>
      <w:r>
        <w:rPr>
          <w:lang w:val="en-US"/>
        </w:rPr>
        <w:lastRenderedPageBreak/>
        <w:t>A UE may be configured to perform logged measurement, while it might be in a fixed location throughout the measurement period (</w:t>
      </w:r>
      <w:proofErr w:type="spellStart"/>
      <w:r w:rsidRPr="00E601D4">
        <w:rPr>
          <w:i/>
        </w:rPr>
        <w:t>loggingDuration</w:t>
      </w:r>
      <w:proofErr w:type="spellEnd"/>
      <w:r>
        <w:rPr>
          <w:lang w:val="en-US"/>
        </w:rPr>
        <w:t>), hence providing redundant data to the network that may not be useful for coverage optimization or any other purpose</w:t>
      </w:r>
      <w:r>
        <w:rPr>
          <w:lang w:eastAsia="ja-JP"/>
        </w:rPr>
        <w:t>.</w:t>
      </w:r>
    </w:p>
    <w:p w14:paraId="0078AE33" w14:textId="77777777" w:rsidR="0026247A" w:rsidRPr="0026247A" w:rsidRDefault="0026247A" w:rsidP="0026247A">
      <w:pPr>
        <w:pStyle w:val="Observation"/>
        <w:numPr>
          <w:ilvl w:val="0"/>
          <w:numId w:val="0"/>
        </w:numPr>
        <w:ind w:left="1708"/>
        <w:rPr>
          <w:lang w:val="en-US"/>
        </w:rPr>
      </w:pPr>
    </w:p>
    <w:p w14:paraId="6A8BBF74" w14:textId="7F4791B5" w:rsidR="008B3CDE" w:rsidRPr="008B3CDE" w:rsidRDefault="00810E36" w:rsidP="008B3CDE">
      <w:pPr>
        <w:pStyle w:val="B1"/>
        <w:ind w:left="0" w:firstLine="0"/>
        <w:jc w:val="both"/>
        <w:rPr>
          <w:lang w:val="en-US" w:eastAsia="zh-CN"/>
        </w:rPr>
      </w:pPr>
      <w:r>
        <w:rPr>
          <w:lang w:val="en-US" w:eastAsia="zh-CN"/>
        </w:rPr>
        <w:t xml:space="preserve">Therefore, in our understanding, RAN2 can discuss a </w:t>
      </w:r>
      <w:r w:rsidR="008B3CDE" w:rsidRPr="008B3CDE">
        <w:rPr>
          <w:lang w:val="en-US" w:eastAsia="zh-CN"/>
        </w:rPr>
        <w:t>selection/filtering</w:t>
      </w:r>
      <w:r>
        <w:rPr>
          <w:lang w:val="en-US" w:eastAsia="zh-CN"/>
        </w:rPr>
        <w:t xml:space="preserve"> mechanism</w:t>
      </w:r>
      <w:r w:rsidR="008B3CDE" w:rsidRPr="008B3CDE">
        <w:rPr>
          <w:lang w:val="en-US" w:eastAsia="zh-CN"/>
        </w:rPr>
        <w:t xml:space="preserve"> for UE to discard/remove measurement (or entries of measurement in the trace) wherein the location information is the same or at least very similar to </w:t>
      </w:r>
      <w:r>
        <w:rPr>
          <w:lang w:val="en-US" w:eastAsia="zh-CN"/>
        </w:rPr>
        <w:t>the location information of the preceding measurements</w:t>
      </w:r>
      <w:r w:rsidR="008B3CDE" w:rsidRPr="008B3CDE">
        <w:rPr>
          <w:lang w:val="en-US" w:eastAsia="zh-CN"/>
        </w:rPr>
        <w:t xml:space="preserve">. In this way, the UE </w:t>
      </w:r>
      <w:r>
        <w:rPr>
          <w:lang w:val="en-US" w:eastAsia="zh-CN"/>
        </w:rPr>
        <w:t xml:space="preserve">may </w:t>
      </w:r>
      <w:r w:rsidR="008B3CDE" w:rsidRPr="008B3CDE">
        <w:rPr>
          <w:lang w:val="en-US" w:eastAsia="zh-CN"/>
        </w:rPr>
        <w:t>provide more meaningful measurement data captured at different locations which can be used by network for different use-cases such as coverage or mobility optimization. On the other side,</w:t>
      </w:r>
      <w:r w:rsidR="00451A11">
        <w:rPr>
          <w:lang w:val="en-US" w:eastAsia="zh-CN"/>
        </w:rPr>
        <w:t xml:space="preserve"> </w:t>
      </w:r>
      <w:r w:rsidR="00451A11">
        <w:t xml:space="preserve">the current logged MDT method may result buffer bloating in a short period of time before expiry of T330 timer. </w:t>
      </w:r>
      <w:r w:rsidR="008B3CDE" w:rsidRPr="008B3CDE">
        <w:rPr>
          <w:lang w:val="en-US" w:eastAsia="zh-CN"/>
        </w:rPr>
        <w:t xml:space="preserve"> </w:t>
      </w:r>
      <w:r w:rsidR="00451A11">
        <w:rPr>
          <w:lang w:val="en-US" w:eastAsia="zh-CN"/>
        </w:rPr>
        <w:t xml:space="preserve">A selection/filtering mechanism can </w:t>
      </w:r>
      <w:r w:rsidR="008B3CDE" w:rsidRPr="008B3CDE">
        <w:rPr>
          <w:lang w:val="en-US" w:eastAsia="zh-CN"/>
        </w:rPr>
        <w:t>assist the UE to better utilize the memory allocated to the logged measurement by discarding consecutive measurements captured at the same location. Hence the risk of having a full memory before expiration of T330 timer significantly reduces.</w:t>
      </w:r>
      <w:r>
        <w:rPr>
          <w:lang w:val="en-US" w:eastAsia="zh-CN"/>
        </w:rPr>
        <w:t xml:space="preserve"> In addition, it helps the UE to reduce energy consumption for logged MDT.</w:t>
      </w:r>
    </w:p>
    <w:p w14:paraId="5670DB6E" w14:textId="7BABEF72" w:rsidR="005518D6" w:rsidRDefault="00302FA1" w:rsidP="005518D6">
      <w:pPr>
        <w:pStyle w:val="IvDInstructiontext"/>
        <w:jc w:val="both"/>
        <w:rPr>
          <w:rStyle w:val="IvDbodytextChar"/>
          <w:i w:val="0"/>
          <w:color w:val="auto"/>
          <w:sz w:val="20"/>
          <w:szCs w:val="20"/>
        </w:rPr>
      </w:pPr>
      <w:r>
        <w:rPr>
          <w:rStyle w:val="IvDbodytextChar"/>
          <w:i w:val="0"/>
          <w:color w:val="auto"/>
          <w:sz w:val="20"/>
          <w:szCs w:val="20"/>
        </w:rPr>
        <w:t>A filtering mechanism based on the location information can</w:t>
      </w:r>
      <w:r w:rsidR="004D639E">
        <w:rPr>
          <w:rStyle w:val="IvDbodytextChar"/>
          <w:i w:val="0"/>
          <w:color w:val="auto"/>
          <w:sz w:val="20"/>
          <w:szCs w:val="20"/>
        </w:rPr>
        <w:t xml:space="preserve"> be enabled by </w:t>
      </w:r>
      <w:r w:rsidR="005518D6">
        <w:rPr>
          <w:rStyle w:val="IvDbodytextChar"/>
          <w:i w:val="0"/>
          <w:color w:val="auto"/>
          <w:sz w:val="20"/>
          <w:szCs w:val="20"/>
        </w:rPr>
        <w:t xml:space="preserve">the MDT configurations </w:t>
      </w:r>
      <w:r w:rsidR="004D639E">
        <w:rPr>
          <w:rStyle w:val="IvDbodytextChar"/>
          <w:i w:val="0"/>
          <w:color w:val="auto"/>
          <w:sz w:val="20"/>
          <w:szCs w:val="20"/>
        </w:rPr>
        <w:t>to</w:t>
      </w:r>
      <w:r w:rsidR="005518D6">
        <w:rPr>
          <w:rStyle w:val="IvDbodytextChar"/>
          <w:i w:val="0"/>
          <w:color w:val="auto"/>
          <w:sz w:val="20"/>
          <w:szCs w:val="20"/>
        </w:rPr>
        <w:t xml:space="preserve"> allow the UE to discard logging/storing the MDT measurements based on the UE location information. In other words, UE discards the measurement if the location information is the same or very similar to the location information of the preceding measurement. </w:t>
      </w:r>
    </w:p>
    <w:p w14:paraId="49513580" w14:textId="77777777" w:rsidR="00451A11" w:rsidRPr="00843A59" w:rsidRDefault="00451A11" w:rsidP="005518D6">
      <w:pPr>
        <w:pStyle w:val="IvDInstructiontext"/>
        <w:jc w:val="both"/>
        <w:rPr>
          <w:rStyle w:val="IvDbodytextChar"/>
          <w:i w:val="0"/>
          <w:color w:val="auto"/>
          <w:sz w:val="20"/>
          <w:szCs w:val="20"/>
        </w:rPr>
      </w:pPr>
    </w:p>
    <w:p w14:paraId="5EE1B7F8" w14:textId="06F133C4" w:rsidR="000A5770" w:rsidRPr="00A046B9" w:rsidRDefault="00451A11" w:rsidP="00A046B9">
      <w:pPr>
        <w:pStyle w:val="Proposal"/>
        <w:tabs>
          <w:tab w:val="clear" w:pos="2297"/>
        </w:tabs>
        <w:ind w:left="1302"/>
        <w:rPr>
          <w:rFonts w:ascii="Calibri" w:hAnsi="Calibri"/>
          <w:lang w:eastAsia="sv-SE"/>
        </w:rPr>
      </w:pPr>
      <w:r>
        <w:t>RAN2 discuss a selection/filtering mechanism to discard/remove the measurement captured at the same location to avoid redundancy of the measurements, when performing logged MDT</w:t>
      </w:r>
      <w:r w:rsidR="00A046B9">
        <w:t>.</w:t>
      </w:r>
    </w:p>
    <w:p w14:paraId="37E87C59" w14:textId="1E0E7678" w:rsidR="00511E61" w:rsidRPr="00791A5C" w:rsidRDefault="00511E61" w:rsidP="00791A5C">
      <w:pPr>
        <w:rPr>
          <w:lang w:val="en-US"/>
        </w:rPr>
      </w:pPr>
    </w:p>
    <w:p w14:paraId="666F94F0" w14:textId="77777777" w:rsidR="00C01F33" w:rsidRPr="00CE0424" w:rsidRDefault="00C01F33" w:rsidP="00CE0424">
      <w:pPr>
        <w:pStyle w:val="Heading1"/>
      </w:pPr>
      <w:r w:rsidRPr="00CE0424">
        <w:t>Conclusion</w:t>
      </w:r>
    </w:p>
    <w:p w14:paraId="606D5753" w14:textId="16892BAB" w:rsidR="00892883" w:rsidRDefault="008E065E" w:rsidP="00DD510F">
      <w:pPr>
        <w:pStyle w:val="BodyText"/>
        <w:tabs>
          <w:tab w:val="left" w:pos="426"/>
          <w:tab w:val="left" w:pos="1701"/>
        </w:tabs>
        <w:ind w:left="1701" w:hanging="170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w:t>
      </w:r>
      <w:r>
        <w:t>made the following observations</w:t>
      </w:r>
      <w:r w:rsidRPr="00CE0424">
        <w:t>:</w:t>
      </w:r>
    </w:p>
    <w:p w14:paraId="275CF1A0" w14:textId="77777777" w:rsidR="00E00A42" w:rsidRPr="00E00A42" w:rsidRDefault="00E00A42" w:rsidP="00DD510F">
      <w:pPr>
        <w:pStyle w:val="BodyText"/>
        <w:tabs>
          <w:tab w:val="left" w:pos="426"/>
          <w:tab w:val="left" w:pos="1701"/>
        </w:tabs>
        <w:ind w:left="1701" w:hanging="1701"/>
        <w:rPr>
          <w:lang w:val="en-US"/>
        </w:rPr>
      </w:pPr>
    </w:p>
    <w:p w14:paraId="4F9C354C" w14:textId="77777777" w:rsidR="00AE2252" w:rsidRPr="00AE2252" w:rsidRDefault="00AE2252" w:rsidP="00AE2252">
      <w:pPr>
        <w:pStyle w:val="Observation"/>
        <w:numPr>
          <w:ilvl w:val="0"/>
          <w:numId w:val="23"/>
        </w:numPr>
        <w:ind w:left="1701" w:hanging="1635"/>
        <w:rPr>
          <w:lang w:val="en-US"/>
        </w:rPr>
      </w:pPr>
      <w:r w:rsidRPr="00AE2252">
        <w:rPr>
          <w:lang w:val="en-US"/>
        </w:rPr>
        <w:t>A UE can be configured to perform MDT logged measurement when it is in RRC_IDLE mode.</w:t>
      </w:r>
    </w:p>
    <w:p w14:paraId="36B573CF" w14:textId="77777777" w:rsidR="00AE2252" w:rsidRDefault="00AE2252" w:rsidP="00AE2252">
      <w:pPr>
        <w:pStyle w:val="Observation"/>
        <w:ind w:left="1701" w:hanging="1635"/>
        <w:rPr>
          <w:lang w:val="en-US"/>
        </w:rPr>
      </w:pPr>
      <w:r>
        <w:rPr>
          <w:lang w:val="en-US"/>
        </w:rPr>
        <w:t xml:space="preserve">A UE can be configured to perform MDT logged measurement in a </w:t>
      </w:r>
      <w:proofErr w:type="gramStart"/>
      <w:r>
        <w:rPr>
          <w:lang w:val="en-US"/>
        </w:rPr>
        <w:t>periodic intervals</w:t>
      </w:r>
      <w:proofErr w:type="gramEnd"/>
      <w:r>
        <w:rPr>
          <w:lang w:val="en-US"/>
        </w:rPr>
        <w:t xml:space="preserve"> for a certain period of time. </w:t>
      </w:r>
    </w:p>
    <w:p w14:paraId="1B15A76D" w14:textId="7DA9650A" w:rsidR="00AE2252" w:rsidRPr="00147FB8" w:rsidRDefault="004A4B91" w:rsidP="00AE2252">
      <w:pPr>
        <w:pStyle w:val="Observation"/>
        <w:ind w:left="1701" w:hanging="1635"/>
        <w:rPr>
          <w:lang w:val="en-US"/>
        </w:rPr>
      </w:pPr>
      <w:r>
        <w:rPr>
          <w:lang w:val="en-US"/>
        </w:rPr>
        <w:t xml:space="preserve">In </w:t>
      </w:r>
      <w:r w:rsidR="00660DC5">
        <w:rPr>
          <w:lang w:val="en-US"/>
        </w:rPr>
        <w:t xml:space="preserve">the </w:t>
      </w:r>
      <w:r>
        <w:rPr>
          <w:lang w:val="en-US"/>
        </w:rPr>
        <w:t>LTE</w:t>
      </w:r>
      <w:r w:rsidR="00660DC5">
        <w:rPr>
          <w:lang w:val="en-US"/>
        </w:rPr>
        <w:t xml:space="preserve"> system</w:t>
      </w:r>
      <w:r>
        <w:rPr>
          <w:lang w:val="en-US"/>
        </w:rPr>
        <w:t xml:space="preserve">, </w:t>
      </w:r>
      <w:r w:rsidR="00660DC5">
        <w:rPr>
          <w:lang w:val="en-US"/>
        </w:rPr>
        <w:t>t</w:t>
      </w:r>
      <w:r w:rsidR="00AE2252">
        <w:rPr>
          <w:lang w:val="en-US"/>
        </w:rPr>
        <w:t>he maximum number of MDT logged measurements to be performed is 4060 entries.</w:t>
      </w:r>
    </w:p>
    <w:p w14:paraId="59DDC60C" w14:textId="77777777" w:rsidR="00AE2252" w:rsidRPr="00147FB8" w:rsidRDefault="00AE2252" w:rsidP="00AE2252">
      <w:pPr>
        <w:pStyle w:val="Observation"/>
        <w:ind w:left="1701" w:hanging="1635"/>
        <w:rPr>
          <w:lang w:val="en-US"/>
        </w:rPr>
      </w:pPr>
      <w:r>
        <w:rPr>
          <w:lang w:eastAsia="ja-JP"/>
        </w:rPr>
        <w:t>In logged MDT it is possible to tag each measurement entry with the location information, if available</w:t>
      </w:r>
      <w:r>
        <w:rPr>
          <w:lang w:val="en-US"/>
        </w:rPr>
        <w:t xml:space="preserve">. </w:t>
      </w:r>
      <w:r>
        <w:rPr>
          <w:lang w:eastAsia="ja-JP"/>
        </w:rPr>
        <w:t>The location information can be derived either by ECGI or Cell-Id of the serving cell or can be taken as detailed location information (e.g. GNSS location information) that can be included if available and valid.</w:t>
      </w:r>
    </w:p>
    <w:p w14:paraId="6CA7234D" w14:textId="77777777" w:rsidR="00AE2252" w:rsidRPr="0026247A" w:rsidRDefault="00AE2252" w:rsidP="00AE2252">
      <w:pPr>
        <w:pStyle w:val="Observation"/>
        <w:ind w:left="1701" w:hanging="1635"/>
        <w:rPr>
          <w:lang w:val="en-US"/>
        </w:rPr>
      </w:pPr>
      <w:r>
        <w:rPr>
          <w:lang w:val="en-US"/>
        </w:rPr>
        <w:t>A UE may be configured to perform logged measurement, while it might be in a fixed location throughout the measurement period (</w:t>
      </w:r>
      <w:proofErr w:type="spellStart"/>
      <w:r w:rsidRPr="00E601D4">
        <w:rPr>
          <w:i/>
        </w:rPr>
        <w:t>loggingDuration</w:t>
      </w:r>
      <w:proofErr w:type="spellEnd"/>
      <w:r>
        <w:rPr>
          <w:lang w:val="en-US"/>
        </w:rPr>
        <w:t>), hence providing redundant data to the network that may not be useful for coverage optimization or any other purpose</w:t>
      </w:r>
      <w:r>
        <w:rPr>
          <w:lang w:eastAsia="ja-JP"/>
        </w:rPr>
        <w:t>.</w:t>
      </w:r>
    </w:p>
    <w:p w14:paraId="0352CF37" w14:textId="56A7DFF2" w:rsidR="00892883" w:rsidRDefault="008E065E" w:rsidP="00892883">
      <w:pPr>
        <w:pStyle w:val="BodyText"/>
        <w:tabs>
          <w:tab w:val="left" w:pos="426"/>
          <w:tab w:val="left" w:pos="1701"/>
        </w:tabs>
        <w:ind w:left="1701" w:hanging="170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2C7A2455" w14:textId="77777777" w:rsidR="00AE2252" w:rsidRPr="00AE2252" w:rsidRDefault="00AE2252" w:rsidP="00AE2252">
      <w:pPr>
        <w:pStyle w:val="Proposal"/>
        <w:numPr>
          <w:ilvl w:val="0"/>
          <w:numId w:val="24"/>
        </w:numPr>
        <w:tabs>
          <w:tab w:val="clear" w:pos="2297"/>
        </w:tabs>
        <w:ind w:left="1701" w:hanging="1587"/>
        <w:rPr>
          <w:rFonts w:ascii="Calibri" w:hAnsi="Calibri"/>
          <w:lang w:eastAsia="sv-SE"/>
        </w:rPr>
      </w:pPr>
      <w:r>
        <w:t>RAN2 discuss a selection/filtering mechanism to discard/remove the measurement captured at the same location to avoid redundancy of the measurements, when performing logged MDT.</w:t>
      </w:r>
    </w:p>
    <w:p w14:paraId="01471D63" w14:textId="77777777" w:rsidR="00AE2252" w:rsidRPr="00D77381" w:rsidRDefault="00AE2252" w:rsidP="00892883">
      <w:pPr>
        <w:pStyle w:val="BodyText"/>
        <w:tabs>
          <w:tab w:val="left" w:pos="426"/>
          <w:tab w:val="left" w:pos="1701"/>
        </w:tabs>
        <w:ind w:left="1701" w:hanging="1701"/>
      </w:pPr>
    </w:p>
    <w:p w14:paraId="3C426D28" w14:textId="77777777" w:rsidR="00F507D1" w:rsidRPr="00CE0424" w:rsidRDefault="00F507D1" w:rsidP="00CE0424">
      <w:pPr>
        <w:pStyle w:val="Heading1"/>
      </w:pPr>
      <w:r w:rsidRPr="00CE0424">
        <w:lastRenderedPageBreak/>
        <w:t>References</w:t>
      </w:r>
    </w:p>
    <w:bookmarkStart w:id="4" w:name="_Ref174151459"/>
    <w:bookmarkStart w:id="5" w:name="_Ref189809556"/>
    <w:p w14:paraId="67E9E1E1" w14:textId="77777777" w:rsidR="00F41328" w:rsidRDefault="00F41328" w:rsidP="00F41328">
      <w:pPr>
        <w:pStyle w:val="Reference"/>
      </w:pPr>
      <w:r>
        <w:rPr>
          <w:rStyle w:val="Hyperlink"/>
        </w:rPr>
        <w:fldChar w:fldCharType="begin"/>
      </w:r>
      <w:r>
        <w:rPr>
          <w:rStyle w:val="Hyperlink"/>
        </w:rPr>
        <w:instrText xml:space="preserve"> HYPERLINK "http://www.3gpp.org/ftp/Meetings_3GPP_SYNC/RAN2/Inbox/Chairmans_Notes/Session%20Notes%20(Hu)-%20RAN2-105_2019-02-28-1900.docx" </w:instrText>
      </w:r>
      <w:r>
        <w:rPr>
          <w:rStyle w:val="Hyperlink"/>
        </w:rPr>
        <w:fldChar w:fldCharType="separate"/>
      </w:r>
      <w:r>
        <w:rPr>
          <w:rStyle w:val="Hyperlink"/>
        </w:rPr>
        <w:t>Session Notes (Hu)- RAN2-105_2019-02-28-1900.docx</w:t>
      </w:r>
      <w:r>
        <w:rPr>
          <w:rStyle w:val="Hyperlink"/>
        </w:rPr>
        <w:fldChar w:fldCharType="end"/>
      </w:r>
    </w:p>
    <w:p w14:paraId="3B435390" w14:textId="02D92362" w:rsidR="003644BB" w:rsidRDefault="003644BB" w:rsidP="003644BB">
      <w:pPr>
        <w:pStyle w:val="HTMLPreformatted"/>
        <w:rPr>
          <w:color w:val="000000"/>
        </w:rPr>
      </w:pPr>
    </w:p>
    <w:bookmarkEnd w:id="4"/>
    <w:bookmarkEnd w:id="5"/>
    <w:p w14:paraId="05B6E321" w14:textId="54341DD0" w:rsidR="00520CFF" w:rsidRDefault="00520CFF" w:rsidP="00520CFF">
      <w:pPr>
        <w:pStyle w:val="Reference"/>
        <w:numPr>
          <w:ilvl w:val="0"/>
          <w:numId w:val="0"/>
        </w:numPr>
        <w:ind w:left="567" w:hanging="567"/>
      </w:pPr>
    </w:p>
    <w:p w14:paraId="6E689092" w14:textId="3C7F3357" w:rsidR="00520CFF" w:rsidRDefault="00520CFF" w:rsidP="00520CFF">
      <w:pPr>
        <w:pStyle w:val="Reference"/>
        <w:numPr>
          <w:ilvl w:val="0"/>
          <w:numId w:val="0"/>
        </w:numPr>
        <w:ind w:left="567" w:hanging="567"/>
      </w:pPr>
    </w:p>
    <w:p w14:paraId="76E165A5" w14:textId="4005715D" w:rsidR="00520CFF" w:rsidRDefault="00520CFF" w:rsidP="00520CFF">
      <w:pPr>
        <w:pStyle w:val="Reference"/>
        <w:numPr>
          <w:ilvl w:val="0"/>
          <w:numId w:val="0"/>
        </w:numPr>
        <w:ind w:left="567" w:hanging="567"/>
      </w:pPr>
    </w:p>
    <w:p w14:paraId="2BDAD188" w14:textId="04A51298" w:rsidR="00520CFF" w:rsidRDefault="00520CFF" w:rsidP="00520CFF">
      <w:pPr>
        <w:pStyle w:val="Reference"/>
        <w:numPr>
          <w:ilvl w:val="0"/>
          <w:numId w:val="0"/>
        </w:numPr>
        <w:ind w:left="567" w:hanging="567"/>
      </w:pPr>
    </w:p>
    <w:p w14:paraId="4C339170" w14:textId="77777777" w:rsidR="00520CFF" w:rsidRPr="009C2A5B" w:rsidRDefault="00520CFF" w:rsidP="00520CFF">
      <w:pPr>
        <w:pStyle w:val="Reference"/>
        <w:numPr>
          <w:ilvl w:val="0"/>
          <w:numId w:val="0"/>
        </w:numPr>
      </w:pPr>
    </w:p>
    <w:sectPr w:rsidR="00520CFF" w:rsidRPr="009C2A5B">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96B21" w14:textId="77777777" w:rsidR="001224AB" w:rsidRDefault="001224AB">
      <w:r>
        <w:separator/>
      </w:r>
    </w:p>
  </w:endnote>
  <w:endnote w:type="continuationSeparator" w:id="0">
    <w:p w14:paraId="5D57A77C" w14:textId="77777777" w:rsidR="001224AB" w:rsidRDefault="00122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7C73A2E"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0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06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2DEFA" w14:textId="77777777" w:rsidR="001224AB" w:rsidRDefault="001224AB">
      <w:r>
        <w:separator/>
      </w:r>
    </w:p>
  </w:footnote>
  <w:footnote w:type="continuationSeparator" w:id="0">
    <w:p w14:paraId="75DE2F26" w14:textId="77777777" w:rsidR="001224AB" w:rsidRDefault="00122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F0411"/>
    <w:multiLevelType w:val="hybridMultilevel"/>
    <w:tmpl w:val="59DCB6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3F4D7C"/>
    <w:multiLevelType w:val="hybridMultilevel"/>
    <w:tmpl w:val="8DB83E6E"/>
    <w:lvl w:ilvl="0" w:tplc="041D0001">
      <w:start w:val="1"/>
      <w:numFmt w:val="bullet"/>
      <w:lvlText w:val=""/>
      <w:lvlJc w:val="left"/>
      <w:pPr>
        <w:ind w:left="1619" w:hanging="360"/>
      </w:pPr>
      <w:rPr>
        <w:rFonts w:ascii="Symbol" w:hAnsi="Symbo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4"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6C12F6"/>
    <w:multiLevelType w:val="hybridMultilevel"/>
    <w:tmpl w:val="BD98DF6E"/>
    <w:lvl w:ilvl="0" w:tplc="8C60A63C">
      <w:start w:val="2"/>
      <w:numFmt w:val="bullet"/>
      <w:lvlText w:val="-"/>
      <w:lvlJc w:val="left"/>
      <w:pPr>
        <w:ind w:left="1619" w:hanging="360"/>
      </w:pPr>
      <w:rPr>
        <w:rFonts w:ascii="Arial" w:eastAsia="MS Mincho"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8" w15:restartNumberingAfterBreak="0">
    <w:nsid w:val="3AA46647"/>
    <w:multiLevelType w:val="hybridMultilevel"/>
    <w:tmpl w:val="F8C2DAF8"/>
    <w:lvl w:ilvl="0" w:tplc="117E6608">
      <w:start w:val="1"/>
      <w:numFmt w:val="decimal"/>
      <w:pStyle w:val="Proposal"/>
      <w:lvlText w:val="Proposal %1"/>
      <w:lvlJc w:val="left"/>
      <w:pPr>
        <w:tabs>
          <w:tab w:val="num" w:pos="2297"/>
        </w:tabs>
        <w:ind w:left="2297" w:hanging="1304"/>
      </w:pPr>
      <w:rPr>
        <w:rFonts w:ascii="Arial" w:hAnsi="Arial" w:cs="Arial"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0A383FE0"/>
    <w:lvl w:ilvl="0" w:tplc="798C8D88">
      <w:start w:val="1"/>
      <w:numFmt w:val="decimal"/>
      <w:pStyle w:val="Observation"/>
      <w:lvlText w:val="Observation %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BC1BBF"/>
    <w:multiLevelType w:val="hybridMultilevel"/>
    <w:tmpl w:val="58ECA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BB25A4"/>
    <w:multiLevelType w:val="hybridMultilevel"/>
    <w:tmpl w:val="7A626B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53B2E21"/>
    <w:multiLevelType w:val="hybridMultilevel"/>
    <w:tmpl w:val="E43ED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EC1020"/>
    <w:multiLevelType w:val="hybridMultilevel"/>
    <w:tmpl w:val="A77A8E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12"/>
  </w:num>
  <w:num w:numId="10">
    <w:abstractNumId w:val="7"/>
  </w:num>
  <w:num w:numId="11">
    <w:abstractNumId w:val="8"/>
    <w:lvlOverride w:ilvl="0">
      <w:startOverride w:val="1"/>
    </w:lvlOverride>
  </w:num>
  <w:num w:numId="12">
    <w:abstractNumId w:val="12"/>
    <w:lvlOverride w:ilvl="0">
      <w:startOverride w:val="1"/>
    </w:lvlOverride>
  </w:num>
  <w:num w:numId="13">
    <w:abstractNumId w:val="0"/>
  </w:num>
  <w:num w:numId="14">
    <w:abstractNumId w:val="16"/>
  </w:num>
  <w:num w:numId="15">
    <w:abstractNumId w:val="4"/>
  </w:num>
  <w:num w:numId="16">
    <w:abstractNumId w:val="2"/>
  </w:num>
  <w:num w:numId="17">
    <w:abstractNumId w:val="14"/>
  </w:num>
  <w:num w:numId="18">
    <w:abstractNumId w:val="15"/>
  </w:num>
  <w:num w:numId="19">
    <w:abstractNumId w:val="1"/>
  </w:num>
  <w:num w:numId="20">
    <w:abstractNumId w:val="12"/>
    <w:lvlOverride w:ilvl="0">
      <w:startOverride w:val="1"/>
    </w:lvlOverride>
  </w:num>
  <w:num w:numId="21">
    <w:abstractNumId w:val="17"/>
  </w:num>
  <w:num w:numId="22">
    <w:abstractNumId w:val="3"/>
  </w:num>
  <w:num w:numId="23">
    <w:abstractNumId w:val="12"/>
    <w:lvlOverride w:ilvl="0">
      <w:startOverride w:val="1"/>
    </w:lvlOverride>
  </w:num>
  <w:num w:numId="24">
    <w:abstractNumId w:val="8"/>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1574"/>
    <w:rsid w:val="00002A37"/>
    <w:rsid w:val="000039F4"/>
    <w:rsid w:val="00005701"/>
    <w:rsid w:val="000060A9"/>
    <w:rsid w:val="00006446"/>
    <w:rsid w:val="00006896"/>
    <w:rsid w:val="00007CDC"/>
    <w:rsid w:val="000101DF"/>
    <w:rsid w:val="00011B28"/>
    <w:rsid w:val="000139F3"/>
    <w:rsid w:val="00015D15"/>
    <w:rsid w:val="00020AE6"/>
    <w:rsid w:val="0002564D"/>
    <w:rsid w:val="00025ECA"/>
    <w:rsid w:val="00030899"/>
    <w:rsid w:val="000325B8"/>
    <w:rsid w:val="0003489B"/>
    <w:rsid w:val="00034C15"/>
    <w:rsid w:val="00035291"/>
    <w:rsid w:val="00036BA1"/>
    <w:rsid w:val="000422C4"/>
    <w:rsid w:val="000422E2"/>
    <w:rsid w:val="00042F22"/>
    <w:rsid w:val="000436F1"/>
    <w:rsid w:val="00043945"/>
    <w:rsid w:val="000444EF"/>
    <w:rsid w:val="00045C3E"/>
    <w:rsid w:val="00046D29"/>
    <w:rsid w:val="000507E6"/>
    <w:rsid w:val="00052867"/>
    <w:rsid w:val="00052A07"/>
    <w:rsid w:val="000534E3"/>
    <w:rsid w:val="00054732"/>
    <w:rsid w:val="0005482C"/>
    <w:rsid w:val="00055A24"/>
    <w:rsid w:val="0005606A"/>
    <w:rsid w:val="00057117"/>
    <w:rsid w:val="00057233"/>
    <w:rsid w:val="00057FBE"/>
    <w:rsid w:val="00060533"/>
    <w:rsid w:val="000616E7"/>
    <w:rsid w:val="0006487E"/>
    <w:rsid w:val="00064924"/>
    <w:rsid w:val="00064BAC"/>
    <w:rsid w:val="000656C6"/>
    <w:rsid w:val="00065E1A"/>
    <w:rsid w:val="00066C41"/>
    <w:rsid w:val="00073D44"/>
    <w:rsid w:val="00076322"/>
    <w:rsid w:val="00077E5F"/>
    <w:rsid w:val="0008036A"/>
    <w:rsid w:val="00081AE6"/>
    <w:rsid w:val="00082E5D"/>
    <w:rsid w:val="000839BB"/>
    <w:rsid w:val="0008512E"/>
    <w:rsid w:val="000855EB"/>
    <w:rsid w:val="000856F4"/>
    <w:rsid w:val="00085B52"/>
    <w:rsid w:val="000866F2"/>
    <w:rsid w:val="0009009F"/>
    <w:rsid w:val="00091557"/>
    <w:rsid w:val="000924C1"/>
    <w:rsid w:val="000924F0"/>
    <w:rsid w:val="00093474"/>
    <w:rsid w:val="0009510F"/>
    <w:rsid w:val="00096847"/>
    <w:rsid w:val="000A1B7B"/>
    <w:rsid w:val="000A56F2"/>
    <w:rsid w:val="000A5770"/>
    <w:rsid w:val="000A7434"/>
    <w:rsid w:val="000B1268"/>
    <w:rsid w:val="000B2719"/>
    <w:rsid w:val="000B30B5"/>
    <w:rsid w:val="000B3A8F"/>
    <w:rsid w:val="000B4676"/>
    <w:rsid w:val="000B4AB9"/>
    <w:rsid w:val="000B5513"/>
    <w:rsid w:val="000B5736"/>
    <w:rsid w:val="000B58C3"/>
    <w:rsid w:val="000B61E9"/>
    <w:rsid w:val="000C165A"/>
    <w:rsid w:val="000C2E19"/>
    <w:rsid w:val="000C3DF7"/>
    <w:rsid w:val="000C4C2C"/>
    <w:rsid w:val="000D0D07"/>
    <w:rsid w:val="000D4797"/>
    <w:rsid w:val="000E0527"/>
    <w:rsid w:val="000E1E92"/>
    <w:rsid w:val="000E2529"/>
    <w:rsid w:val="000E67F6"/>
    <w:rsid w:val="000F06D6"/>
    <w:rsid w:val="000F06E3"/>
    <w:rsid w:val="000F0EB1"/>
    <w:rsid w:val="000F1106"/>
    <w:rsid w:val="000F1BA2"/>
    <w:rsid w:val="000F1EFA"/>
    <w:rsid w:val="000F253C"/>
    <w:rsid w:val="000F3BE9"/>
    <w:rsid w:val="000F3E62"/>
    <w:rsid w:val="000F3F6C"/>
    <w:rsid w:val="000F45FF"/>
    <w:rsid w:val="000F6DF3"/>
    <w:rsid w:val="001005FF"/>
    <w:rsid w:val="0010287B"/>
    <w:rsid w:val="001062FB"/>
    <w:rsid w:val="001063E6"/>
    <w:rsid w:val="00107FEF"/>
    <w:rsid w:val="00113CF4"/>
    <w:rsid w:val="001153EA"/>
    <w:rsid w:val="00115643"/>
    <w:rsid w:val="00116765"/>
    <w:rsid w:val="00117A9F"/>
    <w:rsid w:val="0012070A"/>
    <w:rsid w:val="001219F5"/>
    <w:rsid w:val="00121A20"/>
    <w:rsid w:val="001224AB"/>
    <w:rsid w:val="0012377F"/>
    <w:rsid w:val="00124314"/>
    <w:rsid w:val="001267C3"/>
    <w:rsid w:val="00126B4A"/>
    <w:rsid w:val="00132503"/>
    <w:rsid w:val="00132FD0"/>
    <w:rsid w:val="001344C0"/>
    <w:rsid w:val="001346FA"/>
    <w:rsid w:val="00135252"/>
    <w:rsid w:val="00135331"/>
    <w:rsid w:val="00137AB5"/>
    <w:rsid w:val="00137F0B"/>
    <w:rsid w:val="00140AD2"/>
    <w:rsid w:val="00142BFF"/>
    <w:rsid w:val="00143ADE"/>
    <w:rsid w:val="00145089"/>
    <w:rsid w:val="00147FB8"/>
    <w:rsid w:val="00151E23"/>
    <w:rsid w:val="001526E0"/>
    <w:rsid w:val="00153FB7"/>
    <w:rsid w:val="0015476F"/>
    <w:rsid w:val="0015505A"/>
    <w:rsid w:val="001551B5"/>
    <w:rsid w:val="00162958"/>
    <w:rsid w:val="00163860"/>
    <w:rsid w:val="001659C1"/>
    <w:rsid w:val="00173A8E"/>
    <w:rsid w:val="00173D39"/>
    <w:rsid w:val="001741C3"/>
    <w:rsid w:val="00176D22"/>
    <w:rsid w:val="00177780"/>
    <w:rsid w:val="00177795"/>
    <w:rsid w:val="0018028B"/>
    <w:rsid w:val="0018079A"/>
    <w:rsid w:val="0018143F"/>
    <w:rsid w:val="00181776"/>
    <w:rsid w:val="00182363"/>
    <w:rsid w:val="00190814"/>
    <w:rsid w:val="00190AC1"/>
    <w:rsid w:val="00190BE7"/>
    <w:rsid w:val="0019341A"/>
    <w:rsid w:val="001944AF"/>
    <w:rsid w:val="00194862"/>
    <w:rsid w:val="00195D40"/>
    <w:rsid w:val="00196264"/>
    <w:rsid w:val="0019687D"/>
    <w:rsid w:val="00197DF9"/>
    <w:rsid w:val="001A1987"/>
    <w:rsid w:val="001A2564"/>
    <w:rsid w:val="001A6173"/>
    <w:rsid w:val="001A6CBA"/>
    <w:rsid w:val="001A7819"/>
    <w:rsid w:val="001B0D97"/>
    <w:rsid w:val="001B1CAF"/>
    <w:rsid w:val="001B4CE2"/>
    <w:rsid w:val="001B5A5D"/>
    <w:rsid w:val="001C04FD"/>
    <w:rsid w:val="001C0739"/>
    <w:rsid w:val="001C1172"/>
    <w:rsid w:val="001C1CE5"/>
    <w:rsid w:val="001C3D2A"/>
    <w:rsid w:val="001C57F0"/>
    <w:rsid w:val="001C590C"/>
    <w:rsid w:val="001D05DA"/>
    <w:rsid w:val="001D080F"/>
    <w:rsid w:val="001D0EEC"/>
    <w:rsid w:val="001D13EE"/>
    <w:rsid w:val="001D17BA"/>
    <w:rsid w:val="001D4368"/>
    <w:rsid w:val="001D51BA"/>
    <w:rsid w:val="001D6342"/>
    <w:rsid w:val="001D6D53"/>
    <w:rsid w:val="001D7B66"/>
    <w:rsid w:val="001E0960"/>
    <w:rsid w:val="001E299F"/>
    <w:rsid w:val="001E58E2"/>
    <w:rsid w:val="001E7AED"/>
    <w:rsid w:val="001F0A5B"/>
    <w:rsid w:val="001F3916"/>
    <w:rsid w:val="001F4521"/>
    <w:rsid w:val="001F54C5"/>
    <w:rsid w:val="001F662C"/>
    <w:rsid w:val="001F7074"/>
    <w:rsid w:val="001F7F4B"/>
    <w:rsid w:val="00200490"/>
    <w:rsid w:val="00201F3A"/>
    <w:rsid w:val="0020276C"/>
    <w:rsid w:val="00203F96"/>
    <w:rsid w:val="002069B2"/>
    <w:rsid w:val="00207FA3"/>
    <w:rsid w:val="00213D20"/>
    <w:rsid w:val="00214DA8"/>
    <w:rsid w:val="00215423"/>
    <w:rsid w:val="002158FA"/>
    <w:rsid w:val="00220600"/>
    <w:rsid w:val="002224DB"/>
    <w:rsid w:val="00223FCB"/>
    <w:rsid w:val="002248CC"/>
    <w:rsid w:val="002252C3"/>
    <w:rsid w:val="00225C54"/>
    <w:rsid w:val="00230765"/>
    <w:rsid w:val="0023129B"/>
    <w:rsid w:val="002319E4"/>
    <w:rsid w:val="002322EC"/>
    <w:rsid w:val="002336A3"/>
    <w:rsid w:val="00235632"/>
    <w:rsid w:val="00235872"/>
    <w:rsid w:val="0024101C"/>
    <w:rsid w:val="00241559"/>
    <w:rsid w:val="0024273C"/>
    <w:rsid w:val="002435B3"/>
    <w:rsid w:val="002458EB"/>
    <w:rsid w:val="002500C8"/>
    <w:rsid w:val="00251C7E"/>
    <w:rsid w:val="00252FF7"/>
    <w:rsid w:val="00256492"/>
    <w:rsid w:val="00257543"/>
    <w:rsid w:val="00261189"/>
    <w:rsid w:val="002617E7"/>
    <w:rsid w:val="0026247A"/>
    <w:rsid w:val="00264228"/>
    <w:rsid w:val="00264334"/>
    <w:rsid w:val="0026473E"/>
    <w:rsid w:val="00266214"/>
    <w:rsid w:val="00267C83"/>
    <w:rsid w:val="0027144F"/>
    <w:rsid w:val="00271F3A"/>
    <w:rsid w:val="00273017"/>
    <w:rsid w:val="00273278"/>
    <w:rsid w:val="002737F4"/>
    <w:rsid w:val="00274DA1"/>
    <w:rsid w:val="002805F5"/>
    <w:rsid w:val="00280751"/>
    <w:rsid w:val="00280DD1"/>
    <w:rsid w:val="0028280A"/>
    <w:rsid w:val="00282EA0"/>
    <w:rsid w:val="00286ACD"/>
    <w:rsid w:val="00287765"/>
    <w:rsid w:val="00287838"/>
    <w:rsid w:val="002907B5"/>
    <w:rsid w:val="00292EB7"/>
    <w:rsid w:val="00296227"/>
    <w:rsid w:val="002969C5"/>
    <w:rsid w:val="00296F44"/>
    <w:rsid w:val="0029777D"/>
    <w:rsid w:val="002A055E"/>
    <w:rsid w:val="002A0C1D"/>
    <w:rsid w:val="002A1D4E"/>
    <w:rsid w:val="002A2869"/>
    <w:rsid w:val="002A7E5E"/>
    <w:rsid w:val="002B24D6"/>
    <w:rsid w:val="002B2F0E"/>
    <w:rsid w:val="002C41E6"/>
    <w:rsid w:val="002C69EF"/>
    <w:rsid w:val="002C770C"/>
    <w:rsid w:val="002D071A"/>
    <w:rsid w:val="002D19A6"/>
    <w:rsid w:val="002D34B2"/>
    <w:rsid w:val="002D7637"/>
    <w:rsid w:val="002E17F2"/>
    <w:rsid w:val="002E24A3"/>
    <w:rsid w:val="002E3041"/>
    <w:rsid w:val="002E4257"/>
    <w:rsid w:val="002E429D"/>
    <w:rsid w:val="002E4943"/>
    <w:rsid w:val="002E591F"/>
    <w:rsid w:val="002E6B9E"/>
    <w:rsid w:val="002E75AE"/>
    <w:rsid w:val="002E7CAE"/>
    <w:rsid w:val="002F0C6C"/>
    <w:rsid w:val="002F2771"/>
    <w:rsid w:val="002F37A9"/>
    <w:rsid w:val="002F37C1"/>
    <w:rsid w:val="002F4D9D"/>
    <w:rsid w:val="002F70B0"/>
    <w:rsid w:val="00301CE6"/>
    <w:rsid w:val="00301F7B"/>
    <w:rsid w:val="0030256B"/>
    <w:rsid w:val="0030292A"/>
    <w:rsid w:val="00302FA1"/>
    <w:rsid w:val="00303A40"/>
    <w:rsid w:val="0030501F"/>
    <w:rsid w:val="003067EF"/>
    <w:rsid w:val="00307220"/>
    <w:rsid w:val="00307BA1"/>
    <w:rsid w:val="003109BA"/>
    <w:rsid w:val="00311702"/>
    <w:rsid w:val="00311E82"/>
    <w:rsid w:val="00312053"/>
    <w:rsid w:val="00313F32"/>
    <w:rsid w:val="00313FD6"/>
    <w:rsid w:val="003143BD"/>
    <w:rsid w:val="003148B4"/>
    <w:rsid w:val="003161AA"/>
    <w:rsid w:val="0032036D"/>
    <w:rsid w:val="003203ED"/>
    <w:rsid w:val="00322C9F"/>
    <w:rsid w:val="003234CD"/>
    <w:rsid w:val="00324D23"/>
    <w:rsid w:val="003262AE"/>
    <w:rsid w:val="00331751"/>
    <w:rsid w:val="00331BD4"/>
    <w:rsid w:val="00334579"/>
    <w:rsid w:val="00335858"/>
    <w:rsid w:val="00336BDA"/>
    <w:rsid w:val="00342BD7"/>
    <w:rsid w:val="003430BB"/>
    <w:rsid w:val="00343A07"/>
    <w:rsid w:val="00343FCD"/>
    <w:rsid w:val="00346DB5"/>
    <w:rsid w:val="003477B1"/>
    <w:rsid w:val="0035491B"/>
    <w:rsid w:val="00357380"/>
    <w:rsid w:val="003602D9"/>
    <w:rsid w:val="003604CE"/>
    <w:rsid w:val="003644BB"/>
    <w:rsid w:val="0036773A"/>
    <w:rsid w:val="00370E47"/>
    <w:rsid w:val="00371BAC"/>
    <w:rsid w:val="00372DFA"/>
    <w:rsid w:val="00373B68"/>
    <w:rsid w:val="003742AC"/>
    <w:rsid w:val="0037751E"/>
    <w:rsid w:val="003775E8"/>
    <w:rsid w:val="00377CE1"/>
    <w:rsid w:val="003819E3"/>
    <w:rsid w:val="003833D1"/>
    <w:rsid w:val="00385BF0"/>
    <w:rsid w:val="003903EB"/>
    <w:rsid w:val="00392B93"/>
    <w:rsid w:val="003939FF"/>
    <w:rsid w:val="003941BB"/>
    <w:rsid w:val="00394BE1"/>
    <w:rsid w:val="003952D6"/>
    <w:rsid w:val="00396CEB"/>
    <w:rsid w:val="003A2223"/>
    <w:rsid w:val="003A2A0F"/>
    <w:rsid w:val="003A40E6"/>
    <w:rsid w:val="003A45A1"/>
    <w:rsid w:val="003A4813"/>
    <w:rsid w:val="003A5B0A"/>
    <w:rsid w:val="003A6BAC"/>
    <w:rsid w:val="003A7011"/>
    <w:rsid w:val="003A7EF3"/>
    <w:rsid w:val="003B1289"/>
    <w:rsid w:val="003B159C"/>
    <w:rsid w:val="003B369F"/>
    <w:rsid w:val="003B36A3"/>
    <w:rsid w:val="003B405E"/>
    <w:rsid w:val="003B460B"/>
    <w:rsid w:val="003B486E"/>
    <w:rsid w:val="003B5089"/>
    <w:rsid w:val="003B64D0"/>
    <w:rsid w:val="003B7FE5"/>
    <w:rsid w:val="003C0D34"/>
    <w:rsid w:val="003C11C8"/>
    <w:rsid w:val="003C2702"/>
    <w:rsid w:val="003C7806"/>
    <w:rsid w:val="003D109F"/>
    <w:rsid w:val="003D2478"/>
    <w:rsid w:val="003D3C45"/>
    <w:rsid w:val="003D5B1F"/>
    <w:rsid w:val="003E15FA"/>
    <w:rsid w:val="003E2436"/>
    <w:rsid w:val="003E46A5"/>
    <w:rsid w:val="003E55E4"/>
    <w:rsid w:val="003E6DE7"/>
    <w:rsid w:val="003E74E3"/>
    <w:rsid w:val="003F05C7"/>
    <w:rsid w:val="003F2CD4"/>
    <w:rsid w:val="003F4E0A"/>
    <w:rsid w:val="003F557F"/>
    <w:rsid w:val="003F65FA"/>
    <w:rsid w:val="003F6BBE"/>
    <w:rsid w:val="003F7A58"/>
    <w:rsid w:val="004000E8"/>
    <w:rsid w:val="004009EC"/>
    <w:rsid w:val="00401F01"/>
    <w:rsid w:val="00402E2B"/>
    <w:rsid w:val="004044E1"/>
    <w:rsid w:val="0040512B"/>
    <w:rsid w:val="0040576D"/>
    <w:rsid w:val="00405CA5"/>
    <w:rsid w:val="00407CD3"/>
    <w:rsid w:val="00410134"/>
    <w:rsid w:val="00410B72"/>
    <w:rsid w:val="00410F18"/>
    <w:rsid w:val="004117BE"/>
    <w:rsid w:val="004119B2"/>
    <w:rsid w:val="0041263E"/>
    <w:rsid w:val="00413AAC"/>
    <w:rsid w:val="00421105"/>
    <w:rsid w:val="00421BFE"/>
    <w:rsid w:val="004242F4"/>
    <w:rsid w:val="00426495"/>
    <w:rsid w:val="00427248"/>
    <w:rsid w:val="00434DD7"/>
    <w:rsid w:val="00437447"/>
    <w:rsid w:val="00441026"/>
    <w:rsid w:val="00441380"/>
    <w:rsid w:val="00441458"/>
    <w:rsid w:val="00441A92"/>
    <w:rsid w:val="004438B2"/>
    <w:rsid w:val="004449B2"/>
    <w:rsid w:val="00444F56"/>
    <w:rsid w:val="00446488"/>
    <w:rsid w:val="00447175"/>
    <w:rsid w:val="00447FC1"/>
    <w:rsid w:val="004517AA"/>
    <w:rsid w:val="00451A11"/>
    <w:rsid w:val="00452CAC"/>
    <w:rsid w:val="004538C9"/>
    <w:rsid w:val="00453ADD"/>
    <w:rsid w:val="00455840"/>
    <w:rsid w:val="00457565"/>
    <w:rsid w:val="00457B71"/>
    <w:rsid w:val="00463F62"/>
    <w:rsid w:val="004669E2"/>
    <w:rsid w:val="00470C31"/>
    <w:rsid w:val="00472717"/>
    <w:rsid w:val="00472C4E"/>
    <w:rsid w:val="004734D0"/>
    <w:rsid w:val="0047556B"/>
    <w:rsid w:val="004770C5"/>
    <w:rsid w:val="00477768"/>
    <w:rsid w:val="00481379"/>
    <w:rsid w:val="00482A1D"/>
    <w:rsid w:val="00483192"/>
    <w:rsid w:val="00485EE9"/>
    <w:rsid w:val="00486A35"/>
    <w:rsid w:val="0048706E"/>
    <w:rsid w:val="00491BB8"/>
    <w:rsid w:val="0049299F"/>
    <w:rsid w:val="00492BC5"/>
    <w:rsid w:val="0049406D"/>
    <w:rsid w:val="004964F1"/>
    <w:rsid w:val="00496645"/>
    <w:rsid w:val="004A16BC"/>
    <w:rsid w:val="004A1856"/>
    <w:rsid w:val="004A2259"/>
    <w:rsid w:val="004A2B94"/>
    <w:rsid w:val="004A4B91"/>
    <w:rsid w:val="004B4EF2"/>
    <w:rsid w:val="004B7C0C"/>
    <w:rsid w:val="004C16C0"/>
    <w:rsid w:val="004C26DC"/>
    <w:rsid w:val="004C2DB9"/>
    <w:rsid w:val="004C3198"/>
    <w:rsid w:val="004C3898"/>
    <w:rsid w:val="004C76D2"/>
    <w:rsid w:val="004D33E8"/>
    <w:rsid w:val="004D36B1"/>
    <w:rsid w:val="004D3C2F"/>
    <w:rsid w:val="004D51B1"/>
    <w:rsid w:val="004D5A76"/>
    <w:rsid w:val="004D639E"/>
    <w:rsid w:val="004D7785"/>
    <w:rsid w:val="004D7EBD"/>
    <w:rsid w:val="004E2680"/>
    <w:rsid w:val="004E28F9"/>
    <w:rsid w:val="004E462E"/>
    <w:rsid w:val="004E56DC"/>
    <w:rsid w:val="004E764C"/>
    <w:rsid w:val="004E76F4"/>
    <w:rsid w:val="004F0B4E"/>
    <w:rsid w:val="004F0B6C"/>
    <w:rsid w:val="004F101B"/>
    <w:rsid w:val="004F2078"/>
    <w:rsid w:val="004F3F6C"/>
    <w:rsid w:val="004F4DA3"/>
    <w:rsid w:val="004F6833"/>
    <w:rsid w:val="005037D7"/>
    <w:rsid w:val="00506557"/>
    <w:rsid w:val="0050677A"/>
    <w:rsid w:val="005108D8"/>
    <w:rsid w:val="005116F9"/>
    <w:rsid w:val="00511E61"/>
    <w:rsid w:val="0051451C"/>
    <w:rsid w:val="005153A7"/>
    <w:rsid w:val="00520CFF"/>
    <w:rsid w:val="005219CF"/>
    <w:rsid w:val="00521BD0"/>
    <w:rsid w:val="00524F93"/>
    <w:rsid w:val="005255EB"/>
    <w:rsid w:val="0053059E"/>
    <w:rsid w:val="00534B59"/>
    <w:rsid w:val="00536759"/>
    <w:rsid w:val="00537C62"/>
    <w:rsid w:val="00544EA4"/>
    <w:rsid w:val="00546970"/>
    <w:rsid w:val="0054772A"/>
    <w:rsid w:val="00550D74"/>
    <w:rsid w:val="0055147C"/>
    <w:rsid w:val="005518D6"/>
    <w:rsid w:val="00554E19"/>
    <w:rsid w:val="00556374"/>
    <w:rsid w:val="005600D0"/>
    <w:rsid w:val="00560C71"/>
    <w:rsid w:val="0056121F"/>
    <w:rsid w:val="005646A2"/>
    <w:rsid w:val="00572505"/>
    <w:rsid w:val="00574980"/>
    <w:rsid w:val="005761A9"/>
    <w:rsid w:val="00581D3A"/>
    <w:rsid w:val="00582809"/>
    <w:rsid w:val="00584B3E"/>
    <w:rsid w:val="00586166"/>
    <w:rsid w:val="005873C4"/>
    <w:rsid w:val="0058798C"/>
    <w:rsid w:val="005900FA"/>
    <w:rsid w:val="00591BB2"/>
    <w:rsid w:val="005935A4"/>
    <w:rsid w:val="005948C2"/>
    <w:rsid w:val="00595DCA"/>
    <w:rsid w:val="00596E83"/>
    <w:rsid w:val="0059779B"/>
    <w:rsid w:val="005A0E9D"/>
    <w:rsid w:val="005A209A"/>
    <w:rsid w:val="005A23C4"/>
    <w:rsid w:val="005A33FD"/>
    <w:rsid w:val="005A388E"/>
    <w:rsid w:val="005A455C"/>
    <w:rsid w:val="005A662D"/>
    <w:rsid w:val="005A6905"/>
    <w:rsid w:val="005B0AAA"/>
    <w:rsid w:val="005B1A81"/>
    <w:rsid w:val="005B35D7"/>
    <w:rsid w:val="005B392A"/>
    <w:rsid w:val="005B3AA3"/>
    <w:rsid w:val="005B5091"/>
    <w:rsid w:val="005B591A"/>
    <w:rsid w:val="005B59A6"/>
    <w:rsid w:val="005B6E87"/>
    <w:rsid w:val="005B6F83"/>
    <w:rsid w:val="005C74FB"/>
    <w:rsid w:val="005D1602"/>
    <w:rsid w:val="005D17AD"/>
    <w:rsid w:val="005D1CFB"/>
    <w:rsid w:val="005D2D25"/>
    <w:rsid w:val="005D3BDD"/>
    <w:rsid w:val="005D6FAA"/>
    <w:rsid w:val="005E0E30"/>
    <w:rsid w:val="005E1996"/>
    <w:rsid w:val="005E25C3"/>
    <w:rsid w:val="005E385F"/>
    <w:rsid w:val="005E43A7"/>
    <w:rsid w:val="005E44DA"/>
    <w:rsid w:val="005E5B81"/>
    <w:rsid w:val="005F0E81"/>
    <w:rsid w:val="005F2CB1"/>
    <w:rsid w:val="005F3025"/>
    <w:rsid w:val="005F3BEC"/>
    <w:rsid w:val="005F618C"/>
    <w:rsid w:val="005F70BD"/>
    <w:rsid w:val="005F7105"/>
    <w:rsid w:val="006009AF"/>
    <w:rsid w:val="0060283C"/>
    <w:rsid w:val="00604F14"/>
    <w:rsid w:val="00611B83"/>
    <w:rsid w:val="00613257"/>
    <w:rsid w:val="00615AEF"/>
    <w:rsid w:val="00620A71"/>
    <w:rsid w:val="00620D80"/>
    <w:rsid w:val="00620E26"/>
    <w:rsid w:val="0062220B"/>
    <w:rsid w:val="006234A6"/>
    <w:rsid w:val="00630001"/>
    <w:rsid w:val="006311B3"/>
    <w:rsid w:val="0063199D"/>
    <w:rsid w:val="00631CA0"/>
    <w:rsid w:val="0063284C"/>
    <w:rsid w:val="00634FDC"/>
    <w:rsid w:val="00636398"/>
    <w:rsid w:val="006368D3"/>
    <w:rsid w:val="006377EC"/>
    <w:rsid w:val="0064151F"/>
    <w:rsid w:val="00641533"/>
    <w:rsid w:val="0064208D"/>
    <w:rsid w:val="00643475"/>
    <w:rsid w:val="0064396A"/>
    <w:rsid w:val="00644265"/>
    <w:rsid w:val="00645882"/>
    <w:rsid w:val="0064624E"/>
    <w:rsid w:val="0064756D"/>
    <w:rsid w:val="00650AB9"/>
    <w:rsid w:val="00655039"/>
    <w:rsid w:val="00655733"/>
    <w:rsid w:val="00655ACD"/>
    <w:rsid w:val="00656A92"/>
    <w:rsid w:val="00656DDE"/>
    <w:rsid w:val="0066011D"/>
    <w:rsid w:val="006607C0"/>
    <w:rsid w:val="00660DC5"/>
    <w:rsid w:val="006613A6"/>
    <w:rsid w:val="00662191"/>
    <w:rsid w:val="006627A2"/>
    <w:rsid w:val="006634E6"/>
    <w:rsid w:val="006655EE"/>
    <w:rsid w:val="00665EE9"/>
    <w:rsid w:val="00666D08"/>
    <w:rsid w:val="00667998"/>
    <w:rsid w:val="00667EE7"/>
    <w:rsid w:val="00670922"/>
    <w:rsid w:val="00670BE1"/>
    <w:rsid w:val="00671F8F"/>
    <w:rsid w:val="0067218F"/>
    <w:rsid w:val="006741F2"/>
    <w:rsid w:val="00674CC3"/>
    <w:rsid w:val="00675C72"/>
    <w:rsid w:val="006771F9"/>
    <w:rsid w:val="006776D7"/>
    <w:rsid w:val="00680C53"/>
    <w:rsid w:val="00681003"/>
    <w:rsid w:val="006817C9"/>
    <w:rsid w:val="00683ECE"/>
    <w:rsid w:val="0068728F"/>
    <w:rsid w:val="0069074E"/>
    <w:rsid w:val="0069155F"/>
    <w:rsid w:val="00695FC2"/>
    <w:rsid w:val="00696949"/>
    <w:rsid w:val="00697052"/>
    <w:rsid w:val="006971CD"/>
    <w:rsid w:val="006A00A7"/>
    <w:rsid w:val="006A1A1E"/>
    <w:rsid w:val="006A1AF1"/>
    <w:rsid w:val="006A305F"/>
    <w:rsid w:val="006A46FB"/>
    <w:rsid w:val="006A5E28"/>
    <w:rsid w:val="006A697B"/>
    <w:rsid w:val="006A7AFF"/>
    <w:rsid w:val="006B1816"/>
    <w:rsid w:val="006B2099"/>
    <w:rsid w:val="006B50CF"/>
    <w:rsid w:val="006B5485"/>
    <w:rsid w:val="006B6DD2"/>
    <w:rsid w:val="006B7EE8"/>
    <w:rsid w:val="006C03B8"/>
    <w:rsid w:val="006C1D32"/>
    <w:rsid w:val="006C20BD"/>
    <w:rsid w:val="006C5EC9"/>
    <w:rsid w:val="006C5FC9"/>
    <w:rsid w:val="006C6059"/>
    <w:rsid w:val="006C70CE"/>
    <w:rsid w:val="006C716F"/>
    <w:rsid w:val="006C7522"/>
    <w:rsid w:val="006D5164"/>
    <w:rsid w:val="006D6F08"/>
    <w:rsid w:val="006D7EB6"/>
    <w:rsid w:val="006E062C"/>
    <w:rsid w:val="006E28B7"/>
    <w:rsid w:val="006E3310"/>
    <w:rsid w:val="006E3A97"/>
    <w:rsid w:val="006E4E39"/>
    <w:rsid w:val="006E565E"/>
    <w:rsid w:val="006E673D"/>
    <w:rsid w:val="006E6E6D"/>
    <w:rsid w:val="006E7D3B"/>
    <w:rsid w:val="006F1B70"/>
    <w:rsid w:val="006F3218"/>
    <w:rsid w:val="006F341D"/>
    <w:rsid w:val="006F3CDE"/>
    <w:rsid w:val="006F52A8"/>
    <w:rsid w:val="006F58D4"/>
    <w:rsid w:val="006F6AB5"/>
    <w:rsid w:val="00702722"/>
    <w:rsid w:val="0070346E"/>
    <w:rsid w:val="00704EDB"/>
    <w:rsid w:val="00706101"/>
    <w:rsid w:val="00707072"/>
    <w:rsid w:val="00707D61"/>
    <w:rsid w:val="00711E54"/>
    <w:rsid w:val="00711F32"/>
    <w:rsid w:val="00712287"/>
    <w:rsid w:val="00712772"/>
    <w:rsid w:val="00712E65"/>
    <w:rsid w:val="007148D3"/>
    <w:rsid w:val="00715B9A"/>
    <w:rsid w:val="00720182"/>
    <w:rsid w:val="00724F72"/>
    <w:rsid w:val="007257E4"/>
    <w:rsid w:val="00726EA6"/>
    <w:rsid w:val="00727208"/>
    <w:rsid w:val="00727680"/>
    <w:rsid w:val="00730668"/>
    <w:rsid w:val="00730F50"/>
    <w:rsid w:val="007342BB"/>
    <w:rsid w:val="007348B1"/>
    <w:rsid w:val="007362A6"/>
    <w:rsid w:val="00736D7D"/>
    <w:rsid w:val="00740E58"/>
    <w:rsid w:val="00741E5A"/>
    <w:rsid w:val="00742F0C"/>
    <w:rsid w:val="007445A0"/>
    <w:rsid w:val="0074524B"/>
    <w:rsid w:val="007479F7"/>
    <w:rsid w:val="00747D8B"/>
    <w:rsid w:val="00751228"/>
    <w:rsid w:val="0075559C"/>
    <w:rsid w:val="007571E1"/>
    <w:rsid w:val="007602AD"/>
    <w:rsid w:val="007604B2"/>
    <w:rsid w:val="007621E5"/>
    <w:rsid w:val="00762F7C"/>
    <w:rsid w:val="00764E69"/>
    <w:rsid w:val="00765281"/>
    <w:rsid w:val="00766BAD"/>
    <w:rsid w:val="00770AB3"/>
    <w:rsid w:val="0077167E"/>
    <w:rsid w:val="007730BD"/>
    <w:rsid w:val="00774EB4"/>
    <w:rsid w:val="007755F2"/>
    <w:rsid w:val="00776971"/>
    <w:rsid w:val="007779DF"/>
    <w:rsid w:val="0078177E"/>
    <w:rsid w:val="00781F85"/>
    <w:rsid w:val="0078304C"/>
    <w:rsid w:val="00783673"/>
    <w:rsid w:val="00784E4A"/>
    <w:rsid w:val="00785490"/>
    <w:rsid w:val="00785549"/>
    <w:rsid w:val="00790DBD"/>
    <w:rsid w:val="00790FED"/>
    <w:rsid w:val="00791A5C"/>
    <w:rsid w:val="007925EA"/>
    <w:rsid w:val="00793CD8"/>
    <w:rsid w:val="00795C92"/>
    <w:rsid w:val="00796231"/>
    <w:rsid w:val="0079669F"/>
    <w:rsid w:val="007A193A"/>
    <w:rsid w:val="007A1CB3"/>
    <w:rsid w:val="007A306F"/>
    <w:rsid w:val="007A355F"/>
    <w:rsid w:val="007A43A6"/>
    <w:rsid w:val="007A4EC3"/>
    <w:rsid w:val="007A58A6"/>
    <w:rsid w:val="007A71BA"/>
    <w:rsid w:val="007B0513"/>
    <w:rsid w:val="007B3D2D"/>
    <w:rsid w:val="007B50AE"/>
    <w:rsid w:val="007B51DF"/>
    <w:rsid w:val="007C05DD"/>
    <w:rsid w:val="007C2463"/>
    <w:rsid w:val="007C3D18"/>
    <w:rsid w:val="007C5E29"/>
    <w:rsid w:val="007C60BF"/>
    <w:rsid w:val="007C6A07"/>
    <w:rsid w:val="007C75A1"/>
    <w:rsid w:val="007C77A5"/>
    <w:rsid w:val="007D04E5"/>
    <w:rsid w:val="007D0557"/>
    <w:rsid w:val="007D38BC"/>
    <w:rsid w:val="007D4D92"/>
    <w:rsid w:val="007D5901"/>
    <w:rsid w:val="007D6086"/>
    <w:rsid w:val="007D7526"/>
    <w:rsid w:val="007D7B1C"/>
    <w:rsid w:val="007E06CC"/>
    <w:rsid w:val="007E1BF5"/>
    <w:rsid w:val="007E2D9B"/>
    <w:rsid w:val="007E4610"/>
    <w:rsid w:val="007E4715"/>
    <w:rsid w:val="007E505B"/>
    <w:rsid w:val="007E6103"/>
    <w:rsid w:val="007E7091"/>
    <w:rsid w:val="007F4E4F"/>
    <w:rsid w:val="007F7556"/>
    <w:rsid w:val="00802003"/>
    <w:rsid w:val="00803FAE"/>
    <w:rsid w:val="00804A6C"/>
    <w:rsid w:val="0080605F"/>
    <w:rsid w:val="00806D40"/>
    <w:rsid w:val="00807166"/>
    <w:rsid w:val="00807786"/>
    <w:rsid w:val="00810E36"/>
    <w:rsid w:val="00811FCB"/>
    <w:rsid w:val="008121F8"/>
    <w:rsid w:val="008158D6"/>
    <w:rsid w:val="00817196"/>
    <w:rsid w:val="008220C3"/>
    <w:rsid w:val="008235DB"/>
    <w:rsid w:val="00824AB4"/>
    <w:rsid w:val="00825B91"/>
    <w:rsid w:val="00825C42"/>
    <w:rsid w:val="00825D25"/>
    <w:rsid w:val="00827D6F"/>
    <w:rsid w:val="008314A0"/>
    <w:rsid w:val="00834824"/>
    <w:rsid w:val="00835B0F"/>
    <w:rsid w:val="00835DC8"/>
    <w:rsid w:val="008376AC"/>
    <w:rsid w:val="00842DB6"/>
    <w:rsid w:val="008444E8"/>
    <w:rsid w:val="00844E80"/>
    <w:rsid w:val="00846FE7"/>
    <w:rsid w:val="00850253"/>
    <w:rsid w:val="00852C1B"/>
    <w:rsid w:val="00854F97"/>
    <w:rsid w:val="00856911"/>
    <w:rsid w:val="00862E8D"/>
    <w:rsid w:val="00862EB5"/>
    <w:rsid w:val="00864882"/>
    <w:rsid w:val="008652D9"/>
    <w:rsid w:val="008677FD"/>
    <w:rsid w:val="008706D4"/>
    <w:rsid w:val="00870F8A"/>
    <w:rsid w:val="00870FDE"/>
    <w:rsid w:val="00871464"/>
    <w:rsid w:val="008719A4"/>
    <w:rsid w:val="00871D23"/>
    <w:rsid w:val="008723EC"/>
    <w:rsid w:val="00873DB0"/>
    <w:rsid w:val="00874312"/>
    <w:rsid w:val="0087437C"/>
    <w:rsid w:val="00875CD7"/>
    <w:rsid w:val="00876B4D"/>
    <w:rsid w:val="00876B66"/>
    <w:rsid w:val="00877998"/>
    <w:rsid w:val="00877F18"/>
    <w:rsid w:val="00880CAC"/>
    <w:rsid w:val="0088323B"/>
    <w:rsid w:val="00883682"/>
    <w:rsid w:val="00884562"/>
    <w:rsid w:val="00884B2D"/>
    <w:rsid w:val="00892883"/>
    <w:rsid w:val="00894A88"/>
    <w:rsid w:val="00895386"/>
    <w:rsid w:val="00895B32"/>
    <w:rsid w:val="00897DC3"/>
    <w:rsid w:val="008A03E4"/>
    <w:rsid w:val="008A21FF"/>
    <w:rsid w:val="008A2CE2"/>
    <w:rsid w:val="008A30AC"/>
    <w:rsid w:val="008A4019"/>
    <w:rsid w:val="008A44B8"/>
    <w:rsid w:val="008A51A8"/>
    <w:rsid w:val="008A54C7"/>
    <w:rsid w:val="008A5A0E"/>
    <w:rsid w:val="008A5F78"/>
    <w:rsid w:val="008A77D8"/>
    <w:rsid w:val="008B0483"/>
    <w:rsid w:val="008B120C"/>
    <w:rsid w:val="008B39C0"/>
    <w:rsid w:val="008B3CDE"/>
    <w:rsid w:val="008B51A0"/>
    <w:rsid w:val="008B592A"/>
    <w:rsid w:val="008B5E44"/>
    <w:rsid w:val="008B7B5C"/>
    <w:rsid w:val="008C0C99"/>
    <w:rsid w:val="008C2017"/>
    <w:rsid w:val="008C4958"/>
    <w:rsid w:val="008C4B1A"/>
    <w:rsid w:val="008C4BAA"/>
    <w:rsid w:val="008C5A0B"/>
    <w:rsid w:val="008C6AE8"/>
    <w:rsid w:val="008C7573"/>
    <w:rsid w:val="008D34F1"/>
    <w:rsid w:val="008D39D8"/>
    <w:rsid w:val="008D58D2"/>
    <w:rsid w:val="008D6D1A"/>
    <w:rsid w:val="008E065E"/>
    <w:rsid w:val="008E0927"/>
    <w:rsid w:val="008E1909"/>
    <w:rsid w:val="008E353A"/>
    <w:rsid w:val="008E41B4"/>
    <w:rsid w:val="008E5645"/>
    <w:rsid w:val="008E580B"/>
    <w:rsid w:val="008E5FE6"/>
    <w:rsid w:val="008E63B9"/>
    <w:rsid w:val="008F1EAB"/>
    <w:rsid w:val="008F2EF0"/>
    <w:rsid w:val="008F33DC"/>
    <w:rsid w:val="008F477F"/>
    <w:rsid w:val="008F4961"/>
    <w:rsid w:val="008F4C78"/>
    <w:rsid w:val="008F5B22"/>
    <w:rsid w:val="008F65D5"/>
    <w:rsid w:val="008F6ABC"/>
    <w:rsid w:val="008F77BC"/>
    <w:rsid w:val="00900651"/>
    <w:rsid w:val="00902350"/>
    <w:rsid w:val="0090336B"/>
    <w:rsid w:val="009053AA"/>
    <w:rsid w:val="00905498"/>
    <w:rsid w:val="00906398"/>
    <w:rsid w:val="00906939"/>
    <w:rsid w:val="0090751F"/>
    <w:rsid w:val="00910B7D"/>
    <w:rsid w:val="00911DFB"/>
    <w:rsid w:val="009139D9"/>
    <w:rsid w:val="00914AD8"/>
    <w:rsid w:val="00914DB8"/>
    <w:rsid w:val="00916079"/>
    <w:rsid w:val="00917CE9"/>
    <w:rsid w:val="00920BF2"/>
    <w:rsid w:val="009211FB"/>
    <w:rsid w:val="00922010"/>
    <w:rsid w:val="00922BCF"/>
    <w:rsid w:val="00931BD9"/>
    <w:rsid w:val="009368F3"/>
    <w:rsid w:val="00941636"/>
    <w:rsid w:val="00942993"/>
    <w:rsid w:val="00943742"/>
    <w:rsid w:val="0094515D"/>
    <w:rsid w:val="00945C05"/>
    <w:rsid w:val="00946945"/>
    <w:rsid w:val="00947713"/>
    <w:rsid w:val="0095042E"/>
    <w:rsid w:val="00950DE7"/>
    <w:rsid w:val="00952D8E"/>
    <w:rsid w:val="009537A5"/>
    <w:rsid w:val="00953920"/>
    <w:rsid w:val="00953D47"/>
    <w:rsid w:val="00955D66"/>
    <w:rsid w:val="00955EAE"/>
    <w:rsid w:val="0095681E"/>
    <w:rsid w:val="009572D4"/>
    <w:rsid w:val="00960E6F"/>
    <w:rsid w:val="00961313"/>
    <w:rsid w:val="00961921"/>
    <w:rsid w:val="00961A30"/>
    <w:rsid w:val="0096430A"/>
    <w:rsid w:val="0096554B"/>
    <w:rsid w:val="0096584A"/>
    <w:rsid w:val="00967D2E"/>
    <w:rsid w:val="0097048B"/>
    <w:rsid w:val="00971120"/>
    <w:rsid w:val="0097151A"/>
    <w:rsid w:val="0097166A"/>
    <w:rsid w:val="00971F08"/>
    <w:rsid w:val="00972419"/>
    <w:rsid w:val="009731E9"/>
    <w:rsid w:val="00975769"/>
    <w:rsid w:val="0097603D"/>
    <w:rsid w:val="00976949"/>
    <w:rsid w:val="00980477"/>
    <w:rsid w:val="00980E77"/>
    <w:rsid w:val="009815CD"/>
    <w:rsid w:val="009838D5"/>
    <w:rsid w:val="00984FD0"/>
    <w:rsid w:val="00985253"/>
    <w:rsid w:val="009853B3"/>
    <w:rsid w:val="00985589"/>
    <w:rsid w:val="009863E7"/>
    <w:rsid w:val="00990630"/>
    <w:rsid w:val="00991761"/>
    <w:rsid w:val="00993515"/>
    <w:rsid w:val="00994DCA"/>
    <w:rsid w:val="009960EC"/>
    <w:rsid w:val="009970DD"/>
    <w:rsid w:val="0099738D"/>
    <w:rsid w:val="009A011F"/>
    <w:rsid w:val="009A0FBA"/>
    <w:rsid w:val="009A1601"/>
    <w:rsid w:val="009A22B2"/>
    <w:rsid w:val="009A37BD"/>
    <w:rsid w:val="009A462D"/>
    <w:rsid w:val="009A4F15"/>
    <w:rsid w:val="009A5834"/>
    <w:rsid w:val="009A5CBA"/>
    <w:rsid w:val="009B061B"/>
    <w:rsid w:val="009B1F30"/>
    <w:rsid w:val="009B3AC2"/>
    <w:rsid w:val="009B4DF4"/>
    <w:rsid w:val="009B564E"/>
    <w:rsid w:val="009B60A8"/>
    <w:rsid w:val="009B7E87"/>
    <w:rsid w:val="009C0151"/>
    <w:rsid w:val="009C29C9"/>
    <w:rsid w:val="009C2A5B"/>
    <w:rsid w:val="009C403E"/>
    <w:rsid w:val="009C5217"/>
    <w:rsid w:val="009C555F"/>
    <w:rsid w:val="009C57DA"/>
    <w:rsid w:val="009C7D80"/>
    <w:rsid w:val="009C7D96"/>
    <w:rsid w:val="009D2BAE"/>
    <w:rsid w:val="009D3388"/>
    <w:rsid w:val="009D4FF0"/>
    <w:rsid w:val="009D703C"/>
    <w:rsid w:val="009D718F"/>
    <w:rsid w:val="009E068F"/>
    <w:rsid w:val="009E14E0"/>
    <w:rsid w:val="009E35DB"/>
    <w:rsid w:val="009E47A3"/>
    <w:rsid w:val="009E6D0A"/>
    <w:rsid w:val="009E6E1C"/>
    <w:rsid w:val="009F08F3"/>
    <w:rsid w:val="009F16A8"/>
    <w:rsid w:val="009F17E5"/>
    <w:rsid w:val="009F182F"/>
    <w:rsid w:val="009F29B0"/>
    <w:rsid w:val="009F344F"/>
    <w:rsid w:val="009F4232"/>
    <w:rsid w:val="00A0177C"/>
    <w:rsid w:val="00A01CA0"/>
    <w:rsid w:val="00A03B48"/>
    <w:rsid w:val="00A046B9"/>
    <w:rsid w:val="00A048A8"/>
    <w:rsid w:val="00A04F49"/>
    <w:rsid w:val="00A139B6"/>
    <w:rsid w:val="00A13C32"/>
    <w:rsid w:val="00A13E54"/>
    <w:rsid w:val="00A1724B"/>
    <w:rsid w:val="00A17F63"/>
    <w:rsid w:val="00A2052C"/>
    <w:rsid w:val="00A2193B"/>
    <w:rsid w:val="00A2351A"/>
    <w:rsid w:val="00A264A9"/>
    <w:rsid w:val="00A27785"/>
    <w:rsid w:val="00A30187"/>
    <w:rsid w:val="00A32090"/>
    <w:rsid w:val="00A32A34"/>
    <w:rsid w:val="00A32A40"/>
    <w:rsid w:val="00A33432"/>
    <w:rsid w:val="00A3448A"/>
    <w:rsid w:val="00A34A8F"/>
    <w:rsid w:val="00A36297"/>
    <w:rsid w:val="00A365FB"/>
    <w:rsid w:val="00A36EFC"/>
    <w:rsid w:val="00A40CA4"/>
    <w:rsid w:val="00A41E2B"/>
    <w:rsid w:val="00A4441C"/>
    <w:rsid w:val="00A4498D"/>
    <w:rsid w:val="00A45545"/>
    <w:rsid w:val="00A45B74"/>
    <w:rsid w:val="00A52E1D"/>
    <w:rsid w:val="00A573B9"/>
    <w:rsid w:val="00A60F98"/>
    <w:rsid w:val="00A61499"/>
    <w:rsid w:val="00A62A77"/>
    <w:rsid w:val="00A63483"/>
    <w:rsid w:val="00A657D7"/>
    <w:rsid w:val="00A660AC"/>
    <w:rsid w:val="00A66F55"/>
    <w:rsid w:val="00A67E6C"/>
    <w:rsid w:val="00A71B99"/>
    <w:rsid w:val="00A739D0"/>
    <w:rsid w:val="00A761D4"/>
    <w:rsid w:val="00A77EC4"/>
    <w:rsid w:val="00A80637"/>
    <w:rsid w:val="00A82E08"/>
    <w:rsid w:val="00A87E60"/>
    <w:rsid w:val="00A92879"/>
    <w:rsid w:val="00A92F6A"/>
    <w:rsid w:val="00A9442A"/>
    <w:rsid w:val="00A97E90"/>
    <w:rsid w:val="00AA016F"/>
    <w:rsid w:val="00AA0E4E"/>
    <w:rsid w:val="00AA1ED6"/>
    <w:rsid w:val="00AA51D6"/>
    <w:rsid w:val="00AA5710"/>
    <w:rsid w:val="00AA73BC"/>
    <w:rsid w:val="00AB0BC8"/>
    <w:rsid w:val="00AB11CA"/>
    <w:rsid w:val="00AB14D9"/>
    <w:rsid w:val="00AB4AB8"/>
    <w:rsid w:val="00AB4ADA"/>
    <w:rsid w:val="00AB595B"/>
    <w:rsid w:val="00AB655E"/>
    <w:rsid w:val="00AB76F9"/>
    <w:rsid w:val="00AC007F"/>
    <w:rsid w:val="00AC0A63"/>
    <w:rsid w:val="00AC2ECD"/>
    <w:rsid w:val="00AC3119"/>
    <w:rsid w:val="00AC49FB"/>
    <w:rsid w:val="00AC511A"/>
    <w:rsid w:val="00AC5A10"/>
    <w:rsid w:val="00AC78DF"/>
    <w:rsid w:val="00AD0AA3"/>
    <w:rsid w:val="00AD1CEE"/>
    <w:rsid w:val="00AD25FC"/>
    <w:rsid w:val="00AD3F94"/>
    <w:rsid w:val="00AD4572"/>
    <w:rsid w:val="00AD4A5A"/>
    <w:rsid w:val="00AD5D0E"/>
    <w:rsid w:val="00AD5FAE"/>
    <w:rsid w:val="00AE1846"/>
    <w:rsid w:val="00AE2252"/>
    <w:rsid w:val="00AE27AC"/>
    <w:rsid w:val="00AE3743"/>
    <w:rsid w:val="00AE40E0"/>
    <w:rsid w:val="00AE4DBA"/>
    <w:rsid w:val="00AE4F07"/>
    <w:rsid w:val="00AE56C5"/>
    <w:rsid w:val="00AE709F"/>
    <w:rsid w:val="00AF1C5D"/>
    <w:rsid w:val="00AF2AF2"/>
    <w:rsid w:val="00AF42D7"/>
    <w:rsid w:val="00AF6893"/>
    <w:rsid w:val="00AF6D0B"/>
    <w:rsid w:val="00B006FE"/>
    <w:rsid w:val="00B007CB"/>
    <w:rsid w:val="00B012AA"/>
    <w:rsid w:val="00B01D9D"/>
    <w:rsid w:val="00B02AA9"/>
    <w:rsid w:val="00B02FA3"/>
    <w:rsid w:val="00B05084"/>
    <w:rsid w:val="00B13A2C"/>
    <w:rsid w:val="00B1502F"/>
    <w:rsid w:val="00B157F9"/>
    <w:rsid w:val="00B20256"/>
    <w:rsid w:val="00B20D09"/>
    <w:rsid w:val="00B2763F"/>
    <w:rsid w:val="00B27AAC"/>
    <w:rsid w:val="00B27EB7"/>
    <w:rsid w:val="00B30929"/>
    <w:rsid w:val="00B331F6"/>
    <w:rsid w:val="00B333A3"/>
    <w:rsid w:val="00B33434"/>
    <w:rsid w:val="00B3469B"/>
    <w:rsid w:val="00B36A39"/>
    <w:rsid w:val="00B372AA"/>
    <w:rsid w:val="00B40445"/>
    <w:rsid w:val="00B410F5"/>
    <w:rsid w:val="00B41888"/>
    <w:rsid w:val="00B43073"/>
    <w:rsid w:val="00B45970"/>
    <w:rsid w:val="00B45A52"/>
    <w:rsid w:val="00B45EEF"/>
    <w:rsid w:val="00B46175"/>
    <w:rsid w:val="00B47E3E"/>
    <w:rsid w:val="00B51500"/>
    <w:rsid w:val="00B56CAD"/>
    <w:rsid w:val="00B6188F"/>
    <w:rsid w:val="00B65C83"/>
    <w:rsid w:val="00B6610A"/>
    <w:rsid w:val="00B664C7"/>
    <w:rsid w:val="00B67F4B"/>
    <w:rsid w:val="00B7263E"/>
    <w:rsid w:val="00B739F6"/>
    <w:rsid w:val="00B73C67"/>
    <w:rsid w:val="00B7785D"/>
    <w:rsid w:val="00B81A6C"/>
    <w:rsid w:val="00B82839"/>
    <w:rsid w:val="00B8318C"/>
    <w:rsid w:val="00B83BAC"/>
    <w:rsid w:val="00B85DE5"/>
    <w:rsid w:val="00B85FD7"/>
    <w:rsid w:val="00B905A8"/>
    <w:rsid w:val="00B90F73"/>
    <w:rsid w:val="00B93B59"/>
    <w:rsid w:val="00B9406A"/>
    <w:rsid w:val="00B94489"/>
    <w:rsid w:val="00B96841"/>
    <w:rsid w:val="00BA0777"/>
    <w:rsid w:val="00BA2280"/>
    <w:rsid w:val="00BA2A08"/>
    <w:rsid w:val="00BA56D2"/>
    <w:rsid w:val="00BA76E0"/>
    <w:rsid w:val="00BB2A25"/>
    <w:rsid w:val="00BB51E9"/>
    <w:rsid w:val="00BC0FDC"/>
    <w:rsid w:val="00BC3053"/>
    <w:rsid w:val="00BC3561"/>
    <w:rsid w:val="00BC38A0"/>
    <w:rsid w:val="00BC455A"/>
    <w:rsid w:val="00BC4D2E"/>
    <w:rsid w:val="00BC7AD4"/>
    <w:rsid w:val="00BD0BB1"/>
    <w:rsid w:val="00BD48AC"/>
    <w:rsid w:val="00BD5F1A"/>
    <w:rsid w:val="00BE1234"/>
    <w:rsid w:val="00BE178F"/>
    <w:rsid w:val="00BE2FA6"/>
    <w:rsid w:val="00BE3107"/>
    <w:rsid w:val="00BE3217"/>
    <w:rsid w:val="00BE333F"/>
    <w:rsid w:val="00BE4049"/>
    <w:rsid w:val="00BE7406"/>
    <w:rsid w:val="00BE7603"/>
    <w:rsid w:val="00BF3279"/>
    <w:rsid w:val="00BF74C7"/>
    <w:rsid w:val="00C00E9F"/>
    <w:rsid w:val="00C015F1"/>
    <w:rsid w:val="00C01F33"/>
    <w:rsid w:val="00C02CC6"/>
    <w:rsid w:val="00C040F7"/>
    <w:rsid w:val="00C041B0"/>
    <w:rsid w:val="00C044AB"/>
    <w:rsid w:val="00C05706"/>
    <w:rsid w:val="00C07377"/>
    <w:rsid w:val="00C10478"/>
    <w:rsid w:val="00C12107"/>
    <w:rsid w:val="00C13F29"/>
    <w:rsid w:val="00C14D4B"/>
    <w:rsid w:val="00C154BB"/>
    <w:rsid w:val="00C15D0C"/>
    <w:rsid w:val="00C214AE"/>
    <w:rsid w:val="00C219EA"/>
    <w:rsid w:val="00C22243"/>
    <w:rsid w:val="00C238C9"/>
    <w:rsid w:val="00C24345"/>
    <w:rsid w:val="00C24F49"/>
    <w:rsid w:val="00C279B5"/>
    <w:rsid w:val="00C27C45"/>
    <w:rsid w:val="00C30DB2"/>
    <w:rsid w:val="00C3719D"/>
    <w:rsid w:val="00C43B88"/>
    <w:rsid w:val="00C45A43"/>
    <w:rsid w:val="00C47B66"/>
    <w:rsid w:val="00C51FFC"/>
    <w:rsid w:val="00C52517"/>
    <w:rsid w:val="00C54995"/>
    <w:rsid w:val="00C54D41"/>
    <w:rsid w:val="00C556ED"/>
    <w:rsid w:val="00C55D40"/>
    <w:rsid w:val="00C5657D"/>
    <w:rsid w:val="00C571E1"/>
    <w:rsid w:val="00C60783"/>
    <w:rsid w:val="00C61AFC"/>
    <w:rsid w:val="00C64672"/>
    <w:rsid w:val="00C70697"/>
    <w:rsid w:val="00C72EF4"/>
    <w:rsid w:val="00C75D2F"/>
    <w:rsid w:val="00C767BE"/>
    <w:rsid w:val="00C76E3C"/>
    <w:rsid w:val="00C8002D"/>
    <w:rsid w:val="00C81568"/>
    <w:rsid w:val="00C8579E"/>
    <w:rsid w:val="00C860F4"/>
    <w:rsid w:val="00C86D11"/>
    <w:rsid w:val="00C87915"/>
    <w:rsid w:val="00C9027A"/>
    <w:rsid w:val="00C9068E"/>
    <w:rsid w:val="00C93C4B"/>
    <w:rsid w:val="00C944AB"/>
    <w:rsid w:val="00C95756"/>
    <w:rsid w:val="00C95AE9"/>
    <w:rsid w:val="00C95B40"/>
    <w:rsid w:val="00CA0C5C"/>
    <w:rsid w:val="00CA1ED8"/>
    <w:rsid w:val="00CA2641"/>
    <w:rsid w:val="00CB1F63"/>
    <w:rsid w:val="00CB2954"/>
    <w:rsid w:val="00CB5C34"/>
    <w:rsid w:val="00CB7170"/>
    <w:rsid w:val="00CB72AB"/>
    <w:rsid w:val="00CC040E"/>
    <w:rsid w:val="00CC0777"/>
    <w:rsid w:val="00CC111F"/>
    <w:rsid w:val="00CC2011"/>
    <w:rsid w:val="00CC30F8"/>
    <w:rsid w:val="00CC3EA0"/>
    <w:rsid w:val="00CC6E4B"/>
    <w:rsid w:val="00CC7B45"/>
    <w:rsid w:val="00CD1188"/>
    <w:rsid w:val="00CD2ED1"/>
    <w:rsid w:val="00CD337B"/>
    <w:rsid w:val="00CD50B3"/>
    <w:rsid w:val="00CE0424"/>
    <w:rsid w:val="00CE060A"/>
    <w:rsid w:val="00CE4844"/>
    <w:rsid w:val="00CE6345"/>
    <w:rsid w:val="00CE7561"/>
    <w:rsid w:val="00CF1354"/>
    <w:rsid w:val="00CF3B1F"/>
    <w:rsid w:val="00CF3BF6"/>
    <w:rsid w:val="00CF625B"/>
    <w:rsid w:val="00CF687E"/>
    <w:rsid w:val="00CF77CB"/>
    <w:rsid w:val="00D011FF"/>
    <w:rsid w:val="00D0349B"/>
    <w:rsid w:val="00D04028"/>
    <w:rsid w:val="00D0416D"/>
    <w:rsid w:val="00D06E12"/>
    <w:rsid w:val="00D10249"/>
    <w:rsid w:val="00D107C7"/>
    <w:rsid w:val="00D10B21"/>
    <w:rsid w:val="00D115C3"/>
    <w:rsid w:val="00D11897"/>
    <w:rsid w:val="00D13135"/>
    <w:rsid w:val="00D13E4E"/>
    <w:rsid w:val="00D14286"/>
    <w:rsid w:val="00D1689E"/>
    <w:rsid w:val="00D16EB8"/>
    <w:rsid w:val="00D239A7"/>
    <w:rsid w:val="00D23F47"/>
    <w:rsid w:val="00D24CF5"/>
    <w:rsid w:val="00D26F2C"/>
    <w:rsid w:val="00D355DE"/>
    <w:rsid w:val="00D36844"/>
    <w:rsid w:val="00D36E71"/>
    <w:rsid w:val="00D37D87"/>
    <w:rsid w:val="00D40B33"/>
    <w:rsid w:val="00D42920"/>
    <w:rsid w:val="00D4318F"/>
    <w:rsid w:val="00D43820"/>
    <w:rsid w:val="00D438BF"/>
    <w:rsid w:val="00D440F8"/>
    <w:rsid w:val="00D4448B"/>
    <w:rsid w:val="00D45DAD"/>
    <w:rsid w:val="00D506D0"/>
    <w:rsid w:val="00D50F97"/>
    <w:rsid w:val="00D51098"/>
    <w:rsid w:val="00D53B4A"/>
    <w:rsid w:val="00D53C65"/>
    <w:rsid w:val="00D546FF"/>
    <w:rsid w:val="00D54C0F"/>
    <w:rsid w:val="00D55AD5"/>
    <w:rsid w:val="00D576CA"/>
    <w:rsid w:val="00D60BBA"/>
    <w:rsid w:val="00D614BE"/>
    <w:rsid w:val="00D61ADA"/>
    <w:rsid w:val="00D61AF5"/>
    <w:rsid w:val="00D62A45"/>
    <w:rsid w:val="00D64537"/>
    <w:rsid w:val="00D647D2"/>
    <w:rsid w:val="00D652B5"/>
    <w:rsid w:val="00D66155"/>
    <w:rsid w:val="00D6777B"/>
    <w:rsid w:val="00D708B0"/>
    <w:rsid w:val="00D74AB0"/>
    <w:rsid w:val="00D74C4A"/>
    <w:rsid w:val="00D7579A"/>
    <w:rsid w:val="00D77381"/>
    <w:rsid w:val="00D77B1D"/>
    <w:rsid w:val="00D8021F"/>
    <w:rsid w:val="00D80383"/>
    <w:rsid w:val="00D808D4"/>
    <w:rsid w:val="00D818FE"/>
    <w:rsid w:val="00D823C6"/>
    <w:rsid w:val="00D83C5E"/>
    <w:rsid w:val="00D84352"/>
    <w:rsid w:val="00D8585C"/>
    <w:rsid w:val="00D85CC3"/>
    <w:rsid w:val="00D86B43"/>
    <w:rsid w:val="00D86CA3"/>
    <w:rsid w:val="00D86FD1"/>
    <w:rsid w:val="00D871CE"/>
    <w:rsid w:val="00D9196D"/>
    <w:rsid w:val="00D92982"/>
    <w:rsid w:val="00D9360E"/>
    <w:rsid w:val="00DA1427"/>
    <w:rsid w:val="00DA17B4"/>
    <w:rsid w:val="00DA27AB"/>
    <w:rsid w:val="00DA305E"/>
    <w:rsid w:val="00DA5417"/>
    <w:rsid w:val="00DA56E8"/>
    <w:rsid w:val="00DA57E9"/>
    <w:rsid w:val="00DA7557"/>
    <w:rsid w:val="00DB0A9F"/>
    <w:rsid w:val="00DB377D"/>
    <w:rsid w:val="00DB5499"/>
    <w:rsid w:val="00DC0293"/>
    <w:rsid w:val="00DC2D36"/>
    <w:rsid w:val="00DC3F59"/>
    <w:rsid w:val="00DC4310"/>
    <w:rsid w:val="00DC53EF"/>
    <w:rsid w:val="00DC5B97"/>
    <w:rsid w:val="00DD510F"/>
    <w:rsid w:val="00DD61A8"/>
    <w:rsid w:val="00DE3530"/>
    <w:rsid w:val="00DE3D77"/>
    <w:rsid w:val="00DE5608"/>
    <w:rsid w:val="00DE58D0"/>
    <w:rsid w:val="00DE654F"/>
    <w:rsid w:val="00DE663A"/>
    <w:rsid w:val="00DE75E6"/>
    <w:rsid w:val="00DF0B6E"/>
    <w:rsid w:val="00DF15E0"/>
    <w:rsid w:val="00DF37A0"/>
    <w:rsid w:val="00DF3A72"/>
    <w:rsid w:val="00DF6D57"/>
    <w:rsid w:val="00DF781C"/>
    <w:rsid w:val="00DF7CCA"/>
    <w:rsid w:val="00E007F3"/>
    <w:rsid w:val="00E00A42"/>
    <w:rsid w:val="00E047DD"/>
    <w:rsid w:val="00E05121"/>
    <w:rsid w:val="00E110E7"/>
    <w:rsid w:val="00E119AB"/>
    <w:rsid w:val="00E11B20"/>
    <w:rsid w:val="00E13EE6"/>
    <w:rsid w:val="00E14BE3"/>
    <w:rsid w:val="00E17FA2"/>
    <w:rsid w:val="00E22330"/>
    <w:rsid w:val="00E27168"/>
    <w:rsid w:val="00E30B5A"/>
    <w:rsid w:val="00E3123D"/>
    <w:rsid w:val="00E31461"/>
    <w:rsid w:val="00E315E5"/>
    <w:rsid w:val="00E31D43"/>
    <w:rsid w:val="00E32608"/>
    <w:rsid w:val="00E34188"/>
    <w:rsid w:val="00E34B6E"/>
    <w:rsid w:val="00E35559"/>
    <w:rsid w:val="00E3666F"/>
    <w:rsid w:val="00E3723A"/>
    <w:rsid w:val="00E37860"/>
    <w:rsid w:val="00E4134F"/>
    <w:rsid w:val="00E432FE"/>
    <w:rsid w:val="00E43E2A"/>
    <w:rsid w:val="00E446F1"/>
    <w:rsid w:val="00E44F1F"/>
    <w:rsid w:val="00E46886"/>
    <w:rsid w:val="00E46CB9"/>
    <w:rsid w:val="00E47AEF"/>
    <w:rsid w:val="00E50E5D"/>
    <w:rsid w:val="00E510D6"/>
    <w:rsid w:val="00E51240"/>
    <w:rsid w:val="00E523BA"/>
    <w:rsid w:val="00E52497"/>
    <w:rsid w:val="00E53B75"/>
    <w:rsid w:val="00E54E3B"/>
    <w:rsid w:val="00E57565"/>
    <w:rsid w:val="00E601D4"/>
    <w:rsid w:val="00E63838"/>
    <w:rsid w:val="00E64434"/>
    <w:rsid w:val="00E64667"/>
    <w:rsid w:val="00E65825"/>
    <w:rsid w:val="00E67C51"/>
    <w:rsid w:val="00E72EFC"/>
    <w:rsid w:val="00E758EC"/>
    <w:rsid w:val="00E8234C"/>
    <w:rsid w:val="00E8336F"/>
    <w:rsid w:val="00E83AA9"/>
    <w:rsid w:val="00E84DBF"/>
    <w:rsid w:val="00E85928"/>
    <w:rsid w:val="00E862DF"/>
    <w:rsid w:val="00E87822"/>
    <w:rsid w:val="00E90395"/>
    <w:rsid w:val="00E90E49"/>
    <w:rsid w:val="00E917F9"/>
    <w:rsid w:val="00E9291C"/>
    <w:rsid w:val="00E93FFE"/>
    <w:rsid w:val="00E94F8A"/>
    <w:rsid w:val="00E96394"/>
    <w:rsid w:val="00E97C59"/>
    <w:rsid w:val="00EA59A7"/>
    <w:rsid w:val="00EA5CDC"/>
    <w:rsid w:val="00EA6579"/>
    <w:rsid w:val="00EA7A41"/>
    <w:rsid w:val="00EB077B"/>
    <w:rsid w:val="00EB4260"/>
    <w:rsid w:val="00EB4EA2"/>
    <w:rsid w:val="00EB5DE0"/>
    <w:rsid w:val="00EB6550"/>
    <w:rsid w:val="00EB7C14"/>
    <w:rsid w:val="00EC27C6"/>
    <w:rsid w:val="00EC2B54"/>
    <w:rsid w:val="00EC4207"/>
    <w:rsid w:val="00EC43CF"/>
    <w:rsid w:val="00EC51A5"/>
    <w:rsid w:val="00EC5653"/>
    <w:rsid w:val="00EC6CC2"/>
    <w:rsid w:val="00EC71CE"/>
    <w:rsid w:val="00EC7707"/>
    <w:rsid w:val="00ED1006"/>
    <w:rsid w:val="00ED4A41"/>
    <w:rsid w:val="00ED6F8A"/>
    <w:rsid w:val="00ED7BBC"/>
    <w:rsid w:val="00EF0D1D"/>
    <w:rsid w:val="00EF18FE"/>
    <w:rsid w:val="00EF5787"/>
    <w:rsid w:val="00EF57E2"/>
    <w:rsid w:val="00EF60D0"/>
    <w:rsid w:val="00EF644D"/>
    <w:rsid w:val="00EF6AB0"/>
    <w:rsid w:val="00EF6CAA"/>
    <w:rsid w:val="00EF75D0"/>
    <w:rsid w:val="00F01868"/>
    <w:rsid w:val="00F03BC0"/>
    <w:rsid w:val="00F0528D"/>
    <w:rsid w:val="00F06C67"/>
    <w:rsid w:val="00F06DFD"/>
    <w:rsid w:val="00F071D1"/>
    <w:rsid w:val="00F07533"/>
    <w:rsid w:val="00F10629"/>
    <w:rsid w:val="00F106A0"/>
    <w:rsid w:val="00F13862"/>
    <w:rsid w:val="00F15FA5"/>
    <w:rsid w:val="00F209B7"/>
    <w:rsid w:val="00F20D7C"/>
    <w:rsid w:val="00F2376F"/>
    <w:rsid w:val="00F243D8"/>
    <w:rsid w:val="00F272CC"/>
    <w:rsid w:val="00F30828"/>
    <w:rsid w:val="00F313D6"/>
    <w:rsid w:val="00F33815"/>
    <w:rsid w:val="00F352D4"/>
    <w:rsid w:val="00F37F5B"/>
    <w:rsid w:val="00F4004F"/>
    <w:rsid w:val="00F40F0C"/>
    <w:rsid w:val="00F41328"/>
    <w:rsid w:val="00F433D4"/>
    <w:rsid w:val="00F43E16"/>
    <w:rsid w:val="00F4766C"/>
    <w:rsid w:val="00F47BF7"/>
    <w:rsid w:val="00F507D1"/>
    <w:rsid w:val="00F519CE"/>
    <w:rsid w:val="00F51ADA"/>
    <w:rsid w:val="00F5272B"/>
    <w:rsid w:val="00F5289A"/>
    <w:rsid w:val="00F60272"/>
    <w:rsid w:val="00F607C5"/>
    <w:rsid w:val="00F607D0"/>
    <w:rsid w:val="00F609D0"/>
    <w:rsid w:val="00F60DEA"/>
    <w:rsid w:val="00F62FD7"/>
    <w:rsid w:val="00F6302A"/>
    <w:rsid w:val="00F64C2B"/>
    <w:rsid w:val="00F651BE"/>
    <w:rsid w:val="00F667B3"/>
    <w:rsid w:val="00F67CF4"/>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CF0"/>
    <w:rsid w:val="00F9711A"/>
    <w:rsid w:val="00F97445"/>
    <w:rsid w:val="00F97838"/>
    <w:rsid w:val="00FA1F6D"/>
    <w:rsid w:val="00FA2BB3"/>
    <w:rsid w:val="00FB1214"/>
    <w:rsid w:val="00FB4C69"/>
    <w:rsid w:val="00FB4C80"/>
    <w:rsid w:val="00FB68F3"/>
    <w:rsid w:val="00FB6A6A"/>
    <w:rsid w:val="00FC0785"/>
    <w:rsid w:val="00FC0F44"/>
    <w:rsid w:val="00FC2329"/>
    <w:rsid w:val="00FC5811"/>
    <w:rsid w:val="00FC5BE0"/>
    <w:rsid w:val="00FC7429"/>
    <w:rsid w:val="00FD07F6"/>
    <w:rsid w:val="00FD1EC8"/>
    <w:rsid w:val="00FD227F"/>
    <w:rsid w:val="00FD47ED"/>
    <w:rsid w:val="00FD74DB"/>
    <w:rsid w:val="00FD7660"/>
    <w:rsid w:val="00FE0655"/>
    <w:rsid w:val="00FE2365"/>
    <w:rsid w:val="00FE365A"/>
    <w:rsid w:val="00FE4C7B"/>
    <w:rsid w:val="00FE5731"/>
    <w:rsid w:val="00FE7336"/>
    <w:rsid w:val="00FE787C"/>
    <w:rsid w:val="00FF37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link w:val="B1Char1"/>
    <w:qFormat/>
    <w:rsid w:val="003148B4"/>
    <w:pPr>
      <w:spacing w:after="180"/>
      <w:jc w:val="left"/>
    </w:pPr>
    <w:rPr>
      <w:lang w:eastAsia="en-US"/>
    </w:rPr>
  </w:style>
  <w:style w:type="paragraph" w:customStyle="1" w:styleId="B2">
    <w:name w:val="B2"/>
    <w:basedOn w:val="List2"/>
    <w:link w:val="B2Char"/>
    <w:qFormat/>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left" w:pos="1701"/>
      </w:tabs>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9"/>
      </w:numPr>
      <w:ind w:left="360"/>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8714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871464"/>
    <w:rPr>
      <w:rFonts w:ascii="Courier New" w:eastAsia="Batang" w:hAnsi="Courier New"/>
      <w:noProof/>
      <w:sz w:val="16"/>
      <w:shd w:val="clear" w:color="auto" w:fill="E6E6E6"/>
      <w:lang w:val="en-GB" w:eastAsia="sv-SE"/>
    </w:rPr>
  </w:style>
  <w:style w:type="paragraph" w:styleId="NormalWeb">
    <w:name w:val="Normal (Web)"/>
    <w:basedOn w:val="Normal"/>
    <w:uiPriority w:val="99"/>
    <w:unhideWhenUsed/>
    <w:rsid w:val="003819E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aliases w:val="- Bullets,목록 단락"/>
    <w:basedOn w:val="Normal"/>
    <w:link w:val="ListParagraphChar"/>
    <w:uiPriority w:val="34"/>
    <w:qFormat/>
    <w:rsid w:val="00394BE1"/>
    <w:pPr>
      <w:ind w:left="720"/>
      <w:contextualSpacing/>
    </w:pPr>
  </w:style>
  <w:style w:type="paragraph" w:customStyle="1" w:styleId="IvDbodytext">
    <w:name w:val="IvD bodytext"/>
    <w:basedOn w:val="BodyText"/>
    <w:link w:val="IvDbodytextChar"/>
    <w:qFormat/>
    <w:rsid w:val="006B6DD2"/>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rPr>
  </w:style>
  <w:style w:type="character" w:customStyle="1" w:styleId="IvDbodytextChar">
    <w:name w:val="IvD bodytext Char"/>
    <w:basedOn w:val="BodyTextChar"/>
    <w:link w:val="IvDbodytext"/>
    <w:rsid w:val="006B6DD2"/>
    <w:rPr>
      <w:rFonts w:ascii="Arial" w:eastAsiaTheme="minorHAnsi" w:hAnsi="Arial" w:cstheme="minorBidi"/>
      <w:spacing w:val="2"/>
      <w:sz w:val="22"/>
      <w:szCs w:val="22"/>
      <w:lang w:val="en-GB" w:eastAsia="zh-CN"/>
    </w:rPr>
  </w:style>
  <w:style w:type="paragraph" w:styleId="HTMLPreformatted">
    <w:name w:val="HTML Preformatted"/>
    <w:basedOn w:val="Normal"/>
    <w:link w:val="HTMLPreformattedChar"/>
    <w:uiPriority w:val="99"/>
    <w:unhideWhenUsed/>
    <w:rsid w:val="003644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3644BB"/>
    <w:rPr>
      <w:rFonts w:ascii="Courier New" w:hAnsi="Courier New" w:cs="Courier New"/>
      <w:lang w:val="sv-SE" w:eastAsia="sv-SE"/>
    </w:rPr>
  </w:style>
  <w:style w:type="paragraph" w:customStyle="1" w:styleId="IvDInstructiontext">
    <w:name w:val="IvD Instructiontext"/>
    <w:basedOn w:val="BodyText"/>
    <w:link w:val="IvDInstructiontextChar"/>
    <w:uiPriority w:val="99"/>
    <w:qFormat/>
    <w:rsid w:val="005518D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518D6"/>
    <w:rPr>
      <w:rFonts w:ascii="Arial" w:hAnsi="Arial"/>
      <w:i/>
      <w:color w:val="7F7F7F" w:themeColor="text1" w:themeTint="80"/>
      <w:spacing w:val="2"/>
      <w:sz w:val="18"/>
      <w:szCs w:val="18"/>
    </w:rPr>
  </w:style>
  <w:style w:type="table" w:styleId="TableGrid">
    <w:name w:val="Table Grid"/>
    <w:basedOn w:val="TableNormal"/>
    <w:uiPriority w:val="39"/>
    <w:rsid w:val="005518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518D6"/>
    <w:rPr>
      <w:rFonts w:ascii="Arial" w:hAnsi="Arial"/>
      <w:lang w:val="en-GB"/>
    </w:rPr>
  </w:style>
  <w:style w:type="character" w:customStyle="1" w:styleId="B2Char">
    <w:name w:val="B2 Char"/>
    <w:link w:val="B2"/>
    <w:qFormat/>
    <w:locked/>
    <w:rsid w:val="005518D6"/>
    <w:rPr>
      <w:rFonts w:ascii="Arial" w:hAnsi="Arial"/>
      <w:lang w:val="en-GB"/>
    </w:rPr>
  </w:style>
  <w:style w:type="character" w:customStyle="1" w:styleId="ListParagraphChar">
    <w:name w:val="List Paragraph Char"/>
    <w:aliases w:val="- Bullets Char,목록 단락 Char"/>
    <w:link w:val="ListParagraph"/>
    <w:uiPriority w:val="34"/>
    <w:qFormat/>
    <w:rsid w:val="005518D6"/>
    <w:rPr>
      <w:rFonts w:ascii="Arial" w:hAnsi="Arial"/>
      <w:lang w:val="en-GB" w:eastAsia="zh-CN"/>
    </w:rPr>
  </w:style>
  <w:style w:type="character" w:styleId="PlaceholderText">
    <w:name w:val="Placeholder Text"/>
    <w:uiPriority w:val="99"/>
    <w:semiHidden/>
    <w:rsid w:val="00BC35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0635664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5936581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5NUHHDQN7SK2-1476151046-44061</_dlc_DocId>
    <_dlc_DocIdUrl xmlns="f166a696-7b5b-4ccd-9f0c-ffde0cceec81">
      <Url>https://ericsson.sharepoint.com/sites/star/_layouts/15/DocIdRedir.aspx?ID=5NUHHDQN7SK2-1476151046-44061</Url>
      <Description>5NUHHDQN7SK2-1476151046-44061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2453D7AB-33D8-48C7-91AF-8025F8769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BA38CB8F-84C8-9D45-84E9-31AAE9F30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C:\Users\teiterz\Desktop\STAR - Architecture and States\R2-17xxxxx - Contribution Template.dotx</Template>
  <TotalTime>59</TotalTime>
  <Pages>6</Pages>
  <Words>2300</Words>
  <Characters>13114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Wahaj</cp:lastModifiedBy>
  <cp:revision>10</cp:revision>
  <cp:lastPrinted>2008-01-31T16:09:00Z</cp:lastPrinted>
  <dcterms:created xsi:type="dcterms:W3CDTF">2019-03-25T08:12:00Z</dcterms:created>
  <dcterms:modified xsi:type="dcterms:W3CDTF">2019-03-28T23:52:00Z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c48fef3e-91f5-4036-8908-c47715349135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2048">
    <vt:lpwstr>1377</vt:lpwstr>
  </property>
  <property fmtid="{D5CDD505-2E9C-101B-9397-08002B2CF9AE}" pid="19" name="AuthorIds_UIVersion_2560">
    <vt:lpwstr>297</vt:lpwstr>
  </property>
</Properties>
</file>