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E2EA7A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B86EEE">
        <w:rPr>
          <w:rFonts w:ascii="Arial" w:eastAsia="MS Mincho" w:hAnsi="Arial"/>
          <w:b/>
          <w:sz w:val="24"/>
          <w:szCs w:val="24"/>
          <w:lang w:val="en-GB" w:eastAsia="x-none"/>
        </w:rPr>
        <w:t>bis</w:t>
      </w:r>
      <w:r w:rsidR="00B86EEE">
        <w:rPr>
          <w:rFonts w:ascii="Arial" w:eastAsia="MS Mincho" w:hAnsi="Arial"/>
          <w:b/>
          <w:sz w:val="24"/>
          <w:szCs w:val="24"/>
          <w:lang w:val="en-GB" w:eastAsia="x-none"/>
        </w:rPr>
        <w:tab/>
        <w:t>R2-1903229</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649BF82F"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215BD3">
        <w:rPr>
          <w:rFonts w:ascii="Arial" w:hAnsi="Arial" w:cs="Arial"/>
          <w:szCs w:val="24"/>
        </w:rPr>
        <w:t>11.4.4</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52A72609"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D726E7">
        <w:rPr>
          <w:b/>
          <w:sz w:val="24"/>
          <w:lang w:val="en-GB"/>
        </w:rPr>
        <w:t>Security issues for V2X control plane</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4A8544A" w14:textId="73DF6EB4" w:rsidR="00202DDC" w:rsidRPr="00BA4886" w:rsidRDefault="00E21F35" w:rsidP="007D7D2B">
      <w:pPr>
        <w:rPr>
          <w:lang w:val="en-GB"/>
        </w:rPr>
      </w:pPr>
      <w:r>
        <w:rPr>
          <w:lang w:val="en-GB"/>
        </w:rPr>
        <w:t>In the conclusions of [1], SA2 determined to adopt solution 11</w:t>
      </w:r>
      <w:r w:rsidR="009A2595">
        <w:rPr>
          <w:lang w:val="en-GB"/>
        </w:rPr>
        <w:t xml:space="preserve"> at least for the sensor sharing use case (unicast and </w:t>
      </w:r>
      <w:proofErr w:type="spellStart"/>
      <w:r w:rsidR="009A2595">
        <w:rPr>
          <w:lang w:val="en-GB"/>
        </w:rPr>
        <w:t>groupcast</w:t>
      </w:r>
      <w:proofErr w:type="spellEnd"/>
      <w:r w:rsidR="009A2595">
        <w:rPr>
          <w:lang w:val="en-GB"/>
        </w:rPr>
        <w:t xml:space="preserve">).  We understand that this implies using this approach for unicast and </w:t>
      </w:r>
      <w:proofErr w:type="spellStart"/>
      <w:r w:rsidR="009A2595">
        <w:rPr>
          <w:lang w:val="en-GB"/>
        </w:rPr>
        <w:t>groupcast</w:t>
      </w:r>
      <w:proofErr w:type="spellEnd"/>
      <w:r w:rsidR="009A2595">
        <w:rPr>
          <w:lang w:val="en-GB"/>
        </w:rPr>
        <w:t xml:space="preserve"> generally, since we would not expect to have separate architectures for the different use cases.  Solution 11</w:t>
      </w:r>
      <w:r>
        <w:rPr>
          <w:lang w:val="en-GB"/>
        </w:rPr>
        <w:t xml:space="preserve"> addresses security by leveraging what was developed for </w:t>
      </w:r>
      <w:proofErr w:type="spellStart"/>
      <w:r>
        <w:rPr>
          <w:lang w:val="en-GB"/>
        </w:rPr>
        <w:t>ProSe</w:t>
      </w:r>
      <w:proofErr w:type="spellEnd"/>
      <w:r>
        <w:rPr>
          <w:lang w:val="en-GB"/>
        </w:rPr>
        <w:t xml:space="preserve"> in [2] and [3]</w:t>
      </w:r>
      <w:r w:rsidR="00D726E7">
        <w:rPr>
          <w:lang w:val="en-GB"/>
        </w:rPr>
        <w:t>.</w:t>
      </w:r>
      <w:r>
        <w:rPr>
          <w:lang w:val="en-GB"/>
        </w:rPr>
        <w:t xml:space="preserve">  This paper addresses some </w:t>
      </w:r>
      <w:proofErr w:type="gramStart"/>
      <w:r>
        <w:rPr>
          <w:lang w:val="en-GB"/>
        </w:rPr>
        <w:t>consequences</w:t>
      </w:r>
      <w:proofErr w:type="gramEnd"/>
      <w:r>
        <w:rPr>
          <w:lang w:val="en-GB"/>
        </w:rPr>
        <w:t xml:space="preserve"> of this conclusion.</w:t>
      </w:r>
    </w:p>
    <w:p w14:paraId="2E0A3C55" w14:textId="7D42DFD1" w:rsidR="00DF345D" w:rsidRPr="005B7D75" w:rsidRDefault="00202DDC" w:rsidP="005B7D75">
      <w:pPr>
        <w:pStyle w:val="Heading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w:t>
      </w:r>
      <w:r w:rsidR="005B7D75">
        <w:rPr>
          <w:rFonts w:eastAsia="PMingLiU" w:cs="Arial"/>
        </w:rPr>
        <w:t>n</w:t>
      </w:r>
    </w:p>
    <w:p w14:paraId="1B388F1F" w14:textId="63D754A7" w:rsidR="001109AF" w:rsidRDefault="001109AF" w:rsidP="001109AF">
      <w:pPr>
        <w:pStyle w:val="Heading2"/>
      </w:pPr>
      <w:r>
        <w:t>SA2 conclusions and generalities about security</w:t>
      </w:r>
    </w:p>
    <w:p w14:paraId="041D3558" w14:textId="77777777" w:rsidR="00E21F35" w:rsidRDefault="00E21F35" w:rsidP="00E21F35">
      <w:pPr>
        <w:spacing w:after="240"/>
        <w:rPr>
          <w:lang w:val="en-GB"/>
        </w:rPr>
      </w:pPr>
      <w:r>
        <w:rPr>
          <w:lang w:val="en-GB"/>
        </w:rPr>
        <w:t xml:space="preserve">Solution 11 from [1] specifies that the procedures from </w:t>
      </w:r>
      <w:proofErr w:type="spellStart"/>
      <w:r>
        <w:rPr>
          <w:lang w:val="en-GB"/>
        </w:rPr>
        <w:t>ProSe</w:t>
      </w:r>
      <w:proofErr w:type="spellEnd"/>
      <w:r>
        <w:rPr>
          <w:lang w:val="en-GB"/>
        </w:rPr>
        <w:t xml:space="preserve"> for establishing a secure L2 link (as defined in [2] and [3]) can be enhanced and adapted for V2X.  Although input from SA3 is still needed on the details, it seems reasonable to conclude that upper layers can establish a security association between two UEs that can then be used to protect communications.</w:t>
      </w:r>
    </w:p>
    <w:p w14:paraId="14AB633E" w14:textId="4B63F811" w:rsidR="006C4653" w:rsidRDefault="006C4653" w:rsidP="00E21F35">
      <w:pPr>
        <w:spacing w:after="240"/>
        <w:rPr>
          <w:lang w:val="en-GB"/>
        </w:rPr>
      </w:pPr>
      <w:r>
        <w:rPr>
          <w:lang w:val="en-GB"/>
        </w:rPr>
        <w:t xml:space="preserve">Considering the contents of [2] and [3] as well as the RAN2 agreements from the study phase, we understand that the basic procedure for connection setup at least in unicast would be as shown in </w:t>
      </w:r>
      <w:r>
        <w:rPr>
          <w:lang w:val="en-GB"/>
        </w:rPr>
        <w:fldChar w:fldCharType="begin"/>
      </w:r>
      <w:r>
        <w:rPr>
          <w:lang w:val="en-GB"/>
        </w:rPr>
        <w:instrText xml:space="preserve"> REF _Ref4405838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2307994E" w14:textId="77777777" w:rsidR="006C4653" w:rsidRDefault="006C4653" w:rsidP="006C4653">
      <w:pPr>
        <w:keepNext/>
        <w:spacing w:after="240"/>
        <w:jc w:val="center"/>
      </w:pPr>
      <w:r w:rsidRPr="006C4653">
        <w:rPr>
          <w:noProof/>
          <w:lang w:val="en-GB" w:eastAsia="en-GB"/>
        </w:rPr>
        <w:drawing>
          <wp:inline distT="0" distB="0" distL="0" distR="0" wp14:anchorId="2A7A5FF2" wp14:editId="6524B0C9">
            <wp:extent cx="5163495" cy="239077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5169701" cy="2393649"/>
                    </a:xfrm>
                    <a:prstGeom prst="rect">
                      <a:avLst/>
                    </a:prstGeom>
                  </pic:spPr>
                </pic:pic>
              </a:graphicData>
            </a:graphic>
          </wp:inline>
        </w:drawing>
      </w:r>
    </w:p>
    <w:p w14:paraId="0E0AF201" w14:textId="5A79952A" w:rsidR="006C4653" w:rsidRDefault="006C4653" w:rsidP="006C4653">
      <w:pPr>
        <w:pStyle w:val="Caption"/>
        <w:jc w:val="center"/>
      </w:pPr>
      <w:bookmarkStart w:id="9" w:name="_Ref4405838"/>
      <w:r>
        <w:t xml:space="preserve">Figure </w:t>
      </w:r>
      <w:r>
        <w:fldChar w:fldCharType="begin"/>
      </w:r>
      <w:r>
        <w:instrText xml:space="preserve"> SEQ Figure \* ARABIC </w:instrText>
      </w:r>
      <w:r>
        <w:fldChar w:fldCharType="separate"/>
      </w:r>
      <w:r>
        <w:rPr>
          <w:noProof/>
        </w:rPr>
        <w:t>1</w:t>
      </w:r>
      <w:r>
        <w:fldChar w:fldCharType="end"/>
      </w:r>
      <w:bookmarkEnd w:id="9"/>
      <w:r>
        <w:t>: Direct communication setup</w:t>
      </w:r>
    </w:p>
    <w:p w14:paraId="27C0F6DA" w14:textId="30CAD7B9" w:rsidR="006C4653" w:rsidRDefault="006C4653" w:rsidP="00E21F35">
      <w:pPr>
        <w:spacing w:after="240"/>
        <w:rPr>
          <w:lang w:val="en-GB"/>
        </w:rPr>
      </w:pPr>
      <w:r>
        <w:rPr>
          <w:lang w:val="en-GB"/>
        </w:rPr>
        <w:t>(The timing of capability exchange is FFS; it could be a separate set of messages or piggybacked on the PC5-S messages.)</w:t>
      </w:r>
    </w:p>
    <w:p w14:paraId="6F942F15" w14:textId="77777777" w:rsidR="00E21F35" w:rsidRDefault="00E21F35" w:rsidP="00E21F35">
      <w:pPr>
        <w:spacing w:after="240"/>
        <w:rPr>
          <w:lang w:val="en-GB"/>
        </w:rPr>
      </w:pPr>
      <w:r>
        <w:rPr>
          <w:lang w:val="en-GB"/>
        </w:rPr>
        <w:lastRenderedPageBreak/>
        <w:t xml:space="preserve">Taking the </w:t>
      </w:r>
      <w:proofErr w:type="spellStart"/>
      <w:r>
        <w:rPr>
          <w:lang w:val="en-GB"/>
        </w:rPr>
        <w:t>ProSe</w:t>
      </w:r>
      <w:proofErr w:type="spellEnd"/>
      <w:r>
        <w:rPr>
          <w:lang w:val="en-GB"/>
        </w:rPr>
        <w:t xml:space="preserve"> security as a baseline, we can draw some conclusions about the workings of security in NR V2X:</w:t>
      </w:r>
    </w:p>
    <w:p w14:paraId="22DF28B9" w14:textId="77777777" w:rsidR="00E21F35" w:rsidRDefault="00E21F35" w:rsidP="00E21F35">
      <w:pPr>
        <w:pStyle w:val="ListParagraph"/>
        <w:numPr>
          <w:ilvl w:val="0"/>
          <w:numId w:val="21"/>
        </w:numPr>
      </w:pPr>
      <w:r>
        <w:t>Protection is in PDCP layer for both control and user plane</w:t>
      </w:r>
    </w:p>
    <w:p w14:paraId="662A10DB" w14:textId="77777777" w:rsidR="00E21F35" w:rsidRDefault="00E21F35" w:rsidP="00E21F35">
      <w:pPr>
        <w:pStyle w:val="ListParagraph"/>
        <w:numPr>
          <w:ilvl w:val="0"/>
          <w:numId w:val="21"/>
        </w:numPr>
      </w:pPr>
      <w:r>
        <w:t>Upper layer signalling (PC5-S) is integrity protected and ciphered</w:t>
      </w:r>
    </w:p>
    <w:p w14:paraId="76D57E9E" w14:textId="01241521" w:rsidR="00E21F35" w:rsidRDefault="00E21F35" w:rsidP="00E21F35">
      <w:pPr>
        <w:pStyle w:val="ListParagraph"/>
        <w:numPr>
          <w:ilvl w:val="0"/>
          <w:numId w:val="21"/>
        </w:numPr>
      </w:pPr>
      <w:r>
        <w:t xml:space="preserve">The LCID is an input for ciphering (to avoid </w:t>
      </w:r>
      <w:r w:rsidR="00CC2ED0">
        <w:t xml:space="preserve">problems with </w:t>
      </w:r>
      <w:r>
        <w:t>key reuse across different PDCP entities)</w:t>
      </w:r>
    </w:p>
    <w:p w14:paraId="7767642A" w14:textId="77777777" w:rsidR="00E21F35" w:rsidRDefault="00E21F35" w:rsidP="00E21F35">
      <w:pPr>
        <w:pStyle w:val="ListParagraph"/>
        <w:numPr>
          <w:ilvl w:val="0"/>
          <w:numId w:val="21"/>
        </w:numPr>
      </w:pPr>
      <w:proofErr w:type="spellStart"/>
      <w:r>
        <w:t>Groupcast</w:t>
      </w:r>
      <w:proofErr w:type="spellEnd"/>
      <w:r>
        <w:t xml:space="preserve"> communication uses a group key (equivalent of PGK in [3])</w:t>
      </w:r>
    </w:p>
    <w:p w14:paraId="547A8755" w14:textId="77777777" w:rsidR="00E21F35" w:rsidRDefault="00E21F35" w:rsidP="00E21F35">
      <w:pPr>
        <w:pStyle w:val="ListParagraph"/>
        <w:numPr>
          <w:ilvl w:val="0"/>
          <w:numId w:val="21"/>
        </w:numPr>
      </w:pPr>
      <w:r>
        <w:t>The user plane does not have integrity protection (it seems plausible that this could change in NR)</w:t>
      </w:r>
    </w:p>
    <w:p w14:paraId="7BA6AD41" w14:textId="77777777" w:rsidR="00E21F35" w:rsidRDefault="00E21F35" w:rsidP="00E21F35">
      <w:pPr>
        <w:pStyle w:val="ListParagraph"/>
        <w:numPr>
          <w:ilvl w:val="0"/>
          <w:numId w:val="21"/>
        </w:numPr>
      </w:pPr>
      <w:r>
        <w:t>The upper layer Direct Security Mode Command can protect the link layer</w:t>
      </w:r>
    </w:p>
    <w:p w14:paraId="44518D99" w14:textId="592CD3AA" w:rsidR="00E21F35" w:rsidRPr="00E21F35" w:rsidRDefault="00E21F35" w:rsidP="00E21F35">
      <w:pPr>
        <w:pStyle w:val="ListParagraph"/>
        <w:numPr>
          <w:ilvl w:val="0"/>
          <w:numId w:val="21"/>
        </w:numPr>
      </w:pPr>
      <w:r>
        <w:t xml:space="preserve">Security at connection setup for unicast is triggered by the “receiving” UE, i.e. the one that does not send the Direct Communication Request (see </w:t>
      </w:r>
      <w:r w:rsidR="006C4653">
        <w:fldChar w:fldCharType="begin"/>
      </w:r>
      <w:r w:rsidR="006C4653">
        <w:instrText xml:space="preserve"> REF _Ref4405838 \h </w:instrText>
      </w:r>
      <w:r w:rsidR="006C4653">
        <w:fldChar w:fldCharType="separate"/>
      </w:r>
      <w:r w:rsidR="006C4653">
        <w:t xml:space="preserve">Figure </w:t>
      </w:r>
      <w:r w:rsidR="006C4653">
        <w:rPr>
          <w:noProof/>
        </w:rPr>
        <w:t>1</w:t>
      </w:r>
      <w:r w:rsidR="006C4653">
        <w:fldChar w:fldCharType="end"/>
      </w:r>
      <w:r w:rsidR="006C4653">
        <w:t xml:space="preserve"> above and </w:t>
      </w:r>
      <w:r>
        <w:t>Figure 6.5.5.2-1 of [3])</w:t>
      </w:r>
    </w:p>
    <w:p w14:paraId="07BC74E9" w14:textId="104A7D08" w:rsidR="005B7D75" w:rsidRPr="005B7D75" w:rsidRDefault="00E21F35" w:rsidP="00DF345D">
      <w:pPr>
        <w:spacing w:after="240"/>
        <w:rPr>
          <w:lang w:val="en-GB"/>
        </w:rPr>
      </w:pPr>
      <w:r>
        <w:rPr>
          <w:lang w:val="en-GB"/>
        </w:rPr>
        <w:t xml:space="preserve">In addition to the upper layer signalling that was considered for </w:t>
      </w:r>
      <w:proofErr w:type="spellStart"/>
      <w:r>
        <w:rPr>
          <w:lang w:val="en-GB"/>
        </w:rPr>
        <w:t>ProSe</w:t>
      </w:r>
      <w:proofErr w:type="spellEnd"/>
      <w:r>
        <w:rPr>
          <w:lang w:val="en-GB"/>
        </w:rPr>
        <w:t xml:space="preserve">, </w:t>
      </w:r>
      <w:r w:rsidR="005C18CB">
        <w:rPr>
          <w:lang w:val="en-GB"/>
        </w:rPr>
        <w:t>NR V2X introduces RRC signalling on the PC5 interface that has no real parallel in LTE</w:t>
      </w:r>
      <w:r w:rsidR="006C4653">
        <w:rPr>
          <w:lang w:val="en-GB"/>
        </w:rPr>
        <w:t xml:space="preserve"> (in LTE there is only the </w:t>
      </w:r>
      <w:proofErr w:type="spellStart"/>
      <w:r w:rsidR="006C4653">
        <w:rPr>
          <w:lang w:val="en-GB"/>
        </w:rPr>
        <w:t>sidelink</w:t>
      </w:r>
      <w:proofErr w:type="spellEnd"/>
      <w:r w:rsidR="006C4653">
        <w:rPr>
          <w:lang w:val="en-GB"/>
        </w:rPr>
        <w:t xml:space="preserve"> MIB, which does not require any security protection)</w:t>
      </w:r>
      <w:r w:rsidR="005C18CB">
        <w:rPr>
          <w:lang w:val="en-GB"/>
        </w:rPr>
        <w:t xml:space="preserve">.  At least for unicast signalling and potentially also for </w:t>
      </w:r>
      <w:proofErr w:type="spellStart"/>
      <w:r w:rsidR="005C18CB">
        <w:rPr>
          <w:lang w:val="en-GB"/>
        </w:rPr>
        <w:t>groupcast</w:t>
      </w:r>
      <w:proofErr w:type="spellEnd"/>
      <w:r w:rsidR="005C18CB">
        <w:rPr>
          <w:lang w:val="en-GB"/>
        </w:rPr>
        <w:t>, UEs can be expected to exchange signalling messages with sensitive information such as UE capability and configuration information.</w:t>
      </w:r>
      <w:r w:rsidR="008A4B72">
        <w:rPr>
          <w:lang w:val="en-GB"/>
        </w:rPr>
        <w:t xml:space="preserve">  </w:t>
      </w:r>
      <w:r w:rsidR="0069137A">
        <w:rPr>
          <w:lang w:val="en-GB"/>
        </w:rPr>
        <w:t>T</w:t>
      </w:r>
      <w:r w:rsidR="008A4B72">
        <w:rPr>
          <w:lang w:val="en-GB"/>
        </w:rPr>
        <w:t>he</w:t>
      </w:r>
      <w:r w:rsidR="0069137A">
        <w:rPr>
          <w:lang w:val="en-GB"/>
        </w:rPr>
        <w:t>se</w:t>
      </w:r>
      <w:r w:rsidR="008A4B72">
        <w:rPr>
          <w:lang w:val="en-GB"/>
        </w:rPr>
        <w:t xml:space="preserve"> PC5-RRC messages cannot be protected by upper layers as they originate with the RRC layer; thus it seems necessary to protect them in PDCP</w:t>
      </w:r>
      <w:r w:rsidR="001109AF">
        <w:rPr>
          <w:lang w:val="en-GB"/>
        </w:rPr>
        <w:t>, which would also be consistent with the model from [3] as noted above</w:t>
      </w:r>
      <w:r w:rsidR="008A4B72">
        <w:rPr>
          <w:lang w:val="en-GB"/>
        </w:rPr>
        <w:t>.</w:t>
      </w:r>
    </w:p>
    <w:p w14:paraId="4B45228A" w14:textId="5AD59A39" w:rsidR="005B7D75" w:rsidRDefault="00DF345D" w:rsidP="00D726E7">
      <w:pPr>
        <w:spacing w:after="240"/>
        <w:rPr>
          <w:lang w:val="en-GB"/>
        </w:rPr>
      </w:pPr>
      <w:r>
        <w:rPr>
          <w:b/>
          <w:lang w:val="en-GB"/>
        </w:rPr>
        <w:t>Proposal 1:</w:t>
      </w:r>
      <w:r>
        <w:rPr>
          <w:lang w:val="en-GB"/>
        </w:rPr>
        <w:t xml:space="preserve"> </w:t>
      </w:r>
      <w:r w:rsidR="008A4B72">
        <w:rPr>
          <w:lang w:val="en-GB"/>
        </w:rPr>
        <w:t>Add security</w:t>
      </w:r>
      <w:r w:rsidR="0069137A">
        <w:rPr>
          <w:lang w:val="en-GB"/>
        </w:rPr>
        <w:t xml:space="preserve"> protection </w:t>
      </w:r>
      <w:r w:rsidR="008A4B72">
        <w:rPr>
          <w:lang w:val="en-GB"/>
        </w:rPr>
        <w:t>to the PDCP functions.</w:t>
      </w:r>
    </w:p>
    <w:p w14:paraId="372C441B" w14:textId="42ED27B0" w:rsidR="008A4B72" w:rsidRDefault="008A4B72" w:rsidP="00D726E7">
      <w:pPr>
        <w:spacing w:after="240"/>
        <w:rPr>
          <w:lang w:val="en-GB"/>
        </w:rPr>
      </w:pPr>
      <w:r>
        <w:rPr>
          <w:lang w:val="en-GB"/>
        </w:rPr>
        <w:t xml:space="preserve">It seems likely that both integrity and ciphering are needed for RRC messages, as on the </w:t>
      </w:r>
      <w:proofErr w:type="spellStart"/>
      <w:r>
        <w:rPr>
          <w:lang w:val="en-GB"/>
        </w:rPr>
        <w:t>Uu</w:t>
      </w:r>
      <w:proofErr w:type="spellEnd"/>
      <w:r>
        <w:rPr>
          <w:lang w:val="en-GB"/>
        </w:rPr>
        <w:t xml:space="preserve"> interface.  In general, SA3 have felt that UE capabilities and configurations need to be integrity protected and ciphered.  However, this should be confirmed with SA3.</w:t>
      </w:r>
    </w:p>
    <w:p w14:paraId="0336683A" w14:textId="6BCF11C9" w:rsidR="008A4B72" w:rsidRDefault="008A4B72" w:rsidP="00D726E7">
      <w:pPr>
        <w:spacing w:after="240"/>
        <w:rPr>
          <w:lang w:val="en-GB"/>
        </w:rPr>
      </w:pPr>
      <w:r>
        <w:rPr>
          <w:b/>
          <w:lang w:val="en-GB"/>
        </w:rPr>
        <w:t>Proposal 2:</w:t>
      </w:r>
      <w:r>
        <w:rPr>
          <w:lang w:val="en-GB"/>
        </w:rPr>
        <w:t xml:space="preserve"> Confirm with SA3 that PC5-RRC requires integrity protection and ciphering.</w:t>
      </w:r>
    </w:p>
    <w:p w14:paraId="39E9CC15" w14:textId="59470C1B" w:rsidR="001109AF" w:rsidRDefault="001109AF" w:rsidP="001109AF">
      <w:pPr>
        <w:pStyle w:val="Heading2"/>
      </w:pPr>
      <w:r>
        <w:t>Security initialisation</w:t>
      </w:r>
    </w:p>
    <w:p w14:paraId="24C6704D" w14:textId="028B8824" w:rsidR="008A4B72" w:rsidRDefault="008A4B72" w:rsidP="00D726E7">
      <w:pPr>
        <w:spacing w:after="240"/>
        <w:rPr>
          <w:lang w:val="en-GB"/>
        </w:rPr>
      </w:pPr>
      <w:r>
        <w:rPr>
          <w:lang w:val="en-GB"/>
        </w:rPr>
        <w:t xml:space="preserve">On </w:t>
      </w:r>
      <w:proofErr w:type="spellStart"/>
      <w:r>
        <w:rPr>
          <w:lang w:val="en-GB"/>
        </w:rPr>
        <w:t>Uu</w:t>
      </w:r>
      <w:proofErr w:type="spellEnd"/>
      <w:r>
        <w:rPr>
          <w:lang w:val="en-GB"/>
        </w:rPr>
        <w:t xml:space="preserve">, the NAS and RRC layers have separate endpoints and therefore separate security associations with their own security mode signalling, separate keys, etc.  On PC5 it is not obvious that this separation is necessary; </w:t>
      </w:r>
      <w:r w:rsidR="008322D0">
        <w:rPr>
          <w:lang w:val="en-GB"/>
        </w:rPr>
        <w:t xml:space="preserve">the endpoints of PC5-S and PC5-RRC are the same, and </w:t>
      </w:r>
      <w:r>
        <w:rPr>
          <w:lang w:val="en-GB"/>
        </w:rPr>
        <w:t xml:space="preserve">the </w:t>
      </w:r>
      <w:proofErr w:type="spellStart"/>
      <w:r>
        <w:rPr>
          <w:lang w:val="en-GB"/>
        </w:rPr>
        <w:t>ProSe</w:t>
      </w:r>
      <w:proofErr w:type="spellEnd"/>
      <w:r>
        <w:rPr>
          <w:lang w:val="en-GB"/>
        </w:rPr>
        <w:t xml:space="preserve"> mechanisms for establishing a secure link as described in [3] can also protect the link layer.  However, it is an SA3 decision whether PC5-RRC should have its own keys analogous to </w:t>
      </w:r>
      <w:proofErr w:type="spellStart"/>
      <w:r>
        <w:rPr>
          <w:lang w:val="en-GB"/>
        </w:rPr>
        <w:t>K</w:t>
      </w:r>
      <w:r w:rsidRPr="008A4B72">
        <w:rPr>
          <w:vertAlign w:val="subscript"/>
          <w:lang w:val="en-GB"/>
        </w:rPr>
        <w:t>RRCenc</w:t>
      </w:r>
      <w:proofErr w:type="spellEnd"/>
      <w:r>
        <w:rPr>
          <w:lang w:val="en-GB"/>
        </w:rPr>
        <w:t xml:space="preserve"> and </w:t>
      </w:r>
      <w:proofErr w:type="spellStart"/>
      <w:r>
        <w:rPr>
          <w:lang w:val="en-GB"/>
        </w:rPr>
        <w:t>K</w:t>
      </w:r>
      <w:r w:rsidRPr="008A4B72">
        <w:rPr>
          <w:vertAlign w:val="subscript"/>
          <w:lang w:val="en-GB"/>
        </w:rPr>
        <w:t>RRCint</w:t>
      </w:r>
      <w:proofErr w:type="spellEnd"/>
      <w:r>
        <w:rPr>
          <w:lang w:val="en-GB"/>
        </w:rPr>
        <w:t xml:space="preserve"> on </w:t>
      </w:r>
      <w:proofErr w:type="spellStart"/>
      <w:r>
        <w:rPr>
          <w:lang w:val="en-GB"/>
        </w:rPr>
        <w:t>Uu</w:t>
      </w:r>
      <w:proofErr w:type="spellEnd"/>
      <w:r>
        <w:rPr>
          <w:lang w:val="en-GB"/>
        </w:rPr>
        <w:t>.</w:t>
      </w:r>
    </w:p>
    <w:p w14:paraId="5F019DB5" w14:textId="58D13915" w:rsidR="008A4B72" w:rsidRDefault="008A4B72" w:rsidP="00D726E7">
      <w:pPr>
        <w:spacing w:after="240"/>
        <w:rPr>
          <w:lang w:val="en-GB"/>
        </w:rPr>
      </w:pPr>
      <w:r>
        <w:rPr>
          <w:b/>
          <w:lang w:val="en-GB"/>
        </w:rPr>
        <w:t>Proposal 3:</w:t>
      </w:r>
      <w:r>
        <w:rPr>
          <w:lang w:val="en-GB"/>
        </w:rPr>
        <w:t xml:space="preserve"> Consult SA3 on whether separate keys for PC5-RRC protection are needed.</w:t>
      </w:r>
    </w:p>
    <w:p w14:paraId="43E0E3F6" w14:textId="1D7F2CE2" w:rsidR="008322D0" w:rsidRDefault="008322D0" w:rsidP="00D726E7">
      <w:pPr>
        <w:spacing w:after="240"/>
        <w:rPr>
          <w:lang w:val="en-GB"/>
        </w:rPr>
      </w:pPr>
      <w:r>
        <w:rPr>
          <w:lang w:val="en-GB"/>
        </w:rPr>
        <w:t>At the moment, all the agreed PC5-RRC signalling would</w:t>
      </w:r>
      <w:r w:rsidR="0069137A">
        <w:rPr>
          <w:lang w:val="en-GB"/>
        </w:rPr>
        <w:t xml:space="preserve"> likely</w:t>
      </w:r>
      <w:r>
        <w:rPr>
          <w:lang w:val="en-GB"/>
        </w:rPr>
        <w:t xml:space="preserve"> require security protection (pending SA3 confirmation).  Thus it may not be necessary to have a separate security mode command; security protection in the PDCP layer could be activated by the direct link setup procedure (also for the control plane), and PC5-RRC could operate on the assumption that security is always present.</w:t>
      </w:r>
    </w:p>
    <w:p w14:paraId="5B30ABB7" w14:textId="0F145CCB" w:rsidR="008322D0" w:rsidRDefault="008322D0" w:rsidP="00D726E7">
      <w:pPr>
        <w:spacing w:after="240"/>
        <w:rPr>
          <w:lang w:val="en-GB"/>
        </w:rPr>
      </w:pPr>
      <w:r>
        <w:rPr>
          <w:b/>
          <w:lang w:val="en-GB"/>
        </w:rPr>
        <w:t>Proposal 4:</w:t>
      </w:r>
      <w:r>
        <w:rPr>
          <w:lang w:val="en-GB"/>
        </w:rPr>
        <w:t xml:space="preserve"> There is no PC5-RRC</w:t>
      </w:r>
      <w:r w:rsidR="001109AF">
        <w:rPr>
          <w:lang w:val="en-GB"/>
        </w:rPr>
        <w:t xml:space="preserve"> </w:t>
      </w:r>
      <w:proofErr w:type="spellStart"/>
      <w:r w:rsidR="001109AF">
        <w:rPr>
          <w:lang w:val="en-GB"/>
        </w:rPr>
        <w:t>SecurityModeCommand</w:t>
      </w:r>
      <w:proofErr w:type="spellEnd"/>
      <w:r w:rsidR="001109AF">
        <w:rPr>
          <w:lang w:val="en-GB"/>
        </w:rPr>
        <w:t xml:space="preserve"> and the access stratum on PC5</w:t>
      </w:r>
      <w:r>
        <w:rPr>
          <w:lang w:val="en-GB"/>
        </w:rPr>
        <w:t xml:space="preserve"> always operates with security present</w:t>
      </w:r>
      <w:r w:rsidR="00E56E89">
        <w:rPr>
          <w:lang w:val="en-GB"/>
        </w:rPr>
        <w:t>, i.e. PDCP initialisation includes activating security</w:t>
      </w:r>
      <w:r>
        <w:rPr>
          <w:lang w:val="en-GB"/>
        </w:rPr>
        <w:t>.  The security configuration is defined by upper layers and configured to PDCP.</w:t>
      </w:r>
    </w:p>
    <w:p w14:paraId="660BCF26" w14:textId="6E16C130" w:rsidR="001109AF" w:rsidRDefault="001109AF" w:rsidP="001109AF">
      <w:pPr>
        <w:pStyle w:val="Heading2"/>
      </w:pPr>
      <w:r>
        <w:t xml:space="preserve">Considerations for </w:t>
      </w:r>
      <w:proofErr w:type="spellStart"/>
      <w:r>
        <w:t>groupcast</w:t>
      </w:r>
      <w:proofErr w:type="spellEnd"/>
    </w:p>
    <w:p w14:paraId="0D8307A5" w14:textId="1D613C72" w:rsidR="0069137A" w:rsidRDefault="0069137A" w:rsidP="00D726E7">
      <w:pPr>
        <w:spacing w:after="240"/>
        <w:rPr>
          <w:lang w:val="en-GB"/>
        </w:rPr>
      </w:pPr>
      <w:r>
        <w:rPr>
          <w:lang w:val="en-GB"/>
        </w:rPr>
        <w:t xml:space="preserve">For </w:t>
      </w:r>
      <w:proofErr w:type="spellStart"/>
      <w:r>
        <w:rPr>
          <w:lang w:val="en-GB"/>
        </w:rPr>
        <w:t>groupcast</w:t>
      </w:r>
      <w:proofErr w:type="spellEnd"/>
      <w:r>
        <w:rPr>
          <w:lang w:val="en-GB"/>
        </w:rPr>
        <w:t>, based on reusing the basic procedures from [3], we understand that each UE in the group would be provisioned with a group key (equivalent to the PGK in [3]), from which the actually used encryption key is derived when the PDCP entity for the group is created.  The RAN2 impact is just to derive the needed keys in the PDCP initialisation.</w:t>
      </w:r>
    </w:p>
    <w:p w14:paraId="3658ADD8" w14:textId="6301857A" w:rsidR="0069137A" w:rsidRPr="0069137A" w:rsidRDefault="0069137A" w:rsidP="00D726E7">
      <w:pPr>
        <w:spacing w:after="240"/>
        <w:rPr>
          <w:lang w:val="en-GB"/>
        </w:rPr>
      </w:pPr>
      <w:r>
        <w:rPr>
          <w:b/>
          <w:lang w:val="en-GB"/>
        </w:rPr>
        <w:lastRenderedPageBreak/>
        <w:t>Proposal 5:</w:t>
      </w:r>
      <w:r>
        <w:rPr>
          <w:lang w:val="en-GB"/>
        </w:rPr>
        <w:t xml:space="preserve"> The PDCP entity initialisation for </w:t>
      </w:r>
      <w:proofErr w:type="spellStart"/>
      <w:r>
        <w:rPr>
          <w:lang w:val="en-GB"/>
        </w:rPr>
        <w:t>groupcast</w:t>
      </w:r>
      <w:proofErr w:type="spellEnd"/>
      <w:r>
        <w:rPr>
          <w:lang w:val="en-GB"/>
        </w:rPr>
        <w:t xml:space="preserve"> includes deriving the group encryption key.</w:t>
      </w:r>
    </w:p>
    <w:p w14:paraId="087DC757" w14:textId="77777777" w:rsidR="009A2595" w:rsidRDefault="0069137A" w:rsidP="00D726E7">
      <w:pPr>
        <w:spacing w:after="240"/>
        <w:rPr>
          <w:lang w:val="en-GB"/>
        </w:rPr>
      </w:pPr>
      <w:r>
        <w:rPr>
          <w:lang w:val="en-GB"/>
        </w:rPr>
        <w:t xml:space="preserve">The group schema in [3] addresses UP encryption, but does not speak to either integrity or CP protection.  Analogous to the situation on </w:t>
      </w:r>
      <w:proofErr w:type="spellStart"/>
      <w:r>
        <w:rPr>
          <w:lang w:val="en-GB"/>
        </w:rPr>
        <w:t>Uu</w:t>
      </w:r>
      <w:proofErr w:type="spellEnd"/>
      <w:r>
        <w:rPr>
          <w:lang w:val="en-GB"/>
        </w:rPr>
        <w:t>, it needs to be considered if the user plane on PC5 will be integrity protected.  We assume SA3 will address this and no specific action from RAN2 is needed in the absence of guidance from SA3.</w:t>
      </w:r>
    </w:p>
    <w:p w14:paraId="628BF108" w14:textId="03BC2F52" w:rsidR="0069137A" w:rsidRDefault="0069137A" w:rsidP="00D726E7">
      <w:pPr>
        <w:spacing w:after="240"/>
        <w:rPr>
          <w:lang w:val="en-GB"/>
        </w:rPr>
      </w:pPr>
      <w:r>
        <w:rPr>
          <w:lang w:val="en-GB"/>
        </w:rPr>
        <w:t xml:space="preserve">For the CP, it needs to be decided if there is any PC5-RRC signalling related to </w:t>
      </w:r>
      <w:proofErr w:type="spellStart"/>
      <w:r>
        <w:rPr>
          <w:lang w:val="en-GB"/>
        </w:rPr>
        <w:t>groupcast</w:t>
      </w:r>
      <w:proofErr w:type="spellEnd"/>
      <w:r>
        <w:rPr>
          <w:lang w:val="en-GB"/>
        </w:rPr>
        <w:t xml:space="preserve"> communication; it was agreed that there is no 1-to-many connection establishment, which might suggest that there would be no RRC signalling.</w:t>
      </w:r>
      <w:r w:rsidR="009A2595">
        <w:rPr>
          <w:lang w:val="en-GB"/>
        </w:rPr>
        <w:t xml:space="preserve">  </w:t>
      </w:r>
      <w:r>
        <w:rPr>
          <w:lang w:val="en-GB"/>
        </w:rPr>
        <w:t xml:space="preserve">However, group security for UP traffic </w:t>
      </w:r>
      <w:r w:rsidR="00DC6734">
        <w:rPr>
          <w:lang w:val="en-GB"/>
        </w:rPr>
        <w:t>may depend</w:t>
      </w:r>
      <w:r>
        <w:rPr>
          <w:lang w:val="en-GB"/>
        </w:rPr>
        <w:t xml:space="preserve"> on the PDCP configuration </w:t>
      </w:r>
      <w:r w:rsidR="00DC6734">
        <w:rPr>
          <w:lang w:val="en-GB"/>
        </w:rPr>
        <w:t xml:space="preserve">(e.g. if we have configurable SN sizes) </w:t>
      </w:r>
      <w:r>
        <w:rPr>
          <w:lang w:val="en-GB"/>
        </w:rPr>
        <w:t xml:space="preserve">and </w:t>
      </w:r>
      <w:r w:rsidR="00DC6734">
        <w:rPr>
          <w:lang w:val="en-GB"/>
        </w:rPr>
        <w:t xml:space="preserve">definitely depends </w:t>
      </w:r>
      <w:r>
        <w:rPr>
          <w:lang w:val="en-GB"/>
        </w:rPr>
        <w:t xml:space="preserve">on the LCID for a particular data stream.  It needs to be determined how this information is propagated to the receiver of a </w:t>
      </w:r>
      <w:proofErr w:type="spellStart"/>
      <w:r>
        <w:rPr>
          <w:lang w:val="en-GB"/>
        </w:rPr>
        <w:t>groupcast</w:t>
      </w:r>
      <w:proofErr w:type="spellEnd"/>
      <w:r>
        <w:rPr>
          <w:lang w:val="en-GB"/>
        </w:rPr>
        <w:t xml:space="preserve"> transmission if there is no control plane.</w:t>
      </w:r>
    </w:p>
    <w:p w14:paraId="379D65D1" w14:textId="7E929C22" w:rsidR="0069137A" w:rsidRDefault="0069137A" w:rsidP="00D726E7">
      <w:pPr>
        <w:spacing w:after="240"/>
        <w:rPr>
          <w:lang w:val="en-GB"/>
        </w:rPr>
      </w:pPr>
      <w:r>
        <w:rPr>
          <w:b/>
          <w:lang w:val="en-GB"/>
        </w:rPr>
        <w:t>Proposal 6:</w:t>
      </w:r>
      <w:r>
        <w:rPr>
          <w:lang w:val="en-GB"/>
        </w:rPr>
        <w:t xml:space="preserve"> RAN2 needs to take a choice between the following options:</w:t>
      </w:r>
    </w:p>
    <w:p w14:paraId="23408DF4" w14:textId="248CD7F3" w:rsidR="0069137A" w:rsidRDefault="0069137A" w:rsidP="0069137A">
      <w:pPr>
        <w:pStyle w:val="ListParagraph"/>
        <w:numPr>
          <w:ilvl w:val="0"/>
          <w:numId w:val="20"/>
        </w:numPr>
      </w:pPr>
      <w:proofErr w:type="spellStart"/>
      <w:r>
        <w:t>Groupcast</w:t>
      </w:r>
      <w:proofErr w:type="spellEnd"/>
      <w:r>
        <w:t xml:space="preserve"> services support RRC signalling to configure (at least) MAC and PDCP entities; or</w:t>
      </w:r>
    </w:p>
    <w:p w14:paraId="0E7B2025" w14:textId="61C39A8D" w:rsidR="0069137A" w:rsidRDefault="0069137A" w:rsidP="0069137A">
      <w:pPr>
        <w:pStyle w:val="ListParagraph"/>
        <w:numPr>
          <w:ilvl w:val="0"/>
          <w:numId w:val="20"/>
        </w:numPr>
      </w:pPr>
      <w:r>
        <w:t xml:space="preserve">PDCP for </w:t>
      </w:r>
      <w:proofErr w:type="spellStart"/>
      <w:r>
        <w:t>groupcast</w:t>
      </w:r>
      <w:proofErr w:type="spellEnd"/>
      <w:r>
        <w:t xml:space="preserve"> is pre-configured, and LCID is defined ad-hoc by the MAC layer (e.g. receiving a transmission for a previously unused LCID causes establishment of that LC based on pre-configured parameters).</w:t>
      </w:r>
    </w:p>
    <w:p w14:paraId="4CBFA8AB" w14:textId="6FB6882D" w:rsidR="00EA5075" w:rsidRDefault="0069137A" w:rsidP="00EA5075">
      <w:pPr>
        <w:spacing w:after="240"/>
      </w:pPr>
      <w:r>
        <w:rPr>
          <w:b/>
        </w:rPr>
        <w:t>Proposal 7:</w:t>
      </w:r>
      <w:r>
        <w:t xml:space="preserve"> If </w:t>
      </w:r>
      <w:proofErr w:type="spellStart"/>
      <w:r>
        <w:t>groupcast</w:t>
      </w:r>
      <w:proofErr w:type="spellEnd"/>
      <w:r>
        <w:t xml:space="preserve"> services support </w:t>
      </w:r>
      <w:r w:rsidR="00DC6734">
        <w:t>PC5-</w:t>
      </w:r>
      <w:r>
        <w:t xml:space="preserve">RRC </w:t>
      </w:r>
      <w:proofErr w:type="spellStart"/>
      <w:r>
        <w:t>signalling</w:t>
      </w:r>
      <w:proofErr w:type="spellEnd"/>
      <w:r>
        <w:t>, the corresponding security keys</w:t>
      </w:r>
      <w:r w:rsidR="00DC6734">
        <w:t xml:space="preserve"> for protection of PC5-RRC</w:t>
      </w:r>
      <w:r>
        <w:t xml:space="preserve"> need to be derived when the PDCP entity is created.</w:t>
      </w:r>
    </w:p>
    <w:p w14:paraId="4A074CF1" w14:textId="5E09B8CE" w:rsidR="00EA5075" w:rsidRDefault="00EA5075" w:rsidP="00EA5075">
      <w:pPr>
        <w:spacing w:after="240"/>
      </w:pPr>
      <w:r>
        <w:t>If option 1 is taken (</w:t>
      </w:r>
      <w:proofErr w:type="spellStart"/>
      <w:r>
        <w:t>groupcast</w:t>
      </w:r>
      <w:proofErr w:type="spellEnd"/>
      <w:r>
        <w:t xml:space="preserve"> supports PC5-RRC </w:t>
      </w:r>
      <w:proofErr w:type="spellStart"/>
      <w:r>
        <w:t>signalling</w:t>
      </w:r>
      <w:proofErr w:type="spellEnd"/>
      <w:r>
        <w:t xml:space="preserve">), then there is a security loop with the configuration message: The message probably needs to be security protected since it contains UE configuration information, but needs to be decodable before the parameters in it have been received.  In particular, if the configuration message is ciphered (as we expect would be necessary), the receiving UE needs to be able to decipher it without knowing its contents.  This implies that the PC5-RRC </w:t>
      </w:r>
      <w:proofErr w:type="spellStart"/>
      <w:r>
        <w:t>signalling</w:t>
      </w:r>
      <w:proofErr w:type="spellEnd"/>
      <w:r>
        <w:t xml:space="preserve"> should be based on some sort of </w:t>
      </w:r>
      <w:proofErr w:type="spellStart"/>
      <w:r>
        <w:t>preconfiguration</w:t>
      </w:r>
      <w:proofErr w:type="spellEnd"/>
      <w:r>
        <w:t xml:space="preserve"> at least for the parameters that affect security (e.g. PDCP PDU format, LCID).  We suggest that this is best achieved by having a kind of preconfigured SRB1 for the </w:t>
      </w:r>
      <w:proofErr w:type="spellStart"/>
      <w:r>
        <w:t>sidelink</w:t>
      </w:r>
      <w:proofErr w:type="spellEnd"/>
      <w:r>
        <w:t>, which uses fixed parameters for the PDCP PDU format and the LCID (as well as any other parameters that are determined to affect security).</w:t>
      </w:r>
    </w:p>
    <w:p w14:paraId="186AEF30" w14:textId="3513F355" w:rsidR="00EA5075" w:rsidRDefault="00EA5075" w:rsidP="00EA5075">
      <w:pPr>
        <w:spacing w:after="240"/>
      </w:pPr>
      <w:r>
        <w:rPr>
          <w:b/>
        </w:rPr>
        <w:t>Proposal 8:</w:t>
      </w:r>
      <w:r>
        <w:t xml:space="preserve"> If </w:t>
      </w:r>
      <w:proofErr w:type="spellStart"/>
      <w:r>
        <w:t>groupcast</w:t>
      </w:r>
      <w:proofErr w:type="spellEnd"/>
      <w:r>
        <w:t xml:space="preserve"> services support PC5-RRC </w:t>
      </w:r>
      <w:proofErr w:type="spellStart"/>
      <w:r>
        <w:t>signalling</w:t>
      </w:r>
      <w:proofErr w:type="spellEnd"/>
      <w:r>
        <w:t>, the first configuration message is sent on a preconfigured SRB with at least the security related parameters fixed in the specification.</w:t>
      </w:r>
    </w:p>
    <w:p w14:paraId="596ACD28" w14:textId="41EC1082" w:rsidR="00A26930" w:rsidRDefault="00A26930" w:rsidP="00EA5075">
      <w:pPr>
        <w:spacing w:after="240"/>
      </w:pPr>
      <w:r>
        <w:t xml:space="preserve">The same issue seems to apply for unicast (where the RRC </w:t>
      </w:r>
      <w:proofErr w:type="spellStart"/>
      <w:r>
        <w:t>signalling</w:t>
      </w:r>
      <w:proofErr w:type="spellEnd"/>
      <w:r>
        <w:t xml:space="preserve"> is already agreed to be present) and the preconfigured SRB is an expedient solution there as well.</w:t>
      </w:r>
    </w:p>
    <w:p w14:paraId="714D6A18" w14:textId="3197DD7F" w:rsidR="00A26930" w:rsidRPr="00A26930" w:rsidRDefault="00A26930" w:rsidP="00EA5075">
      <w:pPr>
        <w:spacing w:after="240"/>
      </w:pPr>
      <w:r>
        <w:rPr>
          <w:b/>
        </w:rPr>
        <w:t>Proposal 9:</w:t>
      </w:r>
      <w:r>
        <w:t xml:space="preserve"> For unicast services, the first configuration message is sent on a preconfigured SRB with at least the security related parameters fixed in the specification.</w:t>
      </w:r>
    </w:p>
    <w:p w14:paraId="4D06CDB7" w14:textId="0665508C" w:rsidR="006C4653" w:rsidRDefault="006C4653" w:rsidP="006C4653">
      <w:pPr>
        <w:pStyle w:val="Heading2"/>
      </w:pPr>
      <w:r>
        <w:t>The broadcast case</w:t>
      </w:r>
    </w:p>
    <w:p w14:paraId="190ECB76" w14:textId="523D1D9A" w:rsidR="006C4653" w:rsidRDefault="006C4653" w:rsidP="006C4653">
      <w:pPr>
        <w:spacing w:after="240"/>
        <w:rPr>
          <w:lang w:val="en-GB"/>
        </w:rPr>
      </w:pPr>
      <w:r>
        <w:rPr>
          <w:lang w:val="en-GB"/>
        </w:rPr>
        <w:t>It might seem that there is no need for security for V2X broadcast, since it is an “everyone to everyone” communication mode.  For this reason it does seem that there would be no need for ciphering, but it could be considered to have integrity protection so that a broadcast transmission can be authenticated as actually coming from the purported transmitter.</w:t>
      </w:r>
    </w:p>
    <w:p w14:paraId="37DDC78C" w14:textId="44851A51" w:rsidR="006C4653" w:rsidRDefault="006C4653" w:rsidP="006C4653">
      <w:pPr>
        <w:spacing w:after="240"/>
        <w:rPr>
          <w:lang w:val="en-GB"/>
        </w:rPr>
      </w:pPr>
      <w:r>
        <w:rPr>
          <w:lang w:val="en-GB"/>
        </w:rPr>
        <w:t xml:space="preserve">If some kind of broadcast security is needed, there would need to be a group key, similar to the </w:t>
      </w:r>
      <w:proofErr w:type="spellStart"/>
      <w:r>
        <w:rPr>
          <w:lang w:val="en-GB"/>
        </w:rPr>
        <w:t>groupcast</w:t>
      </w:r>
      <w:proofErr w:type="spellEnd"/>
      <w:r>
        <w:rPr>
          <w:lang w:val="en-GB"/>
        </w:rPr>
        <w:t xml:space="preserve"> case discussed above.  This would require some evaluation from SA3, and if agreed, it would mean that monitoring a broadcast service becomes somewhat nontrivial, since every receiving UE needs to be provisioned somehow with the service’s group key.</w:t>
      </w:r>
    </w:p>
    <w:p w14:paraId="414F7988" w14:textId="12FB7025" w:rsidR="006C4653" w:rsidRDefault="006C4653" w:rsidP="006C4653">
      <w:pPr>
        <w:spacing w:after="240"/>
        <w:rPr>
          <w:lang w:val="en-GB"/>
        </w:rPr>
      </w:pPr>
      <w:r>
        <w:rPr>
          <w:lang w:val="en-GB"/>
        </w:rPr>
        <w:lastRenderedPageBreak/>
        <w:t>Considering the potential for introducing significant complexity, we suggest that this issue could be deferred to future releases, unless there is a hard requirement from SA2/SA3 to protect broadcast communications.</w:t>
      </w:r>
    </w:p>
    <w:p w14:paraId="5309F104" w14:textId="460D3753" w:rsidR="006C4653" w:rsidRPr="006C4653" w:rsidRDefault="006C4653" w:rsidP="006C4653">
      <w:pPr>
        <w:spacing w:after="240"/>
        <w:rPr>
          <w:lang w:val="en-GB"/>
        </w:rPr>
      </w:pPr>
      <w:r>
        <w:rPr>
          <w:b/>
          <w:lang w:val="en-GB"/>
        </w:rPr>
        <w:t>Proposal 10:</w:t>
      </w:r>
      <w:r>
        <w:rPr>
          <w:lang w:val="en-GB"/>
        </w:rPr>
        <w:t xml:space="preserve"> Broadcast security is not addressed in Rel-16.</w:t>
      </w:r>
    </w:p>
    <w:p w14:paraId="016302AC" w14:textId="4C6A9794"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66359823" w14:textId="311A6E60" w:rsidR="00203C4E" w:rsidRPr="00203C4E" w:rsidRDefault="00203C4E" w:rsidP="00203C4E">
      <w:pPr>
        <w:spacing w:after="240"/>
        <w:rPr>
          <w:lang w:val="en-GB"/>
        </w:rPr>
      </w:pPr>
      <w:r>
        <w:rPr>
          <w:lang w:val="en-GB"/>
        </w:rPr>
        <w:t>This document promulgated the following proposals:</w:t>
      </w:r>
      <w:bookmarkStart w:id="10" w:name="_GoBack"/>
      <w:bookmarkEnd w:id="10"/>
    </w:p>
    <w:p w14:paraId="7EEB8C6F" w14:textId="77777777" w:rsidR="00203C4E" w:rsidRDefault="00203C4E" w:rsidP="00203C4E">
      <w:pPr>
        <w:spacing w:after="240"/>
        <w:rPr>
          <w:lang w:val="en-GB"/>
        </w:rPr>
      </w:pPr>
      <w:r>
        <w:rPr>
          <w:b/>
          <w:lang w:val="en-GB"/>
        </w:rPr>
        <w:t>Proposal 1:</w:t>
      </w:r>
      <w:r>
        <w:rPr>
          <w:lang w:val="en-GB"/>
        </w:rPr>
        <w:t xml:space="preserve"> Add security protection to the PDCP functions.</w:t>
      </w:r>
    </w:p>
    <w:p w14:paraId="2D778B1E" w14:textId="77777777" w:rsidR="00203C4E" w:rsidRDefault="00203C4E" w:rsidP="00203C4E">
      <w:pPr>
        <w:spacing w:after="240"/>
        <w:rPr>
          <w:lang w:val="en-GB"/>
        </w:rPr>
      </w:pPr>
      <w:r>
        <w:rPr>
          <w:b/>
          <w:lang w:val="en-GB"/>
        </w:rPr>
        <w:t>Proposal 2:</w:t>
      </w:r>
      <w:r>
        <w:rPr>
          <w:lang w:val="en-GB"/>
        </w:rPr>
        <w:t xml:space="preserve"> Confirm with SA3 that PC5-RRC requires integrity protection and ciphering.</w:t>
      </w:r>
    </w:p>
    <w:p w14:paraId="5E20BD10" w14:textId="77777777" w:rsidR="00203C4E" w:rsidRDefault="00203C4E" w:rsidP="00203C4E">
      <w:pPr>
        <w:spacing w:after="240"/>
        <w:rPr>
          <w:lang w:val="en-GB"/>
        </w:rPr>
      </w:pPr>
      <w:r>
        <w:rPr>
          <w:b/>
          <w:lang w:val="en-GB"/>
        </w:rPr>
        <w:t>Proposal 3:</w:t>
      </w:r>
      <w:r>
        <w:rPr>
          <w:lang w:val="en-GB"/>
        </w:rPr>
        <w:t xml:space="preserve"> Consult SA3 on whether separate keys for PC5-RRC protection are needed.</w:t>
      </w:r>
    </w:p>
    <w:p w14:paraId="2901ED60" w14:textId="77777777" w:rsidR="00203C4E" w:rsidRDefault="00203C4E" w:rsidP="00203C4E">
      <w:pPr>
        <w:spacing w:after="240"/>
        <w:rPr>
          <w:lang w:val="en-GB"/>
        </w:rPr>
      </w:pPr>
      <w:r>
        <w:rPr>
          <w:b/>
          <w:lang w:val="en-GB"/>
        </w:rPr>
        <w:t>Proposal 4:</w:t>
      </w:r>
      <w:r>
        <w:rPr>
          <w:lang w:val="en-GB"/>
        </w:rPr>
        <w:t xml:space="preserve"> There is no PC5-RRC </w:t>
      </w:r>
      <w:proofErr w:type="spellStart"/>
      <w:r>
        <w:rPr>
          <w:lang w:val="en-GB"/>
        </w:rPr>
        <w:t>SecurityModeCommand</w:t>
      </w:r>
      <w:proofErr w:type="spellEnd"/>
      <w:r>
        <w:rPr>
          <w:lang w:val="en-GB"/>
        </w:rPr>
        <w:t xml:space="preserve"> and the access stratum on PC5 always operates with security present, i.e. PDCP initialisation includes activating security.  The security configuration is defined by upper layers and configured to PDCP.</w:t>
      </w:r>
    </w:p>
    <w:p w14:paraId="49FC3831" w14:textId="77777777" w:rsidR="00203C4E" w:rsidRPr="0069137A" w:rsidRDefault="00203C4E" w:rsidP="00203C4E">
      <w:pPr>
        <w:spacing w:after="240"/>
        <w:rPr>
          <w:lang w:val="en-GB"/>
        </w:rPr>
      </w:pPr>
      <w:r>
        <w:rPr>
          <w:b/>
          <w:lang w:val="en-GB"/>
        </w:rPr>
        <w:t>Proposal 5:</w:t>
      </w:r>
      <w:r>
        <w:rPr>
          <w:lang w:val="en-GB"/>
        </w:rPr>
        <w:t xml:space="preserve"> The PDCP entity initialisation for </w:t>
      </w:r>
      <w:proofErr w:type="spellStart"/>
      <w:r>
        <w:rPr>
          <w:lang w:val="en-GB"/>
        </w:rPr>
        <w:t>groupcast</w:t>
      </w:r>
      <w:proofErr w:type="spellEnd"/>
      <w:r>
        <w:rPr>
          <w:lang w:val="en-GB"/>
        </w:rPr>
        <w:t xml:space="preserve"> includes deriving the group encryption key.</w:t>
      </w:r>
    </w:p>
    <w:p w14:paraId="6C04921B" w14:textId="77777777" w:rsidR="00203C4E" w:rsidRDefault="00203C4E" w:rsidP="00203C4E">
      <w:pPr>
        <w:spacing w:after="240"/>
        <w:rPr>
          <w:lang w:val="en-GB"/>
        </w:rPr>
      </w:pPr>
      <w:r>
        <w:rPr>
          <w:b/>
          <w:lang w:val="en-GB"/>
        </w:rPr>
        <w:t>Proposal 6:</w:t>
      </w:r>
      <w:r>
        <w:rPr>
          <w:lang w:val="en-GB"/>
        </w:rPr>
        <w:t xml:space="preserve"> RAN2 needs to take a choice between the following options:</w:t>
      </w:r>
    </w:p>
    <w:p w14:paraId="0665FBA4" w14:textId="77777777" w:rsidR="00203C4E" w:rsidRDefault="00203C4E" w:rsidP="00203C4E">
      <w:pPr>
        <w:pStyle w:val="ListParagraph"/>
        <w:numPr>
          <w:ilvl w:val="0"/>
          <w:numId w:val="22"/>
        </w:numPr>
      </w:pPr>
      <w:proofErr w:type="spellStart"/>
      <w:r>
        <w:t>Groupcast</w:t>
      </w:r>
      <w:proofErr w:type="spellEnd"/>
      <w:r>
        <w:t xml:space="preserve"> services support RRC signalling to configure (at least) MAC and PDCP entities; or</w:t>
      </w:r>
    </w:p>
    <w:p w14:paraId="1173705D" w14:textId="77777777" w:rsidR="00203C4E" w:rsidRDefault="00203C4E" w:rsidP="00203C4E">
      <w:pPr>
        <w:pStyle w:val="ListParagraph"/>
        <w:numPr>
          <w:ilvl w:val="0"/>
          <w:numId w:val="22"/>
        </w:numPr>
      </w:pPr>
      <w:r>
        <w:t xml:space="preserve">PDCP for </w:t>
      </w:r>
      <w:proofErr w:type="spellStart"/>
      <w:r>
        <w:t>groupcast</w:t>
      </w:r>
      <w:proofErr w:type="spellEnd"/>
      <w:r>
        <w:t xml:space="preserve"> is pre-configured, and LCID is defined ad-hoc by the MAC layer (e.g. receiving a transmission for a previously unused LCID causes establishment of that LC based on pre-configured parameters).</w:t>
      </w:r>
    </w:p>
    <w:p w14:paraId="14AA5297" w14:textId="77777777" w:rsidR="00203C4E" w:rsidRDefault="00203C4E" w:rsidP="00203C4E">
      <w:pPr>
        <w:spacing w:after="240"/>
      </w:pPr>
      <w:r>
        <w:rPr>
          <w:b/>
        </w:rPr>
        <w:t>Proposal 7:</w:t>
      </w:r>
      <w:r>
        <w:t xml:space="preserve"> If </w:t>
      </w:r>
      <w:proofErr w:type="spellStart"/>
      <w:r>
        <w:t>groupcast</w:t>
      </w:r>
      <w:proofErr w:type="spellEnd"/>
      <w:r>
        <w:t xml:space="preserve"> services support PC5-RRC </w:t>
      </w:r>
      <w:proofErr w:type="spellStart"/>
      <w:r>
        <w:t>signalling</w:t>
      </w:r>
      <w:proofErr w:type="spellEnd"/>
      <w:r>
        <w:t>, the corresponding security keys for protection of PC5-RRC need to be derived when the PDCP entity is created.</w:t>
      </w:r>
    </w:p>
    <w:p w14:paraId="652F242C" w14:textId="77777777" w:rsidR="00203C4E" w:rsidRDefault="00203C4E" w:rsidP="00203C4E">
      <w:pPr>
        <w:spacing w:after="240"/>
      </w:pPr>
      <w:r>
        <w:rPr>
          <w:b/>
        </w:rPr>
        <w:t>Proposal 8:</w:t>
      </w:r>
      <w:r>
        <w:t xml:space="preserve"> If </w:t>
      </w:r>
      <w:proofErr w:type="spellStart"/>
      <w:r>
        <w:t>groupcast</w:t>
      </w:r>
      <w:proofErr w:type="spellEnd"/>
      <w:r>
        <w:t xml:space="preserve"> services support PC5-RRC </w:t>
      </w:r>
      <w:proofErr w:type="spellStart"/>
      <w:r>
        <w:t>signalling</w:t>
      </w:r>
      <w:proofErr w:type="spellEnd"/>
      <w:r>
        <w:t>, the first configuration message is sent on a preconfigured SRB with at least the security related parameters fixed in the specification.</w:t>
      </w:r>
    </w:p>
    <w:p w14:paraId="5C8BAA76" w14:textId="77777777" w:rsidR="00203C4E" w:rsidRPr="00A26930" w:rsidRDefault="00203C4E" w:rsidP="00203C4E">
      <w:pPr>
        <w:spacing w:after="240"/>
      </w:pPr>
      <w:r>
        <w:rPr>
          <w:b/>
        </w:rPr>
        <w:t>Proposal 9:</w:t>
      </w:r>
      <w:r>
        <w:t xml:space="preserve"> For unicast services, the first configuration message is sent on a preconfigured SRB with at least the security related parameters fixed in the specification.</w:t>
      </w:r>
    </w:p>
    <w:p w14:paraId="75176215" w14:textId="77777777" w:rsidR="00203C4E" w:rsidRPr="006C4653" w:rsidRDefault="00203C4E" w:rsidP="00203C4E">
      <w:pPr>
        <w:spacing w:after="240"/>
        <w:rPr>
          <w:lang w:val="en-GB"/>
        </w:rPr>
      </w:pPr>
      <w:r>
        <w:rPr>
          <w:b/>
          <w:lang w:val="en-GB"/>
        </w:rPr>
        <w:t>Proposal 10:</w:t>
      </w:r>
      <w:r>
        <w:rPr>
          <w:lang w:val="en-GB"/>
        </w:rPr>
        <w:t xml:space="preserve"> Broadcast security is not addressed in Rel-16.</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1313F2BC" w14:textId="25893426" w:rsidR="005B7D75" w:rsidRDefault="001C15D5" w:rsidP="00D726E7">
      <w:pPr>
        <w:spacing w:after="240"/>
        <w:rPr>
          <w:lang w:val="en-GB" w:eastAsia="en-US"/>
        </w:rPr>
      </w:pPr>
      <w:r>
        <w:rPr>
          <w:lang w:val="en-GB" w:eastAsia="en-US"/>
        </w:rPr>
        <w:t>[1]</w:t>
      </w:r>
      <w:r>
        <w:rPr>
          <w:lang w:val="en-GB" w:eastAsia="en-US"/>
        </w:rPr>
        <w:tab/>
      </w:r>
      <w:r w:rsidR="008A4B72">
        <w:rPr>
          <w:lang w:val="en-GB" w:eastAsia="en-US"/>
        </w:rPr>
        <w:t>TR 23.786</w:t>
      </w:r>
    </w:p>
    <w:p w14:paraId="55333B01" w14:textId="296B89A7" w:rsidR="008A4B72" w:rsidRDefault="008A4B72" w:rsidP="00D726E7">
      <w:pPr>
        <w:spacing w:after="240"/>
        <w:rPr>
          <w:lang w:val="en-GB" w:eastAsia="en-US"/>
        </w:rPr>
      </w:pPr>
      <w:r>
        <w:rPr>
          <w:lang w:val="en-GB" w:eastAsia="en-US"/>
        </w:rPr>
        <w:t>[2]</w:t>
      </w:r>
      <w:r>
        <w:rPr>
          <w:lang w:val="en-GB" w:eastAsia="en-US"/>
        </w:rPr>
        <w:tab/>
        <w:t>TS 23.303</w:t>
      </w:r>
    </w:p>
    <w:p w14:paraId="4060EF7D" w14:textId="13CE8037" w:rsidR="005B7D75" w:rsidRPr="00732182" w:rsidRDefault="008A4B72" w:rsidP="00732182">
      <w:pPr>
        <w:rPr>
          <w:lang w:val="en-GB" w:eastAsia="en-US"/>
        </w:rPr>
      </w:pPr>
      <w:r>
        <w:rPr>
          <w:lang w:val="en-GB" w:eastAsia="en-US"/>
        </w:rPr>
        <w:t>[3]</w:t>
      </w:r>
      <w:r>
        <w:rPr>
          <w:lang w:val="en-GB" w:eastAsia="en-US"/>
        </w:rPr>
        <w:tab/>
        <w:t>TS 33.303</w:t>
      </w:r>
    </w:p>
    <w:p w14:paraId="0EFFC6D5" w14:textId="77777777" w:rsidR="00211DDB" w:rsidRPr="00BB7841" w:rsidRDefault="00211DDB" w:rsidP="00BB7841">
      <w:pPr>
        <w:spacing w:after="240"/>
        <w:rPr>
          <w:lang w:val="en-GB"/>
        </w:rPr>
      </w:pPr>
    </w:p>
    <w:sectPr w:rsidR="00211DDB" w:rsidRPr="00BB7841" w:rsidSect="00E70F1A">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4334F" w14:textId="77777777" w:rsidR="005F23B5" w:rsidRDefault="005F23B5">
      <w:pPr>
        <w:pStyle w:val="TAL"/>
      </w:pPr>
      <w:r>
        <w:separator/>
      </w:r>
    </w:p>
  </w:endnote>
  <w:endnote w:type="continuationSeparator" w:id="0">
    <w:p w14:paraId="17D295D2" w14:textId="77777777" w:rsidR="005F23B5" w:rsidRDefault="005F23B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374216">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2AB0D" w14:textId="77777777" w:rsidR="005F23B5" w:rsidRDefault="005F23B5">
      <w:pPr>
        <w:pStyle w:val="TAL"/>
      </w:pPr>
      <w:r>
        <w:separator/>
      </w:r>
    </w:p>
  </w:footnote>
  <w:footnote w:type="continuationSeparator" w:id="0">
    <w:p w14:paraId="5428AF25" w14:textId="77777777" w:rsidR="005F23B5" w:rsidRDefault="005F23B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D1A2321"/>
    <w:multiLevelType w:val="hybridMultilevel"/>
    <w:tmpl w:val="61D25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EC211F"/>
    <w:multiLevelType w:val="hybridMultilevel"/>
    <w:tmpl w:val="61D252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64AAC"/>
    <w:multiLevelType w:val="hybridMultilevel"/>
    <w:tmpl w:val="0A6AD068"/>
    <w:lvl w:ilvl="0" w:tplc="0D40D5C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6"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15"/>
  </w:num>
  <w:num w:numId="4">
    <w:abstractNumId w:val="10"/>
  </w:num>
  <w:num w:numId="5">
    <w:abstractNumId w:val="7"/>
  </w:num>
  <w:num w:numId="6">
    <w:abstractNumId w:val="4"/>
  </w:num>
  <w:num w:numId="7">
    <w:abstractNumId w:val="20"/>
  </w:num>
  <w:num w:numId="8">
    <w:abstractNumId w:val="19"/>
  </w:num>
  <w:num w:numId="9">
    <w:abstractNumId w:val="0"/>
  </w:num>
  <w:num w:numId="10">
    <w:abstractNumId w:val="3"/>
  </w:num>
  <w:num w:numId="11">
    <w:abstractNumId w:val="14"/>
  </w:num>
  <w:num w:numId="12">
    <w:abstractNumId w:val="18"/>
  </w:num>
  <w:num w:numId="13">
    <w:abstractNumId w:val="17"/>
  </w:num>
  <w:num w:numId="14">
    <w:abstractNumId w:val="2"/>
  </w:num>
  <w:num w:numId="15">
    <w:abstractNumId w:val="11"/>
  </w:num>
  <w:num w:numId="16">
    <w:abstractNumId w:val="8"/>
  </w:num>
  <w:num w:numId="17">
    <w:abstractNumId w:val="16"/>
  </w:num>
  <w:num w:numId="18">
    <w:abstractNumId w:val="1"/>
  </w:num>
  <w:num w:numId="19">
    <w:abstractNumId w:val="13"/>
  </w:num>
  <w:num w:numId="20">
    <w:abstractNumId w:val="6"/>
  </w:num>
  <w:num w:numId="21">
    <w:abstractNumId w:val="12"/>
  </w:num>
  <w:num w:numId="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9AF"/>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C4E"/>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5BD3"/>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216"/>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1EB5"/>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CB"/>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3B5"/>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37A"/>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653"/>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2B"/>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45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2D0"/>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B72"/>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595"/>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077"/>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30"/>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449"/>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6EEE"/>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2ED0"/>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2F2"/>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6E7"/>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34"/>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1F35"/>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6E89"/>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075"/>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F1EAA-DA15-450E-9DF4-1838CE674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2019-03-29T02:18:00Z</dcterms:created>
  <dcterms:modified xsi:type="dcterms:W3CDTF">2019-03-29T02:18:00Z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