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A791080"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6F4EC9">
        <w:rPr>
          <w:rFonts w:ascii="Arial" w:eastAsia="MS Mincho" w:hAnsi="Arial"/>
          <w:b/>
          <w:sz w:val="24"/>
          <w:szCs w:val="24"/>
          <w:lang w:val="en-GB" w:eastAsia="x-none"/>
        </w:rPr>
        <w:t>bis</w:t>
      </w:r>
      <w:r w:rsidR="006F4EC9">
        <w:rPr>
          <w:rFonts w:ascii="Arial" w:eastAsia="MS Mincho" w:hAnsi="Arial"/>
          <w:b/>
          <w:sz w:val="24"/>
          <w:szCs w:val="24"/>
          <w:lang w:val="en-GB" w:eastAsia="x-none"/>
        </w:rPr>
        <w:tab/>
        <w:t>R2-1903226</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FC5EA9E"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BB6BCD">
        <w:rPr>
          <w:rFonts w:ascii="Arial" w:hAnsi="Arial" w:cs="Arial"/>
          <w:szCs w:val="24"/>
        </w:rPr>
        <w:t>11.4.3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591D7390"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1115FE">
        <w:rPr>
          <w:b/>
          <w:sz w:val="24"/>
          <w:lang w:val="en-GB"/>
        </w:rPr>
        <w:t>Resource pools per cast type</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4A8544A" w14:textId="372B5DD7" w:rsidR="00202DDC" w:rsidRPr="00BA4886" w:rsidRDefault="005B7D75" w:rsidP="00820C96">
      <w:pPr>
        <w:spacing w:after="120"/>
        <w:jc w:val="both"/>
        <w:rPr>
          <w:rFonts w:ascii="Arial" w:hAnsi="Arial" w:cs="Arial"/>
          <w:sz w:val="20"/>
          <w:szCs w:val="20"/>
          <w:lang w:val="en-GB"/>
        </w:rPr>
      </w:pPr>
      <w:r>
        <w:rPr>
          <w:rFonts w:ascii="Arial" w:hAnsi="Arial" w:cs="Arial"/>
          <w:sz w:val="20"/>
          <w:szCs w:val="20"/>
          <w:lang w:val="en-GB"/>
        </w:rPr>
        <w:t>During the NR V2X study item, there was some discussion (e.g. in [1]) of whether to support separate resource pools per cast type</w:t>
      </w:r>
      <w:r w:rsidR="00C049AF" w:rsidRPr="00BA4886">
        <w:rPr>
          <w:rFonts w:ascii="Arial" w:hAnsi="Arial" w:cs="Arial"/>
          <w:sz w:val="20"/>
          <w:szCs w:val="20"/>
          <w:lang w:val="en-GB"/>
        </w:rPr>
        <w:t>.</w:t>
      </w:r>
      <w:r>
        <w:rPr>
          <w:rFonts w:ascii="Arial" w:hAnsi="Arial" w:cs="Arial"/>
          <w:sz w:val="20"/>
          <w:szCs w:val="20"/>
          <w:lang w:val="en-GB"/>
        </w:rPr>
        <w:t xml:space="preserve">  No conclusion was taken on the question in the email discussion and the area was left for further analysis in the work item phase.  This document examines the issue.</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5B7D75">
        <w:rPr>
          <w:rFonts w:eastAsia="PMingLiU" w:cs="Arial"/>
        </w:rPr>
        <w:t>n</w:t>
      </w:r>
    </w:p>
    <w:p w14:paraId="00CF8998" w14:textId="47349564" w:rsidR="00F17D67" w:rsidRDefault="005B7D75" w:rsidP="00DF345D">
      <w:pPr>
        <w:spacing w:after="240"/>
        <w:rPr>
          <w:lang w:val="en-GB"/>
        </w:rPr>
      </w:pPr>
      <w:r>
        <w:rPr>
          <w:lang w:val="en-GB"/>
        </w:rPr>
        <w:t>The basic issue in dimensioning a resource pool for mode 2 communication is reliability: The larger the pool in relation to the expected amount of traffic, the lower the likelihood of collision and the higher the reliability of transmissions.  Thus the question that should be asked is whether the reliability needs of a service vary by cast type.</w:t>
      </w:r>
    </w:p>
    <w:p w14:paraId="00C39BBF" w14:textId="7DB4FD03" w:rsidR="005B7D75" w:rsidRDefault="005B7D75" w:rsidP="00DF345D">
      <w:pPr>
        <w:spacing w:after="240"/>
        <w:rPr>
          <w:lang w:val="en-GB"/>
        </w:rPr>
      </w:pPr>
      <w:r>
        <w:rPr>
          <w:lang w:val="en-GB"/>
        </w:rPr>
        <w:t>Referring to the requiremen</w:t>
      </w:r>
      <w:bookmarkStart w:id="9" w:name="_GoBack"/>
      <w:bookmarkEnd w:id="9"/>
      <w:r>
        <w:rPr>
          <w:lang w:val="en-GB"/>
        </w:rPr>
        <w:t>ts in [2], the “five 9s” cases where extremely high reliability is required are as follows:</w:t>
      </w:r>
    </w:p>
    <w:p w14:paraId="186F379B" w14:textId="208CE22A" w:rsidR="005B7D75" w:rsidRDefault="005B7D75" w:rsidP="005B7D75">
      <w:pPr>
        <w:pStyle w:val="ListParagraph"/>
        <w:numPr>
          <w:ilvl w:val="0"/>
          <w:numId w:val="19"/>
        </w:numPr>
      </w:pPr>
      <w:r>
        <w:t>Emergency trajectory alignment between UEs</w:t>
      </w:r>
    </w:p>
    <w:p w14:paraId="54D8E9C4" w14:textId="76B2C27E" w:rsidR="005B7D75" w:rsidRDefault="005B7D75" w:rsidP="005B7D75">
      <w:pPr>
        <w:pStyle w:val="ListParagraph"/>
        <w:numPr>
          <w:ilvl w:val="0"/>
          <w:numId w:val="19"/>
        </w:numPr>
      </w:pPr>
      <w:r>
        <w:t>Highly automated sensor sharing at moderate [200 m] range</w:t>
      </w:r>
    </w:p>
    <w:p w14:paraId="42DC64F8" w14:textId="374AD8EA" w:rsidR="005B7D75" w:rsidRDefault="005B7D75" w:rsidP="005B7D75">
      <w:pPr>
        <w:pStyle w:val="ListParagraph"/>
        <w:numPr>
          <w:ilvl w:val="0"/>
          <w:numId w:val="19"/>
        </w:numPr>
      </w:pPr>
      <w:r>
        <w:t>Communication to V2X application server for remote driving</w:t>
      </w:r>
    </w:p>
    <w:p w14:paraId="5EC0F150" w14:textId="6B26578C" w:rsidR="005B7D75" w:rsidRDefault="005B7D75" w:rsidP="005B7D75">
      <w:pPr>
        <w:spacing w:after="240"/>
      </w:pPr>
      <w:r>
        <w:t xml:space="preserve">The first could be expected to be a unicast service; the second could be unicast or </w:t>
      </w:r>
      <w:proofErr w:type="spellStart"/>
      <w:r>
        <w:t>groupcast</w:t>
      </w:r>
      <w:proofErr w:type="spellEnd"/>
      <w:r>
        <w:t xml:space="preserve">; the third is a </w:t>
      </w:r>
      <w:proofErr w:type="spellStart"/>
      <w:r>
        <w:t>Uu</w:t>
      </w:r>
      <w:proofErr w:type="spellEnd"/>
      <w:r>
        <w:t xml:space="preserve"> use case that was studied under URLLC.  The second tier of “four 9s” cases is as follows:</w:t>
      </w:r>
    </w:p>
    <w:p w14:paraId="5BAF3237" w14:textId="01E1AADE" w:rsidR="005B7D75" w:rsidRDefault="005B7D75" w:rsidP="005B7D75">
      <w:pPr>
        <w:pStyle w:val="ListParagraph"/>
        <w:numPr>
          <w:ilvl w:val="0"/>
          <w:numId w:val="19"/>
        </w:numPr>
      </w:pPr>
      <w:r>
        <w:t>Platooning with highest degree of automation</w:t>
      </w:r>
    </w:p>
    <w:p w14:paraId="4964CA15" w14:textId="3AA973C1" w:rsidR="005B7D75" w:rsidRDefault="005B7D75" w:rsidP="005B7D75">
      <w:pPr>
        <w:pStyle w:val="ListParagraph"/>
        <w:numPr>
          <w:ilvl w:val="0"/>
          <w:numId w:val="19"/>
        </w:numPr>
      </w:pPr>
      <w:r>
        <w:t>Cooperative collision avoidance</w:t>
      </w:r>
    </w:p>
    <w:p w14:paraId="11CA81B7" w14:textId="20DF11B7" w:rsidR="005B7D75" w:rsidRDefault="005B7D75" w:rsidP="005B7D75">
      <w:pPr>
        <w:pStyle w:val="ListParagraph"/>
        <w:numPr>
          <w:ilvl w:val="0"/>
          <w:numId w:val="19"/>
        </w:numPr>
      </w:pPr>
      <w:r>
        <w:t>Cooperative lane change with higher degree of automation</w:t>
      </w:r>
    </w:p>
    <w:p w14:paraId="28B750DB" w14:textId="1BA59DF4" w:rsidR="005B7D75" w:rsidRDefault="005B7D75" w:rsidP="005B7D75">
      <w:pPr>
        <w:pStyle w:val="ListParagraph"/>
        <w:numPr>
          <w:ilvl w:val="0"/>
          <w:numId w:val="19"/>
        </w:numPr>
      </w:pPr>
      <w:r>
        <w:t>Certain sensor sharing cases with higher degree of automation</w:t>
      </w:r>
    </w:p>
    <w:p w14:paraId="3BA95C8D" w14:textId="6B506EED" w:rsidR="005B7D75" w:rsidRPr="005B7D75" w:rsidRDefault="005B7D75" w:rsidP="005B7D75">
      <w:pPr>
        <w:pStyle w:val="ListParagraph"/>
        <w:numPr>
          <w:ilvl w:val="0"/>
          <w:numId w:val="19"/>
        </w:numPr>
      </w:pPr>
      <w:r>
        <w:t>Video sharing with higher degree of automation</w:t>
      </w:r>
    </w:p>
    <w:p w14:paraId="08193DFE" w14:textId="7080C9D2" w:rsidR="005B7D75" w:rsidRDefault="005B7D75" w:rsidP="00DF345D">
      <w:pPr>
        <w:spacing w:after="240"/>
        <w:rPr>
          <w:lang w:val="en-GB"/>
        </w:rPr>
      </w:pPr>
      <w:r>
        <w:rPr>
          <w:lang w:val="en-GB"/>
        </w:rPr>
        <w:t xml:space="preserve">The list is a mix of </w:t>
      </w:r>
      <w:proofErr w:type="spellStart"/>
      <w:r>
        <w:rPr>
          <w:lang w:val="en-GB"/>
        </w:rPr>
        <w:t>groupcast</w:t>
      </w:r>
      <w:proofErr w:type="spellEnd"/>
      <w:r>
        <w:rPr>
          <w:lang w:val="en-GB"/>
        </w:rPr>
        <w:t xml:space="preserve"> (platooning and sensor sharing) and unicast (others) cases.  However, the </w:t>
      </w:r>
      <w:proofErr w:type="spellStart"/>
      <w:r>
        <w:rPr>
          <w:lang w:val="en-GB"/>
        </w:rPr>
        <w:t>groupcast</w:t>
      </w:r>
      <w:proofErr w:type="spellEnd"/>
      <w:r>
        <w:rPr>
          <w:lang w:val="en-GB"/>
        </w:rPr>
        <w:t xml:space="preserve"> cases in the list are somewhat exceptional, all involving “high</w:t>
      </w:r>
      <w:r w:rsidR="00F73A91">
        <w:rPr>
          <w:lang w:val="en-GB"/>
        </w:rPr>
        <w:t>er</w:t>
      </w:r>
      <w:r>
        <w:rPr>
          <w:lang w:val="en-GB"/>
        </w:rPr>
        <w:t>”</w:t>
      </w:r>
      <w:r w:rsidR="00F73A91">
        <w:rPr>
          <w:lang w:val="en-GB"/>
        </w:rPr>
        <w:t xml:space="preserve"> or “highest”</w:t>
      </w:r>
      <w:r>
        <w:rPr>
          <w:lang w:val="en-GB"/>
        </w:rPr>
        <w:t xml:space="preserve"> levels of automation.</w:t>
      </w:r>
    </w:p>
    <w:p w14:paraId="07BC74E9" w14:textId="59FDA5FF" w:rsidR="005B7D75" w:rsidRPr="005B7D75" w:rsidRDefault="005B7D75" w:rsidP="00DF345D">
      <w:pPr>
        <w:spacing w:after="240"/>
        <w:rPr>
          <w:lang w:val="en-GB"/>
        </w:rPr>
      </w:pPr>
      <w:r>
        <w:rPr>
          <w:lang w:val="en-GB"/>
        </w:rPr>
        <w:t xml:space="preserve">It could be anticipated that early deployments, especially, would see the unicast use cases from these lists (specifically emergency trajectory alignment and cooperative collision avoidance) but not the more highly automated </w:t>
      </w:r>
      <w:proofErr w:type="spellStart"/>
      <w:r>
        <w:rPr>
          <w:lang w:val="en-GB"/>
        </w:rPr>
        <w:t>groupcast</w:t>
      </w:r>
      <w:proofErr w:type="spellEnd"/>
      <w:r>
        <w:rPr>
          <w:lang w:val="en-GB"/>
        </w:rPr>
        <w:t xml:space="preserve"> ones.  Considering this, it seems reasonable to allow the network to configure certain resource pools for unicast use, dimensioning them conservatively to allow for high target reliability levels.</w:t>
      </w:r>
    </w:p>
    <w:p w14:paraId="69290D6F" w14:textId="3782E01C" w:rsidR="00DF345D" w:rsidRDefault="00DF345D" w:rsidP="00DF345D">
      <w:pPr>
        <w:spacing w:after="240"/>
        <w:rPr>
          <w:lang w:val="en-GB"/>
        </w:rPr>
      </w:pPr>
      <w:r>
        <w:rPr>
          <w:b/>
          <w:lang w:val="en-GB"/>
        </w:rPr>
        <w:lastRenderedPageBreak/>
        <w:t>Proposal 1:</w:t>
      </w:r>
      <w:r>
        <w:rPr>
          <w:lang w:val="en-GB"/>
        </w:rPr>
        <w:t xml:space="preserve"> </w:t>
      </w:r>
      <w:r w:rsidR="005B7D75">
        <w:rPr>
          <w:lang w:val="en-GB"/>
        </w:rPr>
        <w:t>Allow the configuration of resource pools for unicast use.</w:t>
      </w:r>
    </w:p>
    <w:p w14:paraId="1A0E73F3" w14:textId="2D4CAAFB" w:rsidR="005B7D75" w:rsidRDefault="005B7D75" w:rsidP="00DF345D">
      <w:pPr>
        <w:spacing w:after="240"/>
        <w:rPr>
          <w:lang w:val="en-GB"/>
        </w:rPr>
      </w:pPr>
      <w:r>
        <w:rPr>
          <w:lang w:val="en-GB"/>
        </w:rPr>
        <w:t xml:space="preserve">Considering the eventual need for high-reliability </w:t>
      </w:r>
      <w:proofErr w:type="spellStart"/>
      <w:r>
        <w:rPr>
          <w:lang w:val="en-GB"/>
        </w:rPr>
        <w:t>groupcast</w:t>
      </w:r>
      <w:proofErr w:type="spellEnd"/>
      <w:r>
        <w:rPr>
          <w:lang w:val="en-GB"/>
        </w:rPr>
        <w:t xml:space="preserve"> services as listed above, it might also be useful to allow separate pools for </w:t>
      </w:r>
      <w:proofErr w:type="spellStart"/>
      <w:r>
        <w:rPr>
          <w:lang w:val="en-GB"/>
        </w:rPr>
        <w:t>groupcast</w:t>
      </w:r>
      <w:proofErr w:type="spellEnd"/>
      <w:r>
        <w:rPr>
          <w:lang w:val="en-GB"/>
        </w:rPr>
        <w:t xml:space="preserve">.  The expedient approach would be simply to indicate the allowed cast types along with the configuration of a resource pool (e.g. with a bit string having positions for broadcast, </w:t>
      </w:r>
      <w:proofErr w:type="spellStart"/>
      <w:r>
        <w:rPr>
          <w:lang w:val="en-GB"/>
        </w:rPr>
        <w:t>groupcast</w:t>
      </w:r>
      <w:proofErr w:type="spellEnd"/>
      <w:r>
        <w:rPr>
          <w:lang w:val="en-GB"/>
        </w:rPr>
        <w:t>, and unicast).  Naturally, a network not wishing to restrict the usage of a resource pool could allow all uses, while a network anticipating high-reliability services of certain cast types could partition its resource pools accordingly.</w:t>
      </w:r>
      <w:r w:rsidR="00F73A91">
        <w:rPr>
          <w:lang w:val="en-GB"/>
        </w:rPr>
        <w:t xml:space="preserve">  The specification impact of this approach is relatively low and the flexibility allows the network to configure the use of its resource pools as it deems appropriate for the mix of services.</w:t>
      </w:r>
    </w:p>
    <w:p w14:paraId="74970CE4" w14:textId="610AF1C0" w:rsidR="00C21D6F" w:rsidRPr="005B7D75" w:rsidRDefault="00C21D6F" w:rsidP="00C21D6F">
      <w:pPr>
        <w:spacing w:after="240"/>
        <w:rPr>
          <w:lang w:val="en-GB"/>
        </w:rPr>
      </w:pPr>
      <w:r>
        <w:rPr>
          <w:lang w:val="en-GB"/>
        </w:rPr>
        <w:t xml:space="preserve">The main concern expressed by some companies with respect to having resource pools separated by cast type is that resource inefficiency would result from having UEs distributed across different pools.  However, the total amount of pool resources needs to be dimensioned to give the desired reliability in any case, whether or not the pools are partitioned by cast type.  </w:t>
      </w:r>
      <w:r w:rsidR="00BB0636">
        <w:rPr>
          <w:lang w:val="en-GB"/>
        </w:rPr>
        <w:t>In the case of separation t</w:t>
      </w:r>
      <w:r>
        <w:rPr>
          <w:lang w:val="en-GB"/>
        </w:rPr>
        <w:t>here is some loss of statistical multiplexing between services of different cast types, especially if the number of services of a particular cast type is small; if there are many services of a cast type, there should still be adequate statistical multiplexing gains within the cast type.  This simply argues that there are some scenarios where a system might prefer to maximise the statistical multiplexing gains and combine the pools, and others where the efficiency cost would be minimal and separating the pools would be desirable.</w:t>
      </w:r>
      <w:r w:rsidR="00BB0636">
        <w:rPr>
          <w:lang w:val="en-GB"/>
        </w:rPr>
        <w:t xml:space="preserve">  Thus we consider that this is a further argument for giving the network configuration flexibility.</w:t>
      </w:r>
    </w:p>
    <w:p w14:paraId="4B45228A" w14:textId="5F5D742D" w:rsidR="005B7D75" w:rsidRDefault="005B7D75" w:rsidP="00DF345D">
      <w:pPr>
        <w:spacing w:after="240"/>
        <w:rPr>
          <w:lang w:val="en-GB"/>
        </w:rPr>
      </w:pPr>
      <w:r>
        <w:rPr>
          <w:b/>
          <w:lang w:val="en-GB"/>
        </w:rPr>
        <w:t>Proposal 2:</w:t>
      </w:r>
      <w:r>
        <w:rPr>
          <w:lang w:val="en-GB"/>
        </w:rPr>
        <w:t xml:space="preserve"> Allow the network to configure the allowed cast types for a resource pool.</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74A0B89C" w14:textId="54D72E9C" w:rsidR="007C343F" w:rsidRPr="007C343F" w:rsidRDefault="007C343F" w:rsidP="007C343F">
      <w:pPr>
        <w:spacing w:after="240"/>
        <w:rPr>
          <w:lang w:val="en-GB"/>
        </w:rPr>
      </w:pPr>
      <w:r>
        <w:rPr>
          <w:lang w:val="en-GB"/>
        </w:rPr>
        <w:t>This document made the following proposals:</w:t>
      </w:r>
    </w:p>
    <w:p w14:paraId="5A04DAA5" w14:textId="77777777" w:rsidR="007C343F" w:rsidRDefault="007C343F" w:rsidP="007C343F">
      <w:pPr>
        <w:spacing w:after="240"/>
        <w:rPr>
          <w:lang w:val="en-GB"/>
        </w:rPr>
      </w:pPr>
      <w:r>
        <w:rPr>
          <w:b/>
          <w:lang w:val="en-GB"/>
        </w:rPr>
        <w:t>Proposal 1:</w:t>
      </w:r>
      <w:r>
        <w:rPr>
          <w:lang w:val="en-GB"/>
        </w:rPr>
        <w:t xml:space="preserve"> Allow the configuration of resource pools for unicast use.</w:t>
      </w:r>
    </w:p>
    <w:p w14:paraId="0744C75C" w14:textId="77777777" w:rsidR="007C343F" w:rsidRDefault="007C343F" w:rsidP="007C343F">
      <w:pPr>
        <w:spacing w:after="240"/>
        <w:rPr>
          <w:lang w:val="en-GB"/>
        </w:rPr>
      </w:pPr>
      <w:r>
        <w:rPr>
          <w:b/>
          <w:lang w:val="en-GB"/>
        </w:rPr>
        <w:t>Proposal 2:</w:t>
      </w:r>
      <w:r>
        <w:rPr>
          <w:lang w:val="en-GB"/>
        </w:rPr>
        <w:t xml:space="preserve"> Allow the network to configure the allowed cast types for a resource pool.</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3B75235C" w:rsidR="00732182" w:rsidRDefault="001C15D5" w:rsidP="005B7D75">
      <w:pPr>
        <w:spacing w:after="240"/>
        <w:rPr>
          <w:lang w:val="en-GB" w:eastAsia="en-US"/>
        </w:rPr>
      </w:pPr>
      <w:r>
        <w:rPr>
          <w:lang w:val="en-GB" w:eastAsia="en-US"/>
        </w:rPr>
        <w:t>[1]</w:t>
      </w:r>
      <w:r>
        <w:rPr>
          <w:lang w:val="en-GB" w:eastAsia="en-US"/>
        </w:rPr>
        <w:tab/>
        <w:t>R2-19</w:t>
      </w:r>
      <w:r w:rsidR="005B7D75">
        <w:rPr>
          <w:lang w:val="en-GB" w:eastAsia="en-US"/>
        </w:rPr>
        <w:t>02159, “Report of [104#59</w:t>
      </w:r>
      <w:proofErr w:type="gramStart"/>
      <w:r w:rsidR="005B7D75">
        <w:rPr>
          <w:lang w:val="en-GB" w:eastAsia="en-US"/>
        </w:rPr>
        <w:t>][</w:t>
      </w:r>
      <w:proofErr w:type="gramEnd"/>
      <w:r w:rsidR="005B7D75">
        <w:rPr>
          <w:lang w:val="en-GB" w:eastAsia="en-US"/>
        </w:rPr>
        <w:t>NR/V2X] Resource allocation”, LG Electronics Inc., RAN2#105</w:t>
      </w:r>
    </w:p>
    <w:p w14:paraId="1313F2BC" w14:textId="209F63EF" w:rsidR="005B7D75" w:rsidRDefault="005B7D75" w:rsidP="005B7D75">
      <w:pPr>
        <w:spacing w:after="240"/>
        <w:rPr>
          <w:lang w:val="en-GB" w:eastAsia="en-US"/>
        </w:rPr>
      </w:pPr>
      <w:r>
        <w:rPr>
          <w:lang w:val="en-GB" w:eastAsia="en-US"/>
        </w:rPr>
        <w:t>[2]</w:t>
      </w:r>
      <w:r>
        <w:rPr>
          <w:lang w:val="en-GB" w:eastAsia="en-US"/>
        </w:rPr>
        <w:tab/>
        <w:t>TS 22.186</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8DEDD" w14:textId="77777777" w:rsidR="004E0D1D" w:rsidRDefault="004E0D1D">
      <w:pPr>
        <w:pStyle w:val="TAL"/>
      </w:pPr>
      <w:r>
        <w:separator/>
      </w:r>
    </w:p>
  </w:endnote>
  <w:endnote w:type="continuationSeparator" w:id="0">
    <w:p w14:paraId="346CDFF4" w14:textId="77777777" w:rsidR="004E0D1D" w:rsidRDefault="004E0D1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F93A7E">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B0B01" w14:textId="77777777" w:rsidR="004E0D1D" w:rsidRDefault="004E0D1D">
      <w:pPr>
        <w:pStyle w:val="TAL"/>
      </w:pPr>
      <w:r>
        <w:separator/>
      </w:r>
    </w:p>
  </w:footnote>
  <w:footnote w:type="continuationSeparator" w:id="0">
    <w:p w14:paraId="1626798F" w14:textId="77777777" w:rsidR="004E0D1D" w:rsidRDefault="004E0D1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3FCE3-0F85-45E5-BC6D-05631450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2019-03-29T02:17:00Z</dcterms:created>
  <dcterms:modified xsi:type="dcterms:W3CDTF">2019-03-29T02:17:00Z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