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1FA9922D" w:rsidR="0074405B" w:rsidRPr="0016387F" w:rsidRDefault="0074405B" w:rsidP="0074405B">
      <w:pPr>
        <w:pStyle w:val="3GPPHeader"/>
        <w:spacing w:after="60"/>
        <w:rPr>
          <w:sz w:val="36"/>
          <w:szCs w:val="32"/>
          <w:highlight w:val="yellow"/>
        </w:rPr>
      </w:pPr>
      <w:r>
        <w:t>3GPP TSG-RAN WG2 #97</w:t>
      </w:r>
      <w:r>
        <w:tab/>
      </w:r>
      <w:r w:rsidR="0016387F" w:rsidRPr="0016387F">
        <w:rPr>
          <w:rFonts w:cs="Arial"/>
          <w:bCs/>
          <w:sz w:val="28"/>
          <w:szCs w:val="26"/>
        </w:rPr>
        <w:t>R2-1713357</w:t>
      </w:r>
    </w:p>
    <w:p w14:paraId="2F4183A0" w14:textId="1C710C0E" w:rsidR="0074405B" w:rsidRDefault="004D32A9" w:rsidP="0074405B">
      <w:pPr>
        <w:pStyle w:val="CRCoverPage"/>
        <w:outlineLvl w:val="0"/>
        <w:rPr>
          <w:b/>
          <w:noProof/>
          <w:sz w:val="24"/>
        </w:rPr>
      </w:pPr>
      <w:r>
        <w:rPr>
          <w:b/>
          <w:noProof/>
          <w:sz w:val="24"/>
        </w:rPr>
        <w:t>Reno</w:t>
      </w:r>
      <w:r w:rsidR="0074405B">
        <w:rPr>
          <w:b/>
          <w:noProof/>
          <w:sz w:val="24"/>
        </w:rPr>
        <w:t xml:space="preserve">, </w:t>
      </w:r>
      <w:r>
        <w:rPr>
          <w:b/>
          <w:noProof/>
          <w:sz w:val="24"/>
        </w:rPr>
        <w:t>USA, 27</w:t>
      </w:r>
      <w:r w:rsidR="0074405B">
        <w:rPr>
          <w:b/>
          <w:noProof/>
          <w:sz w:val="24"/>
          <w:vertAlign w:val="superscript"/>
        </w:rPr>
        <w:t>th</w:t>
      </w:r>
      <w:r>
        <w:rPr>
          <w:b/>
          <w:noProof/>
          <w:sz w:val="24"/>
        </w:rPr>
        <w:t xml:space="preserve"> November – 1</w:t>
      </w:r>
      <w:r w:rsidRPr="004D32A9">
        <w:rPr>
          <w:b/>
          <w:noProof/>
          <w:sz w:val="24"/>
          <w:vertAlign w:val="superscript"/>
        </w:rPr>
        <w:t>st</w:t>
      </w:r>
      <w:r>
        <w:rPr>
          <w:b/>
          <w:noProof/>
          <w:sz w:val="24"/>
        </w:rPr>
        <w:t xml:space="preserve"> December</w:t>
      </w:r>
      <w:r w:rsidR="0074405B">
        <w:rPr>
          <w:b/>
          <w:noProof/>
          <w:sz w:val="24"/>
        </w:rPr>
        <w:t xml:space="preserve"> 2017</w:t>
      </w:r>
    </w:p>
    <w:p w14:paraId="56C12257" w14:textId="77777777" w:rsidR="00E90E49" w:rsidRPr="00CE0424" w:rsidRDefault="00E90E49" w:rsidP="00357380">
      <w:pPr>
        <w:pStyle w:val="3GPPHeader"/>
      </w:pPr>
    </w:p>
    <w:p w14:paraId="4A4F422A" w14:textId="79DA63ED" w:rsidR="00E90E49" w:rsidRPr="0098014B" w:rsidRDefault="00E90E49" w:rsidP="00311702">
      <w:pPr>
        <w:pStyle w:val="3GPPHeader"/>
        <w:rPr>
          <w:sz w:val="22"/>
          <w:szCs w:val="22"/>
        </w:rPr>
      </w:pPr>
      <w:r w:rsidRPr="0098014B">
        <w:rPr>
          <w:sz w:val="22"/>
          <w:szCs w:val="22"/>
        </w:rPr>
        <w:t>Agenda Item:</w:t>
      </w:r>
      <w:r w:rsidRPr="0098014B">
        <w:rPr>
          <w:sz w:val="22"/>
          <w:szCs w:val="22"/>
        </w:rPr>
        <w:tab/>
      </w:r>
      <w:r w:rsidR="0098014B" w:rsidRPr="0098014B">
        <w:rPr>
          <w:sz w:val="22"/>
          <w:szCs w:val="22"/>
        </w:rPr>
        <w:t>9</w:t>
      </w:r>
      <w:r w:rsidR="0098014B">
        <w:rPr>
          <w:sz w:val="22"/>
          <w:szCs w:val="22"/>
        </w:rPr>
        <w:t>.16</w:t>
      </w:r>
    </w:p>
    <w:p w14:paraId="5DAA27F0" w14:textId="1D28E70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46BD263" w:rsidR="00E90E49" w:rsidRPr="00CE0424" w:rsidRDefault="003D3C45" w:rsidP="00E53EFB">
      <w:pPr>
        <w:pStyle w:val="3GPPHeader"/>
        <w:ind w:left="1695" w:hanging="1695"/>
        <w:rPr>
          <w:sz w:val="22"/>
          <w:szCs w:val="22"/>
        </w:rPr>
      </w:pPr>
      <w:r>
        <w:rPr>
          <w:sz w:val="22"/>
          <w:szCs w:val="22"/>
        </w:rPr>
        <w:t>Title:</w:t>
      </w:r>
      <w:r w:rsidR="00E90E49" w:rsidRPr="00CE0424">
        <w:rPr>
          <w:sz w:val="22"/>
          <w:szCs w:val="22"/>
        </w:rPr>
        <w:tab/>
      </w:r>
      <w:r w:rsidR="00E53EFB">
        <w:rPr>
          <w:sz w:val="22"/>
          <w:szCs w:val="22"/>
        </w:rPr>
        <w:tab/>
      </w:r>
      <w:r w:rsidR="0019547D">
        <w:rPr>
          <w:sz w:val="22"/>
          <w:szCs w:val="22"/>
        </w:rPr>
        <w:t>Release and Reset Behaviour for UDC</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bookmarkStart w:id="0" w:name="_GoBack"/>
      <w:bookmarkEnd w:id="0"/>
      <w:r w:rsidRPr="001A74DF">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0DE466D3" w:rsidR="00D3005B" w:rsidRDefault="003A3484" w:rsidP="00CE0424">
      <w:pPr>
        <w:pStyle w:val="BodyText"/>
      </w:pPr>
      <w:r>
        <w:t xml:space="preserve">Deflated [1] based UDC method requires the compressor and decompressor to maintain a memory buffer. </w:t>
      </w:r>
      <w:r w:rsidR="006574FD">
        <w:t xml:space="preserve">The buffer content needs to be in sync </w:t>
      </w:r>
      <w:r w:rsidR="00B95167">
        <w:t>for</w:t>
      </w:r>
      <w:r w:rsidR="006574FD">
        <w:t xml:space="preserve"> the </w:t>
      </w:r>
      <w:r w:rsidR="00EF689F">
        <w:t>packets to be decompressed successfully.</w:t>
      </w:r>
      <w:r w:rsidR="0036001F">
        <w:t xml:space="preserve"> In case the buffer is out of sync, reset is needed. </w:t>
      </w:r>
    </w:p>
    <w:p w14:paraId="3F5CEA32" w14:textId="47D9BD13" w:rsidR="0036001F" w:rsidRPr="00CE0424" w:rsidRDefault="0036001F" w:rsidP="00CE0424">
      <w:pPr>
        <w:pStyle w:val="BodyText"/>
      </w:pPr>
      <w:r>
        <w:t>UDC uses new PDCP Data Format which adds one additional octet. UE can notify to eNB when it is going to use this new format or when it falls back to the legacy PDCP data format without UDC header.</w:t>
      </w:r>
    </w:p>
    <w:p w14:paraId="36CEC7B2" w14:textId="4F448459" w:rsidR="001643A8" w:rsidRDefault="004000E8" w:rsidP="00CE0424">
      <w:pPr>
        <w:pStyle w:val="Heading1"/>
      </w:pPr>
      <w:bookmarkStart w:id="1" w:name="_Ref178064866"/>
      <w:r w:rsidRPr="00CE0424">
        <w:t>Discussion</w:t>
      </w:r>
      <w:bookmarkEnd w:id="1"/>
    </w:p>
    <w:p w14:paraId="1D58E5DF" w14:textId="446B23EF" w:rsidR="001C0672" w:rsidRDefault="001C0672" w:rsidP="001C0672">
      <w:pPr>
        <w:pStyle w:val="Heading2"/>
      </w:pPr>
      <w:r w:rsidRPr="0029156C">
        <w:t>Re</w:t>
      </w:r>
      <w:r>
        <w:t xml:space="preserve">lease </w:t>
      </w:r>
      <w:r w:rsidRPr="0029156C">
        <w:t>Behaviour</w:t>
      </w:r>
    </w:p>
    <w:p w14:paraId="5D4E6243" w14:textId="4E119699" w:rsidR="001C0672" w:rsidRDefault="001C0672" w:rsidP="001C0672">
      <w:r>
        <w:t>When UDC is not configured, UE can use the PDCP packet format without UDC header. It would save some processing o</w:t>
      </w:r>
      <w:r w:rsidR="00FE1F62">
        <w:t xml:space="preserve">n the UE and eNB side without </w:t>
      </w:r>
      <w:r>
        <w:t>having to process an</w:t>
      </w:r>
      <w:r w:rsidR="0010704E">
        <w:t xml:space="preserve"> additional</w:t>
      </w:r>
      <w:r>
        <w:t xml:space="preserve"> octet. Similarly, when UDC is configured UE should use the PDCP packet format with UDC header. </w:t>
      </w:r>
    </w:p>
    <w:p w14:paraId="27C4A145" w14:textId="28BB8973" w:rsidR="00C852FD" w:rsidRDefault="00C852FD" w:rsidP="00C852FD">
      <w:pPr>
        <w:pStyle w:val="BodyText"/>
      </w:pPr>
      <w:r>
        <w:t>When UDC is configure</w:t>
      </w:r>
      <w:r w:rsidR="001906D8">
        <w:t>d below packet format is used [3</w:t>
      </w:r>
      <w:r>
        <w:t>].</w:t>
      </w:r>
    </w:p>
    <w:p w14:paraId="3D6B8C0A" w14:textId="77777777" w:rsidR="00C852FD" w:rsidRDefault="00C852FD" w:rsidP="00C852FD">
      <w:pPr>
        <w:pStyle w:val="BodyText"/>
        <w:rPr>
          <w:rFonts w:ascii="Times New Roman" w:eastAsia="SimSun" w:hAnsi="Times New Roman"/>
        </w:rPr>
      </w:pPr>
      <w:r>
        <w:rPr>
          <w:rFonts w:ascii="Times New Roman" w:eastAsia="SimSun" w:hAnsi="Times New Roman"/>
        </w:rPr>
        <w:object w:dxaOrig="5310" w:dyaOrig="2415" w14:anchorId="5709A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20.75pt" o:ole="">
            <v:imagedata r:id="rId13" o:title=""/>
          </v:shape>
          <o:OLEObject Type="Embed" ProgID="Visio.Drawing.11" ShapeID="_x0000_i1025" DrawAspect="Content" ObjectID="_1572371390" r:id="rId14"/>
        </w:object>
      </w:r>
    </w:p>
    <w:p w14:paraId="61E82968" w14:textId="77777777" w:rsidR="00C852FD" w:rsidRDefault="00C852FD" w:rsidP="00C852FD">
      <w:pPr>
        <w:pStyle w:val="BodyText"/>
        <w:rPr>
          <w:rFonts w:ascii="Times New Roman" w:eastAsia="SimSun" w:hAnsi="Times New Roman"/>
        </w:rPr>
      </w:pPr>
    </w:p>
    <w:p w14:paraId="22896974" w14:textId="6BA68FDB" w:rsidR="00C852FD" w:rsidRDefault="00C852FD" w:rsidP="00C852FD">
      <w:pPr>
        <w:pStyle w:val="BodyText"/>
        <w:rPr>
          <w:rFonts w:eastAsia="SimSun" w:cs="Arial"/>
        </w:rPr>
      </w:pPr>
      <w:r>
        <w:rPr>
          <w:rFonts w:eastAsia="SimSun" w:cs="Arial"/>
        </w:rPr>
        <w:t>When UDC configuration is not configured, the legacy packet format</w:t>
      </w:r>
      <w:r w:rsidR="001906D8">
        <w:rPr>
          <w:rFonts w:eastAsia="SimSun" w:cs="Arial"/>
        </w:rPr>
        <w:t xml:space="preserve"> without UDC header is used [2,3</w:t>
      </w:r>
      <w:r>
        <w:rPr>
          <w:rFonts w:eastAsia="SimSun" w:cs="Arial"/>
        </w:rPr>
        <w:t>].</w:t>
      </w:r>
    </w:p>
    <w:p w14:paraId="3DB242A8" w14:textId="0C9F457C" w:rsidR="00C852FD" w:rsidRDefault="00C852FD" w:rsidP="00C852FD">
      <w:r>
        <w:rPr>
          <w:rFonts w:ascii="Times New Roman" w:hAnsi="Times New Roman"/>
          <w:lang w:eastAsia="ja-JP"/>
        </w:rPr>
        <w:object w:dxaOrig="5445" w:dyaOrig="2655" w14:anchorId="27880215">
          <v:shape id="_x0000_i1026" type="#_x0000_t75" style="width:272.25pt;height:133.5pt" o:ole="">
            <v:imagedata r:id="rId15" o:title=""/>
          </v:shape>
          <o:OLEObject Type="Embed" ProgID="Visio.Drawing.11" ShapeID="_x0000_i1026" DrawAspect="Content" ObjectID="_1572371391" r:id="rId16"/>
        </w:object>
      </w:r>
    </w:p>
    <w:p w14:paraId="2AC2D7CE" w14:textId="60DB0D4A" w:rsidR="001C0672" w:rsidRDefault="00EC737C" w:rsidP="001C0672">
      <w:r>
        <w:lastRenderedPageBreak/>
        <w:t xml:space="preserve">In some repeated checksum </w:t>
      </w:r>
      <w:r w:rsidR="001C0672">
        <w:t>failure cases</w:t>
      </w:r>
      <w:r w:rsidR="00F658EC">
        <w:t xml:space="preserve"> or error case such as compressor points to memory location outside of buffer</w:t>
      </w:r>
      <w:r w:rsidR="00561106">
        <w:t xml:space="preserve"> memory</w:t>
      </w:r>
      <w:r w:rsidR="001C0672">
        <w:t>, it would be more natural for eNB to release the UDC configuration.</w:t>
      </w:r>
      <w:r w:rsidR="0036001F">
        <w:t xml:space="preserve"> Similarly, any other case where eNB does not see the gain of having compression, </w:t>
      </w:r>
      <w:r w:rsidR="00561106">
        <w:t xml:space="preserve">eNB </w:t>
      </w:r>
      <w:r w:rsidR="0036001F">
        <w:t>can decide to release the UDC configuration.</w:t>
      </w:r>
      <w:r w:rsidR="001C0672">
        <w:t xml:space="preserve"> When UDC configurat</w:t>
      </w:r>
      <w:r w:rsidR="0036001F">
        <w:t>ion is released, UE should fall</w:t>
      </w:r>
      <w:r w:rsidR="001C0672">
        <w:t xml:space="preserve">back to PDCP packet format without UDC header. </w:t>
      </w:r>
      <w:r w:rsidR="00F71691">
        <w:t xml:space="preserve">However, on the eNB side, there can be ambiguity whether the third octet as shown </w:t>
      </w:r>
      <w:r>
        <w:t>above</w:t>
      </w:r>
      <w:r w:rsidR="00F71691">
        <w:t xml:space="preserve"> is UDC header or data packet. If the packet is still processed by UDC or it is without UDC header. There can be a need to explicitly mention to eNB that UE has released UDC and that the packets from now on would be without UDC header to avoid any ambiguity.</w:t>
      </w:r>
    </w:p>
    <w:p w14:paraId="4E99C49F" w14:textId="240EEC6A" w:rsidR="007A483F" w:rsidRDefault="007A483F" w:rsidP="001C0672"/>
    <w:p w14:paraId="1817F7F9" w14:textId="77777777" w:rsidR="007A483F" w:rsidRDefault="007A483F" w:rsidP="007A483F">
      <w:pPr>
        <w:pStyle w:val="Observation"/>
      </w:pPr>
      <w:bookmarkStart w:id="2" w:name="_Toc498244457"/>
      <w:bookmarkStart w:id="3" w:name="_Toc498360605"/>
      <w:bookmarkStart w:id="4" w:name="_Toc498360633"/>
      <w:bookmarkStart w:id="5" w:name="_Toc498361963"/>
      <w:r>
        <w:t>RRC Reconfiguration to release UDC configuration may not be sufficient for this purpose.</w:t>
      </w:r>
      <w:bookmarkEnd w:id="2"/>
      <w:r>
        <w:t xml:space="preserve"> There should be some sort of ack from UE saying configuration is released and it has fallback to PDCP Data header without UDC octet.</w:t>
      </w:r>
      <w:bookmarkEnd w:id="3"/>
      <w:bookmarkEnd w:id="4"/>
      <w:bookmarkEnd w:id="5"/>
    </w:p>
    <w:p w14:paraId="6B90526E" w14:textId="77777777" w:rsidR="007A483F" w:rsidRDefault="007A483F" w:rsidP="001C0672"/>
    <w:p w14:paraId="41491458" w14:textId="47915A5D" w:rsidR="00F71691" w:rsidRDefault="00F71691" w:rsidP="001C0672">
      <w:r>
        <w:t>One possible way would be to use PDCP control PDU packet for this purpose</w:t>
      </w:r>
      <w:r w:rsidR="009A4702">
        <w:t xml:space="preserve"> </w:t>
      </w:r>
      <w:r w:rsidR="00EC737C">
        <w:t>like</w:t>
      </w:r>
      <w:r w:rsidR="009A4702">
        <w:t xml:space="preserve"> RoHC feedback packet.</w:t>
      </w:r>
    </w:p>
    <w:p w14:paraId="654028B3" w14:textId="10FDB986" w:rsidR="00736645" w:rsidRDefault="00736645" w:rsidP="001C0672"/>
    <w:p w14:paraId="70C31548" w14:textId="77777777" w:rsidR="00736645" w:rsidRPr="001C0672" w:rsidRDefault="00736645" w:rsidP="001C0672"/>
    <w:p w14:paraId="1AB19B07" w14:textId="465E9A89" w:rsidR="00C26A1D" w:rsidRDefault="00C26A1D" w:rsidP="00CE0424">
      <w:pPr>
        <w:pStyle w:val="BodyText"/>
      </w:pPr>
    </w:p>
    <w:p w14:paraId="01278356" w14:textId="3605F59D" w:rsidR="00A073EC" w:rsidRPr="001A01D6" w:rsidRDefault="00A073EC" w:rsidP="00A073EC">
      <w:pPr>
        <w:pStyle w:val="BodyText"/>
      </w:pPr>
      <w:r>
        <w:rPr>
          <w:rFonts w:ascii="Times New Roman" w:hAnsi="Times New Roman"/>
          <w:lang w:eastAsia="ja-JP"/>
        </w:rPr>
        <w:object w:dxaOrig="6060" w:dyaOrig="2310" w14:anchorId="671258E1">
          <v:shape id="_x0000_i1027" type="#_x0000_t75" style="width:303pt;height:115.5pt" o:ole="">
            <v:imagedata r:id="rId17" o:title=""/>
          </v:shape>
          <o:OLEObject Type="Embed" ProgID="Visio.Drawing.11" ShapeID="_x0000_i1027" DrawAspect="Content" ObjectID="_1572371392" r:id="rId18"/>
        </w:object>
      </w:r>
    </w:p>
    <w:p w14:paraId="63E624BA" w14:textId="77777777" w:rsidR="00A073EC" w:rsidRPr="0096492C" w:rsidRDefault="00A073EC" w:rsidP="00A073EC">
      <w:pPr>
        <w:pStyle w:val="Heading1"/>
        <w:numPr>
          <w:ilvl w:val="0"/>
          <w:numId w:val="0"/>
        </w:numPr>
      </w:pPr>
      <w:r>
        <w:t xml:space="preserve"> </w:t>
      </w:r>
    </w:p>
    <w:p w14:paraId="0F1BCD0A" w14:textId="77777777" w:rsidR="00A073EC" w:rsidRPr="00355B34" w:rsidRDefault="00A073EC" w:rsidP="00A073EC">
      <w:pPr>
        <w:pStyle w:val="Heading3"/>
        <w:numPr>
          <w:ilvl w:val="0"/>
          <w:numId w:val="0"/>
        </w:numPr>
        <w:ind w:left="851" w:hanging="851"/>
      </w:pPr>
      <w:r w:rsidRPr="00355B34">
        <w:t>D/C</w:t>
      </w:r>
    </w:p>
    <w:p w14:paraId="3895B2EE" w14:textId="77777777" w:rsidR="00A073EC" w:rsidRPr="00355B34" w:rsidRDefault="00A073EC" w:rsidP="00A073EC">
      <w:r w:rsidRPr="00355B34">
        <w:t>Length: 1 bit</w:t>
      </w:r>
    </w:p>
    <w:p w14:paraId="61FE1413" w14:textId="77777777" w:rsidR="00A073EC" w:rsidRPr="00355B34" w:rsidRDefault="00A073EC" w:rsidP="00A073EC">
      <w:pPr>
        <w:pStyle w:val="TH"/>
      </w:pPr>
      <w:r>
        <w:t>Table</w:t>
      </w:r>
      <w:r w:rsidRPr="00355B34">
        <w:t xml:space="preserve"> </w:t>
      </w:r>
      <w:r>
        <w:t xml:space="preserve">1 </w:t>
      </w:r>
      <w:r w:rsidRPr="00355B34">
        <w:t>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073EC" w:rsidRPr="00355B34" w14:paraId="1771A437" w14:textId="77777777" w:rsidTr="00E319BA">
        <w:trPr>
          <w:jc w:val="center"/>
        </w:trPr>
        <w:tc>
          <w:tcPr>
            <w:tcW w:w="720" w:type="dxa"/>
          </w:tcPr>
          <w:p w14:paraId="6B54FEE8" w14:textId="77777777" w:rsidR="00A073EC" w:rsidRPr="00355B34" w:rsidRDefault="00A073EC" w:rsidP="00E319BA">
            <w:pPr>
              <w:pStyle w:val="TAH"/>
            </w:pPr>
            <w:r w:rsidRPr="00355B34">
              <w:t>Bit</w:t>
            </w:r>
          </w:p>
        </w:tc>
        <w:tc>
          <w:tcPr>
            <w:tcW w:w="4680" w:type="dxa"/>
          </w:tcPr>
          <w:p w14:paraId="36C3FA9A" w14:textId="77777777" w:rsidR="00A073EC" w:rsidRPr="00355B34" w:rsidRDefault="00A073EC" w:rsidP="00E319BA">
            <w:pPr>
              <w:pStyle w:val="TAH"/>
            </w:pPr>
            <w:r w:rsidRPr="00355B34">
              <w:t>Description</w:t>
            </w:r>
          </w:p>
        </w:tc>
      </w:tr>
      <w:tr w:rsidR="00A073EC" w:rsidRPr="00355B34" w14:paraId="6A32B7FB" w14:textId="77777777" w:rsidTr="00E319BA">
        <w:trPr>
          <w:jc w:val="center"/>
        </w:trPr>
        <w:tc>
          <w:tcPr>
            <w:tcW w:w="720" w:type="dxa"/>
          </w:tcPr>
          <w:p w14:paraId="7DB58348" w14:textId="77777777" w:rsidR="00A073EC" w:rsidRPr="00301F5E" w:rsidRDefault="00A073EC" w:rsidP="00E319BA">
            <w:pPr>
              <w:pStyle w:val="TAC"/>
              <w:rPr>
                <w:highlight w:val="yellow"/>
              </w:rPr>
            </w:pPr>
            <w:r w:rsidRPr="00301F5E">
              <w:rPr>
                <w:highlight w:val="yellow"/>
              </w:rPr>
              <w:t>0</w:t>
            </w:r>
          </w:p>
        </w:tc>
        <w:tc>
          <w:tcPr>
            <w:tcW w:w="4680" w:type="dxa"/>
          </w:tcPr>
          <w:p w14:paraId="377A4EED" w14:textId="77777777" w:rsidR="00A073EC" w:rsidRPr="00301F5E" w:rsidRDefault="00A073EC" w:rsidP="00E319BA">
            <w:pPr>
              <w:pStyle w:val="TAL"/>
              <w:rPr>
                <w:highlight w:val="yellow"/>
              </w:rPr>
            </w:pPr>
            <w:r w:rsidRPr="00301F5E">
              <w:rPr>
                <w:highlight w:val="yellow"/>
              </w:rPr>
              <w:t>Control PDU</w:t>
            </w:r>
          </w:p>
        </w:tc>
      </w:tr>
      <w:tr w:rsidR="00A073EC" w:rsidRPr="00355B34" w14:paraId="46A72A3D" w14:textId="77777777" w:rsidTr="00E319BA">
        <w:trPr>
          <w:jc w:val="center"/>
        </w:trPr>
        <w:tc>
          <w:tcPr>
            <w:tcW w:w="720" w:type="dxa"/>
          </w:tcPr>
          <w:p w14:paraId="36C908E0" w14:textId="77777777" w:rsidR="00A073EC" w:rsidRPr="00355B34" w:rsidRDefault="00A073EC" w:rsidP="00E319BA">
            <w:pPr>
              <w:pStyle w:val="TAC"/>
              <w:rPr>
                <w:lang w:val="nn-NO"/>
              </w:rPr>
            </w:pPr>
            <w:r w:rsidRPr="00355B34">
              <w:rPr>
                <w:lang w:val="nn-NO"/>
              </w:rPr>
              <w:t>1</w:t>
            </w:r>
          </w:p>
        </w:tc>
        <w:tc>
          <w:tcPr>
            <w:tcW w:w="4680" w:type="dxa"/>
          </w:tcPr>
          <w:p w14:paraId="59665A68" w14:textId="77777777" w:rsidR="00A073EC" w:rsidRPr="00355B34" w:rsidRDefault="00A073EC" w:rsidP="00E319BA">
            <w:pPr>
              <w:pStyle w:val="TAL"/>
              <w:rPr>
                <w:lang w:val="nn-NO"/>
              </w:rPr>
            </w:pPr>
            <w:r w:rsidRPr="00355B34">
              <w:rPr>
                <w:lang w:val="nn-NO"/>
              </w:rPr>
              <w:t>Data PDU</w:t>
            </w:r>
          </w:p>
        </w:tc>
      </w:tr>
    </w:tbl>
    <w:p w14:paraId="160C3390" w14:textId="77777777" w:rsidR="00A073EC" w:rsidRPr="00355B34" w:rsidRDefault="00A073EC" w:rsidP="00A073EC">
      <w:pPr>
        <w:pStyle w:val="Heading3"/>
        <w:numPr>
          <w:ilvl w:val="0"/>
          <w:numId w:val="0"/>
        </w:numPr>
      </w:pPr>
      <w:bookmarkStart w:id="6" w:name="_Toc469053373"/>
      <w:r w:rsidRPr="00355B34">
        <w:t>PDU type</w:t>
      </w:r>
      <w:bookmarkEnd w:id="6"/>
    </w:p>
    <w:p w14:paraId="6D22E723" w14:textId="77777777" w:rsidR="00A073EC" w:rsidRPr="00355B34" w:rsidRDefault="00A073EC" w:rsidP="00A073EC">
      <w:r w:rsidRPr="00355B34">
        <w:t>Length: 3 bits</w:t>
      </w:r>
    </w:p>
    <w:p w14:paraId="6F0A2305" w14:textId="77777777" w:rsidR="00A073EC" w:rsidRPr="00355B34" w:rsidRDefault="00A073EC" w:rsidP="00A073EC">
      <w:pPr>
        <w:pStyle w:val="TH"/>
      </w:pPr>
      <w:r>
        <w:t>Table 2</w:t>
      </w:r>
      <w:r w:rsidRPr="00355B34">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073EC" w:rsidRPr="00355B34" w14:paraId="41AD1C5F" w14:textId="77777777" w:rsidTr="00E319BA">
        <w:trPr>
          <w:jc w:val="center"/>
        </w:trPr>
        <w:tc>
          <w:tcPr>
            <w:tcW w:w="720" w:type="dxa"/>
          </w:tcPr>
          <w:p w14:paraId="72EE7A03" w14:textId="77777777" w:rsidR="00A073EC" w:rsidRPr="00355B34" w:rsidRDefault="00A073EC" w:rsidP="00E319BA">
            <w:pPr>
              <w:pStyle w:val="TAH"/>
            </w:pPr>
            <w:r w:rsidRPr="00355B34">
              <w:t>Bit</w:t>
            </w:r>
          </w:p>
        </w:tc>
        <w:tc>
          <w:tcPr>
            <w:tcW w:w="4680" w:type="dxa"/>
          </w:tcPr>
          <w:p w14:paraId="41CBC764" w14:textId="77777777" w:rsidR="00A073EC" w:rsidRPr="00355B34" w:rsidRDefault="00A073EC" w:rsidP="00E319BA">
            <w:pPr>
              <w:pStyle w:val="TAH"/>
            </w:pPr>
            <w:r w:rsidRPr="00355B34">
              <w:t>Description</w:t>
            </w:r>
          </w:p>
        </w:tc>
      </w:tr>
      <w:tr w:rsidR="00A073EC" w:rsidRPr="00355B34" w14:paraId="67D56C76" w14:textId="77777777" w:rsidTr="00E319BA">
        <w:trPr>
          <w:jc w:val="center"/>
        </w:trPr>
        <w:tc>
          <w:tcPr>
            <w:tcW w:w="720" w:type="dxa"/>
          </w:tcPr>
          <w:p w14:paraId="29264892" w14:textId="77777777" w:rsidR="00A073EC" w:rsidRPr="00355B34" w:rsidRDefault="00A073EC" w:rsidP="00E319BA">
            <w:pPr>
              <w:pStyle w:val="TAC"/>
            </w:pPr>
            <w:r w:rsidRPr="00355B34">
              <w:t>000</w:t>
            </w:r>
          </w:p>
        </w:tc>
        <w:tc>
          <w:tcPr>
            <w:tcW w:w="4680" w:type="dxa"/>
          </w:tcPr>
          <w:p w14:paraId="3CBADDA2" w14:textId="77777777" w:rsidR="00A073EC" w:rsidRPr="00355B34" w:rsidRDefault="00A073EC" w:rsidP="00E319BA">
            <w:pPr>
              <w:pStyle w:val="TAL"/>
            </w:pPr>
            <w:r w:rsidRPr="00355B34">
              <w:t xml:space="preserve">PDCP </w:t>
            </w:r>
            <w:r>
              <w:t>s</w:t>
            </w:r>
            <w:r w:rsidRPr="00355B34">
              <w:t>tatus report</w:t>
            </w:r>
          </w:p>
        </w:tc>
      </w:tr>
      <w:tr w:rsidR="00A073EC" w:rsidRPr="00355B34" w14:paraId="7AD52B8F" w14:textId="77777777" w:rsidTr="00E319BA">
        <w:trPr>
          <w:jc w:val="center"/>
        </w:trPr>
        <w:tc>
          <w:tcPr>
            <w:tcW w:w="720" w:type="dxa"/>
          </w:tcPr>
          <w:p w14:paraId="01AED831" w14:textId="77777777" w:rsidR="00A073EC" w:rsidRPr="00355B34" w:rsidRDefault="00A073EC" w:rsidP="00E319BA">
            <w:pPr>
              <w:pStyle w:val="TAC"/>
              <w:rPr>
                <w:lang w:val="nn-NO"/>
              </w:rPr>
            </w:pPr>
            <w:r w:rsidRPr="00355B34">
              <w:rPr>
                <w:lang w:val="nn-NO"/>
              </w:rPr>
              <w:t>001</w:t>
            </w:r>
          </w:p>
        </w:tc>
        <w:tc>
          <w:tcPr>
            <w:tcW w:w="4680" w:type="dxa"/>
          </w:tcPr>
          <w:p w14:paraId="2BA883CD" w14:textId="77777777" w:rsidR="00A073EC" w:rsidRPr="00355B34" w:rsidRDefault="00A073EC" w:rsidP="00E319BA">
            <w:pPr>
              <w:pStyle w:val="TAL"/>
              <w:rPr>
                <w:lang w:val="nn-NO"/>
              </w:rPr>
            </w:pPr>
            <w:r>
              <w:rPr>
                <w:lang w:eastAsia="zh-CN"/>
              </w:rPr>
              <w:t>I</w:t>
            </w:r>
            <w:r>
              <w:t xml:space="preserve">nterspersed ROHC feedback </w:t>
            </w:r>
            <w:r>
              <w:rPr>
                <w:lang w:eastAsia="ko-KR"/>
              </w:rPr>
              <w:t>packet</w:t>
            </w:r>
          </w:p>
        </w:tc>
      </w:tr>
      <w:tr w:rsidR="00A073EC" w:rsidRPr="00355B34" w14:paraId="32F2CC8D" w14:textId="77777777" w:rsidTr="00E319BA">
        <w:trPr>
          <w:jc w:val="center"/>
        </w:trPr>
        <w:tc>
          <w:tcPr>
            <w:tcW w:w="720" w:type="dxa"/>
          </w:tcPr>
          <w:p w14:paraId="5EF506DB" w14:textId="77777777" w:rsidR="00A073EC" w:rsidRPr="00355B34" w:rsidRDefault="00A073EC" w:rsidP="00E319BA">
            <w:pPr>
              <w:pStyle w:val="TAC"/>
              <w:rPr>
                <w:lang w:val="nn-NO"/>
              </w:rPr>
            </w:pPr>
            <w:r>
              <w:rPr>
                <w:lang w:val="nn-NO"/>
              </w:rPr>
              <w:t>010</w:t>
            </w:r>
          </w:p>
        </w:tc>
        <w:tc>
          <w:tcPr>
            <w:tcW w:w="4680" w:type="dxa"/>
          </w:tcPr>
          <w:p w14:paraId="7914EDC6" w14:textId="77777777" w:rsidR="00A073EC" w:rsidRDefault="00A073EC" w:rsidP="00E319BA">
            <w:pPr>
              <w:pStyle w:val="TAL"/>
              <w:rPr>
                <w:lang w:eastAsia="zh-CN"/>
              </w:rPr>
            </w:pPr>
            <w:r>
              <w:rPr>
                <w:lang w:eastAsia="zh-CN"/>
              </w:rPr>
              <w:t>LWA status report</w:t>
            </w:r>
          </w:p>
        </w:tc>
      </w:tr>
      <w:tr w:rsidR="00A073EC" w:rsidRPr="00355B34" w14:paraId="35037D1F" w14:textId="77777777" w:rsidTr="00E319BA">
        <w:trPr>
          <w:jc w:val="center"/>
        </w:trPr>
        <w:tc>
          <w:tcPr>
            <w:tcW w:w="720" w:type="dxa"/>
          </w:tcPr>
          <w:p w14:paraId="279E0E5F" w14:textId="77777777" w:rsidR="00A073EC" w:rsidRPr="00301F5E" w:rsidRDefault="00A073EC" w:rsidP="00E319BA">
            <w:pPr>
              <w:pStyle w:val="TAC"/>
              <w:rPr>
                <w:highlight w:val="yellow"/>
                <w:lang w:val="nn-NO"/>
              </w:rPr>
            </w:pPr>
            <w:r w:rsidRPr="00301F5E">
              <w:rPr>
                <w:highlight w:val="yellow"/>
                <w:lang w:val="nn-NO"/>
              </w:rPr>
              <w:t>011</w:t>
            </w:r>
          </w:p>
        </w:tc>
        <w:tc>
          <w:tcPr>
            <w:tcW w:w="4680" w:type="dxa"/>
          </w:tcPr>
          <w:p w14:paraId="759A217C" w14:textId="77777777" w:rsidR="00A073EC" w:rsidRPr="00301F5E" w:rsidRDefault="00A073EC" w:rsidP="00E319BA">
            <w:pPr>
              <w:pStyle w:val="TAL"/>
              <w:rPr>
                <w:highlight w:val="yellow"/>
                <w:lang w:val="nn-NO"/>
              </w:rPr>
            </w:pPr>
            <w:r w:rsidRPr="00301F5E">
              <w:rPr>
                <w:highlight w:val="yellow"/>
                <w:lang w:val="nn-NO"/>
              </w:rPr>
              <w:t>UDC Feedback Packet</w:t>
            </w:r>
          </w:p>
        </w:tc>
      </w:tr>
      <w:tr w:rsidR="00A073EC" w:rsidRPr="00355B34" w14:paraId="00772791" w14:textId="77777777" w:rsidTr="00E319BA">
        <w:trPr>
          <w:jc w:val="center"/>
        </w:trPr>
        <w:tc>
          <w:tcPr>
            <w:tcW w:w="720" w:type="dxa"/>
          </w:tcPr>
          <w:p w14:paraId="61E3D777" w14:textId="77777777" w:rsidR="00A073EC" w:rsidRPr="00C4471E" w:rsidRDefault="00A073EC" w:rsidP="00E319BA">
            <w:pPr>
              <w:pStyle w:val="TAC"/>
              <w:rPr>
                <w:lang w:val="nn-NO"/>
              </w:rPr>
            </w:pPr>
            <w:r>
              <w:rPr>
                <w:lang w:val="nn-NO"/>
              </w:rPr>
              <w:t>100</w:t>
            </w:r>
            <w:r w:rsidRPr="00355B34">
              <w:rPr>
                <w:lang w:val="nn-NO"/>
              </w:rPr>
              <w:t>-111</w:t>
            </w:r>
          </w:p>
        </w:tc>
        <w:tc>
          <w:tcPr>
            <w:tcW w:w="4680" w:type="dxa"/>
          </w:tcPr>
          <w:p w14:paraId="7CCDDBD3" w14:textId="77777777" w:rsidR="00A073EC" w:rsidRPr="00355B34" w:rsidRDefault="00A073EC" w:rsidP="00E319BA">
            <w:pPr>
              <w:pStyle w:val="TAL"/>
              <w:rPr>
                <w:lang w:val="nn-NO"/>
              </w:rPr>
            </w:pPr>
            <w:r w:rsidRPr="00355B34">
              <w:rPr>
                <w:lang w:val="nn-NO"/>
              </w:rPr>
              <w:t>reserved</w:t>
            </w:r>
          </w:p>
        </w:tc>
      </w:tr>
    </w:tbl>
    <w:p w14:paraId="7635872A" w14:textId="458400F8" w:rsidR="00A073EC" w:rsidRPr="00355B34" w:rsidRDefault="00A073EC" w:rsidP="00A073EC">
      <w:pPr>
        <w:pStyle w:val="Heading3"/>
        <w:numPr>
          <w:ilvl w:val="0"/>
          <w:numId w:val="0"/>
        </w:numPr>
        <w:ind w:left="851" w:hanging="851"/>
      </w:pPr>
      <w:r>
        <w:t>E/D</w:t>
      </w:r>
    </w:p>
    <w:p w14:paraId="7E8F5DE0" w14:textId="77777777" w:rsidR="00A073EC" w:rsidRPr="00355B34" w:rsidRDefault="00A073EC" w:rsidP="00A073EC">
      <w:r w:rsidRPr="00355B34">
        <w:t>Length: 1 bit</w:t>
      </w:r>
    </w:p>
    <w:p w14:paraId="5D115D46" w14:textId="450FF158" w:rsidR="00A073EC" w:rsidRPr="00355B34" w:rsidRDefault="00A073EC" w:rsidP="00A073EC">
      <w:pPr>
        <w:pStyle w:val="TH"/>
      </w:pPr>
      <w:r>
        <w:lastRenderedPageBreak/>
        <w:t>Table</w:t>
      </w:r>
      <w:r w:rsidRPr="00355B34">
        <w:t xml:space="preserve"> </w:t>
      </w:r>
      <w:r w:rsidR="0054131B">
        <w:t>3 E</w:t>
      </w:r>
      <w:r>
        <w:t>/D</w:t>
      </w:r>
      <w:r w:rsidRPr="00355B34">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073EC" w:rsidRPr="00355B34" w14:paraId="334551D5" w14:textId="77777777" w:rsidTr="00E319BA">
        <w:trPr>
          <w:jc w:val="center"/>
        </w:trPr>
        <w:tc>
          <w:tcPr>
            <w:tcW w:w="720" w:type="dxa"/>
          </w:tcPr>
          <w:p w14:paraId="7E342CDA" w14:textId="77777777" w:rsidR="00A073EC" w:rsidRPr="00355B34" w:rsidRDefault="00A073EC" w:rsidP="00E319BA">
            <w:pPr>
              <w:pStyle w:val="TAH"/>
            </w:pPr>
            <w:r w:rsidRPr="00355B34">
              <w:t>Bit</w:t>
            </w:r>
          </w:p>
        </w:tc>
        <w:tc>
          <w:tcPr>
            <w:tcW w:w="4680" w:type="dxa"/>
          </w:tcPr>
          <w:p w14:paraId="32A9B303" w14:textId="77777777" w:rsidR="00A073EC" w:rsidRPr="00355B34" w:rsidRDefault="00A073EC" w:rsidP="00E319BA">
            <w:pPr>
              <w:pStyle w:val="TAH"/>
            </w:pPr>
            <w:r w:rsidRPr="00355B34">
              <w:t>Description</w:t>
            </w:r>
          </w:p>
        </w:tc>
      </w:tr>
      <w:tr w:rsidR="00A073EC" w:rsidRPr="00355B34" w14:paraId="78EB0991" w14:textId="77777777" w:rsidTr="00E319BA">
        <w:trPr>
          <w:jc w:val="center"/>
        </w:trPr>
        <w:tc>
          <w:tcPr>
            <w:tcW w:w="720" w:type="dxa"/>
          </w:tcPr>
          <w:p w14:paraId="056126C2" w14:textId="77777777" w:rsidR="00A073EC" w:rsidRPr="00301F5E" w:rsidRDefault="00A073EC" w:rsidP="00E319BA">
            <w:pPr>
              <w:pStyle w:val="TAC"/>
              <w:rPr>
                <w:highlight w:val="yellow"/>
              </w:rPr>
            </w:pPr>
            <w:r w:rsidRPr="00301F5E">
              <w:rPr>
                <w:highlight w:val="yellow"/>
              </w:rPr>
              <w:t>0</w:t>
            </w:r>
          </w:p>
        </w:tc>
        <w:tc>
          <w:tcPr>
            <w:tcW w:w="4680" w:type="dxa"/>
          </w:tcPr>
          <w:p w14:paraId="7B1893CD" w14:textId="77777777" w:rsidR="00A073EC" w:rsidRPr="00301F5E" w:rsidRDefault="00A073EC" w:rsidP="00E319BA">
            <w:pPr>
              <w:pStyle w:val="TAL"/>
              <w:rPr>
                <w:highlight w:val="yellow"/>
              </w:rPr>
            </w:pPr>
            <w:r w:rsidRPr="00301F5E">
              <w:rPr>
                <w:highlight w:val="yellow"/>
              </w:rPr>
              <w:t xml:space="preserve">UDC </w:t>
            </w:r>
            <w:r>
              <w:rPr>
                <w:highlight w:val="yellow"/>
              </w:rPr>
              <w:t xml:space="preserve">Status </w:t>
            </w:r>
            <w:r w:rsidRPr="00301F5E">
              <w:rPr>
                <w:highlight w:val="yellow"/>
              </w:rPr>
              <w:t>D</w:t>
            </w:r>
            <w:r>
              <w:rPr>
                <w:highlight w:val="yellow"/>
              </w:rPr>
              <w:t>isabled</w:t>
            </w:r>
          </w:p>
        </w:tc>
      </w:tr>
      <w:tr w:rsidR="00A073EC" w:rsidRPr="00355B34" w14:paraId="4E2D761C" w14:textId="77777777" w:rsidTr="00E319BA">
        <w:trPr>
          <w:jc w:val="center"/>
        </w:trPr>
        <w:tc>
          <w:tcPr>
            <w:tcW w:w="720" w:type="dxa"/>
          </w:tcPr>
          <w:p w14:paraId="6BDB07AB" w14:textId="77777777" w:rsidR="00A073EC" w:rsidRPr="00301F5E" w:rsidRDefault="00A073EC" w:rsidP="00E319BA">
            <w:pPr>
              <w:pStyle w:val="TAC"/>
              <w:rPr>
                <w:highlight w:val="yellow"/>
                <w:lang w:val="nn-NO"/>
              </w:rPr>
            </w:pPr>
            <w:r w:rsidRPr="00301F5E">
              <w:rPr>
                <w:highlight w:val="yellow"/>
                <w:lang w:val="nn-NO"/>
              </w:rPr>
              <w:t>1</w:t>
            </w:r>
          </w:p>
        </w:tc>
        <w:tc>
          <w:tcPr>
            <w:tcW w:w="4680" w:type="dxa"/>
          </w:tcPr>
          <w:p w14:paraId="4CC21F09" w14:textId="77777777" w:rsidR="00A073EC" w:rsidRPr="00301F5E" w:rsidRDefault="00A073EC" w:rsidP="00E319BA">
            <w:pPr>
              <w:pStyle w:val="TAL"/>
              <w:rPr>
                <w:highlight w:val="yellow"/>
                <w:lang w:val="nn-NO"/>
              </w:rPr>
            </w:pPr>
            <w:r w:rsidRPr="00301F5E">
              <w:rPr>
                <w:highlight w:val="yellow"/>
                <w:lang w:val="nn-NO"/>
              </w:rPr>
              <w:t xml:space="preserve">UDC </w:t>
            </w:r>
            <w:r>
              <w:rPr>
                <w:highlight w:val="yellow"/>
                <w:lang w:val="nn-NO"/>
              </w:rPr>
              <w:t>Status Enabled</w:t>
            </w:r>
          </w:p>
        </w:tc>
      </w:tr>
    </w:tbl>
    <w:p w14:paraId="365B460C" w14:textId="617533E4" w:rsidR="00C852FD" w:rsidRDefault="00C852FD" w:rsidP="00CE0424">
      <w:pPr>
        <w:pStyle w:val="BodyText"/>
      </w:pPr>
    </w:p>
    <w:p w14:paraId="6854A909" w14:textId="0388482E" w:rsidR="005B1053" w:rsidRDefault="005B1053" w:rsidP="00CE0424">
      <w:pPr>
        <w:pStyle w:val="BodyText"/>
      </w:pPr>
    </w:p>
    <w:p w14:paraId="1E45C309" w14:textId="5761321D" w:rsidR="005B1053" w:rsidRDefault="00A22876" w:rsidP="00CE0424">
      <w:pPr>
        <w:pStyle w:val="BodyText"/>
      </w:pPr>
      <w:r>
        <w:object w:dxaOrig="14280" w:dyaOrig="7140" w14:anchorId="16BA3E62">
          <v:shape id="_x0000_i1028" type="#_x0000_t75" style="width:482.25pt;height:240pt" o:ole="">
            <v:imagedata r:id="rId19" o:title=""/>
          </v:shape>
          <o:OLEObject Type="Embed" ProgID="Visio.Drawing.15" ShapeID="_x0000_i1028" DrawAspect="Content" ObjectID="_1572371393" r:id="rId20"/>
        </w:object>
      </w:r>
    </w:p>
    <w:p w14:paraId="57A56D4D" w14:textId="649842C7" w:rsidR="00C26A1D" w:rsidRDefault="00C26A1D" w:rsidP="00CE0424">
      <w:pPr>
        <w:pStyle w:val="BodyText"/>
      </w:pPr>
    </w:p>
    <w:p w14:paraId="4046BFD5" w14:textId="1BEF1A65" w:rsidR="00C26A1D" w:rsidRDefault="00260898" w:rsidP="00151664">
      <w:pPr>
        <w:pStyle w:val="Proposal"/>
      </w:pPr>
      <w:bookmarkStart w:id="7" w:name="_Toc497418103"/>
      <w:bookmarkStart w:id="8" w:name="_Toc498242006"/>
      <w:bookmarkStart w:id="9" w:name="_Toc498242057"/>
      <w:bookmarkStart w:id="10" w:name="_Toc498242293"/>
      <w:bookmarkStart w:id="11" w:name="_Toc498243138"/>
      <w:bookmarkStart w:id="12" w:name="_Toc498244437"/>
      <w:bookmarkStart w:id="13" w:name="_Toc498361491"/>
      <w:r>
        <w:t xml:space="preserve">To address that the </w:t>
      </w:r>
      <w:r w:rsidR="00151664">
        <w:t>eNB will not be able to identify if the third octet is data or UDC header</w:t>
      </w:r>
      <w:r>
        <w:t xml:space="preserve">, a PDCP </w:t>
      </w:r>
      <w:r w:rsidR="00151664">
        <w:t xml:space="preserve">control PDU </w:t>
      </w:r>
      <w:r>
        <w:t xml:space="preserve">is </w:t>
      </w:r>
      <w:r w:rsidR="00EC737C">
        <w:t>used</w:t>
      </w:r>
      <w:r w:rsidR="00151664">
        <w:t>.</w:t>
      </w:r>
      <w:bookmarkEnd w:id="7"/>
      <w:bookmarkEnd w:id="8"/>
      <w:bookmarkEnd w:id="9"/>
      <w:bookmarkEnd w:id="10"/>
      <w:bookmarkEnd w:id="11"/>
      <w:bookmarkEnd w:id="12"/>
      <w:r w:rsidR="00151664" w:rsidRPr="00CE0424">
        <w:t xml:space="preserve"> </w:t>
      </w:r>
      <w:bookmarkEnd w:id="13"/>
    </w:p>
    <w:p w14:paraId="24970BD7" w14:textId="68F359E2" w:rsidR="009C7F04" w:rsidRDefault="009C7F04" w:rsidP="009C7F04">
      <w:pPr>
        <w:pStyle w:val="Proposal"/>
        <w:numPr>
          <w:ilvl w:val="0"/>
          <w:numId w:val="0"/>
        </w:numPr>
      </w:pPr>
    </w:p>
    <w:p w14:paraId="75DD7D2F" w14:textId="18505632" w:rsidR="009C7F04" w:rsidRDefault="009C7F04" w:rsidP="000A0585">
      <w:pPr>
        <w:pStyle w:val="Observation"/>
        <w:numPr>
          <w:ilvl w:val="0"/>
          <w:numId w:val="0"/>
        </w:numPr>
      </w:pPr>
    </w:p>
    <w:p w14:paraId="5D07849E" w14:textId="4C0407CA" w:rsidR="000A0585" w:rsidRPr="00C45325" w:rsidRDefault="00382A4D" w:rsidP="000A0585">
      <w:pPr>
        <w:pStyle w:val="Observation"/>
        <w:numPr>
          <w:ilvl w:val="0"/>
          <w:numId w:val="0"/>
        </w:numPr>
        <w:rPr>
          <w:b w:val="0"/>
        </w:rPr>
      </w:pPr>
      <w:bookmarkStart w:id="14" w:name="_Toc498360606"/>
      <w:bookmarkStart w:id="15" w:name="_Toc498360634"/>
      <w:bookmarkStart w:id="16" w:name="_Toc498361964"/>
      <w:r w:rsidRPr="00C45325">
        <w:rPr>
          <w:b w:val="0"/>
        </w:rPr>
        <w:t xml:space="preserve">Similar to the release case, when UDC is setup; ie, UE is configured to use the </w:t>
      </w:r>
      <w:r w:rsidR="004850D0" w:rsidRPr="00C45325">
        <w:rPr>
          <w:b w:val="0"/>
        </w:rPr>
        <w:t xml:space="preserve">UDC, UE should notify to the eNB that it is going </w:t>
      </w:r>
      <w:r w:rsidR="00EF3BCC" w:rsidRPr="00C45325">
        <w:rPr>
          <w:b w:val="0"/>
        </w:rPr>
        <w:t>to use the new PDCP Data Format through the use of PDCP control packet PDU</w:t>
      </w:r>
      <w:r w:rsidR="00C45325" w:rsidRPr="00C45325">
        <w:rPr>
          <w:b w:val="0"/>
        </w:rPr>
        <w:t xml:space="preserve"> before using new PDCP data format with UDC header</w:t>
      </w:r>
      <w:r w:rsidR="00EF3BCC" w:rsidRPr="00C45325">
        <w:rPr>
          <w:b w:val="0"/>
        </w:rPr>
        <w:t>.</w:t>
      </w:r>
      <w:bookmarkEnd w:id="14"/>
      <w:bookmarkEnd w:id="15"/>
      <w:bookmarkEnd w:id="16"/>
    </w:p>
    <w:p w14:paraId="51ABA3C7" w14:textId="675AC688" w:rsidR="00C45325" w:rsidRPr="00C45325" w:rsidRDefault="00C45325" w:rsidP="000A0585">
      <w:pPr>
        <w:pStyle w:val="Observation"/>
        <w:numPr>
          <w:ilvl w:val="0"/>
          <w:numId w:val="0"/>
        </w:numPr>
        <w:rPr>
          <w:b w:val="0"/>
        </w:rPr>
      </w:pPr>
    </w:p>
    <w:bookmarkStart w:id="17" w:name="_Toc498360607"/>
    <w:bookmarkStart w:id="18" w:name="_Toc498360635"/>
    <w:bookmarkStart w:id="19" w:name="_Toc498361965"/>
    <w:bookmarkEnd w:id="17"/>
    <w:bookmarkEnd w:id="18"/>
    <w:bookmarkEnd w:id="19"/>
    <w:p w14:paraId="207F329D" w14:textId="5F6A8115" w:rsidR="00C45325" w:rsidRDefault="00C45325" w:rsidP="000A0585">
      <w:pPr>
        <w:pStyle w:val="Observation"/>
        <w:numPr>
          <w:ilvl w:val="0"/>
          <w:numId w:val="0"/>
        </w:numPr>
      </w:pPr>
      <w:r>
        <w:object w:dxaOrig="12630" w:dyaOrig="7140" w14:anchorId="77409187">
          <v:shape id="_x0000_i1029" type="#_x0000_t75" style="width:481.5pt;height:272.25pt" o:ole="">
            <v:imagedata r:id="rId21" o:title=""/>
          </v:shape>
          <o:OLEObject Type="Embed" ProgID="Visio.Drawing.15" ShapeID="_x0000_i1029" DrawAspect="Content" ObjectID="_1572371394" r:id="rId22"/>
        </w:object>
      </w:r>
    </w:p>
    <w:p w14:paraId="16B2AA1C" w14:textId="77777777" w:rsidR="00EF3BCC" w:rsidRDefault="00EF3BCC" w:rsidP="000A0585">
      <w:pPr>
        <w:pStyle w:val="Observation"/>
        <w:numPr>
          <w:ilvl w:val="0"/>
          <w:numId w:val="0"/>
        </w:numPr>
      </w:pPr>
    </w:p>
    <w:p w14:paraId="1F2C4292" w14:textId="77777777" w:rsidR="000A0585" w:rsidRDefault="000A0585" w:rsidP="000A0585">
      <w:pPr>
        <w:pStyle w:val="Observation"/>
        <w:numPr>
          <w:ilvl w:val="0"/>
          <w:numId w:val="0"/>
        </w:numPr>
      </w:pPr>
    </w:p>
    <w:p w14:paraId="3BB39FA6" w14:textId="2BD70CCC" w:rsidR="005B1053" w:rsidRDefault="005B1053" w:rsidP="00151664">
      <w:pPr>
        <w:pStyle w:val="Proposal"/>
      </w:pPr>
      <w:bookmarkStart w:id="20" w:name="_Toc498244438"/>
      <w:bookmarkStart w:id="21" w:name="_Toc498361492"/>
      <w:r>
        <w:t>The PDCP Control PDU indication for UDC status should be sent by UE before initiating the compression context and after releasing the compression context.</w:t>
      </w:r>
      <w:bookmarkEnd w:id="20"/>
      <w:r w:rsidR="009C7F04">
        <w:t xml:space="preserve"> </w:t>
      </w:r>
      <w:bookmarkEnd w:id="21"/>
    </w:p>
    <w:p w14:paraId="14E60808" w14:textId="0C280062" w:rsidR="00AA5C7E" w:rsidRDefault="00AA5C7E" w:rsidP="00AA5C7E">
      <w:pPr>
        <w:pStyle w:val="Proposal"/>
        <w:numPr>
          <w:ilvl w:val="0"/>
          <w:numId w:val="0"/>
        </w:numPr>
        <w:ind w:left="1701" w:hanging="1701"/>
      </w:pPr>
    </w:p>
    <w:p w14:paraId="6EE78FE8" w14:textId="77777777" w:rsidR="00AA5C7E" w:rsidRPr="0029156C" w:rsidRDefault="00AA5C7E" w:rsidP="00AA5C7E">
      <w:pPr>
        <w:pStyle w:val="Heading2"/>
      </w:pPr>
      <w:r w:rsidRPr="0029156C">
        <w:t>Reset Behaviour</w:t>
      </w:r>
    </w:p>
    <w:p w14:paraId="52301941" w14:textId="3589394F" w:rsidR="00AA5C7E" w:rsidRDefault="00AA5C7E" w:rsidP="00AA5C7E">
      <w:pPr>
        <w:pStyle w:val="Observation"/>
        <w:numPr>
          <w:ilvl w:val="0"/>
          <w:numId w:val="0"/>
        </w:numPr>
        <w:rPr>
          <w:b w:val="0"/>
        </w:rPr>
      </w:pPr>
      <w:bookmarkStart w:id="22" w:name="_Toc498243153"/>
      <w:bookmarkStart w:id="23" w:name="_Toc498244458"/>
      <w:bookmarkStart w:id="24" w:name="_Toc498360608"/>
      <w:bookmarkStart w:id="25" w:name="_Toc498360636"/>
      <w:bookmarkStart w:id="26" w:name="_Toc498361966"/>
      <w:bookmarkStart w:id="27" w:name="_Toc497418062"/>
      <w:bookmarkStart w:id="28" w:name="_Toc498242076"/>
      <w:r>
        <w:rPr>
          <w:b w:val="0"/>
        </w:rPr>
        <w:t>It has been suggested [3] to use one bit from UDC header to indicate reset. However, the complete sequence for reset and after reset behaviour is still unclear. The behaviour of reset bit also needs to be clearly defined.</w:t>
      </w:r>
      <w:bookmarkEnd w:id="22"/>
      <w:bookmarkEnd w:id="23"/>
      <w:bookmarkEnd w:id="24"/>
      <w:bookmarkEnd w:id="25"/>
      <w:bookmarkEnd w:id="26"/>
      <w:r>
        <w:rPr>
          <w:b w:val="0"/>
        </w:rPr>
        <w:t xml:space="preserve"> </w:t>
      </w:r>
      <w:bookmarkEnd w:id="27"/>
      <w:bookmarkEnd w:id="28"/>
    </w:p>
    <w:p w14:paraId="1A45A7E2" w14:textId="21DC659A" w:rsidR="00AA5C7E" w:rsidRDefault="00AA5C7E" w:rsidP="00AA5C7E">
      <w:pPr>
        <w:pStyle w:val="Observation"/>
        <w:numPr>
          <w:ilvl w:val="0"/>
          <w:numId w:val="0"/>
        </w:numPr>
        <w:rPr>
          <w:b w:val="0"/>
        </w:rPr>
      </w:pPr>
      <w:bookmarkStart w:id="29" w:name="_Toc497418063"/>
      <w:bookmarkStart w:id="30" w:name="_Toc498242077"/>
      <w:bookmarkStart w:id="31" w:name="_Toc498243154"/>
      <w:bookmarkStart w:id="32" w:name="_Toc498244459"/>
      <w:bookmarkStart w:id="33" w:name="_Toc498360609"/>
      <w:bookmarkStart w:id="34" w:name="_Toc498360637"/>
      <w:bookmarkStart w:id="35" w:name="_Toc498361967"/>
      <w:r>
        <w:rPr>
          <w:b w:val="0"/>
        </w:rPr>
        <w:t>Regarding, the behaviour of the reset bit, should the UE set the reset bit to 1 for only one packet to indicate to eNB that a reset has been done</w:t>
      </w:r>
      <w:r w:rsidR="0093367E">
        <w:rPr>
          <w:b w:val="0"/>
        </w:rPr>
        <w:t xml:space="preserve"> as shown in below Figure 2. </w:t>
      </w:r>
      <w:r w:rsidR="004E57D1">
        <w:rPr>
          <w:b w:val="0"/>
        </w:rPr>
        <w:t>For t</w:t>
      </w:r>
      <w:r>
        <w:rPr>
          <w:b w:val="0"/>
        </w:rPr>
        <w:t>he following packets</w:t>
      </w:r>
      <w:r w:rsidR="0036001F">
        <w:rPr>
          <w:b w:val="0"/>
        </w:rPr>
        <w:t xml:space="preserve"> </w:t>
      </w:r>
      <w:r w:rsidR="004E57D1">
        <w:rPr>
          <w:b w:val="0"/>
        </w:rPr>
        <w:t>(packets after the reset packet)</w:t>
      </w:r>
      <w:r w:rsidR="0036001F">
        <w:rPr>
          <w:b w:val="0"/>
        </w:rPr>
        <w:t xml:space="preserve">, the </w:t>
      </w:r>
      <w:r>
        <w:rPr>
          <w:b w:val="0"/>
        </w:rPr>
        <w:t>reset bit</w:t>
      </w:r>
      <w:r w:rsidR="0093367E">
        <w:rPr>
          <w:b w:val="0"/>
        </w:rPr>
        <w:t xml:space="preserve"> </w:t>
      </w:r>
      <w:r w:rsidR="0036001F">
        <w:rPr>
          <w:b w:val="0"/>
        </w:rPr>
        <w:t>is</w:t>
      </w:r>
      <w:r>
        <w:rPr>
          <w:b w:val="0"/>
        </w:rPr>
        <w:t xml:space="preserve"> switched back to 0. There is</w:t>
      </w:r>
      <w:r w:rsidR="0093367E">
        <w:rPr>
          <w:b w:val="0"/>
        </w:rPr>
        <w:t xml:space="preserve"> however small</w:t>
      </w:r>
      <w:r>
        <w:rPr>
          <w:b w:val="0"/>
        </w:rPr>
        <w:t xml:space="preserve"> possibility that the packet marked with reset b</w:t>
      </w:r>
      <w:r w:rsidR="0093367E">
        <w:rPr>
          <w:b w:val="0"/>
        </w:rPr>
        <w:t>it 1 for only one packet etc. is</w:t>
      </w:r>
      <w:r>
        <w:rPr>
          <w:b w:val="0"/>
        </w:rPr>
        <w:t xml:space="preserve"> lost</w:t>
      </w:r>
      <w:r w:rsidR="0093367E">
        <w:rPr>
          <w:b w:val="0"/>
        </w:rPr>
        <w:t xml:space="preserve"> or corrupted</w:t>
      </w:r>
      <w:r>
        <w:rPr>
          <w:b w:val="0"/>
        </w:rPr>
        <w:t>. To have more reliability should it continue to have the bit set to 1 and if reset is needed again then toggle; ie; switch to 0</w:t>
      </w:r>
      <w:r w:rsidR="0093367E">
        <w:rPr>
          <w:b w:val="0"/>
        </w:rPr>
        <w:t xml:space="preserve"> as shown in Figure 3</w:t>
      </w:r>
      <w:r>
        <w:rPr>
          <w:b w:val="0"/>
        </w:rPr>
        <w:t>. Thus, the reset bit can be toggled after every reset for reliability and faster continuation of UDC operation</w:t>
      </w:r>
      <w:r w:rsidR="004E57D1">
        <w:rPr>
          <w:b w:val="0"/>
        </w:rPr>
        <w:t xml:space="preserve"> ie, without the need of any special reset packet</w:t>
      </w:r>
      <w:r>
        <w:rPr>
          <w:b w:val="0"/>
        </w:rPr>
        <w:t>.</w:t>
      </w:r>
      <w:bookmarkEnd w:id="29"/>
      <w:bookmarkEnd w:id="30"/>
      <w:bookmarkEnd w:id="31"/>
      <w:bookmarkEnd w:id="32"/>
      <w:bookmarkEnd w:id="33"/>
      <w:bookmarkEnd w:id="34"/>
      <w:bookmarkEnd w:id="35"/>
    </w:p>
    <w:p w14:paraId="7D4657B3" w14:textId="01676386" w:rsidR="00AA5C7E" w:rsidRDefault="00AA5C7E" w:rsidP="00AA5C7E">
      <w:pPr>
        <w:pStyle w:val="Proposal"/>
      </w:pPr>
      <w:bookmarkStart w:id="36" w:name="_Toc497418101"/>
      <w:bookmarkStart w:id="37" w:name="_Toc498242004"/>
      <w:bookmarkStart w:id="38" w:name="_Toc498242059"/>
      <w:bookmarkStart w:id="39" w:name="_Toc498242294"/>
      <w:bookmarkStart w:id="40" w:name="_Toc498243139"/>
      <w:bookmarkStart w:id="41" w:name="_Toc498244439"/>
      <w:bookmarkStart w:id="42" w:name="_Toc498361493"/>
      <w:r w:rsidRPr="00A9078B">
        <w:t>After eNB detects checksum failure, it can reset it’s buffer and send signalling to UE to reset its buffer. The packet received by eNB which are before the UE’s reset would be discarded by the eNB. Packets marked with UDC header bit reset/toggled would be processed by eNB as continuation of normal UDC operation.</w:t>
      </w:r>
      <w:bookmarkEnd w:id="36"/>
      <w:bookmarkEnd w:id="37"/>
      <w:bookmarkEnd w:id="38"/>
      <w:bookmarkEnd w:id="39"/>
      <w:bookmarkEnd w:id="40"/>
      <w:bookmarkEnd w:id="41"/>
      <w:bookmarkEnd w:id="42"/>
    </w:p>
    <w:p w14:paraId="44FBDB1A" w14:textId="77777777" w:rsidR="00AA5C7E" w:rsidRDefault="00AA5C7E" w:rsidP="00AA5C7E">
      <w:pPr>
        <w:pStyle w:val="Observation"/>
        <w:numPr>
          <w:ilvl w:val="0"/>
          <w:numId w:val="0"/>
        </w:numPr>
        <w:rPr>
          <w:b w:val="0"/>
        </w:rPr>
      </w:pPr>
    </w:p>
    <w:p w14:paraId="0D115628" w14:textId="77777777" w:rsidR="00AA5C7E" w:rsidRDefault="00AA5C7E" w:rsidP="00AA5C7E">
      <w:pPr>
        <w:pStyle w:val="Observation"/>
        <w:numPr>
          <w:ilvl w:val="0"/>
          <w:numId w:val="0"/>
        </w:numPr>
        <w:rPr>
          <w:b w:val="0"/>
        </w:rPr>
      </w:pPr>
    </w:p>
    <w:p w14:paraId="6D22EA9C" w14:textId="77777777" w:rsidR="00AA5C7E" w:rsidRDefault="00AA5C7E" w:rsidP="00AA5C7E">
      <w:pPr>
        <w:pStyle w:val="Observation"/>
        <w:numPr>
          <w:ilvl w:val="0"/>
          <w:numId w:val="0"/>
        </w:numPr>
        <w:rPr>
          <w:b w:val="0"/>
        </w:rPr>
      </w:pPr>
    </w:p>
    <w:bookmarkStart w:id="43" w:name="_Toc497418065"/>
    <w:bookmarkStart w:id="44" w:name="_Toc498242079"/>
    <w:bookmarkStart w:id="45" w:name="_Toc498243155"/>
    <w:bookmarkStart w:id="46" w:name="_Toc498244460"/>
    <w:bookmarkStart w:id="47" w:name="_Toc498360610"/>
    <w:bookmarkStart w:id="48" w:name="_Toc498360638"/>
    <w:bookmarkStart w:id="49" w:name="_Toc498361968"/>
    <w:bookmarkEnd w:id="43"/>
    <w:bookmarkEnd w:id="44"/>
    <w:bookmarkEnd w:id="45"/>
    <w:bookmarkEnd w:id="46"/>
    <w:bookmarkEnd w:id="47"/>
    <w:bookmarkEnd w:id="48"/>
    <w:bookmarkEnd w:id="49"/>
    <w:p w14:paraId="6F8F57B5" w14:textId="5D5D5FD3" w:rsidR="00AA5C7E" w:rsidRDefault="00B362A4" w:rsidP="00AA5C7E">
      <w:pPr>
        <w:pStyle w:val="Observation"/>
        <w:numPr>
          <w:ilvl w:val="0"/>
          <w:numId w:val="0"/>
        </w:numPr>
        <w:rPr>
          <w:b w:val="0"/>
        </w:rPr>
      </w:pPr>
      <w:r>
        <w:object w:dxaOrig="15045" w:dyaOrig="10845" w14:anchorId="0A0819B7">
          <v:shape id="_x0000_i1030" type="#_x0000_t75" style="width:481.5pt;height:347.25pt" o:ole="">
            <v:imagedata r:id="rId23" o:title=""/>
          </v:shape>
          <o:OLEObject Type="Embed" ProgID="Visio.Drawing.15" ShapeID="_x0000_i1030" DrawAspect="Content" ObjectID="_1572371395" r:id="rId24"/>
        </w:object>
      </w:r>
    </w:p>
    <w:p w14:paraId="6924B077" w14:textId="77777777" w:rsidR="00AA5C7E" w:rsidRPr="00A04F49" w:rsidRDefault="00AA5C7E" w:rsidP="00AA5C7E">
      <w:pPr>
        <w:pStyle w:val="Proposal"/>
        <w:numPr>
          <w:ilvl w:val="0"/>
          <w:numId w:val="0"/>
        </w:numPr>
      </w:pPr>
    </w:p>
    <w:p w14:paraId="074A5C7B" w14:textId="73FA6080" w:rsidR="0054131B" w:rsidRDefault="007F005B" w:rsidP="00AA5C7E">
      <w:pPr>
        <w:pStyle w:val="Proposal"/>
        <w:numPr>
          <w:ilvl w:val="0"/>
          <w:numId w:val="0"/>
        </w:numPr>
        <w:ind w:left="1701" w:hanging="1701"/>
      </w:pPr>
      <w:r>
        <w:tab/>
      </w:r>
      <w:r>
        <w:tab/>
      </w:r>
      <w:bookmarkStart w:id="50" w:name="_Toc498244440"/>
      <w:bookmarkStart w:id="51" w:name="_Toc498361494"/>
      <w:r>
        <w:t>Figure 2: Only One packet indicates Reset</w:t>
      </w:r>
      <w:bookmarkEnd w:id="50"/>
      <w:bookmarkEnd w:id="51"/>
    </w:p>
    <w:bookmarkStart w:id="52" w:name="_Toc498242061"/>
    <w:bookmarkStart w:id="53" w:name="_Toc498242297"/>
    <w:bookmarkStart w:id="54" w:name="_Toc498243140"/>
    <w:bookmarkStart w:id="55" w:name="_Toc498244441"/>
    <w:bookmarkStart w:id="56" w:name="_Toc498361495"/>
    <w:bookmarkEnd w:id="52"/>
    <w:bookmarkEnd w:id="53"/>
    <w:bookmarkEnd w:id="54"/>
    <w:bookmarkEnd w:id="55"/>
    <w:bookmarkEnd w:id="56"/>
    <w:p w14:paraId="75A37642" w14:textId="48BC9FC6" w:rsidR="00AA5C7E" w:rsidRPr="00CE0424" w:rsidRDefault="00B362A4" w:rsidP="00AA5C7E">
      <w:pPr>
        <w:pStyle w:val="Proposal"/>
        <w:numPr>
          <w:ilvl w:val="0"/>
          <w:numId w:val="0"/>
        </w:numPr>
        <w:ind w:left="1701" w:hanging="1701"/>
      </w:pPr>
      <w:r>
        <w:object w:dxaOrig="15045" w:dyaOrig="10845" w14:anchorId="73CF3315">
          <v:shape id="_x0000_i1031" type="#_x0000_t75" style="width:481.5pt;height:347.25pt" o:ole="">
            <v:imagedata r:id="rId25" o:title=""/>
          </v:shape>
          <o:OLEObject Type="Embed" ProgID="Visio.Drawing.15" ShapeID="_x0000_i1031" DrawAspect="Content" ObjectID="_1572371396" r:id="rId26"/>
        </w:object>
      </w:r>
    </w:p>
    <w:p w14:paraId="4FAB6C5D" w14:textId="1D4AF35D" w:rsidR="003742AC" w:rsidRPr="007F005B" w:rsidRDefault="007F005B" w:rsidP="006E062C">
      <w:pPr>
        <w:rPr>
          <w:b/>
        </w:rPr>
      </w:pPr>
      <w:r>
        <w:tab/>
      </w:r>
      <w:r>
        <w:tab/>
      </w:r>
      <w:r>
        <w:tab/>
      </w:r>
      <w:r>
        <w:tab/>
      </w:r>
      <w:r>
        <w:rPr>
          <w:b/>
        </w:rPr>
        <w:t>Figure 3</w:t>
      </w:r>
      <w:r w:rsidRPr="007F005B">
        <w:rPr>
          <w:b/>
        </w:rPr>
        <w:t xml:space="preserve">: </w:t>
      </w:r>
      <w:r>
        <w:rPr>
          <w:b/>
        </w:rPr>
        <w:t>Reset field is toggled</w:t>
      </w:r>
    </w:p>
    <w:p w14:paraId="599CC9CB" w14:textId="7907F1ED" w:rsidR="0054131B" w:rsidRDefault="0054131B" w:rsidP="006E062C"/>
    <w:p w14:paraId="76A06D3D" w14:textId="30B2380A" w:rsidR="0054131B" w:rsidRDefault="0054131B" w:rsidP="0054131B">
      <w:pPr>
        <w:pStyle w:val="Observation"/>
        <w:numPr>
          <w:ilvl w:val="0"/>
          <w:numId w:val="0"/>
        </w:numPr>
        <w:rPr>
          <w:b w:val="0"/>
        </w:rPr>
      </w:pPr>
      <w:bookmarkStart w:id="57" w:name="_Toc498243156"/>
      <w:bookmarkStart w:id="58" w:name="_Toc498244461"/>
      <w:bookmarkStart w:id="59" w:name="_Toc498360611"/>
      <w:bookmarkStart w:id="60" w:name="_Toc498360639"/>
      <w:bookmarkStart w:id="61" w:name="_Toc498361969"/>
      <w:r>
        <w:rPr>
          <w:b w:val="0"/>
        </w:rPr>
        <w:t>There is also possibility to use PDCP control packet PDU for the reset purpose</w:t>
      </w:r>
      <w:r w:rsidR="00112F92">
        <w:rPr>
          <w:b w:val="0"/>
        </w:rPr>
        <w:t xml:space="preserve"> (Figure 4)</w:t>
      </w:r>
      <w:r>
        <w:rPr>
          <w:b w:val="0"/>
        </w:rPr>
        <w:t xml:space="preserve"> as RRC Reconfiguration could take longer duration than L2 PDCP Control packet. Thus, should a PDCP control packet PDU be used from eNB to indicate the need of reset.</w:t>
      </w:r>
      <w:bookmarkEnd w:id="57"/>
      <w:bookmarkEnd w:id="58"/>
      <w:bookmarkEnd w:id="59"/>
      <w:bookmarkEnd w:id="60"/>
      <w:bookmarkEnd w:id="61"/>
    </w:p>
    <w:p w14:paraId="038BBCB1" w14:textId="77777777" w:rsidR="0054131B" w:rsidRPr="00A04F49" w:rsidRDefault="0054131B" w:rsidP="0054131B">
      <w:pPr>
        <w:pStyle w:val="Proposal"/>
      </w:pPr>
      <w:bookmarkStart w:id="62" w:name="_Toc497418100"/>
      <w:bookmarkStart w:id="63" w:name="_Toc498242003"/>
      <w:bookmarkStart w:id="64" w:name="_Toc498242058"/>
      <w:bookmarkStart w:id="65" w:name="_Toc498242295"/>
      <w:bookmarkStart w:id="66" w:name="_Toc498243141"/>
      <w:bookmarkStart w:id="67" w:name="_Toc498244442"/>
      <w:bookmarkStart w:id="68" w:name="_Toc498361496"/>
      <w:r>
        <w:t>RAN2 to discuss whether RRC Reconfiguration signalling should be used for resetting or a PDCP control Packet should be used for this purpose.</w:t>
      </w:r>
      <w:bookmarkEnd w:id="62"/>
      <w:bookmarkEnd w:id="63"/>
      <w:bookmarkEnd w:id="64"/>
      <w:bookmarkEnd w:id="65"/>
      <w:bookmarkEnd w:id="66"/>
      <w:bookmarkEnd w:id="67"/>
      <w:bookmarkEnd w:id="68"/>
      <w:r>
        <w:t xml:space="preserve"> </w:t>
      </w:r>
    </w:p>
    <w:p w14:paraId="22D28BC6" w14:textId="77777777" w:rsidR="0054131B" w:rsidRDefault="0054131B" w:rsidP="0054131B">
      <w:pPr>
        <w:pStyle w:val="Observation"/>
        <w:numPr>
          <w:ilvl w:val="0"/>
          <w:numId w:val="0"/>
        </w:numPr>
        <w:rPr>
          <w:b w:val="0"/>
        </w:rPr>
      </w:pPr>
      <w:bookmarkStart w:id="69" w:name="_Toc497418064"/>
      <w:bookmarkStart w:id="70" w:name="_Toc498242078"/>
      <w:bookmarkStart w:id="71" w:name="_Toc498243157"/>
      <w:bookmarkStart w:id="72" w:name="_Toc498244462"/>
      <w:bookmarkStart w:id="73" w:name="_Toc498360612"/>
      <w:bookmarkStart w:id="74" w:name="_Toc498360640"/>
      <w:bookmarkStart w:id="75" w:name="_Toc498361970"/>
      <w:r>
        <w:rPr>
          <w:b w:val="0"/>
        </w:rPr>
        <w:t>It could happen that there are multiple checksum failures in short span of time or UE does not perform reset or there is some software error where UE happens to point to memory location outside of buffer size, in such error scenarios eNB can release the UDC configuration.</w:t>
      </w:r>
      <w:bookmarkEnd w:id="69"/>
      <w:bookmarkEnd w:id="70"/>
      <w:bookmarkEnd w:id="71"/>
      <w:bookmarkEnd w:id="72"/>
      <w:bookmarkEnd w:id="73"/>
      <w:bookmarkEnd w:id="74"/>
      <w:bookmarkEnd w:id="75"/>
    </w:p>
    <w:p w14:paraId="0248EA9F" w14:textId="77777777" w:rsidR="0054131B" w:rsidRPr="00A04F49" w:rsidRDefault="0054131B" w:rsidP="0054131B">
      <w:pPr>
        <w:pStyle w:val="Proposal"/>
      </w:pPr>
      <w:r>
        <w:rPr>
          <w:b w:val="0"/>
        </w:rPr>
        <w:t xml:space="preserve"> </w:t>
      </w:r>
      <w:bookmarkStart w:id="76" w:name="_Toc498242296"/>
      <w:bookmarkStart w:id="77" w:name="_Toc498243142"/>
      <w:bookmarkStart w:id="78" w:name="_Toc498244443"/>
      <w:bookmarkStart w:id="79" w:name="_Toc498361497"/>
      <w:r>
        <w:t>eNB can release the UDC configuration in error scenario such as multiple checksum failure in short span.</w:t>
      </w:r>
      <w:bookmarkEnd w:id="76"/>
      <w:bookmarkEnd w:id="77"/>
      <w:bookmarkEnd w:id="78"/>
      <w:bookmarkEnd w:id="79"/>
    </w:p>
    <w:p w14:paraId="40D91B44" w14:textId="52380EDB" w:rsidR="0054131B" w:rsidRDefault="0054131B" w:rsidP="006E062C"/>
    <w:p w14:paraId="4B9EC418" w14:textId="009DD7DE" w:rsidR="0054131B" w:rsidRDefault="0054131B" w:rsidP="006E062C">
      <w:r>
        <w:rPr>
          <w:rFonts w:ascii="Times New Roman" w:hAnsi="Times New Roman"/>
          <w:lang w:eastAsia="ja-JP"/>
        </w:rPr>
        <w:object w:dxaOrig="6060" w:dyaOrig="2310" w14:anchorId="46F30DE6">
          <v:shape id="_x0000_i1032" type="#_x0000_t75" style="width:303pt;height:115.5pt" o:ole="">
            <v:imagedata r:id="rId27" o:title=""/>
          </v:shape>
          <o:OLEObject Type="Embed" ProgID="Visio.Drawing.11" ShapeID="_x0000_i1032" DrawAspect="Content" ObjectID="_1572371397" r:id="rId28"/>
        </w:object>
      </w:r>
    </w:p>
    <w:p w14:paraId="19749411" w14:textId="56BBB690" w:rsidR="0054131B" w:rsidRPr="00355B34" w:rsidRDefault="0054131B" w:rsidP="0054131B">
      <w:pPr>
        <w:pStyle w:val="Heading3"/>
        <w:numPr>
          <w:ilvl w:val="0"/>
          <w:numId w:val="0"/>
        </w:numPr>
        <w:ind w:left="851" w:hanging="851"/>
      </w:pPr>
      <w:r>
        <w:t>RE</w:t>
      </w:r>
    </w:p>
    <w:p w14:paraId="28610587" w14:textId="4AA5581A" w:rsidR="0054131B" w:rsidRDefault="0054131B" w:rsidP="0054131B">
      <w:r w:rsidRPr="00355B34">
        <w:t>Length: 1 bit</w:t>
      </w:r>
    </w:p>
    <w:p w14:paraId="4431C3F3" w14:textId="1F5D127E" w:rsidR="0054131B" w:rsidRDefault="0054131B" w:rsidP="0054131B">
      <w:r>
        <w:lastRenderedPageBreak/>
        <w:t>From eNB to UE</w:t>
      </w:r>
    </w:p>
    <w:p w14:paraId="5B1661D8" w14:textId="5E94FCA9" w:rsidR="0054131B" w:rsidRPr="00355B34" w:rsidRDefault="0054131B" w:rsidP="0054131B">
      <w:r>
        <w:t>A reset field.</w:t>
      </w:r>
    </w:p>
    <w:p w14:paraId="2D1DCC1C" w14:textId="053A467D" w:rsidR="0054131B" w:rsidRPr="00355B34" w:rsidRDefault="0054131B" w:rsidP="0054131B">
      <w:pPr>
        <w:pStyle w:val="TH"/>
      </w:pPr>
      <w:r>
        <w:t>Table</w:t>
      </w:r>
      <w:r w:rsidRPr="00355B34">
        <w:t xml:space="preserve"> </w:t>
      </w:r>
      <w:r>
        <w:t>RE</w:t>
      </w:r>
      <w:r w:rsidRPr="00355B34">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31B" w:rsidRPr="00355B34" w14:paraId="36158357" w14:textId="77777777" w:rsidTr="00BE3CA1">
        <w:trPr>
          <w:jc w:val="center"/>
        </w:trPr>
        <w:tc>
          <w:tcPr>
            <w:tcW w:w="720" w:type="dxa"/>
          </w:tcPr>
          <w:p w14:paraId="6B2C0D42" w14:textId="77777777" w:rsidR="0054131B" w:rsidRPr="00355B34" w:rsidRDefault="0054131B" w:rsidP="00BE3CA1">
            <w:pPr>
              <w:pStyle w:val="TAH"/>
            </w:pPr>
            <w:r w:rsidRPr="00355B34">
              <w:t>Bit</w:t>
            </w:r>
          </w:p>
        </w:tc>
        <w:tc>
          <w:tcPr>
            <w:tcW w:w="4680" w:type="dxa"/>
          </w:tcPr>
          <w:p w14:paraId="14059AEF" w14:textId="77777777" w:rsidR="0054131B" w:rsidRPr="00355B34" w:rsidRDefault="0054131B" w:rsidP="00BE3CA1">
            <w:pPr>
              <w:pStyle w:val="TAH"/>
            </w:pPr>
            <w:r w:rsidRPr="00355B34">
              <w:t>Description</w:t>
            </w:r>
          </w:p>
        </w:tc>
      </w:tr>
      <w:tr w:rsidR="0054131B" w:rsidRPr="00355B34" w14:paraId="045A3677" w14:textId="77777777" w:rsidTr="00BE3CA1">
        <w:trPr>
          <w:jc w:val="center"/>
        </w:trPr>
        <w:tc>
          <w:tcPr>
            <w:tcW w:w="720" w:type="dxa"/>
          </w:tcPr>
          <w:p w14:paraId="725C6324" w14:textId="77777777" w:rsidR="0054131B" w:rsidRPr="00301F5E" w:rsidRDefault="0054131B" w:rsidP="00BE3CA1">
            <w:pPr>
              <w:pStyle w:val="TAC"/>
              <w:rPr>
                <w:highlight w:val="yellow"/>
              </w:rPr>
            </w:pPr>
            <w:r w:rsidRPr="00301F5E">
              <w:rPr>
                <w:highlight w:val="yellow"/>
              </w:rPr>
              <w:t>0</w:t>
            </w:r>
          </w:p>
        </w:tc>
        <w:tc>
          <w:tcPr>
            <w:tcW w:w="4680" w:type="dxa"/>
          </w:tcPr>
          <w:p w14:paraId="5D54414E" w14:textId="09A94592" w:rsidR="0054131B" w:rsidRPr="00301F5E" w:rsidRDefault="0054131B" w:rsidP="00BE3CA1">
            <w:pPr>
              <w:pStyle w:val="TAL"/>
              <w:rPr>
                <w:highlight w:val="yellow"/>
              </w:rPr>
            </w:pPr>
            <w:r>
              <w:rPr>
                <w:highlight w:val="yellow"/>
              </w:rPr>
              <w:t>Normal Operation</w:t>
            </w:r>
          </w:p>
        </w:tc>
      </w:tr>
      <w:tr w:rsidR="0054131B" w:rsidRPr="00355B34" w14:paraId="617210D7" w14:textId="77777777" w:rsidTr="00BE3CA1">
        <w:trPr>
          <w:jc w:val="center"/>
        </w:trPr>
        <w:tc>
          <w:tcPr>
            <w:tcW w:w="720" w:type="dxa"/>
          </w:tcPr>
          <w:p w14:paraId="13E820A4" w14:textId="77777777" w:rsidR="0054131B" w:rsidRPr="00301F5E" w:rsidRDefault="0054131B" w:rsidP="00BE3CA1">
            <w:pPr>
              <w:pStyle w:val="TAC"/>
              <w:rPr>
                <w:highlight w:val="yellow"/>
                <w:lang w:val="nn-NO"/>
              </w:rPr>
            </w:pPr>
            <w:r w:rsidRPr="00301F5E">
              <w:rPr>
                <w:highlight w:val="yellow"/>
                <w:lang w:val="nn-NO"/>
              </w:rPr>
              <w:t>1</w:t>
            </w:r>
          </w:p>
        </w:tc>
        <w:tc>
          <w:tcPr>
            <w:tcW w:w="4680" w:type="dxa"/>
          </w:tcPr>
          <w:p w14:paraId="4B38E9E7" w14:textId="2A41F424" w:rsidR="0054131B" w:rsidRPr="00301F5E" w:rsidRDefault="0054131B" w:rsidP="00BE3CA1">
            <w:pPr>
              <w:pStyle w:val="TAL"/>
              <w:rPr>
                <w:highlight w:val="yellow"/>
                <w:lang w:val="nn-NO"/>
              </w:rPr>
            </w:pPr>
            <w:r>
              <w:rPr>
                <w:highlight w:val="yellow"/>
                <w:lang w:val="nn-NO"/>
              </w:rPr>
              <w:t>Perform Reset</w:t>
            </w:r>
          </w:p>
        </w:tc>
      </w:tr>
    </w:tbl>
    <w:p w14:paraId="6FFD04B5" w14:textId="77777777" w:rsidR="0054131B" w:rsidRDefault="0054131B" w:rsidP="0054131B">
      <w:pPr>
        <w:pStyle w:val="BodyText"/>
      </w:pPr>
    </w:p>
    <w:p w14:paraId="38A1BA81" w14:textId="4A069C70" w:rsidR="0054131B" w:rsidRDefault="0054131B" w:rsidP="006E062C"/>
    <w:p w14:paraId="3848DA0C" w14:textId="77777777" w:rsidR="0054131B" w:rsidRPr="00355B34" w:rsidRDefault="0054131B" w:rsidP="0054131B">
      <w:pPr>
        <w:pStyle w:val="Heading3"/>
        <w:numPr>
          <w:ilvl w:val="0"/>
          <w:numId w:val="0"/>
        </w:numPr>
        <w:ind w:left="851" w:hanging="851"/>
      </w:pPr>
      <w:r>
        <w:t>RE</w:t>
      </w:r>
    </w:p>
    <w:p w14:paraId="5DE1D666" w14:textId="77777777" w:rsidR="0054131B" w:rsidRDefault="0054131B" w:rsidP="0054131B">
      <w:r w:rsidRPr="00355B34">
        <w:t>Length: 1 bit</w:t>
      </w:r>
    </w:p>
    <w:p w14:paraId="3BEAF14E" w14:textId="5ED80BE5" w:rsidR="0054131B" w:rsidRDefault="0054131B" w:rsidP="0054131B">
      <w:r>
        <w:t>From UE to eNB</w:t>
      </w:r>
    </w:p>
    <w:p w14:paraId="3F38068B" w14:textId="77777777" w:rsidR="0054131B" w:rsidRPr="00355B34" w:rsidRDefault="0054131B" w:rsidP="0054131B">
      <w:r>
        <w:t>A reset field.</w:t>
      </w:r>
    </w:p>
    <w:p w14:paraId="635FC7BA" w14:textId="77777777" w:rsidR="0054131B" w:rsidRPr="00355B34" w:rsidRDefault="0054131B" w:rsidP="0054131B">
      <w:pPr>
        <w:pStyle w:val="TH"/>
      </w:pPr>
      <w:r>
        <w:t>Table</w:t>
      </w:r>
      <w:r w:rsidRPr="00355B34">
        <w:t xml:space="preserve"> </w:t>
      </w:r>
      <w:r>
        <w:t>RE</w:t>
      </w:r>
      <w:r w:rsidRPr="00355B34">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31B" w:rsidRPr="00355B34" w14:paraId="431791AB" w14:textId="77777777" w:rsidTr="00BE3CA1">
        <w:trPr>
          <w:jc w:val="center"/>
        </w:trPr>
        <w:tc>
          <w:tcPr>
            <w:tcW w:w="720" w:type="dxa"/>
          </w:tcPr>
          <w:p w14:paraId="6C7E247A" w14:textId="77777777" w:rsidR="0054131B" w:rsidRPr="00355B34" w:rsidRDefault="0054131B" w:rsidP="00BE3CA1">
            <w:pPr>
              <w:pStyle w:val="TAH"/>
            </w:pPr>
            <w:r w:rsidRPr="00355B34">
              <w:t>Bit</w:t>
            </w:r>
          </w:p>
        </w:tc>
        <w:tc>
          <w:tcPr>
            <w:tcW w:w="4680" w:type="dxa"/>
          </w:tcPr>
          <w:p w14:paraId="3E4A4A77" w14:textId="77777777" w:rsidR="0054131B" w:rsidRPr="00355B34" w:rsidRDefault="0054131B" w:rsidP="00BE3CA1">
            <w:pPr>
              <w:pStyle w:val="TAH"/>
            </w:pPr>
            <w:r w:rsidRPr="00355B34">
              <w:t>Description</w:t>
            </w:r>
          </w:p>
        </w:tc>
      </w:tr>
      <w:tr w:rsidR="0054131B" w:rsidRPr="00355B34" w14:paraId="1331A2A7" w14:textId="77777777" w:rsidTr="00BE3CA1">
        <w:trPr>
          <w:jc w:val="center"/>
        </w:trPr>
        <w:tc>
          <w:tcPr>
            <w:tcW w:w="720" w:type="dxa"/>
          </w:tcPr>
          <w:p w14:paraId="7A3C302C" w14:textId="77777777" w:rsidR="0054131B" w:rsidRPr="00301F5E" w:rsidRDefault="0054131B" w:rsidP="00BE3CA1">
            <w:pPr>
              <w:pStyle w:val="TAC"/>
              <w:rPr>
                <w:highlight w:val="yellow"/>
              </w:rPr>
            </w:pPr>
            <w:r w:rsidRPr="00301F5E">
              <w:rPr>
                <w:highlight w:val="yellow"/>
              </w:rPr>
              <w:t>0</w:t>
            </w:r>
          </w:p>
        </w:tc>
        <w:tc>
          <w:tcPr>
            <w:tcW w:w="4680" w:type="dxa"/>
          </w:tcPr>
          <w:p w14:paraId="72110D21" w14:textId="77777777" w:rsidR="0054131B" w:rsidRPr="00301F5E" w:rsidRDefault="0054131B" w:rsidP="00BE3CA1">
            <w:pPr>
              <w:pStyle w:val="TAL"/>
              <w:rPr>
                <w:highlight w:val="yellow"/>
              </w:rPr>
            </w:pPr>
            <w:r>
              <w:rPr>
                <w:highlight w:val="yellow"/>
              </w:rPr>
              <w:t>Normal Operation</w:t>
            </w:r>
          </w:p>
        </w:tc>
      </w:tr>
      <w:tr w:rsidR="0054131B" w:rsidRPr="00355B34" w14:paraId="5F918E55" w14:textId="77777777" w:rsidTr="00BE3CA1">
        <w:trPr>
          <w:jc w:val="center"/>
        </w:trPr>
        <w:tc>
          <w:tcPr>
            <w:tcW w:w="720" w:type="dxa"/>
          </w:tcPr>
          <w:p w14:paraId="7239974A" w14:textId="77777777" w:rsidR="0054131B" w:rsidRPr="00301F5E" w:rsidRDefault="0054131B" w:rsidP="00BE3CA1">
            <w:pPr>
              <w:pStyle w:val="TAC"/>
              <w:rPr>
                <w:highlight w:val="yellow"/>
                <w:lang w:val="nn-NO"/>
              </w:rPr>
            </w:pPr>
            <w:r w:rsidRPr="00301F5E">
              <w:rPr>
                <w:highlight w:val="yellow"/>
                <w:lang w:val="nn-NO"/>
              </w:rPr>
              <w:t>1</w:t>
            </w:r>
          </w:p>
        </w:tc>
        <w:tc>
          <w:tcPr>
            <w:tcW w:w="4680" w:type="dxa"/>
          </w:tcPr>
          <w:p w14:paraId="266DDBAF" w14:textId="69CAD2F2" w:rsidR="0054131B" w:rsidRPr="00301F5E" w:rsidRDefault="0054131B" w:rsidP="00BE3CA1">
            <w:pPr>
              <w:pStyle w:val="TAL"/>
              <w:rPr>
                <w:highlight w:val="yellow"/>
                <w:lang w:val="nn-NO"/>
              </w:rPr>
            </w:pPr>
            <w:r>
              <w:rPr>
                <w:highlight w:val="yellow"/>
                <w:lang w:val="nn-NO"/>
              </w:rPr>
              <w:t>Reset has been performed</w:t>
            </w:r>
          </w:p>
        </w:tc>
      </w:tr>
    </w:tbl>
    <w:p w14:paraId="7AAC6201" w14:textId="3CBDF2A9" w:rsidR="0054131B" w:rsidRDefault="0054131B" w:rsidP="006E062C"/>
    <w:p w14:paraId="21CCB90E" w14:textId="77777777" w:rsidR="00FA3B87" w:rsidRDefault="00FA3B87" w:rsidP="00FA3B87"/>
    <w:p w14:paraId="4725A12F" w14:textId="77777777" w:rsidR="00C45325" w:rsidRDefault="00C45325" w:rsidP="00C45325">
      <w:pPr>
        <w:pStyle w:val="Proposal"/>
        <w:numPr>
          <w:ilvl w:val="0"/>
          <w:numId w:val="0"/>
        </w:numPr>
      </w:pPr>
    </w:p>
    <w:p w14:paraId="088FD20C" w14:textId="77777777" w:rsidR="00620566" w:rsidRDefault="00620566" w:rsidP="00620566">
      <w:pPr>
        <w:pStyle w:val="Observation"/>
      </w:pPr>
      <w:bookmarkStart w:id="80" w:name="_Toc498360613"/>
      <w:bookmarkStart w:id="81" w:name="_Toc498360641"/>
      <w:bookmarkStart w:id="82" w:name="_Toc498361971"/>
      <w:r>
        <w:t>If reset is indicated by PDCP control PDU an additional bit can be freed in UDC Data header which can be used for checksum or any other purpose.</w:t>
      </w:r>
      <w:bookmarkEnd w:id="80"/>
      <w:bookmarkEnd w:id="81"/>
      <w:bookmarkEnd w:id="82"/>
    </w:p>
    <w:p w14:paraId="09A55AB9" w14:textId="21637ADA" w:rsidR="00C45325" w:rsidRDefault="00C45325" w:rsidP="00112F92">
      <w:pPr>
        <w:pStyle w:val="Observation"/>
        <w:numPr>
          <w:ilvl w:val="0"/>
          <w:numId w:val="0"/>
        </w:numPr>
      </w:pPr>
    </w:p>
    <w:bookmarkStart w:id="83" w:name="_Toc498361972"/>
    <w:bookmarkEnd w:id="83"/>
    <w:p w14:paraId="006CB313" w14:textId="13091E86" w:rsidR="00112F92" w:rsidRDefault="00005D57" w:rsidP="00112F92">
      <w:pPr>
        <w:pStyle w:val="Observation"/>
        <w:numPr>
          <w:ilvl w:val="0"/>
          <w:numId w:val="0"/>
        </w:numPr>
      </w:pPr>
      <w:r>
        <w:object w:dxaOrig="14670" w:dyaOrig="7320" w14:anchorId="55441B37">
          <v:shape id="_x0000_i1033" type="#_x0000_t75" style="width:482.25pt;height:240.75pt" o:ole="">
            <v:imagedata r:id="rId29" o:title=""/>
          </v:shape>
          <o:OLEObject Type="Embed" ProgID="Visio.Drawing.15" ShapeID="_x0000_i1033" DrawAspect="Content" ObjectID="_1572371398" r:id="rId30"/>
        </w:object>
      </w:r>
    </w:p>
    <w:p w14:paraId="5E131DE7" w14:textId="20177B6F" w:rsidR="00FA3B87" w:rsidRPr="00112F92" w:rsidRDefault="00112F92" w:rsidP="006E062C">
      <w:pPr>
        <w:rPr>
          <w:b/>
        </w:rPr>
      </w:pPr>
      <w:r>
        <w:tab/>
      </w:r>
      <w:r>
        <w:tab/>
      </w:r>
      <w:r>
        <w:tab/>
      </w:r>
      <w:r>
        <w:tab/>
      </w:r>
      <w:r>
        <w:tab/>
      </w:r>
      <w:r w:rsidRPr="00112F92">
        <w:rPr>
          <w:b/>
        </w:rPr>
        <w:t>Figure 4: PDCP Control Packet PDU for Reset</w:t>
      </w:r>
    </w:p>
    <w:p w14:paraId="7E690B51" w14:textId="77777777" w:rsidR="00C01F33" w:rsidRPr="00CE0424" w:rsidRDefault="00C01F33" w:rsidP="00CE0424">
      <w:pPr>
        <w:pStyle w:val="Heading1"/>
      </w:pPr>
      <w:r w:rsidRPr="00CE0424">
        <w:t>Conclusion</w:t>
      </w:r>
    </w:p>
    <w:p w14:paraId="221A3983" w14:textId="77777777" w:rsidR="00620566" w:rsidRDefault="008E065E" w:rsidP="00E27003">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p>
    <w:p w14:paraId="57D7108D" w14:textId="1979B2E2" w:rsidR="00ED53D6" w:rsidRDefault="008E065E">
      <w:pPr>
        <w:pStyle w:val="TOC1"/>
        <w:rPr>
          <w:rFonts w:asciiTheme="minorHAnsi" w:eastAsiaTheme="minorEastAsia" w:hAnsiTheme="minorHAnsi" w:cstheme="minorBidi"/>
          <w:b w:val="0"/>
          <w:sz w:val="22"/>
          <w:lang w:val="en-GB" w:eastAsia="en-GB"/>
        </w:rPr>
      </w:pPr>
      <w:r>
        <w:rPr>
          <w:b w:val="0"/>
          <w:bCs/>
        </w:rPr>
        <w:lastRenderedPageBreak/>
        <w:fldChar w:fldCharType="begin"/>
      </w:r>
      <w:r>
        <w:rPr>
          <w:bCs/>
        </w:rPr>
        <w:instrText xml:space="preserve"> TOC \f \n \t "Observation;1" </w:instrText>
      </w:r>
      <w:r>
        <w:rPr>
          <w:b w:val="0"/>
          <w:bCs/>
        </w:rPr>
        <w:fldChar w:fldCharType="separate"/>
      </w:r>
      <w:r w:rsidR="00ED53D6">
        <w:t>Observation 1</w:t>
      </w:r>
      <w:r w:rsidR="00ED53D6">
        <w:rPr>
          <w:rFonts w:asciiTheme="minorHAnsi" w:eastAsiaTheme="minorEastAsia" w:hAnsiTheme="minorHAnsi" w:cstheme="minorBidi"/>
          <w:b w:val="0"/>
          <w:sz w:val="22"/>
          <w:lang w:val="en-GB" w:eastAsia="en-GB"/>
        </w:rPr>
        <w:tab/>
      </w:r>
      <w:r w:rsidR="00ED53D6">
        <w:t>RRC Reconfiguration to release UDC configuration may not be sufficient for this purpose. There should be some sort of ack from UE saying configuration is released and it has fallback to PDCP Data header without UDC octet.</w:t>
      </w:r>
    </w:p>
    <w:p w14:paraId="368EFD49" w14:textId="77777777" w:rsidR="00ED53D6" w:rsidRDefault="00ED53D6">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If reset is indicated by PDCP control PDU an additional bit can be freed in UDC Data header which can be used for checksum or any other purpose.</w:t>
      </w:r>
    </w:p>
    <w:p w14:paraId="0AED8803" w14:textId="77777777" w:rsidR="00ED53D6" w:rsidRDefault="008E065E" w:rsidP="008E065E">
      <w:pPr>
        <w:pStyle w:val="BodyText"/>
        <w:rPr>
          <w:b/>
          <w:bCs/>
        </w:rPr>
      </w:pPr>
      <w:r>
        <w:rPr>
          <w:b/>
          <w:bCs/>
        </w:rPr>
        <w:fldChar w:fldCharType="end"/>
      </w:r>
    </w:p>
    <w:p w14:paraId="076AA153" w14:textId="4F1244FD" w:rsidR="00AE42E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AB1BF47" w14:textId="77777777" w:rsidR="00AE42E5" w:rsidRDefault="00AE42E5">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 xml:space="preserve">To address that the eNB will not be able to identify if the third octet is data or UDC header, a PDCP control PDU is used. </w:t>
      </w:r>
    </w:p>
    <w:p w14:paraId="7003EC51" w14:textId="77777777" w:rsidR="00AE42E5" w:rsidRDefault="00AE42E5">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 xml:space="preserve">The PDCP Control PDU indication for UDC status should be sent by UE before initiating the compression context and after releasing the compression context. </w:t>
      </w:r>
    </w:p>
    <w:p w14:paraId="4DCBCE23" w14:textId="516DA13C" w:rsidR="00AE42E5" w:rsidRDefault="00AE42E5">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After eNB detects checksum failure, it can reset it’s buffer and send signalling to UE to reset its buffer. The packet received by eNB which are before the UE’s reset would be discarded by the eNB. Packets marked with UDC header bit reset/toggled would be processed by eNB as continuation of normal UDC operation.</w:t>
      </w:r>
    </w:p>
    <w:p w14:paraId="1EAFF24D" w14:textId="77777777" w:rsidR="00AE42E5" w:rsidRDefault="00AE42E5">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RAN2 to discuss whether RRC Reconfiguration signalling should be used for resetting or a PDCP control Packet should be used for this purpose.</w:t>
      </w:r>
    </w:p>
    <w:p w14:paraId="5EEF48CA" w14:textId="77777777" w:rsidR="00AE42E5" w:rsidRDefault="00AE42E5">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eNB can release the UDC configuration in error scenario such as multiple checksum failure in short span.</w:t>
      </w:r>
    </w:p>
    <w:p w14:paraId="0C30B33E" w14:textId="5A098F2B"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84" w:name="_In-sequence_SDU_delivery"/>
      <w:bookmarkEnd w:id="84"/>
      <w:r w:rsidRPr="00CE0424">
        <w:t>References</w:t>
      </w:r>
    </w:p>
    <w:p w14:paraId="7AA6E6A4" w14:textId="3A76DB99" w:rsidR="003A7EF3" w:rsidRDefault="001906D8" w:rsidP="00F910FF">
      <w:pPr>
        <w:pStyle w:val="Reference"/>
      </w:pPr>
      <w:bookmarkStart w:id="85" w:name="_Ref174151459"/>
      <w:bookmarkStart w:id="86" w:name="_Ref189809556"/>
      <w:r w:rsidRPr="00002511">
        <w:t>TR</w:t>
      </w:r>
      <w:r w:rsidRPr="00F1706B">
        <w:t xml:space="preserve"> 36.754</w:t>
      </w:r>
      <w:r>
        <w:t xml:space="preserve"> “Study on UL data compression for E-UTRA”, Study Item, Rel-15</w:t>
      </w:r>
      <w:bookmarkEnd w:id="85"/>
      <w:bookmarkEnd w:id="86"/>
    </w:p>
    <w:p w14:paraId="7CD345DC" w14:textId="5163250A" w:rsidR="001906D8" w:rsidRDefault="001906D8" w:rsidP="00F910FF">
      <w:pPr>
        <w:pStyle w:val="Reference"/>
      </w:pPr>
      <w:r>
        <w:t>TS 36.323 v14.4.0 “PDCP”</w:t>
      </w:r>
    </w:p>
    <w:p w14:paraId="6390C42D" w14:textId="7DB6632D" w:rsidR="001906D8" w:rsidRPr="00CE0424" w:rsidRDefault="00B51CF4" w:rsidP="00F910FF">
      <w:pPr>
        <w:pStyle w:val="Reference"/>
      </w:pPr>
      <w:r w:rsidRPr="00047A0A">
        <w:rPr>
          <w:noProof/>
        </w:rPr>
        <w:t>R2-1712070</w:t>
      </w:r>
      <w:r>
        <w:rPr>
          <w:noProof/>
        </w:rPr>
        <w:t>, “Running 36.323 CR for Introduction of UDC”</w:t>
      </w:r>
    </w:p>
    <w:sectPr w:rsidR="001906D8" w:rsidRPr="00CE0424">
      <w:headerReference w:type="even" r:id="rId31"/>
      <w:foot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3CAA3" w14:textId="77777777" w:rsidR="00E804D3" w:rsidRDefault="00E804D3">
      <w:r>
        <w:separator/>
      </w:r>
    </w:p>
  </w:endnote>
  <w:endnote w:type="continuationSeparator" w:id="0">
    <w:p w14:paraId="6CE9ED2F" w14:textId="77777777" w:rsidR="00E804D3" w:rsidRDefault="00E80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E85A78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74D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74DF">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AC7F3" w14:textId="77777777" w:rsidR="00E804D3" w:rsidRDefault="00E804D3">
      <w:r>
        <w:separator/>
      </w:r>
    </w:p>
  </w:footnote>
  <w:footnote w:type="continuationSeparator" w:id="0">
    <w:p w14:paraId="38A1215F" w14:textId="77777777" w:rsidR="00E804D3" w:rsidRDefault="00E80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5D57"/>
    <w:rsid w:val="00006446"/>
    <w:rsid w:val="00006896"/>
    <w:rsid w:val="00006B58"/>
    <w:rsid w:val="00007CDC"/>
    <w:rsid w:val="00011B28"/>
    <w:rsid w:val="00012F9B"/>
    <w:rsid w:val="00015D15"/>
    <w:rsid w:val="00020417"/>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38A9"/>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585"/>
    <w:rsid w:val="000A1B7B"/>
    <w:rsid w:val="000A56F2"/>
    <w:rsid w:val="000B2719"/>
    <w:rsid w:val="000B3A8F"/>
    <w:rsid w:val="000B4AB9"/>
    <w:rsid w:val="000B58C3"/>
    <w:rsid w:val="000B61E9"/>
    <w:rsid w:val="000C165A"/>
    <w:rsid w:val="000C2E19"/>
    <w:rsid w:val="000D0D07"/>
    <w:rsid w:val="000D4797"/>
    <w:rsid w:val="000E0527"/>
    <w:rsid w:val="000E1E92"/>
    <w:rsid w:val="000E3EBF"/>
    <w:rsid w:val="000F06D6"/>
    <w:rsid w:val="000F0EB1"/>
    <w:rsid w:val="000F1106"/>
    <w:rsid w:val="000F3BE9"/>
    <w:rsid w:val="000F3F6C"/>
    <w:rsid w:val="000F6DF3"/>
    <w:rsid w:val="001005FF"/>
    <w:rsid w:val="001062FB"/>
    <w:rsid w:val="001063E6"/>
    <w:rsid w:val="0010704E"/>
    <w:rsid w:val="00112F92"/>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664"/>
    <w:rsid w:val="00151E23"/>
    <w:rsid w:val="001526E0"/>
    <w:rsid w:val="001551B5"/>
    <w:rsid w:val="0016387F"/>
    <w:rsid w:val="001643A8"/>
    <w:rsid w:val="001659C1"/>
    <w:rsid w:val="00173A8E"/>
    <w:rsid w:val="00177795"/>
    <w:rsid w:val="0018143F"/>
    <w:rsid w:val="001906D8"/>
    <w:rsid w:val="00190AC1"/>
    <w:rsid w:val="0019341A"/>
    <w:rsid w:val="0019547D"/>
    <w:rsid w:val="00197DF9"/>
    <w:rsid w:val="001A1987"/>
    <w:rsid w:val="001A2564"/>
    <w:rsid w:val="001A6173"/>
    <w:rsid w:val="001A6CBA"/>
    <w:rsid w:val="001A74DF"/>
    <w:rsid w:val="001B0D97"/>
    <w:rsid w:val="001B5A5D"/>
    <w:rsid w:val="001B5C51"/>
    <w:rsid w:val="001C0672"/>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66F0"/>
    <w:rsid w:val="002500C8"/>
    <w:rsid w:val="00257543"/>
    <w:rsid w:val="00260898"/>
    <w:rsid w:val="00261656"/>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56C"/>
    <w:rsid w:val="00292EB7"/>
    <w:rsid w:val="00296227"/>
    <w:rsid w:val="00296F44"/>
    <w:rsid w:val="0029777D"/>
    <w:rsid w:val="002A055E"/>
    <w:rsid w:val="002A1D4E"/>
    <w:rsid w:val="002A2869"/>
    <w:rsid w:val="002A686C"/>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01F"/>
    <w:rsid w:val="003602D9"/>
    <w:rsid w:val="003604CE"/>
    <w:rsid w:val="00370E47"/>
    <w:rsid w:val="003742AC"/>
    <w:rsid w:val="00377CE1"/>
    <w:rsid w:val="00382A4D"/>
    <w:rsid w:val="00385BF0"/>
    <w:rsid w:val="003939FF"/>
    <w:rsid w:val="003A2223"/>
    <w:rsid w:val="003A2A0F"/>
    <w:rsid w:val="003A3484"/>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3A3"/>
    <w:rsid w:val="003E74E3"/>
    <w:rsid w:val="003E75BA"/>
    <w:rsid w:val="003F05C7"/>
    <w:rsid w:val="003F2CD4"/>
    <w:rsid w:val="003F6BBE"/>
    <w:rsid w:val="004000E8"/>
    <w:rsid w:val="00402E2B"/>
    <w:rsid w:val="0040512B"/>
    <w:rsid w:val="00405796"/>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850D0"/>
    <w:rsid w:val="00492BC5"/>
    <w:rsid w:val="004964F1"/>
    <w:rsid w:val="004A16BC"/>
    <w:rsid w:val="004A2B94"/>
    <w:rsid w:val="004B7C0C"/>
    <w:rsid w:val="004C3898"/>
    <w:rsid w:val="004D32A9"/>
    <w:rsid w:val="004D36B1"/>
    <w:rsid w:val="004D7EBD"/>
    <w:rsid w:val="004E2680"/>
    <w:rsid w:val="004E28F9"/>
    <w:rsid w:val="004E462E"/>
    <w:rsid w:val="004E56DC"/>
    <w:rsid w:val="004E57D1"/>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131B"/>
    <w:rsid w:val="00546970"/>
    <w:rsid w:val="0055491A"/>
    <w:rsid w:val="00554E19"/>
    <w:rsid w:val="00561106"/>
    <w:rsid w:val="0056121F"/>
    <w:rsid w:val="00572505"/>
    <w:rsid w:val="00580202"/>
    <w:rsid w:val="00582809"/>
    <w:rsid w:val="0058798C"/>
    <w:rsid w:val="005900FA"/>
    <w:rsid w:val="005935A4"/>
    <w:rsid w:val="005948C2"/>
    <w:rsid w:val="00595DCA"/>
    <w:rsid w:val="0059779B"/>
    <w:rsid w:val="005A209A"/>
    <w:rsid w:val="005A662D"/>
    <w:rsid w:val="005B1053"/>
    <w:rsid w:val="005B35D7"/>
    <w:rsid w:val="005B392A"/>
    <w:rsid w:val="005B3AA3"/>
    <w:rsid w:val="005B6F83"/>
    <w:rsid w:val="005C74FB"/>
    <w:rsid w:val="005D1602"/>
    <w:rsid w:val="005D5AC7"/>
    <w:rsid w:val="005E385F"/>
    <w:rsid w:val="005E5B81"/>
    <w:rsid w:val="005F2CB1"/>
    <w:rsid w:val="005F3025"/>
    <w:rsid w:val="005F4D03"/>
    <w:rsid w:val="005F618C"/>
    <w:rsid w:val="005F70BD"/>
    <w:rsid w:val="0060283C"/>
    <w:rsid w:val="00604F14"/>
    <w:rsid w:val="00605F62"/>
    <w:rsid w:val="00611B83"/>
    <w:rsid w:val="00613257"/>
    <w:rsid w:val="00620566"/>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4FD"/>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1B6"/>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645"/>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83F"/>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EF2"/>
    <w:rsid w:val="007E7091"/>
    <w:rsid w:val="007F005B"/>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01CB"/>
    <w:rsid w:val="00894A88"/>
    <w:rsid w:val="00895386"/>
    <w:rsid w:val="00895888"/>
    <w:rsid w:val="008A21FF"/>
    <w:rsid w:val="008A2CE2"/>
    <w:rsid w:val="008A30AC"/>
    <w:rsid w:val="008A44B8"/>
    <w:rsid w:val="008A51A8"/>
    <w:rsid w:val="008A54C7"/>
    <w:rsid w:val="008A77D8"/>
    <w:rsid w:val="008B0483"/>
    <w:rsid w:val="008B120C"/>
    <w:rsid w:val="008B51A0"/>
    <w:rsid w:val="008B592A"/>
    <w:rsid w:val="008B637D"/>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A83"/>
    <w:rsid w:val="00917CE9"/>
    <w:rsid w:val="00920BF2"/>
    <w:rsid w:val="00922010"/>
    <w:rsid w:val="00931BD9"/>
    <w:rsid w:val="0093367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14B"/>
    <w:rsid w:val="00980477"/>
    <w:rsid w:val="00985253"/>
    <w:rsid w:val="009853B3"/>
    <w:rsid w:val="00990630"/>
    <w:rsid w:val="00991761"/>
    <w:rsid w:val="00994DCA"/>
    <w:rsid w:val="009960EC"/>
    <w:rsid w:val="009970DD"/>
    <w:rsid w:val="009A0FBA"/>
    <w:rsid w:val="009A1601"/>
    <w:rsid w:val="009A4252"/>
    <w:rsid w:val="009A462D"/>
    <w:rsid w:val="009A4702"/>
    <w:rsid w:val="009A5CBA"/>
    <w:rsid w:val="009B1F30"/>
    <w:rsid w:val="009B3AC2"/>
    <w:rsid w:val="009B4DF4"/>
    <w:rsid w:val="009B564E"/>
    <w:rsid w:val="009B7E87"/>
    <w:rsid w:val="009C403E"/>
    <w:rsid w:val="009C7F04"/>
    <w:rsid w:val="009D4FF0"/>
    <w:rsid w:val="009D703C"/>
    <w:rsid w:val="009D718F"/>
    <w:rsid w:val="009E068F"/>
    <w:rsid w:val="009E14E0"/>
    <w:rsid w:val="009E35DB"/>
    <w:rsid w:val="009E47A3"/>
    <w:rsid w:val="009F08F3"/>
    <w:rsid w:val="009F1ECE"/>
    <w:rsid w:val="009F344F"/>
    <w:rsid w:val="00A048A8"/>
    <w:rsid w:val="00A04F49"/>
    <w:rsid w:val="00A073EC"/>
    <w:rsid w:val="00A13E54"/>
    <w:rsid w:val="00A17F63"/>
    <w:rsid w:val="00A204EF"/>
    <w:rsid w:val="00A2193B"/>
    <w:rsid w:val="00A22876"/>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078B"/>
    <w:rsid w:val="00A92879"/>
    <w:rsid w:val="00A9442A"/>
    <w:rsid w:val="00AA016F"/>
    <w:rsid w:val="00AA1ED6"/>
    <w:rsid w:val="00AA51D6"/>
    <w:rsid w:val="00AA5C7E"/>
    <w:rsid w:val="00AB0BC8"/>
    <w:rsid w:val="00AB11CA"/>
    <w:rsid w:val="00AB14D9"/>
    <w:rsid w:val="00AB3F44"/>
    <w:rsid w:val="00AB4AB8"/>
    <w:rsid w:val="00AB655E"/>
    <w:rsid w:val="00AC007F"/>
    <w:rsid w:val="00AC2ECD"/>
    <w:rsid w:val="00AC3119"/>
    <w:rsid w:val="00AC49FB"/>
    <w:rsid w:val="00AC5A10"/>
    <w:rsid w:val="00AD0AA3"/>
    <w:rsid w:val="00AD3F94"/>
    <w:rsid w:val="00AD4A5A"/>
    <w:rsid w:val="00AE27AC"/>
    <w:rsid w:val="00AE40E0"/>
    <w:rsid w:val="00AE42E5"/>
    <w:rsid w:val="00AE4DBA"/>
    <w:rsid w:val="00AE4F07"/>
    <w:rsid w:val="00AF1C5D"/>
    <w:rsid w:val="00AF3867"/>
    <w:rsid w:val="00AF42D7"/>
    <w:rsid w:val="00B006FE"/>
    <w:rsid w:val="00B007CB"/>
    <w:rsid w:val="00B02AA9"/>
    <w:rsid w:val="00B02FA3"/>
    <w:rsid w:val="00B05084"/>
    <w:rsid w:val="00B157F9"/>
    <w:rsid w:val="00B167F1"/>
    <w:rsid w:val="00B20256"/>
    <w:rsid w:val="00B20D09"/>
    <w:rsid w:val="00B2763F"/>
    <w:rsid w:val="00B27AAC"/>
    <w:rsid w:val="00B30929"/>
    <w:rsid w:val="00B362A4"/>
    <w:rsid w:val="00B372AA"/>
    <w:rsid w:val="00B40445"/>
    <w:rsid w:val="00B40E7A"/>
    <w:rsid w:val="00B41888"/>
    <w:rsid w:val="00B42BDB"/>
    <w:rsid w:val="00B45A52"/>
    <w:rsid w:val="00B46175"/>
    <w:rsid w:val="00B51CF4"/>
    <w:rsid w:val="00B62AAA"/>
    <w:rsid w:val="00B664C7"/>
    <w:rsid w:val="00B739F6"/>
    <w:rsid w:val="00B81A6C"/>
    <w:rsid w:val="00B85DE5"/>
    <w:rsid w:val="00B90F73"/>
    <w:rsid w:val="00B93B59"/>
    <w:rsid w:val="00B9406A"/>
    <w:rsid w:val="00B95167"/>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9A1"/>
    <w:rsid w:val="00C26A1D"/>
    <w:rsid w:val="00C26FAA"/>
    <w:rsid w:val="00C279B5"/>
    <w:rsid w:val="00C27C45"/>
    <w:rsid w:val="00C3719D"/>
    <w:rsid w:val="00C435E2"/>
    <w:rsid w:val="00C45325"/>
    <w:rsid w:val="00C54995"/>
    <w:rsid w:val="00C54D41"/>
    <w:rsid w:val="00C60783"/>
    <w:rsid w:val="00C64672"/>
    <w:rsid w:val="00C70697"/>
    <w:rsid w:val="00C72EF4"/>
    <w:rsid w:val="00C75D2F"/>
    <w:rsid w:val="00C767BE"/>
    <w:rsid w:val="00C76963"/>
    <w:rsid w:val="00C76E3C"/>
    <w:rsid w:val="00C81568"/>
    <w:rsid w:val="00C852FD"/>
    <w:rsid w:val="00C9027A"/>
    <w:rsid w:val="00C9068E"/>
    <w:rsid w:val="00C93C4B"/>
    <w:rsid w:val="00C944AB"/>
    <w:rsid w:val="00C95B40"/>
    <w:rsid w:val="00CA1ED8"/>
    <w:rsid w:val="00CB1F63"/>
    <w:rsid w:val="00CB7170"/>
    <w:rsid w:val="00CC040E"/>
    <w:rsid w:val="00CC0646"/>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0518"/>
    <w:rsid w:val="00D546FF"/>
    <w:rsid w:val="00D55AD5"/>
    <w:rsid w:val="00D56127"/>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2700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26A8"/>
    <w:rsid w:val="00E53B75"/>
    <w:rsid w:val="00E53EFB"/>
    <w:rsid w:val="00E54E3B"/>
    <w:rsid w:val="00E57565"/>
    <w:rsid w:val="00E63838"/>
    <w:rsid w:val="00E64434"/>
    <w:rsid w:val="00E67C51"/>
    <w:rsid w:val="00E72EFC"/>
    <w:rsid w:val="00E758EC"/>
    <w:rsid w:val="00E804D3"/>
    <w:rsid w:val="00E8234C"/>
    <w:rsid w:val="00E83AA9"/>
    <w:rsid w:val="00E85928"/>
    <w:rsid w:val="00E87822"/>
    <w:rsid w:val="00E90395"/>
    <w:rsid w:val="00E90E49"/>
    <w:rsid w:val="00E917F9"/>
    <w:rsid w:val="00E9291C"/>
    <w:rsid w:val="00E93FFE"/>
    <w:rsid w:val="00E94F8A"/>
    <w:rsid w:val="00E95BCE"/>
    <w:rsid w:val="00EA7A41"/>
    <w:rsid w:val="00EB077B"/>
    <w:rsid w:val="00EB4EA2"/>
    <w:rsid w:val="00EC0AC2"/>
    <w:rsid w:val="00EC27C6"/>
    <w:rsid w:val="00EC4207"/>
    <w:rsid w:val="00EC5653"/>
    <w:rsid w:val="00EC60B5"/>
    <w:rsid w:val="00EC71CE"/>
    <w:rsid w:val="00EC737C"/>
    <w:rsid w:val="00ED0C65"/>
    <w:rsid w:val="00ED1006"/>
    <w:rsid w:val="00ED53D6"/>
    <w:rsid w:val="00EF18FE"/>
    <w:rsid w:val="00EF3BCC"/>
    <w:rsid w:val="00EF5787"/>
    <w:rsid w:val="00EF60D0"/>
    <w:rsid w:val="00EF689F"/>
    <w:rsid w:val="00F0528D"/>
    <w:rsid w:val="00F06C67"/>
    <w:rsid w:val="00F06DFD"/>
    <w:rsid w:val="00F071D1"/>
    <w:rsid w:val="00F07533"/>
    <w:rsid w:val="00F10629"/>
    <w:rsid w:val="00F15FA5"/>
    <w:rsid w:val="00F209B7"/>
    <w:rsid w:val="00F2376F"/>
    <w:rsid w:val="00F243D8"/>
    <w:rsid w:val="00F30828"/>
    <w:rsid w:val="00F30F7A"/>
    <w:rsid w:val="00F313D6"/>
    <w:rsid w:val="00F40F0C"/>
    <w:rsid w:val="00F4766C"/>
    <w:rsid w:val="00F507D1"/>
    <w:rsid w:val="00F519CE"/>
    <w:rsid w:val="00F51ADA"/>
    <w:rsid w:val="00F51D1E"/>
    <w:rsid w:val="00F607C5"/>
    <w:rsid w:val="00F60DEA"/>
    <w:rsid w:val="00F6302A"/>
    <w:rsid w:val="00F64C2B"/>
    <w:rsid w:val="00F651BE"/>
    <w:rsid w:val="00F658EC"/>
    <w:rsid w:val="00F67F53"/>
    <w:rsid w:val="00F703BE"/>
    <w:rsid w:val="00F71691"/>
    <w:rsid w:val="00F71F69"/>
    <w:rsid w:val="00F72052"/>
    <w:rsid w:val="00F72B72"/>
    <w:rsid w:val="00F74BB9"/>
    <w:rsid w:val="00F75582"/>
    <w:rsid w:val="00F75A7F"/>
    <w:rsid w:val="00F75CD4"/>
    <w:rsid w:val="00F76EFA"/>
    <w:rsid w:val="00F804BE"/>
    <w:rsid w:val="00F817CE"/>
    <w:rsid w:val="00F840AA"/>
    <w:rsid w:val="00F8456C"/>
    <w:rsid w:val="00F859D8"/>
    <w:rsid w:val="00F868F5"/>
    <w:rsid w:val="00F9056A"/>
    <w:rsid w:val="00F90F8D"/>
    <w:rsid w:val="00F92782"/>
    <w:rsid w:val="00F93AA9"/>
    <w:rsid w:val="00F96985"/>
    <w:rsid w:val="00F97838"/>
    <w:rsid w:val="00FA2BB3"/>
    <w:rsid w:val="00FA3B87"/>
    <w:rsid w:val="00FB4C80"/>
    <w:rsid w:val="00FB6A6A"/>
    <w:rsid w:val="00FC4AD0"/>
    <w:rsid w:val="00FC7429"/>
    <w:rsid w:val="00FD07F6"/>
    <w:rsid w:val="00FD1EC8"/>
    <w:rsid w:val="00FD3FB3"/>
    <w:rsid w:val="00FD47ED"/>
    <w:rsid w:val="00FD74DB"/>
    <w:rsid w:val="00FD7660"/>
    <w:rsid w:val="00FE0655"/>
    <w:rsid w:val="00FE1F62"/>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TALCar">
    <w:name w:val="TAL Car"/>
    <w:link w:val="TAL"/>
    <w:locked/>
    <w:rsid w:val="00A073EC"/>
    <w:rPr>
      <w:rFonts w:ascii="Arial" w:hAnsi="Arial"/>
      <w:sz w:val="18"/>
      <w:lang w:val="en-GB" w:eastAsia="en-US"/>
    </w:rPr>
  </w:style>
  <w:style w:type="character" w:customStyle="1" w:styleId="THChar">
    <w:name w:val="TH Char"/>
    <w:link w:val="TH"/>
    <w:locked/>
    <w:rsid w:val="00A073E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3.vsd"/><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5NUHHDQN7SK2-1-185713</_dlc_DocId>
    <TaxCatchAll xmlns="08b2df90-05d3-4030-90d4-c9feeb4a1cd9">
      <Value>10</Value>
      <Value>9</Value>
      <Value>8</Value>
      <Value>2</Value>
      <Value>1</Value>
    </TaxCatchAll>
    <_dlc_DocIdUrl xmlns="08b2df90-05d3-4030-90d4-c9feeb4a1cd9">
      <Url>https://ericoll.internal.ericsson.com/sites/star/_layouts/DocIdRedir.aspx?ID=5NUHHDQN7SK2-1-185713</Url>
      <Description>5NUHHDQN7SK2-1-185713</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AFF09-3285-41E7-B5D5-629060328562}">
  <ds:schemaRefs>
    <ds:schemaRef ds:uri="Microsoft.SharePoint.Taxonomy.ContentTypeSync"/>
  </ds:schemaRefs>
</ds:datastoreItem>
</file>

<file path=customXml/itemProps2.xml><?xml version="1.0" encoding="utf-8"?>
<ds:datastoreItem xmlns:ds="http://schemas.openxmlformats.org/officeDocument/2006/customXml" ds:itemID="{457079D8-4993-43C3-A325-D6BBB8DAC026}">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8F393353-54F9-4B2F-83EC-1D557E5BF8AB}">
  <ds:schemaRefs>
    <ds:schemaRef ds:uri="http://schemas.microsoft.com/sharepoint/events"/>
  </ds:schemaRefs>
</ds:datastoreItem>
</file>

<file path=customXml/itemProps4.xml><?xml version="1.0" encoding="utf-8"?>
<ds:datastoreItem xmlns:ds="http://schemas.openxmlformats.org/officeDocument/2006/customXml" ds:itemID="{A3A693E4-B4A4-4704-804A-B3807BCBB6F6}">
  <ds:schemaRefs>
    <ds:schemaRef ds:uri="http://schemas.microsoft.com/sharepoint/v3/contenttype/forms"/>
  </ds:schemaRefs>
</ds:datastoreItem>
</file>

<file path=customXml/itemProps5.xml><?xml version="1.0" encoding="utf-8"?>
<ds:datastoreItem xmlns:ds="http://schemas.openxmlformats.org/officeDocument/2006/customXml" ds:itemID="{6B646FB4-F6A0-4EBF-AD3D-364F1087C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58BA3D-C284-4829-B83B-F8A14664F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8</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4</cp:revision>
  <cp:lastPrinted>2008-01-31T06:09:00Z</cp:lastPrinted>
  <dcterms:created xsi:type="dcterms:W3CDTF">2017-11-16T15:26:00Z</dcterms:created>
  <dcterms:modified xsi:type="dcterms:W3CDTF">2017-11-16T20:03:00Z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79f0ad5f-010f-41fe-a685-e7ffb6206a50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