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02FD" w14:textId="68713155" w:rsidR="006F07D6" w:rsidRPr="000C5734" w:rsidRDefault="006F07D6" w:rsidP="006F07D6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#96</w:t>
      </w:r>
      <w:r w:rsidR="00447FE0">
        <w:rPr>
          <w:lang w:val="en-US"/>
        </w:rPr>
        <w:t>bis</w:t>
      </w:r>
      <w:r w:rsidRPr="000C5734">
        <w:rPr>
          <w:lang w:val="en-US"/>
        </w:rPr>
        <w:tab/>
      </w:r>
      <w:r w:rsidR="00763E08">
        <w:rPr>
          <w:lang w:val="en-US"/>
        </w:rPr>
        <w:t>R1-</w:t>
      </w:r>
      <w:r w:rsidR="005174C0">
        <w:rPr>
          <w:lang w:val="en-US"/>
        </w:rPr>
        <w:t>1905165</w:t>
      </w:r>
    </w:p>
    <w:p w14:paraId="78D4677E" w14:textId="1C8042E8" w:rsidR="006F07D6" w:rsidRPr="00B57B02" w:rsidRDefault="00447FE0" w:rsidP="006F07D6">
      <w:pPr>
        <w:pStyle w:val="3GPPHeader"/>
        <w:rPr>
          <w:lang w:val="en-US"/>
        </w:rPr>
      </w:pPr>
      <w:r>
        <w:rPr>
          <w:lang w:val="en-US"/>
        </w:rPr>
        <w:t>Xian</w:t>
      </w:r>
      <w:r w:rsidR="006F07D6" w:rsidRPr="00B57B02">
        <w:rPr>
          <w:lang w:val="en-US"/>
        </w:rPr>
        <w:t xml:space="preserve">, </w:t>
      </w:r>
      <w:r>
        <w:rPr>
          <w:lang w:val="en-US"/>
        </w:rPr>
        <w:t>China</w:t>
      </w:r>
      <w:r w:rsidR="006F07D6" w:rsidRPr="00B57B02">
        <w:rPr>
          <w:lang w:val="en-US"/>
        </w:rPr>
        <w:t xml:space="preserve">, </w:t>
      </w:r>
      <w:r>
        <w:rPr>
          <w:lang w:val="en-US"/>
        </w:rPr>
        <w:t>April</w:t>
      </w:r>
      <w:r w:rsidR="006F07D6" w:rsidRPr="00B57B02">
        <w:rPr>
          <w:lang w:val="en-US"/>
        </w:rPr>
        <w:t xml:space="preserve"> </w:t>
      </w:r>
      <w:r w:rsidR="00B1418F">
        <w:rPr>
          <w:lang w:val="en-US"/>
        </w:rPr>
        <w:t>8</w:t>
      </w:r>
      <w:r w:rsidR="006F07D6" w:rsidRPr="00B57B02">
        <w:rPr>
          <w:lang w:val="en-US"/>
        </w:rPr>
        <w:t xml:space="preserve">th- </w:t>
      </w:r>
      <w:r w:rsidR="00B1418F">
        <w:rPr>
          <w:lang w:val="en-US"/>
        </w:rPr>
        <w:t>12th</w:t>
      </w:r>
      <w:r w:rsidR="006F07D6" w:rsidRPr="00B57B02">
        <w:rPr>
          <w:lang w:val="en-US"/>
        </w:rPr>
        <w:t>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65AFEB0E" w:rsidR="006F07D6" w:rsidRPr="00561DAC" w:rsidRDefault="006F07D6" w:rsidP="00F443A0">
      <w:pPr>
        <w:pStyle w:val="3GPPHeader"/>
        <w:ind w:left="1800" w:hanging="1800"/>
      </w:pPr>
      <w:r w:rsidRPr="00327997">
        <w:t>Title:</w:t>
      </w:r>
      <w:r w:rsidRPr="00327997">
        <w:tab/>
      </w:r>
      <w:r w:rsidR="000E6404">
        <w:t xml:space="preserve">Performance </w:t>
      </w:r>
      <w:r w:rsidR="00A44832">
        <w:t>comparison</w:t>
      </w:r>
      <w:r w:rsidR="00447FE0" w:rsidRPr="00447FE0">
        <w:t xml:space="preserve"> </w:t>
      </w:r>
      <w:r w:rsidR="009A3AB2">
        <w:t xml:space="preserve">of </w:t>
      </w:r>
      <w:r w:rsidR="00F77386">
        <w:t>different</w:t>
      </w:r>
      <w:r w:rsidR="007740A5">
        <w:t xml:space="preserve"> </w:t>
      </w:r>
      <w:r w:rsidR="00A44832">
        <w:t>RV</w:t>
      </w:r>
      <w:r w:rsidR="00542441">
        <w:t xml:space="preserve"> combination</w:t>
      </w:r>
      <w:r w:rsidR="00D942CB">
        <w:t xml:space="preserve">s </w:t>
      </w:r>
      <w:r w:rsidR="00447FE0" w:rsidRPr="00447FE0">
        <w:t xml:space="preserve">for </w:t>
      </w:r>
      <w:r w:rsidR="00A44832">
        <w:t>SDM and FDM based multi-</w:t>
      </w:r>
      <w:r w:rsidR="00632760">
        <w:t>TRP</w:t>
      </w:r>
      <w:r w:rsidR="00A44832">
        <w:t xml:space="preserve"> schemes </w:t>
      </w:r>
    </w:p>
    <w:p w14:paraId="1A13C5C0" w14:textId="296362E7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>
        <w:rPr>
          <w:lang w:val="en-US"/>
        </w:rPr>
        <w:t>6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024165A" w:rsidR="00E90E49" w:rsidRDefault="007F75D5" w:rsidP="00CE0424">
      <w:pPr>
        <w:pStyle w:val="Heading1"/>
      </w:pPr>
      <w:r>
        <w:t>Introduction</w:t>
      </w:r>
    </w:p>
    <w:p w14:paraId="70CEA6F7" w14:textId="118B12FC" w:rsidR="00BF5AC2" w:rsidRDefault="00E54268" w:rsidP="00BF5AC2">
      <w:r>
        <w:t>In the proposed</w:t>
      </w:r>
      <w:r w:rsidR="004F7456">
        <w:t xml:space="preserve"> </w:t>
      </w:r>
      <w:r w:rsidR="008870EB">
        <w:t xml:space="preserve">SDM and FDM based </w:t>
      </w:r>
      <w:r w:rsidR="004F7456">
        <w:t>m</w:t>
      </w:r>
      <w:r w:rsidR="007965D4">
        <w:t xml:space="preserve">ulti-TRP </w:t>
      </w:r>
      <w:r w:rsidR="004F7456">
        <w:t xml:space="preserve">schemes </w:t>
      </w:r>
      <w:r>
        <w:t>for reliable PDSCH transmission in URLLC</w:t>
      </w:r>
      <w:r w:rsidR="006027DB">
        <w:t xml:space="preserve"> </w:t>
      </w:r>
      <w:r w:rsidR="006027DB">
        <w:fldChar w:fldCharType="begin"/>
      </w:r>
      <w:r w:rsidR="006027DB">
        <w:instrText xml:space="preserve"> REF _Ref534905997 \r \h </w:instrText>
      </w:r>
      <w:r w:rsidR="006027DB">
        <w:fldChar w:fldCharType="separate"/>
      </w:r>
      <w:r w:rsidR="006027DB">
        <w:t>[1]</w:t>
      </w:r>
      <w:r w:rsidR="006027DB">
        <w:fldChar w:fldCharType="end"/>
      </w:r>
      <w:r>
        <w:t xml:space="preserve">, </w:t>
      </w:r>
      <w:r w:rsidR="00FF4E13">
        <w:t xml:space="preserve">one </w:t>
      </w:r>
      <w:r w:rsidR="00207A44">
        <w:t xml:space="preserve">sub-category of the schemes </w:t>
      </w:r>
      <w:r w:rsidR="00D942CB">
        <w:t>is</w:t>
      </w:r>
      <w:r w:rsidR="004727C8">
        <w:t xml:space="preserve"> based on </w:t>
      </w:r>
      <w:r w:rsidR="00C76CA7">
        <w:t>transmitting</w:t>
      </w:r>
      <w:r w:rsidR="00FF5679">
        <w:t xml:space="preserve"> multiple </w:t>
      </w:r>
      <w:r w:rsidR="00983B3F">
        <w:t>CWs of the same TB</w:t>
      </w:r>
      <w:r w:rsidR="00DA4697">
        <w:t xml:space="preserve"> </w:t>
      </w:r>
      <w:r w:rsidR="00C76CA7">
        <w:t>with different redundancy versions</w:t>
      </w:r>
      <w:r w:rsidR="00DA4697">
        <w:t xml:space="preserve"> over multiple TRPs</w:t>
      </w:r>
      <w:r w:rsidR="00576138">
        <w:t xml:space="preserve">. </w:t>
      </w:r>
      <w:r w:rsidR="00AD52E8">
        <w:t xml:space="preserve">They are </w:t>
      </w:r>
      <w:r w:rsidR="00950C01">
        <w:t>listed as Schemes 1b and 2b below.</w:t>
      </w:r>
    </w:p>
    <w:p w14:paraId="3AB3F1D3" w14:textId="00BA0C92" w:rsidR="002A3D51" w:rsidRPr="00950C01" w:rsidRDefault="002A3D51" w:rsidP="00950C01">
      <w:pPr>
        <w:pStyle w:val="ListParagraph"/>
        <w:numPr>
          <w:ilvl w:val="0"/>
          <w:numId w:val="25"/>
        </w:numPr>
        <w:ind w:left="927"/>
        <w:rPr>
          <w:i/>
          <w:szCs w:val="20"/>
          <w:lang w:val="en-US"/>
        </w:rPr>
      </w:pPr>
      <w:r w:rsidRPr="00950C01">
        <w:rPr>
          <w:i/>
          <w:szCs w:val="20"/>
          <w:lang w:val="en-US"/>
        </w:rPr>
        <w:t>Scheme 1b</w:t>
      </w:r>
      <w:r w:rsidR="006517FE">
        <w:rPr>
          <w:i/>
          <w:szCs w:val="20"/>
          <w:lang w:val="en-US"/>
        </w:rPr>
        <w:t xml:space="preserve"> (SDM)</w:t>
      </w:r>
      <w:r w:rsidRPr="00950C01">
        <w:rPr>
          <w:i/>
          <w:szCs w:val="20"/>
          <w:lang w:val="en-US"/>
        </w:rPr>
        <w:t xml:space="preserve">: </w:t>
      </w:r>
    </w:p>
    <w:p w14:paraId="2451045F" w14:textId="1DE06286" w:rsidR="002A3D51" w:rsidRPr="00950C01" w:rsidRDefault="002A3D51" w:rsidP="00950C01">
      <w:pPr>
        <w:pStyle w:val="ListParagraph"/>
        <w:numPr>
          <w:ilvl w:val="0"/>
          <w:numId w:val="35"/>
        </w:numPr>
        <w:spacing w:after="0"/>
        <w:ind w:left="1080"/>
        <w:rPr>
          <w:i/>
          <w:szCs w:val="20"/>
          <w:lang w:val="en-US"/>
        </w:rPr>
      </w:pPr>
      <w:r w:rsidRPr="00950C01">
        <w:rPr>
          <w:i/>
          <w:szCs w:val="20"/>
          <w:lang w:val="en-US"/>
        </w:rPr>
        <w:t>Each transmission occasion is a layer or a set of layers of the same TB, with each layer or layer set is associated with one TCI and one set of DMRS port(s).</w:t>
      </w:r>
    </w:p>
    <w:p w14:paraId="53216662" w14:textId="340A4782" w:rsidR="002A3D51" w:rsidRPr="00950C01" w:rsidRDefault="002A3D51" w:rsidP="00950C01">
      <w:pPr>
        <w:pStyle w:val="ListParagraph"/>
        <w:numPr>
          <w:ilvl w:val="0"/>
          <w:numId w:val="35"/>
        </w:numPr>
        <w:spacing w:after="0"/>
        <w:ind w:left="1080"/>
        <w:rPr>
          <w:i/>
          <w:szCs w:val="20"/>
          <w:lang w:val="en-US"/>
        </w:rPr>
      </w:pPr>
      <w:r w:rsidRPr="00950C01">
        <w:rPr>
          <w:i/>
          <w:szCs w:val="20"/>
          <w:lang w:val="en-US"/>
        </w:rPr>
        <w:t>Single codeword with one RV is used for each spatial layer or layer set. The RVs corresponding to each spatial layer or layer set can be the same or different.</w:t>
      </w:r>
    </w:p>
    <w:p w14:paraId="07CCCE66" w14:textId="742845C5" w:rsidR="002A3D51" w:rsidRPr="00950C01" w:rsidRDefault="002A3D51" w:rsidP="00950C01">
      <w:pPr>
        <w:pStyle w:val="ListParagraph"/>
        <w:numPr>
          <w:ilvl w:val="0"/>
          <w:numId w:val="29"/>
        </w:numPr>
        <w:spacing w:after="0"/>
        <w:ind w:left="927"/>
        <w:rPr>
          <w:i/>
          <w:szCs w:val="20"/>
          <w:lang w:val="en-US"/>
        </w:rPr>
      </w:pPr>
      <w:r w:rsidRPr="00950C01">
        <w:rPr>
          <w:i/>
          <w:szCs w:val="20"/>
          <w:lang w:val="en-US"/>
        </w:rPr>
        <w:t>Scheme 2b</w:t>
      </w:r>
      <w:r w:rsidR="006517FE">
        <w:rPr>
          <w:i/>
          <w:szCs w:val="20"/>
          <w:lang w:val="en-US"/>
        </w:rPr>
        <w:t xml:space="preserve"> (FDM)</w:t>
      </w:r>
      <w:r w:rsidRPr="00950C01">
        <w:rPr>
          <w:i/>
          <w:szCs w:val="20"/>
          <w:lang w:val="en-US"/>
        </w:rPr>
        <w:t xml:space="preserve">: </w:t>
      </w:r>
    </w:p>
    <w:p w14:paraId="5716C39E" w14:textId="69DA8F89" w:rsidR="002A3D51" w:rsidRPr="00950C01" w:rsidRDefault="002A3D51" w:rsidP="00950C01">
      <w:pPr>
        <w:pStyle w:val="ListParagraph"/>
        <w:numPr>
          <w:ilvl w:val="0"/>
          <w:numId w:val="36"/>
        </w:numPr>
        <w:spacing w:after="0"/>
        <w:ind w:left="1080"/>
        <w:rPr>
          <w:i/>
          <w:szCs w:val="20"/>
          <w:lang w:val="en-US"/>
        </w:rPr>
      </w:pPr>
      <w:r w:rsidRPr="00950C01">
        <w:rPr>
          <w:i/>
          <w:szCs w:val="20"/>
          <w:lang w:val="en-US"/>
        </w:rPr>
        <w:t>Single codeword with one RV is used for each non-overlapped frequency resource allocation. The RVs corresponding to each non-overlapped frequency resource allocation can be the same or different.</w:t>
      </w:r>
    </w:p>
    <w:p w14:paraId="22171D11" w14:textId="455B5773" w:rsidR="00353DFE" w:rsidRDefault="00353DFE" w:rsidP="0005092A">
      <w:pPr>
        <w:pStyle w:val="BodyText"/>
        <w:spacing w:before="240"/>
      </w:pPr>
      <w:r>
        <w:t>In this contribution, we present some</w:t>
      </w:r>
      <w:r w:rsidR="005415F6">
        <w:t xml:space="preserve"> </w:t>
      </w:r>
      <w:r>
        <w:t>evaluation results</w:t>
      </w:r>
      <w:r w:rsidR="0005044D">
        <w:t xml:space="preserve"> for the </w:t>
      </w:r>
      <w:r w:rsidR="00CE4A12">
        <w:t>two</w:t>
      </w:r>
      <w:r w:rsidR="00A70C02">
        <w:t xml:space="preserve"> schemes</w:t>
      </w:r>
      <w:r w:rsidR="00EB4514">
        <w:t xml:space="preserve"> </w:t>
      </w:r>
      <w:r w:rsidR="00AD52E8">
        <w:t>by considering different RV combinations</w:t>
      </w:r>
      <w:r w:rsidR="003B1729">
        <w:t>.</w:t>
      </w:r>
    </w:p>
    <w:p w14:paraId="1B1C8639" w14:textId="54285B22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6FEB920C" w14:textId="509F373A" w:rsidR="0098516E" w:rsidRDefault="0065004B" w:rsidP="002C7171">
      <w:r>
        <w:t>Downlink transmission at 4 GHz carrier frequency with 10MHz BW and 15kHz sub-carrier frequency spacing is considered. CDL_A</w:t>
      </w:r>
      <w:r w:rsidR="001E4296">
        <w:t xml:space="preserve"> channel model with 300ns delay spread </w:t>
      </w:r>
      <w:r w:rsidR="00490CEF">
        <w:t xml:space="preserve">was used with 3km/h or UE mobility. </w:t>
      </w:r>
      <w:r>
        <w:t xml:space="preserve"> </w:t>
      </w:r>
      <w:r w:rsidR="00663563">
        <w:t>The simulation setup is shown in</w:t>
      </w:r>
      <w:r w:rsidR="00950FA3">
        <w:t xml:space="preserve"> </w:t>
      </w:r>
      <w:r w:rsidR="00B446BD">
        <w:fldChar w:fldCharType="begin"/>
      </w:r>
      <w:r w:rsidR="00B446BD">
        <w:instrText xml:space="preserve"> REF _Ref4429142 \h </w:instrText>
      </w:r>
      <w:r w:rsidR="00B446BD">
        <w:fldChar w:fldCharType="separate"/>
      </w:r>
      <w:r w:rsidR="00B446BD">
        <w:t xml:space="preserve">Figure </w:t>
      </w:r>
      <w:r w:rsidR="00B446BD">
        <w:rPr>
          <w:noProof/>
        </w:rPr>
        <w:t>1</w:t>
      </w:r>
      <w:r w:rsidR="00B446BD">
        <w:fldChar w:fldCharType="end"/>
      </w:r>
      <w:r w:rsidR="00B11454">
        <w:t xml:space="preserve">, where two TRPs </w:t>
      </w:r>
      <w:r w:rsidR="00B446BD">
        <w:t xml:space="preserve">were </w:t>
      </w:r>
      <w:r w:rsidR="00993B51">
        <w:t>used</w:t>
      </w:r>
      <w:r w:rsidR="00053531">
        <w:t xml:space="preserve">. </w:t>
      </w:r>
      <w:r w:rsidR="001D02AB">
        <w:t xml:space="preserve">Two CWs </w:t>
      </w:r>
      <w:r w:rsidR="00DA7552">
        <w:t>were</w:t>
      </w:r>
      <w:r w:rsidR="001D02AB">
        <w:t xml:space="preserve"> generated </w:t>
      </w:r>
      <w:r w:rsidR="006836A6">
        <w:t xml:space="preserve">from </w:t>
      </w:r>
      <w:r w:rsidR="004B14B1">
        <w:t>the same circular buffer</w:t>
      </w:r>
      <w:r w:rsidR="006836A6">
        <w:t xml:space="preserve"> for a TB </w:t>
      </w:r>
      <w:r w:rsidR="001B737E">
        <w:t>by reading out the encoded bits from different starting position</w:t>
      </w:r>
      <w:r w:rsidR="00AE5249">
        <w:t>s</w:t>
      </w:r>
      <w:r w:rsidR="00E70D99">
        <w:t xml:space="preserve"> corresponding to</w:t>
      </w:r>
      <w:r w:rsidR="0035581B">
        <w:t xml:space="preserve"> different</w:t>
      </w:r>
      <w:r w:rsidR="007A752D">
        <w:t xml:space="preserve"> </w:t>
      </w:r>
      <w:r w:rsidR="00BC7000">
        <w:t>RV</w:t>
      </w:r>
      <w:r w:rsidR="0035581B">
        <w:t>s</w:t>
      </w:r>
      <w:r w:rsidR="00BC7000">
        <w:t xml:space="preserve">. </w:t>
      </w:r>
      <w:r w:rsidR="00CA29DE">
        <w:t xml:space="preserve"> </w:t>
      </w:r>
      <w:r w:rsidR="000A081D">
        <w:t>E</w:t>
      </w:r>
      <w:r w:rsidR="00D96884">
        <w:t xml:space="preserve">ach CW is </w:t>
      </w:r>
      <w:r w:rsidR="000A081D">
        <w:t>s</w:t>
      </w:r>
      <w:r w:rsidR="00A119BC">
        <w:t>ent over one</w:t>
      </w:r>
      <w:r w:rsidR="00D96884">
        <w:t xml:space="preserve"> TRP </w:t>
      </w:r>
      <w:r w:rsidR="00BE07B1">
        <w:t>on</w:t>
      </w:r>
      <w:r w:rsidR="00A119BC">
        <w:t xml:space="preserve"> </w:t>
      </w:r>
      <w:r w:rsidR="00D96884">
        <w:t>one spatial layer</w:t>
      </w:r>
      <w:r w:rsidR="00A119BC">
        <w:t xml:space="preserve">. </w:t>
      </w:r>
      <w:r w:rsidR="00B1018B">
        <w:t>(R</w:t>
      </w:r>
      <w:r w:rsidR="00106917">
        <w:t>V</w:t>
      </w:r>
      <w:r w:rsidR="00B1018B">
        <w:t>1</w:t>
      </w:r>
      <w:r w:rsidR="00077C86">
        <w:t xml:space="preserve">, RV2) = (0,0), (0,2), (0,3) were simulated. </w:t>
      </w:r>
      <w:r w:rsidR="005256C6">
        <w:t>Two cross polariz</w:t>
      </w:r>
      <w:r w:rsidR="00541F7C">
        <w:t>ed</w:t>
      </w:r>
      <w:r w:rsidR="005256C6">
        <w:t xml:space="preserve"> antenna</w:t>
      </w:r>
      <w:r w:rsidR="00541F7C">
        <w:t xml:space="preserve"> ports</w:t>
      </w:r>
      <w:r w:rsidR="005256C6">
        <w:t xml:space="preserve"> are used in each TRP and at the UE.</w:t>
      </w:r>
    </w:p>
    <w:p w14:paraId="07808E9C" w14:textId="7E44C865" w:rsidR="00FF3D2C" w:rsidRDefault="00FF3D2C" w:rsidP="00CC177B">
      <w:pPr>
        <w:ind w:left="360"/>
      </w:pPr>
      <w:r>
        <w:rPr>
          <w:noProof/>
        </w:rPr>
        <mc:AlternateContent>
          <mc:Choice Requires="wpc">
            <w:drawing>
              <wp:inline distT="0" distB="0" distL="0" distR="0" wp14:anchorId="403772AB" wp14:editId="44D3F459">
                <wp:extent cx="5685790" cy="1828800"/>
                <wp:effectExtent l="0" t="0" r="0" b="0"/>
                <wp:docPr id="284" name="Canvas 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97" name="Picture 29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51527"/>
                            <a:ext cx="3070799" cy="15390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32220" y="0"/>
                            <a:ext cx="1801985" cy="18288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EEE96B3" id="Canvas 284" o:spid="_x0000_s1026" editas="canvas" style="width:447.7pt;height:2in;mso-position-horizontal-relative:char;mso-position-vertical-relative:line" coordsize="56857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857;height:18288;visibility:visible;mso-wrap-style:square">
                  <v:fill o:detectmouseclick="t"/>
                  <v:path o:connecttype="none"/>
                </v:shape>
                <v:shape id="Picture 297" o:spid="_x0000_s1028" type="#_x0000_t75" style="position:absolute;top:515;width:30707;height:153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">
                  <v:imagedata r:id="rId15" o:title=""/>
                </v:shape>
                <v:shape id="Picture 5" o:spid="_x0000_s1029" type="#_x0000_t75" style="position:absolute;left:34322;width:18020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">
                  <v:imagedata r:id="rId16" o:title=""/>
                </v:shape>
                <w10:anchorlock/>
              </v:group>
            </w:pict>
          </mc:Fallback>
        </mc:AlternateContent>
      </w:r>
    </w:p>
    <w:p w14:paraId="2FC8B4B7" w14:textId="7CFACED5" w:rsidR="002312BA" w:rsidRDefault="002312BA" w:rsidP="002312BA">
      <w:pPr>
        <w:pStyle w:val="Caption"/>
      </w:pPr>
      <w:bookmarkStart w:id="1" w:name="_Ref44291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50FA3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B4CA3">
        <w:t xml:space="preserve">Multi-RV schemes </w:t>
      </w:r>
    </w:p>
    <w:p w14:paraId="2EB45F6F" w14:textId="0716890F" w:rsidR="00466D29" w:rsidRDefault="00B63407" w:rsidP="00466D29">
      <w:r>
        <w:t xml:space="preserve">8RB by 4 OFDM symbols are </w:t>
      </w:r>
      <w:r w:rsidR="00FB0CBB">
        <w:t>allocated</w:t>
      </w:r>
      <w:r w:rsidR="00D93541">
        <w:t xml:space="preserve"> for PDSCH transmission. A single</w:t>
      </w:r>
      <w:r w:rsidR="00106917">
        <w:t>-</w:t>
      </w:r>
      <w:r w:rsidR="00D93541">
        <w:t xml:space="preserve">symbol </w:t>
      </w:r>
      <w:r w:rsidR="00053B50">
        <w:t xml:space="preserve">DMRS </w:t>
      </w:r>
      <w:r w:rsidR="00E532F8">
        <w:t xml:space="preserve">of type 1 </w:t>
      </w:r>
      <w:r w:rsidR="003D42AF">
        <w:t>was</w:t>
      </w:r>
      <w:r w:rsidR="00053B50">
        <w:t xml:space="preserve"> </w:t>
      </w:r>
      <w:r w:rsidR="00E532F8">
        <w:t>configured</w:t>
      </w:r>
      <w:r w:rsidR="00BC2F90">
        <w:t xml:space="preserve"> </w:t>
      </w:r>
      <w:r w:rsidR="00053B50">
        <w:t>with</w:t>
      </w:r>
      <w:r w:rsidR="00BC2F90">
        <w:t xml:space="preserve">out </w:t>
      </w:r>
      <w:r w:rsidR="00053B50">
        <w:t>data multiplexing</w:t>
      </w:r>
      <w:r w:rsidR="00DF0640">
        <w:t xml:space="preserve">, </w:t>
      </w:r>
      <w:r w:rsidR="00707FA9">
        <w:t xml:space="preserve">thus </w:t>
      </w:r>
      <w:r w:rsidR="00DF0640">
        <w:t xml:space="preserve">the available REs </w:t>
      </w:r>
      <w:r w:rsidR="00F37F6B">
        <w:t xml:space="preserve">for PDSCH </w:t>
      </w:r>
      <w:r w:rsidR="006257AA">
        <w:t>are the same</w:t>
      </w:r>
      <w:r w:rsidR="00DF0640">
        <w:t xml:space="preserve"> for all schemes</w:t>
      </w:r>
      <w:r w:rsidR="00872A6C">
        <w:t>.</w:t>
      </w:r>
      <w:r w:rsidR="00466D29">
        <w:t xml:space="preserve"> In case of SDM, </w:t>
      </w:r>
      <w:r w:rsidR="006B2A8E">
        <w:t xml:space="preserve">the resources for the two CWs are fully </w:t>
      </w:r>
      <w:r w:rsidR="00466D29">
        <w:t>overlapped. In case of FDM, each CW is mapped to half of the allocated resource</w:t>
      </w:r>
      <w:r w:rsidR="00106917">
        <w:t>s</w:t>
      </w:r>
      <w:r w:rsidR="00466D29">
        <w:t xml:space="preserve">. </w:t>
      </w:r>
    </w:p>
    <w:p w14:paraId="3A6E246A" w14:textId="30D01760" w:rsidR="00CC177B" w:rsidRDefault="00672572" w:rsidP="00CC177B">
      <w:r>
        <w:lastRenderedPageBreak/>
        <w:t>TB size</w:t>
      </w:r>
      <w:r w:rsidR="003D3BBF">
        <w:t>s</w:t>
      </w:r>
      <w:r>
        <w:t xml:space="preserve"> of 256bits and 128bits </w:t>
      </w:r>
      <w:r w:rsidR="00582B15">
        <w:t>were</w:t>
      </w:r>
      <w:r>
        <w:t xml:space="preserve"> simulated</w:t>
      </w:r>
      <w:r w:rsidR="00FB305C">
        <w:t xml:space="preserve"> with </w:t>
      </w:r>
      <w:r w:rsidR="00E04B01">
        <w:t xml:space="preserve">fixed </w:t>
      </w:r>
      <w:r w:rsidR="00FB305C">
        <w:t>QPSK modulation</w:t>
      </w:r>
      <w:r>
        <w:t xml:space="preserve">, </w:t>
      </w:r>
      <w:r w:rsidR="00106917">
        <w:t xml:space="preserve">and </w:t>
      </w:r>
      <w:r w:rsidR="003B330C">
        <w:t xml:space="preserve">the </w:t>
      </w:r>
      <w:r w:rsidR="003D3BBF">
        <w:t>corresponding coding rate</w:t>
      </w:r>
      <w:r w:rsidR="003B330C">
        <w:t>s</w:t>
      </w:r>
      <w:r w:rsidR="003D3BBF">
        <w:t xml:space="preserve"> </w:t>
      </w:r>
      <w:r w:rsidR="003B330C">
        <w:t>are</w:t>
      </w:r>
      <w:r w:rsidR="003D3BBF">
        <w:t xml:space="preserve"> about 0.44 and 0.22, respectively</w:t>
      </w:r>
      <w:r w:rsidR="003D6039">
        <w:t xml:space="preserve">, </w:t>
      </w:r>
      <w:r w:rsidR="006A3DF8">
        <w:t xml:space="preserve">for </w:t>
      </w:r>
      <w:r w:rsidR="006517FE">
        <w:t>SDM</w:t>
      </w:r>
      <w:r w:rsidR="00FB7024">
        <w:t xml:space="preserve">. </w:t>
      </w:r>
      <w:r w:rsidR="002E6535">
        <w:t xml:space="preserve"> </w:t>
      </w:r>
      <w:r w:rsidR="00FB7024">
        <w:t>For FDM with two RVs, the coding rate</w:t>
      </w:r>
      <w:r w:rsidR="003C2097">
        <w:t xml:space="preserve"> </w:t>
      </w:r>
      <w:r w:rsidR="003B330C">
        <w:t>is</w:t>
      </w:r>
      <w:r w:rsidR="003C2097">
        <w:t xml:space="preserve"> doubled due to </w:t>
      </w:r>
      <w:r w:rsidR="00EB2805">
        <w:t xml:space="preserve">the </w:t>
      </w:r>
      <w:r w:rsidR="003C2097">
        <w:t xml:space="preserve">split of </w:t>
      </w:r>
      <w:r w:rsidR="003F6E42">
        <w:t xml:space="preserve">the </w:t>
      </w:r>
      <w:r w:rsidR="003C2097">
        <w:t>resource</w:t>
      </w:r>
      <w:r w:rsidR="00106917">
        <w:t>s</w:t>
      </w:r>
      <w:r w:rsidR="003C2097">
        <w:t>.</w:t>
      </w:r>
      <w:r w:rsidR="003F6E42">
        <w:t xml:space="preserve"> </w:t>
      </w:r>
    </w:p>
    <w:p w14:paraId="28019966" w14:textId="0694C7E3" w:rsidR="00422128" w:rsidRDefault="00956FFB" w:rsidP="00422128">
      <w:r>
        <w:t>In case of SDM</w:t>
      </w:r>
      <w:r w:rsidR="008274D3">
        <w:t xml:space="preserve">, joint PMI feedback </w:t>
      </w:r>
      <w:r w:rsidR="002F4890">
        <w:t xml:space="preserve">by taking inter-TRP interference into account </w:t>
      </w:r>
      <w:r w:rsidR="008274D3">
        <w:t xml:space="preserve">and MMSE-IRC receiver </w:t>
      </w:r>
      <w:r w:rsidR="00715FA3">
        <w:t xml:space="preserve">were used. </w:t>
      </w:r>
      <w:r w:rsidR="002B4340">
        <w:t>P</w:t>
      </w:r>
      <w:r w:rsidR="00715FA3">
        <w:t>er</w:t>
      </w:r>
      <w:r w:rsidR="00106917">
        <w:t>-</w:t>
      </w:r>
      <w:r w:rsidR="00715FA3">
        <w:t>TRP PMI feedback and MMSE receiver were used</w:t>
      </w:r>
      <w:r w:rsidR="002B4340">
        <w:t xml:space="preserve"> in case of FDM</w:t>
      </w:r>
      <w:r w:rsidR="00715FA3">
        <w:t>.</w:t>
      </w:r>
      <w:r w:rsidR="008274D3">
        <w:t xml:space="preserve"> </w:t>
      </w:r>
      <w:r w:rsidR="00422128">
        <w:t xml:space="preserve">Two different pathloss (PL) offsets between the two TRPs, i.e., 0dB and -6dB, were simulated. In case of -6dB offset, the SNR associated with TRP #2 is 6dB lower. </w:t>
      </w:r>
    </w:p>
    <w:p w14:paraId="46FE9008" w14:textId="103B2FE0" w:rsidR="00561DAC" w:rsidRDefault="00891CCB" w:rsidP="008D0B00">
      <w:pPr>
        <w:pStyle w:val="Heading1"/>
      </w:pPr>
      <w:r>
        <w:t>Evaluation Results</w:t>
      </w:r>
    </w:p>
    <w:p w14:paraId="42397B94" w14:textId="3AC0F250" w:rsidR="00C94189" w:rsidRDefault="00573634" w:rsidP="00C94189">
      <w:r>
        <w:t xml:space="preserve">The evaluation results </w:t>
      </w:r>
      <w:r w:rsidR="00010C75">
        <w:t xml:space="preserve">for </w:t>
      </w:r>
      <w:r w:rsidR="00C84DF8">
        <w:t xml:space="preserve">FDM </w:t>
      </w:r>
      <w:r w:rsidR="002C4BA0">
        <w:t xml:space="preserve">and SDM </w:t>
      </w:r>
      <w:r w:rsidR="00010C75">
        <w:t xml:space="preserve">are shown in </w:t>
      </w:r>
      <w:r w:rsidR="00E00116">
        <w:fldChar w:fldCharType="begin"/>
      </w:r>
      <w:r w:rsidR="00E00116">
        <w:instrText xml:space="preserve"> REF _Ref4445554 \h </w:instrText>
      </w:r>
      <w:r w:rsidR="00E00116">
        <w:fldChar w:fldCharType="separate"/>
      </w:r>
      <w:r w:rsidR="002C4BA0">
        <w:t xml:space="preserve">Figure </w:t>
      </w:r>
      <w:r w:rsidR="002C4BA0">
        <w:rPr>
          <w:noProof/>
        </w:rPr>
        <w:t>2</w:t>
      </w:r>
      <w:r w:rsidR="00E00116">
        <w:fldChar w:fldCharType="end"/>
      </w:r>
      <w:r w:rsidR="002C4BA0">
        <w:t xml:space="preserve"> and </w:t>
      </w:r>
      <w:r w:rsidR="002C4BA0">
        <w:fldChar w:fldCharType="begin"/>
      </w:r>
      <w:r w:rsidR="002C4BA0">
        <w:instrText xml:space="preserve"> REF _Ref4447100 \h </w:instrText>
      </w:r>
      <w:r w:rsidR="002C4BA0">
        <w:fldChar w:fldCharType="separate"/>
      </w:r>
      <w:r w:rsidR="002C4BA0">
        <w:t xml:space="preserve">Figure </w:t>
      </w:r>
      <w:r w:rsidR="002C4BA0">
        <w:rPr>
          <w:noProof/>
        </w:rPr>
        <w:t>3</w:t>
      </w:r>
      <w:r w:rsidR="002C4BA0">
        <w:fldChar w:fldCharType="end"/>
      </w:r>
      <w:r w:rsidR="002C4BA0">
        <w:t>, respectively</w:t>
      </w:r>
      <w:r w:rsidR="00AC21EB">
        <w:t>. It can be seen that</w:t>
      </w:r>
      <w:r w:rsidR="00DF5EEB">
        <w:t xml:space="preserve"> </w:t>
      </w:r>
      <w:r w:rsidR="00972C6A">
        <w:t>RV combination</w:t>
      </w:r>
      <w:r w:rsidR="00420F59">
        <w:t xml:space="preserve"> (R</w:t>
      </w:r>
      <w:r w:rsidR="00101405">
        <w:t>V</w:t>
      </w:r>
      <w:r w:rsidR="00420F59">
        <w:t>1,</w:t>
      </w:r>
      <w:r w:rsidR="00101405">
        <w:t xml:space="preserve"> </w:t>
      </w:r>
      <w:r w:rsidR="00420F59">
        <w:t xml:space="preserve">RV2) = (0,0) doesn’t work well for both FDM and SDM </w:t>
      </w:r>
      <w:r w:rsidR="00101405">
        <w:t xml:space="preserve">at all the simulated scenarios. </w:t>
      </w:r>
      <w:r w:rsidR="005855E7">
        <w:t xml:space="preserve">For FDM, </w:t>
      </w:r>
      <w:r w:rsidR="00F83012">
        <w:t xml:space="preserve">the performance with </w:t>
      </w:r>
      <w:r w:rsidR="00101405">
        <w:t xml:space="preserve">(RV1, RV2) = (0,2) </w:t>
      </w:r>
      <w:r w:rsidR="005855E7">
        <w:t xml:space="preserve">and (0,3) </w:t>
      </w:r>
      <w:r w:rsidR="00F83012">
        <w:t xml:space="preserve">are very close. </w:t>
      </w:r>
      <w:r w:rsidR="00DC1BDC">
        <w:t xml:space="preserve"> For SDM, the performance with (RV1, RV2) = (0,2) is slightly better</w:t>
      </w:r>
      <w:r w:rsidR="00C051F7">
        <w:t xml:space="preserve"> than that with the performance with (RV1, RV2) = (0,3), but within </w:t>
      </w:r>
      <w:r w:rsidR="00C94189">
        <w:t>0.5dB at 10</w:t>
      </w:r>
      <w:r w:rsidR="00C94189" w:rsidRPr="00C554E5">
        <w:rPr>
          <w:vertAlign w:val="superscript"/>
        </w:rPr>
        <w:t>-4</w:t>
      </w:r>
      <w:r w:rsidR="00C94189">
        <w:t xml:space="preserve"> BLER.   </w:t>
      </w:r>
    </w:p>
    <w:p w14:paraId="6B540045" w14:textId="2F36C8DB" w:rsidR="004A6A5A" w:rsidRDefault="004A6A5A" w:rsidP="00FC6362">
      <w:r>
        <w:rPr>
          <w:noProof/>
        </w:rPr>
        <mc:AlternateContent>
          <mc:Choice Requires="wpc">
            <w:drawing>
              <wp:inline distT="0" distB="0" distL="0" distR="0" wp14:anchorId="63C44C6D" wp14:editId="1F1FB39B">
                <wp:extent cx="5956300" cy="2161013"/>
                <wp:effectExtent l="0" t="0" r="6350" b="0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52294" y="0"/>
                            <a:ext cx="2903828" cy="21314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2294" cy="21535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86A7C62" id="Canvas 14" o:spid="_x0000_s1026" editas="canvas" style="width:469pt;height:170.15pt;mso-position-horizontal-relative:char;mso-position-vertical-relative:line" coordsize="59563,216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">
                <v:shape id="_x0000_s1027" type="#_x0000_t75" style="position:absolute;width:59563;height:21609;visibility:visible;mso-wrap-style:square">
                  <v:fill o:detectmouseclick="t"/>
                  <v:path o:connecttype="none"/>
                </v:shape>
                <v:shape id="Picture 27" o:spid="_x0000_s1028" type="#_x0000_t75" style="position:absolute;left:30522;width:29039;height:213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">
                  <v:imagedata r:id="rId19" o:title=""/>
                </v:shape>
                <v:shape id="Picture 15" o:spid="_x0000_s1029" type="#_x0000_t75" style="position:absolute;width:30522;height:215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">
                  <v:imagedata r:id="rId20" o:title=""/>
                </v:shape>
                <w10:anchorlock/>
              </v:group>
            </w:pict>
          </mc:Fallback>
        </mc:AlternateContent>
      </w:r>
    </w:p>
    <w:p w14:paraId="48AE3711" w14:textId="3547DB32" w:rsidR="00A76A23" w:rsidRPr="00A76A23" w:rsidRDefault="005271DD" w:rsidP="00FC6362">
      <w:pPr>
        <w:jc w:val="center"/>
      </w:pPr>
      <w:bookmarkStart w:id="2" w:name="_Ref4445554"/>
      <w:r w:rsidRPr="00FC6362">
        <w:rPr>
          <w:b/>
        </w:rPr>
        <w:t xml:space="preserve">Figure </w:t>
      </w:r>
      <w:r w:rsidRPr="00FC6362">
        <w:rPr>
          <w:b/>
        </w:rPr>
        <w:fldChar w:fldCharType="begin"/>
      </w:r>
      <w:r w:rsidRPr="00FC6362">
        <w:rPr>
          <w:b/>
        </w:rPr>
        <w:instrText xml:space="preserve"> SEQ Figure \* ARABIC </w:instrText>
      </w:r>
      <w:r w:rsidRPr="00FC6362">
        <w:rPr>
          <w:b/>
        </w:rPr>
        <w:fldChar w:fldCharType="separate"/>
      </w:r>
      <w:r w:rsidR="002C4BA0" w:rsidRPr="00FC6362">
        <w:rPr>
          <w:b/>
          <w:noProof/>
        </w:rPr>
        <w:t>2</w:t>
      </w:r>
      <w:r w:rsidRPr="00FC6362">
        <w:rPr>
          <w:b/>
        </w:rPr>
        <w:fldChar w:fldCharType="end"/>
      </w:r>
      <w:bookmarkEnd w:id="2"/>
      <w:r w:rsidRPr="00FC6362">
        <w:rPr>
          <w:b/>
        </w:rPr>
        <w:t>:</w:t>
      </w:r>
      <w:r w:rsidR="00EC1CE6" w:rsidRPr="00FC6362">
        <w:rPr>
          <w:b/>
        </w:rPr>
        <w:t xml:space="preserve"> </w:t>
      </w:r>
      <w:r w:rsidR="00555241" w:rsidRPr="00FC6362">
        <w:rPr>
          <w:b/>
        </w:rPr>
        <w:t>FDM scheme with different RV combinations</w:t>
      </w:r>
      <w:r w:rsidR="00555241">
        <w:t>.</w:t>
      </w:r>
    </w:p>
    <w:p w14:paraId="2B3CD929" w14:textId="7EA4F039" w:rsidR="001E3E23" w:rsidRDefault="00555241" w:rsidP="00FC6362">
      <w:r>
        <w:rPr>
          <w:noProof/>
        </w:rPr>
        <mc:AlternateContent>
          <mc:Choice Requires="wpc">
            <w:drawing>
              <wp:inline distT="0" distB="0" distL="0" distR="0" wp14:anchorId="18A0C2B4" wp14:editId="5C5AF8BF">
                <wp:extent cx="5872480" cy="2260242"/>
                <wp:effectExtent l="0" t="0" r="0" b="6985"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" y="1"/>
                            <a:ext cx="2962132" cy="21958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94303" y="12878"/>
                            <a:ext cx="3039131" cy="220872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B3F331B" id="Canvas 16" o:spid="_x0000_s1026" editas="canvas" style="width:462.4pt;height:177.95pt;mso-position-horizontal-relative:char;mso-position-vertical-relative:line" coordsize="58724,22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">
                <v:shape id="_x0000_s1027" type="#_x0000_t75" style="position:absolute;width:58724;height:22599;visibility:visible;mso-wrap-style:square">
                  <v:fill o:detectmouseclick="t"/>
                  <v:path o:connecttype="none"/>
                </v:shape>
                <v:shape id="Picture 30" o:spid="_x0000_s1028" type="#_x0000_t75" style="position:absolute;width:29621;height:21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">
                  <v:imagedata r:id="rId23" o:title=""/>
                </v:shape>
                <v:shape id="Picture 31" o:spid="_x0000_s1029" type="#_x0000_t75" style="position:absolute;left:27943;top:128;width:30391;height:22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">
                  <v:imagedata r:id="rId24" o:title=""/>
                </v:shape>
                <w10:anchorlock/>
              </v:group>
            </w:pict>
          </mc:Fallback>
        </mc:AlternateContent>
      </w:r>
    </w:p>
    <w:p w14:paraId="12EE8826" w14:textId="464E9D5F" w:rsidR="00BD4333" w:rsidRPr="00FC6362" w:rsidRDefault="005271DD" w:rsidP="00FC6362">
      <w:pPr>
        <w:jc w:val="center"/>
        <w:rPr>
          <w:b/>
        </w:rPr>
      </w:pPr>
      <w:bookmarkStart w:id="3" w:name="_Ref4447100"/>
      <w:r w:rsidRPr="00FC6362">
        <w:rPr>
          <w:b/>
        </w:rPr>
        <w:t xml:space="preserve">Figure </w:t>
      </w:r>
      <w:r w:rsidRPr="00FC6362">
        <w:rPr>
          <w:b/>
        </w:rPr>
        <w:fldChar w:fldCharType="begin"/>
      </w:r>
      <w:r w:rsidRPr="00FC6362">
        <w:rPr>
          <w:b/>
        </w:rPr>
        <w:instrText xml:space="preserve"> SEQ Figure \* ARABIC </w:instrText>
      </w:r>
      <w:r w:rsidRPr="00FC6362">
        <w:rPr>
          <w:b/>
        </w:rPr>
        <w:fldChar w:fldCharType="separate"/>
      </w:r>
      <w:r w:rsidR="002C4BA0" w:rsidRPr="00FC6362">
        <w:rPr>
          <w:b/>
          <w:noProof/>
        </w:rPr>
        <w:t>3</w:t>
      </w:r>
      <w:r w:rsidRPr="00FC6362">
        <w:rPr>
          <w:b/>
        </w:rPr>
        <w:fldChar w:fldCharType="end"/>
      </w:r>
      <w:bookmarkEnd w:id="3"/>
      <w:r w:rsidRPr="00FC6362">
        <w:rPr>
          <w:b/>
        </w:rPr>
        <w:t xml:space="preserve">: </w:t>
      </w:r>
      <w:r w:rsidR="00BD4333" w:rsidRPr="00FC6362">
        <w:rPr>
          <w:b/>
        </w:rPr>
        <w:t>SDM scheme with different RV combinations.</w:t>
      </w:r>
    </w:p>
    <w:p w14:paraId="50F819A8" w14:textId="77777777" w:rsidR="00460CDA" w:rsidRPr="00460CDA" w:rsidRDefault="00460CDA" w:rsidP="00FC6362">
      <w:pPr>
        <w:pStyle w:val="text"/>
      </w:pPr>
    </w:p>
    <w:p w14:paraId="031EF834" w14:textId="1256592E" w:rsidR="00C554E5" w:rsidRPr="00C554E5" w:rsidRDefault="00CA535E" w:rsidP="00C554E5">
      <w:pPr>
        <w:pStyle w:val="Observation"/>
      </w:pPr>
      <w:bookmarkStart w:id="4" w:name="_Toc4614850"/>
      <w:r>
        <w:t>For both FDM and SDM schemes with multiple RVs, the RV</w:t>
      </w:r>
      <w:r w:rsidR="008B01CB">
        <w:t xml:space="preserve"> combination of (0,2) gives a slightly better performance than other combinations</w:t>
      </w:r>
      <w:r w:rsidR="00D93AB3">
        <w:t xml:space="preserve"> for the simulated conditions.</w:t>
      </w:r>
      <w:bookmarkEnd w:id="4"/>
    </w:p>
    <w:p w14:paraId="0EC0E72D" w14:textId="17362322" w:rsidR="00C22138" w:rsidRDefault="004207C8" w:rsidP="00BD4333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3CFD0188" w14:textId="26AC97F7" w:rsidR="00FC7433" w:rsidRPr="00175052" w:rsidRDefault="003D379A" w:rsidP="005336DB">
      <w:r>
        <w:t xml:space="preserve">In this contribution, we have presented </w:t>
      </w:r>
      <w:r w:rsidR="00D93AB3">
        <w:t xml:space="preserve">some </w:t>
      </w:r>
      <w:r>
        <w:t xml:space="preserve">evaluation results </w:t>
      </w:r>
      <w:r w:rsidR="005A78AA">
        <w:t xml:space="preserve">on </w:t>
      </w:r>
      <w:r w:rsidR="00460CDA">
        <w:t xml:space="preserve">FDM and SDM based </w:t>
      </w:r>
      <w:r w:rsidR="00D06A7F">
        <w:t xml:space="preserve">multi-TRP schemes for URLLC </w:t>
      </w:r>
      <w:r>
        <w:t>at 4</w:t>
      </w:r>
      <w:r w:rsidR="00095B6F">
        <w:t>GHz</w:t>
      </w:r>
      <w:r w:rsidR="00460CDA">
        <w:t xml:space="preserve"> with different RV combinations</w:t>
      </w:r>
      <w:r w:rsidR="00095B6F">
        <w:t>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51CC8324" w14:textId="77777777" w:rsidR="00FC6362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4614850" w:history="1">
        <w:r w:rsidR="00FC6362" w:rsidRPr="00D50CB6">
          <w:rPr>
            <w:rStyle w:val="Hyperlink"/>
          </w:rPr>
          <w:t>Observation 1</w:t>
        </w:r>
        <w:r w:rsidR="00FC63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FC6362" w:rsidRPr="00D50CB6">
          <w:rPr>
            <w:rStyle w:val="Hyperlink"/>
          </w:rPr>
          <w:t>For both FDM and SDM schemes with multiple RVs, the RV combination of (0,2) gives a slightly better performance than other combinations for the simulated conditions.</w:t>
        </w:r>
      </w:hyperlink>
    </w:p>
    <w:p w14:paraId="294C773F" w14:textId="3CFD0599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6343C167" w:rsidR="006C1AE8" w:rsidRPr="003D379A" w:rsidRDefault="001032D7" w:rsidP="0026523C">
      <w:pPr>
        <w:pStyle w:val="Reference"/>
      </w:pPr>
      <w:bookmarkStart w:id="5" w:name="_Ref534905997"/>
      <w:r w:rsidRPr="001032D7">
        <w:t>Chairman’s note</w:t>
      </w:r>
      <w:r w:rsidR="005174C0">
        <w:t>s</w:t>
      </w:r>
      <w:r w:rsidR="0005092A" w:rsidRPr="001032D7">
        <w:t>,</w:t>
      </w:r>
      <w:r w:rsidR="0005092A" w:rsidRPr="003D379A">
        <w:t xml:space="preserve"> </w:t>
      </w:r>
      <w:r w:rsidR="003D379A" w:rsidRPr="003D379A">
        <w:rPr>
          <w:rFonts w:eastAsia="SimSun"/>
          <w:kern w:val="2"/>
        </w:rPr>
        <w:t>RAN1#9</w:t>
      </w:r>
      <w:r>
        <w:rPr>
          <w:rFonts w:eastAsia="SimSun"/>
          <w:kern w:val="2"/>
        </w:rPr>
        <w:t>6</w:t>
      </w:r>
      <w:r w:rsidR="003D379A" w:rsidRPr="003D379A">
        <w:rPr>
          <w:rFonts w:eastAsia="SimSun"/>
          <w:kern w:val="2"/>
        </w:rPr>
        <w:t>.</w:t>
      </w:r>
      <w:bookmarkEnd w:id="5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666"/>
      </w:tblGrid>
      <w:tr w:rsidR="00CB3AE2" w:rsidRPr="00E55D62" w14:paraId="45821BA8" w14:textId="77777777" w:rsidTr="002D0609">
        <w:trPr>
          <w:trHeight w:val="119"/>
        </w:trPr>
        <w:tc>
          <w:tcPr>
            <w:tcW w:w="368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5666" w:type="dxa"/>
            <w:shd w:val="clear" w:color="auto" w:fill="D9D9D9"/>
            <w:vAlign w:val="center"/>
          </w:tcPr>
          <w:p w14:paraId="5E538780" w14:textId="26571E81" w:rsidR="00CB3AE2" w:rsidRPr="00E55D62" w:rsidRDefault="006E0E3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CB3AE2" w:rsidRPr="007E3292" w14:paraId="536B7BAF" w14:textId="77777777" w:rsidTr="002B1B08">
        <w:trPr>
          <w:trHeight w:val="287"/>
        </w:trPr>
        <w:tc>
          <w:tcPr>
            <w:tcW w:w="368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9F5ACE" w14:textId="2BB290F4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</w:tc>
      </w:tr>
      <w:tr w:rsidR="00D77E48" w:rsidRPr="007E3292" w14:paraId="7F57EEF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3474853" w14:textId="3EFDE5A3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BW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0AE71FE" w14:textId="0122B43D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10MHz</w:t>
            </w:r>
          </w:p>
        </w:tc>
      </w:tr>
      <w:tr w:rsidR="00D77E48" w:rsidRPr="007E3292" w14:paraId="1E0A3D2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09255054" w14:textId="177BEC3D" w:rsidR="00D77E48" w:rsidRPr="000E15F3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Subcarrier spacing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7875664" w14:textId="2B554BDC" w:rsidR="00D77E48" w:rsidRDefault="00D77E48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15kHz</w:t>
            </w:r>
          </w:p>
        </w:tc>
      </w:tr>
      <w:tr w:rsidR="002307EA" w:rsidRPr="007E3292" w14:paraId="7A82F1E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8085FFF" w14:textId="1B0B5219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4577728" w14:textId="1C595CA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CDL-A with 300ns delay spread</w:t>
            </w:r>
          </w:p>
        </w:tc>
      </w:tr>
      <w:tr w:rsidR="00161114" w:rsidRPr="007E3292" w14:paraId="3D0666E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93D011E" w14:textId="480D4D82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UE mobility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460B4D6" w14:textId="6B15E8A9" w:rsidR="00161114" w:rsidRDefault="00161114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3km</w:t>
            </w:r>
            <w:r w:rsidR="00A55F95">
              <w:rPr>
                <w:rFonts w:eastAsia="Malgun Gothic"/>
                <w:sz w:val="20"/>
                <w:lang w:eastAsia="ko-KR"/>
              </w:rPr>
              <w:t xml:space="preserve"> per hour</w:t>
            </w:r>
          </w:p>
        </w:tc>
      </w:tr>
      <w:tr w:rsidR="002307EA" w:rsidRPr="007E3292" w14:paraId="2D7EF30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AB90D1D" w14:textId="5E1052A8" w:rsidR="002307EA" w:rsidRPr="000E15F3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of TRPs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2838FE42" w14:textId="333FD631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2</w:t>
            </w:r>
          </w:p>
        </w:tc>
      </w:tr>
      <w:tr w:rsidR="00B93130" w:rsidRPr="007E3292" w14:paraId="3CEACE80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36E6D67" w14:textId="55583ED6" w:rsidR="00B93130" w:rsidRDefault="00B9313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Pathloss offset </w:t>
            </w:r>
            <w:r w:rsidR="002B1B08">
              <w:rPr>
                <w:sz w:val="20"/>
                <w:lang w:eastAsia="ja-JP"/>
              </w:rPr>
              <w:t>of 2</w:t>
            </w:r>
            <w:r w:rsidR="002B1B08" w:rsidRPr="002B1B08">
              <w:rPr>
                <w:sz w:val="20"/>
                <w:vertAlign w:val="superscript"/>
                <w:lang w:eastAsia="ja-JP"/>
              </w:rPr>
              <w:t>nd</w:t>
            </w:r>
            <w:r w:rsidR="002B1B08">
              <w:rPr>
                <w:sz w:val="20"/>
                <w:lang w:eastAsia="ja-JP"/>
              </w:rPr>
              <w:t xml:space="preserve">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E67BDD8" w14:textId="1BD8111E" w:rsidR="00B93130" w:rsidRDefault="00B9313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0dB, -6dB</w:t>
            </w:r>
          </w:p>
        </w:tc>
      </w:tr>
      <w:tr w:rsidR="002307EA" w:rsidRPr="007E3292" w14:paraId="57C585AE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91C65A" w14:textId="3D1485D8" w:rsidR="002307EA" w:rsidRPr="000E15F3" w:rsidRDefault="00803278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sz w:val="20"/>
                <w:lang w:eastAsia="ja-JP"/>
              </w:rPr>
              <w:t>Number of Tx antenna</w:t>
            </w:r>
            <w:r w:rsidR="002803B1">
              <w:rPr>
                <w:sz w:val="20"/>
                <w:lang w:eastAsia="ja-JP"/>
              </w:rPr>
              <w:t xml:space="preserve"> ports per </w:t>
            </w:r>
            <w:r w:rsidR="002307EA" w:rsidRPr="000E15F3">
              <w:rPr>
                <w:sz w:val="20"/>
                <w:lang w:eastAsia="ja-JP"/>
              </w:rPr>
              <w:t>T</w:t>
            </w:r>
            <w:r w:rsidR="002307EA">
              <w:rPr>
                <w:sz w:val="20"/>
                <w:lang w:eastAsia="ja-JP"/>
              </w:rPr>
              <w:t>R</w:t>
            </w:r>
            <w:r w:rsidR="002307EA" w:rsidRPr="000E15F3">
              <w:rPr>
                <w:sz w:val="20"/>
                <w:lang w:eastAsia="ja-JP"/>
              </w:rPr>
              <w:t xml:space="preserve">P 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E734907" w14:textId="75F69A7D" w:rsidR="002307EA" w:rsidRDefault="002307EA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</w:t>
            </w:r>
          </w:p>
        </w:tc>
      </w:tr>
      <w:tr w:rsidR="002307EA" w:rsidRPr="007E3292" w14:paraId="57DF9702" w14:textId="77777777" w:rsidTr="002D0609">
        <w:trPr>
          <w:trHeight w:val="260"/>
        </w:trPr>
        <w:tc>
          <w:tcPr>
            <w:tcW w:w="3685" w:type="dxa"/>
            <w:shd w:val="clear" w:color="auto" w:fill="auto"/>
            <w:vAlign w:val="center"/>
          </w:tcPr>
          <w:p w14:paraId="5D74C329" w14:textId="3B360D85" w:rsidR="002307EA" w:rsidRPr="000E15F3" w:rsidRDefault="002803B1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rFonts w:eastAsia="Malgun Gothic"/>
                <w:sz w:val="20"/>
                <w:lang w:eastAsia="ko-KR"/>
              </w:rPr>
              <w:t xml:space="preserve">Number of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 xml:space="preserve">UE </w:t>
            </w:r>
            <w:r>
              <w:rPr>
                <w:rFonts w:eastAsia="Malgun Gothic"/>
                <w:sz w:val="20"/>
                <w:lang w:eastAsia="ko-KR"/>
              </w:rPr>
              <w:t xml:space="preserve">Rx </w:t>
            </w:r>
            <w:r w:rsidR="002307EA" w:rsidRPr="000E15F3">
              <w:rPr>
                <w:rFonts w:eastAsia="Malgun Gothic"/>
                <w:sz w:val="20"/>
                <w:lang w:eastAsia="ko-KR"/>
              </w:rPr>
              <w:t>antenna</w:t>
            </w:r>
            <w:r>
              <w:rPr>
                <w:rFonts w:eastAsia="Malgun Gothic"/>
                <w:sz w:val="20"/>
                <w:lang w:eastAsia="ko-KR"/>
              </w:rPr>
              <w:t>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36FECE2" w14:textId="4FB75FA5" w:rsidR="002307EA" w:rsidRPr="002D0609" w:rsidRDefault="00803278" w:rsidP="002D0609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2</w:t>
            </w:r>
          </w:p>
        </w:tc>
      </w:tr>
      <w:tr w:rsidR="002307EA" w:rsidRPr="007E3292" w14:paraId="51A9875B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7B0F9B3" w14:textId="5307196C" w:rsidR="002307EA" w:rsidRPr="000E15F3" w:rsidRDefault="00B64B40" w:rsidP="002307EA">
            <w:pPr>
              <w:pStyle w:val="TAL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Number of layers per TRP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8FD8A26" w14:textId="52672411" w:rsidR="002307EA" w:rsidRPr="0046687C" w:rsidRDefault="00B64B40" w:rsidP="002307EA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>
              <w:rPr>
                <w:color w:val="000000"/>
                <w:kern w:val="24"/>
                <w:sz w:val="20"/>
                <w:lang w:val="sv-SE" w:eastAsia="ja-JP"/>
              </w:rPr>
              <w:t>1</w:t>
            </w:r>
          </w:p>
        </w:tc>
      </w:tr>
      <w:tr w:rsidR="002307EA" w:rsidRPr="00561C3A" w14:paraId="54D04F97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6FBA86B2" w14:textId="30FD2B72" w:rsidR="002307EA" w:rsidRPr="000E15F3" w:rsidRDefault="00B64B4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DMRS configuration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43D1705C" w14:textId="46F63DAC" w:rsidR="002307EA" w:rsidRPr="00677D31" w:rsidRDefault="00B64B40" w:rsidP="002307EA">
            <w:pPr>
              <w:pStyle w:val="TAL"/>
              <w:rPr>
                <w:snapToGrid w:val="0"/>
                <w:sz w:val="20"/>
                <w:lang w:val="en-US"/>
              </w:rPr>
            </w:pPr>
            <w:r w:rsidRPr="00677D31">
              <w:rPr>
                <w:snapToGrid w:val="0"/>
                <w:sz w:val="20"/>
                <w:lang w:val="en-US"/>
              </w:rPr>
              <w:t>One symbol, type 1</w:t>
            </w:r>
            <w:r w:rsidR="00DC5F91" w:rsidRPr="00677D31">
              <w:rPr>
                <w:snapToGrid w:val="0"/>
                <w:sz w:val="20"/>
                <w:lang w:val="en-US"/>
              </w:rPr>
              <w:t>, no data and DMRS multiplexing</w:t>
            </w:r>
          </w:p>
        </w:tc>
      </w:tr>
      <w:tr w:rsidR="002307EA" w:rsidRPr="007E3292" w14:paraId="61E8D9F9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568A2959" w14:textId="2B6D0C78" w:rsidR="002307EA" w:rsidRPr="000E15F3" w:rsidRDefault="003331A0" w:rsidP="002307EA">
            <w:pPr>
              <w:pStyle w:val="TAL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Number RBs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0D611ED7" w14:textId="11842E24" w:rsidR="002307EA" w:rsidRPr="00B05A93" w:rsidRDefault="003331A0" w:rsidP="002307E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</w:tr>
      <w:tr w:rsidR="002307EA" w:rsidRPr="00561C3A" w14:paraId="4EA7D238" w14:textId="77777777" w:rsidTr="002D0609">
        <w:trPr>
          <w:trHeight w:val="51"/>
        </w:trPr>
        <w:tc>
          <w:tcPr>
            <w:tcW w:w="3685" w:type="dxa"/>
            <w:shd w:val="clear" w:color="auto" w:fill="auto"/>
            <w:vAlign w:val="center"/>
          </w:tcPr>
          <w:p w14:paraId="3CFF0451" w14:textId="5B4A62C8" w:rsidR="002307EA" w:rsidRPr="000E15F3" w:rsidRDefault="003331A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Number of OFDM symbols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1E556F9E" w14:textId="4FBC6F44" w:rsidR="002307EA" w:rsidRPr="00DB7811" w:rsidRDefault="003331A0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4</w:t>
            </w:r>
          </w:p>
        </w:tc>
      </w:tr>
      <w:tr w:rsidR="003331A0" w:rsidRPr="003E30C6" w14:paraId="02963611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74532995" w14:textId="03A54338" w:rsidR="003331A0" w:rsidRDefault="003331A0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TBS size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56F1C1C" w14:textId="05BE6926" w:rsidR="003331A0" w:rsidRDefault="003331A0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128bits, 256bits</w:t>
            </w:r>
          </w:p>
        </w:tc>
      </w:tr>
      <w:tr w:rsidR="003331A0" w:rsidRPr="003E30C6" w14:paraId="6F522AFC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47DC292E" w14:textId="5B08E2B5" w:rsidR="003331A0" w:rsidRDefault="00FA2C25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Modulation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6424B575" w14:textId="1AF9FD76" w:rsidR="003331A0" w:rsidRDefault="00FA2C25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QPSK</w:t>
            </w:r>
          </w:p>
        </w:tc>
      </w:tr>
      <w:tr w:rsidR="002307EA" w:rsidRPr="003E30C6" w14:paraId="5D55A118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173895AC" w14:textId="525E0BC1" w:rsidR="002307EA" w:rsidRPr="00F43D10" w:rsidRDefault="002307EA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Channel estimation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70D2AD77" w14:textId="7A52AE88" w:rsidR="002307EA" w:rsidRPr="00F43D10" w:rsidRDefault="00FA2C25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P</w:t>
            </w:r>
            <w:r w:rsidR="002307EA">
              <w:rPr>
                <w:snapToGrid w:val="0"/>
                <w:lang w:val="sv-SE"/>
              </w:rPr>
              <w:t>ractical</w:t>
            </w:r>
          </w:p>
        </w:tc>
      </w:tr>
      <w:tr w:rsidR="00FA2C25" w:rsidRPr="003E30C6" w14:paraId="67A449AA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59E7E112" w14:textId="573027EA" w:rsidR="00FA2C25" w:rsidRDefault="000732F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PRG size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2FB25644" w14:textId="48DAC61B" w:rsidR="00FA2C25" w:rsidRDefault="000732F7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2 RBs</w:t>
            </w:r>
          </w:p>
        </w:tc>
      </w:tr>
      <w:tr w:rsidR="002307EA" w:rsidRPr="003E30C6" w14:paraId="24FBE78D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36FA2110" w14:textId="03DF00AF" w:rsidR="002307EA" w:rsidRDefault="000732F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Receiver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34D33097" w14:textId="064F398D" w:rsidR="002307EA" w:rsidRDefault="005E14DC" w:rsidP="002307EA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 xml:space="preserve">MMSE-IRC </w:t>
            </w:r>
          </w:p>
        </w:tc>
      </w:tr>
      <w:tr w:rsidR="005E14DC" w:rsidRPr="003E30C6" w14:paraId="0F485F02" w14:textId="77777777" w:rsidTr="002D0609">
        <w:trPr>
          <w:trHeight w:val="119"/>
        </w:trPr>
        <w:tc>
          <w:tcPr>
            <w:tcW w:w="3685" w:type="dxa"/>
            <w:shd w:val="clear" w:color="auto" w:fill="auto"/>
            <w:vAlign w:val="center"/>
          </w:tcPr>
          <w:p w14:paraId="2C5B9D48" w14:textId="65A62E1A" w:rsidR="005E14DC" w:rsidRDefault="006624C7" w:rsidP="002307EA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Precoding</w:t>
            </w:r>
          </w:p>
        </w:tc>
        <w:tc>
          <w:tcPr>
            <w:tcW w:w="5666" w:type="dxa"/>
            <w:shd w:val="clear" w:color="auto" w:fill="auto"/>
            <w:vAlign w:val="center"/>
          </w:tcPr>
          <w:p w14:paraId="51ADB011" w14:textId="2D06E25F" w:rsidR="005E14DC" w:rsidRPr="00677D31" w:rsidRDefault="006624C7" w:rsidP="002307EA">
            <w:pPr>
              <w:spacing w:line="240" w:lineRule="atLeast"/>
              <w:rPr>
                <w:snapToGrid w:val="0"/>
                <w:lang w:val="en-US"/>
              </w:rPr>
            </w:pPr>
            <w:r w:rsidRPr="00677D31">
              <w:rPr>
                <w:snapToGrid w:val="0"/>
                <w:lang w:val="en-US"/>
              </w:rPr>
              <w:t>Wideband, based on PMI feedback</w:t>
            </w:r>
            <w:r w:rsidR="0027424B" w:rsidRPr="00677D31">
              <w:rPr>
                <w:snapToGrid w:val="0"/>
                <w:lang w:val="en-US"/>
              </w:rPr>
              <w:t>. F</w:t>
            </w:r>
            <w:r w:rsidR="00D62DE4" w:rsidRPr="00677D31">
              <w:rPr>
                <w:snapToGrid w:val="0"/>
                <w:lang w:val="en-US"/>
              </w:rPr>
              <w:t xml:space="preserve">or SDM, joint CSI feedback </w:t>
            </w:r>
            <w:r w:rsidR="000D6006" w:rsidRPr="00677D31">
              <w:rPr>
                <w:snapToGrid w:val="0"/>
                <w:lang w:val="en-US"/>
              </w:rPr>
              <w:t>is</w:t>
            </w:r>
            <w:r w:rsidR="0027424B" w:rsidRPr="00677D31">
              <w:rPr>
                <w:snapToGrid w:val="0"/>
                <w:lang w:val="en-US"/>
              </w:rPr>
              <w:t xml:space="preserve"> used.</w:t>
            </w:r>
            <w:r w:rsidR="000D6006" w:rsidRPr="00677D31">
              <w:rPr>
                <w:snapToGrid w:val="0"/>
                <w:lang w:val="en-US"/>
              </w:rPr>
              <w:t xml:space="preserve"> </w:t>
            </w:r>
          </w:p>
        </w:tc>
      </w:tr>
    </w:tbl>
    <w:p w14:paraId="71706D03" w14:textId="77777777" w:rsidR="003D379A" w:rsidRPr="00677D31" w:rsidRDefault="003D379A" w:rsidP="00CB3AE2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3D379A" w:rsidRPr="00677D31" w:rsidSect="00C02A4C">
      <w:headerReference w:type="even" r:id="rId25"/>
      <w:footerReference w:type="default" r:id="rId2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0297" w14:textId="77777777" w:rsidR="00C365EF" w:rsidRDefault="00C365EF">
      <w:r>
        <w:separator/>
      </w:r>
    </w:p>
  </w:endnote>
  <w:endnote w:type="continuationSeparator" w:id="0">
    <w:p w14:paraId="43B89B3D" w14:textId="77777777" w:rsidR="00C365EF" w:rsidRDefault="00C3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16863" w14:textId="77777777" w:rsidR="00C365EF" w:rsidRDefault="00C365EF">
      <w:r>
        <w:separator/>
      </w:r>
    </w:p>
  </w:footnote>
  <w:footnote w:type="continuationSeparator" w:id="0">
    <w:p w14:paraId="4360BFF1" w14:textId="77777777" w:rsidR="00C365EF" w:rsidRDefault="00C36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6"/>
        </w:tabs>
        <w:ind w:left="62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5126C"/>
    <w:multiLevelType w:val="hybridMultilevel"/>
    <w:tmpl w:val="E7146C06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5932B46"/>
    <w:multiLevelType w:val="hybridMultilevel"/>
    <w:tmpl w:val="97423EDE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90675C"/>
    <w:multiLevelType w:val="hybridMultilevel"/>
    <w:tmpl w:val="0BEE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3F03"/>
    <w:multiLevelType w:val="hybridMultilevel"/>
    <w:tmpl w:val="8196DFB4"/>
    <w:lvl w:ilvl="0" w:tplc="0409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007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2" w15:restartNumberingAfterBreak="0">
    <w:nsid w:val="38D74492"/>
    <w:multiLevelType w:val="hybridMultilevel"/>
    <w:tmpl w:val="ABD6C3EE"/>
    <w:lvl w:ilvl="0" w:tplc="04090003">
      <w:start w:val="1"/>
      <w:numFmt w:val="bullet"/>
      <w:lvlText w:val="o"/>
      <w:lvlJc w:val="left"/>
      <w:pPr>
        <w:ind w:left="1594" w:hanging="4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96D4D"/>
    <w:multiLevelType w:val="hybridMultilevel"/>
    <w:tmpl w:val="1C3459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371C0"/>
    <w:multiLevelType w:val="hybridMultilevel"/>
    <w:tmpl w:val="3FE252A8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54931"/>
    <w:multiLevelType w:val="hybridMultilevel"/>
    <w:tmpl w:val="516C26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360ED"/>
    <w:multiLevelType w:val="hybridMultilevel"/>
    <w:tmpl w:val="4F20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12F89"/>
    <w:multiLevelType w:val="hybridMultilevel"/>
    <w:tmpl w:val="8ECA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10227"/>
    <w:multiLevelType w:val="hybridMultilevel"/>
    <w:tmpl w:val="75F47A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6DE335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723860"/>
    <w:multiLevelType w:val="hybridMultilevel"/>
    <w:tmpl w:val="2EF6DF80"/>
    <w:lvl w:ilvl="0" w:tplc="3EFE0AA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17"/>
  </w:num>
  <w:num w:numId="5">
    <w:abstractNumId w:val="9"/>
  </w:num>
  <w:num w:numId="6">
    <w:abstractNumId w:val="18"/>
  </w:num>
  <w:num w:numId="7">
    <w:abstractNumId w:val="25"/>
  </w:num>
  <w:num w:numId="8">
    <w:abstractNumId w:val="10"/>
  </w:num>
  <w:num w:numId="9">
    <w:abstractNumId w:val="24"/>
  </w:num>
  <w:num w:numId="10">
    <w:abstractNumId w:val="13"/>
  </w:num>
  <w:num w:numId="11">
    <w:abstractNumId w:val="27"/>
  </w:num>
  <w:num w:numId="12">
    <w:abstractNumId w:val="2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21"/>
  </w:num>
  <w:num w:numId="16">
    <w:abstractNumId w:val="33"/>
  </w:num>
  <w:num w:numId="17">
    <w:abstractNumId w:val="26"/>
  </w:num>
  <w:num w:numId="18">
    <w:abstractNumId w:val="35"/>
  </w:num>
  <w:num w:numId="19">
    <w:abstractNumId w:val="12"/>
  </w:num>
  <w:num w:numId="20">
    <w:abstractNumId w:val="28"/>
  </w:num>
  <w:num w:numId="21">
    <w:abstractNumId w:val="7"/>
  </w:num>
  <w:num w:numId="22">
    <w:abstractNumId w:val="16"/>
  </w:num>
  <w:num w:numId="23">
    <w:abstractNumId w:val="20"/>
  </w:num>
  <w:num w:numId="24">
    <w:abstractNumId w:val="8"/>
  </w:num>
  <w:num w:numId="25">
    <w:abstractNumId w:val="11"/>
  </w:num>
  <w:num w:numId="26">
    <w:abstractNumId w:val="6"/>
  </w:num>
  <w:num w:numId="27">
    <w:abstractNumId w:val="31"/>
  </w:num>
  <w:num w:numId="28">
    <w:abstractNumId w:val="3"/>
  </w:num>
  <w:num w:numId="29">
    <w:abstractNumId w:val="15"/>
  </w:num>
  <w:num w:numId="30">
    <w:abstractNumId w:val="4"/>
  </w:num>
  <w:num w:numId="31">
    <w:abstractNumId w:val="32"/>
  </w:num>
  <w:num w:numId="32">
    <w:abstractNumId w:val="34"/>
  </w:num>
  <w:num w:numId="33">
    <w:abstractNumId w:val="30"/>
  </w:num>
  <w:num w:numId="34">
    <w:abstractNumId w:val="5"/>
  </w:num>
  <w:num w:numId="35">
    <w:abstractNumId w:val="29"/>
  </w:num>
  <w:num w:numId="36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99C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0C75"/>
    <w:rsid w:val="00011B28"/>
    <w:rsid w:val="000124DF"/>
    <w:rsid w:val="00012B1E"/>
    <w:rsid w:val="00013744"/>
    <w:rsid w:val="00013C61"/>
    <w:rsid w:val="0001545A"/>
    <w:rsid w:val="0001563F"/>
    <w:rsid w:val="00015D15"/>
    <w:rsid w:val="00016285"/>
    <w:rsid w:val="00016613"/>
    <w:rsid w:val="00016C4E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2C0F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4C5F"/>
    <w:rsid w:val="00045AA3"/>
    <w:rsid w:val="000466D5"/>
    <w:rsid w:val="0004749D"/>
    <w:rsid w:val="000478B3"/>
    <w:rsid w:val="0005044D"/>
    <w:rsid w:val="0005092A"/>
    <w:rsid w:val="00051235"/>
    <w:rsid w:val="00052A07"/>
    <w:rsid w:val="000534E3"/>
    <w:rsid w:val="00053531"/>
    <w:rsid w:val="00053B50"/>
    <w:rsid w:val="000546DE"/>
    <w:rsid w:val="00054A0B"/>
    <w:rsid w:val="0005606A"/>
    <w:rsid w:val="0005607A"/>
    <w:rsid w:val="0005682F"/>
    <w:rsid w:val="00057117"/>
    <w:rsid w:val="0005715F"/>
    <w:rsid w:val="00057797"/>
    <w:rsid w:val="000579FB"/>
    <w:rsid w:val="00060465"/>
    <w:rsid w:val="00060DB1"/>
    <w:rsid w:val="0006128C"/>
    <w:rsid w:val="000616E7"/>
    <w:rsid w:val="00063D26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67E18"/>
    <w:rsid w:val="0007089E"/>
    <w:rsid w:val="00071A7D"/>
    <w:rsid w:val="00071CAA"/>
    <w:rsid w:val="00071EA6"/>
    <w:rsid w:val="00072530"/>
    <w:rsid w:val="000732F7"/>
    <w:rsid w:val="000738D2"/>
    <w:rsid w:val="0007398C"/>
    <w:rsid w:val="000741A9"/>
    <w:rsid w:val="000745D6"/>
    <w:rsid w:val="00074BEA"/>
    <w:rsid w:val="00074EAB"/>
    <w:rsid w:val="000753A5"/>
    <w:rsid w:val="000757CF"/>
    <w:rsid w:val="00076F5E"/>
    <w:rsid w:val="000772CA"/>
    <w:rsid w:val="00077C86"/>
    <w:rsid w:val="00077E5F"/>
    <w:rsid w:val="0008036A"/>
    <w:rsid w:val="00081AE6"/>
    <w:rsid w:val="00081EEA"/>
    <w:rsid w:val="00082BCB"/>
    <w:rsid w:val="000841D5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081D"/>
    <w:rsid w:val="000A119D"/>
    <w:rsid w:val="000A15BA"/>
    <w:rsid w:val="000A1B03"/>
    <w:rsid w:val="000A1B7B"/>
    <w:rsid w:val="000A2B85"/>
    <w:rsid w:val="000A2B8C"/>
    <w:rsid w:val="000A4BC2"/>
    <w:rsid w:val="000A56F2"/>
    <w:rsid w:val="000A604F"/>
    <w:rsid w:val="000A61CF"/>
    <w:rsid w:val="000A6F80"/>
    <w:rsid w:val="000A7D1B"/>
    <w:rsid w:val="000B077A"/>
    <w:rsid w:val="000B1071"/>
    <w:rsid w:val="000B1258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02"/>
    <w:rsid w:val="000C2CC5"/>
    <w:rsid w:val="000C2E19"/>
    <w:rsid w:val="000C331C"/>
    <w:rsid w:val="000C4377"/>
    <w:rsid w:val="000C43AB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06"/>
    <w:rsid w:val="000D60E3"/>
    <w:rsid w:val="000D6B2E"/>
    <w:rsid w:val="000E0527"/>
    <w:rsid w:val="000E1831"/>
    <w:rsid w:val="000E1E92"/>
    <w:rsid w:val="000E60B4"/>
    <w:rsid w:val="000E640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0D2E"/>
    <w:rsid w:val="00101405"/>
    <w:rsid w:val="00101484"/>
    <w:rsid w:val="00101FEC"/>
    <w:rsid w:val="001023BF"/>
    <w:rsid w:val="001032B8"/>
    <w:rsid w:val="001032D7"/>
    <w:rsid w:val="00103565"/>
    <w:rsid w:val="0010429B"/>
    <w:rsid w:val="0010488A"/>
    <w:rsid w:val="00105108"/>
    <w:rsid w:val="001062FB"/>
    <w:rsid w:val="001063E6"/>
    <w:rsid w:val="00106917"/>
    <w:rsid w:val="001070C4"/>
    <w:rsid w:val="0010715B"/>
    <w:rsid w:val="00107EE9"/>
    <w:rsid w:val="00110458"/>
    <w:rsid w:val="001112B7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68A2"/>
    <w:rsid w:val="001170AB"/>
    <w:rsid w:val="001206E1"/>
    <w:rsid w:val="001219F5"/>
    <w:rsid w:val="00121A20"/>
    <w:rsid w:val="00122820"/>
    <w:rsid w:val="0012320A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1B01"/>
    <w:rsid w:val="001425D4"/>
    <w:rsid w:val="00142E84"/>
    <w:rsid w:val="00145654"/>
    <w:rsid w:val="00146318"/>
    <w:rsid w:val="0014648A"/>
    <w:rsid w:val="00146A8C"/>
    <w:rsid w:val="00146A8F"/>
    <w:rsid w:val="00147866"/>
    <w:rsid w:val="00151734"/>
    <w:rsid w:val="00151E23"/>
    <w:rsid w:val="00152340"/>
    <w:rsid w:val="001526E0"/>
    <w:rsid w:val="00152959"/>
    <w:rsid w:val="0015341A"/>
    <w:rsid w:val="0015373E"/>
    <w:rsid w:val="00154707"/>
    <w:rsid w:val="001551B5"/>
    <w:rsid w:val="001557F8"/>
    <w:rsid w:val="001561AC"/>
    <w:rsid w:val="0015722F"/>
    <w:rsid w:val="00161114"/>
    <w:rsid w:val="00161351"/>
    <w:rsid w:val="00162339"/>
    <w:rsid w:val="001625FC"/>
    <w:rsid w:val="0016289D"/>
    <w:rsid w:val="00162F87"/>
    <w:rsid w:val="001636EC"/>
    <w:rsid w:val="00163FB9"/>
    <w:rsid w:val="001659C1"/>
    <w:rsid w:val="0017041B"/>
    <w:rsid w:val="00170FB6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EF2"/>
    <w:rsid w:val="00175F81"/>
    <w:rsid w:val="00176408"/>
    <w:rsid w:val="00177249"/>
    <w:rsid w:val="00177B76"/>
    <w:rsid w:val="00180281"/>
    <w:rsid w:val="001808F1"/>
    <w:rsid w:val="00180D3E"/>
    <w:rsid w:val="0018143F"/>
    <w:rsid w:val="0018160B"/>
    <w:rsid w:val="00182B57"/>
    <w:rsid w:val="001837B6"/>
    <w:rsid w:val="00184B0A"/>
    <w:rsid w:val="00185550"/>
    <w:rsid w:val="00185587"/>
    <w:rsid w:val="00186516"/>
    <w:rsid w:val="00186702"/>
    <w:rsid w:val="00187AA6"/>
    <w:rsid w:val="00190AC1"/>
    <w:rsid w:val="0019231D"/>
    <w:rsid w:val="0019341A"/>
    <w:rsid w:val="0019508A"/>
    <w:rsid w:val="00196C4D"/>
    <w:rsid w:val="00197DF9"/>
    <w:rsid w:val="001A03FC"/>
    <w:rsid w:val="001A0484"/>
    <w:rsid w:val="001A0591"/>
    <w:rsid w:val="001A0FCE"/>
    <w:rsid w:val="001A1987"/>
    <w:rsid w:val="001A1BA6"/>
    <w:rsid w:val="001A2564"/>
    <w:rsid w:val="001A2CE9"/>
    <w:rsid w:val="001A43E7"/>
    <w:rsid w:val="001A582E"/>
    <w:rsid w:val="001A5861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92B"/>
    <w:rsid w:val="001B6C05"/>
    <w:rsid w:val="001B737E"/>
    <w:rsid w:val="001B7403"/>
    <w:rsid w:val="001C1CE5"/>
    <w:rsid w:val="001C388A"/>
    <w:rsid w:val="001C3D2A"/>
    <w:rsid w:val="001C3FC0"/>
    <w:rsid w:val="001C40AA"/>
    <w:rsid w:val="001C47BD"/>
    <w:rsid w:val="001C55DD"/>
    <w:rsid w:val="001C6830"/>
    <w:rsid w:val="001C68DB"/>
    <w:rsid w:val="001C6D57"/>
    <w:rsid w:val="001D02AB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3E23"/>
    <w:rsid w:val="001E4296"/>
    <w:rsid w:val="001E5176"/>
    <w:rsid w:val="001E58E2"/>
    <w:rsid w:val="001E633E"/>
    <w:rsid w:val="001E7AED"/>
    <w:rsid w:val="001F06E2"/>
    <w:rsid w:val="001F22B0"/>
    <w:rsid w:val="001F2BB9"/>
    <w:rsid w:val="001F2DB2"/>
    <w:rsid w:val="001F36BE"/>
    <w:rsid w:val="001F3916"/>
    <w:rsid w:val="001F3985"/>
    <w:rsid w:val="001F3AEF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A44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8B"/>
    <w:rsid w:val="00216FE0"/>
    <w:rsid w:val="00217193"/>
    <w:rsid w:val="00217242"/>
    <w:rsid w:val="0021725C"/>
    <w:rsid w:val="002179E1"/>
    <w:rsid w:val="00217B7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07EA"/>
    <w:rsid w:val="00230841"/>
    <w:rsid w:val="002312BA"/>
    <w:rsid w:val="0023134E"/>
    <w:rsid w:val="002319E4"/>
    <w:rsid w:val="002333F9"/>
    <w:rsid w:val="00233A9F"/>
    <w:rsid w:val="00234CA0"/>
    <w:rsid w:val="00235632"/>
    <w:rsid w:val="00235872"/>
    <w:rsid w:val="00236A7B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B11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4B"/>
    <w:rsid w:val="00274276"/>
    <w:rsid w:val="00274EE6"/>
    <w:rsid w:val="002766DE"/>
    <w:rsid w:val="00277CB7"/>
    <w:rsid w:val="00277EE0"/>
    <w:rsid w:val="002803B1"/>
    <w:rsid w:val="002805F5"/>
    <w:rsid w:val="00280751"/>
    <w:rsid w:val="00280A61"/>
    <w:rsid w:val="00280F79"/>
    <w:rsid w:val="0028132D"/>
    <w:rsid w:val="0028280A"/>
    <w:rsid w:val="00282D77"/>
    <w:rsid w:val="00283179"/>
    <w:rsid w:val="00283ADC"/>
    <w:rsid w:val="00286390"/>
    <w:rsid w:val="002865B9"/>
    <w:rsid w:val="0028691E"/>
    <w:rsid w:val="00286ACD"/>
    <w:rsid w:val="00286D4E"/>
    <w:rsid w:val="00287838"/>
    <w:rsid w:val="00287886"/>
    <w:rsid w:val="00287A0A"/>
    <w:rsid w:val="00287A3D"/>
    <w:rsid w:val="002907B5"/>
    <w:rsid w:val="00290808"/>
    <w:rsid w:val="002919CD"/>
    <w:rsid w:val="00291EF6"/>
    <w:rsid w:val="0029224C"/>
    <w:rsid w:val="002923FC"/>
    <w:rsid w:val="00292EB7"/>
    <w:rsid w:val="00293647"/>
    <w:rsid w:val="00293EE2"/>
    <w:rsid w:val="00294021"/>
    <w:rsid w:val="0029497E"/>
    <w:rsid w:val="00296227"/>
    <w:rsid w:val="00296F44"/>
    <w:rsid w:val="0029777D"/>
    <w:rsid w:val="0029779F"/>
    <w:rsid w:val="00297BAD"/>
    <w:rsid w:val="002A055E"/>
    <w:rsid w:val="002A1D4E"/>
    <w:rsid w:val="002A2869"/>
    <w:rsid w:val="002A300D"/>
    <w:rsid w:val="002A3080"/>
    <w:rsid w:val="002A3D51"/>
    <w:rsid w:val="002A42F1"/>
    <w:rsid w:val="002A4F9F"/>
    <w:rsid w:val="002A65E4"/>
    <w:rsid w:val="002B0168"/>
    <w:rsid w:val="002B0850"/>
    <w:rsid w:val="002B0F78"/>
    <w:rsid w:val="002B1994"/>
    <w:rsid w:val="002B1A1F"/>
    <w:rsid w:val="002B1B08"/>
    <w:rsid w:val="002B1EFF"/>
    <w:rsid w:val="002B24D6"/>
    <w:rsid w:val="002B26F8"/>
    <w:rsid w:val="002B4340"/>
    <w:rsid w:val="002B5A3D"/>
    <w:rsid w:val="002B6176"/>
    <w:rsid w:val="002B6447"/>
    <w:rsid w:val="002B744E"/>
    <w:rsid w:val="002B7EBD"/>
    <w:rsid w:val="002C0280"/>
    <w:rsid w:val="002C0B86"/>
    <w:rsid w:val="002C0C47"/>
    <w:rsid w:val="002C1610"/>
    <w:rsid w:val="002C2397"/>
    <w:rsid w:val="002C2DC4"/>
    <w:rsid w:val="002C3BF6"/>
    <w:rsid w:val="002C41E6"/>
    <w:rsid w:val="002C4BA0"/>
    <w:rsid w:val="002C4CEA"/>
    <w:rsid w:val="002C4D7A"/>
    <w:rsid w:val="002C6300"/>
    <w:rsid w:val="002C7171"/>
    <w:rsid w:val="002D0609"/>
    <w:rsid w:val="002D071A"/>
    <w:rsid w:val="002D133C"/>
    <w:rsid w:val="002D34B2"/>
    <w:rsid w:val="002D41A2"/>
    <w:rsid w:val="002D43C7"/>
    <w:rsid w:val="002D4B33"/>
    <w:rsid w:val="002D5A9A"/>
    <w:rsid w:val="002D5B59"/>
    <w:rsid w:val="002D62C3"/>
    <w:rsid w:val="002D677A"/>
    <w:rsid w:val="002D7637"/>
    <w:rsid w:val="002D7B37"/>
    <w:rsid w:val="002E093B"/>
    <w:rsid w:val="002E17F2"/>
    <w:rsid w:val="002E2640"/>
    <w:rsid w:val="002E2C1C"/>
    <w:rsid w:val="002E3B08"/>
    <w:rsid w:val="002E3C0E"/>
    <w:rsid w:val="002E4B33"/>
    <w:rsid w:val="002E4DA3"/>
    <w:rsid w:val="002E5B7A"/>
    <w:rsid w:val="002E6401"/>
    <w:rsid w:val="002E6535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4890"/>
    <w:rsid w:val="002F5544"/>
    <w:rsid w:val="002F6288"/>
    <w:rsid w:val="002F70B4"/>
    <w:rsid w:val="002F7566"/>
    <w:rsid w:val="00300553"/>
    <w:rsid w:val="003006AF"/>
    <w:rsid w:val="00301CE6"/>
    <w:rsid w:val="0030256B"/>
    <w:rsid w:val="003035D5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C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E02"/>
    <w:rsid w:val="00321FEC"/>
    <w:rsid w:val="00322C9F"/>
    <w:rsid w:val="00322F83"/>
    <w:rsid w:val="003239F3"/>
    <w:rsid w:val="00323CC7"/>
    <w:rsid w:val="00323FE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31A0"/>
    <w:rsid w:val="003344D8"/>
    <w:rsid w:val="00334579"/>
    <w:rsid w:val="00335858"/>
    <w:rsid w:val="00335889"/>
    <w:rsid w:val="00335D33"/>
    <w:rsid w:val="00336014"/>
    <w:rsid w:val="00336BDA"/>
    <w:rsid w:val="00337AC0"/>
    <w:rsid w:val="003411EB"/>
    <w:rsid w:val="00341432"/>
    <w:rsid w:val="00341900"/>
    <w:rsid w:val="00341F41"/>
    <w:rsid w:val="00341FEB"/>
    <w:rsid w:val="00342BD7"/>
    <w:rsid w:val="0034491F"/>
    <w:rsid w:val="00344F6C"/>
    <w:rsid w:val="0034698D"/>
    <w:rsid w:val="00346DB5"/>
    <w:rsid w:val="00346E10"/>
    <w:rsid w:val="00347233"/>
    <w:rsid w:val="003474E4"/>
    <w:rsid w:val="003477B1"/>
    <w:rsid w:val="00347E16"/>
    <w:rsid w:val="00352252"/>
    <w:rsid w:val="003532EF"/>
    <w:rsid w:val="0035361E"/>
    <w:rsid w:val="00353DFE"/>
    <w:rsid w:val="0035474F"/>
    <w:rsid w:val="0035581B"/>
    <w:rsid w:val="00355ECD"/>
    <w:rsid w:val="003567AC"/>
    <w:rsid w:val="00356A14"/>
    <w:rsid w:val="00356AB8"/>
    <w:rsid w:val="00356DD8"/>
    <w:rsid w:val="00357380"/>
    <w:rsid w:val="003602D9"/>
    <w:rsid w:val="003604CE"/>
    <w:rsid w:val="0036056F"/>
    <w:rsid w:val="00360A9B"/>
    <w:rsid w:val="00361500"/>
    <w:rsid w:val="00362946"/>
    <w:rsid w:val="00362A88"/>
    <w:rsid w:val="003641BA"/>
    <w:rsid w:val="003645EA"/>
    <w:rsid w:val="00364E64"/>
    <w:rsid w:val="0036691C"/>
    <w:rsid w:val="00370046"/>
    <w:rsid w:val="003700E5"/>
    <w:rsid w:val="00370E47"/>
    <w:rsid w:val="003713A5"/>
    <w:rsid w:val="003716E6"/>
    <w:rsid w:val="00373182"/>
    <w:rsid w:val="00373AEC"/>
    <w:rsid w:val="00373DA8"/>
    <w:rsid w:val="00374106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385D"/>
    <w:rsid w:val="00383A6E"/>
    <w:rsid w:val="00385BF0"/>
    <w:rsid w:val="00386FE5"/>
    <w:rsid w:val="00387EB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89D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0BF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729"/>
    <w:rsid w:val="003B1AF6"/>
    <w:rsid w:val="003B2322"/>
    <w:rsid w:val="003B2549"/>
    <w:rsid w:val="003B25C3"/>
    <w:rsid w:val="003B330C"/>
    <w:rsid w:val="003B369F"/>
    <w:rsid w:val="003B36A3"/>
    <w:rsid w:val="003B3B1E"/>
    <w:rsid w:val="003B6E4F"/>
    <w:rsid w:val="003B7283"/>
    <w:rsid w:val="003B7FE5"/>
    <w:rsid w:val="003C11C8"/>
    <w:rsid w:val="003C1FCD"/>
    <w:rsid w:val="003C2097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208"/>
    <w:rsid w:val="003C7806"/>
    <w:rsid w:val="003D064E"/>
    <w:rsid w:val="003D109F"/>
    <w:rsid w:val="003D1650"/>
    <w:rsid w:val="003D16F3"/>
    <w:rsid w:val="003D2275"/>
    <w:rsid w:val="003D2478"/>
    <w:rsid w:val="003D379A"/>
    <w:rsid w:val="003D3BBF"/>
    <w:rsid w:val="003D3C45"/>
    <w:rsid w:val="003D3E76"/>
    <w:rsid w:val="003D4098"/>
    <w:rsid w:val="003D42AF"/>
    <w:rsid w:val="003D4A8C"/>
    <w:rsid w:val="003D4B71"/>
    <w:rsid w:val="003D5B1F"/>
    <w:rsid w:val="003D6039"/>
    <w:rsid w:val="003E00F9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5F4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D61"/>
    <w:rsid w:val="003F6E42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69D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17FF4"/>
    <w:rsid w:val="00420735"/>
    <w:rsid w:val="004207C8"/>
    <w:rsid w:val="00420B4B"/>
    <w:rsid w:val="00420F59"/>
    <w:rsid w:val="00421105"/>
    <w:rsid w:val="00422128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C43"/>
    <w:rsid w:val="00444F56"/>
    <w:rsid w:val="00446488"/>
    <w:rsid w:val="004469DC"/>
    <w:rsid w:val="0044723D"/>
    <w:rsid w:val="0044746B"/>
    <w:rsid w:val="00447699"/>
    <w:rsid w:val="00447DE1"/>
    <w:rsid w:val="00447FE0"/>
    <w:rsid w:val="00450817"/>
    <w:rsid w:val="00450B45"/>
    <w:rsid w:val="0045141A"/>
    <w:rsid w:val="004517AA"/>
    <w:rsid w:val="004526AB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0CDA"/>
    <w:rsid w:val="004628E9"/>
    <w:rsid w:val="00464964"/>
    <w:rsid w:val="0046593D"/>
    <w:rsid w:val="00465ABC"/>
    <w:rsid w:val="00465E70"/>
    <w:rsid w:val="004663A6"/>
    <w:rsid w:val="0046687C"/>
    <w:rsid w:val="004669E2"/>
    <w:rsid w:val="00466AD6"/>
    <w:rsid w:val="00466D29"/>
    <w:rsid w:val="0047044E"/>
    <w:rsid w:val="00470C31"/>
    <w:rsid w:val="00471D25"/>
    <w:rsid w:val="004727C8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2DF"/>
    <w:rsid w:val="00485F70"/>
    <w:rsid w:val="00485FFC"/>
    <w:rsid w:val="00487AE2"/>
    <w:rsid w:val="00490A9C"/>
    <w:rsid w:val="00490CEF"/>
    <w:rsid w:val="00491011"/>
    <w:rsid w:val="00492BC5"/>
    <w:rsid w:val="00492C98"/>
    <w:rsid w:val="00493116"/>
    <w:rsid w:val="00494846"/>
    <w:rsid w:val="00494BDB"/>
    <w:rsid w:val="00495603"/>
    <w:rsid w:val="004960A3"/>
    <w:rsid w:val="004964F1"/>
    <w:rsid w:val="00496BAD"/>
    <w:rsid w:val="00496F74"/>
    <w:rsid w:val="00497093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A6326"/>
    <w:rsid w:val="004A6A5A"/>
    <w:rsid w:val="004B09EB"/>
    <w:rsid w:val="004B0D62"/>
    <w:rsid w:val="004B14B1"/>
    <w:rsid w:val="004B28E2"/>
    <w:rsid w:val="004B306B"/>
    <w:rsid w:val="004B368B"/>
    <w:rsid w:val="004B4899"/>
    <w:rsid w:val="004B718B"/>
    <w:rsid w:val="004B7C0C"/>
    <w:rsid w:val="004B7CF3"/>
    <w:rsid w:val="004C16FF"/>
    <w:rsid w:val="004C2248"/>
    <w:rsid w:val="004C2F3B"/>
    <w:rsid w:val="004C36AD"/>
    <w:rsid w:val="004C3898"/>
    <w:rsid w:val="004C399C"/>
    <w:rsid w:val="004C445F"/>
    <w:rsid w:val="004C46B6"/>
    <w:rsid w:val="004C587D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9B6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4F7456"/>
    <w:rsid w:val="00501C20"/>
    <w:rsid w:val="00501C33"/>
    <w:rsid w:val="0050241D"/>
    <w:rsid w:val="0050351A"/>
    <w:rsid w:val="005047F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67E"/>
    <w:rsid w:val="00516AAC"/>
    <w:rsid w:val="005174C0"/>
    <w:rsid w:val="00517FA4"/>
    <w:rsid w:val="00520D1B"/>
    <w:rsid w:val="005219CF"/>
    <w:rsid w:val="00521DF1"/>
    <w:rsid w:val="005220CB"/>
    <w:rsid w:val="00522461"/>
    <w:rsid w:val="00522D6A"/>
    <w:rsid w:val="0052439B"/>
    <w:rsid w:val="0052472F"/>
    <w:rsid w:val="005256C6"/>
    <w:rsid w:val="005271DD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86B"/>
    <w:rsid w:val="00537C62"/>
    <w:rsid w:val="00537F09"/>
    <w:rsid w:val="00540C40"/>
    <w:rsid w:val="005415F6"/>
    <w:rsid w:val="00541F7C"/>
    <w:rsid w:val="00542441"/>
    <w:rsid w:val="005426E0"/>
    <w:rsid w:val="0054282F"/>
    <w:rsid w:val="00543F61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241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5F7"/>
    <w:rsid w:val="005627B2"/>
    <w:rsid w:val="005630FF"/>
    <w:rsid w:val="00563D97"/>
    <w:rsid w:val="00563DB8"/>
    <w:rsid w:val="00563EA0"/>
    <w:rsid w:val="00565404"/>
    <w:rsid w:val="00567295"/>
    <w:rsid w:val="005704AC"/>
    <w:rsid w:val="0057117D"/>
    <w:rsid w:val="00571C73"/>
    <w:rsid w:val="00572505"/>
    <w:rsid w:val="00572FA4"/>
    <w:rsid w:val="0057363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06"/>
    <w:rsid w:val="00575B1E"/>
    <w:rsid w:val="00575D33"/>
    <w:rsid w:val="00575DA6"/>
    <w:rsid w:val="00575E9A"/>
    <w:rsid w:val="00576138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B15"/>
    <w:rsid w:val="00582E5A"/>
    <w:rsid w:val="00583098"/>
    <w:rsid w:val="00583334"/>
    <w:rsid w:val="00583B33"/>
    <w:rsid w:val="00583C4F"/>
    <w:rsid w:val="00583D71"/>
    <w:rsid w:val="00585524"/>
    <w:rsid w:val="00585591"/>
    <w:rsid w:val="005855E7"/>
    <w:rsid w:val="00586DC1"/>
    <w:rsid w:val="00586F23"/>
    <w:rsid w:val="0058798C"/>
    <w:rsid w:val="00587C89"/>
    <w:rsid w:val="005900FA"/>
    <w:rsid w:val="00590DCF"/>
    <w:rsid w:val="00591418"/>
    <w:rsid w:val="0059163D"/>
    <w:rsid w:val="00592A06"/>
    <w:rsid w:val="00592B54"/>
    <w:rsid w:val="005935A4"/>
    <w:rsid w:val="0059400F"/>
    <w:rsid w:val="005948C2"/>
    <w:rsid w:val="005953D5"/>
    <w:rsid w:val="00595DCA"/>
    <w:rsid w:val="00596CB3"/>
    <w:rsid w:val="00596D01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A78AA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9C0"/>
    <w:rsid w:val="005B6DAD"/>
    <w:rsid w:val="005B6F83"/>
    <w:rsid w:val="005B71AE"/>
    <w:rsid w:val="005B7E7F"/>
    <w:rsid w:val="005C03D2"/>
    <w:rsid w:val="005C26BD"/>
    <w:rsid w:val="005C2ECC"/>
    <w:rsid w:val="005C32B4"/>
    <w:rsid w:val="005C39B0"/>
    <w:rsid w:val="005C3A4D"/>
    <w:rsid w:val="005C43E8"/>
    <w:rsid w:val="005C5459"/>
    <w:rsid w:val="005C5866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2230"/>
    <w:rsid w:val="005D2234"/>
    <w:rsid w:val="005D321A"/>
    <w:rsid w:val="005D4F9D"/>
    <w:rsid w:val="005D52CD"/>
    <w:rsid w:val="005D5882"/>
    <w:rsid w:val="005D671F"/>
    <w:rsid w:val="005D6FC9"/>
    <w:rsid w:val="005E0B48"/>
    <w:rsid w:val="005E0C95"/>
    <w:rsid w:val="005E0D87"/>
    <w:rsid w:val="005E1404"/>
    <w:rsid w:val="005E14DC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27DB"/>
    <w:rsid w:val="0060283C"/>
    <w:rsid w:val="006047FE"/>
    <w:rsid w:val="00604CA9"/>
    <w:rsid w:val="00604F14"/>
    <w:rsid w:val="00605264"/>
    <w:rsid w:val="006069F5"/>
    <w:rsid w:val="00607263"/>
    <w:rsid w:val="006079C0"/>
    <w:rsid w:val="006079EA"/>
    <w:rsid w:val="00607B3F"/>
    <w:rsid w:val="00610252"/>
    <w:rsid w:val="0061060D"/>
    <w:rsid w:val="00611B83"/>
    <w:rsid w:val="00611C4A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57AA"/>
    <w:rsid w:val="006273CF"/>
    <w:rsid w:val="006274AC"/>
    <w:rsid w:val="00627514"/>
    <w:rsid w:val="006278D1"/>
    <w:rsid w:val="00630001"/>
    <w:rsid w:val="006311B3"/>
    <w:rsid w:val="006311C3"/>
    <w:rsid w:val="00631541"/>
    <w:rsid w:val="00631EF2"/>
    <w:rsid w:val="00632040"/>
    <w:rsid w:val="006320B2"/>
    <w:rsid w:val="00632760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07E"/>
    <w:rsid w:val="00643475"/>
    <w:rsid w:val="0064396A"/>
    <w:rsid w:val="0064624E"/>
    <w:rsid w:val="0064649F"/>
    <w:rsid w:val="0064679A"/>
    <w:rsid w:val="0065004B"/>
    <w:rsid w:val="00650556"/>
    <w:rsid w:val="00650AB9"/>
    <w:rsid w:val="00651053"/>
    <w:rsid w:val="006517FE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4C7"/>
    <w:rsid w:val="0066256E"/>
    <w:rsid w:val="006627A2"/>
    <w:rsid w:val="006634E6"/>
    <w:rsid w:val="00663563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572"/>
    <w:rsid w:val="00672D95"/>
    <w:rsid w:val="006741F2"/>
    <w:rsid w:val="00674CC3"/>
    <w:rsid w:val="00675C72"/>
    <w:rsid w:val="006770FE"/>
    <w:rsid w:val="006771F9"/>
    <w:rsid w:val="006776D7"/>
    <w:rsid w:val="006778AC"/>
    <w:rsid w:val="00677D31"/>
    <w:rsid w:val="00680FE2"/>
    <w:rsid w:val="00681003"/>
    <w:rsid w:val="0068107C"/>
    <w:rsid w:val="006817C9"/>
    <w:rsid w:val="00681F05"/>
    <w:rsid w:val="00683424"/>
    <w:rsid w:val="006836A6"/>
    <w:rsid w:val="00683ECE"/>
    <w:rsid w:val="00685F68"/>
    <w:rsid w:val="006863C8"/>
    <w:rsid w:val="00686B2C"/>
    <w:rsid w:val="00687BA5"/>
    <w:rsid w:val="0069067C"/>
    <w:rsid w:val="0069160A"/>
    <w:rsid w:val="00691751"/>
    <w:rsid w:val="00694C10"/>
    <w:rsid w:val="00695126"/>
    <w:rsid w:val="006951A6"/>
    <w:rsid w:val="00695AA5"/>
    <w:rsid w:val="00695FC2"/>
    <w:rsid w:val="00696949"/>
    <w:rsid w:val="00696DED"/>
    <w:rsid w:val="00697052"/>
    <w:rsid w:val="006A08BC"/>
    <w:rsid w:val="006A2028"/>
    <w:rsid w:val="006A2C2E"/>
    <w:rsid w:val="006A3DF8"/>
    <w:rsid w:val="006A45AE"/>
    <w:rsid w:val="006A46FB"/>
    <w:rsid w:val="006A4DA7"/>
    <w:rsid w:val="006A50D4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0FD9"/>
    <w:rsid w:val="006B1816"/>
    <w:rsid w:val="006B1E2A"/>
    <w:rsid w:val="006B2099"/>
    <w:rsid w:val="006B2A8E"/>
    <w:rsid w:val="006B2DC1"/>
    <w:rsid w:val="006B305D"/>
    <w:rsid w:val="006B30FB"/>
    <w:rsid w:val="006B3C84"/>
    <w:rsid w:val="006B40B9"/>
    <w:rsid w:val="006B50CF"/>
    <w:rsid w:val="006B5317"/>
    <w:rsid w:val="006B5D6B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3D37"/>
    <w:rsid w:val="006D401F"/>
    <w:rsid w:val="006D4FBF"/>
    <w:rsid w:val="006D554A"/>
    <w:rsid w:val="006D639D"/>
    <w:rsid w:val="006D63F0"/>
    <w:rsid w:val="006D6F08"/>
    <w:rsid w:val="006D71ED"/>
    <w:rsid w:val="006E062C"/>
    <w:rsid w:val="006E0E3A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0CC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6F7D90"/>
    <w:rsid w:val="0070082D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07FA9"/>
    <w:rsid w:val="0071032E"/>
    <w:rsid w:val="007106BB"/>
    <w:rsid w:val="00710781"/>
    <w:rsid w:val="00711A6B"/>
    <w:rsid w:val="00711B6A"/>
    <w:rsid w:val="00712287"/>
    <w:rsid w:val="00712716"/>
    <w:rsid w:val="00712772"/>
    <w:rsid w:val="00712F0C"/>
    <w:rsid w:val="00713A3D"/>
    <w:rsid w:val="007148D3"/>
    <w:rsid w:val="00714A77"/>
    <w:rsid w:val="00714B0C"/>
    <w:rsid w:val="007153A5"/>
    <w:rsid w:val="00715B9A"/>
    <w:rsid w:val="00715C1B"/>
    <w:rsid w:val="00715DD7"/>
    <w:rsid w:val="00715FA3"/>
    <w:rsid w:val="00716B96"/>
    <w:rsid w:val="00717599"/>
    <w:rsid w:val="00717834"/>
    <w:rsid w:val="00717E83"/>
    <w:rsid w:val="00717FAA"/>
    <w:rsid w:val="00720764"/>
    <w:rsid w:val="007226C6"/>
    <w:rsid w:val="007227B2"/>
    <w:rsid w:val="00724344"/>
    <w:rsid w:val="00724CFB"/>
    <w:rsid w:val="0072663A"/>
    <w:rsid w:val="00726809"/>
    <w:rsid w:val="00726EA6"/>
    <w:rsid w:val="00727208"/>
    <w:rsid w:val="00727680"/>
    <w:rsid w:val="00727F3B"/>
    <w:rsid w:val="0073185D"/>
    <w:rsid w:val="007320B8"/>
    <w:rsid w:val="00733064"/>
    <w:rsid w:val="00733C1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5E8A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4F6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0A5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D3C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5D4"/>
    <w:rsid w:val="00796B93"/>
    <w:rsid w:val="00796CA9"/>
    <w:rsid w:val="00797432"/>
    <w:rsid w:val="007A1CB3"/>
    <w:rsid w:val="007A306F"/>
    <w:rsid w:val="007A30CE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A752D"/>
    <w:rsid w:val="007B1343"/>
    <w:rsid w:val="007B1A8E"/>
    <w:rsid w:val="007B3014"/>
    <w:rsid w:val="007B33DA"/>
    <w:rsid w:val="007B3D2D"/>
    <w:rsid w:val="007B42E6"/>
    <w:rsid w:val="007B4CA3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2286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3540"/>
    <w:rsid w:val="007E4610"/>
    <w:rsid w:val="007E4715"/>
    <w:rsid w:val="007E4B43"/>
    <w:rsid w:val="007E505B"/>
    <w:rsid w:val="007E567A"/>
    <w:rsid w:val="007E58EC"/>
    <w:rsid w:val="007E6C01"/>
    <w:rsid w:val="007E7091"/>
    <w:rsid w:val="007E7ECB"/>
    <w:rsid w:val="007F0677"/>
    <w:rsid w:val="007F072E"/>
    <w:rsid w:val="007F0A9C"/>
    <w:rsid w:val="007F13C4"/>
    <w:rsid w:val="007F204D"/>
    <w:rsid w:val="007F2854"/>
    <w:rsid w:val="007F285D"/>
    <w:rsid w:val="007F3E43"/>
    <w:rsid w:val="007F54BC"/>
    <w:rsid w:val="007F6A23"/>
    <w:rsid w:val="007F6E2B"/>
    <w:rsid w:val="007F75D5"/>
    <w:rsid w:val="00801F6F"/>
    <w:rsid w:val="00802DB4"/>
    <w:rsid w:val="00803122"/>
    <w:rsid w:val="00803278"/>
    <w:rsid w:val="008035D0"/>
    <w:rsid w:val="00803C09"/>
    <w:rsid w:val="00803FAE"/>
    <w:rsid w:val="00804460"/>
    <w:rsid w:val="00805150"/>
    <w:rsid w:val="008052A1"/>
    <w:rsid w:val="008054E8"/>
    <w:rsid w:val="00805985"/>
    <w:rsid w:val="00805AB5"/>
    <w:rsid w:val="0080605F"/>
    <w:rsid w:val="008063CC"/>
    <w:rsid w:val="00806C05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2FC9"/>
    <w:rsid w:val="00813ECF"/>
    <w:rsid w:val="008144BB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1FA"/>
    <w:rsid w:val="00824AB4"/>
    <w:rsid w:val="00824B3E"/>
    <w:rsid w:val="00825C42"/>
    <w:rsid w:val="00825D25"/>
    <w:rsid w:val="00826822"/>
    <w:rsid w:val="008274D3"/>
    <w:rsid w:val="00827D6F"/>
    <w:rsid w:val="00830203"/>
    <w:rsid w:val="00830EF3"/>
    <w:rsid w:val="008315E5"/>
    <w:rsid w:val="008321B2"/>
    <w:rsid w:val="00833B45"/>
    <w:rsid w:val="00834594"/>
    <w:rsid w:val="00834689"/>
    <w:rsid w:val="00835144"/>
    <w:rsid w:val="0083530F"/>
    <w:rsid w:val="00835840"/>
    <w:rsid w:val="00835878"/>
    <w:rsid w:val="0083611C"/>
    <w:rsid w:val="008370EA"/>
    <w:rsid w:val="008376AC"/>
    <w:rsid w:val="008403CE"/>
    <w:rsid w:val="00841803"/>
    <w:rsid w:val="008428AC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47C05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3C42"/>
    <w:rsid w:val="008641C6"/>
    <w:rsid w:val="00865005"/>
    <w:rsid w:val="0086536B"/>
    <w:rsid w:val="00865E18"/>
    <w:rsid w:val="00866999"/>
    <w:rsid w:val="00866BC0"/>
    <w:rsid w:val="008677FD"/>
    <w:rsid w:val="00867E68"/>
    <w:rsid w:val="00867FB1"/>
    <w:rsid w:val="008706D4"/>
    <w:rsid w:val="00870833"/>
    <w:rsid w:val="00870918"/>
    <w:rsid w:val="00870DCD"/>
    <w:rsid w:val="00870DE1"/>
    <w:rsid w:val="00870F8A"/>
    <w:rsid w:val="008719A4"/>
    <w:rsid w:val="00871CD7"/>
    <w:rsid w:val="00871D23"/>
    <w:rsid w:val="0087268C"/>
    <w:rsid w:val="00872A6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BD9"/>
    <w:rsid w:val="00877F18"/>
    <w:rsid w:val="00877F78"/>
    <w:rsid w:val="00880B91"/>
    <w:rsid w:val="00883076"/>
    <w:rsid w:val="008859E6"/>
    <w:rsid w:val="00886339"/>
    <w:rsid w:val="008870EB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96E"/>
    <w:rsid w:val="008A7077"/>
    <w:rsid w:val="008A77D8"/>
    <w:rsid w:val="008B01CB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4EAA"/>
    <w:rsid w:val="008C5641"/>
    <w:rsid w:val="008C5987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2D4A"/>
    <w:rsid w:val="008D34F1"/>
    <w:rsid w:val="008D39D8"/>
    <w:rsid w:val="008D4124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4D95"/>
    <w:rsid w:val="008E5257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1D7"/>
    <w:rsid w:val="008F733B"/>
    <w:rsid w:val="008F7E1E"/>
    <w:rsid w:val="00900092"/>
    <w:rsid w:val="00900646"/>
    <w:rsid w:val="00901115"/>
    <w:rsid w:val="009014D0"/>
    <w:rsid w:val="00902350"/>
    <w:rsid w:val="0090336B"/>
    <w:rsid w:val="00903928"/>
    <w:rsid w:val="00903ABF"/>
    <w:rsid w:val="00904CFD"/>
    <w:rsid w:val="009053AA"/>
    <w:rsid w:val="00905480"/>
    <w:rsid w:val="00905A2A"/>
    <w:rsid w:val="0090621A"/>
    <w:rsid w:val="00906939"/>
    <w:rsid w:val="00907BB3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B4A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47DE4"/>
    <w:rsid w:val="00950953"/>
    <w:rsid w:val="00950C01"/>
    <w:rsid w:val="00950C1C"/>
    <w:rsid w:val="00950DE7"/>
    <w:rsid w:val="00950FA3"/>
    <w:rsid w:val="009511F1"/>
    <w:rsid w:val="00952528"/>
    <w:rsid w:val="00952A24"/>
    <w:rsid w:val="00953920"/>
    <w:rsid w:val="00953D47"/>
    <w:rsid w:val="00954D2E"/>
    <w:rsid w:val="0095532E"/>
    <w:rsid w:val="0095546B"/>
    <w:rsid w:val="00955A72"/>
    <w:rsid w:val="00955DDD"/>
    <w:rsid w:val="00956738"/>
    <w:rsid w:val="0095681E"/>
    <w:rsid w:val="00956FFB"/>
    <w:rsid w:val="009572D4"/>
    <w:rsid w:val="0096059F"/>
    <w:rsid w:val="00960FE3"/>
    <w:rsid w:val="00961091"/>
    <w:rsid w:val="0096192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2C6A"/>
    <w:rsid w:val="0097311C"/>
    <w:rsid w:val="00973B97"/>
    <w:rsid w:val="00973C34"/>
    <w:rsid w:val="0097493A"/>
    <w:rsid w:val="00974C9A"/>
    <w:rsid w:val="00974DB1"/>
    <w:rsid w:val="00975F5D"/>
    <w:rsid w:val="00975FB0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3B3F"/>
    <w:rsid w:val="0098516E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B51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AB2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41E"/>
    <w:rsid w:val="009B375A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2515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3657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14B"/>
    <w:rsid w:val="00A10E3A"/>
    <w:rsid w:val="00A119BC"/>
    <w:rsid w:val="00A125D4"/>
    <w:rsid w:val="00A126EE"/>
    <w:rsid w:val="00A1344C"/>
    <w:rsid w:val="00A13E54"/>
    <w:rsid w:val="00A140AD"/>
    <w:rsid w:val="00A14780"/>
    <w:rsid w:val="00A1490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258C"/>
    <w:rsid w:val="00A2275C"/>
    <w:rsid w:val="00A2351A"/>
    <w:rsid w:val="00A25302"/>
    <w:rsid w:val="00A257CB"/>
    <w:rsid w:val="00A264A9"/>
    <w:rsid w:val="00A269E0"/>
    <w:rsid w:val="00A27785"/>
    <w:rsid w:val="00A278A1"/>
    <w:rsid w:val="00A30187"/>
    <w:rsid w:val="00A30B29"/>
    <w:rsid w:val="00A313CE"/>
    <w:rsid w:val="00A31A6B"/>
    <w:rsid w:val="00A31C7E"/>
    <w:rsid w:val="00A33BAA"/>
    <w:rsid w:val="00A34481"/>
    <w:rsid w:val="00A3448A"/>
    <w:rsid w:val="00A35F16"/>
    <w:rsid w:val="00A36297"/>
    <w:rsid w:val="00A36782"/>
    <w:rsid w:val="00A375CA"/>
    <w:rsid w:val="00A4005E"/>
    <w:rsid w:val="00A404E5"/>
    <w:rsid w:val="00A411D5"/>
    <w:rsid w:val="00A417AD"/>
    <w:rsid w:val="00A41E2B"/>
    <w:rsid w:val="00A42100"/>
    <w:rsid w:val="00A43B9B"/>
    <w:rsid w:val="00A44832"/>
    <w:rsid w:val="00A4597C"/>
    <w:rsid w:val="00A45B74"/>
    <w:rsid w:val="00A45DE8"/>
    <w:rsid w:val="00A46CBD"/>
    <w:rsid w:val="00A4713F"/>
    <w:rsid w:val="00A47318"/>
    <w:rsid w:val="00A47DDB"/>
    <w:rsid w:val="00A50D5F"/>
    <w:rsid w:val="00A50F39"/>
    <w:rsid w:val="00A52E1D"/>
    <w:rsid w:val="00A54F53"/>
    <w:rsid w:val="00A55B8E"/>
    <w:rsid w:val="00A55F95"/>
    <w:rsid w:val="00A566D4"/>
    <w:rsid w:val="00A56FA8"/>
    <w:rsid w:val="00A57667"/>
    <w:rsid w:val="00A60BCB"/>
    <w:rsid w:val="00A61499"/>
    <w:rsid w:val="00A61904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7C0"/>
    <w:rsid w:val="00A67E6C"/>
    <w:rsid w:val="00A70360"/>
    <w:rsid w:val="00A70C02"/>
    <w:rsid w:val="00A71B99"/>
    <w:rsid w:val="00A71C6E"/>
    <w:rsid w:val="00A71CA5"/>
    <w:rsid w:val="00A73932"/>
    <w:rsid w:val="00A739D0"/>
    <w:rsid w:val="00A73EDE"/>
    <w:rsid w:val="00A7402E"/>
    <w:rsid w:val="00A760E9"/>
    <w:rsid w:val="00A761D4"/>
    <w:rsid w:val="00A76A23"/>
    <w:rsid w:val="00A7734D"/>
    <w:rsid w:val="00A77EC4"/>
    <w:rsid w:val="00A8128E"/>
    <w:rsid w:val="00A81DB5"/>
    <w:rsid w:val="00A81FC1"/>
    <w:rsid w:val="00A82C89"/>
    <w:rsid w:val="00A84DC0"/>
    <w:rsid w:val="00A8563E"/>
    <w:rsid w:val="00A85C6C"/>
    <w:rsid w:val="00A85EF6"/>
    <w:rsid w:val="00A904BE"/>
    <w:rsid w:val="00A92879"/>
    <w:rsid w:val="00A92FD5"/>
    <w:rsid w:val="00A93A83"/>
    <w:rsid w:val="00A93AE5"/>
    <w:rsid w:val="00A9433C"/>
    <w:rsid w:val="00A9442A"/>
    <w:rsid w:val="00A94663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5CC7"/>
    <w:rsid w:val="00AA62C4"/>
    <w:rsid w:val="00AA62E0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1EB"/>
    <w:rsid w:val="00AC2473"/>
    <w:rsid w:val="00AC2613"/>
    <w:rsid w:val="00AC2ECD"/>
    <w:rsid w:val="00AC2F7D"/>
    <w:rsid w:val="00AC3119"/>
    <w:rsid w:val="00AC4658"/>
    <w:rsid w:val="00AC465B"/>
    <w:rsid w:val="00AC48DC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2E8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249"/>
    <w:rsid w:val="00AE5B8D"/>
    <w:rsid w:val="00AE6B3A"/>
    <w:rsid w:val="00AE70A8"/>
    <w:rsid w:val="00AE7823"/>
    <w:rsid w:val="00AF0198"/>
    <w:rsid w:val="00AF02A6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D97"/>
    <w:rsid w:val="00B02FA3"/>
    <w:rsid w:val="00B03374"/>
    <w:rsid w:val="00B03891"/>
    <w:rsid w:val="00B04540"/>
    <w:rsid w:val="00B05084"/>
    <w:rsid w:val="00B056E9"/>
    <w:rsid w:val="00B06BBC"/>
    <w:rsid w:val="00B06C94"/>
    <w:rsid w:val="00B07E89"/>
    <w:rsid w:val="00B1018B"/>
    <w:rsid w:val="00B1138C"/>
    <w:rsid w:val="00B11454"/>
    <w:rsid w:val="00B1174B"/>
    <w:rsid w:val="00B13F82"/>
    <w:rsid w:val="00B1418F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A8A"/>
    <w:rsid w:val="00B22D53"/>
    <w:rsid w:val="00B23F9B"/>
    <w:rsid w:val="00B2568A"/>
    <w:rsid w:val="00B25ACD"/>
    <w:rsid w:val="00B2670D"/>
    <w:rsid w:val="00B2763F"/>
    <w:rsid w:val="00B2790F"/>
    <w:rsid w:val="00B279B0"/>
    <w:rsid w:val="00B27AAC"/>
    <w:rsid w:val="00B30929"/>
    <w:rsid w:val="00B3130B"/>
    <w:rsid w:val="00B31806"/>
    <w:rsid w:val="00B3576E"/>
    <w:rsid w:val="00B35DF2"/>
    <w:rsid w:val="00B36A76"/>
    <w:rsid w:val="00B36F5B"/>
    <w:rsid w:val="00B372AA"/>
    <w:rsid w:val="00B3745E"/>
    <w:rsid w:val="00B40445"/>
    <w:rsid w:val="00B41888"/>
    <w:rsid w:val="00B41F2D"/>
    <w:rsid w:val="00B434F7"/>
    <w:rsid w:val="00B435A9"/>
    <w:rsid w:val="00B4467C"/>
    <w:rsid w:val="00B446BD"/>
    <w:rsid w:val="00B45308"/>
    <w:rsid w:val="00B45A52"/>
    <w:rsid w:val="00B46175"/>
    <w:rsid w:val="00B474D1"/>
    <w:rsid w:val="00B47E99"/>
    <w:rsid w:val="00B53E0B"/>
    <w:rsid w:val="00B53F90"/>
    <w:rsid w:val="00B552BF"/>
    <w:rsid w:val="00B56376"/>
    <w:rsid w:val="00B56474"/>
    <w:rsid w:val="00B57BDF"/>
    <w:rsid w:val="00B61D7B"/>
    <w:rsid w:val="00B626BB"/>
    <w:rsid w:val="00B63407"/>
    <w:rsid w:val="00B63DCF"/>
    <w:rsid w:val="00B64B40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5D86"/>
    <w:rsid w:val="00B761E0"/>
    <w:rsid w:val="00B769D8"/>
    <w:rsid w:val="00B76CBB"/>
    <w:rsid w:val="00B77E1D"/>
    <w:rsid w:val="00B8009D"/>
    <w:rsid w:val="00B80141"/>
    <w:rsid w:val="00B80AF9"/>
    <w:rsid w:val="00B81012"/>
    <w:rsid w:val="00B8142C"/>
    <w:rsid w:val="00B81A6C"/>
    <w:rsid w:val="00B81B35"/>
    <w:rsid w:val="00B82B68"/>
    <w:rsid w:val="00B83B22"/>
    <w:rsid w:val="00B84AC6"/>
    <w:rsid w:val="00B84E05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130"/>
    <w:rsid w:val="00B93B21"/>
    <w:rsid w:val="00B93B59"/>
    <w:rsid w:val="00B9406A"/>
    <w:rsid w:val="00B94990"/>
    <w:rsid w:val="00B94AED"/>
    <w:rsid w:val="00B97C74"/>
    <w:rsid w:val="00B97F85"/>
    <w:rsid w:val="00BA067D"/>
    <w:rsid w:val="00BA2280"/>
    <w:rsid w:val="00BA2A08"/>
    <w:rsid w:val="00BA327A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4556"/>
    <w:rsid w:val="00BB51E9"/>
    <w:rsid w:val="00BB644A"/>
    <w:rsid w:val="00BB792A"/>
    <w:rsid w:val="00BC03BE"/>
    <w:rsid w:val="00BC0613"/>
    <w:rsid w:val="00BC0EE9"/>
    <w:rsid w:val="00BC0FDC"/>
    <w:rsid w:val="00BC1627"/>
    <w:rsid w:val="00BC2F90"/>
    <w:rsid w:val="00BC3053"/>
    <w:rsid w:val="00BC324D"/>
    <w:rsid w:val="00BC413C"/>
    <w:rsid w:val="00BC41F8"/>
    <w:rsid w:val="00BC4D2E"/>
    <w:rsid w:val="00BC53ED"/>
    <w:rsid w:val="00BC7000"/>
    <w:rsid w:val="00BD31C7"/>
    <w:rsid w:val="00BD4333"/>
    <w:rsid w:val="00BD48AC"/>
    <w:rsid w:val="00BD4F75"/>
    <w:rsid w:val="00BD598E"/>
    <w:rsid w:val="00BD5A79"/>
    <w:rsid w:val="00BD5F1A"/>
    <w:rsid w:val="00BD602D"/>
    <w:rsid w:val="00BD6758"/>
    <w:rsid w:val="00BD6A57"/>
    <w:rsid w:val="00BD6C50"/>
    <w:rsid w:val="00BD7E23"/>
    <w:rsid w:val="00BE01FE"/>
    <w:rsid w:val="00BE07B1"/>
    <w:rsid w:val="00BE1196"/>
    <w:rsid w:val="00BE1234"/>
    <w:rsid w:val="00BE1316"/>
    <w:rsid w:val="00BE1680"/>
    <w:rsid w:val="00BE1C75"/>
    <w:rsid w:val="00BE2FA6"/>
    <w:rsid w:val="00BE333F"/>
    <w:rsid w:val="00BE3F81"/>
    <w:rsid w:val="00BE44E1"/>
    <w:rsid w:val="00BE4E83"/>
    <w:rsid w:val="00BE4FCF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5AC2"/>
    <w:rsid w:val="00BF64ED"/>
    <w:rsid w:val="00BF74C7"/>
    <w:rsid w:val="00BF7642"/>
    <w:rsid w:val="00BF7D06"/>
    <w:rsid w:val="00C006F8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1F7"/>
    <w:rsid w:val="00C05645"/>
    <w:rsid w:val="00C05706"/>
    <w:rsid w:val="00C06295"/>
    <w:rsid w:val="00C070C6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17D8B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008C"/>
    <w:rsid w:val="00C32D47"/>
    <w:rsid w:val="00C32DBA"/>
    <w:rsid w:val="00C33B33"/>
    <w:rsid w:val="00C33DD3"/>
    <w:rsid w:val="00C365EF"/>
    <w:rsid w:val="00C3719D"/>
    <w:rsid w:val="00C379A1"/>
    <w:rsid w:val="00C434C3"/>
    <w:rsid w:val="00C43F0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B01"/>
    <w:rsid w:val="00C54D41"/>
    <w:rsid w:val="00C554E5"/>
    <w:rsid w:val="00C55C18"/>
    <w:rsid w:val="00C601ED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436E"/>
    <w:rsid w:val="00C75D2F"/>
    <w:rsid w:val="00C75E8F"/>
    <w:rsid w:val="00C767BE"/>
    <w:rsid w:val="00C76CA7"/>
    <w:rsid w:val="00C76E3C"/>
    <w:rsid w:val="00C77771"/>
    <w:rsid w:val="00C80DD7"/>
    <w:rsid w:val="00C81568"/>
    <w:rsid w:val="00C81B09"/>
    <w:rsid w:val="00C8277F"/>
    <w:rsid w:val="00C83B70"/>
    <w:rsid w:val="00C83C65"/>
    <w:rsid w:val="00C840F3"/>
    <w:rsid w:val="00C84A6E"/>
    <w:rsid w:val="00C84DF8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189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29DE"/>
    <w:rsid w:val="00CA535E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77B"/>
    <w:rsid w:val="00CC18E7"/>
    <w:rsid w:val="00CC2011"/>
    <w:rsid w:val="00CC2862"/>
    <w:rsid w:val="00CC3089"/>
    <w:rsid w:val="00CC3EA0"/>
    <w:rsid w:val="00CC5121"/>
    <w:rsid w:val="00CC73BB"/>
    <w:rsid w:val="00CC7B45"/>
    <w:rsid w:val="00CC7C89"/>
    <w:rsid w:val="00CD00A5"/>
    <w:rsid w:val="00CD0898"/>
    <w:rsid w:val="00CD0CE3"/>
    <w:rsid w:val="00CD1188"/>
    <w:rsid w:val="00CD1C58"/>
    <w:rsid w:val="00CD2ED1"/>
    <w:rsid w:val="00CD312A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4219"/>
    <w:rsid w:val="00CE4A12"/>
    <w:rsid w:val="00CE540B"/>
    <w:rsid w:val="00CE7561"/>
    <w:rsid w:val="00CE7CC5"/>
    <w:rsid w:val="00CF0299"/>
    <w:rsid w:val="00CF09D8"/>
    <w:rsid w:val="00CF1354"/>
    <w:rsid w:val="00CF13FB"/>
    <w:rsid w:val="00CF15A5"/>
    <w:rsid w:val="00CF161E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625"/>
    <w:rsid w:val="00CF687E"/>
    <w:rsid w:val="00CF74E2"/>
    <w:rsid w:val="00CF75FF"/>
    <w:rsid w:val="00D010D0"/>
    <w:rsid w:val="00D030F3"/>
    <w:rsid w:val="00D0349B"/>
    <w:rsid w:val="00D039C2"/>
    <w:rsid w:val="00D04523"/>
    <w:rsid w:val="00D049E2"/>
    <w:rsid w:val="00D06A7F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AE0"/>
    <w:rsid w:val="00D24C1C"/>
    <w:rsid w:val="00D25A53"/>
    <w:rsid w:val="00D25B71"/>
    <w:rsid w:val="00D26C6A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47868"/>
    <w:rsid w:val="00D546FF"/>
    <w:rsid w:val="00D54AA7"/>
    <w:rsid w:val="00D54B16"/>
    <w:rsid w:val="00D5520E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2DE4"/>
    <w:rsid w:val="00D63449"/>
    <w:rsid w:val="00D6367E"/>
    <w:rsid w:val="00D641A6"/>
    <w:rsid w:val="00D641CA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8"/>
    <w:rsid w:val="00D77E4A"/>
    <w:rsid w:val="00D8021F"/>
    <w:rsid w:val="00D8037C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3541"/>
    <w:rsid w:val="00D93AB3"/>
    <w:rsid w:val="00D942CB"/>
    <w:rsid w:val="00D9433E"/>
    <w:rsid w:val="00D94875"/>
    <w:rsid w:val="00D94C35"/>
    <w:rsid w:val="00D94E97"/>
    <w:rsid w:val="00D9500D"/>
    <w:rsid w:val="00D9541E"/>
    <w:rsid w:val="00D95501"/>
    <w:rsid w:val="00D96884"/>
    <w:rsid w:val="00DA04FC"/>
    <w:rsid w:val="00DA0F2F"/>
    <w:rsid w:val="00DA1CF0"/>
    <w:rsid w:val="00DA2184"/>
    <w:rsid w:val="00DA24D7"/>
    <w:rsid w:val="00DA305E"/>
    <w:rsid w:val="00DA3C72"/>
    <w:rsid w:val="00DA4538"/>
    <w:rsid w:val="00DA4697"/>
    <w:rsid w:val="00DA503B"/>
    <w:rsid w:val="00DA5417"/>
    <w:rsid w:val="00DA56E8"/>
    <w:rsid w:val="00DA59C5"/>
    <w:rsid w:val="00DA5F21"/>
    <w:rsid w:val="00DA7552"/>
    <w:rsid w:val="00DB0A9F"/>
    <w:rsid w:val="00DB171B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BDC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5F91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D7C13"/>
    <w:rsid w:val="00DE0CD9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640"/>
    <w:rsid w:val="00DF0B6E"/>
    <w:rsid w:val="00DF0C86"/>
    <w:rsid w:val="00DF15E0"/>
    <w:rsid w:val="00DF2254"/>
    <w:rsid w:val="00DF2631"/>
    <w:rsid w:val="00DF2884"/>
    <w:rsid w:val="00DF28E5"/>
    <w:rsid w:val="00DF3688"/>
    <w:rsid w:val="00DF37A0"/>
    <w:rsid w:val="00DF438E"/>
    <w:rsid w:val="00DF43D6"/>
    <w:rsid w:val="00DF4D3E"/>
    <w:rsid w:val="00DF5EEB"/>
    <w:rsid w:val="00DF69E1"/>
    <w:rsid w:val="00DF6E1C"/>
    <w:rsid w:val="00DF7E26"/>
    <w:rsid w:val="00E00056"/>
    <w:rsid w:val="00E00116"/>
    <w:rsid w:val="00E01348"/>
    <w:rsid w:val="00E02C39"/>
    <w:rsid w:val="00E04905"/>
    <w:rsid w:val="00E04B01"/>
    <w:rsid w:val="00E050A0"/>
    <w:rsid w:val="00E052DB"/>
    <w:rsid w:val="00E05C7A"/>
    <w:rsid w:val="00E0689A"/>
    <w:rsid w:val="00E110E7"/>
    <w:rsid w:val="00E11B20"/>
    <w:rsid w:val="00E11C70"/>
    <w:rsid w:val="00E125FC"/>
    <w:rsid w:val="00E12C5B"/>
    <w:rsid w:val="00E13136"/>
    <w:rsid w:val="00E148D3"/>
    <w:rsid w:val="00E14BFF"/>
    <w:rsid w:val="00E14F8F"/>
    <w:rsid w:val="00E1543D"/>
    <w:rsid w:val="00E166DD"/>
    <w:rsid w:val="00E16703"/>
    <w:rsid w:val="00E17000"/>
    <w:rsid w:val="00E17FA2"/>
    <w:rsid w:val="00E20D4E"/>
    <w:rsid w:val="00E2136F"/>
    <w:rsid w:val="00E21F58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3D8B"/>
    <w:rsid w:val="00E34055"/>
    <w:rsid w:val="00E34188"/>
    <w:rsid w:val="00E3435D"/>
    <w:rsid w:val="00E34987"/>
    <w:rsid w:val="00E34B6E"/>
    <w:rsid w:val="00E353C8"/>
    <w:rsid w:val="00E35559"/>
    <w:rsid w:val="00E3673D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2F8"/>
    <w:rsid w:val="00E53B75"/>
    <w:rsid w:val="00E5400A"/>
    <w:rsid w:val="00E54268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405"/>
    <w:rsid w:val="00E63838"/>
    <w:rsid w:val="00E63D05"/>
    <w:rsid w:val="00E64396"/>
    <w:rsid w:val="00E64434"/>
    <w:rsid w:val="00E64B80"/>
    <w:rsid w:val="00E652A0"/>
    <w:rsid w:val="00E6582A"/>
    <w:rsid w:val="00E67020"/>
    <w:rsid w:val="00E67C51"/>
    <w:rsid w:val="00E67D68"/>
    <w:rsid w:val="00E707F9"/>
    <w:rsid w:val="00E709FB"/>
    <w:rsid w:val="00E70D99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5C72"/>
    <w:rsid w:val="00E76E65"/>
    <w:rsid w:val="00E76F9B"/>
    <w:rsid w:val="00E77546"/>
    <w:rsid w:val="00E77F4A"/>
    <w:rsid w:val="00E80840"/>
    <w:rsid w:val="00E80B4C"/>
    <w:rsid w:val="00E80F77"/>
    <w:rsid w:val="00E82116"/>
    <w:rsid w:val="00E8234C"/>
    <w:rsid w:val="00E82911"/>
    <w:rsid w:val="00E839CF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68E"/>
    <w:rsid w:val="00E90812"/>
    <w:rsid w:val="00E90E49"/>
    <w:rsid w:val="00E917F9"/>
    <w:rsid w:val="00E921C0"/>
    <w:rsid w:val="00E9245B"/>
    <w:rsid w:val="00E9291C"/>
    <w:rsid w:val="00E92946"/>
    <w:rsid w:val="00E93117"/>
    <w:rsid w:val="00E93FFE"/>
    <w:rsid w:val="00E94DE1"/>
    <w:rsid w:val="00E94F8A"/>
    <w:rsid w:val="00E97220"/>
    <w:rsid w:val="00E978CE"/>
    <w:rsid w:val="00EA10D0"/>
    <w:rsid w:val="00EA1EEB"/>
    <w:rsid w:val="00EA2661"/>
    <w:rsid w:val="00EA2AED"/>
    <w:rsid w:val="00EA2E4C"/>
    <w:rsid w:val="00EA308D"/>
    <w:rsid w:val="00EA3879"/>
    <w:rsid w:val="00EA478D"/>
    <w:rsid w:val="00EA4B16"/>
    <w:rsid w:val="00EA581F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805"/>
    <w:rsid w:val="00EB2B3B"/>
    <w:rsid w:val="00EB3854"/>
    <w:rsid w:val="00EB39AA"/>
    <w:rsid w:val="00EB4514"/>
    <w:rsid w:val="00EB47FC"/>
    <w:rsid w:val="00EB4D80"/>
    <w:rsid w:val="00EB4EA2"/>
    <w:rsid w:val="00EB57E4"/>
    <w:rsid w:val="00EB7840"/>
    <w:rsid w:val="00EB7A12"/>
    <w:rsid w:val="00EC1670"/>
    <w:rsid w:val="00EC1CE6"/>
    <w:rsid w:val="00EC2214"/>
    <w:rsid w:val="00EC27C6"/>
    <w:rsid w:val="00EC36AF"/>
    <w:rsid w:val="00EC395F"/>
    <w:rsid w:val="00EC4207"/>
    <w:rsid w:val="00EC46E3"/>
    <w:rsid w:val="00EC563C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597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190D"/>
    <w:rsid w:val="00EF2432"/>
    <w:rsid w:val="00EF2734"/>
    <w:rsid w:val="00EF2BDD"/>
    <w:rsid w:val="00EF2CD5"/>
    <w:rsid w:val="00EF4780"/>
    <w:rsid w:val="00EF4820"/>
    <w:rsid w:val="00EF4AA8"/>
    <w:rsid w:val="00EF4B89"/>
    <w:rsid w:val="00EF5015"/>
    <w:rsid w:val="00EF55D8"/>
    <w:rsid w:val="00EF5787"/>
    <w:rsid w:val="00EF59B8"/>
    <w:rsid w:val="00EF59E9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5F69"/>
    <w:rsid w:val="00F15FA5"/>
    <w:rsid w:val="00F1736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75F"/>
    <w:rsid w:val="00F2376F"/>
    <w:rsid w:val="00F243D8"/>
    <w:rsid w:val="00F24C49"/>
    <w:rsid w:val="00F25204"/>
    <w:rsid w:val="00F25B66"/>
    <w:rsid w:val="00F25EB0"/>
    <w:rsid w:val="00F262E3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37F6B"/>
    <w:rsid w:val="00F40146"/>
    <w:rsid w:val="00F40F0C"/>
    <w:rsid w:val="00F41037"/>
    <w:rsid w:val="00F419C2"/>
    <w:rsid w:val="00F41D9F"/>
    <w:rsid w:val="00F42939"/>
    <w:rsid w:val="00F43D10"/>
    <w:rsid w:val="00F443A0"/>
    <w:rsid w:val="00F450A7"/>
    <w:rsid w:val="00F4766C"/>
    <w:rsid w:val="00F47B0E"/>
    <w:rsid w:val="00F47B10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3A4B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3E2A"/>
    <w:rsid w:val="00F64C2B"/>
    <w:rsid w:val="00F64CAA"/>
    <w:rsid w:val="00F651BE"/>
    <w:rsid w:val="00F6525E"/>
    <w:rsid w:val="00F65970"/>
    <w:rsid w:val="00F66720"/>
    <w:rsid w:val="00F66B9F"/>
    <w:rsid w:val="00F66BCF"/>
    <w:rsid w:val="00F66D9F"/>
    <w:rsid w:val="00F67686"/>
    <w:rsid w:val="00F67D50"/>
    <w:rsid w:val="00F67F53"/>
    <w:rsid w:val="00F70153"/>
    <w:rsid w:val="00F703BE"/>
    <w:rsid w:val="00F706CA"/>
    <w:rsid w:val="00F70F30"/>
    <w:rsid w:val="00F711B7"/>
    <w:rsid w:val="00F712EB"/>
    <w:rsid w:val="00F71ABC"/>
    <w:rsid w:val="00F71E50"/>
    <w:rsid w:val="00F71F69"/>
    <w:rsid w:val="00F72B72"/>
    <w:rsid w:val="00F72C7F"/>
    <w:rsid w:val="00F72D03"/>
    <w:rsid w:val="00F730ED"/>
    <w:rsid w:val="00F73190"/>
    <w:rsid w:val="00F73614"/>
    <w:rsid w:val="00F73B18"/>
    <w:rsid w:val="00F73E5A"/>
    <w:rsid w:val="00F7434E"/>
    <w:rsid w:val="00F748DE"/>
    <w:rsid w:val="00F74BB9"/>
    <w:rsid w:val="00F74FDE"/>
    <w:rsid w:val="00F75582"/>
    <w:rsid w:val="00F76743"/>
    <w:rsid w:val="00F76EFA"/>
    <w:rsid w:val="00F77079"/>
    <w:rsid w:val="00F77386"/>
    <w:rsid w:val="00F77D4E"/>
    <w:rsid w:val="00F804BE"/>
    <w:rsid w:val="00F80A2C"/>
    <w:rsid w:val="00F814FE"/>
    <w:rsid w:val="00F817CE"/>
    <w:rsid w:val="00F825B7"/>
    <w:rsid w:val="00F83012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6FA"/>
    <w:rsid w:val="00F90F8D"/>
    <w:rsid w:val="00F92782"/>
    <w:rsid w:val="00F93AA9"/>
    <w:rsid w:val="00F95ECD"/>
    <w:rsid w:val="00F95FA2"/>
    <w:rsid w:val="00F96464"/>
    <w:rsid w:val="00F96985"/>
    <w:rsid w:val="00F96DDF"/>
    <w:rsid w:val="00F96E60"/>
    <w:rsid w:val="00F97127"/>
    <w:rsid w:val="00F97838"/>
    <w:rsid w:val="00FA0532"/>
    <w:rsid w:val="00FA0B30"/>
    <w:rsid w:val="00FA1717"/>
    <w:rsid w:val="00FA1970"/>
    <w:rsid w:val="00FA204A"/>
    <w:rsid w:val="00FA21AB"/>
    <w:rsid w:val="00FA2BB3"/>
    <w:rsid w:val="00FA2C25"/>
    <w:rsid w:val="00FA2C57"/>
    <w:rsid w:val="00FA3277"/>
    <w:rsid w:val="00FA362C"/>
    <w:rsid w:val="00FA3BB7"/>
    <w:rsid w:val="00FA4A1B"/>
    <w:rsid w:val="00FA6E88"/>
    <w:rsid w:val="00FA75EC"/>
    <w:rsid w:val="00FB0CBB"/>
    <w:rsid w:val="00FB0DC1"/>
    <w:rsid w:val="00FB1696"/>
    <w:rsid w:val="00FB26EF"/>
    <w:rsid w:val="00FB29E7"/>
    <w:rsid w:val="00FB2E05"/>
    <w:rsid w:val="00FB305C"/>
    <w:rsid w:val="00FB4861"/>
    <w:rsid w:val="00FB49BC"/>
    <w:rsid w:val="00FB4C80"/>
    <w:rsid w:val="00FB5282"/>
    <w:rsid w:val="00FB545A"/>
    <w:rsid w:val="00FB54A7"/>
    <w:rsid w:val="00FB5E1E"/>
    <w:rsid w:val="00FB6805"/>
    <w:rsid w:val="00FB6A6A"/>
    <w:rsid w:val="00FB7024"/>
    <w:rsid w:val="00FB715C"/>
    <w:rsid w:val="00FB74BC"/>
    <w:rsid w:val="00FC0063"/>
    <w:rsid w:val="00FC0461"/>
    <w:rsid w:val="00FC09FB"/>
    <w:rsid w:val="00FC0B13"/>
    <w:rsid w:val="00FC247A"/>
    <w:rsid w:val="00FC31C2"/>
    <w:rsid w:val="00FC3AC5"/>
    <w:rsid w:val="00FC536B"/>
    <w:rsid w:val="00FC58B2"/>
    <w:rsid w:val="00FC636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53FF"/>
    <w:rsid w:val="00FE658D"/>
    <w:rsid w:val="00FE6904"/>
    <w:rsid w:val="00FE7336"/>
    <w:rsid w:val="00FE787C"/>
    <w:rsid w:val="00FF1078"/>
    <w:rsid w:val="00FF185F"/>
    <w:rsid w:val="00FF231E"/>
    <w:rsid w:val="00FF3D2C"/>
    <w:rsid w:val="00FF4156"/>
    <w:rsid w:val="00FF45A5"/>
    <w:rsid w:val="00FF4D21"/>
    <w:rsid w:val="00FF4E13"/>
    <w:rsid w:val="00FF5581"/>
    <w:rsid w:val="00FF5679"/>
    <w:rsid w:val="00FF5C91"/>
    <w:rsid w:val="00FF6430"/>
    <w:rsid w:val="00FF71BD"/>
    <w:rsid w:val="00FF76DE"/>
    <w:rsid w:val="00FF7A62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C2C02"/>
    <w:pPr>
      <w:numPr>
        <w:ilvl w:val="1"/>
      </w:numPr>
      <w:pBdr>
        <w:top w:val="none" w:sz="0" w:space="0" w:color="auto"/>
      </w:pBdr>
      <w:tabs>
        <w:tab w:val="clear" w:pos="624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0C2C02"/>
    <w:rPr>
      <w:rFonts w:ascii="Arial" w:hAnsi="Arial" w:cs="Arial"/>
      <w:sz w:val="28"/>
      <w:szCs w:val="3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1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B52E4C8-4FA3-4716-B1E3-5AF178F2B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ADB432-DE0A-4547-819A-FFD6F694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188</TotalTime>
  <Pages>3</Pages>
  <Words>775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115</cp:revision>
  <cp:lastPrinted>2008-01-31T15:09:00Z</cp:lastPrinted>
  <dcterms:created xsi:type="dcterms:W3CDTF">2019-03-27T22:40:00Z</dcterms:created>
  <dcterms:modified xsi:type="dcterms:W3CDTF">2019-03-29T15:17:00Z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3">
    <vt:lpwstr>202</vt:lpwstr>
  </property>
  <property fmtid="{D5CDD505-2E9C-101B-9397-08002B2CF9AE}" pid="15" name="AuthorIds_UIVersion_5">
    <vt:lpwstr>206</vt:lpwstr>
  </property>
</Properties>
</file>