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1C319" w14:textId="6AEFADE8" w:rsidR="00EF02BA" w:rsidRPr="00C17623" w:rsidRDefault="00EF02BA" w:rsidP="00EF02BA">
      <w:pPr>
        <w:tabs>
          <w:tab w:val="center" w:pos="4536"/>
          <w:tab w:val="right" w:pos="9072"/>
        </w:tabs>
        <w:rPr>
          <w:b/>
          <w:bCs/>
          <w:sz w:val="28"/>
        </w:rPr>
      </w:pPr>
      <w:r w:rsidRPr="00561ED1">
        <w:rPr>
          <w:b/>
          <w:bCs/>
          <w:sz w:val="28"/>
        </w:rPr>
        <w:t>3GPP TSG RAN WG1 Meeting #94bis</w:t>
      </w:r>
      <w:r w:rsidRPr="00561ED1">
        <w:rPr>
          <w:b/>
          <w:bCs/>
          <w:sz w:val="28"/>
        </w:rPr>
        <w:tab/>
      </w:r>
      <w:r w:rsidR="00096346" w:rsidRPr="00561ED1">
        <w:rPr>
          <w:b/>
          <w:bCs/>
          <w:sz w:val="28"/>
        </w:rPr>
        <w:t>R1-1811051</w:t>
      </w:r>
    </w:p>
    <w:p w14:paraId="60899068" w14:textId="7E565FA8" w:rsidR="0083570C" w:rsidRPr="00C17623" w:rsidRDefault="00EF02BA" w:rsidP="00EF02BA">
      <w:pPr>
        <w:tabs>
          <w:tab w:val="center" w:pos="4536"/>
          <w:tab w:val="right" w:pos="9072"/>
        </w:tabs>
        <w:rPr>
          <w:b/>
          <w:bCs/>
          <w:sz w:val="24"/>
          <w:szCs w:val="24"/>
        </w:rPr>
      </w:pPr>
      <w:r w:rsidRPr="00C17623">
        <w:rPr>
          <w:b/>
          <w:bCs/>
          <w:sz w:val="28"/>
        </w:rPr>
        <w:t>Chengdu, China, October 8th – 12th, 2018</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0AC4C985"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070BD2" w:rsidRPr="00561ED1">
        <w:rPr>
          <w:rFonts w:ascii="Times New Roman" w:hAnsi="Times New Roman"/>
          <w:bCs/>
          <w:sz w:val="24"/>
          <w:szCs w:val="24"/>
        </w:rPr>
        <w:t>Discussion on CSI report enhancement for CDRX</w:t>
      </w:r>
    </w:p>
    <w:p w14:paraId="512A7358" w14:textId="0C06CBFD"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7.2.9.2.2</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676849ED" w14:textId="23F1B8A8" w:rsidR="00947A51" w:rsidRPr="00561ED1" w:rsidRDefault="00A74426" w:rsidP="00947A51">
      <w:pPr>
        <w:rPr>
          <w:rFonts w:eastAsia="MS Mincho"/>
        </w:rPr>
      </w:pPr>
      <w:r w:rsidRPr="00561ED1">
        <w:rPr>
          <w:rFonts w:eastAsia="MS Mincho"/>
        </w:rPr>
        <w:t xml:space="preserve">At RAN#80 meeting, new Study Item on </w:t>
      </w:r>
      <w:r w:rsidR="001259EB" w:rsidRPr="00561ED1">
        <w:rPr>
          <w:rFonts w:eastAsia="MS Mincho"/>
        </w:rPr>
        <w:t>UE power saving in NR was approved [1], the objective are as the following,</w:t>
      </w:r>
    </w:p>
    <w:p w14:paraId="526EF87F" w14:textId="77777777" w:rsidR="00947A51" w:rsidRPr="00561ED1" w:rsidRDefault="00947A51" w:rsidP="00A74426">
      <w:pPr>
        <w:numPr>
          <w:ilvl w:val="0"/>
          <w:numId w:val="20"/>
        </w:numPr>
        <w:spacing w:afterLines="50" w:after="120"/>
        <w:ind w:leftChars="60" w:left="480"/>
        <w:contextualSpacing/>
        <w:jc w:val="both"/>
        <w:textAlignment w:val="auto"/>
        <w:rPr>
          <w:bCs/>
          <w:lang w:eastAsia="zh-CN"/>
        </w:rPr>
      </w:pPr>
      <w:r w:rsidRPr="00561ED1">
        <w:rPr>
          <w:bCs/>
          <w:lang w:eastAsia="zh-CN"/>
        </w:rPr>
        <w:t xml:space="preserve">Identify techniques for UE power saving study with focus in RRC_CONNECTED mode </w:t>
      </w:r>
      <w:r w:rsidRPr="00561ED1">
        <w:rPr>
          <w:bCs/>
          <w:lang w:eastAsia="en-US"/>
        </w:rPr>
        <w:t>[RAN1, RAN2]</w:t>
      </w:r>
    </w:p>
    <w:p w14:paraId="063FF0B0" w14:textId="77777777" w:rsidR="00947A51" w:rsidRPr="00561ED1" w:rsidRDefault="00947A51" w:rsidP="00A74426">
      <w:pPr>
        <w:spacing w:afterLines="50" w:after="120"/>
        <w:ind w:leftChars="430" w:left="860"/>
        <w:contextualSpacing/>
        <w:jc w:val="both"/>
        <w:textAlignment w:val="auto"/>
        <w:rPr>
          <w:bCs/>
          <w:lang w:eastAsia="zh-CN"/>
        </w:rPr>
      </w:pPr>
    </w:p>
    <w:p w14:paraId="5E014D87" w14:textId="77777777" w:rsidR="00947A51" w:rsidRPr="00561ED1" w:rsidRDefault="00947A51" w:rsidP="00A74426">
      <w:pPr>
        <w:numPr>
          <w:ilvl w:val="1"/>
          <w:numId w:val="20"/>
        </w:numPr>
        <w:spacing w:afterLines="50" w:after="120"/>
        <w:ind w:leftChars="222" w:left="804"/>
        <w:contextualSpacing/>
        <w:jc w:val="both"/>
        <w:textAlignment w:val="auto"/>
        <w:rPr>
          <w:bCs/>
          <w:lang w:eastAsia="zh-CN"/>
        </w:rPr>
      </w:pPr>
      <w:r w:rsidRPr="00561ED1">
        <w:rPr>
          <w:lang w:eastAsia="ko-KR"/>
        </w:rPr>
        <w:t xml:space="preserve">Study UE adaptation to the traffic and UE power consumption characteristics in frequency, time, antenna domains, </w:t>
      </w:r>
      <w:r w:rsidRPr="00561ED1">
        <w:rPr>
          <w:highlight w:val="yellow"/>
          <w:lang w:eastAsia="ko-KR"/>
        </w:rPr>
        <w:t>DRX configuration</w:t>
      </w:r>
      <w:r w:rsidRPr="00561ED1">
        <w:rPr>
          <w:lang w:eastAsia="ko-KR"/>
        </w:rPr>
        <w:t>, and UE processing timeline for UE power saving</w:t>
      </w:r>
    </w:p>
    <w:p w14:paraId="18CF9458" w14:textId="22502D8B" w:rsidR="00947A51" w:rsidRPr="00561ED1" w:rsidRDefault="00947A51" w:rsidP="00A74426">
      <w:pPr>
        <w:spacing w:afterLines="50" w:after="120"/>
        <w:ind w:leftChars="600" w:left="1200"/>
        <w:contextualSpacing/>
        <w:jc w:val="both"/>
        <w:textAlignment w:val="auto"/>
        <w:rPr>
          <w:bCs/>
          <w:lang w:eastAsia="zh-CN"/>
        </w:rPr>
      </w:pPr>
      <w:r w:rsidRPr="00561ED1">
        <w:rPr>
          <w:bCs/>
          <w:lang w:eastAsia="zh-CN"/>
        </w:rPr>
        <w:t>(Note: existing UE capabilities are assumed for UE processing timeline)</w:t>
      </w:r>
    </w:p>
    <w:p w14:paraId="6E7AA80B" w14:textId="77777777" w:rsidR="00947A51" w:rsidRPr="00561ED1" w:rsidRDefault="00947A51" w:rsidP="00A74426">
      <w:pPr>
        <w:numPr>
          <w:ilvl w:val="2"/>
          <w:numId w:val="20"/>
        </w:numPr>
        <w:spacing w:afterLines="50" w:after="120"/>
        <w:ind w:leftChars="420" w:left="1200"/>
        <w:contextualSpacing/>
        <w:jc w:val="both"/>
        <w:textAlignment w:val="auto"/>
        <w:rPr>
          <w:bCs/>
          <w:lang w:eastAsia="zh-CN"/>
        </w:rPr>
      </w:pPr>
      <w:r w:rsidRPr="00561ED1">
        <w:rPr>
          <w:bCs/>
          <w:lang w:eastAsia="zh-CN"/>
        </w:rPr>
        <w:t>Network and/or UE assistance information</w:t>
      </w:r>
    </w:p>
    <w:p w14:paraId="728D910C" w14:textId="77777777" w:rsidR="00947A51" w:rsidRPr="00561ED1" w:rsidRDefault="00947A51" w:rsidP="00A74426">
      <w:pPr>
        <w:numPr>
          <w:ilvl w:val="2"/>
          <w:numId w:val="20"/>
        </w:numPr>
        <w:spacing w:afterLines="50" w:after="120"/>
        <w:ind w:leftChars="420" w:left="1200"/>
        <w:contextualSpacing/>
        <w:jc w:val="both"/>
        <w:textAlignment w:val="auto"/>
        <w:rPr>
          <w:bCs/>
          <w:lang w:eastAsia="zh-CN"/>
        </w:rPr>
      </w:pPr>
      <w:r w:rsidRPr="00561ED1">
        <w:rPr>
          <w:bCs/>
          <w:lang w:eastAsia="zh-CN"/>
        </w:rPr>
        <w:t>Include mechanism in reducing PDCCH monitoring, taking into account current DRX scheme</w:t>
      </w:r>
    </w:p>
    <w:p w14:paraId="46C1D244" w14:textId="01BBEC23" w:rsidR="00947A51" w:rsidRPr="00561ED1" w:rsidRDefault="00947A51" w:rsidP="00A74426">
      <w:pPr>
        <w:numPr>
          <w:ilvl w:val="1"/>
          <w:numId w:val="20"/>
        </w:numPr>
        <w:spacing w:afterLines="50" w:after="120"/>
        <w:ind w:leftChars="222" w:left="804"/>
        <w:jc w:val="both"/>
        <w:textAlignment w:val="auto"/>
        <w:rPr>
          <w:bCs/>
          <w:lang w:eastAsia="zh-CN"/>
        </w:rPr>
      </w:pPr>
      <w:r w:rsidRPr="00561ED1">
        <w:rPr>
          <w:bCs/>
          <w:highlight w:val="yellow"/>
          <w:lang w:eastAsia="zh-CN"/>
        </w:rPr>
        <w:t>Study the power saving signal/channel/procedure f</w:t>
      </w:r>
      <w:r w:rsidR="00A74426" w:rsidRPr="00561ED1">
        <w:rPr>
          <w:bCs/>
          <w:highlight w:val="yellow"/>
          <w:lang w:eastAsia="zh-CN"/>
        </w:rPr>
        <w:t xml:space="preserve">or triggering adaptation of UE </w:t>
      </w:r>
      <w:r w:rsidRPr="00561ED1">
        <w:rPr>
          <w:bCs/>
          <w:highlight w:val="yellow"/>
          <w:lang w:eastAsia="zh-CN"/>
        </w:rPr>
        <w:t>power consumption characteristics</w:t>
      </w:r>
    </w:p>
    <w:p w14:paraId="316DD318" w14:textId="59CA24D2" w:rsidR="00947A51" w:rsidRPr="00561ED1" w:rsidRDefault="00947A51" w:rsidP="00A74426">
      <w:pPr>
        <w:numPr>
          <w:ilvl w:val="0"/>
          <w:numId w:val="20"/>
        </w:numPr>
        <w:spacing w:afterLines="50" w:after="120"/>
        <w:ind w:leftChars="60" w:left="480"/>
        <w:contextualSpacing/>
        <w:jc w:val="both"/>
        <w:textAlignment w:val="auto"/>
        <w:rPr>
          <w:bCs/>
          <w:lang w:eastAsia="zh-CN"/>
        </w:rPr>
      </w:pPr>
      <w:r w:rsidRPr="00561ED1">
        <w:rPr>
          <w:bCs/>
          <w:lang w:eastAsia="zh-CN"/>
        </w:rPr>
        <w:t>Study the UE power consumption reduction in RRM measurements in synchronous and asynchronous network deployment [RAN1/2]</w:t>
      </w:r>
    </w:p>
    <w:p w14:paraId="2E96DC53" w14:textId="2E3B590C" w:rsidR="00947A51" w:rsidRPr="00561ED1" w:rsidRDefault="00947A51" w:rsidP="00A74426">
      <w:pPr>
        <w:numPr>
          <w:ilvl w:val="0"/>
          <w:numId w:val="20"/>
        </w:numPr>
        <w:spacing w:afterLines="50" w:after="120"/>
        <w:ind w:leftChars="60" w:left="480"/>
        <w:contextualSpacing/>
        <w:jc w:val="both"/>
        <w:textAlignment w:val="auto"/>
        <w:rPr>
          <w:bCs/>
          <w:lang w:eastAsia="zh-CN"/>
        </w:rPr>
      </w:pPr>
      <w:r w:rsidRPr="00561ED1">
        <w:rPr>
          <w:bCs/>
          <w:lang w:eastAsia="zh-CN"/>
        </w:rPr>
        <w:t xml:space="preserve">Study the enhancement of higher layer procedures for UE power saving   </w:t>
      </w:r>
      <w:r w:rsidRPr="00561ED1">
        <w:rPr>
          <w:bCs/>
          <w:lang w:eastAsia="en-US"/>
        </w:rPr>
        <w:t>[RAN2]</w:t>
      </w:r>
    </w:p>
    <w:p w14:paraId="78E11562" w14:textId="4822416A" w:rsidR="00947A51" w:rsidRPr="00561ED1" w:rsidRDefault="00A74426" w:rsidP="00A74426">
      <w:pPr>
        <w:numPr>
          <w:ilvl w:val="1"/>
          <w:numId w:val="20"/>
        </w:numPr>
        <w:spacing w:afterLines="50" w:after="120"/>
        <w:ind w:leftChars="222" w:left="804"/>
        <w:jc w:val="both"/>
        <w:textAlignment w:val="auto"/>
        <w:rPr>
          <w:bCs/>
          <w:lang w:eastAsia="zh-CN"/>
        </w:rPr>
      </w:pPr>
      <w:r w:rsidRPr="00561ED1">
        <w:rPr>
          <w:bCs/>
          <w:lang w:eastAsia="zh-CN"/>
        </w:rPr>
        <w:t xml:space="preserve">Study the enhancement of </w:t>
      </w:r>
      <w:r w:rsidR="00947A51" w:rsidRPr="00561ED1">
        <w:rPr>
          <w:bCs/>
          <w:lang w:eastAsia="zh-CN"/>
        </w:rPr>
        <w:t>UE paging procedure based on the additional power saving signal/channel/procedure</w:t>
      </w:r>
    </w:p>
    <w:p w14:paraId="2DAEB3BE" w14:textId="2FBB926E" w:rsidR="00B8190A" w:rsidRPr="00561ED1" w:rsidRDefault="00947A51" w:rsidP="00AD6646">
      <w:pPr>
        <w:numPr>
          <w:ilvl w:val="1"/>
          <w:numId w:val="20"/>
        </w:numPr>
        <w:spacing w:afterLines="50" w:after="120"/>
        <w:ind w:leftChars="222" w:left="804"/>
        <w:jc w:val="both"/>
        <w:textAlignment w:val="auto"/>
        <w:rPr>
          <w:rFonts w:eastAsia="MS Mincho"/>
        </w:rPr>
      </w:pPr>
      <w:r w:rsidRPr="00561ED1">
        <w:rPr>
          <w:bCs/>
          <w:lang w:eastAsia="zh-CN"/>
        </w:rPr>
        <w:t xml:space="preserve">Study the enhancement of UE power saving procedure in supporting efficient transition from RRC_CONNECTED to RRC_IDLE/RRC_INACTIVE mode  </w:t>
      </w:r>
    </w:p>
    <w:p w14:paraId="7C3C8314" w14:textId="77777777" w:rsidR="00B71343" w:rsidRPr="00561ED1" w:rsidRDefault="00B71343" w:rsidP="00B71343">
      <w:pPr>
        <w:spacing w:afterLines="50" w:after="120"/>
        <w:jc w:val="both"/>
        <w:textAlignment w:val="auto"/>
        <w:rPr>
          <w:rFonts w:eastAsia="MS Mincho"/>
        </w:rPr>
      </w:pPr>
    </w:p>
    <w:p w14:paraId="104A273C" w14:textId="37A7F7A8" w:rsidR="00B71343" w:rsidRPr="00561ED1" w:rsidRDefault="00B8190A" w:rsidP="00B71343">
      <w:pPr>
        <w:jc w:val="both"/>
        <w:rPr>
          <w:lang w:eastAsia="zh-CN"/>
        </w:rPr>
      </w:pPr>
      <w:r w:rsidRPr="00561ED1">
        <w:rPr>
          <w:lang w:eastAsia="zh-CN"/>
        </w:rPr>
        <w:t>As the above, o</w:t>
      </w:r>
      <w:r w:rsidR="00F113DA" w:rsidRPr="00C17623">
        <w:rPr>
          <w:lang w:eastAsia="zh-CN"/>
        </w:rPr>
        <w:t>ne of the objective is the study of UE adaptation to the traffic and UE power saving in DRX configuration.</w:t>
      </w:r>
      <w:r w:rsidR="00BD5369" w:rsidRPr="00C17623">
        <w:rPr>
          <w:lang w:eastAsia="zh-CN"/>
        </w:rPr>
        <w:t xml:space="preserve"> </w:t>
      </w:r>
      <w:r w:rsidR="0031447C" w:rsidRPr="00C17623">
        <w:rPr>
          <w:lang w:eastAsia="zh-CN"/>
        </w:rPr>
        <w:t xml:space="preserve">In current </w:t>
      </w:r>
      <w:r w:rsidR="000C7BBD" w:rsidRPr="00C17623">
        <w:rPr>
          <w:lang w:eastAsia="zh-CN"/>
        </w:rPr>
        <w:t>C</w:t>
      </w:r>
      <w:r w:rsidR="0031447C" w:rsidRPr="00C17623">
        <w:rPr>
          <w:lang w:eastAsia="zh-CN"/>
        </w:rPr>
        <w:t>DRX operation procedure, the PDCCH-only monitor without data causes additional UE power consumption. In addition, the CSI report can only happen in DRX active time</w:t>
      </w:r>
      <w:r w:rsidR="001B4ED3" w:rsidRPr="00C17623">
        <w:rPr>
          <w:lang w:eastAsia="zh-CN"/>
        </w:rPr>
        <w:t>, as a result</w:t>
      </w:r>
      <w:r w:rsidR="0031447C" w:rsidRPr="00C17623">
        <w:rPr>
          <w:lang w:eastAsia="zh-CN"/>
        </w:rPr>
        <w:t xml:space="preserve"> gNB will not acquire </w:t>
      </w:r>
      <w:r w:rsidR="001B4ED3" w:rsidRPr="00C17623">
        <w:rPr>
          <w:lang w:eastAsia="zh-CN"/>
        </w:rPr>
        <w:t>ti</w:t>
      </w:r>
      <w:bookmarkStart w:id="5" w:name="_GoBack"/>
      <w:bookmarkEnd w:id="5"/>
      <w:r w:rsidR="001B4ED3" w:rsidRPr="00C17623">
        <w:rPr>
          <w:lang w:eastAsia="zh-CN"/>
        </w:rPr>
        <w:t xml:space="preserve">mely and efficient </w:t>
      </w:r>
      <w:r w:rsidR="0031447C" w:rsidRPr="00C17623">
        <w:rPr>
          <w:lang w:eastAsia="zh-CN"/>
        </w:rPr>
        <w:t>CSI information at the be</w:t>
      </w:r>
      <w:r w:rsidR="00932341" w:rsidRPr="00C17623">
        <w:rPr>
          <w:lang w:eastAsia="zh-CN"/>
        </w:rPr>
        <w:t xml:space="preserve">ginning of </w:t>
      </w:r>
      <w:r w:rsidR="000C7BBD" w:rsidRPr="00C17623">
        <w:rPr>
          <w:lang w:eastAsia="zh-CN"/>
        </w:rPr>
        <w:t xml:space="preserve">DRX </w:t>
      </w:r>
      <w:r w:rsidR="00864C1F" w:rsidRPr="00C17623">
        <w:rPr>
          <w:lang w:eastAsia="zh-CN"/>
        </w:rPr>
        <w:t>active time</w:t>
      </w:r>
      <w:r w:rsidR="0031447C" w:rsidRPr="00C17623">
        <w:rPr>
          <w:lang w:eastAsia="zh-CN"/>
        </w:rPr>
        <w:t xml:space="preserve">. </w:t>
      </w:r>
      <w:r w:rsidR="00487BA4" w:rsidRPr="00561ED1">
        <w:rPr>
          <w:lang w:eastAsia="zh-CN"/>
        </w:rPr>
        <w:t>Therefore,</w:t>
      </w:r>
      <w:r w:rsidR="0031447C" w:rsidRPr="00561ED1">
        <w:rPr>
          <w:lang w:eastAsia="zh-CN"/>
        </w:rPr>
        <w:t xml:space="preserve"> the spectrum efficiency </w:t>
      </w:r>
      <w:r w:rsidR="00693A72" w:rsidRPr="00561ED1">
        <w:rPr>
          <w:lang w:eastAsia="zh-CN"/>
        </w:rPr>
        <w:t xml:space="preserve">and BLER performance will </w:t>
      </w:r>
      <w:r w:rsidR="000C7BBD" w:rsidRPr="00561ED1">
        <w:rPr>
          <w:lang w:eastAsia="zh-CN"/>
        </w:rPr>
        <w:t>decrease</w:t>
      </w:r>
      <w:r w:rsidR="00693A72" w:rsidRPr="00C17623">
        <w:rPr>
          <w:lang w:eastAsia="zh-CN"/>
        </w:rPr>
        <w:t xml:space="preserve"> at the beginning of DRX cycle in </w:t>
      </w:r>
      <w:r w:rsidR="00C51918" w:rsidRPr="00C17623">
        <w:rPr>
          <w:lang w:eastAsia="zh-CN"/>
        </w:rPr>
        <w:t>especially short</w:t>
      </w:r>
      <w:r w:rsidR="00693A72" w:rsidRPr="00C17623">
        <w:rPr>
          <w:lang w:eastAsia="zh-CN"/>
        </w:rPr>
        <w:t xml:space="preserve"> </w:t>
      </w:r>
      <w:r w:rsidR="00932341" w:rsidRPr="00C17623">
        <w:rPr>
          <w:lang w:eastAsia="zh-CN"/>
        </w:rPr>
        <w:t>drx-o</w:t>
      </w:r>
      <w:r w:rsidR="00693A72" w:rsidRPr="00C17623">
        <w:rPr>
          <w:lang w:eastAsia="zh-CN"/>
        </w:rPr>
        <w:t>nDurationTimer</w:t>
      </w:r>
      <w:r w:rsidR="00932341" w:rsidRPr="00C17623">
        <w:rPr>
          <w:lang w:eastAsia="zh-CN"/>
        </w:rPr>
        <w:t xml:space="preserve"> and drx-InactivityTimer</w:t>
      </w:r>
      <w:r w:rsidR="00693A72" w:rsidRPr="00561ED1">
        <w:rPr>
          <w:lang w:eastAsia="zh-CN"/>
        </w:rPr>
        <w:t>.</w:t>
      </w:r>
    </w:p>
    <w:p w14:paraId="15D99C53" w14:textId="256851E2" w:rsidR="00DB4D8F" w:rsidRPr="00561ED1" w:rsidRDefault="00B71343" w:rsidP="00477118">
      <w:pPr>
        <w:spacing w:afterLines="50" w:after="120"/>
        <w:jc w:val="both"/>
        <w:textAlignment w:val="auto"/>
        <w:rPr>
          <w:lang w:eastAsia="zh-CN"/>
        </w:rPr>
      </w:pPr>
      <w:r w:rsidRPr="00561ED1">
        <w:rPr>
          <w:lang w:eastAsia="zh-CN"/>
        </w:rPr>
        <w:t>The</w:t>
      </w:r>
      <w:r w:rsidRPr="00C17623">
        <w:rPr>
          <w:lang w:eastAsia="zh-CN"/>
        </w:rPr>
        <w:t xml:space="preserve">refore, </w:t>
      </w:r>
      <w:r w:rsidR="00477118" w:rsidRPr="00C17623">
        <w:rPr>
          <w:lang w:eastAsia="zh-CN"/>
        </w:rPr>
        <w:t>the UE power saving</w:t>
      </w:r>
      <w:r w:rsidR="00FF5EB6" w:rsidRPr="00C17623">
        <w:rPr>
          <w:lang w:eastAsia="zh-CN"/>
        </w:rPr>
        <w:t xml:space="preserve"> solutions</w:t>
      </w:r>
      <w:r w:rsidR="00477118" w:rsidRPr="00C17623">
        <w:rPr>
          <w:lang w:eastAsia="zh-CN"/>
        </w:rPr>
        <w:t xml:space="preserve"> in DRX operation could </w:t>
      </w:r>
      <w:r w:rsidR="009A7DDB" w:rsidRPr="00561ED1">
        <w:rPr>
          <w:lang w:eastAsia="zh-CN"/>
        </w:rPr>
        <w:t>at</w:t>
      </w:r>
      <w:r w:rsidR="009A7DDB" w:rsidRPr="00C17623">
        <w:rPr>
          <w:lang w:eastAsia="zh-CN"/>
        </w:rPr>
        <w:t xml:space="preserve"> least </w:t>
      </w:r>
      <w:r w:rsidR="00477118" w:rsidRPr="00C17623">
        <w:rPr>
          <w:lang w:eastAsia="zh-CN"/>
        </w:rPr>
        <w:t xml:space="preserve">contain two aspects: </w:t>
      </w:r>
      <w:r w:rsidR="00BD5369" w:rsidRPr="00C17623">
        <w:rPr>
          <w:lang w:eastAsia="zh-CN"/>
        </w:rPr>
        <w:t xml:space="preserve">one </w:t>
      </w:r>
      <w:r w:rsidR="00477118" w:rsidRPr="00C17623">
        <w:rPr>
          <w:lang w:eastAsia="zh-CN"/>
        </w:rPr>
        <w:t xml:space="preserve">is </w:t>
      </w:r>
      <w:r w:rsidR="001B4ED3" w:rsidRPr="00561ED1">
        <w:rPr>
          <w:lang w:eastAsia="zh-CN"/>
        </w:rPr>
        <w:t>redu</w:t>
      </w:r>
      <w:r w:rsidR="001B4ED3" w:rsidRPr="00C17623">
        <w:rPr>
          <w:lang w:eastAsia="zh-CN"/>
        </w:rPr>
        <w:t>cing unnecessary</w:t>
      </w:r>
      <w:r w:rsidR="00BD5369" w:rsidRPr="00C17623">
        <w:rPr>
          <w:lang w:eastAsia="zh-CN"/>
        </w:rPr>
        <w:t xml:space="preserve"> UE wake up in DRX </w:t>
      </w:r>
      <w:r w:rsidR="00477118" w:rsidRPr="00C17623">
        <w:rPr>
          <w:lang w:eastAsia="zh-CN"/>
        </w:rPr>
        <w:t>cycle</w:t>
      </w:r>
      <w:r w:rsidR="00BD5369" w:rsidRPr="00C17623">
        <w:rPr>
          <w:lang w:eastAsia="zh-CN"/>
        </w:rPr>
        <w:t xml:space="preserve"> </w:t>
      </w:r>
      <w:r w:rsidR="00477118" w:rsidRPr="00C17623">
        <w:rPr>
          <w:lang w:eastAsia="zh-CN"/>
        </w:rPr>
        <w:t>with</w:t>
      </w:r>
      <w:r w:rsidR="00BD5369" w:rsidRPr="00C17623">
        <w:rPr>
          <w:lang w:eastAsia="zh-CN"/>
        </w:rPr>
        <w:t xml:space="preserve"> power saving signal, </w:t>
      </w:r>
      <w:r w:rsidR="00FF5EB6" w:rsidRPr="00561ED1">
        <w:rPr>
          <w:lang w:eastAsia="zh-CN"/>
        </w:rPr>
        <w:t xml:space="preserve">and </w:t>
      </w:r>
      <w:r w:rsidR="00BD5369" w:rsidRPr="00561ED1">
        <w:rPr>
          <w:lang w:eastAsia="zh-CN"/>
        </w:rPr>
        <w:t xml:space="preserve">another is the CSI report enhancement </w:t>
      </w:r>
      <w:r w:rsidR="009A7DDB" w:rsidRPr="00561ED1">
        <w:rPr>
          <w:lang w:eastAsia="zh-CN"/>
        </w:rPr>
        <w:t>based</w:t>
      </w:r>
      <w:r w:rsidR="00A434E2" w:rsidRPr="00561ED1">
        <w:rPr>
          <w:lang w:eastAsia="zh-CN"/>
        </w:rPr>
        <w:t xml:space="preserve"> on</w:t>
      </w:r>
      <w:r w:rsidR="009A7DDB" w:rsidRPr="00561ED1">
        <w:rPr>
          <w:lang w:eastAsia="zh-CN"/>
        </w:rPr>
        <w:t xml:space="preserve"> </w:t>
      </w:r>
      <w:r w:rsidR="00BD5369" w:rsidRPr="00561ED1">
        <w:rPr>
          <w:lang w:eastAsia="zh-CN"/>
        </w:rPr>
        <w:t>power saving signal to improve the spectrum efficiency</w:t>
      </w:r>
      <w:r w:rsidR="000C7BBD" w:rsidRPr="00561ED1">
        <w:rPr>
          <w:lang w:eastAsia="zh-CN"/>
        </w:rPr>
        <w:t xml:space="preserve"> and reduce retransmission</w:t>
      </w:r>
      <w:r w:rsidR="00BD5369" w:rsidRPr="00561ED1">
        <w:rPr>
          <w:lang w:eastAsia="zh-CN"/>
        </w:rPr>
        <w:t xml:space="preserve">. </w:t>
      </w:r>
    </w:p>
    <w:p w14:paraId="185685FD" w14:textId="2E1A16DB" w:rsidR="00857BA2" w:rsidRPr="00561ED1" w:rsidRDefault="00857BA2" w:rsidP="000164FB">
      <w:pPr>
        <w:pStyle w:val="ab"/>
        <w:overflowPunct/>
        <w:autoSpaceDE/>
        <w:autoSpaceDN/>
        <w:adjustRightInd/>
        <w:spacing w:afterLines="50" w:after="120"/>
        <w:jc w:val="both"/>
        <w:textAlignment w:val="auto"/>
        <w:rPr>
          <w:rFonts w:ascii="Times New Roman" w:eastAsiaTheme="minorEastAsia" w:hAnsi="Times New Roman"/>
          <w:lang w:eastAsia="zh-CN"/>
        </w:rPr>
      </w:pPr>
      <w:r w:rsidRPr="00561ED1">
        <w:rPr>
          <w:rFonts w:ascii="Times New Roman" w:hAnsi="Times New Roman"/>
          <w:lang w:eastAsia="zh-CN"/>
        </w:rPr>
        <w:t xml:space="preserve">In this contribution, </w:t>
      </w:r>
      <w:r w:rsidR="00CE1476" w:rsidRPr="00561ED1">
        <w:rPr>
          <w:rFonts w:ascii="Times New Roman" w:hAnsi="Times New Roman"/>
          <w:lang w:eastAsia="zh-CN"/>
        </w:rPr>
        <w:t xml:space="preserve">the general </w:t>
      </w:r>
      <w:r w:rsidR="00FF5EB6" w:rsidRPr="00561ED1">
        <w:rPr>
          <w:rFonts w:ascii="Times New Roman" w:hAnsi="Times New Roman"/>
          <w:lang w:eastAsia="zh-CN"/>
        </w:rPr>
        <w:t>CSI report enhancement for</w:t>
      </w:r>
      <w:r w:rsidR="00477118" w:rsidRPr="00561ED1">
        <w:rPr>
          <w:rFonts w:ascii="Times New Roman" w:hAnsi="Times New Roman"/>
          <w:lang w:eastAsia="zh-CN"/>
        </w:rPr>
        <w:t xml:space="preserve"> </w:t>
      </w:r>
      <w:r w:rsidR="00902D1F" w:rsidRPr="00561ED1">
        <w:rPr>
          <w:rFonts w:ascii="Times New Roman" w:hAnsi="Times New Roman"/>
          <w:lang w:eastAsia="zh-CN"/>
        </w:rPr>
        <w:t>C</w:t>
      </w:r>
      <w:r w:rsidR="00864C1F" w:rsidRPr="00561ED1">
        <w:rPr>
          <w:rFonts w:ascii="Times New Roman" w:hAnsi="Times New Roman"/>
          <w:lang w:eastAsia="zh-CN"/>
        </w:rPr>
        <w:t>-</w:t>
      </w:r>
      <w:r w:rsidR="00477118" w:rsidRPr="00561ED1">
        <w:rPr>
          <w:rFonts w:ascii="Times New Roman" w:hAnsi="Times New Roman"/>
          <w:lang w:eastAsia="zh-CN"/>
        </w:rPr>
        <w:t xml:space="preserve">DRX </w:t>
      </w:r>
      <w:r w:rsidR="00864C1F" w:rsidRPr="00561ED1">
        <w:rPr>
          <w:rFonts w:ascii="Times New Roman" w:hAnsi="Times New Roman"/>
          <w:lang w:eastAsia="zh-CN"/>
        </w:rPr>
        <w:t>for</w:t>
      </w:r>
      <w:r w:rsidR="00477118" w:rsidRPr="00561ED1">
        <w:rPr>
          <w:rFonts w:ascii="Times New Roman" w:hAnsi="Times New Roman"/>
          <w:lang w:eastAsia="zh-CN"/>
        </w:rPr>
        <w:t xml:space="preserve"> UE power saving</w:t>
      </w:r>
      <w:r w:rsidR="00CE1476" w:rsidRPr="00561ED1">
        <w:rPr>
          <w:rFonts w:ascii="Times New Roman" w:hAnsi="Times New Roman"/>
          <w:lang w:eastAsia="zh-CN"/>
        </w:rPr>
        <w:t xml:space="preserve"> will be discussed. </w:t>
      </w:r>
    </w:p>
    <w:p w14:paraId="5428AA5A" w14:textId="3FB83A80" w:rsidR="006A4E70" w:rsidRPr="00561ED1" w:rsidRDefault="00BA1544" w:rsidP="00D741AA">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 xml:space="preserve">Motivation of </w:t>
      </w:r>
      <w:r w:rsidR="002152E7" w:rsidRPr="00561ED1">
        <w:rPr>
          <w:rFonts w:ascii="Times New Roman" w:eastAsiaTheme="minorEastAsia" w:hAnsi="Times New Roman"/>
          <w:lang w:eastAsia="zh-CN"/>
        </w:rPr>
        <w:t xml:space="preserve">CSI </w:t>
      </w:r>
      <w:r w:rsidR="0096646F" w:rsidRPr="00561ED1">
        <w:rPr>
          <w:rFonts w:ascii="Times New Roman" w:eastAsiaTheme="minorEastAsia" w:hAnsi="Times New Roman"/>
          <w:lang w:eastAsia="zh-CN"/>
        </w:rPr>
        <w:t xml:space="preserve">report </w:t>
      </w:r>
      <w:r w:rsidRPr="00561ED1">
        <w:rPr>
          <w:rFonts w:ascii="Times New Roman" w:eastAsiaTheme="minorEastAsia" w:hAnsi="Times New Roman"/>
          <w:lang w:eastAsia="zh-CN"/>
        </w:rPr>
        <w:t>enhancement for C</w:t>
      </w:r>
      <w:r w:rsidR="00445015" w:rsidRPr="00561ED1">
        <w:rPr>
          <w:rFonts w:ascii="Times New Roman" w:eastAsiaTheme="minorEastAsia" w:hAnsi="Times New Roman"/>
          <w:lang w:eastAsia="zh-CN"/>
        </w:rPr>
        <w:t>-</w:t>
      </w:r>
      <w:r w:rsidRPr="00561ED1">
        <w:rPr>
          <w:rFonts w:ascii="Times New Roman" w:eastAsiaTheme="minorEastAsia" w:hAnsi="Times New Roman"/>
          <w:lang w:eastAsia="zh-CN"/>
        </w:rPr>
        <w:t>DRX</w:t>
      </w:r>
    </w:p>
    <w:p w14:paraId="709BEE13" w14:textId="29EF5BA0" w:rsidR="00AF051E" w:rsidRPr="00561ED1" w:rsidRDefault="00C420B5" w:rsidP="00F2513C">
      <w:pPr>
        <w:jc w:val="both"/>
        <w:rPr>
          <w:lang w:eastAsia="zh-CN"/>
        </w:rPr>
      </w:pPr>
      <w:r w:rsidRPr="00561ED1">
        <w:rPr>
          <w:lang w:eastAsia="zh-CN"/>
        </w:rPr>
        <w:t xml:space="preserve">In this section, </w:t>
      </w:r>
      <w:r w:rsidR="009C2F59" w:rsidRPr="00561ED1">
        <w:rPr>
          <w:lang w:eastAsia="zh-CN"/>
        </w:rPr>
        <w:t xml:space="preserve">the </w:t>
      </w:r>
      <w:r w:rsidR="0096646F" w:rsidRPr="00561ED1">
        <w:rPr>
          <w:lang w:eastAsia="zh-CN"/>
        </w:rPr>
        <w:t>motivation</w:t>
      </w:r>
      <w:r w:rsidR="0096646F" w:rsidRPr="00C17623">
        <w:rPr>
          <w:lang w:eastAsia="zh-CN"/>
        </w:rPr>
        <w:t xml:space="preserve"> of CSI report enhancement</w:t>
      </w:r>
      <w:r w:rsidR="009C2F59" w:rsidRPr="00C17623">
        <w:rPr>
          <w:lang w:eastAsia="zh-CN"/>
        </w:rPr>
        <w:t xml:space="preserve"> </w:t>
      </w:r>
      <w:r w:rsidR="0096646F" w:rsidRPr="00C17623">
        <w:rPr>
          <w:lang w:eastAsia="zh-CN"/>
        </w:rPr>
        <w:t>for C</w:t>
      </w:r>
      <w:r w:rsidR="00E11ACF" w:rsidRPr="00C17623">
        <w:rPr>
          <w:lang w:eastAsia="zh-CN"/>
        </w:rPr>
        <w:t>-</w:t>
      </w:r>
      <w:r w:rsidR="0096646F" w:rsidRPr="00C17623">
        <w:rPr>
          <w:lang w:eastAsia="zh-CN"/>
        </w:rPr>
        <w:t xml:space="preserve">DRX </w:t>
      </w:r>
      <w:r w:rsidR="009C2F59" w:rsidRPr="00C17623">
        <w:rPr>
          <w:lang w:eastAsia="zh-CN"/>
        </w:rPr>
        <w:t>will be discussed.</w:t>
      </w:r>
    </w:p>
    <w:p w14:paraId="69FC97A8" w14:textId="15521AD9" w:rsidR="00C17623" w:rsidRDefault="0096646F" w:rsidP="00F2513C">
      <w:pPr>
        <w:jc w:val="both"/>
        <w:rPr>
          <w:lang w:eastAsia="zh-CN"/>
        </w:rPr>
      </w:pPr>
      <w:r w:rsidRPr="00561ED1">
        <w:rPr>
          <w:lang w:eastAsia="zh-CN"/>
        </w:rPr>
        <w:t>In current C</w:t>
      </w:r>
      <w:r w:rsidR="006768CD" w:rsidRPr="00561ED1">
        <w:rPr>
          <w:lang w:eastAsia="zh-CN"/>
        </w:rPr>
        <w:t>-</w:t>
      </w:r>
      <w:r w:rsidRPr="00561ED1">
        <w:rPr>
          <w:lang w:eastAsia="zh-CN"/>
        </w:rPr>
        <w:t>DRX operation procedure, UE can only report CSI on PUCCH</w:t>
      </w:r>
      <w:r w:rsidRPr="00C17623">
        <w:rPr>
          <w:lang w:eastAsia="zh-CN"/>
        </w:rPr>
        <w:t xml:space="preserve"> </w:t>
      </w:r>
      <w:r w:rsidR="00E11ACF" w:rsidRPr="00C17623">
        <w:rPr>
          <w:lang w:eastAsia="zh-CN"/>
        </w:rPr>
        <w:t xml:space="preserve">or PUSCH </w:t>
      </w:r>
      <w:r w:rsidRPr="00C17623">
        <w:rPr>
          <w:lang w:eastAsia="zh-CN"/>
        </w:rPr>
        <w:t xml:space="preserve">in </w:t>
      </w:r>
      <w:r w:rsidR="0084194A" w:rsidRPr="00C17623">
        <w:rPr>
          <w:lang w:eastAsia="zh-CN"/>
        </w:rPr>
        <w:t>DRX A</w:t>
      </w:r>
      <w:r w:rsidRPr="00561ED1">
        <w:rPr>
          <w:lang w:eastAsia="zh-CN"/>
        </w:rPr>
        <w:t xml:space="preserve">ctive </w:t>
      </w:r>
      <w:r w:rsidRPr="004F4226">
        <w:rPr>
          <w:lang w:eastAsia="zh-CN"/>
        </w:rPr>
        <w:t xml:space="preserve">time </w:t>
      </w:r>
      <w:r w:rsidR="00A07E07" w:rsidRPr="00C17623">
        <w:rPr>
          <w:lang w:eastAsia="zh-CN"/>
        </w:rPr>
        <w:t xml:space="preserve">and the CSI measurement resources must occur in DRX </w:t>
      </w:r>
      <w:r w:rsidR="008C374F">
        <w:rPr>
          <w:lang w:eastAsia="zh-CN"/>
        </w:rPr>
        <w:t>A</w:t>
      </w:r>
      <w:r w:rsidR="00A07E07" w:rsidRPr="00C17623">
        <w:rPr>
          <w:lang w:eastAsia="zh-CN"/>
        </w:rPr>
        <w:t>ctive time as well</w:t>
      </w:r>
      <w:r w:rsidR="0084194A" w:rsidRPr="00C17623">
        <w:rPr>
          <w:lang w:eastAsia="zh-CN"/>
        </w:rPr>
        <w:t xml:space="preserve"> as the agreement </w:t>
      </w:r>
      <w:r w:rsidR="0084194A" w:rsidRPr="00561ED1">
        <w:rPr>
          <w:lang w:eastAsia="zh-CN"/>
        </w:rPr>
        <w:t>at RAN1#93 meeting[2]</w:t>
      </w:r>
      <w:r w:rsidR="001F7BBF" w:rsidRPr="00561ED1">
        <w:rPr>
          <w:lang w:eastAsia="zh-CN"/>
        </w:rPr>
        <w:t>. This restriction</w:t>
      </w:r>
      <w:r w:rsidR="00A07E07" w:rsidRPr="00561ED1">
        <w:rPr>
          <w:lang w:eastAsia="zh-CN"/>
        </w:rPr>
        <w:t xml:space="preserve"> causes that gNB can not acquire </w:t>
      </w:r>
      <w:r w:rsidR="001B4ED3" w:rsidRPr="00561ED1">
        <w:rPr>
          <w:lang w:eastAsia="zh-CN"/>
        </w:rPr>
        <w:t>tim</w:t>
      </w:r>
      <w:r w:rsidR="001B4ED3" w:rsidRPr="00C17623">
        <w:rPr>
          <w:lang w:eastAsia="zh-CN"/>
        </w:rPr>
        <w:t>ely and efficient</w:t>
      </w:r>
      <w:r w:rsidR="00A07E07" w:rsidRPr="00C17623">
        <w:rPr>
          <w:lang w:eastAsia="zh-CN"/>
        </w:rPr>
        <w:t xml:space="preserve"> CSI at the beginning of DRX</w:t>
      </w:r>
      <w:r w:rsidR="00A07E07" w:rsidRPr="00561ED1">
        <w:rPr>
          <w:lang w:eastAsia="zh-CN"/>
        </w:rPr>
        <w:t xml:space="preserve"> cycle</w:t>
      </w:r>
      <w:r w:rsidR="00A07E07" w:rsidRPr="00C17623">
        <w:rPr>
          <w:lang w:eastAsia="zh-CN"/>
        </w:rPr>
        <w:t xml:space="preserve">. </w:t>
      </w:r>
    </w:p>
    <w:p w14:paraId="4625E645" w14:textId="39662CAC" w:rsidR="0096646F" w:rsidRPr="00561ED1" w:rsidRDefault="00A07E07" w:rsidP="00F2513C">
      <w:pPr>
        <w:jc w:val="both"/>
        <w:rPr>
          <w:lang w:eastAsia="zh-CN"/>
        </w:rPr>
      </w:pPr>
      <w:r w:rsidRPr="00C17623">
        <w:rPr>
          <w:lang w:eastAsia="zh-CN"/>
        </w:rPr>
        <w:t xml:space="preserve">For example, for periodic CSI report, </w:t>
      </w:r>
      <w:r w:rsidR="00E85E4A" w:rsidRPr="00C17623">
        <w:rPr>
          <w:lang w:eastAsia="zh-CN"/>
        </w:rPr>
        <w:t xml:space="preserve">all </w:t>
      </w:r>
      <w:r w:rsidRPr="00561ED1">
        <w:rPr>
          <w:lang w:eastAsia="zh-CN"/>
        </w:rPr>
        <w:t xml:space="preserve">CSI measurement resources and CSI report </w:t>
      </w:r>
      <w:r w:rsidR="007F2242" w:rsidRPr="00561ED1">
        <w:rPr>
          <w:lang w:eastAsia="zh-CN"/>
        </w:rPr>
        <w:t xml:space="preserve">resources </w:t>
      </w:r>
      <w:r w:rsidR="00E85E4A" w:rsidRPr="00561ED1">
        <w:rPr>
          <w:lang w:eastAsia="zh-CN"/>
        </w:rPr>
        <w:t xml:space="preserve">are </w:t>
      </w:r>
      <w:r w:rsidR="0034523F" w:rsidRPr="00561ED1">
        <w:rPr>
          <w:lang w:eastAsia="zh-CN"/>
        </w:rPr>
        <w:t xml:space="preserve">configured in </w:t>
      </w:r>
      <w:r w:rsidR="00E85E4A" w:rsidRPr="00561ED1">
        <w:rPr>
          <w:lang w:eastAsia="zh-CN"/>
        </w:rPr>
        <w:t>periodical</w:t>
      </w:r>
      <w:r w:rsidR="0034523F" w:rsidRPr="00561ED1">
        <w:rPr>
          <w:lang w:eastAsia="zh-CN"/>
        </w:rPr>
        <w:t xml:space="preserve"> manner</w:t>
      </w:r>
      <w:r w:rsidR="00E85E4A" w:rsidRPr="00561ED1">
        <w:rPr>
          <w:lang w:eastAsia="zh-CN"/>
        </w:rPr>
        <w:t xml:space="preserve">. </w:t>
      </w:r>
      <w:r w:rsidR="0095611E">
        <w:rPr>
          <w:lang w:eastAsia="zh-CN"/>
        </w:rPr>
        <w:t xml:space="preserve">If these </w:t>
      </w:r>
      <w:r w:rsidR="00C17623">
        <w:rPr>
          <w:lang w:eastAsia="zh-CN"/>
        </w:rPr>
        <w:t>configured periodicities</w:t>
      </w:r>
      <w:r w:rsidR="0095611E">
        <w:rPr>
          <w:lang w:eastAsia="zh-CN"/>
        </w:rPr>
        <w:t xml:space="preserve"> are not aligned with the DRX cycle starting position, the CSI measurement occasion</w:t>
      </w:r>
      <w:r w:rsidR="00C17623">
        <w:rPr>
          <w:lang w:eastAsia="zh-CN"/>
        </w:rPr>
        <w:t>s</w:t>
      </w:r>
      <w:r w:rsidR="0095611E">
        <w:rPr>
          <w:lang w:eastAsia="zh-CN"/>
        </w:rPr>
        <w:t xml:space="preserve"> and CSI report occasion</w:t>
      </w:r>
      <w:r w:rsidR="00C17623">
        <w:rPr>
          <w:lang w:eastAsia="zh-CN"/>
        </w:rPr>
        <w:t>s</w:t>
      </w:r>
      <w:r w:rsidR="0095611E">
        <w:rPr>
          <w:lang w:eastAsia="zh-CN"/>
        </w:rPr>
        <w:t xml:space="preserve"> will decrease and gNB can not acquire CSI timely.</w:t>
      </w:r>
      <w:r w:rsidR="00C17623">
        <w:rPr>
          <w:rFonts w:hint="eastAsia"/>
          <w:lang w:eastAsia="zh-CN"/>
        </w:rPr>
        <w:t xml:space="preserve"> </w:t>
      </w:r>
      <w:r w:rsidR="00096346" w:rsidRPr="00C17623">
        <w:rPr>
          <w:lang w:eastAsia="zh-CN"/>
        </w:rPr>
        <w:t>As for aperiodic CSI report, UE should decode a PDCCH with a CSI request first and then report CSI on PUSCH</w:t>
      </w:r>
      <w:r w:rsidR="00382782" w:rsidRPr="00C17623">
        <w:rPr>
          <w:lang w:eastAsia="zh-CN"/>
        </w:rPr>
        <w:t>, which means</w:t>
      </w:r>
      <w:r w:rsidR="00096346" w:rsidRPr="00C17623">
        <w:rPr>
          <w:lang w:eastAsia="zh-CN"/>
        </w:rPr>
        <w:t xml:space="preserve"> the gNB can not get the CSI in the front slots of the DRX cycle.</w:t>
      </w:r>
      <w:r w:rsidR="00096346" w:rsidRPr="00561ED1">
        <w:rPr>
          <w:lang w:eastAsia="zh-CN"/>
        </w:rPr>
        <w:t xml:space="preserve"> </w:t>
      </w:r>
      <w:r w:rsidRPr="00C17623">
        <w:rPr>
          <w:lang w:eastAsia="zh-CN"/>
        </w:rPr>
        <w:t>Therefore, due to the</w:t>
      </w:r>
      <w:r w:rsidR="00CD29EF" w:rsidRPr="00C17623">
        <w:rPr>
          <w:lang w:eastAsia="zh-CN"/>
        </w:rPr>
        <w:t xml:space="preserve"> restriction of</w:t>
      </w:r>
      <w:r w:rsidRPr="00C17623">
        <w:rPr>
          <w:lang w:eastAsia="zh-CN"/>
        </w:rPr>
        <w:t xml:space="preserve"> measurement and report </w:t>
      </w:r>
      <w:r w:rsidR="008501A5" w:rsidRPr="00561ED1">
        <w:rPr>
          <w:lang w:eastAsia="zh-CN"/>
        </w:rPr>
        <w:t>occasion, the efficiency of CSI report in DRX mode is not very well</w:t>
      </w:r>
      <w:r w:rsidR="00096346" w:rsidRPr="00561ED1">
        <w:rPr>
          <w:lang w:eastAsia="zh-CN"/>
        </w:rPr>
        <w:t xml:space="preserve"> because that</w:t>
      </w:r>
      <w:r w:rsidR="008501A5" w:rsidRPr="00561ED1">
        <w:rPr>
          <w:lang w:eastAsia="zh-CN"/>
        </w:rPr>
        <w:t xml:space="preserve"> gNB can not acquire CSI at the beginning of </w:t>
      </w:r>
      <w:r w:rsidR="00E85E4A" w:rsidRPr="00561ED1">
        <w:rPr>
          <w:lang w:eastAsia="zh-CN"/>
        </w:rPr>
        <w:t>C-</w:t>
      </w:r>
      <w:r w:rsidR="008501A5" w:rsidRPr="00561ED1">
        <w:rPr>
          <w:lang w:eastAsia="zh-CN"/>
        </w:rPr>
        <w:t xml:space="preserve">DRX </w:t>
      </w:r>
      <w:r w:rsidR="00E85E4A" w:rsidRPr="00561ED1">
        <w:rPr>
          <w:lang w:eastAsia="zh-CN"/>
        </w:rPr>
        <w:t>on duration period</w:t>
      </w:r>
      <w:r w:rsidR="008E0AD1" w:rsidRPr="00C17623">
        <w:rPr>
          <w:lang w:eastAsia="zh-CN"/>
        </w:rPr>
        <w:t>.</w:t>
      </w:r>
      <w:r w:rsidR="00762758" w:rsidRPr="00C17623">
        <w:rPr>
          <w:lang w:eastAsia="zh-CN"/>
        </w:rPr>
        <w:t xml:space="preserve"> This will decrease the spectrum efficiency and increase the UE power consumption because of low data rate </w:t>
      </w:r>
      <w:r w:rsidR="006F6F86" w:rsidRPr="00C17623">
        <w:rPr>
          <w:lang w:eastAsia="zh-CN"/>
        </w:rPr>
        <w:t xml:space="preserve">transmission </w:t>
      </w:r>
      <w:r w:rsidR="00762758" w:rsidRPr="00561ED1">
        <w:rPr>
          <w:lang w:eastAsia="zh-CN"/>
        </w:rPr>
        <w:t xml:space="preserve">and additional retransmission. </w:t>
      </w:r>
    </w:p>
    <w:p w14:paraId="0EA4B22E" w14:textId="483E0536" w:rsidR="006C506E" w:rsidRPr="00C17623" w:rsidRDefault="009C6D07" w:rsidP="0096646F">
      <w:pPr>
        <w:jc w:val="both"/>
        <w:rPr>
          <w:lang w:eastAsia="zh-CN"/>
        </w:rPr>
      </w:pPr>
      <w:r w:rsidRPr="00561ED1">
        <w:rPr>
          <w:lang w:eastAsia="zh-CN"/>
        </w:rPr>
        <w:lastRenderedPageBreak/>
        <w:t xml:space="preserve">Thus, the CSI </w:t>
      </w:r>
      <w:r w:rsidRPr="00C17623">
        <w:rPr>
          <w:lang w:eastAsia="zh-CN"/>
        </w:rPr>
        <w:t xml:space="preserve">report </w:t>
      </w:r>
      <w:r w:rsidRPr="00561ED1">
        <w:rPr>
          <w:lang w:eastAsia="zh-CN"/>
        </w:rPr>
        <w:t>enhancement for C</w:t>
      </w:r>
      <w:r w:rsidR="00E85E4A" w:rsidRPr="00C17623">
        <w:rPr>
          <w:lang w:eastAsia="zh-CN"/>
        </w:rPr>
        <w:t>-</w:t>
      </w:r>
      <w:r w:rsidRPr="00561ED1">
        <w:rPr>
          <w:lang w:eastAsia="zh-CN"/>
        </w:rPr>
        <w:t xml:space="preserve">DRX should be considered </w:t>
      </w:r>
      <w:r w:rsidRPr="00C17623">
        <w:rPr>
          <w:lang w:eastAsia="zh-CN"/>
        </w:rPr>
        <w:t>in UE power saving design</w:t>
      </w:r>
      <w:r w:rsidR="006F6F86" w:rsidRPr="00C17623">
        <w:rPr>
          <w:lang w:eastAsia="zh-CN"/>
        </w:rPr>
        <w:t xml:space="preserve"> to reduce additional power consumption due to the absence of CSI report at the beginning of DRX cycle</w:t>
      </w:r>
      <w:r w:rsidRPr="00C17623">
        <w:rPr>
          <w:lang w:eastAsia="zh-CN"/>
        </w:rPr>
        <w:t>.</w:t>
      </w:r>
    </w:p>
    <w:p w14:paraId="4B0655A5" w14:textId="1FCC92A9" w:rsidR="009C6D07" w:rsidRPr="00C17623" w:rsidRDefault="009C6D07" w:rsidP="0096646F">
      <w:pPr>
        <w:jc w:val="both"/>
        <w:rPr>
          <w:b/>
          <w:lang w:eastAsia="zh-CN"/>
        </w:rPr>
      </w:pPr>
      <w:r w:rsidRPr="00C17623">
        <w:rPr>
          <w:b/>
          <w:lang w:eastAsia="zh-CN"/>
        </w:rPr>
        <w:t xml:space="preserve">Proposal 1. The CSI report </w:t>
      </w:r>
      <w:r w:rsidRPr="00561ED1">
        <w:rPr>
          <w:b/>
          <w:lang w:eastAsia="zh-CN"/>
        </w:rPr>
        <w:t>enhancement for C</w:t>
      </w:r>
      <w:r w:rsidR="00E85E4A" w:rsidRPr="00561ED1">
        <w:rPr>
          <w:b/>
          <w:lang w:eastAsia="zh-CN"/>
        </w:rPr>
        <w:t>-</w:t>
      </w:r>
      <w:r w:rsidRPr="00561ED1">
        <w:rPr>
          <w:b/>
          <w:lang w:eastAsia="zh-CN"/>
        </w:rPr>
        <w:t xml:space="preserve">DRX should be studied </w:t>
      </w:r>
      <w:r w:rsidR="009D1520" w:rsidRPr="00561ED1">
        <w:rPr>
          <w:b/>
          <w:lang w:eastAsia="zh-CN"/>
        </w:rPr>
        <w:t>aiming</w:t>
      </w:r>
      <w:r w:rsidR="009D1520" w:rsidRPr="00C17623">
        <w:rPr>
          <w:b/>
          <w:lang w:eastAsia="zh-CN"/>
        </w:rPr>
        <w:t xml:space="preserve"> for</w:t>
      </w:r>
      <w:r w:rsidR="00394FD4" w:rsidRPr="00C17623">
        <w:rPr>
          <w:b/>
          <w:lang w:eastAsia="zh-CN"/>
        </w:rPr>
        <w:t xml:space="preserve"> </w:t>
      </w:r>
      <w:r w:rsidRPr="00C17623">
        <w:rPr>
          <w:b/>
          <w:lang w:eastAsia="zh-CN"/>
        </w:rPr>
        <w:t>UE power saving.</w:t>
      </w:r>
    </w:p>
    <w:p w14:paraId="680FB41C" w14:textId="09BE7105" w:rsidR="00C62879" w:rsidRPr="00C17623" w:rsidRDefault="00C62879" w:rsidP="00C62879">
      <w:pPr>
        <w:pStyle w:val="1"/>
        <w:numPr>
          <w:ilvl w:val="0"/>
          <w:numId w:val="4"/>
        </w:numPr>
        <w:rPr>
          <w:rFonts w:ascii="Times New Roman" w:eastAsiaTheme="minorEastAsia" w:hAnsi="Times New Roman"/>
          <w:lang w:eastAsia="zh-CN"/>
        </w:rPr>
      </w:pPr>
      <w:r w:rsidRPr="00C17623">
        <w:rPr>
          <w:rFonts w:ascii="Times New Roman" w:eastAsiaTheme="minorEastAsia" w:hAnsi="Times New Roman"/>
          <w:lang w:eastAsia="zh-CN"/>
        </w:rPr>
        <w:t>CSI report triggered by power saving signal</w:t>
      </w:r>
    </w:p>
    <w:p w14:paraId="23E3E2AE" w14:textId="0C563526" w:rsidR="009F2087" w:rsidRPr="00561ED1" w:rsidRDefault="008D70CC" w:rsidP="00F25C69">
      <w:pPr>
        <w:jc w:val="both"/>
        <w:rPr>
          <w:lang w:eastAsia="zh-CN"/>
        </w:rPr>
      </w:pPr>
      <w:r w:rsidRPr="00561ED1">
        <w:t>In our companion contribution [</w:t>
      </w:r>
      <w:r w:rsidR="0084194A" w:rsidRPr="00AD6646">
        <w:t>3</w:t>
      </w:r>
      <w:r w:rsidRPr="00C17623">
        <w:t xml:space="preserve">], it is analysed that power saving signal is necessary to be introduced for efficiently reduce PDCCH monitoring and PDCCH detection complexity. </w:t>
      </w:r>
      <w:r w:rsidR="009F2087" w:rsidRPr="00C17623">
        <w:t xml:space="preserve">In this contribution, </w:t>
      </w:r>
      <w:r w:rsidR="001658D1" w:rsidRPr="00C17623">
        <w:t xml:space="preserve">the </w:t>
      </w:r>
      <w:r w:rsidR="003F7287" w:rsidRPr="00C17623">
        <w:t>procedure of CSI report enhancement for C</w:t>
      </w:r>
      <w:r w:rsidR="00E85E4A" w:rsidRPr="00C17623">
        <w:t>-</w:t>
      </w:r>
      <w:r w:rsidR="003F7287" w:rsidRPr="00C17623">
        <w:t xml:space="preserve">DRX </w:t>
      </w:r>
      <w:r w:rsidRPr="00561ED1">
        <w:t xml:space="preserve">based on </w:t>
      </w:r>
      <w:r w:rsidR="003F7287" w:rsidRPr="00561ED1">
        <w:t xml:space="preserve">power saving signal will be </w:t>
      </w:r>
      <w:r w:rsidR="002B039B" w:rsidRPr="00561ED1">
        <w:t>d</w:t>
      </w:r>
      <w:r w:rsidR="003F7287" w:rsidRPr="00561ED1">
        <w:t>iscussed</w:t>
      </w:r>
      <w:r w:rsidR="009F2087" w:rsidRPr="00561ED1">
        <w:rPr>
          <w:lang w:eastAsia="zh-CN"/>
        </w:rPr>
        <w:t>.</w:t>
      </w:r>
    </w:p>
    <w:p w14:paraId="543D5B63" w14:textId="5B7BE86D" w:rsidR="00C62879" w:rsidRPr="00561ED1" w:rsidRDefault="009C6D07" w:rsidP="00F25C69">
      <w:pPr>
        <w:jc w:val="both"/>
        <w:rPr>
          <w:lang w:eastAsia="zh-CN"/>
        </w:rPr>
      </w:pPr>
      <w:r w:rsidRPr="00561ED1">
        <w:rPr>
          <w:lang w:eastAsia="zh-CN"/>
        </w:rPr>
        <w:t>In order to avoid the absence of CSI report at the beginning of DRX cycle</w:t>
      </w:r>
      <w:r w:rsidR="00453174" w:rsidRPr="00561ED1">
        <w:rPr>
          <w:lang w:eastAsia="zh-CN"/>
        </w:rPr>
        <w:t xml:space="preserve"> mentioned in section 2</w:t>
      </w:r>
      <w:r w:rsidRPr="00561ED1">
        <w:rPr>
          <w:lang w:eastAsia="zh-CN"/>
        </w:rPr>
        <w:t xml:space="preserve">, gNB can trigger a CSI report before or at the beginning of DRX </w:t>
      </w:r>
      <w:r w:rsidR="00487BA4" w:rsidRPr="00561ED1">
        <w:rPr>
          <w:lang w:eastAsia="zh-CN"/>
        </w:rPr>
        <w:t>on</w:t>
      </w:r>
      <w:r w:rsidR="00487BA4" w:rsidRPr="00C17623">
        <w:rPr>
          <w:lang w:eastAsia="zh-CN"/>
        </w:rPr>
        <w:t xml:space="preserve"> duration period </w:t>
      </w:r>
      <w:r w:rsidR="00394FD4" w:rsidRPr="00561ED1">
        <w:rPr>
          <w:lang w:eastAsia="zh-CN"/>
        </w:rPr>
        <w:t>based</w:t>
      </w:r>
      <w:r w:rsidR="00394FD4" w:rsidRPr="00C17623">
        <w:rPr>
          <w:lang w:eastAsia="zh-CN"/>
        </w:rPr>
        <w:t xml:space="preserve"> on </w:t>
      </w:r>
      <w:r w:rsidRPr="00C17623">
        <w:rPr>
          <w:lang w:eastAsia="zh-CN"/>
        </w:rPr>
        <w:t>power saving signal.</w:t>
      </w:r>
      <w:r w:rsidR="00453174" w:rsidRPr="00C17623">
        <w:rPr>
          <w:lang w:eastAsia="zh-CN"/>
        </w:rPr>
        <w:t xml:space="preserve"> </w:t>
      </w:r>
      <w:r w:rsidR="004C08DF" w:rsidRPr="00C17623">
        <w:rPr>
          <w:lang w:eastAsia="zh-CN"/>
        </w:rPr>
        <w:t>That is the power saving signal have two functions, one is</w:t>
      </w:r>
      <w:r w:rsidR="00487BA4" w:rsidRPr="00561ED1">
        <w:rPr>
          <w:lang w:eastAsia="zh-CN"/>
        </w:rPr>
        <w:t xml:space="preserve"> to</w:t>
      </w:r>
      <w:r w:rsidR="004C08DF" w:rsidRPr="00561ED1">
        <w:rPr>
          <w:lang w:eastAsia="zh-CN"/>
        </w:rPr>
        <w:t xml:space="preserve"> wak</w:t>
      </w:r>
      <w:r w:rsidR="00487BA4" w:rsidRPr="00561ED1">
        <w:rPr>
          <w:lang w:eastAsia="zh-CN"/>
        </w:rPr>
        <w:t>e</w:t>
      </w:r>
      <w:r w:rsidR="004C08DF" w:rsidRPr="00561ED1">
        <w:rPr>
          <w:lang w:eastAsia="zh-CN"/>
        </w:rPr>
        <w:t xml:space="preserve"> up UE in current DRX cycle </w:t>
      </w:r>
      <w:r w:rsidR="002D388C" w:rsidRPr="00561ED1">
        <w:rPr>
          <w:lang w:eastAsia="zh-CN"/>
        </w:rPr>
        <w:t>to receive or transmit data</w:t>
      </w:r>
      <w:r w:rsidR="004C08DF" w:rsidRPr="00561ED1">
        <w:rPr>
          <w:lang w:eastAsia="zh-CN"/>
        </w:rPr>
        <w:t>, and another is</w:t>
      </w:r>
      <w:r w:rsidR="00487BA4" w:rsidRPr="00561ED1">
        <w:rPr>
          <w:lang w:eastAsia="zh-CN"/>
        </w:rPr>
        <w:t xml:space="preserve"> to</w:t>
      </w:r>
      <w:r w:rsidR="004C08DF" w:rsidRPr="00561ED1">
        <w:rPr>
          <w:lang w:eastAsia="zh-CN"/>
        </w:rPr>
        <w:t xml:space="preserve"> trigger a CSI report before or at the beginning of drx-onDurationTimer.</w:t>
      </w:r>
    </w:p>
    <w:p w14:paraId="075147B8" w14:textId="3B907A22" w:rsidR="00147420" w:rsidRPr="00FB378B" w:rsidRDefault="00147420" w:rsidP="00F25C69">
      <w:pPr>
        <w:jc w:val="both"/>
        <w:rPr>
          <w:lang w:eastAsia="zh-CN"/>
        </w:rPr>
      </w:pPr>
      <w:r w:rsidRPr="00FB378B">
        <w:rPr>
          <w:lang w:eastAsia="zh-CN"/>
        </w:rPr>
        <w:t>The use of UE power saving signal to trigger CSI report have the following advantages:</w:t>
      </w:r>
    </w:p>
    <w:p w14:paraId="50E7C34D" w14:textId="7A14B7E4" w:rsidR="00C62879" w:rsidRPr="00AD6646" w:rsidRDefault="009B3749">
      <w:pPr>
        <w:pStyle w:val="af7"/>
        <w:numPr>
          <w:ilvl w:val="0"/>
          <w:numId w:val="21"/>
        </w:numPr>
        <w:ind w:leftChars="0"/>
        <w:jc w:val="both"/>
        <w:rPr>
          <w:rFonts w:ascii="Times New Roman" w:hAnsi="Times New Roman"/>
          <w:lang w:eastAsia="zh-CN"/>
        </w:rPr>
      </w:pPr>
      <w:r w:rsidRPr="00AD6646">
        <w:rPr>
          <w:rFonts w:ascii="Times New Roman" w:eastAsiaTheme="minorEastAsia" w:hAnsi="Times New Roman"/>
          <w:lang w:eastAsia="zh-CN"/>
        </w:rPr>
        <w:t>R</w:t>
      </w:r>
      <w:r w:rsidR="00147420" w:rsidRPr="00AD6646">
        <w:rPr>
          <w:rFonts w:ascii="Times New Roman" w:eastAsiaTheme="minorEastAsia" w:hAnsi="Times New Roman"/>
          <w:lang w:eastAsia="zh-CN"/>
        </w:rPr>
        <w:t>educe network signalling overhead</w:t>
      </w:r>
      <w:r w:rsidR="00347716" w:rsidRPr="00AD6646">
        <w:rPr>
          <w:rFonts w:ascii="Times New Roman" w:eastAsiaTheme="minorEastAsia" w:hAnsi="Times New Roman"/>
          <w:lang w:eastAsia="zh-CN"/>
        </w:rPr>
        <w:t xml:space="preserve"> without PDCCH triggering CSI report</w:t>
      </w:r>
      <w:r w:rsidR="00147420" w:rsidRPr="00AD6646">
        <w:rPr>
          <w:rFonts w:ascii="Times New Roman" w:eastAsiaTheme="minorEastAsia" w:hAnsi="Times New Roman"/>
          <w:lang w:eastAsia="zh-CN"/>
        </w:rPr>
        <w:t>.</w:t>
      </w:r>
    </w:p>
    <w:p w14:paraId="25556468" w14:textId="039BBD72" w:rsidR="002D1505" w:rsidRPr="00AD6646" w:rsidRDefault="00C17623">
      <w:pPr>
        <w:pStyle w:val="af7"/>
        <w:numPr>
          <w:ilvl w:val="0"/>
          <w:numId w:val="21"/>
        </w:numPr>
        <w:ind w:leftChars="0"/>
        <w:jc w:val="both"/>
        <w:rPr>
          <w:rFonts w:ascii="Times New Roman" w:hAnsi="Times New Roman"/>
          <w:lang w:eastAsia="zh-CN"/>
        </w:rPr>
      </w:pPr>
      <w:r w:rsidRPr="00FB378B">
        <w:rPr>
          <w:rFonts w:eastAsiaTheme="minorEastAsia"/>
          <w:lang w:eastAsia="zh-CN"/>
        </w:rPr>
        <w:t>The CSI report is on demand accompany with data transmission or reception. That is UE</w:t>
      </w:r>
      <w:r w:rsidR="00FB378B">
        <w:rPr>
          <w:rFonts w:ascii="Times New Roman" w:eastAsiaTheme="minorEastAsia" w:hAnsi="Times New Roman"/>
          <w:lang w:eastAsia="zh-CN"/>
        </w:rPr>
        <w:t xml:space="preserve"> only</w:t>
      </w:r>
      <w:r w:rsidRPr="00FB378B">
        <w:rPr>
          <w:rFonts w:eastAsiaTheme="minorEastAsia"/>
          <w:lang w:eastAsia="zh-CN"/>
        </w:rPr>
        <w:t xml:space="preserve"> reports</w:t>
      </w:r>
      <w:r w:rsidR="00FB378B">
        <w:rPr>
          <w:rFonts w:eastAsiaTheme="minorEastAsia"/>
          <w:lang w:eastAsia="zh-CN"/>
        </w:rPr>
        <w:t xml:space="preserve"> </w:t>
      </w:r>
      <w:r w:rsidRPr="00FB378B">
        <w:rPr>
          <w:rFonts w:eastAsiaTheme="minorEastAsia"/>
          <w:lang w:eastAsia="zh-CN"/>
        </w:rPr>
        <w:t xml:space="preserve">CSI when </w:t>
      </w:r>
      <w:r w:rsidR="00FB378B">
        <w:rPr>
          <w:rFonts w:ascii="Times New Roman" w:eastAsiaTheme="minorEastAsia" w:hAnsi="Times New Roman"/>
          <w:lang w:eastAsia="zh-CN"/>
        </w:rPr>
        <w:t>be</w:t>
      </w:r>
      <w:r w:rsidRPr="00FB378B">
        <w:rPr>
          <w:rFonts w:eastAsiaTheme="minorEastAsia"/>
          <w:lang w:eastAsia="zh-CN"/>
        </w:rPr>
        <w:t xml:space="preserve"> wake</w:t>
      </w:r>
      <w:r w:rsidR="00FB378B">
        <w:rPr>
          <w:rFonts w:ascii="Times New Roman" w:eastAsiaTheme="minorEastAsia" w:hAnsi="Times New Roman"/>
          <w:lang w:eastAsia="zh-CN"/>
        </w:rPr>
        <w:t>d</w:t>
      </w:r>
      <w:r w:rsidRPr="00FB378B">
        <w:rPr>
          <w:rFonts w:eastAsiaTheme="minorEastAsia"/>
          <w:lang w:eastAsia="zh-CN"/>
        </w:rPr>
        <w:t xml:space="preserve"> up to receive or transmit data</w:t>
      </w:r>
      <w:r w:rsidR="00991788" w:rsidRPr="00FB378B">
        <w:rPr>
          <w:rFonts w:eastAsiaTheme="minorEastAsia"/>
          <w:lang w:eastAsia="zh-CN"/>
        </w:rPr>
        <w:t xml:space="preserve"> </w:t>
      </w:r>
      <w:r w:rsidR="00FB378B">
        <w:rPr>
          <w:rFonts w:ascii="Times New Roman" w:eastAsiaTheme="minorEastAsia" w:hAnsi="Times New Roman"/>
          <w:lang w:eastAsia="zh-CN"/>
        </w:rPr>
        <w:t>triggered by power saving signal</w:t>
      </w:r>
      <w:r w:rsidR="002B402D">
        <w:rPr>
          <w:rFonts w:ascii="Times New Roman" w:eastAsiaTheme="minorEastAsia" w:hAnsi="Times New Roman"/>
          <w:lang w:eastAsia="zh-CN"/>
        </w:rPr>
        <w:t xml:space="preserve"> which the reported CSI is the most efficient and adapted to current channel environment</w:t>
      </w:r>
      <w:r w:rsidRPr="00FB378B">
        <w:rPr>
          <w:rFonts w:eastAsiaTheme="minorEastAsia"/>
          <w:lang w:eastAsia="zh-CN"/>
        </w:rPr>
        <w:t>.</w:t>
      </w:r>
    </w:p>
    <w:p w14:paraId="74EDFD43" w14:textId="1C26D06E" w:rsidR="000B0CC8" w:rsidRDefault="003871F3" w:rsidP="003871F3">
      <w:pPr>
        <w:pStyle w:val="af7"/>
        <w:numPr>
          <w:ilvl w:val="0"/>
          <w:numId w:val="21"/>
        </w:numPr>
        <w:ind w:leftChars="0"/>
        <w:jc w:val="both"/>
        <w:rPr>
          <w:rFonts w:ascii="Times New Roman" w:hAnsi="Times New Roman"/>
          <w:lang w:eastAsia="zh-CN"/>
        </w:rPr>
      </w:pPr>
      <w:r w:rsidRPr="00AD6646">
        <w:rPr>
          <w:rFonts w:ascii="Times New Roman" w:eastAsiaTheme="minorEastAsia" w:hAnsi="Times New Roman"/>
          <w:lang w:eastAsia="zh-CN"/>
        </w:rPr>
        <w:t>gNB could acquire CSI</w:t>
      </w:r>
      <w:r w:rsidR="00096346" w:rsidRPr="00AD6646">
        <w:rPr>
          <w:rFonts w:ascii="Times New Roman" w:eastAsiaTheme="minorEastAsia" w:hAnsi="Times New Roman"/>
          <w:lang w:eastAsia="zh-CN"/>
        </w:rPr>
        <w:t xml:space="preserve"> timel</w:t>
      </w:r>
      <w:r w:rsidRPr="00AD6646">
        <w:rPr>
          <w:rFonts w:ascii="Times New Roman" w:eastAsiaTheme="minorEastAsia" w:hAnsi="Times New Roman"/>
          <w:lang w:eastAsia="zh-CN"/>
        </w:rPr>
        <w:t xml:space="preserve">y </w:t>
      </w:r>
      <w:r w:rsidR="00096346" w:rsidRPr="00AD6646">
        <w:rPr>
          <w:rFonts w:ascii="Times New Roman" w:eastAsiaTheme="minorEastAsia" w:hAnsi="Times New Roman"/>
          <w:lang w:eastAsia="zh-CN"/>
        </w:rPr>
        <w:t xml:space="preserve">and </w:t>
      </w:r>
      <w:r w:rsidR="00347716" w:rsidRPr="00AD6646">
        <w:rPr>
          <w:rFonts w:ascii="Times New Roman" w:eastAsiaTheme="minorEastAsia" w:hAnsi="Times New Roman"/>
          <w:lang w:eastAsia="zh-CN"/>
        </w:rPr>
        <w:t xml:space="preserve">transmit data more efficiently at the beginning of DRX </w:t>
      </w:r>
      <w:r w:rsidR="00C17623" w:rsidRPr="00FB378B">
        <w:rPr>
          <w:rFonts w:ascii="Times New Roman" w:eastAsiaTheme="minorEastAsia" w:hAnsi="Times New Roman"/>
          <w:lang w:eastAsia="zh-CN"/>
        </w:rPr>
        <w:t>A</w:t>
      </w:r>
      <w:r w:rsidR="00347716" w:rsidRPr="00AD6646">
        <w:rPr>
          <w:rFonts w:ascii="Times New Roman" w:eastAsiaTheme="minorEastAsia" w:hAnsi="Times New Roman"/>
          <w:lang w:eastAsia="zh-CN"/>
        </w:rPr>
        <w:t>ctive time</w:t>
      </w:r>
      <w:r w:rsidRPr="00AD6646">
        <w:rPr>
          <w:rFonts w:ascii="Times New Roman" w:eastAsiaTheme="minorEastAsia" w:hAnsi="Times New Roman"/>
          <w:lang w:eastAsia="zh-CN"/>
        </w:rPr>
        <w:t>.</w:t>
      </w:r>
    </w:p>
    <w:p w14:paraId="1E12ACE8" w14:textId="77777777" w:rsidR="003871F3" w:rsidRPr="00C17623" w:rsidRDefault="003871F3" w:rsidP="00AD6646">
      <w:pPr>
        <w:pStyle w:val="af7"/>
        <w:ind w:left="2240"/>
        <w:rPr>
          <w:lang w:eastAsia="zh-CN"/>
        </w:rPr>
      </w:pPr>
    </w:p>
    <w:p w14:paraId="6E4821A8" w14:textId="1816DD1C" w:rsidR="006D38F2" w:rsidRPr="00C17623" w:rsidRDefault="006D38F2" w:rsidP="003871F3">
      <w:pPr>
        <w:jc w:val="both"/>
        <w:rPr>
          <w:lang w:eastAsia="zh-CN"/>
        </w:rPr>
      </w:pPr>
      <w:r w:rsidRPr="00561ED1">
        <w:rPr>
          <w:lang w:eastAsia="zh-CN"/>
        </w:rPr>
        <w:t>Therefore, UE power saving signal could be used as a CSI report t</w:t>
      </w:r>
      <w:r w:rsidRPr="00C17623">
        <w:rPr>
          <w:lang w:eastAsia="zh-CN"/>
        </w:rPr>
        <w:t>riggering signalling before C</w:t>
      </w:r>
      <w:r w:rsidR="00E85E4A" w:rsidRPr="00C17623">
        <w:rPr>
          <w:lang w:eastAsia="zh-CN"/>
        </w:rPr>
        <w:t>-</w:t>
      </w:r>
      <w:r w:rsidRPr="00C17623">
        <w:rPr>
          <w:lang w:eastAsia="zh-CN"/>
        </w:rPr>
        <w:t>DRX cycle to enhance the CSI report.</w:t>
      </w:r>
    </w:p>
    <w:p w14:paraId="4950AFA6" w14:textId="6350296A" w:rsidR="003871F3" w:rsidRPr="00C17623" w:rsidRDefault="000B4BA1" w:rsidP="003871F3">
      <w:pPr>
        <w:jc w:val="both"/>
        <w:rPr>
          <w:b/>
          <w:lang w:eastAsia="zh-CN"/>
        </w:rPr>
      </w:pPr>
      <w:r w:rsidRPr="00561ED1">
        <w:rPr>
          <w:b/>
          <w:lang w:eastAsia="zh-CN"/>
        </w:rPr>
        <w:t xml:space="preserve">Proposal 2. UE power saving signal could trigger a CSI report before or at </w:t>
      </w:r>
      <w:r w:rsidRPr="00C17623">
        <w:rPr>
          <w:b/>
          <w:lang w:eastAsia="zh-CN"/>
        </w:rPr>
        <w:t>the beginning of C</w:t>
      </w:r>
      <w:r w:rsidR="00E85E4A" w:rsidRPr="00C17623">
        <w:rPr>
          <w:b/>
          <w:lang w:eastAsia="zh-CN"/>
        </w:rPr>
        <w:t>-</w:t>
      </w:r>
      <w:r w:rsidRPr="00C17623">
        <w:rPr>
          <w:b/>
          <w:lang w:eastAsia="zh-CN"/>
        </w:rPr>
        <w:t>DRX cycle.</w:t>
      </w:r>
    </w:p>
    <w:p w14:paraId="6FA91FD4" w14:textId="4CE82399" w:rsidR="00247F46" w:rsidRPr="00561ED1" w:rsidRDefault="00C1143A" w:rsidP="003871F3">
      <w:pPr>
        <w:jc w:val="both"/>
        <w:rPr>
          <w:b/>
          <w:i/>
          <w:u w:val="single"/>
          <w:lang w:eastAsia="zh-CN"/>
        </w:rPr>
      </w:pPr>
      <w:r w:rsidRPr="00561ED1">
        <w:rPr>
          <w:b/>
          <w:i/>
          <w:u w:val="single"/>
          <w:lang w:eastAsia="zh-CN"/>
        </w:rPr>
        <w:t>3.1 CSI measure</w:t>
      </w:r>
      <w:r w:rsidR="00247F46" w:rsidRPr="00561ED1">
        <w:rPr>
          <w:b/>
          <w:i/>
          <w:u w:val="single"/>
          <w:lang w:eastAsia="zh-CN"/>
        </w:rPr>
        <w:t>ment</w:t>
      </w:r>
      <w:r w:rsidRPr="00561ED1">
        <w:rPr>
          <w:b/>
          <w:i/>
          <w:u w:val="single"/>
          <w:lang w:eastAsia="zh-CN"/>
        </w:rPr>
        <w:t xml:space="preserve"> resource</w:t>
      </w:r>
    </w:p>
    <w:p w14:paraId="7F9687E4" w14:textId="34A8AEBC" w:rsidR="00247F46" w:rsidRPr="00C17623" w:rsidRDefault="00675942" w:rsidP="003871F3">
      <w:pPr>
        <w:jc w:val="both"/>
        <w:rPr>
          <w:lang w:eastAsia="zh-CN"/>
        </w:rPr>
      </w:pPr>
      <w:r w:rsidRPr="00561ED1">
        <w:rPr>
          <w:lang w:eastAsia="zh-CN"/>
        </w:rPr>
        <w:t>In traditional CSI report, CSI measurement resource c</w:t>
      </w:r>
      <w:r w:rsidRPr="00C17623">
        <w:rPr>
          <w:lang w:eastAsia="zh-CN"/>
        </w:rPr>
        <w:t xml:space="preserve">ould be SSB or CSI-RS, and the time domain behaviour of CSI-RS </w:t>
      </w:r>
      <w:r w:rsidR="00F315E0" w:rsidRPr="00C17623">
        <w:rPr>
          <w:lang w:eastAsia="zh-CN"/>
        </w:rPr>
        <w:t xml:space="preserve">can </w:t>
      </w:r>
      <w:r w:rsidRPr="00C17623">
        <w:rPr>
          <w:lang w:eastAsia="zh-CN"/>
        </w:rPr>
        <w:t xml:space="preserve">also be periodic, semi-persistent or aperiodic. </w:t>
      </w:r>
    </w:p>
    <w:p w14:paraId="010A5502" w14:textId="39862154" w:rsidR="008A770A" w:rsidRPr="00561ED1" w:rsidRDefault="008A770A" w:rsidP="003871F3">
      <w:pPr>
        <w:jc w:val="both"/>
        <w:rPr>
          <w:lang w:eastAsia="zh-CN"/>
        </w:rPr>
      </w:pPr>
      <w:r w:rsidRPr="00561ED1">
        <w:rPr>
          <w:lang w:eastAsia="zh-CN"/>
        </w:rPr>
        <w:t>In power saving scenario, considering the network overhead and UE monitoring behaviour, the</w:t>
      </w:r>
      <w:r w:rsidR="00DD3A10" w:rsidRPr="00561ED1">
        <w:rPr>
          <w:lang w:eastAsia="zh-CN"/>
        </w:rPr>
        <w:t xml:space="preserve"> following options can be studied as the</w:t>
      </w:r>
      <w:r w:rsidRPr="00561ED1">
        <w:rPr>
          <w:lang w:eastAsia="zh-CN"/>
        </w:rPr>
        <w:t xml:space="preserve"> CSI measurement resource:</w:t>
      </w:r>
    </w:p>
    <w:p w14:paraId="734ACA0B" w14:textId="378A8915" w:rsidR="008A770A" w:rsidRPr="00AD6646" w:rsidRDefault="008A770A" w:rsidP="008A770A">
      <w:pPr>
        <w:pStyle w:val="af7"/>
        <w:numPr>
          <w:ilvl w:val="0"/>
          <w:numId w:val="23"/>
        </w:numPr>
        <w:ind w:leftChars="0"/>
        <w:jc w:val="both"/>
        <w:rPr>
          <w:rFonts w:ascii="Times New Roman" w:hAnsi="Times New Roman"/>
          <w:lang w:eastAsia="zh-CN"/>
        </w:rPr>
      </w:pPr>
      <w:r w:rsidRPr="00AD6646">
        <w:rPr>
          <w:rFonts w:ascii="Times New Roman" w:eastAsiaTheme="minorEastAsia" w:hAnsi="Times New Roman"/>
          <w:lang w:eastAsia="zh-CN"/>
        </w:rPr>
        <w:t>UE power saving signal as the CSI measurement resource</w:t>
      </w:r>
      <w:r w:rsidR="00FC2457" w:rsidRPr="00AD6646">
        <w:rPr>
          <w:rFonts w:ascii="Times New Roman" w:eastAsiaTheme="minorEastAsia" w:hAnsi="Times New Roman"/>
          <w:lang w:eastAsia="zh-CN"/>
        </w:rPr>
        <w:t>:</w:t>
      </w:r>
      <w:r w:rsidRPr="00AD6646">
        <w:rPr>
          <w:rFonts w:ascii="Times New Roman" w:eastAsiaTheme="minorEastAsia" w:hAnsi="Times New Roman"/>
          <w:lang w:eastAsia="zh-CN"/>
        </w:rPr>
        <w:t xml:space="preserve"> UE monitors power saving signal and measures the </w:t>
      </w:r>
      <w:r w:rsidR="00545614" w:rsidRPr="00AD6646">
        <w:rPr>
          <w:rFonts w:ascii="Times New Roman" w:eastAsiaTheme="minorEastAsia" w:hAnsi="Times New Roman"/>
          <w:lang w:eastAsia="zh-CN"/>
        </w:rPr>
        <w:t xml:space="preserve">CSI </w:t>
      </w:r>
      <w:r w:rsidRPr="00AD6646">
        <w:rPr>
          <w:rFonts w:ascii="Times New Roman" w:eastAsiaTheme="minorEastAsia" w:hAnsi="Times New Roman"/>
          <w:lang w:eastAsia="zh-CN"/>
        </w:rPr>
        <w:t>simultaneously.</w:t>
      </w:r>
    </w:p>
    <w:p w14:paraId="2B80735E" w14:textId="58B9CF42" w:rsidR="00B26A92" w:rsidRPr="00AD6646" w:rsidRDefault="008A770A" w:rsidP="00B26A92">
      <w:pPr>
        <w:pStyle w:val="af7"/>
        <w:numPr>
          <w:ilvl w:val="0"/>
          <w:numId w:val="23"/>
        </w:numPr>
        <w:ind w:leftChars="0"/>
        <w:jc w:val="both"/>
        <w:rPr>
          <w:rFonts w:ascii="Times New Roman" w:hAnsi="Times New Roman"/>
          <w:lang w:eastAsia="zh-CN"/>
        </w:rPr>
      </w:pPr>
      <w:r w:rsidRPr="00AD6646">
        <w:rPr>
          <w:rFonts w:ascii="Times New Roman" w:eastAsiaTheme="minorEastAsia" w:hAnsi="Times New Roman"/>
          <w:lang w:eastAsia="zh-CN"/>
        </w:rPr>
        <w:t>CSI-RS as the CSI measurement resource</w:t>
      </w:r>
      <w:r w:rsidR="00FC2457" w:rsidRPr="00AD6646">
        <w:rPr>
          <w:rFonts w:ascii="Times New Roman" w:eastAsiaTheme="minorEastAsia" w:hAnsi="Times New Roman"/>
          <w:lang w:eastAsia="zh-CN"/>
        </w:rPr>
        <w:t>:</w:t>
      </w:r>
      <w:r w:rsidRPr="00AD6646">
        <w:rPr>
          <w:rFonts w:ascii="Times New Roman" w:eastAsiaTheme="minorEastAsia" w:hAnsi="Times New Roman"/>
          <w:lang w:eastAsia="zh-CN"/>
        </w:rPr>
        <w:t xml:space="preserve"> UE first monitors power saving signal and </w:t>
      </w:r>
      <w:r w:rsidR="00F7379A" w:rsidRPr="00AD6646">
        <w:rPr>
          <w:rFonts w:ascii="Times New Roman" w:eastAsiaTheme="minorEastAsia" w:hAnsi="Times New Roman"/>
          <w:lang w:eastAsia="zh-CN"/>
        </w:rPr>
        <w:t xml:space="preserve">then </w:t>
      </w:r>
      <w:r w:rsidRPr="00AD6646">
        <w:rPr>
          <w:rFonts w:ascii="Times New Roman" w:eastAsiaTheme="minorEastAsia" w:hAnsi="Times New Roman"/>
          <w:lang w:eastAsia="zh-CN"/>
        </w:rPr>
        <w:t>measures</w:t>
      </w:r>
      <w:r w:rsidR="00F7379A" w:rsidRPr="00AD6646">
        <w:rPr>
          <w:rFonts w:ascii="Times New Roman" w:eastAsiaTheme="minorEastAsia" w:hAnsi="Times New Roman"/>
          <w:lang w:eastAsia="zh-CN"/>
        </w:rPr>
        <w:t xml:space="preserve"> CSI-RS</w:t>
      </w:r>
      <w:r w:rsidR="00FC2457" w:rsidRPr="00AD6646">
        <w:rPr>
          <w:rFonts w:ascii="Times New Roman" w:eastAsiaTheme="minorEastAsia" w:hAnsi="Times New Roman"/>
          <w:lang w:eastAsia="zh-CN"/>
        </w:rPr>
        <w:t xml:space="preserve"> if indicated</w:t>
      </w:r>
      <w:r w:rsidR="00F7379A" w:rsidRPr="00AD6646">
        <w:rPr>
          <w:rFonts w:ascii="Times New Roman" w:eastAsiaTheme="minorEastAsia" w:hAnsi="Times New Roman"/>
          <w:lang w:eastAsia="zh-CN"/>
        </w:rPr>
        <w:t xml:space="preserve">. The </w:t>
      </w:r>
      <w:r w:rsidRPr="00AD6646">
        <w:rPr>
          <w:rFonts w:ascii="Times New Roman" w:eastAsiaTheme="minorEastAsia" w:hAnsi="Times New Roman"/>
          <w:lang w:eastAsia="zh-CN"/>
        </w:rPr>
        <w:t>CSI-RS is transmitted after the UE power saving signal.</w:t>
      </w:r>
    </w:p>
    <w:p w14:paraId="0D63BA24" w14:textId="77777777" w:rsidR="00344E15" w:rsidRPr="00AD6646" w:rsidRDefault="00344E15" w:rsidP="00344E15">
      <w:pPr>
        <w:pStyle w:val="af7"/>
        <w:ind w:leftChars="0" w:left="420" w:firstLine="0"/>
        <w:jc w:val="both"/>
        <w:rPr>
          <w:rFonts w:ascii="Times New Roman" w:hAnsi="Times New Roman"/>
          <w:lang w:eastAsia="zh-CN"/>
        </w:rPr>
      </w:pPr>
    </w:p>
    <w:p w14:paraId="487433AA" w14:textId="571E9C02" w:rsidR="008A770A" w:rsidRPr="00C17623" w:rsidRDefault="00B26A92" w:rsidP="003871F3">
      <w:pPr>
        <w:jc w:val="both"/>
        <w:rPr>
          <w:b/>
          <w:lang w:eastAsia="zh-CN"/>
        </w:rPr>
      </w:pPr>
      <w:r w:rsidRPr="00561ED1">
        <w:rPr>
          <w:b/>
          <w:lang w:eastAsia="zh-CN"/>
        </w:rPr>
        <w:t xml:space="preserve">Proposal 3. UE power saving signal or CSI-RS </w:t>
      </w:r>
      <w:r w:rsidR="007E7290" w:rsidRPr="00C17623">
        <w:rPr>
          <w:b/>
          <w:lang w:eastAsia="zh-CN"/>
        </w:rPr>
        <w:t>could</w:t>
      </w:r>
      <w:r w:rsidRPr="00561ED1">
        <w:rPr>
          <w:b/>
          <w:lang w:eastAsia="zh-CN"/>
        </w:rPr>
        <w:t xml:space="preserve"> be further studied as the CSI measurement resource.</w:t>
      </w:r>
    </w:p>
    <w:p w14:paraId="01582567" w14:textId="0E29DF26" w:rsidR="00C1143A" w:rsidRPr="00C17623" w:rsidRDefault="00C1143A" w:rsidP="003871F3">
      <w:pPr>
        <w:jc w:val="both"/>
        <w:rPr>
          <w:b/>
          <w:i/>
          <w:u w:val="single"/>
          <w:lang w:eastAsia="zh-CN"/>
        </w:rPr>
      </w:pPr>
      <w:r w:rsidRPr="00C17623">
        <w:rPr>
          <w:b/>
          <w:i/>
          <w:u w:val="single"/>
          <w:lang w:eastAsia="zh-CN"/>
        </w:rPr>
        <w:t>3.2 CSI report resource</w:t>
      </w:r>
    </w:p>
    <w:p w14:paraId="5B0515A5" w14:textId="6B50EEA4" w:rsidR="009544C1" w:rsidRPr="00561ED1" w:rsidRDefault="00D967AD" w:rsidP="003871F3">
      <w:pPr>
        <w:jc w:val="both"/>
        <w:rPr>
          <w:lang w:eastAsia="zh-CN"/>
        </w:rPr>
      </w:pPr>
      <w:r w:rsidRPr="00C17623">
        <w:rPr>
          <w:lang w:eastAsia="zh-CN"/>
        </w:rPr>
        <w:t xml:space="preserve">In </w:t>
      </w:r>
      <w:r w:rsidR="0088303A" w:rsidRPr="00561ED1">
        <w:rPr>
          <w:lang w:eastAsia="zh-CN"/>
        </w:rPr>
        <w:t xml:space="preserve">current </w:t>
      </w:r>
      <w:r w:rsidRPr="00561ED1">
        <w:rPr>
          <w:lang w:eastAsia="zh-CN"/>
        </w:rPr>
        <w:t>CSI report</w:t>
      </w:r>
      <w:r w:rsidR="0088303A" w:rsidRPr="00561ED1">
        <w:rPr>
          <w:lang w:eastAsia="zh-CN"/>
        </w:rPr>
        <w:t xml:space="preserve"> framework in NR</w:t>
      </w:r>
      <w:r w:rsidRPr="00561ED1">
        <w:rPr>
          <w:lang w:eastAsia="zh-CN"/>
        </w:rPr>
        <w:t>,</w:t>
      </w:r>
      <w:r w:rsidR="009544C1" w:rsidRPr="00561ED1">
        <w:rPr>
          <w:lang w:eastAsia="zh-CN"/>
        </w:rPr>
        <w:t xml:space="preserve"> </w:t>
      </w:r>
      <w:r w:rsidRPr="00561ED1">
        <w:rPr>
          <w:lang w:eastAsia="zh-CN"/>
        </w:rPr>
        <w:t>periodic CSI is reported on PUCCH and aperiodic CSI is reported on</w:t>
      </w:r>
      <w:r w:rsidR="009544C1" w:rsidRPr="00561ED1">
        <w:rPr>
          <w:lang w:eastAsia="zh-CN"/>
        </w:rPr>
        <w:t xml:space="preserve"> PUSCH</w:t>
      </w:r>
      <w:r w:rsidRPr="00561ED1">
        <w:rPr>
          <w:lang w:eastAsia="zh-CN"/>
        </w:rPr>
        <w:t xml:space="preserve">. </w:t>
      </w:r>
      <w:r w:rsidR="007C1EAC" w:rsidRPr="00561ED1">
        <w:rPr>
          <w:lang w:eastAsia="zh-CN"/>
        </w:rPr>
        <w:t>In power saving scenario, considering the reduce of signalling overhead of PUSCH resource allocation</w:t>
      </w:r>
      <w:r w:rsidR="00B44340" w:rsidRPr="00561ED1">
        <w:rPr>
          <w:lang w:eastAsia="zh-CN"/>
        </w:rPr>
        <w:t xml:space="preserve"> and the payload of CSI report will not be too large</w:t>
      </w:r>
      <w:r w:rsidR="007C1EAC" w:rsidRPr="00561ED1">
        <w:rPr>
          <w:lang w:eastAsia="zh-CN"/>
        </w:rPr>
        <w:t>, PUCCH could be a better alternative which can be configured by higher layer signalling.</w:t>
      </w:r>
    </w:p>
    <w:p w14:paraId="49546C94" w14:textId="1D20EF38" w:rsidR="001D6871" w:rsidRPr="00561ED1" w:rsidRDefault="000A6A47" w:rsidP="003871F3">
      <w:pPr>
        <w:jc w:val="both"/>
        <w:rPr>
          <w:b/>
          <w:lang w:eastAsia="zh-CN"/>
        </w:rPr>
      </w:pPr>
      <w:r w:rsidRPr="00561ED1">
        <w:rPr>
          <w:b/>
          <w:lang w:eastAsia="zh-CN"/>
        </w:rPr>
        <w:t>Proposal 4. PUCCH could be the start</w:t>
      </w:r>
      <w:r w:rsidR="00D974BD" w:rsidRPr="00561ED1">
        <w:rPr>
          <w:b/>
          <w:lang w:eastAsia="zh-CN"/>
        </w:rPr>
        <w:t>ing</w:t>
      </w:r>
      <w:r w:rsidRPr="00561ED1">
        <w:rPr>
          <w:b/>
          <w:lang w:eastAsia="zh-CN"/>
        </w:rPr>
        <w:t xml:space="preserve"> point </w:t>
      </w:r>
      <w:r w:rsidR="00015753" w:rsidRPr="00561ED1">
        <w:rPr>
          <w:b/>
          <w:lang w:eastAsia="zh-CN"/>
        </w:rPr>
        <w:t xml:space="preserve">as the </w:t>
      </w:r>
      <w:r w:rsidRPr="00561ED1">
        <w:rPr>
          <w:b/>
          <w:lang w:eastAsia="zh-CN"/>
        </w:rPr>
        <w:t>CSI report resource.</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14:paraId="438F696C" w14:textId="6C7E1FBA" w:rsidR="00E17045" w:rsidRPr="00561ED1" w:rsidRDefault="00C62879" w:rsidP="00451968">
      <w:pPr>
        <w:jc w:val="both"/>
        <w:rPr>
          <w:lang w:eastAsia="zh-CN"/>
        </w:rPr>
      </w:pPr>
      <w:r w:rsidRPr="00561ED1">
        <w:t>In this contribution,</w:t>
      </w:r>
      <w:r w:rsidR="00A02E53" w:rsidRPr="00561ED1">
        <w:t xml:space="preserve"> the general CSI report enhancement in DRX for UE power saving</w:t>
      </w:r>
      <w:r w:rsidRPr="00561ED1">
        <w:t xml:space="preserve"> </w:t>
      </w:r>
      <w:r w:rsidRPr="00561ED1">
        <w:rPr>
          <w:rFonts w:eastAsiaTheme="minorEastAsia"/>
          <w:lang w:eastAsia="zh-CN"/>
        </w:rPr>
        <w:t>is discussed</w:t>
      </w:r>
      <w:r w:rsidRPr="00561ED1">
        <w:t xml:space="preserve">, </w:t>
      </w:r>
      <w:r w:rsidRPr="00561ED1">
        <w:rPr>
          <w:lang w:eastAsia="zh-CN"/>
        </w:rPr>
        <w:t>and the following proposals are made.</w:t>
      </w:r>
    </w:p>
    <w:p w14:paraId="52331CFA" w14:textId="4B69EE19" w:rsidR="005A06EC" w:rsidRPr="00561ED1" w:rsidRDefault="005A06EC" w:rsidP="00451968">
      <w:pPr>
        <w:jc w:val="both"/>
        <w:rPr>
          <w:b/>
          <w:lang w:eastAsia="zh-CN"/>
        </w:rPr>
      </w:pPr>
      <w:r w:rsidRPr="00561ED1">
        <w:rPr>
          <w:b/>
          <w:lang w:eastAsia="zh-CN"/>
        </w:rPr>
        <w:t>Proposal 1. The CSI report enhancement for C</w:t>
      </w:r>
      <w:r w:rsidR="00E85E4A" w:rsidRPr="00561ED1">
        <w:rPr>
          <w:b/>
          <w:lang w:eastAsia="zh-CN"/>
        </w:rPr>
        <w:t>-</w:t>
      </w:r>
      <w:r w:rsidRPr="00561ED1">
        <w:rPr>
          <w:b/>
          <w:lang w:eastAsia="zh-CN"/>
        </w:rPr>
        <w:t>DRX should be studied in UE power saving.</w:t>
      </w:r>
    </w:p>
    <w:p w14:paraId="7FE9ED9E" w14:textId="39E00C99" w:rsidR="004144F2" w:rsidRPr="00561ED1" w:rsidRDefault="004144F2" w:rsidP="00451968">
      <w:pPr>
        <w:jc w:val="both"/>
        <w:rPr>
          <w:b/>
          <w:lang w:eastAsia="zh-CN"/>
        </w:rPr>
      </w:pPr>
      <w:r w:rsidRPr="00561ED1">
        <w:rPr>
          <w:b/>
          <w:lang w:eastAsia="zh-CN"/>
        </w:rPr>
        <w:t>Proposal 2. UE power saving signal could trigger a CSI report before or at the beginning of C</w:t>
      </w:r>
      <w:r w:rsidR="00E85E4A" w:rsidRPr="00561ED1">
        <w:rPr>
          <w:b/>
          <w:lang w:eastAsia="zh-CN"/>
        </w:rPr>
        <w:t>-</w:t>
      </w:r>
      <w:r w:rsidRPr="00561ED1">
        <w:rPr>
          <w:b/>
          <w:lang w:eastAsia="zh-CN"/>
        </w:rPr>
        <w:t>DRX cycle.</w:t>
      </w:r>
    </w:p>
    <w:p w14:paraId="2A6C2168" w14:textId="2382317E" w:rsidR="000A6A47" w:rsidRPr="00561ED1" w:rsidRDefault="001A1060" w:rsidP="00451968">
      <w:pPr>
        <w:jc w:val="both"/>
        <w:rPr>
          <w:b/>
          <w:lang w:eastAsia="zh-CN"/>
        </w:rPr>
      </w:pPr>
      <w:r w:rsidRPr="00561ED1">
        <w:rPr>
          <w:b/>
          <w:lang w:eastAsia="zh-CN"/>
        </w:rPr>
        <w:t>Proposal 3. UE power saving signal or CSI-RS could be further studied as the CSI measurement resource.</w:t>
      </w:r>
    </w:p>
    <w:p w14:paraId="32AC8986" w14:textId="138601AD" w:rsidR="001A1060" w:rsidRPr="00561ED1" w:rsidRDefault="001A1060" w:rsidP="00451968">
      <w:pPr>
        <w:jc w:val="both"/>
        <w:rPr>
          <w:b/>
          <w:lang w:eastAsia="zh-CN"/>
        </w:rPr>
      </w:pPr>
      <w:r w:rsidRPr="00561ED1">
        <w:rPr>
          <w:b/>
          <w:lang w:eastAsia="zh-CN"/>
        </w:rPr>
        <w:lastRenderedPageBreak/>
        <w:t xml:space="preserve">Proposal 4. PUCCH could be the starting point </w:t>
      </w:r>
      <w:r w:rsidR="00015753" w:rsidRPr="00561ED1">
        <w:rPr>
          <w:b/>
          <w:lang w:eastAsia="zh-CN"/>
        </w:rPr>
        <w:t xml:space="preserve">as the </w:t>
      </w:r>
      <w:r w:rsidRPr="00561ED1">
        <w:rPr>
          <w:b/>
          <w:lang w:eastAsia="zh-CN"/>
        </w:rPr>
        <w:t>CSI report resource.</w:t>
      </w:r>
    </w:p>
    <w:p w14:paraId="35FFFB68" w14:textId="797DB05E" w:rsidR="00FD2A74" w:rsidRPr="00561ED1" w:rsidRDefault="00FD2A74" w:rsidP="00360E5B">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References</w:t>
      </w:r>
    </w:p>
    <w:p w14:paraId="6DB3724D" w14:textId="0FF7D05B" w:rsidR="00A74426" w:rsidRPr="00AD6646" w:rsidRDefault="00A74426" w:rsidP="00A74426">
      <w:pPr>
        <w:pStyle w:val="af7"/>
        <w:numPr>
          <w:ilvl w:val="0"/>
          <w:numId w:val="6"/>
        </w:numPr>
        <w:ind w:leftChars="0"/>
        <w:rPr>
          <w:rFonts w:ascii="Times New Roman" w:hAnsi="Times New Roman"/>
          <w:lang w:eastAsia="zh-CN"/>
        </w:rPr>
      </w:pPr>
      <w:r w:rsidRPr="00AD6646">
        <w:rPr>
          <w:rFonts w:ascii="Times New Roman" w:hAnsi="Times New Roman"/>
          <w:lang w:eastAsia="zh-CN"/>
        </w:rPr>
        <w:t>RP-181463, New SID: Study on UE Power Saving in NR</w:t>
      </w:r>
    </w:p>
    <w:p w14:paraId="76D66523" w14:textId="691BF3EA" w:rsidR="00C31143" w:rsidRPr="00AD6646" w:rsidRDefault="004610F2" w:rsidP="00947A51">
      <w:pPr>
        <w:pStyle w:val="af7"/>
        <w:numPr>
          <w:ilvl w:val="0"/>
          <w:numId w:val="6"/>
        </w:numPr>
        <w:ind w:leftChars="0"/>
        <w:rPr>
          <w:rFonts w:ascii="Times New Roman" w:hAnsi="Times New Roman"/>
          <w:lang w:eastAsia="zh-CN"/>
        </w:rPr>
      </w:pPr>
      <w:r w:rsidRPr="00C17623">
        <w:rPr>
          <w:rFonts w:ascii="Times New Roman" w:hAnsi="Times New Roman"/>
          <w:lang w:val="x-none" w:eastAsia="zh-CN"/>
        </w:rPr>
        <w:t>Chairman's</w:t>
      </w:r>
      <w:r w:rsidRPr="00AD6646">
        <w:rPr>
          <w:rFonts w:ascii="Times New Roman" w:hAnsi="Times New Roman"/>
          <w:lang w:eastAsia="zh-CN"/>
        </w:rPr>
        <w:t xml:space="preserve"> Notes RAN1 93</w:t>
      </w:r>
      <w:r w:rsidR="00E75DEE" w:rsidRPr="00AD6646">
        <w:rPr>
          <w:rFonts w:ascii="Times New Roman" w:hAnsi="Times New Roman"/>
          <w:lang w:eastAsia="zh-CN"/>
        </w:rPr>
        <w:t xml:space="preserve"> final, May</w:t>
      </w:r>
      <w:r w:rsidRPr="00AD6646">
        <w:rPr>
          <w:rFonts w:ascii="Times New Roman" w:hAnsi="Times New Roman"/>
          <w:lang w:eastAsia="zh-CN"/>
        </w:rPr>
        <w:t>, 2018</w:t>
      </w:r>
    </w:p>
    <w:p w14:paraId="7BA5E77A" w14:textId="42B571C3" w:rsidR="0084194A" w:rsidRPr="00AD6646" w:rsidRDefault="0084194A" w:rsidP="0084194A">
      <w:pPr>
        <w:pStyle w:val="af7"/>
        <w:numPr>
          <w:ilvl w:val="0"/>
          <w:numId w:val="6"/>
        </w:numPr>
        <w:ind w:leftChars="0"/>
        <w:rPr>
          <w:rFonts w:ascii="Times New Roman" w:hAnsi="Times New Roman"/>
          <w:lang w:eastAsia="zh-CN"/>
        </w:rPr>
      </w:pPr>
      <w:r w:rsidRPr="00AD6646">
        <w:rPr>
          <w:rFonts w:ascii="Times New Roman" w:hAnsi="Times New Roman"/>
          <w:lang w:eastAsia="zh-CN"/>
        </w:rPr>
        <w:t>R1-1811050, Considerations for UE power saving, CMCC</w:t>
      </w:r>
    </w:p>
    <w:p w14:paraId="37AB0BB8" w14:textId="3A4D52A8" w:rsidR="0084194A" w:rsidRPr="00AD6646" w:rsidRDefault="0084194A" w:rsidP="00AD6646">
      <w:pPr>
        <w:pStyle w:val="1"/>
        <w:numPr>
          <w:ilvl w:val="0"/>
          <w:numId w:val="4"/>
        </w:numPr>
        <w:rPr>
          <w:rFonts w:eastAsiaTheme="minorEastAsia"/>
          <w:bCs w:val="0"/>
          <w:lang w:eastAsia="zh-CN"/>
        </w:rPr>
      </w:pPr>
      <w:r w:rsidRPr="00AD6646">
        <w:rPr>
          <w:rFonts w:ascii="Times New Roman" w:hAnsi="Times New Roman"/>
          <w:lang w:eastAsia="zh-CN"/>
        </w:rPr>
        <w:t>Appendix</w:t>
      </w:r>
    </w:p>
    <w:p w14:paraId="37ED531B" w14:textId="1F757798" w:rsidR="0084194A" w:rsidRPr="00561ED1" w:rsidRDefault="0084194A" w:rsidP="0084194A">
      <w:pPr>
        <w:overflowPunct/>
        <w:autoSpaceDE/>
        <w:autoSpaceDN/>
        <w:adjustRightInd/>
        <w:jc w:val="both"/>
        <w:textAlignment w:val="auto"/>
        <w:rPr>
          <w:rFonts w:eastAsiaTheme="minorEastAsia"/>
          <w:lang w:eastAsia="zh-CN"/>
        </w:rPr>
      </w:pPr>
      <w:r w:rsidRPr="00C17623">
        <w:rPr>
          <w:rFonts w:eastAsiaTheme="minorEastAsia"/>
          <w:lang w:eastAsia="zh-CN"/>
        </w:rPr>
        <w:t>Agreements about CSI measurement in DRX Active time a</w:t>
      </w:r>
      <w:r w:rsidRPr="00561ED1">
        <w:rPr>
          <w:rFonts w:eastAsiaTheme="minorEastAsia"/>
          <w:lang w:eastAsia="zh-CN"/>
        </w:rPr>
        <w:t xml:space="preserve">t RAN1 #93 meeting [2], </w:t>
      </w:r>
    </w:p>
    <w:p w14:paraId="269A14AB" w14:textId="77777777" w:rsidR="0084194A" w:rsidRPr="00561ED1" w:rsidRDefault="0084194A" w:rsidP="0084194A">
      <w:pPr>
        <w:rPr>
          <w:b/>
          <w:lang w:eastAsia="x-none"/>
        </w:rPr>
      </w:pPr>
      <w:r w:rsidRPr="00561ED1">
        <w:rPr>
          <w:b/>
          <w:highlight w:val="green"/>
          <w:lang w:eastAsia="x-none"/>
        </w:rPr>
        <w:t>Agreement</w:t>
      </w:r>
    </w:p>
    <w:p w14:paraId="2954DCE5" w14:textId="0017A025" w:rsidR="0084194A" w:rsidRPr="00AD6646" w:rsidRDefault="0084194A" w:rsidP="00AD6646">
      <w:pPr>
        <w:rPr>
          <w:lang w:eastAsia="zh-CN"/>
        </w:rPr>
      </w:pPr>
      <w:r w:rsidRPr="00AD6646">
        <w:t>The most recent CSI measurement occasion occurs in DRX Active time for CSI to be reported.</w:t>
      </w:r>
    </w:p>
    <w:sectPr w:rsidR="0084194A" w:rsidRPr="00AD664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24E7D" w14:textId="77777777" w:rsidR="00DF41EB" w:rsidRDefault="00DF41EB">
      <w:r>
        <w:separator/>
      </w:r>
    </w:p>
  </w:endnote>
  <w:endnote w:type="continuationSeparator" w:id="0">
    <w:p w14:paraId="16E46892" w14:textId="77777777" w:rsidR="00DF41EB" w:rsidRDefault="00DF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60A36" w14:textId="77777777" w:rsidR="00DF41EB" w:rsidRDefault="00DF41EB">
      <w:r>
        <w:separator/>
      </w:r>
    </w:p>
  </w:footnote>
  <w:footnote w:type="continuationSeparator" w:id="0">
    <w:p w14:paraId="6144227C" w14:textId="77777777" w:rsidR="00DF41EB" w:rsidRDefault="00DF4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E67CAF" w:rsidRDefault="00E67CAF">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3"/>
  </w:num>
  <w:num w:numId="3">
    <w:abstractNumId w:val="0"/>
  </w:num>
  <w:num w:numId="4">
    <w:abstractNumId w:val="11"/>
  </w:num>
  <w:num w:numId="5">
    <w:abstractNumId w:val="7"/>
    <w:lvlOverride w:ilvl="0">
      <w:startOverride w:val="1"/>
    </w:lvlOverride>
  </w:num>
  <w:num w:numId="6">
    <w:abstractNumId w:val="8"/>
  </w:num>
  <w:num w:numId="7">
    <w:abstractNumId w:val="23"/>
  </w:num>
  <w:num w:numId="8">
    <w:abstractNumId w:val="17"/>
  </w:num>
  <w:num w:numId="9">
    <w:abstractNumId w:val="16"/>
  </w:num>
  <w:num w:numId="10">
    <w:abstractNumId w:val="4"/>
  </w:num>
  <w:num w:numId="11">
    <w:abstractNumId w:val="5"/>
  </w:num>
  <w:num w:numId="12">
    <w:abstractNumId w:val="9"/>
  </w:num>
  <w:num w:numId="13">
    <w:abstractNumId w:val="14"/>
  </w:num>
  <w:num w:numId="14">
    <w:abstractNumId w:val="21"/>
  </w:num>
  <w:num w:numId="15">
    <w:abstractNumId w:val="2"/>
  </w:num>
  <w:num w:numId="16">
    <w:abstractNumId w:val="10"/>
  </w:num>
  <w:num w:numId="17">
    <w:abstractNumId w:val="19"/>
  </w:num>
  <w:num w:numId="18">
    <w:abstractNumId w:val="20"/>
  </w:num>
  <w:num w:numId="19">
    <w:abstractNumId w:val="3"/>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
  </w:num>
  <w:num w:numId="23">
    <w:abstractNumId w:val="15"/>
  </w:num>
  <w:num w:numId="2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1910"/>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5B0"/>
    <w:rsid w:val="000639E3"/>
    <w:rsid w:val="00063AAA"/>
    <w:rsid w:val="00064F16"/>
    <w:rsid w:val="00065209"/>
    <w:rsid w:val="00065792"/>
    <w:rsid w:val="00065CBB"/>
    <w:rsid w:val="000661C0"/>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A1"/>
    <w:rsid w:val="000B4E17"/>
    <w:rsid w:val="000B5558"/>
    <w:rsid w:val="000B5654"/>
    <w:rsid w:val="000B5EBC"/>
    <w:rsid w:val="000B5F05"/>
    <w:rsid w:val="000B61CD"/>
    <w:rsid w:val="000B626A"/>
    <w:rsid w:val="000B6E6F"/>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F8B"/>
    <w:rsid w:val="000D548A"/>
    <w:rsid w:val="000D580C"/>
    <w:rsid w:val="000D60C8"/>
    <w:rsid w:val="000D63FD"/>
    <w:rsid w:val="000D66B4"/>
    <w:rsid w:val="000D7308"/>
    <w:rsid w:val="000D7521"/>
    <w:rsid w:val="000E1047"/>
    <w:rsid w:val="000E199F"/>
    <w:rsid w:val="000E1CFB"/>
    <w:rsid w:val="000E265A"/>
    <w:rsid w:val="000E2A3A"/>
    <w:rsid w:val="000E2D30"/>
    <w:rsid w:val="000E33D0"/>
    <w:rsid w:val="000E3B82"/>
    <w:rsid w:val="000E3E84"/>
    <w:rsid w:val="000E4B6C"/>
    <w:rsid w:val="000E4CC9"/>
    <w:rsid w:val="000E52F0"/>
    <w:rsid w:val="000E57F9"/>
    <w:rsid w:val="000E59C2"/>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650"/>
    <w:rsid w:val="00122AD2"/>
    <w:rsid w:val="001241F3"/>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AAB"/>
    <w:rsid w:val="00165284"/>
    <w:rsid w:val="00165429"/>
    <w:rsid w:val="001658D1"/>
    <w:rsid w:val="00165DC5"/>
    <w:rsid w:val="00166B86"/>
    <w:rsid w:val="00166C08"/>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A74"/>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AD6"/>
    <w:rsid w:val="00247D81"/>
    <w:rsid w:val="00247F46"/>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1BC5"/>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0F2"/>
    <w:rsid w:val="004616E2"/>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800BF"/>
    <w:rsid w:val="00480584"/>
    <w:rsid w:val="004819F0"/>
    <w:rsid w:val="004825B2"/>
    <w:rsid w:val="00482B81"/>
    <w:rsid w:val="00482F1E"/>
    <w:rsid w:val="00483577"/>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6459"/>
    <w:rsid w:val="00546699"/>
    <w:rsid w:val="00546E18"/>
    <w:rsid w:val="00547060"/>
    <w:rsid w:val="00547874"/>
    <w:rsid w:val="005502DC"/>
    <w:rsid w:val="0055049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3AF9"/>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242"/>
    <w:rsid w:val="005E677D"/>
    <w:rsid w:val="005E7240"/>
    <w:rsid w:val="005E72A2"/>
    <w:rsid w:val="005E736A"/>
    <w:rsid w:val="005E78A8"/>
    <w:rsid w:val="005E7C1C"/>
    <w:rsid w:val="005F028F"/>
    <w:rsid w:val="005F0340"/>
    <w:rsid w:val="005F054A"/>
    <w:rsid w:val="005F0696"/>
    <w:rsid w:val="005F0CE3"/>
    <w:rsid w:val="005F1632"/>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434"/>
    <w:rsid w:val="006D15DC"/>
    <w:rsid w:val="006D1F9B"/>
    <w:rsid w:val="006D2437"/>
    <w:rsid w:val="006D294C"/>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F58"/>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3BD"/>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1CCA"/>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A46"/>
    <w:rsid w:val="00844E50"/>
    <w:rsid w:val="008454FE"/>
    <w:rsid w:val="008456FF"/>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2E53"/>
    <w:rsid w:val="008E311C"/>
    <w:rsid w:val="008E31E3"/>
    <w:rsid w:val="008E3ABA"/>
    <w:rsid w:val="008E3C7A"/>
    <w:rsid w:val="008E3DAE"/>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172D6"/>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341"/>
    <w:rsid w:val="00932914"/>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6352"/>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4F4A"/>
    <w:rsid w:val="00A253E1"/>
    <w:rsid w:val="00A254A8"/>
    <w:rsid w:val="00A2635C"/>
    <w:rsid w:val="00A2669F"/>
    <w:rsid w:val="00A26BBB"/>
    <w:rsid w:val="00A273DD"/>
    <w:rsid w:val="00A27965"/>
    <w:rsid w:val="00A27A99"/>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231"/>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62F"/>
    <w:rsid w:val="00B05A9F"/>
    <w:rsid w:val="00B05AFA"/>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340"/>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ED3"/>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C0E"/>
    <w:rsid w:val="00BD012E"/>
    <w:rsid w:val="00BD02EA"/>
    <w:rsid w:val="00BD083F"/>
    <w:rsid w:val="00BD255D"/>
    <w:rsid w:val="00BD30B9"/>
    <w:rsid w:val="00BD32B3"/>
    <w:rsid w:val="00BD3445"/>
    <w:rsid w:val="00BD40D2"/>
    <w:rsid w:val="00BD43F0"/>
    <w:rsid w:val="00BD50C9"/>
    <w:rsid w:val="00BD5350"/>
    <w:rsid w:val="00BD5369"/>
    <w:rsid w:val="00BD5377"/>
    <w:rsid w:val="00BD5E44"/>
    <w:rsid w:val="00BD69EF"/>
    <w:rsid w:val="00BD70E3"/>
    <w:rsid w:val="00BD754C"/>
    <w:rsid w:val="00BD77F6"/>
    <w:rsid w:val="00BD7C77"/>
    <w:rsid w:val="00BE047A"/>
    <w:rsid w:val="00BE05EA"/>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29EF"/>
    <w:rsid w:val="00CD3316"/>
    <w:rsid w:val="00CD3C05"/>
    <w:rsid w:val="00CD4BE8"/>
    <w:rsid w:val="00CD4E69"/>
    <w:rsid w:val="00CD50DC"/>
    <w:rsid w:val="00CD59EB"/>
    <w:rsid w:val="00CD5A2E"/>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010"/>
    <w:rsid w:val="00D71296"/>
    <w:rsid w:val="00D723D0"/>
    <w:rsid w:val="00D7258C"/>
    <w:rsid w:val="00D72741"/>
    <w:rsid w:val="00D72E82"/>
    <w:rsid w:val="00D73179"/>
    <w:rsid w:val="00D73838"/>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413"/>
    <w:rsid w:val="00D90614"/>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7A9"/>
    <w:rsid w:val="00E11AC1"/>
    <w:rsid w:val="00E11ACF"/>
    <w:rsid w:val="00E12895"/>
    <w:rsid w:val="00E12BFA"/>
    <w:rsid w:val="00E13346"/>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C09"/>
    <w:rsid w:val="00E83066"/>
    <w:rsid w:val="00E832DB"/>
    <w:rsid w:val="00E833D7"/>
    <w:rsid w:val="00E839AB"/>
    <w:rsid w:val="00E849C7"/>
    <w:rsid w:val="00E84BBC"/>
    <w:rsid w:val="00E84C12"/>
    <w:rsid w:val="00E853F2"/>
    <w:rsid w:val="00E8566F"/>
    <w:rsid w:val="00E85E4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020"/>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80143"/>
    <w:rsid w:val="00F809FC"/>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2457"/>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C23"/>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34C32-FE0B-4765-B941-7608AE7F6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1129</Words>
  <Characters>6440</Characters>
  <Application>Microsoft Office Word</Application>
  <DocSecurity>0</DocSecurity>
  <Lines>53</Lines>
  <Paragraphs>15</Paragraphs>
  <ScaleCrop>false</ScaleCrop>
  <Company>Nokia Siemens Networks</Company>
  <LinksUpToDate>false</LinksUpToDate>
  <CharactersWithSpaces>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Young Tony</cp:lastModifiedBy>
  <cp:revision>34</cp:revision>
  <cp:lastPrinted>2013-04-02T02:18:00Z</cp:lastPrinted>
  <dcterms:created xsi:type="dcterms:W3CDTF">2018-09-28T06:11:00Z</dcterms:created>
  <dcterms:modified xsi:type="dcterms:W3CDTF">2018-09-28T09:28:00Z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