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2885165A"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#93</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624A6F">
        <w:rPr>
          <w:rFonts w:ascii="Arial" w:hAnsi="Arial" w:cs="Arial"/>
          <w:b/>
          <w:sz w:val="24"/>
        </w:rPr>
        <w:t>R1-180654</w:t>
      </w:r>
      <w:r w:rsidR="00EF4C40">
        <w:rPr>
          <w:rFonts w:ascii="Arial" w:hAnsi="Arial" w:cs="Arial"/>
          <w:b/>
          <w:sz w:val="24"/>
        </w:rPr>
        <w:t>2</w:t>
      </w:r>
    </w:p>
    <w:p w14:paraId="719E3DBE" w14:textId="7253AD9B" w:rsidR="0030068F" w:rsidRPr="00FC7BBB" w:rsidRDefault="00AA1021" w:rsidP="0030068F">
      <w:pPr>
        <w:spacing w:after="0"/>
        <w:rPr>
          <w:rFonts w:ascii="Arial" w:hAnsi="Arial" w:cs="Arial"/>
          <w:b/>
          <w:sz w:val="24"/>
        </w:rPr>
      </w:pPr>
      <w:r>
        <w:rPr>
          <w:rFonts w:ascii="Arial" w:hAnsi="Arial" w:cs="Arial"/>
          <w:b/>
          <w:sz w:val="24"/>
          <w:lang w:val="en-US"/>
        </w:rPr>
        <w:t>Busan</w:t>
      </w:r>
      <w:r w:rsidR="00E22F72">
        <w:rPr>
          <w:rFonts w:ascii="Arial" w:hAnsi="Arial" w:cs="Arial"/>
          <w:b/>
          <w:sz w:val="24"/>
          <w:lang w:val="en-US"/>
        </w:rPr>
        <w:t xml:space="preserve">, </w:t>
      </w:r>
      <w:r>
        <w:rPr>
          <w:rFonts w:ascii="Arial" w:hAnsi="Arial" w:cs="Arial"/>
          <w:b/>
          <w:sz w:val="24"/>
          <w:lang w:val="en-US"/>
        </w:rPr>
        <w:t>Korea</w:t>
      </w:r>
      <w:r w:rsidR="00E22F72" w:rsidRPr="002C4AFA">
        <w:rPr>
          <w:rFonts w:ascii="Arial" w:hAnsi="Arial" w:cs="Arial"/>
          <w:b/>
          <w:sz w:val="24"/>
          <w:lang w:val="en-US"/>
        </w:rPr>
        <w:t xml:space="preserve">, </w:t>
      </w:r>
      <w:r>
        <w:rPr>
          <w:rFonts w:ascii="Arial" w:hAnsi="Arial" w:cs="Arial"/>
          <w:b/>
          <w:sz w:val="24"/>
          <w:lang w:val="en-US"/>
        </w:rPr>
        <w:t>May</w:t>
      </w:r>
      <w:r w:rsidR="00E22F72">
        <w:rPr>
          <w:rFonts w:ascii="Arial" w:hAnsi="Arial" w:cs="Arial"/>
          <w:b/>
          <w:sz w:val="24"/>
          <w:lang w:val="en-US"/>
        </w:rPr>
        <w:t xml:space="preserve"> </w:t>
      </w:r>
      <w:r w:rsidR="00397364">
        <w:rPr>
          <w:rFonts w:ascii="Arial" w:hAnsi="Arial" w:cs="Arial"/>
          <w:b/>
          <w:sz w:val="24"/>
          <w:lang w:val="en-US"/>
        </w:rPr>
        <w:t>21</w:t>
      </w:r>
      <w:r w:rsidR="00397364">
        <w:rPr>
          <w:rFonts w:ascii="Arial" w:hAnsi="Arial" w:cs="Arial"/>
          <w:b/>
          <w:sz w:val="24"/>
          <w:vertAlign w:val="superscript"/>
          <w:lang w:val="en-US"/>
        </w:rPr>
        <w:t>st</w:t>
      </w:r>
      <w:r w:rsidR="00397364">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5</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EC37985"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EF4C40">
        <w:rPr>
          <w:rFonts w:ascii="Arial" w:hAnsi="Arial" w:cs="Arial"/>
          <w:b/>
          <w:bCs/>
          <w:sz w:val="24"/>
          <w:lang w:val="en-US"/>
        </w:rPr>
        <w:t>7.6.3.1</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0C589F95"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F4C40" w:rsidRPr="00EF4C40">
        <w:rPr>
          <w:rFonts w:ascii="Arial" w:hAnsi="Arial" w:cs="Arial"/>
          <w:b/>
          <w:bCs/>
          <w:sz w:val="24"/>
          <w:lang w:val="en-US"/>
        </w:rPr>
        <w:t>Potential enhancements to NR DL signals and channels for unlicensed 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675F19DE" w14:textId="77777777" w:rsidR="00D169D8" w:rsidRDefault="00D169D8" w:rsidP="00D169D8">
      <w:r>
        <w:t xml:space="preserve">In RAN1 #92, the study on NR-based access to unlicensed spectrum has started with the following objectives [1]: </w:t>
      </w:r>
    </w:p>
    <w:p w14:paraId="4670409A" w14:textId="77777777" w:rsidR="00D169D8" w:rsidRPr="00706C1E" w:rsidRDefault="00D169D8" w:rsidP="00D169D8">
      <w:pPr>
        <w:numPr>
          <w:ilvl w:val="0"/>
          <w:numId w:val="29"/>
        </w:numPr>
        <w:overflowPunct w:val="0"/>
        <w:autoSpaceDE w:val="0"/>
        <w:autoSpaceDN w:val="0"/>
        <w:adjustRightInd w:val="0"/>
        <w:spacing w:after="180"/>
        <w:jc w:val="left"/>
        <w:rPr>
          <w:bCs/>
          <w:lang w:val="en-US"/>
        </w:rPr>
      </w:pPr>
      <w:r w:rsidRPr="00706C1E">
        <w:rPr>
          <w:bCs/>
          <w:lang w:val="en-US"/>
        </w:rPr>
        <w:t xml:space="preserve">Study NR-based operation in unlicensed spectrum (RAN1, RAN2, RAN4) including </w:t>
      </w:r>
    </w:p>
    <w:p w14:paraId="5B6B1D73" w14:textId="77777777" w:rsidR="00D169D8" w:rsidRPr="00706C1E" w:rsidRDefault="00D169D8" w:rsidP="00D169D8">
      <w:pPr>
        <w:numPr>
          <w:ilvl w:val="1"/>
          <w:numId w:val="30"/>
        </w:numPr>
        <w:overflowPunct w:val="0"/>
        <w:autoSpaceDE w:val="0"/>
        <w:autoSpaceDN w:val="0"/>
        <w:adjustRightInd w:val="0"/>
        <w:spacing w:after="0"/>
        <w:jc w:val="left"/>
        <w:rPr>
          <w:bCs/>
          <w:lang w:val="en-US"/>
        </w:rPr>
      </w:pPr>
      <w:r w:rsidRPr="00706C1E">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755A5E3"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Consider unlicensed bands both below and above 6GHz, up to 52.6GHz</w:t>
      </w:r>
    </w:p>
    <w:p w14:paraId="6BC9B886"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 xml:space="preserve">Consider unlicensed bands above 52.6GHz to the extent that waveform design principles remain unchanged with respect to below 52.6GHz bands </w:t>
      </w:r>
    </w:p>
    <w:p w14:paraId="34B8DC53" w14:textId="77777777" w:rsidR="00D169D8" w:rsidRPr="00706C1E" w:rsidRDefault="00D169D8" w:rsidP="00D169D8">
      <w:pPr>
        <w:numPr>
          <w:ilvl w:val="2"/>
          <w:numId w:val="30"/>
        </w:numPr>
        <w:overflowPunct w:val="0"/>
        <w:autoSpaceDE w:val="0"/>
        <w:autoSpaceDN w:val="0"/>
        <w:adjustRightInd w:val="0"/>
        <w:spacing w:after="0"/>
        <w:jc w:val="left"/>
        <w:rPr>
          <w:bCs/>
          <w:lang w:val="en-US"/>
        </w:rPr>
      </w:pPr>
      <w:r w:rsidRPr="00706C1E">
        <w:rPr>
          <w:bCs/>
          <w:lang w:val="en-US" w:eastAsia="zh-CN"/>
        </w:rPr>
        <w:t>Consider similar forward compatibility principles made in the NR WI</w:t>
      </w:r>
      <w:r w:rsidRPr="00706C1E">
        <w:rPr>
          <w:bCs/>
          <w:lang w:val="en-US"/>
        </w:rPr>
        <w:t xml:space="preserve"> </w:t>
      </w:r>
    </w:p>
    <w:p w14:paraId="32E92881" w14:textId="77777777" w:rsidR="00D169D8" w:rsidRPr="00706C1E" w:rsidRDefault="00D169D8" w:rsidP="00D169D8">
      <w:pPr>
        <w:numPr>
          <w:ilvl w:val="1"/>
          <w:numId w:val="30"/>
        </w:numPr>
        <w:overflowPunct w:val="0"/>
        <w:autoSpaceDE w:val="0"/>
        <w:autoSpaceDN w:val="0"/>
        <w:adjustRightInd w:val="0"/>
        <w:spacing w:after="0"/>
        <w:jc w:val="left"/>
        <w:rPr>
          <w:bCs/>
        </w:rPr>
      </w:pPr>
      <w:r w:rsidRPr="00706C1E">
        <w:rPr>
          <w:bCs/>
        </w:rPr>
        <w:t>Initial access, channel access. Scheduling/HARQ, and mobility including connected/inactive/idle mode operation and radio-link monitoring/failure</w:t>
      </w:r>
    </w:p>
    <w:p w14:paraId="35C3BA3A" w14:textId="77777777" w:rsidR="00D169D8" w:rsidRPr="00706C1E" w:rsidRDefault="00D169D8" w:rsidP="00D169D8">
      <w:pPr>
        <w:numPr>
          <w:ilvl w:val="1"/>
          <w:numId w:val="30"/>
        </w:numPr>
        <w:overflowPunct w:val="0"/>
        <w:autoSpaceDE w:val="0"/>
        <w:autoSpaceDN w:val="0"/>
        <w:adjustRightInd w:val="0"/>
        <w:spacing w:after="0"/>
        <w:jc w:val="left"/>
        <w:rPr>
          <w:bCs/>
          <w:lang w:val="en-US"/>
        </w:rPr>
      </w:pPr>
      <w:r w:rsidRPr="00706C1E">
        <w:rPr>
          <w:bCs/>
          <w:lang w:val="en-US"/>
        </w:rPr>
        <w:t xml:space="preserve">Coexistence methods within NR-based and between NR-based operation in unlicensed and LTE-based LAA and with other incumbent RATs in accordance with regulatory requirements in e.g., 5GHz , 37GHz, 60GHz bands </w:t>
      </w:r>
    </w:p>
    <w:p w14:paraId="30CC02FC" w14:textId="77777777" w:rsidR="00D169D8" w:rsidRDefault="00D169D8" w:rsidP="00D169D8">
      <w:pPr>
        <w:numPr>
          <w:ilvl w:val="2"/>
          <w:numId w:val="30"/>
        </w:numPr>
        <w:overflowPunct w:val="0"/>
        <w:autoSpaceDE w:val="0"/>
        <w:autoSpaceDN w:val="0"/>
        <w:adjustRightInd w:val="0"/>
        <w:spacing w:after="0"/>
        <w:jc w:val="left"/>
        <w:rPr>
          <w:bCs/>
          <w:lang w:val="en-US"/>
        </w:rPr>
      </w:pPr>
      <w:r w:rsidRPr="00706C1E">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1D9B5511" w14:textId="77777777" w:rsidR="00D169D8" w:rsidRDefault="00D169D8" w:rsidP="00D169D8">
      <w:pPr>
        <w:overflowPunct w:val="0"/>
        <w:autoSpaceDE w:val="0"/>
        <w:autoSpaceDN w:val="0"/>
        <w:adjustRightInd w:val="0"/>
        <w:spacing w:after="0"/>
        <w:jc w:val="left"/>
        <w:rPr>
          <w:bCs/>
          <w:lang w:val="en-US"/>
        </w:rPr>
      </w:pPr>
    </w:p>
    <w:p w14:paraId="052E2999" w14:textId="0F38092D" w:rsidR="00D52113" w:rsidRDefault="00D169D8" w:rsidP="00D52113">
      <w:pPr>
        <w:overflowPunct w:val="0"/>
        <w:autoSpaceDE w:val="0"/>
        <w:autoSpaceDN w:val="0"/>
        <w:adjustRightInd w:val="0"/>
        <w:spacing w:after="0"/>
        <w:jc w:val="left"/>
        <w:rPr>
          <w:bCs/>
          <w:lang w:val="en-US"/>
        </w:rPr>
      </w:pPr>
      <w:r>
        <w:rPr>
          <w:bCs/>
          <w:lang w:val="en-US"/>
        </w:rPr>
        <w:t>In this contribution</w:t>
      </w:r>
      <w:r w:rsidR="001932BE">
        <w:rPr>
          <w:bCs/>
          <w:lang w:val="en-US"/>
        </w:rPr>
        <w:t xml:space="preserve">, potential enhancement </w:t>
      </w:r>
      <w:r w:rsidR="001932BE" w:rsidRPr="001932BE">
        <w:rPr>
          <w:bCs/>
          <w:lang w:val="en-US"/>
        </w:rPr>
        <w:t>to</w:t>
      </w:r>
      <w:r w:rsidR="00D52113">
        <w:rPr>
          <w:bCs/>
          <w:lang w:val="en-US"/>
        </w:rPr>
        <w:t xml:space="preserve"> NR DL signals and channels are discussed. In particular, the following aspects are </w:t>
      </w:r>
      <w:r w:rsidR="00397364">
        <w:rPr>
          <w:bCs/>
          <w:lang w:val="en-US"/>
        </w:rPr>
        <w:t>addressed</w:t>
      </w:r>
      <w:r w:rsidR="00D52113">
        <w:rPr>
          <w:bCs/>
          <w:lang w:val="en-US"/>
        </w:rPr>
        <w:t xml:space="preserve">: </w:t>
      </w:r>
    </w:p>
    <w:p w14:paraId="2DD646D5" w14:textId="31DF82C1" w:rsidR="00CB3774" w:rsidRDefault="00F02944" w:rsidP="001932BE">
      <w:pPr>
        <w:pStyle w:val="ListParagraph"/>
        <w:numPr>
          <w:ilvl w:val="0"/>
          <w:numId w:val="29"/>
        </w:numPr>
        <w:overflowPunct w:val="0"/>
        <w:autoSpaceDE w:val="0"/>
        <w:autoSpaceDN w:val="0"/>
        <w:adjustRightInd w:val="0"/>
        <w:spacing w:after="0"/>
        <w:jc w:val="left"/>
        <w:rPr>
          <w:bCs/>
          <w:lang w:val="en-US"/>
        </w:rPr>
      </w:pPr>
      <w:r>
        <w:rPr>
          <w:bCs/>
          <w:lang w:val="en-US"/>
        </w:rPr>
        <w:t>Discovery reference signal</w:t>
      </w:r>
    </w:p>
    <w:p w14:paraId="51F2574C" w14:textId="61F18D4E" w:rsidR="001932BE" w:rsidRDefault="00F02944" w:rsidP="00F02944">
      <w:pPr>
        <w:pStyle w:val="ListParagraph"/>
        <w:numPr>
          <w:ilvl w:val="0"/>
          <w:numId w:val="29"/>
        </w:numPr>
        <w:overflowPunct w:val="0"/>
        <w:autoSpaceDE w:val="0"/>
        <w:autoSpaceDN w:val="0"/>
        <w:adjustRightInd w:val="0"/>
        <w:spacing w:after="0"/>
        <w:jc w:val="left"/>
        <w:rPr>
          <w:bCs/>
          <w:lang w:val="en-US"/>
        </w:rPr>
      </w:pPr>
      <w:r w:rsidRPr="00F02944">
        <w:rPr>
          <w:bCs/>
          <w:lang w:val="en-US"/>
        </w:rPr>
        <w:t>Mechanism for UE power saving</w:t>
      </w:r>
      <w:r w:rsidR="00090AEB">
        <w:rPr>
          <w:bCs/>
          <w:lang w:val="en-US"/>
        </w:rPr>
        <w:t xml:space="preserve"> regarding PDCCH monitoring</w:t>
      </w:r>
    </w:p>
    <w:p w14:paraId="7B35E428" w14:textId="7F00BAE9" w:rsidR="00090AEB" w:rsidRPr="00090AEB" w:rsidRDefault="00090AEB" w:rsidP="00090AEB">
      <w:pPr>
        <w:pStyle w:val="ListParagraph"/>
        <w:numPr>
          <w:ilvl w:val="0"/>
          <w:numId w:val="29"/>
        </w:numPr>
        <w:rPr>
          <w:bCs/>
          <w:lang w:val="en-US"/>
        </w:rPr>
      </w:pPr>
      <w:r w:rsidRPr="00090AEB">
        <w:rPr>
          <w:bCs/>
          <w:lang w:val="en-US"/>
        </w:rPr>
        <w:t xml:space="preserve">CORESET configuration in a wideband carrier </w:t>
      </w:r>
    </w:p>
    <w:p w14:paraId="39BFD5CF" w14:textId="5D54B9A0" w:rsidR="007C18EB" w:rsidRPr="007C18EB" w:rsidRDefault="00D01EE6" w:rsidP="00B63A41">
      <w:pPr>
        <w:pStyle w:val="Heading1"/>
        <w:spacing w:before="480" w:after="120"/>
        <w:ind w:left="518"/>
        <w:rPr>
          <w:sz w:val="28"/>
        </w:rPr>
      </w:pPr>
      <w:r w:rsidRPr="00D01EE6">
        <w:rPr>
          <w:sz w:val="28"/>
        </w:rPr>
        <w:t>Discovery reference signal</w:t>
      </w:r>
    </w:p>
    <w:p w14:paraId="605C2CC7" w14:textId="0DC578B6" w:rsidR="007C18EB" w:rsidRDefault="007C18EB" w:rsidP="007C18EB">
      <w:pPr>
        <w:rPr>
          <w:lang w:eastAsia="zh-CN"/>
        </w:rPr>
      </w:pPr>
      <w:r>
        <w:rPr>
          <w:lang w:eastAsia="zh-CN"/>
        </w:rPr>
        <w:t xml:space="preserve">In unlicensed spectrum, there is no transmission if </w:t>
      </w:r>
      <w:r w:rsidR="00397364">
        <w:rPr>
          <w:lang w:eastAsia="zh-CN"/>
        </w:rPr>
        <w:t xml:space="preserve">there is </w:t>
      </w:r>
      <w:r>
        <w:rPr>
          <w:lang w:eastAsia="zh-CN"/>
        </w:rPr>
        <w:t>no data. However, certain signals need to be reliably and periodically transmitted for RRM</w:t>
      </w:r>
      <w:r w:rsidR="00854B97">
        <w:rPr>
          <w:lang w:eastAsia="zh-CN"/>
        </w:rPr>
        <w:t xml:space="preserve"> and synchronization</w:t>
      </w:r>
      <w:r>
        <w:rPr>
          <w:lang w:eastAsia="zh-CN"/>
        </w:rPr>
        <w:t xml:space="preserve">. This had been the motivation behind the introduction of discovery reference signal (DRS) for LTE LAA in Rel-13. </w:t>
      </w:r>
    </w:p>
    <w:p w14:paraId="4B2EB0E6" w14:textId="77777777" w:rsidR="007C18EB" w:rsidRDefault="007C18EB" w:rsidP="007C18EB">
      <w:pPr>
        <w:pStyle w:val="ListParagraph"/>
        <w:numPr>
          <w:ilvl w:val="0"/>
          <w:numId w:val="37"/>
        </w:numPr>
        <w:rPr>
          <w:lang w:eastAsia="zh-CN"/>
        </w:rPr>
      </w:pPr>
      <w:r>
        <w:rPr>
          <w:lang w:eastAsia="zh-CN"/>
        </w:rPr>
        <w:t>The following lists attributes of Rel-13 LTE DRS for LAA:</w:t>
      </w:r>
    </w:p>
    <w:p w14:paraId="594542E4" w14:textId="77777777" w:rsidR="007C18EB" w:rsidRPr="00876BC8" w:rsidRDefault="007C18EB" w:rsidP="007C18EB">
      <w:pPr>
        <w:pStyle w:val="ListParagraph"/>
        <w:numPr>
          <w:ilvl w:val="1"/>
          <w:numId w:val="37"/>
        </w:numPr>
        <w:rPr>
          <w:lang w:val="en-US" w:eastAsia="zh-CN"/>
        </w:rPr>
      </w:pPr>
      <w:r w:rsidRPr="00876BC8">
        <w:rPr>
          <w:lang w:val="en-US" w:eastAsia="zh-CN"/>
        </w:rPr>
        <w:t>LAA DRS is based on Rel-12 DRS</w:t>
      </w:r>
      <w:r>
        <w:rPr>
          <w:lang w:val="en-US" w:eastAsia="zh-CN"/>
        </w:rPr>
        <w:t xml:space="preserve"> for frame structure (FS) type 1</w:t>
      </w:r>
      <w:r w:rsidRPr="00876BC8">
        <w:rPr>
          <w:lang w:val="en-US" w:eastAsia="zh-CN"/>
        </w:rPr>
        <w:t>.</w:t>
      </w:r>
      <w:r>
        <w:rPr>
          <w:lang w:val="en-US" w:eastAsia="zh-CN"/>
        </w:rPr>
        <w:t xml:space="preserve"> The DRS spans </w:t>
      </w:r>
      <w:r w:rsidRPr="00876BC8">
        <w:rPr>
          <w:lang w:val="en-US" w:eastAsia="zh-CN"/>
        </w:rPr>
        <w:t>symbols 0-11</w:t>
      </w:r>
      <w:r>
        <w:rPr>
          <w:lang w:val="en-US" w:eastAsia="zh-CN"/>
        </w:rPr>
        <w:t xml:space="preserve"> in a subframe and contains</w:t>
      </w:r>
      <w:r w:rsidRPr="00876BC8">
        <w:rPr>
          <w:lang w:val="en-US" w:eastAsia="zh-CN"/>
        </w:rPr>
        <w:t xml:space="preserve"> PSS/SSS, CRS, and NZP-CSI-RS in symbols 9&amp;10, if configured.</w:t>
      </w:r>
    </w:p>
    <w:p w14:paraId="51240EC7" w14:textId="77777777" w:rsidR="007C18EB" w:rsidRPr="00876BC8" w:rsidRDefault="007C18EB" w:rsidP="007C18EB">
      <w:pPr>
        <w:pStyle w:val="ListParagraph"/>
        <w:numPr>
          <w:ilvl w:val="1"/>
          <w:numId w:val="37"/>
        </w:numPr>
        <w:rPr>
          <w:lang w:val="en-US" w:eastAsia="zh-CN"/>
        </w:rPr>
      </w:pPr>
      <w:r w:rsidRPr="00876BC8">
        <w:rPr>
          <w:lang w:val="en-US" w:eastAsia="zh-CN"/>
        </w:rPr>
        <w:t xml:space="preserve">DRS </w:t>
      </w:r>
      <w:r>
        <w:rPr>
          <w:lang w:val="en-US" w:eastAsia="zh-CN"/>
        </w:rPr>
        <w:t>without</w:t>
      </w:r>
      <w:r w:rsidRPr="00876BC8">
        <w:rPr>
          <w:lang w:val="en-US" w:eastAsia="zh-CN"/>
        </w:rPr>
        <w:t xml:space="preserve"> PDSCH may be transmitted in one of different time positions within DMTC.</w:t>
      </w:r>
    </w:p>
    <w:p w14:paraId="6F57BBFC" w14:textId="77777777" w:rsidR="007C18EB" w:rsidRPr="00876BC8" w:rsidRDefault="007C18EB" w:rsidP="007C18EB">
      <w:pPr>
        <w:pStyle w:val="ListParagraph"/>
        <w:numPr>
          <w:ilvl w:val="1"/>
          <w:numId w:val="37"/>
        </w:numPr>
        <w:rPr>
          <w:lang w:val="en-US" w:eastAsia="zh-CN"/>
        </w:rPr>
      </w:pPr>
      <w:r w:rsidRPr="00876BC8">
        <w:rPr>
          <w:lang w:eastAsia="zh-CN"/>
        </w:rPr>
        <w:t>DRS can be multiplexed with (E)PDCCH/PDSCH in subframes 0&amp;5.</w:t>
      </w:r>
    </w:p>
    <w:p w14:paraId="13D3AEA2" w14:textId="77777777" w:rsidR="007C18EB" w:rsidRPr="00876BC8" w:rsidRDefault="007C18EB" w:rsidP="007C18EB">
      <w:pPr>
        <w:pStyle w:val="ListParagraph"/>
        <w:numPr>
          <w:ilvl w:val="1"/>
          <w:numId w:val="37"/>
        </w:numPr>
        <w:rPr>
          <w:lang w:val="en-US" w:eastAsia="zh-CN"/>
        </w:rPr>
      </w:pPr>
      <w:r w:rsidRPr="00876BC8">
        <w:rPr>
          <w:lang w:eastAsia="zh-CN"/>
        </w:rPr>
        <w:t xml:space="preserve">Due to floating DRS transmission positions, new SSS/CRS generation method </w:t>
      </w:r>
      <w:r>
        <w:rPr>
          <w:lang w:eastAsia="zh-CN"/>
        </w:rPr>
        <w:t xml:space="preserve">was adopted </w:t>
      </w:r>
      <w:r w:rsidRPr="00876BC8">
        <w:rPr>
          <w:lang w:eastAsia="zh-CN"/>
        </w:rPr>
        <w:t>to enable PSS/SSS transmission in subframes other than 0&amp;5:</w:t>
      </w:r>
    </w:p>
    <w:p w14:paraId="3ADF2889" w14:textId="47558CF6" w:rsidR="007C18EB" w:rsidRPr="00876BC8" w:rsidRDefault="007C18EB" w:rsidP="007C18EB">
      <w:pPr>
        <w:pStyle w:val="ListParagraph"/>
        <w:numPr>
          <w:ilvl w:val="2"/>
          <w:numId w:val="37"/>
        </w:numPr>
        <w:rPr>
          <w:lang w:val="en-US" w:eastAsia="zh-CN"/>
        </w:rPr>
      </w:pPr>
      <w:r w:rsidRPr="00876BC8">
        <w:rPr>
          <w:lang w:eastAsia="zh-CN"/>
        </w:rPr>
        <w:t>SSS transmitted in subframes 0-4 reuses Rel-12 SSS generated for subframe 0, while SSS transmitted in subframe</w:t>
      </w:r>
      <w:r w:rsidR="00397364">
        <w:rPr>
          <w:lang w:eastAsia="zh-CN"/>
        </w:rPr>
        <w:t>s</w:t>
      </w:r>
      <w:r w:rsidRPr="00876BC8">
        <w:rPr>
          <w:lang w:eastAsia="zh-CN"/>
        </w:rPr>
        <w:t xml:space="preserve"> 5-9 reuses Rel-12 SSS generated for subframe 5.</w:t>
      </w:r>
    </w:p>
    <w:p w14:paraId="1E22E5A4" w14:textId="77777777" w:rsidR="007C18EB" w:rsidRPr="00876BC8" w:rsidRDefault="007C18EB" w:rsidP="007C18EB">
      <w:pPr>
        <w:pStyle w:val="ListParagraph"/>
        <w:numPr>
          <w:ilvl w:val="2"/>
          <w:numId w:val="37"/>
        </w:numPr>
        <w:rPr>
          <w:lang w:val="en-US" w:eastAsia="zh-CN"/>
        </w:rPr>
      </w:pPr>
      <w:r w:rsidRPr="00876BC8">
        <w:rPr>
          <w:lang w:eastAsia="zh-CN"/>
        </w:rPr>
        <w:lastRenderedPageBreak/>
        <w:t>Subframe index for generating CRS follows SSS generation, to reduce complexity at UE for CRS detection.</w:t>
      </w:r>
    </w:p>
    <w:p w14:paraId="3BD07E33" w14:textId="77777777" w:rsidR="007C18EB" w:rsidRDefault="007C18EB" w:rsidP="007C18EB">
      <w:pPr>
        <w:rPr>
          <w:lang w:eastAsia="zh-CN"/>
        </w:rPr>
      </w:pPr>
    </w:p>
    <w:p w14:paraId="48863827" w14:textId="77777777" w:rsidR="007C18EB" w:rsidRDefault="007C18EB" w:rsidP="007C18EB">
      <w:pPr>
        <w:jc w:val="center"/>
        <w:rPr>
          <w:lang w:eastAsia="zh-CN"/>
        </w:rPr>
      </w:pPr>
      <w:r w:rsidRPr="00932E13">
        <w:rPr>
          <w:noProof/>
          <w:lang w:val="en-US" w:eastAsia="ko-KR"/>
        </w:rPr>
        <w:drawing>
          <wp:inline distT="0" distB="0" distL="0" distR="0" wp14:anchorId="77B2C27E" wp14:editId="1FDC5516">
            <wp:extent cx="2062959" cy="2758568"/>
            <wp:effectExtent l="0" t="0" r="0" b="381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2"/>
                    <a:stretch>
                      <a:fillRect/>
                    </a:stretch>
                  </pic:blipFill>
                  <pic:spPr>
                    <a:xfrm>
                      <a:off x="0" y="0"/>
                      <a:ext cx="2068749" cy="2766311"/>
                    </a:xfrm>
                    <a:prstGeom prst="rect">
                      <a:avLst/>
                    </a:prstGeom>
                  </pic:spPr>
                </pic:pic>
              </a:graphicData>
            </a:graphic>
          </wp:inline>
        </w:drawing>
      </w:r>
    </w:p>
    <w:p w14:paraId="602510E6" w14:textId="77777777" w:rsidR="007C18EB" w:rsidRPr="001E611B" w:rsidRDefault="007C18EB" w:rsidP="007C18EB">
      <w:pPr>
        <w:spacing w:before="240"/>
        <w:jc w:val="center"/>
        <w:rPr>
          <w:b/>
          <w:lang w:val="en-US" w:eastAsia="zh-CN"/>
        </w:rPr>
      </w:pPr>
      <w:r w:rsidRPr="001E611B">
        <w:rPr>
          <w:b/>
          <w:lang w:eastAsia="zh-CN"/>
        </w:rPr>
        <w:t>Fig</w:t>
      </w:r>
      <w:r>
        <w:rPr>
          <w:b/>
          <w:lang w:eastAsia="zh-CN"/>
        </w:rPr>
        <w:t>ure</w:t>
      </w:r>
      <w:r w:rsidRPr="001E611B">
        <w:rPr>
          <w:b/>
          <w:lang w:eastAsia="zh-CN"/>
        </w:rPr>
        <w:t>. 1</w:t>
      </w:r>
      <w:r>
        <w:rPr>
          <w:b/>
          <w:lang w:eastAsia="zh-CN"/>
        </w:rPr>
        <w:t xml:space="preserve"> LTE Rel-13 discovery reference signal for LAA </w:t>
      </w:r>
    </w:p>
    <w:p w14:paraId="09063481" w14:textId="77777777" w:rsidR="007C18EB" w:rsidRPr="00932E13" w:rsidRDefault="007C18EB" w:rsidP="007C18EB">
      <w:pPr>
        <w:rPr>
          <w:lang w:val="en-US" w:eastAsia="zh-CN"/>
        </w:rPr>
      </w:pPr>
    </w:p>
    <w:p w14:paraId="4E18F062" w14:textId="7E155EA3" w:rsidR="007C18EB" w:rsidRDefault="007C18EB" w:rsidP="007C18EB">
      <w:pPr>
        <w:rPr>
          <w:lang w:val="en-US" w:eastAsia="zh-CN"/>
        </w:rPr>
      </w:pPr>
      <w:r>
        <w:rPr>
          <w:lang w:eastAsia="zh-CN"/>
        </w:rPr>
        <w:t>With the same motivation of the LTE DRS for LAA, it can be considered to introduce DRS for NR-unlicensed</w:t>
      </w:r>
      <w:r w:rsidR="00854B97">
        <w:rPr>
          <w:lang w:eastAsia="zh-CN"/>
        </w:rPr>
        <w:t xml:space="preserve"> (additionally considering standalone NR-unlicensed operation)</w:t>
      </w:r>
      <w:r>
        <w:rPr>
          <w:lang w:eastAsia="zh-CN"/>
        </w:rPr>
        <w:t xml:space="preserve">. </w:t>
      </w:r>
      <w:r w:rsidRPr="001726CE">
        <w:rPr>
          <w:lang w:val="en-US" w:eastAsia="zh-CN"/>
        </w:rPr>
        <w:t>Similar to LTE DRS, the DRS for NR-unlicensed can include at least SSB (PSS/SSS/PBCH) and CSI-RS and other reference signals (e.g., TRS may be part of CSI-RS), if configured</w:t>
      </w:r>
      <w:r w:rsidR="00854B97">
        <w:rPr>
          <w:lang w:val="en-US" w:eastAsia="zh-CN"/>
        </w:rPr>
        <w:t xml:space="preserve"> that are bundled and assigned a common priority.</w:t>
      </w:r>
    </w:p>
    <w:p w14:paraId="2DCAD04C" w14:textId="1A9E8FC8" w:rsidR="007C18EB" w:rsidRDefault="00854B97" w:rsidP="007C18EB">
      <w:pPr>
        <w:rPr>
          <w:lang w:eastAsia="zh-CN"/>
        </w:rPr>
      </w:pPr>
      <w:r>
        <w:rPr>
          <w:lang w:eastAsia="zh-CN"/>
        </w:rPr>
        <w:t>Additionally</w:t>
      </w:r>
      <w:r w:rsidR="007C18EB">
        <w:rPr>
          <w:lang w:eastAsia="zh-CN"/>
        </w:rPr>
        <w:t xml:space="preserve">, it can be considered to introduce a concept similar to DMTC window to allow shifted DRS transmission within the window. The motivation is to increase the chance of DRS transmission as it will/should be subject to LBT before transmission. If the possible DRS transmission occasion is limited to a single </w:t>
      </w:r>
      <w:r w:rsidR="001D3D6A">
        <w:rPr>
          <w:lang w:eastAsia="zh-CN"/>
        </w:rPr>
        <w:t>Tx opportunity</w:t>
      </w:r>
      <w:r w:rsidR="007C18EB">
        <w:rPr>
          <w:lang w:eastAsia="zh-CN"/>
        </w:rPr>
        <w:t>, then the DRS transmission has to be delayed to the next occasion, if LBT fails</w:t>
      </w:r>
      <w:r>
        <w:rPr>
          <w:lang w:eastAsia="zh-CN"/>
        </w:rPr>
        <w:t xml:space="preserve"> which is especially limiting for large DRS periodicities.</w:t>
      </w:r>
    </w:p>
    <w:p w14:paraId="58A5AE47" w14:textId="77777777" w:rsidR="007C18EB" w:rsidRDefault="007C18EB" w:rsidP="007C18EB">
      <w:pPr>
        <w:jc w:val="center"/>
        <w:rPr>
          <w:lang w:eastAsia="zh-CN"/>
        </w:rPr>
      </w:pPr>
      <w:r w:rsidRPr="00770510">
        <w:rPr>
          <w:noProof/>
          <w:lang w:val="en-US" w:eastAsia="ko-KR"/>
        </w:rPr>
        <w:drawing>
          <wp:inline distT="0" distB="0" distL="0" distR="0" wp14:anchorId="62B8E377" wp14:editId="69FB2817">
            <wp:extent cx="4189663" cy="1124182"/>
            <wp:effectExtent l="0" t="0" r="190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212964" cy="1130434"/>
                    </a:xfrm>
                    <a:prstGeom prst="rect">
                      <a:avLst/>
                    </a:prstGeom>
                  </pic:spPr>
                </pic:pic>
              </a:graphicData>
            </a:graphic>
          </wp:inline>
        </w:drawing>
      </w:r>
    </w:p>
    <w:p w14:paraId="671BBC3F" w14:textId="77777777" w:rsidR="007C18EB" w:rsidRPr="001E611B" w:rsidRDefault="007C18EB" w:rsidP="007C18EB">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2 Illustration of the DRS window concept</w:t>
      </w:r>
    </w:p>
    <w:p w14:paraId="146B942F" w14:textId="524A6D15" w:rsidR="00B63A41" w:rsidRPr="00B63A41" w:rsidRDefault="007C18EB" w:rsidP="00B63A41">
      <w:pPr>
        <w:spacing w:before="240" w:after="240"/>
        <w:rPr>
          <w:b/>
          <w:szCs w:val="20"/>
          <w:lang w:val="en-US"/>
        </w:rPr>
      </w:pPr>
      <w:r>
        <w:rPr>
          <w:b/>
          <w:szCs w:val="20"/>
          <w:lang w:val="en-US"/>
        </w:rPr>
        <w:t>Proposal 1</w:t>
      </w:r>
      <w:r w:rsidRPr="00BF4801">
        <w:rPr>
          <w:b/>
          <w:szCs w:val="20"/>
          <w:lang w:val="en-US"/>
        </w:rPr>
        <w:t xml:space="preserve">: </w:t>
      </w:r>
      <w:r>
        <w:rPr>
          <w:b/>
          <w:szCs w:val="20"/>
          <w:lang w:val="en-US"/>
        </w:rPr>
        <w:t>It is proposed to study possible introduction of discovery reference signal (DRS) for NR-unlicensed and mechanism</w:t>
      </w:r>
      <w:r w:rsidR="001D3D6A">
        <w:rPr>
          <w:b/>
          <w:szCs w:val="20"/>
          <w:lang w:val="en-US"/>
        </w:rPr>
        <w:t>s</w:t>
      </w:r>
      <w:r>
        <w:rPr>
          <w:b/>
          <w:szCs w:val="20"/>
          <w:lang w:val="en-US"/>
        </w:rPr>
        <w:t xml:space="preserve"> to enhance the reliability of the DRS transmission. </w:t>
      </w:r>
    </w:p>
    <w:p w14:paraId="7E2AD938" w14:textId="707790D0" w:rsidR="00B63A41" w:rsidRPr="00B63A41" w:rsidRDefault="00B63A41" w:rsidP="00B63A41">
      <w:pPr>
        <w:pStyle w:val="Heading1"/>
        <w:spacing w:before="480" w:after="120"/>
        <w:ind w:left="518"/>
        <w:rPr>
          <w:sz w:val="28"/>
        </w:rPr>
      </w:pPr>
      <w:r>
        <w:rPr>
          <w:sz w:val="28"/>
        </w:rPr>
        <w:t>Mechanism for UE power saving</w:t>
      </w:r>
      <w:r w:rsidR="00F02944">
        <w:rPr>
          <w:sz w:val="28"/>
        </w:rPr>
        <w:t xml:space="preserve"> </w:t>
      </w:r>
    </w:p>
    <w:p w14:paraId="529B04DB" w14:textId="77777777" w:rsidR="00B63A41" w:rsidRDefault="00B63A41" w:rsidP="00B63A41">
      <w:r>
        <w:t xml:space="preserve">In NR-unlicensed, it is preferable to have shorter TTI for many reasons; to better coexist with Wi-Fi with finer granularity in time in accessing the medium and fast turnaround, etc. There are two ways to shorten the TTI: 1) increase the sub-carrier spacing, and 2) utilize non-slot based scheduling. </w:t>
      </w:r>
    </w:p>
    <w:p w14:paraId="20162BC3" w14:textId="73A6804B" w:rsidR="00B63A41" w:rsidRPr="0083017B" w:rsidRDefault="001D3D6A" w:rsidP="00B63A41">
      <w:r>
        <w:t xml:space="preserve">An </w:t>
      </w:r>
      <w:r w:rsidR="00B63A41">
        <w:t>increased transmission granularity in time implies</w:t>
      </w:r>
      <w:r w:rsidR="0083127D">
        <w:t xml:space="preserve">, in turn, </w:t>
      </w:r>
      <w:r>
        <w:t xml:space="preserve">an </w:t>
      </w:r>
      <w:r w:rsidR="00B63A41">
        <w:t>increased PDCCH monitoring overhead. That is</w:t>
      </w:r>
      <w:r>
        <w:t>,</w:t>
      </w:r>
      <w:r w:rsidR="00B63A41">
        <w:t xml:space="preserve"> a UE is required to monitor the PDCCH more often than longer TTI case. In this section, we discuss possible options to reduce the </w:t>
      </w:r>
      <w:r w:rsidR="00B63A41">
        <w:lastRenderedPageBreak/>
        <w:t xml:space="preserve">UE PDCCH monitoring overhead and thereby, reducing UE power consumption, while allowing shorter TTI operation of NR-unlicensed. </w:t>
      </w:r>
    </w:p>
    <w:p w14:paraId="0D99A864" w14:textId="77777777" w:rsidR="00B63A41" w:rsidRDefault="00B63A41" w:rsidP="00B63A41">
      <w:pPr>
        <w:pStyle w:val="Heading2"/>
      </w:pPr>
      <w:r>
        <w:t xml:space="preserve">PDCCH monitoring window concept </w:t>
      </w:r>
    </w:p>
    <w:p w14:paraId="5ADDC1EB" w14:textId="77777777" w:rsidR="00B63A41" w:rsidRDefault="00B63A41" w:rsidP="00B63A41">
      <w:r>
        <w:t xml:space="preserve">The PDCCH monitoring window concept is depicted in Figure 3 below, in which a UE is configured with PDCCH monitoring window in addition to PDCCH monitoring periodicity and occasion, which had been already defined for Rel-15 NR. </w:t>
      </w:r>
    </w:p>
    <w:p w14:paraId="08653A0D" w14:textId="77777777" w:rsidR="00B63A41" w:rsidRDefault="00B63A41" w:rsidP="00B63A41">
      <w:pPr>
        <w:jc w:val="center"/>
      </w:pPr>
      <w:r>
        <w:object w:dxaOrig="4236" w:dyaOrig="2508" w14:anchorId="3958E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5pt;height:147pt" o:ole="">
            <v:imagedata r:id="rId14" o:title=""/>
          </v:shape>
          <o:OLEObject Type="Embed" ProgID="Visio.Drawing.15" ShapeID="_x0000_i1025" DrawAspect="Content" ObjectID="_1587566819" r:id="rId15"/>
        </w:object>
      </w:r>
    </w:p>
    <w:p w14:paraId="2E70CADB" w14:textId="77777777" w:rsidR="00B63A41" w:rsidRDefault="00B63A41" w:rsidP="00B63A41"/>
    <w:p w14:paraId="38230DFF" w14:textId="77777777" w:rsidR="00B63A41" w:rsidRPr="001E611B" w:rsidRDefault="00B63A41" w:rsidP="00B63A41">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3 Illustration of PDCCH monitoring window concept</w:t>
      </w:r>
    </w:p>
    <w:p w14:paraId="33DCD2B1" w14:textId="77777777" w:rsidR="00B63A41" w:rsidRDefault="00B63A41" w:rsidP="00B63A41">
      <w:pPr>
        <w:rPr>
          <w:lang w:val="en-US"/>
        </w:rPr>
      </w:pPr>
    </w:p>
    <w:p w14:paraId="398BAF16" w14:textId="76154C67" w:rsidR="00B63A41" w:rsidRPr="00C5544C" w:rsidRDefault="00B63A41" w:rsidP="00B63A41">
      <w:pPr>
        <w:rPr>
          <w:lang w:val="en-US"/>
        </w:rPr>
      </w:pPr>
      <w:r>
        <w:rPr>
          <w:lang w:val="en-US"/>
        </w:rPr>
        <w:t xml:space="preserve">The motivation of defining </w:t>
      </w:r>
      <w:r w:rsidR="001D3D6A">
        <w:rPr>
          <w:lang w:val="en-US"/>
        </w:rPr>
        <w:t xml:space="preserve">a </w:t>
      </w:r>
      <w:r>
        <w:rPr>
          <w:lang w:val="en-US"/>
        </w:rPr>
        <w:t xml:space="preserve">window for PDCCH monitoring is to </w:t>
      </w:r>
      <w:r w:rsidR="001C1DC4">
        <w:rPr>
          <w:lang w:val="en-US"/>
        </w:rPr>
        <w:t xml:space="preserve">allow the gNB to transmit certain periodic PDCCHs (potentially with large periodicity) in conjunction with LBT. </w:t>
      </w:r>
      <w:r w:rsidR="00293301">
        <w:rPr>
          <w:lang w:val="en-US"/>
        </w:rPr>
        <w:t>This allows for</w:t>
      </w:r>
      <w:r w:rsidR="001C1DC4">
        <w:rPr>
          <w:lang w:val="en-US"/>
        </w:rPr>
        <w:t xml:space="preserve"> PDCCH transmission</w:t>
      </w:r>
      <w:r w:rsidR="00293301">
        <w:rPr>
          <w:lang w:val="en-US"/>
        </w:rPr>
        <w:t>s</w:t>
      </w:r>
      <w:r w:rsidR="001C1DC4">
        <w:rPr>
          <w:lang w:val="en-US"/>
        </w:rPr>
        <w:t xml:space="preserve"> </w:t>
      </w:r>
      <w:r w:rsidR="00293301">
        <w:rPr>
          <w:lang w:val="en-US"/>
        </w:rPr>
        <w:t>that are</w:t>
      </w:r>
      <w:r w:rsidR="001C1DC4">
        <w:rPr>
          <w:lang w:val="en-US"/>
        </w:rPr>
        <w:t xml:space="preserve"> slightly shifted in time due to LBT </w:t>
      </w:r>
      <w:r w:rsidR="00293301">
        <w:rPr>
          <w:lang w:val="en-US"/>
        </w:rPr>
        <w:t>and are</w:t>
      </w:r>
      <w:r w:rsidR="001C1DC4">
        <w:rPr>
          <w:lang w:val="en-US"/>
        </w:rPr>
        <w:t xml:space="preserve"> not perfectly periodic. </w:t>
      </w:r>
      <w:r>
        <w:rPr>
          <w:lang w:val="en-US"/>
        </w:rPr>
        <w:t>Increasing the window duration will increase UE power consumption for PDCCH monitoring</w:t>
      </w:r>
      <w:r w:rsidR="0083127D">
        <w:rPr>
          <w:lang w:val="en-US"/>
        </w:rPr>
        <w:t>,</w:t>
      </w:r>
      <w:r>
        <w:rPr>
          <w:lang w:val="en-US"/>
        </w:rPr>
        <w:t xml:space="preserve"> but </w:t>
      </w:r>
      <w:r w:rsidR="00293301">
        <w:rPr>
          <w:lang w:val="en-US"/>
        </w:rPr>
        <w:t>can provide</w:t>
      </w:r>
      <w:r w:rsidR="0044679F">
        <w:rPr>
          <w:lang w:val="en-US"/>
        </w:rPr>
        <w:t xml:space="preserve"> </w:t>
      </w:r>
      <w:r w:rsidR="0083127D">
        <w:rPr>
          <w:lang w:val="en-US"/>
        </w:rPr>
        <w:t>a</w:t>
      </w:r>
      <w:r w:rsidR="0044679F">
        <w:rPr>
          <w:lang w:val="en-US"/>
        </w:rPr>
        <w:t>n increased</w:t>
      </w:r>
      <w:r w:rsidR="0083127D">
        <w:rPr>
          <w:lang w:val="en-US"/>
        </w:rPr>
        <w:t xml:space="preserve"> </w:t>
      </w:r>
      <w:r>
        <w:rPr>
          <w:lang w:val="en-US"/>
        </w:rPr>
        <w:t xml:space="preserve">chance </w:t>
      </w:r>
      <w:r w:rsidR="0044679F">
        <w:rPr>
          <w:lang w:val="en-US"/>
        </w:rPr>
        <w:t>of</w:t>
      </w:r>
      <w:r>
        <w:rPr>
          <w:lang w:val="en-US"/>
        </w:rPr>
        <w:t xml:space="preserve"> </w:t>
      </w:r>
      <w:r w:rsidR="0044679F">
        <w:rPr>
          <w:lang w:val="en-US"/>
        </w:rPr>
        <w:t>PDCCH transmission.</w:t>
      </w:r>
      <w:r>
        <w:rPr>
          <w:lang w:val="en-US"/>
        </w:rPr>
        <w:t xml:space="preserve"> </w:t>
      </w:r>
    </w:p>
    <w:p w14:paraId="3EC8B037" w14:textId="77777777" w:rsidR="00B63A41" w:rsidRDefault="00B63A41" w:rsidP="00B63A41">
      <w:pPr>
        <w:pStyle w:val="Heading2"/>
      </w:pPr>
      <w:r>
        <w:t xml:space="preserve">Introduction of wake-up signal for NR-unlicensed </w:t>
      </w:r>
    </w:p>
    <w:p w14:paraId="341D03ED" w14:textId="2EE04667" w:rsidR="00B63A41" w:rsidRDefault="00B63A41" w:rsidP="00B63A41">
      <w:r>
        <w:t xml:space="preserve">In Rel-15 LTE efeMTC WI, the design of </w:t>
      </w:r>
      <w:r w:rsidR="0044679F">
        <w:t xml:space="preserve">a </w:t>
      </w:r>
      <w:r>
        <w:t xml:space="preserve">wake-up signal (WUS) is being conducted. The motivation of WUS is to enable a UE to </w:t>
      </w:r>
      <w:r w:rsidR="0044679F">
        <w:t>perform a signal detection with very low hardware complexity (</w:t>
      </w:r>
      <w:r>
        <w:t>e.g., SSS</w:t>
      </w:r>
      <w:r w:rsidR="0044679F">
        <w:t>)</w:t>
      </w:r>
      <w:r>
        <w:t xml:space="preserve">, before </w:t>
      </w:r>
      <w:r w:rsidR="0044679F">
        <w:t xml:space="preserve">deciding to proceed towards </w:t>
      </w:r>
      <w:r>
        <w:t xml:space="preserve">demodulation of PDCCH. The detection of a </w:t>
      </w:r>
      <w:r w:rsidR="0044679F">
        <w:t xml:space="preserve">known </w:t>
      </w:r>
      <w:r>
        <w:t xml:space="preserve">sequence can be performed with </w:t>
      </w:r>
      <w:r w:rsidR="0044679F">
        <w:t xml:space="preserve">a </w:t>
      </w:r>
      <w:r>
        <w:t xml:space="preserve">simple correlator block which </w:t>
      </w:r>
      <w:r w:rsidR="0044679F">
        <w:t xml:space="preserve">can be </w:t>
      </w:r>
      <w:r>
        <w:t xml:space="preserve">separate from </w:t>
      </w:r>
      <w:r w:rsidR="0044679F">
        <w:t xml:space="preserve">NR </w:t>
      </w:r>
      <w:r>
        <w:t>baseband</w:t>
      </w:r>
      <w:r w:rsidR="0044679F">
        <w:t xml:space="preserve"> hardware</w:t>
      </w:r>
      <w:r>
        <w:t xml:space="preserve">. With WUS mechanism, if WUS is not detected, or detected but indicating IDLE mode, then the UE can go back to sleep </w:t>
      </w:r>
      <w:r w:rsidR="0044679F">
        <w:t xml:space="preserve">without proceeding to </w:t>
      </w:r>
      <w:r>
        <w:t>PDCCH</w:t>
      </w:r>
      <w:r w:rsidR="0044679F">
        <w:t xml:space="preserve"> decoding</w:t>
      </w:r>
      <w:r>
        <w:t xml:space="preserve">. Otherwise, the UE will wake-up and perform PDCCH decoding. The concept of WUS is illustrated in the figure below. </w:t>
      </w:r>
    </w:p>
    <w:p w14:paraId="582C5BAF" w14:textId="77777777" w:rsidR="00B63A41" w:rsidRDefault="00B63A41" w:rsidP="00B63A41">
      <w:pPr>
        <w:jc w:val="center"/>
      </w:pPr>
      <w:r>
        <w:object w:dxaOrig="16692" w:dyaOrig="8304" w14:anchorId="23997E9D">
          <v:shape id="_x0000_i1026" type="#_x0000_t75" style="width:359.55pt;height:180pt" o:ole="">
            <v:imagedata r:id="rId16" o:title=""/>
          </v:shape>
          <o:OLEObject Type="Embed" ProgID="Visio.Drawing.15" ShapeID="_x0000_i1026" DrawAspect="Content" ObjectID="_1587566820" r:id="rId17"/>
        </w:object>
      </w:r>
    </w:p>
    <w:p w14:paraId="38C63871" w14:textId="77777777" w:rsidR="00B63A41" w:rsidRPr="001E611B" w:rsidRDefault="00B63A41" w:rsidP="00B63A41">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4 Illustration of wake-up signal operation [2]</w:t>
      </w:r>
    </w:p>
    <w:p w14:paraId="27702829" w14:textId="77777777" w:rsidR="00B63A41" w:rsidRDefault="00B63A41" w:rsidP="00B63A41">
      <w:pPr>
        <w:rPr>
          <w:lang w:val="en-US"/>
        </w:rPr>
      </w:pPr>
    </w:p>
    <w:p w14:paraId="14C16FF5" w14:textId="35B720AA" w:rsidR="00B63A41" w:rsidRDefault="00B63A41" w:rsidP="00B63A41">
      <w:pPr>
        <w:rPr>
          <w:lang w:val="en-US"/>
        </w:rPr>
      </w:pPr>
      <w:r>
        <w:rPr>
          <w:lang w:val="en-US"/>
        </w:rPr>
        <w:t xml:space="preserve">In unlicensed </w:t>
      </w:r>
      <w:r w:rsidR="0044679F">
        <w:rPr>
          <w:lang w:val="en-US"/>
        </w:rPr>
        <w:t xml:space="preserve">band </w:t>
      </w:r>
      <w:r>
        <w:rPr>
          <w:lang w:val="en-US"/>
        </w:rPr>
        <w:t xml:space="preserve">operation, </w:t>
      </w:r>
      <w:r w:rsidR="0044679F">
        <w:rPr>
          <w:lang w:val="en-US"/>
        </w:rPr>
        <w:t xml:space="preserve">due to LBT, </w:t>
      </w:r>
      <w:r>
        <w:rPr>
          <w:lang w:val="en-US"/>
        </w:rPr>
        <w:t xml:space="preserve">there is no guarantee that a gNB can send PDCCH in </w:t>
      </w:r>
      <w:r w:rsidR="0044679F">
        <w:rPr>
          <w:lang w:val="en-US"/>
        </w:rPr>
        <w:t xml:space="preserve">a </w:t>
      </w:r>
      <w:r>
        <w:rPr>
          <w:lang w:val="en-US"/>
        </w:rPr>
        <w:t xml:space="preserve">configured PDCCH monitoring occasion to </w:t>
      </w:r>
      <w:r w:rsidR="0044679F">
        <w:rPr>
          <w:lang w:val="en-US"/>
        </w:rPr>
        <w:t>a</w:t>
      </w:r>
      <w:r>
        <w:rPr>
          <w:lang w:val="en-US"/>
        </w:rPr>
        <w:t xml:space="preserve"> UE due to the LBT. If one considers to increase the PDCCH monitoring occasions by reducing the </w:t>
      </w:r>
      <w:r>
        <w:rPr>
          <w:lang w:val="en-US"/>
        </w:rPr>
        <w:lastRenderedPageBreak/>
        <w:t>periodicity, it will result in more frequent attempt</w:t>
      </w:r>
      <w:r w:rsidR="0083127D">
        <w:rPr>
          <w:lang w:val="en-US"/>
        </w:rPr>
        <w:t>s</w:t>
      </w:r>
      <w:r>
        <w:rPr>
          <w:lang w:val="en-US"/>
        </w:rPr>
        <w:t xml:space="preserve"> to decode PDCCH and increased power consumption. Therefore, with similar motivation </w:t>
      </w:r>
      <w:r w:rsidR="0083127D">
        <w:rPr>
          <w:lang w:val="en-US"/>
        </w:rPr>
        <w:t xml:space="preserve">as </w:t>
      </w:r>
      <w:r>
        <w:rPr>
          <w:lang w:val="en-US"/>
        </w:rPr>
        <w:t xml:space="preserve">for MTC, the augmentation of WUS can be studied for NR-unlicensed. </w:t>
      </w:r>
    </w:p>
    <w:p w14:paraId="698E503A" w14:textId="2FBB2916" w:rsidR="00B63A41" w:rsidRPr="00B63A41" w:rsidRDefault="00B63A41" w:rsidP="00B976CD">
      <w:r>
        <w:rPr>
          <w:b/>
          <w:szCs w:val="20"/>
          <w:lang w:val="en-US"/>
        </w:rPr>
        <w:t>Proposal 2</w:t>
      </w:r>
      <w:r w:rsidRPr="00BF4801">
        <w:rPr>
          <w:b/>
          <w:szCs w:val="20"/>
          <w:lang w:val="en-US"/>
        </w:rPr>
        <w:t xml:space="preserve">: </w:t>
      </w:r>
      <w:r>
        <w:rPr>
          <w:b/>
          <w:szCs w:val="20"/>
          <w:lang w:val="en-US"/>
        </w:rPr>
        <w:t>It is proposed to study a mechanism to increase PDCCH transmission opportunities for NR-unlicensed while minimizing UE power consumption.</w:t>
      </w:r>
    </w:p>
    <w:p w14:paraId="602E91DC" w14:textId="79643859" w:rsidR="00CB3774" w:rsidRDefault="00B63A41" w:rsidP="00B63A41">
      <w:pPr>
        <w:pStyle w:val="Heading1"/>
        <w:spacing w:before="480" w:after="120"/>
        <w:ind w:left="518"/>
        <w:rPr>
          <w:sz w:val="28"/>
        </w:rPr>
      </w:pPr>
      <w:r>
        <w:rPr>
          <w:sz w:val="28"/>
        </w:rPr>
        <w:t xml:space="preserve">CORESET configuration in a wideband carrier </w:t>
      </w:r>
    </w:p>
    <w:p w14:paraId="239751F7" w14:textId="06B259F7" w:rsidR="00437A20" w:rsidRDefault="00245C21" w:rsidP="00B63A41">
      <w:r>
        <w:t>NR supports wideband operation [3]. Consider that a UE is activated with a BWP that spans over multiple 20 MHz BW</w:t>
      </w:r>
      <w:r w:rsidR="002257E7">
        <w:t>s</w:t>
      </w:r>
      <w:r w:rsidR="00BD6A76">
        <w:t xml:space="preserve"> as illustrated in the figure below</w:t>
      </w:r>
      <w:r>
        <w:t xml:space="preserve">. </w:t>
      </w:r>
      <w:r w:rsidR="00BD6A76">
        <w:t xml:space="preserve">Consider that the UE is configured with a CORESET that belongs to one 20 MHz chunk. If </w:t>
      </w:r>
      <w:r w:rsidR="00A55AB6">
        <w:t>the</w:t>
      </w:r>
      <w:r w:rsidR="00BD6A76">
        <w:t xml:space="preserve"> LBT</w:t>
      </w:r>
      <w:r w:rsidR="00A55AB6">
        <w:t xml:space="preserve"> is failed</w:t>
      </w:r>
      <w:r w:rsidR="00BD6A76">
        <w:t xml:space="preserve"> for that corresponding 20 MHz chunk, the UE</w:t>
      </w:r>
      <w:r w:rsidR="00A55AB6">
        <w:t xml:space="preserve"> cannot be scheduled even if the LBT is succeeded for other parts of BW. Such situation is illustrated in the left-hand side figure below. </w:t>
      </w:r>
    </w:p>
    <w:p w14:paraId="7F30386F" w14:textId="66ADFFFF" w:rsidR="00437A20" w:rsidRPr="00437A20" w:rsidRDefault="00437A20" w:rsidP="00437A20">
      <w:pPr>
        <w:spacing w:before="240" w:after="240"/>
        <w:rPr>
          <w:lang w:val="en-US"/>
        </w:rPr>
      </w:pPr>
      <w:r>
        <w:rPr>
          <w:b/>
          <w:szCs w:val="20"/>
          <w:lang w:val="en-US"/>
        </w:rPr>
        <w:t>Observation 1</w:t>
      </w:r>
      <w:r w:rsidRPr="00BF4801">
        <w:rPr>
          <w:b/>
          <w:szCs w:val="20"/>
          <w:lang w:val="en-US"/>
        </w:rPr>
        <w:t>:</w:t>
      </w:r>
      <w:r>
        <w:rPr>
          <w:b/>
          <w:szCs w:val="20"/>
          <w:lang w:val="en-US"/>
        </w:rPr>
        <w:t xml:space="preserve"> </w:t>
      </w:r>
      <w:r w:rsidRPr="00437A20">
        <w:rPr>
          <w:b/>
          <w:szCs w:val="20"/>
          <w:lang w:val="en-US"/>
        </w:rPr>
        <w:t>If the LBT is failed for</w:t>
      </w:r>
      <w:r>
        <w:rPr>
          <w:b/>
          <w:szCs w:val="20"/>
          <w:lang w:val="en-US"/>
        </w:rPr>
        <w:t xml:space="preserve"> bandwidth that contains configured CORESET, a </w:t>
      </w:r>
      <w:r w:rsidRPr="00437A20">
        <w:rPr>
          <w:b/>
          <w:szCs w:val="20"/>
          <w:lang w:val="en-US"/>
        </w:rPr>
        <w:t>UE cannot be scheduled even if the LBT</w:t>
      </w:r>
      <w:r w:rsidR="00F02944">
        <w:rPr>
          <w:b/>
          <w:szCs w:val="20"/>
          <w:lang w:val="en-US"/>
        </w:rPr>
        <w:t xml:space="preserve"> is succeeded for other parts of the BWP</w:t>
      </w:r>
      <w:r w:rsidRPr="00437A20">
        <w:rPr>
          <w:b/>
          <w:szCs w:val="20"/>
          <w:lang w:val="en-US"/>
        </w:rPr>
        <w:t>.</w:t>
      </w:r>
      <w:r w:rsidRPr="00BF4801">
        <w:rPr>
          <w:b/>
          <w:szCs w:val="20"/>
          <w:lang w:val="en-US"/>
        </w:rPr>
        <w:t xml:space="preserve"> </w:t>
      </w:r>
    </w:p>
    <w:p w14:paraId="1C1B7D2E" w14:textId="658E6A77" w:rsidR="00AC494B" w:rsidRPr="00E46147" w:rsidRDefault="00A55AB6" w:rsidP="00B63A41">
      <w:r>
        <w:t>Note that</w:t>
      </w:r>
      <w:r w:rsidR="00BD6A76">
        <w:t xml:space="preserve"> </w:t>
      </w:r>
      <w:r>
        <w:t>i</w:t>
      </w:r>
      <w:r w:rsidRPr="00A55AB6">
        <w:t xml:space="preserve">n LTE, </w:t>
      </w:r>
      <w:r>
        <w:t xml:space="preserve">there was </w:t>
      </w:r>
      <w:r w:rsidRPr="00A55AB6">
        <w:t xml:space="preserve">no </w:t>
      </w:r>
      <w:r>
        <w:t xml:space="preserve">such </w:t>
      </w:r>
      <w:r w:rsidRPr="00A55AB6">
        <w:t xml:space="preserve">issue regarding PDCCH monitoring since </w:t>
      </w:r>
      <w:r w:rsidR="00701599">
        <w:t>a UE is either self-carrier scheduled</w:t>
      </w:r>
      <w:r w:rsidRPr="00A55AB6">
        <w:t>, where DCI is sent in each CC, or cross-carrier schedul</w:t>
      </w:r>
      <w:r w:rsidR="00701599">
        <w:t>ed</w:t>
      </w:r>
      <w:r w:rsidRPr="00A55AB6">
        <w:t xml:space="preserve"> by licensed Pcell.</w:t>
      </w:r>
      <w:r w:rsidR="00701599">
        <w:t xml:space="preserve"> In order words, the unit of BW performing LBT and the CC BW are identical. </w:t>
      </w:r>
    </w:p>
    <w:p w14:paraId="10343008" w14:textId="77777777" w:rsidR="00AC494B" w:rsidRDefault="00AC494B" w:rsidP="00B63A41"/>
    <w:p w14:paraId="3D235E40" w14:textId="7D03F6AE" w:rsidR="00AC494B" w:rsidRDefault="00AC494B" w:rsidP="00AC494B">
      <w:pPr>
        <w:jc w:val="center"/>
      </w:pPr>
      <w:r w:rsidRPr="00AC494B">
        <w:rPr>
          <w:noProof/>
          <w:lang w:val="en-US" w:eastAsia="ko-KR"/>
        </w:rPr>
        <w:drawing>
          <wp:inline distT="0" distB="0" distL="0" distR="0" wp14:anchorId="71EC6E5E" wp14:editId="726583AA">
            <wp:extent cx="978408" cy="1764792"/>
            <wp:effectExtent l="0" t="0" r="0" b="698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978408" cy="1764792"/>
                    </a:xfrm>
                    <a:prstGeom prst="rect">
                      <a:avLst/>
                    </a:prstGeom>
                  </pic:spPr>
                </pic:pic>
              </a:graphicData>
            </a:graphic>
          </wp:inline>
        </w:drawing>
      </w:r>
      <w:r>
        <w:t xml:space="preserve">         </w:t>
      </w:r>
      <w:r w:rsidRPr="00AC494B">
        <w:rPr>
          <w:noProof/>
          <w:lang w:val="en-US" w:eastAsia="ko-KR"/>
        </w:rPr>
        <w:drawing>
          <wp:inline distT="0" distB="0" distL="0" distR="0" wp14:anchorId="25C8AB30" wp14:editId="3B78F995">
            <wp:extent cx="987552" cy="1783080"/>
            <wp:effectExtent l="0" t="0" r="3175" b="762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987552" cy="1783080"/>
                    </a:xfrm>
                    <a:prstGeom prst="rect">
                      <a:avLst/>
                    </a:prstGeom>
                  </pic:spPr>
                </pic:pic>
              </a:graphicData>
            </a:graphic>
          </wp:inline>
        </w:drawing>
      </w:r>
    </w:p>
    <w:p w14:paraId="685CF64D" w14:textId="14561A18" w:rsidR="00B63A41" w:rsidRDefault="00AC494B" w:rsidP="00AC494B">
      <w:pPr>
        <w:jc w:val="center"/>
      </w:pPr>
      <w:r>
        <w:t xml:space="preserve">  </w:t>
      </w:r>
    </w:p>
    <w:p w14:paraId="3CDC937F" w14:textId="621210D0" w:rsidR="00AC494B" w:rsidRPr="001E611B" w:rsidRDefault="00AC494B" w:rsidP="00AC494B">
      <w:pPr>
        <w:spacing w:before="240"/>
        <w:jc w:val="center"/>
        <w:rPr>
          <w:b/>
          <w:lang w:val="en-US" w:eastAsia="zh-CN"/>
        </w:rPr>
      </w:pPr>
      <w:r w:rsidRPr="001E611B">
        <w:rPr>
          <w:b/>
          <w:lang w:eastAsia="zh-CN"/>
        </w:rPr>
        <w:t>Fig</w:t>
      </w:r>
      <w:r>
        <w:rPr>
          <w:b/>
          <w:lang w:eastAsia="zh-CN"/>
        </w:rPr>
        <w:t>ure</w:t>
      </w:r>
      <w:r w:rsidRPr="001E611B">
        <w:rPr>
          <w:b/>
          <w:lang w:eastAsia="zh-CN"/>
        </w:rPr>
        <w:t xml:space="preserve">. </w:t>
      </w:r>
      <w:r>
        <w:rPr>
          <w:b/>
          <w:lang w:eastAsia="zh-CN"/>
        </w:rPr>
        <w:t>5 NR wideband carrier and multiple frequency domain CORESET configuration</w:t>
      </w:r>
    </w:p>
    <w:p w14:paraId="0592663A" w14:textId="77777777" w:rsidR="00E46147" w:rsidRDefault="00E46147" w:rsidP="00B63A41">
      <w:pPr>
        <w:rPr>
          <w:lang w:val="en-US"/>
        </w:rPr>
      </w:pPr>
    </w:p>
    <w:p w14:paraId="06923434" w14:textId="3C3DF066" w:rsidR="00B76F4B" w:rsidRDefault="00E46147" w:rsidP="00B63A41">
      <w:r>
        <w:rPr>
          <w:lang w:val="en-US"/>
        </w:rPr>
        <w:t xml:space="preserve">One potential remedy to the above described CORESET blocking issue </w:t>
      </w:r>
      <w:r w:rsidR="00B76F4B">
        <w:rPr>
          <w:lang w:val="en-US"/>
        </w:rPr>
        <w:t xml:space="preserve">could be </w:t>
      </w:r>
      <w:r w:rsidR="00B76F4B" w:rsidRPr="00B76F4B">
        <w:t>configur</w:t>
      </w:r>
      <w:r w:rsidR="00B76F4B">
        <w:t>ing</w:t>
      </w:r>
      <w:r w:rsidR="00B76F4B" w:rsidRPr="00B76F4B">
        <w:t xml:space="preserve"> multiple CORESETs in frequency domain</w:t>
      </w:r>
      <w:r w:rsidR="00B76F4B">
        <w:t xml:space="preserve"> as illustrated in the right-hand side figure above. It is also noted that Release 15 NR already supports </w:t>
      </w:r>
      <w:r w:rsidR="007B3DAC">
        <w:t>configuring up to 3 CORESET</w:t>
      </w:r>
      <w:r w:rsidR="002257E7">
        <w:t>s</w:t>
      </w:r>
      <w:r w:rsidR="007B3DAC">
        <w:t xml:space="preserve"> in frequency domain that may overlap in time. Thus, the existing mechanism can be utilized to resolve the CORESET blocking issue on </w:t>
      </w:r>
      <w:r w:rsidR="00293301">
        <w:t xml:space="preserve">a </w:t>
      </w:r>
      <w:r w:rsidR="007B3DAC">
        <w:t xml:space="preserve">wideband unlicensed carrier. </w:t>
      </w:r>
    </w:p>
    <w:p w14:paraId="325B1611" w14:textId="0DD81B6A" w:rsidR="00F02944" w:rsidRPr="00F02944" w:rsidRDefault="00F02944" w:rsidP="00F02944">
      <w:pPr>
        <w:spacing w:before="240" w:after="240"/>
        <w:rPr>
          <w:b/>
          <w:szCs w:val="20"/>
          <w:lang w:val="en-US"/>
        </w:rPr>
      </w:pPr>
      <w:r>
        <w:rPr>
          <w:b/>
          <w:szCs w:val="20"/>
          <w:lang w:val="en-US"/>
        </w:rPr>
        <w:t>Observation 2</w:t>
      </w:r>
      <w:r w:rsidRPr="00BF4801">
        <w:rPr>
          <w:b/>
          <w:szCs w:val="20"/>
          <w:lang w:val="en-US"/>
        </w:rPr>
        <w:t>:</w:t>
      </w:r>
      <w:r>
        <w:rPr>
          <w:b/>
          <w:szCs w:val="20"/>
          <w:lang w:val="en-US"/>
        </w:rPr>
        <w:t xml:space="preserve"> </w:t>
      </w:r>
      <w:r w:rsidRPr="00F02944">
        <w:rPr>
          <w:b/>
          <w:szCs w:val="20"/>
          <w:lang w:val="en-US"/>
        </w:rPr>
        <w:t>One potential remedy to the above described CORESET blocking issue could be configuring multiple CORESETs in frequency domain</w:t>
      </w:r>
      <w:r>
        <w:rPr>
          <w:b/>
          <w:szCs w:val="20"/>
          <w:lang w:val="en-US"/>
        </w:rPr>
        <w:t>, which is already supported in Release 15 NR.</w:t>
      </w:r>
      <w:r w:rsidRPr="00F02944">
        <w:rPr>
          <w:b/>
          <w:szCs w:val="20"/>
          <w:lang w:val="en-US"/>
        </w:rPr>
        <w:t xml:space="preserve"> </w:t>
      </w:r>
    </w:p>
    <w:p w14:paraId="3EF70F0E" w14:textId="77777777" w:rsidR="00B63A41" w:rsidRPr="0099619E" w:rsidRDefault="00B63A41" w:rsidP="00B63A41">
      <w:pPr>
        <w:pStyle w:val="Heading1"/>
        <w:keepNext w:val="0"/>
        <w:widowControl w:val="0"/>
        <w:spacing w:before="480" w:after="120"/>
        <w:ind w:left="518"/>
        <w:rPr>
          <w:sz w:val="28"/>
          <w:lang w:val="en-US"/>
        </w:rPr>
      </w:pPr>
      <w:r w:rsidRPr="0099619E">
        <w:rPr>
          <w:sz w:val="28"/>
          <w:lang w:val="en-US"/>
        </w:rPr>
        <w:t>Conclusion</w:t>
      </w:r>
    </w:p>
    <w:p w14:paraId="2709743D" w14:textId="57E94E4A" w:rsidR="00B63A41" w:rsidRPr="00BF6DEC" w:rsidRDefault="00B63A41" w:rsidP="00B63A41">
      <w:pPr>
        <w:rPr>
          <w:lang w:val="en-US" w:eastAsia="ko-KR"/>
        </w:rPr>
      </w:pPr>
      <w:r>
        <w:rPr>
          <w:lang w:val="en-US"/>
        </w:rPr>
        <w:t xml:space="preserve">In this contribution, we </w:t>
      </w:r>
      <w:r w:rsidR="002257E7">
        <w:rPr>
          <w:lang w:val="en-US"/>
        </w:rPr>
        <w:t xml:space="preserve">have </w:t>
      </w:r>
      <w:r>
        <w:rPr>
          <w:lang w:val="en-US"/>
        </w:rPr>
        <w:t>discuss</w:t>
      </w:r>
      <w:r w:rsidR="002257E7">
        <w:rPr>
          <w:lang w:val="en-US"/>
        </w:rPr>
        <w:t>ed</w:t>
      </w:r>
      <w:r>
        <w:rPr>
          <w:lang w:val="en-US"/>
        </w:rPr>
        <w:t xml:space="preserve"> necessary enhancements to Rel-15 NR design, which was mainly designed for the use in licensed spectrum, such that the NR can operate in unlicensed spectrum. To be specific, we discussed 1) </w:t>
      </w:r>
      <w:r>
        <w:rPr>
          <w:lang w:val="en-US" w:eastAsia="ko-KR"/>
        </w:rPr>
        <w:t>discovery reference signal for NR-unlicensed for RRM, 2) method to increase PDCCH transmission opportunities while not increasing UE power consumption: PDCCH monitoring window concept vs. wake-up signal (WUS)</w:t>
      </w:r>
      <w:r w:rsidR="00090AEB">
        <w:rPr>
          <w:lang w:val="en-US" w:eastAsia="ko-KR"/>
        </w:rPr>
        <w:t>, and 3) C</w:t>
      </w:r>
      <w:r w:rsidR="00090AEB" w:rsidRPr="00090AEB">
        <w:rPr>
          <w:lang w:val="en-US" w:eastAsia="ko-KR"/>
        </w:rPr>
        <w:t>ORESET configuration in a wideband carrier</w:t>
      </w:r>
      <w:r w:rsidR="00090AEB">
        <w:rPr>
          <w:lang w:val="en-US" w:eastAsia="ko-KR"/>
        </w:rPr>
        <w:t xml:space="preserve"> to handle CORESET blocking issue due to LBT</w:t>
      </w:r>
      <w:r>
        <w:rPr>
          <w:lang w:val="en-US" w:eastAsia="ko-KR"/>
        </w:rPr>
        <w:t>. After that, the following proposals</w:t>
      </w:r>
      <w:r w:rsidR="00090AEB">
        <w:rPr>
          <w:lang w:val="en-US" w:eastAsia="ko-KR"/>
        </w:rPr>
        <w:t xml:space="preserve"> and ob</w:t>
      </w:r>
      <w:r w:rsidR="002257E7">
        <w:rPr>
          <w:lang w:val="en-US" w:eastAsia="ko-KR"/>
        </w:rPr>
        <w:t>s</w:t>
      </w:r>
      <w:r w:rsidR="00090AEB">
        <w:rPr>
          <w:lang w:val="en-US" w:eastAsia="ko-KR"/>
        </w:rPr>
        <w:t>ervations</w:t>
      </w:r>
      <w:r>
        <w:rPr>
          <w:lang w:val="en-US" w:eastAsia="ko-KR"/>
        </w:rPr>
        <w:t xml:space="preserve"> were made:</w:t>
      </w:r>
    </w:p>
    <w:p w14:paraId="30BD0E12" w14:textId="4D6CEAE8" w:rsidR="00B63A41" w:rsidRPr="00BF6DEC" w:rsidRDefault="00B63A41" w:rsidP="00B63A41">
      <w:pPr>
        <w:spacing w:before="240" w:after="240"/>
        <w:rPr>
          <w:b/>
          <w:szCs w:val="20"/>
          <w:lang w:val="en-US"/>
        </w:rPr>
      </w:pPr>
      <w:r>
        <w:rPr>
          <w:b/>
          <w:szCs w:val="20"/>
          <w:lang w:val="en-US"/>
        </w:rPr>
        <w:t>Proposal 1</w:t>
      </w:r>
      <w:r w:rsidRPr="00BF4801">
        <w:rPr>
          <w:b/>
          <w:szCs w:val="20"/>
          <w:lang w:val="en-US"/>
        </w:rPr>
        <w:t xml:space="preserve">: </w:t>
      </w:r>
      <w:r>
        <w:rPr>
          <w:b/>
          <w:szCs w:val="20"/>
          <w:lang w:val="en-US"/>
        </w:rPr>
        <w:t>It is proposed to study possible introduction of discovery reference signal (DRS) for NR-unlicensed and mechanism</w:t>
      </w:r>
      <w:bookmarkStart w:id="1" w:name="_GoBack"/>
      <w:r w:rsidR="0084374C">
        <w:rPr>
          <w:b/>
          <w:szCs w:val="20"/>
          <w:lang w:val="en-US"/>
        </w:rPr>
        <w:t>s</w:t>
      </w:r>
      <w:bookmarkEnd w:id="1"/>
      <w:r>
        <w:rPr>
          <w:b/>
          <w:szCs w:val="20"/>
          <w:lang w:val="en-US"/>
        </w:rPr>
        <w:t xml:space="preserve"> to enhance the reliability of the DRS transmission. </w:t>
      </w:r>
      <w:r>
        <w:t xml:space="preserve"> </w:t>
      </w:r>
    </w:p>
    <w:p w14:paraId="5FD18E12" w14:textId="77777777" w:rsidR="00B63A41" w:rsidRDefault="00B63A41" w:rsidP="00B63A41">
      <w:pPr>
        <w:spacing w:before="240" w:after="240"/>
        <w:rPr>
          <w:b/>
          <w:szCs w:val="20"/>
          <w:lang w:val="en-US"/>
        </w:rPr>
      </w:pPr>
      <w:r>
        <w:rPr>
          <w:b/>
          <w:szCs w:val="20"/>
          <w:lang w:val="en-US"/>
        </w:rPr>
        <w:lastRenderedPageBreak/>
        <w:t>Proposal 2</w:t>
      </w:r>
      <w:r w:rsidRPr="00BF4801">
        <w:rPr>
          <w:b/>
          <w:szCs w:val="20"/>
          <w:lang w:val="en-US"/>
        </w:rPr>
        <w:t xml:space="preserve">: </w:t>
      </w:r>
      <w:r>
        <w:rPr>
          <w:b/>
          <w:szCs w:val="20"/>
          <w:lang w:val="en-US"/>
        </w:rPr>
        <w:t xml:space="preserve">It is proposed to study a mechanism to increase PDCCH transmission opportunities for NR-unlicensed while minimizing UE power consumption. </w:t>
      </w:r>
    </w:p>
    <w:p w14:paraId="3A127CD4" w14:textId="37BA8746" w:rsidR="00090AEB" w:rsidRPr="00090AEB" w:rsidRDefault="00090AEB" w:rsidP="00B63A41">
      <w:pPr>
        <w:spacing w:before="240" w:after="240"/>
        <w:rPr>
          <w:lang w:val="en-US"/>
        </w:rPr>
      </w:pPr>
      <w:r>
        <w:rPr>
          <w:b/>
          <w:szCs w:val="20"/>
          <w:lang w:val="en-US"/>
        </w:rPr>
        <w:t>Observation 1</w:t>
      </w:r>
      <w:r w:rsidRPr="00BF4801">
        <w:rPr>
          <w:b/>
          <w:szCs w:val="20"/>
          <w:lang w:val="en-US"/>
        </w:rPr>
        <w:t>:</w:t>
      </w:r>
      <w:r>
        <w:rPr>
          <w:b/>
          <w:szCs w:val="20"/>
          <w:lang w:val="en-US"/>
        </w:rPr>
        <w:t xml:space="preserve"> </w:t>
      </w:r>
      <w:r w:rsidRPr="00437A20">
        <w:rPr>
          <w:b/>
          <w:szCs w:val="20"/>
          <w:lang w:val="en-US"/>
        </w:rPr>
        <w:t>If the LBT is failed for</w:t>
      </w:r>
      <w:r>
        <w:rPr>
          <w:b/>
          <w:szCs w:val="20"/>
          <w:lang w:val="en-US"/>
        </w:rPr>
        <w:t xml:space="preserve"> bandwidth that contains configured CORESET, a </w:t>
      </w:r>
      <w:r w:rsidRPr="00437A20">
        <w:rPr>
          <w:b/>
          <w:szCs w:val="20"/>
          <w:lang w:val="en-US"/>
        </w:rPr>
        <w:t>UE cannot be scheduled even if the LBT</w:t>
      </w:r>
      <w:r>
        <w:rPr>
          <w:b/>
          <w:szCs w:val="20"/>
          <w:lang w:val="en-US"/>
        </w:rPr>
        <w:t xml:space="preserve"> is succeeded for other parts of the BWP</w:t>
      </w:r>
      <w:r w:rsidRPr="00437A20">
        <w:rPr>
          <w:b/>
          <w:szCs w:val="20"/>
          <w:lang w:val="en-US"/>
        </w:rPr>
        <w:t>.</w:t>
      </w:r>
      <w:r w:rsidRPr="00BF4801">
        <w:rPr>
          <w:b/>
          <w:szCs w:val="20"/>
          <w:lang w:val="en-US"/>
        </w:rPr>
        <w:t xml:space="preserve"> </w:t>
      </w:r>
    </w:p>
    <w:p w14:paraId="054437F6" w14:textId="09E45875" w:rsidR="00B63A41" w:rsidRPr="00090AEB" w:rsidRDefault="00090AEB" w:rsidP="00090AEB">
      <w:pPr>
        <w:spacing w:before="240" w:after="240"/>
        <w:rPr>
          <w:b/>
          <w:szCs w:val="20"/>
          <w:lang w:val="en-US"/>
        </w:rPr>
      </w:pPr>
      <w:r>
        <w:rPr>
          <w:b/>
          <w:szCs w:val="20"/>
          <w:lang w:val="en-US"/>
        </w:rPr>
        <w:t>Observation 2</w:t>
      </w:r>
      <w:r w:rsidRPr="00BF4801">
        <w:rPr>
          <w:b/>
          <w:szCs w:val="20"/>
          <w:lang w:val="en-US"/>
        </w:rPr>
        <w:t>:</w:t>
      </w:r>
      <w:r>
        <w:rPr>
          <w:b/>
          <w:szCs w:val="20"/>
          <w:lang w:val="en-US"/>
        </w:rPr>
        <w:t xml:space="preserve"> </w:t>
      </w:r>
      <w:r w:rsidRPr="00F02944">
        <w:rPr>
          <w:b/>
          <w:szCs w:val="20"/>
          <w:lang w:val="en-US"/>
        </w:rPr>
        <w:t>One potential remedy to the above described CORESET blocking issue could be configuring multiple CORESETs in frequency domain</w:t>
      </w:r>
      <w:r>
        <w:rPr>
          <w:b/>
          <w:szCs w:val="20"/>
          <w:lang w:val="en-US"/>
        </w:rPr>
        <w:t>, which is already supported in Release 15 NR.</w:t>
      </w:r>
      <w:r w:rsidRPr="00F02944">
        <w:rPr>
          <w:b/>
          <w:szCs w:val="20"/>
          <w:lang w:val="en-US"/>
        </w:rPr>
        <w:t xml:space="preserve"> </w:t>
      </w:r>
    </w:p>
    <w:p w14:paraId="25238FAB" w14:textId="77777777" w:rsidR="00B63A41" w:rsidRPr="0099619E" w:rsidRDefault="00B63A41" w:rsidP="00B63A41">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04B488B" w14:textId="77777777" w:rsidR="00B63A41" w:rsidRDefault="00B63A41" w:rsidP="00245C21">
      <w:pPr>
        <w:ind w:left="270" w:hanging="180"/>
        <w:rPr>
          <w:lang w:eastAsia="zh-CN"/>
        </w:rPr>
      </w:pPr>
      <w:r w:rsidRPr="00F651F0">
        <w:rPr>
          <w:rFonts w:ascii="Times New Roman" w:hAnsi="Times New Roman"/>
          <w:lang w:val="en-US"/>
        </w:rPr>
        <w:t xml:space="preserve">[1] </w:t>
      </w:r>
      <w:bookmarkStart w:id="2" w:name="_Ref506562006"/>
      <w:r w:rsidRPr="00706C1E">
        <w:rPr>
          <w:lang w:eastAsia="zh-CN"/>
        </w:rPr>
        <w:t>RP-172021, “New SID on NR-based Access to Unlicensed Spectrum</w:t>
      </w:r>
      <w:r>
        <w:rPr>
          <w:lang w:eastAsia="zh-CN"/>
        </w:rPr>
        <w:t>,”</w:t>
      </w:r>
      <w:r w:rsidRPr="00706C1E">
        <w:rPr>
          <w:lang w:eastAsia="zh-CN"/>
        </w:rPr>
        <w:t xml:space="preserve"> Qualcomm Inc., 3GPP TSG RAN Meeting #77, September, 2017.</w:t>
      </w:r>
      <w:bookmarkEnd w:id="2"/>
    </w:p>
    <w:p w14:paraId="432AE9E4" w14:textId="2C6D4021" w:rsidR="00B63A41" w:rsidRDefault="00B63A41" w:rsidP="00245C21">
      <w:pPr>
        <w:ind w:left="270" w:hanging="180"/>
        <w:rPr>
          <w:lang w:eastAsia="zh-CN"/>
        </w:rPr>
      </w:pPr>
      <w:r>
        <w:rPr>
          <w:lang w:eastAsia="zh-CN"/>
        </w:rPr>
        <w:t xml:space="preserve">[2] R1-1704693, “DL power consumption reduction for efeMTC,” Intel Corporation, </w:t>
      </w:r>
      <w:r w:rsidRPr="00706C1E">
        <w:rPr>
          <w:lang w:eastAsia="zh-CN"/>
        </w:rPr>
        <w:t>3GPP TSG RAN</w:t>
      </w:r>
      <w:r>
        <w:rPr>
          <w:lang w:eastAsia="zh-CN"/>
        </w:rPr>
        <w:t>1</w:t>
      </w:r>
      <w:r w:rsidRPr="00706C1E">
        <w:rPr>
          <w:lang w:eastAsia="zh-CN"/>
        </w:rPr>
        <w:t xml:space="preserve"> Meeting #</w:t>
      </w:r>
      <w:r>
        <w:rPr>
          <w:lang w:eastAsia="zh-CN"/>
        </w:rPr>
        <w:t>88bis, April, 2017</w:t>
      </w:r>
      <w:r w:rsidR="002257E7">
        <w:rPr>
          <w:lang w:eastAsia="zh-CN"/>
        </w:rPr>
        <w:t>.</w:t>
      </w:r>
    </w:p>
    <w:p w14:paraId="043EB0CC" w14:textId="76420442" w:rsidR="00245C21" w:rsidRDefault="00245C21" w:rsidP="00245C21">
      <w:pPr>
        <w:ind w:left="270" w:hanging="180"/>
        <w:rPr>
          <w:lang w:eastAsia="zh-CN"/>
        </w:rPr>
      </w:pPr>
      <w:r>
        <w:rPr>
          <w:lang w:eastAsia="zh-CN"/>
        </w:rPr>
        <w:t xml:space="preserve">[3] </w:t>
      </w:r>
      <w:r>
        <w:rPr>
          <w:rFonts w:ascii="Times New Roman" w:hAnsi="Times New Roman"/>
        </w:rPr>
        <w:t xml:space="preserve">Jeongho Jeon, “NR Wide Bandwidth Operations,” </w:t>
      </w:r>
      <w:r w:rsidRPr="00B7154D">
        <w:rPr>
          <w:rFonts w:ascii="Times New Roman" w:hAnsi="Times New Roman"/>
          <w:i/>
        </w:rPr>
        <w:t>IEEE Communications Magazine</w:t>
      </w:r>
      <w:r>
        <w:rPr>
          <w:rFonts w:ascii="Times New Roman" w:hAnsi="Times New Roman"/>
        </w:rPr>
        <w:t>, Vol. 56, Issue 3, pp. 42-46, March 2018</w:t>
      </w:r>
      <w:r w:rsidR="002257E7">
        <w:rPr>
          <w:rFonts w:ascii="Times New Roman" w:hAnsi="Times New Roman"/>
        </w:rPr>
        <w:t>.</w:t>
      </w:r>
    </w:p>
    <w:p w14:paraId="2718EA6E" w14:textId="5E92C0B0" w:rsidR="0050700A" w:rsidRPr="009A0431" w:rsidRDefault="0050700A" w:rsidP="00245C21"/>
    <w:sectPr w:rsidR="0050700A" w:rsidRPr="009A0431" w:rsidSect="0012020F">
      <w:footerReference w:type="defaul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20B05" w14:textId="77777777" w:rsidR="00C5767B" w:rsidRDefault="00C5767B"/>
  </w:endnote>
  <w:endnote w:type="continuationSeparator" w:id="0">
    <w:p w14:paraId="614E4F88" w14:textId="77777777" w:rsidR="00C5767B" w:rsidRDefault="00C57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86EC5" w14:textId="77777777" w:rsidR="00C5767B" w:rsidRDefault="00C5767B"/>
  </w:footnote>
  <w:footnote w:type="continuationSeparator" w:id="0">
    <w:p w14:paraId="2F522E7A" w14:textId="77777777" w:rsidR="00C5767B" w:rsidRDefault="00C5767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17317"/>
    <w:multiLevelType w:val="hybridMultilevel"/>
    <w:tmpl w:val="14FC5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1A4A3D"/>
    <w:multiLevelType w:val="hybridMultilevel"/>
    <w:tmpl w:val="B890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F2708"/>
    <w:multiLevelType w:val="hybridMultilevel"/>
    <w:tmpl w:val="3BF0E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D33492"/>
    <w:multiLevelType w:val="hybridMultilevel"/>
    <w:tmpl w:val="F904C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2B4966"/>
    <w:multiLevelType w:val="hybridMultilevel"/>
    <w:tmpl w:val="09347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4"/>
  </w:num>
  <w:num w:numId="4">
    <w:abstractNumId w:val="0"/>
  </w:num>
  <w:num w:numId="5">
    <w:abstractNumId w:val="25"/>
  </w:num>
  <w:num w:numId="6">
    <w:abstractNumId w:val="7"/>
  </w:num>
  <w:num w:numId="7">
    <w:abstractNumId w:val="13"/>
  </w:num>
  <w:num w:numId="8">
    <w:abstractNumId w:val="19"/>
  </w:num>
  <w:num w:numId="9">
    <w:abstractNumId w:val="17"/>
  </w:num>
  <w:num w:numId="10">
    <w:abstractNumId w:val="11"/>
  </w:num>
  <w:num w:numId="11">
    <w:abstractNumId w:val="29"/>
  </w:num>
  <w:num w:numId="12">
    <w:abstractNumId w:val="1"/>
  </w:num>
  <w:num w:numId="13">
    <w:abstractNumId w:val="18"/>
  </w:num>
  <w:num w:numId="14">
    <w:abstractNumId w:val="12"/>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31"/>
  </w:num>
  <w:num w:numId="20">
    <w:abstractNumId w:val="30"/>
  </w:num>
  <w:num w:numId="21">
    <w:abstractNumId w:val="24"/>
  </w:num>
  <w:num w:numId="22">
    <w:abstractNumId w:val="22"/>
  </w:num>
  <w:num w:numId="23">
    <w:abstractNumId w:val="32"/>
  </w:num>
  <w:num w:numId="24">
    <w:abstractNumId w:val="8"/>
  </w:num>
  <w:num w:numId="25">
    <w:abstractNumId w:val="10"/>
  </w:num>
  <w:num w:numId="26">
    <w:abstractNumId w:val="35"/>
  </w:num>
  <w:num w:numId="27">
    <w:abstractNumId w:val="28"/>
  </w:num>
  <w:num w:numId="28">
    <w:abstractNumId w:val="23"/>
  </w:num>
  <w:num w:numId="29">
    <w:abstractNumId w:val="14"/>
  </w:num>
  <w:num w:numId="30">
    <w:abstractNumId w:val="27"/>
  </w:num>
  <w:num w:numId="31">
    <w:abstractNumId w:val="33"/>
  </w:num>
  <w:num w:numId="32">
    <w:abstractNumId w:val="21"/>
  </w:num>
  <w:num w:numId="33">
    <w:abstractNumId w:val="26"/>
  </w:num>
  <w:num w:numId="34">
    <w:abstractNumId w:val="5"/>
  </w:num>
  <w:num w:numId="35">
    <w:abstractNumId w:val="9"/>
  </w:num>
  <w:num w:numId="36">
    <w:abstractNumId w:val="2"/>
  </w:num>
  <w:num w:numId="3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E49"/>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3E86"/>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0AEB"/>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458E"/>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63"/>
    <w:rsid w:val="0011438A"/>
    <w:rsid w:val="00114401"/>
    <w:rsid w:val="00114DE7"/>
    <w:rsid w:val="00114E20"/>
    <w:rsid w:val="00114F42"/>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D5C"/>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2BE"/>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C7B"/>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1DC4"/>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3D6A"/>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BD9"/>
    <w:rsid w:val="00224CF7"/>
    <w:rsid w:val="00224F88"/>
    <w:rsid w:val="00225122"/>
    <w:rsid w:val="0022520F"/>
    <w:rsid w:val="00225419"/>
    <w:rsid w:val="0022573B"/>
    <w:rsid w:val="002257E7"/>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5C21"/>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67704"/>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301"/>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7EE"/>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6ECA"/>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775"/>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4CA"/>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2005"/>
    <w:rsid w:val="00393C8A"/>
    <w:rsid w:val="00393E1D"/>
    <w:rsid w:val="003947D4"/>
    <w:rsid w:val="00395FA6"/>
    <w:rsid w:val="003967A6"/>
    <w:rsid w:val="00396B04"/>
    <w:rsid w:val="00396FB2"/>
    <w:rsid w:val="00397364"/>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6E76"/>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A20"/>
    <w:rsid w:val="00440AA3"/>
    <w:rsid w:val="00441887"/>
    <w:rsid w:val="004418A2"/>
    <w:rsid w:val="00441BD1"/>
    <w:rsid w:val="004425D9"/>
    <w:rsid w:val="00443053"/>
    <w:rsid w:val="004432BE"/>
    <w:rsid w:val="00443515"/>
    <w:rsid w:val="00443EE9"/>
    <w:rsid w:val="004451F2"/>
    <w:rsid w:val="004459F4"/>
    <w:rsid w:val="00445BD1"/>
    <w:rsid w:val="00446663"/>
    <w:rsid w:val="0044679F"/>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77B"/>
    <w:rsid w:val="00491799"/>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2299"/>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389"/>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D8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6E"/>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A3F"/>
    <w:rsid w:val="00574BD8"/>
    <w:rsid w:val="00574F86"/>
    <w:rsid w:val="005751D4"/>
    <w:rsid w:val="005759EF"/>
    <w:rsid w:val="00575C5B"/>
    <w:rsid w:val="005763F7"/>
    <w:rsid w:val="0057646F"/>
    <w:rsid w:val="005769F0"/>
    <w:rsid w:val="00577365"/>
    <w:rsid w:val="00580C62"/>
    <w:rsid w:val="005822A7"/>
    <w:rsid w:val="0058241D"/>
    <w:rsid w:val="00584006"/>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069"/>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1522"/>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874"/>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3DDD"/>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599"/>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4E67"/>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551"/>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3DAC"/>
    <w:rsid w:val="007B6278"/>
    <w:rsid w:val="007B746F"/>
    <w:rsid w:val="007B74E7"/>
    <w:rsid w:val="007B765F"/>
    <w:rsid w:val="007B7809"/>
    <w:rsid w:val="007C061C"/>
    <w:rsid w:val="007C1424"/>
    <w:rsid w:val="007C1426"/>
    <w:rsid w:val="007C18EB"/>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27D"/>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374C"/>
    <w:rsid w:val="00844899"/>
    <w:rsid w:val="00844B12"/>
    <w:rsid w:val="00845610"/>
    <w:rsid w:val="00845FC5"/>
    <w:rsid w:val="00847260"/>
    <w:rsid w:val="0084740B"/>
    <w:rsid w:val="00847E0F"/>
    <w:rsid w:val="00847F80"/>
    <w:rsid w:val="00850ABB"/>
    <w:rsid w:val="00851C1E"/>
    <w:rsid w:val="00851DDA"/>
    <w:rsid w:val="00852C1A"/>
    <w:rsid w:val="0085449A"/>
    <w:rsid w:val="00854B97"/>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4F0B"/>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4D0D"/>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4FB8"/>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FFB"/>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6E4"/>
    <w:rsid w:val="00A53885"/>
    <w:rsid w:val="00A54588"/>
    <w:rsid w:val="00A54ABE"/>
    <w:rsid w:val="00A556ED"/>
    <w:rsid w:val="00A55AB6"/>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494B"/>
    <w:rsid w:val="00AC5A64"/>
    <w:rsid w:val="00AC5BFD"/>
    <w:rsid w:val="00AC600F"/>
    <w:rsid w:val="00AC60B4"/>
    <w:rsid w:val="00AC65F9"/>
    <w:rsid w:val="00AC67BC"/>
    <w:rsid w:val="00AC7203"/>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A41"/>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6F4B"/>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976CD"/>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A7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667"/>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561"/>
    <w:rsid w:val="00C51975"/>
    <w:rsid w:val="00C52090"/>
    <w:rsid w:val="00C52912"/>
    <w:rsid w:val="00C52CE4"/>
    <w:rsid w:val="00C539AF"/>
    <w:rsid w:val="00C53C7B"/>
    <w:rsid w:val="00C5451D"/>
    <w:rsid w:val="00C546B1"/>
    <w:rsid w:val="00C54855"/>
    <w:rsid w:val="00C548AF"/>
    <w:rsid w:val="00C557D8"/>
    <w:rsid w:val="00C567D6"/>
    <w:rsid w:val="00C56C51"/>
    <w:rsid w:val="00C5767B"/>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71"/>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774"/>
    <w:rsid w:val="00CB3834"/>
    <w:rsid w:val="00CB39AC"/>
    <w:rsid w:val="00CB648D"/>
    <w:rsid w:val="00CB6538"/>
    <w:rsid w:val="00CB694B"/>
    <w:rsid w:val="00CB7014"/>
    <w:rsid w:val="00CB7541"/>
    <w:rsid w:val="00CB75BD"/>
    <w:rsid w:val="00CB7770"/>
    <w:rsid w:val="00CB7CFA"/>
    <w:rsid w:val="00CC0628"/>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EE6"/>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9D8"/>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113"/>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70"/>
    <w:rsid w:val="00D62CB7"/>
    <w:rsid w:val="00D62E57"/>
    <w:rsid w:val="00D63A2C"/>
    <w:rsid w:val="00D63D8D"/>
    <w:rsid w:val="00D63FED"/>
    <w:rsid w:val="00D640F4"/>
    <w:rsid w:val="00D64186"/>
    <w:rsid w:val="00D643DE"/>
    <w:rsid w:val="00D64405"/>
    <w:rsid w:val="00D6457A"/>
    <w:rsid w:val="00D6469D"/>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5E88"/>
    <w:rsid w:val="00DE6CE1"/>
    <w:rsid w:val="00DE6EE8"/>
    <w:rsid w:val="00DE6FAF"/>
    <w:rsid w:val="00DE77EE"/>
    <w:rsid w:val="00DE7B8D"/>
    <w:rsid w:val="00DE7BF0"/>
    <w:rsid w:val="00DE7C6D"/>
    <w:rsid w:val="00DE7FA7"/>
    <w:rsid w:val="00DF046F"/>
    <w:rsid w:val="00DF0586"/>
    <w:rsid w:val="00DF05CA"/>
    <w:rsid w:val="00DF086D"/>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D59"/>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6DE3"/>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147"/>
    <w:rsid w:val="00E46BB9"/>
    <w:rsid w:val="00E46FE8"/>
    <w:rsid w:val="00E47A2B"/>
    <w:rsid w:val="00E47B45"/>
    <w:rsid w:val="00E47D65"/>
    <w:rsid w:val="00E47EEE"/>
    <w:rsid w:val="00E5012B"/>
    <w:rsid w:val="00E503C3"/>
    <w:rsid w:val="00E50B73"/>
    <w:rsid w:val="00E50C1C"/>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2D35"/>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4BB"/>
    <w:rsid w:val="00EF38D6"/>
    <w:rsid w:val="00EF3D5B"/>
    <w:rsid w:val="00EF4C40"/>
    <w:rsid w:val="00EF51A6"/>
    <w:rsid w:val="00EF5915"/>
    <w:rsid w:val="00EF5D11"/>
    <w:rsid w:val="00EF7A63"/>
    <w:rsid w:val="00F0054D"/>
    <w:rsid w:val="00F01394"/>
    <w:rsid w:val="00F014B0"/>
    <w:rsid w:val="00F0191C"/>
    <w:rsid w:val="00F01A1B"/>
    <w:rsid w:val="00F02944"/>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0A5"/>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416"/>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3D8"/>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8A7"/>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3500222">
      <w:bodyDiv w:val="1"/>
      <w:marLeft w:val="0"/>
      <w:marRight w:val="0"/>
      <w:marTop w:val="0"/>
      <w:marBottom w:val="0"/>
      <w:divBdr>
        <w:top w:val="none" w:sz="0" w:space="0" w:color="auto"/>
        <w:left w:val="none" w:sz="0" w:space="0" w:color="auto"/>
        <w:bottom w:val="none" w:sz="0" w:space="0" w:color="auto"/>
        <w:right w:val="none" w:sz="0" w:space="0" w:color="auto"/>
      </w:divBdr>
      <w:divsChild>
        <w:div w:id="1733578629">
          <w:marLeft w:val="1195"/>
          <w:marRight w:val="0"/>
          <w:marTop w:val="12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08F53B57-8DD8-47FC-8598-E449D3FD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72</TotalTime>
  <Pages>5</Pages>
  <Words>1619</Words>
  <Characters>8717</Characters>
  <Application>Microsoft Office Word</Application>
  <DocSecurity>0</DocSecurity>
  <Lines>143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10394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4</cp:revision>
  <cp:lastPrinted>2017-10-24T05:18:00Z</cp:lastPrinted>
  <dcterms:created xsi:type="dcterms:W3CDTF">2018-05-11T22:11:00Z</dcterms:created>
  <dcterms:modified xsi:type="dcterms:W3CDTF">2018-05-12T01:00:00Z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84f97815-f3f4-4069-ba22-66c86d4ce2b6</vt:lpwstr>
  </property>
  <property fmtid="{D5CDD505-2E9C-101B-9397-08002B2CF9AE}" pid="3" name="CTP_TimeStamp">
    <vt:lpwstr>2018-05-12 01:00:34Z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