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D359E" w:rsidRPr="004217A7" w:rsidRDefault="005D359E" w:rsidP="005D359E">
      <w:pPr>
        <w:tabs>
          <w:tab w:val="center" w:pos="4536"/>
          <w:tab w:val="right" w:pos="8280"/>
          <w:tab w:val="right" w:pos="9639"/>
        </w:tabs>
        <w:ind w:right="2"/>
        <w:rPr>
          <w:rFonts w:ascii="Arial" w:eastAsiaTheme="minorEastAsia" w:hAnsi="Arial"/>
          <w:b/>
          <w:noProof/>
          <w:lang w:val="en-GB"/>
        </w:rPr>
      </w:pPr>
      <w:bookmarkStart w:id="0" w:name="OLE_LINK18"/>
      <w:bookmarkStart w:id="1" w:name="OLE_LINK19"/>
      <w:bookmarkStart w:id="2" w:name="OLE_LINK25"/>
      <w:r w:rsidRPr="001A2CD2">
        <w:rPr>
          <w:rFonts w:ascii="Arial" w:eastAsia="Times New Roman" w:hAnsi="Arial"/>
          <w:b/>
          <w:noProof/>
          <w:lang w:val="en-GB" w:eastAsia="en-US"/>
        </w:rPr>
        <w:t>3GPP TSG RAN WG1 Meeting #92</w:t>
      </w:r>
      <w:r w:rsidR="004217A7">
        <w:rPr>
          <w:rFonts w:ascii="Arial" w:eastAsiaTheme="minorEastAsia" w:hAnsi="Arial" w:hint="eastAsia"/>
          <w:b/>
          <w:noProof/>
          <w:lang w:val="en-GB"/>
        </w:rPr>
        <w:t>bis</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E054F9" w:rsidRPr="00E054F9">
        <w:rPr>
          <w:rFonts w:ascii="Arial" w:eastAsia="Times New Roman" w:hAnsi="Arial"/>
          <w:b/>
          <w:noProof/>
          <w:lang w:val="en-GB" w:eastAsia="en-US"/>
        </w:rPr>
        <w:t>R1-180</w:t>
      </w:r>
      <w:r w:rsidR="00CF4A68">
        <w:rPr>
          <w:rFonts w:ascii="Arial" w:eastAsiaTheme="minorEastAsia" w:hAnsi="Arial" w:hint="eastAsia"/>
          <w:b/>
          <w:noProof/>
          <w:lang w:val="en-GB"/>
        </w:rPr>
        <w:t>4333</w:t>
      </w:r>
    </w:p>
    <w:bookmarkEnd w:id="0"/>
    <w:bookmarkEnd w:id="1"/>
    <w:bookmarkEnd w:id="2"/>
    <w:p w:rsidR="004217A7" w:rsidRDefault="004217A7" w:rsidP="004217A7">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Sanya</w:t>
      </w:r>
      <w:r w:rsidRPr="001A2CD2">
        <w:rPr>
          <w:rFonts w:ascii="Arial" w:eastAsia="Times New Roman" w:hAnsi="Arial"/>
          <w:b/>
          <w:noProof/>
          <w:lang w:val="en-GB" w:eastAsia="en-US"/>
        </w:rPr>
        <w:t xml:space="preserve">, </w:t>
      </w:r>
      <w:r>
        <w:rPr>
          <w:rFonts w:ascii="Arial" w:eastAsiaTheme="minorEastAsia" w:hAnsi="Arial" w:hint="eastAsia"/>
          <w:b/>
          <w:noProof/>
          <w:lang w:val="en-GB"/>
        </w:rPr>
        <w:t>China</w:t>
      </w:r>
      <w:r w:rsidRPr="001A2CD2">
        <w:rPr>
          <w:rFonts w:ascii="Arial" w:eastAsia="Times New Roman" w:hAnsi="Arial"/>
          <w:b/>
          <w:noProof/>
          <w:lang w:val="en-GB" w:eastAsia="en-US"/>
        </w:rPr>
        <w:t xml:space="preserve">, </w:t>
      </w:r>
      <w:r>
        <w:rPr>
          <w:rFonts w:ascii="Arial" w:eastAsiaTheme="minorEastAsia" w:hAnsi="Arial" w:hint="eastAsia"/>
          <w:b/>
          <w:noProof/>
          <w:lang w:val="en-GB"/>
        </w:rPr>
        <w:t>April</w:t>
      </w:r>
      <w:r w:rsidRPr="001A2CD2">
        <w:rPr>
          <w:rFonts w:ascii="Arial" w:eastAsia="Times New Roman" w:hAnsi="Arial"/>
          <w:b/>
          <w:noProof/>
          <w:lang w:val="en-GB" w:eastAsia="en-US"/>
        </w:rPr>
        <w:t xml:space="preserve"> </w:t>
      </w:r>
      <w:r>
        <w:rPr>
          <w:rFonts w:ascii="Arial" w:eastAsiaTheme="minorEastAsia" w:hAnsi="Arial" w:hint="eastAsia"/>
          <w:b/>
          <w:noProof/>
          <w:lang w:val="en-GB"/>
        </w:rPr>
        <w:t>16</w:t>
      </w:r>
      <w:r w:rsidRPr="00C86092">
        <w:rPr>
          <w:rFonts w:ascii="Arial" w:eastAsia="Times New Roman" w:hAnsi="Arial"/>
          <w:b/>
          <w:noProof/>
          <w:vertAlign w:val="superscript"/>
          <w:lang w:val="en-GB" w:eastAsia="en-US"/>
        </w:rPr>
        <w:t>th</w:t>
      </w:r>
      <w:r w:rsidRPr="001A2CD2">
        <w:rPr>
          <w:rFonts w:ascii="Arial" w:eastAsia="Times New Roman" w:hAnsi="Arial"/>
          <w:b/>
          <w:noProof/>
          <w:lang w:val="en-GB" w:eastAsia="en-US"/>
        </w:rPr>
        <w:t xml:space="preserve"> – </w:t>
      </w:r>
      <w:r>
        <w:rPr>
          <w:rFonts w:ascii="Arial" w:eastAsiaTheme="minorEastAsia" w:hAnsi="Arial" w:hint="eastAsia"/>
          <w:b/>
          <w:noProof/>
          <w:lang w:val="en-GB"/>
        </w:rPr>
        <w:t>20</w:t>
      </w:r>
      <w:r w:rsidRPr="00C86092">
        <w:rPr>
          <w:rFonts w:ascii="Arial" w:eastAsiaTheme="minorEastAsia" w:hAnsi="Arial" w:hint="eastAsia"/>
          <w:b/>
          <w:noProof/>
          <w:vertAlign w:val="superscript"/>
          <w:lang w:val="en-GB"/>
        </w:rPr>
        <w:t>th</w:t>
      </w:r>
      <w:r w:rsidRPr="001A2CD2">
        <w:rPr>
          <w:rFonts w:ascii="Arial" w:eastAsia="Times New Roman" w:hAnsi="Arial"/>
          <w:b/>
          <w:noProof/>
          <w:lang w:val="en-GB" w:eastAsia="en-US"/>
        </w:rPr>
        <w:t xml:space="preserve">, 2018 </w:t>
      </w:r>
    </w:p>
    <w:p w:rsidR="00285240" w:rsidRPr="000D187A"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241CD2">
        <w:rPr>
          <w:rFonts w:eastAsiaTheme="minorEastAsia" w:hint="eastAsia"/>
          <w:b/>
          <w:noProof/>
          <w:lang w:eastAsia="zh-CN"/>
        </w:rPr>
        <w:t>6.2.</w:t>
      </w:r>
      <w:r w:rsidR="004217A7">
        <w:rPr>
          <w:rFonts w:eastAsiaTheme="minorEastAsia" w:hint="eastAsia"/>
          <w:b/>
          <w:noProof/>
          <w:lang w:eastAsia="zh-CN"/>
        </w:rPr>
        <w:t>7</w:t>
      </w:r>
      <w:r w:rsidR="00241CD2">
        <w:rPr>
          <w:rFonts w:eastAsiaTheme="minorEastAsia" w:hint="eastAsia"/>
          <w:b/>
          <w:noProof/>
          <w:lang w:eastAsia="zh-CN"/>
        </w:rPr>
        <w:t>.1.3</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w:t>
      </w:r>
      <w:r w:rsidR="0021679D">
        <w:rPr>
          <w:rFonts w:hint="eastAsia"/>
          <w:color w:val="000000"/>
          <w:kern w:val="24"/>
        </w:rPr>
        <w:t xml:space="preserve"> #88b and</w:t>
      </w:r>
      <w:r w:rsidR="007B337B" w:rsidRPr="001A5396">
        <w:rPr>
          <w:color w:val="000000"/>
          <w:kern w:val="24"/>
        </w:rPr>
        <w:t xml:space="preserve"> #</w:t>
      </w:r>
      <w:r w:rsidR="004217A7">
        <w:rPr>
          <w:rFonts w:hint="eastAsia"/>
          <w:color w:val="000000"/>
          <w:kern w:val="24"/>
        </w:rPr>
        <w:t>92</w:t>
      </w:r>
      <w:r w:rsidR="007B337B">
        <w:rPr>
          <w:rFonts w:hint="eastAsia"/>
          <w:color w:val="000000"/>
          <w:kern w:val="24"/>
        </w:rPr>
        <w:t xml:space="preserve"> </w:t>
      </w:r>
      <w:r w:rsidR="00A02909">
        <w:rPr>
          <w:rFonts w:hint="eastAsia"/>
          <w:color w:val="000000"/>
          <w:kern w:val="24"/>
        </w:rPr>
        <w:t>as follows.</w:t>
      </w:r>
    </w:p>
    <w:p w:rsidR="0021679D" w:rsidRDefault="0021679D" w:rsidP="0021679D">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21679D" w:rsidRDefault="0021679D" w:rsidP="0021679D">
      <w:pPr>
        <w:numPr>
          <w:ilvl w:val="0"/>
          <w:numId w:val="13"/>
        </w:numPr>
        <w:spacing w:after="0"/>
        <w:ind w:left="540"/>
        <w:textAlignment w:val="center"/>
        <w:rPr>
          <w:rFonts w:ascii="宋体" w:hAnsi="宋体" w:cs="宋体"/>
          <w:sz w:val="24"/>
          <w:szCs w:val="24"/>
        </w:rPr>
      </w:pPr>
      <w:r>
        <w:rPr>
          <w:rFonts w:ascii="Times" w:hAnsi="Times" w:cs="Times"/>
          <w:lang w:val="sv-SE"/>
        </w:rPr>
        <w:t xml:space="preserve">SR </w:t>
      </w:r>
      <w:r>
        <w:rPr>
          <w:rFonts w:ascii="Times" w:hAnsi="Times" w:cs="Times"/>
        </w:rPr>
        <w:t xml:space="preserve">should only be used when </w:t>
      </w:r>
      <w:r>
        <w:rPr>
          <w:rFonts w:ascii="Times" w:hAnsi="Times" w:cs="Times"/>
          <w:lang w:val="sv-SE"/>
        </w:rPr>
        <w:t xml:space="preserve">an NB-IoT </w:t>
      </w:r>
      <w:r>
        <w:rPr>
          <w:rFonts w:ascii="Times" w:hAnsi="Times" w:cs="Times"/>
          <w:lang w:val="en-GB"/>
        </w:rPr>
        <w:t xml:space="preserve">UE is in uplink sync in RRC connected mode. </w:t>
      </w:r>
    </w:p>
    <w:p w:rsidR="0021679D" w:rsidRDefault="0021679D" w:rsidP="0021679D">
      <w:pPr>
        <w:numPr>
          <w:ilvl w:val="1"/>
          <w:numId w:val="13"/>
        </w:numPr>
        <w:spacing w:after="0"/>
        <w:ind w:left="1080"/>
        <w:textAlignment w:val="center"/>
        <w:rPr>
          <w:lang w:val="en-GB"/>
        </w:rPr>
      </w:pPr>
      <w:r>
        <w:rPr>
          <w:rFonts w:ascii="Times" w:hAnsi="Times" w:cs="Times"/>
          <w:lang w:val="en-GB"/>
        </w:rPr>
        <w:t>TA estimation should not be a design target of SR signal.</w:t>
      </w:r>
    </w:p>
    <w:p w:rsidR="0021679D" w:rsidRDefault="0021679D" w:rsidP="0021679D">
      <w:pPr>
        <w:numPr>
          <w:ilvl w:val="0"/>
          <w:numId w:val="14"/>
        </w:numPr>
        <w:spacing w:after="0"/>
        <w:ind w:left="540"/>
        <w:textAlignment w:val="center"/>
      </w:pPr>
      <w:r>
        <w:rPr>
          <w:rFonts w:ascii="Times" w:hAnsi="Times" w:cs="Times"/>
        </w:rPr>
        <w:t xml:space="preserve">Sending SR with HARQ ACK/NACK can serve as the baseline case for UE with DL data </w:t>
      </w:r>
    </w:p>
    <w:p w:rsidR="0021679D" w:rsidRDefault="0021679D" w:rsidP="0021679D">
      <w:pPr>
        <w:numPr>
          <w:ilvl w:val="0"/>
          <w:numId w:val="14"/>
        </w:numPr>
        <w:spacing w:after="0"/>
        <w:ind w:left="540"/>
        <w:textAlignment w:val="center"/>
      </w:pPr>
      <w:r>
        <w:rPr>
          <w:rFonts w:ascii="Times" w:hAnsi="Times" w:cs="Times"/>
        </w:rPr>
        <w:t>Further designs to be considered for dedicated SR signal design are:</w:t>
      </w:r>
    </w:p>
    <w:p w:rsidR="0021679D" w:rsidRDefault="0021679D" w:rsidP="0021679D">
      <w:pPr>
        <w:numPr>
          <w:ilvl w:val="1"/>
          <w:numId w:val="14"/>
        </w:numPr>
        <w:spacing w:after="0"/>
        <w:ind w:left="1080"/>
        <w:textAlignment w:val="center"/>
        <w:rPr>
          <w:lang w:val="en-GB"/>
        </w:rPr>
      </w:pPr>
      <w:r>
        <w:rPr>
          <w:rFonts w:ascii="Times" w:hAnsi="Times" w:cs="Times"/>
          <w:lang w:val="en-GB"/>
        </w:rPr>
        <w:t>Based on NPRACH signal;</w:t>
      </w:r>
    </w:p>
    <w:p w:rsidR="0021679D" w:rsidRDefault="0021679D" w:rsidP="0021679D">
      <w:pPr>
        <w:numPr>
          <w:ilvl w:val="1"/>
          <w:numId w:val="14"/>
        </w:numPr>
        <w:spacing w:after="0"/>
        <w:ind w:left="1080"/>
        <w:textAlignment w:val="center"/>
        <w:rPr>
          <w:lang w:val="en-GB"/>
        </w:rPr>
      </w:pPr>
      <w:r>
        <w:rPr>
          <w:rFonts w:ascii="Times" w:hAnsi="Times" w:cs="Times"/>
          <w:lang w:val="en-GB"/>
        </w:rPr>
        <w:t>Based on NPUSCH format 2:</w:t>
      </w:r>
    </w:p>
    <w:p w:rsidR="0021679D" w:rsidRDefault="0021679D" w:rsidP="0021679D">
      <w:pPr>
        <w:numPr>
          <w:ilvl w:val="2"/>
          <w:numId w:val="14"/>
        </w:numPr>
        <w:spacing w:after="0"/>
        <w:textAlignment w:val="center"/>
        <w:rPr>
          <w:lang w:val="en-GB"/>
        </w:rPr>
      </w:pPr>
      <w:r>
        <w:rPr>
          <w:rFonts w:ascii="Times" w:hAnsi="Times" w:cs="Times"/>
          <w:lang w:val="en-GB"/>
        </w:rPr>
        <w:t>Non-coherent detection based format is not precluded</w:t>
      </w:r>
    </w:p>
    <w:p w:rsidR="00241225" w:rsidRPr="00AB1FA3" w:rsidRDefault="0021679D" w:rsidP="00AB1FA3">
      <w:pPr>
        <w:numPr>
          <w:ilvl w:val="0"/>
          <w:numId w:val="15"/>
        </w:numPr>
        <w:spacing w:after="0"/>
        <w:ind w:left="540"/>
        <w:textAlignment w:val="center"/>
        <w:rPr>
          <w:lang w:val="en-GB"/>
        </w:rPr>
      </w:pPr>
      <w:r>
        <w:rPr>
          <w:rFonts w:ascii="Times" w:hAnsi="Times" w:cs="Times"/>
          <w:lang w:val="en-GB"/>
        </w:rPr>
        <w:t>Collision handling for dedicated SR is FFS</w:t>
      </w:r>
    </w:p>
    <w:p w:rsidR="0021679D" w:rsidRPr="0021679D" w:rsidRDefault="0021679D" w:rsidP="009D696A">
      <w:pPr>
        <w:pStyle w:val="NormalWeb"/>
        <w:spacing w:before="0" w:beforeAutospacing="0" w:after="0" w:afterAutospacing="0"/>
        <w:rPr>
          <w:rFonts w:ascii="Times" w:hAnsi="Times"/>
          <w:sz w:val="20"/>
          <w:szCs w:val="20"/>
          <w:highlight w:val="green"/>
          <w:lang w:val="en-GB" w:eastAsia="zh-CN"/>
        </w:rPr>
      </w:pPr>
    </w:p>
    <w:p w:rsidR="004217A7" w:rsidRPr="00AF1D77" w:rsidRDefault="004217A7" w:rsidP="004217A7">
      <w:pPr>
        <w:spacing w:after="0"/>
        <w:rPr>
          <w:rFonts w:eastAsia="Yu Mincho"/>
          <w:lang w:eastAsia="ja-JP"/>
        </w:rPr>
      </w:pPr>
      <w:r w:rsidRPr="00AF1D77">
        <w:rPr>
          <w:rFonts w:eastAsia="Yu Mincho"/>
          <w:highlight w:val="darkYellow"/>
          <w:lang w:eastAsia="ja-JP"/>
        </w:rPr>
        <w:t>Working assumption</w:t>
      </w:r>
    </w:p>
    <w:p w:rsidR="004217A7" w:rsidRPr="00871715" w:rsidRDefault="004217A7" w:rsidP="004217A7">
      <w:pPr>
        <w:spacing w:after="0"/>
        <w:rPr>
          <w:iCs/>
          <w:lang w:eastAsia="x-none"/>
        </w:rPr>
      </w:pPr>
      <w:r w:rsidRPr="00871715">
        <w:rPr>
          <w:iCs/>
          <w:lang w:eastAsia="x-none"/>
        </w:rPr>
        <w:t xml:space="preserve">Physical-layer SR with and without HARQ-ACK transmission is supported. </w:t>
      </w:r>
    </w:p>
    <w:p w:rsidR="004217A7" w:rsidRPr="00871715" w:rsidRDefault="004217A7" w:rsidP="004217A7">
      <w:pPr>
        <w:numPr>
          <w:ilvl w:val="0"/>
          <w:numId w:val="20"/>
        </w:numPr>
        <w:spacing w:after="0"/>
        <w:rPr>
          <w:iCs/>
          <w:lang w:eastAsia="x-none"/>
        </w:rPr>
      </w:pPr>
      <w:r w:rsidRPr="00871715">
        <w:rPr>
          <w:iCs/>
          <w:lang w:eastAsia="x-none"/>
        </w:rPr>
        <w:t>When SR is transmitted with HARQ-ACK:</w:t>
      </w:r>
    </w:p>
    <w:p w:rsidR="004217A7" w:rsidRPr="00871715" w:rsidRDefault="004217A7" w:rsidP="004217A7">
      <w:pPr>
        <w:numPr>
          <w:ilvl w:val="1"/>
          <w:numId w:val="20"/>
        </w:numPr>
        <w:spacing w:after="0"/>
        <w:rPr>
          <w:iCs/>
          <w:lang w:eastAsia="x-none"/>
        </w:rPr>
      </w:pPr>
      <w:r w:rsidRPr="00871715">
        <w:rPr>
          <w:rFonts w:hint="eastAsia"/>
          <w:iCs/>
          <w:lang w:eastAsia="x-none"/>
        </w:rPr>
        <w:t>Option 3</w:t>
      </w:r>
      <w:r w:rsidRPr="00871715">
        <w:rPr>
          <w:iCs/>
          <w:lang w:eastAsia="x-none"/>
        </w:rPr>
        <w:t xml:space="preserve"> is adopted;</w:t>
      </w:r>
    </w:p>
    <w:p w:rsidR="004217A7" w:rsidRPr="00871715" w:rsidRDefault="004217A7" w:rsidP="004217A7">
      <w:pPr>
        <w:numPr>
          <w:ilvl w:val="1"/>
          <w:numId w:val="20"/>
        </w:numPr>
        <w:spacing w:after="0"/>
        <w:rPr>
          <w:iCs/>
          <w:lang w:eastAsia="x-none"/>
        </w:rPr>
      </w:pPr>
      <w:r w:rsidRPr="00871715">
        <w:rPr>
          <w:iCs/>
          <w:lang w:eastAsia="x-none"/>
        </w:rPr>
        <w:t xml:space="preserve">SR on/off is carried by two orthogonal length-16 cover codes on ACK/NACK data symbols. </w:t>
      </w:r>
    </w:p>
    <w:p w:rsidR="004217A7" w:rsidRPr="00871715" w:rsidRDefault="004217A7" w:rsidP="004217A7">
      <w:pPr>
        <w:numPr>
          <w:ilvl w:val="2"/>
          <w:numId w:val="20"/>
        </w:numPr>
        <w:spacing w:after="0"/>
        <w:rPr>
          <w:iCs/>
          <w:lang w:eastAsia="x-none"/>
        </w:rPr>
      </w:pPr>
      <w:r w:rsidRPr="00871715">
        <w:rPr>
          <w:iCs/>
          <w:lang w:eastAsia="x-none"/>
        </w:rPr>
        <w:t>[1 1 1 1 1 1 1 1 1 1 1 1 1 1 1 1] is used to signal SR OFF.</w:t>
      </w:r>
    </w:p>
    <w:p w:rsidR="004217A7" w:rsidRPr="00871715" w:rsidRDefault="004217A7" w:rsidP="004217A7">
      <w:pPr>
        <w:numPr>
          <w:ilvl w:val="2"/>
          <w:numId w:val="20"/>
        </w:numPr>
        <w:spacing w:after="0"/>
        <w:rPr>
          <w:iCs/>
          <w:lang w:eastAsia="x-none"/>
        </w:rPr>
      </w:pPr>
      <w:r w:rsidRPr="00871715">
        <w:rPr>
          <w:iCs/>
          <w:lang w:eastAsia="x-none"/>
        </w:rPr>
        <w:t>[1 -1 1 -1  1 -1  1 -1 1 -1 1 -1  1 -1  1 -1] is used to signal SR ON.</w:t>
      </w:r>
    </w:p>
    <w:p w:rsidR="004217A7" w:rsidRPr="00871715" w:rsidRDefault="004217A7" w:rsidP="004217A7">
      <w:pPr>
        <w:numPr>
          <w:ilvl w:val="0"/>
          <w:numId w:val="20"/>
        </w:numPr>
        <w:spacing w:after="0"/>
        <w:rPr>
          <w:iCs/>
          <w:lang w:eastAsia="x-none"/>
        </w:rPr>
      </w:pPr>
      <w:r w:rsidRPr="00871715">
        <w:rPr>
          <w:iCs/>
          <w:lang w:eastAsia="x-none"/>
        </w:rPr>
        <w:t>When SR is transmitted without HARQ-ACK</w:t>
      </w:r>
    </w:p>
    <w:p w:rsidR="004217A7" w:rsidRPr="00871715" w:rsidRDefault="004217A7" w:rsidP="004217A7">
      <w:pPr>
        <w:numPr>
          <w:ilvl w:val="1"/>
          <w:numId w:val="20"/>
        </w:numPr>
        <w:spacing w:after="0"/>
        <w:rPr>
          <w:iCs/>
          <w:lang w:eastAsia="x-none"/>
        </w:rPr>
      </w:pPr>
      <w:r w:rsidRPr="00871715">
        <w:rPr>
          <w:iCs/>
          <w:lang w:eastAsia="x-none"/>
        </w:rPr>
        <w:t>FFS whether it is transmitted in NPUSCH resources or reserved NPRACH resources.</w:t>
      </w:r>
    </w:p>
    <w:p w:rsidR="004217A7" w:rsidRPr="00871715" w:rsidRDefault="004217A7" w:rsidP="004217A7">
      <w:pPr>
        <w:numPr>
          <w:ilvl w:val="1"/>
          <w:numId w:val="20"/>
        </w:numPr>
        <w:spacing w:after="0"/>
        <w:rPr>
          <w:iCs/>
          <w:lang w:eastAsia="x-none"/>
        </w:rPr>
      </w:pPr>
      <w:r w:rsidRPr="00AF1D77">
        <w:rPr>
          <w:rFonts w:eastAsia="Yu Mincho" w:hint="eastAsia"/>
          <w:iCs/>
          <w:lang w:eastAsia="ja-JP"/>
        </w:rPr>
        <w:t>F</w:t>
      </w:r>
      <w:r w:rsidRPr="00AF1D77">
        <w:rPr>
          <w:rFonts w:eastAsia="Yu Mincho"/>
          <w:iCs/>
          <w:lang w:eastAsia="ja-JP"/>
        </w:rPr>
        <w:t>FS whether BSR is conveyed on SR without HARQ-ACK</w:t>
      </w:r>
    </w:p>
    <w:p w:rsidR="00126190" w:rsidRPr="004217A7" w:rsidRDefault="00126190" w:rsidP="009D696A">
      <w:pPr>
        <w:pStyle w:val="BodyText"/>
        <w:spacing w:after="0"/>
      </w:pPr>
    </w:p>
    <w:p w:rsidR="00C25F22" w:rsidRDefault="00A75972" w:rsidP="009D696A">
      <w:pPr>
        <w:pStyle w:val="BodyText"/>
        <w:spacing w:after="0"/>
      </w:pPr>
      <w:r>
        <w:rPr>
          <w:rFonts w:hint="eastAsia"/>
        </w:rPr>
        <w:t>This contribution</w:t>
      </w:r>
      <w:r w:rsidR="00CC1765">
        <w:rPr>
          <w:rFonts w:hint="eastAsia"/>
        </w:rPr>
        <w:t xml:space="preserve"> </w:t>
      </w:r>
      <w:r w:rsidR="007B7257">
        <w:rPr>
          <w:rFonts w:hint="eastAsia"/>
        </w:rPr>
        <w:t>analyze</w:t>
      </w:r>
      <w:r w:rsidR="00E74650">
        <w:rPr>
          <w:rFonts w:hint="eastAsia"/>
        </w:rPr>
        <w:t>s</w:t>
      </w:r>
      <w:r w:rsidR="007B7257">
        <w:rPr>
          <w:rFonts w:hint="eastAsia"/>
        </w:rPr>
        <w:t xml:space="preserve"> the </w:t>
      </w:r>
      <w:r w:rsidR="00E74650">
        <w:rPr>
          <w:rFonts w:hint="eastAsia"/>
        </w:rPr>
        <w:t xml:space="preserve">applicable scenarios for SR with or without HARQ-ACK transmission, and </w:t>
      </w:r>
      <w:r w:rsidR="00201280">
        <w:rPr>
          <w:rFonts w:hint="eastAsia"/>
        </w:rPr>
        <w:t xml:space="preserve">evaluates </w:t>
      </w:r>
      <w:r w:rsidR="00E74650">
        <w:rPr>
          <w:rFonts w:hint="eastAsia"/>
        </w:rPr>
        <w:t>advantages and drawbacks of SR without HARQ-ACK transmission based on possible designs</w:t>
      </w:r>
      <w:r w:rsidR="00CC1765">
        <w:rPr>
          <w:rFonts w:hint="eastAsia"/>
        </w:rPr>
        <w:t>.</w:t>
      </w:r>
    </w:p>
    <w:p w:rsidR="00E74650" w:rsidRPr="002F03DF" w:rsidRDefault="00E74650" w:rsidP="009D696A">
      <w:pPr>
        <w:pStyle w:val="BodyText"/>
        <w:spacing w:after="0"/>
      </w:pP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89017D">
        <w:rPr>
          <w:rFonts w:eastAsia="宋体" w:hint="eastAsia"/>
          <w:noProof/>
          <w:lang w:eastAsia="zh-CN"/>
        </w:rPr>
        <w:t>Scenario for physical layer SR</w:t>
      </w:r>
    </w:p>
    <w:p w:rsidR="007A3A38" w:rsidRDefault="007C5D5B" w:rsidP="007C5D5B">
      <w:pPr>
        <w:spacing w:afterLines="50" w:after="120"/>
        <w:textAlignment w:val="center"/>
        <w:rPr>
          <w:rFonts w:ascii="Times" w:hAnsi="Times" w:cs="Times"/>
          <w:lang w:val="en-GB"/>
        </w:rPr>
      </w:pPr>
      <w:r>
        <w:rPr>
          <w:rFonts w:ascii="Times" w:hAnsi="Times" w:cs="Times" w:hint="eastAsia"/>
          <w:lang w:val="en-GB"/>
        </w:rPr>
        <w:t xml:space="preserve">According to the agreements in last meetings, support of piggybacked SR, i.e. SR transmitted with HARQ-ACK, was agreed as a baseline for physical layer SR. </w:t>
      </w:r>
      <w:r w:rsidR="007A3A38">
        <w:rPr>
          <w:rFonts w:ascii="Times" w:hAnsi="Times" w:cs="Times" w:hint="eastAsia"/>
          <w:lang w:val="en-GB"/>
        </w:rPr>
        <w:t xml:space="preserve">Based on the discussion of diversified types of traffic that expected to be supported by NB-IoT in future releases, piggybacked SR could </w:t>
      </w:r>
      <w:r w:rsidR="00B53DB0">
        <w:rPr>
          <w:rFonts w:ascii="Times" w:hAnsi="Times" w:cs="Times" w:hint="eastAsia"/>
          <w:lang w:val="en-GB"/>
        </w:rPr>
        <w:t xml:space="preserve">satisfy the requirement of </w:t>
      </w:r>
      <w:r w:rsidR="007A3A38">
        <w:rPr>
          <w:rFonts w:ascii="Times" w:hAnsi="Times" w:cs="Times" w:hint="eastAsia"/>
          <w:lang w:val="en-GB"/>
        </w:rPr>
        <w:t>most scenarios.</w:t>
      </w:r>
      <w:r w:rsidR="00531A8C">
        <w:rPr>
          <w:rFonts w:ascii="Times" w:hAnsi="Times" w:cs="Times" w:hint="eastAsia"/>
          <w:lang w:val="en-GB"/>
        </w:rPr>
        <w:t xml:space="preserve"> </w:t>
      </w:r>
    </w:p>
    <w:p w:rsidR="00531A8C" w:rsidRDefault="00531A8C" w:rsidP="007C5D5B">
      <w:pPr>
        <w:spacing w:afterLines="50" w:after="120"/>
        <w:textAlignment w:val="center"/>
        <w:rPr>
          <w:rFonts w:ascii="Times" w:hAnsi="Times" w:cs="Times"/>
          <w:lang w:val="en-GB"/>
        </w:rPr>
      </w:pPr>
      <w:r>
        <w:rPr>
          <w:rFonts w:ascii="Times" w:hAnsi="Times" w:cs="Times" w:hint="eastAsia"/>
          <w:lang w:val="en-GB"/>
        </w:rPr>
        <w:t xml:space="preserve">Piggybacked SR can be adopted </w:t>
      </w:r>
      <w:r w:rsidR="008A6237">
        <w:rPr>
          <w:rFonts w:ascii="Times" w:hAnsi="Times" w:cs="Times" w:hint="eastAsia"/>
          <w:lang w:val="en-GB"/>
        </w:rPr>
        <w:t xml:space="preserve">when UL data arrival happens </w:t>
      </w:r>
      <w:r w:rsidR="005D22EE">
        <w:rPr>
          <w:rFonts w:ascii="Times" w:hAnsi="Times" w:cs="Times" w:hint="eastAsia"/>
          <w:lang w:val="en-GB"/>
        </w:rPr>
        <w:t>before</w:t>
      </w:r>
      <w:r w:rsidR="008A6237">
        <w:rPr>
          <w:rFonts w:ascii="Times" w:hAnsi="Times" w:cs="Times" w:hint="eastAsia"/>
          <w:lang w:val="en-GB"/>
        </w:rPr>
        <w:t xml:space="preserve"> or during </w:t>
      </w:r>
      <w:r w:rsidR="005D22EE">
        <w:rPr>
          <w:rFonts w:ascii="Times" w:hAnsi="Times" w:cs="Times" w:hint="eastAsia"/>
          <w:lang w:val="en-GB"/>
        </w:rPr>
        <w:t xml:space="preserve">scheduled </w:t>
      </w:r>
      <w:r w:rsidR="008A6237">
        <w:rPr>
          <w:rFonts w:ascii="Times" w:hAnsi="Times" w:cs="Times" w:hint="eastAsia"/>
          <w:lang w:val="en-GB"/>
        </w:rPr>
        <w:t xml:space="preserve">DL data </w:t>
      </w:r>
      <w:r w:rsidR="00833821">
        <w:rPr>
          <w:rFonts w:ascii="Times" w:hAnsi="Times" w:cs="Times" w:hint="eastAsia"/>
          <w:lang w:val="en-GB"/>
        </w:rPr>
        <w:t>reception</w:t>
      </w:r>
      <w:r w:rsidR="008A6237">
        <w:rPr>
          <w:rFonts w:ascii="Times" w:hAnsi="Times" w:cs="Times" w:hint="eastAsia"/>
          <w:lang w:val="en-GB"/>
        </w:rPr>
        <w:t xml:space="preserve">. </w:t>
      </w:r>
      <w:r w:rsidR="00833821">
        <w:rPr>
          <w:rFonts w:ascii="Times" w:hAnsi="Times" w:cs="Times" w:hint="eastAsia"/>
          <w:lang w:val="en-GB"/>
        </w:rPr>
        <w:t>The arrived UL data needs to be buffered</w:t>
      </w:r>
      <w:r w:rsidR="004F2539">
        <w:rPr>
          <w:rFonts w:ascii="Times" w:hAnsi="Times" w:cs="Times" w:hint="eastAsia"/>
          <w:lang w:val="en-GB"/>
        </w:rPr>
        <w:t xml:space="preserve"> </w:t>
      </w:r>
      <w:r w:rsidR="000978A2">
        <w:rPr>
          <w:rFonts w:ascii="Times" w:hAnsi="Times" w:cs="Times" w:hint="eastAsia"/>
          <w:lang w:val="en-GB"/>
        </w:rPr>
        <w:t xml:space="preserve">because </w:t>
      </w:r>
      <w:r w:rsidR="004F2539">
        <w:rPr>
          <w:rFonts w:ascii="Times" w:hAnsi="Times" w:cs="Times" w:hint="eastAsia"/>
          <w:lang w:val="en-GB"/>
        </w:rPr>
        <w:t>UE cannot request for UL resources</w:t>
      </w:r>
      <w:r w:rsidR="00833821">
        <w:rPr>
          <w:rFonts w:ascii="Times" w:hAnsi="Times" w:cs="Times" w:hint="eastAsia"/>
          <w:lang w:val="en-GB"/>
        </w:rPr>
        <w:t xml:space="preserve"> until </w:t>
      </w:r>
      <w:r w:rsidR="004F2539">
        <w:rPr>
          <w:rFonts w:ascii="Times" w:hAnsi="Times" w:cs="Times" w:hint="eastAsia"/>
          <w:lang w:val="en-GB"/>
        </w:rPr>
        <w:t xml:space="preserve">finishing </w:t>
      </w:r>
      <w:r w:rsidR="00833821">
        <w:rPr>
          <w:rFonts w:ascii="Times" w:hAnsi="Times" w:cs="Times" w:hint="eastAsia"/>
          <w:lang w:val="en-GB"/>
        </w:rPr>
        <w:t xml:space="preserve">DL data reception and </w:t>
      </w:r>
      <w:r w:rsidR="004F2539">
        <w:rPr>
          <w:rFonts w:ascii="Times" w:hAnsi="Times" w:cs="Times" w:hint="eastAsia"/>
          <w:lang w:val="en-GB"/>
        </w:rPr>
        <w:t xml:space="preserve">sending </w:t>
      </w:r>
      <w:r w:rsidR="00833821">
        <w:rPr>
          <w:rFonts w:ascii="Times" w:hAnsi="Times" w:cs="Times" w:hint="eastAsia"/>
          <w:lang w:val="en-GB"/>
        </w:rPr>
        <w:t xml:space="preserve">piggybacked SR together with ACK/NACK feedback of the DL traffic. </w:t>
      </w:r>
      <w:r>
        <w:rPr>
          <w:rFonts w:ascii="Times" w:hAnsi="Times" w:cs="Times" w:hint="eastAsia"/>
          <w:lang w:val="en-GB"/>
        </w:rPr>
        <w:t xml:space="preserve">This method have small </w:t>
      </w:r>
      <w:r w:rsidR="00CE357E">
        <w:rPr>
          <w:rFonts w:ascii="Times" w:hAnsi="Times" w:cs="Times" w:hint="eastAsia"/>
          <w:lang w:val="en-GB"/>
        </w:rPr>
        <w:t xml:space="preserve">increase on traffic latency, but due to the loosened latency requirement of NB-IoT traffics, this increase will not </w:t>
      </w:r>
      <w:r w:rsidR="0066460C">
        <w:rPr>
          <w:rFonts w:ascii="Times" w:hAnsi="Times" w:cs="Times" w:hint="eastAsia"/>
          <w:lang w:val="en-GB"/>
        </w:rPr>
        <w:t xml:space="preserve">lead to considerable </w:t>
      </w:r>
      <w:r w:rsidR="00CE357E">
        <w:rPr>
          <w:rFonts w:ascii="Times" w:hAnsi="Times" w:cs="Times" w:hint="eastAsia"/>
          <w:lang w:val="en-GB"/>
        </w:rPr>
        <w:t>impact.</w:t>
      </w:r>
      <w:r w:rsidR="00833821">
        <w:rPr>
          <w:rFonts w:ascii="Times" w:hAnsi="Times" w:cs="Times" w:hint="eastAsia"/>
          <w:lang w:val="en-GB"/>
        </w:rPr>
        <w:t xml:space="preserve"> Moreover, if interlaced DL/UL feature is not supported by UE, anyway the UL data </w:t>
      </w:r>
      <w:r w:rsidR="00D754F2">
        <w:rPr>
          <w:rFonts w:ascii="Times" w:hAnsi="Times" w:cs="Times" w:hint="eastAsia"/>
          <w:lang w:val="en-GB"/>
        </w:rPr>
        <w:t xml:space="preserve">transmission </w:t>
      </w:r>
      <w:r w:rsidR="00833821">
        <w:rPr>
          <w:rFonts w:ascii="Times" w:hAnsi="Times" w:cs="Times" w:hint="eastAsia"/>
          <w:lang w:val="en-GB"/>
        </w:rPr>
        <w:t>needs to be postponed until DL reception and ACK/NACK feedback completed, therefore actually the increase of latency might be very small.</w:t>
      </w:r>
    </w:p>
    <w:p w:rsidR="00C655C8" w:rsidRPr="00C655C8" w:rsidRDefault="00C655C8" w:rsidP="007C5D5B">
      <w:pPr>
        <w:spacing w:afterLines="50" w:after="120"/>
        <w:textAlignment w:val="center"/>
        <w:rPr>
          <w:rFonts w:ascii="Times" w:hAnsi="Times" w:cs="Times"/>
          <w:u w:val="single"/>
          <w:lang w:val="en-GB"/>
        </w:rPr>
      </w:pPr>
      <w:r w:rsidRPr="00C655C8">
        <w:rPr>
          <w:rFonts w:ascii="Times" w:hAnsi="Times" w:cs="Times" w:hint="eastAsia"/>
          <w:b/>
          <w:u w:val="single"/>
          <w:lang w:val="en-GB"/>
        </w:rPr>
        <w:t>Observation 1</w:t>
      </w:r>
      <w:r w:rsidRPr="00C655C8">
        <w:rPr>
          <w:rFonts w:ascii="Times" w:hAnsi="Times" w:cs="Times" w:hint="eastAsia"/>
          <w:u w:val="single"/>
          <w:lang w:val="en-GB"/>
        </w:rPr>
        <w:t xml:space="preserve">: Piggybacked SR could support most </w:t>
      </w:r>
      <w:r w:rsidR="00B26A23">
        <w:rPr>
          <w:rFonts w:ascii="Times" w:hAnsi="Times" w:cs="Times" w:hint="eastAsia"/>
          <w:u w:val="single"/>
          <w:lang w:val="en-GB"/>
        </w:rPr>
        <w:t xml:space="preserve">physical layer SR </w:t>
      </w:r>
      <w:r w:rsidRPr="00C655C8">
        <w:rPr>
          <w:rFonts w:ascii="Times" w:hAnsi="Times" w:cs="Times" w:hint="eastAsia"/>
          <w:u w:val="single"/>
          <w:lang w:val="en-GB"/>
        </w:rPr>
        <w:t>scenarios in NB-IoT</w:t>
      </w:r>
      <w:r w:rsidR="00B26A23">
        <w:rPr>
          <w:rFonts w:ascii="Times" w:hAnsi="Times" w:cs="Times" w:hint="eastAsia"/>
          <w:u w:val="single"/>
          <w:lang w:val="en-GB"/>
        </w:rPr>
        <w:t>,</w:t>
      </w:r>
      <w:r w:rsidRPr="00C655C8">
        <w:rPr>
          <w:rFonts w:ascii="Times" w:hAnsi="Times" w:cs="Times" w:hint="eastAsia"/>
          <w:u w:val="single"/>
          <w:lang w:val="en-GB"/>
        </w:rPr>
        <w:t xml:space="preserve"> and introduces very small impact on </w:t>
      </w:r>
      <w:r w:rsidR="000978A2">
        <w:rPr>
          <w:rFonts w:ascii="Times" w:hAnsi="Times" w:cs="Times" w:hint="eastAsia"/>
          <w:u w:val="single"/>
          <w:lang w:val="en-GB"/>
        </w:rPr>
        <w:t>UL traffic latency</w:t>
      </w:r>
      <w:r w:rsidRPr="00C655C8">
        <w:rPr>
          <w:rFonts w:ascii="Times" w:hAnsi="Times" w:cs="Times" w:hint="eastAsia"/>
          <w:u w:val="single"/>
          <w:lang w:val="en-GB"/>
        </w:rPr>
        <w:t>.</w:t>
      </w:r>
    </w:p>
    <w:p w:rsidR="0089017D" w:rsidRPr="007C5D5B" w:rsidRDefault="00833821" w:rsidP="00D313D3">
      <w:pPr>
        <w:spacing w:afterLines="50" w:after="120"/>
        <w:textAlignment w:val="center"/>
        <w:rPr>
          <w:rFonts w:ascii="Times" w:hAnsi="Times" w:cs="Times"/>
          <w:lang w:val="en-GB"/>
        </w:rPr>
      </w:pPr>
      <w:r>
        <w:rPr>
          <w:rFonts w:ascii="Times" w:hAnsi="Times" w:cs="Times" w:hint="eastAsia"/>
          <w:lang w:val="en-GB"/>
        </w:rPr>
        <w:t>On the contrary</w:t>
      </w:r>
      <w:r w:rsidR="007C5D5B">
        <w:rPr>
          <w:rFonts w:ascii="Times" w:hAnsi="Times" w:cs="Times" w:hint="eastAsia"/>
          <w:lang w:val="en-GB"/>
        </w:rPr>
        <w:t>, support of SR on dedicated resource</w:t>
      </w:r>
      <w:r w:rsidR="00B26A23" w:rsidRPr="00B26A23">
        <w:rPr>
          <w:rFonts w:ascii="Times" w:hAnsi="Times" w:cs="Times" w:hint="eastAsia"/>
          <w:lang w:val="en-GB"/>
        </w:rPr>
        <w:t xml:space="preserve"> </w:t>
      </w:r>
      <w:r w:rsidR="00B26A23">
        <w:rPr>
          <w:rFonts w:ascii="Times" w:hAnsi="Times" w:cs="Times" w:hint="eastAsia"/>
          <w:lang w:val="en-GB"/>
        </w:rPr>
        <w:t>without HARQ-ACK</w:t>
      </w:r>
      <w:r w:rsidR="007C5D5B">
        <w:rPr>
          <w:rFonts w:ascii="Times" w:hAnsi="Times" w:cs="Times" w:hint="eastAsia"/>
          <w:lang w:val="en-GB"/>
        </w:rPr>
        <w:t xml:space="preserve"> was made as a working assumption in RAN1#92.</w:t>
      </w:r>
      <w:r w:rsidR="001C6EB8">
        <w:rPr>
          <w:rFonts w:ascii="Times" w:hAnsi="Times" w:cs="Times" w:hint="eastAsia"/>
          <w:lang w:val="en-GB"/>
        </w:rPr>
        <w:t xml:space="preserve"> SR transmitted </w:t>
      </w:r>
      <w:r w:rsidR="00C655C8">
        <w:rPr>
          <w:rFonts w:ascii="Times" w:hAnsi="Times" w:cs="Times" w:hint="eastAsia"/>
          <w:lang w:val="en-GB"/>
        </w:rPr>
        <w:t xml:space="preserve">on dedicated resource </w:t>
      </w:r>
      <w:r w:rsidR="001C6EB8">
        <w:rPr>
          <w:rFonts w:ascii="Times" w:hAnsi="Times" w:cs="Times" w:hint="eastAsia"/>
          <w:lang w:val="en-GB"/>
        </w:rPr>
        <w:t xml:space="preserve">was discussed as a </w:t>
      </w:r>
      <w:r w:rsidR="001C6EB8">
        <w:rPr>
          <w:kern w:val="2"/>
        </w:rPr>
        <w:t>complementary</w:t>
      </w:r>
      <w:r w:rsidR="001C6EB8">
        <w:rPr>
          <w:rFonts w:hint="eastAsia"/>
          <w:kern w:val="2"/>
        </w:rPr>
        <w:t xml:space="preserve"> method to piggybacked SR.</w:t>
      </w:r>
      <w:r w:rsidR="002D4465">
        <w:rPr>
          <w:rFonts w:hint="eastAsia"/>
          <w:kern w:val="2"/>
        </w:rPr>
        <w:t xml:space="preserve"> Compared with piggybacked SR, </w:t>
      </w:r>
      <w:r w:rsidR="00456CF2">
        <w:rPr>
          <w:rFonts w:ascii="Times" w:hAnsi="Times" w:cs="Times" w:hint="eastAsia"/>
          <w:lang w:val="en-GB"/>
        </w:rPr>
        <w:t>SR on dedicated resource could o</w:t>
      </w:r>
      <w:r w:rsidR="00B26A23">
        <w:rPr>
          <w:rFonts w:ascii="Times" w:hAnsi="Times" w:cs="Times" w:hint="eastAsia"/>
          <w:lang w:val="en-GB"/>
        </w:rPr>
        <w:t xml:space="preserve">nly </w:t>
      </w:r>
      <w:r w:rsidR="00456CF2">
        <w:rPr>
          <w:rFonts w:ascii="Times" w:hAnsi="Times" w:cs="Times" w:hint="eastAsia"/>
          <w:lang w:val="en-GB"/>
        </w:rPr>
        <w:t xml:space="preserve">benefits </w:t>
      </w:r>
      <w:r w:rsidR="002D0C00">
        <w:rPr>
          <w:rFonts w:ascii="Times" w:hAnsi="Times" w:cs="Times" w:hint="eastAsia"/>
          <w:lang w:val="en-GB"/>
        </w:rPr>
        <w:t xml:space="preserve">from </w:t>
      </w:r>
      <w:r w:rsidR="00B26A23">
        <w:rPr>
          <w:rFonts w:ascii="Times" w:hAnsi="Times" w:cs="Times" w:hint="eastAsia"/>
          <w:lang w:val="en-GB"/>
        </w:rPr>
        <w:t xml:space="preserve">the scenario </w:t>
      </w:r>
      <w:r w:rsidR="00456CF2">
        <w:rPr>
          <w:rFonts w:ascii="Times" w:hAnsi="Times" w:cs="Times" w:hint="eastAsia"/>
          <w:lang w:val="en-GB"/>
        </w:rPr>
        <w:t xml:space="preserve">that </w:t>
      </w:r>
      <w:proofErr w:type="spellStart"/>
      <w:r w:rsidR="00B26A23">
        <w:rPr>
          <w:rFonts w:ascii="Times" w:hAnsi="Times" w:cs="Times" w:hint="eastAsia"/>
          <w:lang w:val="en-GB"/>
        </w:rPr>
        <w:t>RRC_Connected</w:t>
      </w:r>
      <w:proofErr w:type="spellEnd"/>
      <w:r w:rsidR="00B26A23">
        <w:rPr>
          <w:rFonts w:ascii="Times" w:hAnsi="Times" w:cs="Times" w:hint="eastAsia"/>
          <w:lang w:val="en-GB"/>
        </w:rPr>
        <w:t xml:space="preserve"> </w:t>
      </w:r>
      <w:r w:rsidR="00B26A23">
        <w:rPr>
          <w:rFonts w:ascii="Times" w:hAnsi="Times" w:cs="Times" w:hint="eastAsia"/>
          <w:lang w:val="en-GB"/>
        </w:rPr>
        <w:lastRenderedPageBreak/>
        <w:t>mode UE have no DL traffic</w:t>
      </w:r>
      <w:r w:rsidR="00F73747">
        <w:rPr>
          <w:rFonts w:ascii="Times" w:hAnsi="Times" w:cs="Times" w:hint="eastAsia"/>
          <w:lang w:val="en-GB"/>
        </w:rPr>
        <w:t xml:space="preserve">, which </w:t>
      </w:r>
      <w:r w:rsidR="009535B8">
        <w:rPr>
          <w:rFonts w:ascii="Times" w:hAnsi="Times" w:cs="Times" w:hint="eastAsia"/>
          <w:lang w:val="en-GB"/>
        </w:rPr>
        <w:t xml:space="preserve">consists </w:t>
      </w:r>
      <w:r w:rsidR="00F73747">
        <w:rPr>
          <w:rFonts w:ascii="Times" w:hAnsi="Times" w:cs="Times" w:hint="eastAsia"/>
          <w:lang w:val="en-GB"/>
        </w:rPr>
        <w:t>only a small part of all sc</w:t>
      </w:r>
      <w:r w:rsidR="00AD592F">
        <w:rPr>
          <w:rFonts w:ascii="Times" w:hAnsi="Times" w:cs="Times" w:hint="eastAsia"/>
          <w:lang w:val="en-GB"/>
        </w:rPr>
        <w:t>e</w:t>
      </w:r>
      <w:r w:rsidR="00F73747">
        <w:rPr>
          <w:rFonts w:ascii="Times" w:hAnsi="Times" w:cs="Times" w:hint="eastAsia"/>
          <w:lang w:val="en-GB"/>
        </w:rPr>
        <w:t>n</w:t>
      </w:r>
      <w:r w:rsidR="00AD592F">
        <w:rPr>
          <w:rFonts w:ascii="Times" w:hAnsi="Times" w:cs="Times" w:hint="eastAsia"/>
          <w:lang w:val="en-GB"/>
        </w:rPr>
        <w:t>a</w:t>
      </w:r>
      <w:r w:rsidR="00F73747">
        <w:rPr>
          <w:rFonts w:ascii="Times" w:hAnsi="Times" w:cs="Times" w:hint="eastAsia"/>
          <w:lang w:val="en-GB"/>
        </w:rPr>
        <w:t>rios</w:t>
      </w:r>
      <w:r w:rsidR="00B26A23">
        <w:rPr>
          <w:rFonts w:ascii="Times" w:hAnsi="Times" w:cs="Times" w:hint="eastAsia"/>
          <w:lang w:val="en-GB"/>
        </w:rPr>
        <w:t>.</w:t>
      </w:r>
      <w:r w:rsidR="002D4465">
        <w:rPr>
          <w:rFonts w:ascii="Times" w:hAnsi="Times" w:cs="Times" w:hint="eastAsia"/>
          <w:lang w:val="en-GB"/>
        </w:rPr>
        <w:t xml:space="preserve"> The drawbacks and possible design of SR on dedicated resource will be discussed in Section 3.</w:t>
      </w:r>
    </w:p>
    <w:p w:rsidR="008F458B" w:rsidRPr="00C655C8" w:rsidRDefault="008F458B" w:rsidP="008F458B">
      <w:pPr>
        <w:spacing w:afterLines="50" w:after="120"/>
        <w:textAlignment w:val="center"/>
        <w:rPr>
          <w:rFonts w:ascii="Times" w:hAnsi="Times" w:cs="Times"/>
          <w:u w:val="single"/>
          <w:lang w:val="en-GB"/>
        </w:rPr>
      </w:pPr>
      <w:r w:rsidRPr="00C655C8">
        <w:rPr>
          <w:rFonts w:ascii="Times" w:hAnsi="Times" w:cs="Times" w:hint="eastAsia"/>
          <w:b/>
          <w:u w:val="single"/>
          <w:lang w:val="en-GB"/>
        </w:rPr>
        <w:t xml:space="preserve">Observation </w:t>
      </w:r>
      <w:r>
        <w:rPr>
          <w:rFonts w:ascii="Times" w:hAnsi="Times" w:cs="Times" w:hint="eastAsia"/>
          <w:b/>
          <w:u w:val="single"/>
          <w:lang w:val="en-GB"/>
        </w:rPr>
        <w:t>2</w:t>
      </w:r>
      <w:r w:rsidRPr="00C655C8">
        <w:rPr>
          <w:rFonts w:ascii="Times" w:hAnsi="Times" w:cs="Times" w:hint="eastAsia"/>
          <w:u w:val="single"/>
          <w:lang w:val="en-GB"/>
        </w:rPr>
        <w:t xml:space="preserve">: </w:t>
      </w:r>
      <w:r>
        <w:rPr>
          <w:rFonts w:ascii="Times" w:hAnsi="Times" w:cs="Times" w:hint="eastAsia"/>
          <w:u w:val="single"/>
          <w:lang w:val="en-GB"/>
        </w:rPr>
        <w:t xml:space="preserve">The applicable scenario for SR transmitted on dedicated resource is that UE is in </w:t>
      </w:r>
      <w:proofErr w:type="spellStart"/>
      <w:r>
        <w:rPr>
          <w:rFonts w:ascii="Times" w:hAnsi="Times" w:cs="Times" w:hint="eastAsia"/>
          <w:u w:val="single"/>
          <w:lang w:val="en-GB"/>
        </w:rPr>
        <w:t>RRC_Conne</w:t>
      </w:r>
      <w:r w:rsidR="009E5E99">
        <w:rPr>
          <w:rFonts w:ascii="Times" w:hAnsi="Times" w:cs="Times" w:hint="eastAsia"/>
          <w:u w:val="single"/>
          <w:lang w:val="en-GB"/>
        </w:rPr>
        <w:t>cted</w:t>
      </w:r>
      <w:proofErr w:type="spellEnd"/>
      <w:r w:rsidR="009E5E99">
        <w:rPr>
          <w:rFonts w:ascii="Times" w:hAnsi="Times" w:cs="Times" w:hint="eastAsia"/>
          <w:u w:val="single"/>
          <w:lang w:val="en-GB"/>
        </w:rPr>
        <w:t xml:space="preserve"> mode and have no DL traffic</w:t>
      </w:r>
      <w:r>
        <w:rPr>
          <w:rFonts w:ascii="Times" w:hAnsi="Times" w:cs="Times" w:hint="eastAsia"/>
          <w:u w:val="single"/>
          <w:lang w:val="en-GB"/>
        </w:rPr>
        <w:t>.</w:t>
      </w:r>
      <w:r w:rsidRPr="00C655C8">
        <w:rPr>
          <w:rFonts w:ascii="Times" w:hAnsi="Times" w:cs="Times" w:hint="eastAsia"/>
          <w:u w:val="single"/>
          <w:lang w:val="en-GB"/>
        </w:rPr>
        <w:t xml:space="preserve"> </w:t>
      </w:r>
    </w:p>
    <w:p w:rsidR="004F2539" w:rsidRPr="008F458B" w:rsidRDefault="004F2539" w:rsidP="00D313D3">
      <w:pPr>
        <w:spacing w:afterLines="50" w:after="120"/>
        <w:textAlignment w:val="center"/>
        <w:rPr>
          <w:rFonts w:ascii="Times" w:hAnsi="Times" w:cs="Times"/>
          <w:lang w:val="en-GB"/>
        </w:rPr>
      </w:pPr>
    </w:p>
    <w:p w:rsidR="0089017D" w:rsidRDefault="0089017D" w:rsidP="0089017D">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3</w:t>
      </w:r>
      <w:r>
        <w:rPr>
          <w:rFonts w:hint="eastAsia"/>
          <w:noProof/>
          <w:lang w:eastAsia="ko-KR"/>
        </w:rPr>
        <w:t xml:space="preserve">. </w:t>
      </w:r>
      <w:r>
        <w:rPr>
          <w:rFonts w:eastAsia="宋体" w:hint="eastAsia"/>
          <w:noProof/>
          <w:lang w:eastAsia="zh-CN"/>
        </w:rPr>
        <w:t>Physical layer SR on dedicated resource</w:t>
      </w:r>
    </w:p>
    <w:p w:rsidR="004217A7" w:rsidRDefault="001E3FD9" w:rsidP="00D313D3">
      <w:pPr>
        <w:spacing w:afterLines="50" w:after="120"/>
        <w:textAlignment w:val="center"/>
        <w:rPr>
          <w:rFonts w:ascii="Times" w:hAnsi="Times" w:cs="Times"/>
          <w:lang w:val="en-GB"/>
        </w:rPr>
      </w:pPr>
      <w:r>
        <w:rPr>
          <w:rFonts w:ascii="Times" w:hAnsi="Times" w:cs="Times" w:hint="eastAsia"/>
          <w:lang w:val="en-GB"/>
        </w:rPr>
        <w:t>For p</w:t>
      </w:r>
      <w:r w:rsidR="00E05E39">
        <w:rPr>
          <w:rFonts w:ascii="Times" w:hAnsi="Times" w:cs="Times" w:hint="eastAsia"/>
          <w:lang w:val="en-GB"/>
        </w:rPr>
        <w:t xml:space="preserve">hysical SR </w:t>
      </w:r>
      <w:r>
        <w:rPr>
          <w:rFonts w:ascii="Times" w:hAnsi="Times" w:cs="Times" w:hint="eastAsia"/>
          <w:lang w:val="en-GB"/>
        </w:rPr>
        <w:t xml:space="preserve">transmitted </w:t>
      </w:r>
      <w:r w:rsidR="00E05E39">
        <w:rPr>
          <w:rFonts w:ascii="Times" w:hAnsi="Times" w:cs="Times" w:hint="eastAsia"/>
          <w:lang w:val="en-GB"/>
        </w:rPr>
        <w:t>on dedicated resource</w:t>
      </w:r>
      <w:r>
        <w:rPr>
          <w:rFonts w:ascii="Times" w:hAnsi="Times" w:cs="Times" w:hint="eastAsia"/>
          <w:lang w:val="en-GB"/>
        </w:rPr>
        <w:t xml:space="preserve"> without HARQ-ACK</w:t>
      </w:r>
      <w:r w:rsidR="00E05E39">
        <w:rPr>
          <w:rFonts w:ascii="Times" w:hAnsi="Times" w:cs="Times" w:hint="eastAsia"/>
          <w:lang w:val="en-GB"/>
        </w:rPr>
        <w:t xml:space="preserve">, </w:t>
      </w:r>
      <w:r>
        <w:rPr>
          <w:rFonts w:ascii="Times" w:hAnsi="Times" w:cs="Times" w:hint="eastAsia"/>
          <w:lang w:val="en-GB"/>
        </w:rPr>
        <w:t xml:space="preserve">two options include NPRACH based SR and NPUSCH based SR </w:t>
      </w:r>
      <w:r w:rsidR="007617BE">
        <w:rPr>
          <w:rFonts w:ascii="Times" w:hAnsi="Times" w:cs="Times" w:hint="eastAsia"/>
          <w:lang w:val="en-GB"/>
        </w:rPr>
        <w:t>needs to be furthe</w:t>
      </w:r>
      <w:r w:rsidR="00EC5C23">
        <w:rPr>
          <w:rFonts w:ascii="Times" w:hAnsi="Times" w:cs="Times" w:hint="eastAsia"/>
          <w:lang w:val="en-GB"/>
        </w:rPr>
        <w:t>r evaluated</w:t>
      </w:r>
      <w:r w:rsidR="00E05E39">
        <w:rPr>
          <w:rFonts w:ascii="Times" w:hAnsi="Times" w:cs="Times" w:hint="eastAsia"/>
          <w:lang w:val="en-GB"/>
        </w:rPr>
        <w:t>.</w:t>
      </w:r>
    </w:p>
    <w:p w:rsidR="00BC342F" w:rsidRPr="009A2B59" w:rsidRDefault="009A2B59" w:rsidP="009A2B59">
      <w:pPr>
        <w:pStyle w:val="ListParagraph"/>
        <w:numPr>
          <w:ilvl w:val="0"/>
          <w:numId w:val="21"/>
        </w:numPr>
        <w:spacing w:afterLines="50" w:after="120"/>
        <w:ind w:firstLineChars="0"/>
        <w:textAlignment w:val="center"/>
        <w:rPr>
          <w:rFonts w:ascii="Times" w:hAnsi="Times" w:cs="Times"/>
          <w:lang w:val="en-GB"/>
        </w:rPr>
      </w:pPr>
      <w:bookmarkStart w:id="4" w:name="_GoBack"/>
      <w:bookmarkEnd w:id="4"/>
      <w:r>
        <w:rPr>
          <w:rFonts w:ascii="Times" w:hAnsi="Times" w:cs="Times" w:hint="eastAsia"/>
          <w:lang w:val="en-GB" w:eastAsia="zh-CN"/>
        </w:rPr>
        <w:t>NPUSCH based SR</w:t>
      </w:r>
    </w:p>
    <w:p w:rsidR="00BC342F" w:rsidRDefault="00BC342F" w:rsidP="00BC342F">
      <w:pPr>
        <w:jc w:val="both"/>
        <w:rPr>
          <w:rFonts w:ascii="Times" w:hAnsi="Times" w:cs="Times"/>
        </w:rPr>
      </w:pPr>
      <w:r>
        <w:rPr>
          <w:rFonts w:ascii="Times" w:hAnsi="Times" w:cs="Times" w:hint="eastAsia"/>
        </w:rPr>
        <w:t xml:space="preserve">RRC connected UE can send a NPUSCH format 2 signal on dedicated resource for SR, which is similar to LTE PUCCH format 1. Compared with NPRACH based SR, the overhead </w:t>
      </w:r>
      <w:r w:rsidR="00340E21">
        <w:rPr>
          <w:rFonts w:ascii="Times" w:hAnsi="Times" w:cs="Times" w:hint="eastAsia"/>
        </w:rPr>
        <w:t xml:space="preserve">of NPUSCH based SR becomes </w:t>
      </w:r>
      <w:r>
        <w:rPr>
          <w:rFonts w:ascii="Times" w:hAnsi="Times" w:cs="Times" w:hint="eastAsia"/>
        </w:rPr>
        <w:t>a</w:t>
      </w:r>
      <w:r w:rsidR="00340E21">
        <w:rPr>
          <w:rFonts w:ascii="Times" w:hAnsi="Times" w:cs="Times" w:hint="eastAsia"/>
        </w:rPr>
        <w:t>n</w:t>
      </w:r>
      <w:r>
        <w:rPr>
          <w:rFonts w:ascii="Times" w:hAnsi="Times" w:cs="Times" w:hint="eastAsia"/>
        </w:rPr>
        <w:t xml:space="preserve"> </w:t>
      </w:r>
      <w:r w:rsidR="00340E21">
        <w:rPr>
          <w:rFonts w:ascii="Times" w:hAnsi="Times" w:cs="Times" w:hint="eastAsia"/>
        </w:rPr>
        <w:t xml:space="preserve">obvious </w:t>
      </w:r>
      <w:r>
        <w:rPr>
          <w:rFonts w:ascii="Times" w:hAnsi="Times" w:cs="Times" w:hint="eastAsia"/>
        </w:rPr>
        <w:t>problem. Some preliminary estimation of overhead is shown in Table 1, where the subcarrier space is assumed to be 15 kHz</w:t>
      </w:r>
      <w:r w:rsidRPr="00FC0A49">
        <w:rPr>
          <w:rFonts w:ascii="Times" w:hAnsi="Times" w:cs="Times"/>
        </w:rPr>
        <w:t xml:space="preserve">. It is shown that </w:t>
      </w:r>
      <w:r>
        <w:rPr>
          <w:rFonts w:ascii="Times" w:hAnsi="Times" w:cs="Times" w:hint="eastAsia"/>
        </w:rPr>
        <w:t xml:space="preserve">with a periodicity of 80ms (the largest periodicity in LTE) and assuming 10% overhead, only one UE with 32 </w:t>
      </w:r>
      <w:r>
        <w:rPr>
          <w:rFonts w:ascii="Times" w:hAnsi="Times" w:cs="Times"/>
        </w:rPr>
        <w:t>repetitions</w:t>
      </w:r>
      <w:r>
        <w:rPr>
          <w:rFonts w:ascii="Times" w:hAnsi="Times" w:cs="Times" w:hint="eastAsia"/>
        </w:rPr>
        <w:t xml:space="preserve"> can be supported. Even for UE in very good coverage, only 48 UEs can be supported.  Larger period duration (i.e., &gt;80ms) can be considered to support more users for SR with a decent overhead</w:t>
      </w:r>
      <w:r w:rsidR="004D0502">
        <w:rPr>
          <w:rFonts w:ascii="Times" w:hAnsi="Times" w:cs="Times" w:hint="eastAsia"/>
        </w:rPr>
        <w:t xml:space="preserve"> but at the expense of latency</w:t>
      </w:r>
      <w:r>
        <w:rPr>
          <w:rFonts w:ascii="Times" w:hAnsi="Times" w:cs="Times" w:hint="eastAsia"/>
        </w:rPr>
        <w:t xml:space="preserve">. </w:t>
      </w:r>
    </w:p>
    <w:p w:rsidR="00BC342F" w:rsidRPr="009A2B59" w:rsidRDefault="00BC342F" w:rsidP="00BC342F">
      <w:pPr>
        <w:jc w:val="both"/>
        <w:rPr>
          <w:u w:val="single"/>
          <w:lang w:val="x-none"/>
        </w:rPr>
      </w:pPr>
      <w:r w:rsidRPr="00A26E0D">
        <w:rPr>
          <w:rFonts w:hint="eastAsia"/>
          <w:b/>
          <w:u w:val="single"/>
          <w:lang w:val="x-none"/>
        </w:rPr>
        <w:t xml:space="preserve">Observation </w:t>
      </w:r>
      <w:r>
        <w:rPr>
          <w:rFonts w:hint="eastAsia"/>
          <w:b/>
          <w:u w:val="single"/>
          <w:lang w:val="x-none"/>
        </w:rPr>
        <w:t>3</w:t>
      </w:r>
      <w:r w:rsidRPr="00A26E0D">
        <w:rPr>
          <w:rFonts w:hint="eastAsia"/>
          <w:b/>
          <w:u w:val="single"/>
          <w:lang w:val="x-none"/>
        </w:rPr>
        <w:t xml:space="preserve">: </w:t>
      </w:r>
      <w:r w:rsidRPr="009A2B59">
        <w:rPr>
          <w:rFonts w:hint="eastAsia"/>
          <w:u w:val="single"/>
          <w:lang w:val="x-none"/>
        </w:rPr>
        <w:t xml:space="preserve">The </w:t>
      </w:r>
      <w:r w:rsidR="00F00EDC">
        <w:rPr>
          <w:rFonts w:hint="eastAsia"/>
          <w:u w:val="single"/>
          <w:lang w:val="x-none"/>
        </w:rPr>
        <w:t xml:space="preserve">significant </w:t>
      </w:r>
      <w:r w:rsidRPr="009A2B59">
        <w:rPr>
          <w:rFonts w:hint="eastAsia"/>
          <w:u w:val="single"/>
          <w:lang w:val="x-none"/>
        </w:rPr>
        <w:t xml:space="preserve">overhead is </w:t>
      </w:r>
      <w:r w:rsidR="00F00EDC">
        <w:rPr>
          <w:rFonts w:hint="eastAsia"/>
          <w:u w:val="single"/>
          <w:lang w:val="x-none"/>
        </w:rPr>
        <w:t xml:space="preserve">one </w:t>
      </w:r>
      <w:r w:rsidR="00746C9A">
        <w:rPr>
          <w:rFonts w:hint="eastAsia"/>
          <w:u w:val="single"/>
          <w:lang w:val="x-none"/>
        </w:rPr>
        <w:t>important</w:t>
      </w:r>
      <w:r w:rsidR="00F00EDC">
        <w:rPr>
          <w:rFonts w:hint="eastAsia"/>
          <w:u w:val="single"/>
          <w:lang w:val="x-none"/>
        </w:rPr>
        <w:t xml:space="preserve"> </w:t>
      </w:r>
      <w:r w:rsidR="00746C9A">
        <w:rPr>
          <w:rFonts w:hint="eastAsia"/>
          <w:u w:val="single"/>
          <w:lang w:val="x-none"/>
        </w:rPr>
        <w:t>dr</w:t>
      </w:r>
      <w:r w:rsidR="00B37BDB">
        <w:rPr>
          <w:rFonts w:hint="eastAsia"/>
          <w:u w:val="single"/>
          <w:lang w:val="x-none"/>
        </w:rPr>
        <w:t>aw</w:t>
      </w:r>
      <w:r w:rsidR="00746C9A">
        <w:rPr>
          <w:rFonts w:hint="eastAsia"/>
          <w:u w:val="single"/>
          <w:lang w:val="x-none"/>
        </w:rPr>
        <w:t xml:space="preserve">back </w:t>
      </w:r>
      <w:r w:rsidR="00F00EDC">
        <w:rPr>
          <w:rFonts w:hint="eastAsia"/>
          <w:u w:val="single"/>
          <w:lang w:val="x-none"/>
        </w:rPr>
        <w:t xml:space="preserve">of </w:t>
      </w:r>
      <w:r w:rsidR="00F00EDC" w:rsidRPr="009A2B59">
        <w:rPr>
          <w:rFonts w:ascii="Times" w:hAnsi="Times" w:cs="Times" w:hint="eastAsia"/>
          <w:u w:val="single"/>
        </w:rPr>
        <w:t>NPUSCH format 2 based</w:t>
      </w:r>
      <w:r w:rsidR="00F00EDC" w:rsidRPr="009A2B59">
        <w:rPr>
          <w:rFonts w:hint="eastAsia"/>
          <w:u w:val="single"/>
          <w:lang w:val="x-none"/>
        </w:rPr>
        <w:t xml:space="preserve"> SR</w:t>
      </w:r>
      <w:r w:rsidRPr="009A2B59">
        <w:rPr>
          <w:rFonts w:hint="eastAsia"/>
          <w:u w:val="single"/>
          <w:lang w:val="x-none"/>
        </w:rPr>
        <w:t xml:space="preserve">. </w:t>
      </w:r>
    </w:p>
    <w:p w:rsidR="00BC342F" w:rsidRPr="00FC0A49" w:rsidRDefault="00BC342F" w:rsidP="00BC342F">
      <w:pPr>
        <w:jc w:val="center"/>
        <w:rPr>
          <w:rFonts w:ascii="Times" w:hAnsi="Times" w:cs="Times"/>
          <w:lang w:val="x-none"/>
        </w:rPr>
      </w:pPr>
      <w:r>
        <w:rPr>
          <w:rFonts w:hint="eastAsia"/>
          <w:lang w:val="x-none"/>
        </w:rPr>
        <w:t>Table 1</w:t>
      </w:r>
      <w:r w:rsidR="00F96DA0">
        <w:rPr>
          <w:rFonts w:hint="eastAsia"/>
          <w:lang w:val="x-none"/>
        </w:rPr>
        <w:t xml:space="preserve"> Estimation of overhead of NPUSCH based SR</w:t>
      </w:r>
    </w:p>
    <w:tbl>
      <w:tblPr>
        <w:tblW w:w="6740" w:type="dxa"/>
        <w:jc w:val="center"/>
        <w:tblInd w:w="93" w:type="dxa"/>
        <w:tblLook w:val="04A0" w:firstRow="1" w:lastRow="0" w:firstColumn="1" w:lastColumn="0" w:noHBand="0" w:noVBand="1"/>
      </w:tblPr>
      <w:tblGrid>
        <w:gridCol w:w="1137"/>
        <w:gridCol w:w="1146"/>
        <w:gridCol w:w="1370"/>
        <w:gridCol w:w="3087"/>
      </w:tblGrid>
      <w:tr w:rsidR="00BC342F" w:rsidRPr="000C0530" w:rsidTr="004308F6">
        <w:trPr>
          <w:trHeight w:val="1215"/>
          <w:jc w:val="center"/>
        </w:trPr>
        <w:tc>
          <w:tcPr>
            <w:tcW w:w="113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b/>
                <w:bCs/>
                <w:color w:val="000000"/>
                <w:sz w:val="18"/>
                <w:szCs w:val="18"/>
              </w:rPr>
            </w:pPr>
            <w:r w:rsidRPr="000C0530">
              <w:rPr>
                <w:rFonts w:ascii="Arial" w:hAnsi="Arial" w:cs="Arial"/>
                <w:b/>
                <w:bCs/>
                <w:color w:val="000000"/>
                <w:sz w:val="18"/>
                <w:szCs w:val="18"/>
              </w:rPr>
              <w:t>Periodicity [</w:t>
            </w:r>
            <w:proofErr w:type="spellStart"/>
            <w:r w:rsidRPr="000C0530">
              <w:rPr>
                <w:rFonts w:ascii="Arial" w:hAnsi="Arial" w:cs="Arial"/>
                <w:b/>
                <w:bCs/>
                <w:color w:val="000000"/>
                <w:sz w:val="18"/>
                <w:szCs w:val="18"/>
              </w:rPr>
              <w:t>ms</w:t>
            </w:r>
            <w:proofErr w:type="spellEnd"/>
            <w:r w:rsidRPr="000C0530">
              <w:rPr>
                <w:rFonts w:ascii="Arial" w:hAnsi="Arial" w:cs="Arial"/>
                <w:b/>
                <w:bCs/>
                <w:color w:val="000000"/>
                <w:sz w:val="18"/>
                <w:szCs w:val="18"/>
              </w:rPr>
              <w:t>]</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b/>
                <w:bCs/>
                <w:color w:val="000000"/>
                <w:sz w:val="18"/>
                <w:szCs w:val="18"/>
              </w:rPr>
            </w:pPr>
            <w:r>
              <w:rPr>
                <w:rFonts w:ascii="Arial" w:hAnsi="Arial" w:cs="Arial" w:hint="eastAsia"/>
                <w:b/>
                <w:bCs/>
                <w:color w:val="000000"/>
                <w:sz w:val="18"/>
                <w:szCs w:val="18"/>
              </w:rPr>
              <w:t>Supported r</w:t>
            </w:r>
            <w:r w:rsidRPr="000C0530">
              <w:rPr>
                <w:rFonts w:ascii="Arial" w:hAnsi="Arial" w:cs="Arial"/>
                <w:b/>
                <w:bCs/>
                <w:color w:val="000000"/>
                <w:sz w:val="18"/>
                <w:szCs w:val="18"/>
              </w:rPr>
              <w:t>epetition</w:t>
            </w:r>
            <w:r>
              <w:rPr>
                <w:rFonts w:ascii="Arial" w:hAnsi="Arial" w:cs="Arial" w:hint="eastAsia"/>
                <w:b/>
                <w:bCs/>
                <w:color w:val="000000"/>
                <w:sz w:val="18"/>
                <w:szCs w:val="18"/>
              </w:rPr>
              <w:t>s</w:t>
            </w:r>
            <w:r w:rsidRPr="000C0530">
              <w:rPr>
                <w:rFonts w:ascii="Arial" w:hAnsi="Arial" w:cs="Arial"/>
                <w:b/>
                <w:bCs/>
                <w:color w:val="000000"/>
                <w:sz w:val="18"/>
                <w:szCs w:val="18"/>
              </w:rPr>
              <w:t xml:space="preserve">  for SR</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b/>
                <w:bCs/>
                <w:color w:val="000000"/>
                <w:sz w:val="18"/>
                <w:szCs w:val="18"/>
              </w:rPr>
            </w:pPr>
            <w:r w:rsidRPr="000C0530">
              <w:rPr>
                <w:rFonts w:ascii="Arial" w:hAnsi="Arial" w:cs="Arial"/>
                <w:b/>
                <w:bCs/>
                <w:color w:val="000000"/>
                <w:sz w:val="18"/>
                <w:szCs w:val="18"/>
              </w:rPr>
              <w:t>Overhead Tolerant for reserved SR resource</w:t>
            </w:r>
          </w:p>
        </w:tc>
        <w:tc>
          <w:tcPr>
            <w:tcW w:w="3087" w:type="dxa"/>
            <w:tcBorders>
              <w:top w:val="single" w:sz="8" w:space="0" w:color="auto"/>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b/>
                <w:bCs/>
                <w:color w:val="000000"/>
                <w:sz w:val="18"/>
                <w:szCs w:val="18"/>
              </w:rPr>
            </w:pPr>
            <w:r w:rsidRPr="000C0530">
              <w:rPr>
                <w:rFonts w:ascii="Arial" w:hAnsi="Arial" w:cs="Arial"/>
                <w:b/>
                <w:bCs/>
                <w:color w:val="000000"/>
                <w:sz w:val="18"/>
                <w:szCs w:val="18"/>
              </w:rPr>
              <w:t>Number of supported users</w:t>
            </w:r>
          </w:p>
        </w:tc>
      </w:tr>
      <w:tr w:rsidR="00BC342F" w:rsidRPr="000C0530" w:rsidTr="004308F6">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2</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1</w:t>
            </w:r>
          </w:p>
        </w:tc>
        <w:tc>
          <w:tcPr>
            <w:tcW w:w="1370" w:type="dxa"/>
            <w:tcBorders>
              <w:top w:val="nil"/>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0</w:t>
            </w:r>
          </w:p>
        </w:tc>
      </w:tr>
      <w:tr w:rsidR="00BC342F" w:rsidRPr="000C0530" w:rsidTr="004308F6">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BC342F" w:rsidRPr="000C0530" w:rsidRDefault="00BC342F" w:rsidP="004308F6">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BC342F" w:rsidRPr="000C0530" w:rsidRDefault="00BC342F" w:rsidP="004308F6">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1</w:t>
            </w:r>
          </w:p>
        </w:tc>
      </w:tr>
      <w:tr w:rsidR="00BC342F" w:rsidRPr="000C0530" w:rsidTr="004308F6">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80</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1~32</w:t>
            </w:r>
          </w:p>
        </w:tc>
        <w:tc>
          <w:tcPr>
            <w:tcW w:w="1370" w:type="dxa"/>
            <w:tcBorders>
              <w:top w:val="nil"/>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BC342F" w:rsidRDefault="00BC342F" w:rsidP="004308F6">
            <w:pPr>
              <w:spacing w:after="0"/>
              <w:jc w:val="center"/>
              <w:rPr>
                <w:rFonts w:ascii="Arial" w:hAnsi="Arial" w:cs="Arial"/>
                <w:color w:val="000000"/>
                <w:sz w:val="18"/>
                <w:szCs w:val="18"/>
              </w:rPr>
            </w:pPr>
            <w:r>
              <w:rPr>
                <w:rFonts w:ascii="Arial" w:hAnsi="Arial" w:cs="Arial" w:hint="eastAsia"/>
                <w:color w:val="000000"/>
                <w:sz w:val="18"/>
                <w:szCs w:val="18"/>
              </w:rPr>
              <w:t xml:space="preserve">Min: </w:t>
            </w:r>
            <w:r>
              <w:rPr>
                <w:rFonts w:ascii="Arial" w:hAnsi="Arial" w:cs="Arial"/>
                <w:color w:val="000000"/>
                <w:sz w:val="18"/>
                <w:szCs w:val="18"/>
              </w:rPr>
              <w:t>0 (</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BC342F" w:rsidRPr="000C0530" w:rsidRDefault="00BC342F" w:rsidP="004308F6">
            <w:pPr>
              <w:spacing w:after="0"/>
              <w:jc w:val="center"/>
              <w:rPr>
                <w:rFonts w:ascii="Arial" w:hAnsi="Arial" w:cs="Arial"/>
                <w:color w:val="000000"/>
                <w:sz w:val="18"/>
                <w:szCs w:val="18"/>
              </w:rPr>
            </w:pPr>
            <w:r>
              <w:rPr>
                <w:rFonts w:ascii="Arial" w:hAnsi="Arial" w:cs="Arial" w:hint="eastAsia"/>
                <w:color w:val="000000"/>
                <w:sz w:val="18"/>
                <w:szCs w:val="18"/>
              </w:rPr>
              <w:t>Max: 2</w:t>
            </w:r>
            <w:r>
              <w:rPr>
                <w:rFonts w:ascii="Arial" w:hAnsi="Arial" w:cs="Arial"/>
                <w:color w:val="000000"/>
                <w:sz w:val="18"/>
                <w:szCs w:val="18"/>
              </w:rPr>
              <w:t>4</w:t>
            </w:r>
            <w:r>
              <w:rPr>
                <w:rFonts w:ascii="Arial" w:hAnsi="Arial" w:cs="Arial" w:hint="eastAsia"/>
                <w:color w:val="000000"/>
                <w:sz w:val="18"/>
                <w:szCs w:val="18"/>
              </w:rPr>
              <w:t xml:space="preserve"> </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r w:rsidR="00BC342F" w:rsidRPr="000C0530" w:rsidTr="004308F6">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BC342F" w:rsidRPr="000C0530" w:rsidRDefault="00BC342F" w:rsidP="004308F6">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BC342F" w:rsidRPr="000C0530" w:rsidRDefault="00BC342F" w:rsidP="004308F6">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BC342F" w:rsidRPr="000C0530" w:rsidRDefault="00BC342F" w:rsidP="004308F6">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BC342F" w:rsidRDefault="00BC342F" w:rsidP="004308F6">
            <w:pPr>
              <w:spacing w:after="0"/>
              <w:jc w:val="center"/>
              <w:rPr>
                <w:rFonts w:ascii="Arial" w:hAnsi="Arial" w:cs="Arial"/>
                <w:color w:val="000000"/>
                <w:sz w:val="18"/>
                <w:szCs w:val="18"/>
              </w:rPr>
            </w:pPr>
            <w:r>
              <w:rPr>
                <w:rFonts w:ascii="Arial" w:hAnsi="Arial" w:cs="Arial" w:hint="eastAsia"/>
                <w:color w:val="000000"/>
                <w:sz w:val="18"/>
                <w:szCs w:val="18"/>
              </w:rPr>
              <w:t>Min:</w:t>
            </w:r>
            <w:r>
              <w:rPr>
                <w:rFonts w:ascii="Arial" w:hAnsi="Arial" w:cs="Arial"/>
                <w:color w:val="000000"/>
                <w:sz w:val="18"/>
                <w:szCs w:val="18"/>
              </w:rPr>
              <w:t xml:space="preserve"> </w:t>
            </w:r>
            <w:r>
              <w:rPr>
                <w:rFonts w:ascii="Arial" w:hAnsi="Arial" w:cs="Arial" w:hint="eastAsia"/>
                <w:color w:val="000000"/>
                <w:sz w:val="18"/>
                <w:szCs w:val="18"/>
              </w:rPr>
              <w:t>1</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BC342F" w:rsidRPr="000C0530" w:rsidRDefault="00BC342F" w:rsidP="004308F6">
            <w:pPr>
              <w:spacing w:after="0"/>
              <w:jc w:val="center"/>
              <w:rPr>
                <w:rFonts w:ascii="Arial" w:hAnsi="Arial" w:cs="Arial"/>
                <w:color w:val="000000"/>
                <w:sz w:val="18"/>
                <w:szCs w:val="18"/>
              </w:rPr>
            </w:pPr>
            <w:r>
              <w:rPr>
                <w:rFonts w:ascii="Arial" w:hAnsi="Arial" w:cs="Arial" w:hint="eastAsia"/>
                <w:color w:val="000000"/>
                <w:sz w:val="18"/>
                <w:szCs w:val="18"/>
              </w:rPr>
              <w:t>Max: 48</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bl>
    <w:p w:rsidR="00BC342F" w:rsidRDefault="00BC342F" w:rsidP="00BC342F">
      <w:pPr>
        <w:jc w:val="both"/>
        <w:rPr>
          <w:lang w:val="x-none"/>
        </w:rPr>
      </w:pPr>
    </w:p>
    <w:p w:rsidR="00BC342F" w:rsidRDefault="00BC342F" w:rsidP="00BC342F">
      <w:pPr>
        <w:jc w:val="both"/>
        <w:rPr>
          <w:lang w:val="x-none"/>
        </w:rPr>
      </w:pPr>
      <w:r>
        <w:rPr>
          <w:rFonts w:hint="eastAsia"/>
          <w:lang w:val="x-none"/>
        </w:rPr>
        <w:t xml:space="preserve">Collision handling </w:t>
      </w:r>
      <w:r>
        <w:rPr>
          <w:rFonts w:ascii="Times" w:hAnsi="Times" w:cs="Times" w:hint="eastAsia"/>
        </w:rPr>
        <w:t>is another</w:t>
      </w:r>
      <w:r>
        <w:rPr>
          <w:rFonts w:hint="eastAsia"/>
          <w:lang w:val="x-none"/>
        </w:rPr>
        <w:t xml:space="preserve"> problem for </w:t>
      </w:r>
      <w:r>
        <w:rPr>
          <w:rFonts w:ascii="Times" w:hAnsi="Times" w:cs="Times" w:hint="eastAsia"/>
        </w:rPr>
        <w:t xml:space="preserve">NPUSCH format 2 based </w:t>
      </w:r>
      <w:r>
        <w:rPr>
          <w:rFonts w:hint="eastAsia"/>
          <w:lang w:val="x-none"/>
        </w:rPr>
        <w:t>SR. eNB scheduler has to carefully avoid the collision between uplink transmission for one user (</w:t>
      </w:r>
      <w:r>
        <w:rPr>
          <w:lang w:val="x-none"/>
        </w:rPr>
        <w:t>especially</w:t>
      </w:r>
      <w:r>
        <w:rPr>
          <w:rFonts w:hint="eastAsia"/>
          <w:lang w:val="x-none"/>
        </w:rPr>
        <w:t xml:space="preserve"> for legacy UE) and reserved resource for SR for another user. The available resources for data transmission become fragmented </w:t>
      </w:r>
      <w:r w:rsidR="009165CE">
        <w:rPr>
          <w:rFonts w:hint="eastAsia"/>
          <w:lang w:val="x-none"/>
        </w:rPr>
        <w:t xml:space="preserve">as </w:t>
      </w:r>
      <w:r>
        <w:rPr>
          <w:rFonts w:hint="eastAsia"/>
          <w:lang w:val="x-none"/>
        </w:rPr>
        <w:t xml:space="preserve">shown </w:t>
      </w:r>
      <w:r w:rsidR="009165CE">
        <w:rPr>
          <w:rFonts w:hint="eastAsia"/>
          <w:lang w:val="x-none"/>
        </w:rPr>
        <w:t xml:space="preserve">in </w:t>
      </w:r>
      <w:r>
        <w:rPr>
          <w:rFonts w:hint="eastAsia"/>
          <w:lang w:val="x-none"/>
        </w:rPr>
        <w:t xml:space="preserve">Figure 2. For instance, the data transmission with 12 subcarriers can only be scheduled on partial resources within each SR period. It may further </w:t>
      </w:r>
      <w:r>
        <w:rPr>
          <w:lang w:val="x-none"/>
        </w:rPr>
        <w:t>impact</w:t>
      </w:r>
      <w:r>
        <w:rPr>
          <w:rFonts w:hint="eastAsia"/>
          <w:lang w:val="x-none"/>
        </w:rPr>
        <w:t xml:space="preserve"> on spectrum efficiency and cause </w:t>
      </w:r>
      <w:r w:rsidR="00D976E4">
        <w:rPr>
          <w:rFonts w:hint="eastAsia"/>
          <w:lang w:val="x-none"/>
        </w:rPr>
        <w:t>performance</w:t>
      </w:r>
      <w:r>
        <w:rPr>
          <w:rFonts w:hint="eastAsia"/>
          <w:lang w:val="x-none"/>
        </w:rPr>
        <w:t xml:space="preserve"> degradation.</w:t>
      </w:r>
    </w:p>
    <w:p w:rsidR="00BC342F" w:rsidRDefault="00BC342F" w:rsidP="00BC342F">
      <w:pPr>
        <w:jc w:val="both"/>
        <w:rPr>
          <w:lang w:val="x-none"/>
        </w:rPr>
      </w:pPr>
      <w:r>
        <w:rPr>
          <w:rFonts w:hint="eastAsia"/>
          <w:lang w:val="x-none"/>
        </w:rPr>
        <w:t xml:space="preserve">Meanwhile, the impact on eNB scheduler needs to be further studied. It may be impossible for eNB scheduler to allocate a </w:t>
      </w:r>
      <w:r>
        <w:rPr>
          <w:lang w:val="x-none"/>
        </w:rPr>
        <w:t>consecutive</w:t>
      </w:r>
      <w:r>
        <w:rPr>
          <w:rFonts w:hint="eastAsia"/>
          <w:lang w:val="x-none"/>
        </w:rPr>
        <w:t xml:space="preserve"> resource for data transmission if the SR resource overhead is large. To use reserved NPRACH resource for SR could be a solution [2]. However, the number of reserved subcarriers needs to be integer times of 12 to avoid collision with NPRACH, which is a large overhead of at least 1/4 bandwidth. </w:t>
      </w:r>
      <w:r>
        <w:rPr>
          <w:lang w:val="x-none"/>
        </w:rPr>
        <w:t>I</w:t>
      </w:r>
      <w:r>
        <w:rPr>
          <w:rFonts w:hint="eastAsia"/>
          <w:lang w:val="x-none"/>
        </w:rPr>
        <w:t xml:space="preserve">n additional, it may impose 3.75 kHz subcarrier for SR in this case, because 15kHz subcarrier spacing needs </w:t>
      </w:r>
      <w:r>
        <w:rPr>
          <w:lang w:val="x-none"/>
        </w:rPr>
        <w:t>guard band</w:t>
      </w:r>
      <w:r>
        <w:rPr>
          <w:rFonts w:hint="eastAsia"/>
          <w:lang w:val="x-none"/>
        </w:rPr>
        <w:t xml:space="preserve"> to 3.75kHz subcarrier spacing to ensure the performance. However, for UE in good coverage, the transmission power is limited with 3.75kHz than 15kHz, which results in a longer transmission time and poor power consumption.  </w:t>
      </w:r>
    </w:p>
    <w:p w:rsidR="00BC342F" w:rsidRPr="00AC084D" w:rsidRDefault="00BC342F" w:rsidP="00BC342F">
      <w:pPr>
        <w:jc w:val="both"/>
        <w:rPr>
          <w:b/>
          <w:u w:val="single"/>
          <w:lang w:val="x-none"/>
        </w:rPr>
      </w:pPr>
      <w:r>
        <w:rPr>
          <w:rFonts w:hint="eastAsia"/>
          <w:b/>
          <w:u w:val="single"/>
          <w:lang w:val="x-none"/>
        </w:rPr>
        <w:t>Observation 4</w:t>
      </w:r>
      <w:r w:rsidRPr="00AC084D">
        <w:rPr>
          <w:rFonts w:hint="eastAsia"/>
          <w:b/>
          <w:u w:val="single"/>
          <w:lang w:val="x-none"/>
        </w:rPr>
        <w:t xml:space="preserve">: </w:t>
      </w:r>
      <w:r w:rsidRPr="00B261B6">
        <w:rPr>
          <w:rFonts w:hint="eastAsia"/>
          <w:u w:val="single"/>
          <w:lang w:val="x-none"/>
        </w:rPr>
        <w:t>In order to avoid collision, spectrum efficiency of uplink transmission may become inefficient with reserved resources for SR with NPUSCH format 2.</w:t>
      </w:r>
    </w:p>
    <w:p w:rsidR="000647B4" w:rsidRPr="000647B4" w:rsidRDefault="000647B4" w:rsidP="000647B4">
      <w:pPr>
        <w:spacing w:afterLines="50" w:after="120"/>
        <w:textAlignment w:val="center"/>
        <w:rPr>
          <w:rFonts w:ascii="Times" w:hAnsi="Times" w:cs="Times"/>
          <w:b/>
          <w:lang w:val="en-GB"/>
        </w:rPr>
      </w:pPr>
      <w:r w:rsidRPr="000647B4">
        <w:rPr>
          <w:rFonts w:ascii="Times" w:hAnsi="Times" w:cs="Times" w:hint="eastAsia"/>
          <w:b/>
          <w:lang w:val="en-GB"/>
        </w:rPr>
        <w:t>Proposal 1: Due to the significant overhead and impact on spectrum efficiency, SR transmitted in NPUSCH resources is not supported in NB-IoT.</w:t>
      </w:r>
    </w:p>
    <w:p w:rsidR="00BC342F" w:rsidRPr="000647B4" w:rsidRDefault="00BC342F" w:rsidP="00BC342F">
      <w:pPr>
        <w:jc w:val="both"/>
        <w:rPr>
          <w:lang w:val="en-GB"/>
        </w:rPr>
      </w:pPr>
    </w:p>
    <w:p w:rsidR="00BC342F" w:rsidRDefault="00BC342F" w:rsidP="00BC342F">
      <w:pPr>
        <w:jc w:val="center"/>
        <w:rPr>
          <w:lang w:val="x-none"/>
        </w:rPr>
      </w:pPr>
      <w:r w:rsidRPr="00CD7DA8">
        <w:lastRenderedPageBreak/>
        <w:t xml:space="preserve"> </w:t>
      </w:r>
      <w:r w:rsidR="00D976E4">
        <w:object w:dxaOrig="9230" w:dyaOrig="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39.4pt" o:ole="">
            <v:imagedata r:id="rId9" o:title=""/>
          </v:shape>
          <o:OLEObject Type="Embed" ProgID="Visio.Drawing.15" ShapeID="_x0000_i1025" DrawAspect="Content" ObjectID="_1584390861" r:id="rId10"/>
        </w:object>
      </w:r>
    </w:p>
    <w:p w:rsidR="00BC342F" w:rsidRDefault="00BC342F" w:rsidP="00BC342F">
      <w:pPr>
        <w:jc w:val="center"/>
        <w:rPr>
          <w:b/>
          <w:lang w:val="x-none"/>
        </w:rPr>
      </w:pPr>
      <w:r>
        <w:rPr>
          <w:rFonts w:hint="eastAsia"/>
          <w:b/>
          <w:lang w:val="x-none"/>
        </w:rPr>
        <w:t>Figure 2</w:t>
      </w:r>
    </w:p>
    <w:p w:rsidR="00F64C28" w:rsidRDefault="00F64C28" w:rsidP="00BC342F">
      <w:pPr>
        <w:jc w:val="both"/>
        <w:rPr>
          <w:lang w:val="x-none"/>
        </w:rPr>
      </w:pPr>
    </w:p>
    <w:p w:rsidR="00F64C28" w:rsidRPr="009A2B59" w:rsidRDefault="00F64C28" w:rsidP="00F64C28">
      <w:pPr>
        <w:pStyle w:val="ListParagraph"/>
        <w:numPr>
          <w:ilvl w:val="0"/>
          <w:numId w:val="21"/>
        </w:numPr>
        <w:spacing w:afterLines="50" w:after="120"/>
        <w:ind w:firstLineChars="0"/>
        <w:textAlignment w:val="center"/>
        <w:rPr>
          <w:rFonts w:ascii="Times" w:hAnsi="Times" w:cs="Times"/>
          <w:lang w:val="en-GB"/>
        </w:rPr>
      </w:pPr>
      <w:r>
        <w:rPr>
          <w:rFonts w:ascii="Times" w:hAnsi="Times" w:cs="Times" w:hint="eastAsia"/>
          <w:lang w:val="en-GB" w:eastAsia="zh-CN"/>
        </w:rPr>
        <w:t>NPRACH based SR</w:t>
      </w:r>
    </w:p>
    <w:p w:rsidR="00A1447C" w:rsidRDefault="00BC342F" w:rsidP="00BC342F">
      <w:pPr>
        <w:jc w:val="both"/>
        <w:rPr>
          <w:lang w:val="x-none"/>
        </w:rPr>
      </w:pPr>
      <w:r>
        <w:rPr>
          <w:rFonts w:hint="eastAsia"/>
          <w:lang w:val="x-none"/>
        </w:rPr>
        <w:t xml:space="preserve">To reuse the Rel-13 NPRACH format, a similar method as PDCCH order triggered NPRACH can be considered. </w:t>
      </w:r>
      <w:r w:rsidR="003D5DBE">
        <w:rPr>
          <w:rFonts w:hint="eastAsia"/>
          <w:lang w:val="x-none"/>
        </w:rPr>
        <w:t>A dedicated NPRACH resource is configured by eNodeB for one UE to convey the SR transmission.</w:t>
      </w:r>
      <w:r>
        <w:rPr>
          <w:rFonts w:hint="eastAsia"/>
          <w:lang w:val="x-none"/>
        </w:rPr>
        <w:t xml:space="preserve"> </w:t>
      </w:r>
      <w:r w:rsidR="003D5DBE">
        <w:rPr>
          <w:rFonts w:hint="eastAsia"/>
          <w:lang w:val="x-none"/>
        </w:rPr>
        <w:t xml:space="preserve">This solution might have potential impact on legacy NPRACH capacity, since a large number of UEs are deployed in a cell and their SR-motivated NPRACH resource might occupy large resources. </w:t>
      </w:r>
    </w:p>
    <w:p w:rsidR="002C0F5D" w:rsidRDefault="003D5DBE" w:rsidP="00BC342F">
      <w:pPr>
        <w:jc w:val="both"/>
        <w:rPr>
          <w:rFonts w:ascii="Times" w:hAnsi="Times" w:cs="Times"/>
        </w:rPr>
      </w:pPr>
      <w:r>
        <w:rPr>
          <w:rFonts w:hint="eastAsia"/>
          <w:lang w:val="x-none"/>
        </w:rPr>
        <w:t xml:space="preserve">In order to reduce the impact of NPRACH capacity, </w:t>
      </w:r>
      <w:r w:rsidR="002C0F5D">
        <w:rPr>
          <w:rFonts w:hint="eastAsia"/>
          <w:lang w:val="x-none"/>
        </w:rPr>
        <w:t>o</w:t>
      </w:r>
      <w:r w:rsidR="00BC342F">
        <w:rPr>
          <w:rFonts w:ascii="Times" w:hAnsi="Times" w:cs="Times" w:hint="eastAsia"/>
        </w:rPr>
        <w:t xml:space="preserve">rthogonal cover codes on top of </w:t>
      </w:r>
      <w:r w:rsidR="002C0F5D">
        <w:rPr>
          <w:rFonts w:ascii="Times" w:hAnsi="Times" w:cs="Times" w:hint="eastAsia"/>
        </w:rPr>
        <w:t xml:space="preserve">NPRACH based SR is </w:t>
      </w:r>
      <w:r w:rsidR="00BC342F">
        <w:rPr>
          <w:rFonts w:ascii="Times" w:hAnsi="Times" w:cs="Times" w:hint="eastAsia"/>
        </w:rPr>
        <w:t xml:space="preserve">a </w:t>
      </w:r>
      <w:r w:rsidR="002C0F5D">
        <w:rPr>
          <w:rFonts w:ascii="Times" w:hAnsi="Times" w:cs="Times" w:hint="eastAsia"/>
        </w:rPr>
        <w:t xml:space="preserve">considerable </w:t>
      </w:r>
      <w:r w:rsidR="00BC342F">
        <w:rPr>
          <w:rFonts w:ascii="Times" w:hAnsi="Times" w:cs="Times" w:hint="eastAsia"/>
        </w:rPr>
        <w:t>solution</w:t>
      </w:r>
      <w:r w:rsidR="002C0F5D">
        <w:rPr>
          <w:rFonts w:ascii="Times" w:hAnsi="Times" w:cs="Times" w:hint="eastAsia"/>
        </w:rPr>
        <w:t>.</w:t>
      </w:r>
      <w:r w:rsidR="00B8438C">
        <w:rPr>
          <w:rFonts w:ascii="Times" w:hAnsi="Times" w:cs="Times" w:hint="eastAsia"/>
        </w:rPr>
        <w:t xml:space="preserve"> Similarly to solution for NPRACH enhancements, a </w:t>
      </w:r>
      <w:r w:rsidR="00A1447C">
        <w:rPr>
          <w:rFonts w:ascii="Times" w:hAnsi="Times" w:cs="Times" w:hint="eastAsia"/>
        </w:rPr>
        <w:t xml:space="preserve">symbol level or symbol group level </w:t>
      </w:r>
      <w:r w:rsidR="00B8438C">
        <w:rPr>
          <w:rFonts w:ascii="Times" w:hAnsi="Times" w:cs="Times" w:hint="eastAsia"/>
        </w:rPr>
        <w:t xml:space="preserve">scrambling sequence, e.g. all </w:t>
      </w:r>
      <w:r w:rsidR="00B8438C">
        <w:rPr>
          <w:rFonts w:ascii="Times" w:hAnsi="Times" w:cs="Times"/>
        </w:rPr>
        <w:t>“</w:t>
      </w:r>
      <w:r w:rsidR="00B8438C">
        <w:rPr>
          <w:rFonts w:ascii="Times" w:hAnsi="Times" w:cs="Times" w:hint="eastAsia"/>
        </w:rPr>
        <w:t>1</w:t>
      </w:r>
      <w:r w:rsidR="00B8438C">
        <w:rPr>
          <w:rFonts w:ascii="Times" w:hAnsi="Times" w:cs="Times"/>
        </w:rPr>
        <w:t>”</w:t>
      </w:r>
      <w:r w:rsidR="00A1447C">
        <w:rPr>
          <w:rFonts w:ascii="Times" w:hAnsi="Times" w:cs="Times" w:hint="eastAsia"/>
        </w:rPr>
        <w:t xml:space="preserve"> sequence</w:t>
      </w:r>
      <w:r w:rsidR="00B8438C">
        <w:rPr>
          <w:rFonts w:ascii="Times" w:hAnsi="Times" w:cs="Times" w:hint="eastAsia"/>
        </w:rPr>
        <w:t>, could be used to scramble NPRACH based SR when the same time and frequency resources are scheduled for NPRACH based SR and legacy NPRACH formats.</w:t>
      </w:r>
      <w:r w:rsidR="00A1447C">
        <w:rPr>
          <w:rFonts w:ascii="Times" w:hAnsi="Times" w:cs="Times" w:hint="eastAsia"/>
        </w:rPr>
        <w:t xml:space="preserve"> This scrambling sequence is used to distinguish SR-motivation NPRACH and legacy NPRACH, therefore NPRACH based SR can introduce less impact on legacy scheduling and NPRACH capacity.</w:t>
      </w:r>
    </w:p>
    <w:p w:rsidR="00BC342F" w:rsidRPr="00135FB6" w:rsidRDefault="00BC342F" w:rsidP="00BC342F">
      <w:pPr>
        <w:jc w:val="both"/>
      </w:pPr>
      <w:r>
        <w:rPr>
          <w:rFonts w:ascii="Times" w:hAnsi="Times" w:cs="Times" w:hint="eastAsia"/>
        </w:rPr>
        <w:t xml:space="preserve">Though it has been agreed that SR will only be used for uplink sync UE, the TA error still exists. It will cause the degradation on detection of NPRACH if symbol level cover code is applied, since the adjacent symbols within one symbol group can have different values. Without CP, the detection performance is sensitive to the TA. Besides, the </w:t>
      </w:r>
      <w:r w:rsidR="00A1447C">
        <w:rPr>
          <w:rFonts w:ascii="Times" w:hAnsi="Times" w:cs="Times" w:hint="eastAsia"/>
        </w:rPr>
        <w:t xml:space="preserve">impact on </w:t>
      </w:r>
      <w:r>
        <w:rPr>
          <w:rFonts w:ascii="Times" w:hAnsi="Times" w:cs="Times" w:hint="eastAsia"/>
        </w:rPr>
        <w:t xml:space="preserve">receiver complexity </w:t>
      </w:r>
      <w:r w:rsidR="00A1447C">
        <w:rPr>
          <w:rFonts w:ascii="Times" w:hAnsi="Times" w:cs="Times" w:hint="eastAsia"/>
        </w:rPr>
        <w:t>should be evaluated</w:t>
      </w:r>
      <w:r>
        <w:rPr>
          <w:rFonts w:ascii="Times" w:hAnsi="Times" w:cs="Times" w:hint="eastAsia"/>
        </w:rPr>
        <w:t>.</w:t>
      </w:r>
      <w:r w:rsidR="00A1447C">
        <w:rPr>
          <w:rFonts w:ascii="Times" w:hAnsi="Times" w:cs="Times" w:hint="eastAsia"/>
        </w:rPr>
        <w:t xml:space="preserve"> This issue also exists in the NPRACH </w:t>
      </w:r>
      <w:r w:rsidR="008518C7">
        <w:rPr>
          <w:rFonts w:ascii="Times" w:hAnsi="Times" w:cs="Times" w:hint="eastAsia"/>
        </w:rPr>
        <w:t xml:space="preserve">reliability </w:t>
      </w:r>
      <w:r w:rsidR="00A1447C">
        <w:rPr>
          <w:rFonts w:ascii="Times" w:hAnsi="Times" w:cs="Times" w:hint="eastAsia"/>
        </w:rPr>
        <w:t>enhancement feature of NB-IoT</w:t>
      </w:r>
      <w:r w:rsidR="00393884">
        <w:rPr>
          <w:rFonts w:ascii="Times" w:hAnsi="Times" w:cs="Times" w:hint="eastAsia"/>
        </w:rPr>
        <w:t>,</w:t>
      </w:r>
      <w:r w:rsidR="00A1447C">
        <w:rPr>
          <w:rFonts w:ascii="Times" w:hAnsi="Times" w:cs="Times" w:hint="eastAsia"/>
        </w:rPr>
        <w:t xml:space="preserve"> and the </w:t>
      </w:r>
      <w:r w:rsidR="009A1708">
        <w:rPr>
          <w:rFonts w:ascii="Times" w:hAnsi="Times" w:cs="Times" w:hint="eastAsia"/>
        </w:rPr>
        <w:t xml:space="preserve">corresponding </w:t>
      </w:r>
      <w:r w:rsidR="00A1447C">
        <w:rPr>
          <w:rFonts w:ascii="Times" w:hAnsi="Times" w:cs="Times" w:hint="eastAsia"/>
        </w:rPr>
        <w:t>discussions can be regarded as a reference</w:t>
      </w:r>
      <w:r>
        <w:rPr>
          <w:rFonts w:ascii="Times" w:hAnsi="Times" w:cs="Times" w:hint="eastAsia"/>
        </w:rPr>
        <w:t>.</w:t>
      </w:r>
      <w:r>
        <w:rPr>
          <w:rFonts w:hint="eastAsia"/>
        </w:rPr>
        <w:t xml:space="preserve"> </w:t>
      </w:r>
    </w:p>
    <w:p w:rsidR="00192DED" w:rsidRDefault="00192DED" w:rsidP="00192DED">
      <w:pPr>
        <w:jc w:val="both"/>
        <w:rPr>
          <w:u w:val="single"/>
          <w:lang w:val="x-none"/>
        </w:rPr>
      </w:pPr>
      <w:r w:rsidRPr="00192DED">
        <w:rPr>
          <w:rFonts w:hint="eastAsia"/>
          <w:b/>
          <w:u w:val="single"/>
          <w:lang w:val="x-none"/>
        </w:rPr>
        <w:t>Observation 5</w:t>
      </w:r>
      <w:r w:rsidRPr="00192DED">
        <w:rPr>
          <w:rFonts w:hint="eastAsia"/>
          <w:u w:val="single"/>
          <w:lang w:val="x-none"/>
        </w:rPr>
        <w:t>:</w:t>
      </w:r>
      <w:r>
        <w:rPr>
          <w:rFonts w:hint="eastAsia"/>
          <w:u w:val="single"/>
          <w:lang w:val="x-none"/>
        </w:rPr>
        <w:t xml:space="preserve"> NPRACH based SR </w:t>
      </w:r>
      <w:r w:rsidR="00AC5B40">
        <w:rPr>
          <w:rFonts w:hint="eastAsia"/>
          <w:u w:val="single"/>
          <w:lang w:val="x-none"/>
        </w:rPr>
        <w:t>have strong impact on NPRACH capacity</w:t>
      </w:r>
      <w:r>
        <w:rPr>
          <w:rFonts w:hint="eastAsia"/>
          <w:u w:val="single"/>
          <w:lang w:val="x-none"/>
        </w:rPr>
        <w:t xml:space="preserve">. </w:t>
      </w:r>
      <w:r w:rsidR="00AC5B40">
        <w:rPr>
          <w:rFonts w:hint="eastAsia"/>
          <w:u w:val="single"/>
          <w:lang w:val="x-none"/>
        </w:rPr>
        <w:t>One possible solution is s</w:t>
      </w:r>
      <w:r>
        <w:rPr>
          <w:rFonts w:hint="eastAsia"/>
          <w:u w:val="single"/>
          <w:lang w:val="x-none"/>
        </w:rPr>
        <w:t>haring the dedicated NPRACH reso</w:t>
      </w:r>
      <w:r w:rsidR="00AC5B40">
        <w:rPr>
          <w:rFonts w:hint="eastAsia"/>
          <w:u w:val="single"/>
          <w:lang w:val="x-none"/>
        </w:rPr>
        <w:t>urces for SR with legacy NPRACH</w:t>
      </w:r>
      <w:r>
        <w:rPr>
          <w:rFonts w:hint="eastAsia"/>
          <w:u w:val="single"/>
          <w:lang w:val="x-none"/>
        </w:rPr>
        <w:t xml:space="preserve"> with a SR-dedicated scrambling sequence</w:t>
      </w:r>
      <w:r w:rsidR="00AC5B40">
        <w:rPr>
          <w:rFonts w:hint="eastAsia"/>
          <w:u w:val="single"/>
          <w:lang w:val="x-none"/>
        </w:rPr>
        <w:t>. However,</w:t>
      </w:r>
      <w:r>
        <w:rPr>
          <w:rFonts w:hint="eastAsia"/>
          <w:u w:val="single"/>
          <w:lang w:val="x-none"/>
        </w:rPr>
        <w:t xml:space="preserve"> the detection performance </w:t>
      </w:r>
      <w:r w:rsidR="00AC5B40">
        <w:rPr>
          <w:rFonts w:hint="eastAsia"/>
          <w:u w:val="single"/>
          <w:lang w:val="x-none"/>
        </w:rPr>
        <w:t xml:space="preserve">caused </w:t>
      </w:r>
      <w:r>
        <w:rPr>
          <w:rFonts w:hint="eastAsia"/>
          <w:u w:val="single"/>
          <w:lang w:val="x-none"/>
        </w:rPr>
        <w:t xml:space="preserve">by residual TA error and </w:t>
      </w:r>
      <w:r w:rsidR="00AC5B40">
        <w:rPr>
          <w:rFonts w:hint="eastAsia"/>
          <w:u w:val="single"/>
          <w:lang w:val="x-none"/>
        </w:rPr>
        <w:t xml:space="preserve">the </w:t>
      </w:r>
      <w:r>
        <w:rPr>
          <w:rFonts w:hint="eastAsia"/>
          <w:u w:val="single"/>
          <w:lang w:val="x-none"/>
        </w:rPr>
        <w:t xml:space="preserve">additional receiver complexity </w:t>
      </w:r>
      <w:r w:rsidR="00AC5B40">
        <w:rPr>
          <w:rFonts w:hint="eastAsia"/>
          <w:u w:val="single"/>
          <w:lang w:val="x-none"/>
        </w:rPr>
        <w:t xml:space="preserve">needs to be </w:t>
      </w:r>
      <w:r w:rsidR="000E436A">
        <w:rPr>
          <w:rFonts w:hint="eastAsia"/>
          <w:u w:val="single"/>
          <w:lang w:val="x-none"/>
        </w:rPr>
        <w:t>solved</w:t>
      </w:r>
      <w:r>
        <w:rPr>
          <w:rFonts w:hint="eastAsia"/>
          <w:u w:val="single"/>
          <w:lang w:val="x-none"/>
        </w:rPr>
        <w:t>.</w:t>
      </w:r>
    </w:p>
    <w:p w:rsidR="00E337D1" w:rsidRDefault="00E337D1" w:rsidP="003200CB">
      <w:pPr>
        <w:spacing w:afterLines="50" w:after="120"/>
        <w:textAlignment w:val="center"/>
        <w:rPr>
          <w:rFonts w:ascii="Times" w:hAnsi="Times" w:cs="Times"/>
          <w:lang w:val="en-GB"/>
        </w:rPr>
      </w:pPr>
      <w:r>
        <w:rPr>
          <w:rFonts w:ascii="Times" w:hAnsi="Times" w:cs="Times" w:hint="eastAsia"/>
          <w:lang w:val="en-GB"/>
        </w:rPr>
        <w:t xml:space="preserve">Based on the analysis above, </w:t>
      </w:r>
      <w:r w:rsidR="00BB3766">
        <w:rPr>
          <w:rFonts w:ascii="Times" w:hAnsi="Times" w:cs="Times" w:hint="eastAsia"/>
          <w:lang w:val="en-GB"/>
        </w:rPr>
        <w:t xml:space="preserve">for SR transmitted on dedicated resources, </w:t>
      </w:r>
      <w:r w:rsidR="00540FCB">
        <w:rPr>
          <w:rFonts w:ascii="Times" w:hAnsi="Times" w:cs="Times" w:hint="eastAsia"/>
          <w:lang w:val="en-GB"/>
        </w:rPr>
        <w:t>both NPUSCH based SR and NPRACH based SR need to occupy a large number of resources and result in significant overhead.</w:t>
      </w:r>
      <w:r w:rsidR="00BB3766">
        <w:rPr>
          <w:rFonts w:ascii="Times" w:hAnsi="Times" w:cs="Times" w:hint="eastAsia"/>
          <w:lang w:val="en-GB"/>
        </w:rPr>
        <w:t xml:space="preserve"> The overhead of NPRACH based SR can be reduced with further enhancement</w:t>
      </w:r>
      <w:r w:rsidR="00C86097">
        <w:rPr>
          <w:rFonts w:ascii="Times" w:hAnsi="Times" w:cs="Times" w:hint="eastAsia"/>
          <w:lang w:val="en-GB"/>
        </w:rPr>
        <w:t>s</w:t>
      </w:r>
      <w:r w:rsidR="00BB3766">
        <w:rPr>
          <w:rFonts w:ascii="Times" w:hAnsi="Times" w:cs="Times" w:hint="eastAsia"/>
          <w:lang w:val="en-GB"/>
        </w:rPr>
        <w:t>, but correspondingly new impacts including degraded detection performance and additional receiver complexity will be introduced</w:t>
      </w:r>
      <w:r w:rsidR="00C86097">
        <w:rPr>
          <w:rFonts w:ascii="Times" w:hAnsi="Times" w:cs="Times" w:hint="eastAsia"/>
          <w:lang w:val="en-GB"/>
        </w:rPr>
        <w:t>. Considering that piggybacked SR could satisfy most physical layer SR scenarios, as well as the obvious drawbacks of SR transmitted on dedicated resources, support of SR without HARQ-ACK transmission is not a wise decision for NB-IoT.</w:t>
      </w:r>
      <w:r w:rsidR="000D184C">
        <w:rPr>
          <w:rFonts w:ascii="Times" w:hAnsi="Times" w:cs="Times" w:hint="eastAsia"/>
          <w:lang w:val="en-GB"/>
        </w:rPr>
        <w:t xml:space="preserve"> For the small number of scenarios that piggybacked SR cannot be adopted, we recommend that the solution of UL resource request should fall back to legacy random access procedure.</w:t>
      </w:r>
    </w:p>
    <w:p w:rsidR="009A2B59" w:rsidRPr="0095496F" w:rsidRDefault="009A2B59" w:rsidP="009A2B59">
      <w:pPr>
        <w:spacing w:afterLines="50" w:after="120"/>
        <w:textAlignment w:val="center"/>
        <w:rPr>
          <w:rFonts w:ascii="Times" w:hAnsi="Times" w:cs="Times"/>
          <w:b/>
          <w:lang w:val="en-GB"/>
        </w:rPr>
      </w:pPr>
      <w:r w:rsidRPr="0095496F">
        <w:rPr>
          <w:rFonts w:ascii="Times" w:hAnsi="Times" w:cs="Times" w:hint="eastAsia"/>
          <w:b/>
          <w:lang w:val="en-GB"/>
        </w:rPr>
        <w:t xml:space="preserve">Proposal 2: Unless </w:t>
      </w:r>
      <w:r w:rsidR="006A1C8C">
        <w:rPr>
          <w:rFonts w:ascii="Times" w:hAnsi="Times" w:cs="Times" w:hint="eastAsia"/>
          <w:b/>
          <w:lang w:val="en-GB"/>
        </w:rPr>
        <w:t>the overhead of NPRACH based SR can be reduced without additional impact on system performance and complexity</w:t>
      </w:r>
      <w:r w:rsidRPr="0095496F">
        <w:rPr>
          <w:rFonts w:ascii="Times" w:hAnsi="Times" w:cs="Times" w:hint="eastAsia"/>
          <w:b/>
          <w:lang w:val="en-GB"/>
        </w:rPr>
        <w:t xml:space="preserve">, SR transmitted in NPRACH resources is </w:t>
      </w:r>
      <w:r w:rsidR="006A1C8C">
        <w:rPr>
          <w:rFonts w:ascii="Times" w:hAnsi="Times" w:cs="Times" w:hint="eastAsia"/>
          <w:b/>
          <w:lang w:val="en-GB"/>
        </w:rPr>
        <w:t xml:space="preserve">not an </w:t>
      </w:r>
      <w:r w:rsidRPr="0095496F">
        <w:rPr>
          <w:rFonts w:ascii="Times" w:hAnsi="Times" w:cs="Times" w:hint="eastAsia"/>
          <w:b/>
          <w:lang w:val="en-GB"/>
        </w:rPr>
        <w:t xml:space="preserve">acceptable </w:t>
      </w:r>
      <w:r w:rsidR="006A1C8C">
        <w:rPr>
          <w:rFonts w:ascii="Times" w:hAnsi="Times" w:cs="Times" w:hint="eastAsia"/>
          <w:b/>
          <w:lang w:val="en-GB"/>
        </w:rPr>
        <w:t>option for</w:t>
      </w:r>
      <w:r w:rsidRPr="0095496F">
        <w:rPr>
          <w:rFonts w:ascii="Times" w:hAnsi="Times" w:cs="Times" w:hint="eastAsia"/>
          <w:b/>
          <w:lang w:val="en-GB"/>
        </w:rPr>
        <w:t xml:space="preserve"> NB-IoT</w:t>
      </w:r>
      <w:r w:rsidR="006A1C8C">
        <w:rPr>
          <w:rFonts w:ascii="Times" w:hAnsi="Times" w:cs="Times" w:hint="eastAsia"/>
          <w:b/>
          <w:lang w:val="en-GB"/>
        </w:rPr>
        <w:t>.</w:t>
      </w:r>
    </w:p>
    <w:p w:rsidR="003200CB" w:rsidRPr="009A2B59" w:rsidRDefault="003200CB" w:rsidP="003200CB">
      <w:pPr>
        <w:spacing w:afterLines="50" w:after="120"/>
        <w:textAlignment w:val="center"/>
        <w:rPr>
          <w:rFonts w:ascii="Times" w:hAnsi="Times" w:cs="Times"/>
          <w:lang w:val="en-GB"/>
        </w:rPr>
      </w:pPr>
    </w:p>
    <w:p w:rsidR="00285240" w:rsidRDefault="001F65E8"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BB3766" w:rsidRPr="00C655C8" w:rsidRDefault="00BB3766" w:rsidP="00BB3766">
      <w:pPr>
        <w:spacing w:afterLines="50" w:after="120"/>
        <w:textAlignment w:val="center"/>
        <w:rPr>
          <w:rFonts w:ascii="Times" w:hAnsi="Times" w:cs="Times"/>
          <w:u w:val="single"/>
          <w:lang w:val="en-GB"/>
        </w:rPr>
      </w:pPr>
      <w:bookmarkStart w:id="5" w:name="OLE_LINK5"/>
      <w:bookmarkStart w:id="6" w:name="OLE_LINK6"/>
      <w:r w:rsidRPr="00C655C8">
        <w:rPr>
          <w:rFonts w:ascii="Times" w:hAnsi="Times" w:cs="Times" w:hint="eastAsia"/>
          <w:b/>
          <w:u w:val="single"/>
          <w:lang w:val="en-GB"/>
        </w:rPr>
        <w:t>Observation 1</w:t>
      </w:r>
      <w:r w:rsidRPr="00C655C8">
        <w:rPr>
          <w:rFonts w:ascii="Times" w:hAnsi="Times" w:cs="Times" w:hint="eastAsia"/>
          <w:u w:val="single"/>
          <w:lang w:val="en-GB"/>
        </w:rPr>
        <w:t xml:space="preserve">: Piggybacked SR could support most </w:t>
      </w:r>
      <w:r>
        <w:rPr>
          <w:rFonts w:ascii="Times" w:hAnsi="Times" w:cs="Times" w:hint="eastAsia"/>
          <w:u w:val="single"/>
          <w:lang w:val="en-GB"/>
        </w:rPr>
        <w:t xml:space="preserve">physical layer SR </w:t>
      </w:r>
      <w:r w:rsidRPr="00C655C8">
        <w:rPr>
          <w:rFonts w:ascii="Times" w:hAnsi="Times" w:cs="Times" w:hint="eastAsia"/>
          <w:u w:val="single"/>
          <w:lang w:val="en-GB"/>
        </w:rPr>
        <w:t>scenarios in NB-IoT</w:t>
      </w:r>
      <w:r>
        <w:rPr>
          <w:rFonts w:ascii="Times" w:hAnsi="Times" w:cs="Times" w:hint="eastAsia"/>
          <w:u w:val="single"/>
          <w:lang w:val="en-GB"/>
        </w:rPr>
        <w:t>,</w:t>
      </w:r>
      <w:r w:rsidRPr="00C655C8">
        <w:rPr>
          <w:rFonts w:ascii="Times" w:hAnsi="Times" w:cs="Times" w:hint="eastAsia"/>
          <w:u w:val="single"/>
          <w:lang w:val="en-GB"/>
        </w:rPr>
        <w:t xml:space="preserve"> and introduces very small impact on </w:t>
      </w:r>
      <w:r>
        <w:rPr>
          <w:rFonts w:ascii="Times" w:hAnsi="Times" w:cs="Times" w:hint="eastAsia"/>
          <w:u w:val="single"/>
          <w:lang w:val="en-GB"/>
        </w:rPr>
        <w:t>UL traffic latency</w:t>
      </w:r>
      <w:r w:rsidRPr="00C655C8">
        <w:rPr>
          <w:rFonts w:ascii="Times" w:hAnsi="Times" w:cs="Times" w:hint="eastAsia"/>
          <w:u w:val="single"/>
          <w:lang w:val="en-GB"/>
        </w:rPr>
        <w:t>.</w:t>
      </w:r>
    </w:p>
    <w:p w:rsidR="00BB3766" w:rsidRPr="00C655C8" w:rsidRDefault="00BB3766" w:rsidP="00BB3766">
      <w:pPr>
        <w:spacing w:afterLines="50" w:after="120"/>
        <w:textAlignment w:val="center"/>
        <w:rPr>
          <w:rFonts w:ascii="Times" w:hAnsi="Times" w:cs="Times"/>
          <w:u w:val="single"/>
          <w:lang w:val="en-GB"/>
        </w:rPr>
      </w:pPr>
      <w:r w:rsidRPr="00C655C8">
        <w:rPr>
          <w:rFonts w:ascii="Times" w:hAnsi="Times" w:cs="Times" w:hint="eastAsia"/>
          <w:b/>
          <w:u w:val="single"/>
          <w:lang w:val="en-GB"/>
        </w:rPr>
        <w:t xml:space="preserve">Observation </w:t>
      </w:r>
      <w:r>
        <w:rPr>
          <w:rFonts w:ascii="Times" w:hAnsi="Times" w:cs="Times" w:hint="eastAsia"/>
          <w:b/>
          <w:u w:val="single"/>
          <w:lang w:val="en-GB"/>
        </w:rPr>
        <w:t>2</w:t>
      </w:r>
      <w:r w:rsidRPr="00C655C8">
        <w:rPr>
          <w:rFonts w:ascii="Times" w:hAnsi="Times" w:cs="Times" w:hint="eastAsia"/>
          <w:u w:val="single"/>
          <w:lang w:val="en-GB"/>
        </w:rPr>
        <w:t xml:space="preserve">: </w:t>
      </w:r>
      <w:r>
        <w:rPr>
          <w:rFonts w:ascii="Times" w:hAnsi="Times" w:cs="Times" w:hint="eastAsia"/>
          <w:u w:val="single"/>
          <w:lang w:val="en-GB"/>
        </w:rPr>
        <w:t xml:space="preserve">The applicable scenario for SR transmitted on dedicated resource is that UE is in </w:t>
      </w:r>
      <w:proofErr w:type="spellStart"/>
      <w:r>
        <w:rPr>
          <w:rFonts w:ascii="Times" w:hAnsi="Times" w:cs="Times" w:hint="eastAsia"/>
          <w:u w:val="single"/>
          <w:lang w:val="en-GB"/>
        </w:rPr>
        <w:t>RRC_Connected</w:t>
      </w:r>
      <w:proofErr w:type="spellEnd"/>
      <w:r>
        <w:rPr>
          <w:rFonts w:ascii="Times" w:hAnsi="Times" w:cs="Times" w:hint="eastAsia"/>
          <w:u w:val="single"/>
          <w:lang w:val="en-GB"/>
        </w:rPr>
        <w:t xml:space="preserve"> mode and have no DL traffic.</w:t>
      </w:r>
      <w:r w:rsidRPr="00C655C8">
        <w:rPr>
          <w:rFonts w:ascii="Times" w:hAnsi="Times" w:cs="Times" w:hint="eastAsia"/>
          <w:u w:val="single"/>
          <w:lang w:val="en-GB"/>
        </w:rPr>
        <w:t xml:space="preserve"> </w:t>
      </w:r>
    </w:p>
    <w:p w:rsidR="00BB3766" w:rsidRPr="009A2B59" w:rsidRDefault="00BB3766" w:rsidP="00BB3766">
      <w:pPr>
        <w:jc w:val="both"/>
        <w:rPr>
          <w:u w:val="single"/>
          <w:lang w:val="x-none"/>
        </w:rPr>
      </w:pPr>
      <w:r w:rsidRPr="00A26E0D">
        <w:rPr>
          <w:rFonts w:hint="eastAsia"/>
          <w:b/>
          <w:u w:val="single"/>
          <w:lang w:val="x-none"/>
        </w:rPr>
        <w:lastRenderedPageBreak/>
        <w:t xml:space="preserve">Observation </w:t>
      </w:r>
      <w:r>
        <w:rPr>
          <w:rFonts w:hint="eastAsia"/>
          <w:b/>
          <w:u w:val="single"/>
          <w:lang w:val="x-none"/>
        </w:rPr>
        <w:t>3</w:t>
      </w:r>
      <w:r w:rsidRPr="00A26E0D">
        <w:rPr>
          <w:rFonts w:hint="eastAsia"/>
          <w:b/>
          <w:u w:val="single"/>
          <w:lang w:val="x-none"/>
        </w:rPr>
        <w:t xml:space="preserve">: </w:t>
      </w:r>
      <w:r w:rsidRPr="009A2B59">
        <w:rPr>
          <w:rFonts w:hint="eastAsia"/>
          <w:u w:val="single"/>
          <w:lang w:val="x-none"/>
        </w:rPr>
        <w:t xml:space="preserve">The </w:t>
      </w:r>
      <w:r>
        <w:rPr>
          <w:rFonts w:hint="eastAsia"/>
          <w:u w:val="single"/>
          <w:lang w:val="x-none"/>
        </w:rPr>
        <w:t xml:space="preserve">significant </w:t>
      </w:r>
      <w:r w:rsidRPr="009A2B59">
        <w:rPr>
          <w:rFonts w:hint="eastAsia"/>
          <w:u w:val="single"/>
          <w:lang w:val="x-none"/>
        </w:rPr>
        <w:t xml:space="preserve">overhead is </w:t>
      </w:r>
      <w:r>
        <w:rPr>
          <w:rFonts w:hint="eastAsia"/>
          <w:u w:val="single"/>
          <w:lang w:val="x-none"/>
        </w:rPr>
        <w:t xml:space="preserve">one important drawback of </w:t>
      </w:r>
      <w:r w:rsidRPr="009A2B59">
        <w:rPr>
          <w:rFonts w:ascii="Times" w:hAnsi="Times" w:cs="Times" w:hint="eastAsia"/>
          <w:u w:val="single"/>
        </w:rPr>
        <w:t>NPUSCH format 2 based</w:t>
      </w:r>
      <w:r w:rsidRPr="009A2B59">
        <w:rPr>
          <w:rFonts w:hint="eastAsia"/>
          <w:u w:val="single"/>
          <w:lang w:val="x-none"/>
        </w:rPr>
        <w:t xml:space="preserve"> SR. </w:t>
      </w:r>
    </w:p>
    <w:p w:rsidR="00BB3766" w:rsidRPr="00AC084D" w:rsidRDefault="00BB3766" w:rsidP="00BB3766">
      <w:pPr>
        <w:jc w:val="both"/>
        <w:rPr>
          <w:b/>
          <w:u w:val="single"/>
          <w:lang w:val="x-none"/>
        </w:rPr>
      </w:pPr>
      <w:r>
        <w:rPr>
          <w:rFonts w:hint="eastAsia"/>
          <w:b/>
          <w:u w:val="single"/>
          <w:lang w:val="x-none"/>
        </w:rPr>
        <w:t>Observation 4</w:t>
      </w:r>
      <w:r w:rsidRPr="00AC084D">
        <w:rPr>
          <w:rFonts w:hint="eastAsia"/>
          <w:b/>
          <w:u w:val="single"/>
          <w:lang w:val="x-none"/>
        </w:rPr>
        <w:t xml:space="preserve">: </w:t>
      </w:r>
      <w:r w:rsidRPr="00B261B6">
        <w:rPr>
          <w:rFonts w:hint="eastAsia"/>
          <w:u w:val="single"/>
          <w:lang w:val="x-none"/>
        </w:rPr>
        <w:t>In order to avoid collision, spectrum efficiency of uplink transmission may become inefficient with reserved resources for SR with NPUSCH format 2.</w:t>
      </w:r>
    </w:p>
    <w:p w:rsidR="00BB3766" w:rsidRDefault="00BB3766" w:rsidP="00BB3766">
      <w:pPr>
        <w:jc w:val="both"/>
        <w:rPr>
          <w:u w:val="single"/>
          <w:lang w:val="x-none"/>
        </w:rPr>
      </w:pPr>
      <w:r w:rsidRPr="00192DED">
        <w:rPr>
          <w:rFonts w:hint="eastAsia"/>
          <w:b/>
          <w:u w:val="single"/>
          <w:lang w:val="x-none"/>
        </w:rPr>
        <w:t>Observation 5</w:t>
      </w:r>
      <w:r w:rsidRPr="00192DED">
        <w:rPr>
          <w:rFonts w:hint="eastAsia"/>
          <w:u w:val="single"/>
          <w:lang w:val="x-none"/>
        </w:rPr>
        <w:t>:</w:t>
      </w:r>
      <w:r>
        <w:rPr>
          <w:rFonts w:hint="eastAsia"/>
          <w:u w:val="single"/>
          <w:lang w:val="x-none"/>
        </w:rPr>
        <w:t xml:space="preserve"> NPRACH based SR have strong impact on NPRACH capacity. One possible solution is sharing the dedicated NPRACH resources for SR with legacy NPRACH with a SR-dedicated scrambling sequence. However, the detection performance caused by residual TA error and the additional receiver complexity needs to be solved.</w:t>
      </w:r>
    </w:p>
    <w:p w:rsidR="00BB3766" w:rsidRDefault="00BB3766" w:rsidP="00BB3766">
      <w:pPr>
        <w:spacing w:afterLines="50" w:after="120"/>
        <w:textAlignment w:val="center"/>
        <w:rPr>
          <w:rFonts w:ascii="Times" w:hAnsi="Times" w:cs="Times"/>
          <w:b/>
          <w:lang w:val="en-GB"/>
        </w:rPr>
      </w:pPr>
      <w:r w:rsidRPr="000647B4">
        <w:rPr>
          <w:rFonts w:ascii="Times" w:hAnsi="Times" w:cs="Times" w:hint="eastAsia"/>
          <w:b/>
          <w:lang w:val="en-GB"/>
        </w:rPr>
        <w:t>Proposal 1: Due to the significant overhead and impact on spectrum efficiency, SR transmitted in NPUSCH resources is not supported in NB-IoT.</w:t>
      </w:r>
    </w:p>
    <w:p w:rsidR="00410D88" w:rsidRPr="0095496F" w:rsidRDefault="00410D88" w:rsidP="00410D88">
      <w:pPr>
        <w:spacing w:afterLines="50" w:after="120"/>
        <w:textAlignment w:val="center"/>
        <w:rPr>
          <w:rFonts w:ascii="Times" w:hAnsi="Times" w:cs="Times"/>
          <w:b/>
          <w:lang w:val="en-GB"/>
        </w:rPr>
      </w:pPr>
      <w:r w:rsidRPr="0095496F">
        <w:rPr>
          <w:rFonts w:ascii="Times" w:hAnsi="Times" w:cs="Times" w:hint="eastAsia"/>
          <w:b/>
          <w:lang w:val="en-GB"/>
        </w:rPr>
        <w:t xml:space="preserve">Proposal 2: Unless </w:t>
      </w:r>
      <w:r>
        <w:rPr>
          <w:rFonts w:ascii="Times" w:hAnsi="Times" w:cs="Times" w:hint="eastAsia"/>
          <w:b/>
          <w:lang w:val="en-GB"/>
        </w:rPr>
        <w:t>the overhead of NPRACH based SR can be reduced without additional impact on system performance and complexity</w:t>
      </w:r>
      <w:r w:rsidRPr="0095496F">
        <w:rPr>
          <w:rFonts w:ascii="Times" w:hAnsi="Times" w:cs="Times" w:hint="eastAsia"/>
          <w:b/>
          <w:lang w:val="en-GB"/>
        </w:rPr>
        <w:t xml:space="preserve">, SR transmitted in NPRACH resources is </w:t>
      </w:r>
      <w:r>
        <w:rPr>
          <w:rFonts w:ascii="Times" w:hAnsi="Times" w:cs="Times" w:hint="eastAsia"/>
          <w:b/>
          <w:lang w:val="en-GB"/>
        </w:rPr>
        <w:t xml:space="preserve">not an </w:t>
      </w:r>
      <w:r w:rsidRPr="0095496F">
        <w:rPr>
          <w:rFonts w:ascii="Times" w:hAnsi="Times" w:cs="Times" w:hint="eastAsia"/>
          <w:b/>
          <w:lang w:val="en-GB"/>
        </w:rPr>
        <w:t xml:space="preserve">acceptable </w:t>
      </w:r>
      <w:r>
        <w:rPr>
          <w:rFonts w:ascii="Times" w:hAnsi="Times" w:cs="Times" w:hint="eastAsia"/>
          <w:b/>
          <w:lang w:val="en-GB"/>
        </w:rPr>
        <w:t>option for</w:t>
      </w:r>
      <w:r w:rsidRPr="0095496F">
        <w:rPr>
          <w:rFonts w:ascii="Times" w:hAnsi="Times" w:cs="Times" w:hint="eastAsia"/>
          <w:b/>
          <w:lang w:val="en-GB"/>
        </w:rPr>
        <w:t xml:space="preserve"> NB-IoT</w:t>
      </w:r>
      <w:r>
        <w:rPr>
          <w:rFonts w:ascii="Times" w:hAnsi="Times" w:cs="Times" w:hint="eastAsia"/>
          <w:b/>
          <w:lang w:val="en-GB"/>
        </w:rPr>
        <w:t>.</w:t>
      </w:r>
    </w:p>
    <w:p w:rsidR="00BB3766" w:rsidRPr="00410D88" w:rsidRDefault="00BB3766" w:rsidP="00BB3766">
      <w:pPr>
        <w:spacing w:afterLines="50" w:after="120"/>
        <w:textAlignment w:val="center"/>
        <w:rPr>
          <w:rFonts w:ascii="Times" w:hAnsi="Times" w:cs="Times"/>
          <w:b/>
          <w:lang w:val="en-GB"/>
        </w:rPr>
      </w:pPr>
    </w:p>
    <w:bookmarkEnd w:id="5"/>
    <w:bookmarkEnd w:id="6"/>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w:t>
      </w:r>
      <w:r w:rsidR="001C799D">
        <w:rPr>
          <w:rFonts w:hint="eastAsia"/>
        </w:rPr>
        <w:t>9</w:t>
      </w:r>
      <w:r w:rsidR="00556DB3">
        <w:rPr>
          <w:rFonts w:hint="eastAsia"/>
        </w:rPr>
        <w:t>2</w:t>
      </w:r>
      <w:r w:rsidR="00342AC7">
        <w:rPr>
          <w:rFonts w:hint="eastAsia"/>
        </w:rPr>
        <w:t xml:space="preserve">, </w:t>
      </w:r>
      <w:r w:rsidR="00556DB3">
        <w:rPr>
          <w:rFonts w:hint="eastAsia"/>
        </w:rPr>
        <w:t>March 2018</w:t>
      </w:r>
      <w:r w:rsidR="00342AC7" w:rsidRPr="00342AC7">
        <w:rPr>
          <w:rFonts w:hint="eastAsia"/>
        </w:rPr>
        <w:t>.</w:t>
      </w:r>
    </w:p>
    <w:p w:rsidR="004D2280" w:rsidRPr="00FE3E65" w:rsidRDefault="004D2280" w:rsidP="00973CCD">
      <w:pPr>
        <w:rPr>
          <w:lang w:val="x-none"/>
        </w:rPr>
      </w:pPr>
    </w:p>
    <w:sectPr w:rsidR="004D2280" w:rsidRPr="00FE3E65"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70C" w:rsidRPr="00C47AD2" w:rsidRDefault="0013270C" w:rsidP="00736F7B">
      <w:pPr>
        <w:rPr>
          <w:rFonts w:ascii="Arial" w:hAnsi="Arial"/>
          <w:sz w:val="12"/>
        </w:rPr>
      </w:pPr>
      <w:r>
        <w:separator/>
      </w:r>
    </w:p>
  </w:endnote>
  <w:endnote w:type="continuationSeparator" w:id="0">
    <w:p w:rsidR="0013270C" w:rsidRPr="00C47AD2" w:rsidRDefault="0013270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2EB" w:rsidRDefault="000152E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pPr>
      <w:pStyle w:val="Footer"/>
    </w:pPr>
    <w:r>
      <w:fldChar w:fldCharType="begin"/>
    </w:r>
    <w:r>
      <w:instrText xml:space="preserve"> PAGE   \* MERGEFORMAT </w:instrText>
    </w:r>
    <w:r>
      <w:fldChar w:fldCharType="separate"/>
    </w:r>
    <w:r w:rsidR="007C78FE">
      <w:t>2</w:t>
    </w:r>
    <w:r>
      <w:fldChar w:fldCharType="end"/>
    </w:r>
  </w:p>
  <w:p w:rsidR="000152EB" w:rsidRDefault="000152E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70C" w:rsidRPr="00C47AD2" w:rsidRDefault="0013270C" w:rsidP="00736F7B">
      <w:pPr>
        <w:rPr>
          <w:rFonts w:ascii="Arial" w:hAnsi="Arial"/>
          <w:sz w:val="12"/>
        </w:rPr>
      </w:pPr>
      <w:r>
        <w:separator/>
      </w:r>
    </w:p>
  </w:footnote>
  <w:footnote w:type="continuationSeparator" w:id="0">
    <w:p w:rsidR="0013270C" w:rsidRPr="00C47AD2" w:rsidRDefault="0013270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F62BD1"/>
    <w:multiLevelType w:val="hybridMultilevel"/>
    <w:tmpl w:val="7DBAABBC"/>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0"/>
  </w:num>
  <w:num w:numId="6">
    <w:abstractNumId w:val="20"/>
  </w:num>
  <w:num w:numId="7">
    <w:abstractNumId w:val="11"/>
  </w:num>
  <w:num w:numId="8">
    <w:abstractNumId w:val="9"/>
  </w:num>
  <w:num w:numId="9">
    <w:abstractNumId w:val="18"/>
  </w:num>
  <w:num w:numId="10">
    <w:abstractNumId w:val="4"/>
  </w:num>
  <w:num w:numId="11">
    <w:abstractNumId w:val="5"/>
  </w:num>
  <w:num w:numId="12">
    <w:abstractNumId w:val="19"/>
  </w:num>
  <w:num w:numId="13">
    <w:abstractNumId w:val="15"/>
  </w:num>
  <w:num w:numId="14">
    <w:abstractNumId w:val="13"/>
  </w:num>
  <w:num w:numId="15">
    <w:abstractNumId w:val="2"/>
  </w:num>
  <w:num w:numId="16">
    <w:abstractNumId w:val="14"/>
  </w:num>
  <w:num w:numId="17">
    <w:abstractNumId w:val="3"/>
  </w:num>
  <w:num w:numId="18">
    <w:abstractNumId w:val="6"/>
  </w:num>
  <w:num w:numId="19">
    <w:abstractNumId w:val="12"/>
  </w:num>
  <w:num w:numId="20">
    <w:abstractNumId w:val="16"/>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4CB"/>
    <w:rsid w:val="0000265A"/>
    <w:rsid w:val="000026DC"/>
    <w:rsid w:val="000027FD"/>
    <w:rsid w:val="00002DD1"/>
    <w:rsid w:val="00002F59"/>
    <w:rsid w:val="00003017"/>
    <w:rsid w:val="0000305E"/>
    <w:rsid w:val="00003150"/>
    <w:rsid w:val="0000339B"/>
    <w:rsid w:val="000034FC"/>
    <w:rsid w:val="000035A6"/>
    <w:rsid w:val="000036B4"/>
    <w:rsid w:val="0000376D"/>
    <w:rsid w:val="00003A85"/>
    <w:rsid w:val="00003DB5"/>
    <w:rsid w:val="00003F64"/>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96C"/>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2EB"/>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6E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993"/>
    <w:rsid w:val="000409A5"/>
    <w:rsid w:val="00040A25"/>
    <w:rsid w:val="00040DB0"/>
    <w:rsid w:val="00040E27"/>
    <w:rsid w:val="00040E32"/>
    <w:rsid w:val="00041369"/>
    <w:rsid w:val="000413DC"/>
    <w:rsid w:val="00041467"/>
    <w:rsid w:val="00041544"/>
    <w:rsid w:val="00041854"/>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837"/>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7B4"/>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0F7"/>
    <w:rsid w:val="000822FF"/>
    <w:rsid w:val="000825CF"/>
    <w:rsid w:val="000829A7"/>
    <w:rsid w:val="000829C9"/>
    <w:rsid w:val="00082B33"/>
    <w:rsid w:val="00082BFD"/>
    <w:rsid w:val="00082D9D"/>
    <w:rsid w:val="00082E6D"/>
    <w:rsid w:val="000832F9"/>
    <w:rsid w:val="00083627"/>
    <w:rsid w:val="0008388D"/>
    <w:rsid w:val="0008393A"/>
    <w:rsid w:val="00083E49"/>
    <w:rsid w:val="00083FF0"/>
    <w:rsid w:val="000842A9"/>
    <w:rsid w:val="00084481"/>
    <w:rsid w:val="00084610"/>
    <w:rsid w:val="00084EE5"/>
    <w:rsid w:val="0008535E"/>
    <w:rsid w:val="000853C5"/>
    <w:rsid w:val="0008558E"/>
    <w:rsid w:val="00085941"/>
    <w:rsid w:val="000859A7"/>
    <w:rsid w:val="00085AE5"/>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3FB"/>
    <w:rsid w:val="00093410"/>
    <w:rsid w:val="00093E39"/>
    <w:rsid w:val="000940A2"/>
    <w:rsid w:val="000940C4"/>
    <w:rsid w:val="000940E6"/>
    <w:rsid w:val="00094117"/>
    <w:rsid w:val="00094818"/>
    <w:rsid w:val="0009481E"/>
    <w:rsid w:val="00094834"/>
    <w:rsid w:val="00094848"/>
    <w:rsid w:val="0009486F"/>
    <w:rsid w:val="0009493F"/>
    <w:rsid w:val="00094ABD"/>
    <w:rsid w:val="00094C9C"/>
    <w:rsid w:val="00094DAD"/>
    <w:rsid w:val="00094F2A"/>
    <w:rsid w:val="00094F6F"/>
    <w:rsid w:val="0009504A"/>
    <w:rsid w:val="00095073"/>
    <w:rsid w:val="000955A1"/>
    <w:rsid w:val="000957A3"/>
    <w:rsid w:val="000958FF"/>
    <w:rsid w:val="00095FD2"/>
    <w:rsid w:val="00096081"/>
    <w:rsid w:val="00096179"/>
    <w:rsid w:val="000961FF"/>
    <w:rsid w:val="000963BE"/>
    <w:rsid w:val="00096B7E"/>
    <w:rsid w:val="00096DC1"/>
    <w:rsid w:val="0009743B"/>
    <w:rsid w:val="000978A2"/>
    <w:rsid w:val="00097A79"/>
    <w:rsid w:val="00097A85"/>
    <w:rsid w:val="00097CD5"/>
    <w:rsid w:val="00097E2C"/>
    <w:rsid w:val="00097EAE"/>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696"/>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520"/>
    <w:rsid w:val="000B461B"/>
    <w:rsid w:val="000B47B8"/>
    <w:rsid w:val="000B47E6"/>
    <w:rsid w:val="000B49BE"/>
    <w:rsid w:val="000B49F9"/>
    <w:rsid w:val="000B4A52"/>
    <w:rsid w:val="000B4B7C"/>
    <w:rsid w:val="000B4CC1"/>
    <w:rsid w:val="000B504C"/>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910"/>
    <w:rsid w:val="000C2A38"/>
    <w:rsid w:val="000C2B7B"/>
    <w:rsid w:val="000C2B98"/>
    <w:rsid w:val="000C2BD7"/>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84C"/>
    <w:rsid w:val="000D187A"/>
    <w:rsid w:val="000D19B5"/>
    <w:rsid w:val="000D1AC1"/>
    <w:rsid w:val="000D21E6"/>
    <w:rsid w:val="000D2242"/>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3C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36A"/>
    <w:rsid w:val="000E4420"/>
    <w:rsid w:val="000E454B"/>
    <w:rsid w:val="000E47FC"/>
    <w:rsid w:val="000E520F"/>
    <w:rsid w:val="000E5219"/>
    <w:rsid w:val="000E5254"/>
    <w:rsid w:val="000E5391"/>
    <w:rsid w:val="000E543C"/>
    <w:rsid w:val="000E57E5"/>
    <w:rsid w:val="000E5E3A"/>
    <w:rsid w:val="000E6187"/>
    <w:rsid w:val="000E632B"/>
    <w:rsid w:val="000E63CE"/>
    <w:rsid w:val="000E6616"/>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B3D"/>
    <w:rsid w:val="000F5C39"/>
    <w:rsid w:val="000F5F83"/>
    <w:rsid w:val="000F637B"/>
    <w:rsid w:val="000F63C5"/>
    <w:rsid w:val="000F688F"/>
    <w:rsid w:val="000F6A42"/>
    <w:rsid w:val="000F6C1D"/>
    <w:rsid w:val="000F6D60"/>
    <w:rsid w:val="000F6E0F"/>
    <w:rsid w:val="000F6E4A"/>
    <w:rsid w:val="000F6EFF"/>
    <w:rsid w:val="000F7540"/>
    <w:rsid w:val="000F756F"/>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1E34"/>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5D9"/>
    <w:rsid w:val="001105E8"/>
    <w:rsid w:val="0011064D"/>
    <w:rsid w:val="0011118B"/>
    <w:rsid w:val="00111515"/>
    <w:rsid w:val="0011152E"/>
    <w:rsid w:val="00111557"/>
    <w:rsid w:val="00111C1E"/>
    <w:rsid w:val="00111FF3"/>
    <w:rsid w:val="001120CF"/>
    <w:rsid w:val="00112431"/>
    <w:rsid w:val="001127BE"/>
    <w:rsid w:val="00112C8A"/>
    <w:rsid w:val="00112FD7"/>
    <w:rsid w:val="001131AE"/>
    <w:rsid w:val="00113262"/>
    <w:rsid w:val="001132D8"/>
    <w:rsid w:val="00113394"/>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725"/>
    <w:rsid w:val="00123BB5"/>
    <w:rsid w:val="00123CFE"/>
    <w:rsid w:val="00123F5C"/>
    <w:rsid w:val="00124851"/>
    <w:rsid w:val="001249BE"/>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27E22"/>
    <w:rsid w:val="0013009B"/>
    <w:rsid w:val="001300F3"/>
    <w:rsid w:val="00130A00"/>
    <w:rsid w:val="00130A01"/>
    <w:rsid w:val="00130A89"/>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70C"/>
    <w:rsid w:val="00132CB8"/>
    <w:rsid w:val="00132F28"/>
    <w:rsid w:val="00133066"/>
    <w:rsid w:val="00133AB2"/>
    <w:rsid w:val="00133BCD"/>
    <w:rsid w:val="00133DFC"/>
    <w:rsid w:val="00134036"/>
    <w:rsid w:val="0013472B"/>
    <w:rsid w:val="00134761"/>
    <w:rsid w:val="001347FE"/>
    <w:rsid w:val="00134AD4"/>
    <w:rsid w:val="00134BCE"/>
    <w:rsid w:val="0013517C"/>
    <w:rsid w:val="001351D6"/>
    <w:rsid w:val="00135246"/>
    <w:rsid w:val="001357E7"/>
    <w:rsid w:val="00135BD0"/>
    <w:rsid w:val="00135FB6"/>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1C1"/>
    <w:rsid w:val="001454FF"/>
    <w:rsid w:val="0014575B"/>
    <w:rsid w:val="0014587C"/>
    <w:rsid w:val="001458A2"/>
    <w:rsid w:val="00145DB2"/>
    <w:rsid w:val="00146174"/>
    <w:rsid w:val="0014634C"/>
    <w:rsid w:val="001465C3"/>
    <w:rsid w:val="0014681D"/>
    <w:rsid w:val="00146982"/>
    <w:rsid w:val="00146B97"/>
    <w:rsid w:val="00146FF9"/>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031"/>
    <w:rsid w:val="0017738A"/>
    <w:rsid w:val="001775AA"/>
    <w:rsid w:val="00177656"/>
    <w:rsid w:val="00177BF5"/>
    <w:rsid w:val="0018024C"/>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ED"/>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DC8"/>
    <w:rsid w:val="001A0ED3"/>
    <w:rsid w:val="001A152D"/>
    <w:rsid w:val="001A173F"/>
    <w:rsid w:val="001A17C7"/>
    <w:rsid w:val="001A1A20"/>
    <w:rsid w:val="001A1A31"/>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90B"/>
    <w:rsid w:val="001A3C3A"/>
    <w:rsid w:val="001A3E49"/>
    <w:rsid w:val="001A417A"/>
    <w:rsid w:val="001A467D"/>
    <w:rsid w:val="001A51C6"/>
    <w:rsid w:val="001A52C1"/>
    <w:rsid w:val="001A5396"/>
    <w:rsid w:val="001A5514"/>
    <w:rsid w:val="001A559A"/>
    <w:rsid w:val="001A5780"/>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22D"/>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6EB8"/>
    <w:rsid w:val="001C7082"/>
    <w:rsid w:val="001C708B"/>
    <w:rsid w:val="001C7247"/>
    <w:rsid w:val="001C7275"/>
    <w:rsid w:val="001C744B"/>
    <w:rsid w:val="001C745A"/>
    <w:rsid w:val="001C74F5"/>
    <w:rsid w:val="001C799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97C"/>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37"/>
    <w:rsid w:val="001D61F7"/>
    <w:rsid w:val="001D6A91"/>
    <w:rsid w:val="001D6B5F"/>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2FEB"/>
    <w:rsid w:val="001E34A6"/>
    <w:rsid w:val="001E3FD9"/>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E4D"/>
    <w:rsid w:val="001F3FCD"/>
    <w:rsid w:val="001F3FD9"/>
    <w:rsid w:val="001F4133"/>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280"/>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9FE"/>
    <w:rsid w:val="00205ACE"/>
    <w:rsid w:val="00205B81"/>
    <w:rsid w:val="002066E4"/>
    <w:rsid w:val="00206BC1"/>
    <w:rsid w:val="0020711F"/>
    <w:rsid w:val="002072BD"/>
    <w:rsid w:val="002073AB"/>
    <w:rsid w:val="0020750B"/>
    <w:rsid w:val="00207D92"/>
    <w:rsid w:val="00207E23"/>
    <w:rsid w:val="00207E58"/>
    <w:rsid w:val="002101C6"/>
    <w:rsid w:val="0021032F"/>
    <w:rsid w:val="002106CF"/>
    <w:rsid w:val="00210B0A"/>
    <w:rsid w:val="00210C9E"/>
    <w:rsid w:val="00211323"/>
    <w:rsid w:val="0021138B"/>
    <w:rsid w:val="002114F2"/>
    <w:rsid w:val="00211570"/>
    <w:rsid w:val="00211764"/>
    <w:rsid w:val="002117F8"/>
    <w:rsid w:val="0021193D"/>
    <w:rsid w:val="00211B57"/>
    <w:rsid w:val="00211F34"/>
    <w:rsid w:val="002122BA"/>
    <w:rsid w:val="002128D5"/>
    <w:rsid w:val="00212932"/>
    <w:rsid w:val="0021297E"/>
    <w:rsid w:val="002130B3"/>
    <w:rsid w:val="002130FF"/>
    <w:rsid w:val="0021316E"/>
    <w:rsid w:val="0021322C"/>
    <w:rsid w:val="00213344"/>
    <w:rsid w:val="0021357B"/>
    <w:rsid w:val="00213B7F"/>
    <w:rsid w:val="00213CBC"/>
    <w:rsid w:val="00213E52"/>
    <w:rsid w:val="00214196"/>
    <w:rsid w:val="00214383"/>
    <w:rsid w:val="002143C0"/>
    <w:rsid w:val="002145B6"/>
    <w:rsid w:val="002147AE"/>
    <w:rsid w:val="00214AD2"/>
    <w:rsid w:val="00215911"/>
    <w:rsid w:val="0021603D"/>
    <w:rsid w:val="0021679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15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6B"/>
    <w:rsid w:val="002322A5"/>
    <w:rsid w:val="0023242C"/>
    <w:rsid w:val="0023266C"/>
    <w:rsid w:val="002328F2"/>
    <w:rsid w:val="00232B7E"/>
    <w:rsid w:val="00232D0B"/>
    <w:rsid w:val="00232E91"/>
    <w:rsid w:val="0023316E"/>
    <w:rsid w:val="00233308"/>
    <w:rsid w:val="00233371"/>
    <w:rsid w:val="002334BF"/>
    <w:rsid w:val="002341B2"/>
    <w:rsid w:val="00234B02"/>
    <w:rsid w:val="00234C23"/>
    <w:rsid w:val="00234C4E"/>
    <w:rsid w:val="00234E47"/>
    <w:rsid w:val="002350DB"/>
    <w:rsid w:val="00235787"/>
    <w:rsid w:val="002359B2"/>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9F5"/>
    <w:rsid w:val="002400F9"/>
    <w:rsid w:val="00240117"/>
    <w:rsid w:val="002401DC"/>
    <w:rsid w:val="002403A9"/>
    <w:rsid w:val="002403BE"/>
    <w:rsid w:val="00240468"/>
    <w:rsid w:val="00240536"/>
    <w:rsid w:val="00240794"/>
    <w:rsid w:val="0024080A"/>
    <w:rsid w:val="002409E9"/>
    <w:rsid w:val="00240A30"/>
    <w:rsid w:val="0024118A"/>
    <w:rsid w:val="00241225"/>
    <w:rsid w:val="002413A6"/>
    <w:rsid w:val="0024148E"/>
    <w:rsid w:val="00241659"/>
    <w:rsid w:val="00241AA2"/>
    <w:rsid w:val="00241CD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29D"/>
    <w:rsid w:val="00251517"/>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840"/>
    <w:rsid w:val="00260D66"/>
    <w:rsid w:val="00260DC6"/>
    <w:rsid w:val="00260E71"/>
    <w:rsid w:val="00261030"/>
    <w:rsid w:val="002611AC"/>
    <w:rsid w:val="00261273"/>
    <w:rsid w:val="00261295"/>
    <w:rsid w:val="00261377"/>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549"/>
    <w:rsid w:val="002765FE"/>
    <w:rsid w:val="002766DA"/>
    <w:rsid w:val="002769E5"/>
    <w:rsid w:val="002769FC"/>
    <w:rsid w:val="00276C59"/>
    <w:rsid w:val="00276D07"/>
    <w:rsid w:val="00276E3A"/>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542"/>
    <w:rsid w:val="00283C3F"/>
    <w:rsid w:val="00283CA1"/>
    <w:rsid w:val="00283EF6"/>
    <w:rsid w:val="002842B9"/>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25"/>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A7F3A"/>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F5D"/>
    <w:rsid w:val="002C1006"/>
    <w:rsid w:val="002C10A7"/>
    <w:rsid w:val="002C11FD"/>
    <w:rsid w:val="002C1523"/>
    <w:rsid w:val="002C162E"/>
    <w:rsid w:val="002C1718"/>
    <w:rsid w:val="002C2587"/>
    <w:rsid w:val="002C2AA9"/>
    <w:rsid w:val="002C2AC1"/>
    <w:rsid w:val="002C2C28"/>
    <w:rsid w:val="002C2C5D"/>
    <w:rsid w:val="002C2DE5"/>
    <w:rsid w:val="002C2ED1"/>
    <w:rsid w:val="002C37E6"/>
    <w:rsid w:val="002C382C"/>
    <w:rsid w:val="002C3C08"/>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BA8"/>
    <w:rsid w:val="002C5C0F"/>
    <w:rsid w:val="002C5C40"/>
    <w:rsid w:val="002C5CB5"/>
    <w:rsid w:val="002C645B"/>
    <w:rsid w:val="002C6613"/>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0C00"/>
    <w:rsid w:val="002D1384"/>
    <w:rsid w:val="002D1C3B"/>
    <w:rsid w:val="002D2520"/>
    <w:rsid w:val="002D2A92"/>
    <w:rsid w:val="002D2C15"/>
    <w:rsid w:val="002D2C72"/>
    <w:rsid w:val="002D2C95"/>
    <w:rsid w:val="002D3D64"/>
    <w:rsid w:val="002D3E0C"/>
    <w:rsid w:val="002D42A1"/>
    <w:rsid w:val="002D444B"/>
    <w:rsid w:val="002D4465"/>
    <w:rsid w:val="002D478F"/>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AC9"/>
    <w:rsid w:val="002E5D16"/>
    <w:rsid w:val="002E5D8D"/>
    <w:rsid w:val="002E5E64"/>
    <w:rsid w:val="002E6330"/>
    <w:rsid w:val="002E6480"/>
    <w:rsid w:val="002E6576"/>
    <w:rsid w:val="002E6D2B"/>
    <w:rsid w:val="002E7AF5"/>
    <w:rsid w:val="002E7C3E"/>
    <w:rsid w:val="002F00C4"/>
    <w:rsid w:val="002F0106"/>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899"/>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44B9"/>
    <w:rsid w:val="003045F7"/>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2E4"/>
    <w:rsid w:val="0030656D"/>
    <w:rsid w:val="00306AE1"/>
    <w:rsid w:val="00306B1F"/>
    <w:rsid w:val="00306CF2"/>
    <w:rsid w:val="003076C5"/>
    <w:rsid w:val="00307778"/>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4090"/>
    <w:rsid w:val="0031431F"/>
    <w:rsid w:val="00314A91"/>
    <w:rsid w:val="00314D6E"/>
    <w:rsid w:val="00314D8E"/>
    <w:rsid w:val="00314EA9"/>
    <w:rsid w:val="00315036"/>
    <w:rsid w:val="003151F3"/>
    <w:rsid w:val="00315DD1"/>
    <w:rsid w:val="00315DF7"/>
    <w:rsid w:val="00316059"/>
    <w:rsid w:val="003161F8"/>
    <w:rsid w:val="003161FB"/>
    <w:rsid w:val="00316F73"/>
    <w:rsid w:val="0031738C"/>
    <w:rsid w:val="00317414"/>
    <w:rsid w:val="00317453"/>
    <w:rsid w:val="00317567"/>
    <w:rsid w:val="00317658"/>
    <w:rsid w:val="0032005C"/>
    <w:rsid w:val="003200CB"/>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54C"/>
    <w:rsid w:val="00326D52"/>
    <w:rsid w:val="00326FA9"/>
    <w:rsid w:val="003273E2"/>
    <w:rsid w:val="00327804"/>
    <w:rsid w:val="00327859"/>
    <w:rsid w:val="00327AC2"/>
    <w:rsid w:val="00327B85"/>
    <w:rsid w:val="00327D9B"/>
    <w:rsid w:val="00327DCE"/>
    <w:rsid w:val="00330168"/>
    <w:rsid w:val="00330525"/>
    <w:rsid w:val="003308E2"/>
    <w:rsid w:val="00330AA8"/>
    <w:rsid w:val="00330CD3"/>
    <w:rsid w:val="00330E32"/>
    <w:rsid w:val="0033123C"/>
    <w:rsid w:val="003315A5"/>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6B87"/>
    <w:rsid w:val="003371A8"/>
    <w:rsid w:val="003372DB"/>
    <w:rsid w:val="0033737D"/>
    <w:rsid w:val="00337A63"/>
    <w:rsid w:val="00337BA4"/>
    <w:rsid w:val="00337C22"/>
    <w:rsid w:val="00340391"/>
    <w:rsid w:val="0034092C"/>
    <w:rsid w:val="00340D02"/>
    <w:rsid w:val="00340D5A"/>
    <w:rsid w:val="00340E21"/>
    <w:rsid w:val="00340F92"/>
    <w:rsid w:val="003411BE"/>
    <w:rsid w:val="00341579"/>
    <w:rsid w:val="00341581"/>
    <w:rsid w:val="003415F8"/>
    <w:rsid w:val="00341BC0"/>
    <w:rsid w:val="00341D16"/>
    <w:rsid w:val="00342083"/>
    <w:rsid w:val="003422F2"/>
    <w:rsid w:val="003423DF"/>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52"/>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6DC"/>
    <w:rsid w:val="00356915"/>
    <w:rsid w:val="00356978"/>
    <w:rsid w:val="00356A7D"/>
    <w:rsid w:val="00356A84"/>
    <w:rsid w:val="00356AFE"/>
    <w:rsid w:val="00356DF4"/>
    <w:rsid w:val="00356E58"/>
    <w:rsid w:val="00356E8D"/>
    <w:rsid w:val="0035726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12A"/>
    <w:rsid w:val="00366248"/>
    <w:rsid w:val="00366676"/>
    <w:rsid w:val="003668C5"/>
    <w:rsid w:val="003668DA"/>
    <w:rsid w:val="00366B6F"/>
    <w:rsid w:val="00366CE0"/>
    <w:rsid w:val="003670B7"/>
    <w:rsid w:val="003671B2"/>
    <w:rsid w:val="00367300"/>
    <w:rsid w:val="003674BB"/>
    <w:rsid w:val="003675D0"/>
    <w:rsid w:val="0036768E"/>
    <w:rsid w:val="00367863"/>
    <w:rsid w:val="003678B3"/>
    <w:rsid w:val="003706B8"/>
    <w:rsid w:val="003706C0"/>
    <w:rsid w:val="0037085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884"/>
    <w:rsid w:val="00393EF5"/>
    <w:rsid w:val="00393F32"/>
    <w:rsid w:val="003945D5"/>
    <w:rsid w:val="00394692"/>
    <w:rsid w:val="00394909"/>
    <w:rsid w:val="00394951"/>
    <w:rsid w:val="00394BEE"/>
    <w:rsid w:val="00394C9B"/>
    <w:rsid w:val="00394DAF"/>
    <w:rsid w:val="00394E05"/>
    <w:rsid w:val="003951D7"/>
    <w:rsid w:val="0039525E"/>
    <w:rsid w:val="0039559C"/>
    <w:rsid w:val="003955FD"/>
    <w:rsid w:val="0039571D"/>
    <w:rsid w:val="0039579B"/>
    <w:rsid w:val="00395870"/>
    <w:rsid w:val="00395BA5"/>
    <w:rsid w:val="00395E17"/>
    <w:rsid w:val="00395E2D"/>
    <w:rsid w:val="00395E49"/>
    <w:rsid w:val="003960BD"/>
    <w:rsid w:val="00396195"/>
    <w:rsid w:val="00396339"/>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362"/>
    <w:rsid w:val="003A3509"/>
    <w:rsid w:val="003A3ED7"/>
    <w:rsid w:val="003A410E"/>
    <w:rsid w:val="003A4478"/>
    <w:rsid w:val="003A45AC"/>
    <w:rsid w:val="003A4622"/>
    <w:rsid w:val="003A4826"/>
    <w:rsid w:val="003A4A7E"/>
    <w:rsid w:val="003A4C0C"/>
    <w:rsid w:val="003A5119"/>
    <w:rsid w:val="003A58AB"/>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3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54"/>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5DBE"/>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510"/>
    <w:rsid w:val="003E0609"/>
    <w:rsid w:val="003E078C"/>
    <w:rsid w:val="003E0845"/>
    <w:rsid w:val="003E0A2F"/>
    <w:rsid w:val="003E0FA0"/>
    <w:rsid w:val="003E1246"/>
    <w:rsid w:val="003E14BE"/>
    <w:rsid w:val="003E155B"/>
    <w:rsid w:val="003E1AF1"/>
    <w:rsid w:val="003E1B21"/>
    <w:rsid w:val="003E1B7D"/>
    <w:rsid w:val="003E1B92"/>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6C48"/>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4F83"/>
    <w:rsid w:val="003F54FB"/>
    <w:rsid w:val="003F55DE"/>
    <w:rsid w:val="003F5747"/>
    <w:rsid w:val="003F57F1"/>
    <w:rsid w:val="003F5A28"/>
    <w:rsid w:val="003F5CDB"/>
    <w:rsid w:val="003F5F06"/>
    <w:rsid w:val="003F6057"/>
    <w:rsid w:val="003F6065"/>
    <w:rsid w:val="003F613D"/>
    <w:rsid w:val="003F64AE"/>
    <w:rsid w:val="003F654D"/>
    <w:rsid w:val="003F684F"/>
    <w:rsid w:val="003F69C3"/>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D88"/>
    <w:rsid w:val="00410F7D"/>
    <w:rsid w:val="0041106D"/>
    <w:rsid w:val="004110BA"/>
    <w:rsid w:val="004110E7"/>
    <w:rsid w:val="0041132F"/>
    <w:rsid w:val="0041199C"/>
    <w:rsid w:val="00411AB8"/>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7A7"/>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C6"/>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869"/>
    <w:rsid w:val="00455DE7"/>
    <w:rsid w:val="00456C8D"/>
    <w:rsid w:val="00456CF2"/>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043"/>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8C"/>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24D"/>
    <w:rsid w:val="004A2343"/>
    <w:rsid w:val="004A2D54"/>
    <w:rsid w:val="004A2E3F"/>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2269"/>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1984"/>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502"/>
    <w:rsid w:val="004D06A8"/>
    <w:rsid w:val="004D0788"/>
    <w:rsid w:val="004D0B10"/>
    <w:rsid w:val="004D0B7B"/>
    <w:rsid w:val="004D0EE2"/>
    <w:rsid w:val="004D11EB"/>
    <w:rsid w:val="004D124A"/>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1CE"/>
    <w:rsid w:val="004F14CF"/>
    <w:rsid w:val="004F1A40"/>
    <w:rsid w:val="004F2057"/>
    <w:rsid w:val="004F22BA"/>
    <w:rsid w:val="004F22ED"/>
    <w:rsid w:val="004F23E0"/>
    <w:rsid w:val="004F2539"/>
    <w:rsid w:val="004F2591"/>
    <w:rsid w:val="004F2900"/>
    <w:rsid w:val="004F303B"/>
    <w:rsid w:val="004F3261"/>
    <w:rsid w:val="004F32A4"/>
    <w:rsid w:val="004F34DB"/>
    <w:rsid w:val="004F35B0"/>
    <w:rsid w:val="004F3D7A"/>
    <w:rsid w:val="004F3F00"/>
    <w:rsid w:val="004F40BC"/>
    <w:rsid w:val="004F4284"/>
    <w:rsid w:val="004F4625"/>
    <w:rsid w:val="004F4BAD"/>
    <w:rsid w:val="004F4F5F"/>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07C50"/>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14"/>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BC7"/>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A8C"/>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377B9"/>
    <w:rsid w:val="005400B9"/>
    <w:rsid w:val="00540386"/>
    <w:rsid w:val="005403CD"/>
    <w:rsid w:val="005404C9"/>
    <w:rsid w:val="00540AF4"/>
    <w:rsid w:val="00540B1B"/>
    <w:rsid w:val="00540BE1"/>
    <w:rsid w:val="00540FCB"/>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48"/>
    <w:rsid w:val="0054559E"/>
    <w:rsid w:val="0054573E"/>
    <w:rsid w:val="005458C2"/>
    <w:rsid w:val="00545AF5"/>
    <w:rsid w:val="00545CCC"/>
    <w:rsid w:val="0054615E"/>
    <w:rsid w:val="00546327"/>
    <w:rsid w:val="0054671B"/>
    <w:rsid w:val="00546AD0"/>
    <w:rsid w:val="00546EFD"/>
    <w:rsid w:val="005470C7"/>
    <w:rsid w:val="005472D3"/>
    <w:rsid w:val="005473F2"/>
    <w:rsid w:val="005475AB"/>
    <w:rsid w:val="00547B92"/>
    <w:rsid w:val="00547EF4"/>
    <w:rsid w:val="00547EFC"/>
    <w:rsid w:val="00547F2F"/>
    <w:rsid w:val="00550311"/>
    <w:rsid w:val="0055051F"/>
    <w:rsid w:val="00550987"/>
    <w:rsid w:val="00550B49"/>
    <w:rsid w:val="00550CB9"/>
    <w:rsid w:val="005512EC"/>
    <w:rsid w:val="00551415"/>
    <w:rsid w:val="00551700"/>
    <w:rsid w:val="00551B92"/>
    <w:rsid w:val="00551E2E"/>
    <w:rsid w:val="00551E83"/>
    <w:rsid w:val="00551EE5"/>
    <w:rsid w:val="0055204A"/>
    <w:rsid w:val="00552181"/>
    <w:rsid w:val="005526A9"/>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6DB3"/>
    <w:rsid w:val="0055723F"/>
    <w:rsid w:val="00557602"/>
    <w:rsid w:val="00557DE7"/>
    <w:rsid w:val="005606A3"/>
    <w:rsid w:val="00560F26"/>
    <w:rsid w:val="00560F63"/>
    <w:rsid w:val="00561097"/>
    <w:rsid w:val="005611A1"/>
    <w:rsid w:val="00561284"/>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062"/>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656"/>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569"/>
    <w:rsid w:val="00593741"/>
    <w:rsid w:val="0059378C"/>
    <w:rsid w:val="005937F7"/>
    <w:rsid w:val="00593890"/>
    <w:rsid w:val="0059397F"/>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4E"/>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8E5"/>
    <w:rsid w:val="005A7CCE"/>
    <w:rsid w:val="005A7DB2"/>
    <w:rsid w:val="005B072B"/>
    <w:rsid w:val="005B0AF5"/>
    <w:rsid w:val="005B0D9D"/>
    <w:rsid w:val="005B1032"/>
    <w:rsid w:val="005B1450"/>
    <w:rsid w:val="005B152A"/>
    <w:rsid w:val="005B16BF"/>
    <w:rsid w:val="005B1914"/>
    <w:rsid w:val="005B1C7D"/>
    <w:rsid w:val="005B1EC5"/>
    <w:rsid w:val="005B209E"/>
    <w:rsid w:val="005B211D"/>
    <w:rsid w:val="005B2496"/>
    <w:rsid w:val="005B25EA"/>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1B0"/>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600"/>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66C"/>
    <w:rsid w:val="005D0C0E"/>
    <w:rsid w:val="005D0C63"/>
    <w:rsid w:val="005D1074"/>
    <w:rsid w:val="005D10D2"/>
    <w:rsid w:val="005D14A2"/>
    <w:rsid w:val="005D2102"/>
    <w:rsid w:val="005D22EE"/>
    <w:rsid w:val="005D2BD3"/>
    <w:rsid w:val="005D2DD7"/>
    <w:rsid w:val="005D3134"/>
    <w:rsid w:val="005D3274"/>
    <w:rsid w:val="005D359E"/>
    <w:rsid w:val="005D3691"/>
    <w:rsid w:val="005D388C"/>
    <w:rsid w:val="005D38C6"/>
    <w:rsid w:val="005D3B2A"/>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5A5"/>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F5"/>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BF"/>
    <w:rsid w:val="005F79DB"/>
    <w:rsid w:val="005F7A00"/>
    <w:rsid w:val="005F7A2B"/>
    <w:rsid w:val="005F7B5B"/>
    <w:rsid w:val="005F7C51"/>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862"/>
    <w:rsid w:val="00605A3C"/>
    <w:rsid w:val="00605B4F"/>
    <w:rsid w:val="00605D80"/>
    <w:rsid w:val="00605E77"/>
    <w:rsid w:val="00605F65"/>
    <w:rsid w:val="006061E0"/>
    <w:rsid w:val="00606451"/>
    <w:rsid w:val="00606494"/>
    <w:rsid w:val="0060671D"/>
    <w:rsid w:val="00607252"/>
    <w:rsid w:val="0060741F"/>
    <w:rsid w:val="0060787E"/>
    <w:rsid w:val="00607B88"/>
    <w:rsid w:val="00607D18"/>
    <w:rsid w:val="00607EB5"/>
    <w:rsid w:val="006102EA"/>
    <w:rsid w:val="00610AE8"/>
    <w:rsid w:val="0061167F"/>
    <w:rsid w:val="00611C07"/>
    <w:rsid w:val="00611DAC"/>
    <w:rsid w:val="00611DE3"/>
    <w:rsid w:val="00611F95"/>
    <w:rsid w:val="00612235"/>
    <w:rsid w:val="00612257"/>
    <w:rsid w:val="00612BA4"/>
    <w:rsid w:val="00612C39"/>
    <w:rsid w:val="00612C3C"/>
    <w:rsid w:val="00612C5D"/>
    <w:rsid w:val="0061305C"/>
    <w:rsid w:val="006131F3"/>
    <w:rsid w:val="006134D7"/>
    <w:rsid w:val="00613887"/>
    <w:rsid w:val="00613CD0"/>
    <w:rsid w:val="00613DF0"/>
    <w:rsid w:val="00613E8A"/>
    <w:rsid w:val="00613FE4"/>
    <w:rsid w:val="00614094"/>
    <w:rsid w:val="00614160"/>
    <w:rsid w:val="00614635"/>
    <w:rsid w:val="00614812"/>
    <w:rsid w:val="00614E1C"/>
    <w:rsid w:val="00614FDE"/>
    <w:rsid w:val="006159C0"/>
    <w:rsid w:val="00615F08"/>
    <w:rsid w:val="006160D4"/>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0B"/>
    <w:rsid w:val="00626A6E"/>
    <w:rsid w:val="006270F7"/>
    <w:rsid w:val="00627373"/>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918"/>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7AB"/>
    <w:rsid w:val="00651C88"/>
    <w:rsid w:val="00651F1D"/>
    <w:rsid w:val="00651FDB"/>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60C"/>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6F9"/>
    <w:rsid w:val="0066786B"/>
    <w:rsid w:val="00667BB9"/>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AB9"/>
    <w:rsid w:val="00672B34"/>
    <w:rsid w:val="00672BF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55"/>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6E00"/>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31E"/>
    <w:rsid w:val="006936F2"/>
    <w:rsid w:val="00693880"/>
    <w:rsid w:val="00693D82"/>
    <w:rsid w:val="00694483"/>
    <w:rsid w:val="00694586"/>
    <w:rsid w:val="00694906"/>
    <w:rsid w:val="00694D00"/>
    <w:rsid w:val="0069504F"/>
    <w:rsid w:val="006953D4"/>
    <w:rsid w:val="00695877"/>
    <w:rsid w:val="0069591F"/>
    <w:rsid w:val="00695C7F"/>
    <w:rsid w:val="006960EF"/>
    <w:rsid w:val="00696470"/>
    <w:rsid w:val="00696A57"/>
    <w:rsid w:val="00696E2F"/>
    <w:rsid w:val="00696F13"/>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8C"/>
    <w:rsid w:val="006A1CCB"/>
    <w:rsid w:val="006A1E68"/>
    <w:rsid w:val="006A2303"/>
    <w:rsid w:val="006A23E5"/>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B7FA7"/>
    <w:rsid w:val="006C05D7"/>
    <w:rsid w:val="006C082C"/>
    <w:rsid w:val="006C0C30"/>
    <w:rsid w:val="006C0CC0"/>
    <w:rsid w:val="006C0D15"/>
    <w:rsid w:val="006C0E23"/>
    <w:rsid w:val="006C10C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C73"/>
    <w:rsid w:val="006C7197"/>
    <w:rsid w:val="006C728E"/>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6A1"/>
    <w:rsid w:val="006D4907"/>
    <w:rsid w:val="006D5011"/>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648F"/>
    <w:rsid w:val="006E672B"/>
    <w:rsid w:val="006E6756"/>
    <w:rsid w:val="006E682F"/>
    <w:rsid w:val="006E6B7D"/>
    <w:rsid w:val="006E6CE1"/>
    <w:rsid w:val="006E6FE3"/>
    <w:rsid w:val="006E73DD"/>
    <w:rsid w:val="006E76BA"/>
    <w:rsid w:val="006E7BC6"/>
    <w:rsid w:val="006E7C99"/>
    <w:rsid w:val="006E7CD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FC7"/>
    <w:rsid w:val="006F54BC"/>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9F"/>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4B5"/>
    <w:rsid w:val="007175DB"/>
    <w:rsid w:val="00717C35"/>
    <w:rsid w:val="00720006"/>
    <w:rsid w:val="0072071F"/>
    <w:rsid w:val="00720A21"/>
    <w:rsid w:val="00720C58"/>
    <w:rsid w:val="00720D8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8B"/>
    <w:rsid w:val="007461DF"/>
    <w:rsid w:val="007468CD"/>
    <w:rsid w:val="00746C9A"/>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2FD3"/>
    <w:rsid w:val="007531A6"/>
    <w:rsid w:val="00753312"/>
    <w:rsid w:val="007533AB"/>
    <w:rsid w:val="007533D0"/>
    <w:rsid w:val="0075348B"/>
    <w:rsid w:val="007535B3"/>
    <w:rsid w:val="007536B6"/>
    <w:rsid w:val="0075374C"/>
    <w:rsid w:val="00753AF1"/>
    <w:rsid w:val="00753FED"/>
    <w:rsid w:val="007543A8"/>
    <w:rsid w:val="00754973"/>
    <w:rsid w:val="00754A08"/>
    <w:rsid w:val="00754A36"/>
    <w:rsid w:val="00754B2A"/>
    <w:rsid w:val="00754C80"/>
    <w:rsid w:val="00754EA2"/>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D6A"/>
    <w:rsid w:val="00760ECE"/>
    <w:rsid w:val="00761136"/>
    <w:rsid w:val="0076113D"/>
    <w:rsid w:val="007617BE"/>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CE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80059"/>
    <w:rsid w:val="007800A5"/>
    <w:rsid w:val="007800CB"/>
    <w:rsid w:val="00780189"/>
    <w:rsid w:val="007801D7"/>
    <w:rsid w:val="0078093B"/>
    <w:rsid w:val="00780B1A"/>
    <w:rsid w:val="00780ECB"/>
    <w:rsid w:val="007810D3"/>
    <w:rsid w:val="00781185"/>
    <w:rsid w:val="00781271"/>
    <w:rsid w:val="007816AF"/>
    <w:rsid w:val="00781704"/>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8C3"/>
    <w:rsid w:val="00791D16"/>
    <w:rsid w:val="00791DDF"/>
    <w:rsid w:val="00791F3A"/>
    <w:rsid w:val="0079226D"/>
    <w:rsid w:val="007923FA"/>
    <w:rsid w:val="00792454"/>
    <w:rsid w:val="00792633"/>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7F8"/>
    <w:rsid w:val="007A38DE"/>
    <w:rsid w:val="007A3A0B"/>
    <w:rsid w:val="007A3A38"/>
    <w:rsid w:val="007A4CCD"/>
    <w:rsid w:val="007A4EE8"/>
    <w:rsid w:val="007A50E3"/>
    <w:rsid w:val="007A5659"/>
    <w:rsid w:val="007A574F"/>
    <w:rsid w:val="007A57BA"/>
    <w:rsid w:val="007A57E2"/>
    <w:rsid w:val="007A5808"/>
    <w:rsid w:val="007A5D4F"/>
    <w:rsid w:val="007A6181"/>
    <w:rsid w:val="007A642A"/>
    <w:rsid w:val="007A6E53"/>
    <w:rsid w:val="007A6E5E"/>
    <w:rsid w:val="007A6F5B"/>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CB9"/>
    <w:rsid w:val="007C1D2A"/>
    <w:rsid w:val="007C23C9"/>
    <w:rsid w:val="007C23FE"/>
    <w:rsid w:val="007C247D"/>
    <w:rsid w:val="007C26BF"/>
    <w:rsid w:val="007C2BA4"/>
    <w:rsid w:val="007C2BD6"/>
    <w:rsid w:val="007C2FDA"/>
    <w:rsid w:val="007C30B2"/>
    <w:rsid w:val="007C331C"/>
    <w:rsid w:val="007C33EA"/>
    <w:rsid w:val="007C3826"/>
    <w:rsid w:val="007C3954"/>
    <w:rsid w:val="007C403C"/>
    <w:rsid w:val="007C4049"/>
    <w:rsid w:val="007C4BA4"/>
    <w:rsid w:val="007C4C27"/>
    <w:rsid w:val="007C4D2A"/>
    <w:rsid w:val="007C4E53"/>
    <w:rsid w:val="007C4E9C"/>
    <w:rsid w:val="007C50C8"/>
    <w:rsid w:val="007C52C1"/>
    <w:rsid w:val="007C53EE"/>
    <w:rsid w:val="007C5737"/>
    <w:rsid w:val="007C5AD6"/>
    <w:rsid w:val="007C5BAA"/>
    <w:rsid w:val="007C5D5B"/>
    <w:rsid w:val="007C5EBD"/>
    <w:rsid w:val="007C5FE0"/>
    <w:rsid w:val="007C606B"/>
    <w:rsid w:val="007C6172"/>
    <w:rsid w:val="007C6498"/>
    <w:rsid w:val="007C6527"/>
    <w:rsid w:val="007C719E"/>
    <w:rsid w:val="007C7463"/>
    <w:rsid w:val="007C77AB"/>
    <w:rsid w:val="007C78FE"/>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DF"/>
    <w:rsid w:val="007E00FD"/>
    <w:rsid w:val="007E0A25"/>
    <w:rsid w:val="007E1516"/>
    <w:rsid w:val="007E1519"/>
    <w:rsid w:val="007E180A"/>
    <w:rsid w:val="007E1F70"/>
    <w:rsid w:val="007E2105"/>
    <w:rsid w:val="007E2261"/>
    <w:rsid w:val="007E2610"/>
    <w:rsid w:val="007E266F"/>
    <w:rsid w:val="007E3247"/>
    <w:rsid w:val="007E3607"/>
    <w:rsid w:val="007E3929"/>
    <w:rsid w:val="007E3A53"/>
    <w:rsid w:val="007E3C42"/>
    <w:rsid w:val="007E3D9A"/>
    <w:rsid w:val="007E473D"/>
    <w:rsid w:val="007E4779"/>
    <w:rsid w:val="007E482A"/>
    <w:rsid w:val="007E483A"/>
    <w:rsid w:val="007E493C"/>
    <w:rsid w:val="007E4A46"/>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1FF"/>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73"/>
    <w:rsid w:val="007F54BC"/>
    <w:rsid w:val="007F5583"/>
    <w:rsid w:val="007F588F"/>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64"/>
    <w:rsid w:val="007F78E2"/>
    <w:rsid w:val="007F7A82"/>
    <w:rsid w:val="007F7AE7"/>
    <w:rsid w:val="007F7C6B"/>
    <w:rsid w:val="007F7CD3"/>
    <w:rsid w:val="007F7FF5"/>
    <w:rsid w:val="008001BF"/>
    <w:rsid w:val="008003D3"/>
    <w:rsid w:val="008004C3"/>
    <w:rsid w:val="0080056B"/>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DC8"/>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53A"/>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11C"/>
    <w:rsid w:val="00825BBC"/>
    <w:rsid w:val="00825E14"/>
    <w:rsid w:val="00826026"/>
    <w:rsid w:val="008261D7"/>
    <w:rsid w:val="00826960"/>
    <w:rsid w:val="00826D9D"/>
    <w:rsid w:val="00827588"/>
    <w:rsid w:val="0082774F"/>
    <w:rsid w:val="00827F46"/>
    <w:rsid w:val="00830086"/>
    <w:rsid w:val="008305B4"/>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821"/>
    <w:rsid w:val="00833A34"/>
    <w:rsid w:val="00833BCB"/>
    <w:rsid w:val="00833D2A"/>
    <w:rsid w:val="00833F17"/>
    <w:rsid w:val="008346C1"/>
    <w:rsid w:val="0083470D"/>
    <w:rsid w:val="0083476C"/>
    <w:rsid w:val="00834DE3"/>
    <w:rsid w:val="00834E4E"/>
    <w:rsid w:val="0083530E"/>
    <w:rsid w:val="008355F8"/>
    <w:rsid w:val="008359D9"/>
    <w:rsid w:val="00835E55"/>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1AE7"/>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874"/>
    <w:rsid w:val="008479A3"/>
    <w:rsid w:val="00847B9E"/>
    <w:rsid w:val="008501AA"/>
    <w:rsid w:val="008507B7"/>
    <w:rsid w:val="00850F29"/>
    <w:rsid w:val="00851105"/>
    <w:rsid w:val="0085130B"/>
    <w:rsid w:val="00851390"/>
    <w:rsid w:val="008513D3"/>
    <w:rsid w:val="008514CE"/>
    <w:rsid w:val="008518C7"/>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CE5"/>
    <w:rsid w:val="0086224C"/>
    <w:rsid w:val="00862614"/>
    <w:rsid w:val="0086297F"/>
    <w:rsid w:val="00862A19"/>
    <w:rsid w:val="00862A44"/>
    <w:rsid w:val="00862C4C"/>
    <w:rsid w:val="00862DAA"/>
    <w:rsid w:val="00862DF4"/>
    <w:rsid w:val="00862EE0"/>
    <w:rsid w:val="00863082"/>
    <w:rsid w:val="0086351D"/>
    <w:rsid w:val="008638B8"/>
    <w:rsid w:val="00863F0F"/>
    <w:rsid w:val="00864053"/>
    <w:rsid w:val="00864066"/>
    <w:rsid w:val="00864107"/>
    <w:rsid w:val="0086415B"/>
    <w:rsid w:val="00864A1D"/>
    <w:rsid w:val="00864DA5"/>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A96"/>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4E41"/>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40"/>
    <w:rsid w:val="00882D71"/>
    <w:rsid w:val="00882F77"/>
    <w:rsid w:val="008830C3"/>
    <w:rsid w:val="00883115"/>
    <w:rsid w:val="0088365D"/>
    <w:rsid w:val="00883704"/>
    <w:rsid w:val="00883BBF"/>
    <w:rsid w:val="00883FEF"/>
    <w:rsid w:val="00884232"/>
    <w:rsid w:val="00884391"/>
    <w:rsid w:val="00884655"/>
    <w:rsid w:val="00884736"/>
    <w:rsid w:val="00884827"/>
    <w:rsid w:val="00884868"/>
    <w:rsid w:val="00884D8E"/>
    <w:rsid w:val="00884FC9"/>
    <w:rsid w:val="008850D8"/>
    <w:rsid w:val="00885888"/>
    <w:rsid w:val="00885CCD"/>
    <w:rsid w:val="00885DF0"/>
    <w:rsid w:val="00886047"/>
    <w:rsid w:val="008861D1"/>
    <w:rsid w:val="00886626"/>
    <w:rsid w:val="008866AC"/>
    <w:rsid w:val="008866DD"/>
    <w:rsid w:val="008867F5"/>
    <w:rsid w:val="00886A0D"/>
    <w:rsid w:val="00886DEB"/>
    <w:rsid w:val="00886EDF"/>
    <w:rsid w:val="0088748F"/>
    <w:rsid w:val="00887875"/>
    <w:rsid w:val="00887ECE"/>
    <w:rsid w:val="0089017D"/>
    <w:rsid w:val="00890403"/>
    <w:rsid w:val="00890723"/>
    <w:rsid w:val="00890A4B"/>
    <w:rsid w:val="00890C09"/>
    <w:rsid w:val="00890D88"/>
    <w:rsid w:val="00890EA3"/>
    <w:rsid w:val="00890F83"/>
    <w:rsid w:val="008910C5"/>
    <w:rsid w:val="008911A5"/>
    <w:rsid w:val="00891B36"/>
    <w:rsid w:val="00892192"/>
    <w:rsid w:val="008922EA"/>
    <w:rsid w:val="00892359"/>
    <w:rsid w:val="008924B6"/>
    <w:rsid w:val="00892512"/>
    <w:rsid w:val="00892519"/>
    <w:rsid w:val="0089285C"/>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929"/>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37"/>
    <w:rsid w:val="008A6267"/>
    <w:rsid w:val="008A629C"/>
    <w:rsid w:val="008A6394"/>
    <w:rsid w:val="008A646C"/>
    <w:rsid w:val="008A664C"/>
    <w:rsid w:val="008A68DF"/>
    <w:rsid w:val="008A6BC7"/>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6F5"/>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362"/>
    <w:rsid w:val="008B6C63"/>
    <w:rsid w:val="008B72EA"/>
    <w:rsid w:val="008B772F"/>
    <w:rsid w:val="008B7BA9"/>
    <w:rsid w:val="008B7BEC"/>
    <w:rsid w:val="008B7E3D"/>
    <w:rsid w:val="008B7FAB"/>
    <w:rsid w:val="008C020C"/>
    <w:rsid w:val="008C0510"/>
    <w:rsid w:val="008C0595"/>
    <w:rsid w:val="008C0601"/>
    <w:rsid w:val="008C08C8"/>
    <w:rsid w:val="008C0AFA"/>
    <w:rsid w:val="008C0B2B"/>
    <w:rsid w:val="008C0CFB"/>
    <w:rsid w:val="008C1166"/>
    <w:rsid w:val="008C13D3"/>
    <w:rsid w:val="008C1606"/>
    <w:rsid w:val="008C1703"/>
    <w:rsid w:val="008C18BF"/>
    <w:rsid w:val="008C1AC3"/>
    <w:rsid w:val="008C1BE4"/>
    <w:rsid w:val="008C1D8A"/>
    <w:rsid w:val="008C21CF"/>
    <w:rsid w:val="008C2221"/>
    <w:rsid w:val="008C2672"/>
    <w:rsid w:val="008C2805"/>
    <w:rsid w:val="008C2C39"/>
    <w:rsid w:val="008C3166"/>
    <w:rsid w:val="008C335D"/>
    <w:rsid w:val="008C3679"/>
    <w:rsid w:val="008C38D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26"/>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7CE"/>
    <w:rsid w:val="008F2861"/>
    <w:rsid w:val="008F2949"/>
    <w:rsid w:val="008F2E0A"/>
    <w:rsid w:val="008F2E55"/>
    <w:rsid w:val="008F3051"/>
    <w:rsid w:val="008F3111"/>
    <w:rsid w:val="008F384F"/>
    <w:rsid w:val="008F3993"/>
    <w:rsid w:val="008F3AD6"/>
    <w:rsid w:val="008F3AE0"/>
    <w:rsid w:val="008F3AF3"/>
    <w:rsid w:val="008F4197"/>
    <w:rsid w:val="008F4271"/>
    <w:rsid w:val="008F458B"/>
    <w:rsid w:val="008F492A"/>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9EE"/>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7CA"/>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5CE"/>
    <w:rsid w:val="00916615"/>
    <w:rsid w:val="0091661B"/>
    <w:rsid w:val="00916E91"/>
    <w:rsid w:val="00916E93"/>
    <w:rsid w:val="00916F2A"/>
    <w:rsid w:val="00916F65"/>
    <w:rsid w:val="009171BE"/>
    <w:rsid w:val="00917218"/>
    <w:rsid w:val="009179D1"/>
    <w:rsid w:val="0092001A"/>
    <w:rsid w:val="009200E5"/>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5C9"/>
    <w:rsid w:val="009466A0"/>
    <w:rsid w:val="009466E9"/>
    <w:rsid w:val="00946D91"/>
    <w:rsid w:val="009473F7"/>
    <w:rsid w:val="009474D1"/>
    <w:rsid w:val="00947A69"/>
    <w:rsid w:val="00947D4A"/>
    <w:rsid w:val="00947FDD"/>
    <w:rsid w:val="00950615"/>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5B8"/>
    <w:rsid w:val="00953740"/>
    <w:rsid w:val="00953760"/>
    <w:rsid w:val="00953806"/>
    <w:rsid w:val="00953849"/>
    <w:rsid w:val="00953983"/>
    <w:rsid w:val="00953A8D"/>
    <w:rsid w:val="009546D0"/>
    <w:rsid w:val="009546F3"/>
    <w:rsid w:val="00954841"/>
    <w:rsid w:val="0095496F"/>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5D7"/>
    <w:rsid w:val="00960627"/>
    <w:rsid w:val="009608B2"/>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852"/>
    <w:rsid w:val="00974AF4"/>
    <w:rsid w:val="00974D85"/>
    <w:rsid w:val="00974EB5"/>
    <w:rsid w:val="009754D6"/>
    <w:rsid w:val="009757F1"/>
    <w:rsid w:val="00975C69"/>
    <w:rsid w:val="00975E79"/>
    <w:rsid w:val="0097604F"/>
    <w:rsid w:val="009764C5"/>
    <w:rsid w:val="00976DB3"/>
    <w:rsid w:val="00976FBD"/>
    <w:rsid w:val="00976FCD"/>
    <w:rsid w:val="0097739B"/>
    <w:rsid w:val="009773A6"/>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2BD"/>
    <w:rsid w:val="009814CE"/>
    <w:rsid w:val="00981596"/>
    <w:rsid w:val="00981B36"/>
    <w:rsid w:val="00982095"/>
    <w:rsid w:val="009825B0"/>
    <w:rsid w:val="009826C6"/>
    <w:rsid w:val="009828C2"/>
    <w:rsid w:val="00982A26"/>
    <w:rsid w:val="009834B2"/>
    <w:rsid w:val="00983724"/>
    <w:rsid w:val="009837B4"/>
    <w:rsid w:val="00983AF3"/>
    <w:rsid w:val="00984313"/>
    <w:rsid w:val="0098488F"/>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B3E"/>
    <w:rsid w:val="0099417C"/>
    <w:rsid w:val="009941E9"/>
    <w:rsid w:val="00994444"/>
    <w:rsid w:val="00994A03"/>
    <w:rsid w:val="00994A09"/>
    <w:rsid w:val="00994C91"/>
    <w:rsid w:val="009950BF"/>
    <w:rsid w:val="00995198"/>
    <w:rsid w:val="0099579D"/>
    <w:rsid w:val="00995BF4"/>
    <w:rsid w:val="009968A8"/>
    <w:rsid w:val="00996D5D"/>
    <w:rsid w:val="00997315"/>
    <w:rsid w:val="00997781"/>
    <w:rsid w:val="009978ED"/>
    <w:rsid w:val="009A04FB"/>
    <w:rsid w:val="009A051B"/>
    <w:rsid w:val="009A09C5"/>
    <w:rsid w:val="009A0B3C"/>
    <w:rsid w:val="009A0B92"/>
    <w:rsid w:val="009A0D2F"/>
    <w:rsid w:val="009A118F"/>
    <w:rsid w:val="009A164D"/>
    <w:rsid w:val="009A1708"/>
    <w:rsid w:val="009A185B"/>
    <w:rsid w:val="009A18E7"/>
    <w:rsid w:val="009A1A19"/>
    <w:rsid w:val="009A216B"/>
    <w:rsid w:val="009A23EF"/>
    <w:rsid w:val="009A2430"/>
    <w:rsid w:val="009A2B59"/>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5C36"/>
    <w:rsid w:val="009A68BF"/>
    <w:rsid w:val="009A6A6D"/>
    <w:rsid w:val="009A6AAF"/>
    <w:rsid w:val="009A6D1F"/>
    <w:rsid w:val="009A6EBA"/>
    <w:rsid w:val="009A6FC4"/>
    <w:rsid w:val="009A7422"/>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486"/>
    <w:rsid w:val="009B6673"/>
    <w:rsid w:val="009B6A6C"/>
    <w:rsid w:val="009B6F79"/>
    <w:rsid w:val="009B7167"/>
    <w:rsid w:val="009B727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C72"/>
    <w:rsid w:val="009C4E0F"/>
    <w:rsid w:val="009C4E26"/>
    <w:rsid w:val="009C4EB1"/>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31D"/>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99"/>
    <w:rsid w:val="009E664B"/>
    <w:rsid w:val="009E6903"/>
    <w:rsid w:val="009E6ABD"/>
    <w:rsid w:val="009E6B8A"/>
    <w:rsid w:val="009E719D"/>
    <w:rsid w:val="009E78CD"/>
    <w:rsid w:val="009E7A78"/>
    <w:rsid w:val="009E7B59"/>
    <w:rsid w:val="009F0020"/>
    <w:rsid w:val="009F0216"/>
    <w:rsid w:val="009F046B"/>
    <w:rsid w:val="009F054E"/>
    <w:rsid w:val="009F07AA"/>
    <w:rsid w:val="009F0FE6"/>
    <w:rsid w:val="009F1190"/>
    <w:rsid w:val="009F1262"/>
    <w:rsid w:val="009F15FB"/>
    <w:rsid w:val="009F1D6B"/>
    <w:rsid w:val="009F1FC9"/>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525"/>
    <w:rsid w:val="009F5AD6"/>
    <w:rsid w:val="009F5BD4"/>
    <w:rsid w:val="009F5D4D"/>
    <w:rsid w:val="009F6591"/>
    <w:rsid w:val="009F67BC"/>
    <w:rsid w:val="009F6823"/>
    <w:rsid w:val="009F6902"/>
    <w:rsid w:val="009F6CE0"/>
    <w:rsid w:val="009F6DD8"/>
    <w:rsid w:val="009F7427"/>
    <w:rsid w:val="009F7521"/>
    <w:rsid w:val="009F7FE3"/>
    <w:rsid w:val="00A00044"/>
    <w:rsid w:val="00A0033B"/>
    <w:rsid w:val="00A00346"/>
    <w:rsid w:val="00A004FE"/>
    <w:rsid w:val="00A00F82"/>
    <w:rsid w:val="00A012BA"/>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47C"/>
    <w:rsid w:val="00A1481C"/>
    <w:rsid w:val="00A14905"/>
    <w:rsid w:val="00A149E4"/>
    <w:rsid w:val="00A14E6E"/>
    <w:rsid w:val="00A150BC"/>
    <w:rsid w:val="00A156C0"/>
    <w:rsid w:val="00A15AA7"/>
    <w:rsid w:val="00A15BED"/>
    <w:rsid w:val="00A15D9F"/>
    <w:rsid w:val="00A15E19"/>
    <w:rsid w:val="00A16077"/>
    <w:rsid w:val="00A16082"/>
    <w:rsid w:val="00A16566"/>
    <w:rsid w:val="00A167FE"/>
    <w:rsid w:val="00A16A91"/>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6E2"/>
    <w:rsid w:val="00A26BA7"/>
    <w:rsid w:val="00A26E0D"/>
    <w:rsid w:val="00A3000D"/>
    <w:rsid w:val="00A302BB"/>
    <w:rsid w:val="00A30498"/>
    <w:rsid w:val="00A305C1"/>
    <w:rsid w:val="00A30865"/>
    <w:rsid w:val="00A30887"/>
    <w:rsid w:val="00A309E7"/>
    <w:rsid w:val="00A31069"/>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83"/>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0CD1"/>
    <w:rsid w:val="00A6108F"/>
    <w:rsid w:val="00A614AB"/>
    <w:rsid w:val="00A61529"/>
    <w:rsid w:val="00A61582"/>
    <w:rsid w:val="00A61782"/>
    <w:rsid w:val="00A61A34"/>
    <w:rsid w:val="00A6212C"/>
    <w:rsid w:val="00A62627"/>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20B"/>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435"/>
    <w:rsid w:val="00A818AD"/>
    <w:rsid w:val="00A819D1"/>
    <w:rsid w:val="00A81AC1"/>
    <w:rsid w:val="00A81AD8"/>
    <w:rsid w:val="00A81E51"/>
    <w:rsid w:val="00A81E80"/>
    <w:rsid w:val="00A82228"/>
    <w:rsid w:val="00A82458"/>
    <w:rsid w:val="00A829AB"/>
    <w:rsid w:val="00A82C45"/>
    <w:rsid w:val="00A82DE2"/>
    <w:rsid w:val="00A82DF5"/>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4EC9"/>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CD"/>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D37"/>
    <w:rsid w:val="00A93ED2"/>
    <w:rsid w:val="00A94074"/>
    <w:rsid w:val="00A941E4"/>
    <w:rsid w:val="00A948B6"/>
    <w:rsid w:val="00A94A9F"/>
    <w:rsid w:val="00A94B61"/>
    <w:rsid w:val="00A94DE5"/>
    <w:rsid w:val="00A94E76"/>
    <w:rsid w:val="00A94F1F"/>
    <w:rsid w:val="00A952CE"/>
    <w:rsid w:val="00A95FDE"/>
    <w:rsid w:val="00A962EA"/>
    <w:rsid w:val="00A963E6"/>
    <w:rsid w:val="00A96611"/>
    <w:rsid w:val="00A968D3"/>
    <w:rsid w:val="00A969DB"/>
    <w:rsid w:val="00A96A82"/>
    <w:rsid w:val="00A96AC3"/>
    <w:rsid w:val="00A96CE2"/>
    <w:rsid w:val="00A96D4F"/>
    <w:rsid w:val="00A96D5D"/>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FDF"/>
    <w:rsid w:val="00AA51E7"/>
    <w:rsid w:val="00AA520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1FA3"/>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80E"/>
    <w:rsid w:val="00AC593C"/>
    <w:rsid w:val="00AC5B40"/>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3F3"/>
    <w:rsid w:val="00AD2B9E"/>
    <w:rsid w:val="00AD2E25"/>
    <w:rsid w:val="00AD2ED9"/>
    <w:rsid w:val="00AD3B15"/>
    <w:rsid w:val="00AD3BF9"/>
    <w:rsid w:val="00AD3F57"/>
    <w:rsid w:val="00AD4015"/>
    <w:rsid w:val="00AD40B4"/>
    <w:rsid w:val="00AD46B8"/>
    <w:rsid w:val="00AD483B"/>
    <w:rsid w:val="00AD4846"/>
    <w:rsid w:val="00AD4C47"/>
    <w:rsid w:val="00AD592F"/>
    <w:rsid w:val="00AD6566"/>
    <w:rsid w:val="00AD65BE"/>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A9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198C"/>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B6"/>
    <w:rsid w:val="00B261F4"/>
    <w:rsid w:val="00B262FE"/>
    <w:rsid w:val="00B26343"/>
    <w:rsid w:val="00B266C3"/>
    <w:rsid w:val="00B26A2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0B"/>
    <w:rsid w:val="00B36B11"/>
    <w:rsid w:val="00B36D9E"/>
    <w:rsid w:val="00B36DCA"/>
    <w:rsid w:val="00B36EDB"/>
    <w:rsid w:val="00B37525"/>
    <w:rsid w:val="00B37535"/>
    <w:rsid w:val="00B3792D"/>
    <w:rsid w:val="00B37A31"/>
    <w:rsid w:val="00B37BDB"/>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24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54"/>
    <w:rsid w:val="00B53CDE"/>
    <w:rsid w:val="00B53DB0"/>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CB3"/>
    <w:rsid w:val="00B57D12"/>
    <w:rsid w:val="00B57FE0"/>
    <w:rsid w:val="00B60122"/>
    <w:rsid w:val="00B6016E"/>
    <w:rsid w:val="00B6065B"/>
    <w:rsid w:val="00B60751"/>
    <w:rsid w:val="00B60C1B"/>
    <w:rsid w:val="00B60CD2"/>
    <w:rsid w:val="00B60F1D"/>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E5"/>
    <w:rsid w:val="00B80A5B"/>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38C"/>
    <w:rsid w:val="00B845AF"/>
    <w:rsid w:val="00B8474C"/>
    <w:rsid w:val="00B848F3"/>
    <w:rsid w:val="00B851B8"/>
    <w:rsid w:val="00B851E8"/>
    <w:rsid w:val="00B85213"/>
    <w:rsid w:val="00B855C0"/>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F08"/>
    <w:rsid w:val="00B86F1E"/>
    <w:rsid w:val="00B87306"/>
    <w:rsid w:val="00B87444"/>
    <w:rsid w:val="00B87458"/>
    <w:rsid w:val="00B87544"/>
    <w:rsid w:val="00B87651"/>
    <w:rsid w:val="00B878D2"/>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6D"/>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FB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766"/>
    <w:rsid w:val="00BB3AAB"/>
    <w:rsid w:val="00BB3E4B"/>
    <w:rsid w:val="00BB4038"/>
    <w:rsid w:val="00BB42F0"/>
    <w:rsid w:val="00BB43C2"/>
    <w:rsid w:val="00BB4489"/>
    <w:rsid w:val="00BB4A6F"/>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42F"/>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39C"/>
    <w:rsid w:val="00BC5426"/>
    <w:rsid w:val="00BC5935"/>
    <w:rsid w:val="00BC5A9D"/>
    <w:rsid w:val="00BC5C55"/>
    <w:rsid w:val="00BC5D52"/>
    <w:rsid w:val="00BC6162"/>
    <w:rsid w:val="00BC621A"/>
    <w:rsid w:val="00BC6342"/>
    <w:rsid w:val="00BC64DE"/>
    <w:rsid w:val="00BC64EB"/>
    <w:rsid w:val="00BC6640"/>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60B"/>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0DE"/>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A4"/>
    <w:rsid w:val="00BF3144"/>
    <w:rsid w:val="00BF323F"/>
    <w:rsid w:val="00BF331E"/>
    <w:rsid w:val="00BF3407"/>
    <w:rsid w:val="00BF3471"/>
    <w:rsid w:val="00BF3C0E"/>
    <w:rsid w:val="00BF4075"/>
    <w:rsid w:val="00BF42C2"/>
    <w:rsid w:val="00BF474B"/>
    <w:rsid w:val="00BF477B"/>
    <w:rsid w:val="00BF4C36"/>
    <w:rsid w:val="00BF4F6A"/>
    <w:rsid w:val="00BF50D5"/>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A3"/>
    <w:rsid w:val="00C13BF7"/>
    <w:rsid w:val="00C13F9A"/>
    <w:rsid w:val="00C14091"/>
    <w:rsid w:val="00C140A7"/>
    <w:rsid w:val="00C1411D"/>
    <w:rsid w:val="00C14572"/>
    <w:rsid w:val="00C14590"/>
    <w:rsid w:val="00C14A24"/>
    <w:rsid w:val="00C14D99"/>
    <w:rsid w:val="00C153A1"/>
    <w:rsid w:val="00C1559D"/>
    <w:rsid w:val="00C1574F"/>
    <w:rsid w:val="00C1577D"/>
    <w:rsid w:val="00C15B41"/>
    <w:rsid w:val="00C15BA8"/>
    <w:rsid w:val="00C16384"/>
    <w:rsid w:val="00C16A91"/>
    <w:rsid w:val="00C16FD8"/>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761"/>
    <w:rsid w:val="00C26C52"/>
    <w:rsid w:val="00C26DA2"/>
    <w:rsid w:val="00C26E05"/>
    <w:rsid w:val="00C26EE6"/>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EA7"/>
    <w:rsid w:val="00C41F36"/>
    <w:rsid w:val="00C42294"/>
    <w:rsid w:val="00C422DD"/>
    <w:rsid w:val="00C425D6"/>
    <w:rsid w:val="00C426A1"/>
    <w:rsid w:val="00C42706"/>
    <w:rsid w:val="00C42B94"/>
    <w:rsid w:val="00C42D31"/>
    <w:rsid w:val="00C42E30"/>
    <w:rsid w:val="00C431A7"/>
    <w:rsid w:val="00C431DA"/>
    <w:rsid w:val="00C431E9"/>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5C8"/>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3C11"/>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81D"/>
    <w:rsid w:val="00C81966"/>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097"/>
    <w:rsid w:val="00C862AA"/>
    <w:rsid w:val="00C866D3"/>
    <w:rsid w:val="00C86714"/>
    <w:rsid w:val="00C86AF3"/>
    <w:rsid w:val="00C86E9D"/>
    <w:rsid w:val="00C86ECE"/>
    <w:rsid w:val="00C870FC"/>
    <w:rsid w:val="00C872E0"/>
    <w:rsid w:val="00C87378"/>
    <w:rsid w:val="00C873C6"/>
    <w:rsid w:val="00C87696"/>
    <w:rsid w:val="00C87B7F"/>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4F9F"/>
    <w:rsid w:val="00C951E0"/>
    <w:rsid w:val="00C958E4"/>
    <w:rsid w:val="00C95B1C"/>
    <w:rsid w:val="00C95BA7"/>
    <w:rsid w:val="00C960D7"/>
    <w:rsid w:val="00C96153"/>
    <w:rsid w:val="00C96227"/>
    <w:rsid w:val="00C96265"/>
    <w:rsid w:val="00C96296"/>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C5"/>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AFC"/>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B6"/>
    <w:rsid w:val="00CC1B28"/>
    <w:rsid w:val="00CC1BFF"/>
    <w:rsid w:val="00CC1C78"/>
    <w:rsid w:val="00CC1E89"/>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094"/>
    <w:rsid w:val="00CC52AD"/>
    <w:rsid w:val="00CC53EE"/>
    <w:rsid w:val="00CC54E2"/>
    <w:rsid w:val="00CC568B"/>
    <w:rsid w:val="00CC56D9"/>
    <w:rsid w:val="00CC5CFC"/>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579"/>
    <w:rsid w:val="00CD67DD"/>
    <w:rsid w:val="00CD6EC2"/>
    <w:rsid w:val="00CD70F0"/>
    <w:rsid w:val="00CD7178"/>
    <w:rsid w:val="00CD738A"/>
    <w:rsid w:val="00CD7944"/>
    <w:rsid w:val="00CD7A81"/>
    <w:rsid w:val="00CD7A8E"/>
    <w:rsid w:val="00CD7B0A"/>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7E"/>
    <w:rsid w:val="00CE35B2"/>
    <w:rsid w:val="00CE3630"/>
    <w:rsid w:val="00CE37DD"/>
    <w:rsid w:val="00CE3933"/>
    <w:rsid w:val="00CE42A3"/>
    <w:rsid w:val="00CE4608"/>
    <w:rsid w:val="00CE4C58"/>
    <w:rsid w:val="00CE4D2C"/>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11B"/>
    <w:rsid w:val="00CF12B5"/>
    <w:rsid w:val="00CF1718"/>
    <w:rsid w:val="00CF1BA9"/>
    <w:rsid w:val="00CF1D22"/>
    <w:rsid w:val="00CF200C"/>
    <w:rsid w:val="00CF20F5"/>
    <w:rsid w:val="00CF21DC"/>
    <w:rsid w:val="00CF2ABF"/>
    <w:rsid w:val="00CF2DC1"/>
    <w:rsid w:val="00CF2FBD"/>
    <w:rsid w:val="00CF30B3"/>
    <w:rsid w:val="00CF3514"/>
    <w:rsid w:val="00CF3524"/>
    <w:rsid w:val="00CF3609"/>
    <w:rsid w:val="00CF361C"/>
    <w:rsid w:val="00CF3BEC"/>
    <w:rsid w:val="00CF42DF"/>
    <w:rsid w:val="00CF4347"/>
    <w:rsid w:val="00CF43CE"/>
    <w:rsid w:val="00CF4775"/>
    <w:rsid w:val="00CF478F"/>
    <w:rsid w:val="00CF4932"/>
    <w:rsid w:val="00CF4A68"/>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477"/>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C36"/>
    <w:rsid w:val="00D04D06"/>
    <w:rsid w:val="00D04FB4"/>
    <w:rsid w:val="00D0544A"/>
    <w:rsid w:val="00D0588A"/>
    <w:rsid w:val="00D05FDA"/>
    <w:rsid w:val="00D05FE3"/>
    <w:rsid w:val="00D06298"/>
    <w:rsid w:val="00D063C1"/>
    <w:rsid w:val="00D063E8"/>
    <w:rsid w:val="00D068DA"/>
    <w:rsid w:val="00D06A6F"/>
    <w:rsid w:val="00D0710F"/>
    <w:rsid w:val="00D0736D"/>
    <w:rsid w:val="00D0746C"/>
    <w:rsid w:val="00D07550"/>
    <w:rsid w:val="00D0781C"/>
    <w:rsid w:val="00D07EB7"/>
    <w:rsid w:val="00D1011A"/>
    <w:rsid w:val="00D102F2"/>
    <w:rsid w:val="00D10429"/>
    <w:rsid w:val="00D1045D"/>
    <w:rsid w:val="00D109A9"/>
    <w:rsid w:val="00D10A55"/>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417"/>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88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46C"/>
    <w:rsid w:val="00D5357C"/>
    <w:rsid w:val="00D5378B"/>
    <w:rsid w:val="00D5389A"/>
    <w:rsid w:val="00D53F1F"/>
    <w:rsid w:val="00D547F6"/>
    <w:rsid w:val="00D550FF"/>
    <w:rsid w:val="00D5518F"/>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1A2"/>
    <w:rsid w:val="00D6525B"/>
    <w:rsid w:val="00D65609"/>
    <w:rsid w:val="00D65B2D"/>
    <w:rsid w:val="00D668C8"/>
    <w:rsid w:val="00D6696D"/>
    <w:rsid w:val="00D67070"/>
    <w:rsid w:val="00D670B1"/>
    <w:rsid w:val="00D670C7"/>
    <w:rsid w:val="00D6711B"/>
    <w:rsid w:val="00D67220"/>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1FC1"/>
    <w:rsid w:val="00D7203E"/>
    <w:rsid w:val="00D720A9"/>
    <w:rsid w:val="00D721C0"/>
    <w:rsid w:val="00D72296"/>
    <w:rsid w:val="00D72388"/>
    <w:rsid w:val="00D7240A"/>
    <w:rsid w:val="00D72A1D"/>
    <w:rsid w:val="00D72A2E"/>
    <w:rsid w:val="00D72C84"/>
    <w:rsid w:val="00D735E9"/>
    <w:rsid w:val="00D7366D"/>
    <w:rsid w:val="00D737C1"/>
    <w:rsid w:val="00D73AB9"/>
    <w:rsid w:val="00D73C5B"/>
    <w:rsid w:val="00D73CB5"/>
    <w:rsid w:val="00D73E04"/>
    <w:rsid w:val="00D73E42"/>
    <w:rsid w:val="00D74451"/>
    <w:rsid w:val="00D74596"/>
    <w:rsid w:val="00D74815"/>
    <w:rsid w:val="00D748F9"/>
    <w:rsid w:val="00D74A6E"/>
    <w:rsid w:val="00D74AFD"/>
    <w:rsid w:val="00D74B64"/>
    <w:rsid w:val="00D74DC9"/>
    <w:rsid w:val="00D754F2"/>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4B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1025"/>
    <w:rsid w:val="00D912BC"/>
    <w:rsid w:val="00D91416"/>
    <w:rsid w:val="00D914A8"/>
    <w:rsid w:val="00D916AE"/>
    <w:rsid w:val="00D91962"/>
    <w:rsid w:val="00D91D25"/>
    <w:rsid w:val="00D9229E"/>
    <w:rsid w:val="00D9232B"/>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66"/>
    <w:rsid w:val="00D957F0"/>
    <w:rsid w:val="00D95890"/>
    <w:rsid w:val="00D958F0"/>
    <w:rsid w:val="00D95BFA"/>
    <w:rsid w:val="00D95EC8"/>
    <w:rsid w:val="00D95FBC"/>
    <w:rsid w:val="00D964AC"/>
    <w:rsid w:val="00D96951"/>
    <w:rsid w:val="00D96DD3"/>
    <w:rsid w:val="00D9703C"/>
    <w:rsid w:val="00D9711F"/>
    <w:rsid w:val="00D976E4"/>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15"/>
    <w:rsid w:val="00DD55BD"/>
    <w:rsid w:val="00DD5ABD"/>
    <w:rsid w:val="00DD5B13"/>
    <w:rsid w:val="00DD629E"/>
    <w:rsid w:val="00DD65AA"/>
    <w:rsid w:val="00DD66BA"/>
    <w:rsid w:val="00DD67E8"/>
    <w:rsid w:val="00DD6CD7"/>
    <w:rsid w:val="00DD6F9B"/>
    <w:rsid w:val="00DD736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CC1"/>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3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027"/>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13A"/>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2BD"/>
    <w:rsid w:val="00E054F9"/>
    <w:rsid w:val="00E05759"/>
    <w:rsid w:val="00E057B1"/>
    <w:rsid w:val="00E05908"/>
    <w:rsid w:val="00E05939"/>
    <w:rsid w:val="00E05B3D"/>
    <w:rsid w:val="00E05D06"/>
    <w:rsid w:val="00E05D17"/>
    <w:rsid w:val="00E05E39"/>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947"/>
    <w:rsid w:val="00E15C54"/>
    <w:rsid w:val="00E16239"/>
    <w:rsid w:val="00E16842"/>
    <w:rsid w:val="00E1699B"/>
    <w:rsid w:val="00E16D18"/>
    <w:rsid w:val="00E170B7"/>
    <w:rsid w:val="00E170EF"/>
    <w:rsid w:val="00E17348"/>
    <w:rsid w:val="00E17650"/>
    <w:rsid w:val="00E177CE"/>
    <w:rsid w:val="00E20034"/>
    <w:rsid w:val="00E20192"/>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824"/>
    <w:rsid w:val="00E31850"/>
    <w:rsid w:val="00E31863"/>
    <w:rsid w:val="00E31D2C"/>
    <w:rsid w:val="00E320CE"/>
    <w:rsid w:val="00E32289"/>
    <w:rsid w:val="00E32867"/>
    <w:rsid w:val="00E32C76"/>
    <w:rsid w:val="00E331C4"/>
    <w:rsid w:val="00E332AF"/>
    <w:rsid w:val="00E333EA"/>
    <w:rsid w:val="00E33444"/>
    <w:rsid w:val="00E336A1"/>
    <w:rsid w:val="00E33741"/>
    <w:rsid w:val="00E337D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47F8C"/>
    <w:rsid w:val="00E50536"/>
    <w:rsid w:val="00E505F8"/>
    <w:rsid w:val="00E50C45"/>
    <w:rsid w:val="00E50E2C"/>
    <w:rsid w:val="00E51177"/>
    <w:rsid w:val="00E51657"/>
    <w:rsid w:val="00E51A16"/>
    <w:rsid w:val="00E51DCD"/>
    <w:rsid w:val="00E51FB4"/>
    <w:rsid w:val="00E523A9"/>
    <w:rsid w:val="00E52666"/>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461"/>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62C"/>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02B"/>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50"/>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2EEF"/>
    <w:rsid w:val="00E830B4"/>
    <w:rsid w:val="00E83525"/>
    <w:rsid w:val="00E837BF"/>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A33"/>
    <w:rsid w:val="00EA3D91"/>
    <w:rsid w:val="00EA3F8A"/>
    <w:rsid w:val="00EA42BD"/>
    <w:rsid w:val="00EA474F"/>
    <w:rsid w:val="00EA4774"/>
    <w:rsid w:val="00EA477E"/>
    <w:rsid w:val="00EA4B90"/>
    <w:rsid w:val="00EA4BD3"/>
    <w:rsid w:val="00EA4C84"/>
    <w:rsid w:val="00EA4F12"/>
    <w:rsid w:val="00EA4FD5"/>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8FA"/>
    <w:rsid w:val="00EB0ABA"/>
    <w:rsid w:val="00EB1029"/>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494"/>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8F"/>
    <w:rsid w:val="00EC4391"/>
    <w:rsid w:val="00EC4E37"/>
    <w:rsid w:val="00EC5007"/>
    <w:rsid w:val="00EC50F2"/>
    <w:rsid w:val="00EC515E"/>
    <w:rsid w:val="00EC51A7"/>
    <w:rsid w:val="00EC5385"/>
    <w:rsid w:val="00EC56E8"/>
    <w:rsid w:val="00EC574A"/>
    <w:rsid w:val="00EC58DC"/>
    <w:rsid w:val="00EC592A"/>
    <w:rsid w:val="00EC5C23"/>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0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0EDC"/>
    <w:rsid w:val="00F01420"/>
    <w:rsid w:val="00F016C1"/>
    <w:rsid w:val="00F01A29"/>
    <w:rsid w:val="00F01E46"/>
    <w:rsid w:val="00F01E98"/>
    <w:rsid w:val="00F024BA"/>
    <w:rsid w:val="00F024F7"/>
    <w:rsid w:val="00F02735"/>
    <w:rsid w:val="00F027F4"/>
    <w:rsid w:val="00F0287B"/>
    <w:rsid w:val="00F02CAE"/>
    <w:rsid w:val="00F02D76"/>
    <w:rsid w:val="00F0308C"/>
    <w:rsid w:val="00F031A3"/>
    <w:rsid w:val="00F03268"/>
    <w:rsid w:val="00F03933"/>
    <w:rsid w:val="00F03D81"/>
    <w:rsid w:val="00F04257"/>
    <w:rsid w:val="00F042A3"/>
    <w:rsid w:val="00F0432E"/>
    <w:rsid w:val="00F04339"/>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99E"/>
    <w:rsid w:val="00F14A12"/>
    <w:rsid w:val="00F15263"/>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D93"/>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50E8"/>
    <w:rsid w:val="00F3515B"/>
    <w:rsid w:val="00F35182"/>
    <w:rsid w:val="00F35189"/>
    <w:rsid w:val="00F35B68"/>
    <w:rsid w:val="00F35BA3"/>
    <w:rsid w:val="00F35C9F"/>
    <w:rsid w:val="00F35E4B"/>
    <w:rsid w:val="00F36112"/>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1F"/>
    <w:rsid w:val="00F4154C"/>
    <w:rsid w:val="00F41707"/>
    <w:rsid w:val="00F41C0D"/>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90D"/>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B08"/>
    <w:rsid w:val="00F56DC3"/>
    <w:rsid w:val="00F57037"/>
    <w:rsid w:val="00F57756"/>
    <w:rsid w:val="00F57D78"/>
    <w:rsid w:val="00F57FC6"/>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C28"/>
    <w:rsid w:val="00F64EBB"/>
    <w:rsid w:val="00F64FE6"/>
    <w:rsid w:val="00F65498"/>
    <w:rsid w:val="00F65539"/>
    <w:rsid w:val="00F657DB"/>
    <w:rsid w:val="00F65864"/>
    <w:rsid w:val="00F65926"/>
    <w:rsid w:val="00F65CC6"/>
    <w:rsid w:val="00F65DE4"/>
    <w:rsid w:val="00F65E24"/>
    <w:rsid w:val="00F66432"/>
    <w:rsid w:val="00F66C1B"/>
    <w:rsid w:val="00F66DFC"/>
    <w:rsid w:val="00F66E74"/>
    <w:rsid w:val="00F6734A"/>
    <w:rsid w:val="00F67616"/>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47"/>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2E"/>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A0"/>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D71"/>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2F0"/>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C69"/>
    <w:rsid w:val="00FB5D5A"/>
    <w:rsid w:val="00FB5D7C"/>
    <w:rsid w:val="00FB5FC4"/>
    <w:rsid w:val="00FB6176"/>
    <w:rsid w:val="00FB625E"/>
    <w:rsid w:val="00FB6268"/>
    <w:rsid w:val="00FB6D0E"/>
    <w:rsid w:val="00FB6EAF"/>
    <w:rsid w:val="00FB7063"/>
    <w:rsid w:val="00FB779F"/>
    <w:rsid w:val="00FB7BA8"/>
    <w:rsid w:val="00FC0247"/>
    <w:rsid w:val="00FC04DC"/>
    <w:rsid w:val="00FC0780"/>
    <w:rsid w:val="00FC07B5"/>
    <w:rsid w:val="00FC0A40"/>
    <w:rsid w:val="00FC0A49"/>
    <w:rsid w:val="00FC0DDE"/>
    <w:rsid w:val="00FC0FE6"/>
    <w:rsid w:val="00FC1063"/>
    <w:rsid w:val="00FC1403"/>
    <w:rsid w:val="00FC1481"/>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79"/>
    <w:rsid w:val="00FC64F5"/>
    <w:rsid w:val="00FC67B2"/>
    <w:rsid w:val="00FC68B1"/>
    <w:rsid w:val="00FC69ED"/>
    <w:rsid w:val="00FC7014"/>
    <w:rsid w:val="00FC72A3"/>
    <w:rsid w:val="00FC78F6"/>
    <w:rsid w:val="00FC7948"/>
    <w:rsid w:val="00FC7B11"/>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B5E"/>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491"/>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3E17"/>
    <w:rsid w:val="00FF44CC"/>
    <w:rsid w:val="00FF47F2"/>
    <w:rsid w:val="00FF49F6"/>
    <w:rsid w:val="00FF4CFF"/>
    <w:rsid w:val="00FF4D5A"/>
    <w:rsid w:val="00FF4F7A"/>
    <w:rsid w:val="00FF4FA8"/>
    <w:rsid w:val="00FF50EB"/>
    <w:rsid w:val="00FF5F99"/>
    <w:rsid w:val="00FF5FE1"/>
    <w:rsid w:val="00FF6363"/>
    <w:rsid w:val="00FF6858"/>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9EF12-A1C7-436F-B735-280466C6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4</Pages>
  <Words>1571</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93</cp:revision>
  <cp:lastPrinted>2010-04-04T10:18:00Z</cp:lastPrinted>
  <dcterms:created xsi:type="dcterms:W3CDTF">2018-04-02T02:31:00Z</dcterms:created>
  <dcterms:modified xsi:type="dcterms:W3CDTF">2018-04-04T15:05:00Z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