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81B31" w14:textId="3123D86E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</w:t>
      </w:r>
      <w:r w:rsidR="00D91D0C">
        <w:rPr>
          <w:rFonts w:ascii="Arial" w:hAnsi="Arial" w:cs="Arial"/>
          <w:b/>
          <w:sz w:val="24"/>
          <w:szCs w:val="24"/>
        </w:rPr>
        <w:t>1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17</w:t>
      </w:r>
      <w:r w:rsidR="004873C4">
        <w:rPr>
          <w:rFonts w:ascii="Arial" w:hAnsi="Arial" w:cs="Arial" w:hint="eastAsia"/>
          <w:b/>
          <w:sz w:val="24"/>
          <w:szCs w:val="24"/>
          <w:lang w:eastAsia="zh-CN"/>
        </w:rPr>
        <w:t>20429</w:t>
      </w:r>
    </w:p>
    <w:p w14:paraId="563872CF" w14:textId="3F0FE9EE" w:rsidR="00605AA3" w:rsidRDefault="00D91D0C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4C78B0"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C78B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November </w:t>
      </w:r>
      <w:r w:rsidR="009611DA">
        <w:rPr>
          <w:rFonts w:ascii="Arial" w:hAnsi="Arial" w:cs="Arial"/>
          <w:b/>
          <w:sz w:val="24"/>
          <w:szCs w:val="24"/>
        </w:rPr>
        <w:t>–</w:t>
      </w:r>
      <w:r w:rsidR="009611DA" w:rsidRPr="003732BA">
        <w:rPr>
          <w:rFonts w:ascii="Arial" w:hAnsi="Arial" w:cs="Arial"/>
          <w:b/>
          <w:sz w:val="24"/>
          <w:szCs w:val="24"/>
        </w:rPr>
        <w:t xml:space="preserve"> </w:t>
      </w:r>
      <w:r w:rsidR="00C16CD2">
        <w:rPr>
          <w:rFonts w:ascii="Arial" w:hAnsi="Arial" w:cs="Arial"/>
          <w:b/>
          <w:sz w:val="24"/>
          <w:szCs w:val="24"/>
        </w:rPr>
        <w:t>1</w:t>
      </w:r>
      <w:r w:rsidRPr="00D91D0C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</w:t>
      </w:r>
      <w:r w:rsidR="009611DA">
        <w:rPr>
          <w:rFonts w:ascii="Arial" w:hAnsi="Arial" w:cs="Arial"/>
          <w:b/>
          <w:sz w:val="24"/>
          <w:szCs w:val="24"/>
        </w:rPr>
        <w:t xml:space="preserve"> 2017</w:t>
      </w:r>
    </w:p>
    <w:p w14:paraId="1866D85A" w14:textId="17D59076" w:rsidR="009611DA" w:rsidRPr="00FD021C" w:rsidRDefault="00D91D0C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1D69ED39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16CD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C16CD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</w:t>
      </w:r>
      <w:r w:rsidR="00C16CD2">
        <w:rPr>
          <w:rFonts w:ascii="Arial" w:hAnsi="Arial"/>
          <w:sz w:val="24"/>
        </w:rPr>
        <w:t>3</w:t>
      </w:r>
      <w:r w:rsidR="00265BBD">
        <w:rPr>
          <w:rFonts w:ascii="Arial" w:hAnsi="Arial"/>
          <w:sz w:val="24"/>
        </w:rPr>
        <w:t>.</w:t>
      </w:r>
      <w:r w:rsidR="005E181F">
        <w:rPr>
          <w:rFonts w:ascii="Arial" w:hAnsi="Arial"/>
          <w:sz w:val="24"/>
        </w:rPr>
        <w:t>2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6658181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E181F">
        <w:rPr>
          <w:rFonts w:ascii="Arial" w:hAnsi="Arial"/>
          <w:sz w:val="24"/>
        </w:rPr>
        <w:t>Up</w:t>
      </w:r>
      <w:r w:rsidR="00AE0208">
        <w:rPr>
          <w:rFonts w:ascii="Arial" w:hAnsi="Arial"/>
          <w:sz w:val="24"/>
        </w:rPr>
        <w:t>l</w:t>
      </w:r>
      <w:r w:rsidR="00622D53">
        <w:rPr>
          <w:rFonts w:ascii="Arial" w:hAnsi="Arial"/>
          <w:sz w:val="24"/>
        </w:rPr>
        <w:t>ink aspects of TDD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5C2FE261" w:rsidR="00536814" w:rsidRDefault="00C16CD2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In RAN1#90</w:t>
      </w:r>
      <w:r w:rsidR="00D91D0C">
        <w:rPr>
          <w:rFonts w:ascii="Times New Roman" w:hAnsi="Times New Roman"/>
          <w:sz w:val="20"/>
          <w:szCs w:val="20"/>
          <w:lang w:val="en-GB"/>
        </w:rPr>
        <w:t>bis</w:t>
      </w:r>
      <w:r>
        <w:rPr>
          <w:rFonts w:ascii="Times New Roman" w:hAnsi="Times New Roman"/>
          <w:sz w:val="20"/>
          <w:szCs w:val="20"/>
          <w:lang w:val="en-GB"/>
        </w:rPr>
        <w:t xml:space="preserve"> meeting, the following agreements for uplink </w:t>
      </w:r>
      <w:r w:rsidR="002D33EA">
        <w:rPr>
          <w:rFonts w:ascii="Times New Roman" w:hAnsi="Times New Roman"/>
          <w:sz w:val="20"/>
          <w:szCs w:val="20"/>
          <w:lang w:val="en-GB"/>
        </w:rPr>
        <w:t xml:space="preserve">design </w:t>
      </w:r>
      <w:r>
        <w:rPr>
          <w:rFonts w:ascii="Times New Roman" w:hAnsi="Times New Roman"/>
          <w:sz w:val="20"/>
          <w:szCs w:val="20"/>
          <w:lang w:val="en-GB"/>
        </w:rPr>
        <w:t>of NB-IoT TDD were reached [</w:t>
      </w:r>
      <w:r w:rsidR="00D91D0C">
        <w:rPr>
          <w:rFonts w:ascii="Times New Roman" w:hAnsi="Times New Roman"/>
          <w:sz w:val="20"/>
          <w:szCs w:val="20"/>
          <w:lang w:val="en-GB"/>
        </w:rPr>
        <w:t>1</w:t>
      </w:r>
      <w:r>
        <w:rPr>
          <w:rFonts w:ascii="Times New Roman" w:hAnsi="Times New Roman"/>
          <w:sz w:val="20"/>
          <w:szCs w:val="20"/>
          <w:lang w:val="en-GB"/>
        </w:rPr>
        <w:t>].</w:t>
      </w:r>
      <w:r w:rsidR="00777CEC">
        <w:rPr>
          <w:rFonts w:ascii="Times New Roman" w:hAnsi="Times New Roman"/>
          <w:sz w:val="20"/>
          <w:szCs w:val="20"/>
        </w:rPr>
        <w:t xml:space="preserve"> </w:t>
      </w:r>
    </w:p>
    <w:p w14:paraId="49F506D7" w14:textId="77777777" w:rsidR="00D91D0C" w:rsidRPr="001338B8" w:rsidRDefault="00D91D0C" w:rsidP="00D91D0C">
      <w:pPr>
        <w:spacing w:after="0"/>
        <w:rPr>
          <w:highlight w:val="green"/>
        </w:rPr>
      </w:pPr>
      <w:r w:rsidRPr="001338B8">
        <w:rPr>
          <w:highlight w:val="green"/>
        </w:rPr>
        <w:t>Agreements:</w:t>
      </w:r>
    </w:p>
    <w:p w14:paraId="5814530D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TDD NPRACH supports at least 3.75KHz subcarrier spacing single-tone with frequency hopping.</w:t>
      </w:r>
    </w:p>
    <w:p w14:paraId="1EC2F79C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if also 5 kHz subcarrier spacing is supported e.g. for UL-DL configuration #2</w:t>
      </w:r>
    </w:p>
    <w:p w14:paraId="38A1E600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NPRACH formats using G symbol groups with back-to-back transmission followed by a guard time (FFS guard time duration) are supported for 1, 2, and 3 contiguous uplink subframes</w:t>
      </w:r>
    </w:p>
    <w:p w14:paraId="36016F08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An NPRACH format is associated with one value of N (the number of symbols per symbol group) and CP duration</w:t>
      </w:r>
    </w:p>
    <w:p w14:paraId="700D685C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G is FFS, and G≥2</w:t>
      </w:r>
    </w:p>
    <w:p w14:paraId="4D698530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P (number of symbol groups in a preamble) is even.</w:t>
      </w:r>
    </w:p>
    <w:p w14:paraId="64274E57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For the G symbols groups that are transmitted back-to-back with 3.75 kHz subcarrier spacing, 3.75 kHz and 22.5 kHz hopping distances are supported.</w:t>
      </w:r>
    </w:p>
    <w:p w14:paraId="52F53985" w14:textId="77777777" w:rsidR="00D91D0C" w:rsidRPr="001338B8" w:rsidRDefault="00D91D0C" w:rsidP="00D91D0C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the details of the hopping pattern</w:t>
      </w:r>
    </w:p>
    <w:p w14:paraId="24AC7BF5" w14:textId="77777777" w:rsidR="00D91D0C" w:rsidRPr="001338B8" w:rsidRDefault="00D91D0C" w:rsidP="00D91D0C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the hopping distance and pattern if 5 kHz subcarrier spacing is supported</w:t>
      </w:r>
    </w:p>
    <w:p w14:paraId="081C3B47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For the hopping between discontinuous transmissions within one preamble</w:t>
      </w:r>
    </w:p>
    <w:p w14:paraId="3E1ABB08" w14:textId="77777777" w:rsidR="00D91D0C" w:rsidRPr="001338B8" w:rsidRDefault="00D91D0C" w:rsidP="00D91D0C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hopping distance and hopping pattern</w:t>
      </w:r>
    </w:p>
    <w:p w14:paraId="2285EA24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Cell specific pseudo-random hopping is used between NPRACH preamble repetitions</w:t>
      </w:r>
    </w:p>
    <w:p w14:paraId="06741E74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details</w:t>
      </w:r>
    </w:p>
    <w:p w14:paraId="388E18E4" w14:textId="232A3E2D" w:rsidR="00C16CD2" w:rsidRDefault="00C16CD2" w:rsidP="00D91D0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56336470" w14:textId="77777777" w:rsidR="00D91D0C" w:rsidRPr="001338B8" w:rsidRDefault="00D91D0C" w:rsidP="00D91D0C">
      <w:pPr>
        <w:spacing w:after="0"/>
        <w:rPr>
          <w:highlight w:val="green"/>
        </w:rPr>
      </w:pPr>
      <w:r w:rsidRPr="001338B8">
        <w:rPr>
          <w:highlight w:val="green"/>
        </w:rPr>
        <w:t>Agreements:</w:t>
      </w:r>
    </w:p>
    <w:p w14:paraId="0CA0FC73" w14:textId="77777777" w:rsidR="00D91D0C" w:rsidRPr="001338B8" w:rsidRDefault="00D91D0C" w:rsidP="00D91D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NPUSCH transmissions with 15 kHz subcarrier spacing are supported in all supported UL/DL configurations for NB-IoT TDD.</w:t>
      </w:r>
    </w:p>
    <w:p w14:paraId="17018080" w14:textId="77777777" w:rsidR="00D91D0C" w:rsidRPr="001338B8" w:rsidRDefault="00D91D0C" w:rsidP="00D91D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3.75 kHz is also supported, in UL/DL configurations #1, [#3], #4, with the same definition of NB-slot and resource unit as FDD</w:t>
      </w:r>
    </w:p>
    <w:p w14:paraId="2FAB753C" w14:textId="77777777" w:rsidR="00D91D0C" w:rsidRPr="001338B8" w:rsidRDefault="00D91D0C" w:rsidP="00D91D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FFS if there any need for any other subcarrier spacing and/or slot structure for TDD</w:t>
      </w:r>
    </w:p>
    <w:p w14:paraId="5FBD4441" w14:textId="77777777" w:rsidR="00D91D0C" w:rsidRPr="001338B8" w:rsidRDefault="00D91D0C" w:rsidP="00D91D0C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This needs to take into consideration the co-existence of NPRACH and NPUSCH.</w:t>
      </w:r>
    </w:p>
    <w:p w14:paraId="269FFA13" w14:textId="77777777" w:rsidR="00D91D0C" w:rsidRPr="00D91D0C" w:rsidRDefault="00D91D0C" w:rsidP="00D91D0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3D29814B" w14:textId="012ACF7C" w:rsidR="00D91D0C" w:rsidRPr="00D91D0C" w:rsidRDefault="002C1E49" w:rsidP="00D91D0C">
      <w:pPr>
        <w:pStyle w:val="ListParagraph"/>
        <w:spacing w:after="180"/>
        <w:ind w:left="0"/>
        <w:jc w:val="both"/>
        <w:rPr>
          <w:i/>
          <w:iCs/>
          <w:lang w:val="en-GB" w:eastAsia="x-none"/>
        </w:rPr>
      </w:pPr>
      <w:r w:rsidRPr="00D91D0C"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 w:rsidR="00D91D0C">
        <w:rPr>
          <w:rFonts w:ascii="Times New Roman" w:hAnsi="Times New Roman"/>
          <w:sz w:val="20"/>
          <w:szCs w:val="20"/>
          <w:lang w:val="en-GB"/>
        </w:rPr>
        <w:t xml:space="preserve">continue to discuss </w:t>
      </w:r>
      <w:r w:rsidR="00605AA3" w:rsidRPr="00D91D0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D91D0C">
        <w:rPr>
          <w:rFonts w:ascii="Times New Roman" w:hAnsi="Times New Roman"/>
          <w:sz w:val="20"/>
          <w:szCs w:val="20"/>
          <w:lang w:val="en-GB"/>
        </w:rPr>
        <w:t xml:space="preserve">remaining design details of </w:t>
      </w:r>
      <w:r w:rsidR="00010EF9" w:rsidRPr="00D91D0C">
        <w:rPr>
          <w:rFonts w:ascii="Times New Roman" w:hAnsi="Times New Roman"/>
          <w:sz w:val="20"/>
          <w:szCs w:val="20"/>
          <w:lang w:val="en-GB"/>
        </w:rPr>
        <w:t>NPRACH</w:t>
      </w:r>
      <w:r w:rsidR="00A6527F" w:rsidRPr="00D91D0C"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8D0CE4" w:rsidRPr="00D91D0C">
        <w:rPr>
          <w:rFonts w:ascii="Times New Roman" w:hAnsi="Times New Roman"/>
          <w:sz w:val="20"/>
          <w:szCs w:val="20"/>
          <w:lang w:val="en-GB"/>
        </w:rPr>
        <w:t>NP</w:t>
      </w:r>
      <w:r w:rsidR="00010EF9" w:rsidRPr="00D91D0C">
        <w:rPr>
          <w:rFonts w:ascii="Times New Roman" w:hAnsi="Times New Roman"/>
          <w:sz w:val="20"/>
          <w:szCs w:val="20"/>
          <w:lang w:val="en-GB"/>
        </w:rPr>
        <w:t>USCH</w:t>
      </w:r>
      <w:r w:rsidR="00C1213E" w:rsidRPr="00D91D0C">
        <w:rPr>
          <w:rFonts w:ascii="Times New Roman" w:hAnsi="Times New Roman"/>
          <w:sz w:val="20"/>
          <w:szCs w:val="20"/>
          <w:lang w:val="en-GB"/>
        </w:rPr>
        <w:t>.</w:t>
      </w:r>
      <w:r w:rsidR="00D91D0C" w:rsidRPr="00D91D0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91D0C" w:rsidRPr="007502A5">
        <w:rPr>
          <w:rFonts w:ascii="Times New Roman" w:hAnsi="Times New Roman"/>
          <w:sz w:val="20"/>
          <w:szCs w:val="20"/>
          <w:lang w:val="en-GB"/>
        </w:rPr>
        <w:t xml:space="preserve">This </w:t>
      </w:r>
      <w:proofErr w:type="spellStart"/>
      <w:r w:rsidR="00D91D0C" w:rsidRPr="007502A5">
        <w:rPr>
          <w:rFonts w:ascii="Times New Roman" w:hAnsi="Times New Roman"/>
          <w:sz w:val="20"/>
          <w:szCs w:val="20"/>
          <w:lang w:val="en-GB"/>
        </w:rPr>
        <w:t>Tdoc</w:t>
      </w:r>
      <w:proofErr w:type="spellEnd"/>
      <w:r w:rsidR="00D91D0C" w:rsidRPr="007502A5">
        <w:rPr>
          <w:rFonts w:ascii="Times New Roman" w:hAnsi="Times New Roman"/>
          <w:sz w:val="20"/>
          <w:szCs w:val="20"/>
          <w:lang w:val="en-GB"/>
        </w:rPr>
        <w:t xml:space="preserve"> is a revision of R1-1718</w:t>
      </w:r>
      <w:r w:rsidR="00D91D0C">
        <w:rPr>
          <w:rFonts w:ascii="Times New Roman" w:hAnsi="Times New Roman"/>
          <w:sz w:val="20"/>
          <w:szCs w:val="20"/>
          <w:lang w:val="en-GB"/>
        </w:rPr>
        <w:t>147</w:t>
      </w:r>
      <w:r w:rsidR="00D91D0C" w:rsidRPr="007502A5">
        <w:rPr>
          <w:rFonts w:ascii="Times New Roman" w:hAnsi="Times New Roman"/>
          <w:sz w:val="20"/>
          <w:szCs w:val="20"/>
          <w:lang w:val="en-GB"/>
        </w:rPr>
        <w:t xml:space="preserve"> [</w:t>
      </w:r>
      <w:r w:rsidR="00D91D0C">
        <w:rPr>
          <w:rFonts w:ascii="Times New Roman" w:hAnsi="Times New Roman"/>
          <w:sz w:val="20"/>
          <w:szCs w:val="20"/>
          <w:lang w:val="en-GB"/>
        </w:rPr>
        <w:t>2</w:t>
      </w:r>
      <w:r w:rsidR="00D91D0C" w:rsidRPr="007502A5">
        <w:rPr>
          <w:rFonts w:ascii="Times New Roman" w:hAnsi="Times New Roman"/>
          <w:sz w:val="20"/>
          <w:szCs w:val="20"/>
          <w:lang w:val="en-GB"/>
        </w:rPr>
        <w:t>].</w:t>
      </w:r>
    </w:p>
    <w:p w14:paraId="012EED93" w14:textId="1645D813" w:rsidR="00AA6E3C" w:rsidRDefault="00A6527F" w:rsidP="00D91D0C">
      <w:pPr>
        <w:pStyle w:val="Heading1"/>
      </w:pPr>
      <w:r>
        <w:t>NP</w:t>
      </w:r>
      <w:r w:rsidR="007F3EB6">
        <w:t>R</w:t>
      </w:r>
      <w:r w:rsidR="00AE0208">
        <w:t>ACH</w:t>
      </w:r>
    </w:p>
    <w:p w14:paraId="0102629A" w14:textId="3AE74C2B" w:rsidR="00EF43FB" w:rsidRDefault="00EF43FB" w:rsidP="00C471F2">
      <w:pPr>
        <w:jc w:val="both"/>
        <w:rPr>
          <w:lang w:eastAsia="zh-CN"/>
        </w:rPr>
      </w:pPr>
      <w:r>
        <w:rPr>
          <w:rFonts w:hint="eastAsia"/>
          <w:lang w:eastAsia="zh-CN"/>
        </w:rPr>
        <w:t>For TDD, different UL/DL configurations may have different number of continuous UL subframes, i.e.,</w:t>
      </w:r>
      <w:r>
        <w:rPr>
          <w:lang w:eastAsia="zh-CN"/>
        </w:rPr>
        <w:t xml:space="preserve"> 1, 2 and 3 continuous UL subframes. It is difficult to use a single NPRACH format to fit well in all the TDD UL/DL configurations. Therefore, multiple NRACH formats </w:t>
      </w:r>
      <w:r w:rsidR="00C63740">
        <w:rPr>
          <w:lang w:eastAsia="zh-CN"/>
        </w:rPr>
        <w:t xml:space="preserve">shall be supported </w:t>
      </w:r>
      <w:r>
        <w:rPr>
          <w:lang w:eastAsia="zh-CN"/>
        </w:rPr>
        <w:t xml:space="preserve">with different </w:t>
      </w:r>
      <w:r w:rsidR="00C63740">
        <w:rPr>
          <w:lang w:eastAsia="zh-CN"/>
        </w:rPr>
        <w:t xml:space="preserve">values for the </w:t>
      </w:r>
      <w:r w:rsidRPr="001338B8">
        <w:t>number of symbols per symbol group</w:t>
      </w:r>
      <w:r>
        <w:t xml:space="preserve"> and CP duration. The number of symbol groups </w:t>
      </w:r>
      <w:r w:rsidRPr="001338B8">
        <w:t>with back-to-back transmission</w:t>
      </w:r>
      <w:r>
        <w:t xml:space="preserve">, i.e., G, can </w:t>
      </w:r>
      <w:r w:rsidR="00C63740">
        <w:t xml:space="preserve">also </w:t>
      </w:r>
      <w:r>
        <w:t>be different for different NRACH formats.</w:t>
      </w:r>
    </w:p>
    <w:p w14:paraId="7F9EACE3" w14:textId="266EA46B" w:rsidR="005E4EDE" w:rsidRDefault="007511C5" w:rsidP="00C471F2">
      <w:pPr>
        <w:jc w:val="both"/>
      </w:pPr>
      <w:r>
        <w:rPr>
          <w:lang w:eastAsia="zh-CN"/>
        </w:rPr>
        <w:lastRenderedPageBreak/>
        <w:t xml:space="preserve">The NRACH symbol structure for NB-IoT TDD is shown in Figure 1. </w:t>
      </w:r>
      <w:r>
        <w:t xml:space="preserve">According to the agreement, the G symbol groups with back-to-back transmission </w:t>
      </w:r>
      <w:r w:rsidR="00C63740">
        <w:t xml:space="preserve">shall have </w:t>
      </w:r>
      <w:r>
        <w:t xml:space="preserve">the same </w:t>
      </w:r>
      <w:r w:rsidR="002127C7">
        <w:t>number of symbols</w:t>
      </w:r>
      <w:r>
        <w:t xml:space="preserve">, i.e., same </w:t>
      </w:r>
      <w:r w:rsidR="00C63740">
        <w:t xml:space="preserve">value of </w:t>
      </w:r>
      <w:r>
        <w:t>N</w:t>
      </w:r>
      <w:r w:rsidR="002127C7">
        <w:t xml:space="preserve"> across </w:t>
      </w:r>
      <w:r w:rsidR="00C63740">
        <w:t xml:space="preserve">G </w:t>
      </w:r>
      <w:r w:rsidR="002127C7">
        <w:t>symbol groups</w:t>
      </w:r>
      <w:r>
        <w:t>.</w:t>
      </w:r>
      <w:r>
        <w:rPr>
          <w:rFonts w:hint="eastAsia"/>
          <w:lang w:eastAsia="zh-CN"/>
        </w:rPr>
        <w:t xml:space="preserve"> </w:t>
      </w:r>
      <w:r w:rsidR="00EF43FB">
        <w:rPr>
          <w:rFonts w:hint="eastAsia"/>
          <w:lang w:eastAsia="zh-CN"/>
        </w:rPr>
        <w:t>Assuming 3.75</w:t>
      </w:r>
      <w:r w:rsidR="00EF43FB">
        <w:rPr>
          <w:lang w:eastAsia="zh-CN"/>
        </w:rPr>
        <w:t xml:space="preserve"> k</w:t>
      </w:r>
      <w:r w:rsidR="00EF43FB">
        <w:rPr>
          <w:rFonts w:hint="eastAsia"/>
          <w:lang w:eastAsia="zh-CN"/>
        </w:rPr>
        <w:t xml:space="preserve">Hz </w:t>
      </w:r>
      <w:r w:rsidR="00EF43FB">
        <w:rPr>
          <w:lang w:eastAsia="zh-CN"/>
        </w:rPr>
        <w:t xml:space="preserve">subcarrier spacing for NPRACH, </w:t>
      </w:r>
      <w:r>
        <w:rPr>
          <w:lang w:eastAsia="zh-CN"/>
        </w:rPr>
        <w:t>t</w:t>
      </w:r>
      <w:r>
        <w:t>he symbol duration is known, i.e., 26</w:t>
      </w:r>
      <w:r w:rsidR="00C63740">
        <w:t>6</w:t>
      </w:r>
      <w:r>
        <w:t xml:space="preserve">.67us. Then based on the </w:t>
      </w:r>
      <w:r w:rsidR="00DF3472">
        <w:t xml:space="preserve">restriction </w:t>
      </w:r>
      <w:r>
        <w:t xml:space="preserve">of </w:t>
      </w:r>
      <w:r w:rsidR="00DF3472">
        <w:t xml:space="preserve">the total </w:t>
      </w:r>
      <w:r>
        <w:t xml:space="preserve">length </w:t>
      </w:r>
      <w:r w:rsidR="00DF3472">
        <w:t>of G symbol groups</w:t>
      </w:r>
      <w:r>
        <w:t xml:space="preserve"> plus GP, w</w:t>
      </w:r>
      <w:r w:rsidR="00DF3472">
        <w:t xml:space="preserve">e can </w:t>
      </w:r>
      <w:r w:rsidR="00C63740">
        <w:t>compute</w:t>
      </w:r>
      <w:r w:rsidR="00DF3472">
        <w:t xml:space="preserve"> the possible </w:t>
      </w:r>
      <w:r>
        <w:t xml:space="preserve">values </w:t>
      </w:r>
      <w:r w:rsidR="00DF3472">
        <w:t xml:space="preserve">of N and CP duration </w:t>
      </w:r>
      <w:r>
        <w:t xml:space="preserve">to fit in </w:t>
      </w:r>
      <w:r w:rsidR="00DF3472">
        <w:t>1, 2, and 3 continuous uplink subframes.</w:t>
      </w:r>
    </w:p>
    <w:p w14:paraId="6DAA6CAD" w14:textId="6F02BCAE" w:rsidR="00EF43FB" w:rsidRDefault="00D876D7" w:rsidP="008D4EAB">
      <w:pPr>
        <w:spacing w:after="0"/>
        <w:jc w:val="center"/>
        <w:rPr>
          <w:lang w:eastAsia="zh-CN"/>
        </w:rPr>
      </w:pPr>
      <w:r w:rsidRPr="00D876D7">
        <w:rPr>
          <w:noProof/>
        </w:rPr>
        <w:drawing>
          <wp:inline distT="0" distB="0" distL="0" distR="0" wp14:anchorId="05990408" wp14:editId="10C19F23">
            <wp:extent cx="3473450" cy="121285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6E958" w14:textId="1F2DB390" w:rsidR="00DF3472" w:rsidRPr="006959E0" w:rsidRDefault="00DF3472" w:rsidP="00DF3472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NPRACH </w:t>
      </w:r>
      <w:r w:rsidR="00E61CF6">
        <w:rPr>
          <w:b/>
          <w:lang w:val="en-GB" w:eastAsia="zh-CN"/>
        </w:rPr>
        <w:t xml:space="preserve">symbol structure </w:t>
      </w:r>
      <w:r>
        <w:rPr>
          <w:b/>
          <w:lang w:val="en-GB" w:eastAsia="zh-CN"/>
        </w:rPr>
        <w:t>for NB-IoT TDD</w:t>
      </w:r>
    </w:p>
    <w:p w14:paraId="424CBD2A" w14:textId="6DE4DC94" w:rsidR="00DF3472" w:rsidRDefault="00E61CF6" w:rsidP="00C471F2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2127C7">
        <w:rPr>
          <w:lang w:eastAsia="zh-CN"/>
        </w:rPr>
        <w:t>one UL subframe</w:t>
      </w:r>
      <w:r>
        <w:rPr>
          <w:lang w:eastAsia="zh-CN"/>
        </w:rPr>
        <w:t xml:space="preserve">, there could two design options as listed in Table 1. </w:t>
      </w:r>
      <w:r w:rsidR="00C63740">
        <w:rPr>
          <w:lang w:eastAsia="zh-CN"/>
        </w:rPr>
        <w:t xml:space="preserve">The two options have different value of G but same value of N. </w:t>
      </w:r>
      <w:r>
        <w:rPr>
          <w:lang w:eastAsia="zh-CN"/>
        </w:rPr>
        <w:t xml:space="preserve">For Option 2, </w:t>
      </w:r>
      <w:r w:rsidR="008D4EAB">
        <w:rPr>
          <w:lang w:eastAsia="zh-CN"/>
        </w:rPr>
        <w:t xml:space="preserve">the total </w:t>
      </w:r>
      <w:r w:rsidR="00717717">
        <w:rPr>
          <w:lang w:eastAsia="zh-CN"/>
        </w:rPr>
        <w:t xml:space="preserve">length of </w:t>
      </w:r>
      <w:r w:rsidR="007511C5">
        <w:rPr>
          <w:lang w:eastAsia="zh-CN"/>
        </w:rPr>
        <w:t>3 symbol groups and GP is larger than 1ms</w:t>
      </w:r>
      <w:r w:rsidR="002127C7">
        <w:rPr>
          <w:lang w:eastAsia="zh-CN"/>
        </w:rPr>
        <w:t xml:space="preserve"> duration</w:t>
      </w:r>
      <w:r>
        <w:rPr>
          <w:lang w:eastAsia="zh-CN"/>
        </w:rPr>
        <w:t xml:space="preserve">. </w:t>
      </w:r>
      <w:r w:rsidR="002127C7">
        <w:rPr>
          <w:lang w:eastAsia="zh-CN"/>
        </w:rPr>
        <w:t xml:space="preserve">This may require </w:t>
      </w:r>
      <w:r w:rsidR="00C63740">
        <w:rPr>
          <w:lang w:eastAsia="zh-CN"/>
        </w:rPr>
        <w:t xml:space="preserve">NPRACH </w:t>
      </w:r>
      <w:r w:rsidR="00D876D7">
        <w:rPr>
          <w:lang w:eastAsia="zh-CN"/>
        </w:rPr>
        <w:t>transmi</w:t>
      </w:r>
      <w:r w:rsidR="00C63740">
        <w:rPr>
          <w:lang w:eastAsia="zh-CN"/>
        </w:rPr>
        <w:t>ssion</w:t>
      </w:r>
      <w:r w:rsidR="00D876D7">
        <w:rPr>
          <w:lang w:eastAsia="zh-CN"/>
        </w:rPr>
        <w:t xml:space="preserve"> in </w:t>
      </w:r>
      <w:proofErr w:type="spellStart"/>
      <w:r w:rsidR="002127C7">
        <w:rPr>
          <w:lang w:eastAsia="zh-CN"/>
        </w:rPr>
        <w:t>UpPTS</w:t>
      </w:r>
      <w:proofErr w:type="spellEnd"/>
      <w:r w:rsidR="002127C7">
        <w:rPr>
          <w:lang w:eastAsia="zh-CN"/>
        </w:rPr>
        <w:t xml:space="preserve">. However, the advantage of Option 2 is </w:t>
      </w:r>
      <w:r w:rsidR="00D876D7">
        <w:rPr>
          <w:lang w:eastAsia="zh-CN"/>
        </w:rPr>
        <w:t xml:space="preserve">the relatively </w:t>
      </w:r>
      <w:r w:rsidR="002127C7">
        <w:rPr>
          <w:lang w:eastAsia="zh-CN"/>
        </w:rPr>
        <w:t>lower CP overhead, i.e., about 20%.</w:t>
      </w:r>
      <w:r w:rsidR="00D876D7">
        <w:rPr>
          <w:lang w:eastAsia="zh-CN"/>
        </w:rPr>
        <w:t xml:space="preserve"> </w:t>
      </w:r>
      <w:r w:rsidR="00C63740">
        <w:rPr>
          <w:lang w:eastAsia="zh-CN"/>
        </w:rPr>
        <w:t>I</w:t>
      </w:r>
      <w:r w:rsidR="00D876D7">
        <w:rPr>
          <w:rFonts w:ascii="Times" w:hAnsi="Times"/>
          <w:bCs/>
          <w:szCs w:val="24"/>
          <w:lang w:eastAsia="ja-JP"/>
        </w:rPr>
        <w:t xml:space="preserve">t can </w:t>
      </w:r>
      <w:r w:rsidR="00D876D7" w:rsidRPr="00327CFA">
        <w:t>facilitate time-of-arrival estimation</w:t>
      </w:r>
      <w:r w:rsidR="00C63740">
        <w:t xml:space="preserve"> by transmitting </w:t>
      </w:r>
      <w:r w:rsidR="00C63740">
        <w:rPr>
          <w:lang w:eastAsia="zh-CN"/>
        </w:rPr>
        <w:t xml:space="preserve">the </w:t>
      </w:r>
      <w:r w:rsidR="00C63740" w:rsidRPr="00327CFA">
        <w:rPr>
          <w:rFonts w:ascii="Times" w:hAnsi="Times"/>
          <w:bCs/>
          <w:szCs w:val="24"/>
          <w:lang w:eastAsia="ja-JP"/>
        </w:rPr>
        <w:t xml:space="preserve">first two symbol groups </w:t>
      </w:r>
      <w:r w:rsidR="00C63740">
        <w:rPr>
          <w:rFonts w:ascii="Times" w:hAnsi="Times"/>
          <w:bCs/>
          <w:szCs w:val="24"/>
          <w:lang w:eastAsia="ja-JP"/>
        </w:rPr>
        <w:t>on the same location</w:t>
      </w:r>
      <w:r w:rsidR="00C63740">
        <w:rPr>
          <w:rFonts w:ascii="Times" w:hAnsi="Times"/>
          <w:bCs/>
          <w:szCs w:val="24"/>
          <w:lang w:eastAsia="ja-JP"/>
        </w:rPr>
        <w:t xml:space="preserve"> without hopping</w:t>
      </w:r>
      <w:r w:rsidR="00D876D7">
        <w:rPr>
          <w:rFonts w:ascii="Times" w:hAnsi="Times"/>
          <w:bCs/>
          <w:szCs w:val="24"/>
          <w:lang w:eastAsia="ja-JP"/>
        </w:rPr>
        <w:t>.</w:t>
      </w:r>
      <w:r w:rsidR="00D876D7">
        <w:rPr>
          <w:lang w:eastAsia="zh-CN"/>
        </w:rPr>
        <w:t xml:space="preserve"> </w:t>
      </w:r>
    </w:p>
    <w:p w14:paraId="0CCD70A7" w14:textId="209413F4" w:rsidR="008D4EAB" w:rsidRPr="006959E0" w:rsidRDefault="008D4EAB" w:rsidP="008D4EAB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D</w:t>
      </w:r>
      <w:r w:rsidR="002127C7">
        <w:rPr>
          <w:b/>
          <w:lang w:val="en-GB" w:eastAsia="zh-CN"/>
        </w:rPr>
        <w:t xml:space="preserve">esign options for 1 </w:t>
      </w:r>
      <w:r w:rsidR="007255F5">
        <w:rPr>
          <w:b/>
          <w:lang w:val="en-GB" w:eastAsia="zh-CN"/>
        </w:rPr>
        <w:t xml:space="preserve">UL </w:t>
      </w:r>
      <w:r w:rsidR="002127C7">
        <w:rPr>
          <w:b/>
          <w:lang w:val="en-GB" w:eastAsia="zh-CN"/>
        </w:rPr>
        <w:t>subframe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490"/>
        <w:gridCol w:w="3317"/>
        <w:gridCol w:w="1843"/>
        <w:gridCol w:w="1843"/>
      </w:tblGrid>
      <w:tr w:rsidR="00E61CF6" w14:paraId="6EA2F23B" w14:textId="77777777" w:rsidTr="00E61C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49EA31D5" w14:textId="77777777" w:rsidR="00E61CF6" w:rsidRDefault="00E61CF6" w:rsidP="00C471F2">
            <w:pPr>
              <w:jc w:val="both"/>
              <w:rPr>
                <w:lang w:eastAsia="zh-CN"/>
              </w:rPr>
            </w:pPr>
          </w:p>
        </w:tc>
        <w:tc>
          <w:tcPr>
            <w:tcW w:w="3317" w:type="dxa"/>
          </w:tcPr>
          <w:p w14:paraId="38869092" w14:textId="2ABA1A7C" w:rsidR="00E61CF6" w:rsidRDefault="00E61CF6" w:rsidP="00E61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 (number of symbols per group)</w:t>
            </w:r>
          </w:p>
        </w:tc>
        <w:tc>
          <w:tcPr>
            <w:tcW w:w="1843" w:type="dxa"/>
          </w:tcPr>
          <w:p w14:paraId="1D6502DD" w14:textId="109B6B17" w:rsidR="00E61CF6" w:rsidRPr="00E61CF6" w:rsidRDefault="00E61CF6" w:rsidP="00C471F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CP duration (us)</w:t>
            </w:r>
          </w:p>
        </w:tc>
        <w:tc>
          <w:tcPr>
            <w:tcW w:w="1843" w:type="dxa"/>
          </w:tcPr>
          <w:p w14:paraId="472B993F" w14:textId="6622FD50" w:rsidR="00E61CF6" w:rsidRDefault="00E61CF6" w:rsidP="00C471F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 length</w:t>
            </w:r>
            <w:r>
              <w:rPr>
                <w:lang w:eastAsia="zh-CN"/>
              </w:rPr>
              <w:t xml:space="preserve"> (us)</w:t>
            </w:r>
          </w:p>
        </w:tc>
      </w:tr>
      <w:tr w:rsidR="00E61CF6" w14:paraId="7D1AF42E" w14:textId="77777777" w:rsidTr="00E61C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7C33B44C" w14:textId="5E43373C" w:rsidR="00E61CF6" w:rsidRDefault="007511C5" w:rsidP="00C471F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</w:t>
            </w:r>
            <w:r w:rsidR="00E61CF6">
              <w:rPr>
                <w:lang w:eastAsia="zh-CN"/>
              </w:rPr>
              <w:t xml:space="preserve"> 1: </w:t>
            </w:r>
            <w:r w:rsidR="007255F5">
              <w:rPr>
                <w:lang w:eastAsia="zh-CN"/>
              </w:rPr>
              <w:t>G=</w:t>
            </w:r>
            <w:r w:rsidR="00E61CF6"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6698B2FB" w14:textId="09FF401B" w:rsidR="00E61CF6" w:rsidRDefault="00E61CF6" w:rsidP="00E61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</w:tcPr>
          <w:p w14:paraId="0B172C44" w14:textId="769552DD" w:rsidR="00E61CF6" w:rsidRDefault="00E61CF6" w:rsidP="00E61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155.53us</w:t>
            </w:r>
          </w:p>
        </w:tc>
        <w:tc>
          <w:tcPr>
            <w:tcW w:w="1843" w:type="dxa"/>
          </w:tcPr>
          <w:p w14:paraId="1309E175" w14:textId="449A338E" w:rsidR="00E61CF6" w:rsidRDefault="00E61CF6" w:rsidP="00E61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55.53us</w:t>
            </w:r>
          </w:p>
        </w:tc>
      </w:tr>
      <w:tr w:rsidR="00E61CF6" w14:paraId="60CEAFC5" w14:textId="77777777" w:rsidTr="00E61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0E168F23" w14:textId="5C01DCCD" w:rsidR="00E61CF6" w:rsidRDefault="007511C5" w:rsidP="00C471F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</w:t>
            </w:r>
            <w:r w:rsidR="00E61CF6">
              <w:rPr>
                <w:lang w:eastAsia="zh-CN"/>
              </w:rPr>
              <w:t xml:space="preserve"> 2: </w:t>
            </w:r>
            <w:r w:rsidR="007255F5">
              <w:rPr>
                <w:lang w:eastAsia="zh-CN"/>
              </w:rPr>
              <w:t>G=</w:t>
            </w:r>
            <w:r w:rsidR="00E61CF6">
              <w:rPr>
                <w:rFonts w:hint="eastAsia"/>
                <w:lang w:eastAsia="zh-CN"/>
              </w:rPr>
              <w:t>3 symbol groups</w:t>
            </w:r>
          </w:p>
        </w:tc>
        <w:tc>
          <w:tcPr>
            <w:tcW w:w="3317" w:type="dxa"/>
          </w:tcPr>
          <w:p w14:paraId="127DE019" w14:textId="3CF5EDBE" w:rsidR="00E61CF6" w:rsidRDefault="00E61CF6" w:rsidP="00E61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</w:tcPr>
          <w:p w14:paraId="020AE345" w14:textId="3C44AF7E" w:rsidR="00E61CF6" w:rsidRDefault="00E61CF6" w:rsidP="00E61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66.67us</w:t>
            </w:r>
          </w:p>
        </w:tc>
        <w:tc>
          <w:tcPr>
            <w:tcW w:w="1843" w:type="dxa"/>
          </w:tcPr>
          <w:p w14:paraId="76BD8CC7" w14:textId="51771EE6" w:rsidR="00E61CF6" w:rsidRDefault="00E61CF6" w:rsidP="00E61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66.67us</w:t>
            </w:r>
          </w:p>
        </w:tc>
      </w:tr>
    </w:tbl>
    <w:p w14:paraId="6A88C7D1" w14:textId="366F2C50" w:rsidR="007255F5" w:rsidRPr="00D876D7" w:rsidRDefault="002127C7" w:rsidP="00D876D7">
      <w:pPr>
        <w:spacing w:before="180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7255F5">
        <w:rPr>
          <w:lang w:eastAsia="zh-CN"/>
        </w:rPr>
        <w:t>2</w:t>
      </w:r>
      <w:r>
        <w:rPr>
          <w:lang w:eastAsia="zh-CN"/>
        </w:rPr>
        <w:t xml:space="preserve"> </w:t>
      </w:r>
      <w:r w:rsidR="007255F5">
        <w:rPr>
          <w:lang w:eastAsia="zh-CN"/>
        </w:rPr>
        <w:t xml:space="preserve">continuous </w:t>
      </w:r>
      <w:r>
        <w:rPr>
          <w:lang w:eastAsia="zh-CN"/>
        </w:rPr>
        <w:t xml:space="preserve">uplink subframes, if two symbol groups are transmitted back-to-back, then we could have </w:t>
      </w:r>
      <w:r w:rsidR="00C63740">
        <w:rPr>
          <w:lang w:eastAsia="zh-CN"/>
        </w:rPr>
        <w:t xml:space="preserve">two options with </w:t>
      </w:r>
      <w:r>
        <w:rPr>
          <w:lang w:eastAsia="zh-CN"/>
        </w:rPr>
        <w:t xml:space="preserve">either 2 or 3 symbols per </w:t>
      </w:r>
      <w:r w:rsidR="00051F5B">
        <w:rPr>
          <w:lang w:eastAsia="zh-CN"/>
        </w:rPr>
        <w:t xml:space="preserve">symbol </w:t>
      </w:r>
      <w:r>
        <w:rPr>
          <w:lang w:eastAsia="zh-CN"/>
        </w:rPr>
        <w:t xml:space="preserve">group. For </w:t>
      </w:r>
      <w:r w:rsidR="007255F5">
        <w:rPr>
          <w:lang w:eastAsia="zh-CN"/>
        </w:rPr>
        <w:t xml:space="preserve">Alt.1 with </w:t>
      </w:r>
      <w:r w:rsidR="003A369F">
        <w:rPr>
          <w:lang w:eastAsia="zh-CN"/>
        </w:rPr>
        <w:t>N=</w:t>
      </w:r>
      <w:r>
        <w:rPr>
          <w:lang w:eastAsia="zh-CN"/>
        </w:rPr>
        <w:t xml:space="preserve">2, </w:t>
      </w:r>
      <w:r w:rsidR="007255F5">
        <w:rPr>
          <w:lang w:eastAsia="zh-CN"/>
        </w:rPr>
        <w:t xml:space="preserve">there </w:t>
      </w:r>
      <w:r w:rsidR="007255F5" w:rsidRPr="00D876D7">
        <w:rPr>
          <w:lang w:eastAsia="zh-CN"/>
        </w:rPr>
        <w:t xml:space="preserve">are 4 symbols in total across the 2 symbol groups and each symbol group could have one 266.7 us CP, and </w:t>
      </w:r>
      <w:r w:rsidR="00051F5B">
        <w:rPr>
          <w:lang w:eastAsia="zh-CN"/>
        </w:rPr>
        <w:t xml:space="preserve">thus GP is about </w:t>
      </w:r>
      <w:r w:rsidR="007255F5" w:rsidRPr="00D876D7">
        <w:rPr>
          <w:lang w:eastAsia="zh-CN"/>
        </w:rPr>
        <w:t xml:space="preserve">400us. For Alt. 2 with </w:t>
      </w:r>
      <w:r w:rsidR="003A369F" w:rsidRPr="00D876D7">
        <w:rPr>
          <w:lang w:eastAsia="zh-CN"/>
        </w:rPr>
        <w:t>N=</w:t>
      </w:r>
      <w:r w:rsidR="007255F5" w:rsidRPr="00D876D7">
        <w:rPr>
          <w:lang w:eastAsia="zh-CN"/>
        </w:rPr>
        <w:t xml:space="preserve">3, the total 6 symbols across 2 symbol groups </w:t>
      </w:r>
      <w:r w:rsidR="00051F5B">
        <w:rPr>
          <w:lang w:eastAsia="zh-CN"/>
        </w:rPr>
        <w:t xml:space="preserve">will </w:t>
      </w:r>
      <w:r w:rsidR="007255F5" w:rsidRPr="00D876D7">
        <w:rPr>
          <w:lang w:eastAsia="zh-CN"/>
        </w:rPr>
        <w:t xml:space="preserve">use 1.6ms, and the remaining time 400us is equally allocated for the two CPs and GT, leading to ~133.33 us CP and ~133.33 us GT. </w:t>
      </w:r>
      <w:r w:rsidR="003A369F" w:rsidRPr="00D876D7">
        <w:rPr>
          <w:lang w:eastAsia="zh-CN"/>
        </w:rPr>
        <w:t xml:space="preserve">If </w:t>
      </w:r>
      <w:r w:rsidR="003A369F" w:rsidRPr="00327CFA">
        <w:rPr>
          <w:lang w:eastAsia="zh-CN"/>
        </w:rPr>
        <w:t>the nominal supported cell radius is 40km</w:t>
      </w:r>
      <w:r w:rsidR="003A369F">
        <w:rPr>
          <w:lang w:eastAsia="zh-CN"/>
        </w:rPr>
        <w:t xml:space="preserve">, the CP duration shall not be smaller than 266.67us. Alt. </w:t>
      </w:r>
      <w:r w:rsidR="00A529FA">
        <w:rPr>
          <w:lang w:eastAsia="zh-CN"/>
        </w:rPr>
        <w:t>1</w:t>
      </w:r>
      <w:r w:rsidR="003A369F">
        <w:rPr>
          <w:lang w:eastAsia="zh-CN"/>
        </w:rPr>
        <w:t xml:space="preserve"> with N=2 is</w:t>
      </w:r>
      <w:r w:rsidR="00A529FA">
        <w:rPr>
          <w:lang w:eastAsia="zh-CN"/>
        </w:rPr>
        <w:t xml:space="preserve"> </w:t>
      </w:r>
      <w:r w:rsidR="00051F5B">
        <w:rPr>
          <w:lang w:eastAsia="zh-CN"/>
        </w:rPr>
        <w:t xml:space="preserve">therefore </w:t>
      </w:r>
      <w:r w:rsidR="00A529FA">
        <w:rPr>
          <w:lang w:eastAsia="zh-CN"/>
        </w:rPr>
        <w:t>preferred than Alt. 2 with N=3.</w:t>
      </w:r>
    </w:p>
    <w:p w14:paraId="6D173606" w14:textId="4841B10E" w:rsidR="002127C7" w:rsidRPr="006959E0" w:rsidRDefault="002127C7" w:rsidP="002127C7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 w:rsidR="007255F5"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Design options for 2 </w:t>
      </w:r>
      <w:r w:rsidR="007255F5">
        <w:rPr>
          <w:b/>
          <w:lang w:val="en-GB" w:eastAsia="zh-CN"/>
        </w:rPr>
        <w:t xml:space="preserve">continuous UL </w:t>
      </w:r>
      <w:r>
        <w:rPr>
          <w:b/>
          <w:lang w:val="en-GB" w:eastAsia="zh-CN"/>
        </w:rPr>
        <w:t xml:space="preserve">subframe 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490"/>
        <w:gridCol w:w="3317"/>
        <w:gridCol w:w="1843"/>
        <w:gridCol w:w="1843"/>
      </w:tblGrid>
      <w:tr w:rsidR="002127C7" w14:paraId="1CBFA3D7" w14:textId="77777777" w:rsidTr="003B4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2E808129" w14:textId="77777777" w:rsidR="002127C7" w:rsidRDefault="002127C7" w:rsidP="003B4AF6">
            <w:pPr>
              <w:jc w:val="both"/>
              <w:rPr>
                <w:lang w:eastAsia="zh-CN"/>
              </w:rPr>
            </w:pPr>
          </w:p>
        </w:tc>
        <w:tc>
          <w:tcPr>
            <w:tcW w:w="3317" w:type="dxa"/>
          </w:tcPr>
          <w:p w14:paraId="12E7DAD6" w14:textId="77777777" w:rsidR="002127C7" w:rsidRDefault="002127C7" w:rsidP="003B4A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 (number of symbols per group)</w:t>
            </w:r>
          </w:p>
        </w:tc>
        <w:tc>
          <w:tcPr>
            <w:tcW w:w="1843" w:type="dxa"/>
          </w:tcPr>
          <w:p w14:paraId="63C30E85" w14:textId="77777777" w:rsidR="002127C7" w:rsidRPr="00E61CF6" w:rsidRDefault="002127C7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CP duration (us)</w:t>
            </w:r>
          </w:p>
        </w:tc>
        <w:tc>
          <w:tcPr>
            <w:tcW w:w="1843" w:type="dxa"/>
          </w:tcPr>
          <w:p w14:paraId="4D10E8CB" w14:textId="77777777" w:rsidR="002127C7" w:rsidRDefault="002127C7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 length</w:t>
            </w:r>
            <w:r>
              <w:rPr>
                <w:lang w:eastAsia="zh-CN"/>
              </w:rPr>
              <w:t xml:space="preserve"> (us)</w:t>
            </w:r>
          </w:p>
        </w:tc>
      </w:tr>
      <w:tr w:rsidR="002127C7" w14:paraId="53D0A3DD" w14:textId="77777777" w:rsidTr="003B4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7EFD3EC0" w14:textId="0D2DD762" w:rsidR="002127C7" w:rsidRDefault="002127C7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Alt. 1: </w:t>
            </w:r>
            <w:r w:rsidR="007255F5">
              <w:rPr>
                <w:lang w:eastAsia="zh-CN"/>
              </w:rPr>
              <w:t>G=</w:t>
            </w:r>
            <w:r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545D4F2C" w14:textId="64414C4F" w:rsidR="002127C7" w:rsidRDefault="002127C7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1AB33BE7" w14:textId="7559B6EA" w:rsidR="002127C7" w:rsidRDefault="002127C7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266.67</w:t>
            </w:r>
            <w:r>
              <w:rPr>
                <w:rFonts w:hint="eastAsia"/>
                <w:lang w:eastAsia="zh-CN"/>
              </w:rPr>
              <w:t>us</w:t>
            </w:r>
          </w:p>
        </w:tc>
        <w:tc>
          <w:tcPr>
            <w:tcW w:w="1843" w:type="dxa"/>
          </w:tcPr>
          <w:p w14:paraId="690DDC7D" w14:textId="452437DF" w:rsidR="002127C7" w:rsidRDefault="002127C7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400us</w:t>
            </w:r>
          </w:p>
        </w:tc>
      </w:tr>
      <w:tr w:rsidR="002127C7" w14:paraId="565B5C07" w14:textId="77777777" w:rsidTr="003B4A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062B4A2D" w14:textId="0098A0DD" w:rsidR="002127C7" w:rsidRDefault="002127C7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Alt. 2: </w:t>
            </w:r>
            <w:r w:rsidR="007255F5">
              <w:rPr>
                <w:lang w:eastAsia="zh-CN"/>
              </w:rPr>
              <w:t>G=</w:t>
            </w:r>
            <w:r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45C9619C" w14:textId="1AE42235" w:rsidR="002127C7" w:rsidRDefault="002127C7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</w:tcPr>
          <w:p w14:paraId="59B27F87" w14:textId="4F35C64F" w:rsidR="002127C7" w:rsidRDefault="002127C7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133.33us</w:t>
            </w:r>
          </w:p>
        </w:tc>
        <w:tc>
          <w:tcPr>
            <w:tcW w:w="1843" w:type="dxa"/>
          </w:tcPr>
          <w:p w14:paraId="2FD3406D" w14:textId="3CC5AA72" w:rsidR="002127C7" w:rsidRDefault="002127C7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133.33us</w:t>
            </w:r>
          </w:p>
        </w:tc>
      </w:tr>
    </w:tbl>
    <w:p w14:paraId="162AB8C7" w14:textId="78AFF341" w:rsidR="003A369F" w:rsidRDefault="007255F5" w:rsidP="00D876D7">
      <w:pPr>
        <w:spacing w:before="180"/>
        <w:jc w:val="both"/>
        <w:rPr>
          <w:lang w:eastAsia="zh-CN"/>
        </w:rPr>
      </w:pPr>
      <w:r>
        <w:rPr>
          <w:lang w:eastAsia="zh-CN"/>
        </w:rPr>
        <w:t xml:space="preserve">For 3 continuous uplink subframes, if two symbol groups are transmitted back-to-back, </w:t>
      </w:r>
      <w:r w:rsidR="003A369F">
        <w:rPr>
          <w:lang w:eastAsia="zh-CN"/>
        </w:rPr>
        <w:t xml:space="preserve">the value of N can be 4 with ~266.67us CP and 333.33us GP. </w:t>
      </w:r>
      <w:r w:rsidR="00051F5B">
        <w:rPr>
          <w:lang w:eastAsia="zh-CN"/>
        </w:rPr>
        <w:t>I</w:t>
      </w:r>
      <w:r w:rsidR="003A369F">
        <w:rPr>
          <w:lang w:eastAsia="zh-CN"/>
        </w:rPr>
        <w:t xml:space="preserve">f three symbol groups are transmitted back-to-back, the value of N is 3 with ~133.33us CP and ~200us GP. For both cases, the GP length is about ~66.67us longer </w:t>
      </w:r>
      <w:r w:rsidR="00051F5B">
        <w:rPr>
          <w:lang w:eastAsia="zh-CN"/>
        </w:rPr>
        <w:t xml:space="preserve">(i.e., one LTE symbol duration) </w:t>
      </w:r>
      <w:r w:rsidR="003A369F">
        <w:rPr>
          <w:lang w:eastAsia="zh-CN"/>
        </w:rPr>
        <w:t>than the CP duration. This is useful to avoid potential collision with SRS transmission on the last symbol in the subframe.</w:t>
      </w:r>
      <w:r w:rsidR="00A529FA">
        <w:rPr>
          <w:lang w:eastAsia="zh-CN"/>
        </w:rPr>
        <w:t xml:space="preserve"> Simil</w:t>
      </w:r>
      <w:r w:rsidR="00051F5B">
        <w:rPr>
          <w:lang w:eastAsia="zh-CN"/>
        </w:rPr>
        <w:t>arly, Alt. 1</w:t>
      </w:r>
      <w:r w:rsidR="00A529FA">
        <w:rPr>
          <w:lang w:eastAsia="zh-CN"/>
        </w:rPr>
        <w:t xml:space="preserve"> with G=2 is preferred in order to support 40km cell radius.</w:t>
      </w:r>
    </w:p>
    <w:p w14:paraId="3CBFA444" w14:textId="7426FD52" w:rsidR="007255F5" w:rsidRPr="006959E0" w:rsidRDefault="007255F5" w:rsidP="007255F5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Design options for 3 continuous UL subframe 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490"/>
        <w:gridCol w:w="3317"/>
        <w:gridCol w:w="1843"/>
        <w:gridCol w:w="1843"/>
      </w:tblGrid>
      <w:tr w:rsidR="007255F5" w14:paraId="00A558A7" w14:textId="77777777" w:rsidTr="003B4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1F0D9448" w14:textId="77777777" w:rsidR="007255F5" w:rsidRDefault="007255F5" w:rsidP="003B4AF6">
            <w:pPr>
              <w:jc w:val="both"/>
              <w:rPr>
                <w:lang w:eastAsia="zh-CN"/>
              </w:rPr>
            </w:pPr>
          </w:p>
        </w:tc>
        <w:tc>
          <w:tcPr>
            <w:tcW w:w="3317" w:type="dxa"/>
          </w:tcPr>
          <w:p w14:paraId="66FE4959" w14:textId="77777777" w:rsidR="007255F5" w:rsidRDefault="007255F5" w:rsidP="003B4A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 (number of symbols per group)</w:t>
            </w:r>
          </w:p>
        </w:tc>
        <w:tc>
          <w:tcPr>
            <w:tcW w:w="1843" w:type="dxa"/>
          </w:tcPr>
          <w:p w14:paraId="4450C834" w14:textId="77777777" w:rsidR="007255F5" w:rsidRPr="00E61CF6" w:rsidRDefault="007255F5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CP duration (us)</w:t>
            </w:r>
          </w:p>
        </w:tc>
        <w:tc>
          <w:tcPr>
            <w:tcW w:w="1843" w:type="dxa"/>
          </w:tcPr>
          <w:p w14:paraId="6A1D49CE" w14:textId="77777777" w:rsidR="007255F5" w:rsidRDefault="007255F5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 length</w:t>
            </w:r>
            <w:r>
              <w:rPr>
                <w:lang w:eastAsia="zh-CN"/>
              </w:rPr>
              <w:t xml:space="preserve"> (us)</w:t>
            </w:r>
          </w:p>
        </w:tc>
      </w:tr>
      <w:tr w:rsidR="007255F5" w14:paraId="601A79C1" w14:textId="77777777" w:rsidTr="003B4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6246B8F6" w14:textId="272AFE69" w:rsidR="007255F5" w:rsidRDefault="007255F5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 1: G=</w:t>
            </w:r>
            <w:r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4E329B58" w14:textId="66BC628B" w:rsidR="007255F5" w:rsidRDefault="007255F5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43" w:type="dxa"/>
          </w:tcPr>
          <w:p w14:paraId="067E6C71" w14:textId="77777777" w:rsidR="007255F5" w:rsidRDefault="007255F5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266.67</w:t>
            </w:r>
            <w:r>
              <w:rPr>
                <w:rFonts w:hint="eastAsia"/>
                <w:lang w:eastAsia="zh-CN"/>
              </w:rPr>
              <w:t>us</w:t>
            </w:r>
          </w:p>
        </w:tc>
        <w:tc>
          <w:tcPr>
            <w:tcW w:w="1843" w:type="dxa"/>
          </w:tcPr>
          <w:p w14:paraId="3B12ECFD" w14:textId="6D4CBA91" w:rsidR="007255F5" w:rsidRDefault="007255F5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333.33us</w:t>
            </w:r>
          </w:p>
        </w:tc>
      </w:tr>
      <w:tr w:rsidR="007255F5" w14:paraId="2E899B01" w14:textId="77777777" w:rsidTr="003B4A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72BDC4C4" w14:textId="36387D61" w:rsidR="007255F5" w:rsidRDefault="007255F5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 2: G=</w:t>
            </w:r>
            <w:r>
              <w:rPr>
                <w:rFonts w:hint="eastAsia"/>
                <w:lang w:eastAsia="zh-CN"/>
              </w:rPr>
              <w:t>3 symbol groups</w:t>
            </w:r>
          </w:p>
        </w:tc>
        <w:tc>
          <w:tcPr>
            <w:tcW w:w="3317" w:type="dxa"/>
          </w:tcPr>
          <w:p w14:paraId="7532835E" w14:textId="77777777" w:rsidR="007255F5" w:rsidRDefault="007255F5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</w:tcPr>
          <w:p w14:paraId="2DE6AA35" w14:textId="77777777" w:rsidR="007255F5" w:rsidRDefault="007255F5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133.33us</w:t>
            </w:r>
          </w:p>
        </w:tc>
        <w:tc>
          <w:tcPr>
            <w:tcW w:w="1843" w:type="dxa"/>
          </w:tcPr>
          <w:p w14:paraId="051C6CE1" w14:textId="56A47BC9" w:rsidR="007255F5" w:rsidRDefault="003A369F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  <w:r w:rsidR="007255F5">
              <w:rPr>
                <w:lang w:eastAsia="zh-CN"/>
              </w:rPr>
              <w:t>us</w:t>
            </w:r>
          </w:p>
        </w:tc>
      </w:tr>
    </w:tbl>
    <w:p w14:paraId="0B66488C" w14:textId="5E362A43" w:rsidR="00176436" w:rsidRDefault="00D876D7" w:rsidP="00176436">
      <w:pPr>
        <w:spacing w:before="180"/>
        <w:jc w:val="both"/>
        <w:rPr>
          <w:rFonts w:ascii="Times" w:hAnsi="Times"/>
          <w:szCs w:val="24"/>
          <w:lang w:eastAsia="ja-JP"/>
        </w:rPr>
      </w:pPr>
      <w:r>
        <w:rPr>
          <w:lang w:eastAsia="zh-CN"/>
        </w:rPr>
        <w:lastRenderedPageBreak/>
        <w:t xml:space="preserve">For NPRACH frequency hopping, the </w:t>
      </w:r>
      <w:r w:rsidR="00BE2EF0">
        <w:rPr>
          <w:lang w:eastAsia="zh-CN"/>
        </w:rPr>
        <w:t xml:space="preserve">agreement is to support both 3.75 kHz and 22.5 kHz </w:t>
      </w:r>
      <w:r w:rsidR="00CE2876">
        <w:rPr>
          <w:lang w:eastAsia="zh-CN"/>
        </w:rPr>
        <w:t xml:space="preserve">hopping </w:t>
      </w:r>
      <w:r w:rsidR="00282CEC">
        <w:rPr>
          <w:lang w:eastAsia="zh-CN"/>
        </w:rPr>
        <w:t xml:space="preserve">in </w:t>
      </w:r>
      <w:r>
        <w:rPr>
          <w:lang w:eastAsia="zh-CN"/>
        </w:rPr>
        <w:t>G symbol groups with back-to-back transmission</w:t>
      </w:r>
      <w:r w:rsidR="00BE2EF0">
        <w:rPr>
          <w:lang w:eastAsia="zh-CN"/>
        </w:rPr>
        <w:t>. Figure 2 shows the possible hopping design across two back-to-back transmission for G=2 and 3.</w:t>
      </w:r>
      <w:r w:rsidR="00176436">
        <w:rPr>
          <w:lang w:eastAsia="zh-CN"/>
        </w:rPr>
        <w:t xml:space="preserve"> For G=2, </w:t>
      </w:r>
      <w:r w:rsidR="00176436" w:rsidRPr="00327CFA">
        <w:rPr>
          <w:rFonts w:ascii="Times" w:hAnsi="Times"/>
          <w:szCs w:val="24"/>
          <w:lang w:eastAsia="ja-JP"/>
        </w:rPr>
        <w:t>1 tone hopping is applied for the first 2 back-to-back symbol groups, and 6 tone hopping is applied for the second 2 back-to-back symbol groups</w:t>
      </w:r>
      <w:r w:rsidR="00176436">
        <w:rPr>
          <w:rFonts w:ascii="Times" w:hAnsi="Times"/>
          <w:szCs w:val="24"/>
          <w:lang w:eastAsia="ja-JP"/>
        </w:rPr>
        <w:t xml:space="preserve">. </w:t>
      </w:r>
      <w:r w:rsidR="00176436">
        <w:rPr>
          <w:rFonts w:ascii="Times" w:eastAsiaTheme="minorEastAsia" w:hAnsi="Times" w:hint="eastAsia"/>
          <w:szCs w:val="24"/>
          <w:lang w:eastAsia="zh-CN"/>
        </w:rPr>
        <w:t>T</w:t>
      </w:r>
      <w:r w:rsidR="00176436">
        <w:rPr>
          <w:rFonts w:ascii="Times" w:eastAsiaTheme="minorEastAsia" w:hAnsi="Times"/>
          <w:szCs w:val="24"/>
          <w:lang w:eastAsia="zh-CN"/>
        </w:rPr>
        <w:t xml:space="preserve">he </w:t>
      </w:r>
      <w:r w:rsidR="00176436" w:rsidRPr="00327CFA">
        <w:rPr>
          <w:rFonts w:ascii="Times" w:hAnsi="Times"/>
          <w:szCs w:val="24"/>
          <w:lang w:eastAsia="ja-JP"/>
        </w:rPr>
        <w:t>pseudo random hopping between the 2</w:t>
      </w:r>
      <w:r w:rsidR="00176436" w:rsidRPr="00327CFA">
        <w:rPr>
          <w:rFonts w:ascii="Times" w:hAnsi="Times"/>
          <w:szCs w:val="24"/>
          <w:vertAlign w:val="superscript"/>
          <w:lang w:eastAsia="ja-JP"/>
        </w:rPr>
        <w:t>nd</w:t>
      </w:r>
      <w:r w:rsidR="00176436" w:rsidRPr="00327CFA">
        <w:rPr>
          <w:rFonts w:ascii="Times" w:hAnsi="Times"/>
          <w:szCs w:val="24"/>
          <w:lang w:eastAsia="ja-JP"/>
        </w:rPr>
        <w:t xml:space="preserve"> and 3</w:t>
      </w:r>
      <w:r w:rsidR="00176436" w:rsidRPr="00327CFA">
        <w:rPr>
          <w:rFonts w:ascii="Times" w:hAnsi="Times"/>
          <w:szCs w:val="24"/>
          <w:vertAlign w:val="superscript"/>
          <w:lang w:eastAsia="ja-JP"/>
        </w:rPr>
        <w:t>rd</w:t>
      </w:r>
      <w:r w:rsidR="00176436" w:rsidRPr="00327CFA">
        <w:rPr>
          <w:rFonts w:ascii="Times" w:hAnsi="Times"/>
          <w:szCs w:val="24"/>
          <w:lang w:eastAsia="ja-JP"/>
        </w:rPr>
        <w:t xml:space="preserve"> symbol groups</w:t>
      </w:r>
      <w:r w:rsidR="00176436">
        <w:rPr>
          <w:rFonts w:ascii="Times" w:hAnsi="Times"/>
          <w:szCs w:val="24"/>
          <w:lang w:eastAsia="ja-JP"/>
        </w:rPr>
        <w:t xml:space="preserve"> is assumed for inter-cell interf</w:t>
      </w:r>
      <w:r w:rsidR="00051F5B">
        <w:rPr>
          <w:rFonts w:ascii="Times" w:hAnsi="Times"/>
          <w:szCs w:val="24"/>
          <w:lang w:eastAsia="ja-JP"/>
        </w:rPr>
        <w:t>erence randomization. For G=3, since</w:t>
      </w:r>
      <w:r w:rsidR="00176436">
        <w:rPr>
          <w:rFonts w:ascii="Times" w:hAnsi="Times"/>
          <w:szCs w:val="24"/>
          <w:lang w:eastAsia="ja-JP"/>
        </w:rPr>
        <w:t xml:space="preserve"> the number of symbols per </w:t>
      </w:r>
      <w:r w:rsidR="00051F5B">
        <w:rPr>
          <w:rFonts w:ascii="Times" w:hAnsi="Times"/>
          <w:szCs w:val="24"/>
          <w:lang w:eastAsia="ja-JP"/>
        </w:rPr>
        <w:t xml:space="preserve">symbol </w:t>
      </w:r>
      <w:r w:rsidR="00176436">
        <w:rPr>
          <w:rFonts w:ascii="Times" w:hAnsi="Times"/>
          <w:szCs w:val="24"/>
          <w:lang w:eastAsia="ja-JP"/>
        </w:rPr>
        <w:t xml:space="preserve">group is </w:t>
      </w:r>
      <w:r w:rsidR="00051F5B">
        <w:rPr>
          <w:rFonts w:ascii="Times" w:hAnsi="Times"/>
          <w:szCs w:val="24"/>
          <w:lang w:eastAsia="ja-JP"/>
        </w:rPr>
        <w:t xml:space="preserve">equal to </w:t>
      </w:r>
      <w:r w:rsidR="00176436">
        <w:rPr>
          <w:rFonts w:ascii="Times" w:hAnsi="Times"/>
          <w:szCs w:val="24"/>
          <w:lang w:eastAsia="ja-JP"/>
        </w:rPr>
        <w:t xml:space="preserve">1, there is no hopping between the first and second symbol groups, and the hopping between the second and third symbol groups </w:t>
      </w:r>
      <w:r w:rsidR="00051F5B">
        <w:rPr>
          <w:rFonts w:ascii="Times" w:hAnsi="Times"/>
          <w:szCs w:val="24"/>
          <w:lang w:eastAsia="ja-JP"/>
        </w:rPr>
        <w:t xml:space="preserve">per transmission </w:t>
      </w:r>
      <w:r w:rsidR="00176436">
        <w:rPr>
          <w:rFonts w:ascii="Times" w:hAnsi="Times"/>
          <w:szCs w:val="24"/>
          <w:lang w:eastAsia="ja-JP"/>
        </w:rPr>
        <w:t>can be either 3.75 kHz or 22.5 kHz</w:t>
      </w:r>
      <w:proofErr w:type="gramStart"/>
      <w:r w:rsidR="00176436">
        <w:rPr>
          <w:rFonts w:ascii="Times" w:hAnsi="Times"/>
          <w:szCs w:val="24"/>
          <w:lang w:eastAsia="ja-JP"/>
        </w:rPr>
        <w:t xml:space="preserve">. </w:t>
      </w:r>
      <w:r w:rsidR="00176436" w:rsidRPr="00327CFA">
        <w:rPr>
          <w:rFonts w:ascii="Times" w:hAnsi="Times"/>
          <w:szCs w:val="24"/>
          <w:lang w:eastAsia="ja-JP"/>
        </w:rPr>
        <w:t>.</w:t>
      </w:r>
      <w:proofErr w:type="gramEnd"/>
    </w:p>
    <w:p w14:paraId="381CED25" w14:textId="5D5DB5D5" w:rsidR="00176436" w:rsidRDefault="00C953E4" w:rsidP="00176436">
      <w:pPr>
        <w:spacing w:before="180"/>
        <w:jc w:val="center"/>
        <w:rPr>
          <w:lang w:eastAsia="zh-CN"/>
        </w:rPr>
      </w:pPr>
      <w:r w:rsidRPr="00C953E4">
        <w:rPr>
          <w:noProof/>
        </w:rPr>
        <w:drawing>
          <wp:inline distT="0" distB="0" distL="0" distR="0" wp14:anchorId="4DAF1AEB" wp14:editId="0E74ED88">
            <wp:extent cx="5824242" cy="1384935"/>
            <wp:effectExtent l="0" t="0" r="508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017" cy="1388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4C226" w14:textId="712DA2D9" w:rsidR="00C953E4" w:rsidRPr="006959E0" w:rsidRDefault="00C953E4" w:rsidP="00C953E4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NPRACH hopping pattern for NB-IoT TDD</w:t>
      </w:r>
    </w:p>
    <w:p w14:paraId="6F1583D1" w14:textId="7971F334" w:rsidR="00C953E4" w:rsidRPr="00C953E4" w:rsidRDefault="00C953E4" w:rsidP="00C953E4">
      <w:pPr>
        <w:spacing w:before="180"/>
        <w:rPr>
          <w:lang w:val="en-GB" w:eastAsia="zh-CN"/>
        </w:rPr>
      </w:pPr>
      <w:r>
        <w:rPr>
          <w:rFonts w:hint="eastAsia"/>
          <w:lang w:val="en-GB" w:eastAsia="zh-CN"/>
        </w:rPr>
        <w:t>W</w:t>
      </w:r>
      <w:r>
        <w:rPr>
          <w:lang w:val="en-GB" w:eastAsia="zh-CN"/>
        </w:rPr>
        <w:t>e have the following proposals for NRACH design to fit in 1, 2 and 3 continuous UL subframes.</w:t>
      </w:r>
    </w:p>
    <w:p w14:paraId="3CA9FEF5" w14:textId="420C96D8" w:rsidR="00C953E4" w:rsidRDefault="00C953E4" w:rsidP="002631A4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number of symbol groups with back-to-back transmission </w:t>
      </w:r>
      <w:r w:rsidR="002631A4">
        <w:rPr>
          <w:b/>
          <w:lang w:val="en-GB"/>
        </w:rPr>
        <w:t xml:space="preserve">G </w:t>
      </w:r>
      <w:r>
        <w:rPr>
          <w:b/>
          <w:lang w:val="en-GB"/>
        </w:rPr>
        <w:t xml:space="preserve">and the number of symbols per </w:t>
      </w:r>
      <w:r w:rsidR="002631A4">
        <w:rPr>
          <w:b/>
          <w:lang w:val="en-GB"/>
        </w:rPr>
        <w:t xml:space="preserve">symbol </w:t>
      </w:r>
      <w:r>
        <w:rPr>
          <w:b/>
          <w:lang w:val="en-GB"/>
        </w:rPr>
        <w:t xml:space="preserve">group </w:t>
      </w:r>
      <w:r w:rsidR="002631A4">
        <w:rPr>
          <w:b/>
          <w:lang w:val="en-GB"/>
        </w:rPr>
        <w:t xml:space="preserve">N </w:t>
      </w:r>
      <w:r>
        <w:rPr>
          <w:b/>
          <w:lang w:val="en-GB"/>
        </w:rPr>
        <w:t>is configurable as a function of TDD UL/DL configurations</w:t>
      </w:r>
    </w:p>
    <w:p w14:paraId="4A36A137" w14:textId="16C16D01" w:rsidR="00C953E4" w:rsidRDefault="00C953E4" w:rsidP="00C953E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b/>
          <w:lang w:val="en-GB"/>
        </w:rPr>
        <w:t xml:space="preserve">Format 0 (fit in 1 UL subframe for TDD UL/DL config </w:t>
      </w:r>
      <w:r>
        <w:rPr>
          <w:rFonts w:ascii="Times" w:hAnsi="Times"/>
          <w:b/>
          <w:szCs w:val="24"/>
          <w:lang w:eastAsia="ja-JP"/>
        </w:rPr>
        <w:t>#2</w:t>
      </w:r>
      <w:r w:rsidR="002631A4">
        <w:rPr>
          <w:rFonts w:ascii="Times" w:hAnsi="Times"/>
          <w:b/>
          <w:szCs w:val="24"/>
          <w:lang w:eastAsia="ja-JP"/>
        </w:rPr>
        <w:t xml:space="preserve"> and #5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59A0D28B" w14:textId="5D0B771E" w:rsidR="00C953E4" w:rsidRDefault="002631A4" w:rsidP="00C953E4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G=3 and N=1, ~66.67us C</w:t>
      </w:r>
      <w:r w:rsidR="00C953E4">
        <w:rPr>
          <w:rFonts w:ascii="Times" w:hAnsi="Times"/>
          <w:b/>
          <w:szCs w:val="24"/>
          <w:lang w:eastAsia="ja-JP"/>
        </w:rPr>
        <w:t>P</w:t>
      </w:r>
      <w:r>
        <w:rPr>
          <w:rFonts w:ascii="Times" w:hAnsi="Times"/>
          <w:b/>
          <w:szCs w:val="24"/>
          <w:lang w:eastAsia="ja-JP"/>
        </w:rPr>
        <w:t xml:space="preserve"> and ~66.67us GP</w:t>
      </w:r>
    </w:p>
    <w:p w14:paraId="7D01F4D0" w14:textId="7DF176E0" w:rsidR="00C953E4" w:rsidRDefault="00C953E4" w:rsidP="00C953E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1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2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 w:rsidR="003112FA"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 w:rsidR="00C449C0">
        <w:rPr>
          <w:rFonts w:ascii="Times" w:hAnsi="Times"/>
          <w:b/>
          <w:szCs w:val="24"/>
          <w:lang w:eastAsia="ja-JP"/>
        </w:rPr>
        <w:t>s</w:t>
      </w:r>
      <w:r w:rsidR="002631A4">
        <w:rPr>
          <w:rFonts w:ascii="Times" w:hAnsi="Times"/>
          <w:b/>
          <w:szCs w:val="24"/>
          <w:lang w:eastAsia="ja-JP"/>
        </w:rPr>
        <w:t xml:space="preserve"> for TDD UL/DL config #1 and #4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564EC3FF" w14:textId="09B988A1" w:rsidR="002631A4" w:rsidRDefault="002631A4" w:rsidP="002631A4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G=2 and N=2, ~266.67us CP and ~400us GP</w:t>
      </w:r>
    </w:p>
    <w:p w14:paraId="1122FA73" w14:textId="18EE1C2D" w:rsidR="002631A4" w:rsidRDefault="002631A4" w:rsidP="002631A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2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3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 w:rsidR="00C449C0">
        <w:rPr>
          <w:rFonts w:ascii="Times" w:hAnsi="Times"/>
          <w:b/>
          <w:szCs w:val="24"/>
          <w:lang w:eastAsia="ja-JP"/>
        </w:rPr>
        <w:t>s</w:t>
      </w:r>
      <w:r>
        <w:rPr>
          <w:rFonts w:ascii="Times" w:hAnsi="Times"/>
          <w:b/>
          <w:szCs w:val="24"/>
          <w:lang w:eastAsia="ja-JP"/>
        </w:rPr>
        <w:t xml:space="preserve"> for TDD UL/DL config #3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2DBB33A6" w14:textId="02A12700" w:rsidR="002631A4" w:rsidRPr="002631A4" w:rsidRDefault="002631A4" w:rsidP="003B4AF6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rFonts w:ascii="Times" w:hAnsi="Times"/>
          <w:b/>
          <w:szCs w:val="24"/>
          <w:lang w:eastAsia="ja-JP"/>
        </w:rPr>
        <w:t>G=2 and N=4, ~266.67us CP and ~333.33us GP</w:t>
      </w:r>
    </w:p>
    <w:p w14:paraId="64DB39A4" w14:textId="77777777" w:rsidR="002631A4" w:rsidRDefault="002631A4" w:rsidP="00831045">
      <w:pPr>
        <w:spacing w:after="120"/>
        <w:rPr>
          <w:b/>
          <w:u w:val="single"/>
          <w:lang w:val="en-GB"/>
        </w:rPr>
      </w:pPr>
    </w:p>
    <w:p w14:paraId="5A6AD454" w14:textId="56C1B010" w:rsidR="002631A4" w:rsidRDefault="002631A4" w:rsidP="002631A4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0 (G=3 and N=1)</w:t>
      </w:r>
    </w:p>
    <w:p w14:paraId="7F8031FF" w14:textId="77777777" w:rsidR="002631A4" w:rsidRPr="002631A4" w:rsidRDefault="002631A4" w:rsidP="002631A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>No hopping between the first and second symbol in each 3 symbol groups with back-to-back transmission</w:t>
      </w:r>
    </w:p>
    <w:p w14:paraId="2CCF1BCD" w14:textId="392E44B0" w:rsidR="002631A4" w:rsidRPr="002631A4" w:rsidRDefault="002631A4" w:rsidP="002631A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1 tone hopping is applied for the second and third symbol groups of the first back-to-back </w:t>
      </w:r>
      <w:r w:rsidR="00C449C0" w:rsidRPr="002631A4">
        <w:rPr>
          <w:b/>
          <w:lang w:val="en-GB"/>
        </w:rPr>
        <w:t>transmission</w:t>
      </w:r>
    </w:p>
    <w:p w14:paraId="3C4F9D4D" w14:textId="68F3A673" w:rsidR="002631A4" w:rsidRDefault="002631A4" w:rsidP="003B4AF6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6 tone hopping is applied for the second and third symbol groups of the second back-to-back </w:t>
      </w:r>
      <w:r w:rsidR="00C449C0" w:rsidRPr="002631A4">
        <w:rPr>
          <w:b/>
          <w:lang w:val="en-GB"/>
        </w:rPr>
        <w:t>transmission</w:t>
      </w:r>
    </w:p>
    <w:p w14:paraId="4CD142D2" w14:textId="2A3A99FB" w:rsidR="002631A4" w:rsidRDefault="002631A4" w:rsidP="00831045">
      <w:pPr>
        <w:spacing w:after="120"/>
        <w:rPr>
          <w:b/>
          <w:lang w:val="en-GB"/>
        </w:rPr>
      </w:pPr>
    </w:p>
    <w:p w14:paraId="5C70CAF9" w14:textId="5A85D0C3" w:rsidR="002631A4" w:rsidRDefault="002631A4" w:rsidP="002631A4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384C08"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1 and 2 (G=2 and N=2 or 4)</w:t>
      </w:r>
    </w:p>
    <w:p w14:paraId="7F8E6226" w14:textId="02C1B931" w:rsidR="002631A4" w:rsidRPr="002631A4" w:rsidRDefault="002631A4" w:rsidP="002631A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1 tone hopping is applied for </w:t>
      </w:r>
      <w:r>
        <w:rPr>
          <w:b/>
          <w:lang w:val="en-GB"/>
        </w:rPr>
        <w:t xml:space="preserve">the first </w:t>
      </w:r>
      <w:r w:rsidRPr="002631A4">
        <w:rPr>
          <w:b/>
          <w:lang w:val="en-GB"/>
        </w:rPr>
        <w:t>back-to-back symbol groups</w:t>
      </w:r>
    </w:p>
    <w:p w14:paraId="2531E908" w14:textId="1C050D7F" w:rsidR="002631A4" w:rsidRPr="00384C08" w:rsidRDefault="002631A4" w:rsidP="00384C08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>6 tone ho</w:t>
      </w:r>
      <w:r w:rsidR="00384C08">
        <w:rPr>
          <w:b/>
          <w:lang w:val="en-GB"/>
        </w:rPr>
        <w:t xml:space="preserve">pping is applied for the </w:t>
      </w:r>
      <w:r>
        <w:rPr>
          <w:b/>
          <w:lang w:val="en-GB"/>
        </w:rPr>
        <w:t>second</w:t>
      </w:r>
      <w:r w:rsidRPr="002631A4">
        <w:rPr>
          <w:b/>
          <w:lang w:val="en-GB"/>
        </w:rPr>
        <w:t xml:space="preserve"> back-to-back symbol groups</w:t>
      </w:r>
    </w:p>
    <w:p w14:paraId="51529411" w14:textId="77777777" w:rsidR="00384C08" w:rsidRDefault="00384C08" w:rsidP="00831045">
      <w:pPr>
        <w:spacing w:after="120"/>
        <w:rPr>
          <w:b/>
          <w:lang w:val="en-GB"/>
        </w:rPr>
      </w:pPr>
    </w:p>
    <w:p w14:paraId="36CFEB58" w14:textId="51F574FB" w:rsidR="00B0279F" w:rsidRPr="00384C08" w:rsidRDefault="00384C08" w:rsidP="00384C08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Cell specific pseudo hopping is applied for the non-continuous NPRACH symbol groups.</w:t>
      </w:r>
    </w:p>
    <w:p w14:paraId="654B749D" w14:textId="302C0B02" w:rsidR="00B0279F" w:rsidRDefault="00B0279F" w:rsidP="00D91D0C">
      <w:pPr>
        <w:pStyle w:val="Heading1"/>
      </w:pPr>
      <w:r>
        <w:t>NP</w:t>
      </w:r>
      <w:r w:rsidR="00DA45B7">
        <w:t>U</w:t>
      </w:r>
      <w:r>
        <w:t>SCH</w:t>
      </w:r>
    </w:p>
    <w:p w14:paraId="0D70EA46" w14:textId="605EFC6E" w:rsidR="008470C4" w:rsidRDefault="00C16E53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Same as FDD, both single tone and multi-tone transmission are supported for NB-IoT TDD. </w:t>
      </w:r>
      <w:r w:rsidR="008470C4">
        <w:rPr>
          <w:rFonts w:hint="eastAsia"/>
          <w:lang w:val="en-GB" w:eastAsia="zh-CN"/>
        </w:rPr>
        <w:t xml:space="preserve">For single </w:t>
      </w:r>
      <w:r>
        <w:rPr>
          <w:lang w:val="en-GB" w:eastAsia="zh-CN"/>
        </w:rPr>
        <w:t xml:space="preserve">tone mode, two subcarrier spacings are agreed, i.e., 3.75kHz and 15kHz. The 15kHz subcarrier spacing is applied to all the supported TDD UL/DL configurations for NB-IoT, and for 3.75 kHz, the agreement is to support it for TDD configuration #1 and #4 and FFS for TDD configuration #3. </w:t>
      </w:r>
    </w:p>
    <w:p w14:paraId="0A1C95B8" w14:textId="0C8BBFE3" w:rsidR="00C16E53" w:rsidRDefault="00C16E53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slot duration for 3.75kHz is 2ms. If 3.75kHz subcarrier spacing is supported for TDD configuration #3, </w:t>
      </w:r>
      <w:r w:rsidR="000D1F72">
        <w:rPr>
          <w:lang w:val="en-GB" w:eastAsia="zh-CN"/>
        </w:rPr>
        <w:t xml:space="preserve">it can be seen that the fourth symbol will be truncated since it is across two discontinuous UL subframes. And there is no DMRS symbol for the first subframe. A new slot structure is needed </w:t>
      </w:r>
      <w:r w:rsidR="00A81FC9">
        <w:rPr>
          <w:lang w:val="en-GB" w:eastAsia="zh-CN"/>
        </w:rPr>
        <w:t xml:space="preserve">to be defined </w:t>
      </w:r>
      <w:r w:rsidR="000D1F72">
        <w:rPr>
          <w:lang w:val="en-GB" w:eastAsia="zh-CN"/>
        </w:rPr>
        <w:t xml:space="preserve">to support 3.75kHz subcarrier spacing for TDD configuration #3. </w:t>
      </w:r>
      <w:r w:rsidR="00A81FC9">
        <w:rPr>
          <w:lang w:val="en-GB" w:eastAsia="zh-CN"/>
        </w:rPr>
        <w:t>The</w:t>
      </w:r>
      <w:r w:rsidR="00AA50BE">
        <w:rPr>
          <w:lang w:val="en-GB" w:eastAsia="zh-CN"/>
        </w:rPr>
        <w:t xml:space="preserve"> new slot structure design may require a lot of efforts in 3GPP. I</w:t>
      </w:r>
      <w:r w:rsidR="000D1F72">
        <w:rPr>
          <w:lang w:val="en-GB" w:eastAsia="zh-CN"/>
        </w:rPr>
        <w:t xml:space="preserve">t is </w:t>
      </w:r>
      <w:r w:rsidR="00AA50BE">
        <w:rPr>
          <w:lang w:val="en-GB" w:eastAsia="zh-CN"/>
        </w:rPr>
        <w:t xml:space="preserve">therefore </w:t>
      </w:r>
      <w:r w:rsidR="000D1F72">
        <w:rPr>
          <w:lang w:val="en-GB" w:eastAsia="zh-CN"/>
        </w:rPr>
        <w:t>not prefer</w:t>
      </w:r>
      <w:r w:rsidR="00AA50BE">
        <w:rPr>
          <w:lang w:val="en-GB" w:eastAsia="zh-CN"/>
        </w:rPr>
        <w:t>red</w:t>
      </w:r>
      <w:r w:rsidR="000D1F72">
        <w:rPr>
          <w:lang w:val="en-GB" w:eastAsia="zh-CN"/>
        </w:rPr>
        <w:t xml:space="preserve"> to support 3.75kHz subcarrier spacing for TDD configuration #3.</w:t>
      </w:r>
    </w:p>
    <w:p w14:paraId="3AC73A59" w14:textId="557226BF" w:rsidR="000D1F72" w:rsidRPr="00384C08" w:rsidRDefault="000D1F72" w:rsidP="000D1F72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lastRenderedPageBreak/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3.75kHz subcarrier spacing is not supported for TDD UL/DL configuration #3. No other subcarrier spacing is supported for TDD.</w:t>
      </w:r>
    </w:p>
    <w:p w14:paraId="08C75098" w14:textId="77777777" w:rsidR="000D1F72" w:rsidRPr="000D1F72" w:rsidRDefault="000D1F72" w:rsidP="00C471F2">
      <w:pPr>
        <w:jc w:val="both"/>
        <w:rPr>
          <w:lang w:val="en-GB" w:eastAsia="zh-CN"/>
        </w:rPr>
      </w:pPr>
    </w:p>
    <w:p w14:paraId="5C6030DB" w14:textId="03265E5E" w:rsidR="000D1F72" w:rsidRDefault="000D1F72" w:rsidP="000D1F72">
      <w:pPr>
        <w:spacing w:after="0"/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19AD4A79" wp14:editId="79442C98">
            <wp:extent cx="4819650" cy="2014260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017" cy="2016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C5E31" w14:textId="6EEFED51" w:rsidR="000D1F72" w:rsidRPr="006959E0" w:rsidRDefault="000D1F72" w:rsidP="000D1F72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The slot structure of 3.75kHz subcarrier spacing</w:t>
      </w:r>
    </w:p>
    <w:p w14:paraId="4F6587EB" w14:textId="5EC8411A" w:rsidR="00112309" w:rsidRDefault="000D1F72" w:rsidP="00C471F2">
      <w:pPr>
        <w:jc w:val="both"/>
        <w:rPr>
          <w:lang w:val="en-GB" w:eastAsia="zh-CN"/>
        </w:rPr>
      </w:pPr>
      <w:r>
        <w:rPr>
          <w:lang w:val="en-GB" w:eastAsia="zh-CN"/>
        </w:rPr>
        <w:t>For multi-tone</w:t>
      </w:r>
      <w:r w:rsidR="006D650F">
        <w:rPr>
          <w:lang w:val="en-GB" w:eastAsia="zh-CN"/>
        </w:rPr>
        <w:t xml:space="preserve"> transmission</w:t>
      </w:r>
      <w:r>
        <w:rPr>
          <w:lang w:val="en-GB" w:eastAsia="zh-CN"/>
        </w:rPr>
        <w:t xml:space="preserve">, the </w:t>
      </w:r>
      <w:r w:rsidR="0067638E">
        <w:rPr>
          <w:lang w:val="en-GB" w:eastAsia="zh-CN"/>
        </w:rPr>
        <w:t xml:space="preserve">resource allocation is </w:t>
      </w:r>
      <w:r>
        <w:rPr>
          <w:lang w:val="en-GB" w:eastAsia="zh-CN"/>
        </w:rPr>
        <w:t xml:space="preserve">based on the </w:t>
      </w:r>
      <w:r w:rsidR="0067638E">
        <w:rPr>
          <w:lang w:val="en-GB" w:eastAsia="zh-CN"/>
        </w:rPr>
        <w:t xml:space="preserve">resource unit which is defined as </w:t>
      </w:r>
      <w:r w:rsidR="0067638E" w:rsidRPr="00EE56D7">
        <w:rPr>
          <w:position w:val="-14"/>
        </w:rPr>
        <w:object w:dxaOrig="960" w:dyaOrig="380" w14:anchorId="3DE18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5pt;height:19pt" o:ole="">
            <v:imagedata r:id="rId15" o:title=""/>
          </v:shape>
          <o:OLEObject Type="Embed" ProgID="Equation.3" ShapeID="_x0000_i1025" DrawAspect="Content" ObjectID="_1572466230" r:id="rId16"/>
        </w:object>
      </w:r>
      <w:r w:rsidR="0067638E" w:rsidRPr="00C12953">
        <w:t xml:space="preserve"> consecutive </w:t>
      </w:r>
      <w:r w:rsidR="0067638E">
        <w:t>SC-FDMA</w:t>
      </w:r>
      <w:r w:rsidR="0067638E" w:rsidRPr="00C12953">
        <w:t xml:space="preserve"> symbols in the time domain and </w:t>
      </w:r>
      <w:r w:rsidR="0067638E" w:rsidRPr="009037CE">
        <w:rPr>
          <w:position w:val="-10"/>
        </w:rPr>
        <w:object w:dxaOrig="460" w:dyaOrig="340" w14:anchorId="10822221">
          <v:shape id="_x0000_i1026" type="#_x0000_t75" style="width:23.5pt;height:17.5pt" o:ole="">
            <v:imagedata r:id="rId17" o:title=""/>
          </v:shape>
          <o:OLEObject Type="Embed" ProgID="Equation.3" ShapeID="_x0000_i1026" DrawAspect="Content" ObjectID="_1572466231" r:id="rId18"/>
        </w:object>
      </w:r>
      <w:r w:rsidR="0067638E" w:rsidRPr="00C12953">
        <w:t>consecutive subcarriers in the frequency domain</w:t>
      </w:r>
      <w:r w:rsidR="0067638E">
        <w:t xml:space="preserve">, where </w:t>
      </w:r>
      <w:r w:rsidR="0067638E" w:rsidRPr="009037CE">
        <w:rPr>
          <w:position w:val="-10"/>
        </w:rPr>
        <w:object w:dxaOrig="460" w:dyaOrig="340" w14:anchorId="3DF18D2F">
          <v:shape id="_x0000_i1027" type="#_x0000_t75" style="width:23.5pt;height:17.5pt" o:ole="">
            <v:imagedata r:id="rId17" o:title=""/>
          </v:shape>
          <o:OLEObject Type="Embed" ProgID="Equation.3" ShapeID="_x0000_i1027" DrawAspect="Content" ObjectID="_1572466232" r:id="rId19"/>
        </w:object>
      </w:r>
      <w:r w:rsidR="0067638E">
        <w:t xml:space="preserve"> and </w:t>
      </w:r>
      <w:r w:rsidR="0067638E" w:rsidRPr="00C12953">
        <w:rPr>
          <w:position w:val="-14"/>
        </w:rPr>
        <w:object w:dxaOrig="540" w:dyaOrig="380" w14:anchorId="76C2076F">
          <v:shape id="_x0000_i1028" type="#_x0000_t75" style="width:27pt;height:19pt" o:ole="">
            <v:imagedata r:id="rId20" o:title=""/>
          </v:shape>
          <o:OLEObject Type="Embed" ProgID="Equation.3" ShapeID="_x0000_i1028" DrawAspect="Content" ObjectID="_1572466233" r:id="rId21"/>
        </w:object>
      </w:r>
      <w:r w:rsidR="0067638E">
        <w:t xml:space="preserve"> are given by Table </w:t>
      </w:r>
      <w:r w:rsidR="006D650F">
        <w:t>4 for FDD</w:t>
      </w:r>
      <w:r w:rsidR="0067638E">
        <w:t>.</w:t>
      </w:r>
    </w:p>
    <w:p w14:paraId="0E25BA95" w14:textId="691FA6D1" w:rsidR="0067638E" w:rsidRPr="0067638E" w:rsidRDefault="0067638E" w:rsidP="0067638E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 w:rsidR="006D650F">
        <w:rPr>
          <w:b/>
          <w:lang w:val="en-GB" w:eastAsia="zh-CN"/>
        </w:rPr>
        <w:t>4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Resource unit in time and frequency</w:t>
      </w:r>
      <w:r w:rsidR="006D650F">
        <w:rPr>
          <w:b/>
          <w:lang w:val="en-GB" w:eastAsia="zh-CN"/>
        </w:rPr>
        <w:t xml:space="preserve"> for FDD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73"/>
        <w:gridCol w:w="1401"/>
        <w:gridCol w:w="1401"/>
        <w:gridCol w:w="1401"/>
        <w:gridCol w:w="1377"/>
      </w:tblGrid>
      <w:tr w:rsidR="0067638E" w:rsidRPr="009428F2" w14:paraId="219CF527" w14:textId="77777777" w:rsidTr="003B4AF6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F7D5FE" w14:textId="77777777" w:rsidR="0067638E" w:rsidRPr="009428F2" w:rsidRDefault="0067638E" w:rsidP="003B4AF6">
            <w:pPr>
              <w:pStyle w:val="TAH"/>
            </w:pPr>
            <w:r w:rsidRPr="009428F2">
              <w:t>NPUSCH format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D926ED" w14:textId="28F63407" w:rsidR="0067638E" w:rsidRPr="009428F2" w:rsidRDefault="0067638E" w:rsidP="003B4AF6">
            <w:pPr>
              <w:pStyle w:val="TAH"/>
            </w:pPr>
            <w:r w:rsidRPr="009428F2">
              <w:rPr>
                <w:noProof/>
                <w:lang w:eastAsia="zh-CN"/>
              </w:rPr>
              <w:drawing>
                <wp:inline distT="0" distB="0" distL="0" distR="0" wp14:anchorId="793BC129" wp14:editId="52ABEED5">
                  <wp:extent cx="175260" cy="1752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B707AD" w14:textId="77777777" w:rsidR="0067638E" w:rsidRPr="009428F2" w:rsidRDefault="0067638E" w:rsidP="003B4AF6">
            <w:pPr>
              <w:pStyle w:val="TAH"/>
            </w:pPr>
            <w:r w:rsidRPr="009428F2">
              <w:rPr>
                <w:position w:val="-10"/>
              </w:rPr>
              <w:object w:dxaOrig="460" w:dyaOrig="340" w14:anchorId="046E4D31">
                <v:shape id="_x0000_i1029" type="#_x0000_t75" style="width:23.5pt;height:17.5pt" o:ole="">
                  <v:imagedata r:id="rId23" o:title=""/>
                </v:shape>
                <o:OLEObject Type="Embed" ProgID="Equation.3" ShapeID="_x0000_i1029" DrawAspect="Content" ObjectID="_1572466234" r:id="rId24"/>
              </w:objec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AE2674" w14:textId="77777777" w:rsidR="0067638E" w:rsidRPr="009428F2" w:rsidRDefault="0067638E" w:rsidP="003B4AF6">
            <w:pPr>
              <w:pStyle w:val="TAH"/>
            </w:pPr>
            <w:r w:rsidRPr="009428F2">
              <w:rPr>
                <w:position w:val="-10"/>
              </w:rPr>
              <w:object w:dxaOrig="499" w:dyaOrig="340" w14:anchorId="1693F7B1">
                <v:shape id="_x0000_i1030" type="#_x0000_t75" style="width:25pt;height:17.5pt" o:ole="">
                  <v:imagedata r:id="rId25" o:title=""/>
                </v:shape>
                <o:OLEObject Type="Embed" ProgID="Equation.3" ShapeID="_x0000_i1030" DrawAspect="Content" ObjectID="_1572466235" r:id="rId26"/>
              </w:objec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06093B" w14:textId="77777777" w:rsidR="0067638E" w:rsidRPr="009428F2" w:rsidRDefault="0067638E" w:rsidP="003B4AF6">
            <w:pPr>
              <w:pStyle w:val="TAH"/>
            </w:pPr>
            <w:r w:rsidRPr="009428F2">
              <w:rPr>
                <w:position w:val="-14"/>
              </w:rPr>
              <w:object w:dxaOrig="540" w:dyaOrig="380" w14:anchorId="4591FF31">
                <v:shape id="_x0000_i1031" type="#_x0000_t75" style="width:27pt;height:19pt" o:ole="">
                  <v:imagedata r:id="rId27" o:title=""/>
                </v:shape>
                <o:OLEObject Type="Embed" ProgID="Equation.3" ShapeID="_x0000_i1031" DrawAspect="Content" ObjectID="_1572466236" r:id="rId28"/>
              </w:object>
            </w:r>
          </w:p>
        </w:tc>
      </w:tr>
      <w:tr w:rsidR="0067638E" w:rsidRPr="009428F2" w14:paraId="0066B2C5" w14:textId="77777777" w:rsidTr="003B4AF6">
        <w:trPr>
          <w:cantSplit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58F0B" w14:textId="77777777" w:rsidR="0067638E" w:rsidRPr="009428F2" w:rsidRDefault="0067638E" w:rsidP="003B4AF6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637A" w14:textId="77777777" w:rsidR="0067638E" w:rsidRPr="009428F2" w:rsidRDefault="0067638E" w:rsidP="003B4AF6">
            <w:pPr>
              <w:pStyle w:val="TAC"/>
            </w:pPr>
            <w:r w:rsidRPr="009428F2">
              <w:t>3.75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07ED" w14:textId="77777777" w:rsidR="0067638E" w:rsidRPr="009428F2" w:rsidRDefault="0067638E" w:rsidP="003B4AF6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E950" w14:textId="77777777" w:rsidR="0067638E" w:rsidRPr="009428F2" w:rsidRDefault="0067638E" w:rsidP="003B4AF6">
            <w:pPr>
              <w:pStyle w:val="TAC"/>
            </w:pPr>
            <w:r w:rsidRPr="009428F2">
              <w:t>16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D7037" w14:textId="77777777" w:rsidR="0067638E" w:rsidRPr="009428F2" w:rsidRDefault="0067638E" w:rsidP="003B4AF6">
            <w:pPr>
              <w:pStyle w:val="TAC"/>
            </w:pPr>
            <w:r w:rsidRPr="009428F2">
              <w:t>7</w:t>
            </w:r>
          </w:p>
        </w:tc>
      </w:tr>
      <w:tr w:rsidR="0067638E" w:rsidRPr="009428F2" w14:paraId="3FC66748" w14:textId="77777777" w:rsidTr="003B4AF6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4D94C" w14:textId="77777777" w:rsidR="0067638E" w:rsidRPr="009428F2" w:rsidRDefault="0067638E" w:rsidP="003B4AF6">
            <w:pPr>
              <w:pStyle w:val="TAC"/>
              <w:jc w:val="left"/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13F7C" w14:textId="77777777" w:rsidR="0067638E" w:rsidRPr="009428F2" w:rsidRDefault="0067638E" w:rsidP="003B4AF6">
            <w:pPr>
              <w:pStyle w:val="TAC"/>
            </w:pPr>
            <w:r w:rsidRPr="009428F2">
              <w:t>15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381D" w14:textId="77777777" w:rsidR="0067638E" w:rsidRPr="009428F2" w:rsidRDefault="0067638E" w:rsidP="003B4AF6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FA1" w14:textId="77777777" w:rsidR="0067638E" w:rsidRPr="009428F2" w:rsidRDefault="0067638E" w:rsidP="003B4AF6">
            <w:pPr>
              <w:pStyle w:val="TAC"/>
            </w:pPr>
            <w:r w:rsidRPr="009428F2">
              <w:t>16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D24B8" w14:textId="77777777" w:rsidR="0067638E" w:rsidRPr="009428F2" w:rsidRDefault="0067638E" w:rsidP="003B4AF6">
            <w:pPr>
              <w:pStyle w:val="TAC"/>
            </w:pPr>
          </w:p>
        </w:tc>
      </w:tr>
      <w:tr w:rsidR="0067638E" w:rsidRPr="009428F2" w14:paraId="013454FB" w14:textId="77777777" w:rsidTr="003B4AF6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51717" w14:textId="77777777" w:rsidR="0067638E" w:rsidRPr="009428F2" w:rsidRDefault="0067638E" w:rsidP="003B4AF6">
            <w:pPr>
              <w:pStyle w:val="TAC"/>
              <w:jc w:val="left"/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39057" w14:textId="77777777" w:rsidR="0067638E" w:rsidRPr="009428F2" w:rsidRDefault="0067638E" w:rsidP="003B4AF6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4249" w14:textId="77777777" w:rsidR="0067638E" w:rsidRPr="009428F2" w:rsidRDefault="0067638E" w:rsidP="003B4AF6">
            <w:pPr>
              <w:pStyle w:val="TAC"/>
            </w:pPr>
            <w:r w:rsidRPr="009428F2"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947B" w14:textId="77777777" w:rsidR="0067638E" w:rsidRPr="009428F2" w:rsidRDefault="0067638E" w:rsidP="003B4AF6">
            <w:pPr>
              <w:pStyle w:val="TAC"/>
            </w:pPr>
            <w:r w:rsidRPr="009428F2">
              <w:t>8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901BC" w14:textId="77777777" w:rsidR="0067638E" w:rsidRPr="009428F2" w:rsidRDefault="0067638E" w:rsidP="003B4AF6">
            <w:pPr>
              <w:pStyle w:val="TAC"/>
            </w:pPr>
          </w:p>
        </w:tc>
      </w:tr>
      <w:tr w:rsidR="0067638E" w:rsidRPr="009428F2" w14:paraId="59F6387E" w14:textId="77777777" w:rsidTr="003B4AF6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CBFD4" w14:textId="77777777" w:rsidR="0067638E" w:rsidRPr="009428F2" w:rsidRDefault="0067638E" w:rsidP="003B4AF6">
            <w:pPr>
              <w:pStyle w:val="TAC"/>
              <w:jc w:val="left"/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0D05" w14:textId="77777777" w:rsidR="0067638E" w:rsidRPr="009428F2" w:rsidRDefault="0067638E" w:rsidP="003B4AF6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586D" w14:textId="77777777" w:rsidR="0067638E" w:rsidRPr="009428F2" w:rsidRDefault="0067638E" w:rsidP="003B4AF6">
            <w:pPr>
              <w:pStyle w:val="TAC"/>
            </w:pPr>
            <w:r w:rsidRPr="009428F2"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1EC0" w14:textId="77777777" w:rsidR="0067638E" w:rsidRPr="009428F2" w:rsidRDefault="0067638E" w:rsidP="003B4AF6">
            <w:pPr>
              <w:pStyle w:val="TAC"/>
            </w:pPr>
            <w:r w:rsidRPr="009428F2"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9545D" w14:textId="77777777" w:rsidR="0067638E" w:rsidRPr="009428F2" w:rsidRDefault="0067638E" w:rsidP="003B4AF6">
            <w:pPr>
              <w:pStyle w:val="TAC"/>
            </w:pPr>
          </w:p>
        </w:tc>
      </w:tr>
      <w:tr w:rsidR="0067638E" w:rsidRPr="009428F2" w14:paraId="5336F150" w14:textId="77777777" w:rsidTr="003B4AF6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2944" w14:textId="77777777" w:rsidR="0067638E" w:rsidRPr="009428F2" w:rsidRDefault="0067638E" w:rsidP="003B4AF6">
            <w:pPr>
              <w:pStyle w:val="TAC"/>
              <w:jc w:val="left"/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FA55" w14:textId="77777777" w:rsidR="0067638E" w:rsidRPr="009428F2" w:rsidRDefault="0067638E" w:rsidP="003B4AF6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68B" w14:textId="77777777" w:rsidR="0067638E" w:rsidRPr="009428F2" w:rsidRDefault="0067638E" w:rsidP="003B4AF6">
            <w:pPr>
              <w:pStyle w:val="TAC"/>
            </w:pPr>
            <w:r w:rsidRPr="009428F2"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D044" w14:textId="77777777" w:rsidR="0067638E" w:rsidRPr="009428F2" w:rsidRDefault="0067638E" w:rsidP="003B4AF6">
            <w:pPr>
              <w:pStyle w:val="TAC"/>
            </w:pPr>
            <w:r w:rsidRPr="009428F2">
              <w:t>2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D9E84" w14:textId="77777777" w:rsidR="0067638E" w:rsidRPr="009428F2" w:rsidRDefault="0067638E" w:rsidP="003B4AF6">
            <w:pPr>
              <w:pStyle w:val="TAC"/>
            </w:pPr>
          </w:p>
        </w:tc>
      </w:tr>
      <w:tr w:rsidR="0067638E" w:rsidRPr="009428F2" w14:paraId="19F9DCF0" w14:textId="77777777" w:rsidTr="003B4AF6">
        <w:trPr>
          <w:cantSplit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46F36" w14:textId="77777777" w:rsidR="0067638E" w:rsidRPr="009428F2" w:rsidRDefault="0067638E" w:rsidP="003B4AF6">
            <w:pPr>
              <w:pStyle w:val="TAC"/>
            </w:pPr>
            <w:r w:rsidRPr="009428F2"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30F" w14:textId="77777777" w:rsidR="0067638E" w:rsidRPr="009428F2" w:rsidRDefault="0067638E" w:rsidP="003B4AF6">
            <w:pPr>
              <w:pStyle w:val="TAC"/>
            </w:pPr>
            <w:r w:rsidRPr="009428F2">
              <w:t>3.75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FDD0" w14:textId="77777777" w:rsidR="0067638E" w:rsidRPr="009428F2" w:rsidRDefault="0067638E" w:rsidP="003B4AF6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D599" w14:textId="77777777" w:rsidR="0067638E" w:rsidRPr="009428F2" w:rsidRDefault="0067638E" w:rsidP="003B4AF6">
            <w:pPr>
              <w:pStyle w:val="TAC"/>
            </w:pPr>
            <w:r w:rsidRPr="009428F2"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141E6" w14:textId="77777777" w:rsidR="0067638E" w:rsidRPr="009428F2" w:rsidRDefault="0067638E" w:rsidP="003B4AF6">
            <w:pPr>
              <w:pStyle w:val="TAC"/>
            </w:pPr>
          </w:p>
        </w:tc>
      </w:tr>
      <w:tr w:rsidR="0067638E" w:rsidRPr="009428F2" w14:paraId="17837C20" w14:textId="77777777" w:rsidTr="003B4AF6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A880" w14:textId="77777777" w:rsidR="0067638E" w:rsidRPr="009428F2" w:rsidRDefault="0067638E" w:rsidP="003B4AF6">
            <w:pPr>
              <w:pStyle w:val="TAC"/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EAA7" w14:textId="77777777" w:rsidR="0067638E" w:rsidRPr="009428F2" w:rsidRDefault="0067638E" w:rsidP="003B4AF6">
            <w:pPr>
              <w:pStyle w:val="TAC"/>
            </w:pPr>
            <w:r w:rsidRPr="009428F2">
              <w:t>15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CC54" w14:textId="77777777" w:rsidR="0067638E" w:rsidRPr="009428F2" w:rsidRDefault="0067638E" w:rsidP="003B4AF6">
            <w:pPr>
              <w:pStyle w:val="TAC"/>
            </w:pPr>
            <w:r w:rsidRPr="009428F2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8D2E" w14:textId="77777777" w:rsidR="0067638E" w:rsidRPr="009428F2" w:rsidRDefault="0067638E" w:rsidP="003B4AF6">
            <w:pPr>
              <w:pStyle w:val="TAC"/>
            </w:pPr>
            <w:r w:rsidRPr="009428F2">
              <w:t>4</w:t>
            </w: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EF4F" w14:textId="77777777" w:rsidR="0067638E" w:rsidRPr="009428F2" w:rsidRDefault="0067638E" w:rsidP="003B4AF6">
            <w:pPr>
              <w:pStyle w:val="TAC"/>
            </w:pPr>
          </w:p>
        </w:tc>
      </w:tr>
    </w:tbl>
    <w:p w14:paraId="2A957B87" w14:textId="62828659" w:rsidR="0067638E" w:rsidRDefault="0067638E" w:rsidP="00C471F2">
      <w:pPr>
        <w:jc w:val="both"/>
        <w:rPr>
          <w:lang w:val="en-GB" w:eastAsia="zh-CN"/>
        </w:rPr>
      </w:pPr>
    </w:p>
    <w:p w14:paraId="4FA49489" w14:textId="13AC39E9" w:rsidR="006D650F" w:rsidRDefault="006D650F" w:rsidP="00C471F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some TDD UL/DL configurations, it may not be good to reuse the </w:t>
      </w:r>
      <w:r w:rsidR="00A81FC9">
        <w:rPr>
          <w:lang w:val="en-GB" w:eastAsia="zh-CN"/>
        </w:rPr>
        <w:t xml:space="preserve">same </w:t>
      </w:r>
      <w:r>
        <w:rPr>
          <w:lang w:val="en-GB" w:eastAsia="zh-CN"/>
        </w:rPr>
        <w:t xml:space="preserve">definition of the resource unit </w:t>
      </w:r>
      <w:r w:rsidR="00A81FC9">
        <w:rPr>
          <w:lang w:val="en-GB" w:eastAsia="zh-CN"/>
        </w:rPr>
        <w:t>as</w:t>
      </w:r>
      <w:r>
        <w:rPr>
          <w:lang w:val="en-GB" w:eastAsia="zh-CN"/>
        </w:rPr>
        <w:t xml:space="preserve"> FDD due to limited number of UL subframes. For example, for TDD configuration #3</w:t>
      </w:r>
      <w:r w:rsidR="00B12B09">
        <w:rPr>
          <w:lang w:val="en-GB" w:eastAsia="zh-CN"/>
        </w:rPr>
        <w:t xml:space="preserve">, </w:t>
      </w:r>
      <w:r>
        <w:rPr>
          <w:lang w:val="en-GB" w:eastAsia="zh-CN"/>
        </w:rPr>
        <w:t xml:space="preserve">we can consider to allocate 4 subcarriers in a resource unit with </w:t>
      </w:r>
      <w:r w:rsidR="00AA50BE">
        <w:rPr>
          <w:lang w:val="en-GB" w:eastAsia="zh-CN"/>
        </w:rPr>
        <w:t xml:space="preserve">the </w:t>
      </w:r>
      <w:r>
        <w:rPr>
          <w:lang w:val="en-GB" w:eastAsia="zh-CN"/>
        </w:rPr>
        <w:t xml:space="preserve">length equal to 3ms to better fit in 3 continuous UL subframes. </w:t>
      </w:r>
      <w:r w:rsidR="00AA50BE">
        <w:rPr>
          <w:lang w:val="en-GB" w:eastAsia="zh-CN"/>
        </w:rPr>
        <w:t xml:space="preserve">But as discussed in [3], the 4-subcarrier allocation may lead to unused resources when NPRACH and NPUSCH are FDM in one PRB. </w:t>
      </w:r>
      <w:r w:rsidR="00A81FC9">
        <w:rPr>
          <w:lang w:val="en-GB" w:eastAsia="zh-CN"/>
        </w:rPr>
        <w:t xml:space="preserve">However, this is assumed </w:t>
      </w:r>
      <w:r w:rsidR="00AA50BE">
        <w:rPr>
          <w:lang w:val="en-GB" w:eastAsia="zh-CN"/>
        </w:rPr>
        <w:t xml:space="preserve">the subcarrier offset for NPRACH is configured from the set {0, 12, 24, 36}. </w:t>
      </w:r>
      <w:r w:rsidR="00A81FC9">
        <w:rPr>
          <w:lang w:val="en-GB" w:eastAsia="zh-CN"/>
        </w:rPr>
        <w:t>For NRACH, a</w:t>
      </w:r>
      <w:r w:rsidR="00AA50BE">
        <w:rPr>
          <w:lang w:val="en-GB" w:eastAsia="zh-CN"/>
        </w:rPr>
        <w:t xml:space="preserve">nother set of {2, 18, 34} can be configured in case a guard band of 7.5kHz is </w:t>
      </w:r>
      <w:r w:rsidR="00A81FC9">
        <w:rPr>
          <w:lang w:val="en-GB" w:eastAsia="zh-CN"/>
        </w:rPr>
        <w:t>needed</w:t>
      </w:r>
      <w:r w:rsidR="00AA50BE">
        <w:rPr>
          <w:lang w:val="en-GB" w:eastAsia="zh-CN"/>
        </w:rPr>
        <w:t xml:space="preserve"> between NPRACH and NPUSCH.</w:t>
      </w:r>
      <w:r w:rsidR="003B4AF6">
        <w:rPr>
          <w:lang w:val="en-GB" w:eastAsia="zh-CN"/>
        </w:rPr>
        <w:t xml:space="preserve"> In such case it can be seen that the remaining resources can be </w:t>
      </w:r>
      <w:r w:rsidR="00A81FC9">
        <w:rPr>
          <w:lang w:val="en-GB" w:eastAsia="zh-CN"/>
        </w:rPr>
        <w:t xml:space="preserve">fully allocated to two NPUSCHs </w:t>
      </w:r>
      <w:r w:rsidR="003B4AF6">
        <w:rPr>
          <w:lang w:val="en-GB" w:eastAsia="zh-CN"/>
        </w:rPr>
        <w:t xml:space="preserve">with 4-subcarrier allocation. </w:t>
      </w:r>
      <w:r w:rsidR="00A81FC9">
        <w:rPr>
          <w:lang w:val="en-GB" w:eastAsia="zh-CN"/>
        </w:rPr>
        <w:t xml:space="preserve">And </w:t>
      </w:r>
      <w:r w:rsidR="003B4AF6">
        <w:rPr>
          <w:lang w:val="en-GB" w:eastAsia="zh-CN"/>
        </w:rPr>
        <w:t xml:space="preserve">the legacy 3 and 6 subcarrier allocation </w:t>
      </w:r>
      <w:r w:rsidR="00A81FC9">
        <w:rPr>
          <w:lang w:val="en-GB" w:eastAsia="zh-CN"/>
        </w:rPr>
        <w:t>will lead to 2</w:t>
      </w:r>
      <w:r w:rsidR="003B4AF6">
        <w:rPr>
          <w:lang w:val="en-GB" w:eastAsia="zh-CN"/>
        </w:rPr>
        <w:t xml:space="preserve"> subcarriers left unused since the starting position for the 3</w:t>
      </w:r>
      <w:r w:rsidR="00A81FC9">
        <w:rPr>
          <w:lang w:val="en-GB" w:eastAsia="zh-CN"/>
        </w:rPr>
        <w:t>/6</w:t>
      </w:r>
      <w:r w:rsidR="003B4AF6">
        <w:rPr>
          <w:lang w:val="en-GB" w:eastAsia="zh-CN"/>
        </w:rPr>
        <w:t xml:space="preserve">-subcarrier allocation can only be an integer multiple of 3. Even for NPRACH with subcarrier offset </w:t>
      </w:r>
      <w:r w:rsidR="00A81FC9">
        <w:rPr>
          <w:lang w:val="en-GB" w:eastAsia="zh-CN"/>
        </w:rPr>
        <w:t xml:space="preserve">from the set </w:t>
      </w:r>
      <w:r w:rsidR="003B4AF6">
        <w:rPr>
          <w:lang w:val="en-GB" w:eastAsia="zh-CN"/>
        </w:rPr>
        <w:t>{0, 12, 24, 36}, the remaining unused resource can still be allocated to single tone NPUSCH transmission</w:t>
      </w:r>
      <w:r w:rsidR="00CB7BB6">
        <w:rPr>
          <w:lang w:val="en-GB" w:eastAsia="zh-CN"/>
        </w:rPr>
        <w:t xml:space="preserve"> as shown in Figure 4 below.</w:t>
      </w:r>
    </w:p>
    <w:p w14:paraId="0431A0EA" w14:textId="2E10FE94" w:rsidR="00CB7BB6" w:rsidRDefault="00CB7BB6" w:rsidP="00CB7BB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Introduce additional resource unit of 4 subcarrier x 3ms for TDD UL/DL configuration #3.</w:t>
      </w:r>
    </w:p>
    <w:p w14:paraId="0D136654" w14:textId="77777777" w:rsidR="00CB7BB6" w:rsidRPr="00CB7BB6" w:rsidRDefault="00CB7BB6" w:rsidP="00C471F2">
      <w:pPr>
        <w:jc w:val="both"/>
        <w:rPr>
          <w:lang w:val="en-GB" w:eastAsia="zh-CN"/>
        </w:rPr>
      </w:pPr>
    </w:p>
    <w:p w14:paraId="369AE456" w14:textId="656ED66E" w:rsidR="00AC271C" w:rsidRDefault="00AC271C" w:rsidP="00AC271C">
      <w:pPr>
        <w:spacing w:after="0"/>
        <w:jc w:val="center"/>
        <w:rPr>
          <w:lang w:val="en-GB" w:eastAsia="zh-CN"/>
        </w:rPr>
      </w:pPr>
      <w:r w:rsidRPr="00AC271C">
        <w:rPr>
          <w:noProof/>
        </w:rPr>
        <w:lastRenderedPageBreak/>
        <w:drawing>
          <wp:inline distT="0" distB="0" distL="0" distR="0" wp14:anchorId="7552B734" wp14:editId="06FEADEE">
            <wp:extent cx="3321050" cy="18669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7E2EC" w14:textId="16FC3B1F" w:rsidR="00AC271C" w:rsidRDefault="00AC271C" w:rsidP="00AC271C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4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FDM </w:t>
      </w:r>
      <w:r w:rsidR="003B4AF6">
        <w:rPr>
          <w:b/>
          <w:lang w:val="en-GB" w:eastAsia="zh-CN"/>
        </w:rPr>
        <w:t>with NPUSCH</w:t>
      </w:r>
      <w:r>
        <w:rPr>
          <w:b/>
          <w:lang w:val="en-GB" w:eastAsia="zh-CN"/>
        </w:rPr>
        <w:t xml:space="preserve"> with different subcarrier offset for NPRACH</w:t>
      </w:r>
    </w:p>
    <w:p w14:paraId="2A6A9558" w14:textId="1ACEBCF2" w:rsidR="009E7B17" w:rsidRDefault="00CB7BB6" w:rsidP="00CB7BB6">
      <w:pPr>
        <w:jc w:val="both"/>
        <w:rPr>
          <w:lang w:val="en-GB" w:eastAsia="zh-CN"/>
        </w:rPr>
      </w:pPr>
      <w:r w:rsidRPr="00CB7BB6">
        <w:rPr>
          <w:rFonts w:hint="eastAsia"/>
          <w:lang w:val="en-GB" w:eastAsia="zh-CN"/>
        </w:rPr>
        <w:t xml:space="preserve">For FDD, the transmission of NPRACH and msg3 are always on the same carrier. </w:t>
      </w:r>
      <w:r>
        <w:rPr>
          <w:lang w:val="en-GB" w:eastAsia="zh-CN"/>
        </w:rPr>
        <w:t xml:space="preserve">For TDD, the transmission duration of NPRACH could be much larger due to limited number of UL subframes. For some NPRACH configurations, e.g., a large number of repetitions and opportunities, it is most likely that NPRACH will use all the UL subframes in the configured </w:t>
      </w:r>
      <w:r w:rsidR="009E7B17">
        <w:rPr>
          <w:lang w:val="en-GB" w:eastAsia="zh-CN"/>
        </w:rPr>
        <w:t xml:space="preserve">period. For example, assuming TDD UL/DL configuration </w:t>
      </w:r>
      <w:r w:rsidR="00A81FC9">
        <w:rPr>
          <w:lang w:val="en-GB" w:eastAsia="zh-CN"/>
        </w:rPr>
        <w:t>#</w:t>
      </w:r>
      <w:r w:rsidR="009E7B17">
        <w:rPr>
          <w:lang w:val="en-GB" w:eastAsia="zh-CN"/>
        </w:rPr>
        <w:t xml:space="preserve">5 and a preamble repetition </w:t>
      </w:r>
      <w:r w:rsidR="00A81FC9">
        <w:rPr>
          <w:lang w:val="en-GB" w:eastAsia="zh-CN"/>
        </w:rPr>
        <w:t>requires to be transmitted i</w:t>
      </w:r>
      <w:r w:rsidR="009E7B17">
        <w:rPr>
          <w:lang w:val="en-GB" w:eastAsia="zh-CN"/>
        </w:rPr>
        <w:t xml:space="preserve">n 20ms, the time duration of a NPRACH with 64 repetitions is supported to be 64x2=1280ms. For NPRACH periodicity less than 1280ms it is not </w:t>
      </w:r>
      <w:r w:rsidR="00A81FC9">
        <w:rPr>
          <w:lang w:val="en-GB" w:eastAsia="zh-CN"/>
        </w:rPr>
        <w:t>supported</w:t>
      </w:r>
      <w:r w:rsidR="009E7B17">
        <w:rPr>
          <w:lang w:val="en-GB" w:eastAsia="zh-CN"/>
        </w:rPr>
        <w:t xml:space="preserve"> </w:t>
      </w:r>
      <w:r w:rsidR="00A81FC9">
        <w:rPr>
          <w:lang w:val="en-GB" w:eastAsia="zh-CN"/>
        </w:rPr>
        <w:t>for TDM o</w:t>
      </w:r>
      <w:r w:rsidR="009E7B17">
        <w:rPr>
          <w:lang w:val="en-GB" w:eastAsia="zh-CN"/>
        </w:rPr>
        <w:t>f NPRACH and NPUSCH. If the multi-tone transmission is configured for msg3, such as 12-subcarriers then the</w:t>
      </w:r>
      <w:r w:rsidR="00A81FC9">
        <w:rPr>
          <w:lang w:val="en-GB" w:eastAsia="zh-CN"/>
        </w:rPr>
        <w:t xml:space="preserve">re is not resource to transmit the </w:t>
      </w:r>
      <w:r w:rsidR="009E7B17">
        <w:rPr>
          <w:lang w:val="en-GB" w:eastAsia="zh-CN"/>
        </w:rPr>
        <w:t xml:space="preserve">msg3 </w:t>
      </w:r>
      <w:r w:rsidR="00A81FC9">
        <w:rPr>
          <w:lang w:val="en-GB" w:eastAsia="zh-CN"/>
        </w:rPr>
        <w:t xml:space="preserve">on the same carrier as </w:t>
      </w:r>
      <w:r w:rsidR="009E7B17">
        <w:rPr>
          <w:lang w:val="en-GB" w:eastAsia="zh-CN"/>
        </w:rPr>
        <w:t xml:space="preserve">NRACH. Therefore, the transmission of the msg3 on a different carrier </w:t>
      </w:r>
      <w:r w:rsidR="00A81FC9">
        <w:rPr>
          <w:lang w:val="en-GB" w:eastAsia="zh-CN"/>
        </w:rPr>
        <w:t>than</w:t>
      </w:r>
      <w:r w:rsidR="009E7B17">
        <w:rPr>
          <w:lang w:val="en-GB" w:eastAsia="zh-CN"/>
        </w:rPr>
        <w:t xml:space="preserve"> NPRACH shall be allowed for NB-IoT TDD in order </w:t>
      </w:r>
      <w:r w:rsidR="00A81FC9">
        <w:rPr>
          <w:lang w:val="en-GB" w:eastAsia="zh-CN"/>
        </w:rPr>
        <w:t xml:space="preserve">to reduce the </w:t>
      </w:r>
      <w:r w:rsidR="009E7B17">
        <w:rPr>
          <w:lang w:val="en-GB" w:eastAsia="zh-CN"/>
        </w:rPr>
        <w:t xml:space="preserve">msg3 </w:t>
      </w:r>
      <w:r w:rsidR="00A81FC9">
        <w:rPr>
          <w:lang w:val="en-GB" w:eastAsia="zh-CN"/>
        </w:rPr>
        <w:t xml:space="preserve">transmission </w:t>
      </w:r>
      <w:r w:rsidR="009E7B17">
        <w:rPr>
          <w:lang w:val="en-GB" w:eastAsia="zh-CN"/>
        </w:rPr>
        <w:t xml:space="preserve">latency. </w:t>
      </w:r>
    </w:p>
    <w:p w14:paraId="33D027E4" w14:textId="3CCF679C" w:rsidR="009E7B17" w:rsidRDefault="009E7B17" w:rsidP="009E7B17">
      <w:pPr>
        <w:rPr>
          <w:b/>
          <w:lang w:val="en-GB"/>
        </w:rPr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msg3 can be transmitted on a different carrier than NPRACH for NB-IoT TDD.</w:t>
      </w:r>
    </w:p>
    <w:p w14:paraId="130A289D" w14:textId="5776BE87" w:rsidR="00E168E5" w:rsidRDefault="006341FE" w:rsidP="00E168E5">
      <w:pPr>
        <w:pStyle w:val="Heading1"/>
      </w:pPr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64523ECA" w:rsidR="00975ABF" w:rsidRDefault="0019655E" w:rsidP="00975ABF">
      <w:pPr>
        <w:rPr>
          <w:lang w:val="en-GB"/>
        </w:rPr>
      </w:pPr>
      <w:r>
        <w:rPr>
          <w:lang w:val="en-GB"/>
        </w:rPr>
        <w:t>In this contribution</w:t>
      </w:r>
      <w:r w:rsidR="00975ABF">
        <w:rPr>
          <w:lang w:val="en-GB"/>
        </w:rPr>
        <w:t xml:space="preserve">, we </w:t>
      </w:r>
      <w:r>
        <w:rPr>
          <w:lang w:val="en-GB"/>
        </w:rPr>
        <w:t xml:space="preserve">discussed the </w:t>
      </w:r>
      <w:r w:rsidR="00B12B09">
        <w:rPr>
          <w:lang w:val="en-GB"/>
        </w:rPr>
        <w:t>U</w:t>
      </w:r>
      <w:r>
        <w:rPr>
          <w:lang w:val="en-GB"/>
        </w:rPr>
        <w:t xml:space="preserve">L design aspects of NB-IoT. </w:t>
      </w:r>
      <w:r w:rsidR="00077400">
        <w:rPr>
          <w:lang w:val="en-GB"/>
        </w:rPr>
        <w:t>We ma</w:t>
      </w:r>
      <w:r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2630887D" w14:textId="77777777" w:rsidR="009E7B17" w:rsidRDefault="009E7B17" w:rsidP="009E7B17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symbol groups with back-to-back transmission G and the number of symbols per symbol group N is configurable as a function of TDD UL/DL configurations</w:t>
      </w:r>
    </w:p>
    <w:p w14:paraId="2EF0F4B5" w14:textId="77777777" w:rsidR="009E7B17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b/>
          <w:lang w:val="en-GB"/>
        </w:rPr>
        <w:t xml:space="preserve">Format 0 (fit in 1 UL subframe for TDD UL/DL config </w:t>
      </w:r>
      <w:r>
        <w:rPr>
          <w:rFonts w:ascii="Times" w:hAnsi="Times"/>
          <w:b/>
          <w:szCs w:val="24"/>
          <w:lang w:eastAsia="ja-JP"/>
        </w:rPr>
        <w:t>#2 and #5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6CE8A0AA" w14:textId="77777777" w:rsidR="009E7B17" w:rsidRDefault="009E7B17" w:rsidP="009E7B17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G=3 and N=1, ~66.67us CP and ~66.67us GP</w:t>
      </w:r>
    </w:p>
    <w:p w14:paraId="33687C97" w14:textId="77777777" w:rsidR="009E7B17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1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2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>
        <w:rPr>
          <w:rFonts w:ascii="Times" w:hAnsi="Times"/>
          <w:b/>
          <w:szCs w:val="24"/>
          <w:lang w:eastAsia="ja-JP"/>
        </w:rPr>
        <w:t>s for TDD UL/DL config #1 and #4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4A8076CF" w14:textId="77777777" w:rsidR="009E7B17" w:rsidRDefault="009E7B17" w:rsidP="009E7B17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G=2 and N=2, ~266.67us CP and ~400us GP</w:t>
      </w:r>
    </w:p>
    <w:p w14:paraId="3D5AC7C1" w14:textId="77777777" w:rsidR="009E7B17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2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3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>
        <w:rPr>
          <w:rFonts w:ascii="Times" w:hAnsi="Times"/>
          <w:b/>
          <w:szCs w:val="24"/>
          <w:lang w:eastAsia="ja-JP"/>
        </w:rPr>
        <w:t>s for TDD UL/DL config #3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5EAE07CF" w14:textId="77777777" w:rsidR="009E7B17" w:rsidRPr="002631A4" w:rsidRDefault="009E7B17" w:rsidP="009E7B17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rFonts w:ascii="Times" w:hAnsi="Times"/>
          <w:b/>
          <w:szCs w:val="24"/>
          <w:lang w:eastAsia="ja-JP"/>
        </w:rPr>
        <w:t>G=2 and N=4, ~266.67us CP and ~333.33us GP</w:t>
      </w:r>
    </w:p>
    <w:p w14:paraId="556E8217" w14:textId="77777777" w:rsidR="009E7B17" w:rsidRDefault="009E7B17" w:rsidP="009E7B17">
      <w:pPr>
        <w:spacing w:after="0"/>
        <w:rPr>
          <w:b/>
          <w:u w:val="single"/>
          <w:lang w:val="en-GB"/>
        </w:rPr>
      </w:pPr>
    </w:p>
    <w:p w14:paraId="0B8189CB" w14:textId="77777777" w:rsidR="009E7B17" w:rsidRDefault="009E7B17" w:rsidP="009E7B17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0 (G=3 and N=1)</w:t>
      </w:r>
    </w:p>
    <w:p w14:paraId="038FF7A2" w14:textId="77777777" w:rsidR="009E7B17" w:rsidRPr="002631A4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>No hopping between the first and second symbol in each 3 symbol groups with back-to-back transmission</w:t>
      </w:r>
    </w:p>
    <w:p w14:paraId="451BAEE2" w14:textId="77777777" w:rsidR="009E7B17" w:rsidRPr="002631A4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>1 tone hopping is applied for the second and third symbol groups of the first back-to-back transmission</w:t>
      </w:r>
    </w:p>
    <w:p w14:paraId="5210F44F" w14:textId="77777777" w:rsidR="009E7B17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>6 tone hopping is applied for the second and third symbol groups of the second back-to-back transmission</w:t>
      </w:r>
    </w:p>
    <w:p w14:paraId="6F795D3A" w14:textId="77777777" w:rsidR="009E7B17" w:rsidRDefault="009E7B17" w:rsidP="009E7B17">
      <w:pPr>
        <w:spacing w:after="0"/>
        <w:rPr>
          <w:b/>
          <w:lang w:val="en-GB"/>
        </w:rPr>
      </w:pPr>
    </w:p>
    <w:p w14:paraId="1DFA74CE" w14:textId="77777777" w:rsidR="009E7B17" w:rsidRDefault="009E7B17" w:rsidP="009E7B17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1 and 2 (G=2 and N=2 or 4)</w:t>
      </w:r>
    </w:p>
    <w:p w14:paraId="2C5FCAB2" w14:textId="77777777" w:rsidR="009E7B17" w:rsidRPr="002631A4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1 tone hopping is applied for </w:t>
      </w:r>
      <w:r>
        <w:rPr>
          <w:b/>
          <w:lang w:val="en-GB"/>
        </w:rPr>
        <w:t xml:space="preserve">the first </w:t>
      </w:r>
      <w:r w:rsidRPr="002631A4">
        <w:rPr>
          <w:b/>
          <w:lang w:val="en-GB"/>
        </w:rPr>
        <w:t>back-to-back symbol groups</w:t>
      </w:r>
    </w:p>
    <w:p w14:paraId="71EFC98E" w14:textId="77777777" w:rsidR="009E7B17" w:rsidRPr="00384C08" w:rsidRDefault="009E7B17" w:rsidP="009E7B1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>6 tone ho</w:t>
      </w:r>
      <w:r>
        <w:rPr>
          <w:b/>
          <w:lang w:val="en-GB"/>
        </w:rPr>
        <w:t>pping is applied for the second</w:t>
      </w:r>
      <w:r w:rsidRPr="002631A4">
        <w:rPr>
          <w:b/>
          <w:lang w:val="en-GB"/>
        </w:rPr>
        <w:t xml:space="preserve"> back-to-back symbol groups</w:t>
      </w:r>
    </w:p>
    <w:p w14:paraId="171443F3" w14:textId="77777777" w:rsidR="009E7B17" w:rsidRDefault="009E7B17" w:rsidP="009E7B17">
      <w:pPr>
        <w:spacing w:after="0"/>
        <w:rPr>
          <w:b/>
          <w:lang w:val="en-GB"/>
        </w:rPr>
      </w:pPr>
    </w:p>
    <w:p w14:paraId="7F7F8263" w14:textId="77777777" w:rsidR="009E7B17" w:rsidRPr="00384C08" w:rsidRDefault="009E7B17" w:rsidP="009E7B1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Cell specific pseudo hopping is applied for the non-continuous NPRACH symbol groups.</w:t>
      </w:r>
    </w:p>
    <w:p w14:paraId="7EEDBF8F" w14:textId="77777777" w:rsidR="009E7B17" w:rsidRPr="00384C08" w:rsidRDefault="009E7B17" w:rsidP="009E7B1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3.75kHz subcarrier spacing is not supported for TDD UL/DL configuration #3. No other subcarrier spacing is supported for TDD.</w:t>
      </w:r>
    </w:p>
    <w:p w14:paraId="2F99BBDB" w14:textId="77777777" w:rsidR="009E7B17" w:rsidRDefault="009E7B17" w:rsidP="009E7B1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Introduce additional resource unit of 4 subcarrier x 3ms for TDD UL/DL configuration #3.</w:t>
      </w:r>
    </w:p>
    <w:p w14:paraId="3D446427" w14:textId="77777777" w:rsidR="009E7B17" w:rsidRDefault="009E7B17" w:rsidP="009E7B1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msg3 can be transmitted on a different carrier than NPRACH for NB-IoT TDD.</w:t>
      </w: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5D4E89EF" w14:textId="7BA2CF1B" w:rsidR="00C16CD2" w:rsidRDefault="00C16CD2" w:rsidP="00B823C6">
      <w:pPr>
        <w:rPr>
          <w:rStyle w:val="SubtleReference"/>
        </w:rPr>
      </w:pPr>
      <w:r>
        <w:t>[</w:t>
      </w:r>
      <w:r w:rsidR="00AA50BE">
        <w:t>1</w:t>
      </w:r>
      <w:r>
        <w:t xml:space="preserve">] 3GPP </w:t>
      </w:r>
      <w:r w:rsidRPr="00C250ED">
        <w:rPr>
          <w:rStyle w:val="SubtleReference"/>
        </w:rPr>
        <w:t>R</w:t>
      </w:r>
      <w:r>
        <w:rPr>
          <w:rStyle w:val="SubtleReference"/>
        </w:rPr>
        <w:t>AN1#90, Chairman’s notes</w:t>
      </w:r>
    </w:p>
    <w:p w14:paraId="0A2542C8" w14:textId="1C9AA692" w:rsidR="002D33EA" w:rsidRDefault="002D33EA" w:rsidP="002D33EA">
      <w:r w:rsidRPr="00956548">
        <w:t>[</w:t>
      </w:r>
      <w:r w:rsidR="00AA50BE">
        <w:t>2</w:t>
      </w:r>
      <w:r w:rsidRPr="00956548">
        <w:t>] R1-171281</w:t>
      </w:r>
      <w:r>
        <w:t>5</w:t>
      </w:r>
      <w:r w:rsidRPr="00956548">
        <w:t>, “</w:t>
      </w:r>
      <w:r>
        <w:t>Uplink</w:t>
      </w:r>
      <w:r w:rsidRPr="00956548">
        <w:t xml:space="preserve"> aspects of TDD “, Qualcomm Incorporated</w:t>
      </w:r>
      <w:r w:rsidR="00AA50BE">
        <w:t xml:space="preserve">, </w:t>
      </w:r>
      <w:r w:rsidR="00AA50BE" w:rsidRPr="001D0F79">
        <w:t>3GPP TSG RAN</w:t>
      </w:r>
      <w:r w:rsidR="00AA50BE">
        <w:t>1#90bis</w:t>
      </w:r>
      <w:r w:rsidR="00AA50BE" w:rsidRPr="001D0F79">
        <w:t xml:space="preserve">, </w:t>
      </w:r>
      <w:r w:rsidR="00AA50BE">
        <w:t>Prague</w:t>
      </w:r>
      <w:r w:rsidR="00AA50BE" w:rsidRPr="001D0F79">
        <w:t xml:space="preserve">, </w:t>
      </w:r>
      <w:proofErr w:type="spellStart"/>
      <w:r w:rsidR="00AA50BE">
        <w:t>Cezchia</w:t>
      </w:r>
      <w:proofErr w:type="spellEnd"/>
      <w:r w:rsidR="00AA50BE" w:rsidRPr="001D0F79">
        <w:t xml:space="preserve">, </w:t>
      </w:r>
      <w:r w:rsidR="00AA50BE">
        <w:t>Oct. 2017</w:t>
      </w:r>
    </w:p>
    <w:p w14:paraId="4B568A7A" w14:textId="13BC8E28" w:rsidR="00AA50BE" w:rsidRDefault="00AA50BE" w:rsidP="002D33EA">
      <w:r>
        <w:t xml:space="preserve">[3] R1-1717022, “On the UL of NB-IoT TDD”, Ericsson, </w:t>
      </w:r>
      <w:r w:rsidRPr="001D0F79">
        <w:t>3GPP TSG RAN</w:t>
      </w:r>
      <w:r>
        <w:t>1#90bis</w:t>
      </w:r>
      <w:r w:rsidRPr="001D0F79">
        <w:t xml:space="preserve">, </w:t>
      </w:r>
      <w:r>
        <w:t>Prague</w:t>
      </w:r>
      <w:r w:rsidRPr="001D0F79">
        <w:t xml:space="preserve">, </w:t>
      </w:r>
      <w:proofErr w:type="spellStart"/>
      <w:r>
        <w:t>Cezchia</w:t>
      </w:r>
      <w:proofErr w:type="spellEnd"/>
      <w:r w:rsidRPr="001D0F79">
        <w:t xml:space="preserve">, </w:t>
      </w:r>
      <w:r>
        <w:t>Oct. 2017</w:t>
      </w:r>
    </w:p>
    <w:p w14:paraId="7E9CE26A" w14:textId="77777777" w:rsidR="002D33EA" w:rsidRPr="00EE1C09" w:rsidRDefault="002D33EA" w:rsidP="00B823C6"/>
    <w:sectPr w:rsidR="002D33EA" w:rsidRPr="00EE1C09" w:rsidSect="00671B4F">
      <w:headerReference w:type="even" r:id="rId30"/>
      <w:footerReference w:type="even" r:id="rId31"/>
      <w:footerReference w:type="default" r:id="rId3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E4391" w14:textId="77777777" w:rsidR="005D68BF" w:rsidRDefault="005D68BF">
      <w:r>
        <w:separator/>
      </w:r>
    </w:p>
  </w:endnote>
  <w:endnote w:type="continuationSeparator" w:id="0">
    <w:p w14:paraId="5B746AD8" w14:textId="77777777" w:rsidR="005D68BF" w:rsidRDefault="005D68BF">
      <w:r>
        <w:continuationSeparator/>
      </w:r>
    </w:p>
  </w:endnote>
  <w:endnote w:type="continuationNotice" w:id="1">
    <w:p w14:paraId="0A61F923" w14:textId="77777777" w:rsidR="005D68BF" w:rsidRDefault="005D68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3B4AF6" w:rsidRDefault="003B4AF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3B4AF6" w:rsidRDefault="003B4AF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47DD6712" w:rsidR="003B4AF6" w:rsidRDefault="003B4AF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1FC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1FC9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BC060" w14:textId="77777777" w:rsidR="005D68BF" w:rsidRDefault="005D68BF">
      <w:r>
        <w:separator/>
      </w:r>
    </w:p>
  </w:footnote>
  <w:footnote w:type="continuationSeparator" w:id="0">
    <w:p w14:paraId="13579B6E" w14:textId="77777777" w:rsidR="005D68BF" w:rsidRDefault="005D68BF">
      <w:r>
        <w:continuationSeparator/>
      </w:r>
    </w:p>
  </w:footnote>
  <w:footnote w:type="continuationNotice" w:id="1">
    <w:p w14:paraId="4B6DD44A" w14:textId="77777777" w:rsidR="005D68BF" w:rsidRDefault="005D68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3B4AF6" w:rsidRDefault="003B4A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680459"/>
    <w:multiLevelType w:val="hybridMultilevel"/>
    <w:tmpl w:val="EF3A3DD4"/>
    <w:lvl w:ilvl="0" w:tplc="5F409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06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61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41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08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D4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0A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2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12E4E"/>
    <w:multiLevelType w:val="hybridMultilevel"/>
    <w:tmpl w:val="46B8577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8553550"/>
    <w:multiLevelType w:val="hybridMultilevel"/>
    <w:tmpl w:val="17F0B2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151C5B"/>
    <w:multiLevelType w:val="hybridMultilevel"/>
    <w:tmpl w:val="25DA9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EC1EE6"/>
    <w:multiLevelType w:val="hybridMultilevel"/>
    <w:tmpl w:val="25DA85CC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7B9B3954"/>
    <w:multiLevelType w:val="hybridMultilevel"/>
    <w:tmpl w:val="0A8276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7F791517"/>
    <w:multiLevelType w:val="hybridMultilevel"/>
    <w:tmpl w:val="7BF83492"/>
    <w:lvl w:ilvl="0" w:tplc="21B68938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C1600F4A">
      <w:numFmt w:val="bullet"/>
      <w:lvlText w:val="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4" w:tplc="94920B6E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F2B0109C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79F4E31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B1EADE5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97D6876E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17"/>
  </w:num>
  <w:num w:numId="6">
    <w:abstractNumId w:val="6"/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6"/>
  </w:num>
  <w:num w:numId="12">
    <w:abstractNumId w:val="2"/>
  </w:num>
  <w:num w:numId="13">
    <w:abstractNumId w:val="7"/>
  </w:num>
  <w:num w:numId="14">
    <w:abstractNumId w:val="18"/>
  </w:num>
  <w:num w:numId="15">
    <w:abstractNumId w:val="1"/>
  </w:num>
  <w:num w:numId="16">
    <w:abstractNumId w:val="13"/>
  </w:num>
  <w:num w:numId="17">
    <w:abstractNumId w:val="5"/>
  </w:num>
  <w:num w:numId="18">
    <w:abstractNumId w:val="19"/>
  </w:num>
  <w:num w:numId="19">
    <w:abstractNumId w:val="3"/>
  </w:num>
  <w:num w:numId="20">
    <w:abstractNumId w:val="14"/>
  </w:num>
  <w:num w:numId="21">
    <w:abstractNumId w:val="11"/>
  </w:num>
  <w:num w:numId="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07C02"/>
    <w:rsid w:val="000101EF"/>
    <w:rsid w:val="00010E97"/>
    <w:rsid w:val="00010EF9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4DF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1F5B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2EAF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43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816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F72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27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B1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2DB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99C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43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64D"/>
    <w:rsid w:val="001929F7"/>
    <w:rsid w:val="00193987"/>
    <w:rsid w:val="00193D48"/>
    <w:rsid w:val="00194955"/>
    <w:rsid w:val="001954AB"/>
    <w:rsid w:val="00195657"/>
    <w:rsid w:val="0019573B"/>
    <w:rsid w:val="0019592C"/>
    <w:rsid w:val="00196085"/>
    <w:rsid w:val="0019655E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4B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7C7"/>
    <w:rsid w:val="00212816"/>
    <w:rsid w:val="00212968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295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78D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4A3B"/>
    <w:rsid w:val="0024520E"/>
    <w:rsid w:val="0024530E"/>
    <w:rsid w:val="00245492"/>
    <w:rsid w:val="00245A41"/>
    <w:rsid w:val="00245B70"/>
    <w:rsid w:val="00245B79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A4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871"/>
    <w:rsid w:val="002825CE"/>
    <w:rsid w:val="00282CEC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3EA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7E6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2FA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4C08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69F"/>
    <w:rsid w:val="003A38AC"/>
    <w:rsid w:val="003A39E7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AF6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1F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13A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5EE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3C4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33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43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2E2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93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49A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8BF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1F"/>
    <w:rsid w:val="005E3035"/>
    <w:rsid w:val="005E35FD"/>
    <w:rsid w:val="005E383F"/>
    <w:rsid w:val="005E3B77"/>
    <w:rsid w:val="005E48F7"/>
    <w:rsid w:val="005E4CCB"/>
    <w:rsid w:val="005E4EDE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9A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D53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29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38E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50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717"/>
    <w:rsid w:val="00717890"/>
    <w:rsid w:val="007178EE"/>
    <w:rsid w:val="00717A7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5F5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1C5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C49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B6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C53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045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0C4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68C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3C8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CE4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4EAB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713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2537"/>
    <w:rsid w:val="0096392B"/>
    <w:rsid w:val="0096397B"/>
    <w:rsid w:val="0096474C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B17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9FA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3F8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27F"/>
    <w:rsid w:val="00A65417"/>
    <w:rsid w:val="00A655C8"/>
    <w:rsid w:val="00A6563A"/>
    <w:rsid w:val="00A657CF"/>
    <w:rsid w:val="00A65C72"/>
    <w:rsid w:val="00A65FBF"/>
    <w:rsid w:val="00A6636E"/>
    <w:rsid w:val="00A6662B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264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1FC9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0BE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71C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208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79F"/>
    <w:rsid w:val="00B02A4C"/>
    <w:rsid w:val="00B02AD0"/>
    <w:rsid w:val="00B03101"/>
    <w:rsid w:val="00B039CE"/>
    <w:rsid w:val="00B03BB8"/>
    <w:rsid w:val="00B03D26"/>
    <w:rsid w:val="00B04211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2B09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B0B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1B40"/>
    <w:rsid w:val="00B42879"/>
    <w:rsid w:val="00B430D3"/>
    <w:rsid w:val="00B435EC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F45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B7D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EF0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6CD2"/>
    <w:rsid w:val="00C16E53"/>
    <w:rsid w:val="00C17099"/>
    <w:rsid w:val="00C170AE"/>
    <w:rsid w:val="00C173EB"/>
    <w:rsid w:val="00C17593"/>
    <w:rsid w:val="00C176B6"/>
    <w:rsid w:val="00C17D7E"/>
    <w:rsid w:val="00C17D89"/>
    <w:rsid w:val="00C202D5"/>
    <w:rsid w:val="00C20349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9C0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74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36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3E4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BB6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C6B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876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36C9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6D7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D0C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5B7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0F5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72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3FB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6C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DF0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CF6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5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47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45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3FB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35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39730448-78E1-4065-A69C-16176A86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E91545"/>
    <w:rPr>
      <w:lang w:val="en-US"/>
    </w:rPr>
  </w:style>
  <w:style w:type="table" w:styleId="GridTable1Light-Accent1">
    <w:name w:val="Grid Table 1 Light Accent 1"/>
    <w:basedOn w:val="TableNormal"/>
    <w:uiPriority w:val="46"/>
    <w:rsid w:val="00E61CF6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E61CF6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6.wmf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7.bin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478D43A6-A17A-4036-9B71-34C1FDE3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6</Pages>
  <Words>1989</Words>
  <Characters>11342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3</cp:revision>
  <cp:lastPrinted>2014-11-07T05:38:00Z</cp:lastPrinted>
  <dcterms:created xsi:type="dcterms:W3CDTF">2017-11-17T14:55:00Z</dcterms:created>
  <dcterms:modified xsi:type="dcterms:W3CDTF">2017-11-17T15:24:00Z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