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35D5C3D0" w:rsidR="00C07E87" w:rsidRPr="00DD11F7" w:rsidRDefault="00812072" w:rsidP="00C07E87">
      <w:pPr>
        <w:pStyle w:val="3GPPHeader"/>
        <w:spacing w:after="60"/>
        <w:rPr>
          <w:b w:val="0"/>
          <w:bCs/>
          <w:szCs w:val="24"/>
          <w:highlight w:val="yellow"/>
          <w:lang w:val="de-DE"/>
        </w:rPr>
      </w:pPr>
      <w:r w:rsidRPr="00DD11F7">
        <w:rPr>
          <w:b w:val="0"/>
          <w:bCs/>
          <w:lang w:val="de-DE"/>
        </w:rPr>
        <w:t xml:space="preserve">GPP TSG-RAN WG1 </w:t>
      </w:r>
      <w:r w:rsidR="001C2C68" w:rsidRPr="00DD11F7">
        <w:rPr>
          <w:b w:val="0"/>
          <w:bCs/>
          <w:lang w:val="de-DE"/>
        </w:rPr>
        <w:t>#8</w:t>
      </w:r>
      <w:r w:rsidR="00843378">
        <w:rPr>
          <w:b w:val="0"/>
          <w:bCs/>
          <w:lang w:val="de-DE"/>
        </w:rPr>
        <w:t>9</w:t>
      </w:r>
      <w:r w:rsidR="00C07E87" w:rsidRPr="00DD11F7">
        <w:rPr>
          <w:b w:val="0"/>
          <w:bCs/>
          <w:lang w:val="de-DE"/>
        </w:rPr>
        <w:tab/>
      </w:r>
      <w:r w:rsidR="005F1E91" w:rsidRPr="001807ED">
        <w:rPr>
          <w:b w:val="0"/>
          <w:bCs/>
          <w:szCs w:val="24"/>
          <w:lang w:val="de-DE"/>
        </w:rPr>
        <w:t>R1-</w:t>
      </w:r>
      <w:r w:rsidR="00546468" w:rsidRPr="001807ED">
        <w:rPr>
          <w:b w:val="0"/>
          <w:bCs/>
          <w:szCs w:val="24"/>
          <w:lang w:val="de-DE"/>
        </w:rPr>
        <w:t>170</w:t>
      </w:r>
      <w:r w:rsidR="001807ED" w:rsidRPr="001807ED">
        <w:rPr>
          <w:b w:val="0"/>
          <w:bCs/>
          <w:szCs w:val="24"/>
          <w:lang w:val="de-DE"/>
        </w:rPr>
        <w:t>9091</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3F3D5BEF"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122B87" w:rsidRPr="00131D77">
        <w:rPr>
          <w:sz w:val="22"/>
          <w:szCs w:val="22"/>
          <w:lang w:val="en-US"/>
        </w:rPr>
        <w:t>7.1.3.</w:t>
      </w:r>
      <w:r w:rsidR="00FF0FFE">
        <w:rPr>
          <w:sz w:val="22"/>
          <w:szCs w:val="22"/>
          <w:lang w:val="en-US"/>
        </w:rPr>
        <w:t>2.4</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D58EEFF" w:rsidR="00E90E49" w:rsidRPr="00CE0424" w:rsidRDefault="003D3C45" w:rsidP="00311702">
      <w:pPr>
        <w:pStyle w:val="3GPPHeader"/>
        <w:rPr>
          <w:sz w:val="22"/>
          <w:szCs w:val="22"/>
        </w:rPr>
      </w:pPr>
      <w:r>
        <w:rPr>
          <w:sz w:val="22"/>
          <w:szCs w:val="22"/>
        </w:rPr>
        <w:t>Title:</w:t>
      </w:r>
      <w:r w:rsidR="00E90E49" w:rsidRPr="00CE0424">
        <w:rPr>
          <w:sz w:val="22"/>
          <w:szCs w:val="22"/>
        </w:rPr>
        <w:tab/>
      </w:r>
      <w:r w:rsidR="00B81687" w:rsidRPr="00B81687">
        <w:rPr>
          <w:sz w:val="22"/>
          <w:szCs w:val="22"/>
        </w:rPr>
        <w:t xml:space="preserve">On </w:t>
      </w:r>
      <w:r w:rsidR="00425746">
        <w:rPr>
          <w:sz w:val="22"/>
          <w:szCs w:val="22"/>
        </w:rPr>
        <w:t>UCI on PUSCH</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77376E8D" w14:textId="412BCB7A" w:rsidR="005F0D0E" w:rsidRDefault="00425746" w:rsidP="005F0D0E">
      <w:r>
        <w:t xml:space="preserve">It has been </w:t>
      </w:r>
      <w:r w:rsidRPr="00100CAE">
        <w:t>agreed to support</w:t>
      </w:r>
      <w:r>
        <w:t xml:space="preserve"> both simultaneous transmission of PUSCH and PUCCH and UCI on PUSCH</w:t>
      </w:r>
      <w:r w:rsidR="00100CAE">
        <w:t xml:space="preserve"> </w:t>
      </w:r>
      <w:r w:rsidR="00100CAE">
        <w:fldChar w:fldCharType="begin"/>
      </w:r>
      <w:r w:rsidR="00100CAE">
        <w:instrText xml:space="preserve"> REF _Ref481671479 \r \h </w:instrText>
      </w:r>
      <w:r w:rsidR="00100CAE">
        <w:fldChar w:fldCharType="separate"/>
      </w:r>
      <w:r w:rsidR="00100CAE">
        <w:t>[1]</w:t>
      </w:r>
      <w:r w:rsidR="00100CAE">
        <w:fldChar w:fldCharType="end"/>
      </w:r>
      <w:r>
        <w:t>. Besides the high-level agreement to support UCI on PUSCH no details have been define</w:t>
      </w:r>
      <w:r w:rsidR="003A1059">
        <w:t>d</w:t>
      </w:r>
      <w:r>
        <w:t xml:space="preserve"> yet. In this paper we discuss some issues related to UCI on PUSCH.</w:t>
      </w:r>
    </w:p>
    <w:p w14:paraId="5A9DE7BC" w14:textId="460717CE"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6AFCF53" w14:textId="778C23CB" w:rsidR="000B121A" w:rsidRDefault="000B121A" w:rsidP="000B121A">
      <w:pPr>
        <w:pStyle w:val="Heading2"/>
      </w:pPr>
      <w:r>
        <w:t>Waveform dependency</w:t>
      </w:r>
    </w:p>
    <w:p w14:paraId="37B41DDA" w14:textId="397D4AEA" w:rsidR="000B121A" w:rsidRDefault="000B121A" w:rsidP="000B121A">
      <w:pPr>
        <w:pStyle w:val="BodyText"/>
      </w:pPr>
      <w:r>
        <w:t>LTE UL uses DFTS-OFDM waveform which has low PAPR and by that enables good coverage. Transmission of two independent waveforms would increase PAPR resulting in more required power back-off and reduced coverage. Therefore, LTE specified UCI on PUSCH which is used if UE is requested to transmit PUSCH and UCI simultaneously (in Rel-10 this has been relaxed and simultaneous transmission of PUSCH and PUCCH has been introduced). For UCI on PUSCH, UCI which in the absence of PUSCH would have been transmitted on PUCCH is rerouted to PUSCH and rate matched/punctured (depending on UCI type) into PUSCH.</w:t>
      </w:r>
    </w:p>
    <w:p w14:paraId="13E9F2D7" w14:textId="77777777" w:rsidR="000B121A" w:rsidRDefault="000B121A" w:rsidP="000B121A">
      <w:pPr>
        <w:pStyle w:val="BodyText"/>
      </w:pPr>
      <w:r>
        <w:t xml:space="preserve">DFTS-OFDM waveform has been adopted in NR to improve coverage for power-limited terminals. For DFTS-OFDM PUSCH it makes sense to maintain low PAPR even if UCI should be transmitted simultaneously with PUSCH to maintain coverage. UCI on PUSCH for DFTS-OFDM-based PUSCH is an attractive candidate for simultaneous transmission of PUSCH and UCI. Simultaneous transmission of PUSCH and PUCCH is less attractive since this would increase PAPR and reduce coverage. </w:t>
      </w:r>
    </w:p>
    <w:p w14:paraId="008D06B5" w14:textId="50C0EB0B" w:rsidR="000B121A" w:rsidRDefault="000B121A" w:rsidP="000B121A">
      <w:pPr>
        <w:pStyle w:val="BodyText"/>
      </w:pPr>
      <w:r>
        <w:t xml:space="preserve">OFDM has already a high PAPR which does not increase if PUCCH is transmitted simultaneously. One drawback of simultaneous PUSCH and PUCCH is the required power back-off to avoid intermodulation products if PUSCH and PUCCH resources are far separated in frequency-domain. To avoid this problem </w:t>
      </w:r>
      <w:r w:rsidRPr="00100CAE">
        <w:t xml:space="preserve">companion </w:t>
      </w:r>
      <w:r w:rsidR="003A1059" w:rsidRPr="00100CAE">
        <w:t>contribution</w:t>
      </w:r>
      <w:r w:rsidRPr="00100CAE">
        <w:t xml:space="preserve"> </w:t>
      </w:r>
      <w:r w:rsidR="00100CAE" w:rsidRPr="00100CAE">
        <w:fldChar w:fldCharType="begin"/>
      </w:r>
      <w:r w:rsidR="00100CAE" w:rsidRPr="00100CAE">
        <w:instrText xml:space="preserve"> REF _Ref481671575 \r \h </w:instrText>
      </w:r>
      <w:r w:rsidR="00100CAE">
        <w:instrText xml:space="preserve"> \* MERGEFORMAT </w:instrText>
      </w:r>
      <w:r w:rsidR="00100CAE" w:rsidRPr="00100CAE">
        <w:fldChar w:fldCharType="separate"/>
      </w:r>
      <w:r w:rsidR="00100CAE" w:rsidRPr="00100CAE">
        <w:t>[2]</w:t>
      </w:r>
      <w:r w:rsidR="00100CAE" w:rsidRPr="00100CAE">
        <w:fldChar w:fldCharType="end"/>
      </w:r>
      <w:r w:rsidR="00100CAE" w:rsidRPr="00100CAE">
        <w:t xml:space="preserve"> </w:t>
      </w:r>
      <w:r w:rsidRPr="00100CAE">
        <w:t>propose</w:t>
      </w:r>
      <w:r w:rsidR="003A1059" w:rsidRPr="00100CAE">
        <w:t>s</w:t>
      </w:r>
      <w:r w:rsidRPr="00100CAE">
        <w:t xml:space="preserve"> to move</w:t>
      </w:r>
      <w:r>
        <w:t xml:space="preserve"> </w:t>
      </w:r>
      <w:r w:rsidR="00100CAE">
        <w:t xml:space="preserve">long </w:t>
      </w:r>
      <w:r>
        <w:t>PUCCH close/inside PUSCH resources. However, for very large UCI sizes PUCCH may not provide sufficient payload. It makes therefore sense to define UCI on PUSCH for both DFTS-OFDM and OFDM based PUSCH. However, to keep complexity down and reduce specification development time one should strive for large communality between DFTS-OFDM and OFDM based PUSCH where feasible.</w:t>
      </w:r>
    </w:p>
    <w:p w14:paraId="492EFD72" w14:textId="53DB32ED" w:rsidR="000B121A" w:rsidRPr="000B121A" w:rsidRDefault="000B121A" w:rsidP="000B121A">
      <w:pPr>
        <w:pStyle w:val="BodyText"/>
        <w:rPr>
          <w:b/>
          <w:i/>
        </w:rPr>
      </w:pPr>
      <w:r w:rsidRPr="000B121A">
        <w:rPr>
          <w:b/>
          <w:i/>
        </w:rPr>
        <w:t xml:space="preserve">Proposal 1: UCI on PUSCH for DFTS-OFDM and OFDM-based PUSCH </w:t>
      </w:r>
      <w:r w:rsidR="008B168C">
        <w:rPr>
          <w:b/>
          <w:i/>
        </w:rPr>
        <w:t>are</w:t>
      </w:r>
      <w:r w:rsidRPr="000B121A">
        <w:rPr>
          <w:b/>
          <w:i/>
        </w:rPr>
        <w:t xml:space="preserve"> similar where feasible. </w:t>
      </w:r>
    </w:p>
    <w:p w14:paraId="70F6341D" w14:textId="16FFBA78" w:rsidR="000B121A" w:rsidRDefault="000B121A" w:rsidP="000B121A">
      <w:pPr>
        <w:pStyle w:val="Heading2"/>
      </w:pPr>
      <w:r>
        <w:t>Rate matching vs. puncturing</w:t>
      </w:r>
    </w:p>
    <w:p w14:paraId="3827B734" w14:textId="66D05674" w:rsidR="000B121A" w:rsidRDefault="000B121A" w:rsidP="000B121A">
      <w:r>
        <w:t xml:space="preserve">In LTE, PUSCH </w:t>
      </w:r>
      <w:r w:rsidR="00176BF0">
        <w:t>modulation</w:t>
      </w:r>
      <w:r w:rsidR="003A1059">
        <w:t xml:space="preserve"> symbols</w:t>
      </w:r>
      <w:r>
        <w:t xml:space="preserve"> are punctured and ACK/NACK information is inserted instead on </w:t>
      </w:r>
      <w:r w:rsidR="00176BF0">
        <w:t>these modulation symbol positions</w:t>
      </w:r>
      <w:r>
        <w:t xml:space="preserve">. Puncturing is used instead of rate matching since a UE may have a missed a DL </w:t>
      </w:r>
      <w:r>
        <w:lastRenderedPageBreak/>
        <w:t xml:space="preserve">assignment and is not aware to report ACK/NACK (and thus to insert ACK/NACK on PUSCH). </w:t>
      </w:r>
      <w:r w:rsidR="00942CB0">
        <w:t>Rate matching combined with a missed DL assignment</w:t>
      </w:r>
      <w:r w:rsidR="00942CB0" w:rsidDel="00942CB0">
        <w:t xml:space="preserve"> </w:t>
      </w:r>
      <w:r>
        <w:t>would lead to different PUSCH mappings assumed in UE and eNB and thus to a failure in PUSCH decoding. For other UCI types such misunderstanding cannot happen and PUSCH is rate matched around resource elements carrying other UCI</w:t>
      </w:r>
      <w:r w:rsidR="003A1059">
        <w:t xml:space="preserve"> types</w:t>
      </w:r>
      <w:r>
        <w:t>.</w:t>
      </w:r>
      <w:r w:rsidR="00176BF0">
        <w:t xml:space="preserve"> Drawback of puncturing is that it reduces PUSCH performance.</w:t>
      </w:r>
    </w:p>
    <w:p w14:paraId="1B8CBD3A" w14:textId="61919421" w:rsidR="000B121A" w:rsidRDefault="000B121A" w:rsidP="000B121A">
      <w:r>
        <w:t xml:space="preserve">For NR, ACK/NACK payload size can become substantially larger than in LTE with the introduction of code block group (CBG) based HARQ feedback. Assuming carrier aggregation with 10 carriers, 10 ACK/NACK bits per transport block (CBG based HARQ feedback), and TDD where </w:t>
      </w:r>
      <w:r w:rsidR="003A1059">
        <w:t xml:space="preserve">feedback for </w:t>
      </w:r>
      <w:r>
        <w:t xml:space="preserve">up to 3 DL slots </w:t>
      </w:r>
      <w:r w:rsidR="003A1059">
        <w:t>is report</w:t>
      </w:r>
      <w:r>
        <w:t xml:space="preserve"> in a single UL slot leads to 300 ACK/NACK bit</w:t>
      </w:r>
      <w:r w:rsidRPr="005B5E07">
        <w:t xml:space="preserve">s. In </w:t>
      </w:r>
      <w:r w:rsidR="005B5E07" w:rsidRPr="005B5E07">
        <w:t xml:space="preserve">the appendix we show the impact of ACK/NACK puncturing in LTE </w:t>
      </w:r>
      <w:r w:rsidR="005B5E07">
        <w:t xml:space="preserve">on PUSCH BLER </w:t>
      </w:r>
      <w:r w:rsidR="003519F5">
        <w:t xml:space="preserve">from which it can be observed that </w:t>
      </w:r>
      <w:r w:rsidR="005B5E07" w:rsidRPr="005B5E07">
        <w:t xml:space="preserve"> the </w:t>
      </w:r>
      <w:r w:rsidR="005B5E07">
        <w:t>loss</w:t>
      </w:r>
      <w:r w:rsidR="005B5E07" w:rsidRPr="005B5E07">
        <w:t xml:space="preserve"> can be a few dB or even 100 % BLER for highest MCS values. </w:t>
      </w:r>
      <w:r w:rsidRPr="005B5E07">
        <w:t>It is therefore p</w:t>
      </w:r>
      <w:r>
        <w:t>roposed to rate match PUSCH around resource elements carrying ACK/NACK.</w:t>
      </w:r>
      <w:r w:rsidR="004E2044">
        <w:t xml:space="preserve"> </w:t>
      </w:r>
    </w:p>
    <w:p w14:paraId="3C28FEE3" w14:textId="571373F0" w:rsidR="000B121A" w:rsidRPr="000B121A" w:rsidRDefault="000B121A" w:rsidP="000B121A">
      <w:pPr>
        <w:rPr>
          <w:b/>
          <w:i/>
        </w:rPr>
      </w:pPr>
      <w:r w:rsidRPr="000B121A">
        <w:rPr>
          <w:b/>
          <w:i/>
        </w:rPr>
        <w:t>Proposal</w:t>
      </w:r>
      <w:r w:rsidR="008B168C">
        <w:rPr>
          <w:b/>
          <w:i/>
        </w:rPr>
        <w:t xml:space="preserve"> 2</w:t>
      </w:r>
      <w:r w:rsidRPr="000B121A">
        <w:rPr>
          <w:b/>
          <w:i/>
        </w:rPr>
        <w:t xml:space="preserve">: PUSCH is rate matched around ACK/NACK carrying </w:t>
      </w:r>
      <w:r w:rsidR="00176BF0">
        <w:rPr>
          <w:b/>
          <w:i/>
        </w:rPr>
        <w:t>resource elements</w:t>
      </w:r>
      <w:r w:rsidRPr="000B121A">
        <w:rPr>
          <w:b/>
          <w:i/>
        </w:rPr>
        <w:t>.</w:t>
      </w:r>
    </w:p>
    <w:p w14:paraId="5CB38D72" w14:textId="6094D610" w:rsidR="000B121A" w:rsidRDefault="000B121A" w:rsidP="000B121A">
      <w:pPr>
        <w:pStyle w:val="Heading2"/>
      </w:pPr>
      <w:r>
        <w:t>Mapping of UCI to resource element</w:t>
      </w:r>
      <w:r w:rsidR="003A1059">
        <w:t>s</w:t>
      </w:r>
    </w:p>
    <w:p w14:paraId="28752C95" w14:textId="74DE7D93" w:rsidR="000B121A" w:rsidRDefault="000B121A" w:rsidP="00954FEF">
      <w:pPr>
        <w:pStyle w:val="BodyText"/>
      </w:pPr>
      <w:r>
        <w:t xml:space="preserve">In LTE ACK/NACK </w:t>
      </w:r>
      <w:r w:rsidR="00176BF0">
        <w:t>is</w:t>
      </w:r>
      <w:r>
        <w:t xml:space="preserve"> mapped in groups of four contiguous </w:t>
      </w:r>
      <w:r w:rsidR="003A1059">
        <w:t>modulation symbols</w:t>
      </w:r>
      <w:r>
        <w:t xml:space="preserve"> (in DFT-spread time-domain) to the four DFTS-OFDM symbols adjacent to DM-RS</w:t>
      </w:r>
      <w:r w:rsidR="003A1059">
        <w:t xml:space="preserve"> symbols</w:t>
      </w:r>
      <w:r>
        <w:t xml:space="preserve">. The reason to map ACK/NACK to symbols adjacent to DM-RS symbols </w:t>
      </w:r>
      <w:r w:rsidR="003A1059">
        <w:t>is</w:t>
      </w:r>
      <w:r>
        <w:t xml:space="preserve"> a better (less outdated) channel estimate close to DM-RS symbols. In LTE</w:t>
      </w:r>
      <w:r w:rsidR="00F36F0B">
        <w:t>,</w:t>
      </w:r>
      <w:r>
        <w:t xml:space="preserve"> PUSCH is mapped time-first to resource elements, i.e. one </w:t>
      </w:r>
      <w:r w:rsidR="003A1059">
        <w:t>DFTS-OFDM symbol</w:t>
      </w:r>
      <w:r>
        <w:t xml:space="preserve"> carries multiple code blocks if the transmitted transport block is segmented into multiple code blocks.</w:t>
      </w:r>
    </w:p>
    <w:p w14:paraId="3BED6AF1" w14:textId="74033BC9" w:rsidR="000B121A" w:rsidRDefault="000B121A" w:rsidP="00954FEF">
      <w:pPr>
        <w:pStyle w:val="BodyText"/>
      </w:pPr>
      <w:r>
        <w:t xml:space="preserve">It has not yet been decided whether to map </w:t>
      </w:r>
      <w:r w:rsidR="003A1059">
        <w:t xml:space="preserve">NR </w:t>
      </w:r>
      <w:r>
        <w:t>PUSCH time or frequency-first to scheduled resource elements. However, a lot of attention is put in NR on low latency, both in DL and UL. To enable quick decoding of PUSCH it is preferable to start decoding early, which implies early DM-RS and code blocks mapped in time first. Also on the UE side to enab</w:t>
      </w:r>
      <w:r w:rsidR="003A1059">
        <w:t>le short UL grant to PUSCH delay</w:t>
      </w:r>
      <w:r>
        <w:t xml:space="preserve"> it is preferable to map a single or few code blocks to one OFDM symbol and not all code blocks a transport block is segmented into; also favouring time-first mapping.</w:t>
      </w:r>
    </w:p>
    <w:p w14:paraId="74C031FC" w14:textId="410E41BB" w:rsidR="00A724C3" w:rsidRDefault="000B121A" w:rsidP="00954FEF">
      <w:pPr>
        <w:pStyle w:val="BodyText"/>
      </w:pPr>
      <w:r>
        <w:t xml:space="preserve">If we assume time-first mapping, concentrating UCI </w:t>
      </w:r>
      <w:r w:rsidR="003A1059">
        <w:t xml:space="preserve">modulation symbols </w:t>
      </w:r>
      <w:r>
        <w:t xml:space="preserve">on contiguous resource elements of few OFDM symbols leads to heavy puncturing of one or few code blocks which would lead to transport block </w:t>
      </w:r>
      <w:r w:rsidR="00A724C3">
        <w:t xml:space="preserve">decoding </w:t>
      </w:r>
      <w:r>
        <w:t xml:space="preserve">failure (if </w:t>
      </w:r>
      <w:r w:rsidR="00A724C3">
        <w:t>PUSCH</w:t>
      </w:r>
      <w:r>
        <w:t xml:space="preserve"> is punctured and not rate matched as proposed above). Even though NR </w:t>
      </w:r>
      <w:r w:rsidR="00A724C3">
        <w:t>supports</w:t>
      </w:r>
      <w:r>
        <w:t xml:space="preserve"> </w:t>
      </w:r>
      <w:r w:rsidR="00A724C3">
        <w:t>CBG-</w:t>
      </w:r>
      <w:r>
        <w:t xml:space="preserve">based HARQ feedback UCI on PUSCH should work well without CBG-based feedback. Time-first mapping together with puncturing of PUSCH resource elements for ACK/NACK insertion favours to distribute ACK/NACK </w:t>
      </w:r>
      <w:r w:rsidR="00176BF0">
        <w:t>modulation symbols</w:t>
      </w:r>
      <w:r>
        <w:t xml:space="preserve"> over many code blocks to evenly spread puncturing across code blocks.</w:t>
      </w:r>
      <w:r w:rsidR="00A724C3">
        <w:t xml:space="preserve"> With rate matching of PUSCH this problem neither occurs for time nor frequency-first mapping.</w:t>
      </w:r>
    </w:p>
    <w:p w14:paraId="3E405207" w14:textId="17616B55" w:rsidR="00690926" w:rsidRDefault="00690926" w:rsidP="00954FEF">
      <w:pPr>
        <w:pStyle w:val="BodyText"/>
      </w:pPr>
      <w:r>
        <w:t xml:space="preserve">NR is likely to define multiple UL DM-RS pattern. One DM-RS pattern could contain </w:t>
      </w:r>
      <w:r w:rsidR="00A724C3">
        <w:t xml:space="preserve">only </w:t>
      </w:r>
      <w:r>
        <w:t xml:space="preserve">a front-loaded DM-RS to support early decoding. For high Doppler scenarios and/or low SNR additional </w:t>
      </w:r>
      <w:r w:rsidR="00E606D4">
        <w:t xml:space="preserve">(later) </w:t>
      </w:r>
      <w:r>
        <w:t xml:space="preserve">DM-RS </w:t>
      </w:r>
      <w:r w:rsidR="00A724C3">
        <w:t xml:space="preserve">resource elements </w:t>
      </w:r>
      <w:r>
        <w:t xml:space="preserve">are </w:t>
      </w:r>
      <w:r w:rsidR="00E606D4">
        <w:t>inserted</w:t>
      </w:r>
      <w:r>
        <w:t>. In LTE</w:t>
      </w:r>
      <w:r w:rsidR="00FC72BE">
        <w:t>,</w:t>
      </w:r>
      <w:r>
        <w:t xml:space="preserve"> ACK/NACK modulation symbols are mapped to </w:t>
      </w:r>
      <w:r w:rsidR="00A724C3">
        <w:t>modulation symbols</w:t>
      </w:r>
      <w:r>
        <w:t xml:space="preserve"> adjacent to DM-RS with the aim to improve performance. Following the same design guideline would require to design and test multiple ACK/NACK resource element mapping</w:t>
      </w:r>
      <w:r w:rsidR="00176BF0">
        <w:t>s</w:t>
      </w:r>
      <w:r>
        <w:t xml:space="preserve">, one for each uplink DM-RS mapping. From a gNB scheduler perspective it is preferable if the DM-RS can be allocated based on PUSCH performance requirements alone, not also considering UCI on PUSCH performance. It is preferable to design UCI on PUSCH based on the </w:t>
      </w:r>
      <w:r w:rsidR="00E606D4">
        <w:t>front-loaded</w:t>
      </w:r>
      <w:r>
        <w:t xml:space="preserve"> DM-RS pattern; </w:t>
      </w:r>
      <w:r w:rsidR="00E606D4">
        <w:t xml:space="preserve">DM-RS </w:t>
      </w:r>
      <w:r>
        <w:t xml:space="preserve">resource elements </w:t>
      </w:r>
      <w:r w:rsidR="00E606D4">
        <w:t xml:space="preserve">in later symbols can neither be assumed to be there nor can UCI be mapped to those resource elements (since DM-RS might be transmitted on them). </w:t>
      </w:r>
      <w:r>
        <w:t xml:space="preserve">This implies UCI on PUSCH with </w:t>
      </w:r>
      <w:r w:rsidR="00E606D4">
        <w:t>front-loaded</w:t>
      </w:r>
      <w:r>
        <w:t xml:space="preserve"> DM-RS must perform well enough even in challenging SNR </w:t>
      </w:r>
      <w:r w:rsidR="00E606D4">
        <w:t>or Doppler scenarios</w:t>
      </w:r>
      <w:r>
        <w:t xml:space="preserve">. </w:t>
      </w:r>
    </w:p>
    <w:p w14:paraId="22E7761E" w14:textId="4CAF6D1E" w:rsidR="00E606D4" w:rsidRPr="008B168C" w:rsidRDefault="00E606D4" w:rsidP="00E606D4">
      <w:pPr>
        <w:pStyle w:val="BodyText"/>
        <w:rPr>
          <w:b/>
          <w:i/>
        </w:rPr>
      </w:pPr>
      <w:r w:rsidRPr="008B168C">
        <w:rPr>
          <w:b/>
          <w:i/>
        </w:rPr>
        <w:t>Proposal</w:t>
      </w:r>
      <w:r w:rsidR="008B168C">
        <w:rPr>
          <w:b/>
          <w:i/>
        </w:rPr>
        <w:t xml:space="preserve"> 3</w:t>
      </w:r>
      <w:r w:rsidRPr="008B168C">
        <w:rPr>
          <w:b/>
          <w:i/>
        </w:rPr>
        <w:t xml:space="preserve">: A UCI on PUSCH design independent of actual uplink DM-RS pattern is </w:t>
      </w:r>
      <w:r w:rsidR="008B168C" w:rsidRPr="008B168C">
        <w:rPr>
          <w:b/>
          <w:i/>
        </w:rPr>
        <w:t>the baseline</w:t>
      </w:r>
      <w:r w:rsidRPr="008B168C">
        <w:rPr>
          <w:b/>
          <w:i/>
        </w:rPr>
        <w:t>.</w:t>
      </w:r>
      <w:r w:rsidR="008B168C" w:rsidRPr="008B168C">
        <w:rPr>
          <w:b/>
          <w:i/>
        </w:rPr>
        <w:t xml:space="preserve"> DM-RS-pattern-dependent UCI on PUSCH designs are only considered if substantial performance gains can be shown. </w:t>
      </w:r>
    </w:p>
    <w:p w14:paraId="5CC35758" w14:textId="14B9079E" w:rsidR="00E606D4" w:rsidRDefault="00A724C3" w:rsidP="00954FEF">
      <w:pPr>
        <w:pStyle w:val="BodyText"/>
      </w:pPr>
      <w:r>
        <w:t>For OFDM-based PUSCH</w:t>
      </w:r>
      <w:r w:rsidR="00FC72BE">
        <w:t>,</w:t>
      </w:r>
      <w:r>
        <w:t xml:space="preserve"> </w:t>
      </w:r>
      <w:r w:rsidR="00E606D4">
        <w:t xml:space="preserve">DM-RS might follow a comb pattern with resource elements in-between used for data. For DFTS-OFDM-based PUSCH this should be avoided since otherwise the single-carrier property is lost. This implies for UCI on PUSCH design that </w:t>
      </w:r>
      <w:r>
        <w:t>symbols carrying</w:t>
      </w:r>
      <w:r w:rsidR="00E606D4">
        <w:t xml:space="preserve"> DM-RS should be avoided for UCI mapping to avoid diverging designs for OFDM and DFTS-OFDM. </w:t>
      </w:r>
    </w:p>
    <w:p w14:paraId="5436FBC6" w14:textId="27A8F936" w:rsidR="004D2A07" w:rsidRPr="004D2A07" w:rsidRDefault="004D2A07" w:rsidP="00954FEF">
      <w:pPr>
        <w:pStyle w:val="BodyText"/>
        <w:rPr>
          <w:b/>
          <w:i/>
        </w:rPr>
      </w:pPr>
      <w:r w:rsidRPr="004D2A07">
        <w:rPr>
          <w:b/>
          <w:i/>
        </w:rPr>
        <w:t>Proposal 4: UCI is not mapped to OFDM symbols carrying DM-RS.</w:t>
      </w:r>
    </w:p>
    <w:p w14:paraId="4C9FC72B" w14:textId="28EC96B9" w:rsidR="00E606D4" w:rsidRDefault="00A724C3" w:rsidP="00954FEF">
      <w:pPr>
        <w:pStyle w:val="BodyText"/>
      </w:pPr>
      <w:r>
        <w:t>For OFDM-</w:t>
      </w:r>
      <w:r w:rsidR="00E606D4">
        <w:t xml:space="preserve">based PUSCH, UCI needs to be mapped on resource elements that are distributed across the </w:t>
      </w:r>
      <w:r>
        <w:t>PUSCH</w:t>
      </w:r>
      <w:r w:rsidR="00E606D4">
        <w:t xml:space="preserve"> bandwidth to harvest frequency-diversity.</w:t>
      </w:r>
      <w:r w:rsidR="004D2A07">
        <w:t xml:space="preserve"> For DFTS-OFDM-based PUSCH the mapping is done prior</w:t>
      </w:r>
      <w:r w:rsidR="00FC72BE">
        <w:t xml:space="preserve"> to</w:t>
      </w:r>
      <w:r w:rsidR="004D2A07">
        <w:t xml:space="preserve"> DFT-spreading in time-domain and </w:t>
      </w:r>
      <w:r w:rsidR="00FC72BE">
        <w:t xml:space="preserve">hence </w:t>
      </w:r>
      <w:r w:rsidR="004D2A07">
        <w:t xml:space="preserve">frequency-diversity is automatically obtained. To maintain </w:t>
      </w:r>
      <w:r w:rsidR="004D2A07">
        <w:lastRenderedPageBreak/>
        <w:t xml:space="preserve">similarity between OFDM and DFTS-OFDM-based PUSCH, UCI is mapped on distributed modulation symbols prior </w:t>
      </w:r>
      <w:r w:rsidR="00FC72BE">
        <w:t xml:space="preserve">to </w:t>
      </w:r>
      <w:r w:rsidR="004D2A07">
        <w:t>DFT-spreading with the same distribution pattern as</w:t>
      </w:r>
      <w:r w:rsidR="00E606D4">
        <w:t xml:space="preserve"> </w:t>
      </w:r>
      <w:r w:rsidR="004D2A07">
        <w:t>for OFDM.</w:t>
      </w:r>
    </w:p>
    <w:p w14:paraId="04BD2317" w14:textId="77777777" w:rsidR="004D2A07" w:rsidRDefault="008B168C" w:rsidP="00954FEF">
      <w:pPr>
        <w:pStyle w:val="BodyText"/>
        <w:rPr>
          <w:b/>
          <w:i/>
        </w:rPr>
      </w:pPr>
      <w:r w:rsidRPr="008B168C">
        <w:rPr>
          <w:b/>
          <w:i/>
        </w:rPr>
        <w:t>Proposal</w:t>
      </w:r>
      <w:r w:rsidR="004D2A07">
        <w:rPr>
          <w:b/>
          <w:i/>
        </w:rPr>
        <w:t xml:space="preserve"> 5</w:t>
      </w:r>
      <w:r w:rsidRPr="008B168C">
        <w:rPr>
          <w:b/>
          <w:i/>
        </w:rPr>
        <w:t xml:space="preserve">: </w:t>
      </w:r>
      <w:r w:rsidR="004D2A07">
        <w:rPr>
          <w:b/>
          <w:i/>
        </w:rPr>
        <w:t xml:space="preserve">For OFDM-based PUSCH, </w:t>
      </w:r>
      <w:r w:rsidRPr="008B168C">
        <w:rPr>
          <w:b/>
          <w:i/>
        </w:rPr>
        <w:t>UCI is mapped to resource elements that are distributed across the PUSCH bandwidth.</w:t>
      </w:r>
    </w:p>
    <w:p w14:paraId="21C7391C" w14:textId="46EB3B6A" w:rsidR="008B168C" w:rsidRPr="008B168C" w:rsidRDefault="004D2A07" w:rsidP="00954FEF">
      <w:pPr>
        <w:pStyle w:val="BodyText"/>
        <w:rPr>
          <w:b/>
          <w:i/>
        </w:rPr>
      </w:pPr>
      <w:r>
        <w:rPr>
          <w:b/>
          <w:i/>
        </w:rPr>
        <w:t>Proposal 6: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3FDAEECB" w14:textId="29622BF0" w:rsidR="00C01F33" w:rsidRDefault="00C01F33" w:rsidP="00CE0424">
      <w:pPr>
        <w:pStyle w:val="Heading1"/>
      </w:pPr>
      <w:r w:rsidRPr="00CE0424">
        <w:t>Conclusion</w:t>
      </w:r>
    </w:p>
    <w:p w14:paraId="2881CE66" w14:textId="22F4AE6D" w:rsidR="00B4086D" w:rsidRDefault="00B4086D" w:rsidP="00B4086D">
      <w:pPr>
        <w:pStyle w:val="BodyText"/>
      </w:pPr>
      <w:r>
        <w:t xml:space="preserve">In this contribution we discuss our view on </w:t>
      </w:r>
      <w:r w:rsidR="008B168C">
        <w:t>UCI on PUSCH</w:t>
      </w:r>
      <w:r>
        <w:t xml:space="preserve"> and propose</w:t>
      </w:r>
      <w:r w:rsidR="00C6602E" w:rsidRPr="00CE0424">
        <w:t>:</w:t>
      </w:r>
    </w:p>
    <w:p w14:paraId="5C33AA5E" w14:textId="3F37C61F" w:rsidR="00B4086D" w:rsidRDefault="00681A58" w:rsidP="00B4086D">
      <w:pPr>
        <w:pStyle w:val="BodyText"/>
        <w:rPr>
          <w:b/>
          <w:i/>
        </w:rPr>
      </w:pPr>
      <w:r w:rsidRPr="00681A58">
        <w:rPr>
          <w:b/>
          <w:i/>
        </w:rPr>
        <w:t>Proposal 1: UCI on PUSCH for DFTS-OFDM and OFDM-based PUSCH are similar where feasible.</w:t>
      </w:r>
    </w:p>
    <w:p w14:paraId="3D900EB5" w14:textId="3A3146A1" w:rsidR="00681A58" w:rsidRDefault="00681A58" w:rsidP="00B4086D">
      <w:pPr>
        <w:pStyle w:val="BodyText"/>
        <w:rPr>
          <w:b/>
          <w:i/>
        </w:rPr>
      </w:pPr>
      <w:r w:rsidRPr="00681A58">
        <w:rPr>
          <w:b/>
          <w:i/>
        </w:rPr>
        <w:t xml:space="preserve">Proposal 2: PUSCH is rate matched around ACK/NACK carrying </w:t>
      </w:r>
      <w:r w:rsidR="00176BF0">
        <w:rPr>
          <w:b/>
          <w:i/>
        </w:rPr>
        <w:t>resource elements</w:t>
      </w:r>
      <w:r w:rsidRPr="00681A58">
        <w:rPr>
          <w:b/>
          <w:i/>
        </w:rPr>
        <w:t>.</w:t>
      </w:r>
    </w:p>
    <w:p w14:paraId="32CE8641" w14:textId="49C922E1" w:rsidR="00681A58" w:rsidRDefault="00681A58" w:rsidP="00B4086D">
      <w:pPr>
        <w:pStyle w:val="BodyText"/>
        <w:rPr>
          <w:b/>
          <w:i/>
        </w:rPr>
      </w:pPr>
      <w:r w:rsidRPr="00681A58">
        <w:rPr>
          <w:b/>
          <w:i/>
        </w:rPr>
        <w:t>Proposal 3: A UCI on PUSCH design independent of actual uplink DM-RS pattern is the baseline. DM-RS-pattern-dependent UCI on PUSCH designs are only considered if substantial performance gains can be shown.</w:t>
      </w:r>
    </w:p>
    <w:p w14:paraId="444BE702" w14:textId="6B7B63B5" w:rsidR="00681A58" w:rsidRDefault="004D2A07" w:rsidP="00B4086D">
      <w:pPr>
        <w:pStyle w:val="BodyText"/>
        <w:rPr>
          <w:b/>
          <w:i/>
        </w:rPr>
      </w:pPr>
      <w:r w:rsidRPr="004D2A07">
        <w:rPr>
          <w:b/>
          <w:i/>
        </w:rPr>
        <w:t>Proposal 4: UCI is not mapped to OFDM symbols carrying DM-RS.</w:t>
      </w:r>
    </w:p>
    <w:p w14:paraId="01F2AFFB" w14:textId="555F0BAF" w:rsidR="004D2A07" w:rsidRDefault="004D2A07" w:rsidP="00B4086D">
      <w:pPr>
        <w:pStyle w:val="BodyText"/>
        <w:rPr>
          <w:b/>
          <w:i/>
        </w:rPr>
      </w:pPr>
      <w:r w:rsidRPr="008B168C">
        <w:rPr>
          <w:b/>
          <w:i/>
        </w:rPr>
        <w:t>Proposal</w:t>
      </w:r>
      <w:r>
        <w:rPr>
          <w:b/>
          <w:i/>
        </w:rPr>
        <w:t xml:space="preserve"> 5</w:t>
      </w:r>
      <w:r w:rsidRPr="008B168C">
        <w:rPr>
          <w:b/>
          <w:i/>
        </w:rPr>
        <w:t>: UCI is mapped to resource elements that are distributed across the PUSCH bandwidth.</w:t>
      </w:r>
    </w:p>
    <w:p w14:paraId="3A5014A9" w14:textId="679AF930" w:rsidR="004D2A07" w:rsidRPr="00B4086D" w:rsidRDefault="004D2A07" w:rsidP="00B4086D">
      <w:pPr>
        <w:pStyle w:val="BodyText"/>
        <w:rPr>
          <w:b/>
          <w:i/>
        </w:rPr>
      </w:pPr>
      <w:r>
        <w:rPr>
          <w:b/>
          <w:i/>
        </w:rPr>
        <w:t>Proposal 6: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3CA25FCB" w14:textId="599B8E49" w:rsidR="00F507D1" w:rsidRPr="00CE0424" w:rsidRDefault="00F507D1" w:rsidP="0009033B">
      <w:pPr>
        <w:pStyle w:val="Heading1"/>
      </w:pPr>
      <w:r w:rsidRPr="00CE0424">
        <w:t>References</w:t>
      </w:r>
    </w:p>
    <w:p w14:paraId="46F3A355" w14:textId="7A7C999E" w:rsidR="005104C2" w:rsidRPr="001807ED" w:rsidRDefault="00100CAE" w:rsidP="00100CAE">
      <w:pPr>
        <w:pStyle w:val="Reference"/>
        <w:rPr>
          <w:lang w:val="en-US"/>
        </w:rPr>
      </w:pPr>
      <w:bookmarkStart w:id="68" w:name="_Ref481671479"/>
      <w:r>
        <w:t>“</w:t>
      </w:r>
      <w:r w:rsidRPr="001807ED">
        <w:t>RAN1 Chairman’s Notes”, 3GPP TSG RAN WG1 Meeting #87, November 2016.</w:t>
      </w:r>
      <w:bookmarkEnd w:id="68"/>
    </w:p>
    <w:p w14:paraId="2F3FD79D" w14:textId="3D98F4CE" w:rsidR="00F46A9B" w:rsidRPr="001807ED" w:rsidRDefault="00100CAE" w:rsidP="001807ED">
      <w:pPr>
        <w:pStyle w:val="Reference"/>
        <w:rPr>
          <w:lang w:val="en-US"/>
        </w:rPr>
      </w:pPr>
      <w:bookmarkStart w:id="69" w:name="_Ref481671575"/>
      <w:bookmarkStart w:id="70" w:name="_GoBack"/>
      <w:bookmarkEnd w:id="70"/>
      <w:r w:rsidRPr="001807ED">
        <w:rPr>
          <w:lang w:val="en-US"/>
        </w:rPr>
        <w:t>R1-17</w:t>
      </w:r>
      <w:r w:rsidR="001807ED" w:rsidRPr="001807ED">
        <w:rPr>
          <w:lang w:val="en-US"/>
        </w:rPr>
        <w:t>09088</w:t>
      </w:r>
      <w:r w:rsidRPr="001807ED">
        <w:rPr>
          <w:lang w:val="en-US"/>
        </w:rPr>
        <w:t>, “</w:t>
      </w:r>
      <w:r w:rsidR="001807ED" w:rsidRPr="001807ED">
        <w:rPr>
          <w:lang w:val="en-US"/>
        </w:rPr>
        <w:t>On</w:t>
      </w:r>
      <w:r w:rsidR="001807ED">
        <w:rPr>
          <w:lang w:val="en-US"/>
        </w:rPr>
        <w:t xml:space="preserve"> L</w:t>
      </w:r>
      <w:r w:rsidRPr="001D00BE">
        <w:rPr>
          <w:lang w:val="en-US"/>
        </w:rPr>
        <w:t xml:space="preserve">ong PUCCH with </w:t>
      </w:r>
      <w:r w:rsidR="001807ED">
        <w:rPr>
          <w:lang w:val="en-US"/>
        </w:rPr>
        <w:t>S</w:t>
      </w:r>
      <w:r w:rsidRPr="001D00BE">
        <w:rPr>
          <w:lang w:val="en-US"/>
        </w:rPr>
        <w:t xml:space="preserve">imultaneous </w:t>
      </w:r>
      <w:r w:rsidR="001807ED">
        <w:rPr>
          <w:lang w:val="en-US"/>
        </w:rPr>
        <w:t>D</w:t>
      </w:r>
      <w:r w:rsidRPr="001D00BE">
        <w:rPr>
          <w:lang w:val="en-US"/>
        </w:rPr>
        <w:t xml:space="preserve">ata </w:t>
      </w:r>
      <w:r w:rsidR="001807ED">
        <w:rPr>
          <w:lang w:val="en-US"/>
        </w:rPr>
        <w:t>T</w:t>
      </w:r>
      <w:r w:rsidRPr="001D00BE">
        <w:rPr>
          <w:lang w:val="en-US"/>
        </w:rPr>
        <w:t>ransmission</w:t>
      </w:r>
      <w:r>
        <w:rPr>
          <w:lang w:val="en-US"/>
        </w:rPr>
        <w:t>”, Ericsson.</w:t>
      </w:r>
      <w:bookmarkEnd w:id="69"/>
      <w:r w:rsidR="00F46A9B" w:rsidRPr="001807ED">
        <w:rPr>
          <w:lang w:val="en-US"/>
        </w:rPr>
        <w:br w:type="page"/>
      </w:r>
    </w:p>
    <w:p w14:paraId="67E4D523" w14:textId="7FC67553" w:rsidR="00F46A9B" w:rsidRDefault="00F46A9B" w:rsidP="00F46A9B">
      <w:pPr>
        <w:pStyle w:val="Heading1"/>
        <w:numPr>
          <w:ilvl w:val="0"/>
          <w:numId w:val="0"/>
        </w:numPr>
        <w:rPr>
          <w:lang w:val="en-US"/>
        </w:rPr>
      </w:pPr>
      <w:r>
        <w:rPr>
          <w:lang w:val="en-US"/>
        </w:rPr>
        <w:lastRenderedPageBreak/>
        <w:t>Appendix</w:t>
      </w:r>
    </w:p>
    <w:p w14:paraId="7B8FEC08" w14:textId="2DC07604" w:rsidR="00F46A9B" w:rsidRDefault="001807ED" w:rsidP="00F46A9B">
      <w:pPr>
        <w:rPr>
          <w:lang w:val="en-US"/>
        </w:rPr>
      </w:pPr>
      <w:r>
        <w:rPr>
          <w:lang w:val="en-US"/>
        </w:rPr>
        <w:t>W</w:t>
      </w:r>
      <w:r w:rsidR="00F46A9B">
        <w:rPr>
          <w:lang w:val="en-US"/>
        </w:rPr>
        <w:t xml:space="preserve">e present </w:t>
      </w:r>
      <w:r>
        <w:rPr>
          <w:lang w:val="en-US"/>
        </w:rPr>
        <w:t xml:space="preserve">here the </w:t>
      </w:r>
      <w:r w:rsidR="00F46A9B">
        <w:rPr>
          <w:lang w:val="en-US"/>
        </w:rPr>
        <w:t>simulation results showing the impact of ACK/NACK puncturing on PUSCH performance.</w:t>
      </w:r>
    </w:p>
    <w:p w14:paraId="7A65F826" w14:textId="2B9B311C" w:rsidR="00F46A9B" w:rsidRDefault="005B5E07" w:rsidP="001807ED">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ab/>
        <w:t>Simulation assumptions</w:t>
      </w:r>
    </w:p>
    <w:tbl>
      <w:tblPr>
        <w:tblStyle w:val="TableGrid"/>
        <w:tblW w:w="0" w:type="auto"/>
        <w:tblLook w:val="04A0" w:firstRow="1" w:lastRow="0" w:firstColumn="1" w:lastColumn="0" w:noHBand="0" w:noVBand="1"/>
      </w:tblPr>
      <w:tblGrid>
        <w:gridCol w:w="4248"/>
        <w:gridCol w:w="5381"/>
      </w:tblGrid>
      <w:tr w:rsidR="005B5E07" w14:paraId="38C6D661" w14:textId="77777777" w:rsidTr="005B5E07">
        <w:tc>
          <w:tcPr>
            <w:tcW w:w="4248" w:type="dxa"/>
          </w:tcPr>
          <w:p w14:paraId="33FE0123" w14:textId="2461A430" w:rsidR="005B5E07" w:rsidRPr="005B5E07" w:rsidRDefault="005B5E07" w:rsidP="00F46A9B">
            <w:pPr>
              <w:rPr>
                <w:b/>
                <w:lang w:val="en-US"/>
              </w:rPr>
            </w:pPr>
            <w:r w:rsidRPr="005B5E07">
              <w:rPr>
                <w:b/>
                <w:lang w:val="en-US"/>
              </w:rPr>
              <w:t>Parameter</w:t>
            </w:r>
          </w:p>
        </w:tc>
        <w:tc>
          <w:tcPr>
            <w:tcW w:w="5381" w:type="dxa"/>
          </w:tcPr>
          <w:p w14:paraId="327E77CE" w14:textId="3878681D" w:rsidR="005B5E07" w:rsidRPr="005B5E07" w:rsidRDefault="005B5E07" w:rsidP="00F46A9B">
            <w:pPr>
              <w:rPr>
                <w:b/>
                <w:lang w:val="en-US"/>
              </w:rPr>
            </w:pPr>
            <w:r w:rsidRPr="005B5E07">
              <w:rPr>
                <w:b/>
                <w:lang w:val="en-US"/>
              </w:rPr>
              <w:t>Value</w:t>
            </w:r>
          </w:p>
        </w:tc>
      </w:tr>
      <w:tr w:rsidR="005B5E07" w14:paraId="5F5B271E" w14:textId="77777777" w:rsidTr="005B5E07">
        <w:tc>
          <w:tcPr>
            <w:tcW w:w="4248" w:type="dxa"/>
          </w:tcPr>
          <w:p w14:paraId="7ED41814" w14:textId="2F062C2A" w:rsidR="005B5E07" w:rsidRPr="005B5E07" w:rsidRDefault="005B5E07" w:rsidP="005B5E07">
            <w:pPr>
              <w:rPr>
                <w:b/>
                <w:lang w:val="en-US"/>
              </w:rPr>
            </w:pPr>
            <w:r>
              <w:rPr>
                <w:lang w:val="en-US"/>
              </w:rPr>
              <w:t>System bandwidth</w:t>
            </w:r>
          </w:p>
        </w:tc>
        <w:tc>
          <w:tcPr>
            <w:tcW w:w="5381" w:type="dxa"/>
          </w:tcPr>
          <w:p w14:paraId="29ACA5A3" w14:textId="1AD908E6" w:rsidR="005B5E07" w:rsidRPr="005B5E07" w:rsidRDefault="005B5E07" w:rsidP="005B5E07">
            <w:pPr>
              <w:rPr>
                <w:b/>
                <w:lang w:val="en-US"/>
              </w:rPr>
            </w:pPr>
            <w:r>
              <w:rPr>
                <w:lang w:val="en-US"/>
              </w:rPr>
              <w:t>20 MHz</w:t>
            </w:r>
          </w:p>
        </w:tc>
      </w:tr>
      <w:tr w:rsidR="005B5E07" w14:paraId="4A77A6B2" w14:textId="77777777" w:rsidTr="005B5E07">
        <w:tc>
          <w:tcPr>
            <w:tcW w:w="4248" w:type="dxa"/>
          </w:tcPr>
          <w:p w14:paraId="3F1B1816" w14:textId="39E58FCB" w:rsidR="005B5E07" w:rsidRDefault="005B5E07" w:rsidP="005B5E07">
            <w:pPr>
              <w:rPr>
                <w:lang w:val="en-US"/>
              </w:rPr>
            </w:pPr>
            <w:r>
              <w:rPr>
                <w:lang w:val="en-US"/>
              </w:rPr>
              <w:t>PUSCH bandwidth</w:t>
            </w:r>
          </w:p>
        </w:tc>
        <w:tc>
          <w:tcPr>
            <w:tcW w:w="5381" w:type="dxa"/>
          </w:tcPr>
          <w:p w14:paraId="0D77DD76" w14:textId="27CF9179" w:rsidR="005B5E07" w:rsidRDefault="005B5E07" w:rsidP="005B5E07">
            <w:pPr>
              <w:rPr>
                <w:lang w:val="en-US"/>
              </w:rPr>
            </w:pPr>
            <w:r>
              <w:rPr>
                <w:lang w:val="en-US"/>
              </w:rPr>
              <w:t>10 PRB</w:t>
            </w:r>
          </w:p>
        </w:tc>
      </w:tr>
      <w:tr w:rsidR="005B5E07" w14:paraId="474A5853" w14:textId="77777777" w:rsidTr="005B5E07">
        <w:tc>
          <w:tcPr>
            <w:tcW w:w="4248" w:type="dxa"/>
          </w:tcPr>
          <w:p w14:paraId="67AF6D4B" w14:textId="7301B78A" w:rsidR="005B5E07" w:rsidRDefault="005B5E07" w:rsidP="005B5E07">
            <w:pPr>
              <w:rPr>
                <w:lang w:val="en-US"/>
              </w:rPr>
            </w:pPr>
            <w:r>
              <w:rPr>
                <w:lang w:val="en-US"/>
              </w:rPr>
              <w:t>Channel model</w:t>
            </w:r>
          </w:p>
        </w:tc>
        <w:tc>
          <w:tcPr>
            <w:tcW w:w="5381" w:type="dxa"/>
          </w:tcPr>
          <w:p w14:paraId="5000BC73" w14:textId="23EB26CA" w:rsidR="005B5E07" w:rsidRDefault="005B5E07" w:rsidP="005B5E07">
            <w:pPr>
              <w:rPr>
                <w:lang w:val="en-US"/>
              </w:rPr>
            </w:pPr>
            <w:r>
              <w:rPr>
                <w:lang w:val="en-US"/>
              </w:rPr>
              <w:t>EVA 5 km/h</w:t>
            </w:r>
          </w:p>
        </w:tc>
      </w:tr>
      <w:tr w:rsidR="005B5E07" w14:paraId="556CE7D2" w14:textId="77777777" w:rsidTr="005B5E07">
        <w:tc>
          <w:tcPr>
            <w:tcW w:w="4248" w:type="dxa"/>
            <w:vAlign w:val="center"/>
          </w:tcPr>
          <w:p w14:paraId="6B42E8A8" w14:textId="660E3909" w:rsidR="005B5E07" w:rsidRDefault="005B5E07" w:rsidP="005B5E07">
            <w:pPr>
              <w:jc w:val="left"/>
              <w:rPr>
                <w:lang w:val="en-US"/>
              </w:rPr>
            </w:pPr>
            <w:r>
              <w:rPr>
                <w:lang w:val="en-US"/>
              </w:rPr>
              <w:t>Resource elements punctured by ACK/NACK</w:t>
            </w:r>
          </w:p>
        </w:tc>
        <w:tc>
          <w:tcPr>
            <w:tcW w:w="5381" w:type="dxa"/>
          </w:tcPr>
          <w:p w14:paraId="00E467C0" w14:textId="53E4FA69" w:rsidR="005B5E07" w:rsidRDefault="005B5E07" w:rsidP="005B5E07">
            <w:pPr>
              <w:rPr>
                <w:lang w:val="en-US"/>
              </w:rPr>
            </w:pPr>
            <w:r>
              <w:rPr>
                <w:lang w:val="en-US"/>
              </w:rPr>
              <w:t xml:space="preserve">36 resource elements in each of PUSCH symbols </w:t>
            </w:r>
            <w:r w:rsidRPr="005B5E07">
              <w:t>#2, #4, #9, and #11</w:t>
            </w:r>
            <w:r>
              <w:t>, i.e. 144 resource elements in total (</w:t>
            </w:r>
            <w:r>
              <w:rPr>
                <w:lang w:val="en-US"/>
              </w:rPr>
              <w:t>e</w:t>
            </w:r>
            <w:r w:rsidRPr="005B5E07">
              <w:rPr>
                <w:lang w:val="en-US"/>
              </w:rPr>
              <w:t xml:space="preserve">quivalent number </w:t>
            </w:r>
            <w:r>
              <w:rPr>
                <w:lang w:val="en-US"/>
              </w:rPr>
              <w:t>to</w:t>
            </w:r>
            <w:r w:rsidRPr="005B5E07">
              <w:rPr>
                <w:lang w:val="en-US"/>
              </w:rPr>
              <w:t xml:space="preserve"> 1-PRB PUCCH Format 4</w:t>
            </w:r>
            <w:r>
              <w:t>)</w:t>
            </w:r>
          </w:p>
        </w:tc>
      </w:tr>
    </w:tbl>
    <w:p w14:paraId="758054D8" w14:textId="0BE1C85C" w:rsidR="005B5E07" w:rsidRPr="005B5E07" w:rsidRDefault="005B5E07" w:rsidP="005B5E07">
      <w:pPr>
        <w:jc w:val="center"/>
      </w:pPr>
      <w:r w:rsidRPr="005B5E07">
        <w:rPr>
          <w:noProof/>
          <w:lang w:val="sv-SE" w:eastAsia="sv-SE"/>
        </w:rPr>
        <w:drawing>
          <wp:inline distT="0" distB="0" distL="0" distR="0" wp14:anchorId="6FD026D8" wp14:editId="1F6F19DE">
            <wp:extent cx="4572000" cy="2857500"/>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stretch>
                      <a:fillRect/>
                    </a:stretch>
                  </pic:blipFill>
                  <pic:spPr>
                    <a:xfrm>
                      <a:off x="0" y="0"/>
                      <a:ext cx="4572000" cy="2857500"/>
                    </a:xfrm>
                    <a:prstGeom prst="rect">
                      <a:avLst/>
                    </a:prstGeom>
                  </pic:spPr>
                </pic:pic>
              </a:graphicData>
            </a:graphic>
          </wp:inline>
        </w:drawing>
      </w:r>
    </w:p>
    <w:p w14:paraId="1775A4CA" w14:textId="7461AF63" w:rsidR="005B5E07" w:rsidRDefault="005B5E07" w:rsidP="001807ED">
      <w:pPr>
        <w:pStyle w:val="Caption"/>
      </w:pPr>
      <w:bookmarkStart w:id="71" w:name="_Ref481741730"/>
      <w:r>
        <w:t xml:space="preserve">Figure </w:t>
      </w:r>
      <w:r>
        <w:fldChar w:fldCharType="begin"/>
      </w:r>
      <w:r>
        <w:instrText xml:space="preserve"> SEQ Figure \* ARABIC </w:instrText>
      </w:r>
      <w:r>
        <w:fldChar w:fldCharType="separate"/>
      </w:r>
      <w:r>
        <w:rPr>
          <w:noProof/>
        </w:rPr>
        <w:t>1</w:t>
      </w:r>
      <w:r>
        <w:fldChar w:fldCharType="end"/>
      </w:r>
      <w:bookmarkEnd w:id="71"/>
      <w:r>
        <w:tab/>
        <w:t>PUSCH performance without ACK/NACK puncturing</w:t>
      </w:r>
    </w:p>
    <w:p w14:paraId="2F0B612D" w14:textId="6BCC8A44" w:rsidR="005B5E07" w:rsidRDefault="005B5E07" w:rsidP="005B5E07">
      <w:pPr>
        <w:jc w:val="center"/>
      </w:pPr>
      <w:r w:rsidRPr="005B5E07">
        <w:rPr>
          <w:noProof/>
          <w:lang w:val="sv-SE" w:eastAsia="sv-SE"/>
        </w:rPr>
        <w:drawing>
          <wp:inline distT="0" distB="0" distL="0" distR="0" wp14:anchorId="20E14FE9" wp14:editId="7EC36533">
            <wp:extent cx="4572000" cy="285750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a:stretch>
                      <a:fillRect/>
                    </a:stretch>
                  </pic:blipFill>
                  <pic:spPr>
                    <a:xfrm>
                      <a:off x="0" y="0"/>
                      <a:ext cx="4572000" cy="2857500"/>
                    </a:xfrm>
                    <a:prstGeom prst="rect">
                      <a:avLst/>
                    </a:prstGeom>
                  </pic:spPr>
                </pic:pic>
              </a:graphicData>
            </a:graphic>
          </wp:inline>
        </w:drawing>
      </w:r>
    </w:p>
    <w:p w14:paraId="0F4AD187" w14:textId="7D084232" w:rsidR="005B5E07" w:rsidRDefault="005B5E07" w:rsidP="001807ED">
      <w:pPr>
        <w:pStyle w:val="Caption"/>
      </w:pPr>
      <w:bookmarkStart w:id="72" w:name="_Ref481741737"/>
      <w:r>
        <w:t xml:space="preserve">Figure </w:t>
      </w:r>
      <w:r>
        <w:fldChar w:fldCharType="begin"/>
      </w:r>
      <w:r>
        <w:instrText xml:space="preserve"> SEQ Figure \* ARABIC </w:instrText>
      </w:r>
      <w:r>
        <w:fldChar w:fldCharType="separate"/>
      </w:r>
      <w:r>
        <w:rPr>
          <w:noProof/>
        </w:rPr>
        <w:t>2</w:t>
      </w:r>
      <w:r>
        <w:fldChar w:fldCharType="end"/>
      </w:r>
      <w:bookmarkEnd w:id="72"/>
      <w:r>
        <w:tab/>
        <w:t>PUSCH performance with ACK/NACK puncturing</w:t>
      </w:r>
    </w:p>
    <w:p w14:paraId="33EBE3A4" w14:textId="61143403" w:rsidR="005B5E07" w:rsidRPr="005B5E07" w:rsidRDefault="005B5E07" w:rsidP="005B5E07">
      <w:r>
        <w:lastRenderedPageBreak/>
        <w:t xml:space="preserve">Comparing </w:t>
      </w:r>
      <w:r>
        <w:fldChar w:fldCharType="begin"/>
      </w:r>
      <w:r>
        <w:instrText xml:space="preserve"> REF _Ref481741730 \h </w:instrText>
      </w:r>
      <w:r>
        <w:fldChar w:fldCharType="separate"/>
      </w:r>
      <w:r>
        <w:t xml:space="preserve">Figure </w:t>
      </w:r>
      <w:r>
        <w:rPr>
          <w:noProof/>
        </w:rPr>
        <w:t>1</w:t>
      </w:r>
      <w:r>
        <w:fldChar w:fldCharType="end"/>
      </w:r>
      <w:r>
        <w:t xml:space="preserve"> and </w:t>
      </w:r>
      <w:r>
        <w:fldChar w:fldCharType="begin"/>
      </w:r>
      <w:r>
        <w:instrText xml:space="preserve"> REF _Ref481741737 \h </w:instrText>
      </w:r>
      <w:r>
        <w:fldChar w:fldCharType="separate"/>
      </w:r>
      <w:r>
        <w:t xml:space="preserve">Figure </w:t>
      </w:r>
      <w:r>
        <w:rPr>
          <w:noProof/>
        </w:rPr>
        <w:t>2</w:t>
      </w:r>
      <w:r>
        <w:fldChar w:fldCharType="end"/>
      </w:r>
      <w:r>
        <w:t xml:space="preserve"> shows that puncturing leads to a performance loss of at least 1 dB for all MCSs with 16 QAM or 64QAM. The losses increase with higher coding rates. MCS 27 </w:t>
      </w:r>
      <w:r w:rsidRPr="005B5E07">
        <w:t>suffers very high performance losses</w:t>
      </w:r>
      <w:r>
        <w:t xml:space="preserve"> and MCS 28 has 100 % BLER and is not useable at all.</w:t>
      </w:r>
    </w:p>
    <w:sectPr w:rsidR="005B5E07" w:rsidRPr="005B5E0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61915" w14:textId="77777777" w:rsidR="00502FA7" w:rsidRDefault="00502FA7">
      <w:r>
        <w:separator/>
      </w:r>
    </w:p>
  </w:endnote>
  <w:endnote w:type="continuationSeparator" w:id="0">
    <w:p w14:paraId="1DF441F3" w14:textId="77777777" w:rsidR="00502FA7" w:rsidRDefault="00502FA7">
      <w:r>
        <w:continuationSeparator/>
      </w:r>
    </w:p>
  </w:endnote>
  <w:endnote w:type="continuationNotice" w:id="1">
    <w:p w14:paraId="22EFF7CA" w14:textId="77777777" w:rsidR="00502FA7" w:rsidRDefault="00502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FACE227" w:rsidR="00C21EE9" w:rsidRDefault="00C21E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07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7E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C5665" w14:textId="77777777" w:rsidR="00502FA7" w:rsidRDefault="00502FA7">
      <w:r>
        <w:separator/>
      </w:r>
    </w:p>
  </w:footnote>
  <w:footnote w:type="continuationSeparator" w:id="0">
    <w:p w14:paraId="39B31BA3" w14:textId="77777777" w:rsidR="00502FA7" w:rsidRDefault="00502FA7">
      <w:r>
        <w:continuationSeparator/>
      </w:r>
    </w:p>
  </w:footnote>
  <w:footnote w:type="continuationNotice" w:id="1">
    <w:p w14:paraId="2E8A7F0F" w14:textId="77777777" w:rsidR="00502FA7" w:rsidRDefault="00502F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C21EE9" w:rsidRDefault="00C21E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121A"/>
    <w:rsid w:val="000B2719"/>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6BF0"/>
    <w:rsid w:val="00177795"/>
    <w:rsid w:val="001807ED"/>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1614"/>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487A"/>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A43A1"/>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19F5"/>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23EA"/>
    <w:rsid w:val="004242F4"/>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044"/>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2FA7"/>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DCA"/>
    <w:rsid w:val="00595EC8"/>
    <w:rsid w:val="0059779B"/>
    <w:rsid w:val="005A098A"/>
    <w:rsid w:val="005A0A5B"/>
    <w:rsid w:val="005A209A"/>
    <w:rsid w:val="005A61E5"/>
    <w:rsid w:val="005A662D"/>
    <w:rsid w:val="005B0059"/>
    <w:rsid w:val="005B35D7"/>
    <w:rsid w:val="005B392A"/>
    <w:rsid w:val="005B3AA3"/>
    <w:rsid w:val="005B3F59"/>
    <w:rsid w:val="005B5E07"/>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42B"/>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168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2CB0"/>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39F6"/>
    <w:rsid w:val="00B81687"/>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4143"/>
    <w:rsid w:val="00BF74C7"/>
    <w:rsid w:val="00C015F1"/>
    <w:rsid w:val="00C01F33"/>
    <w:rsid w:val="00C0204A"/>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3B75"/>
    <w:rsid w:val="00E54E3B"/>
    <w:rsid w:val="00E55DFA"/>
    <w:rsid w:val="00E57565"/>
    <w:rsid w:val="00E606D4"/>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531"/>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36F0B"/>
    <w:rsid w:val="00F40F0C"/>
    <w:rsid w:val="00F46A9B"/>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2BE"/>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5B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98763370">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FFB66355-4BB7-4060-B9EC-04B6C190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5</Pages>
  <Words>1565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2017-05-06T12:22:00Z</dcterms:created>
  <dcterms:modified xsi:type="dcterms:W3CDTF">2017-05-06T12:22:00Z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