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FCDF6" w14:textId="7724EA7B" w:rsidR="00CD4E9C" w:rsidRPr="00327997" w:rsidRDefault="00CD4E9C" w:rsidP="00CD4E9C">
      <w:pPr>
        <w:pStyle w:val="3GPPHeader"/>
        <w:rPr>
          <w:highlight w:val="yellow"/>
        </w:rPr>
      </w:pPr>
      <w:bookmarkStart w:id="0" w:name="_GoBack"/>
      <w:bookmarkEnd w:id="0"/>
      <w:r w:rsidRPr="00327997">
        <w:t>3GPP TSG-RAN WG1</w:t>
      </w:r>
      <w:r>
        <w:t xml:space="preserve"> #89</w:t>
      </w:r>
      <w:r w:rsidRPr="00327997">
        <w:tab/>
      </w:r>
      <w:r w:rsidRPr="00B07FF8">
        <w:t>R1-170</w:t>
      </w:r>
      <w:r>
        <w:t>8706</w:t>
      </w:r>
    </w:p>
    <w:p w14:paraId="651D4017" w14:textId="77777777" w:rsidR="00CD4E9C" w:rsidRPr="00A41A25" w:rsidRDefault="00CD4E9C" w:rsidP="00CD4E9C">
      <w:pPr>
        <w:pStyle w:val="3GPPHeader"/>
      </w:pPr>
      <w:r w:rsidRPr="00A41A25">
        <w:t>Hangzhou, China, 15-19 May 2017</w:t>
      </w:r>
    </w:p>
    <w:p w14:paraId="780B1F6F" w14:textId="77777777" w:rsidR="00436DB3" w:rsidRPr="00CE0424" w:rsidRDefault="00436DB3" w:rsidP="00436DB3">
      <w:pPr>
        <w:pStyle w:val="3GPPHeader"/>
      </w:pPr>
    </w:p>
    <w:p w14:paraId="5DC1D4AB" w14:textId="77777777" w:rsidR="00436DB3" w:rsidRPr="00327997" w:rsidRDefault="00436DB3" w:rsidP="00436DB3">
      <w:pPr>
        <w:pStyle w:val="3GPPHeader"/>
      </w:pPr>
      <w:r w:rsidRPr="00327997">
        <w:t>Source:</w:t>
      </w:r>
      <w:r w:rsidRPr="00327997">
        <w:tab/>
        <w:t>Ericsson</w:t>
      </w:r>
    </w:p>
    <w:p w14:paraId="70087AF6" w14:textId="77777777" w:rsidR="00436DB3" w:rsidRPr="00327997" w:rsidRDefault="00436DB3" w:rsidP="00436DB3">
      <w:pPr>
        <w:pStyle w:val="3GPPHeader"/>
      </w:pPr>
      <w:r w:rsidRPr="00327997">
        <w:t>Title:</w:t>
      </w:r>
      <w:r w:rsidRPr="00327997">
        <w:tab/>
      </w:r>
      <w:r>
        <w:t>Evaluation Results for UL DMRS</w:t>
      </w:r>
    </w:p>
    <w:p w14:paraId="10621D37" w14:textId="57E7C8F3" w:rsidR="00436DB3" w:rsidRPr="00327997" w:rsidRDefault="00436DB3" w:rsidP="00436DB3">
      <w:pPr>
        <w:pStyle w:val="3GPPHeader"/>
      </w:pPr>
      <w:r w:rsidRPr="00327997">
        <w:t>Agenda Item:</w:t>
      </w:r>
      <w:r w:rsidRPr="00327997">
        <w:tab/>
      </w:r>
      <w:r w:rsidR="00CD4E9C">
        <w:rPr>
          <w:rFonts w:ascii="Calibri" w:hAnsi="Calibri" w:cs="Calibri"/>
          <w:color w:val="000000"/>
          <w:sz w:val="22"/>
          <w:szCs w:val="22"/>
          <w:lang w:val="en-US" w:eastAsia="en-US"/>
        </w:rPr>
        <w:t>7</w:t>
      </w:r>
      <w:r>
        <w:rPr>
          <w:rFonts w:ascii="Calibri" w:hAnsi="Calibri" w:cs="Calibri"/>
          <w:color w:val="000000"/>
          <w:sz w:val="22"/>
          <w:szCs w:val="22"/>
          <w:lang w:val="en-US" w:eastAsia="en-US"/>
        </w:rPr>
        <w:t>.1.2.4.2</w:t>
      </w:r>
    </w:p>
    <w:p w14:paraId="1F07858C" w14:textId="77777777" w:rsidR="00436DB3" w:rsidRPr="00CE0424" w:rsidRDefault="00436DB3" w:rsidP="00436DB3">
      <w:pPr>
        <w:pStyle w:val="3GPPHeader"/>
      </w:pPr>
      <w:r w:rsidRPr="00327997">
        <w:t>Document for:</w:t>
      </w:r>
      <w:r w:rsidRPr="00327997">
        <w:tab/>
      </w:r>
      <w:r>
        <w:t>Discussion and</w:t>
      </w:r>
      <w:r w:rsidRPr="009C6832">
        <w:t xml:space="preserve"> Decision</w:t>
      </w:r>
    </w:p>
    <w:p w14:paraId="7E9B1908" w14:textId="77777777" w:rsidR="00436DB3" w:rsidRPr="00CE0424" w:rsidRDefault="00436DB3" w:rsidP="00436DB3">
      <w:pPr>
        <w:pStyle w:val="Heading1"/>
      </w:pPr>
      <w:r>
        <w:t>Introduction</w:t>
      </w:r>
    </w:p>
    <w:p w14:paraId="1F1C4B8F" w14:textId="77777777" w:rsidR="00436DB3" w:rsidRPr="00E9149C" w:rsidRDefault="00436DB3" w:rsidP="00436DB3">
      <w:pPr>
        <w:pStyle w:val="BodyText"/>
      </w:pPr>
      <w:r>
        <w:t>In RAN1#88 [1], the following agreement was made:</w:t>
      </w:r>
    </w:p>
    <w:p w14:paraId="1B8B65F9" w14:textId="77777777" w:rsidR="00436DB3" w:rsidRDefault="00436DB3" w:rsidP="00436DB3">
      <w:pPr>
        <w:pStyle w:val="BodyText"/>
      </w:pPr>
      <w:r>
        <w:rPr>
          <w:noProof/>
          <w:lang w:val="sv-SE"/>
        </w:rPr>
        <mc:AlternateContent>
          <mc:Choice Requires="wps">
            <w:drawing>
              <wp:inline distT="0" distB="0" distL="0" distR="0" wp14:anchorId="5EF93756" wp14:editId="2E8635E4">
                <wp:extent cx="5984543" cy="1543306"/>
                <wp:effectExtent l="0" t="0" r="16510" b="23495"/>
                <wp:docPr id="2" name="Text Box 2"/>
                <wp:cNvGraphicFramePr/>
                <a:graphic xmlns:a="http://schemas.openxmlformats.org/drawingml/2006/main">
                  <a:graphicData uri="http://schemas.microsoft.com/office/word/2010/wordprocessingShape">
                    <wps:wsp>
                      <wps:cNvSpPr txBox="1"/>
                      <wps:spPr>
                        <a:xfrm>
                          <a:off x="0" y="0"/>
                          <a:ext cx="5984543"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94205" w14:textId="77777777" w:rsidR="00CD4E9C" w:rsidRDefault="00CD4E9C" w:rsidP="00CD4E9C">
                            <w:pPr>
                              <w:pStyle w:val="maintext"/>
                              <w:numPr>
                                <w:ilvl w:val="0"/>
                                <w:numId w:val="20"/>
                              </w:numPr>
                              <w:snapToGrid w:val="0"/>
                              <w:spacing w:before="0" w:after="0" w:line="240" w:lineRule="auto"/>
                              <w:ind w:firstLineChars="0"/>
                              <w:rPr>
                                <w:lang w:val="en-US"/>
                              </w:rPr>
                            </w:pPr>
                            <w:r w:rsidRPr="003D2E25">
                              <w:rPr>
                                <w:lang w:val="en-US"/>
                              </w:rPr>
                              <w:t>Number of orthogonal ports for DL MU-MIMO</w:t>
                            </w:r>
                          </w:p>
                          <w:p w14:paraId="0F26A1BF" w14:textId="77777777" w:rsidR="00CD4E9C" w:rsidRPr="005E7E28" w:rsidRDefault="00CD4E9C" w:rsidP="00CD4E9C">
                            <w:pPr>
                              <w:pStyle w:val="maintext"/>
                              <w:numPr>
                                <w:ilvl w:val="1"/>
                                <w:numId w:val="20"/>
                              </w:numPr>
                              <w:snapToGrid w:val="0"/>
                              <w:spacing w:before="0" w:after="0" w:line="240" w:lineRule="auto"/>
                              <w:ind w:firstLineChars="0"/>
                              <w:rPr>
                                <w:lang w:val="en-US"/>
                              </w:rPr>
                            </w:pPr>
                            <w:r>
                              <w:rPr>
                                <w:lang w:val="en-US"/>
                              </w:rPr>
                              <w:t>Maximum number of orthogonal ports supported by front loaded DMRS</w:t>
                            </w:r>
                          </w:p>
                          <w:p w14:paraId="5817CD64" w14:textId="77777777" w:rsidR="00CD4E9C" w:rsidRDefault="00CD4E9C" w:rsidP="00CD4E9C">
                            <w:pPr>
                              <w:pStyle w:val="ListParagraph"/>
                              <w:numPr>
                                <w:ilvl w:val="0"/>
                                <w:numId w:val="20"/>
                              </w:numPr>
                              <w:rPr>
                                <w:rFonts w:ascii="Times New Roman" w:eastAsia="MS Mincho" w:hAnsi="Times New Roman"/>
                                <w:iCs/>
                                <w:szCs w:val="20"/>
                                <w:lang w:val="en-US"/>
                              </w:rPr>
                            </w:pPr>
                            <w:r w:rsidRPr="00031F43">
                              <w:rPr>
                                <w:rFonts w:ascii="Times New Roman" w:eastAsia="MS Mincho" w:hAnsi="Times New Roman"/>
                                <w:iCs/>
                                <w:szCs w:val="20"/>
                                <w:lang w:val="en-US"/>
                              </w:rPr>
                              <w:t>Port multiplexing in front-load DMRS</w:t>
                            </w:r>
                          </w:p>
                          <w:p w14:paraId="242F473A" w14:textId="77777777" w:rsidR="00CD4E9C" w:rsidRDefault="00CD4E9C" w:rsidP="00CD4E9C">
                            <w:pPr>
                              <w:pStyle w:val="ListParagraph"/>
                              <w:numPr>
                                <w:ilvl w:val="1"/>
                                <w:numId w:val="20"/>
                              </w:numPr>
                              <w:rPr>
                                <w:rFonts w:ascii="Times New Roman" w:eastAsia="MS Mincho" w:hAnsi="Times New Roman"/>
                                <w:iCs/>
                                <w:szCs w:val="20"/>
                                <w:lang w:val="en-US"/>
                              </w:rPr>
                            </w:pPr>
                            <w:r>
                              <w:rPr>
                                <w:rFonts w:ascii="Times New Roman" w:eastAsia="MS Mincho" w:hAnsi="Times New Roman"/>
                                <w:iCs/>
                                <w:szCs w:val="20"/>
                                <w:lang w:val="en-US"/>
                              </w:rPr>
                              <w:t>IFDM structure (comb) with frequency CDM</w:t>
                            </w:r>
                          </w:p>
                          <w:p w14:paraId="44CC4400" w14:textId="77777777" w:rsidR="00CD4E9C" w:rsidRPr="005F3642" w:rsidRDefault="00CD4E9C" w:rsidP="00CD4E9C">
                            <w:pPr>
                              <w:pStyle w:val="ListParagraph"/>
                              <w:numPr>
                                <w:ilvl w:val="1"/>
                                <w:numId w:val="20"/>
                              </w:numPr>
                              <w:rPr>
                                <w:rFonts w:ascii="Times New Roman" w:eastAsia="MS Mincho" w:hAnsi="Times New Roman"/>
                                <w:iCs/>
                                <w:szCs w:val="20"/>
                                <w:lang w:val="en-US"/>
                              </w:rPr>
                            </w:pPr>
                            <w:r>
                              <w:rPr>
                                <w:rFonts w:ascii="Times New Roman" w:eastAsia="MS Mincho" w:hAnsi="Times New Roman"/>
                                <w:iCs/>
                                <w:szCs w:val="20"/>
                                <w:lang w:val="en-US"/>
                              </w:rPr>
                              <w:t xml:space="preserve">OCC in frequency in adjacent REs </w:t>
                            </w:r>
                          </w:p>
                          <w:p w14:paraId="6B599C39" w14:textId="77777777" w:rsidR="00CD4E9C" w:rsidRDefault="00CD4E9C" w:rsidP="00CD4E9C">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DMRS for high Doppler scenarios:</w:t>
                            </w:r>
                          </w:p>
                          <w:p w14:paraId="67CB29F2" w14:textId="77777777" w:rsidR="00CD4E9C" w:rsidRDefault="00CD4E9C" w:rsidP="00CD4E9C">
                            <w:pPr>
                              <w:pStyle w:val="ListParagraph"/>
                              <w:numPr>
                                <w:ilvl w:val="1"/>
                                <w:numId w:val="19"/>
                              </w:numPr>
                              <w:rPr>
                                <w:rFonts w:ascii="Times New Roman" w:eastAsia="MS Mincho" w:hAnsi="Times New Roman"/>
                                <w:iCs/>
                                <w:szCs w:val="20"/>
                                <w:lang w:val="en-US"/>
                              </w:rPr>
                            </w:pPr>
                            <w:r>
                              <w:rPr>
                                <w:lang w:val="en-US"/>
                              </w:rPr>
                              <w:t>A</w:t>
                            </w:r>
                            <w:r w:rsidRPr="003D2E25">
                              <w:rPr>
                                <w:lang w:val="en-US"/>
                              </w:rPr>
                              <w:t xml:space="preserve">dditional DMRS with the same density compared </w:t>
                            </w:r>
                            <w:proofErr w:type="gramStart"/>
                            <w:r w:rsidRPr="003D2E25">
                              <w:rPr>
                                <w:lang w:val="en-US"/>
                              </w:rPr>
                              <w:t>to</w:t>
                            </w:r>
                            <w:proofErr w:type="gramEnd"/>
                            <w:r w:rsidRPr="003D2E25">
                              <w:rPr>
                                <w:lang w:val="en-US"/>
                              </w:rPr>
                              <w:t xml:space="preserve"> front-loaded DMRS</w:t>
                            </w:r>
                          </w:p>
                          <w:p w14:paraId="781510D6" w14:textId="77777777" w:rsidR="00CD4E9C" w:rsidRDefault="00CD4E9C" w:rsidP="00CD4E9C">
                            <w:pPr>
                              <w:pStyle w:val="ListParagraph"/>
                              <w:numPr>
                                <w:ilvl w:val="1"/>
                                <w:numId w:val="19"/>
                              </w:numPr>
                              <w:rPr>
                                <w:rFonts w:eastAsia="MS Mincho"/>
                                <w:iCs/>
                                <w:lang w:val="en-US"/>
                              </w:rPr>
                            </w:pPr>
                            <w:r>
                              <w:rPr>
                                <w:lang w:val="en-US"/>
                              </w:rPr>
                              <w:t>A</w:t>
                            </w:r>
                            <w:r w:rsidRPr="003D2E25">
                              <w:rPr>
                                <w:lang w:val="en-US"/>
                              </w:rPr>
                              <w:t xml:space="preserve">dditional DMRS with a lower density compared </w:t>
                            </w:r>
                            <w:proofErr w:type="gramStart"/>
                            <w:r w:rsidRPr="003D2E25">
                              <w:rPr>
                                <w:lang w:val="en-US"/>
                              </w:rPr>
                              <w:t>to</w:t>
                            </w:r>
                            <w:proofErr w:type="gramEnd"/>
                            <w:r w:rsidRPr="003D2E25">
                              <w:rPr>
                                <w:lang w:val="en-US"/>
                              </w:rPr>
                              <w:t xml:space="preserve"> front-loaded DMRS</w:t>
                            </w:r>
                            <w:r>
                              <w:rPr>
                                <w:rFonts w:ascii="Times New Roman" w:eastAsia="MS Mincho" w:hAnsi="Times New Roman"/>
                                <w:iCs/>
                                <w:szCs w:val="20"/>
                                <w:lang w:val="en-US"/>
                              </w:rPr>
                              <w:t xml:space="preserve"> </w:t>
                            </w:r>
                          </w:p>
                          <w:p w14:paraId="5B33DF78" w14:textId="77777777" w:rsidR="00CD4E9C" w:rsidRDefault="00CD4E9C" w:rsidP="00CD4E9C">
                            <w:pPr>
                              <w:pStyle w:val="ListParagraph"/>
                              <w:numPr>
                                <w:ilvl w:val="0"/>
                                <w:numId w:val="19"/>
                              </w:numPr>
                              <w:rPr>
                                <w:rFonts w:eastAsia="MS Mincho"/>
                                <w:iCs/>
                                <w:lang w:val="en-US"/>
                              </w:rPr>
                            </w:pPr>
                            <w:r>
                              <w:rPr>
                                <w:rFonts w:ascii="Times New Roman" w:eastAsia="MS Mincho" w:hAnsi="Times New Roman"/>
                                <w:iCs/>
                                <w:szCs w:val="20"/>
                                <w:lang w:val="en-US"/>
                              </w:rPr>
                              <w:t>Number of ports in front-load DMRS</w:t>
                            </w:r>
                          </w:p>
                          <w:p w14:paraId="7010F700" w14:textId="77777777" w:rsidR="00CD4E9C" w:rsidRPr="009018C6" w:rsidRDefault="00CD4E9C" w:rsidP="00CD4E9C">
                            <w:pPr>
                              <w:pStyle w:val="ListParagraph"/>
                              <w:rPr>
                                <w:lang w:val="en-US"/>
                              </w:rPr>
                            </w:pPr>
                            <w:r>
                              <w:rPr>
                                <w:rFonts w:ascii="Times New Roman" w:eastAsia="MS Mincho" w:hAnsi="Times New Roman"/>
                                <w:iCs/>
                                <w:szCs w:val="20"/>
                                <w:lang w:val="en-US"/>
                              </w:rPr>
                              <w:t>Regarding the number of ports in the 1-symbol front-load DMRS</w:t>
                            </w:r>
                          </w:p>
                          <w:p w14:paraId="2DD106F5" w14:textId="55E0B73B" w:rsidR="00436DB3" w:rsidRPr="0002296E" w:rsidRDefault="00CD4E9C" w:rsidP="00CD4E9C">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Collision of DC subcarrier and DMRS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EF93756" id="_x0000_t202" coordsize="21600,21600" o:spt="202" path="m,l,21600r21600,l21600,xe">
                <v:stroke joinstyle="miter"/>
                <v:path gradientshapeok="t" o:connecttype="rect"/>
              </v:shapetype>
              <v:shape id="Text Box 2" o:spid="_x0000_s1026" type="#_x0000_t202" style="width:471.2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" fillcolor="white [3201]" strokeweight=".5pt">
                <v:textbox style="mso-fit-shape-to-text:t">
                  <w:txbxContent>
                    <w:p w14:paraId="65B94205" w14:textId="77777777" w:rsidR="00CD4E9C" w:rsidRDefault="00CD4E9C" w:rsidP="00CD4E9C">
                      <w:pPr>
                        <w:pStyle w:val="maintext"/>
                        <w:numPr>
                          <w:ilvl w:val="0"/>
                          <w:numId w:val="20"/>
                        </w:numPr>
                        <w:snapToGrid w:val="0"/>
                        <w:spacing w:before="0" w:after="0" w:line="240" w:lineRule="auto"/>
                        <w:ind w:firstLineChars="0"/>
                        <w:rPr>
                          <w:lang w:val="en-US"/>
                        </w:rPr>
                      </w:pPr>
                      <w:r w:rsidRPr="003D2E25">
                        <w:rPr>
                          <w:lang w:val="en-US"/>
                        </w:rPr>
                        <w:t>Number of orthogonal ports for DL MU-MIMO</w:t>
                      </w:r>
                    </w:p>
                    <w:p w14:paraId="0F26A1BF" w14:textId="77777777" w:rsidR="00CD4E9C" w:rsidRPr="005E7E28" w:rsidRDefault="00CD4E9C" w:rsidP="00CD4E9C">
                      <w:pPr>
                        <w:pStyle w:val="maintext"/>
                        <w:numPr>
                          <w:ilvl w:val="1"/>
                          <w:numId w:val="20"/>
                        </w:numPr>
                        <w:snapToGrid w:val="0"/>
                        <w:spacing w:before="0" w:after="0" w:line="240" w:lineRule="auto"/>
                        <w:ind w:firstLineChars="0"/>
                        <w:rPr>
                          <w:lang w:val="en-US"/>
                        </w:rPr>
                      </w:pPr>
                      <w:r>
                        <w:rPr>
                          <w:lang w:val="en-US"/>
                        </w:rPr>
                        <w:t>Maximum number of orthogonal ports supported by front loaded DMRS</w:t>
                      </w:r>
                    </w:p>
                    <w:p w14:paraId="5817CD64" w14:textId="77777777" w:rsidR="00CD4E9C" w:rsidRDefault="00CD4E9C" w:rsidP="00CD4E9C">
                      <w:pPr>
                        <w:pStyle w:val="ListParagraph"/>
                        <w:numPr>
                          <w:ilvl w:val="0"/>
                          <w:numId w:val="20"/>
                        </w:numPr>
                        <w:rPr>
                          <w:rFonts w:ascii="Times New Roman" w:eastAsia="MS Mincho" w:hAnsi="Times New Roman"/>
                          <w:iCs/>
                          <w:szCs w:val="20"/>
                          <w:lang w:val="en-US"/>
                        </w:rPr>
                      </w:pPr>
                      <w:r w:rsidRPr="00031F43">
                        <w:rPr>
                          <w:rFonts w:ascii="Times New Roman" w:eastAsia="MS Mincho" w:hAnsi="Times New Roman"/>
                          <w:iCs/>
                          <w:szCs w:val="20"/>
                          <w:lang w:val="en-US"/>
                        </w:rPr>
                        <w:t>Port multiplexing in front-load DMRS</w:t>
                      </w:r>
                    </w:p>
                    <w:p w14:paraId="242F473A" w14:textId="77777777" w:rsidR="00CD4E9C" w:rsidRDefault="00CD4E9C" w:rsidP="00CD4E9C">
                      <w:pPr>
                        <w:pStyle w:val="ListParagraph"/>
                        <w:numPr>
                          <w:ilvl w:val="1"/>
                          <w:numId w:val="20"/>
                        </w:numPr>
                        <w:rPr>
                          <w:rFonts w:ascii="Times New Roman" w:eastAsia="MS Mincho" w:hAnsi="Times New Roman"/>
                          <w:iCs/>
                          <w:szCs w:val="20"/>
                          <w:lang w:val="en-US"/>
                        </w:rPr>
                      </w:pPr>
                      <w:r>
                        <w:rPr>
                          <w:rFonts w:ascii="Times New Roman" w:eastAsia="MS Mincho" w:hAnsi="Times New Roman"/>
                          <w:iCs/>
                          <w:szCs w:val="20"/>
                          <w:lang w:val="en-US"/>
                        </w:rPr>
                        <w:t>IFDM structure (comb) with frequency CDM</w:t>
                      </w:r>
                    </w:p>
                    <w:p w14:paraId="44CC4400" w14:textId="77777777" w:rsidR="00CD4E9C" w:rsidRPr="005F3642" w:rsidRDefault="00CD4E9C" w:rsidP="00CD4E9C">
                      <w:pPr>
                        <w:pStyle w:val="ListParagraph"/>
                        <w:numPr>
                          <w:ilvl w:val="1"/>
                          <w:numId w:val="20"/>
                        </w:numPr>
                        <w:rPr>
                          <w:rFonts w:ascii="Times New Roman" w:eastAsia="MS Mincho" w:hAnsi="Times New Roman"/>
                          <w:iCs/>
                          <w:szCs w:val="20"/>
                          <w:lang w:val="en-US"/>
                        </w:rPr>
                      </w:pPr>
                      <w:r>
                        <w:rPr>
                          <w:rFonts w:ascii="Times New Roman" w:eastAsia="MS Mincho" w:hAnsi="Times New Roman"/>
                          <w:iCs/>
                          <w:szCs w:val="20"/>
                          <w:lang w:val="en-US"/>
                        </w:rPr>
                        <w:t xml:space="preserve">OCC in frequency in adjacent REs </w:t>
                      </w:r>
                    </w:p>
                    <w:p w14:paraId="6B599C39" w14:textId="77777777" w:rsidR="00CD4E9C" w:rsidRDefault="00CD4E9C" w:rsidP="00CD4E9C">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DMRS for high Doppler scenarios:</w:t>
                      </w:r>
                    </w:p>
                    <w:p w14:paraId="67CB29F2" w14:textId="77777777" w:rsidR="00CD4E9C" w:rsidRDefault="00CD4E9C" w:rsidP="00CD4E9C">
                      <w:pPr>
                        <w:pStyle w:val="ListParagraph"/>
                        <w:numPr>
                          <w:ilvl w:val="1"/>
                          <w:numId w:val="19"/>
                        </w:numPr>
                        <w:rPr>
                          <w:rFonts w:ascii="Times New Roman" w:eastAsia="MS Mincho" w:hAnsi="Times New Roman"/>
                          <w:iCs/>
                          <w:szCs w:val="20"/>
                          <w:lang w:val="en-US"/>
                        </w:rPr>
                      </w:pPr>
                      <w:r>
                        <w:rPr>
                          <w:lang w:val="en-US"/>
                        </w:rPr>
                        <w:t>A</w:t>
                      </w:r>
                      <w:r w:rsidRPr="003D2E25">
                        <w:rPr>
                          <w:lang w:val="en-US"/>
                        </w:rPr>
                        <w:t xml:space="preserve">dditional DMRS with the same density compared </w:t>
                      </w:r>
                      <w:proofErr w:type="gramStart"/>
                      <w:r w:rsidRPr="003D2E25">
                        <w:rPr>
                          <w:lang w:val="en-US"/>
                        </w:rPr>
                        <w:t>to</w:t>
                      </w:r>
                      <w:proofErr w:type="gramEnd"/>
                      <w:r w:rsidRPr="003D2E25">
                        <w:rPr>
                          <w:lang w:val="en-US"/>
                        </w:rPr>
                        <w:t xml:space="preserve"> front-loaded DMRS</w:t>
                      </w:r>
                    </w:p>
                    <w:p w14:paraId="781510D6" w14:textId="77777777" w:rsidR="00CD4E9C" w:rsidRDefault="00CD4E9C" w:rsidP="00CD4E9C">
                      <w:pPr>
                        <w:pStyle w:val="ListParagraph"/>
                        <w:numPr>
                          <w:ilvl w:val="1"/>
                          <w:numId w:val="19"/>
                        </w:numPr>
                        <w:rPr>
                          <w:rFonts w:eastAsia="MS Mincho"/>
                          <w:iCs/>
                          <w:lang w:val="en-US"/>
                        </w:rPr>
                      </w:pPr>
                      <w:r>
                        <w:rPr>
                          <w:lang w:val="en-US"/>
                        </w:rPr>
                        <w:t>A</w:t>
                      </w:r>
                      <w:r w:rsidRPr="003D2E25">
                        <w:rPr>
                          <w:lang w:val="en-US"/>
                        </w:rPr>
                        <w:t xml:space="preserve">dditional DMRS with a lower density compared </w:t>
                      </w:r>
                      <w:proofErr w:type="gramStart"/>
                      <w:r w:rsidRPr="003D2E25">
                        <w:rPr>
                          <w:lang w:val="en-US"/>
                        </w:rPr>
                        <w:t>to</w:t>
                      </w:r>
                      <w:proofErr w:type="gramEnd"/>
                      <w:r w:rsidRPr="003D2E25">
                        <w:rPr>
                          <w:lang w:val="en-US"/>
                        </w:rPr>
                        <w:t xml:space="preserve"> front-loaded DMRS</w:t>
                      </w:r>
                      <w:r>
                        <w:rPr>
                          <w:rFonts w:ascii="Times New Roman" w:eastAsia="MS Mincho" w:hAnsi="Times New Roman"/>
                          <w:iCs/>
                          <w:szCs w:val="20"/>
                          <w:lang w:val="en-US"/>
                        </w:rPr>
                        <w:t xml:space="preserve"> </w:t>
                      </w:r>
                    </w:p>
                    <w:p w14:paraId="5B33DF78" w14:textId="77777777" w:rsidR="00CD4E9C" w:rsidRDefault="00CD4E9C" w:rsidP="00CD4E9C">
                      <w:pPr>
                        <w:pStyle w:val="ListParagraph"/>
                        <w:numPr>
                          <w:ilvl w:val="0"/>
                          <w:numId w:val="19"/>
                        </w:numPr>
                        <w:rPr>
                          <w:rFonts w:eastAsia="MS Mincho"/>
                          <w:iCs/>
                          <w:lang w:val="en-US"/>
                        </w:rPr>
                      </w:pPr>
                      <w:r>
                        <w:rPr>
                          <w:rFonts w:ascii="Times New Roman" w:eastAsia="MS Mincho" w:hAnsi="Times New Roman"/>
                          <w:iCs/>
                          <w:szCs w:val="20"/>
                          <w:lang w:val="en-US"/>
                        </w:rPr>
                        <w:t>Number of ports in front-load DMRS</w:t>
                      </w:r>
                    </w:p>
                    <w:p w14:paraId="7010F700" w14:textId="77777777" w:rsidR="00CD4E9C" w:rsidRPr="009018C6" w:rsidRDefault="00CD4E9C" w:rsidP="00CD4E9C">
                      <w:pPr>
                        <w:pStyle w:val="ListParagraph"/>
                        <w:rPr>
                          <w:lang w:val="en-US"/>
                        </w:rPr>
                      </w:pPr>
                      <w:r>
                        <w:rPr>
                          <w:rFonts w:ascii="Times New Roman" w:eastAsia="MS Mincho" w:hAnsi="Times New Roman"/>
                          <w:iCs/>
                          <w:szCs w:val="20"/>
                          <w:lang w:val="en-US"/>
                        </w:rPr>
                        <w:t>Regarding the number of ports in the 1-symbol front-load DMRS</w:t>
                      </w:r>
                    </w:p>
                    <w:p w14:paraId="2DD106F5" w14:textId="55E0B73B" w:rsidR="00436DB3" w:rsidRPr="0002296E" w:rsidRDefault="00CD4E9C" w:rsidP="00CD4E9C">
                      <w:pPr>
                        <w:numPr>
                          <w:ilvl w:val="0"/>
                          <w:numId w:val="19"/>
                        </w:numPr>
                        <w:overflowPunct/>
                        <w:autoSpaceDE/>
                        <w:autoSpaceDN/>
                        <w:adjustRightInd/>
                        <w:spacing w:after="0"/>
                        <w:jc w:val="left"/>
                        <w:textAlignment w:val="auto"/>
                        <w:rPr>
                          <w:rFonts w:eastAsia="MS Mincho"/>
                          <w:lang w:val="en-US" w:eastAsia="ja-JP"/>
                        </w:rPr>
                      </w:pPr>
                      <w:r>
                        <w:rPr>
                          <w:rFonts w:eastAsia="MS Mincho"/>
                          <w:lang w:val="en-US" w:eastAsia="ja-JP"/>
                        </w:rPr>
                        <w:t>Collision of DC subcarrier and DMRS</w:t>
                      </w:r>
                    </w:p>
                  </w:txbxContent>
                </v:textbox>
                <w10:anchorlock/>
              </v:shape>
            </w:pict>
          </mc:Fallback>
        </mc:AlternateContent>
      </w:r>
    </w:p>
    <w:p w14:paraId="4DD3BDB3" w14:textId="77777777" w:rsidR="00436DB3" w:rsidRDefault="00436DB3" w:rsidP="00436DB3">
      <w:pPr>
        <w:pStyle w:val="BodyText"/>
      </w:pPr>
      <w:r>
        <w:t xml:space="preserve">In this contribution, we focus on the following evaluations for UL DMRS patterns: </w:t>
      </w:r>
    </w:p>
    <w:p w14:paraId="4F21575D" w14:textId="24B54261" w:rsidR="00436DB3" w:rsidRDefault="00436DB3" w:rsidP="00436DB3">
      <w:pPr>
        <w:pStyle w:val="BodyText"/>
        <w:numPr>
          <w:ilvl w:val="0"/>
          <w:numId w:val="18"/>
        </w:numPr>
      </w:pPr>
      <w:r>
        <w:t xml:space="preserve">Performance comparison of DMRS patterns with </w:t>
      </w:r>
      <w:r w:rsidR="008F1FB8">
        <w:t>frequency domain CDM (</w:t>
      </w:r>
      <w:r>
        <w:t>F-CDM</w:t>
      </w:r>
      <w:r w:rsidR="008F1FB8">
        <w:t>)</w:t>
      </w:r>
      <w:r>
        <w:t xml:space="preserve"> </w:t>
      </w:r>
      <w:r w:rsidR="008F1FB8">
        <w:t>across</w:t>
      </w:r>
      <w:r>
        <w:t xml:space="preserve"> adjacent and non-adjacent R</w:t>
      </w:r>
      <w:r w:rsidR="008F1FB8">
        <w:t>E</w:t>
      </w:r>
      <w:r>
        <w:t>s</w:t>
      </w:r>
    </w:p>
    <w:p w14:paraId="4D2174BC" w14:textId="58C04AB8" w:rsidR="00436DB3" w:rsidRPr="00C1222E" w:rsidRDefault="00436DB3" w:rsidP="00436DB3">
      <w:pPr>
        <w:pStyle w:val="ListParagraph"/>
        <w:numPr>
          <w:ilvl w:val="0"/>
          <w:numId w:val="18"/>
        </w:numPr>
        <w:rPr>
          <w:rFonts w:ascii="Times New Roman" w:eastAsia="Times New Roman" w:hAnsi="Times New Roman"/>
          <w:szCs w:val="20"/>
          <w:lang w:eastAsia="zh-CN"/>
        </w:rPr>
      </w:pPr>
      <w:r>
        <w:rPr>
          <w:rFonts w:ascii="Times New Roman" w:eastAsia="Times New Roman" w:hAnsi="Times New Roman"/>
          <w:szCs w:val="20"/>
          <w:lang w:eastAsia="zh-CN"/>
        </w:rPr>
        <w:t xml:space="preserve">Performance comparison of </w:t>
      </w:r>
      <w:r w:rsidR="008F1FB8">
        <w:rPr>
          <w:rFonts w:ascii="Times New Roman" w:eastAsia="Times New Roman" w:hAnsi="Times New Roman"/>
          <w:szCs w:val="20"/>
          <w:lang w:eastAsia="zh-CN"/>
        </w:rPr>
        <w:t>s</w:t>
      </w:r>
      <w:r w:rsidRPr="00C1222E">
        <w:rPr>
          <w:rFonts w:ascii="Times New Roman" w:eastAsia="Times New Roman" w:hAnsi="Times New Roman"/>
          <w:szCs w:val="20"/>
          <w:lang w:eastAsia="zh-CN"/>
        </w:rPr>
        <w:t>ingle-symbol and double-symbol front loaded DMRS</w:t>
      </w:r>
      <w:r>
        <w:rPr>
          <w:rFonts w:ascii="Times New Roman" w:eastAsia="Times New Roman" w:hAnsi="Times New Roman"/>
          <w:szCs w:val="20"/>
          <w:lang w:eastAsia="zh-CN"/>
        </w:rPr>
        <w:t xml:space="preserve"> for UL MIMO transmission</w:t>
      </w:r>
    </w:p>
    <w:p w14:paraId="178823FF" w14:textId="77777777" w:rsidR="00436DB3" w:rsidRDefault="00436DB3" w:rsidP="00436DB3">
      <w:pPr>
        <w:pStyle w:val="Heading1"/>
      </w:pPr>
      <w:r>
        <w:t>DMRS link level evaluations: Comparison of F-CDM on adjacent and non-adjacent REs</w:t>
      </w:r>
    </w:p>
    <w:p w14:paraId="5CD99CFD" w14:textId="77777777" w:rsidR="00436DB3" w:rsidRDefault="00436DB3" w:rsidP="00436DB3">
      <w:pPr>
        <w:pStyle w:val="BodyText"/>
      </w:pPr>
      <w:r>
        <w:t>In this section, we focus on the UL link level evaluations of DMRS patterns, specifically, of two kinds:</w:t>
      </w:r>
    </w:p>
    <w:p w14:paraId="23688E52" w14:textId="643B7082" w:rsidR="00436DB3" w:rsidRDefault="00436DB3" w:rsidP="00436DB3">
      <w:pPr>
        <w:pStyle w:val="BodyText"/>
        <w:numPr>
          <w:ilvl w:val="0"/>
          <w:numId w:val="15"/>
        </w:numPr>
      </w:pPr>
      <w:r>
        <w:t>Frequency domain</w:t>
      </w:r>
      <w:r w:rsidR="00F77834">
        <w:t xml:space="preserve"> CDM</w:t>
      </w:r>
      <w:r>
        <w:t xml:space="preserve"> at regular non-adjacent combs, i.e., discontinuous F-</w:t>
      </w:r>
      <w:r w:rsidR="008F1FB8">
        <w:t xml:space="preserve">CDM </w:t>
      </w:r>
      <w:r>
        <w:t>pattern</w:t>
      </w:r>
    </w:p>
    <w:p w14:paraId="7D28B5A7" w14:textId="15A87679" w:rsidR="00436DB3" w:rsidRDefault="00436DB3" w:rsidP="00436DB3">
      <w:pPr>
        <w:pStyle w:val="BodyText"/>
        <w:numPr>
          <w:ilvl w:val="0"/>
          <w:numId w:val="15"/>
        </w:numPr>
      </w:pPr>
      <w:r>
        <w:t xml:space="preserve">Frequency domain </w:t>
      </w:r>
      <w:r w:rsidR="00F77834">
        <w:t>CDM</w:t>
      </w:r>
      <w:r>
        <w:t xml:space="preserve"> at adjacent sub-carriers, i.e., continuous F-</w:t>
      </w:r>
      <w:r w:rsidR="008F1FB8">
        <w:t>CDM</w:t>
      </w:r>
      <w:r>
        <w:t xml:space="preserve"> pattern</w:t>
      </w:r>
    </w:p>
    <w:p w14:paraId="1DCDCE04" w14:textId="77777777" w:rsidR="00436DB3" w:rsidRDefault="00436DB3" w:rsidP="00436DB3">
      <w:pPr>
        <w:pStyle w:val="BodyText"/>
      </w:pPr>
      <w:r>
        <w:t xml:space="preserve">Those two types of DMRS patterns are illustrated in the following figure: </w:t>
      </w:r>
    </w:p>
    <w:p w14:paraId="7B653D27" w14:textId="77777777" w:rsidR="00436DB3" w:rsidRDefault="00436DB3" w:rsidP="00436DB3">
      <w:pPr>
        <w:pStyle w:val="BodyText"/>
        <w:jc w:val="center"/>
      </w:pPr>
      <w:r>
        <w:rPr>
          <w:noProof/>
          <w:lang w:val="sv-SE"/>
        </w:rPr>
        <w:lastRenderedPageBreak/>
        <w:drawing>
          <wp:inline distT="0" distB="0" distL="0" distR="0" wp14:anchorId="620E9DA3" wp14:editId="65C26C60">
            <wp:extent cx="5632704" cy="177165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8">
                      <a:extLst>
                        <a:ext uri="{28A0092B-C50C-407E-A947-70E740481C1C}">
                          <a14:useLocalDpi xmlns:a14="http://schemas.microsoft.com/office/drawing/2010/main" val="0"/>
                        </a:ext>
                      </a:extLst>
                    </a:blip>
                    <a:stretch>
                      <a:fillRect/>
                    </a:stretch>
                  </pic:blipFill>
                  <pic:spPr>
                    <a:xfrm>
                      <a:off x="0" y="0"/>
                      <a:ext cx="5635906" cy="1772661"/>
                    </a:xfrm>
                    <a:prstGeom prst="rect">
                      <a:avLst/>
                    </a:prstGeom>
                  </pic:spPr>
                </pic:pic>
              </a:graphicData>
            </a:graphic>
          </wp:inline>
        </w:drawing>
      </w:r>
    </w:p>
    <w:p w14:paraId="75E7E8DE" w14:textId="77777777" w:rsidR="00436DB3" w:rsidRDefault="00436DB3" w:rsidP="00436DB3">
      <w:pPr>
        <w:pStyle w:val="Caption"/>
      </w:pPr>
      <w:bookmarkStart w:id="1" w:name="_Ref477868837"/>
      <w:r>
        <w:t xml:space="preserve">Figure </w:t>
      </w:r>
      <w:r>
        <w:fldChar w:fldCharType="begin"/>
      </w:r>
      <w:r>
        <w:instrText xml:space="preserve"> SEQ Figure \* ARABIC </w:instrText>
      </w:r>
      <w:r>
        <w:fldChar w:fldCharType="separate"/>
      </w:r>
      <w:r>
        <w:rPr>
          <w:noProof/>
        </w:rPr>
        <w:t>1</w:t>
      </w:r>
      <w:r>
        <w:fldChar w:fldCharType="end"/>
      </w:r>
      <w:bookmarkEnd w:id="1"/>
      <w:r>
        <w:t xml:space="preserve"> DMRS patterns </w:t>
      </w:r>
      <w:r w:rsidR="008F1FB8">
        <w:t xml:space="preserve">considered </w:t>
      </w:r>
      <w:r>
        <w:t>for link-level evaluations</w:t>
      </w:r>
    </w:p>
    <w:p w14:paraId="5CDD7579" w14:textId="77777777" w:rsidR="00436DB3" w:rsidRDefault="00436DB3" w:rsidP="00436DB3">
      <w:r>
        <w:fldChar w:fldCharType="begin"/>
      </w:r>
      <w:r>
        <w:instrText xml:space="preserve"> REF _Ref477868837 \h </w:instrText>
      </w:r>
      <w:r>
        <w:fldChar w:fldCharType="separate"/>
      </w:r>
      <w:r>
        <w:t xml:space="preserve">Figure </w:t>
      </w:r>
      <w:r>
        <w:rPr>
          <w:noProof/>
        </w:rPr>
        <w:t>1</w:t>
      </w:r>
      <w:r>
        <w:fldChar w:fldCharType="end"/>
      </w:r>
      <w:r>
        <w:t xml:space="preserve"> illustrates two patterns supporting up to 4 orthogonal DMRS ports which we will evaluate in this section. F-CDM is applied at the resource elements with the same colour. </w:t>
      </w:r>
    </w:p>
    <w:p w14:paraId="36F0814B" w14:textId="77777777" w:rsidR="00436DB3" w:rsidRDefault="00436DB3" w:rsidP="00436DB3">
      <w:pPr>
        <w:pStyle w:val="ListParagraph"/>
        <w:numPr>
          <w:ilvl w:val="0"/>
          <w:numId w:val="16"/>
        </w:numPr>
      </w:pPr>
      <w:r w:rsidRPr="00E04AA7">
        <w:rPr>
          <w:b/>
        </w:rPr>
        <w:t>Pattern-1:</w:t>
      </w:r>
      <w:r>
        <w:t xml:space="preserve"> FDM factor 2 with </w:t>
      </w:r>
      <w:r w:rsidRPr="00E04AA7">
        <w:rPr>
          <w:i/>
        </w:rPr>
        <w:t>regular comb</w:t>
      </w:r>
      <w:r>
        <w:t xml:space="preserve">, and F-CDM with length 2 is applied to every 2 combs (non-adjacent REs) with the same colour. </w:t>
      </w:r>
    </w:p>
    <w:p w14:paraId="439CE806" w14:textId="77777777" w:rsidR="00436DB3" w:rsidRDefault="00436DB3" w:rsidP="00436DB3">
      <w:pPr>
        <w:pStyle w:val="ListParagraph"/>
        <w:numPr>
          <w:ilvl w:val="0"/>
          <w:numId w:val="16"/>
        </w:numPr>
      </w:pPr>
      <w:r w:rsidRPr="00E04AA7">
        <w:rPr>
          <w:b/>
        </w:rPr>
        <w:t>Pattern-2:</w:t>
      </w:r>
      <w:r>
        <w:t xml:space="preserve"> FDM factor 2 with </w:t>
      </w:r>
      <w:r w:rsidRPr="00E04AA7">
        <w:rPr>
          <w:i/>
        </w:rPr>
        <w:t>irregular comb</w:t>
      </w:r>
      <w:r>
        <w:t xml:space="preserve">, and F-CDM with length 2 is applied to every adjacent 2 resource elements with the same colour. </w:t>
      </w:r>
    </w:p>
    <w:p w14:paraId="757DF67C" w14:textId="77777777" w:rsidR="00436DB3" w:rsidRDefault="00436DB3" w:rsidP="00436DB3">
      <w:pPr>
        <w:pStyle w:val="ListParagraph"/>
      </w:pPr>
    </w:p>
    <w:p w14:paraId="7C65D7BF" w14:textId="77777777" w:rsidR="00436DB3" w:rsidRDefault="00436DB3" w:rsidP="00436DB3">
      <w:pPr>
        <w:pStyle w:val="ListParagraph"/>
        <w:ind w:left="0"/>
      </w:pPr>
      <w:r>
        <w:t xml:space="preserve">By differing from the frequency comb structure and F-CDM group allocations, there are following considerations which are triggered by the above two different types of DMRS patterns: </w:t>
      </w:r>
    </w:p>
    <w:p w14:paraId="6A12BF62" w14:textId="77777777" w:rsidR="008F1FB8" w:rsidRDefault="008F1FB8" w:rsidP="00436DB3">
      <w:pPr>
        <w:pStyle w:val="ListParagraph"/>
        <w:ind w:left="0"/>
      </w:pPr>
    </w:p>
    <w:p w14:paraId="6C44FC53" w14:textId="271B92F9" w:rsidR="00436DB3" w:rsidRDefault="00436DB3" w:rsidP="00E04AA7">
      <w:pPr>
        <w:pStyle w:val="ListParagraph"/>
        <w:numPr>
          <w:ilvl w:val="0"/>
          <w:numId w:val="17"/>
        </w:numPr>
        <w:jc w:val="both"/>
      </w:pPr>
      <w:r w:rsidRPr="00E04AA7">
        <w:rPr>
          <w:b/>
        </w:rPr>
        <w:t>Pattern-1</w:t>
      </w:r>
      <w:r>
        <w:t xml:space="preserve"> will be more flexible in </w:t>
      </w:r>
      <w:r w:rsidR="008F1FB8">
        <w:t xml:space="preserve">type of receiver that can be used since it allows for </w:t>
      </w:r>
      <w:r>
        <w:t xml:space="preserve">time domain </w:t>
      </w:r>
      <w:r w:rsidR="008F1FB8">
        <w:t xml:space="preserve">as well as frequency domain </w:t>
      </w:r>
      <w:r>
        <w:t xml:space="preserve">operations at the receiver side. This is because of the regular sampling in the frequency domain, such that the sampled signal can be easily transformed into the time domain. Therefore, Pattern-1 </w:t>
      </w:r>
      <w:r w:rsidR="008F1FB8">
        <w:t>enables the additional</w:t>
      </w:r>
      <w:r>
        <w:t xml:space="preserve"> degrees of freedom for channel estimation in the time domain, timing and delay spread estimation in the time domain, and frequency domain filter tuning, etc. Moreover, DMRS pattern with F-CDM on adjacent REs have better CM/PAPR property,</w:t>
      </w:r>
      <w:r w:rsidR="008F1FB8">
        <w:t xml:space="preserve"> see </w:t>
      </w:r>
      <w:r w:rsidR="008F1FB8" w:rsidRPr="00872B42">
        <w:t>[</w:t>
      </w:r>
      <w:r w:rsidR="00E04AA7" w:rsidRPr="00872B42">
        <w:t>2</w:t>
      </w:r>
      <w:r w:rsidR="008F1FB8" w:rsidRPr="00872B42">
        <w:t>]</w:t>
      </w:r>
      <w:r w:rsidRPr="00872B42">
        <w:t xml:space="preserve"> </w:t>
      </w:r>
      <w:r>
        <w:t>which is important for UL transmission.</w:t>
      </w:r>
    </w:p>
    <w:p w14:paraId="2D90E14F" w14:textId="5079824C" w:rsidR="004C7E3D" w:rsidRDefault="00436DB3" w:rsidP="00E04AA7">
      <w:pPr>
        <w:pStyle w:val="ListParagraph"/>
        <w:numPr>
          <w:ilvl w:val="0"/>
          <w:numId w:val="17"/>
        </w:numPr>
        <w:jc w:val="both"/>
      </w:pPr>
      <w:r w:rsidRPr="00E04AA7">
        <w:rPr>
          <w:b/>
        </w:rPr>
        <w:t>Pattern-2</w:t>
      </w:r>
      <w:r>
        <w:t xml:space="preserve"> </w:t>
      </w:r>
      <w:r w:rsidR="008F1FB8">
        <w:t xml:space="preserve">utilize the </w:t>
      </w:r>
      <w:r>
        <w:t xml:space="preserve">advantages of the continuous F-CDM group, but </w:t>
      </w:r>
      <w:r w:rsidR="008F1FB8">
        <w:t xml:space="preserve">on the other hand </w:t>
      </w:r>
      <w:r>
        <w:t xml:space="preserve">increases the interpolation distance across different F-CDM groups. Therefore, it </w:t>
      </w:r>
      <w:r w:rsidR="008F1FB8">
        <w:t>is difficult to judge by inspection whether it performs better in terms of</w:t>
      </w:r>
      <w:r>
        <w:t xml:space="preserve"> channel estimation</w:t>
      </w:r>
      <w:r w:rsidR="008F1FB8">
        <w:t xml:space="preserve"> compared to Pattern-1</w:t>
      </w:r>
      <w:r>
        <w:t xml:space="preserve">. Moreover, because of the irregular sampling in the frequency domain, it will bring more complexity for </w:t>
      </w:r>
      <w:r w:rsidR="004C7E3D">
        <w:t xml:space="preserve">carrying out </w:t>
      </w:r>
      <w:r>
        <w:t xml:space="preserve">time domain operations. </w:t>
      </w:r>
    </w:p>
    <w:p w14:paraId="2A204F92" w14:textId="77777777" w:rsidR="00436DB3" w:rsidRDefault="004C7E3D" w:rsidP="00E04AA7">
      <w:r>
        <w:t xml:space="preserve">Another aspect is that there may exist many antennas at the </w:t>
      </w:r>
      <w:proofErr w:type="spellStart"/>
      <w:r>
        <w:t>gNB</w:t>
      </w:r>
      <w:proofErr w:type="spellEnd"/>
      <w:r>
        <w:t xml:space="preserve"> in NR for receiving and processing the UL transmissions. The performance difference of pattern 1 and 2 will likely be negligible in the case of large number of receiver antenna processing. </w:t>
      </w:r>
      <w:r w:rsidR="00436DB3">
        <w:t xml:space="preserve"> </w:t>
      </w:r>
    </w:p>
    <w:p w14:paraId="34994C89" w14:textId="77777777" w:rsidR="00436DB3" w:rsidRDefault="00436DB3" w:rsidP="00436DB3">
      <w:pPr>
        <w:pStyle w:val="Observation"/>
      </w:pPr>
      <w:bookmarkStart w:id="2" w:name="_Toc477954512"/>
      <w:bookmarkStart w:id="3" w:name="_Toc477956647"/>
      <w:bookmarkStart w:id="4" w:name="_Toc477976841"/>
      <w:bookmarkStart w:id="5" w:name="_Toc478029848"/>
      <w:bookmarkStart w:id="6" w:name="_Toc478030379"/>
      <w:bookmarkStart w:id="7" w:name="_Toc478030387"/>
      <w:bookmarkStart w:id="8" w:name="_Toc478110770"/>
      <w:bookmarkStart w:id="9" w:name="_Toc478112643"/>
      <w:r>
        <w:t xml:space="preserve">The DMRS pattern with F-CDM on regular combs provides more flexibility </w:t>
      </w:r>
      <w:r w:rsidR="008F1FB8">
        <w:t xml:space="preserve">in receiver implementation as it allows </w:t>
      </w:r>
      <w:r>
        <w:t>for time domain operations at the receiver side.</w:t>
      </w:r>
      <w:bookmarkEnd w:id="2"/>
      <w:bookmarkEnd w:id="3"/>
      <w:bookmarkEnd w:id="4"/>
      <w:bookmarkEnd w:id="5"/>
      <w:bookmarkEnd w:id="6"/>
      <w:bookmarkEnd w:id="7"/>
      <w:bookmarkEnd w:id="8"/>
      <w:bookmarkEnd w:id="9"/>
      <w:r>
        <w:t xml:space="preserve"> </w:t>
      </w:r>
    </w:p>
    <w:p w14:paraId="7819FBF5" w14:textId="77777777" w:rsidR="00436DB3" w:rsidRDefault="00436DB3" w:rsidP="00436DB3">
      <w:pPr>
        <w:pStyle w:val="Observation"/>
      </w:pPr>
      <w:bookmarkStart w:id="10" w:name="_Toc477976842"/>
      <w:bookmarkStart w:id="11" w:name="_Toc478029849"/>
      <w:bookmarkStart w:id="12" w:name="_Toc478030380"/>
      <w:bookmarkStart w:id="13" w:name="_Toc478030388"/>
      <w:bookmarkStart w:id="14" w:name="_Toc478110771"/>
      <w:bookmarkStart w:id="15" w:name="_Toc478112644"/>
      <w:r>
        <w:t>The DMRS pattern with F-CDM on regular combs provides CM/PAPR benefits for UL transmission.</w:t>
      </w:r>
      <w:bookmarkEnd w:id="10"/>
      <w:bookmarkEnd w:id="11"/>
      <w:bookmarkEnd w:id="12"/>
      <w:bookmarkEnd w:id="13"/>
      <w:bookmarkEnd w:id="14"/>
      <w:bookmarkEnd w:id="15"/>
      <w:r>
        <w:t xml:space="preserve"> </w:t>
      </w:r>
    </w:p>
    <w:p w14:paraId="17E3DE31" w14:textId="77777777" w:rsidR="00436DB3" w:rsidRPr="0083578C" w:rsidRDefault="00436DB3" w:rsidP="00436DB3">
      <w:r>
        <w:t xml:space="preserve">In the evaluations, we mainly target on low Doppler scenarios. We first compare two patterns based frequency domain LMMSE channel estimator. </w:t>
      </w:r>
    </w:p>
    <w:p w14:paraId="1BCFBEC4" w14:textId="77777777" w:rsidR="00436DB3" w:rsidRDefault="00436DB3" w:rsidP="00436DB3">
      <w:pPr>
        <w:pStyle w:val="Heading2"/>
      </w:pPr>
      <w:r>
        <w:t>DMRS evaluations for UL transmission</w:t>
      </w:r>
    </w:p>
    <w:p w14:paraId="0BD62B31" w14:textId="77777777" w:rsidR="00436DB3" w:rsidRDefault="00436DB3" w:rsidP="00436DB3">
      <w:r>
        <w:t>In this section, we provide simulation results based on two patterns for UL 4-layer transmission with frequency LMMSE channel estimator. UE speed is 3km/h. The RMS delay s</w:t>
      </w:r>
      <w:r w:rsidR="003723C8">
        <w:t>pread 30ns, 100ns, and 300ns</w:t>
      </w:r>
      <w:r>
        <w:t xml:space="preserve"> are investigated with the channel model CDL-A. MCS (QPSK, 0.5), (QAM16, 0.75), and (QAM64, 5/6) are used in transmissions. Detailed simulation assumptions are listed in </w:t>
      </w:r>
      <w:r w:rsidRPr="00C1222E">
        <w:t>Appendix 6.1.</w:t>
      </w:r>
      <w:r>
        <w:t xml:space="preserve"> </w:t>
      </w:r>
    </w:p>
    <w:p w14:paraId="32439CF1" w14:textId="77777777" w:rsidR="00436DB3" w:rsidRDefault="00436DB3" w:rsidP="00436DB3">
      <w:pPr>
        <w:jc w:val="center"/>
      </w:pPr>
    </w:p>
    <w:p w14:paraId="66E88E7C" w14:textId="77777777" w:rsidR="00436DB3" w:rsidRDefault="00436DB3" w:rsidP="00436DB3">
      <w:pPr>
        <w:jc w:val="center"/>
      </w:pPr>
      <w:r w:rsidRPr="000A0D69">
        <w:rPr>
          <w:noProof/>
          <w:lang w:val="sv-SE"/>
        </w:rPr>
        <w:lastRenderedPageBreak/>
        <w:drawing>
          <wp:inline distT="0" distB="0" distL="0" distR="0" wp14:anchorId="6EC489DF" wp14:editId="04EA188A">
            <wp:extent cx="4603806" cy="343957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4615516" cy="3448324"/>
                    </a:xfrm>
                    <a:prstGeom prst="rect">
                      <a:avLst/>
                    </a:prstGeom>
                  </pic:spPr>
                </pic:pic>
              </a:graphicData>
            </a:graphic>
          </wp:inline>
        </w:drawing>
      </w:r>
    </w:p>
    <w:p w14:paraId="02AF0916" w14:textId="77777777" w:rsidR="00436DB3" w:rsidRDefault="00436DB3" w:rsidP="00436DB3">
      <w:pPr>
        <w:pStyle w:val="Caption"/>
      </w:pPr>
      <w:bookmarkStart w:id="16" w:name="_Ref477874289"/>
      <w:r>
        <w:t xml:space="preserve">Figure </w:t>
      </w:r>
      <w:r>
        <w:fldChar w:fldCharType="begin"/>
      </w:r>
      <w:r>
        <w:instrText xml:space="preserve"> SEQ Figure \* ARABIC </w:instrText>
      </w:r>
      <w:r>
        <w:fldChar w:fldCharType="separate"/>
      </w:r>
      <w:r>
        <w:rPr>
          <w:noProof/>
        </w:rPr>
        <w:t>2</w:t>
      </w:r>
      <w:r>
        <w:fldChar w:fldCharType="end"/>
      </w:r>
      <w:bookmarkEnd w:id="16"/>
      <w:r>
        <w:t xml:space="preserve"> BLER for 4-layer UL transmission with DMRS pattern-1 and 2. CDL-A channel model, Ds=30ns, </w:t>
      </w:r>
      <w:proofErr w:type="spellStart"/>
      <w:r>
        <w:t>Tx</w:t>
      </w:r>
      <w:proofErr w:type="spellEnd"/>
      <w:r>
        <w:t xml:space="preserve"> antennas 4, Rx antennas 16 </w:t>
      </w:r>
    </w:p>
    <w:p w14:paraId="0FFC42E6" w14:textId="77777777" w:rsidR="00436DB3" w:rsidRDefault="00436DB3" w:rsidP="00436DB3">
      <w:pPr>
        <w:jc w:val="center"/>
      </w:pPr>
      <w:r w:rsidRPr="000A0D69">
        <w:rPr>
          <w:noProof/>
          <w:lang w:val="sv-SE"/>
        </w:rPr>
        <w:drawing>
          <wp:inline distT="0" distB="0" distL="0" distR="0" wp14:anchorId="23BC2899" wp14:editId="046E2D7C">
            <wp:extent cx="4603805" cy="3439574"/>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4608600" cy="3443156"/>
                    </a:xfrm>
                    <a:prstGeom prst="rect">
                      <a:avLst/>
                    </a:prstGeom>
                  </pic:spPr>
                </pic:pic>
              </a:graphicData>
            </a:graphic>
          </wp:inline>
        </w:drawing>
      </w:r>
    </w:p>
    <w:p w14:paraId="5B9F23FB" w14:textId="77777777" w:rsidR="00436DB3" w:rsidRPr="008A6C17" w:rsidRDefault="00436DB3" w:rsidP="00436DB3">
      <w:pPr>
        <w:pStyle w:val="Caption"/>
        <w:rPr>
          <w:lang w:val="en-US"/>
        </w:rPr>
      </w:pPr>
      <w:bookmarkStart w:id="17" w:name="_Ref477876123"/>
      <w:r>
        <w:t xml:space="preserve">Figure </w:t>
      </w:r>
      <w:r>
        <w:fldChar w:fldCharType="begin"/>
      </w:r>
      <w:r>
        <w:instrText xml:space="preserve"> SEQ Figure \* ARABIC </w:instrText>
      </w:r>
      <w:r>
        <w:fldChar w:fldCharType="separate"/>
      </w:r>
      <w:r>
        <w:rPr>
          <w:noProof/>
        </w:rPr>
        <w:t>3</w:t>
      </w:r>
      <w:r>
        <w:fldChar w:fldCharType="end"/>
      </w:r>
      <w:bookmarkEnd w:id="17"/>
      <w:r>
        <w:t xml:space="preserve"> BLER for 4-layer UL transmission with DMRS pattern-1 and 2. </w:t>
      </w:r>
      <w:r w:rsidRPr="008A6C17">
        <w:rPr>
          <w:lang w:val="en-US"/>
        </w:rPr>
        <w:t xml:space="preserve">CDL-A channel model, Ds=100ns, </w:t>
      </w:r>
      <w:proofErr w:type="spellStart"/>
      <w:r w:rsidRPr="008A6C17">
        <w:rPr>
          <w:lang w:val="en-US"/>
        </w:rPr>
        <w:t>Tx</w:t>
      </w:r>
      <w:proofErr w:type="spellEnd"/>
      <w:r w:rsidRPr="008A6C17">
        <w:rPr>
          <w:lang w:val="en-US"/>
        </w:rPr>
        <w:t xml:space="preserve"> antennas 4, Rx antennas 16  </w:t>
      </w:r>
    </w:p>
    <w:p w14:paraId="03344E65" w14:textId="77777777" w:rsidR="00436DB3" w:rsidRPr="008A6C17" w:rsidRDefault="00436DB3" w:rsidP="00436DB3">
      <w:pPr>
        <w:rPr>
          <w:lang w:val="en-US"/>
        </w:rPr>
      </w:pPr>
    </w:p>
    <w:p w14:paraId="08B035FD" w14:textId="77777777" w:rsidR="00436DB3" w:rsidRPr="000A0D69" w:rsidRDefault="00436DB3" w:rsidP="00436DB3">
      <w:pPr>
        <w:jc w:val="center"/>
        <w:rPr>
          <w:lang w:val="sv-SE"/>
        </w:rPr>
      </w:pPr>
      <w:r w:rsidRPr="00092FC4">
        <w:rPr>
          <w:noProof/>
          <w:lang w:val="sv-SE"/>
        </w:rPr>
        <w:lastRenderedPageBreak/>
        <w:drawing>
          <wp:inline distT="0" distB="0" distL="0" distR="0" wp14:anchorId="11D38E7E" wp14:editId="7C0E4432">
            <wp:extent cx="4700009" cy="3371353"/>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4716802" cy="3383399"/>
                    </a:xfrm>
                    <a:prstGeom prst="rect">
                      <a:avLst/>
                    </a:prstGeom>
                  </pic:spPr>
                </pic:pic>
              </a:graphicData>
            </a:graphic>
          </wp:inline>
        </w:drawing>
      </w:r>
    </w:p>
    <w:p w14:paraId="6B13CE5A" w14:textId="77777777" w:rsidR="00436DB3" w:rsidRPr="00AE7A17" w:rsidRDefault="00436DB3" w:rsidP="00AE7A17">
      <w:pPr>
        <w:pStyle w:val="Caption"/>
      </w:pPr>
      <w:bookmarkStart w:id="18" w:name="_Ref477879695"/>
      <w:r>
        <w:t xml:space="preserve">Figure </w:t>
      </w:r>
      <w:r>
        <w:fldChar w:fldCharType="begin"/>
      </w:r>
      <w:r>
        <w:instrText xml:space="preserve"> SEQ Figure \* ARABIC </w:instrText>
      </w:r>
      <w:r>
        <w:fldChar w:fldCharType="separate"/>
      </w:r>
      <w:r>
        <w:rPr>
          <w:noProof/>
        </w:rPr>
        <w:t>4</w:t>
      </w:r>
      <w:r>
        <w:fldChar w:fldCharType="end"/>
      </w:r>
      <w:bookmarkEnd w:id="18"/>
      <w:r>
        <w:t xml:space="preserve"> BLER comparison of UL 4-layer transmission using DMRS pattern-1 and 2. CDL-A channel model, Ds=300ns, </w:t>
      </w:r>
      <w:proofErr w:type="spellStart"/>
      <w:r>
        <w:t>Tx</w:t>
      </w:r>
      <w:proofErr w:type="spellEnd"/>
      <w:r>
        <w:t xml:space="preserve"> antenna 4, Rx antenna 16</w:t>
      </w:r>
    </w:p>
    <w:p w14:paraId="71E0404E" w14:textId="77777777" w:rsidR="00436DB3" w:rsidRDefault="00436DB3" w:rsidP="00436DB3">
      <w:r w:rsidRPr="00AE7A17">
        <w:fldChar w:fldCharType="begin"/>
      </w:r>
      <w:r w:rsidRPr="00AE7A17">
        <w:instrText xml:space="preserve"> REF _Ref477874289 \h  \* MERGEFORMAT </w:instrText>
      </w:r>
      <w:r w:rsidRPr="00AE7A17">
        <w:fldChar w:fldCharType="separate"/>
      </w:r>
      <w:r w:rsidRPr="00AE7A17">
        <w:t xml:space="preserve">Figure </w:t>
      </w:r>
      <w:r w:rsidRPr="00AE7A17">
        <w:rPr>
          <w:noProof/>
        </w:rPr>
        <w:t>2</w:t>
      </w:r>
      <w:r w:rsidRPr="00AE7A17">
        <w:fldChar w:fldCharType="end"/>
      </w:r>
      <w:r w:rsidR="00AE7A17" w:rsidRPr="00AE7A17">
        <w:t>-4</w:t>
      </w:r>
      <w:r>
        <w:t xml:space="preserve"> show the BLER performance of UL 4-layer transmissions with DMRS pattern-1 and 2. </w:t>
      </w:r>
    </w:p>
    <w:p w14:paraId="430FD75D" w14:textId="77777777" w:rsidR="00436DB3" w:rsidRDefault="00436DB3" w:rsidP="00436DB3">
      <w:pPr>
        <w:pStyle w:val="Observation"/>
      </w:pPr>
      <w:bookmarkStart w:id="19" w:name="_Toc477954513"/>
      <w:bookmarkStart w:id="20" w:name="_Toc477956648"/>
      <w:bookmarkStart w:id="21" w:name="_Toc477976843"/>
      <w:bookmarkStart w:id="22" w:name="_Toc478029850"/>
      <w:bookmarkStart w:id="23" w:name="_Toc478030381"/>
      <w:bookmarkStart w:id="24" w:name="_Toc478030389"/>
      <w:bookmarkStart w:id="25" w:name="_Toc478110772"/>
      <w:bookmarkStart w:id="26" w:name="_Toc478112645"/>
      <w:r>
        <w:t xml:space="preserve">The DMRS pattern </w:t>
      </w:r>
      <w:r w:rsidR="004C7E3D">
        <w:t xml:space="preserve">1 </w:t>
      </w:r>
      <w:r>
        <w:t>with F-CDM on regular combs is robust to highly frequency-selective channels for UL transmission.</w:t>
      </w:r>
      <w:bookmarkEnd w:id="19"/>
      <w:bookmarkEnd w:id="20"/>
      <w:bookmarkEnd w:id="21"/>
      <w:bookmarkEnd w:id="22"/>
      <w:bookmarkEnd w:id="23"/>
      <w:bookmarkEnd w:id="24"/>
      <w:bookmarkEnd w:id="25"/>
      <w:bookmarkEnd w:id="26"/>
    </w:p>
    <w:p w14:paraId="51C5DB55" w14:textId="04421663" w:rsidR="00436DB3" w:rsidRDefault="00436DB3" w:rsidP="00436DB3">
      <w:pPr>
        <w:pStyle w:val="Observation"/>
      </w:pPr>
      <w:bookmarkStart w:id="27" w:name="_Toc477954514"/>
      <w:bookmarkStart w:id="28" w:name="_Toc477956649"/>
      <w:bookmarkStart w:id="29" w:name="_Toc477976844"/>
      <w:bookmarkStart w:id="30" w:name="_Toc478029851"/>
      <w:bookmarkStart w:id="31" w:name="_Toc478030382"/>
      <w:bookmarkStart w:id="32" w:name="_Toc478030390"/>
      <w:bookmarkStart w:id="33" w:name="_Toc478110773"/>
      <w:bookmarkStart w:id="34" w:name="_Toc478112646"/>
      <w:r>
        <w:t xml:space="preserve">For </w:t>
      </w:r>
      <w:r w:rsidR="003723C8">
        <w:t>delay spread from 30ns to 3</w:t>
      </w:r>
      <w:r w:rsidR="00AE7A17">
        <w:t>00</w:t>
      </w:r>
      <w:r>
        <w:t xml:space="preserve">ns, </w:t>
      </w:r>
      <w:r w:rsidR="004C7E3D">
        <w:t xml:space="preserve">pattern 2 with </w:t>
      </w:r>
      <w:r>
        <w:t xml:space="preserve">consecutive F-CDM and </w:t>
      </w:r>
      <w:r w:rsidR="004C7E3D">
        <w:t xml:space="preserve">pattern 2 with </w:t>
      </w:r>
      <w:r>
        <w:t xml:space="preserve">non-adjacent F-CDM provide similar BLER performance </w:t>
      </w:r>
      <w:r w:rsidR="004C7E3D">
        <w:t xml:space="preserve">when there are </w:t>
      </w:r>
      <w:proofErr w:type="gramStart"/>
      <w:r w:rsidR="004C7E3D">
        <w:t>a</w:t>
      </w:r>
      <w:r>
        <w:t xml:space="preserve"> l</w:t>
      </w:r>
      <w:r w:rsidR="000C0D00">
        <w:t>arge number of</w:t>
      </w:r>
      <w:proofErr w:type="gramEnd"/>
      <w:r w:rsidR="004C7E3D">
        <w:t xml:space="preserve"> receive</w:t>
      </w:r>
      <w:r w:rsidR="000C0D00">
        <w:t xml:space="preserve"> antennas at the </w:t>
      </w:r>
      <w:proofErr w:type="spellStart"/>
      <w:r w:rsidR="000C0D00">
        <w:t>g</w:t>
      </w:r>
      <w:r>
        <w:t>NB</w:t>
      </w:r>
      <w:proofErr w:type="spellEnd"/>
      <w:r>
        <w:t>.</w:t>
      </w:r>
      <w:bookmarkEnd w:id="27"/>
      <w:bookmarkEnd w:id="28"/>
      <w:bookmarkEnd w:id="29"/>
      <w:bookmarkEnd w:id="30"/>
      <w:bookmarkEnd w:id="31"/>
      <w:bookmarkEnd w:id="32"/>
      <w:bookmarkEnd w:id="33"/>
      <w:bookmarkEnd w:id="34"/>
    </w:p>
    <w:p w14:paraId="3D94F173" w14:textId="65A5EBAF" w:rsidR="0050414A" w:rsidRDefault="0050414A" w:rsidP="0050414A">
      <w:pPr>
        <w:pStyle w:val="Heading2"/>
      </w:pPr>
      <w:r>
        <w:t>UL transmission with PA impairments</w:t>
      </w:r>
    </w:p>
    <w:p w14:paraId="15FF9AAD" w14:textId="02435BDC" w:rsidR="0050414A" w:rsidRDefault="0050414A" w:rsidP="0050414A">
      <w:r>
        <w:t xml:space="preserve">In this section, we provide the throughput comparison of two studied patterns under transmitter side PA impairments. It has been stated in </w:t>
      </w:r>
      <w:r w:rsidR="00444AD9">
        <w:fldChar w:fldCharType="begin"/>
      </w:r>
      <w:r w:rsidR="00444AD9">
        <w:instrText xml:space="preserve"> REF _Ref481760205 \r \h </w:instrText>
      </w:r>
      <w:r w:rsidR="00444AD9">
        <w:fldChar w:fldCharType="separate"/>
      </w:r>
      <w:r w:rsidR="00444AD9">
        <w:t>[2]</w:t>
      </w:r>
      <w:r w:rsidR="00444AD9">
        <w:fldChar w:fldCharType="end"/>
      </w:r>
      <w:r>
        <w:fldChar w:fldCharType="begin"/>
      </w:r>
      <w:r>
        <w:instrText xml:space="preserve"> REF _Ref481671114 \r \h </w:instrText>
      </w:r>
      <w:r w:rsidR="00FB4C2F">
        <w:instrText xml:space="preserve"> \* MERGEFORMAT </w:instrText>
      </w:r>
      <w:r>
        <w:fldChar w:fldCharType="end"/>
      </w:r>
      <w:r>
        <w:t xml:space="preserve"> that the IFDMA based pattern has advantages in CM/PAPR property. Therefore, the PA will have less power back-off for pattern-1 while transmission compared with pattern-2. The following simulation results show the throughput comparison with link adaptation. The detailed simulation parameters are in </w:t>
      </w:r>
      <w:r w:rsidRPr="000322D8">
        <w:t>Appendix</w:t>
      </w:r>
      <w:r w:rsidR="00546DE6" w:rsidRPr="000322D8">
        <w:t xml:space="preserve"> </w:t>
      </w:r>
      <w:r w:rsidR="00546DE6" w:rsidRPr="000322D8">
        <w:fldChar w:fldCharType="begin"/>
      </w:r>
      <w:r w:rsidR="00546DE6" w:rsidRPr="000322D8">
        <w:instrText xml:space="preserve"> REF _Ref481671138 \r \h </w:instrText>
      </w:r>
      <w:r w:rsidR="000322D8">
        <w:instrText xml:space="preserve"> \* MERGEFORMAT </w:instrText>
      </w:r>
      <w:r w:rsidR="00546DE6" w:rsidRPr="000322D8">
        <w:fldChar w:fldCharType="separate"/>
      </w:r>
      <w:r w:rsidR="00546DE6" w:rsidRPr="000322D8">
        <w:t>6.2</w:t>
      </w:r>
      <w:r w:rsidR="00546DE6" w:rsidRPr="000322D8">
        <w:fldChar w:fldCharType="end"/>
      </w:r>
      <w:r w:rsidRPr="000322D8">
        <w:t>.</w:t>
      </w:r>
      <w:r>
        <w:t xml:space="preserve"> </w:t>
      </w:r>
    </w:p>
    <w:p w14:paraId="09DDA6C8" w14:textId="77777777" w:rsidR="0050414A" w:rsidRDefault="0050414A" w:rsidP="0050414A">
      <w:pPr>
        <w:jc w:val="center"/>
      </w:pPr>
      <w:r w:rsidRPr="00E82744">
        <w:rPr>
          <w:noProof/>
          <w:lang w:val="sv-SE"/>
        </w:rPr>
        <w:lastRenderedPageBreak/>
        <w:drawing>
          <wp:inline distT="0" distB="0" distL="0" distR="0" wp14:anchorId="7368B94D" wp14:editId="1399AC85">
            <wp:extent cx="4149707" cy="3118513"/>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4167371" cy="3131787"/>
                    </a:xfrm>
                    <a:prstGeom prst="rect">
                      <a:avLst/>
                    </a:prstGeom>
                  </pic:spPr>
                </pic:pic>
              </a:graphicData>
            </a:graphic>
          </wp:inline>
        </w:drawing>
      </w:r>
    </w:p>
    <w:p w14:paraId="17540885" w14:textId="77777777" w:rsidR="0050414A" w:rsidRDefault="0050414A" w:rsidP="0050414A">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Throughput comparison of two studied patterns under transmitter PA impairment</w:t>
      </w:r>
    </w:p>
    <w:p w14:paraId="0DD7A332" w14:textId="77777777" w:rsidR="0050414A" w:rsidRDefault="0050414A" w:rsidP="0050414A">
      <w:pPr>
        <w:jc w:val="center"/>
      </w:pPr>
      <w:r w:rsidRPr="00E82744">
        <w:rPr>
          <w:noProof/>
          <w:lang w:val="sv-SE"/>
        </w:rPr>
        <w:drawing>
          <wp:inline distT="0" distB="0" distL="0" distR="0" wp14:anchorId="097C3360" wp14:editId="7CCBA12B">
            <wp:extent cx="4183039" cy="3143563"/>
            <wp:effectExtent l="0" t="0" r="0" b="0"/>
            <wp:docPr id="13"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3"/>
                    <a:stretch>
                      <a:fillRect/>
                    </a:stretch>
                  </pic:blipFill>
                  <pic:spPr>
                    <a:xfrm>
                      <a:off x="0" y="0"/>
                      <a:ext cx="4197559" cy="3154475"/>
                    </a:xfrm>
                    <a:prstGeom prst="rect">
                      <a:avLst/>
                    </a:prstGeom>
                  </pic:spPr>
                </pic:pic>
              </a:graphicData>
            </a:graphic>
          </wp:inline>
        </w:drawing>
      </w:r>
    </w:p>
    <w:p w14:paraId="249C7694" w14:textId="77777777" w:rsidR="0050414A" w:rsidRDefault="0050414A" w:rsidP="0050414A">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Throughput comparison of two studied patterns under transmitter PA impairment</w:t>
      </w:r>
    </w:p>
    <w:p w14:paraId="7661973F" w14:textId="0E530DB3" w:rsidR="0050414A" w:rsidRDefault="0050414A" w:rsidP="00FB4C2F">
      <w:pPr>
        <w:pStyle w:val="Observation"/>
      </w:pPr>
      <w:r>
        <w:t xml:space="preserve">The IFDMA pattern (pattern 1) provides higher throughput than the pattern with CDM on consecutive REs (pattern 2) when considering PA impairment at the transmitter.  </w:t>
      </w:r>
    </w:p>
    <w:p w14:paraId="2E7C2FD6" w14:textId="4C171C20" w:rsidR="00436DB3" w:rsidRPr="001A7F61" w:rsidRDefault="00FB4C2F" w:rsidP="00436DB3">
      <w:pPr>
        <w:pStyle w:val="Caption"/>
        <w:jc w:val="left"/>
        <w:rPr>
          <w:b w:val="0"/>
        </w:rPr>
      </w:pPr>
      <w:r>
        <w:rPr>
          <w:b w:val="0"/>
        </w:rPr>
        <w:t>Combining observations 1-5</w:t>
      </w:r>
      <w:r w:rsidR="00436DB3" w:rsidRPr="001A7F61">
        <w:rPr>
          <w:b w:val="0"/>
        </w:rPr>
        <w:t xml:space="preserve">, we propose: </w:t>
      </w:r>
    </w:p>
    <w:p w14:paraId="6D43E40E" w14:textId="4A2CFB4B" w:rsidR="00436DB3" w:rsidRDefault="00436DB3" w:rsidP="00436DB3">
      <w:pPr>
        <w:pStyle w:val="Proposal"/>
      </w:pPr>
      <w:bookmarkStart w:id="35" w:name="_Toc478110777"/>
      <w:bookmarkStart w:id="36" w:name="_Toc478126305"/>
      <w:bookmarkStart w:id="37" w:name="_Toc478126321"/>
      <w:bookmarkStart w:id="38" w:name="_Toc478133715"/>
      <w:bookmarkStart w:id="39" w:name="_Toc481756588"/>
      <w:bookmarkStart w:id="40" w:name="_Toc481758259"/>
      <w:bookmarkStart w:id="41" w:name="_Toc477954640"/>
      <w:bookmarkStart w:id="42" w:name="_Toc477955355"/>
      <w:bookmarkStart w:id="43" w:name="_Toc477956657"/>
      <w:bookmarkStart w:id="44" w:name="_Toc477956743"/>
      <w:bookmarkStart w:id="45" w:name="_Toc477956747"/>
      <w:bookmarkStart w:id="46" w:name="_Toc477976851"/>
      <w:bookmarkStart w:id="47" w:name="_Toc478029855"/>
      <w:bookmarkStart w:id="48" w:name="_Toc478030374"/>
      <w:r>
        <w:t xml:space="preserve">NR </w:t>
      </w:r>
      <w:r w:rsidR="004C7E3D">
        <w:t>support</w:t>
      </w:r>
      <w:r>
        <w:t xml:space="preserve"> DMRS patterns </w:t>
      </w:r>
      <w:r w:rsidR="004C7E3D">
        <w:t>across</w:t>
      </w:r>
      <w:r>
        <w:t xml:space="preserve"> regular combs (non-adjacent REs) for uplink.</w:t>
      </w:r>
      <w:bookmarkEnd w:id="35"/>
      <w:bookmarkEnd w:id="36"/>
      <w:bookmarkEnd w:id="37"/>
      <w:bookmarkEnd w:id="38"/>
      <w:bookmarkEnd w:id="39"/>
      <w:bookmarkEnd w:id="40"/>
      <w:r>
        <w:t xml:space="preserve"> </w:t>
      </w:r>
      <w:bookmarkEnd w:id="41"/>
      <w:bookmarkEnd w:id="42"/>
      <w:bookmarkEnd w:id="43"/>
      <w:bookmarkEnd w:id="44"/>
      <w:bookmarkEnd w:id="45"/>
      <w:bookmarkEnd w:id="46"/>
      <w:bookmarkEnd w:id="47"/>
      <w:bookmarkEnd w:id="48"/>
    </w:p>
    <w:p w14:paraId="6090D995" w14:textId="77777777" w:rsidR="004C7E3D" w:rsidRDefault="004C7E3D" w:rsidP="00436DB3">
      <w:pPr>
        <w:pStyle w:val="Proposal"/>
      </w:pPr>
      <w:bookmarkStart w:id="49" w:name="_Toc478126306"/>
      <w:bookmarkStart w:id="50" w:name="_Toc478126322"/>
      <w:bookmarkStart w:id="51" w:name="_Toc478133716"/>
      <w:bookmarkStart w:id="52" w:name="_Toc481756589"/>
      <w:bookmarkStart w:id="53" w:name="_Toc481758260"/>
      <w:r>
        <w:t>NR support F-CDM for DMRS in uplink</w:t>
      </w:r>
      <w:bookmarkEnd w:id="49"/>
      <w:bookmarkEnd w:id="50"/>
      <w:bookmarkEnd w:id="51"/>
      <w:bookmarkEnd w:id="52"/>
      <w:bookmarkEnd w:id="53"/>
    </w:p>
    <w:p w14:paraId="2FF80392" w14:textId="77777777" w:rsidR="00436DB3" w:rsidRDefault="00436DB3" w:rsidP="00436DB3">
      <w:pPr>
        <w:pStyle w:val="Heading1"/>
      </w:pPr>
      <w:r>
        <w:lastRenderedPageBreak/>
        <w:t>DMRS link level evaluations: Single-symbol and double-symbol front loaded DMRS</w:t>
      </w:r>
    </w:p>
    <w:p w14:paraId="58ADB4BB" w14:textId="77777777" w:rsidR="00436DB3" w:rsidRDefault="00436DB3" w:rsidP="00436DB3">
      <w:r>
        <w:t xml:space="preserve">In this section, we will evaluate the following four DMRS patterns for 4 </w:t>
      </w:r>
      <w:proofErr w:type="gramStart"/>
      <w:r>
        <w:t>layers</w:t>
      </w:r>
      <w:proofErr w:type="gramEnd"/>
      <w:r>
        <w:t xml:space="preserve"> uplink transmission in an scenario with very low Doppler (3 km/h):</w:t>
      </w:r>
    </w:p>
    <w:p w14:paraId="1AFB48B8" w14:textId="77777777" w:rsidR="00436DB3" w:rsidRDefault="00436DB3" w:rsidP="00436DB3">
      <w:pPr>
        <w:numPr>
          <w:ilvl w:val="0"/>
          <w:numId w:val="21"/>
        </w:numPr>
      </w:pPr>
      <w:r>
        <w:t>Pattern-1: single-symbol front-loaded at symbol 3 and FDM4.</w:t>
      </w:r>
    </w:p>
    <w:p w14:paraId="35218C11" w14:textId="77777777" w:rsidR="00436DB3" w:rsidRDefault="00436DB3" w:rsidP="00436DB3">
      <w:pPr>
        <w:numPr>
          <w:ilvl w:val="0"/>
          <w:numId w:val="21"/>
        </w:numPr>
      </w:pPr>
      <w:r>
        <w:t>Pattern-2: two-symbol front-loaded at symbol 3 and 4, FDM2, time CDM2 and frequency CDM2 for 8 layers</w:t>
      </w:r>
    </w:p>
    <w:p w14:paraId="63073E1E" w14:textId="77777777" w:rsidR="00436DB3" w:rsidRDefault="00436DB3" w:rsidP="00436DB3">
      <w:pPr>
        <w:numPr>
          <w:ilvl w:val="0"/>
          <w:numId w:val="21"/>
        </w:numPr>
      </w:pPr>
      <w:r>
        <w:t xml:space="preserve">Pattern-3: LTE DL-resembling pattern, FDM2 and time CDM2. The only difference of this pattern with the LTE-legacy downlink pattern is the regular comb structure within one PRB.   </w:t>
      </w:r>
    </w:p>
    <w:p w14:paraId="27E6EBDA" w14:textId="77777777" w:rsidR="00436DB3" w:rsidRDefault="00436DB3" w:rsidP="00436DB3">
      <w:pPr>
        <w:numPr>
          <w:ilvl w:val="0"/>
          <w:numId w:val="21"/>
        </w:numPr>
      </w:pPr>
      <w:r>
        <w:t>Pattern-4: two-symbol front-loaded at symbol 3 and 4, FDM2 and time CDM2.</w:t>
      </w:r>
    </w:p>
    <w:p w14:paraId="60F2D3B3" w14:textId="77777777" w:rsidR="00436DB3" w:rsidRDefault="00436DB3" w:rsidP="00436DB3">
      <w:pPr>
        <w:pStyle w:val="BodyText"/>
        <w:jc w:val="center"/>
      </w:pPr>
      <w:r>
        <w:rPr>
          <w:noProof/>
          <w:lang w:val="sv-SE"/>
        </w:rPr>
        <w:drawing>
          <wp:inline distT="0" distB="0" distL="0" distR="0" wp14:anchorId="4A5B3CDB" wp14:editId="293A7FCB">
            <wp:extent cx="4055110" cy="284670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5110" cy="2846705"/>
                    </a:xfrm>
                    <a:prstGeom prst="rect">
                      <a:avLst/>
                    </a:prstGeom>
                    <a:noFill/>
                    <a:ln>
                      <a:noFill/>
                    </a:ln>
                  </pic:spPr>
                </pic:pic>
              </a:graphicData>
            </a:graphic>
          </wp:inline>
        </w:drawing>
      </w:r>
    </w:p>
    <w:p w14:paraId="5EB05B22" w14:textId="77777777" w:rsidR="00436DB3" w:rsidRDefault="00436DB3" w:rsidP="00436DB3">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DMRS patterns for UL evaluations</w:t>
      </w:r>
    </w:p>
    <w:p w14:paraId="2EA510C7" w14:textId="77777777" w:rsidR="00436DB3" w:rsidRPr="00C83CBE" w:rsidRDefault="00436DB3" w:rsidP="00436DB3">
      <w:pPr>
        <w:pStyle w:val="Heading2"/>
      </w:pPr>
      <w:r w:rsidRPr="00C83CBE">
        <w:t>Simulation results</w:t>
      </w:r>
    </w:p>
    <w:p w14:paraId="0D816B94" w14:textId="43689592" w:rsidR="00436DB3" w:rsidRDefault="00436DB3" w:rsidP="00436DB3">
      <w:r>
        <w:t>Figure 6-8 show</w:t>
      </w:r>
      <w:r w:rsidRPr="00EF445C">
        <w:t xml:space="preserve"> the simulation results for the throughput </w:t>
      </w:r>
      <w:r>
        <w:t>of 4-layer UL transmission using DMRS patterns 1-4 with link adaptation</w:t>
      </w:r>
      <w:r w:rsidRPr="00EF445C">
        <w:t>. The TDL-A</w:t>
      </w:r>
      <w:r>
        <w:t>/C channel are</w:t>
      </w:r>
      <w:r w:rsidRPr="00EF445C">
        <w:t xml:space="preserve"> assumed with 10ns</w:t>
      </w:r>
      <w:r>
        <w:t>, 300ns, and 1000ns</w:t>
      </w:r>
      <w:r w:rsidRPr="00EF445C">
        <w:t xml:space="preserve"> delay spread</w:t>
      </w:r>
      <w:r>
        <w:t xml:space="preserve"> for </w:t>
      </w:r>
      <w:r w:rsidRPr="00EF445C">
        <w:t xml:space="preserve">simulations. The number of </w:t>
      </w:r>
      <w:proofErr w:type="spellStart"/>
      <w:r w:rsidRPr="00EF445C">
        <w:t>Tx</w:t>
      </w:r>
      <w:proofErr w:type="spellEnd"/>
      <w:r w:rsidRPr="00EF445C">
        <w:t xml:space="preserve"> and Rx antenna are 4 and </w:t>
      </w:r>
      <w:proofErr w:type="gramStart"/>
      <w:r w:rsidRPr="00EF445C">
        <w:t>16, respectively</w:t>
      </w:r>
      <w:proofErr w:type="gramEnd"/>
      <w:r w:rsidRPr="00EF445C">
        <w:t xml:space="preserve">. The sub-carrier spacing is 15kHz. The detailed simulation parameters can be found in </w:t>
      </w:r>
      <w:r w:rsidR="00544821">
        <w:t xml:space="preserve">Appendix </w:t>
      </w:r>
      <w:r w:rsidR="00544821">
        <w:fldChar w:fldCharType="begin"/>
      </w:r>
      <w:r w:rsidR="00544821">
        <w:instrText xml:space="preserve"> REF _Ref481760287 \r \h </w:instrText>
      </w:r>
      <w:r w:rsidR="00544821">
        <w:fldChar w:fldCharType="separate"/>
      </w:r>
      <w:r w:rsidR="00544821">
        <w:t>6.3</w:t>
      </w:r>
      <w:r w:rsidR="00544821">
        <w:fldChar w:fldCharType="end"/>
      </w:r>
      <w:r w:rsidR="00544821">
        <w:t>.</w:t>
      </w:r>
      <w:r>
        <w:t xml:space="preserve"> </w:t>
      </w:r>
    </w:p>
    <w:p w14:paraId="3908B29B" w14:textId="77777777" w:rsidR="00436DB3" w:rsidRDefault="00436DB3" w:rsidP="00436DB3">
      <w:pPr>
        <w:jc w:val="center"/>
      </w:pPr>
      <w:r w:rsidRPr="00FA3F36">
        <w:rPr>
          <w:noProof/>
          <w:lang w:val="sv-SE"/>
        </w:rPr>
        <w:lastRenderedPageBreak/>
        <w:drawing>
          <wp:inline distT="0" distB="0" distL="0" distR="0" wp14:anchorId="4445473E" wp14:editId="30CAEDB7">
            <wp:extent cx="4770254" cy="3578087"/>
            <wp:effectExtent l="0" t="0" r="0" b="3810"/>
            <wp:docPr id="14" name="Picture 14" descr="numl_TDL_A_tx_rx_ports_4x16_la_ln236_ln237_1_2_3_4_tp_post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ml_TDL_A_tx_rx_ports_4x16_la_ln236_ln237_1_2_3_4_tp_post_proces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0085" cy="3585461"/>
                    </a:xfrm>
                    <a:prstGeom prst="rect">
                      <a:avLst/>
                    </a:prstGeom>
                    <a:noFill/>
                    <a:ln>
                      <a:noFill/>
                    </a:ln>
                  </pic:spPr>
                </pic:pic>
              </a:graphicData>
            </a:graphic>
          </wp:inline>
        </w:drawing>
      </w:r>
    </w:p>
    <w:p w14:paraId="1DB8B3BC" w14:textId="77777777" w:rsidR="00436DB3" w:rsidRDefault="00436DB3" w:rsidP="00436DB3">
      <w:pPr>
        <w:jc w:val="center"/>
      </w:pPr>
    </w:p>
    <w:p w14:paraId="51D3FB74" w14:textId="77777777" w:rsidR="00436DB3" w:rsidRDefault="00436DB3" w:rsidP="00436DB3">
      <w:pPr>
        <w:pStyle w:val="Caption"/>
      </w:pPr>
      <w:bookmarkStart w:id="54" w:name="_Ref477948612"/>
      <w:r>
        <w:t xml:space="preserve">Figure </w:t>
      </w:r>
      <w:r>
        <w:fldChar w:fldCharType="begin"/>
      </w:r>
      <w:r>
        <w:instrText xml:space="preserve"> SEQ Figure \* ARABIC </w:instrText>
      </w:r>
      <w:r>
        <w:fldChar w:fldCharType="separate"/>
      </w:r>
      <w:r>
        <w:rPr>
          <w:noProof/>
        </w:rPr>
        <w:t>6</w:t>
      </w:r>
      <w:r>
        <w:fldChar w:fldCharType="end"/>
      </w:r>
      <w:bookmarkEnd w:id="54"/>
      <w:r>
        <w:t xml:space="preserve"> Throughput performance comparison of DMRS patterns 1-4, TDL-A, Ds = 10ns</w:t>
      </w:r>
    </w:p>
    <w:p w14:paraId="4C6267E8" w14:textId="77777777" w:rsidR="00436DB3" w:rsidRDefault="00436DB3" w:rsidP="00436DB3">
      <w:pPr>
        <w:jc w:val="center"/>
      </w:pPr>
      <w:r w:rsidRPr="00E57E5E">
        <w:rPr>
          <w:noProof/>
          <w:lang w:val="sv-SE"/>
        </w:rPr>
        <w:drawing>
          <wp:inline distT="0" distB="0" distL="0" distR="0" wp14:anchorId="740E574D" wp14:editId="65380C4C">
            <wp:extent cx="4786685" cy="3587640"/>
            <wp:effectExtent l="0" t="0" r="0" b="0"/>
            <wp:docPr id="15" name="Picture 15" descr="numl_TDL_C_tx_rx_ports_4x16_la_ln308_ln239_1_2_3_4_tp_post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uml_TDL_C_tx_rx_ports_4x16_la_ln308_ln239_1_2_3_4_tp_post_proces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1331" cy="3598618"/>
                    </a:xfrm>
                    <a:prstGeom prst="rect">
                      <a:avLst/>
                    </a:prstGeom>
                    <a:noFill/>
                    <a:ln>
                      <a:noFill/>
                    </a:ln>
                  </pic:spPr>
                </pic:pic>
              </a:graphicData>
            </a:graphic>
          </wp:inline>
        </w:drawing>
      </w:r>
    </w:p>
    <w:p w14:paraId="76391628" w14:textId="77777777" w:rsidR="00436DB3" w:rsidRDefault="00436DB3" w:rsidP="00436DB3">
      <w:pPr>
        <w:jc w:val="center"/>
      </w:pPr>
    </w:p>
    <w:p w14:paraId="0713E56F" w14:textId="77777777" w:rsidR="00436DB3" w:rsidRDefault="00436DB3" w:rsidP="00436DB3">
      <w:pPr>
        <w:pStyle w:val="Caption"/>
      </w:pPr>
      <w:bookmarkStart w:id="55" w:name="_Ref477948615"/>
      <w:r>
        <w:t xml:space="preserve">Figure </w:t>
      </w:r>
      <w:r>
        <w:fldChar w:fldCharType="begin"/>
      </w:r>
      <w:r>
        <w:instrText xml:space="preserve"> SEQ Figure \* ARABIC </w:instrText>
      </w:r>
      <w:r>
        <w:fldChar w:fldCharType="separate"/>
      </w:r>
      <w:r>
        <w:rPr>
          <w:noProof/>
        </w:rPr>
        <w:t>7</w:t>
      </w:r>
      <w:r>
        <w:fldChar w:fldCharType="end"/>
      </w:r>
      <w:bookmarkEnd w:id="55"/>
      <w:r>
        <w:t xml:space="preserve"> Throughput comparison of DMRS patterns 1-4. TDL-C, Ds = 300ns</w:t>
      </w:r>
    </w:p>
    <w:p w14:paraId="21559231" w14:textId="77777777" w:rsidR="00436DB3" w:rsidRDefault="00436DB3" w:rsidP="00436DB3">
      <w:pPr>
        <w:jc w:val="center"/>
        <w:rPr>
          <w:highlight w:val="yellow"/>
        </w:rPr>
      </w:pPr>
      <w:r w:rsidRPr="00EF445C">
        <w:rPr>
          <w:noProof/>
          <w:lang w:val="sv-SE"/>
        </w:rPr>
        <w:lastRenderedPageBreak/>
        <w:drawing>
          <wp:inline distT="0" distB="0" distL="0" distR="0" wp14:anchorId="323CAC08" wp14:editId="5CA08260">
            <wp:extent cx="4723075" cy="35265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2589" cy="3541161"/>
                    </a:xfrm>
                    <a:prstGeom prst="rect">
                      <a:avLst/>
                    </a:prstGeom>
                    <a:noFill/>
                    <a:ln>
                      <a:noFill/>
                    </a:ln>
                  </pic:spPr>
                </pic:pic>
              </a:graphicData>
            </a:graphic>
          </wp:inline>
        </w:drawing>
      </w:r>
    </w:p>
    <w:p w14:paraId="6AD6247C" w14:textId="77777777" w:rsidR="00436DB3" w:rsidRDefault="00436DB3" w:rsidP="00436DB3">
      <w:pPr>
        <w:pStyle w:val="Caption"/>
        <w:rPr>
          <w:highlight w:val="yellow"/>
        </w:rPr>
      </w:pPr>
      <w:r>
        <w:t xml:space="preserve">Figure </w:t>
      </w:r>
      <w:r>
        <w:fldChar w:fldCharType="begin"/>
      </w:r>
      <w:r>
        <w:instrText xml:space="preserve"> SEQ Figure \* ARABIC </w:instrText>
      </w:r>
      <w:r>
        <w:fldChar w:fldCharType="separate"/>
      </w:r>
      <w:r>
        <w:rPr>
          <w:noProof/>
        </w:rPr>
        <w:t>8</w:t>
      </w:r>
      <w:r>
        <w:fldChar w:fldCharType="end"/>
      </w:r>
      <w:r>
        <w:t xml:space="preserve"> Throughput comparison of DMRS patterns 1-4. TDL-C, Ds = 1000ns</w:t>
      </w:r>
    </w:p>
    <w:p w14:paraId="34429C36" w14:textId="463465CD" w:rsidR="00436DB3" w:rsidRPr="00644936" w:rsidRDefault="00436DB3" w:rsidP="00436DB3">
      <w:pPr>
        <w:pStyle w:val="Observation"/>
      </w:pPr>
      <w:bookmarkStart w:id="56" w:name="_Toc477954516"/>
      <w:bookmarkStart w:id="57" w:name="_Toc477956652"/>
      <w:bookmarkStart w:id="58" w:name="_Toc477976846"/>
      <w:bookmarkStart w:id="59" w:name="_Toc478029853"/>
      <w:bookmarkStart w:id="60" w:name="_Toc478030384"/>
      <w:bookmarkStart w:id="61" w:name="_Toc478030392"/>
      <w:bookmarkStart w:id="62" w:name="_Toc478110774"/>
      <w:bookmarkStart w:id="63" w:name="_Toc478112647"/>
      <w:r w:rsidRPr="00644936">
        <w:t>For low delay spread channels, single-symbol front loaded DMRS provides better throughput</w:t>
      </w:r>
      <w:r w:rsidR="00F77834">
        <w:t xml:space="preserve"> than double-symbol front loaded DMRS</w:t>
      </w:r>
      <w:r w:rsidRPr="00644936">
        <w:t>.</w:t>
      </w:r>
      <w:bookmarkEnd w:id="56"/>
      <w:bookmarkEnd w:id="57"/>
      <w:bookmarkEnd w:id="58"/>
      <w:bookmarkEnd w:id="59"/>
      <w:bookmarkEnd w:id="60"/>
      <w:bookmarkEnd w:id="61"/>
      <w:bookmarkEnd w:id="62"/>
      <w:bookmarkEnd w:id="63"/>
      <w:r w:rsidRPr="00644936">
        <w:t xml:space="preserve">  </w:t>
      </w:r>
    </w:p>
    <w:p w14:paraId="7A6FA47F" w14:textId="77777777" w:rsidR="00436DB3" w:rsidRDefault="00436DB3" w:rsidP="00436DB3">
      <w:pPr>
        <w:pStyle w:val="Observation"/>
      </w:pPr>
      <w:bookmarkStart w:id="64" w:name="_Toc477954517"/>
      <w:bookmarkStart w:id="65" w:name="_Toc477956653"/>
      <w:bookmarkStart w:id="66" w:name="_Toc477976847"/>
      <w:bookmarkStart w:id="67" w:name="_Toc478029854"/>
      <w:bookmarkStart w:id="68" w:name="_Toc478030385"/>
      <w:bookmarkStart w:id="69" w:name="_Toc478030393"/>
      <w:bookmarkStart w:id="70" w:name="_Toc478110775"/>
      <w:bookmarkStart w:id="71" w:name="_Toc478112648"/>
      <w:r w:rsidRPr="00644936">
        <w:t>For large delay spread channels, single-</w:t>
      </w:r>
      <w:proofErr w:type="gramStart"/>
      <w:r w:rsidRPr="00644936">
        <w:t>symbol</w:t>
      </w:r>
      <w:proofErr w:type="gramEnd"/>
      <w:r w:rsidRPr="00644936">
        <w:t xml:space="preserve"> and double-symbol front loaded DMRS provide similar throughput performance.</w:t>
      </w:r>
      <w:bookmarkEnd w:id="64"/>
      <w:bookmarkEnd w:id="65"/>
      <w:bookmarkEnd w:id="66"/>
      <w:bookmarkEnd w:id="67"/>
      <w:bookmarkEnd w:id="68"/>
      <w:bookmarkEnd w:id="69"/>
      <w:bookmarkEnd w:id="70"/>
      <w:bookmarkEnd w:id="71"/>
      <w:r w:rsidRPr="00644936">
        <w:t xml:space="preserve"> </w:t>
      </w:r>
    </w:p>
    <w:p w14:paraId="28069705" w14:textId="77777777" w:rsidR="00436DB3" w:rsidRPr="00644936" w:rsidRDefault="00436DB3" w:rsidP="00436DB3">
      <w:pPr>
        <w:pStyle w:val="Observation"/>
      </w:pPr>
      <w:bookmarkStart w:id="72" w:name="_Toc478030386"/>
      <w:bookmarkStart w:id="73" w:name="_Toc478030394"/>
      <w:bookmarkStart w:id="74" w:name="_Toc478110776"/>
      <w:bookmarkStart w:id="75" w:name="_Toc478112649"/>
      <w:r>
        <w:t>In the low SNR region, single-symbol front-loaded DMRS provides slightly better throughput than double-symbol front-loaded DMRS.</w:t>
      </w:r>
      <w:bookmarkEnd w:id="72"/>
      <w:bookmarkEnd w:id="73"/>
      <w:bookmarkEnd w:id="74"/>
      <w:bookmarkEnd w:id="75"/>
      <w:r>
        <w:t xml:space="preserve"> </w:t>
      </w:r>
    </w:p>
    <w:p w14:paraId="1FDC7076" w14:textId="77777777" w:rsidR="00436DB3" w:rsidRPr="00644936" w:rsidRDefault="00436DB3" w:rsidP="00436DB3">
      <w:r w:rsidRPr="00644936">
        <w:t xml:space="preserve">Based on the above evaluations, we propose the following: </w:t>
      </w:r>
    </w:p>
    <w:p w14:paraId="66D329F1" w14:textId="17B76308" w:rsidR="00436DB3" w:rsidRPr="00644936" w:rsidRDefault="00436DB3" w:rsidP="00436DB3">
      <w:pPr>
        <w:pStyle w:val="Proposal"/>
      </w:pPr>
      <w:bookmarkStart w:id="76" w:name="_Toc478029856"/>
      <w:bookmarkStart w:id="77" w:name="_Toc478030375"/>
      <w:bookmarkStart w:id="78" w:name="_Toc478110778"/>
      <w:bookmarkStart w:id="79" w:name="_Toc478126307"/>
      <w:bookmarkStart w:id="80" w:name="_Toc478126323"/>
      <w:bookmarkStart w:id="81" w:name="_Toc478133717"/>
      <w:bookmarkStart w:id="82" w:name="_Toc481756590"/>
      <w:bookmarkStart w:id="83" w:name="_Toc481758261"/>
      <w:r>
        <w:t xml:space="preserve">Single-symbol front-loaded DMRS </w:t>
      </w:r>
      <w:r w:rsidR="004C7E3D">
        <w:t>is</w:t>
      </w:r>
      <w:r>
        <w:t xml:space="preserve"> supported for NR UL</w:t>
      </w:r>
      <w:bookmarkEnd w:id="76"/>
      <w:bookmarkEnd w:id="77"/>
      <w:bookmarkEnd w:id="78"/>
      <w:bookmarkEnd w:id="79"/>
      <w:bookmarkEnd w:id="80"/>
      <w:bookmarkEnd w:id="81"/>
      <w:bookmarkEnd w:id="82"/>
      <w:bookmarkEnd w:id="83"/>
      <w:r>
        <w:t xml:space="preserve"> </w:t>
      </w:r>
    </w:p>
    <w:p w14:paraId="6A6EEE38" w14:textId="208683E9" w:rsidR="00436DB3" w:rsidRDefault="00436DB3" w:rsidP="00E04AA7">
      <w:pPr>
        <w:pStyle w:val="Heading1"/>
        <w:rPr>
          <w:b/>
          <w:bCs/>
        </w:rPr>
      </w:pPr>
      <w:r w:rsidRPr="00CE0424">
        <w:t>Conclusion</w:t>
      </w:r>
      <w:r>
        <w:t>s</w:t>
      </w:r>
    </w:p>
    <w:p w14:paraId="61FB4421" w14:textId="77777777" w:rsidR="00E04AA7" w:rsidRDefault="00436DB3">
      <w:pPr>
        <w:pStyle w:val="TOC1"/>
      </w:pPr>
      <w:r>
        <w:t>Based on the discussion in this contribution</w:t>
      </w:r>
      <w:r w:rsidRPr="00CE0424">
        <w:t xml:space="preserve"> we propose the following:</w:t>
      </w:r>
    </w:p>
    <w:p w14:paraId="42030C57" w14:textId="77777777" w:rsidR="007D2411" w:rsidRPr="007D2411" w:rsidRDefault="00436DB3">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7D2411">
        <w:t>Proposal 1</w:t>
      </w:r>
      <w:r w:rsidR="007D2411" w:rsidRPr="007D2411">
        <w:rPr>
          <w:rFonts w:asciiTheme="minorHAnsi" w:eastAsiaTheme="minorEastAsia" w:hAnsiTheme="minorHAnsi" w:cstheme="minorBidi"/>
          <w:b w:val="0"/>
          <w:sz w:val="22"/>
        </w:rPr>
        <w:tab/>
      </w:r>
      <w:r w:rsidR="007D2411">
        <w:t>NR support DMRS patterns across regular combs (non-adjacent REs) for uplink.</w:t>
      </w:r>
    </w:p>
    <w:p w14:paraId="09FD4824" w14:textId="77777777" w:rsidR="007D2411" w:rsidRPr="007D2411" w:rsidRDefault="007D2411">
      <w:pPr>
        <w:pStyle w:val="TOC1"/>
        <w:rPr>
          <w:rFonts w:asciiTheme="minorHAnsi" w:eastAsiaTheme="minorEastAsia" w:hAnsiTheme="minorHAnsi" w:cstheme="minorBidi"/>
          <w:b w:val="0"/>
          <w:sz w:val="22"/>
        </w:rPr>
      </w:pPr>
      <w:r>
        <w:t>Proposal 2</w:t>
      </w:r>
      <w:r w:rsidRPr="007D2411">
        <w:rPr>
          <w:rFonts w:asciiTheme="minorHAnsi" w:eastAsiaTheme="minorEastAsia" w:hAnsiTheme="minorHAnsi" w:cstheme="minorBidi"/>
          <w:b w:val="0"/>
          <w:sz w:val="22"/>
        </w:rPr>
        <w:tab/>
      </w:r>
      <w:r>
        <w:t>NR support F-CDM for DMRS in uplink</w:t>
      </w:r>
    </w:p>
    <w:p w14:paraId="54C53B15" w14:textId="77777777" w:rsidR="007D2411" w:rsidRPr="007D2411" w:rsidRDefault="007D2411">
      <w:pPr>
        <w:pStyle w:val="TOC1"/>
        <w:rPr>
          <w:rFonts w:asciiTheme="minorHAnsi" w:eastAsiaTheme="minorEastAsia" w:hAnsiTheme="minorHAnsi" w:cstheme="minorBidi"/>
          <w:b w:val="0"/>
          <w:sz w:val="22"/>
        </w:rPr>
      </w:pPr>
      <w:r>
        <w:t>Proposal 3</w:t>
      </w:r>
      <w:r w:rsidRPr="007D2411">
        <w:rPr>
          <w:rFonts w:asciiTheme="minorHAnsi" w:eastAsiaTheme="minorEastAsia" w:hAnsiTheme="minorHAnsi" w:cstheme="minorBidi"/>
          <w:b w:val="0"/>
          <w:sz w:val="22"/>
        </w:rPr>
        <w:tab/>
      </w:r>
      <w:r>
        <w:t>Single-symbol front-loaded DMRS is supported for NR UL</w:t>
      </w:r>
    </w:p>
    <w:p w14:paraId="62FDF224" w14:textId="7A69A59A" w:rsidR="00436DB3" w:rsidRPr="00790B99" w:rsidRDefault="00436DB3" w:rsidP="00436DB3">
      <w:pPr>
        <w:pStyle w:val="BodyText"/>
        <w:rPr>
          <w:b/>
          <w:bCs/>
        </w:rPr>
      </w:pPr>
      <w:r>
        <w:rPr>
          <w:b/>
          <w:bCs/>
        </w:rPr>
        <w:fldChar w:fldCharType="end"/>
      </w:r>
    </w:p>
    <w:p w14:paraId="433F2B2A" w14:textId="77777777" w:rsidR="00436DB3" w:rsidRPr="00CE0424" w:rsidRDefault="00436DB3" w:rsidP="00436DB3">
      <w:pPr>
        <w:pStyle w:val="Heading1"/>
      </w:pPr>
      <w:bookmarkStart w:id="84" w:name="_In-sequence_SDU_delivery"/>
      <w:bookmarkEnd w:id="84"/>
      <w:r w:rsidRPr="00CE0424">
        <w:t>References</w:t>
      </w:r>
    </w:p>
    <w:p w14:paraId="6967CD29" w14:textId="1435F77A" w:rsidR="00436DB3" w:rsidRDefault="00436DB3" w:rsidP="00436DB3">
      <w:pPr>
        <w:pStyle w:val="Reference"/>
      </w:pPr>
      <w:bookmarkStart w:id="85" w:name="_Ref477955761"/>
      <w:r>
        <w:t>Chairman’s notes RAN-1_88 final, 3GPP</w:t>
      </w:r>
      <w:bookmarkEnd w:id="85"/>
    </w:p>
    <w:p w14:paraId="7563B0F3" w14:textId="7CCAD80A" w:rsidR="00E04AA7" w:rsidRPr="00807293" w:rsidRDefault="000322D8" w:rsidP="00436DB3">
      <w:pPr>
        <w:pStyle w:val="Reference"/>
      </w:pPr>
      <w:bookmarkStart w:id="86" w:name="_Ref481760205"/>
      <w:r>
        <w:t>R1-1708705</w:t>
      </w:r>
      <w:r w:rsidR="00E04AA7" w:rsidRPr="00807293">
        <w:t>, On UL DMRS design, Ericsson</w:t>
      </w:r>
      <w:bookmarkEnd w:id="86"/>
    </w:p>
    <w:p w14:paraId="4E36951B" w14:textId="77777777" w:rsidR="00436DB3" w:rsidRDefault="00436DB3" w:rsidP="00436DB3">
      <w:pPr>
        <w:pStyle w:val="Heading1"/>
      </w:pPr>
      <w:r>
        <w:lastRenderedPageBreak/>
        <w:t>Appendix</w:t>
      </w:r>
    </w:p>
    <w:p w14:paraId="1F030646" w14:textId="77777777" w:rsidR="00436DB3" w:rsidRPr="007D0CB2" w:rsidRDefault="00436DB3" w:rsidP="00436DB3">
      <w:pPr>
        <w:pStyle w:val="Heading2"/>
      </w:pPr>
      <w:r>
        <w:t xml:space="preserve">Simulation Parameters: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436DB3" w14:paraId="00C27BD5" w14:textId="77777777" w:rsidTr="00551A38">
        <w:tc>
          <w:tcPr>
            <w:tcW w:w="2473" w:type="dxa"/>
            <w:shd w:val="clear" w:color="auto" w:fill="D9D9D9"/>
          </w:tcPr>
          <w:p w14:paraId="5214809F" w14:textId="77777777" w:rsidR="00436DB3" w:rsidRPr="0004758B" w:rsidRDefault="00436DB3" w:rsidP="00551A38">
            <w:pPr>
              <w:rPr>
                <w:rFonts w:eastAsia="宋体"/>
              </w:rPr>
            </w:pPr>
            <w:r w:rsidRPr="0004758B">
              <w:rPr>
                <w:rFonts w:eastAsia="宋体"/>
              </w:rPr>
              <w:t>Parameter</w:t>
            </w:r>
          </w:p>
        </w:tc>
        <w:tc>
          <w:tcPr>
            <w:tcW w:w="7382" w:type="dxa"/>
            <w:shd w:val="clear" w:color="auto" w:fill="D9D9D9"/>
          </w:tcPr>
          <w:p w14:paraId="779741C1" w14:textId="77777777" w:rsidR="00436DB3" w:rsidRPr="0004758B" w:rsidRDefault="00436DB3" w:rsidP="00551A38">
            <w:pPr>
              <w:rPr>
                <w:rFonts w:eastAsia="宋体"/>
              </w:rPr>
            </w:pPr>
            <w:r w:rsidRPr="0004758B">
              <w:rPr>
                <w:rFonts w:eastAsia="宋体"/>
              </w:rPr>
              <w:t>Value</w:t>
            </w:r>
          </w:p>
        </w:tc>
      </w:tr>
      <w:tr w:rsidR="00436DB3" w14:paraId="6BA24309" w14:textId="77777777" w:rsidTr="00551A38">
        <w:tc>
          <w:tcPr>
            <w:tcW w:w="2473" w:type="dxa"/>
            <w:shd w:val="clear" w:color="auto" w:fill="auto"/>
          </w:tcPr>
          <w:p w14:paraId="40155174" w14:textId="77777777" w:rsidR="00436DB3" w:rsidRPr="0004758B" w:rsidRDefault="00436DB3" w:rsidP="00551A38">
            <w:pPr>
              <w:rPr>
                <w:rFonts w:eastAsia="宋体"/>
              </w:rPr>
            </w:pPr>
            <w:r w:rsidRPr="0004758B">
              <w:rPr>
                <w:rFonts w:eastAsia="宋体"/>
              </w:rPr>
              <w:t>Channel Model</w:t>
            </w:r>
          </w:p>
        </w:tc>
        <w:tc>
          <w:tcPr>
            <w:tcW w:w="7382" w:type="dxa"/>
            <w:shd w:val="clear" w:color="auto" w:fill="auto"/>
          </w:tcPr>
          <w:p w14:paraId="0CE29607" w14:textId="77777777" w:rsidR="00436DB3" w:rsidRPr="0004758B" w:rsidRDefault="00436DB3" w:rsidP="00551A38">
            <w:pPr>
              <w:rPr>
                <w:rFonts w:eastAsia="宋体"/>
              </w:rPr>
            </w:pPr>
            <w:r>
              <w:rPr>
                <w:rFonts w:eastAsia="宋体"/>
              </w:rPr>
              <w:t>CDL</w:t>
            </w:r>
            <w:r w:rsidRPr="0004758B">
              <w:rPr>
                <w:rFonts w:eastAsia="宋体"/>
              </w:rPr>
              <w:t>-A</w:t>
            </w:r>
          </w:p>
        </w:tc>
      </w:tr>
      <w:tr w:rsidR="00436DB3" w14:paraId="67E73727" w14:textId="77777777" w:rsidTr="00551A38">
        <w:tc>
          <w:tcPr>
            <w:tcW w:w="2473" w:type="dxa"/>
            <w:shd w:val="clear" w:color="auto" w:fill="auto"/>
          </w:tcPr>
          <w:p w14:paraId="4AF2AED3" w14:textId="77777777" w:rsidR="00436DB3" w:rsidRPr="0004758B" w:rsidRDefault="00436DB3" w:rsidP="00551A38">
            <w:pPr>
              <w:rPr>
                <w:rFonts w:eastAsia="宋体"/>
              </w:rPr>
            </w:pPr>
            <w:r w:rsidRPr="0004758B">
              <w:rPr>
                <w:rFonts w:eastAsia="宋体"/>
              </w:rPr>
              <w:t>Numerology</w:t>
            </w:r>
          </w:p>
        </w:tc>
        <w:tc>
          <w:tcPr>
            <w:tcW w:w="7382" w:type="dxa"/>
            <w:shd w:val="clear" w:color="auto" w:fill="auto"/>
          </w:tcPr>
          <w:p w14:paraId="5B29A68C" w14:textId="77777777" w:rsidR="00436DB3" w:rsidRPr="0004758B" w:rsidRDefault="00436DB3" w:rsidP="00551A38">
            <w:pPr>
              <w:rPr>
                <w:rFonts w:eastAsia="宋体"/>
              </w:rPr>
            </w:pPr>
            <w:r>
              <w:rPr>
                <w:rFonts w:eastAsia="宋体"/>
              </w:rPr>
              <w:t>15</w:t>
            </w:r>
            <w:r w:rsidRPr="0004758B">
              <w:rPr>
                <w:rFonts w:eastAsia="宋体"/>
              </w:rPr>
              <w:t>KHz</w:t>
            </w:r>
          </w:p>
        </w:tc>
      </w:tr>
      <w:tr w:rsidR="00436DB3" w14:paraId="72B74873" w14:textId="77777777" w:rsidTr="00551A38">
        <w:tc>
          <w:tcPr>
            <w:tcW w:w="2473" w:type="dxa"/>
            <w:shd w:val="clear" w:color="auto" w:fill="auto"/>
          </w:tcPr>
          <w:p w14:paraId="2C3BBB65" w14:textId="77777777" w:rsidR="00436DB3" w:rsidRPr="0004758B" w:rsidRDefault="00436DB3" w:rsidP="00551A38">
            <w:pPr>
              <w:rPr>
                <w:rFonts w:eastAsia="宋体"/>
              </w:rPr>
            </w:pPr>
            <w:r w:rsidRPr="0004758B">
              <w:rPr>
                <w:rFonts w:eastAsia="宋体"/>
              </w:rPr>
              <w:t>Carrier frequency</w:t>
            </w:r>
          </w:p>
        </w:tc>
        <w:tc>
          <w:tcPr>
            <w:tcW w:w="7382" w:type="dxa"/>
            <w:shd w:val="clear" w:color="auto" w:fill="auto"/>
          </w:tcPr>
          <w:p w14:paraId="0A90DE92" w14:textId="77777777" w:rsidR="00436DB3" w:rsidRPr="0004758B" w:rsidRDefault="00436DB3" w:rsidP="00551A38">
            <w:pPr>
              <w:rPr>
                <w:rFonts w:eastAsia="宋体"/>
              </w:rPr>
            </w:pPr>
            <w:r>
              <w:rPr>
                <w:rFonts w:eastAsia="宋体"/>
              </w:rPr>
              <w:t>4</w:t>
            </w:r>
            <w:r w:rsidRPr="0004758B">
              <w:rPr>
                <w:rFonts w:eastAsia="宋体"/>
              </w:rPr>
              <w:t>GHz</w:t>
            </w:r>
          </w:p>
        </w:tc>
      </w:tr>
      <w:tr w:rsidR="00436DB3" w14:paraId="09B6C5F9" w14:textId="77777777" w:rsidTr="00551A38">
        <w:trPr>
          <w:trHeight w:val="379"/>
        </w:trPr>
        <w:tc>
          <w:tcPr>
            <w:tcW w:w="2473" w:type="dxa"/>
            <w:shd w:val="clear" w:color="auto" w:fill="auto"/>
          </w:tcPr>
          <w:p w14:paraId="7C635391" w14:textId="77777777" w:rsidR="00436DB3" w:rsidRPr="0004758B" w:rsidRDefault="00436DB3" w:rsidP="00551A38">
            <w:pPr>
              <w:jc w:val="center"/>
              <w:rPr>
                <w:rFonts w:eastAsia="宋体"/>
              </w:rPr>
            </w:pPr>
            <w:r w:rsidRPr="00436DB3">
              <w:rPr>
                <w:rFonts w:eastAsia="宋体"/>
                <w:spacing w:val="8"/>
                <w:fitText w:val="2257" w:id="1404754944"/>
              </w:rPr>
              <w:t>Transmission Slot Lengt</w:t>
            </w:r>
            <w:r w:rsidRPr="00436DB3">
              <w:rPr>
                <w:rFonts w:eastAsia="宋体"/>
                <w:spacing w:val="7"/>
                <w:fitText w:val="2257" w:id="1404754944"/>
              </w:rPr>
              <w:t>h</w:t>
            </w:r>
          </w:p>
        </w:tc>
        <w:tc>
          <w:tcPr>
            <w:tcW w:w="7382" w:type="dxa"/>
            <w:shd w:val="clear" w:color="auto" w:fill="auto"/>
          </w:tcPr>
          <w:p w14:paraId="0989E22E" w14:textId="77777777" w:rsidR="00436DB3" w:rsidRPr="0004758B" w:rsidRDefault="00436DB3" w:rsidP="00551A38">
            <w:pPr>
              <w:rPr>
                <w:rFonts w:eastAsia="宋体"/>
              </w:rPr>
            </w:pPr>
            <w:r w:rsidRPr="0004758B">
              <w:rPr>
                <w:rFonts w:eastAsia="宋体"/>
              </w:rPr>
              <w:t>14 symbols</w:t>
            </w:r>
            <w:r>
              <w:rPr>
                <w:rFonts w:eastAsia="宋体"/>
              </w:rPr>
              <w:t>, with first 2 symbols reserved for PDCCH</w:t>
            </w:r>
          </w:p>
        </w:tc>
      </w:tr>
      <w:tr w:rsidR="00436DB3" w14:paraId="4636EC11" w14:textId="77777777" w:rsidTr="00551A38">
        <w:trPr>
          <w:trHeight w:val="379"/>
        </w:trPr>
        <w:tc>
          <w:tcPr>
            <w:tcW w:w="2473" w:type="dxa"/>
            <w:shd w:val="clear" w:color="auto" w:fill="auto"/>
          </w:tcPr>
          <w:p w14:paraId="43D58AF8" w14:textId="77777777" w:rsidR="00436DB3" w:rsidRPr="00DE0868" w:rsidRDefault="00436DB3" w:rsidP="00551A38">
            <w:pPr>
              <w:jc w:val="left"/>
              <w:rPr>
                <w:rFonts w:eastAsia="宋体"/>
              </w:rPr>
            </w:pPr>
            <w:r>
              <w:rPr>
                <w:rFonts w:eastAsia="宋体"/>
              </w:rPr>
              <w:t>Transmission mode</w:t>
            </w:r>
          </w:p>
        </w:tc>
        <w:tc>
          <w:tcPr>
            <w:tcW w:w="7382" w:type="dxa"/>
            <w:shd w:val="clear" w:color="auto" w:fill="auto"/>
          </w:tcPr>
          <w:p w14:paraId="724117B2" w14:textId="77777777" w:rsidR="00436DB3" w:rsidRPr="0004758B" w:rsidRDefault="00436DB3" w:rsidP="00551A38">
            <w:pPr>
              <w:rPr>
                <w:rFonts w:eastAsia="宋体"/>
              </w:rPr>
            </w:pPr>
            <w:r>
              <w:rPr>
                <w:rFonts w:eastAsia="宋体"/>
              </w:rPr>
              <w:t>FDD</w:t>
            </w:r>
          </w:p>
        </w:tc>
      </w:tr>
      <w:tr w:rsidR="00436DB3" w14:paraId="4FC797B6" w14:textId="77777777" w:rsidTr="00551A38">
        <w:trPr>
          <w:trHeight w:val="379"/>
        </w:trPr>
        <w:tc>
          <w:tcPr>
            <w:tcW w:w="2473" w:type="dxa"/>
            <w:shd w:val="clear" w:color="auto" w:fill="auto"/>
          </w:tcPr>
          <w:p w14:paraId="440B314D" w14:textId="77777777" w:rsidR="00436DB3" w:rsidRDefault="00436DB3" w:rsidP="00551A38">
            <w:pPr>
              <w:jc w:val="left"/>
              <w:rPr>
                <w:rFonts w:eastAsia="宋体"/>
              </w:rPr>
            </w:pPr>
            <w:r>
              <w:rPr>
                <w:rFonts w:eastAsia="宋体"/>
              </w:rPr>
              <w:t>Number of UE</w:t>
            </w:r>
          </w:p>
        </w:tc>
        <w:tc>
          <w:tcPr>
            <w:tcW w:w="7382" w:type="dxa"/>
            <w:shd w:val="clear" w:color="auto" w:fill="auto"/>
          </w:tcPr>
          <w:p w14:paraId="7C6F2ABD" w14:textId="77777777" w:rsidR="00436DB3" w:rsidRDefault="00436DB3" w:rsidP="00551A38">
            <w:pPr>
              <w:rPr>
                <w:rFonts w:eastAsia="宋体"/>
              </w:rPr>
            </w:pPr>
            <w:r>
              <w:rPr>
                <w:rFonts w:eastAsia="宋体"/>
              </w:rPr>
              <w:t>1</w:t>
            </w:r>
          </w:p>
        </w:tc>
      </w:tr>
      <w:tr w:rsidR="00436DB3" w14:paraId="4B211D83" w14:textId="77777777" w:rsidTr="00551A38">
        <w:trPr>
          <w:trHeight w:val="379"/>
        </w:trPr>
        <w:tc>
          <w:tcPr>
            <w:tcW w:w="2473" w:type="dxa"/>
            <w:shd w:val="clear" w:color="auto" w:fill="auto"/>
          </w:tcPr>
          <w:p w14:paraId="3713EF1E" w14:textId="77777777" w:rsidR="00436DB3" w:rsidRPr="0004758B" w:rsidRDefault="00436DB3" w:rsidP="00551A38">
            <w:pPr>
              <w:rPr>
                <w:rFonts w:eastAsia="宋体"/>
              </w:rPr>
            </w:pPr>
            <w:r w:rsidRPr="0004758B">
              <w:rPr>
                <w:rFonts w:eastAsia="宋体"/>
              </w:rPr>
              <w:t xml:space="preserve">UE speed </w:t>
            </w:r>
          </w:p>
        </w:tc>
        <w:tc>
          <w:tcPr>
            <w:tcW w:w="7382" w:type="dxa"/>
            <w:shd w:val="clear" w:color="auto" w:fill="auto"/>
          </w:tcPr>
          <w:p w14:paraId="12C92F1D" w14:textId="77777777" w:rsidR="00436DB3" w:rsidRPr="0004758B" w:rsidRDefault="00436DB3" w:rsidP="00551A38">
            <w:pPr>
              <w:rPr>
                <w:rFonts w:eastAsia="宋体"/>
              </w:rPr>
            </w:pPr>
            <w:r>
              <w:rPr>
                <w:rFonts w:eastAsia="宋体"/>
              </w:rPr>
              <w:t>3</w:t>
            </w:r>
            <w:r w:rsidRPr="0004758B">
              <w:rPr>
                <w:rFonts w:eastAsia="宋体"/>
              </w:rPr>
              <w:t xml:space="preserve"> km/h</w:t>
            </w:r>
          </w:p>
        </w:tc>
      </w:tr>
      <w:tr w:rsidR="00436DB3" w14:paraId="1F8FEA9B" w14:textId="77777777" w:rsidTr="00551A38">
        <w:trPr>
          <w:trHeight w:val="379"/>
        </w:trPr>
        <w:tc>
          <w:tcPr>
            <w:tcW w:w="2473" w:type="dxa"/>
            <w:shd w:val="clear" w:color="auto" w:fill="auto"/>
          </w:tcPr>
          <w:p w14:paraId="50760A59" w14:textId="77777777" w:rsidR="00436DB3" w:rsidRPr="0004758B" w:rsidRDefault="00436DB3" w:rsidP="00551A38">
            <w:pPr>
              <w:rPr>
                <w:rFonts w:eastAsia="宋体"/>
              </w:rPr>
            </w:pPr>
            <w:r w:rsidRPr="0004758B">
              <w:rPr>
                <w:rFonts w:eastAsia="宋体"/>
              </w:rPr>
              <w:t>Delay spread</w:t>
            </w:r>
          </w:p>
        </w:tc>
        <w:tc>
          <w:tcPr>
            <w:tcW w:w="7382" w:type="dxa"/>
            <w:shd w:val="clear" w:color="auto" w:fill="auto"/>
          </w:tcPr>
          <w:p w14:paraId="5B77D76A" w14:textId="77777777" w:rsidR="00436DB3" w:rsidRPr="0004758B" w:rsidRDefault="00436DB3" w:rsidP="00551A38">
            <w:pPr>
              <w:rPr>
                <w:rFonts w:eastAsia="宋体"/>
              </w:rPr>
            </w:pPr>
            <w:r>
              <w:rPr>
                <w:rFonts w:eastAsia="宋体"/>
              </w:rPr>
              <w:t xml:space="preserve">30ns, 100ns, </w:t>
            </w:r>
            <w:r w:rsidR="001912C1">
              <w:rPr>
                <w:rFonts w:eastAsia="宋体"/>
              </w:rPr>
              <w:t>300ns</w:t>
            </w:r>
          </w:p>
        </w:tc>
      </w:tr>
      <w:tr w:rsidR="00436DB3" w14:paraId="4E317C99" w14:textId="77777777" w:rsidTr="00551A38">
        <w:tc>
          <w:tcPr>
            <w:tcW w:w="2473" w:type="dxa"/>
            <w:shd w:val="clear" w:color="auto" w:fill="auto"/>
          </w:tcPr>
          <w:p w14:paraId="6F2801C4" w14:textId="77777777" w:rsidR="00436DB3" w:rsidRPr="0004758B" w:rsidRDefault="00436DB3" w:rsidP="00551A38">
            <w:pPr>
              <w:rPr>
                <w:rFonts w:eastAsia="宋体"/>
              </w:rPr>
            </w:pPr>
            <w:r w:rsidRPr="0004758B">
              <w:rPr>
                <w:rFonts w:eastAsia="宋体"/>
              </w:rPr>
              <w:t>Allocated bandwidth</w:t>
            </w:r>
          </w:p>
        </w:tc>
        <w:tc>
          <w:tcPr>
            <w:tcW w:w="7382" w:type="dxa"/>
            <w:shd w:val="clear" w:color="auto" w:fill="auto"/>
          </w:tcPr>
          <w:p w14:paraId="6CD8A4A7" w14:textId="77777777" w:rsidR="00436DB3" w:rsidRPr="0004758B" w:rsidRDefault="00436DB3" w:rsidP="00551A38">
            <w:pPr>
              <w:rPr>
                <w:rFonts w:eastAsia="宋体"/>
              </w:rPr>
            </w:pPr>
            <w:r>
              <w:rPr>
                <w:rFonts w:eastAsia="宋体"/>
              </w:rPr>
              <w:t>8</w:t>
            </w:r>
            <w:r w:rsidRPr="0004758B">
              <w:rPr>
                <w:rFonts w:eastAsia="宋体"/>
              </w:rPr>
              <w:t xml:space="preserve"> PRBs</w:t>
            </w:r>
          </w:p>
        </w:tc>
      </w:tr>
      <w:tr w:rsidR="00436DB3" w14:paraId="71C851ED" w14:textId="77777777" w:rsidTr="00551A38">
        <w:tc>
          <w:tcPr>
            <w:tcW w:w="2473" w:type="dxa"/>
            <w:shd w:val="clear" w:color="auto" w:fill="auto"/>
          </w:tcPr>
          <w:p w14:paraId="5B85E301" w14:textId="77777777" w:rsidR="00436DB3" w:rsidRPr="0004758B" w:rsidRDefault="00436DB3" w:rsidP="00551A38">
            <w:pPr>
              <w:rPr>
                <w:rFonts w:eastAsia="宋体"/>
              </w:rPr>
            </w:pPr>
            <w:r w:rsidRPr="0004758B">
              <w:rPr>
                <w:rFonts w:eastAsia="宋体"/>
              </w:rPr>
              <w:t>Link Adaptation</w:t>
            </w:r>
          </w:p>
        </w:tc>
        <w:tc>
          <w:tcPr>
            <w:tcW w:w="7382" w:type="dxa"/>
            <w:shd w:val="clear" w:color="auto" w:fill="auto"/>
          </w:tcPr>
          <w:p w14:paraId="3A628D02" w14:textId="77777777" w:rsidR="00436DB3" w:rsidRPr="0004758B" w:rsidRDefault="00436DB3" w:rsidP="00551A38">
            <w:pPr>
              <w:rPr>
                <w:rFonts w:eastAsia="宋体"/>
              </w:rPr>
            </w:pPr>
            <w:r>
              <w:rPr>
                <w:rFonts w:eastAsia="宋体"/>
              </w:rPr>
              <w:t>Disabled</w:t>
            </w:r>
          </w:p>
        </w:tc>
      </w:tr>
      <w:tr w:rsidR="00436DB3" w14:paraId="52025C87" w14:textId="77777777" w:rsidTr="00551A38">
        <w:tc>
          <w:tcPr>
            <w:tcW w:w="2473" w:type="dxa"/>
            <w:shd w:val="clear" w:color="auto" w:fill="auto"/>
          </w:tcPr>
          <w:p w14:paraId="2CFBE6E3" w14:textId="77777777" w:rsidR="00436DB3" w:rsidRPr="0004758B" w:rsidRDefault="00436DB3" w:rsidP="00551A38">
            <w:pPr>
              <w:rPr>
                <w:rFonts w:eastAsia="宋体"/>
              </w:rPr>
            </w:pPr>
            <w:r w:rsidRPr="0004758B">
              <w:rPr>
                <w:rFonts w:eastAsia="宋体"/>
              </w:rPr>
              <w:t>Antenna configuration</w:t>
            </w:r>
          </w:p>
        </w:tc>
        <w:tc>
          <w:tcPr>
            <w:tcW w:w="7382" w:type="dxa"/>
            <w:shd w:val="clear" w:color="auto" w:fill="auto"/>
          </w:tcPr>
          <w:p w14:paraId="56D55A9F" w14:textId="77777777" w:rsidR="00436DB3" w:rsidRPr="0004758B" w:rsidRDefault="00436DB3" w:rsidP="00551A38">
            <w:pPr>
              <w:rPr>
                <w:rFonts w:eastAsia="宋体"/>
              </w:rPr>
            </w:pPr>
            <w:r>
              <w:rPr>
                <w:rFonts w:eastAsia="宋体"/>
              </w:rPr>
              <w:t>4Tx, 16</w:t>
            </w:r>
            <w:r w:rsidRPr="0004758B">
              <w:rPr>
                <w:rFonts w:eastAsia="宋体"/>
              </w:rPr>
              <w:t>Rx</w:t>
            </w:r>
          </w:p>
        </w:tc>
      </w:tr>
      <w:tr w:rsidR="00436DB3" w14:paraId="479E914B" w14:textId="77777777" w:rsidTr="00551A38">
        <w:tc>
          <w:tcPr>
            <w:tcW w:w="2473" w:type="dxa"/>
            <w:shd w:val="clear" w:color="auto" w:fill="auto"/>
          </w:tcPr>
          <w:p w14:paraId="3FA48DEB" w14:textId="77777777" w:rsidR="00436DB3" w:rsidRPr="0004758B" w:rsidRDefault="00436DB3" w:rsidP="00551A38">
            <w:pPr>
              <w:rPr>
                <w:rFonts w:eastAsia="宋体"/>
              </w:rPr>
            </w:pPr>
            <w:r>
              <w:rPr>
                <w:rFonts w:eastAsia="宋体"/>
              </w:rPr>
              <w:t>MIMO Layers</w:t>
            </w:r>
          </w:p>
        </w:tc>
        <w:tc>
          <w:tcPr>
            <w:tcW w:w="7382" w:type="dxa"/>
            <w:shd w:val="clear" w:color="auto" w:fill="auto"/>
          </w:tcPr>
          <w:p w14:paraId="26E55946" w14:textId="77777777" w:rsidR="00436DB3" w:rsidRDefault="00436DB3" w:rsidP="00551A38">
            <w:pPr>
              <w:rPr>
                <w:rFonts w:eastAsia="宋体"/>
              </w:rPr>
            </w:pPr>
            <w:r>
              <w:rPr>
                <w:rFonts w:eastAsia="宋体"/>
              </w:rPr>
              <w:t>4</w:t>
            </w:r>
          </w:p>
        </w:tc>
      </w:tr>
      <w:tr w:rsidR="00436DB3" w14:paraId="486AB7F4" w14:textId="77777777" w:rsidTr="00551A38">
        <w:tc>
          <w:tcPr>
            <w:tcW w:w="2473" w:type="dxa"/>
            <w:shd w:val="clear" w:color="auto" w:fill="auto"/>
          </w:tcPr>
          <w:p w14:paraId="2938D34C" w14:textId="77777777" w:rsidR="00436DB3" w:rsidRPr="0004758B" w:rsidRDefault="00436DB3" w:rsidP="00551A38">
            <w:pPr>
              <w:rPr>
                <w:rFonts w:eastAsia="宋体"/>
              </w:rPr>
            </w:pPr>
            <w:r w:rsidRPr="0004758B">
              <w:rPr>
                <w:rFonts w:eastAsia="宋体"/>
              </w:rPr>
              <w:t>Channel estimator</w:t>
            </w:r>
          </w:p>
        </w:tc>
        <w:tc>
          <w:tcPr>
            <w:tcW w:w="7382" w:type="dxa"/>
            <w:shd w:val="clear" w:color="auto" w:fill="auto"/>
          </w:tcPr>
          <w:p w14:paraId="040ED76A" w14:textId="77777777" w:rsidR="00436DB3" w:rsidRPr="0004758B" w:rsidRDefault="00436DB3" w:rsidP="00551A38">
            <w:pPr>
              <w:rPr>
                <w:rFonts w:eastAsia="宋体"/>
              </w:rPr>
            </w:pPr>
            <w:r>
              <w:rPr>
                <w:rFonts w:eastAsia="宋体"/>
              </w:rPr>
              <w:t>P</w:t>
            </w:r>
            <w:r w:rsidRPr="0004758B">
              <w:rPr>
                <w:rFonts w:eastAsia="宋体"/>
              </w:rPr>
              <w:t>ractical LMMSE</w:t>
            </w:r>
          </w:p>
        </w:tc>
      </w:tr>
      <w:tr w:rsidR="00436DB3" w14:paraId="7CF4B360" w14:textId="77777777" w:rsidTr="00551A38">
        <w:tc>
          <w:tcPr>
            <w:tcW w:w="2473" w:type="dxa"/>
            <w:shd w:val="clear" w:color="auto" w:fill="auto"/>
          </w:tcPr>
          <w:p w14:paraId="411FD931" w14:textId="77777777" w:rsidR="00436DB3" w:rsidRPr="0004758B" w:rsidRDefault="00436DB3" w:rsidP="00551A38">
            <w:pPr>
              <w:rPr>
                <w:rFonts w:eastAsia="宋体"/>
              </w:rPr>
            </w:pPr>
            <w:r>
              <w:rPr>
                <w:rFonts w:eastAsia="宋体"/>
              </w:rPr>
              <w:t>PRB bundled size</w:t>
            </w:r>
          </w:p>
        </w:tc>
        <w:tc>
          <w:tcPr>
            <w:tcW w:w="7382" w:type="dxa"/>
            <w:shd w:val="clear" w:color="auto" w:fill="auto"/>
          </w:tcPr>
          <w:p w14:paraId="7DDC0690" w14:textId="77777777" w:rsidR="00436DB3" w:rsidRPr="0004758B" w:rsidRDefault="00436DB3" w:rsidP="00551A38">
            <w:pPr>
              <w:rPr>
                <w:rFonts w:eastAsia="宋体"/>
              </w:rPr>
            </w:pPr>
            <w:r>
              <w:rPr>
                <w:rFonts w:eastAsia="宋体"/>
              </w:rPr>
              <w:t>4 PRBs</w:t>
            </w:r>
          </w:p>
        </w:tc>
      </w:tr>
    </w:tbl>
    <w:p w14:paraId="52926DD3" w14:textId="169515EA" w:rsidR="00436DB3" w:rsidRDefault="00436DB3" w:rsidP="00436DB3"/>
    <w:p w14:paraId="4D8E6125" w14:textId="77777777" w:rsidR="00676D6A" w:rsidRDefault="00676D6A" w:rsidP="00676D6A">
      <w:pPr>
        <w:pStyle w:val="Heading2"/>
      </w:pPr>
      <w:bookmarkStart w:id="87" w:name="_Ref481671138"/>
      <w:r>
        <w:t>Simulation Parameters:</w:t>
      </w:r>
      <w:bookmarkEnd w:id="8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676D6A" w:rsidRPr="0004758B" w14:paraId="08D236B7" w14:textId="77777777" w:rsidTr="005F3642">
        <w:tc>
          <w:tcPr>
            <w:tcW w:w="2474" w:type="dxa"/>
            <w:shd w:val="clear" w:color="auto" w:fill="D9D9D9"/>
          </w:tcPr>
          <w:p w14:paraId="6A3197CA" w14:textId="77777777" w:rsidR="00676D6A" w:rsidRPr="0004758B" w:rsidRDefault="00676D6A" w:rsidP="005F3642">
            <w:pPr>
              <w:rPr>
                <w:rFonts w:eastAsia="宋体"/>
              </w:rPr>
            </w:pPr>
            <w:r w:rsidRPr="0004758B">
              <w:rPr>
                <w:rFonts w:eastAsia="宋体"/>
              </w:rPr>
              <w:t>Parameter</w:t>
            </w:r>
          </w:p>
        </w:tc>
        <w:tc>
          <w:tcPr>
            <w:tcW w:w="6876" w:type="dxa"/>
            <w:shd w:val="clear" w:color="auto" w:fill="D9D9D9"/>
          </w:tcPr>
          <w:p w14:paraId="0B9907F0" w14:textId="77777777" w:rsidR="00676D6A" w:rsidRPr="0004758B" w:rsidRDefault="00676D6A" w:rsidP="005F3642">
            <w:pPr>
              <w:rPr>
                <w:rFonts w:eastAsia="宋体"/>
              </w:rPr>
            </w:pPr>
            <w:r w:rsidRPr="0004758B">
              <w:rPr>
                <w:rFonts w:eastAsia="宋体"/>
              </w:rPr>
              <w:t>Value</w:t>
            </w:r>
          </w:p>
        </w:tc>
      </w:tr>
      <w:tr w:rsidR="00676D6A" w:rsidRPr="0004758B" w14:paraId="1D7F7AC3" w14:textId="77777777" w:rsidTr="005F3642">
        <w:tc>
          <w:tcPr>
            <w:tcW w:w="2474" w:type="dxa"/>
            <w:shd w:val="clear" w:color="auto" w:fill="auto"/>
          </w:tcPr>
          <w:p w14:paraId="0389CAA0" w14:textId="77777777" w:rsidR="00676D6A" w:rsidRPr="0004758B" w:rsidRDefault="00676D6A" w:rsidP="005F3642">
            <w:pPr>
              <w:rPr>
                <w:rFonts w:eastAsia="宋体"/>
              </w:rPr>
            </w:pPr>
            <w:r w:rsidRPr="0004758B">
              <w:rPr>
                <w:rFonts w:eastAsia="宋体"/>
              </w:rPr>
              <w:t>Channel Model</w:t>
            </w:r>
          </w:p>
        </w:tc>
        <w:tc>
          <w:tcPr>
            <w:tcW w:w="6876" w:type="dxa"/>
            <w:shd w:val="clear" w:color="auto" w:fill="auto"/>
          </w:tcPr>
          <w:p w14:paraId="582EFBD2" w14:textId="77777777" w:rsidR="00676D6A" w:rsidRPr="0004758B" w:rsidRDefault="00676D6A" w:rsidP="005F3642">
            <w:pPr>
              <w:rPr>
                <w:rFonts w:eastAsia="宋体"/>
              </w:rPr>
            </w:pPr>
            <w:r>
              <w:rPr>
                <w:rFonts w:eastAsia="宋体"/>
              </w:rPr>
              <w:t>CDL-A</w:t>
            </w:r>
          </w:p>
        </w:tc>
      </w:tr>
      <w:tr w:rsidR="00676D6A" w:rsidRPr="0004758B" w14:paraId="6868E802" w14:textId="77777777" w:rsidTr="005F3642">
        <w:tc>
          <w:tcPr>
            <w:tcW w:w="2474" w:type="dxa"/>
            <w:shd w:val="clear" w:color="auto" w:fill="auto"/>
          </w:tcPr>
          <w:p w14:paraId="3E954BA7" w14:textId="77777777" w:rsidR="00676D6A" w:rsidRPr="0004758B" w:rsidRDefault="00676D6A" w:rsidP="005F3642">
            <w:pPr>
              <w:rPr>
                <w:rFonts w:eastAsia="宋体"/>
              </w:rPr>
            </w:pPr>
            <w:r w:rsidRPr="0004758B">
              <w:rPr>
                <w:rFonts w:eastAsia="宋体"/>
              </w:rPr>
              <w:t>Numerology</w:t>
            </w:r>
          </w:p>
        </w:tc>
        <w:tc>
          <w:tcPr>
            <w:tcW w:w="6876" w:type="dxa"/>
            <w:shd w:val="clear" w:color="auto" w:fill="auto"/>
          </w:tcPr>
          <w:p w14:paraId="00842415" w14:textId="77777777" w:rsidR="00676D6A" w:rsidRPr="0004758B" w:rsidRDefault="00676D6A" w:rsidP="005F3642">
            <w:pPr>
              <w:rPr>
                <w:rFonts w:eastAsia="宋体"/>
              </w:rPr>
            </w:pPr>
            <w:r>
              <w:rPr>
                <w:rFonts w:eastAsia="宋体"/>
              </w:rPr>
              <w:t>15</w:t>
            </w:r>
            <w:r w:rsidRPr="0004758B">
              <w:rPr>
                <w:rFonts w:eastAsia="宋体"/>
              </w:rPr>
              <w:t>KHz</w:t>
            </w:r>
          </w:p>
        </w:tc>
      </w:tr>
      <w:tr w:rsidR="00676D6A" w:rsidRPr="0004758B" w14:paraId="2C2A738E" w14:textId="77777777" w:rsidTr="005F3642">
        <w:tc>
          <w:tcPr>
            <w:tcW w:w="2474" w:type="dxa"/>
            <w:shd w:val="clear" w:color="auto" w:fill="auto"/>
          </w:tcPr>
          <w:p w14:paraId="1B997F47" w14:textId="77777777" w:rsidR="00676D6A" w:rsidRPr="0004758B" w:rsidRDefault="00676D6A" w:rsidP="005F3642">
            <w:pPr>
              <w:rPr>
                <w:rFonts w:eastAsia="宋体"/>
              </w:rPr>
            </w:pPr>
            <w:r w:rsidRPr="0004758B">
              <w:rPr>
                <w:rFonts w:eastAsia="宋体"/>
              </w:rPr>
              <w:t>Carrier frequency</w:t>
            </w:r>
          </w:p>
        </w:tc>
        <w:tc>
          <w:tcPr>
            <w:tcW w:w="6876" w:type="dxa"/>
            <w:shd w:val="clear" w:color="auto" w:fill="auto"/>
          </w:tcPr>
          <w:p w14:paraId="6AB490F8" w14:textId="77777777" w:rsidR="00676D6A" w:rsidRPr="0004758B" w:rsidRDefault="00676D6A" w:rsidP="005F3642">
            <w:pPr>
              <w:rPr>
                <w:rFonts w:eastAsia="宋体"/>
              </w:rPr>
            </w:pPr>
            <w:r>
              <w:rPr>
                <w:rFonts w:eastAsia="宋体"/>
              </w:rPr>
              <w:t>4</w:t>
            </w:r>
            <w:r w:rsidRPr="0004758B">
              <w:rPr>
                <w:rFonts w:eastAsia="宋体"/>
              </w:rPr>
              <w:t>GHz</w:t>
            </w:r>
          </w:p>
        </w:tc>
      </w:tr>
      <w:tr w:rsidR="00676D6A" w:rsidRPr="0004758B" w14:paraId="165CCCEA" w14:textId="77777777" w:rsidTr="005F3642">
        <w:trPr>
          <w:trHeight w:val="379"/>
        </w:trPr>
        <w:tc>
          <w:tcPr>
            <w:tcW w:w="2474" w:type="dxa"/>
            <w:shd w:val="clear" w:color="auto" w:fill="auto"/>
          </w:tcPr>
          <w:p w14:paraId="739FD2EB" w14:textId="77777777" w:rsidR="00676D6A" w:rsidRPr="0004758B" w:rsidRDefault="00676D6A" w:rsidP="005F3642">
            <w:pPr>
              <w:jc w:val="center"/>
              <w:rPr>
                <w:rFonts w:eastAsia="宋体"/>
              </w:rPr>
            </w:pPr>
            <w:r w:rsidRPr="00676D6A">
              <w:rPr>
                <w:rFonts w:eastAsia="宋体"/>
                <w:spacing w:val="8"/>
                <w:fitText w:val="2257" w:id="1428916224"/>
              </w:rPr>
              <w:t>Transmission Slot Lengt</w:t>
            </w:r>
            <w:r w:rsidRPr="00676D6A">
              <w:rPr>
                <w:rFonts w:eastAsia="宋体"/>
                <w:spacing w:val="7"/>
                <w:fitText w:val="2257" w:id="1428916224"/>
              </w:rPr>
              <w:t>h</w:t>
            </w:r>
          </w:p>
        </w:tc>
        <w:tc>
          <w:tcPr>
            <w:tcW w:w="6876" w:type="dxa"/>
            <w:shd w:val="clear" w:color="auto" w:fill="auto"/>
          </w:tcPr>
          <w:p w14:paraId="556B7463" w14:textId="77777777" w:rsidR="00676D6A" w:rsidRPr="0004758B" w:rsidRDefault="00676D6A" w:rsidP="005F3642">
            <w:pPr>
              <w:rPr>
                <w:rFonts w:eastAsia="宋体"/>
              </w:rPr>
            </w:pPr>
            <w:r w:rsidRPr="0004758B">
              <w:rPr>
                <w:rFonts w:eastAsia="宋体"/>
              </w:rPr>
              <w:t>14 symbols</w:t>
            </w:r>
            <w:r>
              <w:rPr>
                <w:rFonts w:eastAsia="宋体"/>
              </w:rPr>
              <w:t>, with first 2 symbols reserved for PDCCH</w:t>
            </w:r>
          </w:p>
        </w:tc>
      </w:tr>
      <w:tr w:rsidR="00676D6A" w:rsidRPr="0004758B" w14:paraId="56D37BF8" w14:textId="77777777" w:rsidTr="005F3642">
        <w:trPr>
          <w:trHeight w:val="379"/>
        </w:trPr>
        <w:tc>
          <w:tcPr>
            <w:tcW w:w="2474" w:type="dxa"/>
            <w:shd w:val="clear" w:color="auto" w:fill="auto"/>
          </w:tcPr>
          <w:p w14:paraId="012DE369" w14:textId="77777777" w:rsidR="00676D6A" w:rsidRPr="00DE0868" w:rsidRDefault="00676D6A" w:rsidP="005F3642">
            <w:pPr>
              <w:jc w:val="left"/>
              <w:rPr>
                <w:rFonts w:eastAsia="宋体"/>
              </w:rPr>
            </w:pPr>
            <w:r>
              <w:rPr>
                <w:rFonts w:eastAsia="宋体"/>
              </w:rPr>
              <w:t>Transmission mode</w:t>
            </w:r>
          </w:p>
        </w:tc>
        <w:tc>
          <w:tcPr>
            <w:tcW w:w="6876" w:type="dxa"/>
            <w:shd w:val="clear" w:color="auto" w:fill="auto"/>
          </w:tcPr>
          <w:p w14:paraId="5879E1AD" w14:textId="77777777" w:rsidR="00676D6A" w:rsidRPr="0004758B" w:rsidRDefault="00676D6A" w:rsidP="005F3642">
            <w:pPr>
              <w:rPr>
                <w:rFonts w:eastAsia="宋体"/>
              </w:rPr>
            </w:pPr>
            <w:r>
              <w:rPr>
                <w:rFonts w:eastAsia="宋体"/>
              </w:rPr>
              <w:t>FDD</w:t>
            </w:r>
          </w:p>
        </w:tc>
      </w:tr>
      <w:tr w:rsidR="00676D6A" w:rsidRPr="0004758B" w14:paraId="25A1526D" w14:textId="77777777" w:rsidTr="005F3642">
        <w:trPr>
          <w:trHeight w:val="379"/>
        </w:trPr>
        <w:tc>
          <w:tcPr>
            <w:tcW w:w="2474" w:type="dxa"/>
            <w:shd w:val="clear" w:color="auto" w:fill="auto"/>
          </w:tcPr>
          <w:p w14:paraId="0A47C166" w14:textId="77777777" w:rsidR="00676D6A" w:rsidRDefault="00676D6A" w:rsidP="005F3642">
            <w:pPr>
              <w:jc w:val="left"/>
              <w:rPr>
                <w:rFonts w:eastAsia="宋体"/>
              </w:rPr>
            </w:pPr>
            <w:r>
              <w:rPr>
                <w:rFonts w:eastAsia="宋体"/>
              </w:rPr>
              <w:t>Number of UE</w:t>
            </w:r>
          </w:p>
        </w:tc>
        <w:tc>
          <w:tcPr>
            <w:tcW w:w="6876" w:type="dxa"/>
            <w:shd w:val="clear" w:color="auto" w:fill="auto"/>
          </w:tcPr>
          <w:p w14:paraId="7DD31388" w14:textId="77777777" w:rsidR="00676D6A" w:rsidRDefault="00676D6A" w:rsidP="005F3642">
            <w:pPr>
              <w:rPr>
                <w:rFonts w:eastAsia="宋体"/>
              </w:rPr>
            </w:pPr>
            <w:r>
              <w:rPr>
                <w:rFonts w:eastAsia="宋体"/>
              </w:rPr>
              <w:t>1</w:t>
            </w:r>
          </w:p>
        </w:tc>
      </w:tr>
      <w:tr w:rsidR="00676D6A" w:rsidRPr="0004758B" w14:paraId="483B64FE" w14:textId="77777777" w:rsidTr="005F3642">
        <w:trPr>
          <w:trHeight w:val="379"/>
        </w:trPr>
        <w:tc>
          <w:tcPr>
            <w:tcW w:w="2474" w:type="dxa"/>
            <w:shd w:val="clear" w:color="auto" w:fill="auto"/>
          </w:tcPr>
          <w:p w14:paraId="38E3E98D" w14:textId="77777777" w:rsidR="00676D6A" w:rsidRDefault="00676D6A" w:rsidP="005F3642">
            <w:pPr>
              <w:jc w:val="left"/>
              <w:rPr>
                <w:rFonts w:eastAsia="宋体"/>
              </w:rPr>
            </w:pPr>
            <w:r>
              <w:rPr>
                <w:rFonts w:eastAsia="宋体"/>
              </w:rPr>
              <w:t>UE speed</w:t>
            </w:r>
          </w:p>
        </w:tc>
        <w:tc>
          <w:tcPr>
            <w:tcW w:w="6876" w:type="dxa"/>
            <w:shd w:val="clear" w:color="auto" w:fill="auto"/>
          </w:tcPr>
          <w:p w14:paraId="1A83AAC7" w14:textId="77777777" w:rsidR="00676D6A" w:rsidRDefault="00676D6A" w:rsidP="005F3642">
            <w:pPr>
              <w:rPr>
                <w:rFonts w:eastAsia="宋体"/>
              </w:rPr>
            </w:pPr>
            <w:r>
              <w:rPr>
                <w:rFonts w:eastAsia="宋体"/>
              </w:rPr>
              <w:t>3km/h</w:t>
            </w:r>
          </w:p>
        </w:tc>
      </w:tr>
      <w:tr w:rsidR="00676D6A" w:rsidRPr="0004758B" w14:paraId="7908B986" w14:textId="77777777" w:rsidTr="005F3642">
        <w:trPr>
          <w:trHeight w:val="379"/>
        </w:trPr>
        <w:tc>
          <w:tcPr>
            <w:tcW w:w="2474" w:type="dxa"/>
            <w:shd w:val="clear" w:color="auto" w:fill="auto"/>
          </w:tcPr>
          <w:p w14:paraId="299E2FCE" w14:textId="77777777" w:rsidR="00676D6A" w:rsidRPr="0004758B" w:rsidRDefault="00676D6A" w:rsidP="005F3642">
            <w:pPr>
              <w:rPr>
                <w:rFonts w:eastAsia="宋体"/>
              </w:rPr>
            </w:pPr>
            <w:r w:rsidRPr="0004758B">
              <w:rPr>
                <w:rFonts w:eastAsia="宋体"/>
              </w:rPr>
              <w:t>Delay spread</w:t>
            </w:r>
          </w:p>
        </w:tc>
        <w:tc>
          <w:tcPr>
            <w:tcW w:w="6876" w:type="dxa"/>
            <w:shd w:val="clear" w:color="auto" w:fill="auto"/>
          </w:tcPr>
          <w:p w14:paraId="349CA8E9" w14:textId="77777777" w:rsidR="00676D6A" w:rsidRPr="0004758B" w:rsidRDefault="00676D6A" w:rsidP="005F3642">
            <w:pPr>
              <w:rPr>
                <w:rFonts w:eastAsia="宋体"/>
              </w:rPr>
            </w:pPr>
            <w:r>
              <w:rPr>
                <w:rFonts w:eastAsia="宋体"/>
              </w:rPr>
              <w:t>300ns, 1000ns</w:t>
            </w:r>
          </w:p>
        </w:tc>
      </w:tr>
      <w:tr w:rsidR="00676D6A" w:rsidRPr="0004758B" w14:paraId="2AE5B698" w14:textId="77777777" w:rsidTr="005F3642">
        <w:tc>
          <w:tcPr>
            <w:tcW w:w="2474" w:type="dxa"/>
            <w:shd w:val="clear" w:color="auto" w:fill="auto"/>
          </w:tcPr>
          <w:p w14:paraId="5EC24370" w14:textId="77777777" w:rsidR="00676D6A" w:rsidRPr="0004758B" w:rsidRDefault="00676D6A" w:rsidP="005F3642">
            <w:pPr>
              <w:rPr>
                <w:rFonts w:eastAsia="宋体"/>
              </w:rPr>
            </w:pPr>
            <w:r w:rsidRPr="0004758B">
              <w:rPr>
                <w:rFonts w:eastAsia="宋体"/>
              </w:rPr>
              <w:t>Allocated bandwidth</w:t>
            </w:r>
          </w:p>
        </w:tc>
        <w:tc>
          <w:tcPr>
            <w:tcW w:w="6876" w:type="dxa"/>
            <w:shd w:val="clear" w:color="auto" w:fill="auto"/>
          </w:tcPr>
          <w:p w14:paraId="5DA1FFF8" w14:textId="77777777" w:rsidR="00676D6A" w:rsidRPr="0004758B" w:rsidRDefault="00676D6A" w:rsidP="005F3642">
            <w:pPr>
              <w:rPr>
                <w:rFonts w:eastAsia="宋体"/>
              </w:rPr>
            </w:pPr>
            <w:r>
              <w:rPr>
                <w:rFonts w:eastAsia="宋体"/>
              </w:rPr>
              <w:t>8</w:t>
            </w:r>
            <w:r w:rsidRPr="0004758B">
              <w:rPr>
                <w:rFonts w:eastAsia="宋体"/>
              </w:rPr>
              <w:t xml:space="preserve"> PRBs</w:t>
            </w:r>
          </w:p>
        </w:tc>
      </w:tr>
      <w:tr w:rsidR="00676D6A" w:rsidRPr="0004758B" w14:paraId="135EB0A6" w14:textId="77777777" w:rsidTr="005F3642">
        <w:tc>
          <w:tcPr>
            <w:tcW w:w="2474" w:type="dxa"/>
            <w:shd w:val="clear" w:color="auto" w:fill="auto"/>
          </w:tcPr>
          <w:p w14:paraId="499AB577" w14:textId="77777777" w:rsidR="00676D6A" w:rsidRPr="0004758B" w:rsidRDefault="00676D6A" w:rsidP="005F3642">
            <w:pPr>
              <w:rPr>
                <w:rFonts w:eastAsia="宋体"/>
              </w:rPr>
            </w:pPr>
            <w:r w:rsidRPr="0004758B">
              <w:rPr>
                <w:rFonts w:eastAsia="宋体"/>
              </w:rPr>
              <w:t>Link Adaptation</w:t>
            </w:r>
          </w:p>
        </w:tc>
        <w:tc>
          <w:tcPr>
            <w:tcW w:w="6876" w:type="dxa"/>
            <w:shd w:val="clear" w:color="auto" w:fill="auto"/>
          </w:tcPr>
          <w:p w14:paraId="4F3084AD" w14:textId="77777777" w:rsidR="00676D6A" w:rsidRPr="0004758B" w:rsidRDefault="00676D6A" w:rsidP="005F3642">
            <w:pPr>
              <w:rPr>
                <w:rFonts w:eastAsia="宋体"/>
              </w:rPr>
            </w:pPr>
            <w:r>
              <w:rPr>
                <w:rFonts w:eastAsia="宋体"/>
              </w:rPr>
              <w:t>Enable</w:t>
            </w:r>
          </w:p>
        </w:tc>
      </w:tr>
      <w:tr w:rsidR="00676D6A" w:rsidRPr="0004758B" w14:paraId="1DFE65DF" w14:textId="77777777" w:rsidTr="005F3642">
        <w:tc>
          <w:tcPr>
            <w:tcW w:w="2474" w:type="dxa"/>
            <w:shd w:val="clear" w:color="auto" w:fill="auto"/>
          </w:tcPr>
          <w:p w14:paraId="32AB94F1" w14:textId="77777777" w:rsidR="00676D6A" w:rsidRPr="0004758B" w:rsidRDefault="00676D6A" w:rsidP="005F3642">
            <w:pPr>
              <w:rPr>
                <w:rFonts w:eastAsia="宋体"/>
              </w:rPr>
            </w:pPr>
            <w:r w:rsidRPr="0004758B">
              <w:rPr>
                <w:rFonts w:eastAsia="宋体"/>
              </w:rPr>
              <w:t>Antenna configuration</w:t>
            </w:r>
          </w:p>
        </w:tc>
        <w:tc>
          <w:tcPr>
            <w:tcW w:w="6876" w:type="dxa"/>
            <w:shd w:val="clear" w:color="auto" w:fill="auto"/>
          </w:tcPr>
          <w:p w14:paraId="7B7DA3B6" w14:textId="77777777" w:rsidR="00676D6A" w:rsidRPr="0004758B" w:rsidRDefault="00676D6A" w:rsidP="005F3642">
            <w:pPr>
              <w:rPr>
                <w:rFonts w:eastAsia="宋体"/>
              </w:rPr>
            </w:pPr>
            <w:r>
              <w:rPr>
                <w:rFonts w:eastAsia="宋体"/>
              </w:rPr>
              <w:t>8Tx, 8</w:t>
            </w:r>
            <w:r w:rsidRPr="0004758B">
              <w:rPr>
                <w:rFonts w:eastAsia="宋体"/>
              </w:rPr>
              <w:t>Rx</w:t>
            </w:r>
          </w:p>
        </w:tc>
      </w:tr>
      <w:tr w:rsidR="00676D6A" w:rsidRPr="0004758B" w14:paraId="34E28285" w14:textId="77777777" w:rsidTr="005F3642">
        <w:tc>
          <w:tcPr>
            <w:tcW w:w="2474" w:type="dxa"/>
            <w:shd w:val="clear" w:color="auto" w:fill="auto"/>
          </w:tcPr>
          <w:p w14:paraId="4396CD17" w14:textId="77777777" w:rsidR="00676D6A" w:rsidRPr="0004758B" w:rsidRDefault="00676D6A" w:rsidP="005F3642">
            <w:pPr>
              <w:rPr>
                <w:rFonts w:eastAsia="宋体"/>
              </w:rPr>
            </w:pPr>
            <w:r>
              <w:rPr>
                <w:rFonts w:eastAsia="宋体"/>
              </w:rPr>
              <w:t>MIMO Layers</w:t>
            </w:r>
          </w:p>
        </w:tc>
        <w:tc>
          <w:tcPr>
            <w:tcW w:w="6876" w:type="dxa"/>
            <w:shd w:val="clear" w:color="auto" w:fill="auto"/>
          </w:tcPr>
          <w:p w14:paraId="0B46C439" w14:textId="77777777" w:rsidR="00676D6A" w:rsidRDefault="00676D6A" w:rsidP="005F3642">
            <w:pPr>
              <w:rPr>
                <w:rFonts w:eastAsia="宋体"/>
              </w:rPr>
            </w:pPr>
            <w:r>
              <w:rPr>
                <w:rFonts w:eastAsia="宋体"/>
              </w:rPr>
              <w:t>4</w:t>
            </w:r>
          </w:p>
        </w:tc>
      </w:tr>
      <w:tr w:rsidR="00676D6A" w:rsidRPr="0004758B" w14:paraId="67877ACB" w14:textId="77777777" w:rsidTr="005F3642">
        <w:tc>
          <w:tcPr>
            <w:tcW w:w="2474" w:type="dxa"/>
            <w:shd w:val="clear" w:color="auto" w:fill="auto"/>
          </w:tcPr>
          <w:p w14:paraId="70B5EA8D" w14:textId="77777777" w:rsidR="00676D6A" w:rsidRPr="0004758B" w:rsidRDefault="00676D6A" w:rsidP="005F3642">
            <w:pPr>
              <w:rPr>
                <w:rFonts w:eastAsia="宋体"/>
              </w:rPr>
            </w:pPr>
            <w:r w:rsidRPr="0004758B">
              <w:rPr>
                <w:rFonts w:eastAsia="宋体"/>
              </w:rPr>
              <w:t>Channel estimator</w:t>
            </w:r>
          </w:p>
        </w:tc>
        <w:tc>
          <w:tcPr>
            <w:tcW w:w="6876" w:type="dxa"/>
            <w:shd w:val="clear" w:color="auto" w:fill="auto"/>
          </w:tcPr>
          <w:p w14:paraId="0DF412F2" w14:textId="77777777" w:rsidR="00676D6A" w:rsidRPr="0004758B" w:rsidRDefault="00676D6A" w:rsidP="005F3642">
            <w:pPr>
              <w:rPr>
                <w:rFonts w:eastAsia="宋体"/>
              </w:rPr>
            </w:pPr>
            <w:r w:rsidRPr="0004758B">
              <w:rPr>
                <w:rFonts w:eastAsia="宋体"/>
              </w:rPr>
              <w:t>LMMSE</w:t>
            </w:r>
          </w:p>
        </w:tc>
      </w:tr>
      <w:tr w:rsidR="00676D6A" w:rsidRPr="0004758B" w14:paraId="6C1950B5" w14:textId="77777777" w:rsidTr="005F3642">
        <w:tc>
          <w:tcPr>
            <w:tcW w:w="2474" w:type="dxa"/>
            <w:shd w:val="clear" w:color="auto" w:fill="auto"/>
          </w:tcPr>
          <w:p w14:paraId="537EB661" w14:textId="77777777" w:rsidR="00676D6A" w:rsidRPr="0004758B" w:rsidRDefault="00676D6A" w:rsidP="005F3642">
            <w:pPr>
              <w:rPr>
                <w:rFonts w:eastAsia="宋体"/>
              </w:rPr>
            </w:pPr>
            <w:r>
              <w:rPr>
                <w:rFonts w:eastAsia="宋体"/>
              </w:rPr>
              <w:lastRenderedPageBreak/>
              <w:t>PRB bundled size</w:t>
            </w:r>
          </w:p>
        </w:tc>
        <w:tc>
          <w:tcPr>
            <w:tcW w:w="6876" w:type="dxa"/>
            <w:shd w:val="clear" w:color="auto" w:fill="auto"/>
          </w:tcPr>
          <w:p w14:paraId="3F279203" w14:textId="77777777" w:rsidR="00676D6A" w:rsidRPr="0004758B" w:rsidRDefault="00676D6A" w:rsidP="005F3642">
            <w:pPr>
              <w:rPr>
                <w:rFonts w:eastAsia="宋体"/>
              </w:rPr>
            </w:pPr>
            <w:r>
              <w:rPr>
                <w:rFonts w:eastAsia="宋体"/>
              </w:rPr>
              <w:t>4 PRBs</w:t>
            </w:r>
          </w:p>
        </w:tc>
      </w:tr>
      <w:tr w:rsidR="00676D6A" w:rsidRPr="0004758B" w14:paraId="7B04BD49" w14:textId="77777777" w:rsidTr="005F3642">
        <w:tc>
          <w:tcPr>
            <w:tcW w:w="2474" w:type="dxa"/>
            <w:shd w:val="clear" w:color="auto" w:fill="auto"/>
          </w:tcPr>
          <w:p w14:paraId="223A24DE" w14:textId="77777777" w:rsidR="00676D6A" w:rsidRDefault="00676D6A" w:rsidP="005F3642">
            <w:pPr>
              <w:rPr>
                <w:rFonts w:eastAsia="宋体"/>
              </w:rPr>
            </w:pPr>
            <w:r>
              <w:rPr>
                <w:rFonts w:eastAsia="宋体"/>
              </w:rPr>
              <w:t>Noise Covariance Estimator</w:t>
            </w:r>
          </w:p>
        </w:tc>
        <w:tc>
          <w:tcPr>
            <w:tcW w:w="6876" w:type="dxa"/>
            <w:shd w:val="clear" w:color="auto" w:fill="auto"/>
          </w:tcPr>
          <w:p w14:paraId="2BA52EE4" w14:textId="77777777" w:rsidR="00676D6A" w:rsidRDefault="00676D6A" w:rsidP="005F3642">
            <w:pPr>
              <w:rPr>
                <w:rFonts w:eastAsia="宋体"/>
              </w:rPr>
            </w:pPr>
            <w:r>
              <w:rPr>
                <w:rFonts w:eastAsia="宋体"/>
              </w:rPr>
              <w:t xml:space="preserve">Ideal </w:t>
            </w:r>
          </w:p>
        </w:tc>
      </w:tr>
      <w:tr w:rsidR="00676D6A" w:rsidRPr="0004758B" w14:paraId="417D4FFC" w14:textId="77777777" w:rsidTr="005F3642">
        <w:tc>
          <w:tcPr>
            <w:tcW w:w="2474" w:type="dxa"/>
            <w:shd w:val="clear" w:color="auto" w:fill="auto"/>
          </w:tcPr>
          <w:p w14:paraId="7FDE9F43" w14:textId="77777777" w:rsidR="00676D6A" w:rsidRDefault="00676D6A" w:rsidP="005F3642">
            <w:pPr>
              <w:rPr>
                <w:rFonts w:eastAsia="宋体"/>
              </w:rPr>
            </w:pPr>
            <w:r>
              <w:rPr>
                <w:rFonts w:eastAsia="宋体"/>
              </w:rPr>
              <w:t>PA impairment model</w:t>
            </w:r>
          </w:p>
        </w:tc>
        <w:tc>
          <w:tcPr>
            <w:tcW w:w="6876" w:type="dxa"/>
            <w:shd w:val="clear" w:color="auto" w:fill="auto"/>
          </w:tcPr>
          <w:p w14:paraId="1A90D663" w14:textId="77777777" w:rsidR="00676D6A" w:rsidRDefault="00676D6A" w:rsidP="005F3642">
            <w:pPr>
              <w:rPr>
                <w:rFonts w:eastAsia="宋体"/>
              </w:rPr>
            </w:pPr>
            <w:r>
              <w:rPr>
                <w:rFonts w:eastAsia="宋体"/>
              </w:rPr>
              <w:t>Practical IEEE model</w:t>
            </w:r>
          </w:p>
        </w:tc>
      </w:tr>
    </w:tbl>
    <w:p w14:paraId="70765DFD" w14:textId="77777777" w:rsidR="00676D6A" w:rsidRPr="007D0CB2" w:rsidRDefault="00676D6A" w:rsidP="00436DB3"/>
    <w:p w14:paraId="568C0C8C" w14:textId="77777777" w:rsidR="00436DB3" w:rsidRDefault="00436DB3" w:rsidP="00436DB3">
      <w:pPr>
        <w:pStyle w:val="Heading2"/>
      </w:pPr>
      <w:bookmarkStart w:id="88" w:name="_Ref481760287"/>
      <w:r>
        <w:t>Simulation Parameters:</w:t>
      </w:r>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436DB3" w:rsidRPr="0004758B" w14:paraId="6DC155AD" w14:textId="77777777" w:rsidTr="00551A38">
        <w:tc>
          <w:tcPr>
            <w:tcW w:w="2473" w:type="dxa"/>
            <w:shd w:val="clear" w:color="auto" w:fill="D9D9D9"/>
          </w:tcPr>
          <w:p w14:paraId="55CA28FB" w14:textId="77777777" w:rsidR="00436DB3" w:rsidRPr="0004758B" w:rsidRDefault="00436DB3" w:rsidP="00551A38">
            <w:pPr>
              <w:rPr>
                <w:rFonts w:eastAsia="宋体"/>
              </w:rPr>
            </w:pPr>
            <w:r w:rsidRPr="0004758B">
              <w:rPr>
                <w:rFonts w:eastAsia="宋体"/>
              </w:rPr>
              <w:t>Parameter</w:t>
            </w:r>
          </w:p>
        </w:tc>
        <w:tc>
          <w:tcPr>
            <w:tcW w:w="7382" w:type="dxa"/>
            <w:shd w:val="clear" w:color="auto" w:fill="D9D9D9"/>
          </w:tcPr>
          <w:p w14:paraId="47930205" w14:textId="77777777" w:rsidR="00436DB3" w:rsidRPr="0004758B" w:rsidRDefault="00436DB3" w:rsidP="00551A38">
            <w:pPr>
              <w:rPr>
                <w:rFonts w:eastAsia="宋体"/>
              </w:rPr>
            </w:pPr>
            <w:r w:rsidRPr="0004758B">
              <w:rPr>
                <w:rFonts w:eastAsia="宋体"/>
              </w:rPr>
              <w:t>Value</w:t>
            </w:r>
          </w:p>
        </w:tc>
      </w:tr>
      <w:tr w:rsidR="00436DB3" w:rsidRPr="0004758B" w14:paraId="30D6733A" w14:textId="77777777" w:rsidTr="00551A38">
        <w:tc>
          <w:tcPr>
            <w:tcW w:w="2473" w:type="dxa"/>
            <w:shd w:val="clear" w:color="auto" w:fill="auto"/>
          </w:tcPr>
          <w:p w14:paraId="2D00C236" w14:textId="77777777" w:rsidR="00436DB3" w:rsidRPr="0004758B" w:rsidRDefault="00436DB3" w:rsidP="00551A38">
            <w:pPr>
              <w:rPr>
                <w:rFonts w:eastAsia="宋体"/>
              </w:rPr>
            </w:pPr>
            <w:r w:rsidRPr="0004758B">
              <w:rPr>
                <w:rFonts w:eastAsia="宋体"/>
              </w:rPr>
              <w:t>Channel Model</w:t>
            </w:r>
          </w:p>
        </w:tc>
        <w:tc>
          <w:tcPr>
            <w:tcW w:w="7382" w:type="dxa"/>
            <w:shd w:val="clear" w:color="auto" w:fill="auto"/>
          </w:tcPr>
          <w:p w14:paraId="11276EE8" w14:textId="77777777" w:rsidR="00436DB3" w:rsidRPr="0004758B" w:rsidRDefault="00436DB3" w:rsidP="00551A38">
            <w:pPr>
              <w:rPr>
                <w:rFonts w:eastAsia="宋体"/>
              </w:rPr>
            </w:pPr>
            <w:r>
              <w:rPr>
                <w:rFonts w:eastAsia="宋体"/>
              </w:rPr>
              <w:t>TDL-A, TDL-C</w:t>
            </w:r>
          </w:p>
        </w:tc>
      </w:tr>
      <w:tr w:rsidR="00436DB3" w:rsidRPr="0004758B" w14:paraId="4FC5CF31" w14:textId="77777777" w:rsidTr="00551A38">
        <w:tc>
          <w:tcPr>
            <w:tcW w:w="2473" w:type="dxa"/>
            <w:shd w:val="clear" w:color="auto" w:fill="auto"/>
          </w:tcPr>
          <w:p w14:paraId="2E0F53B6" w14:textId="77777777" w:rsidR="00436DB3" w:rsidRPr="0004758B" w:rsidRDefault="00436DB3" w:rsidP="00551A38">
            <w:pPr>
              <w:rPr>
                <w:rFonts w:eastAsia="宋体"/>
              </w:rPr>
            </w:pPr>
            <w:r w:rsidRPr="0004758B">
              <w:rPr>
                <w:rFonts w:eastAsia="宋体"/>
              </w:rPr>
              <w:t>Numerology</w:t>
            </w:r>
          </w:p>
        </w:tc>
        <w:tc>
          <w:tcPr>
            <w:tcW w:w="7382" w:type="dxa"/>
            <w:shd w:val="clear" w:color="auto" w:fill="auto"/>
          </w:tcPr>
          <w:p w14:paraId="1D0B2637" w14:textId="77777777" w:rsidR="00436DB3" w:rsidRPr="0004758B" w:rsidRDefault="00436DB3" w:rsidP="00551A38">
            <w:pPr>
              <w:rPr>
                <w:rFonts w:eastAsia="宋体"/>
              </w:rPr>
            </w:pPr>
            <w:r>
              <w:rPr>
                <w:rFonts w:eastAsia="宋体"/>
              </w:rPr>
              <w:t>15</w:t>
            </w:r>
            <w:r w:rsidRPr="0004758B">
              <w:rPr>
                <w:rFonts w:eastAsia="宋体"/>
              </w:rPr>
              <w:t>KHz</w:t>
            </w:r>
          </w:p>
        </w:tc>
      </w:tr>
      <w:tr w:rsidR="00436DB3" w:rsidRPr="0004758B" w14:paraId="60A62B8A" w14:textId="77777777" w:rsidTr="00551A38">
        <w:tc>
          <w:tcPr>
            <w:tcW w:w="2473" w:type="dxa"/>
            <w:shd w:val="clear" w:color="auto" w:fill="auto"/>
          </w:tcPr>
          <w:p w14:paraId="72AA6204" w14:textId="77777777" w:rsidR="00436DB3" w:rsidRPr="0004758B" w:rsidRDefault="00436DB3" w:rsidP="00551A38">
            <w:pPr>
              <w:rPr>
                <w:rFonts w:eastAsia="宋体"/>
              </w:rPr>
            </w:pPr>
            <w:r w:rsidRPr="0004758B">
              <w:rPr>
                <w:rFonts w:eastAsia="宋体"/>
              </w:rPr>
              <w:t>Carrier frequency</w:t>
            </w:r>
          </w:p>
        </w:tc>
        <w:tc>
          <w:tcPr>
            <w:tcW w:w="7382" w:type="dxa"/>
            <w:shd w:val="clear" w:color="auto" w:fill="auto"/>
          </w:tcPr>
          <w:p w14:paraId="0D7F1DC8" w14:textId="77777777" w:rsidR="00436DB3" w:rsidRPr="0004758B" w:rsidRDefault="00436DB3" w:rsidP="00551A38">
            <w:pPr>
              <w:rPr>
                <w:rFonts w:eastAsia="宋体"/>
              </w:rPr>
            </w:pPr>
            <w:r>
              <w:rPr>
                <w:rFonts w:eastAsia="宋体"/>
              </w:rPr>
              <w:t>4</w:t>
            </w:r>
            <w:r w:rsidRPr="0004758B">
              <w:rPr>
                <w:rFonts w:eastAsia="宋体"/>
              </w:rPr>
              <w:t>GHz</w:t>
            </w:r>
          </w:p>
        </w:tc>
      </w:tr>
      <w:tr w:rsidR="00436DB3" w:rsidRPr="0004758B" w14:paraId="4FCCBB4F" w14:textId="77777777" w:rsidTr="00551A38">
        <w:trPr>
          <w:trHeight w:val="379"/>
        </w:trPr>
        <w:tc>
          <w:tcPr>
            <w:tcW w:w="2473" w:type="dxa"/>
            <w:shd w:val="clear" w:color="auto" w:fill="auto"/>
          </w:tcPr>
          <w:p w14:paraId="61E13B93" w14:textId="77777777" w:rsidR="00436DB3" w:rsidRPr="0004758B" w:rsidRDefault="00436DB3" w:rsidP="00551A38">
            <w:pPr>
              <w:jc w:val="center"/>
              <w:rPr>
                <w:rFonts w:eastAsia="宋体"/>
              </w:rPr>
            </w:pPr>
            <w:r w:rsidRPr="00436DB3">
              <w:rPr>
                <w:rFonts w:eastAsia="宋体"/>
                <w:spacing w:val="8"/>
                <w:fitText w:val="2257" w:id="1404754945"/>
              </w:rPr>
              <w:t>Transmission Slot Lengt</w:t>
            </w:r>
            <w:r w:rsidRPr="00436DB3">
              <w:rPr>
                <w:rFonts w:eastAsia="宋体"/>
                <w:spacing w:val="7"/>
                <w:fitText w:val="2257" w:id="1404754945"/>
              </w:rPr>
              <w:t>h</w:t>
            </w:r>
          </w:p>
        </w:tc>
        <w:tc>
          <w:tcPr>
            <w:tcW w:w="7382" w:type="dxa"/>
            <w:shd w:val="clear" w:color="auto" w:fill="auto"/>
          </w:tcPr>
          <w:p w14:paraId="18B76C91" w14:textId="77777777" w:rsidR="00436DB3" w:rsidRPr="0004758B" w:rsidRDefault="00436DB3" w:rsidP="00551A38">
            <w:pPr>
              <w:rPr>
                <w:rFonts w:eastAsia="宋体"/>
              </w:rPr>
            </w:pPr>
            <w:r w:rsidRPr="0004758B">
              <w:rPr>
                <w:rFonts w:eastAsia="宋体"/>
              </w:rPr>
              <w:t>14 symbols</w:t>
            </w:r>
            <w:r>
              <w:rPr>
                <w:rFonts w:eastAsia="宋体"/>
              </w:rPr>
              <w:t>, with first 2 symbols reserved for PDCCH</w:t>
            </w:r>
          </w:p>
        </w:tc>
      </w:tr>
      <w:tr w:rsidR="00436DB3" w:rsidRPr="0004758B" w14:paraId="4F83C4F2" w14:textId="77777777" w:rsidTr="00551A38">
        <w:trPr>
          <w:trHeight w:val="379"/>
        </w:trPr>
        <w:tc>
          <w:tcPr>
            <w:tcW w:w="2473" w:type="dxa"/>
            <w:shd w:val="clear" w:color="auto" w:fill="auto"/>
          </w:tcPr>
          <w:p w14:paraId="7C3AAE39" w14:textId="77777777" w:rsidR="00436DB3" w:rsidRPr="00DE0868" w:rsidRDefault="00436DB3" w:rsidP="00551A38">
            <w:pPr>
              <w:jc w:val="left"/>
              <w:rPr>
                <w:rFonts w:eastAsia="宋体"/>
              </w:rPr>
            </w:pPr>
            <w:r>
              <w:rPr>
                <w:rFonts w:eastAsia="宋体"/>
              </w:rPr>
              <w:t>Transmission mode</w:t>
            </w:r>
          </w:p>
        </w:tc>
        <w:tc>
          <w:tcPr>
            <w:tcW w:w="7382" w:type="dxa"/>
            <w:shd w:val="clear" w:color="auto" w:fill="auto"/>
          </w:tcPr>
          <w:p w14:paraId="723AA974" w14:textId="77777777" w:rsidR="00436DB3" w:rsidRPr="0004758B" w:rsidRDefault="00436DB3" w:rsidP="00551A38">
            <w:pPr>
              <w:rPr>
                <w:rFonts w:eastAsia="宋体"/>
              </w:rPr>
            </w:pPr>
            <w:r>
              <w:rPr>
                <w:rFonts w:eastAsia="宋体"/>
              </w:rPr>
              <w:t>FDD</w:t>
            </w:r>
          </w:p>
        </w:tc>
      </w:tr>
      <w:tr w:rsidR="00436DB3" w:rsidRPr="0004758B" w14:paraId="49C143B9" w14:textId="77777777" w:rsidTr="00551A38">
        <w:trPr>
          <w:trHeight w:val="379"/>
        </w:trPr>
        <w:tc>
          <w:tcPr>
            <w:tcW w:w="2473" w:type="dxa"/>
            <w:shd w:val="clear" w:color="auto" w:fill="auto"/>
          </w:tcPr>
          <w:p w14:paraId="0D2750DB" w14:textId="77777777" w:rsidR="00436DB3" w:rsidRDefault="00436DB3" w:rsidP="00551A38">
            <w:pPr>
              <w:jc w:val="left"/>
              <w:rPr>
                <w:rFonts w:eastAsia="宋体"/>
              </w:rPr>
            </w:pPr>
            <w:r>
              <w:rPr>
                <w:rFonts w:eastAsia="宋体"/>
              </w:rPr>
              <w:t>Number of UE</w:t>
            </w:r>
          </w:p>
        </w:tc>
        <w:tc>
          <w:tcPr>
            <w:tcW w:w="7382" w:type="dxa"/>
            <w:shd w:val="clear" w:color="auto" w:fill="auto"/>
          </w:tcPr>
          <w:p w14:paraId="3855AC56" w14:textId="77777777" w:rsidR="00436DB3" w:rsidRDefault="00436DB3" w:rsidP="00551A38">
            <w:pPr>
              <w:rPr>
                <w:rFonts w:eastAsia="宋体"/>
              </w:rPr>
            </w:pPr>
            <w:r>
              <w:rPr>
                <w:rFonts w:eastAsia="宋体"/>
              </w:rPr>
              <w:t>1</w:t>
            </w:r>
          </w:p>
        </w:tc>
      </w:tr>
      <w:tr w:rsidR="00436DB3" w:rsidRPr="0004758B" w14:paraId="182F3DCE" w14:textId="77777777" w:rsidTr="00551A38">
        <w:trPr>
          <w:trHeight w:val="379"/>
        </w:trPr>
        <w:tc>
          <w:tcPr>
            <w:tcW w:w="2473" w:type="dxa"/>
            <w:shd w:val="clear" w:color="auto" w:fill="auto"/>
          </w:tcPr>
          <w:p w14:paraId="164FD9F0" w14:textId="77777777" w:rsidR="00436DB3" w:rsidRDefault="00436DB3" w:rsidP="00551A38">
            <w:pPr>
              <w:jc w:val="left"/>
              <w:rPr>
                <w:rFonts w:eastAsia="宋体"/>
              </w:rPr>
            </w:pPr>
            <w:r>
              <w:rPr>
                <w:rFonts w:eastAsia="宋体"/>
              </w:rPr>
              <w:t>UE speed</w:t>
            </w:r>
          </w:p>
        </w:tc>
        <w:tc>
          <w:tcPr>
            <w:tcW w:w="7382" w:type="dxa"/>
            <w:shd w:val="clear" w:color="auto" w:fill="auto"/>
          </w:tcPr>
          <w:p w14:paraId="10689BD7" w14:textId="77777777" w:rsidR="00436DB3" w:rsidRDefault="00436DB3" w:rsidP="00551A38">
            <w:pPr>
              <w:rPr>
                <w:rFonts w:eastAsia="宋体"/>
              </w:rPr>
            </w:pPr>
            <w:r>
              <w:rPr>
                <w:rFonts w:eastAsia="宋体"/>
              </w:rPr>
              <w:t>3km/h</w:t>
            </w:r>
          </w:p>
        </w:tc>
      </w:tr>
      <w:tr w:rsidR="00436DB3" w:rsidRPr="0004758B" w14:paraId="077E413C" w14:textId="77777777" w:rsidTr="00551A38">
        <w:trPr>
          <w:trHeight w:val="379"/>
        </w:trPr>
        <w:tc>
          <w:tcPr>
            <w:tcW w:w="2473" w:type="dxa"/>
            <w:shd w:val="clear" w:color="auto" w:fill="auto"/>
          </w:tcPr>
          <w:p w14:paraId="6762D23D" w14:textId="77777777" w:rsidR="00436DB3" w:rsidRPr="0004758B" w:rsidRDefault="00436DB3" w:rsidP="00551A38">
            <w:pPr>
              <w:rPr>
                <w:rFonts w:eastAsia="宋体"/>
              </w:rPr>
            </w:pPr>
            <w:r w:rsidRPr="0004758B">
              <w:rPr>
                <w:rFonts w:eastAsia="宋体"/>
              </w:rPr>
              <w:t>Delay spread</w:t>
            </w:r>
          </w:p>
        </w:tc>
        <w:tc>
          <w:tcPr>
            <w:tcW w:w="7382" w:type="dxa"/>
            <w:shd w:val="clear" w:color="auto" w:fill="auto"/>
          </w:tcPr>
          <w:p w14:paraId="55285629" w14:textId="77777777" w:rsidR="00436DB3" w:rsidRPr="0004758B" w:rsidRDefault="00436DB3" w:rsidP="00551A38">
            <w:pPr>
              <w:rPr>
                <w:rFonts w:eastAsia="宋体"/>
              </w:rPr>
            </w:pPr>
            <w:r>
              <w:rPr>
                <w:rFonts w:eastAsia="宋体"/>
              </w:rPr>
              <w:t>10ns, 300</w:t>
            </w:r>
            <w:r w:rsidRPr="0004758B">
              <w:rPr>
                <w:rFonts w:eastAsia="宋体"/>
              </w:rPr>
              <w:t>ns</w:t>
            </w:r>
            <w:r>
              <w:rPr>
                <w:rFonts w:eastAsia="宋体"/>
              </w:rPr>
              <w:t>, 1000ns</w:t>
            </w:r>
            <w:r w:rsidRPr="0004758B">
              <w:rPr>
                <w:rFonts w:eastAsia="宋体"/>
              </w:rPr>
              <w:t xml:space="preserve"> </w:t>
            </w:r>
          </w:p>
        </w:tc>
      </w:tr>
      <w:tr w:rsidR="00436DB3" w:rsidRPr="0004758B" w14:paraId="3FEE1770" w14:textId="77777777" w:rsidTr="00551A38">
        <w:tc>
          <w:tcPr>
            <w:tcW w:w="2473" w:type="dxa"/>
            <w:shd w:val="clear" w:color="auto" w:fill="auto"/>
          </w:tcPr>
          <w:p w14:paraId="11994236" w14:textId="77777777" w:rsidR="00436DB3" w:rsidRPr="0004758B" w:rsidRDefault="00436DB3" w:rsidP="00551A38">
            <w:pPr>
              <w:rPr>
                <w:rFonts w:eastAsia="宋体"/>
              </w:rPr>
            </w:pPr>
            <w:r w:rsidRPr="0004758B">
              <w:rPr>
                <w:rFonts w:eastAsia="宋体"/>
              </w:rPr>
              <w:t>Allocated bandwidth</w:t>
            </w:r>
          </w:p>
        </w:tc>
        <w:tc>
          <w:tcPr>
            <w:tcW w:w="7382" w:type="dxa"/>
            <w:shd w:val="clear" w:color="auto" w:fill="auto"/>
          </w:tcPr>
          <w:p w14:paraId="3F8DD9EC" w14:textId="77777777" w:rsidR="00436DB3" w:rsidRPr="0004758B" w:rsidRDefault="00436DB3" w:rsidP="00551A38">
            <w:pPr>
              <w:rPr>
                <w:rFonts w:eastAsia="宋体"/>
              </w:rPr>
            </w:pPr>
            <w:r>
              <w:rPr>
                <w:rFonts w:eastAsia="宋体"/>
              </w:rPr>
              <w:t>8</w:t>
            </w:r>
            <w:r w:rsidRPr="0004758B">
              <w:rPr>
                <w:rFonts w:eastAsia="宋体"/>
              </w:rPr>
              <w:t xml:space="preserve"> PRBs</w:t>
            </w:r>
          </w:p>
        </w:tc>
      </w:tr>
      <w:tr w:rsidR="00436DB3" w:rsidRPr="0004758B" w14:paraId="2F08BFE0" w14:textId="77777777" w:rsidTr="00551A38">
        <w:tc>
          <w:tcPr>
            <w:tcW w:w="2473" w:type="dxa"/>
            <w:shd w:val="clear" w:color="auto" w:fill="auto"/>
          </w:tcPr>
          <w:p w14:paraId="2C060253" w14:textId="77777777" w:rsidR="00436DB3" w:rsidRPr="0004758B" w:rsidRDefault="00436DB3" w:rsidP="00551A38">
            <w:pPr>
              <w:rPr>
                <w:rFonts w:eastAsia="宋体"/>
              </w:rPr>
            </w:pPr>
            <w:r w:rsidRPr="0004758B">
              <w:rPr>
                <w:rFonts w:eastAsia="宋体"/>
              </w:rPr>
              <w:t>Link Adaptation</w:t>
            </w:r>
          </w:p>
        </w:tc>
        <w:tc>
          <w:tcPr>
            <w:tcW w:w="7382" w:type="dxa"/>
            <w:shd w:val="clear" w:color="auto" w:fill="auto"/>
          </w:tcPr>
          <w:p w14:paraId="7D93ED6F" w14:textId="77777777" w:rsidR="00436DB3" w:rsidRPr="0004758B" w:rsidRDefault="00436DB3" w:rsidP="00551A38">
            <w:pPr>
              <w:rPr>
                <w:rFonts w:eastAsia="宋体"/>
              </w:rPr>
            </w:pPr>
            <w:r>
              <w:rPr>
                <w:rFonts w:eastAsia="宋体"/>
              </w:rPr>
              <w:t>Enable</w:t>
            </w:r>
          </w:p>
        </w:tc>
      </w:tr>
      <w:tr w:rsidR="00436DB3" w:rsidRPr="0004758B" w14:paraId="25AFF2E4" w14:textId="77777777" w:rsidTr="00551A38">
        <w:tc>
          <w:tcPr>
            <w:tcW w:w="2473" w:type="dxa"/>
            <w:shd w:val="clear" w:color="auto" w:fill="auto"/>
          </w:tcPr>
          <w:p w14:paraId="7DB5B449" w14:textId="77777777" w:rsidR="00436DB3" w:rsidRPr="0004758B" w:rsidRDefault="00436DB3" w:rsidP="00551A38">
            <w:pPr>
              <w:rPr>
                <w:rFonts w:eastAsia="宋体"/>
              </w:rPr>
            </w:pPr>
            <w:r w:rsidRPr="0004758B">
              <w:rPr>
                <w:rFonts w:eastAsia="宋体"/>
              </w:rPr>
              <w:t>Antenna configuration</w:t>
            </w:r>
          </w:p>
        </w:tc>
        <w:tc>
          <w:tcPr>
            <w:tcW w:w="7382" w:type="dxa"/>
            <w:shd w:val="clear" w:color="auto" w:fill="auto"/>
          </w:tcPr>
          <w:p w14:paraId="3ED25266" w14:textId="77777777" w:rsidR="00436DB3" w:rsidRPr="0004758B" w:rsidRDefault="00436DB3" w:rsidP="00551A38">
            <w:pPr>
              <w:rPr>
                <w:rFonts w:eastAsia="宋体"/>
              </w:rPr>
            </w:pPr>
            <w:r>
              <w:rPr>
                <w:rFonts w:eastAsia="宋体"/>
              </w:rPr>
              <w:t>4Tx, 16</w:t>
            </w:r>
            <w:r w:rsidRPr="0004758B">
              <w:rPr>
                <w:rFonts w:eastAsia="宋体"/>
              </w:rPr>
              <w:t>Rx</w:t>
            </w:r>
          </w:p>
        </w:tc>
      </w:tr>
      <w:tr w:rsidR="00436DB3" w:rsidRPr="0004758B" w14:paraId="0847D44C" w14:textId="77777777" w:rsidTr="00551A38">
        <w:tc>
          <w:tcPr>
            <w:tcW w:w="2473" w:type="dxa"/>
            <w:shd w:val="clear" w:color="auto" w:fill="auto"/>
          </w:tcPr>
          <w:p w14:paraId="6A05D484" w14:textId="77777777" w:rsidR="00436DB3" w:rsidRPr="0004758B" w:rsidRDefault="00436DB3" w:rsidP="00551A38">
            <w:pPr>
              <w:rPr>
                <w:rFonts w:eastAsia="宋体"/>
              </w:rPr>
            </w:pPr>
            <w:r>
              <w:rPr>
                <w:rFonts w:eastAsia="宋体"/>
              </w:rPr>
              <w:t>MIMO Layers</w:t>
            </w:r>
          </w:p>
        </w:tc>
        <w:tc>
          <w:tcPr>
            <w:tcW w:w="7382" w:type="dxa"/>
            <w:shd w:val="clear" w:color="auto" w:fill="auto"/>
          </w:tcPr>
          <w:p w14:paraId="7CB6B4ED" w14:textId="77777777" w:rsidR="00436DB3" w:rsidRDefault="00436DB3" w:rsidP="00551A38">
            <w:pPr>
              <w:rPr>
                <w:rFonts w:eastAsia="宋体"/>
              </w:rPr>
            </w:pPr>
            <w:r>
              <w:rPr>
                <w:rFonts w:eastAsia="宋体"/>
              </w:rPr>
              <w:t>4</w:t>
            </w:r>
          </w:p>
        </w:tc>
      </w:tr>
      <w:tr w:rsidR="00436DB3" w:rsidRPr="0004758B" w14:paraId="4FF046F7" w14:textId="77777777" w:rsidTr="00551A38">
        <w:tc>
          <w:tcPr>
            <w:tcW w:w="2473" w:type="dxa"/>
            <w:shd w:val="clear" w:color="auto" w:fill="auto"/>
          </w:tcPr>
          <w:p w14:paraId="46A8262D" w14:textId="77777777" w:rsidR="00436DB3" w:rsidRPr="0004758B" w:rsidRDefault="00436DB3" w:rsidP="00551A38">
            <w:pPr>
              <w:rPr>
                <w:rFonts w:eastAsia="宋体"/>
              </w:rPr>
            </w:pPr>
            <w:r w:rsidRPr="0004758B">
              <w:rPr>
                <w:rFonts w:eastAsia="宋体"/>
              </w:rPr>
              <w:t>Channel estimator</w:t>
            </w:r>
          </w:p>
        </w:tc>
        <w:tc>
          <w:tcPr>
            <w:tcW w:w="7382" w:type="dxa"/>
            <w:shd w:val="clear" w:color="auto" w:fill="auto"/>
          </w:tcPr>
          <w:p w14:paraId="3BCD5986" w14:textId="77777777" w:rsidR="00436DB3" w:rsidRPr="0004758B" w:rsidRDefault="00436DB3" w:rsidP="00551A38">
            <w:pPr>
              <w:rPr>
                <w:rFonts w:eastAsia="宋体"/>
              </w:rPr>
            </w:pPr>
            <w:r w:rsidRPr="0004758B">
              <w:rPr>
                <w:rFonts w:eastAsia="宋体"/>
              </w:rPr>
              <w:t>LMMSE</w:t>
            </w:r>
          </w:p>
        </w:tc>
      </w:tr>
      <w:tr w:rsidR="00436DB3" w:rsidRPr="0004758B" w14:paraId="14F3DE87" w14:textId="77777777" w:rsidTr="00551A38">
        <w:tc>
          <w:tcPr>
            <w:tcW w:w="2473" w:type="dxa"/>
            <w:shd w:val="clear" w:color="auto" w:fill="auto"/>
          </w:tcPr>
          <w:p w14:paraId="4FDF510A" w14:textId="77777777" w:rsidR="00436DB3" w:rsidRPr="0004758B" w:rsidRDefault="00436DB3" w:rsidP="00551A38">
            <w:pPr>
              <w:rPr>
                <w:rFonts w:eastAsia="宋体"/>
              </w:rPr>
            </w:pPr>
            <w:r>
              <w:rPr>
                <w:rFonts w:eastAsia="宋体"/>
              </w:rPr>
              <w:t>PRB bundled size</w:t>
            </w:r>
          </w:p>
        </w:tc>
        <w:tc>
          <w:tcPr>
            <w:tcW w:w="7382" w:type="dxa"/>
            <w:shd w:val="clear" w:color="auto" w:fill="auto"/>
          </w:tcPr>
          <w:p w14:paraId="4534C845" w14:textId="77777777" w:rsidR="00436DB3" w:rsidRPr="0004758B" w:rsidRDefault="00436DB3" w:rsidP="00551A38">
            <w:pPr>
              <w:rPr>
                <w:rFonts w:eastAsia="宋体"/>
              </w:rPr>
            </w:pPr>
            <w:r>
              <w:rPr>
                <w:rFonts w:eastAsia="宋体"/>
              </w:rPr>
              <w:t>4 PRBs</w:t>
            </w:r>
          </w:p>
        </w:tc>
      </w:tr>
    </w:tbl>
    <w:p w14:paraId="6AACA440" w14:textId="77777777" w:rsidR="00436DB3" w:rsidRPr="00CE0424" w:rsidRDefault="00436DB3" w:rsidP="00436DB3">
      <w:pPr>
        <w:pStyle w:val="Heading1"/>
        <w:numPr>
          <w:ilvl w:val="0"/>
          <w:numId w:val="0"/>
        </w:numPr>
      </w:pPr>
    </w:p>
    <w:p w14:paraId="7C2628D4" w14:textId="77777777" w:rsidR="003A7EF3" w:rsidRPr="00436DB3" w:rsidRDefault="003A7EF3" w:rsidP="00436DB3"/>
    <w:sectPr w:rsidR="003A7EF3" w:rsidRPr="00436DB3"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47BD7" w14:textId="77777777" w:rsidR="00607488" w:rsidRDefault="00607488">
      <w:r>
        <w:separator/>
      </w:r>
    </w:p>
  </w:endnote>
  <w:endnote w:type="continuationSeparator" w:id="0">
    <w:p w14:paraId="4CAF1F19" w14:textId="77777777" w:rsidR="00607488" w:rsidRDefault="0060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7A7A" w14:textId="13B1BD2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2E11">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2E11">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0570" w14:textId="77777777" w:rsidR="00607488" w:rsidRDefault="00607488">
      <w:r>
        <w:separator/>
      </w:r>
    </w:p>
  </w:footnote>
  <w:footnote w:type="continuationSeparator" w:id="0">
    <w:p w14:paraId="7B31FB24" w14:textId="77777777" w:rsidR="00607488" w:rsidRDefault="0060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AAECA"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2D17E3"/>
    <w:multiLevelType w:val="hybridMultilevel"/>
    <w:tmpl w:val="2D740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E6673E"/>
    <w:multiLevelType w:val="hybridMultilevel"/>
    <w:tmpl w:val="FD1E1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0D0F7E"/>
    <w:multiLevelType w:val="hybridMultilevel"/>
    <w:tmpl w:val="201EA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1"/>
  </w:num>
  <w:num w:numId="15">
    <w:abstractNumId w:val="7"/>
  </w:num>
  <w:num w:numId="16">
    <w:abstractNumId w:val="4"/>
  </w:num>
  <w:num w:numId="17">
    <w:abstractNumId w:val="20"/>
  </w:num>
  <w:num w:numId="18">
    <w:abstractNumId w:val="6"/>
  </w:num>
  <w:num w:numId="19">
    <w:abstractNumId w:val="5"/>
  </w:num>
  <w:num w:numId="20">
    <w:abstractNumId w:val="21"/>
  </w:num>
  <w:num w:numId="21">
    <w:abstractNumId w:val="18"/>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2D8"/>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5FF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D00"/>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BEA"/>
    <w:rsid w:val="00137AB5"/>
    <w:rsid w:val="00137F0B"/>
    <w:rsid w:val="00151E23"/>
    <w:rsid w:val="001526E0"/>
    <w:rsid w:val="00152E11"/>
    <w:rsid w:val="0015373E"/>
    <w:rsid w:val="001551B5"/>
    <w:rsid w:val="001659C1"/>
    <w:rsid w:val="00173A8E"/>
    <w:rsid w:val="0018143F"/>
    <w:rsid w:val="00190AC1"/>
    <w:rsid w:val="001912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607"/>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23C8"/>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1BC"/>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6DB3"/>
    <w:rsid w:val="00437447"/>
    <w:rsid w:val="00441782"/>
    <w:rsid w:val="00441A92"/>
    <w:rsid w:val="00444AD9"/>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7E3D"/>
    <w:rsid w:val="004D36B1"/>
    <w:rsid w:val="004D5B0F"/>
    <w:rsid w:val="004D7EBD"/>
    <w:rsid w:val="004E2680"/>
    <w:rsid w:val="004E28F9"/>
    <w:rsid w:val="004E462E"/>
    <w:rsid w:val="004E56DC"/>
    <w:rsid w:val="004E76F4"/>
    <w:rsid w:val="004F0B4E"/>
    <w:rsid w:val="004F0B6C"/>
    <w:rsid w:val="004F2078"/>
    <w:rsid w:val="004F4DA3"/>
    <w:rsid w:val="0050414A"/>
    <w:rsid w:val="00506557"/>
    <w:rsid w:val="0050677A"/>
    <w:rsid w:val="005108D8"/>
    <w:rsid w:val="005116F9"/>
    <w:rsid w:val="005153A7"/>
    <w:rsid w:val="005219CF"/>
    <w:rsid w:val="00534B59"/>
    <w:rsid w:val="00536759"/>
    <w:rsid w:val="00537C62"/>
    <w:rsid w:val="00544821"/>
    <w:rsid w:val="00545BEE"/>
    <w:rsid w:val="00546970"/>
    <w:rsid w:val="00546DE6"/>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AB"/>
    <w:rsid w:val="005B6F83"/>
    <w:rsid w:val="005C74FB"/>
    <w:rsid w:val="005D1602"/>
    <w:rsid w:val="005E385F"/>
    <w:rsid w:val="005E5B81"/>
    <w:rsid w:val="005F2CB1"/>
    <w:rsid w:val="005F3025"/>
    <w:rsid w:val="005F618C"/>
    <w:rsid w:val="005F70BD"/>
    <w:rsid w:val="0060283C"/>
    <w:rsid w:val="00604F14"/>
    <w:rsid w:val="00607488"/>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D6A"/>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2411"/>
    <w:rsid w:val="007D5901"/>
    <w:rsid w:val="007D7526"/>
    <w:rsid w:val="007E30F9"/>
    <w:rsid w:val="007E4610"/>
    <w:rsid w:val="007E4715"/>
    <w:rsid w:val="007E505B"/>
    <w:rsid w:val="007E7091"/>
    <w:rsid w:val="007F75D5"/>
    <w:rsid w:val="00803FAE"/>
    <w:rsid w:val="0080605F"/>
    <w:rsid w:val="00807293"/>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9A2"/>
    <w:rsid w:val="00872B42"/>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D8"/>
    <w:rsid w:val="008F1EAB"/>
    <w:rsid w:val="008F1FB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43CE"/>
    <w:rsid w:val="0096554B"/>
    <w:rsid w:val="0096584A"/>
    <w:rsid w:val="00971F08"/>
    <w:rsid w:val="0097603D"/>
    <w:rsid w:val="00976949"/>
    <w:rsid w:val="00980477"/>
    <w:rsid w:val="00985253"/>
    <w:rsid w:val="009853B3"/>
    <w:rsid w:val="00985BFD"/>
    <w:rsid w:val="00990630"/>
    <w:rsid w:val="00990AB9"/>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7A1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029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31C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4E9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4AA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834"/>
    <w:rsid w:val="00F804BE"/>
    <w:rsid w:val="00F817CE"/>
    <w:rsid w:val="00F8456C"/>
    <w:rsid w:val="00F859D8"/>
    <w:rsid w:val="00F868F5"/>
    <w:rsid w:val="00F9056A"/>
    <w:rsid w:val="00F90F8D"/>
    <w:rsid w:val="00F92782"/>
    <w:rsid w:val="00F93AA9"/>
    <w:rsid w:val="00F96985"/>
    <w:rsid w:val="00F97838"/>
    <w:rsid w:val="00FA2BB3"/>
    <w:rsid w:val="00FB4C2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160A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maintext">
    <w:name w:val="main text"/>
    <w:basedOn w:val="Normal"/>
    <w:link w:val="maintextChar"/>
    <w:qFormat/>
    <w:rsid w:val="00CD4E9C"/>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CD4E9C"/>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CE0A9-B956-44AA-A4CF-92774A262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36</TotalTime>
  <Pages>10</Pages>
  <Words>1422</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Zhao Wang</cp:lastModifiedBy>
  <cp:revision>15</cp:revision>
  <cp:lastPrinted>2008-01-31T15:09:00Z</cp:lastPrinted>
  <dcterms:created xsi:type="dcterms:W3CDTF">2017-05-05T12:02:00Z</dcterms:created>
  <dcterms:modified xsi:type="dcterms:W3CDTF">2017-05-05T21:22:00Z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