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2F08E5E2"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CB41D6" w:rsidRPr="00CB41D6">
        <w:t>R1-1708683</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E11D8B6" w:rsidR="00E90E49" w:rsidRPr="00327997" w:rsidRDefault="003D3C45" w:rsidP="00327997">
      <w:pPr>
        <w:pStyle w:val="3GPPHeader"/>
      </w:pPr>
      <w:r w:rsidRPr="00327997">
        <w:t>Title:</w:t>
      </w:r>
      <w:r w:rsidR="00E90E49" w:rsidRPr="00327997">
        <w:tab/>
      </w:r>
      <w:r w:rsidR="00B30A9F">
        <w:t>Performance of b</w:t>
      </w:r>
      <w:r w:rsidR="00B30A9F" w:rsidRPr="00B30A9F">
        <w:t>eam grouping for different UE antenna architecture</w:t>
      </w:r>
      <w:r w:rsidR="00DF3F33">
        <w:t>s</w:t>
      </w:r>
    </w:p>
    <w:p w14:paraId="2D554DE3" w14:textId="6121F4C8" w:rsidR="00952A24" w:rsidRPr="00B30A9F" w:rsidRDefault="00952A24" w:rsidP="00327997">
      <w:pPr>
        <w:pStyle w:val="3GPPHeader"/>
        <w:rPr>
          <w:lang w:val="en-US"/>
        </w:rPr>
      </w:pPr>
      <w:r w:rsidRPr="00B30A9F">
        <w:rPr>
          <w:lang w:val="en-US"/>
        </w:rPr>
        <w:t>Agenda Item:</w:t>
      </w:r>
      <w:r w:rsidRPr="00B30A9F">
        <w:rPr>
          <w:lang w:val="en-US"/>
        </w:rPr>
        <w:tab/>
      </w:r>
      <w:r w:rsidR="00CE4A56">
        <w:rPr>
          <w:lang w:val="en-US"/>
        </w:rPr>
        <w:t>7.1.2.2.3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290E480" w14:textId="7B9DA23A" w:rsidR="008D028E" w:rsidRPr="00E9149C" w:rsidRDefault="008D028E" w:rsidP="008D028E">
      <w:pPr>
        <w:pStyle w:val="BodyText"/>
      </w:pPr>
      <w:r>
        <w:t xml:space="preserve">For NR, group-based beam management has been discussed </w:t>
      </w:r>
      <w:r>
        <w:fldChar w:fldCharType="begin"/>
      </w:r>
      <w:r>
        <w:instrText xml:space="preserve"> REF _Ref481680389 \r \h </w:instrText>
      </w:r>
      <w:r>
        <w:fldChar w:fldCharType="separate"/>
      </w:r>
      <w:r>
        <w:t>[1]</w:t>
      </w:r>
      <w:r>
        <w:fldChar w:fldCharType="end"/>
      </w:r>
      <w:r>
        <w:t>. In RAN1#88, the following agreement was made:</w:t>
      </w:r>
    </w:p>
    <w:p w14:paraId="4B9AE63B" w14:textId="77777777" w:rsidR="008D028E" w:rsidRDefault="008D028E" w:rsidP="008D028E">
      <w:pPr>
        <w:pStyle w:val="BodyText"/>
      </w:pPr>
      <w:r>
        <w:rPr>
          <w:noProof/>
          <w:lang w:val="en-US" w:eastAsia="en-US"/>
        </w:rPr>
        <mc:AlternateContent>
          <mc:Choice Requires="wps">
            <w:drawing>
              <wp:inline distT="0" distB="0" distL="0" distR="0" wp14:anchorId="107F3636" wp14:editId="7B4F61BF">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C5DF6CC" w14:textId="77777777" w:rsidR="008D028E" w:rsidRPr="00A8345B" w:rsidRDefault="008D028E" w:rsidP="008D028E">
                            <w:pPr>
                              <w:numPr>
                                <w:ilvl w:val="0"/>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NR supports the following beam reporting considering </w:t>
                            </w:r>
                            <w:r w:rsidRPr="00A8345B">
                              <w:rPr>
                                <w:rFonts w:eastAsia="MS Mincho"/>
                                <w:i/>
                                <w:iCs/>
                                <w:lang w:val="en-US" w:eastAsia="ja-JP"/>
                              </w:rPr>
                              <w:t>L</w:t>
                            </w:r>
                            <w:r w:rsidRPr="00A8345B">
                              <w:rPr>
                                <w:rFonts w:eastAsia="MS Mincho"/>
                                <w:lang w:val="en-US" w:eastAsia="ja-JP"/>
                              </w:rPr>
                              <w:t xml:space="preserve"> groups where </w:t>
                            </w:r>
                            <w:r w:rsidRPr="00A8345B">
                              <w:rPr>
                                <w:rFonts w:eastAsia="MS Mincho"/>
                                <w:i/>
                                <w:iCs/>
                                <w:lang w:val="en-US" w:eastAsia="ja-JP"/>
                              </w:rPr>
                              <w:t>L</w:t>
                            </w:r>
                            <w:r w:rsidRPr="00A8345B">
                              <w:rPr>
                                <w:rFonts w:eastAsia="MS Mincho"/>
                                <w:lang w:val="en-US" w:eastAsia="ja-JP"/>
                              </w:rPr>
                              <w:t xml:space="preserve">&gt;=1 and each group refers to a Rx beam set (Alt1) or a UE antenna group (Alt2) depending on which alternative is adopted. </w:t>
                            </w:r>
                          </w:p>
                          <w:p w14:paraId="5BD1AB74" w14:textId="77777777" w:rsidR="008D028E" w:rsidRPr="00A8345B" w:rsidRDefault="008D028E" w:rsidP="008D028E">
                            <w:pPr>
                              <w:numPr>
                                <w:ilvl w:val="1"/>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For each group </w:t>
                            </w:r>
                            <w:r w:rsidRPr="00A8345B">
                              <w:rPr>
                                <w:rFonts w:eastAsia="MS Mincho"/>
                                <w:i/>
                                <w:iCs/>
                                <w:lang w:val="en-US" w:eastAsia="ja-JP"/>
                              </w:rPr>
                              <w:t>l</w:t>
                            </w:r>
                            <w:r w:rsidRPr="00A8345B">
                              <w:rPr>
                                <w:rFonts w:eastAsia="MS Mincho"/>
                                <w:lang w:val="en-US" w:eastAsia="ja-JP"/>
                              </w:rPr>
                              <w:t>, UE reports at least the following information:</w:t>
                            </w:r>
                          </w:p>
                          <w:p w14:paraId="15AB5596" w14:textId="77777777" w:rsidR="008D028E" w:rsidRPr="00647E96" w:rsidRDefault="008D028E" w:rsidP="008D028E">
                            <w:pPr>
                              <w:numPr>
                                <w:ilvl w:val="2"/>
                                <w:numId w:val="16"/>
                              </w:numPr>
                              <w:overflowPunct/>
                              <w:autoSpaceDE/>
                              <w:autoSpaceDN/>
                              <w:adjustRightInd/>
                              <w:spacing w:after="0"/>
                              <w:jc w:val="left"/>
                              <w:textAlignment w:val="auto"/>
                              <w:rPr>
                                <w:rFonts w:eastAsia="MS Mincho"/>
                                <w:color w:val="000000"/>
                                <w:lang w:val="en-US" w:eastAsia="ja-JP"/>
                              </w:rPr>
                            </w:pPr>
                            <w:r w:rsidRPr="00647E96">
                              <w:rPr>
                                <w:rFonts w:eastAsia="MS Mincho"/>
                                <w:color w:val="000000"/>
                                <w:lang w:val="en-US" w:eastAsia="ja-JP"/>
                              </w:rPr>
                              <w:t>Information indicating group at least for some cases</w:t>
                            </w:r>
                          </w:p>
                          <w:p w14:paraId="68FF2A2A" w14:textId="77777777" w:rsidR="008D028E" w:rsidRPr="00647E96" w:rsidRDefault="008D028E" w:rsidP="008D028E">
                            <w:pPr>
                              <w:numPr>
                                <w:ilvl w:val="3"/>
                                <w:numId w:val="16"/>
                              </w:numPr>
                              <w:overflowPunct/>
                              <w:autoSpaceDE/>
                              <w:autoSpaceDN/>
                              <w:adjustRightInd/>
                              <w:spacing w:after="0"/>
                              <w:jc w:val="left"/>
                              <w:textAlignment w:val="auto"/>
                              <w:rPr>
                                <w:rFonts w:eastAsia="MS Mincho"/>
                                <w:color w:val="000000"/>
                                <w:lang w:val="en-US" w:eastAsia="ja-JP"/>
                              </w:rPr>
                            </w:pPr>
                            <w:r w:rsidRPr="00647E96">
                              <w:rPr>
                                <w:rFonts w:eastAsia="MS Mincho"/>
                                <w:color w:val="000000"/>
                                <w:lang w:val="en-US" w:eastAsia="ja-JP"/>
                              </w:rPr>
                              <w:t xml:space="preserve">FFS: condition(s) to omit this parameter e.g. when L=1 or </w:t>
                            </w:r>
                            <w:r w:rsidRPr="00647E96">
                              <w:rPr>
                                <w:rFonts w:eastAsia="MS Mincho"/>
                                <w:i/>
                                <w:iCs/>
                                <w:color w:val="000000"/>
                                <w:lang w:val="en-US" w:eastAsia="ja-JP"/>
                              </w:rPr>
                              <w:t>N</w:t>
                            </w:r>
                            <w:r w:rsidRPr="00647E96">
                              <w:rPr>
                                <w:rFonts w:eastAsia="MS Mincho"/>
                                <w:i/>
                                <w:iCs/>
                                <w:color w:val="000000"/>
                                <w:vertAlign w:val="subscript"/>
                                <w:lang w:val="en-US" w:eastAsia="ja-JP"/>
                              </w:rPr>
                              <w:t>l</w:t>
                            </w:r>
                            <w:r w:rsidRPr="00647E96">
                              <w:rPr>
                                <w:rFonts w:eastAsia="MS Mincho"/>
                                <w:color w:val="000000"/>
                                <w:lang w:val="en-US" w:eastAsia="ja-JP"/>
                              </w:rPr>
                              <w:t>=1</w:t>
                            </w:r>
                          </w:p>
                          <w:p w14:paraId="200182D3" w14:textId="77777777" w:rsidR="008D028E" w:rsidRPr="00647E96" w:rsidRDefault="008D028E" w:rsidP="008D028E">
                            <w:pPr>
                              <w:numPr>
                                <w:ilvl w:val="2"/>
                                <w:numId w:val="16"/>
                              </w:numPr>
                              <w:overflowPunct/>
                              <w:autoSpaceDE/>
                              <w:autoSpaceDN/>
                              <w:adjustRightInd/>
                              <w:spacing w:after="0"/>
                              <w:jc w:val="left"/>
                              <w:textAlignment w:val="auto"/>
                              <w:rPr>
                                <w:rFonts w:eastAsia="MS Mincho"/>
                                <w:color w:val="000000"/>
                                <w:lang w:val="en-US" w:eastAsia="ja-JP"/>
                              </w:rPr>
                            </w:pPr>
                            <w:r w:rsidRPr="00647E96">
                              <w:rPr>
                                <w:rFonts w:eastAsia="MS Mincho"/>
                                <w:color w:val="000000"/>
                                <w:lang w:val="en-US" w:eastAsia="ja-JP"/>
                              </w:rPr>
                              <w:t xml:space="preserve">Measurement quantities for </w:t>
                            </w:r>
                            <w:r w:rsidRPr="00647E96">
                              <w:rPr>
                                <w:rFonts w:eastAsia="MS Mincho"/>
                                <w:i/>
                                <w:iCs/>
                                <w:color w:val="000000"/>
                                <w:lang w:val="en-US" w:eastAsia="ja-JP"/>
                              </w:rPr>
                              <w:t>N</w:t>
                            </w:r>
                            <w:r w:rsidRPr="00647E96">
                              <w:rPr>
                                <w:rFonts w:eastAsia="MS Mincho"/>
                                <w:i/>
                                <w:iCs/>
                                <w:color w:val="000000"/>
                                <w:vertAlign w:val="subscript"/>
                                <w:lang w:val="en-US" w:eastAsia="ja-JP"/>
                              </w:rPr>
                              <w:t>l</w:t>
                            </w:r>
                            <w:r w:rsidRPr="00647E96">
                              <w:rPr>
                                <w:rFonts w:eastAsia="MS Mincho"/>
                                <w:color w:val="000000"/>
                                <w:lang w:val="en-US" w:eastAsia="ja-JP"/>
                              </w:rPr>
                              <w:t xml:space="preserve"> beam (s)</w:t>
                            </w:r>
                          </w:p>
                          <w:p w14:paraId="75048BE6" w14:textId="77777777" w:rsidR="008D028E" w:rsidRPr="00647E96" w:rsidRDefault="008D028E" w:rsidP="008D028E">
                            <w:pPr>
                              <w:numPr>
                                <w:ilvl w:val="3"/>
                                <w:numId w:val="16"/>
                              </w:numPr>
                              <w:overflowPunct/>
                              <w:autoSpaceDE/>
                              <w:autoSpaceDN/>
                              <w:adjustRightInd/>
                              <w:spacing w:after="0"/>
                              <w:jc w:val="left"/>
                              <w:textAlignment w:val="auto"/>
                              <w:rPr>
                                <w:rFonts w:eastAsia="MS Mincho"/>
                                <w:color w:val="000000"/>
                                <w:lang w:val="en-US" w:eastAsia="ja-JP"/>
                              </w:rPr>
                            </w:pPr>
                            <w:r w:rsidRPr="00647E96">
                              <w:rPr>
                                <w:rFonts w:eastAsia="MS Mincho"/>
                                <w:color w:val="000000"/>
                                <w:lang w:val="en-US" w:eastAsia="ja-JP"/>
                              </w:rPr>
                              <w:t>Support L1 RSRP and CSI report (when CSI-RS is for CSI acquisition)</w:t>
                            </w:r>
                          </w:p>
                          <w:p w14:paraId="4A78000C" w14:textId="77777777" w:rsidR="008D028E" w:rsidRPr="00A8345B" w:rsidRDefault="008D028E" w:rsidP="008D028E">
                            <w:pPr>
                              <w:numPr>
                                <w:ilvl w:val="4"/>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FFS: the details of RSRP/CSI derivation and content</w:t>
                            </w:r>
                          </w:p>
                          <w:p w14:paraId="78A6B22F" w14:textId="77777777" w:rsidR="008D028E" w:rsidRPr="00A8345B" w:rsidRDefault="008D028E" w:rsidP="008D028E">
                            <w:pPr>
                              <w:numPr>
                                <w:ilvl w:val="4"/>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FFS: Other reporting contents, e.g., RSRQ  </w:t>
                            </w:r>
                          </w:p>
                          <w:p w14:paraId="2E0EAF82" w14:textId="77777777" w:rsidR="008D028E" w:rsidRPr="00A8345B" w:rsidRDefault="008D028E" w:rsidP="008D028E">
                            <w:pPr>
                              <w:numPr>
                                <w:ilvl w:val="4"/>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FFS: Configurability between L1 RSRP and CSI report</w:t>
                            </w:r>
                          </w:p>
                          <w:p w14:paraId="046FE094" w14:textId="77777777" w:rsidR="008D028E" w:rsidRPr="00A8345B" w:rsidRDefault="008D028E" w:rsidP="008D028E">
                            <w:pPr>
                              <w:numPr>
                                <w:ilvl w:val="4"/>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FFS: whether or not to support differential L1 RSRP feedback</w:t>
                            </w:r>
                          </w:p>
                          <w:p w14:paraId="530732C8" w14:textId="77777777" w:rsidR="008D028E" w:rsidRPr="00A8345B" w:rsidRDefault="008D028E" w:rsidP="008D028E">
                            <w:pPr>
                              <w:numPr>
                                <w:ilvl w:val="4"/>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FFS: How to select </w:t>
                            </w:r>
                            <w:r w:rsidRPr="00A8345B">
                              <w:rPr>
                                <w:rFonts w:eastAsia="MS Mincho"/>
                                <w:i/>
                                <w:iCs/>
                                <w:lang w:val="en-US" w:eastAsia="ja-JP"/>
                              </w:rPr>
                              <w:t>N</w:t>
                            </w:r>
                            <w:r w:rsidRPr="00A8345B">
                              <w:rPr>
                                <w:rFonts w:eastAsia="MS Mincho"/>
                                <w:i/>
                                <w:iCs/>
                                <w:vertAlign w:val="subscript"/>
                                <w:lang w:val="en-US" w:eastAsia="ja-JP"/>
                              </w:rPr>
                              <w:t>l</w:t>
                            </w:r>
                            <w:r w:rsidRPr="00A8345B">
                              <w:rPr>
                                <w:rFonts w:eastAsia="MS Mincho"/>
                                <w:lang w:val="en-US" w:eastAsia="ja-JP"/>
                              </w:rPr>
                              <w:t xml:space="preserve"> beam(s)</w:t>
                            </w:r>
                            <w:r w:rsidRPr="00A8345B">
                              <w:rPr>
                                <w:rFonts w:eastAsia="MS Mincho"/>
                                <w:b/>
                                <w:bCs/>
                                <w:i/>
                                <w:iCs/>
                                <w:lang w:val="en-US" w:eastAsia="ja-JP"/>
                              </w:rPr>
                              <w:t xml:space="preserve"> </w:t>
                            </w:r>
                            <w:r w:rsidRPr="00A8345B">
                              <w:rPr>
                                <w:rFonts w:eastAsia="MS Mincho"/>
                                <w:i/>
                                <w:iCs/>
                                <w:lang w:val="en-US" w:eastAsia="ja-JP"/>
                              </w:rPr>
                              <w:t>e.g max N</w:t>
                            </w:r>
                            <w:r w:rsidRPr="00A8345B">
                              <w:rPr>
                                <w:rFonts w:eastAsia="MS Mincho"/>
                                <w:i/>
                                <w:iCs/>
                                <w:vertAlign w:val="subscript"/>
                                <w:lang w:val="en-US" w:eastAsia="ja-JP"/>
                              </w:rPr>
                              <w:t>l</w:t>
                            </w:r>
                            <w:r w:rsidRPr="00A8345B">
                              <w:rPr>
                                <w:rFonts w:eastAsia="MS Mincho"/>
                                <w:i/>
                                <w:iCs/>
                                <w:lang w:val="en-US" w:eastAsia="ja-JP"/>
                              </w:rPr>
                              <w:t xml:space="preserve"> beams in terms of received power being above a certain threshold or in terms of correlation less than a certain threshold</w:t>
                            </w:r>
                          </w:p>
                          <w:p w14:paraId="5633F227" w14:textId="77777777" w:rsidR="008D028E" w:rsidRPr="00A8345B" w:rsidRDefault="008D028E" w:rsidP="008D028E">
                            <w:pPr>
                              <w:numPr>
                                <w:ilvl w:val="2"/>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Information indicating </w:t>
                            </w:r>
                            <w:r w:rsidRPr="00A8345B">
                              <w:rPr>
                                <w:rFonts w:eastAsia="MS Mincho"/>
                                <w:i/>
                                <w:iCs/>
                                <w:lang w:val="en-US" w:eastAsia="ja-JP"/>
                              </w:rPr>
                              <w:t>N</w:t>
                            </w:r>
                            <w:r w:rsidRPr="00A8345B">
                              <w:rPr>
                                <w:rFonts w:eastAsia="MS Mincho"/>
                                <w:i/>
                                <w:iCs/>
                                <w:vertAlign w:val="subscript"/>
                                <w:lang w:val="en-US" w:eastAsia="ja-JP"/>
                              </w:rPr>
                              <w:t>l</w:t>
                            </w:r>
                            <w:r w:rsidRPr="00A8345B">
                              <w:rPr>
                                <w:rFonts w:eastAsia="MS Mincho"/>
                                <w:lang w:val="en-US" w:eastAsia="ja-JP"/>
                              </w:rPr>
                              <w:t xml:space="preserve"> DL Tx beam(s) when applicable</w:t>
                            </w:r>
                          </w:p>
                          <w:p w14:paraId="21DDB7A8" w14:textId="77777777" w:rsidR="008D028E" w:rsidRPr="00A8345B" w:rsidRDefault="008D028E" w:rsidP="008D028E">
                            <w:pPr>
                              <w:numPr>
                                <w:ilvl w:val="3"/>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FFS: the details on this information, e.g., CSI-RS resource IDs, antenna port index, a combination of antenna port index and a time index, sequence index, beam selection rules for assisting rank selection for MIMO tx, etc.</w:t>
                            </w:r>
                          </w:p>
                          <w:p w14:paraId="51DB7AAD" w14:textId="77777777" w:rsidR="008D028E" w:rsidRPr="00A8345B" w:rsidRDefault="008D028E" w:rsidP="008D028E">
                            <w:pPr>
                              <w:numPr>
                                <w:ilvl w:val="1"/>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This group based beam reporting is configurable per UE basis.</w:t>
                            </w:r>
                          </w:p>
                          <w:p w14:paraId="6BFE2619" w14:textId="77777777" w:rsidR="008D028E" w:rsidRPr="00A8345B" w:rsidRDefault="008D028E" w:rsidP="008D028E">
                            <w:pPr>
                              <w:numPr>
                                <w:ilvl w:val="2"/>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This group based beam reporting can be turned off per UE basis e.g. when L=1 or </w:t>
                            </w:r>
                            <w:r w:rsidRPr="00A8345B">
                              <w:rPr>
                                <w:rFonts w:eastAsia="MS Mincho"/>
                                <w:i/>
                                <w:iCs/>
                                <w:lang w:val="en-US" w:eastAsia="ja-JP"/>
                              </w:rPr>
                              <w:t>N</w:t>
                            </w:r>
                            <w:r w:rsidRPr="00A8345B">
                              <w:rPr>
                                <w:rFonts w:eastAsia="MS Mincho"/>
                                <w:i/>
                                <w:iCs/>
                                <w:vertAlign w:val="subscript"/>
                                <w:lang w:val="en-US" w:eastAsia="ja-JP"/>
                              </w:rPr>
                              <w:t>l</w:t>
                            </w:r>
                            <w:r w:rsidRPr="00A8345B">
                              <w:rPr>
                                <w:rFonts w:eastAsia="MS Mincho"/>
                                <w:lang w:val="en-US" w:eastAsia="ja-JP"/>
                              </w:rPr>
                              <w:t>=1</w:t>
                            </w:r>
                          </w:p>
                          <w:p w14:paraId="10087277" w14:textId="77777777" w:rsidR="008D028E" w:rsidRPr="00A8345B" w:rsidRDefault="008D028E" w:rsidP="008D028E">
                            <w:pPr>
                              <w:numPr>
                                <w:ilvl w:val="3"/>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NOTE: No group identifier is reported when it is turned off </w:t>
                            </w:r>
                          </w:p>
                          <w:p w14:paraId="2F1BE991" w14:textId="77777777" w:rsidR="008D028E" w:rsidRPr="00A8345B" w:rsidRDefault="008D028E" w:rsidP="008D028E">
                            <w:pPr>
                              <w:numPr>
                                <w:ilvl w:val="2"/>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FFS: how L is determined. e.g. by network configuration or UE selection or UE capability e.g. how many beams can be received simultaneously</w:t>
                            </w:r>
                          </w:p>
                          <w:p w14:paraId="23A8822E" w14:textId="5CEF2443" w:rsidR="008D028E" w:rsidRPr="008D028E" w:rsidRDefault="008D028E" w:rsidP="008D028E">
                            <w:pPr>
                              <w:numPr>
                                <w:ilvl w:val="2"/>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FFS: how is configured using the CSI framework to support multi-panel or multi-TRP transmission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07F3636" id="_x0000_t202" coordsize="21600,21600" o:spt="202" path="m,l,21600r21600,l21600,xe">
                <v:stroke joinstyle="miter"/>
                <v:path gradientshapeok="t" o:connecttype="rect"/>
              </v:shapetype>
              <v:shape id="Text Box 1"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cD+kw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" fillcolor="white [3201]" strokeweight=".5pt">
                <v:textbox style="mso-fit-shape-to-text:t">
                  <w:txbxContent>
                    <w:p w14:paraId="1C5DF6CC" w14:textId="77777777" w:rsidR="008D028E" w:rsidRPr="00A8345B" w:rsidRDefault="008D028E" w:rsidP="008D028E">
                      <w:pPr>
                        <w:numPr>
                          <w:ilvl w:val="0"/>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NR supports the following beam reporting considering </w:t>
                      </w:r>
                      <w:r w:rsidRPr="00A8345B">
                        <w:rPr>
                          <w:rFonts w:eastAsia="MS Mincho"/>
                          <w:i/>
                          <w:iCs/>
                          <w:lang w:val="en-US" w:eastAsia="ja-JP"/>
                        </w:rPr>
                        <w:t>L</w:t>
                      </w:r>
                      <w:r w:rsidRPr="00A8345B">
                        <w:rPr>
                          <w:rFonts w:eastAsia="MS Mincho"/>
                          <w:lang w:val="en-US" w:eastAsia="ja-JP"/>
                        </w:rPr>
                        <w:t xml:space="preserve"> groups where </w:t>
                      </w:r>
                      <w:r w:rsidRPr="00A8345B">
                        <w:rPr>
                          <w:rFonts w:eastAsia="MS Mincho"/>
                          <w:i/>
                          <w:iCs/>
                          <w:lang w:val="en-US" w:eastAsia="ja-JP"/>
                        </w:rPr>
                        <w:t>L</w:t>
                      </w:r>
                      <w:r w:rsidRPr="00A8345B">
                        <w:rPr>
                          <w:rFonts w:eastAsia="MS Mincho"/>
                          <w:lang w:val="en-US" w:eastAsia="ja-JP"/>
                        </w:rPr>
                        <w:t xml:space="preserve">&gt;=1 and each group refers to a Rx beam set (Alt1) or a UE antenna group (Alt2) depending on which alternative is adopted. </w:t>
                      </w:r>
                    </w:p>
                    <w:p w14:paraId="5BD1AB74" w14:textId="77777777" w:rsidR="008D028E" w:rsidRPr="00A8345B" w:rsidRDefault="008D028E" w:rsidP="008D028E">
                      <w:pPr>
                        <w:numPr>
                          <w:ilvl w:val="1"/>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For each group </w:t>
                      </w:r>
                      <w:r w:rsidRPr="00A8345B">
                        <w:rPr>
                          <w:rFonts w:eastAsia="MS Mincho"/>
                          <w:i/>
                          <w:iCs/>
                          <w:lang w:val="en-US" w:eastAsia="ja-JP"/>
                        </w:rPr>
                        <w:t>l</w:t>
                      </w:r>
                      <w:r w:rsidRPr="00A8345B">
                        <w:rPr>
                          <w:rFonts w:eastAsia="MS Mincho"/>
                          <w:lang w:val="en-US" w:eastAsia="ja-JP"/>
                        </w:rPr>
                        <w:t>, UE reports at least the following information:</w:t>
                      </w:r>
                    </w:p>
                    <w:p w14:paraId="15AB5596" w14:textId="77777777" w:rsidR="008D028E" w:rsidRPr="00647E96" w:rsidRDefault="008D028E" w:rsidP="008D028E">
                      <w:pPr>
                        <w:numPr>
                          <w:ilvl w:val="2"/>
                          <w:numId w:val="16"/>
                        </w:numPr>
                        <w:overflowPunct/>
                        <w:autoSpaceDE/>
                        <w:autoSpaceDN/>
                        <w:adjustRightInd/>
                        <w:spacing w:after="0"/>
                        <w:jc w:val="left"/>
                        <w:textAlignment w:val="auto"/>
                        <w:rPr>
                          <w:rFonts w:eastAsia="MS Mincho"/>
                          <w:color w:val="000000"/>
                          <w:lang w:val="en-US" w:eastAsia="ja-JP"/>
                        </w:rPr>
                      </w:pPr>
                      <w:r w:rsidRPr="00647E96">
                        <w:rPr>
                          <w:rFonts w:eastAsia="MS Mincho"/>
                          <w:color w:val="000000"/>
                          <w:lang w:val="en-US" w:eastAsia="ja-JP"/>
                        </w:rPr>
                        <w:t>Information indicating group at least for some cases</w:t>
                      </w:r>
                    </w:p>
                    <w:p w14:paraId="68FF2A2A" w14:textId="77777777" w:rsidR="008D028E" w:rsidRPr="00647E96" w:rsidRDefault="008D028E" w:rsidP="008D028E">
                      <w:pPr>
                        <w:numPr>
                          <w:ilvl w:val="3"/>
                          <w:numId w:val="16"/>
                        </w:numPr>
                        <w:overflowPunct/>
                        <w:autoSpaceDE/>
                        <w:autoSpaceDN/>
                        <w:adjustRightInd/>
                        <w:spacing w:after="0"/>
                        <w:jc w:val="left"/>
                        <w:textAlignment w:val="auto"/>
                        <w:rPr>
                          <w:rFonts w:eastAsia="MS Mincho"/>
                          <w:color w:val="000000"/>
                          <w:lang w:val="en-US" w:eastAsia="ja-JP"/>
                        </w:rPr>
                      </w:pPr>
                      <w:r w:rsidRPr="00647E96">
                        <w:rPr>
                          <w:rFonts w:eastAsia="MS Mincho"/>
                          <w:color w:val="000000"/>
                          <w:lang w:val="en-US" w:eastAsia="ja-JP"/>
                        </w:rPr>
                        <w:t xml:space="preserve">FFS: condition(s) to omit this parameter e.g. when L=1 or </w:t>
                      </w:r>
                      <w:r w:rsidRPr="00647E96">
                        <w:rPr>
                          <w:rFonts w:eastAsia="MS Mincho"/>
                          <w:i/>
                          <w:iCs/>
                          <w:color w:val="000000"/>
                          <w:lang w:val="en-US" w:eastAsia="ja-JP"/>
                        </w:rPr>
                        <w:t>N</w:t>
                      </w:r>
                      <w:r w:rsidRPr="00647E96">
                        <w:rPr>
                          <w:rFonts w:eastAsia="MS Mincho"/>
                          <w:i/>
                          <w:iCs/>
                          <w:color w:val="000000"/>
                          <w:vertAlign w:val="subscript"/>
                          <w:lang w:val="en-US" w:eastAsia="ja-JP"/>
                        </w:rPr>
                        <w:t>l</w:t>
                      </w:r>
                      <w:r w:rsidRPr="00647E96">
                        <w:rPr>
                          <w:rFonts w:eastAsia="MS Mincho"/>
                          <w:color w:val="000000"/>
                          <w:lang w:val="en-US" w:eastAsia="ja-JP"/>
                        </w:rPr>
                        <w:t>=1</w:t>
                      </w:r>
                    </w:p>
                    <w:p w14:paraId="200182D3" w14:textId="77777777" w:rsidR="008D028E" w:rsidRPr="00647E96" w:rsidRDefault="008D028E" w:rsidP="008D028E">
                      <w:pPr>
                        <w:numPr>
                          <w:ilvl w:val="2"/>
                          <w:numId w:val="16"/>
                        </w:numPr>
                        <w:overflowPunct/>
                        <w:autoSpaceDE/>
                        <w:autoSpaceDN/>
                        <w:adjustRightInd/>
                        <w:spacing w:after="0"/>
                        <w:jc w:val="left"/>
                        <w:textAlignment w:val="auto"/>
                        <w:rPr>
                          <w:rFonts w:eastAsia="MS Mincho"/>
                          <w:color w:val="000000"/>
                          <w:lang w:val="en-US" w:eastAsia="ja-JP"/>
                        </w:rPr>
                      </w:pPr>
                      <w:r w:rsidRPr="00647E96">
                        <w:rPr>
                          <w:rFonts w:eastAsia="MS Mincho"/>
                          <w:color w:val="000000"/>
                          <w:lang w:val="en-US" w:eastAsia="ja-JP"/>
                        </w:rPr>
                        <w:t xml:space="preserve">Measurement quantities for </w:t>
                      </w:r>
                      <w:r w:rsidRPr="00647E96">
                        <w:rPr>
                          <w:rFonts w:eastAsia="MS Mincho"/>
                          <w:i/>
                          <w:iCs/>
                          <w:color w:val="000000"/>
                          <w:lang w:val="en-US" w:eastAsia="ja-JP"/>
                        </w:rPr>
                        <w:t>N</w:t>
                      </w:r>
                      <w:r w:rsidRPr="00647E96">
                        <w:rPr>
                          <w:rFonts w:eastAsia="MS Mincho"/>
                          <w:i/>
                          <w:iCs/>
                          <w:color w:val="000000"/>
                          <w:vertAlign w:val="subscript"/>
                          <w:lang w:val="en-US" w:eastAsia="ja-JP"/>
                        </w:rPr>
                        <w:t>l</w:t>
                      </w:r>
                      <w:r w:rsidRPr="00647E96">
                        <w:rPr>
                          <w:rFonts w:eastAsia="MS Mincho"/>
                          <w:color w:val="000000"/>
                          <w:lang w:val="en-US" w:eastAsia="ja-JP"/>
                        </w:rPr>
                        <w:t xml:space="preserve"> beam (s)</w:t>
                      </w:r>
                    </w:p>
                    <w:p w14:paraId="75048BE6" w14:textId="77777777" w:rsidR="008D028E" w:rsidRPr="00647E96" w:rsidRDefault="008D028E" w:rsidP="008D028E">
                      <w:pPr>
                        <w:numPr>
                          <w:ilvl w:val="3"/>
                          <w:numId w:val="16"/>
                        </w:numPr>
                        <w:overflowPunct/>
                        <w:autoSpaceDE/>
                        <w:autoSpaceDN/>
                        <w:adjustRightInd/>
                        <w:spacing w:after="0"/>
                        <w:jc w:val="left"/>
                        <w:textAlignment w:val="auto"/>
                        <w:rPr>
                          <w:rFonts w:eastAsia="MS Mincho"/>
                          <w:color w:val="000000"/>
                          <w:lang w:val="en-US" w:eastAsia="ja-JP"/>
                        </w:rPr>
                      </w:pPr>
                      <w:r w:rsidRPr="00647E96">
                        <w:rPr>
                          <w:rFonts w:eastAsia="MS Mincho"/>
                          <w:color w:val="000000"/>
                          <w:lang w:val="en-US" w:eastAsia="ja-JP"/>
                        </w:rPr>
                        <w:t>Support L1 RSRP and CSI report (when CSI-RS is for CSI acquisition)</w:t>
                      </w:r>
                    </w:p>
                    <w:p w14:paraId="4A78000C" w14:textId="77777777" w:rsidR="008D028E" w:rsidRPr="00A8345B" w:rsidRDefault="008D028E" w:rsidP="008D028E">
                      <w:pPr>
                        <w:numPr>
                          <w:ilvl w:val="4"/>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FFS: the details of RSRP/CSI derivation and content</w:t>
                      </w:r>
                    </w:p>
                    <w:p w14:paraId="78A6B22F" w14:textId="77777777" w:rsidR="008D028E" w:rsidRPr="00A8345B" w:rsidRDefault="008D028E" w:rsidP="008D028E">
                      <w:pPr>
                        <w:numPr>
                          <w:ilvl w:val="4"/>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FFS: Other reporting contents, e.g., RSRQ  </w:t>
                      </w:r>
                    </w:p>
                    <w:p w14:paraId="2E0EAF82" w14:textId="77777777" w:rsidR="008D028E" w:rsidRPr="00A8345B" w:rsidRDefault="008D028E" w:rsidP="008D028E">
                      <w:pPr>
                        <w:numPr>
                          <w:ilvl w:val="4"/>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FFS: Configurability between L1 RSRP and CSI report</w:t>
                      </w:r>
                    </w:p>
                    <w:p w14:paraId="046FE094" w14:textId="77777777" w:rsidR="008D028E" w:rsidRPr="00A8345B" w:rsidRDefault="008D028E" w:rsidP="008D028E">
                      <w:pPr>
                        <w:numPr>
                          <w:ilvl w:val="4"/>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FFS: whether or not to support differential L1 RSRP feedback</w:t>
                      </w:r>
                    </w:p>
                    <w:p w14:paraId="530732C8" w14:textId="77777777" w:rsidR="008D028E" w:rsidRPr="00A8345B" w:rsidRDefault="008D028E" w:rsidP="008D028E">
                      <w:pPr>
                        <w:numPr>
                          <w:ilvl w:val="4"/>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FFS: How to select </w:t>
                      </w:r>
                      <w:r w:rsidRPr="00A8345B">
                        <w:rPr>
                          <w:rFonts w:eastAsia="MS Mincho"/>
                          <w:i/>
                          <w:iCs/>
                          <w:lang w:val="en-US" w:eastAsia="ja-JP"/>
                        </w:rPr>
                        <w:t>N</w:t>
                      </w:r>
                      <w:r w:rsidRPr="00A8345B">
                        <w:rPr>
                          <w:rFonts w:eastAsia="MS Mincho"/>
                          <w:i/>
                          <w:iCs/>
                          <w:vertAlign w:val="subscript"/>
                          <w:lang w:val="en-US" w:eastAsia="ja-JP"/>
                        </w:rPr>
                        <w:t>l</w:t>
                      </w:r>
                      <w:r w:rsidRPr="00A8345B">
                        <w:rPr>
                          <w:rFonts w:eastAsia="MS Mincho"/>
                          <w:lang w:val="en-US" w:eastAsia="ja-JP"/>
                        </w:rPr>
                        <w:t xml:space="preserve"> beam(s)</w:t>
                      </w:r>
                      <w:r w:rsidRPr="00A8345B">
                        <w:rPr>
                          <w:rFonts w:eastAsia="MS Mincho"/>
                          <w:b/>
                          <w:bCs/>
                          <w:i/>
                          <w:iCs/>
                          <w:lang w:val="en-US" w:eastAsia="ja-JP"/>
                        </w:rPr>
                        <w:t xml:space="preserve"> </w:t>
                      </w:r>
                      <w:r w:rsidRPr="00A8345B">
                        <w:rPr>
                          <w:rFonts w:eastAsia="MS Mincho"/>
                          <w:i/>
                          <w:iCs/>
                          <w:lang w:val="en-US" w:eastAsia="ja-JP"/>
                        </w:rPr>
                        <w:t>e.g max N</w:t>
                      </w:r>
                      <w:r w:rsidRPr="00A8345B">
                        <w:rPr>
                          <w:rFonts w:eastAsia="MS Mincho"/>
                          <w:i/>
                          <w:iCs/>
                          <w:vertAlign w:val="subscript"/>
                          <w:lang w:val="en-US" w:eastAsia="ja-JP"/>
                        </w:rPr>
                        <w:t>l</w:t>
                      </w:r>
                      <w:r w:rsidRPr="00A8345B">
                        <w:rPr>
                          <w:rFonts w:eastAsia="MS Mincho"/>
                          <w:i/>
                          <w:iCs/>
                          <w:lang w:val="en-US" w:eastAsia="ja-JP"/>
                        </w:rPr>
                        <w:t xml:space="preserve"> beams in terms of received power being above a certain threshold or in terms of correlation less than a certain threshold</w:t>
                      </w:r>
                    </w:p>
                    <w:p w14:paraId="5633F227" w14:textId="77777777" w:rsidR="008D028E" w:rsidRPr="00A8345B" w:rsidRDefault="008D028E" w:rsidP="008D028E">
                      <w:pPr>
                        <w:numPr>
                          <w:ilvl w:val="2"/>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Information indicating </w:t>
                      </w:r>
                      <w:r w:rsidRPr="00A8345B">
                        <w:rPr>
                          <w:rFonts w:eastAsia="MS Mincho"/>
                          <w:i/>
                          <w:iCs/>
                          <w:lang w:val="en-US" w:eastAsia="ja-JP"/>
                        </w:rPr>
                        <w:t>N</w:t>
                      </w:r>
                      <w:r w:rsidRPr="00A8345B">
                        <w:rPr>
                          <w:rFonts w:eastAsia="MS Mincho"/>
                          <w:i/>
                          <w:iCs/>
                          <w:vertAlign w:val="subscript"/>
                          <w:lang w:val="en-US" w:eastAsia="ja-JP"/>
                        </w:rPr>
                        <w:t>l</w:t>
                      </w:r>
                      <w:r w:rsidRPr="00A8345B">
                        <w:rPr>
                          <w:rFonts w:eastAsia="MS Mincho"/>
                          <w:lang w:val="en-US" w:eastAsia="ja-JP"/>
                        </w:rPr>
                        <w:t xml:space="preserve"> DL Tx beam(s) when applicable</w:t>
                      </w:r>
                    </w:p>
                    <w:p w14:paraId="21DDB7A8" w14:textId="77777777" w:rsidR="008D028E" w:rsidRPr="00A8345B" w:rsidRDefault="008D028E" w:rsidP="008D028E">
                      <w:pPr>
                        <w:numPr>
                          <w:ilvl w:val="3"/>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FFS: the details on this information, e.g., CSI-RS resource IDs, antenna port index, a combination of antenna port index and a time index, sequence index, beam selection rules for assisting rank selection for MIMO tx, etc.</w:t>
                      </w:r>
                    </w:p>
                    <w:p w14:paraId="51DB7AAD" w14:textId="77777777" w:rsidR="008D028E" w:rsidRPr="00A8345B" w:rsidRDefault="008D028E" w:rsidP="008D028E">
                      <w:pPr>
                        <w:numPr>
                          <w:ilvl w:val="1"/>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This group based beam reporting is configurable per UE basis.</w:t>
                      </w:r>
                    </w:p>
                    <w:p w14:paraId="6BFE2619" w14:textId="77777777" w:rsidR="008D028E" w:rsidRPr="00A8345B" w:rsidRDefault="008D028E" w:rsidP="008D028E">
                      <w:pPr>
                        <w:numPr>
                          <w:ilvl w:val="2"/>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This group based beam reporting can be turned off per UE basis e.g. when L=1 or </w:t>
                      </w:r>
                      <w:r w:rsidRPr="00A8345B">
                        <w:rPr>
                          <w:rFonts w:eastAsia="MS Mincho"/>
                          <w:i/>
                          <w:iCs/>
                          <w:lang w:val="en-US" w:eastAsia="ja-JP"/>
                        </w:rPr>
                        <w:t>N</w:t>
                      </w:r>
                      <w:r w:rsidRPr="00A8345B">
                        <w:rPr>
                          <w:rFonts w:eastAsia="MS Mincho"/>
                          <w:i/>
                          <w:iCs/>
                          <w:vertAlign w:val="subscript"/>
                          <w:lang w:val="en-US" w:eastAsia="ja-JP"/>
                        </w:rPr>
                        <w:t>l</w:t>
                      </w:r>
                      <w:r w:rsidRPr="00A8345B">
                        <w:rPr>
                          <w:rFonts w:eastAsia="MS Mincho"/>
                          <w:lang w:val="en-US" w:eastAsia="ja-JP"/>
                        </w:rPr>
                        <w:t>=1</w:t>
                      </w:r>
                    </w:p>
                    <w:p w14:paraId="10087277" w14:textId="77777777" w:rsidR="008D028E" w:rsidRPr="00A8345B" w:rsidRDefault="008D028E" w:rsidP="008D028E">
                      <w:pPr>
                        <w:numPr>
                          <w:ilvl w:val="3"/>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NOTE: No group identifier is reported when it is turned off </w:t>
                      </w:r>
                    </w:p>
                    <w:p w14:paraId="2F1BE991" w14:textId="77777777" w:rsidR="008D028E" w:rsidRPr="00A8345B" w:rsidRDefault="008D028E" w:rsidP="008D028E">
                      <w:pPr>
                        <w:numPr>
                          <w:ilvl w:val="2"/>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FFS: how L is determined. e.g. by network configuration or UE selection or UE capability e.g. how many beams can be received simultaneously</w:t>
                      </w:r>
                    </w:p>
                    <w:p w14:paraId="23A8822E" w14:textId="5CEF2443" w:rsidR="008D028E" w:rsidRPr="008D028E" w:rsidRDefault="008D028E" w:rsidP="008D028E">
                      <w:pPr>
                        <w:numPr>
                          <w:ilvl w:val="2"/>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FFS: how is configured using the CSI framework to support multi-panel or multi-TRP transmission</w:t>
                      </w:r>
                    </w:p>
                  </w:txbxContent>
                </v:textbox>
                <w10:anchorlock/>
              </v:shape>
            </w:pict>
          </mc:Fallback>
        </mc:AlternateContent>
      </w:r>
    </w:p>
    <w:p w14:paraId="39DC1C8C" w14:textId="26AE55AE" w:rsidR="00BF7642" w:rsidRPr="00E9149C" w:rsidRDefault="008D028E" w:rsidP="00BF7642">
      <w:pPr>
        <w:pStyle w:val="BodyText"/>
      </w:pPr>
      <w:r>
        <w:t>Subsequently, i</w:t>
      </w:r>
      <w:r w:rsidR="00E64B80">
        <w:t>n RAN1#88</w:t>
      </w:r>
      <w:r w:rsidR="00356A14">
        <w:t>b</w:t>
      </w:r>
      <w:r w:rsidR="00BF7642">
        <w:t xml:space="preserve">, the following </w:t>
      </w:r>
      <w:r>
        <w:t>was agreed</w:t>
      </w:r>
      <w:r w:rsidR="00BF7642">
        <w:t>:</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1A2BA9" w14:textId="77777777" w:rsidR="00527A26" w:rsidRPr="00442DF4" w:rsidRDefault="00527A26" w:rsidP="00527A26">
                            <w:pPr>
                              <w:numPr>
                                <w:ilvl w:val="0"/>
                                <w:numId w:val="16"/>
                              </w:numPr>
                              <w:overflowPunct/>
                              <w:autoSpaceDE/>
                              <w:autoSpaceDN/>
                              <w:adjustRightInd/>
                              <w:spacing w:after="0"/>
                              <w:jc w:val="left"/>
                              <w:textAlignment w:val="auto"/>
                            </w:pPr>
                            <w:r w:rsidRPr="00442DF4">
                              <w:rPr>
                                <w:lang w:val="en-US" w:eastAsia="ja-JP"/>
                              </w:rPr>
                              <w:t>For beam reporting, companies are encouraged to perform detailed analysis w.r.t. comparing Alt 1 and Alt 2, particularly considering the overhead (feedback overhead, signaling overhead, etc.), performance, flexibility in operation, etc.</w:t>
                            </w:r>
                          </w:p>
                          <w:p w14:paraId="3D09C15F" w14:textId="77777777" w:rsidR="00527A26" w:rsidRPr="00442DF4" w:rsidRDefault="00527A26" w:rsidP="00527A26">
                            <w:pPr>
                              <w:numPr>
                                <w:ilvl w:val="1"/>
                                <w:numId w:val="16"/>
                              </w:numPr>
                              <w:overflowPunct/>
                              <w:autoSpaceDE/>
                              <w:autoSpaceDN/>
                              <w:adjustRightInd/>
                              <w:spacing w:after="0"/>
                              <w:jc w:val="left"/>
                              <w:textAlignment w:val="auto"/>
                            </w:pPr>
                            <w:r w:rsidRPr="00442DF4">
                              <w:rPr>
                                <w:lang w:val="en-US" w:eastAsia="ja-JP"/>
                              </w:rPr>
                              <w:t>Aim to down-select one of the two alternative s with the possibility of merging into a single alternative (if so, the corresponding analysis) at next meeting</w:t>
                            </w:r>
                          </w:p>
                          <w:p w14:paraId="7FA05B3E" w14:textId="7A00C522" w:rsidR="00BF7642" w:rsidRPr="00527A26" w:rsidRDefault="00527A26" w:rsidP="00CE4A56">
                            <w:pPr>
                              <w:numPr>
                                <w:ilvl w:val="1"/>
                                <w:numId w:val="16"/>
                              </w:numPr>
                              <w:overflowPunct/>
                              <w:autoSpaceDE/>
                              <w:autoSpaceDN/>
                              <w:adjustRightInd/>
                              <w:spacing w:after="0"/>
                              <w:jc w:val="left"/>
                              <w:textAlignment w:val="auto"/>
                            </w:pPr>
                            <w:r w:rsidRPr="00442DF4">
                              <w:rPr>
                                <w:lang w:val="en-US" w:eastAsia="ja-JP"/>
                              </w:rPr>
                              <w:t>Each company to state the assumed UE implementation in the analysis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53A41A3" id="Text Box 2"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AUpJPXlgIAALoFAAAOAAAAAAAAAAAAAAAAAC4CAABkcnMvZTJvRG9jLnht&#10;bFBLAQItABQABgAIAAAAIQDkSytV3AAAAAUBAAAPAAAAAAAAAAAAAAAAAPAEAABkcnMvZG93bnJl&#10;di54bWxQSwUGAAAAAAQABADzAAAA+QUAAAAA&#10;" fillcolor="white [3201]" strokeweight=".5pt">
                <v:textbox style="mso-fit-shape-to-text:t">
                  <w:txbxContent>
                    <w:p w14:paraId="2E1A2BA9" w14:textId="77777777" w:rsidR="00527A26" w:rsidRPr="00442DF4" w:rsidRDefault="00527A26" w:rsidP="00527A26">
                      <w:pPr>
                        <w:numPr>
                          <w:ilvl w:val="0"/>
                          <w:numId w:val="16"/>
                        </w:numPr>
                        <w:overflowPunct/>
                        <w:autoSpaceDE/>
                        <w:autoSpaceDN/>
                        <w:adjustRightInd/>
                        <w:spacing w:after="0"/>
                        <w:jc w:val="left"/>
                        <w:textAlignment w:val="auto"/>
                      </w:pPr>
                      <w:r w:rsidRPr="00442DF4">
                        <w:rPr>
                          <w:lang w:val="en-US" w:eastAsia="ja-JP"/>
                        </w:rPr>
                        <w:t>For beam reporting, companies are encouraged to perform detailed analysis w.r.t. comparing Alt 1 and Alt 2, particularly considering the overhead (feedback overhead, signaling overhead, etc.), performance, flexibility in operation, etc.</w:t>
                      </w:r>
                    </w:p>
                    <w:p w14:paraId="3D09C15F" w14:textId="77777777" w:rsidR="00527A26" w:rsidRPr="00442DF4" w:rsidRDefault="00527A26" w:rsidP="00527A26">
                      <w:pPr>
                        <w:numPr>
                          <w:ilvl w:val="1"/>
                          <w:numId w:val="16"/>
                        </w:numPr>
                        <w:overflowPunct/>
                        <w:autoSpaceDE/>
                        <w:autoSpaceDN/>
                        <w:adjustRightInd/>
                        <w:spacing w:after="0"/>
                        <w:jc w:val="left"/>
                        <w:textAlignment w:val="auto"/>
                      </w:pPr>
                      <w:r w:rsidRPr="00442DF4">
                        <w:rPr>
                          <w:lang w:val="en-US" w:eastAsia="ja-JP"/>
                        </w:rPr>
                        <w:t>Aim to down-select one of the two alternative s with the possibility of merging into a single alternative (if so, the corresponding analysis) at next meeting</w:t>
                      </w:r>
                    </w:p>
                    <w:p w14:paraId="7FA05B3E" w14:textId="7A00C522" w:rsidR="00BF7642" w:rsidRPr="00527A26" w:rsidRDefault="00527A26" w:rsidP="00CE4A56">
                      <w:pPr>
                        <w:numPr>
                          <w:ilvl w:val="1"/>
                          <w:numId w:val="16"/>
                        </w:numPr>
                        <w:overflowPunct/>
                        <w:autoSpaceDE/>
                        <w:autoSpaceDN/>
                        <w:adjustRightInd/>
                        <w:spacing w:after="0"/>
                        <w:jc w:val="left"/>
                        <w:textAlignment w:val="auto"/>
                      </w:pPr>
                      <w:r w:rsidRPr="00442DF4">
                        <w:rPr>
                          <w:lang w:val="en-US" w:eastAsia="ja-JP"/>
                        </w:rPr>
                        <w:t>Each company to state the assumed UE implementation in the analysis</w:t>
                      </w:r>
                    </w:p>
                  </w:txbxContent>
                </v:textbox>
                <w10:anchorlock/>
              </v:shape>
            </w:pict>
          </mc:Fallback>
        </mc:AlternateContent>
      </w:r>
    </w:p>
    <w:p w14:paraId="36A608B6" w14:textId="25B2FE6C" w:rsidR="008D028E" w:rsidRDefault="008D028E" w:rsidP="00BF7642">
      <w:pPr>
        <w:pStyle w:val="BodyText"/>
      </w:pPr>
      <w:r>
        <w:t xml:space="preserve">In </w:t>
      </w:r>
      <w:r w:rsidR="00B21840">
        <w:fldChar w:fldCharType="begin"/>
      </w:r>
      <w:r w:rsidR="00B21840">
        <w:instrText xml:space="preserve"> REF _Ref481680672 \r \h </w:instrText>
      </w:r>
      <w:r w:rsidR="00B21840">
        <w:fldChar w:fldCharType="separate"/>
      </w:r>
      <w:r w:rsidR="00B21840">
        <w:t>[2]</w:t>
      </w:r>
      <w:r w:rsidR="00B21840">
        <w:fldChar w:fldCharType="end"/>
      </w:r>
      <w:r w:rsidR="00DA5396">
        <w:t>, a beam grouping approach for beam management was analyzed by means of link and system simulations.</w:t>
      </w:r>
    </w:p>
    <w:p w14:paraId="45D94F03" w14:textId="2997A390" w:rsidR="00477768" w:rsidRPr="00CE0424" w:rsidRDefault="00BF7642" w:rsidP="00BF7642">
      <w:pPr>
        <w:pStyle w:val="BodyText"/>
      </w:pPr>
      <w:r>
        <w:t>In this contrib</w:t>
      </w:r>
      <w:r w:rsidR="00DA5396">
        <w:t>ution, we provide further analysis of group-based and non</w:t>
      </w:r>
      <w:r w:rsidR="00EE1A2E">
        <w:t>-</w:t>
      </w:r>
      <w:r w:rsidR="00DA5396">
        <w:t>group-based beam management by evaluating additional scenarios and UE antenna configurations.</w:t>
      </w:r>
    </w:p>
    <w:p w14:paraId="3CB8F8BC" w14:textId="4BDDCFE9" w:rsidR="004000E8" w:rsidRDefault="004000E8" w:rsidP="00CE0424">
      <w:pPr>
        <w:pStyle w:val="Heading1"/>
      </w:pPr>
      <w:bookmarkStart w:id="0" w:name="_Ref178064866"/>
      <w:r w:rsidRPr="00CE0424">
        <w:lastRenderedPageBreak/>
        <w:t>Discussion</w:t>
      </w:r>
      <w:bookmarkEnd w:id="0"/>
    </w:p>
    <w:p w14:paraId="44858791" w14:textId="77777777" w:rsidR="007F5B66" w:rsidRDefault="00025CA6" w:rsidP="007F5B66">
      <w:pPr>
        <w:rPr>
          <w:lang w:val="en-US"/>
        </w:rPr>
      </w:pPr>
      <w:r>
        <w:t>In this contribution we evaluate the performance of two different beam management approaches: one grouping-based and one that does not rely on beam groupin</w:t>
      </w:r>
      <w:r w:rsidR="00A92959">
        <w:t>g</w:t>
      </w:r>
      <w:r>
        <w:t xml:space="preserve">, herein referred to as “beam-based”. </w:t>
      </w:r>
      <w:r w:rsidR="007F5B66">
        <w:rPr>
          <w:lang w:val="en-US"/>
        </w:rPr>
        <w:t xml:space="preserve">The approaches are evaluated for two different scenarios and two different UE antenna configurations using simplified system simulations. The Indoor hotspot (InH) and Urban macro (UMa) scenarios as defined in the NR MIMO calibration campaign </w:t>
      </w:r>
      <w:r w:rsidR="007F5B66">
        <w:rPr>
          <w:lang w:val="en-US"/>
        </w:rPr>
        <w:fldChar w:fldCharType="begin"/>
      </w:r>
      <w:r w:rsidR="007F5B66">
        <w:rPr>
          <w:lang w:val="en-US"/>
        </w:rPr>
        <w:instrText xml:space="preserve"> REF _Ref481697463 \r \h </w:instrText>
      </w:r>
      <w:r w:rsidR="007F5B66">
        <w:rPr>
          <w:lang w:val="en-US"/>
        </w:rPr>
      </w:r>
      <w:r w:rsidR="007F5B66">
        <w:rPr>
          <w:lang w:val="en-US"/>
        </w:rPr>
        <w:fldChar w:fldCharType="separate"/>
      </w:r>
      <w:r w:rsidR="007F5B66">
        <w:rPr>
          <w:lang w:val="en-US"/>
        </w:rPr>
        <w:t>[3]</w:t>
      </w:r>
      <w:r w:rsidR="007F5B66">
        <w:rPr>
          <w:lang w:val="en-US"/>
        </w:rPr>
        <w:fldChar w:fldCharType="end"/>
      </w:r>
      <w:r w:rsidR="007F5B66">
        <w:rPr>
          <w:lang w:val="en-US"/>
        </w:rPr>
        <w:t xml:space="preserve"> are evaluated for UEs with either two back-to-back panels or four panels oriented 90 degrees relative each other. Each UE panel has (M, N, P) = (2, 4, 2) elements. The TRP antennas are configured as </w:t>
      </w:r>
      <w:r w:rsidR="007F5B66" w:rsidRPr="0029392E">
        <w:rPr>
          <w:lang w:val="en-US"/>
        </w:rPr>
        <w:t xml:space="preserve"> (M,N,P,Mg,Ng) = (4,8,2,2,2).</w:t>
      </w:r>
    </w:p>
    <w:p w14:paraId="0FB3B3FB" w14:textId="5C47E2F2" w:rsidR="00025CA6" w:rsidRDefault="007F5B66" w:rsidP="00EB5381">
      <w:r>
        <w:t>In more detail,</w:t>
      </w:r>
      <w:r w:rsidR="00A92959">
        <w:t xml:space="preserve"> the two approaches are as follows:</w:t>
      </w:r>
    </w:p>
    <w:p w14:paraId="177E0A98" w14:textId="642200C8" w:rsidR="00EB5381" w:rsidRDefault="00A92959" w:rsidP="00F16983">
      <w:pPr>
        <w:pStyle w:val="ListParagraph"/>
        <w:numPr>
          <w:ilvl w:val="0"/>
          <w:numId w:val="17"/>
        </w:numPr>
        <w:spacing w:after="0"/>
      </w:pPr>
      <w:r w:rsidRPr="005B6A8B">
        <w:rPr>
          <w:i/>
        </w:rPr>
        <w:t>Beam-based</w:t>
      </w:r>
      <w:r>
        <w:t>.</w:t>
      </w:r>
      <w:r w:rsidR="00B37802">
        <w:t xml:space="preserve"> </w:t>
      </w:r>
      <w:r w:rsidR="007F5B66">
        <w:t>The two best</w:t>
      </w:r>
      <w:r w:rsidR="00F16983">
        <w:t xml:space="preserve"> – and </w:t>
      </w:r>
      <w:r w:rsidR="00B37802" w:rsidRPr="00B37802">
        <w:t>distinct</w:t>
      </w:r>
      <w:r w:rsidR="00F16983">
        <w:t xml:space="preserve"> – TRP </w:t>
      </w:r>
      <w:r w:rsidR="00B37802" w:rsidRPr="00B37802">
        <w:t xml:space="preserve">TX beams are reported </w:t>
      </w:r>
      <w:r w:rsidR="007F5B66">
        <w:t xml:space="preserve">by the UE. </w:t>
      </w:r>
      <w:r w:rsidR="007F5B66" w:rsidRPr="005B6A8B">
        <w:rPr>
          <w:lang w:val="en-US"/>
        </w:rPr>
        <w:t xml:space="preserve">“Best” here means the </w:t>
      </w:r>
      <w:r w:rsidR="00F16983" w:rsidRPr="005B6A8B">
        <w:rPr>
          <w:lang w:val="en-US"/>
        </w:rPr>
        <w:t>TX beam</w:t>
      </w:r>
      <w:r w:rsidR="003B0614">
        <w:rPr>
          <w:lang w:val="en-US"/>
        </w:rPr>
        <w:t>s</w:t>
      </w:r>
      <w:r w:rsidR="00F16983" w:rsidRPr="005B6A8B">
        <w:rPr>
          <w:lang w:val="en-US"/>
        </w:rPr>
        <w:t xml:space="preserve"> corresponding to the </w:t>
      </w:r>
      <w:r w:rsidR="005B6A8B" w:rsidRPr="005B6A8B">
        <w:rPr>
          <w:lang w:val="en-US"/>
        </w:rPr>
        <w:t xml:space="preserve">TX-RX </w:t>
      </w:r>
      <w:r w:rsidR="00E40DF1" w:rsidRPr="005B6A8B">
        <w:rPr>
          <w:lang w:val="en-US"/>
        </w:rPr>
        <w:t>beam pair</w:t>
      </w:r>
      <w:r w:rsidR="003B0614">
        <w:rPr>
          <w:lang w:val="en-US"/>
        </w:rPr>
        <w:t>s</w:t>
      </w:r>
      <w:r w:rsidR="007F5B66" w:rsidRPr="005B6A8B">
        <w:rPr>
          <w:lang w:val="en-US"/>
        </w:rPr>
        <w:t xml:space="preserve"> with </w:t>
      </w:r>
      <w:r w:rsidR="003B0614">
        <w:rPr>
          <w:lang w:val="en-US"/>
        </w:rPr>
        <w:t xml:space="preserve">the two </w:t>
      </w:r>
      <w:r w:rsidR="00F16983" w:rsidRPr="005B6A8B">
        <w:rPr>
          <w:lang w:val="en-US"/>
        </w:rPr>
        <w:t>largest</w:t>
      </w:r>
      <w:r w:rsidR="007F5B66" w:rsidRPr="005B6A8B">
        <w:rPr>
          <w:lang w:val="en-US"/>
        </w:rPr>
        <w:t xml:space="preserve"> RSRP</w:t>
      </w:r>
      <w:r w:rsidR="003B0614">
        <w:rPr>
          <w:lang w:val="en-US"/>
        </w:rPr>
        <w:t>s</w:t>
      </w:r>
      <w:r w:rsidR="007F5B66" w:rsidRPr="005B6A8B">
        <w:rPr>
          <w:lang w:val="en-US"/>
        </w:rPr>
        <w:t>.</w:t>
      </w:r>
      <w:r w:rsidR="00A22C03" w:rsidRPr="005B6A8B">
        <w:rPr>
          <w:lang w:val="en-US"/>
        </w:rPr>
        <w:t xml:space="preserve"> </w:t>
      </w:r>
      <w:r w:rsidR="005B6A8B">
        <w:rPr>
          <w:lang w:val="en-US"/>
        </w:rPr>
        <w:t xml:space="preserve">Note that in this approach, the two </w:t>
      </w:r>
      <w:r w:rsidR="004F51BB">
        <w:rPr>
          <w:lang w:val="en-US"/>
        </w:rPr>
        <w:t xml:space="preserve">reported </w:t>
      </w:r>
      <w:r w:rsidR="005B6A8B">
        <w:rPr>
          <w:lang w:val="en-US"/>
        </w:rPr>
        <w:t>TX beams do not necessarily correspond to two different RX beams</w:t>
      </w:r>
      <w:r w:rsidR="003B0614">
        <w:rPr>
          <w:lang w:val="en-US"/>
        </w:rPr>
        <w:t xml:space="preserve"> and/or panels</w:t>
      </w:r>
      <w:r w:rsidR="005B6A8B">
        <w:rPr>
          <w:lang w:val="en-US"/>
        </w:rPr>
        <w:t xml:space="preserve">. </w:t>
      </w:r>
      <w:r w:rsidR="00A22C03" w:rsidRPr="005B6A8B">
        <w:rPr>
          <w:lang w:val="en-US"/>
        </w:rPr>
        <w:t xml:space="preserve">In the beam sweeping, all </w:t>
      </w:r>
      <w:r w:rsidR="00F16983" w:rsidRPr="005B6A8B">
        <w:rPr>
          <w:lang w:val="en-US"/>
        </w:rPr>
        <w:t>TX-RX beam pairs</w:t>
      </w:r>
      <w:r w:rsidR="00A22C03" w:rsidRPr="005B6A8B">
        <w:rPr>
          <w:lang w:val="en-US"/>
        </w:rPr>
        <w:t xml:space="preserve"> are evaluated. At the TRP, a single panel and a single polarization is used in the beam </w:t>
      </w:r>
      <w:r w:rsidR="00F16983" w:rsidRPr="005B6A8B">
        <w:rPr>
          <w:lang w:val="en-US"/>
        </w:rPr>
        <w:t>sweep,</w:t>
      </w:r>
      <w:r w:rsidR="00A22C03" w:rsidRPr="005B6A8B">
        <w:rPr>
          <w:lang w:val="en-US"/>
        </w:rPr>
        <w:t xml:space="preserve"> but in the data transmission </w:t>
      </w:r>
      <w:r w:rsidR="006427C5">
        <w:t>all</w:t>
      </w:r>
      <w:r w:rsidR="00A22C03">
        <w:t xml:space="preserve"> four TRP panels and both polarizations</w:t>
      </w:r>
      <w:r w:rsidR="00F16983">
        <w:t xml:space="preserve"> </w:t>
      </w:r>
      <w:r w:rsidR="005B6A8B">
        <w:t>in each</w:t>
      </w:r>
      <w:r w:rsidR="00F16983">
        <w:t xml:space="preserve"> panel</w:t>
      </w:r>
      <w:r w:rsidR="00A22C03">
        <w:t xml:space="preserve"> are used. </w:t>
      </w:r>
      <w:r w:rsidR="003B0614">
        <w:t>During data transmission, t</w:t>
      </w:r>
      <w:r w:rsidR="00B37802" w:rsidRPr="00B37802">
        <w:t xml:space="preserve">he </w:t>
      </w:r>
      <w:r w:rsidR="003B0614">
        <w:t xml:space="preserve">first </w:t>
      </w:r>
      <w:r w:rsidR="00F16983">
        <w:t xml:space="preserve">TX beam corresponding to the </w:t>
      </w:r>
      <w:r w:rsidR="00E40DF1">
        <w:t xml:space="preserve">best </w:t>
      </w:r>
      <w:r w:rsidR="00A43492">
        <w:t xml:space="preserve">beam pair </w:t>
      </w:r>
      <w:r w:rsidR="00A22C03">
        <w:t>is used in two TRP panels next to each other horizontally</w:t>
      </w:r>
      <w:r w:rsidR="00B37802" w:rsidRPr="00B37802">
        <w:t xml:space="preserve">. </w:t>
      </w:r>
      <w:r w:rsidR="00F16983">
        <w:t xml:space="preserve">The </w:t>
      </w:r>
      <w:r w:rsidR="003B0614">
        <w:t xml:space="preserve">second </w:t>
      </w:r>
      <w:r w:rsidR="00F16983">
        <w:t xml:space="preserve">TX beam corresponding to the second-best beam pair (distinct from the first TX beam) </w:t>
      </w:r>
      <w:r w:rsidR="00A22C03" w:rsidRPr="005B6A8B">
        <w:rPr>
          <w:lang w:val="en-US" w:eastAsia="en-US"/>
        </w:rPr>
        <w:t xml:space="preserve">is used in the other two TRP panels. </w:t>
      </w:r>
      <w:r w:rsidR="003D47B2" w:rsidRPr="005B6A8B">
        <w:rPr>
          <w:lang w:val="en-US" w:eastAsia="en-US"/>
        </w:rPr>
        <w:t xml:space="preserve">All </w:t>
      </w:r>
      <w:r w:rsidR="003B0614">
        <w:rPr>
          <w:lang w:val="en-US" w:eastAsia="en-US"/>
        </w:rPr>
        <w:t xml:space="preserve">RX </w:t>
      </w:r>
      <w:r w:rsidR="003D47B2" w:rsidRPr="005B6A8B">
        <w:rPr>
          <w:lang w:val="en-US" w:eastAsia="en-US"/>
        </w:rPr>
        <w:t>panels are used</w:t>
      </w:r>
      <w:r w:rsidR="006D7758" w:rsidRPr="005B6A8B">
        <w:rPr>
          <w:lang w:val="en-US" w:eastAsia="en-US"/>
        </w:rPr>
        <w:t xml:space="preserve"> </w:t>
      </w:r>
      <w:r w:rsidR="003B0614">
        <w:rPr>
          <w:lang w:val="en-US" w:eastAsia="en-US"/>
        </w:rPr>
        <w:t>at</w:t>
      </w:r>
      <w:r w:rsidR="006D7758" w:rsidRPr="005B6A8B">
        <w:rPr>
          <w:lang w:val="en-US" w:eastAsia="en-US"/>
        </w:rPr>
        <w:t xml:space="preserve"> the UE</w:t>
      </w:r>
      <w:r w:rsidR="0011325E" w:rsidRPr="005B6A8B">
        <w:rPr>
          <w:lang w:val="en-US" w:eastAsia="en-US"/>
        </w:rPr>
        <w:t xml:space="preserve"> </w:t>
      </w:r>
      <w:r w:rsidR="005B6A8B" w:rsidRPr="005B6A8B">
        <w:rPr>
          <w:lang w:val="en-US" w:eastAsia="en-US"/>
        </w:rPr>
        <w:t xml:space="preserve">during data </w:t>
      </w:r>
      <w:r w:rsidR="007B20A5" w:rsidRPr="005B6A8B">
        <w:rPr>
          <w:lang w:val="en-US" w:eastAsia="en-US"/>
        </w:rPr>
        <w:t>reception</w:t>
      </w:r>
      <w:r w:rsidR="005B6A8B" w:rsidRPr="005B6A8B">
        <w:rPr>
          <w:lang w:val="en-US" w:eastAsia="en-US"/>
        </w:rPr>
        <w:t xml:space="preserve">. </w:t>
      </w:r>
      <w:r w:rsidR="005B6A8B">
        <w:rPr>
          <w:lang w:val="en-US" w:eastAsia="en-US"/>
        </w:rPr>
        <w:t>E</w:t>
      </w:r>
      <w:r w:rsidR="003D47B2" w:rsidRPr="005B6A8B">
        <w:rPr>
          <w:lang w:val="en-US" w:eastAsia="en-US"/>
        </w:rPr>
        <w:t>ach panel</w:t>
      </w:r>
      <w:r w:rsidR="005B6A8B">
        <w:rPr>
          <w:lang w:val="en-US" w:eastAsia="en-US"/>
        </w:rPr>
        <w:t xml:space="preserve"> uses the </w:t>
      </w:r>
      <w:r w:rsidR="006D7758" w:rsidRPr="005B6A8B">
        <w:rPr>
          <w:lang w:val="en-US" w:eastAsia="en-US"/>
        </w:rPr>
        <w:t xml:space="preserve">RX beam that is best, </w:t>
      </w:r>
      <w:r w:rsidR="003D47B2" w:rsidRPr="005B6A8B">
        <w:rPr>
          <w:lang w:val="en-US" w:eastAsia="en-US"/>
        </w:rPr>
        <w:t xml:space="preserve">considering only </w:t>
      </w:r>
      <w:r w:rsidR="00E40DF1" w:rsidRPr="005B6A8B">
        <w:rPr>
          <w:lang w:val="en-US"/>
        </w:rPr>
        <w:t>beam pair</w:t>
      </w:r>
      <w:r w:rsidR="003D47B2" w:rsidRPr="005B6A8B">
        <w:rPr>
          <w:lang w:val="en-US" w:eastAsia="en-US"/>
        </w:rPr>
        <w:t>s</w:t>
      </w:r>
      <w:r w:rsidR="006D7758" w:rsidRPr="005B6A8B">
        <w:rPr>
          <w:lang w:val="en-US" w:eastAsia="en-US"/>
        </w:rPr>
        <w:t xml:space="preserve"> </w:t>
      </w:r>
      <w:r w:rsidR="0011325E" w:rsidRPr="005B6A8B">
        <w:rPr>
          <w:lang w:val="en-US" w:eastAsia="en-US"/>
        </w:rPr>
        <w:t>corresponding to</w:t>
      </w:r>
      <w:r w:rsidR="006D7758" w:rsidRPr="005B6A8B">
        <w:rPr>
          <w:lang w:val="en-US" w:eastAsia="en-US"/>
        </w:rPr>
        <w:t xml:space="preserve"> the two </w:t>
      </w:r>
      <w:r w:rsidR="005B6A8B">
        <w:rPr>
          <w:lang w:val="en-US" w:eastAsia="en-US"/>
        </w:rPr>
        <w:t>reported</w:t>
      </w:r>
      <w:r w:rsidR="006D7758" w:rsidRPr="005B6A8B">
        <w:rPr>
          <w:lang w:val="en-US" w:eastAsia="en-US"/>
        </w:rPr>
        <w:t xml:space="preserve"> TX beams</w:t>
      </w:r>
      <w:r w:rsidR="003D47B2" w:rsidRPr="005B6A8B">
        <w:rPr>
          <w:lang w:val="en-US"/>
        </w:rPr>
        <w:t>.</w:t>
      </w:r>
      <w:r w:rsidR="004A0339" w:rsidRPr="005B6A8B">
        <w:rPr>
          <w:lang w:val="en-US"/>
        </w:rPr>
        <w:t xml:space="preserve"> </w:t>
      </w:r>
    </w:p>
    <w:p w14:paraId="5B81CC2D" w14:textId="57256195" w:rsidR="00EB5381" w:rsidRDefault="00B37802" w:rsidP="00EB5381">
      <w:pPr>
        <w:pStyle w:val="ListParagraph"/>
        <w:numPr>
          <w:ilvl w:val="0"/>
          <w:numId w:val="17"/>
        </w:numPr>
        <w:spacing w:after="0"/>
      </w:pPr>
      <w:r w:rsidRPr="00A92959">
        <w:rPr>
          <w:i/>
        </w:rPr>
        <w:t>Grouping-based</w:t>
      </w:r>
      <w:r w:rsidR="00A92959">
        <w:t>.</w:t>
      </w:r>
      <w:r w:rsidR="005B6A8B">
        <w:t xml:space="preserve"> Like in beam-based reporting, two TRP TX beams are reported by the UE</w:t>
      </w:r>
      <w:r w:rsidR="004F51BB">
        <w:t>. T</w:t>
      </w:r>
      <w:r w:rsidR="005B6A8B">
        <w:t>he first T</w:t>
      </w:r>
      <w:r w:rsidR="004F51BB">
        <w:t>X beam corresponds to the TX-RX beam pair with the largest RSRP. However, unlike beam-based reporting, the second TX beam corresponds to the next best beam pair under the constraint that the corresponding RX panel is different than that of the first beam pair. Note that in this approach, the two reported TX beams ar</w:t>
      </w:r>
      <w:r w:rsidR="00CB421D">
        <w:t xml:space="preserve">e not necessarily distinct. One can think of this approach </w:t>
      </w:r>
      <w:r w:rsidR="003B0614">
        <w:t xml:space="preserve">as </w:t>
      </w:r>
      <w:r w:rsidR="00CB421D">
        <w:t>either as Alt1 or Alt2</w:t>
      </w:r>
      <w:r w:rsidR="003B0614">
        <w:t>. I</w:t>
      </w:r>
      <w:r w:rsidR="00CB421D">
        <w:t>n the former, the first and 2</w:t>
      </w:r>
      <w:r w:rsidR="00CB421D" w:rsidRPr="00CB421D">
        <w:rPr>
          <w:vertAlign w:val="superscript"/>
        </w:rPr>
        <w:t>nd</w:t>
      </w:r>
      <w:r w:rsidR="00CB421D">
        <w:t xml:space="preserve"> reported TX beam indices are contained in a single group. In the latter, the </w:t>
      </w:r>
      <w:r w:rsidR="003B0614">
        <w:t>first and 2</w:t>
      </w:r>
      <w:r w:rsidR="003B0614" w:rsidRPr="003B0614">
        <w:rPr>
          <w:vertAlign w:val="superscript"/>
        </w:rPr>
        <w:t>nd</w:t>
      </w:r>
      <w:r w:rsidR="003B0614">
        <w:t xml:space="preserve"> </w:t>
      </w:r>
      <w:r w:rsidR="00CB421D">
        <w:t xml:space="preserve">reported TX beam indices are contained in two different groups. The feedback overhead in </w:t>
      </w:r>
      <w:r w:rsidR="008D1B74">
        <w:t>either case</w:t>
      </w:r>
      <w:r w:rsidR="00CB421D">
        <w:t xml:space="preserve"> is the same. Other than t</w:t>
      </w:r>
      <w:r w:rsidR="008D1B74">
        <w:t>he constrained beam selection and corresponding grouping of beams</w:t>
      </w:r>
      <w:r w:rsidR="00CB421D">
        <w:t>, the other procedures (beam sweeping, mapping of TX beams to the 4 TX panels, and the use of all RX panels during data reception) are the same as for the beam-based approach.</w:t>
      </w:r>
    </w:p>
    <w:p w14:paraId="48AB4793" w14:textId="77777777" w:rsidR="008D1B74" w:rsidRPr="0011325E" w:rsidRDefault="008D1B74" w:rsidP="008D1B74">
      <w:pPr>
        <w:spacing w:after="0"/>
      </w:pPr>
    </w:p>
    <w:p w14:paraId="3078E1BE" w14:textId="0A2E9EC7" w:rsidR="00561F45" w:rsidRDefault="00561F45" w:rsidP="00EB5381">
      <w:pPr>
        <w:rPr>
          <w:lang w:val="en-US"/>
        </w:rPr>
      </w:pPr>
      <w:r>
        <w:rPr>
          <w:lang w:val="en-US"/>
        </w:rPr>
        <w:t>Spectral efficiency is estimated by calculating channel capacity assuming perfect channel knowledge at both the transmitter and receiver</w:t>
      </w:r>
      <w:r w:rsidR="004A0339">
        <w:rPr>
          <w:lang w:val="en-US"/>
        </w:rPr>
        <w:t>, given the analog beams obtained from the beam management procedure</w:t>
      </w:r>
      <w:r>
        <w:rPr>
          <w:lang w:val="en-US"/>
        </w:rPr>
        <w:t xml:space="preserve">. </w:t>
      </w:r>
      <w:r w:rsidR="00977361">
        <w:rPr>
          <w:lang w:val="en-US"/>
        </w:rPr>
        <w:t xml:space="preserve">Only thermal noise is accounted for in the capacity calculations, so intercell interference is not taken into account. This is a reasonable assumption for the UMa scenario since this is mainly noise limited. For the InH scenario, however, intercell interference will have a significant impact. </w:t>
      </w:r>
      <w:r>
        <w:rPr>
          <w:lang w:val="en-US"/>
        </w:rPr>
        <w:t xml:space="preserve">To investigate the impact </w:t>
      </w:r>
      <w:r w:rsidR="00D03023">
        <w:rPr>
          <w:lang w:val="en-US"/>
        </w:rPr>
        <w:t>of beam grouping on the channel rank</w:t>
      </w:r>
      <w:r>
        <w:rPr>
          <w:lang w:val="en-US"/>
        </w:rPr>
        <w:t xml:space="preserve">, we also </w:t>
      </w:r>
      <w:r w:rsidR="00D03023">
        <w:rPr>
          <w:lang w:val="en-US"/>
        </w:rPr>
        <w:t>investigate</w:t>
      </w:r>
      <w:r>
        <w:rPr>
          <w:lang w:val="en-US"/>
        </w:rPr>
        <w:t xml:space="preserve"> the rank obtained </w:t>
      </w:r>
      <w:r w:rsidR="00D03023">
        <w:rPr>
          <w:lang w:val="en-US"/>
        </w:rPr>
        <w:t>when applying</w:t>
      </w:r>
      <w:r>
        <w:rPr>
          <w:lang w:val="en-US"/>
        </w:rPr>
        <w:t xml:space="preserve"> the waterfilling </w:t>
      </w:r>
      <w:r w:rsidR="00D03023">
        <w:rPr>
          <w:lang w:val="en-US"/>
        </w:rPr>
        <w:t>algorithm</w:t>
      </w:r>
      <w:r>
        <w:rPr>
          <w:lang w:val="en-US"/>
        </w:rPr>
        <w:t>.</w:t>
      </w:r>
    </w:p>
    <w:p w14:paraId="2B9FDC25" w14:textId="6073A77C" w:rsidR="00D03023" w:rsidRDefault="00D03023" w:rsidP="00EB5381">
      <w:pPr>
        <w:rPr>
          <w:lang w:val="en-US"/>
        </w:rPr>
      </w:pPr>
      <w:r>
        <w:rPr>
          <w:lang w:val="en-US"/>
        </w:rPr>
        <w:t xml:space="preserve">Channel rank and spectral efficiency for the InH scenario using 2 UE panels are shown </w:t>
      </w:r>
      <w:r>
        <w:rPr>
          <w:lang w:val="en-US"/>
        </w:rPr>
        <w:fldChar w:fldCharType="begin"/>
      </w:r>
      <w:r>
        <w:rPr>
          <w:lang w:val="en-US"/>
        </w:rPr>
        <w:instrText xml:space="preserve"> REF _Ref481747665 \h </w:instrText>
      </w:r>
      <w:r>
        <w:rPr>
          <w:lang w:val="en-US"/>
        </w:rPr>
      </w:r>
      <w:r>
        <w:rPr>
          <w:lang w:val="en-US"/>
        </w:rPr>
        <w:fldChar w:fldCharType="separate"/>
      </w:r>
      <w:r>
        <w:t xml:space="preserve">Figure </w:t>
      </w:r>
      <w:r>
        <w:rPr>
          <w:noProof/>
        </w:rPr>
        <w:t>1</w:t>
      </w:r>
      <w:r>
        <w:rPr>
          <w:lang w:val="en-US"/>
        </w:rPr>
        <w:fldChar w:fldCharType="end"/>
      </w:r>
      <w:r>
        <w:rPr>
          <w:lang w:val="en-US"/>
        </w:rPr>
        <w:t xml:space="preserve">. In this case a clear performance gain with the grouping-based approach can be observed. It can also be seen that there are more rank-4 channels with the grouping-based approach. A likely explanation of this is that </w:t>
      </w:r>
      <w:r w:rsidR="008640FF">
        <w:rPr>
          <w:lang w:val="en-US"/>
        </w:rPr>
        <w:t>selecting TX beams that are good for both UE panels excites a richer channel. However, utilizing this richness requires high SNR since some channel modes may be weak. This is not a problem in the interference-free InH scenario since this has extremely high SNR</w:t>
      </w:r>
      <w:r w:rsidR="00FC207F">
        <w:rPr>
          <w:lang w:val="en-US"/>
        </w:rPr>
        <w:t xml:space="preserve"> levels</w:t>
      </w:r>
      <w:r w:rsidR="008640FF">
        <w:rPr>
          <w:lang w:val="en-US"/>
        </w:rPr>
        <w:t>.</w:t>
      </w:r>
    </w:p>
    <w:p w14:paraId="1D82B636" w14:textId="77777777" w:rsidR="00EB5381" w:rsidRPr="00B37802" w:rsidRDefault="00EB5381" w:rsidP="00EB5381">
      <w:pPr>
        <w:rPr>
          <w:noProof/>
          <w:lang w:val="en-US" w:eastAsia="sv-SE"/>
        </w:rPr>
      </w:pPr>
    </w:p>
    <w:p w14:paraId="3A95039E" w14:textId="548CCF56" w:rsidR="00EB5381" w:rsidRDefault="00EB5381" w:rsidP="00EB5381">
      <w:pPr>
        <w:rPr>
          <w:noProof/>
          <w:lang w:val="sv-SE" w:eastAsia="sv-SE"/>
        </w:rPr>
      </w:pPr>
      <w:r>
        <w:rPr>
          <w:noProof/>
          <w:lang w:val="en-US" w:eastAsia="en-US"/>
        </w:rPr>
        <w:lastRenderedPageBreak/>
        <w:drawing>
          <wp:inline distT="0" distB="0" distL="0" distR="0" wp14:anchorId="77192AEA" wp14:editId="2603F4A8">
            <wp:extent cx="2934000" cy="2199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fig_InH_2_rank.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r>
        <w:rPr>
          <w:noProof/>
          <w:lang w:val="en-US" w:eastAsia="en-US"/>
        </w:rPr>
        <w:drawing>
          <wp:inline distT="0" distB="0" distL="0" distR="0" wp14:anchorId="0C5BFEC7" wp14:editId="354B11E3">
            <wp:extent cx="2934000" cy="2199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fig_InH_2_se.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38FAFC12" w14:textId="485484CD" w:rsidR="003607AB" w:rsidRDefault="003607AB" w:rsidP="003607AB">
      <w:pPr>
        <w:pStyle w:val="Caption"/>
      </w:pPr>
      <w:bookmarkStart w:id="1" w:name="_Ref481747665"/>
      <w:r>
        <w:t xml:space="preserve">Figure </w:t>
      </w:r>
      <w:r>
        <w:fldChar w:fldCharType="begin"/>
      </w:r>
      <w:r>
        <w:instrText xml:space="preserve"> SEQ Figure \* ARABIC </w:instrText>
      </w:r>
      <w:r>
        <w:fldChar w:fldCharType="separate"/>
      </w:r>
      <w:r>
        <w:rPr>
          <w:noProof/>
        </w:rPr>
        <w:t>1</w:t>
      </w:r>
      <w:r>
        <w:fldChar w:fldCharType="end"/>
      </w:r>
      <w:bookmarkEnd w:id="1"/>
      <w:r>
        <w:tab/>
      </w:r>
      <w:r w:rsidR="00BB3B8A">
        <w:t>Simulation results for InH with 2 UE panels</w:t>
      </w:r>
    </w:p>
    <w:p w14:paraId="0795C2F3" w14:textId="77777777" w:rsidR="00FC207F" w:rsidRDefault="00FC207F" w:rsidP="003607AB"/>
    <w:p w14:paraId="44360987" w14:textId="10918040" w:rsidR="003607AB" w:rsidRDefault="00E60F8B" w:rsidP="003607AB">
      <w:r>
        <w:t xml:space="preserve">Results for the InH scenario when increasing the number of UE panels to 4 are shown in </w:t>
      </w:r>
      <w:r>
        <w:fldChar w:fldCharType="begin"/>
      </w:r>
      <w:r>
        <w:instrText xml:space="preserve"> REF _Ref481748398 \h </w:instrText>
      </w:r>
      <w:r>
        <w:fldChar w:fldCharType="separate"/>
      </w:r>
      <w:r>
        <w:t xml:space="preserve">Figure </w:t>
      </w:r>
      <w:r>
        <w:rPr>
          <w:noProof/>
        </w:rPr>
        <w:t>2</w:t>
      </w:r>
      <w:r>
        <w:fldChar w:fldCharType="end"/>
      </w:r>
      <w:r>
        <w:t xml:space="preserve">. In this case there is only a minor performance gain with beam grouping. The difference in rank distribution between the two approaches is also small. In this </w:t>
      </w:r>
      <w:r w:rsidR="008854F8">
        <w:t xml:space="preserve">case, selecting the two best TX-RX beam pairs without any constraints on the RX panels </w:t>
      </w:r>
      <w:r w:rsidR="000B30D7">
        <w:t>seems to give enough channel richness.</w:t>
      </w:r>
    </w:p>
    <w:p w14:paraId="65759F98" w14:textId="77777777" w:rsidR="00FC207F" w:rsidRPr="003607AB" w:rsidRDefault="00FC207F" w:rsidP="003607AB"/>
    <w:p w14:paraId="01B8A19D" w14:textId="43BB03E6" w:rsidR="00EB5381" w:rsidRDefault="00EB5381" w:rsidP="00EB5381">
      <w:pPr>
        <w:rPr>
          <w:noProof/>
          <w:lang w:val="sv-SE" w:eastAsia="sv-SE"/>
        </w:rPr>
      </w:pPr>
      <w:r>
        <w:rPr>
          <w:noProof/>
          <w:lang w:val="en-US" w:eastAsia="en-US"/>
        </w:rPr>
        <w:drawing>
          <wp:inline distT="0" distB="0" distL="0" distR="0" wp14:anchorId="6D54111F" wp14:editId="079CBA76">
            <wp:extent cx="2934000" cy="2199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fig_InH_4_rank.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r>
        <w:rPr>
          <w:noProof/>
          <w:lang w:val="en-US" w:eastAsia="en-US"/>
        </w:rPr>
        <w:drawing>
          <wp:inline distT="0" distB="0" distL="0" distR="0" wp14:anchorId="20BD08A5" wp14:editId="2F327A7C">
            <wp:extent cx="2934000" cy="2199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ig_InH_4_se.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78916E03" w14:textId="2ED20D23" w:rsidR="003607AB" w:rsidRDefault="003607AB" w:rsidP="003607AB">
      <w:pPr>
        <w:pStyle w:val="Caption"/>
      </w:pPr>
      <w:bookmarkStart w:id="2" w:name="_Ref481748398"/>
      <w:r>
        <w:t xml:space="preserve">Figure </w:t>
      </w:r>
      <w:r>
        <w:fldChar w:fldCharType="begin"/>
      </w:r>
      <w:r>
        <w:instrText xml:space="preserve"> SEQ Figure \* ARABIC </w:instrText>
      </w:r>
      <w:r>
        <w:fldChar w:fldCharType="separate"/>
      </w:r>
      <w:r>
        <w:rPr>
          <w:noProof/>
        </w:rPr>
        <w:t>2</w:t>
      </w:r>
      <w:r>
        <w:fldChar w:fldCharType="end"/>
      </w:r>
      <w:bookmarkEnd w:id="2"/>
      <w:r>
        <w:tab/>
      </w:r>
      <w:r w:rsidR="00BB3B8A">
        <w:t>Simulation results for InH with 4 UE panels</w:t>
      </w:r>
    </w:p>
    <w:p w14:paraId="0864BAB4" w14:textId="77777777" w:rsidR="00FC207F" w:rsidRDefault="00FC207F" w:rsidP="00A770ED"/>
    <w:p w14:paraId="35B1EA24" w14:textId="7E89D2B1" w:rsidR="00A770ED" w:rsidRPr="00A770ED" w:rsidRDefault="00A770ED" w:rsidP="00A770ED">
      <w:r>
        <w:fldChar w:fldCharType="begin"/>
      </w:r>
      <w:r>
        <w:instrText xml:space="preserve"> REF _Ref481753758 \h </w:instrText>
      </w:r>
      <w:r>
        <w:fldChar w:fldCharType="separate"/>
      </w:r>
      <w:r>
        <w:t xml:space="preserve">Figure </w:t>
      </w:r>
      <w:r>
        <w:rPr>
          <w:noProof/>
        </w:rPr>
        <w:t>3</w:t>
      </w:r>
      <w:r>
        <w:fldChar w:fldCharType="end"/>
      </w:r>
      <w:r>
        <w:t xml:space="preserve"> shows results for the UMa scenario and 2 UE panels. In this scenario, the SNR levels are lower and the gain with beam grouping is essentially lost. This is probably due to that the SNR is not sufficiently high to utilize </w:t>
      </w:r>
      <w:r w:rsidR="006E4235">
        <w:t xml:space="preserve">weak </w:t>
      </w:r>
      <w:r>
        <w:t xml:space="preserve">propagation paths to the panel facing away from the TRP. </w:t>
      </w:r>
      <w:r w:rsidR="006E4235">
        <w:t xml:space="preserve">Similar observations can be made for the UMa scenario with 4 UE panels shown in </w:t>
      </w:r>
      <w:r w:rsidR="006E4235">
        <w:fldChar w:fldCharType="begin"/>
      </w:r>
      <w:r w:rsidR="006E4235">
        <w:instrText xml:space="preserve"> REF _Ref481754182 \h </w:instrText>
      </w:r>
      <w:r w:rsidR="006E4235">
        <w:fldChar w:fldCharType="separate"/>
      </w:r>
      <w:r w:rsidR="006E4235">
        <w:t xml:space="preserve">Figure </w:t>
      </w:r>
      <w:r w:rsidR="006E4235">
        <w:rPr>
          <w:noProof/>
        </w:rPr>
        <w:t>4</w:t>
      </w:r>
      <w:r w:rsidR="006E4235">
        <w:fldChar w:fldCharType="end"/>
      </w:r>
      <w:r w:rsidR="006E4235">
        <w:t>.</w:t>
      </w:r>
    </w:p>
    <w:p w14:paraId="2EDD63DD" w14:textId="77777777" w:rsidR="003607AB" w:rsidRPr="003607AB" w:rsidRDefault="003607AB" w:rsidP="003607AB"/>
    <w:p w14:paraId="231CB604" w14:textId="59F18311" w:rsidR="00EB5381" w:rsidRDefault="00EB5381" w:rsidP="00EB5381">
      <w:pPr>
        <w:rPr>
          <w:noProof/>
          <w:lang w:val="sv-SE" w:eastAsia="sv-SE"/>
        </w:rPr>
      </w:pPr>
      <w:r>
        <w:rPr>
          <w:noProof/>
          <w:lang w:val="en-US" w:eastAsia="en-US"/>
        </w:rPr>
        <w:lastRenderedPageBreak/>
        <w:drawing>
          <wp:inline distT="0" distB="0" distL="0" distR="0" wp14:anchorId="42DD4888" wp14:editId="1472AC78">
            <wp:extent cx="2937600" cy="2203200"/>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ig_UMa_2_rank.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37600" cy="2203200"/>
                    </a:xfrm>
                    <a:prstGeom prst="rect">
                      <a:avLst/>
                    </a:prstGeom>
                  </pic:spPr>
                </pic:pic>
              </a:graphicData>
            </a:graphic>
          </wp:inline>
        </w:drawing>
      </w:r>
      <w:r>
        <w:rPr>
          <w:noProof/>
          <w:lang w:val="en-US" w:eastAsia="en-US"/>
        </w:rPr>
        <w:drawing>
          <wp:inline distT="0" distB="0" distL="0" distR="0" wp14:anchorId="7BF28C7E" wp14:editId="43E68753">
            <wp:extent cx="2934000" cy="2199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ig_UMa_2_se.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213E1033" w14:textId="26640BC5" w:rsidR="003607AB" w:rsidRDefault="003607AB" w:rsidP="003607AB">
      <w:pPr>
        <w:pStyle w:val="Caption"/>
      </w:pPr>
      <w:bookmarkStart w:id="3" w:name="_Ref481753758"/>
      <w:r>
        <w:t xml:space="preserve">Figure </w:t>
      </w:r>
      <w:r>
        <w:fldChar w:fldCharType="begin"/>
      </w:r>
      <w:r>
        <w:instrText xml:space="preserve"> SEQ Figure \* ARABIC </w:instrText>
      </w:r>
      <w:r>
        <w:fldChar w:fldCharType="separate"/>
      </w:r>
      <w:r>
        <w:rPr>
          <w:noProof/>
        </w:rPr>
        <w:t>3</w:t>
      </w:r>
      <w:r>
        <w:fldChar w:fldCharType="end"/>
      </w:r>
      <w:bookmarkEnd w:id="3"/>
      <w:r>
        <w:tab/>
      </w:r>
      <w:r w:rsidR="00BB3B8A">
        <w:t>Simulation results for UMa with 2 UE panels</w:t>
      </w:r>
    </w:p>
    <w:p w14:paraId="0996F70F" w14:textId="77777777" w:rsidR="003607AB" w:rsidRPr="003607AB" w:rsidRDefault="003607AB" w:rsidP="003607AB"/>
    <w:p w14:paraId="1F7F70DA" w14:textId="3CF279A1" w:rsidR="00EB5381" w:rsidRDefault="00EB5381" w:rsidP="00EB5381">
      <w:pPr>
        <w:rPr>
          <w:noProof/>
          <w:lang w:val="sv-SE" w:eastAsia="sv-SE"/>
        </w:rPr>
      </w:pPr>
      <w:r>
        <w:rPr>
          <w:noProof/>
          <w:lang w:val="en-US" w:eastAsia="en-US"/>
        </w:rPr>
        <w:drawing>
          <wp:inline distT="0" distB="0" distL="0" distR="0" wp14:anchorId="08C50877" wp14:editId="1D772EFB">
            <wp:extent cx="2934000" cy="2199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ig_UMa_4_rank.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r>
        <w:rPr>
          <w:noProof/>
          <w:lang w:val="en-US" w:eastAsia="en-US"/>
        </w:rPr>
        <w:drawing>
          <wp:inline distT="0" distB="0" distL="0" distR="0" wp14:anchorId="4D7553A9" wp14:editId="31081E0C">
            <wp:extent cx="2934000" cy="2199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fig_UMa_4_se.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3D30E5F6" w14:textId="777D40FB" w:rsidR="006E4235" w:rsidRDefault="006E4235" w:rsidP="00EB5381">
      <w:pPr>
        <w:rPr>
          <w:noProof/>
          <w:lang w:val="sv-SE" w:eastAsia="sv-SE"/>
        </w:rPr>
      </w:pPr>
    </w:p>
    <w:p w14:paraId="245F66E1" w14:textId="794EC36E" w:rsidR="003607AB" w:rsidRDefault="003607AB" w:rsidP="003607AB">
      <w:pPr>
        <w:pStyle w:val="Caption"/>
      </w:pPr>
      <w:bookmarkStart w:id="4" w:name="_Ref481754182"/>
      <w:r>
        <w:t xml:space="preserve">Figure </w:t>
      </w:r>
      <w:r>
        <w:fldChar w:fldCharType="begin"/>
      </w:r>
      <w:r>
        <w:instrText xml:space="preserve"> SEQ Figure \* ARABIC </w:instrText>
      </w:r>
      <w:r>
        <w:fldChar w:fldCharType="separate"/>
      </w:r>
      <w:r>
        <w:rPr>
          <w:noProof/>
        </w:rPr>
        <w:t>4</w:t>
      </w:r>
      <w:r>
        <w:fldChar w:fldCharType="end"/>
      </w:r>
      <w:bookmarkEnd w:id="4"/>
      <w:r>
        <w:tab/>
      </w:r>
      <w:r w:rsidR="00BB3B8A">
        <w:t>Simulation results for UMa with 4 UE panels</w:t>
      </w:r>
    </w:p>
    <w:p w14:paraId="758EAD9A" w14:textId="717B6364" w:rsidR="00BB3B8A" w:rsidRDefault="00BB3B8A" w:rsidP="00BB3B8A"/>
    <w:p w14:paraId="25A0D928" w14:textId="29908F95" w:rsidR="00BB3B8A" w:rsidRPr="00BB3B8A" w:rsidRDefault="008854F8" w:rsidP="00BB3B8A">
      <w:pPr>
        <w:rPr>
          <w:noProof/>
          <w:lang w:val="en-US" w:eastAsia="sv-SE"/>
        </w:rPr>
      </w:pPr>
      <w:r>
        <w:rPr>
          <w:noProof/>
          <w:lang w:val="en-US" w:eastAsia="sv-SE"/>
        </w:rPr>
        <w:t xml:space="preserve">One imporant observation is that </w:t>
      </w:r>
      <w:r>
        <w:rPr>
          <w:lang w:val="en-US"/>
        </w:rPr>
        <w:fldChar w:fldCharType="begin"/>
      </w:r>
      <w:r>
        <w:rPr>
          <w:lang w:val="en-US"/>
        </w:rPr>
        <w:instrText xml:space="preserve"> REF _Ref481747665 \h </w:instrText>
      </w:r>
      <w:r>
        <w:rPr>
          <w:lang w:val="en-US"/>
        </w:rPr>
      </w:r>
      <w:r>
        <w:rPr>
          <w:lang w:val="en-US"/>
        </w:rPr>
        <w:fldChar w:fldCharType="separate"/>
      </w:r>
      <w:r>
        <w:t xml:space="preserve">Figure </w:t>
      </w:r>
      <w:r>
        <w:rPr>
          <w:noProof/>
        </w:rPr>
        <w:t>1</w:t>
      </w:r>
      <w:r>
        <w:rPr>
          <w:lang w:val="en-US"/>
        </w:rPr>
        <w:fldChar w:fldCharType="end"/>
      </w:r>
      <w:r>
        <w:rPr>
          <w:lang w:val="en-US"/>
        </w:rPr>
        <w:t xml:space="preserve"> corresponds to an interference-free InH scenario, resulting in</w:t>
      </w:r>
      <w:r>
        <w:rPr>
          <w:lang w:val="en-US"/>
        </w:rPr>
        <w:t xml:space="preserve"> extremely high SNR levels.</w:t>
      </w:r>
      <w:r>
        <w:rPr>
          <w:noProof/>
          <w:lang w:val="en-US" w:eastAsia="sv-SE"/>
        </w:rPr>
        <w:t xml:space="preserve"> </w:t>
      </w:r>
      <w:r w:rsidR="00D404BC">
        <w:rPr>
          <w:noProof/>
          <w:lang w:val="en-US" w:eastAsia="sv-SE"/>
        </w:rPr>
        <w:t xml:space="preserve">In order to </w:t>
      </w:r>
      <w:r>
        <w:rPr>
          <w:noProof/>
          <w:lang w:val="en-US" w:eastAsia="sv-SE"/>
        </w:rPr>
        <w:t>study</w:t>
      </w:r>
      <w:r w:rsidR="00D404BC">
        <w:rPr>
          <w:noProof/>
          <w:lang w:val="en-US" w:eastAsia="sv-SE"/>
        </w:rPr>
        <w:t xml:space="preserve"> more </w:t>
      </w:r>
      <w:r>
        <w:rPr>
          <w:noProof/>
          <w:lang w:val="en-US" w:eastAsia="sv-SE"/>
        </w:rPr>
        <w:t>realistic SNR levels for this</w:t>
      </w:r>
      <w:r w:rsidR="00D404BC">
        <w:rPr>
          <w:noProof/>
          <w:lang w:val="en-US" w:eastAsia="sv-SE"/>
        </w:rPr>
        <w:t xml:space="preserve"> scenario, we adop</w:t>
      </w:r>
      <w:r>
        <w:rPr>
          <w:noProof/>
          <w:lang w:val="en-US" w:eastAsia="sv-SE"/>
        </w:rPr>
        <w:t>ted a</w:t>
      </w:r>
      <w:r w:rsidR="00D404BC">
        <w:rPr>
          <w:noProof/>
          <w:lang w:val="en-US" w:eastAsia="sv-SE"/>
        </w:rPr>
        <w:t xml:space="preserve"> simple approach of raising the thermal noise level to the expected noise+interference level. The required noise rise was estimated from the system simulation results from the NR MIMO calibration campaign</w:t>
      </w:r>
      <w:r w:rsidR="00A74D19">
        <w:rPr>
          <w:noProof/>
          <w:lang w:val="en-US" w:eastAsia="sv-SE"/>
        </w:rPr>
        <w:t xml:space="preserve"> </w:t>
      </w:r>
      <w:r w:rsidR="00A74D19">
        <w:rPr>
          <w:noProof/>
          <w:lang w:val="en-US" w:eastAsia="sv-SE"/>
        </w:rPr>
        <w:fldChar w:fldCharType="begin"/>
      </w:r>
      <w:r w:rsidR="00A74D19">
        <w:rPr>
          <w:noProof/>
          <w:lang w:val="en-US" w:eastAsia="sv-SE"/>
        </w:rPr>
        <w:instrText xml:space="preserve"> REF _Ref481778901 \r \h </w:instrText>
      </w:r>
      <w:r w:rsidR="00A74D19">
        <w:rPr>
          <w:noProof/>
          <w:lang w:val="en-US" w:eastAsia="sv-SE"/>
        </w:rPr>
      </w:r>
      <w:r w:rsidR="00A74D19">
        <w:rPr>
          <w:noProof/>
          <w:lang w:val="en-US" w:eastAsia="sv-SE"/>
        </w:rPr>
        <w:fldChar w:fldCharType="separate"/>
      </w:r>
      <w:r w:rsidR="00A74D19">
        <w:rPr>
          <w:noProof/>
          <w:lang w:val="en-US" w:eastAsia="sv-SE"/>
        </w:rPr>
        <w:t>[4]</w:t>
      </w:r>
      <w:r w:rsidR="00A74D19">
        <w:rPr>
          <w:noProof/>
          <w:lang w:val="en-US" w:eastAsia="sv-SE"/>
        </w:rPr>
        <w:fldChar w:fldCharType="end"/>
      </w:r>
      <w:r w:rsidR="00D404BC">
        <w:rPr>
          <w:noProof/>
          <w:lang w:val="en-US" w:eastAsia="sv-SE"/>
        </w:rPr>
        <w:t xml:space="preserve">, where both SNR and SINR CDFs were calculated. </w:t>
      </w:r>
      <w:r w:rsidR="00A74D19">
        <w:rPr>
          <w:noProof/>
          <w:lang w:val="en-US" w:eastAsia="sv-SE"/>
        </w:rPr>
        <w:t>We estimated the noise rise to</w:t>
      </w:r>
      <w:r>
        <w:rPr>
          <w:noProof/>
          <w:lang w:val="en-US" w:eastAsia="sv-SE"/>
        </w:rPr>
        <w:t xml:space="preserve"> be roughly</w:t>
      </w:r>
      <w:r w:rsidR="00A74D19">
        <w:rPr>
          <w:noProof/>
          <w:lang w:val="en-US" w:eastAsia="sv-SE"/>
        </w:rPr>
        <w:t xml:space="preserve"> 13 dB</w:t>
      </w:r>
      <w:r>
        <w:rPr>
          <w:noProof/>
          <w:lang w:val="en-US" w:eastAsia="sv-SE"/>
        </w:rPr>
        <w:t>,</w:t>
      </w:r>
      <w:r w:rsidR="00A74D19">
        <w:rPr>
          <w:noProof/>
          <w:lang w:val="en-US" w:eastAsia="sv-SE"/>
        </w:rPr>
        <w:t xml:space="preserve"> and the results for this </w:t>
      </w:r>
      <w:r>
        <w:rPr>
          <w:noProof/>
          <w:lang w:val="en-US" w:eastAsia="sv-SE"/>
        </w:rPr>
        <w:t>noise-rise value</w:t>
      </w:r>
      <w:r w:rsidR="00B21D66">
        <w:rPr>
          <w:noProof/>
          <w:lang w:val="en-US" w:eastAsia="sv-SE"/>
        </w:rPr>
        <w:t xml:space="preserve"> using 2 UE panels</w:t>
      </w:r>
      <w:r w:rsidR="00A74D19">
        <w:rPr>
          <w:noProof/>
          <w:lang w:val="en-US" w:eastAsia="sv-SE"/>
        </w:rPr>
        <w:t xml:space="preserve"> are shown in </w:t>
      </w:r>
      <w:r w:rsidR="00A74D19">
        <w:rPr>
          <w:noProof/>
          <w:lang w:val="en-US" w:eastAsia="sv-SE"/>
        </w:rPr>
        <w:fldChar w:fldCharType="begin"/>
      </w:r>
      <w:r w:rsidR="00A74D19">
        <w:rPr>
          <w:noProof/>
          <w:lang w:val="en-US" w:eastAsia="sv-SE"/>
        </w:rPr>
        <w:instrText xml:space="preserve"> REF _Ref481754412 \h </w:instrText>
      </w:r>
      <w:r w:rsidR="00A74D19">
        <w:rPr>
          <w:noProof/>
          <w:lang w:val="en-US" w:eastAsia="sv-SE"/>
        </w:rPr>
      </w:r>
      <w:r w:rsidR="00A74D19">
        <w:rPr>
          <w:noProof/>
          <w:lang w:val="en-US" w:eastAsia="sv-SE"/>
        </w:rPr>
        <w:fldChar w:fldCharType="separate"/>
      </w:r>
      <w:r w:rsidR="00A74D19">
        <w:t xml:space="preserve">Figure </w:t>
      </w:r>
      <w:r w:rsidR="00A74D19">
        <w:rPr>
          <w:noProof/>
        </w:rPr>
        <w:t>5</w:t>
      </w:r>
      <w:r w:rsidR="00A74D19">
        <w:rPr>
          <w:noProof/>
          <w:lang w:val="en-US" w:eastAsia="sv-SE"/>
        </w:rPr>
        <w:fldChar w:fldCharType="end"/>
      </w:r>
      <w:r w:rsidR="00A74D19">
        <w:rPr>
          <w:noProof/>
          <w:lang w:val="en-US" w:eastAsia="sv-SE"/>
        </w:rPr>
        <w:t>.</w:t>
      </w:r>
      <w:r w:rsidR="00B21D66">
        <w:rPr>
          <w:noProof/>
          <w:lang w:val="en-US" w:eastAsia="sv-SE"/>
        </w:rPr>
        <w:t xml:space="preserve"> </w:t>
      </w:r>
      <w:r>
        <w:rPr>
          <w:noProof/>
          <w:lang w:val="en-US" w:eastAsia="sv-SE"/>
        </w:rPr>
        <w:t>Evidently, t</w:t>
      </w:r>
      <w:r w:rsidR="00B21D66">
        <w:rPr>
          <w:noProof/>
          <w:lang w:val="en-US" w:eastAsia="sv-SE"/>
        </w:rPr>
        <w:t>he gain with beam grouping</w:t>
      </w:r>
      <w:r>
        <w:rPr>
          <w:noProof/>
          <w:lang w:val="en-US" w:eastAsia="sv-SE"/>
        </w:rPr>
        <w:t xml:space="preserve"> is very much diminished </w:t>
      </w:r>
      <w:r w:rsidR="00B21D66">
        <w:rPr>
          <w:noProof/>
          <w:lang w:val="en-US" w:eastAsia="sv-SE"/>
        </w:rPr>
        <w:t xml:space="preserve">compared to interference-free case in </w:t>
      </w:r>
      <w:r w:rsidR="00B21D66">
        <w:rPr>
          <w:noProof/>
          <w:lang w:val="en-US" w:eastAsia="sv-SE"/>
        </w:rPr>
        <w:fldChar w:fldCharType="begin"/>
      </w:r>
      <w:r w:rsidR="00B21D66">
        <w:rPr>
          <w:noProof/>
          <w:lang w:val="en-US" w:eastAsia="sv-SE"/>
        </w:rPr>
        <w:instrText xml:space="preserve"> REF _Ref481747665 \h </w:instrText>
      </w:r>
      <w:r w:rsidR="00B21D66">
        <w:rPr>
          <w:noProof/>
          <w:lang w:val="en-US" w:eastAsia="sv-SE"/>
        </w:rPr>
      </w:r>
      <w:r w:rsidR="00B21D66">
        <w:rPr>
          <w:noProof/>
          <w:lang w:val="en-US" w:eastAsia="sv-SE"/>
        </w:rPr>
        <w:fldChar w:fldCharType="separate"/>
      </w:r>
      <w:r w:rsidR="00B21D66">
        <w:t xml:space="preserve">Figure </w:t>
      </w:r>
      <w:r w:rsidR="00B21D66">
        <w:rPr>
          <w:noProof/>
        </w:rPr>
        <w:t>1</w:t>
      </w:r>
      <w:r w:rsidR="00B21D66">
        <w:rPr>
          <w:noProof/>
          <w:lang w:val="en-US" w:eastAsia="sv-SE"/>
        </w:rPr>
        <w:fldChar w:fldCharType="end"/>
      </w:r>
      <w:r w:rsidR="00B21D66">
        <w:rPr>
          <w:noProof/>
          <w:lang w:val="en-US" w:eastAsia="sv-SE"/>
        </w:rPr>
        <w:t xml:space="preserve">. For low percentiles in the CDF there is no gain with beam grouping. Note that </w:t>
      </w:r>
      <w:r w:rsidR="00FC207F">
        <w:rPr>
          <w:noProof/>
          <w:lang w:val="en-US" w:eastAsia="sv-SE"/>
        </w:rPr>
        <w:t>the</w:t>
      </w:r>
      <w:r w:rsidR="00B21D66">
        <w:rPr>
          <w:noProof/>
          <w:lang w:val="en-US" w:eastAsia="sv-SE"/>
        </w:rPr>
        <w:t xml:space="preserve"> SNR </w:t>
      </w:r>
      <w:r w:rsidR="007A3A58">
        <w:rPr>
          <w:noProof/>
          <w:lang w:val="en-US" w:eastAsia="sv-SE"/>
        </w:rPr>
        <w:t>levels</w:t>
      </w:r>
      <w:r w:rsidR="00B21D66">
        <w:rPr>
          <w:noProof/>
          <w:lang w:val="en-US" w:eastAsia="sv-SE"/>
        </w:rPr>
        <w:t xml:space="preserve"> are still very high </w:t>
      </w:r>
      <w:r w:rsidR="007A3A58">
        <w:rPr>
          <w:noProof/>
          <w:lang w:val="en-US" w:eastAsia="sv-SE"/>
        </w:rPr>
        <w:t>despite the noise rise</w:t>
      </w:r>
      <w:r>
        <w:rPr>
          <w:noProof/>
          <w:lang w:val="en-US" w:eastAsia="sv-SE"/>
        </w:rPr>
        <w:t>,</w:t>
      </w:r>
      <w:r w:rsidR="007A3A58">
        <w:rPr>
          <w:noProof/>
          <w:lang w:val="en-US" w:eastAsia="sv-SE"/>
        </w:rPr>
        <w:t xml:space="preserve"> </w:t>
      </w:r>
      <w:r w:rsidR="00B21D66">
        <w:rPr>
          <w:noProof/>
          <w:lang w:val="en-US" w:eastAsia="sv-SE"/>
        </w:rPr>
        <w:t xml:space="preserve">since the median SINR value in the MIMO calibration results was </w:t>
      </w:r>
      <w:r w:rsidR="00FC207F">
        <w:rPr>
          <w:noProof/>
          <w:lang w:val="en-US" w:eastAsia="sv-SE"/>
        </w:rPr>
        <w:t xml:space="preserve">around </w:t>
      </w:r>
      <w:r w:rsidR="004E6122">
        <w:rPr>
          <w:noProof/>
          <w:lang w:val="en-US" w:eastAsia="sv-SE"/>
        </w:rPr>
        <w:t>30 dB. We found that by increasing the noise rise further to produce more moderate SNR levels, the gain from beam grouping becomes very small indeed.</w:t>
      </w:r>
      <w:bookmarkStart w:id="5" w:name="_GoBack"/>
      <w:bookmarkEnd w:id="5"/>
    </w:p>
    <w:p w14:paraId="66D16864" w14:textId="268B6A7F" w:rsidR="003607AB" w:rsidRDefault="00D404BC" w:rsidP="003607AB">
      <w:r>
        <w:rPr>
          <w:rFonts w:ascii="Arial" w:hAnsi="Arial" w:cs="Arial"/>
          <w:noProof/>
          <w:sz w:val="24"/>
          <w:szCs w:val="24"/>
          <w:lang w:val="en-US" w:eastAsia="en-US"/>
        </w:rPr>
        <w:lastRenderedPageBreak/>
        <w:drawing>
          <wp:inline distT="0" distB="0" distL="0" distR="0" wp14:anchorId="46DD5B42" wp14:editId="1868D5A6">
            <wp:extent cx="2934000" cy="2199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_InH_2_se13dB.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r>
        <w:rPr>
          <w:rFonts w:ascii="Arial" w:hAnsi="Arial" w:cs="Arial"/>
          <w:noProof/>
          <w:sz w:val="24"/>
          <w:szCs w:val="24"/>
          <w:lang w:val="en-US" w:eastAsia="en-US"/>
        </w:rPr>
        <w:drawing>
          <wp:inline distT="0" distB="0" distL="0" distR="0" wp14:anchorId="4D815B22" wp14:editId="4C793560">
            <wp:extent cx="2934000" cy="2199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_InH_2_se13dB.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58B9C564" w14:textId="77777777" w:rsidR="00425ACE" w:rsidRDefault="00425ACE" w:rsidP="003607AB"/>
    <w:p w14:paraId="7F7F54FD" w14:textId="74BE52DA" w:rsidR="00EB5381" w:rsidRPr="004E6122" w:rsidRDefault="003607AB" w:rsidP="004E6122">
      <w:pPr>
        <w:pStyle w:val="Caption"/>
      </w:pPr>
      <w:bookmarkStart w:id="6" w:name="_Ref481754412"/>
      <w:r>
        <w:t xml:space="preserve">Figure </w:t>
      </w:r>
      <w:r>
        <w:fldChar w:fldCharType="begin"/>
      </w:r>
      <w:r>
        <w:instrText xml:space="preserve"> SEQ Figure \* ARABIC </w:instrText>
      </w:r>
      <w:r>
        <w:fldChar w:fldCharType="separate"/>
      </w:r>
      <w:r>
        <w:rPr>
          <w:noProof/>
        </w:rPr>
        <w:t>5</w:t>
      </w:r>
      <w:r>
        <w:fldChar w:fldCharType="end"/>
      </w:r>
      <w:bookmarkEnd w:id="6"/>
      <w:r>
        <w:tab/>
      </w:r>
      <w:r w:rsidR="00425ACE">
        <w:t xml:space="preserve">Simulation results for InH with </w:t>
      </w:r>
      <w:r>
        <w:t>2 UE panels</w:t>
      </w:r>
      <w:r w:rsidR="00B21D66">
        <w:t xml:space="preserve"> using more realistic SNR levels</w:t>
      </w:r>
    </w:p>
    <w:p w14:paraId="79A11A34" w14:textId="3AE548BE" w:rsidR="00EB5381" w:rsidRPr="003607AB" w:rsidRDefault="00A43492" w:rsidP="00EB5381">
      <w:pPr>
        <w:rPr>
          <w:noProof/>
          <w:lang w:val="en-US" w:eastAsia="sv-SE"/>
        </w:rPr>
      </w:pPr>
      <w:r>
        <w:rPr>
          <w:noProof/>
          <w:lang w:val="en-US" w:eastAsia="sv-SE"/>
        </w:rPr>
        <w:t>We summarize the simulation results in the following observations:</w:t>
      </w:r>
    </w:p>
    <w:p w14:paraId="1F2B2B8D" w14:textId="4CE21C35" w:rsidR="003A0E41" w:rsidRDefault="00505623" w:rsidP="00505623">
      <w:pPr>
        <w:pStyle w:val="Observation"/>
      </w:pPr>
      <w:bookmarkStart w:id="7" w:name="_Toc481755492"/>
      <w:bookmarkStart w:id="8" w:name="_Toc481755537"/>
      <w:r>
        <w:t>For UE antenna configuration</w:t>
      </w:r>
      <w:r w:rsidR="00A43492">
        <w:t>s with two panels</w:t>
      </w:r>
      <w:r>
        <w:t>,</w:t>
      </w:r>
      <w:r w:rsidR="00A43492">
        <w:t xml:space="preserve"> spectral efficiency and</w:t>
      </w:r>
      <w:r>
        <w:t xml:space="preserve"> channel rank can be </w:t>
      </w:r>
      <w:r w:rsidR="008854F8">
        <w:t>enhanced</w:t>
      </w:r>
      <w:r>
        <w:t xml:space="preserve"> with group-based reporting</w:t>
      </w:r>
      <w:r w:rsidR="00A43492">
        <w:t xml:space="preserve"> in </w:t>
      </w:r>
      <w:r w:rsidR="008854F8">
        <w:t xml:space="preserve">very </w:t>
      </w:r>
      <w:r w:rsidR="00A43492">
        <w:t>high SNR scenarios</w:t>
      </w:r>
      <w:r>
        <w:t>.</w:t>
      </w:r>
      <w:bookmarkEnd w:id="7"/>
      <w:bookmarkEnd w:id="8"/>
    </w:p>
    <w:p w14:paraId="0C68AC7E" w14:textId="280CA166" w:rsidR="00505623" w:rsidRDefault="00A43492" w:rsidP="00505623">
      <w:pPr>
        <w:pStyle w:val="Observation"/>
      </w:pPr>
      <w:bookmarkStart w:id="9" w:name="_Toc481755493"/>
      <w:bookmarkStart w:id="10" w:name="_Toc481755538"/>
      <w:r>
        <w:t xml:space="preserve">In </w:t>
      </w:r>
      <w:r w:rsidR="008854F8">
        <w:t>moderate SNR scenarios, group</w:t>
      </w:r>
      <w:r>
        <w:t xml:space="preserve">-based reporting </w:t>
      </w:r>
      <w:r w:rsidR="007A3A58">
        <w:t xml:space="preserve">is </w:t>
      </w:r>
      <w:r w:rsidR="001E4727">
        <w:t xml:space="preserve">not </w:t>
      </w:r>
      <w:r w:rsidR="007A3A58">
        <w:t xml:space="preserve">expected </w:t>
      </w:r>
      <w:r w:rsidR="00AE0BAB">
        <w:t xml:space="preserve">to </w:t>
      </w:r>
      <w:r>
        <w:t>give signif</w:t>
      </w:r>
      <w:r w:rsidR="007A3A58">
        <w:t>i</w:t>
      </w:r>
      <w:r>
        <w:t>cant performance gains.</w:t>
      </w:r>
      <w:bookmarkEnd w:id="9"/>
      <w:bookmarkEnd w:id="10"/>
    </w:p>
    <w:p w14:paraId="14E4A3D2" w14:textId="624FE4AB" w:rsidR="00172C8B" w:rsidRDefault="00172C8B" w:rsidP="008854F8">
      <w:r>
        <w:t>If the UE is equipped with two dual-polarized panels but only two RX branches</w:t>
      </w:r>
      <w:r w:rsidR="008854F8">
        <w:t>, it may need to select to which panels it connects the RX branches.</w:t>
      </w:r>
      <w:r>
        <w:t xml:space="preserve"> In this case, the grouping-based approach is not applicable since the UE can only receive </w:t>
      </w:r>
      <w:r w:rsidR="004E6122">
        <w:t>on</w:t>
      </w:r>
      <w:r>
        <w:t xml:space="preserve"> one panel. </w:t>
      </w:r>
      <w:r w:rsidR="00C44F09">
        <w:t>Hence, we make the following observation:</w:t>
      </w:r>
    </w:p>
    <w:p w14:paraId="69FFDDD7" w14:textId="1784488F" w:rsidR="00505623" w:rsidRDefault="00172C8B" w:rsidP="00505623">
      <w:pPr>
        <w:pStyle w:val="Observation"/>
      </w:pPr>
      <w:bookmarkStart w:id="11" w:name="_Toc481755494"/>
      <w:bookmarkStart w:id="12" w:name="_Toc481755539"/>
      <w:r>
        <w:t xml:space="preserve">For UEs that can only receive </w:t>
      </w:r>
      <w:r w:rsidR="004E6122">
        <w:t>in one panel at a time, group</w:t>
      </w:r>
      <w:r>
        <w:t>-based reporting does not give any gain.</w:t>
      </w:r>
      <w:bookmarkEnd w:id="11"/>
      <w:bookmarkEnd w:id="12"/>
    </w:p>
    <w:p w14:paraId="023FBFCC" w14:textId="14CD2F06" w:rsidR="005C6649" w:rsidRDefault="005C6649" w:rsidP="004E6122">
      <w:pPr>
        <w:pStyle w:val="BodyText"/>
        <w:rPr>
          <w:b/>
        </w:rPr>
      </w:pPr>
      <w:bookmarkStart w:id="13" w:name="_Toc481755495"/>
      <w:r>
        <w:t>Based on these observations we make the following proposal:</w:t>
      </w:r>
      <w:bookmarkEnd w:id="13"/>
    </w:p>
    <w:p w14:paraId="1E91B32D" w14:textId="7D12FB3D" w:rsidR="005C6649" w:rsidRDefault="005C6649" w:rsidP="005C6649">
      <w:pPr>
        <w:pStyle w:val="Proposal"/>
        <w:tabs>
          <w:tab w:val="num" w:pos="1701"/>
        </w:tabs>
      </w:pPr>
      <w:bookmarkStart w:id="14" w:name="_Toc481755540"/>
      <w:r>
        <w:t xml:space="preserve">Beam grouping </w:t>
      </w:r>
      <w:r w:rsidR="004E6122">
        <w:t>requires</w:t>
      </w:r>
      <w:r>
        <w:t xml:space="preserve"> further study before significant effort is spent on </w:t>
      </w:r>
      <w:r w:rsidR="004E6122">
        <w:t>specifying complex group-based reporting formats</w:t>
      </w:r>
      <w:r>
        <w:t>.</w:t>
      </w:r>
      <w:bookmarkEnd w:id="14"/>
    </w:p>
    <w:p w14:paraId="30414597" w14:textId="77777777" w:rsidR="005C6649" w:rsidRPr="005C6649" w:rsidRDefault="005C6649" w:rsidP="004E6122">
      <w:pPr>
        <w:pStyle w:val="Proposal"/>
        <w:numPr>
          <w:ilvl w:val="0"/>
          <w:numId w:val="0"/>
        </w:numPr>
        <w:ind w:left="1701" w:hanging="1701"/>
      </w:pPr>
    </w:p>
    <w:p w14:paraId="56327F3C" w14:textId="77777777" w:rsidR="00C01F33" w:rsidRPr="00CE0424" w:rsidRDefault="00C01F33" w:rsidP="003A0E41">
      <w:pPr>
        <w:pStyle w:val="Heading1"/>
      </w:pPr>
      <w:r w:rsidRPr="00CE0424">
        <w:t>Conclusion</w:t>
      </w:r>
      <w:r w:rsidR="00AE2FEB">
        <w:t>s</w:t>
      </w:r>
    </w:p>
    <w:p w14:paraId="24F5BABE" w14:textId="571E391F" w:rsidR="004E6122" w:rsidRDefault="004E6122" w:rsidP="004E6122">
      <w:pPr>
        <w:pStyle w:val="BodyText"/>
      </w:pPr>
      <w:r>
        <w:t>In this contribution we made the following observations</w:t>
      </w:r>
      <w:r w:rsidRPr="00CE0424">
        <w:t>:</w:t>
      </w:r>
    </w:p>
    <w:p w14:paraId="23AACA11" w14:textId="7F2EA8DB" w:rsidR="004E6122" w:rsidRDefault="004E6122">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1755537" w:history="1">
        <w:r w:rsidRPr="00570294">
          <w:rPr>
            <w:rStyle w:val="Hyperlink"/>
          </w:rPr>
          <w:t>Observation 1</w:t>
        </w:r>
        <w:r>
          <w:rPr>
            <w:rFonts w:asciiTheme="minorHAnsi" w:eastAsiaTheme="minorEastAsia" w:hAnsiTheme="minorHAnsi" w:cstheme="minorBidi"/>
            <w:b w:val="0"/>
            <w:sz w:val="22"/>
            <w:lang w:eastAsia="en-US"/>
          </w:rPr>
          <w:tab/>
        </w:r>
        <w:r w:rsidRPr="00570294">
          <w:rPr>
            <w:rStyle w:val="Hyperlink"/>
          </w:rPr>
          <w:t>For UE antenna configurations with two panels, spectral efficiency and channel rank can be enhanced with group-based reporting in very high SNR scenarios.</w:t>
        </w:r>
      </w:hyperlink>
    </w:p>
    <w:p w14:paraId="6A16AC5D" w14:textId="6E1A189A" w:rsidR="004E6122" w:rsidRDefault="004E6122">
      <w:pPr>
        <w:pStyle w:val="TOC1"/>
        <w:rPr>
          <w:rFonts w:asciiTheme="minorHAnsi" w:eastAsiaTheme="minorEastAsia" w:hAnsiTheme="minorHAnsi" w:cstheme="minorBidi"/>
          <w:b w:val="0"/>
          <w:sz w:val="22"/>
          <w:lang w:eastAsia="en-US"/>
        </w:rPr>
      </w:pPr>
      <w:hyperlink w:anchor="_Toc481755538" w:history="1">
        <w:r w:rsidRPr="00570294">
          <w:rPr>
            <w:rStyle w:val="Hyperlink"/>
          </w:rPr>
          <w:t>Observation 2</w:t>
        </w:r>
        <w:r>
          <w:rPr>
            <w:rFonts w:asciiTheme="minorHAnsi" w:eastAsiaTheme="minorEastAsia" w:hAnsiTheme="minorHAnsi" w:cstheme="minorBidi"/>
            <w:b w:val="0"/>
            <w:sz w:val="22"/>
            <w:lang w:eastAsia="en-US"/>
          </w:rPr>
          <w:tab/>
        </w:r>
        <w:r w:rsidRPr="00570294">
          <w:rPr>
            <w:rStyle w:val="Hyperlink"/>
          </w:rPr>
          <w:t>In moderate SNR scenarios, group-based reporting is not expected to give significant performance gains.</w:t>
        </w:r>
      </w:hyperlink>
    </w:p>
    <w:p w14:paraId="02DF62DA" w14:textId="6CBA293F" w:rsidR="004E6122" w:rsidRDefault="004E6122">
      <w:pPr>
        <w:pStyle w:val="TOC1"/>
        <w:rPr>
          <w:rFonts w:asciiTheme="minorHAnsi" w:eastAsiaTheme="minorEastAsia" w:hAnsiTheme="minorHAnsi" w:cstheme="minorBidi"/>
          <w:b w:val="0"/>
          <w:sz w:val="22"/>
          <w:lang w:eastAsia="en-US"/>
        </w:rPr>
      </w:pPr>
      <w:hyperlink w:anchor="_Toc481755539" w:history="1">
        <w:r w:rsidRPr="00570294">
          <w:rPr>
            <w:rStyle w:val="Hyperlink"/>
          </w:rPr>
          <w:t>Observation 3</w:t>
        </w:r>
        <w:r>
          <w:rPr>
            <w:rFonts w:asciiTheme="minorHAnsi" w:eastAsiaTheme="minorEastAsia" w:hAnsiTheme="minorHAnsi" w:cstheme="minorBidi"/>
            <w:b w:val="0"/>
            <w:sz w:val="22"/>
            <w:lang w:eastAsia="en-US"/>
          </w:rPr>
          <w:tab/>
        </w:r>
        <w:r w:rsidRPr="00570294">
          <w:rPr>
            <w:rStyle w:val="Hyperlink"/>
          </w:rPr>
          <w:t>For UEs that can only receive in one panel at a time, group-based reporting does not give any gain.</w:t>
        </w:r>
      </w:hyperlink>
    </w:p>
    <w:p w14:paraId="0209CCBD" w14:textId="51EA46CB" w:rsidR="004E6122" w:rsidRDefault="004E6122" w:rsidP="004E6122">
      <w:pPr>
        <w:pStyle w:val="BodyText"/>
        <w:rPr>
          <w:b/>
          <w:bCs/>
        </w:rPr>
      </w:pPr>
      <w:r>
        <w:rPr>
          <w:bCs/>
          <w:noProof/>
          <w:szCs w:val="22"/>
          <w:lang w:val="en-US"/>
        </w:rPr>
        <w:fldChar w:fldCharType="end"/>
      </w:r>
    </w:p>
    <w:p w14:paraId="4AD2EA9B" w14:textId="547A88EC" w:rsidR="004E6122" w:rsidRDefault="004E6122" w:rsidP="004E6122">
      <w:pPr>
        <w:pStyle w:val="BodyText"/>
        <w:rPr>
          <w:noProof/>
        </w:rPr>
      </w:pPr>
      <w:r>
        <w:t>Based on the discussion in this contribution</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116A3BB" w14:textId="77777777" w:rsidR="004E6122" w:rsidRDefault="004E6122">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Beam grouping requires further study before significant effort is spent on specifying complex group-based reporting formats.</w:t>
      </w:r>
    </w:p>
    <w:p w14:paraId="60B357CF" w14:textId="2237D259" w:rsidR="00C01F33" w:rsidRPr="00790B99" w:rsidRDefault="004E6122" w:rsidP="00E5689D">
      <w:pPr>
        <w:pStyle w:val="BodyText"/>
        <w:rPr>
          <w:b/>
          <w:bCs/>
        </w:rPr>
      </w:pPr>
      <w:r>
        <w:rPr>
          <w:b/>
          <w:bCs/>
        </w:rPr>
        <w:fldChar w:fldCharType="end"/>
      </w:r>
    </w:p>
    <w:p w14:paraId="5B3C850D" w14:textId="77777777" w:rsidR="00F507D1" w:rsidRPr="00CE0424" w:rsidRDefault="00F507D1" w:rsidP="00CE0424">
      <w:pPr>
        <w:pStyle w:val="Heading1"/>
      </w:pPr>
      <w:bookmarkStart w:id="15" w:name="_In-sequence_SDU_delivery"/>
      <w:bookmarkEnd w:id="15"/>
      <w:r w:rsidRPr="00CE0424">
        <w:lastRenderedPageBreak/>
        <w:t>References</w:t>
      </w:r>
    </w:p>
    <w:p w14:paraId="257DD0B1" w14:textId="77777777" w:rsidR="00E54812" w:rsidRPr="00E54812" w:rsidRDefault="00E54812" w:rsidP="00E54812">
      <w:pPr>
        <w:pStyle w:val="Reference"/>
      </w:pPr>
      <w:bookmarkStart w:id="16" w:name="_Ref481680389"/>
      <w:r w:rsidRPr="00E54812">
        <w:t>R1-1610891, WF on Group-based Beam Management, ZTE, ZTE Microelectronics, ASTRI, Nokia, ASB, CATT</w:t>
      </w:r>
      <w:bookmarkEnd w:id="16"/>
    </w:p>
    <w:p w14:paraId="55343EB4" w14:textId="413CF8CB" w:rsidR="00B21840" w:rsidRDefault="00B21840" w:rsidP="00B21840">
      <w:pPr>
        <w:pStyle w:val="Reference"/>
      </w:pPr>
      <w:bookmarkStart w:id="17" w:name="_Ref481680672"/>
      <w:r w:rsidRPr="00B21840">
        <w:t>R1-1704401</w:t>
      </w:r>
      <w:r>
        <w:t xml:space="preserve">, </w:t>
      </w:r>
      <w:r w:rsidRPr="00B21840">
        <w:t>Beam grouping evaluation for beam management</w:t>
      </w:r>
      <w:r>
        <w:t xml:space="preserve">, </w:t>
      </w:r>
      <w:r w:rsidRPr="00B21840">
        <w:t>ZTE, ZTE Microelectronics</w:t>
      </w:r>
      <w:bookmarkEnd w:id="17"/>
    </w:p>
    <w:p w14:paraId="3BC9304B" w14:textId="65998B14" w:rsidR="003A7EF3" w:rsidRDefault="00D370D5" w:rsidP="00DC43A4">
      <w:pPr>
        <w:pStyle w:val="Reference"/>
      </w:pPr>
      <w:bookmarkStart w:id="18" w:name="_Ref481697463"/>
      <w:r w:rsidRPr="00D370D5">
        <w:t>R1-1701826</w:t>
      </w:r>
      <w:r>
        <w:t xml:space="preserve">, </w:t>
      </w:r>
      <w:r w:rsidRPr="00D370D5">
        <w:t>Evaluation assumptions for Phase 2 NR MIMO system level calibration</w:t>
      </w:r>
      <w:r>
        <w:t xml:space="preserve">, </w:t>
      </w:r>
      <w:r w:rsidRPr="00D370D5">
        <w:t>ZTE, ZTE Microelectronics</w:t>
      </w:r>
      <w:bookmarkEnd w:id="18"/>
    </w:p>
    <w:p w14:paraId="4E795E40" w14:textId="6F5DEE7D" w:rsidR="00A74D19" w:rsidRPr="00CE0424" w:rsidRDefault="00A74D19" w:rsidP="00A74D19">
      <w:pPr>
        <w:pStyle w:val="Reference"/>
      </w:pPr>
      <w:bookmarkStart w:id="19" w:name="_Ref481778901"/>
      <w:r w:rsidRPr="00A74D19">
        <w:t>R1-1706846</w:t>
      </w:r>
      <w:r>
        <w:t xml:space="preserve">, </w:t>
      </w:r>
      <w:r w:rsidRPr="00A74D19">
        <w:t>Calibration results for Phase 1 NR MIMO system level calibration</w:t>
      </w:r>
      <w:r>
        <w:t xml:space="preserve">, </w:t>
      </w:r>
      <w:r w:rsidRPr="00A74D19">
        <w:t>ZTE, ZTE Microelectronics</w:t>
      </w:r>
      <w:bookmarkEnd w:id="19"/>
    </w:p>
    <w:sectPr w:rsidR="00A74D19" w:rsidRPr="00CE0424" w:rsidSect="00C02A4C">
      <w:headerReference w:type="even" r:id="rId23"/>
      <w:footerReference w:type="default" r:id="rId2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1A447" w14:textId="77777777" w:rsidR="006F57D3" w:rsidRDefault="006F57D3">
      <w:r>
        <w:separator/>
      </w:r>
    </w:p>
  </w:endnote>
  <w:endnote w:type="continuationSeparator" w:id="0">
    <w:p w14:paraId="0DE7499C" w14:textId="77777777" w:rsidR="006F57D3" w:rsidRDefault="006F5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B020A1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E612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612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D996B" w14:textId="77777777" w:rsidR="006F57D3" w:rsidRDefault="006F57D3">
      <w:r>
        <w:separator/>
      </w:r>
    </w:p>
  </w:footnote>
  <w:footnote w:type="continuationSeparator" w:id="0">
    <w:p w14:paraId="55907E69" w14:textId="77777777" w:rsidR="006F57D3" w:rsidRDefault="006F5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3734F1F"/>
    <w:multiLevelType w:val="singleLevel"/>
    <w:tmpl w:val="450C4D68"/>
    <w:lvl w:ilvl="0">
      <w:start w:val="1"/>
      <w:numFmt w:val="bullet"/>
      <w:lvlText w:val=""/>
      <w:lvlJc w:val="left"/>
      <w:pPr>
        <w:tabs>
          <w:tab w:val="num" w:pos="357"/>
        </w:tabs>
        <w:ind w:left="357" w:hanging="357"/>
      </w:pPr>
      <w:rPr>
        <w:rFonts w:ascii="Symbol" w:hAnsi="Symbol" w:hint="default"/>
      </w:rPr>
    </w:lvl>
  </w:abstractNum>
  <w:num w:numId="1">
    <w:abstractNumId w:val="3"/>
  </w:num>
  <w:num w:numId="2">
    <w:abstractNumId w:val="12"/>
  </w:num>
  <w:num w:numId="3">
    <w:abstractNumId w:val="8"/>
  </w:num>
  <w:num w:numId="4">
    <w:abstractNumId w:val="9"/>
  </w:num>
  <w:num w:numId="5">
    <w:abstractNumId w:val="5"/>
  </w:num>
  <w:num w:numId="6">
    <w:abstractNumId w:val="10"/>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15"/>
  </w:num>
  <w:num w:numId="16">
    <w:abstractNumId w:val="11"/>
  </w:num>
  <w:num w:numId="17">
    <w:abstractNumId w:val="16"/>
  </w:num>
  <w:num w:numId="18">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17"/>
    <w:rsid w:val="00011B28"/>
    <w:rsid w:val="00015D15"/>
    <w:rsid w:val="0002564D"/>
    <w:rsid w:val="00025CA6"/>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0D7"/>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25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2C8B"/>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4727"/>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2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92E"/>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5648"/>
    <w:rsid w:val="00327997"/>
    <w:rsid w:val="00331751"/>
    <w:rsid w:val="00331B7B"/>
    <w:rsid w:val="00334579"/>
    <w:rsid w:val="00335858"/>
    <w:rsid w:val="00336BDA"/>
    <w:rsid w:val="00342BD7"/>
    <w:rsid w:val="00346DB5"/>
    <w:rsid w:val="003477B1"/>
    <w:rsid w:val="00356A14"/>
    <w:rsid w:val="00357380"/>
    <w:rsid w:val="003602D9"/>
    <w:rsid w:val="003604CE"/>
    <w:rsid w:val="003607AB"/>
    <w:rsid w:val="00370E47"/>
    <w:rsid w:val="003742AC"/>
    <w:rsid w:val="00374ADB"/>
    <w:rsid w:val="00377CE1"/>
    <w:rsid w:val="00385BF0"/>
    <w:rsid w:val="003939FF"/>
    <w:rsid w:val="003A0E41"/>
    <w:rsid w:val="003A2223"/>
    <w:rsid w:val="003A2A0F"/>
    <w:rsid w:val="003A45A1"/>
    <w:rsid w:val="003A5B0A"/>
    <w:rsid w:val="003A6BAC"/>
    <w:rsid w:val="003A7EF3"/>
    <w:rsid w:val="003B0614"/>
    <w:rsid w:val="003B159C"/>
    <w:rsid w:val="003B369F"/>
    <w:rsid w:val="003B36A3"/>
    <w:rsid w:val="003B7FE5"/>
    <w:rsid w:val="003C11C8"/>
    <w:rsid w:val="003C2702"/>
    <w:rsid w:val="003C7806"/>
    <w:rsid w:val="003D109F"/>
    <w:rsid w:val="003D2478"/>
    <w:rsid w:val="003D3C45"/>
    <w:rsid w:val="003D47B2"/>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D08"/>
    <w:rsid w:val="00413E92"/>
    <w:rsid w:val="00421105"/>
    <w:rsid w:val="004242F4"/>
    <w:rsid w:val="00425ACE"/>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0339"/>
    <w:rsid w:val="004A16BC"/>
    <w:rsid w:val="004A2B94"/>
    <w:rsid w:val="004B7C0C"/>
    <w:rsid w:val="004C3898"/>
    <w:rsid w:val="004D36B1"/>
    <w:rsid w:val="004D7EBD"/>
    <w:rsid w:val="004E2680"/>
    <w:rsid w:val="004E28F9"/>
    <w:rsid w:val="004E462E"/>
    <w:rsid w:val="004E56DC"/>
    <w:rsid w:val="004E6122"/>
    <w:rsid w:val="004E76F4"/>
    <w:rsid w:val="004F0B4E"/>
    <w:rsid w:val="004F0B6C"/>
    <w:rsid w:val="004F2078"/>
    <w:rsid w:val="004F4DA3"/>
    <w:rsid w:val="004F51BB"/>
    <w:rsid w:val="00505623"/>
    <w:rsid w:val="00506557"/>
    <w:rsid w:val="0050677A"/>
    <w:rsid w:val="005108D8"/>
    <w:rsid w:val="005116F9"/>
    <w:rsid w:val="005153A7"/>
    <w:rsid w:val="005219CF"/>
    <w:rsid w:val="00527A26"/>
    <w:rsid w:val="00534B59"/>
    <w:rsid w:val="00536759"/>
    <w:rsid w:val="00537C62"/>
    <w:rsid w:val="00546970"/>
    <w:rsid w:val="00554192"/>
    <w:rsid w:val="00554E19"/>
    <w:rsid w:val="0056121F"/>
    <w:rsid w:val="00561F45"/>
    <w:rsid w:val="00564E6C"/>
    <w:rsid w:val="0056707D"/>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A8B"/>
    <w:rsid w:val="005B6F83"/>
    <w:rsid w:val="005C6649"/>
    <w:rsid w:val="005C74FB"/>
    <w:rsid w:val="005D1602"/>
    <w:rsid w:val="005E385F"/>
    <w:rsid w:val="005E5B81"/>
    <w:rsid w:val="005F2CB1"/>
    <w:rsid w:val="005F3025"/>
    <w:rsid w:val="005F618C"/>
    <w:rsid w:val="005F70BD"/>
    <w:rsid w:val="0060283C"/>
    <w:rsid w:val="00604F14"/>
    <w:rsid w:val="00607C3D"/>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27C5"/>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D7758"/>
    <w:rsid w:val="006E062C"/>
    <w:rsid w:val="006E1514"/>
    <w:rsid w:val="006E2288"/>
    <w:rsid w:val="006E28B7"/>
    <w:rsid w:val="006E3310"/>
    <w:rsid w:val="006E4235"/>
    <w:rsid w:val="006E4E39"/>
    <w:rsid w:val="006E565E"/>
    <w:rsid w:val="006E673D"/>
    <w:rsid w:val="006E7D3B"/>
    <w:rsid w:val="006F1B70"/>
    <w:rsid w:val="006F341D"/>
    <w:rsid w:val="006F3CDE"/>
    <w:rsid w:val="006F57D3"/>
    <w:rsid w:val="006F58D4"/>
    <w:rsid w:val="0070346E"/>
    <w:rsid w:val="00704EDB"/>
    <w:rsid w:val="00706101"/>
    <w:rsid w:val="00707072"/>
    <w:rsid w:val="00707D61"/>
    <w:rsid w:val="00712287"/>
    <w:rsid w:val="00712304"/>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2F35"/>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3A58"/>
    <w:rsid w:val="007A43A6"/>
    <w:rsid w:val="007A58A6"/>
    <w:rsid w:val="007B20A5"/>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1E17"/>
    <w:rsid w:val="007F5B66"/>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40FF"/>
    <w:rsid w:val="008677FD"/>
    <w:rsid w:val="008706D4"/>
    <w:rsid w:val="00870F8A"/>
    <w:rsid w:val="008719A4"/>
    <w:rsid w:val="00871D23"/>
    <w:rsid w:val="00874312"/>
    <w:rsid w:val="0087437C"/>
    <w:rsid w:val="00875CD7"/>
    <w:rsid w:val="00876B4D"/>
    <w:rsid w:val="00877F18"/>
    <w:rsid w:val="008854F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28E"/>
    <w:rsid w:val="008D1B74"/>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1DB8"/>
    <w:rsid w:val="00952A24"/>
    <w:rsid w:val="00953920"/>
    <w:rsid w:val="00953D47"/>
    <w:rsid w:val="0095681E"/>
    <w:rsid w:val="009572D4"/>
    <w:rsid w:val="00961921"/>
    <w:rsid w:val="0096430A"/>
    <w:rsid w:val="0096554B"/>
    <w:rsid w:val="0096584A"/>
    <w:rsid w:val="00971F08"/>
    <w:rsid w:val="0097603D"/>
    <w:rsid w:val="00976949"/>
    <w:rsid w:val="00977361"/>
    <w:rsid w:val="00980477"/>
    <w:rsid w:val="00985253"/>
    <w:rsid w:val="009853B3"/>
    <w:rsid w:val="00985BFD"/>
    <w:rsid w:val="00990630"/>
    <w:rsid w:val="00991761"/>
    <w:rsid w:val="009949F0"/>
    <w:rsid w:val="00994DCA"/>
    <w:rsid w:val="009960EC"/>
    <w:rsid w:val="009970DD"/>
    <w:rsid w:val="00997CB2"/>
    <w:rsid w:val="009A0FBA"/>
    <w:rsid w:val="009A1601"/>
    <w:rsid w:val="009A18A7"/>
    <w:rsid w:val="009A462D"/>
    <w:rsid w:val="009A5758"/>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2C03"/>
    <w:rsid w:val="00A2351A"/>
    <w:rsid w:val="00A264A9"/>
    <w:rsid w:val="00A27785"/>
    <w:rsid w:val="00A30187"/>
    <w:rsid w:val="00A3448A"/>
    <w:rsid w:val="00A36297"/>
    <w:rsid w:val="00A41E2B"/>
    <w:rsid w:val="00A43492"/>
    <w:rsid w:val="00A45B74"/>
    <w:rsid w:val="00A52E1D"/>
    <w:rsid w:val="00A61499"/>
    <w:rsid w:val="00A62A77"/>
    <w:rsid w:val="00A63483"/>
    <w:rsid w:val="00A657D7"/>
    <w:rsid w:val="00A660AC"/>
    <w:rsid w:val="00A67E6C"/>
    <w:rsid w:val="00A71B99"/>
    <w:rsid w:val="00A739D0"/>
    <w:rsid w:val="00A74D19"/>
    <w:rsid w:val="00A761D4"/>
    <w:rsid w:val="00A770ED"/>
    <w:rsid w:val="00A77EC4"/>
    <w:rsid w:val="00A85C6C"/>
    <w:rsid w:val="00A85EF6"/>
    <w:rsid w:val="00A92879"/>
    <w:rsid w:val="00A92959"/>
    <w:rsid w:val="00A9442A"/>
    <w:rsid w:val="00AA016F"/>
    <w:rsid w:val="00AA1ED6"/>
    <w:rsid w:val="00AA51D6"/>
    <w:rsid w:val="00AB0BC8"/>
    <w:rsid w:val="00AB11CA"/>
    <w:rsid w:val="00AB14D9"/>
    <w:rsid w:val="00AB4AB8"/>
    <w:rsid w:val="00AB655E"/>
    <w:rsid w:val="00AC007F"/>
    <w:rsid w:val="00AC2ECD"/>
    <w:rsid w:val="00AC3119"/>
    <w:rsid w:val="00AC49FB"/>
    <w:rsid w:val="00AC583E"/>
    <w:rsid w:val="00AC5A10"/>
    <w:rsid w:val="00AC7789"/>
    <w:rsid w:val="00AD0AA3"/>
    <w:rsid w:val="00AD3F94"/>
    <w:rsid w:val="00AD4A5A"/>
    <w:rsid w:val="00AE0BAB"/>
    <w:rsid w:val="00AE27AC"/>
    <w:rsid w:val="00AE2FEB"/>
    <w:rsid w:val="00AE3D79"/>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1840"/>
    <w:rsid w:val="00B21D66"/>
    <w:rsid w:val="00B2763F"/>
    <w:rsid w:val="00B27AAC"/>
    <w:rsid w:val="00B30929"/>
    <w:rsid w:val="00B30A9F"/>
    <w:rsid w:val="00B372AA"/>
    <w:rsid w:val="00B37802"/>
    <w:rsid w:val="00B40445"/>
    <w:rsid w:val="00B41888"/>
    <w:rsid w:val="00B45A52"/>
    <w:rsid w:val="00B46175"/>
    <w:rsid w:val="00B4727F"/>
    <w:rsid w:val="00B664C7"/>
    <w:rsid w:val="00B739F6"/>
    <w:rsid w:val="00B75A51"/>
    <w:rsid w:val="00B81A6C"/>
    <w:rsid w:val="00B85DE5"/>
    <w:rsid w:val="00B90F73"/>
    <w:rsid w:val="00B93B59"/>
    <w:rsid w:val="00B9406A"/>
    <w:rsid w:val="00BA2280"/>
    <w:rsid w:val="00BA2A08"/>
    <w:rsid w:val="00BA56D2"/>
    <w:rsid w:val="00BA76E0"/>
    <w:rsid w:val="00BB2A25"/>
    <w:rsid w:val="00BB3B8A"/>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4F09"/>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41D6"/>
    <w:rsid w:val="00CB421D"/>
    <w:rsid w:val="00CB7170"/>
    <w:rsid w:val="00CC040E"/>
    <w:rsid w:val="00CC111F"/>
    <w:rsid w:val="00CC2011"/>
    <w:rsid w:val="00CC3EA0"/>
    <w:rsid w:val="00CC7B45"/>
    <w:rsid w:val="00CD1188"/>
    <w:rsid w:val="00CD2ED1"/>
    <w:rsid w:val="00CD337B"/>
    <w:rsid w:val="00CE0424"/>
    <w:rsid w:val="00CE219C"/>
    <w:rsid w:val="00CE4A56"/>
    <w:rsid w:val="00CE7561"/>
    <w:rsid w:val="00CF1354"/>
    <w:rsid w:val="00CF3B1F"/>
    <w:rsid w:val="00CF3BF6"/>
    <w:rsid w:val="00CF625B"/>
    <w:rsid w:val="00CF687E"/>
    <w:rsid w:val="00D03023"/>
    <w:rsid w:val="00D0349B"/>
    <w:rsid w:val="00D10249"/>
    <w:rsid w:val="00D115C3"/>
    <w:rsid w:val="00D11897"/>
    <w:rsid w:val="00D13135"/>
    <w:rsid w:val="00D13E4E"/>
    <w:rsid w:val="00D239A7"/>
    <w:rsid w:val="00D23F47"/>
    <w:rsid w:val="00D36E71"/>
    <w:rsid w:val="00D370D5"/>
    <w:rsid w:val="00D37D87"/>
    <w:rsid w:val="00D404BC"/>
    <w:rsid w:val="00D40B33"/>
    <w:rsid w:val="00D41472"/>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396"/>
    <w:rsid w:val="00DA5417"/>
    <w:rsid w:val="00DA56E8"/>
    <w:rsid w:val="00DB0A9F"/>
    <w:rsid w:val="00DB377D"/>
    <w:rsid w:val="00DC2D36"/>
    <w:rsid w:val="00DC43A4"/>
    <w:rsid w:val="00DC53EF"/>
    <w:rsid w:val="00DE5608"/>
    <w:rsid w:val="00DE58D0"/>
    <w:rsid w:val="00DE654F"/>
    <w:rsid w:val="00DF0B6E"/>
    <w:rsid w:val="00DF15E0"/>
    <w:rsid w:val="00DF37A0"/>
    <w:rsid w:val="00DF3F33"/>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DF1"/>
    <w:rsid w:val="00E446F1"/>
    <w:rsid w:val="00E46886"/>
    <w:rsid w:val="00E47AEF"/>
    <w:rsid w:val="00E53B75"/>
    <w:rsid w:val="00E54812"/>
    <w:rsid w:val="00E54E3B"/>
    <w:rsid w:val="00E5689D"/>
    <w:rsid w:val="00E57565"/>
    <w:rsid w:val="00E60F8B"/>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B5381"/>
    <w:rsid w:val="00EB6C72"/>
    <w:rsid w:val="00EC27C6"/>
    <w:rsid w:val="00EC4207"/>
    <w:rsid w:val="00EC5653"/>
    <w:rsid w:val="00EC71CE"/>
    <w:rsid w:val="00EC77A7"/>
    <w:rsid w:val="00ED1006"/>
    <w:rsid w:val="00EE1A2E"/>
    <w:rsid w:val="00EE59C8"/>
    <w:rsid w:val="00EF18FE"/>
    <w:rsid w:val="00EF5787"/>
    <w:rsid w:val="00EF60D0"/>
    <w:rsid w:val="00F0528D"/>
    <w:rsid w:val="00F06C67"/>
    <w:rsid w:val="00F06DFD"/>
    <w:rsid w:val="00F071D1"/>
    <w:rsid w:val="00F07533"/>
    <w:rsid w:val="00F10629"/>
    <w:rsid w:val="00F15FA5"/>
    <w:rsid w:val="00F16983"/>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07F"/>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D1B7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8D1B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8D1B7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8D1B74"/>
    <w:pPr>
      <w:numPr>
        <w:ilvl w:val="2"/>
      </w:numPr>
      <w:spacing w:before="120"/>
      <w:outlineLvl w:val="2"/>
    </w:pPr>
    <w:rPr>
      <w:sz w:val="24"/>
      <w:szCs w:val="28"/>
    </w:rPr>
  </w:style>
  <w:style w:type="paragraph" w:styleId="Heading4">
    <w:name w:val="heading 4"/>
    <w:basedOn w:val="Heading3"/>
    <w:next w:val="Normal"/>
    <w:qFormat/>
    <w:rsid w:val="008D1B74"/>
    <w:pPr>
      <w:numPr>
        <w:ilvl w:val="3"/>
      </w:numPr>
      <w:outlineLvl w:val="3"/>
    </w:pPr>
    <w:rPr>
      <w:szCs w:val="24"/>
    </w:rPr>
  </w:style>
  <w:style w:type="paragraph" w:styleId="Heading5">
    <w:name w:val="heading 5"/>
    <w:basedOn w:val="Heading4"/>
    <w:next w:val="Normal"/>
    <w:qFormat/>
    <w:rsid w:val="008D1B74"/>
    <w:pPr>
      <w:numPr>
        <w:ilvl w:val="4"/>
      </w:numPr>
      <w:outlineLvl w:val="4"/>
    </w:pPr>
    <w:rPr>
      <w:sz w:val="22"/>
      <w:szCs w:val="22"/>
    </w:rPr>
  </w:style>
  <w:style w:type="paragraph" w:styleId="Heading6">
    <w:name w:val="heading 6"/>
    <w:basedOn w:val="Normal"/>
    <w:next w:val="Normal"/>
    <w:qFormat/>
    <w:rsid w:val="008D1B74"/>
    <w:pPr>
      <w:keepNext/>
      <w:keepLines/>
      <w:numPr>
        <w:ilvl w:val="5"/>
        <w:numId w:val="1"/>
      </w:numPr>
      <w:spacing w:before="120"/>
      <w:outlineLvl w:val="5"/>
    </w:pPr>
    <w:rPr>
      <w:rFonts w:cs="Arial"/>
    </w:rPr>
  </w:style>
  <w:style w:type="paragraph" w:styleId="Heading7">
    <w:name w:val="heading 7"/>
    <w:basedOn w:val="Normal"/>
    <w:next w:val="Normal"/>
    <w:qFormat/>
    <w:rsid w:val="008D1B74"/>
    <w:pPr>
      <w:keepNext/>
      <w:keepLines/>
      <w:numPr>
        <w:ilvl w:val="6"/>
        <w:numId w:val="1"/>
      </w:numPr>
      <w:spacing w:before="120"/>
      <w:outlineLvl w:val="6"/>
    </w:pPr>
    <w:rPr>
      <w:rFonts w:cs="Arial"/>
    </w:rPr>
  </w:style>
  <w:style w:type="paragraph" w:styleId="Heading8">
    <w:name w:val="heading 8"/>
    <w:basedOn w:val="Heading7"/>
    <w:next w:val="Normal"/>
    <w:qFormat/>
    <w:rsid w:val="008D1B74"/>
    <w:pPr>
      <w:numPr>
        <w:ilvl w:val="7"/>
      </w:numPr>
      <w:outlineLvl w:val="7"/>
    </w:pPr>
  </w:style>
  <w:style w:type="paragraph" w:styleId="Heading9">
    <w:name w:val="heading 9"/>
    <w:basedOn w:val="Heading8"/>
    <w:next w:val="Normal"/>
    <w:qFormat/>
    <w:rsid w:val="008D1B74"/>
    <w:pPr>
      <w:numPr>
        <w:ilvl w:val="8"/>
      </w:numPr>
      <w:outlineLvl w:val="8"/>
    </w:pPr>
  </w:style>
  <w:style w:type="character" w:default="1" w:styleId="DefaultParagraphFont">
    <w:name w:val="Default Paragraph Font"/>
    <w:uiPriority w:val="1"/>
    <w:semiHidden/>
    <w:unhideWhenUsed/>
    <w:rsid w:val="008D1B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1B74"/>
  </w:style>
  <w:style w:type="paragraph" w:styleId="TOC8">
    <w:name w:val="toc 8"/>
    <w:basedOn w:val="TOC1"/>
    <w:semiHidden/>
    <w:rsid w:val="008D1B74"/>
    <w:pPr>
      <w:spacing w:before="180"/>
      <w:ind w:left="2693" w:hanging="2693"/>
    </w:pPr>
    <w:rPr>
      <w:b w:val="0"/>
      <w:bCs/>
    </w:rPr>
  </w:style>
  <w:style w:type="paragraph" w:styleId="TOC1">
    <w:name w:val="toc 1"/>
    <w:aliases w:val="Observation TOC2"/>
    <w:uiPriority w:val="39"/>
    <w:rsid w:val="008D1B7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8D1B74"/>
    <w:pPr>
      <w:keepNext/>
      <w:keepLines/>
      <w:spacing w:before="180"/>
      <w:jc w:val="center"/>
    </w:pPr>
  </w:style>
  <w:style w:type="paragraph" w:styleId="Caption">
    <w:name w:val="caption"/>
    <w:basedOn w:val="Normal"/>
    <w:next w:val="Normal"/>
    <w:qFormat/>
    <w:rsid w:val="008D1B74"/>
    <w:pPr>
      <w:spacing w:after="240"/>
      <w:jc w:val="center"/>
    </w:pPr>
    <w:rPr>
      <w:b/>
      <w:bCs/>
    </w:rPr>
  </w:style>
  <w:style w:type="paragraph" w:styleId="TOC5">
    <w:name w:val="toc 5"/>
    <w:aliases w:val="Observation TOC"/>
    <w:basedOn w:val="TOC4"/>
    <w:semiHidden/>
    <w:rsid w:val="008D1B74"/>
    <w:pPr>
      <w:tabs>
        <w:tab w:val="right" w:pos="1701"/>
      </w:tabs>
      <w:ind w:left="1701" w:hanging="1701"/>
    </w:pPr>
  </w:style>
  <w:style w:type="paragraph" w:styleId="TOC4">
    <w:name w:val="toc 4"/>
    <w:basedOn w:val="TOC3"/>
    <w:semiHidden/>
    <w:rsid w:val="008D1B74"/>
    <w:pPr>
      <w:ind w:left="1418" w:hanging="1418"/>
    </w:pPr>
  </w:style>
  <w:style w:type="paragraph" w:styleId="TOC3">
    <w:name w:val="toc 3"/>
    <w:basedOn w:val="TOC2"/>
    <w:semiHidden/>
    <w:rsid w:val="008D1B74"/>
    <w:pPr>
      <w:ind w:left="1134" w:hanging="1134"/>
    </w:pPr>
  </w:style>
  <w:style w:type="paragraph" w:styleId="TOC2">
    <w:name w:val="toc 2"/>
    <w:basedOn w:val="TOC1"/>
    <w:semiHidden/>
    <w:rsid w:val="008D1B74"/>
    <w:pPr>
      <w:keepNext w:val="0"/>
      <w:spacing w:before="0"/>
      <w:ind w:left="851" w:hanging="851"/>
    </w:pPr>
    <w:rPr>
      <w:szCs w:val="20"/>
    </w:rPr>
  </w:style>
  <w:style w:type="paragraph" w:styleId="Index2">
    <w:name w:val="index 2"/>
    <w:basedOn w:val="Index1"/>
    <w:semiHidden/>
    <w:rsid w:val="008D1B74"/>
    <w:pPr>
      <w:ind w:left="284"/>
    </w:pPr>
  </w:style>
  <w:style w:type="paragraph" w:styleId="Index1">
    <w:name w:val="index 1"/>
    <w:basedOn w:val="Normal"/>
    <w:semiHidden/>
    <w:rsid w:val="008D1B74"/>
    <w:pPr>
      <w:keepLines/>
      <w:spacing w:after="0"/>
    </w:pPr>
  </w:style>
  <w:style w:type="paragraph" w:styleId="DocumentMap">
    <w:name w:val="Document Map"/>
    <w:basedOn w:val="Normal"/>
    <w:semiHidden/>
    <w:rsid w:val="008D1B74"/>
    <w:pPr>
      <w:shd w:val="clear" w:color="auto" w:fill="000080"/>
    </w:pPr>
    <w:rPr>
      <w:rFonts w:ascii="Tahoma" w:hAnsi="Tahoma" w:cs="Tahoma"/>
    </w:rPr>
  </w:style>
  <w:style w:type="paragraph" w:styleId="ListNumber2">
    <w:name w:val="List Number 2"/>
    <w:basedOn w:val="ListNumber"/>
    <w:rsid w:val="008D1B74"/>
    <w:pPr>
      <w:ind w:left="851"/>
    </w:pPr>
  </w:style>
  <w:style w:type="paragraph" w:styleId="ListNumber">
    <w:name w:val="List Number"/>
    <w:basedOn w:val="List"/>
    <w:rsid w:val="008D1B74"/>
  </w:style>
  <w:style w:type="paragraph" w:styleId="List">
    <w:name w:val="List"/>
    <w:basedOn w:val="Normal"/>
    <w:rsid w:val="008D1B74"/>
    <w:pPr>
      <w:ind w:left="568" w:hanging="284"/>
    </w:pPr>
  </w:style>
  <w:style w:type="paragraph" w:styleId="Header">
    <w:name w:val="header"/>
    <w:rsid w:val="008D1B7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D1B74"/>
    <w:rPr>
      <w:b/>
      <w:bCs/>
      <w:position w:val="6"/>
      <w:sz w:val="16"/>
      <w:szCs w:val="16"/>
    </w:rPr>
  </w:style>
  <w:style w:type="paragraph" w:styleId="FootnoteText">
    <w:name w:val="footnote text"/>
    <w:basedOn w:val="Normal"/>
    <w:semiHidden/>
    <w:rsid w:val="008D1B74"/>
    <w:pPr>
      <w:keepLines/>
      <w:spacing w:after="0"/>
      <w:ind w:left="454" w:hanging="454"/>
    </w:pPr>
    <w:rPr>
      <w:sz w:val="16"/>
      <w:szCs w:val="16"/>
    </w:rPr>
  </w:style>
  <w:style w:type="paragraph" w:customStyle="1" w:styleId="3GPPHeader">
    <w:name w:val="3GPP_Header"/>
    <w:basedOn w:val="Normal"/>
    <w:qFormat/>
    <w:rsid w:val="008D1B74"/>
    <w:pPr>
      <w:tabs>
        <w:tab w:val="left" w:pos="1800"/>
        <w:tab w:val="right" w:pos="9360"/>
      </w:tabs>
      <w:spacing w:after="0"/>
    </w:pPr>
    <w:rPr>
      <w:rFonts w:ascii="Arial" w:hAnsi="Arial"/>
      <w:b/>
    </w:rPr>
  </w:style>
  <w:style w:type="paragraph" w:styleId="TOC9">
    <w:name w:val="toc 9"/>
    <w:basedOn w:val="TOC8"/>
    <w:semiHidden/>
    <w:rsid w:val="008D1B74"/>
    <w:pPr>
      <w:ind w:left="1418" w:hanging="1418"/>
    </w:pPr>
  </w:style>
  <w:style w:type="paragraph" w:styleId="TOC6">
    <w:name w:val="toc 6"/>
    <w:basedOn w:val="TOC5"/>
    <w:next w:val="Normal"/>
    <w:semiHidden/>
    <w:rsid w:val="008D1B74"/>
    <w:pPr>
      <w:ind w:left="1985" w:hanging="1985"/>
    </w:pPr>
  </w:style>
  <w:style w:type="paragraph" w:styleId="TOC7">
    <w:name w:val="toc 7"/>
    <w:basedOn w:val="TOC6"/>
    <w:next w:val="Normal"/>
    <w:semiHidden/>
    <w:rsid w:val="008D1B74"/>
    <w:pPr>
      <w:ind w:left="2268" w:hanging="2268"/>
    </w:pPr>
  </w:style>
  <w:style w:type="paragraph" w:styleId="ListBullet2">
    <w:name w:val="List Bullet 2"/>
    <w:basedOn w:val="ListBullet"/>
    <w:rsid w:val="008D1B74"/>
    <w:pPr>
      <w:numPr>
        <w:numId w:val="6"/>
      </w:numPr>
    </w:pPr>
  </w:style>
  <w:style w:type="paragraph" w:styleId="ListBullet">
    <w:name w:val="List Bullet"/>
    <w:basedOn w:val="BodyText"/>
    <w:rsid w:val="008D1B74"/>
    <w:pPr>
      <w:numPr>
        <w:numId w:val="5"/>
      </w:numPr>
    </w:pPr>
  </w:style>
  <w:style w:type="paragraph" w:styleId="ListBullet3">
    <w:name w:val="List Bullet 3"/>
    <w:basedOn w:val="ListBullet2"/>
    <w:rsid w:val="008D1B74"/>
    <w:pPr>
      <w:numPr>
        <w:numId w:val="7"/>
      </w:numPr>
    </w:pPr>
  </w:style>
  <w:style w:type="paragraph" w:customStyle="1" w:styleId="EQ">
    <w:name w:val="EQ"/>
    <w:basedOn w:val="Normal"/>
    <w:next w:val="Normal"/>
    <w:rsid w:val="008D1B74"/>
    <w:pPr>
      <w:keepLines/>
      <w:tabs>
        <w:tab w:val="center" w:pos="4536"/>
        <w:tab w:val="right" w:pos="9072"/>
      </w:tabs>
      <w:spacing w:after="180"/>
      <w:jc w:val="left"/>
    </w:pPr>
    <w:rPr>
      <w:noProof/>
      <w:lang w:eastAsia="en-US"/>
    </w:rPr>
  </w:style>
  <w:style w:type="paragraph" w:styleId="List2">
    <w:name w:val="List 2"/>
    <w:basedOn w:val="List"/>
    <w:rsid w:val="008D1B74"/>
    <w:pPr>
      <w:ind w:left="851"/>
    </w:pPr>
  </w:style>
  <w:style w:type="paragraph" w:styleId="List3">
    <w:name w:val="List 3"/>
    <w:basedOn w:val="List2"/>
    <w:rsid w:val="008D1B74"/>
    <w:pPr>
      <w:ind w:left="1135"/>
    </w:pPr>
  </w:style>
  <w:style w:type="paragraph" w:styleId="List4">
    <w:name w:val="List 4"/>
    <w:basedOn w:val="List3"/>
    <w:rsid w:val="008D1B74"/>
    <w:pPr>
      <w:ind w:left="1418"/>
    </w:pPr>
  </w:style>
  <w:style w:type="paragraph" w:styleId="List5">
    <w:name w:val="List 5"/>
    <w:basedOn w:val="List4"/>
    <w:rsid w:val="008D1B74"/>
    <w:pPr>
      <w:ind w:left="1702"/>
    </w:pPr>
  </w:style>
  <w:style w:type="paragraph" w:customStyle="1" w:styleId="EditorsNote">
    <w:name w:val="Editor's Note"/>
    <w:basedOn w:val="Normal"/>
    <w:rsid w:val="008D1B74"/>
    <w:pPr>
      <w:keepLines/>
      <w:spacing w:after="180"/>
      <w:ind w:left="1135" w:hanging="851"/>
      <w:jc w:val="left"/>
    </w:pPr>
    <w:rPr>
      <w:color w:val="FF0000"/>
      <w:lang w:eastAsia="en-US"/>
    </w:rPr>
  </w:style>
  <w:style w:type="paragraph" w:styleId="ListBullet4">
    <w:name w:val="List Bullet 4"/>
    <w:basedOn w:val="ListBullet3"/>
    <w:rsid w:val="008D1B74"/>
    <w:pPr>
      <w:numPr>
        <w:numId w:val="8"/>
      </w:numPr>
    </w:pPr>
  </w:style>
  <w:style w:type="paragraph" w:styleId="ListBullet5">
    <w:name w:val="List Bullet 5"/>
    <w:basedOn w:val="ListBullet4"/>
    <w:rsid w:val="008D1B74"/>
    <w:pPr>
      <w:numPr>
        <w:numId w:val="4"/>
      </w:numPr>
    </w:pPr>
  </w:style>
  <w:style w:type="paragraph" w:styleId="Footer">
    <w:name w:val="footer"/>
    <w:basedOn w:val="Header"/>
    <w:semiHidden/>
    <w:rsid w:val="008D1B74"/>
    <w:pPr>
      <w:jc w:val="center"/>
    </w:pPr>
    <w:rPr>
      <w:i/>
      <w:iCs/>
    </w:rPr>
  </w:style>
  <w:style w:type="paragraph" w:customStyle="1" w:styleId="Reference">
    <w:name w:val="Reference"/>
    <w:basedOn w:val="Normal"/>
    <w:qFormat/>
    <w:rsid w:val="008D1B74"/>
    <w:pPr>
      <w:numPr>
        <w:numId w:val="2"/>
      </w:numPr>
    </w:pPr>
  </w:style>
  <w:style w:type="paragraph" w:styleId="BalloonText">
    <w:name w:val="Balloon Text"/>
    <w:basedOn w:val="Normal"/>
    <w:semiHidden/>
    <w:rsid w:val="008D1B74"/>
    <w:rPr>
      <w:rFonts w:ascii="Tahoma" w:hAnsi="Tahoma" w:cs="Tahoma"/>
      <w:sz w:val="16"/>
      <w:szCs w:val="16"/>
    </w:rPr>
  </w:style>
  <w:style w:type="character" w:styleId="PageNumber">
    <w:name w:val="page number"/>
    <w:basedOn w:val="DefaultParagraphFont"/>
    <w:semiHidden/>
    <w:rsid w:val="008D1B74"/>
  </w:style>
  <w:style w:type="paragraph" w:styleId="BodyText">
    <w:name w:val="Body Text"/>
    <w:basedOn w:val="Normal"/>
    <w:link w:val="BodyTextChar"/>
    <w:qFormat/>
    <w:rsid w:val="008D1B74"/>
  </w:style>
  <w:style w:type="character" w:styleId="Hyperlink">
    <w:name w:val="Hyperlink"/>
    <w:uiPriority w:val="99"/>
    <w:rsid w:val="008D1B74"/>
    <w:rPr>
      <w:color w:val="0000FF"/>
      <w:u w:val="single"/>
      <w:lang w:val="en-GB"/>
    </w:rPr>
  </w:style>
  <w:style w:type="character" w:styleId="FollowedHyperlink">
    <w:name w:val="FollowedHyperlink"/>
    <w:semiHidden/>
    <w:rsid w:val="008D1B74"/>
    <w:rPr>
      <w:color w:val="FF0000"/>
      <w:u w:val="single"/>
    </w:rPr>
  </w:style>
  <w:style w:type="character" w:styleId="CommentReference">
    <w:name w:val="annotation reference"/>
    <w:semiHidden/>
    <w:rsid w:val="008D1B74"/>
    <w:rPr>
      <w:sz w:val="16"/>
      <w:szCs w:val="16"/>
    </w:rPr>
  </w:style>
  <w:style w:type="paragraph" w:styleId="CommentText">
    <w:name w:val="annotation text"/>
    <w:basedOn w:val="Normal"/>
    <w:semiHidden/>
    <w:rsid w:val="008D1B74"/>
  </w:style>
  <w:style w:type="paragraph" w:styleId="CommentSubject">
    <w:name w:val="annotation subject"/>
    <w:basedOn w:val="CommentText"/>
    <w:next w:val="CommentText"/>
    <w:semiHidden/>
    <w:rsid w:val="008D1B74"/>
    <w:rPr>
      <w:b/>
      <w:bCs/>
    </w:rPr>
  </w:style>
  <w:style w:type="character" w:customStyle="1" w:styleId="Heading1Char">
    <w:name w:val="Heading 1 Char"/>
    <w:link w:val="Heading1"/>
    <w:rsid w:val="008D1B74"/>
    <w:rPr>
      <w:rFonts w:ascii="Arial" w:hAnsi="Arial" w:cs="Arial"/>
      <w:sz w:val="32"/>
      <w:szCs w:val="36"/>
      <w:lang w:val="en-GB" w:eastAsia="zh-CN"/>
    </w:rPr>
  </w:style>
  <w:style w:type="paragraph" w:customStyle="1" w:styleId="B1">
    <w:name w:val="B1"/>
    <w:basedOn w:val="List"/>
    <w:rsid w:val="008D1B74"/>
    <w:pPr>
      <w:spacing w:after="180"/>
      <w:jc w:val="left"/>
    </w:pPr>
    <w:rPr>
      <w:lang w:eastAsia="en-US"/>
    </w:rPr>
  </w:style>
  <w:style w:type="paragraph" w:customStyle="1" w:styleId="B2">
    <w:name w:val="B2"/>
    <w:basedOn w:val="List2"/>
    <w:rsid w:val="008D1B74"/>
    <w:pPr>
      <w:spacing w:after="180"/>
      <w:jc w:val="left"/>
    </w:pPr>
    <w:rPr>
      <w:lang w:eastAsia="en-US"/>
    </w:rPr>
  </w:style>
  <w:style w:type="paragraph" w:customStyle="1" w:styleId="B3">
    <w:name w:val="B3"/>
    <w:basedOn w:val="List3"/>
    <w:rsid w:val="008D1B74"/>
    <w:pPr>
      <w:spacing w:after="180"/>
      <w:jc w:val="left"/>
    </w:pPr>
    <w:rPr>
      <w:lang w:eastAsia="en-US"/>
    </w:rPr>
  </w:style>
  <w:style w:type="paragraph" w:customStyle="1" w:styleId="B4">
    <w:name w:val="B4"/>
    <w:basedOn w:val="List4"/>
    <w:rsid w:val="008D1B74"/>
    <w:pPr>
      <w:spacing w:after="180"/>
      <w:jc w:val="left"/>
    </w:pPr>
    <w:rPr>
      <w:lang w:eastAsia="en-US"/>
    </w:rPr>
  </w:style>
  <w:style w:type="paragraph" w:customStyle="1" w:styleId="Proposal">
    <w:name w:val="Proposal"/>
    <w:basedOn w:val="Normal"/>
    <w:qFormat/>
    <w:rsid w:val="008D1B74"/>
    <w:pPr>
      <w:numPr>
        <w:numId w:val="3"/>
      </w:numPr>
      <w:tabs>
        <w:tab w:val="clear" w:pos="1304"/>
        <w:tab w:val="left" w:pos="1701"/>
      </w:tabs>
      <w:ind w:left="1701" w:hanging="1701"/>
    </w:pPr>
    <w:rPr>
      <w:b/>
      <w:bCs/>
    </w:rPr>
  </w:style>
  <w:style w:type="character" w:customStyle="1" w:styleId="BodyTextChar">
    <w:name w:val="Body Text Char"/>
    <w:link w:val="BodyText"/>
    <w:rsid w:val="008D1B74"/>
    <w:rPr>
      <w:rFonts w:ascii="Times New Roman" w:hAnsi="Times New Roman"/>
      <w:lang w:val="en-GB" w:eastAsia="zh-CN"/>
    </w:rPr>
  </w:style>
  <w:style w:type="paragraph" w:customStyle="1" w:styleId="B5">
    <w:name w:val="B5"/>
    <w:basedOn w:val="List5"/>
    <w:rsid w:val="008D1B74"/>
    <w:pPr>
      <w:spacing w:after="180"/>
      <w:jc w:val="left"/>
    </w:pPr>
    <w:rPr>
      <w:lang w:eastAsia="en-US"/>
    </w:rPr>
  </w:style>
  <w:style w:type="paragraph" w:customStyle="1" w:styleId="EX">
    <w:name w:val="EX"/>
    <w:basedOn w:val="Normal"/>
    <w:rsid w:val="008D1B74"/>
    <w:pPr>
      <w:keepLines/>
      <w:spacing w:after="180"/>
      <w:ind w:left="1702" w:hanging="1418"/>
      <w:jc w:val="left"/>
    </w:pPr>
    <w:rPr>
      <w:lang w:eastAsia="en-US"/>
    </w:rPr>
  </w:style>
  <w:style w:type="paragraph" w:customStyle="1" w:styleId="EW">
    <w:name w:val="EW"/>
    <w:basedOn w:val="EX"/>
    <w:rsid w:val="008D1B74"/>
    <w:pPr>
      <w:spacing w:after="0"/>
    </w:pPr>
  </w:style>
  <w:style w:type="paragraph" w:customStyle="1" w:styleId="TAL">
    <w:name w:val="TAL"/>
    <w:basedOn w:val="Normal"/>
    <w:rsid w:val="008D1B74"/>
    <w:pPr>
      <w:keepNext/>
      <w:keepLines/>
      <w:spacing w:after="0"/>
      <w:jc w:val="left"/>
    </w:pPr>
    <w:rPr>
      <w:sz w:val="18"/>
      <w:lang w:eastAsia="en-US"/>
    </w:rPr>
  </w:style>
  <w:style w:type="paragraph" w:customStyle="1" w:styleId="TAC">
    <w:name w:val="TAC"/>
    <w:basedOn w:val="TAL"/>
    <w:rsid w:val="008D1B74"/>
    <w:pPr>
      <w:jc w:val="center"/>
    </w:pPr>
  </w:style>
  <w:style w:type="paragraph" w:customStyle="1" w:styleId="TAH">
    <w:name w:val="TAH"/>
    <w:basedOn w:val="TAC"/>
    <w:rsid w:val="008D1B74"/>
    <w:rPr>
      <w:b/>
    </w:rPr>
  </w:style>
  <w:style w:type="paragraph" w:customStyle="1" w:styleId="TAN">
    <w:name w:val="TAN"/>
    <w:basedOn w:val="TAL"/>
    <w:rsid w:val="008D1B74"/>
    <w:pPr>
      <w:ind w:left="851" w:hanging="851"/>
    </w:pPr>
  </w:style>
  <w:style w:type="paragraph" w:customStyle="1" w:styleId="TAR">
    <w:name w:val="TAR"/>
    <w:basedOn w:val="TAL"/>
    <w:rsid w:val="008D1B74"/>
    <w:pPr>
      <w:jc w:val="right"/>
    </w:pPr>
  </w:style>
  <w:style w:type="paragraph" w:customStyle="1" w:styleId="TH">
    <w:name w:val="TH"/>
    <w:basedOn w:val="Normal"/>
    <w:rsid w:val="008D1B74"/>
    <w:pPr>
      <w:keepNext/>
      <w:keepLines/>
      <w:spacing w:before="60" w:after="180"/>
      <w:jc w:val="center"/>
    </w:pPr>
    <w:rPr>
      <w:b/>
      <w:lang w:eastAsia="en-US"/>
    </w:rPr>
  </w:style>
  <w:style w:type="paragraph" w:customStyle="1" w:styleId="TF">
    <w:name w:val="TF"/>
    <w:basedOn w:val="TH"/>
    <w:rsid w:val="008D1B74"/>
    <w:pPr>
      <w:keepNext w:val="0"/>
      <w:spacing w:before="0" w:after="240"/>
    </w:pPr>
  </w:style>
  <w:style w:type="paragraph" w:customStyle="1" w:styleId="TT">
    <w:name w:val="TT"/>
    <w:basedOn w:val="Heading1"/>
    <w:next w:val="Normal"/>
    <w:rsid w:val="008D1B74"/>
    <w:pPr>
      <w:numPr>
        <w:numId w:val="0"/>
      </w:numPr>
      <w:ind w:left="1134" w:hanging="1134"/>
      <w:outlineLvl w:val="9"/>
    </w:pPr>
    <w:rPr>
      <w:rFonts w:cs="Times New Roman"/>
      <w:szCs w:val="20"/>
      <w:lang w:eastAsia="en-US"/>
    </w:rPr>
  </w:style>
  <w:style w:type="paragraph" w:customStyle="1" w:styleId="ZA">
    <w:name w:val="ZA"/>
    <w:rsid w:val="008D1B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D1B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D1B7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D1B7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D1B74"/>
  </w:style>
  <w:style w:type="paragraph" w:customStyle="1" w:styleId="ZH">
    <w:name w:val="ZH"/>
    <w:rsid w:val="008D1B7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D1B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D1B74"/>
    <w:pPr>
      <w:framePr w:hRule="auto" w:wrap="notBeside" w:y="852"/>
    </w:pPr>
    <w:rPr>
      <w:i w:val="0"/>
      <w:sz w:val="40"/>
    </w:rPr>
  </w:style>
  <w:style w:type="paragraph" w:customStyle="1" w:styleId="ZU">
    <w:name w:val="ZU"/>
    <w:rsid w:val="008D1B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D1B74"/>
    <w:pPr>
      <w:framePr w:wrap="notBeside" w:y="16161"/>
    </w:pPr>
  </w:style>
  <w:style w:type="paragraph" w:customStyle="1" w:styleId="FP">
    <w:name w:val="FP"/>
    <w:basedOn w:val="Normal"/>
    <w:rsid w:val="008D1B74"/>
    <w:pPr>
      <w:spacing w:after="0"/>
      <w:jc w:val="left"/>
    </w:pPr>
    <w:rPr>
      <w:lang w:eastAsia="en-US"/>
    </w:rPr>
  </w:style>
  <w:style w:type="paragraph" w:customStyle="1" w:styleId="Observation">
    <w:name w:val="Observation"/>
    <w:basedOn w:val="Proposal"/>
    <w:qFormat/>
    <w:rsid w:val="008D1B74"/>
    <w:pPr>
      <w:numPr>
        <w:numId w:val="13"/>
      </w:numPr>
      <w:ind w:left="1701" w:hanging="1701"/>
    </w:pPr>
  </w:style>
  <w:style w:type="paragraph" w:styleId="TableofFigures">
    <w:name w:val="table of figures"/>
    <w:basedOn w:val="Normal"/>
    <w:next w:val="Normal"/>
    <w:uiPriority w:val="99"/>
    <w:rsid w:val="008D1B74"/>
    <w:pPr>
      <w:ind w:left="1418" w:hanging="1418"/>
      <w:jc w:val="left"/>
    </w:pPr>
    <w:rPr>
      <w:b/>
    </w:rPr>
  </w:style>
  <w:style w:type="paragraph" w:styleId="Index4">
    <w:name w:val="index 4"/>
    <w:basedOn w:val="Normal"/>
    <w:next w:val="Normal"/>
    <w:autoRedefine/>
    <w:rsid w:val="008D1B7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5NUHHDQN7SK2-1-116857</_dlc_DocId>
    <TaxCatchAll xmlns="08b2df90-05d3-4030-90d4-c9feeb4a1cd9">
      <Value>10</Value>
      <Value>9</Value>
      <Value>8</Value>
      <Value>2</Value>
      <Value>1</Value>
    </TaxCatchAll>
    <_dlc_DocIdUrl xmlns="08b2df90-05d3-4030-90d4-c9feeb4a1cd9">
      <Url>https://ericoll.internal.ericsson.com/sites/STAR/_layouts/DocIdRedir.aspx?ID=5NUHHDQN7SK2-1-116857</Url>
      <Description>5NUHHDQN7SK2-1-116857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EDFFD65D-E519-4335-B6CD-2F921B464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832</TotalTime>
  <Pages>6</Pages>
  <Words>1393</Words>
  <Characters>7941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70</cp:revision>
  <cp:lastPrinted>2008-01-31T15:09:00Z</cp:lastPrinted>
  <dcterms:created xsi:type="dcterms:W3CDTF">2016-07-07T21:45:00Z</dcterms:created>
  <dcterms:modified xsi:type="dcterms:W3CDTF">2017-05-05T20:53:00Z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9c4531af-fbc5-405e-9d73-87938800ca3a</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