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03F3680D"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73B3F" w:rsidRPr="00773B3F">
        <w:t>R1-1708670</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3FEC9CA" w:rsidR="00E90E49" w:rsidRPr="00327997" w:rsidRDefault="003D3C45" w:rsidP="00327997">
      <w:pPr>
        <w:pStyle w:val="3GPPHeader"/>
      </w:pPr>
      <w:r w:rsidRPr="00327997">
        <w:t>Title:</w:t>
      </w:r>
      <w:r w:rsidR="00E90E49" w:rsidRPr="00327997">
        <w:tab/>
      </w:r>
      <w:r w:rsidR="007C2972" w:rsidRPr="007C2972">
        <w:t>UL MIMO procedures for non-codebook based transmission</w:t>
      </w:r>
    </w:p>
    <w:p w14:paraId="2D554DE3" w14:textId="628DE940" w:rsidR="00952A24" w:rsidRPr="00E434EA" w:rsidRDefault="00952A24" w:rsidP="00327997">
      <w:pPr>
        <w:pStyle w:val="3GPPHeader"/>
        <w:rPr>
          <w:lang w:val="en-US"/>
        </w:rPr>
      </w:pPr>
      <w:r w:rsidRPr="00E434EA">
        <w:rPr>
          <w:lang w:val="en-US"/>
        </w:rPr>
        <w:t>Agenda Item:</w:t>
      </w:r>
      <w:r w:rsidRPr="00E434EA">
        <w:rPr>
          <w:lang w:val="en-US"/>
        </w:rPr>
        <w:tab/>
      </w:r>
      <w:r w:rsidR="00773B3F" w:rsidRPr="00E434EA">
        <w:rPr>
          <w:lang w:val="en-US"/>
        </w:rPr>
        <w:t>7.1.2.1.4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4A88BE2" w:rsidR="00BF7642" w:rsidRPr="00E9149C" w:rsidRDefault="00E64B80" w:rsidP="00BF7642">
      <w:pPr>
        <w:pStyle w:val="BodyText"/>
      </w:pPr>
      <w:r>
        <w:t>In RAN1#88</w:t>
      </w:r>
      <w:r w:rsidR="00356A14">
        <w:t>b</w:t>
      </w:r>
      <w:r w:rsidR="00BF7642">
        <w:t>, the following agreement was made:</w:t>
      </w:r>
    </w:p>
    <w:p w14:paraId="4C3FF875" w14:textId="77777777" w:rsidR="00BF7642" w:rsidRDefault="00BF7642" w:rsidP="00BF7642">
      <w:pPr>
        <w:pStyle w:val="BodyText"/>
      </w:pPr>
      <w:r>
        <w:rPr>
          <w:noProof/>
          <w:lang w:val="sv-SE" w:eastAsia="sv-SE"/>
        </w:rPr>
        <mc:AlternateContent>
          <mc:Choice Requires="wps">
            <w:drawing>
              <wp:inline distT="0" distB="0" distL="0" distR="0" wp14:anchorId="653A41A3" wp14:editId="41BFE9D4">
                <wp:extent cx="5709037" cy="3487479"/>
                <wp:effectExtent l="0" t="0" r="25400" b="17780"/>
                <wp:docPr id="2" name="Text Box 2"/>
                <wp:cNvGraphicFramePr/>
                <a:graphic xmlns:a="http://schemas.openxmlformats.org/drawingml/2006/main">
                  <a:graphicData uri="http://schemas.microsoft.com/office/word/2010/wordprocessingShape">
                    <wps:wsp>
                      <wps:cNvSpPr txBox="1"/>
                      <wps:spPr>
                        <a:xfrm>
                          <a:off x="0" y="0"/>
                          <a:ext cx="5709037" cy="34874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76CDDA" w14:textId="7B1A7C00" w:rsidR="0079230E" w:rsidRPr="0079230E" w:rsidRDefault="0079230E" w:rsidP="0079230E">
                            <w:pPr>
                              <w:jc w:val="left"/>
                              <w:rPr>
                                <w:rFonts w:eastAsia="MS Mincho"/>
                                <w:lang w:val="en-US"/>
                              </w:rPr>
                            </w:pPr>
                            <w:r w:rsidRPr="005133E9">
                              <w:rPr>
                                <w:rFonts w:eastAsia="MS Mincho"/>
                                <w:lang w:val="en-US"/>
                              </w:rPr>
                              <w:t>Codebook based transmission for UL is supported at least by f</w:t>
                            </w:r>
                            <w:r>
                              <w:rPr>
                                <w:rFonts w:eastAsia="MS Mincho"/>
                                <w:lang w:val="en-US"/>
                              </w:rPr>
                              <w:t>ollowing signaling in UL grant:</w:t>
                            </w:r>
                          </w:p>
                          <w:p w14:paraId="16011AB0" w14:textId="02F7D00B" w:rsidR="0079230E" w:rsidRPr="0079230E" w:rsidRDefault="0079230E" w:rsidP="0079230E">
                            <w:pPr>
                              <w:pStyle w:val="ListParagraph"/>
                              <w:numPr>
                                <w:ilvl w:val="0"/>
                                <w:numId w:val="16"/>
                              </w:numPr>
                              <w:rPr>
                                <w:rFonts w:eastAsia="MS Mincho"/>
                              </w:rPr>
                            </w:pPr>
                            <w:r w:rsidRPr="0079230E">
                              <w:rPr>
                                <w:rFonts w:eastAsia="MS Mincho"/>
                              </w:rPr>
                              <w:t xml:space="preserve">SRI+TPMI+TRI, where </w:t>
                            </w:r>
                          </w:p>
                          <w:p w14:paraId="77830523" w14:textId="7B05BA47" w:rsidR="0079230E" w:rsidRDefault="0079230E" w:rsidP="0079230E">
                            <w:pPr>
                              <w:pStyle w:val="ListParagraph"/>
                              <w:numPr>
                                <w:ilvl w:val="1"/>
                                <w:numId w:val="16"/>
                              </w:numPr>
                              <w:rPr>
                                <w:rFonts w:eastAsia="MS Mincho"/>
                              </w:rPr>
                            </w:pPr>
                            <w:r w:rsidRPr="0079230E">
                              <w:rPr>
                                <w:rFonts w:eastAsia="MS Mincho"/>
                              </w:rPr>
                              <w:t>The TPMI is used to indicate preferred precoder over the SRS ports in the selected SRS resource by the SRI.</w:t>
                            </w:r>
                          </w:p>
                          <w:p w14:paraId="25C84249" w14:textId="1D6D0DC0" w:rsidR="0079230E" w:rsidRDefault="0079230E" w:rsidP="0079230E">
                            <w:pPr>
                              <w:pStyle w:val="ListParagraph"/>
                              <w:numPr>
                                <w:ilvl w:val="1"/>
                                <w:numId w:val="16"/>
                              </w:numPr>
                              <w:rPr>
                                <w:rFonts w:eastAsia="MS Mincho"/>
                              </w:rPr>
                            </w:pPr>
                            <w:r w:rsidRPr="0079230E">
                              <w:rPr>
                                <w:rFonts w:eastAsia="MS Mincho"/>
                              </w:rPr>
                              <w:t>No SRI when a single SRS resource is configured</w:t>
                            </w:r>
                          </w:p>
                          <w:p w14:paraId="598547C2" w14:textId="77777777" w:rsidR="0079230E" w:rsidRPr="0079230E" w:rsidRDefault="0079230E" w:rsidP="0079230E">
                            <w:pPr>
                              <w:pStyle w:val="ListParagraph"/>
                              <w:numPr>
                                <w:ilvl w:val="2"/>
                                <w:numId w:val="16"/>
                              </w:numPr>
                              <w:spacing w:after="0"/>
                              <w:rPr>
                                <w:rFonts w:eastAsia="MS Mincho"/>
                                <w:lang w:val="en-US"/>
                              </w:rPr>
                            </w:pPr>
                            <w:r w:rsidRPr="0079230E">
                              <w:rPr>
                                <w:rFonts w:eastAsia="MS Mincho"/>
                              </w:rPr>
                              <w:t>The TPMI is used to indicate preferred precoder over the SRS ports in the configured single SRS resource.</w:t>
                            </w:r>
                          </w:p>
                          <w:p w14:paraId="4166CE3C" w14:textId="396E5A26" w:rsidR="0079230E" w:rsidRPr="0079230E" w:rsidRDefault="0079230E" w:rsidP="0084549A">
                            <w:pPr>
                              <w:pStyle w:val="ListParagraph"/>
                              <w:numPr>
                                <w:ilvl w:val="0"/>
                                <w:numId w:val="16"/>
                              </w:numPr>
                              <w:spacing w:after="0"/>
                              <w:rPr>
                                <w:rFonts w:eastAsia="MS Mincho"/>
                                <w:lang w:val="en-US"/>
                              </w:rPr>
                            </w:pPr>
                            <w:r w:rsidRPr="0079230E">
                              <w:rPr>
                                <w:rFonts w:eastAsia="MS Mincho"/>
                              </w:rPr>
                              <w:t>Support indication on selection of multiple SRS resources</w:t>
                            </w:r>
                          </w:p>
                          <w:p w14:paraId="20029AC2" w14:textId="1254D16E" w:rsidR="0079230E" w:rsidRPr="0018474A" w:rsidRDefault="0079230E" w:rsidP="0079230E">
                            <w:pPr>
                              <w:numPr>
                                <w:ilvl w:val="1"/>
                                <w:numId w:val="16"/>
                              </w:numPr>
                              <w:overflowPunct/>
                              <w:autoSpaceDE/>
                              <w:autoSpaceDN/>
                              <w:adjustRightInd/>
                              <w:spacing w:after="0"/>
                              <w:jc w:val="left"/>
                              <w:textAlignment w:val="auto"/>
                              <w:rPr>
                                <w:rFonts w:eastAsia="MS Mincho"/>
                                <w:lang w:val="en-US" w:eastAsia="ja-JP"/>
                              </w:rPr>
                            </w:pPr>
                            <w:r w:rsidRPr="0079230E">
                              <w:rPr>
                                <w:rFonts w:eastAsia="MS Mincho"/>
                                <w:lang w:eastAsia="ja-JP"/>
                              </w:rPr>
                              <w:t>FFS details</w:t>
                            </w:r>
                          </w:p>
                          <w:p w14:paraId="72C7652F" w14:textId="77777777" w:rsidR="0079230E" w:rsidRPr="0079230E" w:rsidRDefault="0079230E" w:rsidP="0079230E">
                            <w:pPr>
                              <w:rPr>
                                <w:rFonts w:eastAsia="MS Mincho"/>
                                <w:lang w:val="en-US" w:eastAsia="ja-JP"/>
                              </w:rPr>
                            </w:pPr>
                          </w:p>
                          <w:p w14:paraId="242B0E35" w14:textId="0A9D20CB" w:rsidR="0079230E" w:rsidRDefault="0079230E" w:rsidP="0079230E">
                            <w:pPr>
                              <w:rPr>
                                <w:rFonts w:eastAsia="MS Mincho"/>
                                <w:lang w:val="en-US"/>
                              </w:rPr>
                            </w:pPr>
                          </w:p>
                          <w:p w14:paraId="71D5A41B" w14:textId="77777777" w:rsidR="0079230E" w:rsidRPr="0018474A" w:rsidRDefault="0079230E" w:rsidP="0079230E">
                            <w:pPr>
                              <w:numPr>
                                <w:ilvl w:val="0"/>
                                <w:numId w:val="16"/>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2C05966C" w14:textId="77777777" w:rsidR="0079230E" w:rsidRPr="0018474A" w:rsidRDefault="0079230E" w:rsidP="0079230E">
                            <w:pPr>
                              <w:numPr>
                                <w:ilvl w:val="1"/>
                                <w:numId w:val="16"/>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6D687563" w14:textId="77777777" w:rsidR="0079230E" w:rsidRPr="0018474A" w:rsidRDefault="0079230E" w:rsidP="0079230E">
                            <w:pPr>
                              <w:numPr>
                                <w:ilvl w:val="0"/>
                                <w:numId w:val="16"/>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5B6C5418" w14:textId="77777777" w:rsidR="0079230E" w:rsidRPr="0018474A" w:rsidRDefault="0079230E" w:rsidP="0079230E">
                            <w:pPr>
                              <w:numPr>
                                <w:ilvl w:val="1"/>
                                <w:numId w:val="16"/>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48FFC7C3" w14:textId="77777777" w:rsidR="0079230E" w:rsidRPr="0079230E" w:rsidRDefault="0079230E" w:rsidP="0079230E">
                            <w:pPr>
                              <w:rPr>
                                <w:rFonts w:eastAsia="MS Mincho"/>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49.55pt;height:274.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" fillcolor="white [3201]" strokeweight=".5pt">
                <v:textbox>
                  <w:txbxContent>
                    <w:p w14:paraId="1176CDDA" w14:textId="7B1A7C00" w:rsidR="0079230E" w:rsidRPr="0079230E" w:rsidRDefault="0079230E" w:rsidP="0079230E">
                      <w:pPr>
                        <w:jc w:val="left"/>
                        <w:rPr>
                          <w:rFonts w:eastAsia="MS Mincho"/>
                          <w:lang w:val="en-US"/>
                        </w:rPr>
                      </w:pPr>
                      <w:r w:rsidRPr="005133E9">
                        <w:rPr>
                          <w:rFonts w:eastAsia="MS Mincho"/>
                          <w:lang w:val="en-US"/>
                        </w:rPr>
                        <w:t>Codebook based transmission for UL is supported at least by f</w:t>
                      </w:r>
                      <w:r>
                        <w:rPr>
                          <w:rFonts w:eastAsia="MS Mincho"/>
                          <w:lang w:val="en-US"/>
                        </w:rPr>
                        <w:t>ollowing signaling in UL grant:</w:t>
                      </w:r>
                    </w:p>
                    <w:p w14:paraId="16011AB0" w14:textId="02F7D00B" w:rsidR="0079230E" w:rsidRPr="0079230E" w:rsidRDefault="0079230E" w:rsidP="0079230E">
                      <w:pPr>
                        <w:pStyle w:val="ListParagraph"/>
                        <w:numPr>
                          <w:ilvl w:val="0"/>
                          <w:numId w:val="16"/>
                        </w:numPr>
                        <w:rPr>
                          <w:rFonts w:eastAsia="MS Mincho"/>
                        </w:rPr>
                      </w:pPr>
                      <w:r w:rsidRPr="0079230E">
                        <w:rPr>
                          <w:rFonts w:eastAsia="MS Mincho"/>
                        </w:rPr>
                        <w:t xml:space="preserve">SRI+TPMI+TRI, where </w:t>
                      </w:r>
                    </w:p>
                    <w:p w14:paraId="77830523" w14:textId="7B05BA47" w:rsidR="0079230E" w:rsidRDefault="0079230E" w:rsidP="0079230E">
                      <w:pPr>
                        <w:pStyle w:val="ListParagraph"/>
                        <w:numPr>
                          <w:ilvl w:val="1"/>
                          <w:numId w:val="16"/>
                        </w:numPr>
                        <w:rPr>
                          <w:rFonts w:eastAsia="MS Mincho"/>
                        </w:rPr>
                      </w:pPr>
                      <w:r w:rsidRPr="0079230E">
                        <w:rPr>
                          <w:rFonts w:eastAsia="MS Mincho"/>
                        </w:rPr>
                        <w:t>The TPMI is used to indicate preferred precoder over the SRS ports in the selected SRS resource by the SRI.</w:t>
                      </w:r>
                    </w:p>
                    <w:p w14:paraId="25C84249" w14:textId="1D6D0DC0" w:rsidR="0079230E" w:rsidRDefault="0079230E" w:rsidP="0079230E">
                      <w:pPr>
                        <w:pStyle w:val="ListParagraph"/>
                        <w:numPr>
                          <w:ilvl w:val="1"/>
                          <w:numId w:val="16"/>
                        </w:numPr>
                        <w:rPr>
                          <w:rFonts w:eastAsia="MS Mincho"/>
                        </w:rPr>
                      </w:pPr>
                      <w:r w:rsidRPr="0079230E">
                        <w:rPr>
                          <w:rFonts w:eastAsia="MS Mincho"/>
                        </w:rPr>
                        <w:t>No SRI when a single SRS resource is configured</w:t>
                      </w:r>
                    </w:p>
                    <w:p w14:paraId="598547C2" w14:textId="77777777" w:rsidR="0079230E" w:rsidRPr="0079230E" w:rsidRDefault="0079230E" w:rsidP="0079230E">
                      <w:pPr>
                        <w:pStyle w:val="ListParagraph"/>
                        <w:numPr>
                          <w:ilvl w:val="2"/>
                          <w:numId w:val="16"/>
                        </w:numPr>
                        <w:spacing w:after="0"/>
                        <w:rPr>
                          <w:rFonts w:eastAsia="MS Mincho"/>
                          <w:lang w:val="en-US"/>
                        </w:rPr>
                      </w:pPr>
                      <w:r w:rsidRPr="0079230E">
                        <w:rPr>
                          <w:rFonts w:eastAsia="MS Mincho"/>
                        </w:rPr>
                        <w:t>The TPMI is used to indicate preferred precoder over the SRS ports in the configured single SRS resource.</w:t>
                      </w:r>
                    </w:p>
                    <w:p w14:paraId="4166CE3C" w14:textId="396E5A26" w:rsidR="0079230E" w:rsidRPr="0079230E" w:rsidRDefault="0079230E" w:rsidP="0084549A">
                      <w:pPr>
                        <w:pStyle w:val="ListParagraph"/>
                        <w:numPr>
                          <w:ilvl w:val="0"/>
                          <w:numId w:val="16"/>
                        </w:numPr>
                        <w:spacing w:after="0"/>
                        <w:rPr>
                          <w:rFonts w:eastAsia="MS Mincho"/>
                          <w:lang w:val="en-US"/>
                        </w:rPr>
                      </w:pPr>
                      <w:r w:rsidRPr="0079230E">
                        <w:rPr>
                          <w:rFonts w:eastAsia="MS Mincho"/>
                        </w:rPr>
                        <w:t>Support indication on selection of multiple SRS resources</w:t>
                      </w:r>
                    </w:p>
                    <w:p w14:paraId="20029AC2" w14:textId="1254D16E" w:rsidR="0079230E" w:rsidRPr="0018474A" w:rsidRDefault="0079230E" w:rsidP="0079230E">
                      <w:pPr>
                        <w:numPr>
                          <w:ilvl w:val="1"/>
                          <w:numId w:val="16"/>
                        </w:numPr>
                        <w:overflowPunct/>
                        <w:autoSpaceDE/>
                        <w:autoSpaceDN/>
                        <w:adjustRightInd/>
                        <w:spacing w:after="0"/>
                        <w:jc w:val="left"/>
                        <w:textAlignment w:val="auto"/>
                        <w:rPr>
                          <w:rFonts w:eastAsia="MS Mincho"/>
                          <w:lang w:val="en-US" w:eastAsia="ja-JP"/>
                        </w:rPr>
                      </w:pPr>
                      <w:r w:rsidRPr="0079230E">
                        <w:rPr>
                          <w:rFonts w:eastAsia="MS Mincho"/>
                          <w:lang w:eastAsia="ja-JP"/>
                        </w:rPr>
                        <w:t>FFS details</w:t>
                      </w:r>
                    </w:p>
                    <w:p w14:paraId="72C7652F" w14:textId="77777777" w:rsidR="0079230E" w:rsidRPr="0079230E" w:rsidRDefault="0079230E" w:rsidP="0079230E">
                      <w:pPr>
                        <w:rPr>
                          <w:rFonts w:eastAsia="MS Mincho"/>
                          <w:lang w:val="en-US" w:eastAsia="ja-JP"/>
                        </w:rPr>
                      </w:pPr>
                    </w:p>
                    <w:p w14:paraId="242B0E35" w14:textId="0A9D20CB" w:rsidR="0079230E" w:rsidRDefault="0079230E" w:rsidP="0079230E">
                      <w:pPr>
                        <w:rPr>
                          <w:rFonts w:eastAsia="MS Mincho"/>
                          <w:lang w:val="en-US"/>
                        </w:rPr>
                      </w:pPr>
                    </w:p>
                    <w:p w14:paraId="71D5A41B" w14:textId="77777777" w:rsidR="0079230E" w:rsidRPr="0018474A" w:rsidRDefault="0079230E" w:rsidP="0079230E">
                      <w:pPr>
                        <w:numPr>
                          <w:ilvl w:val="0"/>
                          <w:numId w:val="16"/>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2C05966C" w14:textId="77777777" w:rsidR="0079230E" w:rsidRPr="0018474A" w:rsidRDefault="0079230E" w:rsidP="0079230E">
                      <w:pPr>
                        <w:numPr>
                          <w:ilvl w:val="1"/>
                          <w:numId w:val="16"/>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6D687563" w14:textId="77777777" w:rsidR="0079230E" w:rsidRPr="0018474A" w:rsidRDefault="0079230E" w:rsidP="0079230E">
                      <w:pPr>
                        <w:numPr>
                          <w:ilvl w:val="0"/>
                          <w:numId w:val="16"/>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5B6C5418" w14:textId="77777777" w:rsidR="0079230E" w:rsidRPr="0018474A" w:rsidRDefault="0079230E" w:rsidP="0079230E">
                      <w:pPr>
                        <w:numPr>
                          <w:ilvl w:val="1"/>
                          <w:numId w:val="16"/>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48FFC7C3" w14:textId="77777777" w:rsidR="0079230E" w:rsidRPr="0079230E" w:rsidRDefault="0079230E" w:rsidP="0079230E">
                      <w:pPr>
                        <w:rPr>
                          <w:rFonts w:eastAsia="MS Mincho"/>
                          <w:lang w:val="en-US"/>
                        </w:rPr>
                      </w:pPr>
                    </w:p>
                  </w:txbxContent>
                </v:textbox>
                <w10:anchorlock/>
              </v:shape>
            </w:pict>
          </mc:Fallback>
        </mc:AlternateContent>
      </w:r>
    </w:p>
    <w:p w14:paraId="45D94F03" w14:textId="548E1FB8" w:rsidR="00477768" w:rsidRPr="00CE0424" w:rsidRDefault="00A5535F" w:rsidP="00BF7642">
      <w:pPr>
        <w:pStyle w:val="BodyText"/>
      </w:pPr>
      <w:r>
        <w:t>In this contribution, we discuss definitions of Non-codebook based UL transmission and Codebook based UL transmission. We further elaborate on Non-codebook based UL transmission in this contribution.</w:t>
      </w:r>
      <w:r w:rsidRPr="008306E3">
        <w:t xml:space="preserve"> </w:t>
      </w:r>
      <w:r>
        <w:t>In our companion contribution [1] we further elaborate on Codebook based UL transmission.</w:t>
      </w:r>
    </w:p>
    <w:p w14:paraId="3CB8F8BC" w14:textId="77777777" w:rsidR="004000E8" w:rsidRDefault="004000E8" w:rsidP="00CE0424">
      <w:pPr>
        <w:pStyle w:val="Heading1"/>
      </w:pPr>
      <w:bookmarkStart w:id="0" w:name="_Ref178064866"/>
      <w:r w:rsidRPr="00CE0424">
        <w:t>Discussion</w:t>
      </w:r>
      <w:bookmarkEnd w:id="0"/>
    </w:p>
    <w:p w14:paraId="0DEFA4D4" w14:textId="325FEC4E" w:rsidR="00A5535F" w:rsidRDefault="00A5535F" w:rsidP="00A5535F">
      <w:r>
        <w:t xml:space="preserve">Codebook based UL transmission and Non-codebook based UL transmission has been mentioned in previous agreements, but the definition of them has not yet been clarified. This paper aims to define the two transmission schemes and elaborate a bit more in detail about the </w:t>
      </w:r>
      <w:r w:rsidR="00E434EA">
        <w:t>Non-c</w:t>
      </w:r>
      <w:r>
        <w:t xml:space="preserve">odebook based UL transmission scheme. The </w:t>
      </w:r>
      <w:r w:rsidR="00E434EA">
        <w:t>C</w:t>
      </w:r>
      <w:r>
        <w:t>odebook based UL transmission s</w:t>
      </w:r>
      <w:bookmarkStart w:id="1" w:name="_GoBack"/>
      <w:bookmarkEnd w:id="1"/>
      <w:r>
        <w:t xml:space="preserve">cheme will be further discussed in [1]. </w:t>
      </w:r>
    </w:p>
    <w:p w14:paraId="3D92FF28" w14:textId="77777777" w:rsidR="00A5535F" w:rsidRDefault="00A5535F" w:rsidP="00A5535F">
      <w:r>
        <w:t xml:space="preserve">As mentioned in previous agreements UEs can transmit one or several SRS resources where each SRS resource can contain one or several SRS ports. The TRP can then signal an SRS resource indicator (SRI) to indicate an SRS resource to the UE, and in case of multiple SRS ports within each SRS resource the TRP can use a codebook to evaluate a preferred precoder to be applied over these SRS ports, and signal the corresponding transmission precoding matrix indicator (TPMI) to the UE. </w:t>
      </w:r>
    </w:p>
    <w:p w14:paraId="4B536677" w14:textId="77777777" w:rsidR="00A5535F" w:rsidRDefault="00A5535F" w:rsidP="00A5535F">
      <w:r>
        <w:t>Non-codebook based UL transmission is defined as the case where each SRS resource only contains a single SRS port. For this case the TRP will only report SRIs to the UE (i.e. no TPMI is needed).</w:t>
      </w:r>
    </w:p>
    <w:p w14:paraId="598EC144" w14:textId="4F705C9C" w:rsidR="00A5535F" w:rsidRDefault="00A5535F" w:rsidP="00A5535F">
      <w:r>
        <w:lastRenderedPageBreak/>
        <w:t>Codebook based UL transmission is defined as when an SRS resource contains multiple SRS ports. In case of several SRS resource</w:t>
      </w:r>
      <w:r w:rsidR="0045597C">
        <w:t>s</w:t>
      </w:r>
      <w:r>
        <w:t xml:space="preserve"> an SRI is used to select one or several SRS resource(s). </w:t>
      </w:r>
      <w:r w:rsidR="00F33B8C">
        <w:t xml:space="preserve">Therefore, </w:t>
      </w:r>
      <w:r>
        <w:t xml:space="preserve">TPMI </w:t>
      </w:r>
      <w:r w:rsidR="00F33B8C">
        <w:t xml:space="preserve">can be </w:t>
      </w:r>
      <w:r>
        <w:t xml:space="preserve"> used to indicate preferred precoder</w:t>
      </w:r>
      <w:r w:rsidRPr="008C297F">
        <w:t xml:space="preserve"> </w:t>
      </w:r>
      <w:r>
        <w:t xml:space="preserve">over the SRS ports in the selected SRS resource(s). </w:t>
      </w:r>
    </w:p>
    <w:p w14:paraId="549925F8" w14:textId="77777777" w:rsidR="00A5535F" w:rsidRDefault="00A5535F" w:rsidP="00A5535F">
      <w:pPr>
        <w:pStyle w:val="Proposal"/>
        <w:tabs>
          <w:tab w:val="num" w:pos="1304"/>
        </w:tabs>
        <w:ind w:left="1304" w:hanging="1304"/>
      </w:pPr>
      <w:r>
        <w:t>Non-codebook based UL transmission can use SRI(s) to feedback which single-port SRS resource(s) the UE should use.</w:t>
      </w:r>
    </w:p>
    <w:p w14:paraId="125273E3" w14:textId="77777777" w:rsidR="00A5535F" w:rsidRDefault="00A5535F" w:rsidP="00A5535F">
      <w:pPr>
        <w:pStyle w:val="Proposal"/>
        <w:tabs>
          <w:tab w:val="num" w:pos="1304"/>
        </w:tabs>
        <w:ind w:left="1304" w:hanging="1304"/>
      </w:pPr>
      <w:r>
        <w:t>For codebook based UL transmission, each SRS resource contains more than one SRS port.</w:t>
      </w:r>
    </w:p>
    <w:p w14:paraId="00348850" w14:textId="77777777" w:rsidR="00A5535F" w:rsidRDefault="00A5535F" w:rsidP="00A5535F">
      <w:pPr>
        <w:pStyle w:val="Proposal"/>
        <w:tabs>
          <w:tab w:val="num" w:pos="1304"/>
        </w:tabs>
        <w:ind w:left="1304" w:hanging="1304"/>
      </w:pPr>
      <w:r>
        <w:t>Codebook based UL transmission can use SRI, in case of multiple SRS resources, to select one or multiple SRS resource(s).</w:t>
      </w:r>
    </w:p>
    <w:p w14:paraId="7A5E050E" w14:textId="52653A98" w:rsidR="00A5535F" w:rsidRDefault="00A5535F" w:rsidP="00A5535F">
      <w:pPr>
        <w:pStyle w:val="Proposal"/>
        <w:tabs>
          <w:tab w:val="num" w:pos="1304"/>
        </w:tabs>
        <w:ind w:left="1304" w:hanging="1304"/>
      </w:pPr>
      <w:r>
        <w:t xml:space="preserve">Codebook based UL transmission </w:t>
      </w:r>
      <w:r w:rsidR="00F33B8C">
        <w:t xml:space="preserve">can </w:t>
      </w:r>
      <w:r>
        <w:t xml:space="preserve">use TPMI from a codebook to feedback precoders to apply over SRS ports for </w:t>
      </w:r>
      <w:r w:rsidR="0045597C">
        <w:t xml:space="preserve">one or more </w:t>
      </w:r>
      <w:r>
        <w:t>SRS resource</w:t>
      </w:r>
      <w:r w:rsidR="0045597C">
        <w:t>s</w:t>
      </w:r>
      <w:r>
        <w:t>.</w:t>
      </w:r>
    </w:p>
    <w:p w14:paraId="03F4D96F" w14:textId="77777777" w:rsidR="00A5535F" w:rsidRDefault="00A5535F" w:rsidP="00A5535F">
      <w:pPr>
        <w:pStyle w:val="Heading2"/>
      </w:pPr>
      <w:r>
        <w:t>Non-codebook based UL transmission</w:t>
      </w:r>
    </w:p>
    <w:p w14:paraId="6346360A" w14:textId="77777777" w:rsidR="00A5535F" w:rsidRDefault="00A5535F" w:rsidP="00A5535F">
      <w:r>
        <w:t xml:space="preserve">In the remaining part of this contribution we will elaborate a bit further about the Non-codebook based UL transmission. </w:t>
      </w:r>
    </w:p>
    <w:p w14:paraId="1793F8C0" w14:textId="285B7539" w:rsidR="00A5535F" w:rsidRDefault="00A5535F" w:rsidP="00A5535F">
      <w:r>
        <w:t>One use case of Non-codebook based UL transmission is for precoded SRSs, i.e. SRS ports generated by common power amplifier resources, as illustrated in Figure 1. In this case four beams are generated, where each beam is generated using all four antenna arrangements. In this case we do not want to apply port combining precoding over the four SRS ports (the SRS ports are named SRS resources in Figure 1, because they are single port SRS resources), because this might lead to poor power amplifier utilization. Instead we should use Non-codebook based UL transmission here and transmit an SRS resource per beam</w:t>
      </w:r>
      <w:r w:rsidR="006F7368">
        <w:t xml:space="preserve"> where each SRS resource only contains one SRS port</w:t>
      </w:r>
      <w:r>
        <w:t xml:space="preserve">. The TRP can then choose the best beam(s) by feedback the corresponding SRI(s). </w:t>
      </w:r>
    </w:p>
    <w:p w14:paraId="22BA8C6F" w14:textId="77777777" w:rsidR="00A5535F" w:rsidRDefault="00A5535F" w:rsidP="00A5535F">
      <w:r>
        <w:t>In order to facilitate the use of higher order spatial multiplexing (or diversity transmission) for the Non-codebook based UL transmission scheme, it is preferred that NR supports feedback of multiple SRIs. For example, assume that the TRP receives the four SRS resources from Figure 1 and evaluates that rank two transmission should be used by applying one layer on SRS Resource 1 and a second layer on SRS Resource 4, then the TRP should be able to signal back two SRIs, one for SRS Resource 1 and one for SRS Resource 4.</w:t>
      </w:r>
    </w:p>
    <w:p w14:paraId="69AA3804" w14:textId="77777777" w:rsidR="00A5535F" w:rsidRDefault="00A5535F" w:rsidP="00A510EA">
      <w:pPr>
        <w:pStyle w:val="Proposal"/>
        <w:tabs>
          <w:tab w:val="clear" w:pos="1701"/>
        </w:tabs>
        <w:ind w:left="1276" w:hanging="1276"/>
      </w:pPr>
      <w:r>
        <w:t>NR should support multiple SRI feedback in order to facilitate higher order spatial multiplexing for Non-codebook based UL transmissions.</w:t>
      </w:r>
    </w:p>
    <w:p w14:paraId="4233EC69" w14:textId="77777777" w:rsidR="00A5535F" w:rsidRDefault="00A5535F" w:rsidP="00A5535F"/>
    <w:p w14:paraId="5D0154C1" w14:textId="77777777" w:rsidR="00A5535F" w:rsidRDefault="00A5535F" w:rsidP="00A5535F">
      <w:r>
        <w:t xml:space="preserve">There might be substantial gains with frequency selective UL closed loop precoding. This could be enabled for Non-codebook based UL transmission by using different SRIs in different parts of the frequency band. However, this will also lead to increased overhead signalling, so further studies will be needed to evaluate the </w:t>
      </w:r>
      <w:r>
        <w:rPr>
          <w:lang w:val="en-US"/>
        </w:rPr>
        <w:t>performance gain vs. overhead of such schemes.</w:t>
      </w:r>
    </w:p>
    <w:p w14:paraId="171D5D70" w14:textId="77777777" w:rsidR="00A5535F" w:rsidRDefault="00A5535F" w:rsidP="00A510EA">
      <w:pPr>
        <w:pStyle w:val="Proposal"/>
        <w:tabs>
          <w:tab w:val="clear" w:pos="1701"/>
          <w:tab w:val="left" w:pos="1276"/>
        </w:tabs>
        <w:ind w:left="1276" w:hanging="1276"/>
      </w:pPr>
      <w:r>
        <w:rPr>
          <w:lang w:val="en-US"/>
        </w:rPr>
        <w:t>Study performance gain vs. overhead of closed loop frequency selective precoding for Non-codebook based UL transmission.</w:t>
      </w:r>
    </w:p>
    <w:p w14:paraId="5C9645B0" w14:textId="77777777" w:rsidR="00A5535F" w:rsidRDefault="00A5535F" w:rsidP="00A5535F"/>
    <w:p w14:paraId="0BFC4D07" w14:textId="77777777" w:rsidR="00A5535F" w:rsidRDefault="00A5535F" w:rsidP="00A5535F">
      <w:pPr>
        <w:jc w:val="center"/>
      </w:pPr>
      <w:r>
        <w:rPr>
          <w:noProof/>
          <w:lang w:val="sv-SE" w:eastAsia="sv-SE"/>
        </w:rPr>
        <w:lastRenderedPageBreak/>
        <w:drawing>
          <wp:inline distT="0" distB="0" distL="0" distR="0" wp14:anchorId="057C8F93" wp14:editId="169CA93C">
            <wp:extent cx="4153009" cy="2458528"/>
            <wp:effectExtent l="0" t="0" r="0" b="0"/>
            <wp:docPr id="5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0"/>
                    <pic:cNvPicPr>
                      <a:picLocks noChangeAspect="1"/>
                    </pic:cNvPicPr>
                  </pic:nvPicPr>
                  <pic:blipFill>
                    <a:blip r:embed="rId13"/>
                    <a:stretch>
                      <a:fillRect/>
                    </a:stretch>
                  </pic:blipFill>
                  <pic:spPr>
                    <a:xfrm>
                      <a:off x="0" y="0"/>
                      <a:ext cx="4156589" cy="2460647"/>
                    </a:xfrm>
                    <a:prstGeom prst="rect">
                      <a:avLst/>
                    </a:prstGeom>
                  </pic:spPr>
                </pic:pic>
              </a:graphicData>
            </a:graphic>
          </wp:inline>
        </w:drawing>
      </w:r>
    </w:p>
    <w:p w14:paraId="6923C215" w14:textId="77777777" w:rsidR="00A5535F" w:rsidRDefault="00A5535F" w:rsidP="00A5535F">
      <w:pPr>
        <w:pStyle w:val="Caption"/>
        <w:ind w:firstLine="567"/>
        <w:jc w:val="left"/>
      </w:pPr>
      <w:r>
        <w:t xml:space="preserve">Figure </w:t>
      </w:r>
      <w:r>
        <w:fldChar w:fldCharType="begin"/>
      </w:r>
      <w:r>
        <w:instrText xml:space="preserve"> SEQ Figure \* ARABIC </w:instrText>
      </w:r>
      <w:r>
        <w:fldChar w:fldCharType="separate"/>
      </w:r>
      <w:r>
        <w:rPr>
          <w:noProof/>
        </w:rPr>
        <w:t>1</w:t>
      </w:r>
      <w:r>
        <w:fldChar w:fldCharType="end"/>
      </w:r>
      <w:r>
        <w:tab/>
      </w:r>
    </w:p>
    <w:p w14:paraId="1BD996D8" w14:textId="77777777" w:rsidR="00A5535F" w:rsidRDefault="00A5535F" w:rsidP="00A5535F"/>
    <w:p w14:paraId="1F2B2B8D" w14:textId="1F1E6EA6" w:rsidR="003A0E41" w:rsidRDefault="003A0E41" w:rsidP="003A0E41"/>
    <w:p w14:paraId="6D87A7E6" w14:textId="427B49D1" w:rsidR="00D45002" w:rsidRDefault="00D45002" w:rsidP="003A0E41"/>
    <w:p w14:paraId="0ECBAD3F" w14:textId="729DCAB8" w:rsidR="00D45002" w:rsidRDefault="00D45002" w:rsidP="003A0E41"/>
    <w:p w14:paraId="2A76F0ED" w14:textId="77777777" w:rsidR="00D45002" w:rsidRPr="003A0E41" w:rsidRDefault="00D45002" w:rsidP="003A0E41"/>
    <w:p w14:paraId="56327F3C" w14:textId="77777777" w:rsidR="00C01F33" w:rsidRPr="00CE0424" w:rsidRDefault="00C01F33" w:rsidP="003A0E41">
      <w:pPr>
        <w:pStyle w:val="Heading1"/>
      </w:pPr>
      <w:r w:rsidRPr="00CE0424">
        <w:t>Conclusion</w:t>
      </w:r>
      <w:r w:rsidR="00AE2FEB">
        <w:t>s</w:t>
      </w:r>
    </w:p>
    <w:p w14:paraId="11EE9E54" w14:textId="77777777" w:rsidR="0097377A" w:rsidRDefault="0097377A" w:rsidP="0097377A">
      <w:pPr>
        <w:pStyle w:val="Proposal"/>
        <w:numPr>
          <w:ilvl w:val="0"/>
          <w:numId w:val="18"/>
        </w:numPr>
      </w:pPr>
      <w:r>
        <w:t>Non-codebook based UL transmission can use SRI(s) to feedback which single-port SRS resource(s) the UE should use.</w:t>
      </w:r>
    </w:p>
    <w:p w14:paraId="0A3CBA1C" w14:textId="77777777" w:rsidR="0097377A" w:rsidRDefault="0097377A" w:rsidP="0097377A">
      <w:pPr>
        <w:pStyle w:val="Proposal"/>
        <w:tabs>
          <w:tab w:val="num" w:pos="1304"/>
        </w:tabs>
        <w:ind w:left="1304" w:hanging="1304"/>
      </w:pPr>
      <w:r>
        <w:t>For codebook based UL transmission, each SRS resource contains more than one SRS port.</w:t>
      </w:r>
    </w:p>
    <w:p w14:paraId="56BC837C" w14:textId="77777777" w:rsidR="0097377A" w:rsidRDefault="0097377A" w:rsidP="0097377A">
      <w:pPr>
        <w:pStyle w:val="Proposal"/>
        <w:tabs>
          <w:tab w:val="num" w:pos="1304"/>
        </w:tabs>
        <w:ind w:left="1304" w:hanging="1304"/>
      </w:pPr>
      <w:r>
        <w:t>Codebook based UL transmission can use SRI, in case of multiple SRS resources, to select one or multiple SRS resource(s).</w:t>
      </w:r>
    </w:p>
    <w:p w14:paraId="190D188C" w14:textId="77777777" w:rsidR="0097377A" w:rsidRDefault="0097377A" w:rsidP="0097377A">
      <w:pPr>
        <w:pStyle w:val="Proposal"/>
        <w:tabs>
          <w:tab w:val="num" w:pos="1304"/>
        </w:tabs>
        <w:ind w:left="1304" w:hanging="1304"/>
      </w:pPr>
      <w:r>
        <w:t>Codebook based UL transmission can use TPMI from a codebook to feedback precoders to apply over SRS ports for one or more SRS resources.</w:t>
      </w:r>
    </w:p>
    <w:p w14:paraId="128ECFB4" w14:textId="77777777" w:rsidR="006F7368" w:rsidRDefault="006F7368" w:rsidP="00611239">
      <w:pPr>
        <w:pStyle w:val="Proposal"/>
        <w:tabs>
          <w:tab w:val="clear" w:pos="1701"/>
          <w:tab w:val="left" w:pos="1276"/>
        </w:tabs>
        <w:ind w:left="1276" w:hanging="1276"/>
      </w:pPr>
      <w:r>
        <w:t>NR should support multiple SRI feedback in order to facilitate higher order spatial multiplexing for Non-codebook based UL transmissions.</w:t>
      </w:r>
    </w:p>
    <w:p w14:paraId="76738D2D" w14:textId="77777777" w:rsidR="006F7368" w:rsidRDefault="006F7368" w:rsidP="00611239">
      <w:pPr>
        <w:pStyle w:val="Proposal"/>
        <w:tabs>
          <w:tab w:val="clear" w:pos="1701"/>
        </w:tabs>
        <w:ind w:left="1276" w:hanging="1276"/>
      </w:pPr>
      <w:r>
        <w:rPr>
          <w:lang w:val="en-US"/>
        </w:rPr>
        <w:t>Study performance gain vs. overhead of closed loop frequency selective precoding for Non-codebook based UL transmission.</w:t>
      </w:r>
    </w:p>
    <w:p w14:paraId="60B357CF" w14:textId="10B64FFE" w:rsidR="00C01F33" w:rsidRPr="00790B99" w:rsidRDefault="00C01F33" w:rsidP="00E5689D">
      <w:pPr>
        <w:pStyle w:val="BodyText"/>
        <w:rPr>
          <w:b/>
          <w:bCs/>
        </w:rPr>
      </w:pPr>
    </w:p>
    <w:p w14:paraId="5B3C850D" w14:textId="77777777" w:rsidR="00F507D1" w:rsidRPr="00CE0424" w:rsidRDefault="00F507D1" w:rsidP="00CE0424">
      <w:pPr>
        <w:pStyle w:val="Heading1"/>
      </w:pPr>
      <w:bookmarkStart w:id="2" w:name="_In-sequence_SDU_delivery"/>
      <w:bookmarkEnd w:id="2"/>
      <w:r w:rsidRPr="00CE0424">
        <w:t>References</w:t>
      </w:r>
    </w:p>
    <w:p w14:paraId="3BC9304B" w14:textId="03047CFE" w:rsidR="003A7EF3" w:rsidRPr="00CE0424" w:rsidRDefault="00773B3F" w:rsidP="00773B3F">
      <w:pPr>
        <w:pStyle w:val="Reference"/>
      </w:pPr>
      <w:r w:rsidRPr="00773B3F">
        <w:t>R1-1708669</w:t>
      </w:r>
      <w:r w:rsidR="00A5535F" w:rsidRPr="00B95E53">
        <w:t>, “</w:t>
      </w:r>
      <w:r w:rsidRPr="00773B3F">
        <w:t>UL MIMO procedures for codebook based transmission</w:t>
      </w:r>
      <w:r w:rsidR="00A5535F" w:rsidRPr="00B95E53">
        <w:t>”, Ericsson, RAN1#8</w:t>
      </w:r>
      <w:r w:rsidR="00A5535F">
        <w:t>9</w:t>
      </w:r>
      <w:r w:rsidR="00A5535F" w:rsidRPr="00B95E53">
        <w:t xml:space="preserve"> </w:t>
      </w:r>
      <w:r w:rsidR="00A5535F">
        <w:t>Hangzhou</w:t>
      </w:r>
    </w:p>
    <w:sectPr w:rsidR="003A7EF3"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95885" w14:textId="77777777" w:rsidR="002F7436" w:rsidRDefault="002F7436">
      <w:r>
        <w:separator/>
      </w:r>
    </w:p>
  </w:endnote>
  <w:endnote w:type="continuationSeparator" w:id="0">
    <w:p w14:paraId="52E11619" w14:textId="77777777" w:rsidR="002F7436" w:rsidRDefault="002F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66C9B2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34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34E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EB5D7" w14:textId="77777777" w:rsidR="002F7436" w:rsidRDefault="002F7436">
      <w:r>
        <w:separator/>
      </w:r>
    </w:p>
  </w:footnote>
  <w:footnote w:type="continuationSeparator" w:id="0">
    <w:p w14:paraId="7E203F66" w14:textId="77777777" w:rsidR="002F7436" w:rsidRDefault="002F7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E84967"/>
    <w:multiLevelType w:val="hybridMultilevel"/>
    <w:tmpl w:val="513A89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5"/>
  </w:num>
  <w:num w:numId="16">
    <w:abstractNumId w:val="4"/>
  </w:num>
  <w:num w:numId="17">
    <w:abstractNumId w:val="9"/>
    <w:lvlOverride w:ilvl="0">
      <w:startOverride w:val="1"/>
    </w:lvlOverride>
  </w:num>
  <w:num w:numId="18">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686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1C49"/>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2F7436"/>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597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62A1"/>
    <w:rsid w:val="004E76F4"/>
    <w:rsid w:val="004F0B4E"/>
    <w:rsid w:val="004F0B6C"/>
    <w:rsid w:val="004F2078"/>
    <w:rsid w:val="004F4DA3"/>
    <w:rsid w:val="00506557"/>
    <w:rsid w:val="0050677A"/>
    <w:rsid w:val="005108D8"/>
    <w:rsid w:val="005116F9"/>
    <w:rsid w:val="005133E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239"/>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574F"/>
    <w:rsid w:val="006E673D"/>
    <w:rsid w:val="006E7D3B"/>
    <w:rsid w:val="006F1B70"/>
    <w:rsid w:val="006F341D"/>
    <w:rsid w:val="006F3CDE"/>
    <w:rsid w:val="006F58D4"/>
    <w:rsid w:val="006F7368"/>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3B3F"/>
    <w:rsid w:val="007755F2"/>
    <w:rsid w:val="00776971"/>
    <w:rsid w:val="00777D37"/>
    <w:rsid w:val="0078177E"/>
    <w:rsid w:val="0078304C"/>
    <w:rsid w:val="00783673"/>
    <w:rsid w:val="00785490"/>
    <w:rsid w:val="00790B99"/>
    <w:rsid w:val="0079230E"/>
    <w:rsid w:val="007925EA"/>
    <w:rsid w:val="00793CD8"/>
    <w:rsid w:val="00795C92"/>
    <w:rsid w:val="00796231"/>
    <w:rsid w:val="007A0E16"/>
    <w:rsid w:val="007A1CB3"/>
    <w:rsid w:val="007A306F"/>
    <w:rsid w:val="007A43A6"/>
    <w:rsid w:val="007A58A6"/>
    <w:rsid w:val="007B3D2D"/>
    <w:rsid w:val="007B50AE"/>
    <w:rsid w:val="007B51DF"/>
    <w:rsid w:val="007B7374"/>
    <w:rsid w:val="007C05DD"/>
    <w:rsid w:val="007C2972"/>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19E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77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10EA"/>
    <w:rsid w:val="00A52E1D"/>
    <w:rsid w:val="00A5535F"/>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73A8"/>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A68"/>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5002"/>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26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F72"/>
    <w:rsid w:val="00E434EA"/>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B8C"/>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161C49"/>
    <w:rPr>
      <w:color w:val="808080"/>
    </w:rPr>
  </w:style>
  <w:style w:type="paragraph" w:styleId="Revision">
    <w:name w:val="Revision"/>
    <w:hidden/>
    <w:uiPriority w:val="99"/>
    <w:semiHidden/>
    <w:rsid w:val="007A0E16"/>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380264">
      <w:bodyDiv w:val="1"/>
      <w:marLeft w:val="0"/>
      <w:marRight w:val="0"/>
      <w:marTop w:val="0"/>
      <w:marBottom w:val="0"/>
      <w:divBdr>
        <w:top w:val="none" w:sz="0" w:space="0" w:color="auto"/>
        <w:left w:val="none" w:sz="0" w:space="0" w:color="auto"/>
        <w:bottom w:val="none" w:sz="0" w:space="0" w:color="auto"/>
        <w:right w:val="none" w:sz="0" w:space="0" w:color="auto"/>
      </w:divBdr>
      <w:divsChild>
        <w:div w:id="1257982972">
          <w:marLeft w:val="274"/>
          <w:marRight w:val="0"/>
          <w:marTop w:val="115"/>
          <w:marBottom w:val="0"/>
          <w:divBdr>
            <w:top w:val="none" w:sz="0" w:space="0" w:color="auto"/>
            <w:left w:val="none" w:sz="0" w:space="0" w:color="auto"/>
            <w:bottom w:val="none" w:sz="0" w:space="0" w:color="auto"/>
            <w:right w:val="none" w:sz="0" w:space="0" w:color="auto"/>
          </w:divBdr>
        </w:div>
        <w:div w:id="1544906253">
          <w:marLeft w:val="835"/>
          <w:marRight w:val="0"/>
          <w:marTop w:val="96"/>
          <w:marBottom w:val="0"/>
          <w:divBdr>
            <w:top w:val="none" w:sz="0" w:space="0" w:color="auto"/>
            <w:left w:val="none" w:sz="0" w:space="0" w:color="auto"/>
            <w:bottom w:val="none" w:sz="0" w:space="0" w:color="auto"/>
            <w:right w:val="none" w:sz="0" w:space="0" w:color="auto"/>
          </w:divBdr>
        </w:div>
        <w:div w:id="210390785">
          <w:marLeft w:val="1411"/>
          <w:marRight w:val="0"/>
          <w:marTop w:val="96"/>
          <w:marBottom w:val="0"/>
          <w:divBdr>
            <w:top w:val="none" w:sz="0" w:space="0" w:color="auto"/>
            <w:left w:val="none" w:sz="0" w:space="0" w:color="auto"/>
            <w:bottom w:val="none" w:sz="0" w:space="0" w:color="auto"/>
            <w:right w:val="none" w:sz="0" w:space="0" w:color="auto"/>
          </w:divBdr>
        </w:div>
        <w:div w:id="1855223662">
          <w:marLeft w:val="1411"/>
          <w:marRight w:val="0"/>
          <w:marTop w:val="96"/>
          <w:marBottom w:val="0"/>
          <w:divBdr>
            <w:top w:val="none" w:sz="0" w:space="0" w:color="auto"/>
            <w:left w:val="none" w:sz="0" w:space="0" w:color="auto"/>
            <w:bottom w:val="none" w:sz="0" w:space="0" w:color="auto"/>
            <w:right w:val="none" w:sz="0" w:space="0" w:color="auto"/>
          </w:divBdr>
        </w:div>
        <w:div w:id="969823514">
          <w:marLeft w:val="1973"/>
          <w:marRight w:val="0"/>
          <w:marTop w:val="96"/>
          <w:marBottom w:val="0"/>
          <w:divBdr>
            <w:top w:val="none" w:sz="0" w:space="0" w:color="auto"/>
            <w:left w:val="none" w:sz="0" w:space="0" w:color="auto"/>
            <w:bottom w:val="none" w:sz="0" w:space="0" w:color="auto"/>
            <w:right w:val="none" w:sz="0" w:space="0" w:color="auto"/>
          </w:divBdr>
        </w:div>
        <w:div w:id="784688588">
          <w:marLeft w:val="835"/>
          <w:marRight w:val="0"/>
          <w:marTop w:val="96"/>
          <w:marBottom w:val="0"/>
          <w:divBdr>
            <w:top w:val="none" w:sz="0" w:space="0" w:color="auto"/>
            <w:left w:val="none" w:sz="0" w:space="0" w:color="auto"/>
            <w:bottom w:val="none" w:sz="0" w:space="0" w:color="auto"/>
            <w:right w:val="none" w:sz="0" w:space="0" w:color="auto"/>
          </w:divBdr>
        </w:div>
        <w:div w:id="2120105275">
          <w:marLeft w:val="1411"/>
          <w:marRight w:val="0"/>
          <w:marTop w:val="96"/>
          <w:marBottom w:val="0"/>
          <w:divBdr>
            <w:top w:val="none" w:sz="0" w:space="0" w:color="auto"/>
            <w:left w:val="none" w:sz="0" w:space="0" w:color="auto"/>
            <w:bottom w:val="none" w:sz="0" w:space="0" w:color="auto"/>
            <w:right w:val="none" w:sz="0" w:space="0" w:color="auto"/>
          </w:divBdr>
        </w:div>
      </w:divsChild>
    </w:div>
    <w:div w:id="1374965093">
      <w:bodyDiv w:val="1"/>
      <w:marLeft w:val="0"/>
      <w:marRight w:val="0"/>
      <w:marTop w:val="0"/>
      <w:marBottom w:val="0"/>
      <w:divBdr>
        <w:top w:val="none" w:sz="0" w:space="0" w:color="auto"/>
        <w:left w:val="none" w:sz="0" w:space="0" w:color="auto"/>
        <w:bottom w:val="none" w:sz="0" w:space="0" w:color="auto"/>
        <w:right w:val="none" w:sz="0" w:space="0" w:color="auto"/>
      </w:divBdr>
      <w:divsChild>
        <w:div w:id="2003388552">
          <w:marLeft w:val="274"/>
          <w:marRight w:val="0"/>
          <w:marTop w:val="115"/>
          <w:marBottom w:val="0"/>
          <w:divBdr>
            <w:top w:val="none" w:sz="0" w:space="0" w:color="auto"/>
            <w:left w:val="none" w:sz="0" w:space="0" w:color="auto"/>
            <w:bottom w:val="none" w:sz="0" w:space="0" w:color="auto"/>
            <w:right w:val="none" w:sz="0" w:space="0" w:color="auto"/>
          </w:divBdr>
        </w:div>
        <w:div w:id="1503545498">
          <w:marLeft w:val="835"/>
          <w:marRight w:val="0"/>
          <w:marTop w:val="96"/>
          <w:marBottom w:val="0"/>
          <w:divBdr>
            <w:top w:val="none" w:sz="0" w:space="0" w:color="auto"/>
            <w:left w:val="none" w:sz="0" w:space="0" w:color="auto"/>
            <w:bottom w:val="none" w:sz="0" w:space="0" w:color="auto"/>
            <w:right w:val="none" w:sz="0" w:space="0" w:color="auto"/>
          </w:divBdr>
        </w:div>
        <w:div w:id="450318221">
          <w:marLeft w:val="1411"/>
          <w:marRight w:val="0"/>
          <w:marTop w:val="96"/>
          <w:marBottom w:val="0"/>
          <w:divBdr>
            <w:top w:val="none" w:sz="0" w:space="0" w:color="auto"/>
            <w:left w:val="none" w:sz="0" w:space="0" w:color="auto"/>
            <w:bottom w:val="none" w:sz="0" w:space="0" w:color="auto"/>
            <w:right w:val="none" w:sz="0" w:space="0" w:color="auto"/>
          </w:divBdr>
        </w:div>
        <w:div w:id="27295652">
          <w:marLeft w:val="1411"/>
          <w:marRight w:val="0"/>
          <w:marTop w:val="96"/>
          <w:marBottom w:val="0"/>
          <w:divBdr>
            <w:top w:val="none" w:sz="0" w:space="0" w:color="auto"/>
            <w:left w:val="none" w:sz="0" w:space="0" w:color="auto"/>
            <w:bottom w:val="none" w:sz="0" w:space="0" w:color="auto"/>
            <w:right w:val="none" w:sz="0" w:space="0" w:color="auto"/>
          </w:divBdr>
        </w:div>
        <w:div w:id="558246448">
          <w:marLeft w:val="1973"/>
          <w:marRight w:val="0"/>
          <w:marTop w:val="96"/>
          <w:marBottom w:val="0"/>
          <w:divBdr>
            <w:top w:val="none" w:sz="0" w:space="0" w:color="auto"/>
            <w:left w:val="none" w:sz="0" w:space="0" w:color="auto"/>
            <w:bottom w:val="none" w:sz="0" w:space="0" w:color="auto"/>
            <w:right w:val="none" w:sz="0" w:space="0" w:color="auto"/>
          </w:divBdr>
        </w:div>
        <w:div w:id="1677734678">
          <w:marLeft w:val="835"/>
          <w:marRight w:val="0"/>
          <w:marTop w:val="96"/>
          <w:marBottom w:val="0"/>
          <w:divBdr>
            <w:top w:val="none" w:sz="0" w:space="0" w:color="auto"/>
            <w:left w:val="none" w:sz="0" w:space="0" w:color="auto"/>
            <w:bottom w:val="none" w:sz="0" w:space="0" w:color="auto"/>
            <w:right w:val="none" w:sz="0" w:space="0" w:color="auto"/>
          </w:divBdr>
        </w:div>
        <w:div w:id="1778939874">
          <w:marLeft w:val="1411"/>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6492332B-3744-4654-AE4A-4ADB1FE2B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1340</TotalTime>
  <Pages>3</Pages>
  <Words>846</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39</cp:revision>
  <cp:lastPrinted>2008-01-31T15:09:00Z</cp:lastPrinted>
  <dcterms:created xsi:type="dcterms:W3CDTF">2016-07-07T21:45:00Z</dcterms:created>
  <dcterms:modified xsi:type="dcterms:W3CDTF">2017-05-05T07:31:00Z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