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6DA09" w14:textId="41D55274" w:rsidR="00907E94" w:rsidRDefault="00907E94" w:rsidP="00907E94">
      <w:pPr>
        <w:tabs>
          <w:tab w:val="right" w:pos="10000"/>
        </w:tabs>
        <w:spacing w:after="0"/>
        <w:rPr>
          <w:rFonts w:ascii="Arial" w:hAnsi="Arial" w:cs="Arial"/>
          <w:b/>
          <w:sz w:val="24"/>
          <w:szCs w:val="24"/>
        </w:rPr>
      </w:pPr>
      <w:r>
        <w:rPr>
          <w:rFonts w:ascii="Arial" w:hAnsi="Arial" w:cs="Arial"/>
          <w:b/>
          <w:sz w:val="24"/>
          <w:szCs w:val="24"/>
        </w:rPr>
        <w:t xml:space="preserve">3GPP TSG-RAN WG1#89 </w:t>
      </w:r>
      <w:r>
        <w:rPr>
          <w:rFonts w:ascii="Arial" w:hAnsi="Arial" w:cs="Arial"/>
          <w:b/>
          <w:sz w:val="24"/>
          <w:szCs w:val="24"/>
        </w:rPr>
        <w:tab/>
        <w:t>R1-170</w:t>
      </w:r>
      <w:r w:rsidR="009A5F7E">
        <w:rPr>
          <w:rFonts w:ascii="Arial" w:hAnsi="Arial" w:cs="Arial"/>
          <w:b/>
          <w:sz w:val="24"/>
          <w:szCs w:val="24"/>
        </w:rPr>
        <w:t>8611</w:t>
      </w:r>
    </w:p>
    <w:p w14:paraId="50C76003" w14:textId="77777777" w:rsidR="00907E94" w:rsidRDefault="00907E94" w:rsidP="00907E94">
      <w:pPr>
        <w:pStyle w:val="Footer"/>
        <w:jc w:val="both"/>
        <w:rPr>
          <w:i w:val="0"/>
          <w:iCs/>
          <w:sz w:val="24"/>
          <w:szCs w:val="24"/>
          <w:lang w:val="en-GB" w:eastAsia="ja-JP"/>
        </w:rPr>
      </w:pPr>
      <w:r>
        <w:rPr>
          <w:i w:val="0"/>
          <w:iCs/>
          <w:sz w:val="24"/>
          <w:szCs w:val="24"/>
          <w:lang w:val="en-GB" w:eastAsia="ja-JP"/>
        </w:rPr>
        <w:t>May 15</w:t>
      </w:r>
      <w:r>
        <w:rPr>
          <w:i w:val="0"/>
          <w:iCs/>
          <w:sz w:val="24"/>
          <w:szCs w:val="24"/>
          <w:vertAlign w:val="superscript"/>
          <w:lang w:val="en-GB" w:eastAsia="ja-JP"/>
        </w:rPr>
        <w:t>th</w:t>
      </w:r>
      <w:r>
        <w:rPr>
          <w:i w:val="0"/>
          <w:iCs/>
          <w:sz w:val="24"/>
          <w:szCs w:val="24"/>
          <w:lang w:val="en-GB" w:eastAsia="ja-JP"/>
        </w:rPr>
        <w:t xml:space="preserve"> - 19</w:t>
      </w:r>
      <w:r>
        <w:rPr>
          <w:i w:val="0"/>
          <w:iCs/>
          <w:sz w:val="24"/>
          <w:szCs w:val="24"/>
          <w:vertAlign w:val="superscript"/>
          <w:lang w:val="en-GB" w:eastAsia="ja-JP"/>
        </w:rPr>
        <w:t>th</w:t>
      </w:r>
      <w:r>
        <w:rPr>
          <w:i w:val="0"/>
          <w:iCs/>
          <w:sz w:val="24"/>
          <w:szCs w:val="24"/>
          <w:lang w:val="en-GB" w:eastAsia="ja-JP"/>
        </w:rPr>
        <w:t>, 2017</w:t>
      </w:r>
    </w:p>
    <w:p w14:paraId="0BBB3DA4" w14:textId="77777777" w:rsidR="00907E94" w:rsidRDefault="00907E94" w:rsidP="00907E94">
      <w:pPr>
        <w:pStyle w:val="Footer"/>
        <w:jc w:val="both"/>
        <w:rPr>
          <w:i w:val="0"/>
          <w:sz w:val="24"/>
          <w:szCs w:val="24"/>
          <w:lang w:val="en-GB" w:eastAsia="ja-JP"/>
        </w:rPr>
      </w:pPr>
      <w:r>
        <w:rPr>
          <w:i w:val="0"/>
          <w:iCs/>
          <w:sz w:val="24"/>
          <w:szCs w:val="24"/>
          <w:lang w:val="en-GB" w:eastAsia="ja-JP"/>
        </w:rPr>
        <w:t>Hangzhou, P.R. China</w:t>
      </w:r>
    </w:p>
    <w:p w14:paraId="61877F66" w14:textId="77777777" w:rsidR="004D2451" w:rsidRPr="000A64D8" w:rsidRDefault="004D2451" w:rsidP="004D2451">
      <w:pPr>
        <w:pStyle w:val="Footer"/>
        <w:jc w:val="both"/>
        <w:rPr>
          <w:noProof w:val="0"/>
        </w:rPr>
      </w:pPr>
    </w:p>
    <w:p w14:paraId="43B7F87C" w14:textId="26BECD6A" w:rsidR="0068226B" w:rsidRPr="00E8613B" w:rsidRDefault="0068226B" w:rsidP="00E15352">
      <w:pPr>
        <w:tabs>
          <w:tab w:val="left" w:pos="1985"/>
        </w:tabs>
        <w:jc w:val="both"/>
        <w:rPr>
          <w:rFonts w:ascii="Arial" w:hAnsi="Arial"/>
          <w:sz w:val="24"/>
          <w:szCs w:val="24"/>
        </w:rPr>
      </w:pPr>
      <w:r w:rsidRPr="00E8613B">
        <w:rPr>
          <w:rFonts w:ascii="Arial" w:hAnsi="Arial"/>
          <w:b/>
          <w:sz w:val="24"/>
          <w:szCs w:val="24"/>
        </w:rPr>
        <w:t>Agenda item:</w:t>
      </w:r>
      <w:r w:rsidRPr="00E8613B">
        <w:rPr>
          <w:rFonts w:ascii="Arial" w:hAnsi="Arial"/>
          <w:sz w:val="24"/>
          <w:szCs w:val="24"/>
        </w:rPr>
        <w:tab/>
      </w:r>
      <w:bookmarkStart w:id="0" w:name="Source"/>
      <w:bookmarkEnd w:id="0"/>
      <w:r w:rsidR="00907E94">
        <w:rPr>
          <w:rFonts w:ascii="Arial" w:hAnsi="Arial"/>
          <w:sz w:val="24"/>
          <w:szCs w:val="24"/>
        </w:rPr>
        <w:t>7</w:t>
      </w:r>
      <w:r w:rsidR="00C1484B" w:rsidRPr="00E8613B">
        <w:rPr>
          <w:rFonts w:ascii="Arial" w:hAnsi="Arial"/>
          <w:sz w:val="24"/>
          <w:szCs w:val="24"/>
        </w:rPr>
        <w:t>.1.</w:t>
      </w:r>
      <w:r w:rsidR="002423E3">
        <w:rPr>
          <w:rFonts w:ascii="Arial" w:hAnsi="Arial"/>
          <w:sz w:val="24"/>
          <w:szCs w:val="24"/>
        </w:rPr>
        <w:t>3.1.</w:t>
      </w:r>
      <w:r w:rsidR="00EC1D5F">
        <w:rPr>
          <w:rFonts w:ascii="Arial" w:hAnsi="Arial"/>
          <w:sz w:val="24"/>
          <w:szCs w:val="24"/>
        </w:rPr>
        <w:t>2</w:t>
      </w:r>
    </w:p>
    <w:p w14:paraId="43B7F87D" w14:textId="77777777" w:rsidR="0068226B" w:rsidRPr="00E8613B" w:rsidRDefault="0068226B" w:rsidP="00480B03">
      <w:pPr>
        <w:tabs>
          <w:tab w:val="left" w:pos="1985"/>
        </w:tabs>
        <w:jc w:val="both"/>
        <w:rPr>
          <w:rFonts w:ascii="Arial" w:hAnsi="Arial"/>
          <w:sz w:val="24"/>
          <w:szCs w:val="24"/>
        </w:rPr>
      </w:pPr>
      <w:r w:rsidRPr="00E8613B">
        <w:rPr>
          <w:rFonts w:ascii="Arial" w:hAnsi="Arial"/>
          <w:b/>
          <w:sz w:val="24"/>
          <w:szCs w:val="24"/>
        </w:rPr>
        <w:t xml:space="preserve">Source: </w:t>
      </w:r>
      <w:r w:rsidRPr="00E8613B">
        <w:rPr>
          <w:rFonts w:ascii="Arial" w:hAnsi="Arial"/>
          <w:b/>
          <w:sz w:val="24"/>
          <w:szCs w:val="24"/>
        </w:rPr>
        <w:tab/>
      </w:r>
      <w:r w:rsidR="00871D14" w:rsidRPr="00E8613B">
        <w:rPr>
          <w:rFonts w:ascii="Arial" w:hAnsi="Arial"/>
          <w:sz w:val="24"/>
          <w:szCs w:val="24"/>
        </w:rPr>
        <w:t>Qualcomm Inc</w:t>
      </w:r>
      <w:r w:rsidR="008E0E89" w:rsidRPr="00E8613B">
        <w:rPr>
          <w:rFonts w:ascii="Arial" w:hAnsi="Arial"/>
          <w:sz w:val="24"/>
          <w:szCs w:val="24"/>
        </w:rPr>
        <w:t>orporated</w:t>
      </w:r>
    </w:p>
    <w:p w14:paraId="43B7F87E" w14:textId="00DB10C9" w:rsidR="00C10599" w:rsidRPr="00E8613B" w:rsidRDefault="0068226B" w:rsidP="00EB05DC">
      <w:pPr>
        <w:ind w:left="1988" w:hanging="1988"/>
        <w:rPr>
          <w:rFonts w:ascii="Arial" w:hAnsi="Arial"/>
          <w:sz w:val="24"/>
          <w:szCs w:val="24"/>
        </w:rPr>
      </w:pPr>
      <w:r w:rsidRPr="00E8613B">
        <w:rPr>
          <w:rFonts w:ascii="Arial" w:hAnsi="Arial"/>
          <w:b/>
          <w:sz w:val="24"/>
          <w:szCs w:val="24"/>
        </w:rPr>
        <w:t>Title:</w:t>
      </w:r>
      <w:r w:rsidRPr="00E8613B">
        <w:rPr>
          <w:rFonts w:ascii="Arial" w:hAnsi="Arial"/>
          <w:sz w:val="24"/>
          <w:szCs w:val="24"/>
        </w:rPr>
        <w:t xml:space="preserve"> </w:t>
      </w:r>
      <w:r w:rsidRPr="00E8613B">
        <w:rPr>
          <w:rFonts w:ascii="Arial" w:hAnsi="Arial"/>
          <w:sz w:val="24"/>
          <w:szCs w:val="24"/>
        </w:rPr>
        <w:tab/>
      </w:r>
      <w:r w:rsidR="00EC1D5F">
        <w:rPr>
          <w:rFonts w:ascii="Arial" w:hAnsi="Arial"/>
          <w:sz w:val="24"/>
          <w:szCs w:val="24"/>
        </w:rPr>
        <w:t>Common control resource set signaling in MIB</w:t>
      </w:r>
    </w:p>
    <w:p w14:paraId="43B7F87F" w14:textId="77777777" w:rsidR="0068226B" w:rsidRPr="00E8613B" w:rsidRDefault="0068226B" w:rsidP="00480B03">
      <w:pPr>
        <w:ind w:left="1988" w:hanging="1988"/>
        <w:jc w:val="both"/>
        <w:rPr>
          <w:rFonts w:ascii="Arial" w:hAnsi="Arial"/>
          <w:sz w:val="24"/>
          <w:szCs w:val="24"/>
        </w:rPr>
      </w:pPr>
      <w:r w:rsidRPr="00E8613B">
        <w:rPr>
          <w:rFonts w:ascii="Arial" w:hAnsi="Arial"/>
          <w:b/>
          <w:sz w:val="24"/>
          <w:szCs w:val="24"/>
        </w:rPr>
        <w:t>Document for:</w:t>
      </w:r>
      <w:r w:rsidRPr="00E8613B">
        <w:rPr>
          <w:rFonts w:ascii="Arial" w:hAnsi="Arial"/>
          <w:sz w:val="24"/>
          <w:szCs w:val="24"/>
        </w:rPr>
        <w:tab/>
      </w:r>
      <w:bookmarkStart w:id="1" w:name="DocumentFor"/>
      <w:bookmarkEnd w:id="1"/>
      <w:r w:rsidRPr="00E8613B">
        <w:rPr>
          <w:rFonts w:ascii="Arial" w:hAnsi="Arial"/>
          <w:sz w:val="24"/>
          <w:szCs w:val="24"/>
        </w:rPr>
        <w:t>Discussion</w:t>
      </w:r>
      <w:r w:rsidR="00272736" w:rsidRPr="00E8613B">
        <w:rPr>
          <w:rFonts w:ascii="Arial" w:hAnsi="Arial"/>
          <w:sz w:val="24"/>
          <w:szCs w:val="24"/>
        </w:rPr>
        <w:t>/Decision</w:t>
      </w:r>
    </w:p>
    <w:p w14:paraId="43B7F880" w14:textId="54D844B5" w:rsidR="004503F9" w:rsidRDefault="004503F9" w:rsidP="004503F9">
      <w:pPr>
        <w:pStyle w:val="Heading1"/>
      </w:pPr>
      <w:r w:rsidRPr="00183CB7">
        <w:t>Introduction</w:t>
      </w:r>
    </w:p>
    <w:p w14:paraId="07D0BFCE" w14:textId="1D415BB1" w:rsidR="00A12BB7" w:rsidRDefault="0012558A" w:rsidP="00A12BB7">
      <w:pPr>
        <w:rPr>
          <w:lang w:val="en-GB"/>
        </w:rPr>
      </w:pPr>
      <w:r>
        <w:rPr>
          <w:lang w:val="en-GB"/>
        </w:rPr>
        <w:t>During RAN1#87, the following was agreed regarding the common search space indication.</w:t>
      </w:r>
    </w:p>
    <w:p w14:paraId="14399ADC" w14:textId="77777777" w:rsidR="0012558A" w:rsidRPr="008E2A22" w:rsidRDefault="0012558A" w:rsidP="0012558A">
      <w:pPr>
        <w:pStyle w:val="BodyText"/>
        <w:spacing w:after="0"/>
        <w:rPr>
          <w:rFonts w:eastAsia="MS Mincho"/>
          <w:lang w:eastAsia="ja-JP"/>
        </w:rPr>
      </w:pPr>
      <w:r w:rsidRPr="008E2A22">
        <w:rPr>
          <w:rFonts w:eastAsia="MS Mincho" w:hint="eastAsia"/>
          <w:highlight w:val="green"/>
          <w:lang w:eastAsia="ja-JP"/>
        </w:rPr>
        <w:t>Agreements:</w:t>
      </w:r>
    </w:p>
    <w:p w14:paraId="00F6935D" w14:textId="77777777" w:rsidR="0012558A" w:rsidRPr="009E596D" w:rsidRDefault="0012558A" w:rsidP="0012558A">
      <w:pPr>
        <w:pStyle w:val="ListParagraph"/>
        <w:numPr>
          <w:ilvl w:val="0"/>
          <w:numId w:val="29"/>
        </w:numPr>
        <w:overflowPunct w:val="0"/>
        <w:autoSpaceDE w:val="0"/>
        <w:autoSpaceDN w:val="0"/>
        <w:adjustRightInd w:val="0"/>
        <w:spacing w:after="180"/>
        <w:contextualSpacing/>
        <w:textAlignment w:val="baseline"/>
        <w:rPr>
          <w:rFonts w:ascii="Times New Roman" w:hAnsi="Times New Roman"/>
          <w:sz w:val="20"/>
        </w:rPr>
      </w:pPr>
      <w:r w:rsidRPr="009E596D">
        <w:rPr>
          <w:rFonts w:ascii="Times New Roman" w:hAnsi="Times New Roman"/>
          <w:sz w:val="20"/>
        </w:rPr>
        <w:t>The time/freq. resource containing at least one search space is obtained from MIB/system information/implicitly derived from initial access information</w:t>
      </w:r>
    </w:p>
    <w:p w14:paraId="0E7FF50F" w14:textId="77777777" w:rsidR="0012558A" w:rsidRPr="009E596D" w:rsidRDefault="0012558A" w:rsidP="0012558A">
      <w:pPr>
        <w:pStyle w:val="ListParagraph"/>
        <w:numPr>
          <w:ilvl w:val="0"/>
          <w:numId w:val="29"/>
        </w:numPr>
        <w:overflowPunct w:val="0"/>
        <w:autoSpaceDE w:val="0"/>
        <w:autoSpaceDN w:val="0"/>
        <w:adjustRightInd w:val="0"/>
        <w:spacing w:after="180"/>
        <w:contextualSpacing/>
        <w:textAlignment w:val="baseline"/>
        <w:rPr>
          <w:rFonts w:ascii="Times New Roman" w:hAnsi="Times New Roman"/>
          <w:sz w:val="20"/>
        </w:rPr>
      </w:pPr>
      <w:r w:rsidRPr="009E596D">
        <w:rPr>
          <w:rFonts w:ascii="Times New Roman" w:hAnsi="Times New Roman"/>
          <w:sz w:val="20"/>
        </w:rPr>
        <w:t>Time/freq. resource containing additional search spaces, can be configured using dedicated RRC signaling</w:t>
      </w:r>
    </w:p>
    <w:p w14:paraId="5DE9029C" w14:textId="77777777" w:rsidR="0012558A" w:rsidRPr="009E596D" w:rsidRDefault="0012558A" w:rsidP="0012558A">
      <w:pPr>
        <w:pStyle w:val="ListParagraph"/>
        <w:numPr>
          <w:ilvl w:val="0"/>
          <w:numId w:val="29"/>
        </w:numPr>
        <w:overflowPunct w:val="0"/>
        <w:autoSpaceDE w:val="0"/>
        <w:autoSpaceDN w:val="0"/>
        <w:adjustRightInd w:val="0"/>
        <w:spacing w:after="180"/>
        <w:contextualSpacing/>
        <w:textAlignment w:val="baseline"/>
        <w:rPr>
          <w:rFonts w:ascii="Times New Roman" w:hAnsi="Times New Roman"/>
          <w:sz w:val="20"/>
        </w:rPr>
      </w:pPr>
      <w:r w:rsidRPr="009E596D">
        <w:rPr>
          <w:rFonts w:ascii="Times New Roman" w:hAnsi="Times New Roman"/>
          <w:sz w:val="20"/>
        </w:rPr>
        <w:t>Other solution is not precluded</w:t>
      </w:r>
    </w:p>
    <w:p w14:paraId="6F675716" w14:textId="58AEB5D5" w:rsidR="0012558A" w:rsidRPr="00A12BB7" w:rsidRDefault="0012558A" w:rsidP="00A12BB7">
      <w:pPr>
        <w:rPr>
          <w:lang w:val="en-GB"/>
        </w:rPr>
      </w:pPr>
      <w:r>
        <w:rPr>
          <w:lang w:val="en-GB"/>
        </w:rPr>
        <w:t>This contribution discusses details on how to indicate common search space.</w:t>
      </w:r>
    </w:p>
    <w:p w14:paraId="0D04BB6E" w14:textId="51A8932B" w:rsidR="00AA6E74" w:rsidRDefault="0012558A" w:rsidP="00AA6E74">
      <w:pPr>
        <w:pStyle w:val="Heading1"/>
      </w:pPr>
      <w:r>
        <w:t>Common search space with control resource set</w:t>
      </w:r>
      <w:r w:rsidR="00AA6E74">
        <w:t xml:space="preserve"> signaling</w:t>
      </w:r>
    </w:p>
    <w:p w14:paraId="50180F14" w14:textId="520AD9F3" w:rsidR="007650B2" w:rsidRDefault="00E93F11" w:rsidP="00AA6E74">
      <w:r>
        <w:t xml:space="preserve">In the agreement, it was mentioned that one search space is obtained from MIB/system information/implicitly derived from initial access information. For initial access, UE needs to first detect synchronization signals (PSS/SSS), decode MIB (PBCH) and decode remaining system information. We first propose system information is delivered by the PDSCH (indicated by </w:t>
      </w:r>
      <w:r w:rsidR="0043736B">
        <w:t>the DL control channel</w:t>
      </w:r>
      <w:r>
        <w:t xml:space="preserve"> in common search space).</w:t>
      </w:r>
    </w:p>
    <w:p w14:paraId="249E14E0" w14:textId="2A0109BA" w:rsidR="00E93F11" w:rsidRDefault="00E93F11" w:rsidP="00AA6E74">
      <w:r w:rsidRPr="0043736B">
        <w:rPr>
          <w:b/>
          <w:u w:val="single"/>
        </w:rPr>
        <w:t>Proposal 1</w:t>
      </w:r>
      <w:r>
        <w:t>: System information (SIB</w:t>
      </w:r>
      <w:r w:rsidR="0043736B">
        <w:t>x</w:t>
      </w:r>
      <w:r>
        <w:t>)</w:t>
      </w:r>
      <w:r w:rsidR="0043736B">
        <w:t xml:space="preserve"> is delivered by the PDSCH, which is granted by the DL control channel in common search space.</w:t>
      </w:r>
    </w:p>
    <w:p w14:paraId="40A94982" w14:textId="3B67B302" w:rsidR="008D53ED" w:rsidRDefault="008D53ED" w:rsidP="00AA6E74">
      <w:r>
        <w:t xml:space="preserve">In NR, given variability of synchronization signal block (SSB: PSS/SSS/PBCH) location within a channel bandwidth and synchronization signal raster, it is necessary to provide more flexibility in common search space location relative to the </w:t>
      </w:r>
      <w:r w:rsidR="00384A46">
        <w:t xml:space="preserve">SSB. Otherwise, </w:t>
      </w:r>
      <w:r w:rsidR="00FA50E4">
        <w:t xml:space="preserve">the design of </w:t>
      </w:r>
      <w:r w:rsidR="00384A46">
        <w:t xml:space="preserve">synchronization signal raster needs to take </w:t>
      </w:r>
      <w:r w:rsidR="00FA50E4">
        <w:t>into account even the bandwidth of common search space. Therefore, the common search space needs to be explicitly indicated by the MIB.</w:t>
      </w:r>
    </w:p>
    <w:p w14:paraId="04DEFF3D" w14:textId="7BDCFEF1" w:rsidR="0043736B" w:rsidRDefault="0043736B" w:rsidP="00AA6E74">
      <w:r w:rsidRPr="00384A46">
        <w:rPr>
          <w:b/>
          <w:u w:val="single"/>
        </w:rPr>
        <w:t>Proposal 2:</w:t>
      </w:r>
      <w:r>
        <w:t xml:space="preserve"> Common search space is</w:t>
      </w:r>
      <w:r w:rsidR="008D53ED">
        <w:t xml:space="preserve"> explicitly indicate</w:t>
      </w:r>
      <w:r w:rsidR="00FA50E4">
        <w:t>d by the MIB</w:t>
      </w:r>
      <w:r w:rsidR="00020754">
        <w:t>.</w:t>
      </w:r>
    </w:p>
    <w:p w14:paraId="789223B7" w14:textId="7913FC75" w:rsidR="007650B2" w:rsidRDefault="007650B2" w:rsidP="00AA6E74">
      <w:r>
        <w:t xml:space="preserve">We </w:t>
      </w:r>
      <w:r w:rsidR="0043736B">
        <w:t>can</w:t>
      </w:r>
      <w:r>
        <w:t xml:space="preserve"> discuss what fields should be considered to signal the common sear</w:t>
      </w:r>
      <w:r w:rsidR="0043736B">
        <w:t>ch space via MIB. In order to provide the common search space, the following information may be necessary:</w:t>
      </w:r>
    </w:p>
    <w:p w14:paraId="0EC90D97" w14:textId="5B32A2B3" w:rsidR="0043736B" w:rsidRPr="009E596D" w:rsidRDefault="0043736B" w:rsidP="0043736B">
      <w:pPr>
        <w:pStyle w:val="ListParagraph"/>
        <w:numPr>
          <w:ilvl w:val="0"/>
          <w:numId w:val="30"/>
        </w:numPr>
        <w:rPr>
          <w:rFonts w:ascii="Times New Roman" w:hAnsi="Times New Roman"/>
          <w:sz w:val="20"/>
        </w:rPr>
      </w:pPr>
      <w:r w:rsidRPr="009E596D">
        <w:rPr>
          <w:rFonts w:ascii="Times New Roman" w:hAnsi="Times New Roman"/>
          <w:sz w:val="20"/>
        </w:rPr>
        <w:t>Numerology of CCE/search space</w:t>
      </w:r>
    </w:p>
    <w:p w14:paraId="40989002" w14:textId="0FD24840" w:rsidR="0043736B" w:rsidRPr="009E596D" w:rsidRDefault="0043736B" w:rsidP="0043736B">
      <w:pPr>
        <w:pStyle w:val="ListParagraph"/>
        <w:numPr>
          <w:ilvl w:val="1"/>
          <w:numId w:val="30"/>
        </w:numPr>
        <w:rPr>
          <w:rFonts w:ascii="Times New Roman" w:hAnsi="Times New Roman"/>
          <w:sz w:val="20"/>
        </w:rPr>
      </w:pPr>
      <w:r w:rsidRPr="009E596D">
        <w:rPr>
          <w:rFonts w:ascii="Times New Roman" w:hAnsi="Times New Roman"/>
          <w:sz w:val="20"/>
        </w:rPr>
        <w:t>This will also provide the slot structure (slot length)</w:t>
      </w:r>
    </w:p>
    <w:p w14:paraId="112A68FD" w14:textId="1315D291" w:rsidR="0043736B" w:rsidRPr="009E596D" w:rsidRDefault="0043736B" w:rsidP="0043736B">
      <w:pPr>
        <w:pStyle w:val="ListParagraph"/>
        <w:numPr>
          <w:ilvl w:val="0"/>
          <w:numId w:val="30"/>
        </w:numPr>
        <w:rPr>
          <w:rFonts w:ascii="Times New Roman" w:hAnsi="Times New Roman"/>
          <w:sz w:val="20"/>
        </w:rPr>
      </w:pPr>
      <w:r w:rsidRPr="009E596D">
        <w:rPr>
          <w:rFonts w:ascii="Times New Roman" w:hAnsi="Times New Roman"/>
          <w:sz w:val="20"/>
        </w:rPr>
        <w:t>Center frequency of search space</w:t>
      </w:r>
    </w:p>
    <w:p w14:paraId="473BCABC" w14:textId="1226DC83" w:rsidR="0043736B" w:rsidRPr="009E596D" w:rsidRDefault="0043736B" w:rsidP="0043736B">
      <w:pPr>
        <w:pStyle w:val="ListParagraph"/>
        <w:numPr>
          <w:ilvl w:val="0"/>
          <w:numId w:val="30"/>
        </w:numPr>
        <w:rPr>
          <w:rFonts w:ascii="Times New Roman" w:hAnsi="Times New Roman"/>
          <w:sz w:val="20"/>
        </w:rPr>
      </w:pPr>
      <w:r w:rsidRPr="009E596D">
        <w:rPr>
          <w:rFonts w:ascii="Times New Roman" w:hAnsi="Times New Roman"/>
          <w:sz w:val="20"/>
        </w:rPr>
        <w:t>Bandwidth of search space</w:t>
      </w:r>
    </w:p>
    <w:p w14:paraId="77E6591D" w14:textId="59DD67EA" w:rsidR="0043736B" w:rsidRPr="009E596D" w:rsidRDefault="0043736B" w:rsidP="00AC351E">
      <w:pPr>
        <w:pStyle w:val="ListParagraph"/>
        <w:numPr>
          <w:ilvl w:val="0"/>
          <w:numId w:val="30"/>
        </w:numPr>
        <w:spacing w:after="120"/>
        <w:rPr>
          <w:rFonts w:ascii="Times New Roman" w:hAnsi="Times New Roman"/>
          <w:sz w:val="20"/>
        </w:rPr>
      </w:pPr>
      <w:r w:rsidRPr="009E596D">
        <w:rPr>
          <w:rFonts w:ascii="Times New Roman" w:hAnsi="Times New Roman"/>
          <w:sz w:val="20"/>
        </w:rPr>
        <w:t>Symbol indexes in a slot</w:t>
      </w:r>
    </w:p>
    <w:p w14:paraId="1DE85F11" w14:textId="5D965662" w:rsidR="0043736B" w:rsidRDefault="0043736B" w:rsidP="0043736B">
      <w:r w:rsidRPr="00AC351E">
        <w:rPr>
          <w:b/>
          <w:u w:val="single"/>
        </w:rPr>
        <w:t xml:space="preserve">Proposal </w:t>
      </w:r>
      <w:r w:rsidR="00AC351E">
        <w:rPr>
          <w:b/>
          <w:u w:val="single"/>
        </w:rPr>
        <w:t>3</w:t>
      </w:r>
      <w:r w:rsidRPr="00AC351E">
        <w:rPr>
          <w:b/>
          <w:u w:val="single"/>
        </w:rPr>
        <w:t>:</w:t>
      </w:r>
      <w:r>
        <w:t xml:space="preserve"> Common search </w:t>
      </w:r>
      <w:r w:rsidR="00AC351E">
        <w:t>is defined by the following metrics in MIB</w:t>
      </w:r>
      <w:r w:rsidR="00020754">
        <w:t>.</w:t>
      </w:r>
    </w:p>
    <w:p w14:paraId="195BCB4C" w14:textId="77777777" w:rsidR="00AC351E" w:rsidRPr="009E596D" w:rsidRDefault="00AC351E" w:rsidP="00AC351E">
      <w:pPr>
        <w:pStyle w:val="ListParagraph"/>
        <w:numPr>
          <w:ilvl w:val="0"/>
          <w:numId w:val="30"/>
        </w:numPr>
        <w:rPr>
          <w:rFonts w:ascii="Times New Roman" w:hAnsi="Times New Roman"/>
          <w:sz w:val="20"/>
        </w:rPr>
      </w:pPr>
      <w:r w:rsidRPr="009E596D">
        <w:rPr>
          <w:rFonts w:ascii="Times New Roman" w:hAnsi="Times New Roman"/>
          <w:sz w:val="20"/>
        </w:rPr>
        <w:t>Numerology of CCE/search space</w:t>
      </w:r>
    </w:p>
    <w:p w14:paraId="7192F0C2" w14:textId="77777777" w:rsidR="00AC351E" w:rsidRPr="009E596D" w:rsidRDefault="00AC351E" w:rsidP="00AC351E">
      <w:pPr>
        <w:pStyle w:val="ListParagraph"/>
        <w:numPr>
          <w:ilvl w:val="1"/>
          <w:numId w:val="30"/>
        </w:numPr>
        <w:rPr>
          <w:rFonts w:ascii="Times New Roman" w:hAnsi="Times New Roman"/>
          <w:sz w:val="20"/>
        </w:rPr>
      </w:pPr>
      <w:r w:rsidRPr="009E596D">
        <w:rPr>
          <w:rFonts w:ascii="Times New Roman" w:hAnsi="Times New Roman"/>
          <w:sz w:val="20"/>
        </w:rPr>
        <w:t>This will also provide the slot structure (slot length)</w:t>
      </w:r>
    </w:p>
    <w:p w14:paraId="2D2B2DA0" w14:textId="77777777" w:rsidR="00AC351E" w:rsidRPr="009E596D" w:rsidRDefault="00AC351E" w:rsidP="00AC351E">
      <w:pPr>
        <w:pStyle w:val="ListParagraph"/>
        <w:numPr>
          <w:ilvl w:val="0"/>
          <w:numId w:val="30"/>
        </w:numPr>
        <w:rPr>
          <w:rFonts w:ascii="Times New Roman" w:hAnsi="Times New Roman"/>
          <w:sz w:val="20"/>
        </w:rPr>
      </w:pPr>
      <w:r w:rsidRPr="009E596D">
        <w:rPr>
          <w:rFonts w:ascii="Times New Roman" w:hAnsi="Times New Roman"/>
          <w:sz w:val="20"/>
        </w:rPr>
        <w:t>Center frequency of search space</w:t>
      </w:r>
    </w:p>
    <w:p w14:paraId="6C82235F" w14:textId="77777777" w:rsidR="00AC351E" w:rsidRPr="009E596D" w:rsidRDefault="00AC351E" w:rsidP="00AC351E">
      <w:pPr>
        <w:pStyle w:val="ListParagraph"/>
        <w:numPr>
          <w:ilvl w:val="0"/>
          <w:numId w:val="30"/>
        </w:numPr>
        <w:rPr>
          <w:rFonts w:ascii="Times New Roman" w:hAnsi="Times New Roman"/>
          <w:sz w:val="20"/>
        </w:rPr>
      </w:pPr>
      <w:r w:rsidRPr="009E596D">
        <w:rPr>
          <w:rFonts w:ascii="Times New Roman" w:hAnsi="Times New Roman"/>
          <w:sz w:val="20"/>
        </w:rPr>
        <w:t>Bandwidth of search space</w:t>
      </w:r>
    </w:p>
    <w:p w14:paraId="5793E1F4" w14:textId="77777777" w:rsidR="00AC351E" w:rsidRPr="009E596D" w:rsidRDefault="00AC351E" w:rsidP="00AC351E">
      <w:pPr>
        <w:pStyle w:val="ListParagraph"/>
        <w:numPr>
          <w:ilvl w:val="0"/>
          <w:numId w:val="30"/>
        </w:numPr>
        <w:spacing w:after="120"/>
        <w:rPr>
          <w:rFonts w:ascii="Times New Roman" w:hAnsi="Times New Roman"/>
          <w:sz w:val="20"/>
        </w:rPr>
      </w:pPr>
      <w:r w:rsidRPr="009E596D">
        <w:rPr>
          <w:rFonts w:ascii="Times New Roman" w:hAnsi="Times New Roman"/>
          <w:sz w:val="20"/>
        </w:rPr>
        <w:lastRenderedPageBreak/>
        <w:t>Symbol indexes in a slot</w:t>
      </w:r>
    </w:p>
    <w:p w14:paraId="1C9B5CD8" w14:textId="1F366490" w:rsidR="00AC351E" w:rsidRDefault="00AC351E" w:rsidP="0043736B">
      <w:r>
        <w:t>With this proposal, more detailed ways to signal the common search space (CSS) will be illustrated below. The expected number of bits for CSS allocation in MIB will be also discussed with this example.</w:t>
      </w:r>
    </w:p>
    <w:p w14:paraId="099730F3" w14:textId="15973AD6" w:rsidR="00AA6E74" w:rsidRPr="00BE42BC" w:rsidRDefault="00AA6E74" w:rsidP="00BE42BC">
      <w:pPr>
        <w:rPr>
          <w:u w:val="single"/>
        </w:rPr>
      </w:pPr>
      <w:r w:rsidRPr="00BE42BC">
        <w:rPr>
          <w:u w:val="single"/>
        </w:rPr>
        <w:t>Numerology</w:t>
      </w:r>
      <w:r w:rsidR="00683A8A" w:rsidRPr="00BE42BC">
        <w:rPr>
          <w:u w:val="single"/>
        </w:rPr>
        <w:t>/slot structure for CCE</w:t>
      </w:r>
    </w:p>
    <w:p w14:paraId="06BD2CD2" w14:textId="5CD5B9EC" w:rsidR="00AA6E74" w:rsidRDefault="00AA6E74" w:rsidP="00AA6E74">
      <w:pPr>
        <w:pStyle w:val="ListParagraph"/>
        <w:numPr>
          <w:ilvl w:val="0"/>
          <w:numId w:val="25"/>
        </w:numPr>
      </w:pPr>
      <w:r>
        <w:t>15, 30, 60 kHz</w:t>
      </w:r>
      <w:r w:rsidR="00E64124">
        <w:t xml:space="preserve"> </w:t>
      </w:r>
      <w:r w:rsidR="00BE42BC">
        <w:t>for</w:t>
      </w:r>
      <w:r w:rsidR="00E64124">
        <w:t xml:space="preserve"> sub6</w:t>
      </w:r>
    </w:p>
    <w:p w14:paraId="1287C0CB" w14:textId="7BE9FE35" w:rsidR="00AA6E74" w:rsidRDefault="00BE42BC" w:rsidP="008C5A91">
      <w:pPr>
        <w:pStyle w:val="ListParagraph"/>
        <w:numPr>
          <w:ilvl w:val="0"/>
          <w:numId w:val="25"/>
        </w:numPr>
        <w:spacing w:after="120"/>
      </w:pPr>
      <w:r>
        <w:t>6</w:t>
      </w:r>
      <w:r w:rsidR="00AA6E74">
        <w:t xml:space="preserve">0, </w:t>
      </w:r>
      <w:r>
        <w:t>12</w:t>
      </w:r>
      <w:r w:rsidR="00AA6E74">
        <w:t>0 kHz</w:t>
      </w:r>
      <w:r w:rsidR="00E64124">
        <w:t xml:space="preserve"> </w:t>
      </w:r>
      <w:r>
        <w:t>for above6</w:t>
      </w:r>
    </w:p>
    <w:p w14:paraId="2CA1C62B" w14:textId="6BCD1BB1" w:rsidR="00E74F15" w:rsidRDefault="00E74F15" w:rsidP="00E74F15">
      <w:pPr>
        <w:rPr>
          <w:u w:val="single"/>
        </w:rPr>
      </w:pPr>
      <w:r w:rsidRPr="00BE42BC">
        <w:rPr>
          <w:u w:val="single"/>
        </w:rPr>
        <w:t>BW</w:t>
      </w:r>
    </w:p>
    <w:p w14:paraId="36AC3C2E" w14:textId="57ADC727" w:rsidR="00BE42BC" w:rsidRPr="00BE42BC" w:rsidRDefault="00BE42BC" w:rsidP="00E74F15">
      <w:pPr>
        <w:rPr>
          <w:u w:val="single"/>
        </w:rPr>
      </w:pPr>
      <w:r>
        <w:t>Consider the bandwidth corresponding to the following number of CCEs based on a given numerology. Wider bandwidth can also be considered but it may not be necessary given 16 CCE provides large enough bandwidth for frequency diversity.</w:t>
      </w:r>
      <w:r w:rsidR="00593348">
        <w:t xml:space="preserve"> Wideband RS over the configured bandwidth can also be assumed [1] to provide better performance.</w:t>
      </w:r>
    </w:p>
    <w:p w14:paraId="553C3809" w14:textId="77777777" w:rsidR="00E74F15" w:rsidRDefault="00E74F15" w:rsidP="00E74F15">
      <w:pPr>
        <w:pStyle w:val="ListParagraph"/>
        <w:numPr>
          <w:ilvl w:val="0"/>
          <w:numId w:val="26"/>
        </w:numPr>
      </w:pPr>
      <w:r>
        <w:t>4 CCE = 24 RB</w:t>
      </w:r>
    </w:p>
    <w:p w14:paraId="023E9800" w14:textId="77777777" w:rsidR="00E74F15" w:rsidRDefault="00E74F15" w:rsidP="00E74F15">
      <w:pPr>
        <w:pStyle w:val="ListParagraph"/>
        <w:numPr>
          <w:ilvl w:val="0"/>
          <w:numId w:val="26"/>
        </w:numPr>
      </w:pPr>
      <w:r>
        <w:t>8 CCE = 48 RB</w:t>
      </w:r>
    </w:p>
    <w:p w14:paraId="3659EC9A" w14:textId="77777777" w:rsidR="00E74F15" w:rsidRDefault="00E74F15" w:rsidP="008C5A91">
      <w:pPr>
        <w:pStyle w:val="ListParagraph"/>
        <w:numPr>
          <w:ilvl w:val="0"/>
          <w:numId w:val="26"/>
        </w:numPr>
        <w:spacing w:after="120"/>
      </w:pPr>
      <w:r>
        <w:t>16 CCE = 96 RB</w:t>
      </w:r>
    </w:p>
    <w:p w14:paraId="32D6970E" w14:textId="7153B948" w:rsidR="00E74F15" w:rsidRDefault="00E74F15" w:rsidP="00E74F15">
      <w:pPr>
        <w:rPr>
          <w:u w:val="single"/>
        </w:rPr>
      </w:pPr>
      <w:r w:rsidRPr="00BE42BC">
        <w:rPr>
          <w:u w:val="single"/>
        </w:rPr>
        <w:t>Symbol</w:t>
      </w:r>
    </w:p>
    <w:p w14:paraId="33F7E25D" w14:textId="47DB11BB" w:rsidR="00BE42BC" w:rsidRPr="00BE42BC" w:rsidRDefault="00BE42BC" w:rsidP="00E74F15">
      <w:pPr>
        <w:rPr>
          <w:u w:val="single"/>
        </w:rPr>
      </w:pPr>
      <w:r>
        <w:t>Assuming the max DL control region has up to 2 symbols</w:t>
      </w:r>
      <w:r w:rsidR="00514D37">
        <w:t>, 3 configurations are considered.</w:t>
      </w:r>
    </w:p>
    <w:p w14:paraId="4F1327D2" w14:textId="77777777" w:rsidR="00BE42BC" w:rsidRDefault="00BE42BC" w:rsidP="00E74F15">
      <w:pPr>
        <w:pStyle w:val="ListParagraph"/>
        <w:numPr>
          <w:ilvl w:val="0"/>
          <w:numId w:val="27"/>
        </w:numPr>
      </w:pPr>
      <w:r>
        <w:t xml:space="preserve">Symbol </w:t>
      </w:r>
      <w:r w:rsidR="00E74F15">
        <w:t>0</w:t>
      </w:r>
    </w:p>
    <w:p w14:paraId="54070A0A" w14:textId="77777777" w:rsidR="00BE42BC" w:rsidRDefault="00BE42BC" w:rsidP="00E74F15">
      <w:pPr>
        <w:pStyle w:val="ListParagraph"/>
        <w:numPr>
          <w:ilvl w:val="0"/>
          <w:numId w:val="27"/>
        </w:numPr>
      </w:pPr>
      <w:r>
        <w:t>Symbol 1</w:t>
      </w:r>
    </w:p>
    <w:p w14:paraId="6D6DCD06" w14:textId="056376D5" w:rsidR="00E74F15" w:rsidRDefault="00BE42BC" w:rsidP="008C5A91">
      <w:pPr>
        <w:pStyle w:val="ListParagraph"/>
        <w:numPr>
          <w:ilvl w:val="0"/>
          <w:numId w:val="27"/>
        </w:numPr>
        <w:spacing w:after="120"/>
      </w:pPr>
      <w:r>
        <w:t>Symbol 0 and 1</w:t>
      </w:r>
    </w:p>
    <w:p w14:paraId="7AFB20EA" w14:textId="5E417764" w:rsidR="00AA6E74" w:rsidRDefault="00CE50CE" w:rsidP="00AA6E74">
      <w:pPr>
        <w:rPr>
          <w:u w:val="single"/>
        </w:rPr>
      </w:pPr>
      <w:r w:rsidRPr="00514D37">
        <w:rPr>
          <w:u w:val="single"/>
        </w:rPr>
        <w:t>Center frequency</w:t>
      </w:r>
    </w:p>
    <w:p w14:paraId="41653AEF" w14:textId="77777777" w:rsidR="00020754" w:rsidRDefault="00514D37" w:rsidP="00AA6E74">
      <w:r>
        <w:t>If CCE is defined from the edge of the channel bandwidth, it is expected that there might be too many information to provide the CSS configuration in the MIB. For example, for sub 6</w:t>
      </w:r>
      <w:r w:rsidR="00025C98">
        <w:t xml:space="preserve">, when the channel bandwidth can be 100 MHz, there can be too many possible locations of the SSB. Therefore, it is proposed to define the CSS from the center of the SSB. </w:t>
      </w:r>
    </w:p>
    <w:p w14:paraId="502F1267" w14:textId="2D3D0B39" w:rsidR="00020754" w:rsidRDefault="00020754" w:rsidP="00020754">
      <w:r w:rsidRPr="00AC351E">
        <w:rPr>
          <w:b/>
          <w:u w:val="single"/>
        </w:rPr>
        <w:t xml:space="preserve">Proposal </w:t>
      </w:r>
      <w:r>
        <w:rPr>
          <w:b/>
          <w:u w:val="single"/>
        </w:rPr>
        <w:t>4</w:t>
      </w:r>
      <w:r w:rsidRPr="00AC351E">
        <w:rPr>
          <w:b/>
          <w:u w:val="single"/>
        </w:rPr>
        <w:t>:</w:t>
      </w:r>
      <w:r>
        <w:t xml:space="preserve"> Common search space is allocated relatively from the center of the synchronization signals.</w:t>
      </w:r>
    </w:p>
    <w:p w14:paraId="108E1A3D" w14:textId="69F6F015" w:rsidR="00514D37" w:rsidRPr="00514D37" w:rsidRDefault="00025C98" w:rsidP="00AA6E74">
      <w:pPr>
        <w:rPr>
          <w:u w:val="single"/>
        </w:rPr>
      </w:pPr>
      <w:r>
        <w:t>Two options are provided: one is the CCE level alignment to the SSB and the other is the RB level alignment to the SSB.</w:t>
      </w:r>
    </w:p>
    <w:p w14:paraId="1DAD9555" w14:textId="0CD3FD7B" w:rsidR="000D0934" w:rsidRDefault="000D0934" w:rsidP="00D85A33">
      <w:pPr>
        <w:pStyle w:val="ListParagraph"/>
        <w:numPr>
          <w:ilvl w:val="0"/>
          <w:numId w:val="26"/>
        </w:numPr>
      </w:pPr>
      <w:r>
        <w:t xml:space="preserve">Option A: </w:t>
      </w:r>
      <w:r w:rsidR="00025C98">
        <w:t>CCE level alignment from</w:t>
      </w:r>
      <w:r>
        <w:t xml:space="preserve"> the center of SSB</w:t>
      </w:r>
      <w:r w:rsidR="00626408">
        <w:t xml:space="preserve"> (i.e., CCE is aligned with SSB)</w:t>
      </w:r>
    </w:p>
    <w:p w14:paraId="3A4D9B66" w14:textId="74276748" w:rsidR="000D0934" w:rsidRDefault="00851A1C" w:rsidP="000D0934">
      <w:pPr>
        <w:pStyle w:val="ListParagraph"/>
        <w:numPr>
          <w:ilvl w:val="1"/>
          <w:numId w:val="26"/>
        </w:numPr>
      </w:pPr>
      <w:r>
        <w:t>CCE offset</w:t>
      </w:r>
      <w:r w:rsidR="00626408">
        <w:t xml:space="preserve"> (offset between the center of SSB and the center of CORESET</w:t>
      </w:r>
      <w:r w:rsidR="00E32AE4">
        <w:t xml:space="preserve"> defined based on CCE numerology</w:t>
      </w:r>
      <w:r w:rsidR="00626408">
        <w:t>)</w:t>
      </w:r>
      <w:r>
        <w:t xml:space="preserve"> is introduced</w:t>
      </w:r>
    </w:p>
    <w:p w14:paraId="26B22D91" w14:textId="0C889A4D" w:rsidR="00025C98" w:rsidRDefault="008C5A91" w:rsidP="000D0934">
      <w:pPr>
        <w:pStyle w:val="ListParagraph"/>
        <w:numPr>
          <w:ilvl w:val="1"/>
          <w:numId w:val="26"/>
        </w:numPr>
      </w:pPr>
      <w:r>
        <w:t xml:space="preserve">CCE offset is introduced such that </w:t>
      </w:r>
      <w:r w:rsidR="00025C98">
        <w:t>SSB is confined within 48 RBs</w:t>
      </w:r>
      <w:r w:rsidR="00A3619C">
        <w:t xml:space="preserve"> (correspond</w:t>
      </w:r>
      <w:r>
        <w:t>ing</w:t>
      </w:r>
      <w:r w:rsidR="00A3619C">
        <w:t xml:space="preserve"> to 8 CCE</w:t>
      </w:r>
      <w:r>
        <w:t>,</w:t>
      </w:r>
      <w:r w:rsidR="00025C98">
        <w:t xml:space="preserve"> based on CCE numerology)</w:t>
      </w:r>
      <w:r>
        <w:t>, i.e., disjoint location of SSB and CSS is not considered to reduce the overhead in signaling and simplify UE processing</w:t>
      </w:r>
    </w:p>
    <w:p w14:paraId="4EE23727" w14:textId="4E1943E9" w:rsidR="00ED31C4" w:rsidRDefault="00ED31C4" w:rsidP="00ED31C4">
      <w:pPr>
        <w:pStyle w:val="ListParagraph"/>
        <w:numPr>
          <w:ilvl w:val="2"/>
          <w:numId w:val="26"/>
        </w:numPr>
      </w:pPr>
      <w:r>
        <w:t>When SSB is 15 kHz</w:t>
      </w:r>
    </w:p>
    <w:p w14:paraId="3A4F16D7" w14:textId="0B53DAE4" w:rsidR="00ED31C4" w:rsidRDefault="00ED31C4" w:rsidP="00ED31C4">
      <w:pPr>
        <w:pStyle w:val="ListParagraph"/>
        <w:numPr>
          <w:ilvl w:val="3"/>
          <w:numId w:val="26"/>
        </w:numPr>
      </w:pPr>
      <w:r>
        <w:t>CCE is 15 kHz</w:t>
      </w:r>
    </w:p>
    <w:p w14:paraId="2B011DCB" w14:textId="2A50FB25" w:rsidR="00ED31C4" w:rsidRDefault="00025C98" w:rsidP="00ED31C4">
      <w:pPr>
        <w:pStyle w:val="ListParagraph"/>
        <w:numPr>
          <w:ilvl w:val="4"/>
          <w:numId w:val="26"/>
        </w:numPr>
      </w:pPr>
      <w:r>
        <w:t xml:space="preserve">CCE offset: </w:t>
      </w:r>
      <w:r w:rsidR="00ED31C4">
        <w:t>-2, -1, 0, 1, 2</w:t>
      </w:r>
    </w:p>
    <w:p w14:paraId="64806B2B" w14:textId="34E08C50" w:rsidR="00797055" w:rsidRDefault="00797055" w:rsidP="00797055">
      <w:pPr>
        <w:jc w:val="center"/>
      </w:pPr>
      <w:r>
        <w:object w:dxaOrig="5124" w:dyaOrig="4724" w14:anchorId="3A539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236.15pt" o:ole="">
            <v:imagedata r:id="rId12" o:title=""/>
          </v:shape>
          <o:OLEObject Type="Embed" ProgID="Visio.Drawing.11" ShapeID="_x0000_i1025" DrawAspect="Content" ObjectID="_1555532663" r:id="rId13"/>
        </w:object>
      </w:r>
    </w:p>
    <w:p w14:paraId="51C4B963" w14:textId="108D6D95" w:rsidR="00ED31C4" w:rsidRDefault="00ED31C4" w:rsidP="00ED31C4">
      <w:pPr>
        <w:pStyle w:val="ListParagraph"/>
        <w:numPr>
          <w:ilvl w:val="3"/>
          <w:numId w:val="26"/>
        </w:numPr>
      </w:pPr>
      <w:r>
        <w:t>CCE is 30 kHz</w:t>
      </w:r>
    </w:p>
    <w:p w14:paraId="1CB1AB19" w14:textId="73950261" w:rsidR="00ED31C4" w:rsidRDefault="00025C98" w:rsidP="00ED31C4">
      <w:pPr>
        <w:pStyle w:val="ListParagraph"/>
        <w:numPr>
          <w:ilvl w:val="4"/>
          <w:numId w:val="26"/>
        </w:numPr>
      </w:pPr>
      <w:r>
        <w:t xml:space="preserve">CCE offset: </w:t>
      </w:r>
      <w:r w:rsidR="00ED31C4">
        <w:t>-3, -2, -1, 0, 1, 2, 3</w:t>
      </w:r>
    </w:p>
    <w:p w14:paraId="32762553" w14:textId="26C3DB91" w:rsidR="00797055" w:rsidRDefault="00797055" w:rsidP="00797055">
      <w:pPr>
        <w:jc w:val="center"/>
      </w:pPr>
      <w:r>
        <w:object w:dxaOrig="10884" w:dyaOrig="6184" w14:anchorId="4BDD1549">
          <v:shape id="_x0000_i1026" type="#_x0000_t75" style="width:498.25pt;height:283.4pt" o:ole="">
            <v:imagedata r:id="rId14" o:title=""/>
          </v:shape>
          <o:OLEObject Type="Embed" ProgID="Visio.Drawing.11" ShapeID="_x0000_i1026" DrawAspect="Content" ObjectID="_1555532664" r:id="rId15"/>
        </w:object>
      </w:r>
    </w:p>
    <w:p w14:paraId="7FFD96A3" w14:textId="6474C958" w:rsidR="00ED31C4" w:rsidRDefault="00ED31C4" w:rsidP="00ED31C4">
      <w:pPr>
        <w:pStyle w:val="ListParagraph"/>
        <w:numPr>
          <w:ilvl w:val="3"/>
          <w:numId w:val="26"/>
        </w:numPr>
      </w:pPr>
      <w:r>
        <w:t>CCE is 60 kHz</w:t>
      </w:r>
    </w:p>
    <w:p w14:paraId="6F5D1194" w14:textId="37C10947" w:rsidR="00ED31C4" w:rsidRDefault="00025C98" w:rsidP="00ED31C4">
      <w:pPr>
        <w:pStyle w:val="ListParagraph"/>
        <w:numPr>
          <w:ilvl w:val="4"/>
          <w:numId w:val="26"/>
        </w:numPr>
      </w:pPr>
      <w:r>
        <w:t>CCE offset: -</w:t>
      </w:r>
      <w:r w:rsidR="00BB3486">
        <w:t>3.5, -2.5, -1.5, -0.5, 0.5, 1.5, 2.5, 3.5</w:t>
      </w:r>
    </w:p>
    <w:p w14:paraId="354DE1F6" w14:textId="5E4E1551" w:rsidR="00BB3486" w:rsidRDefault="00BB3486" w:rsidP="00BB3486">
      <w:r>
        <w:object w:dxaOrig="11604" w:dyaOrig="6904" w14:anchorId="284776F2">
          <v:shape id="_x0000_i1027" type="#_x0000_t75" style="width:498.8pt;height:296.05pt" o:ole="">
            <v:imagedata r:id="rId16" o:title=""/>
          </v:shape>
          <o:OLEObject Type="Embed" ProgID="Visio.Drawing.11" ShapeID="_x0000_i1027" DrawAspect="Content" ObjectID="_1555532665" r:id="rId17"/>
        </w:object>
      </w:r>
    </w:p>
    <w:p w14:paraId="341A2537" w14:textId="55820316" w:rsidR="00ED31C4" w:rsidRDefault="00ED31C4" w:rsidP="00ED31C4">
      <w:pPr>
        <w:pStyle w:val="ListParagraph"/>
        <w:numPr>
          <w:ilvl w:val="2"/>
          <w:numId w:val="26"/>
        </w:numPr>
      </w:pPr>
      <w:r>
        <w:t>When SSB is 30 kHz</w:t>
      </w:r>
    </w:p>
    <w:p w14:paraId="77BD41C6" w14:textId="51121BAA" w:rsidR="00ED31C4" w:rsidRDefault="00ED31C4" w:rsidP="00ED31C4">
      <w:pPr>
        <w:pStyle w:val="ListParagraph"/>
        <w:numPr>
          <w:ilvl w:val="3"/>
          <w:numId w:val="26"/>
        </w:numPr>
      </w:pPr>
      <w:r>
        <w:t>CCE is 15 kHz</w:t>
      </w:r>
    </w:p>
    <w:p w14:paraId="3EBC2CB6" w14:textId="50805789" w:rsidR="00ED31C4" w:rsidRDefault="00025C98" w:rsidP="00ED31C4">
      <w:pPr>
        <w:pStyle w:val="ListParagraph"/>
        <w:numPr>
          <w:ilvl w:val="4"/>
          <w:numId w:val="26"/>
        </w:numPr>
      </w:pPr>
      <w:r>
        <w:t xml:space="preserve">CCE offset: </w:t>
      </w:r>
      <w:r w:rsidR="00ED31C4">
        <w:t>0</w:t>
      </w:r>
    </w:p>
    <w:p w14:paraId="455EAF91" w14:textId="703083C5" w:rsidR="00ED31C4" w:rsidRDefault="00ED31C4" w:rsidP="00ED31C4">
      <w:pPr>
        <w:pStyle w:val="ListParagraph"/>
        <w:numPr>
          <w:ilvl w:val="3"/>
          <w:numId w:val="26"/>
        </w:numPr>
      </w:pPr>
      <w:r>
        <w:t>CCE is 30 kHz</w:t>
      </w:r>
    </w:p>
    <w:p w14:paraId="103C0C83" w14:textId="52371612" w:rsidR="00ED31C4" w:rsidRDefault="00025C98" w:rsidP="00ED31C4">
      <w:pPr>
        <w:pStyle w:val="ListParagraph"/>
        <w:numPr>
          <w:ilvl w:val="4"/>
          <w:numId w:val="26"/>
        </w:numPr>
      </w:pPr>
      <w:r>
        <w:t xml:space="preserve">CCE offset: </w:t>
      </w:r>
      <w:r w:rsidR="00ED31C4">
        <w:t>-2, -1, 0, 1, 2</w:t>
      </w:r>
    </w:p>
    <w:p w14:paraId="3A289CD3" w14:textId="59244C39" w:rsidR="00ED31C4" w:rsidRDefault="00ED31C4" w:rsidP="00ED31C4">
      <w:pPr>
        <w:pStyle w:val="ListParagraph"/>
        <w:numPr>
          <w:ilvl w:val="3"/>
          <w:numId w:val="26"/>
        </w:numPr>
      </w:pPr>
      <w:r>
        <w:t>CCE is 60 kHz</w:t>
      </w:r>
    </w:p>
    <w:p w14:paraId="608D09E9" w14:textId="0C074A37" w:rsidR="00ED31C4" w:rsidRDefault="00025C98" w:rsidP="00ED31C4">
      <w:pPr>
        <w:pStyle w:val="ListParagraph"/>
        <w:numPr>
          <w:ilvl w:val="4"/>
          <w:numId w:val="26"/>
        </w:numPr>
      </w:pPr>
      <w:r>
        <w:t xml:space="preserve">CCE offset: </w:t>
      </w:r>
      <w:r w:rsidR="00ED31C4">
        <w:t>-3, -2, -1, 0, 1, 2, 3</w:t>
      </w:r>
    </w:p>
    <w:p w14:paraId="0BD93329" w14:textId="63C0E415" w:rsidR="00BF0651" w:rsidRDefault="00BF0651" w:rsidP="00BF0651">
      <w:pPr>
        <w:pStyle w:val="ListParagraph"/>
        <w:numPr>
          <w:ilvl w:val="2"/>
          <w:numId w:val="26"/>
        </w:numPr>
      </w:pPr>
      <w:r>
        <w:t>When SSB is 120 kHz</w:t>
      </w:r>
    </w:p>
    <w:p w14:paraId="451120BC" w14:textId="2521C6B5" w:rsidR="00025C98" w:rsidRDefault="00025C98" w:rsidP="00025C98">
      <w:pPr>
        <w:pStyle w:val="ListParagraph"/>
        <w:numPr>
          <w:ilvl w:val="3"/>
          <w:numId w:val="26"/>
        </w:numPr>
      </w:pPr>
      <w:r>
        <w:t>CCE is 60 kHz</w:t>
      </w:r>
    </w:p>
    <w:p w14:paraId="3D21974D" w14:textId="103122E5" w:rsidR="00025C98" w:rsidRDefault="00025C98" w:rsidP="00025C98">
      <w:pPr>
        <w:pStyle w:val="ListParagraph"/>
        <w:numPr>
          <w:ilvl w:val="4"/>
          <w:numId w:val="26"/>
        </w:numPr>
      </w:pPr>
      <w:r>
        <w:t>CCE offset: 0</w:t>
      </w:r>
    </w:p>
    <w:p w14:paraId="79FAF6D5" w14:textId="4CB637FE" w:rsidR="00BF0651" w:rsidRDefault="00025C98" w:rsidP="00025C98">
      <w:pPr>
        <w:pStyle w:val="ListParagraph"/>
        <w:numPr>
          <w:ilvl w:val="3"/>
          <w:numId w:val="26"/>
        </w:numPr>
      </w:pPr>
      <w:r>
        <w:t xml:space="preserve"> </w:t>
      </w:r>
      <w:r w:rsidR="00BF0651">
        <w:t>CCE is 120 kHz</w:t>
      </w:r>
    </w:p>
    <w:p w14:paraId="6776FAE8" w14:textId="465C941F" w:rsidR="00BF0651" w:rsidRDefault="00025C98" w:rsidP="00BF0651">
      <w:pPr>
        <w:pStyle w:val="ListParagraph"/>
        <w:numPr>
          <w:ilvl w:val="4"/>
          <w:numId w:val="26"/>
        </w:numPr>
      </w:pPr>
      <w:r>
        <w:t xml:space="preserve">CCE offset: </w:t>
      </w:r>
      <w:r w:rsidR="00BF0651">
        <w:t>-2, -1, 0, 1, 2</w:t>
      </w:r>
    </w:p>
    <w:p w14:paraId="6CF00B6A" w14:textId="77777777" w:rsidR="008D2ED5" w:rsidRDefault="008D2ED5" w:rsidP="008D2ED5">
      <w:pPr>
        <w:pStyle w:val="ListParagraph"/>
        <w:numPr>
          <w:ilvl w:val="2"/>
          <w:numId w:val="26"/>
        </w:numPr>
      </w:pPr>
      <w:r>
        <w:t>When SSB is 240 kHz</w:t>
      </w:r>
    </w:p>
    <w:p w14:paraId="1487B084" w14:textId="0905F9BC" w:rsidR="00025C98" w:rsidRDefault="00025C98" w:rsidP="00025C98">
      <w:pPr>
        <w:pStyle w:val="ListParagraph"/>
        <w:numPr>
          <w:ilvl w:val="3"/>
          <w:numId w:val="26"/>
        </w:numPr>
      </w:pPr>
      <w:r>
        <w:t>CCE is 60 kHz</w:t>
      </w:r>
    </w:p>
    <w:p w14:paraId="348B7206" w14:textId="160A0DB8" w:rsidR="00025C98" w:rsidRDefault="00025C98" w:rsidP="00025C98">
      <w:pPr>
        <w:pStyle w:val="ListParagraph"/>
        <w:numPr>
          <w:ilvl w:val="4"/>
          <w:numId w:val="26"/>
        </w:numPr>
      </w:pPr>
      <w:r>
        <w:t>CCE offset: 0</w:t>
      </w:r>
    </w:p>
    <w:p w14:paraId="4FF2D01A" w14:textId="64A22140" w:rsidR="008D2ED5" w:rsidRDefault="00025C98" w:rsidP="00025C98">
      <w:pPr>
        <w:pStyle w:val="ListParagraph"/>
        <w:numPr>
          <w:ilvl w:val="3"/>
          <w:numId w:val="26"/>
        </w:numPr>
      </w:pPr>
      <w:r>
        <w:t xml:space="preserve"> </w:t>
      </w:r>
      <w:r w:rsidR="008D2ED5">
        <w:t>CCE is 120 kHz</w:t>
      </w:r>
    </w:p>
    <w:p w14:paraId="3126532F" w14:textId="1078D80E" w:rsidR="008D2ED5" w:rsidRDefault="00025C98" w:rsidP="008D2ED5">
      <w:pPr>
        <w:pStyle w:val="ListParagraph"/>
        <w:numPr>
          <w:ilvl w:val="4"/>
          <w:numId w:val="26"/>
        </w:numPr>
      </w:pPr>
      <w:r>
        <w:t xml:space="preserve">CCE offset: </w:t>
      </w:r>
      <w:r w:rsidR="008D2ED5">
        <w:t>0</w:t>
      </w:r>
    </w:p>
    <w:p w14:paraId="12E2AA61" w14:textId="61BAD8EB" w:rsidR="00626408" w:rsidRDefault="00626408" w:rsidP="00626408">
      <w:pPr>
        <w:pStyle w:val="ListParagraph"/>
        <w:numPr>
          <w:ilvl w:val="1"/>
          <w:numId w:val="26"/>
        </w:numPr>
      </w:pPr>
      <w:r>
        <w:t>For AL16 or</w:t>
      </w:r>
      <w:r w:rsidR="00A73763">
        <w:t xml:space="preserve"> a</w:t>
      </w:r>
      <w:r>
        <w:t xml:space="preserve"> larger BW with AL8 (distributed allocation), </w:t>
      </w:r>
      <w:r w:rsidR="00A73763">
        <w:t>the proposal is still to use the same CCE offset as shown above. In other words, SSB cannot be present on the edge of the configured CORESET</w:t>
      </w:r>
      <w:r w:rsidR="008D2ED5">
        <w:t xml:space="preserve"> in that case</w:t>
      </w:r>
      <w:r w:rsidR="00A73763">
        <w:t>.</w:t>
      </w:r>
    </w:p>
    <w:p w14:paraId="39398A85" w14:textId="2B2B06CA" w:rsidR="001C3FE3" w:rsidRDefault="000D0934" w:rsidP="00D85A33">
      <w:pPr>
        <w:pStyle w:val="ListParagraph"/>
        <w:numPr>
          <w:ilvl w:val="0"/>
          <w:numId w:val="26"/>
        </w:numPr>
      </w:pPr>
      <w:r>
        <w:t xml:space="preserve">Option </w:t>
      </w:r>
      <w:r w:rsidR="00BF0651">
        <w:t>B</w:t>
      </w:r>
      <w:r>
        <w:t xml:space="preserve">: </w:t>
      </w:r>
      <w:r w:rsidR="001C3FE3">
        <w:t>RB level alignment from the center of SSB</w:t>
      </w:r>
    </w:p>
    <w:p w14:paraId="1A3BEE16" w14:textId="0BE5F1FB" w:rsidR="000D0934" w:rsidRDefault="000D0934" w:rsidP="001C3FE3">
      <w:pPr>
        <w:pStyle w:val="ListParagraph"/>
        <w:numPr>
          <w:ilvl w:val="1"/>
          <w:numId w:val="26"/>
        </w:numPr>
      </w:pPr>
      <w:r>
        <w:t xml:space="preserve">CCE is defined from the </w:t>
      </w:r>
      <w:r w:rsidR="001C3FE3">
        <w:t>center</w:t>
      </w:r>
      <w:r>
        <w:t xml:space="preserve"> of the carrier</w:t>
      </w:r>
    </w:p>
    <w:p w14:paraId="1ED8A31A" w14:textId="5CEB25F3" w:rsidR="00D85A33" w:rsidRDefault="001C3FE3" w:rsidP="000D0934">
      <w:pPr>
        <w:pStyle w:val="ListParagraph"/>
        <w:numPr>
          <w:ilvl w:val="1"/>
          <w:numId w:val="26"/>
        </w:numPr>
      </w:pPr>
      <w:r>
        <w:t xml:space="preserve">Finer </w:t>
      </w:r>
      <w:r w:rsidR="001663D4">
        <w:t>CCE alignment</w:t>
      </w:r>
      <w:r w:rsidR="00A73763">
        <w:t xml:space="preserve"> to the edge of the carrier</w:t>
      </w:r>
      <w:r>
        <w:t xml:space="preserve"> is allowed</w:t>
      </w:r>
    </w:p>
    <w:p w14:paraId="1A7A0795" w14:textId="52AD54E1" w:rsidR="00BC6412" w:rsidRDefault="00BC6412" w:rsidP="00BC6412">
      <w:pPr>
        <w:pStyle w:val="ListParagraph"/>
        <w:numPr>
          <w:ilvl w:val="2"/>
          <w:numId w:val="26"/>
        </w:numPr>
      </w:pPr>
      <w:r>
        <w:t>-5 RB shift to 5 RB shift: 11 options</w:t>
      </w:r>
    </w:p>
    <w:p w14:paraId="5E9E2C94" w14:textId="7F7F361B" w:rsidR="00E32AE4" w:rsidRDefault="00E32AE4" w:rsidP="00E32AE4">
      <w:r>
        <w:object w:dxaOrig="11019" w:dyaOrig="7955" w14:anchorId="719243EA">
          <v:shape id="_x0000_i1028" type="#_x0000_t75" style="width:498.25pt;height:359.4pt" o:ole="">
            <v:imagedata r:id="rId18" o:title=""/>
          </v:shape>
          <o:OLEObject Type="Embed" ProgID="Visio.Drawing.11" ShapeID="_x0000_i1028" DrawAspect="Content" ObjectID="_1555532666" r:id="rId19"/>
        </w:object>
      </w:r>
    </w:p>
    <w:p w14:paraId="01301AC7" w14:textId="5DD58626" w:rsidR="001663D4" w:rsidRDefault="001663D4" w:rsidP="000D0934">
      <w:pPr>
        <w:pStyle w:val="ListParagraph"/>
        <w:numPr>
          <w:ilvl w:val="1"/>
          <w:numId w:val="26"/>
        </w:numPr>
      </w:pPr>
      <w:r>
        <w:t>CCE offset</w:t>
      </w:r>
    </w:p>
    <w:p w14:paraId="63885426" w14:textId="61911B82" w:rsidR="00BF0651" w:rsidRDefault="00BF0651" w:rsidP="00BF0651">
      <w:pPr>
        <w:pStyle w:val="ListParagraph"/>
        <w:numPr>
          <w:ilvl w:val="2"/>
          <w:numId w:val="26"/>
        </w:numPr>
      </w:pPr>
      <w:r>
        <w:t>Same as Option A</w:t>
      </w:r>
    </w:p>
    <w:p w14:paraId="0A4565FE" w14:textId="189D22E7" w:rsidR="00F54B7C" w:rsidRPr="001C3FE3" w:rsidRDefault="00F54B7C" w:rsidP="00AA6E74">
      <w:pPr>
        <w:rPr>
          <w:u w:val="single"/>
        </w:rPr>
      </w:pPr>
      <w:r w:rsidRPr="001C3FE3">
        <w:rPr>
          <w:u w:val="single"/>
        </w:rPr>
        <w:t>Mapping</w:t>
      </w:r>
    </w:p>
    <w:p w14:paraId="37671ED0" w14:textId="74798F10" w:rsidR="00F54B7C" w:rsidRDefault="00F54B7C" w:rsidP="00F54B7C">
      <w:pPr>
        <w:pStyle w:val="ListParagraph"/>
        <w:numPr>
          <w:ilvl w:val="0"/>
          <w:numId w:val="26"/>
        </w:numPr>
      </w:pPr>
      <w:r>
        <w:t>Distributed (default)</w:t>
      </w:r>
    </w:p>
    <w:p w14:paraId="691FE363" w14:textId="2ED1C62F" w:rsidR="00F54B7C" w:rsidRDefault="00F54B7C" w:rsidP="001C3FE3">
      <w:pPr>
        <w:pStyle w:val="ListParagraph"/>
        <w:numPr>
          <w:ilvl w:val="0"/>
          <w:numId w:val="26"/>
        </w:numPr>
        <w:spacing w:after="120"/>
      </w:pPr>
      <w:r>
        <w:t>Localized (</w:t>
      </w:r>
      <w:r w:rsidR="00C118B4">
        <w:t>for simplicity, proposed not to have localized except the case when distributed mapping is not possible due to limited BW</w:t>
      </w:r>
      <w:r>
        <w:t>)</w:t>
      </w:r>
    </w:p>
    <w:p w14:paraId="3252A0B7" w14:textId="45DED3D2" w:rsidR="001C3FE3" w:rsidRPr="001C3FE3" w:rsidRDefault="001C3FE3" w:rsidP="00AA6E74">
      <w:pPr>
        <w:rPr>
          <w:u w:val="single"/>
        </w:rPr>
      </w:pPr>
      <w:r w:rsidRPr="001C3FE3">
        <w:rPr>
          <w:u w:val="single"/>
        </w:rPr>
        <w:t>Aggregation level</w:t>
      </w:r>
    </w:p>
    <w:p w14:paraId="57DA44F2" w14:textId="5DCA3B52" w:rsidR="00CE50CE" w:rsidRDefault="00F54B7C" w:rsidP="00AA6E74">
      <w:r>
        <w:t>Supports AL4 and AL8</w:t>
      </w:r>
    </w:p>
    <w:p w14:paraId="1C812412" w14:textId="47C3474C" w:rsidR="00122FB9" w:rsidRDefault="00122FB9" w:rsidP="00122FB9">
      <w:pPr>
        <w:pStyle w:val="ListParagraph"/>
        <w:numPr>
          <w:ilvl w:val="0"/>
          <w:numId w:val="28"/>
        </w:numPr>
      </w:pPr>
      <w:r>
        <w:t xml:space="preserve">The number of blind decoding candidates may </w:t>
      </w:r>
      <w:r w:rsidR="00C118B4">
        <w:t xml:space="preserve">not be fixed and </w:t>
      </w:r>
      <w:r>
        <w:t xml:space="preserve">be different depending on the combination of BW and the number of </w:t>
      </w:r>
      <w:r w:rsidR="001C3FE3">
        <w:t xml:space="preserve">configured </w:t>
      </w:r>
      <w:r>
        <w:t>symbols</w:t>
      </w:r>
      <w:r w:rsidR="001C3FE3">
        <w:t xml:space="preserve"> for CSS</w:t>
      </w:r>
      <w:r w:rsidR="009126BD">
        <w:t xml:space="preserve"> (hard coded by the specification</w:t>
      </w:r>
      <w:r w:rsidR="001C3FE3">
        <w:t xml:space="preserve"> as shown in Table 1.</w:t>
      </w:r>
      <w:r w:rsidR="009126BD">
        <w:t>)</w:t>
      </w:r>
    </w:p>
    <w:p w14:paraId="436D01F7" w14:textId="56B2AA63" w:rsidR="001C3FE3" w:rsidRDefault="001C3FE3" w:rsidP="001C3FE3">
      <w:pPr>
        <w:pStyle w:val="Caption"/>
        <w:keepNext/>
        <w:jc w:val="center"/>
      </w:pPr>
      <w:r>
        <w:t xml:space="preserve">Table </w:t>
      </w:r>
      <w:r w:rsidR="003B638B">
        <w:fldChar w:fldCharType="begin"/>
      </w:r>
      <w:r w:rsidR="003B638B">
        <w:instrText xml:space="preserve"> SEQ Table \* ARABIC </w:instrText>
      </w:r>
      <w:r w:rsidR="003B638B">
        <w:fldChar w:fldCharType="separate"/>
      </w:r>
      <w:r>
        <w:rPr>
          <w:noProof/>
        </w:rPr>
        <w:t>1</w:t>
      </w:r>
      <w:r w:rsidR="003B638B">
        <w:rPr>
          <w:noProof/>
        </w:rPr>
        <w:fldChar w:fldCharType="end"/>
      </w:r>
      <w:r>
        <w:t>: Supported aggregation level w.r.t. the configured symbols and bandwidth of CSS</w:t>
      </w:r>
    </w:p>
    <w:tbl>
      <w:tblPr>
        <w:tblStyle w:val="TableGrid"/>
        <w:tblW w:w="0" w:type="auto"/>
        <w:jc w:val="center"/>
        <w:tblLook w:val="04A0" w:firstRow="1" w:lastRow="0" w:firstColumn="1" w:lastColumn="0" w:noHBand="0" w:noVBand="1"/>
      </w:tblPr>
      <w:tblGrid>
        <w:gridCol w:w="917"/>
        <w:gridCol w:w="1738"/>
        <w:gridCol w:w="1738"/>
        <w:gridCol w:w="2491"/>
      </w:tblGrid>
      <w:tr w:rsidR="001C3FE3" w14:paraId="70CBF8F6" w14:textId="77777777" w:rsidTr="001C3FE3">
        <w:trPr>
          <w:jc w:val="center"/>
        </w:trPr>
        <w:tc>
          <w:tcPr>
            <w:tcW w:w="917" w:type="dxa"/>
          </w:tcPr>
          <w:p w14:paraId="498E0A6E" w14:textId="77777777" w:rsidR="001C3FE3" w:rsidRDefault="001C3FE3" w:rsidP="00AA6E74"/>
        </w:tc>
        <w:tc>
          <w:tcPr>
            <w:tcW w:w="5967" w:type="dxa"/>
            <w:gridSpan w:val="3"/>
          </w:tcPr>
          <w:p w14:paraId="78D07957" w14:textId="2D952AB3" w:rsidR="001C3FE3" w:rsidRDefault="001C3FE3" w:rsidP="00AA6E74">
            <w:r>
              <w:t>Bandwidth</w:t>
            </w:r>
          </w:p>
        </w:tc>
      </w:tr>
      <w:tr w:rsidR="008A5352" w14:paraId="448D5C82" w14:textId="77777777" w:rsidTr="001C3FE3">
        <w:trPr>
          <w:jc w:val="center"/>
        </w:trPr>
        <w:tc>
          <w:tcPr>
            <w:tcW w:w="917" w:type="dxa"/>
          </w:tcPr>
          <w:p w14:paraId="590953EE" w14:textId="795A99E0" w:rsidR="008A5352" w:rsidRDefault="001C3FE3" w:rsidP="00AA6E74">
            <w:r>
              <w:t>Symbols</w:t>
            </w:r>
          </w:p>
        </w:tc>
        <w:tc>
          <w:tcPr>
            <w:tcW w:w="1738" w:type="dxa"/>
          </w:tcPr>
          <w:p w14:paraId="55E5AB73" w14:textId="4489D6E8" w:rsidR="008A5352" w:rsidRDefault="008A5352" w:rsidP="00AA6E74">
            <w:r>
              <w:t>4 CCE</w:t>
            </w:r>
          </w:p>
        </w:tc>
        <w:tc>
          <w:tcPr>
            <w:tcW w:w="1738" w:type="dxa"/>
          </w:tcPr>
          <w:p w14:paraId="66EF3A62" w14:textId="3E240DCC" w:rsidR="008A5352" w:rsidRDefault="008A5352" w:rsidP="00AA6E74">
            <w:r>
              <w:t>8 CCE</w:t>
            </w:r>
          </w:p>
        </w:tc>
        <w:tc>
          <w:tcPr>
            <w:tcW w:w="2491" w:type="dxa"/>
          </w:tcPr>
          <w:p w14:paraId="029FB91E" w14:textId="6589F7C7" w:rsidR="008A5352" w:rsidRDefault="008A5352" w:rsidP="00AA6E74">
            <w:r>
              <w:t>16 CCE</w:t>
            </w:r>
          </w:p>
        </w:tc>
      </w:tr>
      <w:tr w:rsidR="008A5352" w14:paraId="304DDBBD" w14:textId="77777777" w:rsidTr="001C3FE3">
        <w:trPr>
          <w:jc w:val="center"/>
        </w:trPr>
        <w:tc>
          <w:tcPr>
            <w:tcW w:w="917" w:type="dxa"/>
          </w:tcPr>
          <w:p w14:paraId="7E22D24C" w14:textId="62B08637" w:rsidR="008A5352" w:rsidRDefault="008A5352" w:rsidP="00AA6E74">
            <w:r>
              <w:t>0 or 1</w:t>
            </w:r>
          </w:p>
        </w:tc>
        <w:tc>
          <w:tcPr>
            <w:tcW w:w="1738" w:type="dxa"/>
          </w:tcPr>
          <w:p w14:paraId="18EAB41C" w14:textId="7FE439E8" w:rsidR="008A5352" w:rsidRDefault="008A5352" w:rsidP="00AA6E74">
            <w:r>
              <w:t>1 AL4</w:t>
            </w:r>
          </w:p>
        </w:tc>
        <w:tc>
          <w:tcPr>
            <w:tcW w:w="1738" w:type="dxa"/>
          </w:tcPr>
          <w:p w14:paraId="7F0C4B71" w14:textId="5F4350E7" w:rsidR="008A5352" w:rsidRDefault="008A5352" w:rsidP="00AA6E74">
            <w:r>
              <w:t>2 AL4 and 1 AL8</w:t>
            </w:r>
          </w:p>
        </w:tc>
        <w:tc>
          <w:tcPr>
            <w:tcW w:w="2491" w:type="dxa"/>
          </w:tcPr>
          <w:p w14:paraId="15B733E0" w14:textId="739C9ADF" w:rsidR="008A5352" w:rsidRDefault="008A5352" w:rsidP="00AA6E74">
            <w:r>
              <w:t>4 AL4 and 2 AL8</w:t>
            </w:r>
          </w:p>
        </w:tc>
      </w:tr>
      <w:tr w:rsidR="008A5352" w14:paraId="13F12DFE" w14:textId="77777777" w:rsidTr="001C3FE3">
        <w:trPr>
          <w:jc w:val="center"/>
        </w:trPr>
        <w:tc>
          <w:tcPr>
            <w:tcW w:w="917" w:type="dxa"/>
          </w:tcPr>
          <w:p w14:paraId="35F3A073" w14:textId="5A4E1B2F" w:rsidR="008A5352" w:rsidRDefault="008A5352" w:rsidP="00AA6E74">
            <w:r>
              <w:lastRenderedPageBreak/>
              <w:t>Both</w:t>
            </w:r>
          </w:p>
        </w:tc>
        <w:tc>
          <w:tcPr>
            <w:tcW w:w="1738" w:type="dxa"/>
          </w:tcPr>
          <w:p w14:paraId="5E5F3DDB" w14:textId="2607D7E1" w:rsidR="008A5352" w:rsidRDefault="008A5352" w:rsidP="00AA6E74">
            <w:r>
              <w:t>2 AL4 and 1 AL8</w:t>
            </w:r>
          </w:p>
        </w:tc>
        <w:tc>
          <w:tcPr>
            <w:tcW w:w="1738" w:type="dxa"/>
          </w:tcPr>
          <w:p w14:paraId="06D4F1D9" w14:textId="2E910F71" w:rsidR="008A5352" w:rsidRDefault="008A5352" w:rsidP="00AA6E74">
            <w:r>
              <w:t>4 AL4 and 2 AL8</w:t>
            </w:r>
          </w:p>
        </w:tc>
        <w:tc>
          <w:tcPr>
            <w:tcW w:w="2491" w:type="dxa"/>
          </w:tcPr>
          <w:p w14:paraId="324ECBE7" w14:textId="78E281FC" w:rsidR="008A5352" w:rsidRDefault="008A5352" w:rsidP="00AA6E74">
            <w:r>
              <w:t>4 AL4 and 2 AL8</w:t>
            </w:r>
          </w:p>
        </w:tc>
      </w:tr>
    </w:tbl>
    <w:p w14:paraId="4A114DC2" w14:textId="0511F929" w:rsidR="00AA6E74" w:rsidRDefault="00AA6E74" w:rsidP="00AA6E74"/>
    <w:p w14:paraId="1D905EAE" w14:textId="788F91D4" w:rsidR="00CA16A7" w:rsidRPr="001C3FE3" w:rsidRDefault="001C3FE3" w:rsidP="00AA6E74">
      <w:pPr>
        <w:rPr>
          <w:u w:val="single"/>
        </w:rPr>
      </w:pPr>
      <w:r w:rsidRPr="001C3FE3">
        <w:rPr>
          <w:u w:val="single"/>
        </w:rPr>
        <w:t>Total number of configurations</w:t>
      </w:r>
    </w:p>
    <w:p w14:paraId="30A0A7B7" w14:textId="503711FA" w:rsidR="00533D67" w:rsidRDefault="00533D67" w:rsidP="00CA16A7">
      <w:pPr>
        <w:pStyle w:val="ListParagraph"/>
        <w:numPr>
          <w:ilvl w:val="0"/>
          <w:numId w:val="28"/>
        </w:numPr>
      </w:pPr>
      <w:r>
        <w:t>CCE numerology &amp; center freq</w:t>
      </w:r>
      <w:r w:rsidR="001C3FE3">
        <w:t>uency</w:t>
      </w:r>
    </w:p>
    <w:p w14:paraId="3E7E7900" w14:textId="4E92CE52" w:rsidR="00CA16A7" w:rsidRDefault="00CA16A7" w:rsidP="00533D67">
      <w:pPr>
        <w:pStyle w:val="ListParagraph"/>
        <w:numPr>
          <w:ilvl w:val="1"/>
          <w:numId w:val="28"/>
        </w:numPr>
      </w:pPr>
      <w:r>
        <w:t>Option A</w:t>
      </w:r>
      <w:r w:rsidR="008D2ED5">
        <w:t>: up to 20 combinations</w:t>
      </w:r>
      <w:r w:rsidR="001C3FE3">
        <w:t xml:space="preserve"> for a given SSB SCS</w:t>
      </w:r>
    </w:p>
    <w:p w14:paraId="776EA2DB" w14:textId="3565AF6E" w:rsidR="00CA16A7" w:rsidRDefault="00CA16A7" w:rsidP="00533D67">
      <w:pPr>
        <w:pStyle w:val="ListParagraph"/>
        <w:numPr>
          <w:ilvl w:val="2"/>
          <w:numId w:val="28"/>
        </w:numPr>
      </w:pPr>
      <w:r>
        <w:t>SSB 15 kHz: 5+7+8</w:t>
      </w:r>
      <w:r w:rsidR="00533D67">
        <w:t xml:space="preserve"> = 20</w:t>
      </w:r>
    </w:p>
    <w:p w14:paraId="4623EF59" w14:textId="4FD90C5F" w:rsidR="00CA16A7" w:rsidRDefault="00CA16A7" w:rsidP="00533D67">
      <w:pPr>
        <w:pStyle w:val="ListParagraph"/>
        <w:numPr>
          <w:ilvl w:val="2"/>
          <w:numId w:val="28"/>
        </w:numPr>
      </w:pPr>
      <w:r>
        <w:t>SSB 30 kHz: 1+5+7</w:t>
      </w:r>
      <w:r w:rsidR="00533D67">
        <w:t xml:space="preserve"> = 13</w:t>
      </w:r>
    </w:p>
    <w:p w14:paraId="54BC8515" w14:textId="3A77C133" w:rsidR="00533D67" w:rsidRDefault="00533D67" w:rsidP="00533D67">
      <w:pPr>
        <w:pStyle w:val="ListParagraph"/>
        <w:numPr>
          <w:ilvl w:val="2"/>
          <w:numId w:val="28"/>
        </w:numPr>
      </w:pPr>
      <w:r>
        <w:t xml:space="preserve">SSB 120 kHz: </w:t>
      </w:r>
      <w:r w:rsidR="001C3FE3">
        <w:t>1+5</w:t>
      </w:r>
      <w:r>
        <w:t xml:space="preserve"> = </w:t>
      </w:r>
      <w:r w:rsidR="001C3FE3">
        <w:t>6</w:t>
      </w:r>
    </w:p>
    <w:p w14:paraId="58AC9994" w14:textId="4607E249" w:rsidR="00533D67" w:rsidRDefault="00533D67" w:rsidP="00533D67">
      <w:pPr>
        <w:pStyle w:val="ListParagraph"/>
        <w:numPr>
          <w:ilvl w:val="2"/>
          <w:numId w:val="28"/>
        </w:numPr>
      </w:pPr>
      <w:r>
        <w:t>SSB 240 kHz: 1+</w:t>
      </w:r>
      <w:r w:rsidR="001C3FE3">
        <w:t>1</w:t>
      </w:r>
      <w:r>
        <w:t xml:space="preserve"> = </w:t>
      </w:r>
      <w:r w:rsidR="001C3FE3">
        <w:t>2</w:t>
      </w:r>
    </w:p>
    <w:p w14:paraId="67458843" w14:textId="3DFCCA5E" w:rsidR="00533D67" w:rsidRDefault="008D2ED5" w:rsidP="00533D67">
      <w:pPr>
        <w:pStyle w:val="ListParagraph"/>
        <w:numPr>
          <w:ilvl w:val="1"/>
          <w:numId w:val="28"/>
        </w:numPr>
      </w:pPr>
      <w:r>
        <w:t>Option B: up to 220 (= 20*11) combinations</w:t>
      </w:r>
      <w:r w:rsidR="001C3FE3">
        <w:t xml:space="preserve"> for a given SSB SCS</w:t>
      </w:r>
    </w:p>
    <w:p w14:paraId="5ED3CDCC" w14:textId="41AB96A0" w:rsidR="008D2ED5" w:rsidRDefault="008D2ED5" w:rsidP="008D2ED5">
      <w:pPr>
        <w:pStyle w:val="ListParagraph"/>
        <w:numPr>
          <w:ilvl w:val="0"/>
          <w:numId w:val="28"/>
        </w:numPr>
      </w:pPr>
      <w:r>
        <w:t>BW: 3 options</w:t>
      </w:r>
    </w:p>
    <w:p w14:paraId="6EBE5961" w14:textId="6E6B8889" w:rsidR="008D2ED5" w:rsidRDefault="008D2ED5" w:rsidP="00020754">
      <w:pPr>
        <w:pStyle w:val="ListParagraph"/>
        <w:numPr>
          <w:ilvl w:val="0"/>
          <w:numId w:val="28"/>
        </w:numPr>
        <w:spacing w:after="120"/>
      </w:pPr>
      <w:r>
        <w:t>Symbol: 3 options</w:t>
      </w:r>
    </w:p>
    <w:p w14:paraId="3308C2AC" w14:textId="7189B7AE" w:rsidR="00970B3A" w:rsidRDefault="008D2ED5" w:rsidP="00AA6E74">
      <w:r>
        <w:t>Option A has up to 180</w:t>
      </w:r>
      <w:r w:rsidR="00020754">
        <w:t xml:space="preserve"> (=20*3*3)</w:t>
      </w:r>
      <w:r>
        <w:t xml:space="preserve"> combinations (8 bits) and Option B has up to 1980 </w:t>
      </w:r>
      <w:r w:rsidR="00020754">
        <w:t xml:space="preserve">(=220*3*3) </w:t>
      </w:r>
      <w:r>
        <w:t>combinations</w:t>
      </w:r>
      <w:r w:rsidR="00020754">
        <w:t xml:space="preserve"> </w:t>
      </w:r>
      <w:r>
        <w:t>(11 bits).</w:t>
      </w:r>
    </w:p>
    <w:p w14:paraId="55DEDD3A" w14:textId="12290C1F" w:rsidR="00CD2855" w:rsidRDefault="00CD2855" w:rsidP="00CD2855">
      <w:pPr>
        <w:pStyle w:val="Heading1"/>
      </w:pPr>
      <w:r w:rsidRPr="00E05A22">
        <w:t xml:space="preserve">Conclusions </w:t>
      </w:r>
    </w:p>
    <w:p w14:paraId="344F44C3" w14:textId="40BA9BF0" w:rsidR="00020754" w:rsidRPr="00A12BB7" w:rsidRDefault="00020754" w:rsidP="00020754">
      <w:pPr>
        <w:rPr>
          <w:lang w:val="en-GB"/>
        </w:rPr>
      </w:pPr>
      <w:r>
        <w:rPr>
          <w:lang w:val="en-GB"/>
        </w:rPr>
        <w:t>This contribution has discussed details on how to indicate common search space from MIB. Based on the presented ways, the expected number of bits to indicate the common search space are between 8 and 11 bits. The following proposals have been made:</w:t>
      </w:r>
    </w:p>
    <w:p w14:paraId="15CFD579" w14:textId="77777777" w:rsidR="00020754" w:rsidRDefault="00020754" w:rsidP="00020754">
      <w:r w:rsidRPr="0043736B">
        <w:rPr>
          <w:b/>
          <w:u w:val="single"/>
        </w:rPr>
        <w:t>Proposal 1</w:t>
      </w:r>
      <w:r>
        <w:t>: System information (SIBx) is delivered by the PDSCH, which is granted by the DL control channel in common search space.</w:t>
      </w:r>
    </w:p>
    <w:p w14:paraId="07A56C3D" w14:textId="6097E7AB" w:rsidR="00020754" w:rsidRDefault="00020754" w:rsidP="00020754">
      <w:r w:rsidRPr="00384A46">
        <w:rPr>
          <w:b/>
          <w:u w:val="single"/>
        </w:rPr>
        <w:t>Proposal 2:</w:t>
      </w:r>
      <w:r>
        <w:t xml:space="preserve"> Common search space is explicitly indicated by the MIB.</w:t>
      </w:r>
    </w:p>
    <w:p w14:paraId="6304C532" w14:textId="1FAF3C0E" w:rsidR="00020754" w:rsidRDefault="00020754" w:rsidP="00020754">
      <w:r w:rsidRPr="00AC351E">
        <w:rPr>
          <w:b/>
          <w:u w:val="single"/>
        </w:rPr>
        <w:t xml:space="preserve">Proposal </w:t>
      </w:r>
      <w:r>
        <w:rPr>
          <w:b/>
          <w:u w:val="single"/>
        </w:rPr>
        <w:t>3</w:t>
      </w:r>
      <w:r w:rsidRPr="00AC351E">
        <w:rPr>
          <w:b/>
          <w:u w:val="single"/>
        </w:rPr>
        <w:t>:</w:t>
      </w:r>
      <w:r>
        <w:t xml:space="preserve"> Common search is defined by the following metrics in MIB.</w:t>
      </w:r>
    </w:p>
    <w:p w14:paraId="490E0BB2" w14:textId="77777777" w:rsidR="00020754" w:rsidRDefault="00020754" w:rsidP="00020754">
      <w:pPr>
        <w:pStyle w:val="ListParagraph"/>
        <w:numPr>
          <w:ilvl w:val="0"/>
          <w:numId w:val="30"/>
        </w:numPr>
      </w:pPr>
      <w:r>
        <w:t>Numerology of CCE/search space</w:t>
      </w:r>
    </w:p>
    <w:p w14:paraId="3AE38128" w14:textId="77777777" w:rsidR="00020754" w:rsidRDefault="00020754" w:rsidP="00020754">
      <w:pPr>
        <w:pStyle w:val="ListParagraph"/>
        <w:numPr>
          <w:ilvl w:val="1"/>
          <w:numId w:val="30"/>
        </w:numPr>
      </w:pPr>
      <w:r>
        <w:t>This will also provide the slot structure (slot length)</w:t>
      </w:r>
    </w:p>
    <w:p w14:paraId="44DEBF09" w14:textId="77777777" w:rsidR="00020754" w:rsidRDefault="00020754" w:rsidP="00020754">
      <w:pPr>
        <w:pStyle w:val="ListParagraph"/>
        <w:numPr>
          <w:ilvl w:val="0"/>
          <w:numId w:val="30"/>
        </w:numPr>
      </w:pPr>
      <w:r>
        <w:t>Center frequency of search space</w:t>
      </w:r>
    </w:p>
    <w:p w14:paraId="30539E80" w14:textId="77777777" w:rsidR="00020754" w:rsidRDefault="00020754" w:rsidP="00020754">
      <w:pPr>
        <w:pStyle w:val="ListParagraph"/>
        <w:numPr>
          <w:ilvl w:val="0"/>
          <w:numId w:val="30"/>
        </w:numPr>
      </w:pPr>
      <w:r>
        <w:t>Bandwidth of search space</w:t>
      </w:r>
    </w:p>
    <w:p w14:paraId="12F4735D" w14:textId="77777777" w:rsidR="00020754" w:rsidRDefault="00020754" w:rsidP="00020754">
      <w:pPr>
        <w:pStyle w:val="ListParagraph"/>
        <w:numPr>
          <w:ilvl w:val="0"/>
          <w:numId w:val="30"/>
        </w:numPr>
        <w:spacing w:after="120"/>
      </w:pPr>
      <w:r>
        <w:t>Symbol indexes in a slot</w:t>
      </w:r>
    </w:p>
    <w:p w14:paraId="06BDB57F" w14:textId="77777777" w:rsidR="00020754" w:rsidRDefault="00020754" w:rsidP="00020754">
      <w:r w:rsidRPr="00020754">
        <w:rPr>
          <w:b/>
          <w:u w:val="single"/>
        </w:rPr>
        <w:t>Proposal 4:</w:t>
      </w:r>
      <w:r>
        <w:t xml:space="preserve"> Common search space is allocated relatively from the center of the synchronization signals.</w:t>
      </w:r>
    </w:p>
    <w:p w14:paraId="38CD23D6" w14:textId="6279DC9F" w:rsidR="00CD2855" w:rsidRPr="00956418" w:rsidRDefault="00CD2855" w:rsidP="00CD2855">
      <w:pPr>
        <w:pStyle w:val="Heading1"/>
      </w:pPr>
      <w:r w:rsidRPr="00956418">
        <w:t>References</w:t>
      </w:r>
    </w:p>
    <w:p w14:paraId="30E4AD4C" w14:textId="64231F4B" w:rsidR="00CD2855" w:rsidRDefault="007650B2" w:rsidP="00CD2855">
      <w:pPr>
        <w:pStyle w:val="References"/>
      </w:pPr>
      <w:r>
        <w:t>R1-170</w:t>
      </w:r>
      <w:r w:rsidR="00F91779">
        <w:t>8606</w:t>
      </w:r>
      <w:bookmarkStart w:id="2" w:name="_GoBack"/>
      <w:bookmarkEnd w:id="2"/>
      <w:r>
        <w:t>, “Wideband RS and narrowband RS”, Qualcomm Incorporated</w:t>
      </w:r>
    </w:p>
    <w:p w14:paraId="74BD7991" w14:textId="154E9008" w:rsidR="00CD2855" w:rsidRPr="00CD2855" w:rsidRDefault="00CD2855" w:rsidP="000A31D6">
      <w:pPr>
        <w:rPr>
          <w:lang w:val="en-GB"/>
        </w:rPr>
      </w:pPr>
    </w:p>
    <w:sectPr w:rsidR="00CD2855" w:rsidRPr="00CD2855"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5115D" w14:textId="77777777" w:rsidR="003B638B" w:rsidRDefault="003B638B">
      <w:r>
        <w:separator/>
      </w:r>
    </w:p>
  </w:endnote>
  <w:endnote w:type="continuationSeparator" w:id="0">
    <w:p w14:paraId="51DE1213" w14:textId="77777777" w:rsidR="003B638B" w:rsidRDefault="003B638B">
      <w:r>
        <w:continuationSeparator/>
      </w:r>
    </w:p>
  </w:endnote>
  <w:endnote w:type="continuationNotice" w:id="1">
    <w:p w14:paraId="6F421BEC" w14:textId="77777777" w:rsidR="003B638B" w:rsidRDefault="003B6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60146EE8"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9177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1779">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BF57" w14:textId="77777777" w:rsidR="003B638B" w:rsidRDefault="003B638B">
      <w:r>
        <w:separator/>
      </w:r>
    </w:p>
  </w:footnote>
  <w:footnote w:type="continuationSeparator" w:id="0">
    <w:p w14:paraId="19356EE6" w14:textId="77777777" w:rsidR="003B638B" w:rsidRDefault="003B638B">
      <w:r>
        <w:continuationSeparator/>
      </w:r>
    </w:p>
  </w:footnote>
  <w:footnote w:type="continuationNotice" w:id="1">
    <w:p w14:paraId="4AC4A131" w14:textId="77777777" w:rsidR="003B638B" w:rsidRDefault="003B6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75E23"/>
    <w:multiLevelType w:val="hybridMultilevel"/>
    <w:tmpl w:val="4D8C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76C24"/>
    <w:multiLevelType w:val="hybridMultilevel"/>
    <w:tmpl w:val="F4A0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D86822"/>
    <w:multiLevelType w:val="hybridMultilevel"/>
    <w:tmpl w:val="49769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90B26"/>
    <w:multiLevelType w:val="hybridMultilevel"/>
    <w:tmpl w:val="BDB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85FCB"/>
    <w:multiLevelType w:val="hybridMultilevel"/>
    <w:tmpl w:val="64046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5607F"/>
    <w:multiLevelType w:val="hybridMultilevel"/>
    <w:tmpl w:val="591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996FEF"/>
    <w:multiLevelType w:val="hybridMultilevel"/>
    <w:tmpl w:val="00AAE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371DD"/>
    <w:multiLevelType w:val="hybridMultilevel"/>
    <w:tmpl w:val="FAE2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625410"/>
    <w:multiLevelType w:val="hybridMultilevel"/>
    <w:tmpl w:val="51D6D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146BB2"/>
    <w:multiLevelType w:val="hybridMultilevel"/>
    <w:tmpl w:val="A6849644"/>
    <w:lvl w:ilvl="0" w:tplc="2B500F52">
      <w:start w:val="1"/>
      <w:numFmt w:val="bullet"/>
      <w:lvlText w:val="•"/>
      <w:lvlJc w:val="left"/>
      <w:pPr>
        <w:tabs>
          <w:tab w:val="num" w:pos="720"/>
        </w:tabs>
        <w:ind w:left="720" w:hanging="360"/>
      </w:pPr>
      <w:rPr>
        <w:rFonts w:ascii="Arial" w:hAnsi="Arial" w:hint="default"/>
      </w:rPr>
    </w:lvl>
    <w:lvl w:ilvl="1" w:tplc="2CC28EF8" w:tentative="1">
      <w:start w:val="1"/>
      <w:numFmt w:val="bullet"/>
      <w:lvlText w:val="•"/>
      <w:lvlJc w:val="left"/>
      <w:pPr>
        <w:tabs>
          <w:tab w:val="num" w:pos="1440"/>
        </w:tabs>
        <w:ind w:left="1440" w:hanging="360"/>
      </w:pPr>
      <w:rPr>
        <w:rFonts w:ascii="Arial" w:hAnsi="Arial" w:hint="default"/>
      </w:rPr>
    </w:lvl>
    <w:lvl w:ilvl="2" w:tplc="38B60916">
      <w:start w:val="1"/>
      <w:numFmt w:val="bullet"/>
      <w:lvlText w:val="•"/>
      <w:lvlJc w:val="left"/>
      <w:pPr>
        <w:tabs>
          <w:tab w:val="num" w:pos="2160"/>
        </w:tabs>
        <w:ind w:left="2160" w:hanging="360"/>
      </w:pPr>
      <w:rPr>
        <w:rFonts w:ascii="Arial" w:hAnsi="Arial" w:hint="default"/>
      </w:rPr>
    </w:lvl>
    <w:lvl w:ilvl="3" w:tplc="E7A666AE" w:tentative="1">
      <w:start w:val="1"/>
      <w:numFmt w:val="bullet"/>
      <w:lvlText w:val="•"/>
      <w:lvlJc w:val="left"/>
      <w:pPr>
        <w:tabs>
          <w:tab w:val="num" w:pos="2880"/>
        </w:tabs>
        <w:ind w:left="2880" w:hanging="360"/>
      </w:pPr>
      <w:rPr>
        <w:rFonts w:ascii="Arial" w:hAnsi="Arial" w:hint="default"/>
      </w:rPr>
    </w:lvl>
    <w:lvl w:ilvl="4" w:tplc="A30A2C96" w:tentative="1">
      <w:start w:val="1"/>
      <w:numFmt w:val="bullet"/>
      <w:lvlText w:val="•"/>
      <w:lvlJc w:val="left"/>
      <w:pPr>
        <w:tabs>
          <w:tab w:val="num" w:pos="3600"/>
        </w:tabs>
        <w:ind w:left="3600" w:hanging="360"/>
      </w:pPr>
      <w:rPr>
        <w:rFonts w:ascii="Arial" w:hAnsi="Arial" w:hint="default"/>
      </w:rPr>
    </w:lvl>
    <w:lvl w:ilvl="5" w:tplc="DAEAD042" w:tentative="1">
      <w:start w:val="1"/>
      <w:numFmt w:val="bullet"/>
      <w:lvlText w:val="•"/>
      <w:lvlJc w:val="left"/>
      <w:pPr>
        <w:tabs>
          <w:tab w:val="num" w:pos="4320"/>
        </w:tabs>
        <w:ind w:left="4320" w:hanging="360"/>
      </w:pPr>
      <w:rPr>
        <w:rFonts w:ascii="Arial" w:hAnsi="Arial" w:hint="default"/>
      </w:rPr>
    </w:lvl>
    <w:lvl w:ilvl="6" w:tplc="1B527262" w:tentative="1">
      <w:start w:val="1"/>
      <w:numFmt w:val="bullet"/>
      <w:lvlText w:val="•"/>
      <w:lvlJc w:val="left"/>
      <w:pPr>
        <w:tabs>
          <w:tab w:val="num" w:pos="5040"/>
        </w:tabs>
        <w:ind w:left="5040" w:hanging="360"/>
      </w:pPr>
      <w:rPr>
        <w:rFonts w:ascii="Arial" w:hAnsi="Arial" w:hint="default"/>
      </w:rPr>
    </w:lvl>
    <w:lvl w:ilvl="7" w:tplc="7700C9DC" w:tentative="1">
      <w:start w:val="1"/>
      <w:numFmt w:val="bullet"/>
      <w:lvlText w:val="•"/>
      <w:lvlJc w:val="left"/>
      <w:pPr>
        <w:tabs>
          <w:tab w:val="num" w:pos="5760"/>
        </w:tabs>
        <w:ind w:left="5760" w:hanging="360"/>
      </w:pPr>
      <w:rPr>
        <w:rFonts w:ascii="Arial" w:hAnsi="Arial" w:hint="default"/>
      </w:rPr>
    </w:lvl>
    <w:lvl w:ilvl="8" w:tplc="AE8241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16BD6"/>
    <w:multiLevelType w:val="hybridMultilevel"/>
    <w:tmpl w:val="75C4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B418D"/>
    <w:multiLevelType w:val="hybridMultilevel"/>
    <w:tmpl w:val="F4E0F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640215"/>
    <w:multiLevelType w:val="hybridMultilevel"/>
    <w:tmpl w:val="0A2E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E1B3708"/>
    <w:multiLevelType w:val="hybridMultilevel"/>
    <w:tmpl w:val="BFFE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9"/>
  </w:num>
  <w:num w:numId="5">
    <w:abstractNumId w:val="5"/>
  </w:num>
  <w:num w:numId="6">
    <w:abstractNumId w:val="11"/>
  </w:num>
  <w:num w:numId="7">
    <w:abstractNumId w:val="12"/>
  </w:num>
  <w:num w:numId="8">
    <w:abstractNumId w:val="1"/>
  </w:num>
  <w:num w:numId="9">
    <w:abstractNumId w:val="29"/>
    <w:lvlOverride w:ilvl="0">
      <w:startOverride w:val="1"/>
    </w:lvlOverride>
  </w:num>
  <w:num w:numId="10">
    <w:abstractNumId w:val="23"/>
  </w:num>
  <w:num w:numId="11">
    <w:abstractNumId w:val="27"/>
  </w:num>
  <w:num w:numId="12">
    <w:abstractNumId w:val="22"/>
  </w:num>
  <w:num w:numId="13">
    <w:abstractNumId w:val="15"/>
  </w:num>
  <w:num w:numId="14">
    <w:abstractNumId w:val="24"/>
  </w:num>
  <w:num w:numId="15">
    <w:abstractNumId w:val="10"/>
  </w:num>
  <w:num w:numId="16">
    <w:abstractNumId w:val="28"/>
  </w:num>
  <w:num w:numId="17">
    <w:abstractNumId w:val="18"/>
  </w:num>
  <w:num w:numId="18">
    <w:abstractNumId w:val="17"/>
  </w:num>
  <w:num w:numId="19">
    <w:abstractNumId w:val="21"/>
  </w:num>
  <w:num w:numId="20">
    <w:abstractNumId w:val="20"/>
  </w:num>
  <w:num w:numId="21">
    <w:abstractNumId w:val="25"/>
  </w:num>
  <w:num w:numId="22">
    <w:abstractNumId w:val="2"/>
  </w:num>
  <w:num w:numId="23">
    <w:abstractNumId w:val="30"/>
  </w:num>
  <w:num w:numId="24">
    <w:abstractNumId w:val="16"/>
  </w:num>
  <w:num w:numId="25">
    <w:abstractNumId w:val="9"/>
  </w:num>
  <w:num w:numId="26">
    <w:abstractNumId w:val="26"/>
  </w:num>
  <w:num w:numId="27">
    <w:abstractNumId w:val="3"/>
  </w:num>
  <w:num w:numId="28">
    <w:abstractNumId w:val="6"/>
  </w:num>
  <w:num w:numId="29">
    <w:abstractNumId w:val="14"/>
  </w:num>
  <w:num w:numId="30">
    <w:abstractNumId w:val="7"/>
  </w:num>
  <w:num w:numId="3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754"/>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C98"/>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4DED"/>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9F3"/>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26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5C2"/>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485"/>
    <w:rsid w:val="000A26E4"/>
    <w:rsid w:val="000A2D70"/>
    <w:rsid w:val="000A31D6"/>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37D"/>
    <w:rsid w:val="000C393F"/>
    <w:rsid w:val="000C4065"/>
    <w:rsid w:val="000C4137"/>
    <w:rsid w:val="000C4538"/>
    <w:rsid w:val="000C4C76"/>
    <w:rsid w:val="000C563A"/>
    <w:rsid w:val="000C5759"/>
    <w:rsid w:val="000C5E7D"/>
    <w:rsid w:val="000C673C"/>
    <w:rsid w:val="000C69F8"/>
    <w:rsid w:val="000C6A01"/>
    <w:rsid w:val="000C71D9"/>
    <w:rsid w:val="000D0153"/>
    <w:rsid w:val="000D037E"/>
    <w:rsid w:val="000D0934"/>
    <w:rsid w:val="000D0A0F"/>
    <w:rsid w:val="000D0AB8"/>
    <w:rsid w:val="000D0BCC"/>
    <w:rsid w:val="000D0F9A"/>
    <w:rsid w:val="000D10A8"/>
    <w:rsid w:val="000D13E4"/>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C97"/>
    <w:rsid w:val="000E3075"/>
    <w:rsid w:val="000E331F"/>
    <w:rsid w:val="000E3358"/>
    <w:rsid w:val="000E38ED"/>
    <w:rsid w:val="000E3F84"/>
    <w:rsid w:val="000E40C3"/>
    <w:rsid w:val="000E4C3B"/>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198"/>
    <w:rsid w:val="00121769"/>
    <w:rsid w:val="00121E1A"/>
    <w:rsid w:val="00122727"/>
    <w:rsid w:val="00122842"/>
    <w:rsid w:val="00122FB9"/>
    <w:rsid w:val="001232D2"/>
    <w:rsid w:val="0012345C"/>
    <w:rsid w:val="00123975"/>
    <w:rsid w:val="00123DED"/>
    <w:rsid w:val="001245EC"/>
    <w:rsid w:val="0012467D"/>
    <w:rsid w:val="001246EC"/>
    <w:rsid w:val="001249D7"/>
    <w:rsid w:val="001249FC"/>
    <w:rsid w:val="00124E10"/>
    <w:rsid w:val="00125078"/>
    <w:rsid w:val="0012523E"/>
    <w:rsid w:val="001252FE"/>
    <w:rsid w:val="0012558A"/>
    <w:rsid w:val="001255A6"/>
    <w:rsid w:val="00125D34"/>
    <w:rsid w:val="00125FA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3D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2B9"/>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1"/>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94C"/>
    <w:rsid w:val="001B3A10"/>
    <w:rsid w:val="001B4371"/>
    <w:rsid w:val="001B4B5F"/>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3FE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7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2A7"/>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E3"/>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B8"/>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1E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FB9"/>
    <w:rsid w:val="002A1A57"/>
    <w:rsid w:val="002A1DA1"/>
    <w:rsid w:val="002A205B"/>
    <w:rsid w:val="002A2F86"/>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FBE"/>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615"/>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4F0E"/>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D8"/>
    <w:rsid w:val="00340CC6"/>
    <w:rsid w:val="00340E58"/>
    <w:rsid w:val="00341087"/>
    <w:rsid w:val="00341706"/>
    <w:rsid w:val="00341CFA"/>
    <w:rsid w:val="0034246D"/>
    <w:rsid w:val="0034305B"/>
    <w:rsid w:val="00343C24"/>
    <w:rsid w:val="00343FA6"/>
    <w:rsid w:val="00344725"/>
    <w:rsid w:val="00344901"/>
    <w:rsid w:val="00344AA2"/>
    <w:rsid w:val="0034511B"/>
    <w:rsid w:val="003453BF"/>
    <w:rsid w:val="003467CD"/>
    <w:rsid w:val="0034745C"/>
    <w:rsid w:val="003474CD"/>
    <w:rsid w:val="003479B6"/>
    <w:rsid w:val="0035000F"/>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FC"/>
    <w:rsid w:val="003764FA"/>
    <w:rsid w:val="00376838"/>
    <w:rsid w:val="00376DA6"/>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A46"/>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8B"/>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082"/>
    <w:rsid w:val="003D1F11"/>
    <w:rsid w:val="003D22AC"/>
    <w:rsid w:val="003D2339"/>
    <w:rsid w:val="003D26AA"/>
    <w:rsid w:val="003D2E43"/>
    <w:rsid w:val="003D3AD8"/>
    <w:rsid w:val="003D3EE3"/>
    <w:rsid w:val="003D4350"/>
    <w:rsid w:val="003D4409"/>
    <w:rsid w:val="003D519A"/>
    <w:rsid w:val="003D5717"/>
    <w:rsid w:val="003D5878"/>
    <w:rsid w:val="003D59FE"/>
    <w:rsid w:val="003D5CFD"/>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83C"/>
    <w:rsid w:val="003F7908"/>
    <w:rsid w:val="003F7A7C"/>
    <w:rsid w:val="003F7DFF"/>
    <w:rsid w:val="004000BE"/>
    <w:rsid w:val="0040015E"/>
    <w:rsid w:val="00400427"/>
    <w:rsid w:val="00400615"/>
    <w:rsid w:val="00400B23"/>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36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6E4C"/>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51"/>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920"/>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4D37"/>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D67"/>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F3"/>
    <w:rsid w:val="005436D7"/>
    <w:rsid w:val="00543703"/>
    <w:rsid w:val="00543A06"/>
    <w:rsid w:val="00543A66"/>
    <w:rsid w:val="00543A83"/>
    <w:rsid w:val="00543FA3"/>
    <w:rsid w:val="00544899"/>
    <w:rsid w:val="005452C0"/>
    <w:rsid w:val="0054556F"/>
    <w:rsid w:val="005456AD"/>
    <w:rsid w:val="00545C3D"/>
    <w:rsid w:val="00545E6A"/>
    <w:rsid w:val="00546310"/>
    <w:rsid w:val="00546424"/>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06E"/>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348"/>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ADB"/>
    <w:rsid w:val="005C4B4D"/>
    <w:rsid w:val="005C4CD6"/>
    <w:rsid w:val="005C4DE3"/>
    <w:rsid w:val="005C5024"/>
    <w:rsid w:val="005C5372"/>
    <w:rsid w:val="005C5379"/>
    <w:rsid w:val="005C5425"/>
    <w:rsid w:val="005C5849"/>
    <w:rsid w:val="005C5A28"/>
    <w:rsid w:val="005C6222"/>
    <w:rsid w:val="005C6B26"/>
    <w:rsid w:val="005C6CA7"/>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408"/>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0AB"/>
    <w:rsid w:val="006341AD"/>
    <w:rsid w:val="006346F1"/>
    <w:rsid w:val="006347F5"/>
    <w:rsid w:val="0063529D"/>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728"/>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7F8"/>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A8A"/>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1A22"/>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C7D"/>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A80"/>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6D0"/>
    <w:rsid w:val="007273EC"/>
    <w:rsid w:val="007279F1"/>
    <w:rsid w:val="00727E9F"/>
    <w:rsid w:val="00730F0F"/>
    <w:rsid w:val="00730F88"/>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774"/>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0B2"/>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739"/>
    <w:rsid w:val="007728F4"/>
    <w:rsid w:val="00772D15"/>
    <w:rsid w:val="00772DC3"/>
    <w:rsid w:val="0077320C"/>
    <w:rsid w:val="007733C4"/>
    <w:rsid w:val="00773EC7"/>
    <w:rsid w:val="007743A1"/>
    <w:rsid w:val="00774419"/>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AD7"/>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05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016"/>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39C"/>
    <w:rsid w:val="007E1479"/>
    <w:rsid w:val="007E1A55"/>
    <w:rsid w:val="007E1CB1"/>
    <w:rsid w:val="007E1EBF"/>
    <w:rsid w:val="007E1FA7"/>
    <w:rsid w:val="007E201B"/>
    <w:rsid w:val="007E2146"/>
    <w:rsid w:val="007E2B64"/>
    <w:rsid w:val="007E2B9D"/>
    <w:rsid w:val="007E3182"/>
    <w:rsid w:val="007E36F8"/>
    <w:rsid w:val="007E3CAC"/>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4D6C"/>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A1C"/>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3E2"/>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9FC"/>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7DE"/>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52"/>
    <w:rsid w:val="008A53C3"/>
    <w:rsid w:val="008A59E9"/>
    <w:rsid w:val="008A62D3"/>
    <w:rsid w:val="008A631F"/>
    <w:rsid w:val="008A668F"/>
    <w:rsid w:val="008A6F9D"/>
    <w:rsid w:val="008A72A4"/>
    <w:rsid w:val="008A758D"/>
    <w:rsid w:val="008A75C5"/>
    <w:rsid w:val="008A7669"/>
    <w:rsid w:val="008A76CB"/>
    <w:rsid w:val="008A7819"/>
    <w:rsid w:val="008A7B15"/>
    <w:rsid w:val="008B0004"/>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F11"/>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46A"/>
    <w:rsid w:val="008B76F3"/>
    <w:rsid w:val="008C1161"/>
    <w:rsid w:val="008C2135"/>
    <w:rsid w:val="008C2236"/>
    <w:rsid w:val="008C2426"/>
    <w:rsid w:val="008C2453"/>
    <w:rsid w:val="008C26B4"/>
    <w:rsid w:val="008C2767"/>
    <w:rsid w:val="008C2BC8"/>
    <w:rsid w:val="008C4B47"/>
    <w:rsid w:val="008C570A"/>
    <w:rsid w:val="008C59D5"/>
    <w:rsid w:val="008C5A91"/>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ED5"/>
    <w:rsid w:val="008D3208"/>
    <w:rsid w:val="008D399A"/>
    <w:rsid w:val="008D4318"/>
    <w:rsid w:val="008D453F"/>
    <w:rsid w:val="008D508F"/>
    <w:rsid w:val="008D538D"/>
    <w:rsid w:val="008D53ED"/>
    <w:rsid w:val="008D57FF"/>
    <w:rsid w:val="008D5879"/>
    <w:rsid w:val="008D592F"/>
    <w:rsid w:val="008D5FCD"/>
    <w:rsid w:val="008D6255"/>
    <w:rsid w:val="008D65B3"/>
    <w:rsid w:val="008D6733"/>
    <w:rsid w:val="008D6BDB"/>
    <w:rsid w:val="008D6E70"/>
    <w:rsid w:val="008D6F90"/>
    <w:rsid w:val="008D7554"/>
    <w:rsid w:val="008D7615"/>
    <w:rsid w:val="008D76A0"/>
    <w:rsid w:val="008D7787"/>
    <w:rsid w:val="008D77D9"/>
    <w:rsid w:val="008D78FC"/>
    <w:rsid w:val="008D7DEB"/>
    <w:rsid w:val="008E04B5"/>
    <w:rsid w:val="008E074C"/>
    <w:rsid w:val="008E0931"/>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2AF"/>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1ED"/>
    <w:rsid w:val="009067B8"/>
    <w:rsid w:val="00906EED"/>
    <w:rsid w:val="00907071"/>
    <w:rsid w:val="0090715C"/>
    <w:rsid w:val="009076AC"/>
    <w:rsid w:val="00907BEE"/>
    <w:rsid w:val="00907E94"/>
    <w:rsid w:val="00910874"/>
    <w:rsid w:val="009108A7"/>
    <w:rsid w:val="00911A5A"/>
    <w:rsid w:val="00911E1A"/>
    <w:rsid w:val="0091225D"/>
    <w:rsid w:val="009123B9"/>
    <w:rsid w:val="009126BD"/>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3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B3A"/>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F7E"/>
    <w:rsid w:val="009A6127"/>
    <w:rsid w:val="009A62DC"/>
    <w:rsid w:val="009A637B"/>
    <w:rsid w:val="009A6456"/>
    <w:rsid w:val="009A6C74"/>
    <w:rsid w:val="009A6EE7"/>
    <w:rsid w:val="009A7154"/>
    <w:rsid w:val="009A78D1"/>
    <w:rsid w:val="009A7DFB"/>
    <w:rsid w:val="009A7E08"/>
    <w:rsid w:val="009B003C"/>
    <w:rsid w:val="009B142F"/>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6D"/>
    <w:rsid w:val="009E5AB4"/>
    <w:rsid w:val="009E641D"/>
    <w:rsid w:val="009E6A64"/>
    <w:rsid w:val="009E6FBA"/>
    <w:rsid w:val="009E6FC8"/>
    <w:rsid w:val="009E71BA"/>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B7"/>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64"/>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19C"/>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763"/>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2BD"/>
    <w:rsid w:val="00A867E7"/>
    <w:rsid w:val="00A86E69"/>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322"/>
    <w:rsid w:val="00AA668C"/>
    <w:rsid w:val="00AA69EF"/>
    <w:rsid w:val="00AA6E74"/>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51E"/>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1BD5"/>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4BC"/>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E5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71C"/>
    <w:rsid w:val="00B317EB"/>
    <w:rsid w:val="00B318CB"/>
    <w:rsid w:val="00B31E5F"/>
    <w:rsid w:val="00B322A7"/>
    <w:rsid w:val="00B32607"/>
    <w:rsid w:val="00B326BE"/>
    <w:rsid w:val="00B32F7F"/>
    <w:rsid w:val="00B33126"/>
    <w:rsid w:val="00B338CE"/>
    <w:rsid w:val="00B3396B"/>
    <w:rsid w:val="00B33F7C"/>
    <w:rsid w:val="00B34390"/>
    <w:rsid w:val="00B3442C"/>
    <w:rsid w:val="00B347FD"/>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6B"/>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97E"/>
    <w:rsid w:val="00BB0D75"/>
    <w:rsid w:val="00BB1286"/>
    <w:rsid w:val="00BB1C4F"/>
    <w:rsid w:val="00BB20E7"/>
    <w:rsid w:val="00BB225D"/>
    <w:rsid w:val="00BB277B"/>
    <w:rsid w:val="00BB2835"/>
    <w:rsid w:val="00BB3486"/>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73F"/>
    <w:rsid w:val="00BC4B9C"/>
    <w:rsid w:val="00BC5181"/>
    <w:rsid w:val="00BC56C1"/>
    <w:rsid w:val="00BC5CE2"/>
    <w:rsid w:val="00BC641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53A"/>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9B"/>
    <w:rsid w:val="00BE3AFA"/>
    <w:rsid w:val="00BE3F52"/>
    <w:rsid w:val="00BE403F"/>
    <w:rsid w:val="00BE42BC"/>
    <w:rsid w:val="00BE45C1"/>
    <w:rsid w:val="00BE51C7"/>
    <w:rsid w:val="00BE5515"/>
    <w:rsid w:val="00BE5613"/>
    <w:rsid w:val="00BE5813"/>
    <w:rsid w:val="00BE5C7E"/>
    <w:rsid w:val="00BE65B3"/>
    <w:rsid w:val="00BE68B9"/>
    <w:rsid w:val="00BE7265"/>
    <w:rsid w:val="00BE7B27"/>
    <w:rsid w:val="00BF02E6"/>
    <w:rsid w:val="00BF0651"/>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6D9"/>
    <w:rsid w:val="00C10F46"/>
    <w:rsid w:val="00C1114F"/>
    <w:rsid w:val="00C11183"/>
    <w:rsid w:val="00C11197"/>
    <w:rsid w:val="00C1157C"/>
    <w:rsid w:val="00C118B4"/>
    <w:rsid w:val="00C11C33"/>
    <w:rsid w:val="00C11C73"/>
    <w:rsid w:val="00C11FE5"/>
    <w:rsid w:val="00C11FF6"/>
    <w:rsid w:val="00C12068"/>
    <w:rsid w:val="00C12EB5"/>
    <w:rsid w:val="00C1328A"/>
    <w:rsid w:val="00C13504"/>
    <w:rsid w:val="00C13C8A"/>
    <w:rsid w:val="00C13F22"/>
    <w:rsid w:val="00C140FE"/>
    <w:rsid w:val="00C14346"/>
    <w:rsid w:val="00C14691"/>
    <w:rsid w:val="00C1484B"/>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095"/>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274"/>
    <w:rsid w:val="00C62997"/>
    <w:rsid w:val="00C63152"/>
    <w:rsid w:val="00C633AB"/>
    <w:rsid w:val="00C6343A"/>
    <w:rsid w:val="00C636B0"/>
    <w:rsid w:val="00C64849"/>
    <w:rsid w:val="00C6560B"/>
    <w:rsid w:val="00C6560D"/>
    <w:rsid w:val="00C65A91"/>
    <w:rsid w:val="00C65ADD"/>
    <w:rsid w:val="00C65D00"/>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6A7"/>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02"/>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855"/>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0CE"/>
    <w:rsid w:val="00CE5386"/>
    <w:rsid w:val="00CE53A7"/>
    <w:rsid w:val="00CE5E50"/>
    <w:rsid w:val="00CE630B"/>
    <w:rsid w:val="00CE668A"/>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844"/>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A33"/>
    <w:rsid w:val="00D86095"/>
    <w:rsid w:val="00D86ACF"/>
    <w:rsid w:val="00D86B37"/>
    <w:rsid w:val="00D86EF6"/>
    <w:rsid w:val="00D87154"/>
    <w:rsid w:val="00D87510"/>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4E3"/>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371"/>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C17"/>
    <w:rsid w:val="00DF4DEA"/>
    <w:rsid w:val="00DF4F19"/>
    <w:rsid w:val="00DF5002"/>
    <w:rsid w:val="00DF5270"/>
    <w:rsid w:val="00DF5588"/>
    <w:rsid w:val="00DF5B4C"/>
    <w:rsid w:val="00DF5C89"/>
    <w:rsid w:val="00DF6014"/>
    <w:rsid w:val="00DF6316"/>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08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AE4"/>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226"/>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124"/>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4F15"/>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C2B"/>
    <w:rsid w:val="00E86057"/>
    <w:rsid w:val="00E8613B"/>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3F11"/>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5F"/>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3B"/>
    <w:rsid w:val="00ED2FF1"/>
    <w:rsid w:val="00ED31C4"/>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B6B"/>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6A6"/>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B7C"/>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29F"/>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5BF"/>
    <w:rsid w:val="00F837DD"/>
    <w:rsid w:val="00F83D5E"/>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7D9"/>
    <w:rsid w:val="00F90BE4"/>
    <w:rsid w:val="00F90C86"/>
    <w:rsid w:val="00F90F6C"/>
    <w:rsid w:val="00F90FD6"/>
    <w:rsid w:val="00F910E4"/>
    <w:rsid w:val="00F915AB"/>
    <w:rsid w:val="00F9174D"/>
    <w:rsid w:val="00F91779"/>
    <w:rsid w:val="00F91906"/>
    <w:rsid w:val="00F91932"/>
    <w:rsid w:val="00F91CA2"/>
    <w:rsid w:val="00F91DAC"/>
    <w:rsid w:val="00F92174"/>
    <w:rsid w:val="00F923DB"/>
    <w:rsid w:val="00F92725"/>
    <w:rsid w:val="00F92A1A"/>
    <w:rsid w:val="00F92F5F"/>
    <w:rsid w:val="00F930CF"/>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AC8"/>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862"/>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noteTextChar">
    <w:name w:val="Footnote Text Char"/>
    <w:basedOn w:val="DefaultParagraphFont"/>
    <w:link w:val="FootnoteText"/>
    <w:uiPriority w:val="99"/>
    <w:semiHidden/>
    <w:rsid w:val="00730F88"/>
    <w:rPr>
      <w:rFonts w:ascii="Times New Roman" w:hAnsi="Times New Roman"/>
      <w:sz w:val="16"/>
      <w:lang w:eastAsia="en-US"/>
    </w:rPr>
  </w:style>
  <w:style w:type="table" w:styleId="GridTable4-Accent1">
    <w:name w:val="Grid Table 4 Accent 1"/>
    <w:basedOn w:val="TableNormal"/>
    <w:uiPriority w:val="49"/>
    <w:rsid w:val="002E7FBE"/>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BE2E9B"/>
    <w:pPr>
      <w:spacing w:after="0"/>
    </w:pPr>
  </w:style>
  <w:style w:type="character" w:customStyle="1" w:styleId="EndnoteTextChar">
    <w:name w:val="Endnote Text Char"/>
    <w:basedOn w:val="DefaultParagraphFont"/>
    <w:link w:val="EndnoteText"/>
    <w:semiHidden/>
    <w:rsid w:val="00BE2E9B"/>
    <w:rPr>
      <w:rFonts w:ascii="Times New Roman" w:hAnsi="Times New Roman"/>
      <w:lang w:eastAsia="en-US"/>
    </w:rPr>
  </w:style>
  <w:style w:type="character" w:styleId="EndnoteReference">
    <w:name w:val="endnote reference"/>
    <w:basedOn w:val="DefaultParagraphFont"/>
    <w:semiHidden/>
    <w:unhideWhenUsed/>
    <w:rsid w:val="00BE2E9B"/>
    <w:rPr>
      <w:vertAlign w:val="superscript"/>
    </w:rPr>
  </w:style>
  <w:style w:type="character" w:customStyle="1" w:styleId="FooterChar">
    <w:name w:val="Footer Char"/>
    <w:basedOn w:val="DefaultParagraphFont"/>
    <w:link w:val="Footer"/>
    <w:uiPriority w:val="99"/>
    <w:rsid w:val="00907E94"/>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268117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6495732">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2672346">
      <w:bodyDiv w:val="1"/>
      <w:marLeft w:val="0"/>
      <w:marRight w:val="0"/>
      <w:marTop w:val="0"/>
      <w:marBottom w:val="0"/>
      <w:divBdr>
        <w:top w:val="none" w:sz="0" w:space="0" w:color="auto"/>
        <w:left w:val="none" w:sz="0" w:space="0" w:color="auto"/>
        <w:bottom w:val="none" w:sz="0" w:space="0" w:color="auto"/>
        <w:right w:val="none" w:sz="0" w:space="0" w:color="auto"/>
      </w:divBdr>
      <w:divsChild>
        <w:div w:id="121659572">
          <w:marLeft w:val="1800"/>
          <w:marRight w:val="0"/>
          <w:marTop w:val="115"/>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HR33RHYHUWRF-4-2530</_dlc_DocId>
    <_dlc_DocIdUrl xmlns="c06861ca-3f08-4d07-bff7-bb15bac121f4">
      <Url>https://projects.qualcomm.com/sites/pentari/_layouts/15/DocIdRedir.aspx?ID=HR33RHYHUWRF-4-2530</Url>
      <Description>HR33RHYHUWRF-4-2530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6C3E8218-3D17-4E1E-95CB-93460690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1079</Words>
  <Characters>6155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Heechoon Lee</cp:lastModifiedBy>
  <cp:revision>3</cp:revision>
  <cp:lastPrinted>2014-11-07T05:38:00Z</cp:lastPrinted>
  <dcterms:created xsi:type="dcterms:W3CDTF">2017-05-06T06:26:00Z</dcterms:created>
  <dcterms:modified xsi:type="dcterms:W3CDTF">2017-05-06T06:28:00Z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f2968623-0dc3-4339-9646-a85c65c48f0d</vt:lpwstr>
  </property>
</Properties>
</file>