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FBE8" w14:textId="77777777" w:rsidR="002C20C1" w:rsidRDefault="002C20C1" w:rsidP="00327997">
      <w:pPr>
        <w:pStyle w:val="3GPPHeader"/>
      </w:pPr>
      <w:bookmarkStart w:id="0" w:name="_GoBack"/>
      <w:bookmarkEnd w:id="0"/>
    </w:p>
    <w:p w14:paraId="69601D95" w14:textId="182CB2D3" w:rsidR="00E90E49" w:rsidRPr="00327997" w:rsidRDefault="00E90E49" w:rsidP="00327997">
      <w:pPr>
        <w:pStyle w:val="3GPPHeader"/>
        <w:rPr>
          <w:highlight w:val="yellow"/>
        </w:rPr>
      </w:pPr>
      <w:r w:rsidRPr="00327997">
        <w:t>3GPP TSG-RAN WG</w:t>
      </w:r>
      <w:r w:rsidR="00790B99" w:rsidRPr="00327997">
        <w:t>1</w:t>
      </w:r>
      <w:r w:rsidR="00896979">
        <w:t xml:space="preserve"> Meeting</w:t>
      </w:r>
      <w:r w:rsidR="00A85C6C">
        <w:t>#</w:t>
      </w:r>
      <w:r w:rsidR="00AC7789">
        <w:t>88</w:t>
      </w:r>
      <w:r w:rsidR="002C20C1">
        <w:t>bis</w:t>
      </w:r>
      <w:r w:rsidRPr="00327997">
        <w:tab/>
      </w:r>
      <w:r w:rsidR="00790B99" w:rsidRPr="00533731">
        <w:t>R1</w:t>
      </w:r>
      <w:r w:rsidR="00091557" w:rsidRPr="00533731">
        <w:t>-</w:t>
      </w:r>
      <w:r w:rsidR="005F3025" w:rsidRPr="00533731">
        <w:t>1</w:t>
      </w:r>
      <w:r w:rsidR="00A85C6C" w:rsidRPr="00533731">
        <w:t>7</w:t>
      </w:r>
      <w:r w:rsidR="006D6F5B">
        <w:t>06137</w:t>
      </w:r>
    </w:p>
    <w:p w14:paraId="275BD9BD" w14:textId="17CCCAAE" w:rsidR="00E90E49" w:rsidRDefault="002C20C1" w:rsidP="00327997">
      <w:pPr>
        <w:pStyle w:val="3GPPHeader"/>
      </w:pPr>
      <w:r w:rsidRPr="00CA2E78">
        <w:t xml:space="preserve">Spokane, </w:t>
      </w:r>
      <w:r>
        <w:t xml:space="preserve">USA, </w:t>
      </w:r>
      <w:r w:rsidR="00AC7789">
        <w:t>3</w:t>
      </w:r>
      <w:r w:rsidR="00A85C6C" w:rsidRPr="00A85C6C">
        <w:rPr>
          <w:vertAlign w:val="superscript"/>
        </w:rPr>
        <w:t>th</w:t>
      </w:r>
      <w:r w:rsidR="00A85C6C">
        <w:t xml:space="preserve"> </w:t>
      </w:r>
      <w:r w:rsidR="0027144F" w:rsidRPr="009C6832">
        <w:t xml:space="preserve">– </w:t>
      </w:r>
      <w:r w:rsidR="00AC7789">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7DEF685D" w:rsidR="00E90E49" w:rsidRPr="00327997" w:rsidRDefault="003D3C45" w:rsidP="00327997">
      <w:pPr>
        <w:pStyle w:val="3GPPHeader"/>
      </w:pPr>
      <w:r w:rsidRPr="00327997">
        <w:t>Title:</w:t>
      </w:r>
      <w:r w:rsidR="00E90E49" w:rsidRPr="00327997">
        <w:tab/>
      </w:r>
      <w:r w:rsidR="006D6F5B" w:rsidRPr="00CD3C0D">
        <w:t>On the design of 1-symbol short PUCCH</w:t>
      </w:r>
    </w:p>
    <w:p w14:paraId="4758D261" w14:textId="0ACA7558" w:rsidR="00952A24" w:rsidRPr="00DE48B3" w:rsidRDefault="00952A24" w:rsidP="00327997">
      <w:pPr>
        <w:pStyle w:val="3GPPHeader"/>
        <w:rPr>
          <w:lang w:val="en-US"/>
        </w:rPr>
      </w:pPr>
      <w:r w:rsidRPr="00DE48B3">
        <w:rPr>
          <w:lang w:val="en-US"/>
        </w:rPr>
        <w:t>Agenda Item:</w:t>
      </w:r>
      <w:r w:rsidRPr="00DE48B3">
        <w:rPr>
          <w:lang w:val="en-US"/>
        </w:rPr>
        <w:tab/>
      </w:r>
      <w:r w:rsidR="006D6F5B">
        <w:rPr>
          <w:lang w:val="en-US"/>
        </w:rPr>
        <w:t>8.1.3.2.1</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19C1E897" w:rsidR="00E90E49" w:rsidRDefault="007F75D5" w:rsidP="00CE0424">
      <w:pPr>
        <w:pStyle w:val="Heading1"/>
      </w:pPr>
      <w:r>
        <w:t>Introduction</w:t>
      </w:r>
    </w:p>
    <w:p w14:paraId="2B533BC1" w14:textId="77777777" w:rsidR="006D6F5B" w:rsidRPr="001E0EAD" w:rsidRDefault="006D6F5B" w:rsidP="006D6F5B">
      <w:pPr>
        <w:pStyle w:val="BodyText"/>
      </w:pPr>
      <w:r w:rsidRPr="001E0EAD">
        <w:t xml:space="preserve">Regarding PUCCH with short duration, the following has been agreed: </w:t>
      </w:r>
    </w:p>
    <w:p w14:paraId="33282BE3" w14:textId="7B6FE3EB" w:rsidR="006D6F5B" w:rsidRPr="001E0EAD" w:rsidRDefault="006D6F5B" w:rsidP="006D6F5B">
      <w:pPr>
        <w:rPr>
          <w:rFonts w:eastAsia="MS Mincho"/>
          <w:b/>
          <w:u w:val="single"/>
          <w:lang w:eastAsia="ja-JP"/>
        </w:rPr>
      </w:pPr>
      <w:r w:rsidRPr="001E0EAD">
        <w:rPr>
          <w:rFonts w:eastAsia="MS Mincho"/>
          <w:b/>
          <w:u w:val="single"/>
          <w:lang w:eastAsia="ja-JP"/>
        </w:rPr>
        <w:t xml:space="preserve">Agreements: </w:t>
      </w:r>
      <w:r w:rsidRPr="001E0EAD">
        <w:rPr>
          <w:rFonts w:eastAsia="MS Mincho"/>
          <w:b/>
          <w:u w:val="single"/>
          <w:lang w:eastAsia="ja-JP"/>
        </w:rPr>
        <w:fldChar w:fldCharType="begin"/>
      </w:r>
      <w:r w:rsidRPr="001E0EAD">
        <w:rPr>
          <w:rFonts w:eastAsia="MS Mincho"/>
          <w:b/>
          <w:u w:val="single"/>
          <w:lang w:eastAsia="ja-JP"/>
        </w:rPr>
        <w:instrText xml:space="preserve"> REF _Ref470090144 \r \h </w:instrText>
      </w:r>
      <w:r w:rsidRPr="001E0EAD">
        <w:rPr>
          <w:rFonts w:eastAsia="MS Mincho"/>
          <w:b/>
          <w:u w:val="single"/>
          <w:lang w:eastAsia="ja-JP"/>
        </w:rPr>
      </w:r>
      <w:r w:rsidRPr="001E0EAD">
        <w:rPr>
          <w:rFonts w:eastAsia="MS Mincho"/>
          <w:b/>
          <w:u w:val="single"/>
          <w:lang w:eastAsia="ja-JP"/>
        </w:rPr>
        <w:fldChar w:fldCharType="separate"/>
      </w:r>
      <w:r w:rsidR="0055270D">
        <w:rPr>
          <w:rFonts w:eastAsia="MS Mincho"/>
          <w:b/>
          <w:u w:val="single"/>
          <w:lang w:eastAsia="ja-JP"/>
        </w:rPr>
        <w:t>[1]</w:t>
      </w:r>
      <w:r w:rsidRPr="001E0EAD">
        <w:rPr>
          <w:rFonts w:eastAsia="MS Mincho"/>
          <w:b/>
          <w:u w:val="single"/>
          <w:lang w:eastAsia="ja-JP"/>
        </w:rPr>
        <w:fldChar w:fldCharType="end"/>
      </w:r>
    </w:p>
    <w:p w14:paraId="272875F6" w14:textId="77777777" w:rsidR="006D6F5B" w:rsidRPr="001E0EAD" w:rsidRDefault="006D6F5B" w:rsidP="006D6F5B">
      <w:pPr>
        <w:pStyle w:val="ListParagraph"/>
        <w:numPr>
          <w:ilvl w:val="0"/>
          <w:numId w:val="46"/>
        </w:numPr>
        <w:spacing w:after="0"/>
        <w:contextualSpacing w:val="0"/>
        <w:rPr>
          <w:lang w:val="en-US"/>
        </w:rPr>
      </w:pPr>
      <w:r w:rsidRPr="001E0EAD">
        <w:rPr>
          <w:lang w:val="en-US"/>
        </w:rPr>
        <w:t>For UL control channel in short duration,</w:t>
      </w:r>
    </w:p>
    <w:p w14:paraId="564237AE" w14:textId="77777777" w:rsidR="006D6F5B" w:rsidRPr="001E0EAD" w:rsidRDefault="006D6F5B" w:rsidP="006D6F5B">
      <w:pPr>
        <w:pStyle w:val="ListParagraph"/>
        <w:numPr>
          <w:ilvl w:val="1"/>
          <w:numId w:val="46"/>
        </w:numPr>
        <w:spacing w:after="0"/>
        <w:contextualSpacing w:val="0"/>
        <w:rPr>
          <w:lang w:val="en-US"/>
        </w:rPr>
      </w:pPr>
      <w:r w:rsidRPr="001E0EAD">
        <w:rPr>
          <w:lang w:val="en-US"/>
        </w:rPr>
        <w:t>1 symbol duration of a slot is supported.</w:t>
      </w:r>
    </w:p>
    <w:p w14:paraId="455EFBD5" w14:textId="77777777" w:rsidR="006D6F5B" w:rsidRPr="001E0EAD" w:rsidRDefault="006D6F5B" w:rsidP="006D6F5B">
      <w:pPr>
        <w:pStyle w:val="ListParagraph"/>
        <w:numPr>
          <w:ilvl w:val="1"/>
          <w:numId w:val="46"/>
        </w:numPr>
        <w:spacing w:after="0"/>
        <w:contextualSpacing w:val="0"/>
        <w:rPr>
          <w:lang w:val="en-US"/>
        </w:rPr>
      </w:pPr>
      <w:r w:rsidRPr="001E0EAD">
        <w:rPr>
          <w:lang w:val="en-US"/>
        </w:rPr>
        <w:t>FFS: a few symbol duration of a slot is supported.</w:t>
      </w:r>
    </w:p>
    <w:p w14:paraId="67EFEA40" w14:textId="77777777" w:rsidR="006D6F5B" w:rsidRPr="001E0EAD" w:rsidRDefault="006D6F5B" w:rsidP="006D6F5B">
      <w:pPr>
        <w:pStyle w:val="ListParagraph"/>
        <w:numPr>
          <w:ilvl w:val="1"/>
          <w:numId w:val="46"/>
        </w:numPr>
        <w:spacing w:after="0"/>
        <w:contextualSpacing w:val="0"/>
        <w:rPr>
          <w:lang w:val="en-US"/>
        </w:rPr>
      </w:pPr>
      <w:r w:rsidRPr="001E0EAD">
        <w:rPr>
          <w:lang w:val="en-US"/>
        </w:rPr>
        <w:t>Mechanism enabling frequency-diversity is supported.</w:t>
      </w:r>
    </w:p>
    <w:p w14:paraId="79FA8B36" w14:textId="062A1030" w:rsidR="006D6F5B" w:rsidRPr="001E0EAD" w:rsidRDefault="006D6F5B" w:rsidP="006D6F5B">
      <w:pPr>
        <w:rPr>
          <w:rFonts w:eastAsia="MS Mincho"/>
          <w:b/>
          <w:u w:val="single"/>
          <w:lang w:eastAsia="ja-JP"/>
        </w:rPr>
      </w:pPr>
      <w:r w:rsidRPr="001E0EAD">
        <w:rPr>
          <w:rFonts w:eastAsia="MS Mincho"/>
          <w:b/>
          <w:u w:val="single"/>
          <w:lang w:eastAsia="ja-JP"/>
        </w:rPr>
        <w:t xml:space="preserve">Agreements: </w:t>
      </w:r>
      <w:r w:rsidRPr="001E0EAD">
        <w:rPr>
          <w:rFonts w:eastAsia="MS Mincho"/>
          <w:b/>
          <w:u w:val="single"/>
          <w:lang w:eastAsia="ja-JP"/>
        </w:rPr>
        <w:fldChar w:fldCharType="begin"/>
      </w:r>
      <w:r w:rsidRPr="001E0EAD">
        <w:rPr>
          <w:rFonts w:eastAsia="MS Mincho"/>
          <w:b/>
          <w:u w:val="single"/>
          <w:lang w:eastAsia="ja-JP"/>
        </w:rPr>
        <w:instrText xml:space="preserve"> REF _Ref470090144 \r \h </w:instrText>
      </w:r>
      <w:r w:rsidRPr="001E0EAD">
        <w:rPr>
          <w:rFonts w:eastAsia="MS Mincho"/>
          <w:b/>
          <w:u w:val="single"/>
          <w:lang w:eastAsia="ja-JP"/>
        </w:rPr>
      </w:r>
      <w:r w:rsidRPr="001E0EAD">
        <w:rPr>
          <w:rFonts w:eastAsia="MS Mincho"/>
          <w:b/>
          <w:u w:val="single"/>
          <w:lang w:eastAsia="ja-JP"/>
        </w:rPr>
        <w:fldChar w:fldCharType="separate"/>
      </w:r>
      <w:r w:rsidR="0055270D">
        <w:rPr>
          <w:rFonts w:eastAsia="MS Mincho"/>
          <w:b/>
          <w:u w:val="single"/>
          <w:lang w:eastAsia="ja-JP"/>
        </w:rPr>
        <w:t>[1]</w:t>
      </w:r>
      <w:r w:rsidRPr="001E0EAD">
        <w:rPr>
          <w:rFonts w:eastAsia="MS Mincho"/>
          <w:b/>
          <w:u w:val="single"/>
          <w:lang w:eastAsia="ja-JP"/>
        </w:rPr>
        <w:fldChar w:fldCharType="end"/>
      </w:r>
    </w:p>
    <w:p w14:paraId="1BBBA163" w14:textId="77777777" w:rsidR="006D6F5B" w:rsidRPr="001E0EAD" w:rsidRDefault="006D6F5B" w:rsidP="006D6F5B">
      <w:pPr>
        <w:pStyle w:val="ListParagraph"/>
        <w:numPr>
          <w:ilvl w:val="0"/>
          <w:numId w:val="46"/>
        </w:numPr>
        <w:spacing w:after="0"/>
        <w:contextualSpacing w:val="0"/>
        <w:rPr>
          <w:rFonts w:eastAsia="MS Mincho"/>
          <w:lang w:val="en-US"/>
        </w:rPr>
      </w:pPr>
      <w:r w:rsidRPr="001E0EAD">
        <w:rPr>
          <w:rFonts w:eastAsia="MS Mincho"/>
          <w:lang w:val="en-US"/>
        </w:rPr>
        <w:t>At least two ways of transmissions are supported for NR UL control channel</w:t>
      </w:r>
    </w:p>
    <w:p w14:paraId="082B15BB" w14:textId="77777777" w:rsidR="006D6F5B" w:rsidRPr="001E0EAD" w:rsidRDefault="006D6F5B" w:rsidP="006D6F5B">
      <w:pPr>
        <w:pStyle w:val="ListParagraph"/>
        <w:numPr>
          <w:ilvl w:val="1"/>
          <w:numId w:val="46"/>
        </w:numPr>
        <w:spacing w:after="0"/>
        <w:contextualSpacing w:val="0"/>
        <w:rPr>
          <w:rFonts w:eastAsia="MS Mincho"/>
          <w:lang w:val="en-US"/>
        </w:rPr>
      </w:pPr>
      <w:r w:rsidRPr="001E0EAD">
        <w:rPr>
          <w:rFonts w:eastAsia="MS Mincho"/>
          <w:lang w:val="en-US"/>
        </w:rPr>
        <w:t>UL control channel can be transmitted in short duration</w:t>
      </w:r>
    </w:p>
    <w:p w14:paraId="77ED5456" w14:textId="77777777" w:rsidR="006D6F5B" w:rsidRPr="001E0EAD" w:rsidRDefault="006D6F5B" w:rsidP="006D6F5B">
      <w:pPr>
        <w:pStyle w:val="ListParagraph"/>
        <w:numPr>
          <w:ilvl w:val="2"/>
          <w:numId w:val="46"/>
        </w:numPr>
        <w:spacing w:after="0"/>
        <w:contextualSpacing w:val="0"/>
        <w:rPr>
          <w:rFonts w:eastAsia="MS Mincho"/>
          <w:lang w:val="en-US"/>
        </w:rPr>
      </w:pPr>
      <w:r w:rsidRPr="001E0EAD">
        <w:rPr>
          <w:rFonts w:eastAsia="MS Mincho"/>
          <w:lang w:val="en-US"/>
        </w:rPr>
        <w:t>around the last transmitted UL symbol(s) of a slot</w:t>
      </w:r>
    </w:p>
    <w:p w14:paraId="66C96A4A" w14:textId="77777777" w:rsidR="006D6F5B" w:rsidRPr="001E0EAD" w:rsidRDefault="006D6F5B" w:rsidP="006D6F5B">
      <w:pPr>
        <w:pStyle w:val="ListParagraph"/>
        <w:numPr>
          <w:ilvl w:val="3"/>
          <w:numId w:val="46"/>
        </w:numPr>
        <w:spacing w:after="0"/>
        <w:contextualSpacing w:val="0"/>
        <w:rPr>
          <w:rFonts w:eastAsia="MS Mincho"/>
          <w:lang w:val="en-US"/>
        </w:rPr>
      </w:pPr>
      <w:r w:rsidRPr="001E0EAD">
        <w:rPr>
          <w:rFonts w:eastAsia="MS Mincho"/>
          <w:lang w:val="en-US"/>
        </w:rPr>
        <w:t>FFS: How to define and treat the potential gap at the end of the slot</w:t>
      </w:r>
    </w:p>
    <w:p w14:paraId="57FF8D3F" w14:textId="77777777" w:rsidR="006D6F5B" w:rsidRPr="001E0EAD" w:rsidRDefault="006D6F5B" w:rsidP="006D6F5B">
      <w:pPr>
        <w:pStyle w:val="ListParagraph"/>
        <w:numPr>
          <w:ilvl w:val="2"/>
          <w:numId w:val="46"/>
        </w:numPr>
        <w:spacing w:after="0"/>
        <w:contextualSpacing w:val="0"/>
        <w:rPr>
          <w:rFonts w:eastAsia="MS Mincho"/>
          <w:lang w:val="en-US"/>
        </w:rPr>
      </w:pPr>
      <w:r w:rsidRPr="001E0EAD">
        <w:rPr>
          <w:rFonts w:eastAsia="MS Mincho"/>
          <w:lang w:val="en-US"/>
        </w:rPr>
        <w:t>FFS: in the other positions, e.g., the first UL symbol(s) of a slot</w:t>
      </w:r>
    </w:p>
    <w:p w14:paraId="01DA871A" w14:textId="77777777" w:rsidR="006D6F5B" w:rsidRPr="001E0EAD" w:rsidRDefault="006D6F5B" w:rsidP="006D6F5B">
      <w:pPr>
        <w:pStyle w:val="ListParagraph"/>
        <w:numPr>
          <w:ilvl w:val="2"/>
          <w:numId w:val="46"/>
        </w:numPr>
        <w:spacing w:after="0"/>
        <w:contextualSpacing w:val="0"/>
        <w:rPr>
          <w:rFonts w:eastAsia="MS Mincho"/>
          <w:lang w:val="en-US"/>
        </w:rPr>
      </w:pPr>
      <w:r w:rsidRPr="001E0EAD">
        <w:rPr>
          <w:rFonts w:eastAsia="MS Mincho"/>
          <w:lang w:val="en-US"/>
        </w:rPr>
        <w:t>TDMed and/or FDMed with UL data channel within a slot</w:t>
      </w:r>
    </w:p>
    <w:p w14:paraId="377DA26C" w14:textId="77777777" w:rsidR="006D6F5B" w:rsidRPr="001E0EAD" w:rsidRDefault="006D6F5B" w:rsidP="006D6F5B">
      <w:pPr>
        <w:pStyle w:val="ListParagraph"/>
        <w:numPr>
          <w:ilvl w:val="1"/>
          <w:numId w:val="46"/>
        </w:numPr>
        <w:spacing w:after="0"/>
        <w:contextualSpacing w:val="0"/>
        <w:rPr>
          <w:rFonts w:eastAsia="MS Mincho"/>
          <w:lang w:val="en-US"/>
        </w:rPr>
      </w:pPr>
      <w:r w:rsidRPr="001E0EAD">
        <w:rPr>
          <w:rFonts w:eastAsia="MS Mincho"/>
          <w:lang w:val="en-US"/>
        </w:rPr>
        <w:t>UL control channel can be transmitted in long duration</w:t>
      </w:r>
    </w:p>
    <w:p w14:paraId="69CCE8FE" w14:textId="77777777" w:rsidR="006D6F5B" w:rsidRPr="001E0EAD" w:rsidRDefault="006D6F5B" w:rsidP="006D6F5B">
      <w:pPr>
        <w:pStyle w:val="ListParagraph"/>
        <w:numPr>
          <w:ilvl w:val="2"/>
          <w:numId w:val="46"/>
        </w:numPr>
        <w:spacing w:after="0"/>
        <w:contextualSpacing w:val="0"/>
        <w:rPr>
          <w:rFonts w:eastAsia="MS Mincho"/>
          <w:lang w:val="en-US"/>
        </w:rPr>
      </w:pPr>
      <w:r w:rsidRPr="001E0EAD">
        <w:rPr>
          <w:rFonts w:eastAsia="MS Mincho"/>
          <w:lang w:val="en-US"/>
        </w:rPr>
        <w:t>over multiple UL symbols to improve coverage</w:t>
      </w:r>
    </w:p>
    <w:p w14:paraId="75134E5C" w14:textId="77777777" w:rsidR="006D6F5B" w:rsidRPr="001E0EAD" w:rsidRDefault="006D6F5B" w:rsidP="006D6F5B">
      <w:pPr>
        <w:pStyle w:val="ListParagraph"/>
        <w:numPr>
          <w:ilvl w:val="2"/>
          <w:numId w:val="46"/>
        </w:numPr>
        <w:spacing w:after="0"/>
        <w:contextualSpacing w:val="0"/>
        <w:rPr>
          <w:rFonts w:eastAsia="MS Mincho"/>
          <w:lang w:val="en-US"/>
        </w:rPr>
      </w:pPr>
      <w:r w:rsidRPr="001E0EAD">
        <w:rPr>
          <w:rFonts w:eastAsia="MS Mincho"/>
          <w:lang w:val="en-US"/>
        </w:rPr>
        <w:t>FDMed with UL data channel within a slot</w:t>
      </w:r>
    </w:p>
    <w:p w14:paraId="00B20375" w14:textId="77777777" w:rsidR="006D6F5B" w:rsidRPr="001E0EAD" w:rsidRDefault="006D6F5B" w:rsidP="006D6F5B">
      <w:pPr>
        <w:pStyle w:val="ListParagraph"/>
        <w:numPr>
          <w:ilvl w:val="1"/>
          <w:numId w:val="46"/>
        </w:numPr>
        <w:spacing w:after="0"/>
        <w:contextualSpacing w:val="0"/>
        <w:rPr>
          <w:rFonts w:eastAsia="MS Mincho"/>
          <w:lang w:val="en-US"/>
        </w:rPr>
      </w:pPr>
      <w:r w:rsidRPr="001E0EAD">
        <w:rPr>
          <w:rFonts w:eastAsia="MS Mincho"/>
          <w:lang w:val="en-US"/>
        </w:rPr>
        <w:t>FFS how to multiplex with</w:t>
      </w:r>
      <w:r w:rsidRPr="001E0EAD">
        <w:rPr>
          <w:rFonts w:eastAsia="MS Mincho"/>
          <w:lang w:val="en-US"/>
        </w:rPr>
        <w:tab/>
        <w:t xml:space="preserve"> SRS</w:t>
      </w:r>
    </w:p>
    <w:p w14:paraId="483B3F80" w14:textId="77777777" w:rsidR="006D6F5B" w:rsidRPr="001E0EAD" w:rsidRDefault="006D6F5B" w:rsidP="006D6F5B">
      <w:pPr>
        <w:pStyle w:val="ListParagraph"/>
        <w:numPr>
          <w:ilvl w:val="1"/>
          <w:numId w:val="46"/>
        </w:numPr>
        <w:spacing w:after="0"/>
        <w:contextualSpacing w:val="0"/>
        <w:rPr>
          <w:rFonts w:eastAsia="MS Mincho"/>
          <w:lang w:val="en-US"/>
        </w:rPr>
      </w:pPr>
      <w:r w:rsidRPr="001E0EAD">
        <w:rPr>
          <w:rFonts w:eastAsia="MS Mincho"/>
          <w:lang w:val="en-US"/>
        </w:rPr>
        <w:t>The frequency resource and hopping, if hopping is used, may not spread over the carrier bandwidth</w:t>
      </w:r>
    </w:p>
    <w:p w14:paraId="23FFDA7C" w14:textId="77777777" w:rsidR="006D6F5B" w:rsidRPr="001E0EAD" w:rsidRDefault="006D6F5B" w:rsidP="006D6F5B">
      <w:pPr>
        <w:pStyle w:val="BodyText"/>
        <w:spacing w:after="0"/>
        <w:rPr>
          <w:b/>
          <w:highlight w:val="green"/>
          <w:u w:val="single"/>
          <w:lang w:eastAsia="ja-JP"/>
        </w:rPr>
      </w:pPr>
    </w:p>
    <w:p w14:paraId="296D82D7" w14:textId="3A4364BE" w:rsidR="006D6F5B" w:rsidRPr="001E0EAD" w:rsidRDefault="006D6F5B" w:rsidP="006D6F5B">
      <w:pPr>
        <w:pStyle w:val="BodyText"/>
        <w:spacing w:after="0"/>
        <w:rPr>
          <w:b/>
          <w:u w:val="single"/>
        </w:rPr>
      </w:pPr>
      <w:r w:rsidRPr="001E0EAD">
        <w:rPr>
          <w:b/>
          <w:u w:val="single"/>
          <w:lang w:eastAsia="ja-JP"/>
        </w:rPr>
        <w:t xml:space="preserve">Agreements: </w:t>
      </w:r>
      <w:r w:rsidRPr="001E0EAD">
        <w:rPr>
          <w:b/>
          <w:u w:val="single"/>
          <w:lang w:eastAsia="ja-JP"/>
        </w:rPr>
        <w:fldChar w:fldCharType="begin"/>
      </w:r>
      <w:r w:rsidRPr="001E0EAD">
        <w:rPr>
          <w:b/>
          <w:u w:val="single"/>
          <w:lang w:eastAsia="ja-JP"/>
        </w:rPr>
        <w:instrText xml:space="preserve"> REF _Ref470090109 \r \h </w:instrText>
      </w:r>
      <w:r w:rsidRPr="001E0EAD">
        <w:rPr>
          <w:b/>
          <w:u w:val="single"/>
          <w:lang w:eastAsia="ja-JP"/>
        </w:rPr>
      </w:r>
      <w:r w:rsidRPr="001E0EAD">
        <w:rPr>
          <w:b/>
          <w:u w:val="single"/>
          <w:lang w:eastAsia="ja-JP"/>
        </w:rPr>
        <w:fldChar w:fldCharType="separate"/>
      </w:r>
      <w:r w:rsidR="0055270D">
        <w:rPr>
          <w:b/>
          <w:u w:val="single"/>
          <w:lang w:eastAsia="ja-JP"/>
        </w:rPr>
        <w:t>[2]</w:t>
      </w:r>
      <w:r w:rsidRPr="001E0EAD">
        <w:rPr>
          <w:b/>
          <w:u w:val="single"/>
          <w:lang w:eastAsia="ja-JP"/>
        </w:rPr>
        <w:fldChar w:fldCharType="end"/>
      </w:r>
    </w:p>
    <w:p w14:paraId="694149FF" w14:textId="77777777" w:rsidR="006D6F5B" w:rsidRPr="001E0EAD" w:rsidRDefault="006D6F5B" w:rsidP="006D6F5B">
      <w:pPr>
        <w:pStyle w:val="BodyText"/>
        <w:numPr>
          <w:ilvl w:val="0"/>
          <w:numId w:val="45"/>
        </w:numPr>
        <w:overflowPunct/>
        <w:autoSpaceDE/>
        <w:autoSpaceDN/>
        <w:adjustRightInd/>
        <w:spacing w:after="0"/>
        <w:textAlignment w:val="auto"/>
      </w:pPr>
      <w:r w:rsidRPr="001E0EAD">
        <w:t>Support FDM of ‘short UCI’ and data, both within a UE and between UEs</w:t>
      </w:r>
      <w:r w:rsidRPr="001E0EAD">
        <w:rPr>
          <w:lang w:eastAsia="ja-JP"/>
        </w:rPr>
        <w:t xml:space="preserve"> at least for the case where the PRBs for short UCI and data are non-overlapping</w:t>
      </w:r>
    </w:p>
    <w:p w14:paraId="08C097F4" w14:textId="77777777" w:rsidR="006D6F5B" w:rsidRPr="001E0EAD" w:rsidRDefault="006D6F5B" w:rsidP="006D6F5B">
      <w:pPr>
        <w:pStyle w:val="BodyText"/>
        <w:numPr>
          <w:ilvl w:val="0"/>
          <w:numId w:val="45"/>
        </w:numPr>
        <w:overflowPunct/>
        <w:autoSpaceDE/>
        <w:autoSpaceDN/>
        <w:adjustRightInd/>
        <w:spacing w:after="0"/>
        <w:textAlignment w:val="auto"/>
      </w:pPr>
      <w:r w:rsidRPr="001E0EAD">
        <w:rPr>
          <w:lang w:eastAsia="ja-JP"/>
        </w:rPr>
        <w:t>FFS: PUSCH in the short UL duration can be scheduled independently</w:t>
      </w:r>
    </w:p>
    <w:p w14:paraId="5F9216B9" w14:textId="33854737" w:rsidR="006D6F5B" w:rsidRPr="001E0EAD" w:rsidRDefault="006D6F5B" w:rsidP="006D6F5B">
      <w:pPr>
        <w:rPr>
          <w:rFonts w:eastAsia="MS Mincho"/>
          <w:b/>
          <w:u w:val="single"/>
          <w:lang w:eastAsia="ja-JP"/>
        </w:rPr>
      </w:pPr>
      <w:r w:rsidRPr="001E0EAD">
        <w:rPr>
          <w:rFonts w:eastAsia="MS Mincho"/>
          <w:b/>
          <w:u w:val="single"/>
          <w:lang w:eastAsia="ja-JP"/>
        </w:rPr>
        <w:t xml:space="preserve">Agreements: </w:t>
      </w:r>
      <w:r w:rsidRPr="001E0EAD">
        <w:rPr>
          <w:rFonts w:eastAsia="MS Mincho"/>
          <w:b/>
          <w:u w:val="single"/>
          <w:lang w:eastAsia="ja-JP"/>
        </w:rPr>
        <w:fldChar w:fldCharType="begin"/>
      </w:r>
      <w:r w:rsidRPr="001E0EAD">
        <w:rPr>
          <w:rFonts w:eastAsia="MS Mincho"/>
          <w:b/>
          <w:u w:val="single"/>
          <w:lang w:eastAsia="ja-JP"/>
        </w:rPr>
        <w:instrText xml:space="preserve"> REF _Ref470090109 \r \h </w:instrText>
      </w:r>
      <w:r w:rsidRPr="001E0EAD">
        <w:rPr>
          <w:rFonts w:eastAsia="MS Mincho"/>
          <w:b/>
          <w:u w:val="single"/>
          <w:lang w:eastAsia="ja-JP"/>
        </w:rPr>
      </w:r>
      <w:r w:rsidRPr="001E0EAD">
        <w:rPr>
          <w:rFonts w:eastAsia="MS Mincho"/>
          <w:b/>
          <w:u w:val="single"/>
          <w:lang w:eastAsia="ja-JP"/>
        </w:rPr>
        <w:fldChar w:fldCharType="separate"/>
      </w:r>
      <w:r w:rsidR="0055270D">
        <w:rPr>
          <w:rFonts w:eastAsia="MS Mincho"/>
          <w:b/>
          <w:u w:val="single"/>
          <w:lang w:eastAsia="ja-JP"/>
        </w:rPr>
        <w:t>[2]</w:t>
      </w:r>
      <w:r w:rsidRPr="001E0EAD">
        <w:rPr>
          <w:rFonts w:eastAsia="MS Mincho"/>
          <w:b/>
          <w:u w:val="single"/>
          <w:lang w:eastAsia="ja-JP"/>
        </w:rPr>
        <w:fldChar w:fldCharType="end"/>
      </w:r>
    </w:p>
    <w:p w14:paraId="027EA20F" w14:textId="77777777" w:rsidR="006D6F5B" w:rsidRPr="001E0EAD" w:rsidRDefault="006D6F5B" w:rsidP="006D6F5B">
      <w:pPr>
        <w:pStyle w:val="ListParagraph"/>
        <w:numPr>
          <w:ilvl w:val="0"/>
          <w:numId w:val="47"/>
        </w:numPr>
        <w:spacing w:after="0"/>
        <w:contextualSpacing w:val="0"/>
        <w:rPr>
          <w:rFonts w:eastAsia="MS Mincho"/>
          <w:lang w:val="en-US"/>
        </w:rPr>
      </w:pPr>
      <w:r w:rsidRPr="001E0EAD">
        <w:rPr>
          <w:rFonts w:eastAsia="MS Mincho"/>
          <w:lang w:val="en-US"/>
        </w:rPr>
        <w:t>In order to support TDM of short PUCCH from different UEs in the same slot, a mechanism to tell the UE in which symbol(s) in a slot to transmit the short PUCCH on is supported at least above 6 GHz (exact mechanism FFS)</w:t>
      </w:r>
    </w:p>
    <w:p w14:paraId="4F1BCDAC" w14:textId="6108353B" w:rsidR="006D6F5B" w:rsidRPr="001E0EAD" w:rsidRDefault="006D6F5B" w:rsidP="006D6F5B">
      <w:pPr>
        <w:rPr>
          <w:rFonts w:eastAsia="MS Mincho"/>
          <w:b/>
          <w:u w:val="single"/>
          <w:lang w:eastAsia="ja-JP"/>
        </w:rPr>
      </w:pPr>
      <w:r w:rsidRPr="001E0EAD">
        <w:rPr>
          <w:rFonts w:eastAsia="MS Mincho"/>
          <w:b/>
          <w:u w:val="single"/>
          <w:lang w:eastAsia="ja-JP"/>
        </w:rPr>
        <w:t xml:space="preserve">Agreements: </w:t>
      </w:r>
      <w:r w:rsidRPr="001E0EAD">
        <w:rPr>
          <w:rFonts w:eastAsia="MS Mincho"/>
          <w:b/>
          <w:u w:val="single"/>
          <w:lang w:eastAsia="ja-JP"/>
        </w:rPr>
        <w:fldChar w:fldCharType="begin"/>
      </w:r>
      <w:r w:rsidRPr="001E0EAD">
        <w:rPr>
          <w:rFonts w:eastAsia="MS Mincho"/>
          <w:b/>
          <w:u w:val="single"/>
          <w:lang w:eastAsia="ja-JP"/>
        </w:rPr>
        <w:instrText xml:space="preserve"> REF _Ref473562398 \r \h </w:instrText>
      </w:r>
      <w:r w:rsidRPr="001E0EAD">
        <w:rPr>
          <w:rFonts w:eastAsia="MS Mincho"/>
          <w:b/>
          <w:u w:val="single"/>
          <w:lang w:eastAsia="ja-JP"/>
        </w:rPr>
      </w:r>
      <w:r w:rsidRPr="001E0EAD">
        <w:rPr>
          <w:rFonts w:eastAsia="MS Mincho"/>
          <w:b/>
          <w:u w:val="single"/>
          <w:lang w:eastAsia="ja-JP"/>
        </w:rPr>
        <w:fldChar w:fldCharType="separate"/>
      </w:r>
      <w:r w:rsidR="0055270D">
        <w:rPr>
          <w:rFonts w:eastAsia="MS Mincho"/>
          <w:b/>
          <w:u w:val="single"/>
          <w:lang w:eastAsia="ja-JP"/>
        </w:rPr>
        <w:t>[3]</w:t>
      </w:r>
      <w:r w:rsidRPr="001E0EAD">
        <w:rPr>
          <w:rFonts w:eastAsia="MS Mincho"/>
          <w:b/>
          <w:u w:val="single"/>
          <w:lang w:eastAsia="ja-JP"/>
        </w:rPr>
        <w:fldChar w:fldCharType="end"/>
      </w:r>
    </w:p>
    <w:p w14:paraId="78AE307A" w14:textId="77777777" w:rsidR="006D6F5B" w:rsidRPr="001E0EAD" w:rsidRDefault="006D6F5B" w:rsidP="006D6F5B">
      <w:pPr>
        <w:pStyle w:val="ListParagraph"/>
        <w:numPr>
          <w:ilvl w:val="0"/>
          <w:numId w:val="47"/>
        </w:numPr>
        <w:spacing w:after="0"/>
        <w:contextualSpacing w:val="0"/>
        <w:rPr>
          <w:lang w:val="en-US"/>
        </w:rPr>
      </w:pPr>
      <w:r w:rsidRPr="001E0EAD">
        <w:rPr>
          <w:lang w:val="en-US"/>
        </w:rPr>
        <w:t>For PUCCH in short-duration,</w:t>
      </w:r>
    </w:p>
    <w:p w14:paraId="4D86A5DD" w14:textId="77777777" w:rsidR="006D6F5B" w:rsidRPr="001E0EAD" w:rsidRDefault="006D6F5B" w:rsidP="006D6F5B">
      <w:pPr>
        <w:pStyle w:val="ListParagraph"/>
        <w:numPr>
          <w:ilvl w:val="1"/>
          <w:numId w:val="48"/>
        </w:numPr>
        <w:spacing w:after="0"/>
        <w:contextualSpacing w:val="0"/>
        <w:rPr>
          <w:lang w:val="en-US"/>
        </w:rPr>
      </w:pPr>
      <w:r w:rsidRPr="001E0EAD">
        <w:rPr>
          <w:lang w:val="en-US"/>
        </w:rPr>
        <w:t>At least following is supported for PUCCH in 1-symbol duration:</w:t>
      </w:r>
    </w:p>
    <w:p w14:paraId="4195FEB4" w14:textId="77777777" w:rsidR="006D6F5B" w:rsidRPr="001E0EAD" w:rsidRDefault="006D6F5B" w:rsidP="006D6F5B">
      <w:pPr>
        <w:pStyle w:val="ListParagraph"/>
        <w:numPr>
          <w:ilvl w:val="2"/>
          <w:numId w:val="48"/>
        </w:numPr>
        <w:spacing w:after="0"/>
        <w:contextualSpacing w:val="0"/>
        <w:rPr>
          <w:lang w:val="en-US"/>
        </w:rPr>
      </w:pPr>
      <w:r w:rsidRPr="001E0EAD">
        <w:rPr>
          <w:lang w:val="en-US"/>
        </w:rPr>
        <w:t>UCI and RS are multiplexed in the given OFDM symbol in FDM manner if RS is multiplexed.</w:t>
      </w:r>
    </w:p>
    <w:p w14:paraId="32591D0D" w14:textId="77777777" w:rsidR="006D6F5B" w:rsidRPr="001E0EAD" w:rsidRDefault="006D6F5B" w:rsidP="006D6F5B">
      <w:pPr>
        <w:pStyle w:val="ListParagraph"/>
        <w:numPr>
          <w:ilvl w:val="3"/>
          <w:numId w:val="48"/>
        </w:numPr>
        <w:spacing w:after="0"/>
        <w:contextualSpacing w:val="0"/>
        <w:rPr>
          <w:lang w:val="en-US"/>
        </w:rPr>
      </w:pPr>
      <w:r w:rsidRPr="001E0EAD">
        <w:rPr>
          <w:lang w:val="en-US"/>
        </w:rPr>
        <w:t>Same SCS between DL/UL data and PUCCH in short-duration in the same slot.</w:t>
      </w:r>
    </w:p>
    <w:p w14:paraId="1FBC5783" w14:textId="77777777" w:rsidR="006D6F5B" w:rsidRPr="001E0EAD" w:rsidRDefault="006D6F5B" w:rsidP="006D6F5B">
      <w:pPr>
        <w:pStyle w:val="ListParagraph"/>
        <w:numPr>
          <w:ilvl w:val="1"/>
          <w:numId w:val="48"/>
        </w:numPr>
        <w:spacing w:after="0"/>
        <w:contextualSpacing w:val="0"/>
        <w:rPr>
          <w:lang w:val="en-US"/>
        </w:rPr>
      </w:pPr>
      <w:r w:rsidRPr="001E0EAD">
        <w:rPr>
          <w:lang w:val="en-US"/>
        </w:rPr>
        <w:t>At least a PUCCH in short-duration spanning 2-symbol duration of a slot is supported.</w:t>
      </w:r>
    </w:p>
    <w:p w14:paraId="177603A0" w14:textId="77777777" w:rsidR="006D6F5B" w:rsidRPr="001E0EAD" w:rsidRDefault="006D6F5B" w:rsidP="006D6F5B">
      <w:pPr>
        <w:pStyle w:val="ListParagraph"/>
        <w:numPr>
          <w:ilvl w:val="2"/>
          <w:numId w:val="48"/>
        </w:numPr>
        <w:spacing w:after="0"/>
        <w:contextualSpacing w:val="0"/>
        <w:rPr>
          <w:lang w:val="en-US"/>
        </w:rPr>
      </w:pPr>
      <w:r w:rsidRPr="001E0EAD">
        <w:rPr>
          <w:lang w:val="en-US"/>
        </w:rPr>
        <w:t>FFS actual structure and waveform.</w:t>
      </w:r>
    </w:p>
    <w:p w14:paraId="2575CC18" w14:textId="77777777" w:rsidR="006D6F5B" w:rsidRPr="001E0EAD" w:rsidRDefault="006D6F5B" w:rsidP="006D6F5B">
      <w:pPr>
        <w:pStyle w:val="ListParagraph"/>
        <w:numPr>
          <w:ilvl w:val="2"/>
          <w:numId w:val="48"/>
        </w:numPr>
        <w:spacing w:after="0"/>
        <w:contextualSpacing w:val="0"/>
        <w:rPr>
          <w:lang w:val="en-US"/>
        </w:rPr>
      </w:pPr>
      <w:r w:rsidRPr="001E0EAD">
        <w:rPr>
          <w:lang w:val="en-US"/>
        </w:rPr>
        <w:t>Same SCS between DL/UL data and PUCCH in short-duration in the same slot.</w:t>
      </w:r>
    </w:p>
    <w:p w14:paraId="33238CB0" w14:textId="77777777" w:rsidR="006D6F5B" w:rsidRPr="001E0EAD" w:rsidRDefault="006D6F5B" w:rsidP="006D6F5B">
      <w:pPr>
        <w:pStyle w:val="ListParagraph"/>
        <w:numPr>
          <w:ilvl w:val="1"/>
          <w:numId w:val="48"/>
        </w:numPr>
        <w:spacing w:after="0"/>
        <w:contextualSpacing w:val="0"/>
        <w:rPr>
          <w:lang w:val="en-US"/>
        </w:rPr>
      </w:pPr>
      <w:r w:rsidRPr="001E0EAD">
        <w:rPr>
          <w:lang w:val="en-US"/>
        </w:rPr>
        <w:t>At least semi-static configuration for the following is supported.</w:t>
      </w:r>
    </w:p>
    <w:p w14:paraId="75D8F8DA" w14:textId="77777777" w:rsidR="006D6F5B" w:rsidRPr="001E0EAD" w:rsidRDefault="006D6F5B" w:rsidP="006D6F5B">
      <w:pPr>
        <w:pStyle w:val="ListParagraph"/>
        <w:numPr>
          <w:ilvl w:val="2"/>
          <w:numId w:val="48"/>
        </w:numPr>
        <w:spacing w:after="0"/>
        <w:contextualSpacing w:val="0"/>
        <w:rPr>
          <w:lang w:val="en-US"/>
        </w:rPr>
      </w:pPr>
      <w:r w:rsidRPr="001E0EAD">
        <w:rPr>
          <w:lang w:val="en-US"/>
        </w:rPr>
        <w:t>A PUCCH resource of a given UE within a slot.</w:t>
      </w:r>
    </w:p>
    <w:p w14:paraId="1FCFB6E3" w14:textId="77777777" w:rsidR="006D6F5B" w:rsidRPr="001E0EAD" w:rsidRDefault="006D6F5B" w:rsidP="006D6F5B">
      <w:pPr>
        <w:pStyle w:val="ListParagraph"/>
        <w:numPr>
          <w:ilvl w:val="3"/>
          <w:numId w:val="48"/>
        </w:numPr>
        <w:spacing w:after="0"/>
        <w:contextualSpacing w:val="0"/>
        <w:rPr>
          <w:lang w:val="en-US"/>
        </w:rPr>
      </w:pPr>
      <w:r w:rsidRPr="001E0EAD">
        <w:rPr>
          <w:rFonts w:eastAsia="MS Mincho"/>
          <w:lang w:val="en-US"/>
        </w:rPr>
        <w:t>i</w:t>
      </w:r>
      <w:r w:rsidRPr="001E0EAD">
        <w:rPr>
          <w:lang w:val="en-US"/>
        </w:rPr>
        <w:t>.e., short-PUCCHs of different UEs can be TDM’ed within the given duration in a slot.</w:t>
      </w:r>
    </w:p>
    <w:p w14:paraId="7EA7E752" w14:textId="77777777" w:rsidR="006D6F5B" w:rsidRPr="001E0EAD" w:rsidRDefault="006D6F5B" w:rsidP="006D6F5B">
      <w:pPr>
        <w:pStyle w:val="ListParagraph"/>
        <w:numPr>
          <w:ilvl w:val="1"/>
          <w:numId w:val="48"/>
        </w:numPr>
        <w:spacing w:after="0"/>
        <w:contextualSpacing w:val="0"/>
        <w:rPr>
          <w:lang w:val="en-US"/>
        </w:rPr>
      </w:pPr>
      <w:r w:rsidRPr="001E0EAD">
        <w:rPr>
          <w:lang w:val="en-US"/>
        </w:rPr>
        <w:lastRenderedPageBreak/>
        <w:t>The PUCCH resource includes time, frequency and, when applicable, code domains.</w:t>
      </w:r>
    </w:p>
    <w:p w14:paraId="0A623239" w14:textId="77777777" w:rsidR="006D6F5B" w:rsidRPr="001E0EAD" w:rsidRDefault="006D6F5B" w:rsidP="006D6F5B">
      <w:pPr>
        <w:pStyle w:val="ListParagraph"/>
        <w:numPr>
          <w:ilvl w:val="2"/>
          <w:numId w:val="48"/>
        </w:numPr>
        <w:spacing w:after="0"/>
        <w:contextualSpacing w:val="0"/>
        <w:rPr>
          <w:lang w:val="en-US"/>
        </w:rPr>
      </w:pPr>
      <w:r w:rsidRPr="001E0EAD">
        <w:rPr>
          <w:lang w:val="en-US"/>
        </w:rPr>
        <w:t>FFS details e.g., if the time in the PUCCH resource includes both slot and symbol, or only symbol in a slot</w:t>
      </w:r>
    </w:p>
    <w:p w14:paraId="742D6AE1" w14:textId="77777777" w:rsidR="006D6F5B" w:rsidRPr="001E0EAD" w:rsidRDefault="006D6F5B" w:rsidP="006D6F5B">
      <w:pPr>
        <w:pStyle w:val="ListParagraph"/>
        <w:numPr>
          <w:ilvl w:val="1"/>
          <w:numId w:val="48"/>
        </w:numPr>
        <w:spacing w:after="0"/>
        <w:contextualSpacing w:val="0"/>
        <w:rPr>
          <w:lang w:val="en-US"/>
        </w:rPr>
      </w:pPr>
      <w:r w:rsidRPr="001E0EAD">
        <w:rPr>
          <w:lang w:val="en-US"/>
        </w:rPr>
        <w:t>PUCCH in short-duration can span until the end of a slot</w:t>
      </w:r>
      <w:r w:rsidRPr="001E0EAD">
        <w:rPr>
          <w:rFonts w:eastAsia="MS Mincho"/>
          <w:lang w:val="en-US"/>
        </w:rPr>
        <w:t xml:space="preserve"> from UE perspective</w:t>
      </w:r>
    </w:p>
    <w:p w14:paraId="0D6A2018" w14:textId="77777777" w:rsidR="006D6F5B" w:rsidRPr="001E0EAD" w:rsidRDefault="006D6F5B" w:rsidP="006D6F5B">
      <w:pPr>
        <w:pStyle w:val="ListParagraph"/>
        <w:numPr>
          <w:ilvl w:val="2"/>
          <w:numId w:val="48"/>
        </w:numPr>
        <w:spacing w:after="0"/>
        <w:contextualSpacing w:val="0"/>
        <w:rPr>
          <w:lang w:val="en-US"/>
        </w:rPr>
      </w:pPr>
      <w:r w:rsidRPr="001E0EAD">
        <w:rPr>
          <w:lang w:val="en-US"/>
        </w:rPr>
        <w:t>No explicit gap symbol is necessary after the PUCCH in short-duration.</w:t>
      </w:r>
    </w:p>
    <w:p w14:paraId="3B5DF0FE" w14:textId="77777777" w:rsidR="006D6F5B" w:rsidRPr="001E0EAD" w:rsidRDefault="006D6F5B" w:rsidP="006D6F5B">
      <w:pPr>
        <w:pStyle w:val="ListParagraph"/>
        <w:numPr>
          <w:ilvl w:val="1"/>
          <w:numId w:val="48"/>
        </w:numPr>
        <w:spacing w:after="0"/>
        <w:contextualSpacing w:val="0"/>
        <w:rPr>
          <w:lang w:val="en-US"/>
        </w:rPr>
      </w:pPr>
      <w:r w:rsidRPr="001E0EAD">
        <w:rPr>
          <w:lang w:val="en-US"/>
        </w:rPr>
        <w:t>For a slot having short UL-part (i.e., DL-centric slot):</w:t>
      </w:r>
    </w:p>
    <w:p w14:paraId="1DF30390" w14:textId="79155C72" w:rsidR="006D6F5B" w:rsidRPr="001E0EAD" w:rsidRDefault="006D6F5B" w:rsidP="006D6F5B">
      <w:pPr>
        <w:rPr>
          <w:rFonts w:eastAsia="MS Mincho"/>
          <w:b/>
          <w:u w:val="single"/>
          <w:lang w:eastAsia="ja-JP"/>
        </w:rPr>
      </w:pPr>
      <w:r w:rsidRPr="001E0EAD">
        <w:rPr>
          <w:rFonts w:eastAsia="MS Mincho"/>
          <w:b/>
          <w:u w:val="single"/>
          <w:lang w:eastAsia="ja-JP"/>
        </w:rPr>
        <w:t xml:space="preserve">Agreements: </w:t>
      </w:r>
      <w:r w:rsidRPr="001E0EAD">
        <w:rPr>
          <w:rFonts w:eastAsia="MS Mincho"/>
          <w:b/>
          <w:u w:val="single"/>
          <w:lang w:eastAsia="ja-JP"/>
        </w:rPr>
        <w:fldChar w:fldCharType="begin"/>
      </w:r>
      <w:r w:rsidRPr="001E0EAD">
        <w:rPr>
          <w:rFonts w:eastAsia="MS Mincho"/>
          <w:b/>
          <w:u w:val="single"/>
          <w:lang w:eastAsia="ja-JP"/>
        </w:rPr>
        <w:instrText xml:space="preserve"> REF _Ref473562398 \r \h </w:instrText>
      </w:r>
      <w:r w:rsidRPr="001E0EAD">
        <w:rPr>
          <w:rFonts w:eastAsia="MS Mincho"/>
          <w:b/>
          <w:u w:val="single"/>
          <w:lang w:eastAsia="ja-JP"/>
        </w:rPr>
      </w:r>
      <w:r w:rsidRPr="001E0EAD">
        <w:rPr>
          <w:rFonts w:eastAsia="MS Mincho"/>
          <w:b/>
          <w:u w:val="single"/>
          <w:lang w:eastAsia="ja-JP"/>
        </w:rPr>
        <w:fldChar w:fldCharType="separate"/>
      </w:r>
      <w:r w:rsidR="0055270D">
        <w:rPr>
          <w:rFonts w:eastAsia="MS Mincho"/>
          <w:b/>
          <w:u w:val="single"/>
          <w:lang w:eastAsia="ja-JP"/>
        </w:rPr>
        <w:t>[3]</w:t>
      </w:r>
      <w:r w:rsidRPr="001E0EAD">
        <w:rPr>
          <w:rFonts w:eastAsia="MS Mincho"/>
          <w:b/>
          <w:u w:val="single"/>
          <w:lang w:eastAsia="ja-JP"/>
        </w:rPr>
        <w:fldChar w:fldCharType="end"/>
      </w:r>
    </w:p>
    <w:p w14:paraId="0EDC6323" w14:textId="77777777" w:rsidR="006D6F5B" w:rsidRPr="001E0EAD" w:rsidRDefault="006D6F5B" w:rsidP="006D6F5B">
      <w:pPr>
        <w:pStyle w:val="ListParagraph"/>
        <w:numPr>
          <w:ilvl w:val="0"/>
          <w:numId w:val="48"/>
        </w:numPr>
        <w:spacing w:after="0"/>
        <w:contextualSpacing w:val="0"/>
        <w:rPr>
          <w:rFonts w:eastAsia="MS Mincho"/>
          <w:lang w:val="en-US"/>
        </w:rPr>
      </w:pPr>
      <w:r w:rsidRPr="001E0EAD">
        <w:rPr>
          <w:rFonts w:eastAsia="MS Mincho"/>
          <w:lang w:val="en-US"/>
        </w:rPr>
        <w:t xml:space="preserve"> For further discussion of PUCCH in short-duration, UCI payload of 1 – at least a few tens of bits (or SR) is assumed.</w:t>
      </w:r>
    </w:p>
    <w:p w14:paraId="37D3F58E" w14:textId="77777777" w:rsidR="006D6F5B" w:rsidRPr="001E0EAD" w:rsidRDefault="006D6F5B" w:rsidP="006D6F5B">
      <w:pPr>
        <w:pStyle w:val="ListParagraph"/>
        <w:numPr>
          <w:ilvl w:val="0"/>
          <w:numId w:val="49"/>
        </w:numPr>
        <w:spacing w:after="0"/>
        <w:contextualSpacing w:val="0"/>
        <w:rPr>
          <w:rFonts w:eastAsia="MS Mincho"/>
          <w:lang w:val="en-US"/>
        </w:rPr>
      </w:pPr>
      <w:r w:rsidRPr="001E0EAD">
        <w:rPr>
          <w:rFonts w:eastAsia="MS Mincho"/>
          <w:lang w:val="en-US"/>
        </w:rPr>
        <w:t>For further discussion of PUCCH in long-duration, UCI payload of 1 – at least a few hundreds of bits (or SR) is assumed.</w:t>
      </w:r>
    </w:p>
    <w:p w14:paraId="59801922" w14:textId="77777777" w:rsidR="006D6F5B" w:rsidRPr="001E0EAD" w:rsidRDefault="006D6F5B" w:rsidP="006D6F5B">
      <w:pPr>
        <w:pStyle w:val="ListParagraph"/>
        <w:numPr>
          <w:ilvl w:val="0"/>
          <w:numId w:val="49"/>
        </w:numPr>
        <w:spacing w:after="0"/>
        <w:contextualSpacing w:val="0"/>
        <w:rPr>
          <w:rFonts w:eastAsia="MS Mincho"/>
          <w:lang w:val="en-US"/>
        </w:rPr>
      </w:pPr>
      <w:r w:rsidRPr="001E0EAD">
        <w:rPr>
          <w:rFonts w:eastAsia="MS Mincho"/>
          <w:lang w:val="en-US"/>
        </w:rPr>
        <w:t>For PUCCH in long-duration, DFT-s-OFDM waveform is supported.</w:t>
      </w:r>
    </w:p>
    <w:p w14:paraId="2251114F" w14:textId="77777777" w:rsidR="006D6F5B" w:rsidRPr="001E0EAD" w:rsidRDefault="006D6F5B" w:rsidP="006D6F5B">
      <w:pPr>
        <w:pStyle w:val="ListParagraph"/>
        <w:numPr>
          <w:ilvl w:val="0"/>
          <w:numId w:val="49"/>
        </w:numPr>
        <w:spacing w:after="0"/>
        <w:contextualSpacing w:val="0"/>
        <w:rPr>
          <w:rFonts w:eastAsia="MS Mincho"/>
          <w:lang w:val="en-US"/>
        </w:rPr>
      </w:pPr>
      <w:r w:rsidRPr="001E0EAD">
        <w:rPr>
          <w:rFonts w:eastAsia="MS Mincho"/>
          <w:lang w:val="en-US"/>
        </w:rPr>
        <w:t>For PUCCH in long-duration, transmit antenna diversity is supported.</w:t>
      </w:r>
    </w:p>
    <w:p w14:paraId="1B11C304" w14:textId="77777777" w:rsidR="006D6F5B" w:rsidRPr="001E0EAD" w:rsidRDefault="006D6F5B" w:rsidP="006D6F5B">
      <w:pPr>
        <w:pStyle w:val="ListParagraph"/>
        <w:numPr>
          <w:ilvl w:val="1"/>
          <w:numId w:val="49"/>
        </w:numPr>
        <w:spacing w:after="0"/>
        <w:contextualSpacing w:val="0"/>
        <w:rPr>
          <w:rFonts w:eastAsia="MS Mincho"/>
          <w:lang w:val="en-US"/>
        </w:rPr>
      </w:pPr>
      <w:r w:rsidRPr="001E0EAD">
        <w:rPr>
          <w:rFonts w:eastAsia="MS Mincho"/>
          <w:lang w:val="en-US"/>
        </w:rPr>
        <w:t>FFS: PUCCH in short-duration</w:t>
      </w:r>
    </w:p>
    <w:p w14:paraId="13733697" w14:textId="77777777" w:rsidR="006D6F5B" w:rsidRPr="001E0EAD" w:rsidRDefault="006D6F5B" w:rsidP="006D6F5B">
      <w:pPr>
        <w:rPr>
          <w:rFonts w:eastAsia="MS Mincho"/>
        </w:rPr>
      </w:pPr>
    </w:p>
    <w:p w14:paraId="4601F2EE" w14:textId="649F9636" w:rsidR="006D6F5B" w:rsidRPr="001E0EAD" w:rsidRDefault="006D6F5B" w:rsidP="006D6F5B">
      <w:pPr>
        <w:rPr>
          <w:rFonts w:eastAsia="MS Mincho"/>
        </w:rPr>
      </w:pPr>
      <w:r w:rsidRPr="001E0EAD">
        <w:rPr>
          <w:rFonts w:eastAsia="MS Mincho"/>
          <w:b/>
          <w:u w:val="single"/>
          <w:lang w:eastAsia="ja-JP"/>
        </w:rPr>
        <w:t xml:space="preserve">Agreements: </w:t>
      </w:r>
      <w:r w:rsidRPr="001E0EAD">
        <w:rPr>
          <w:rFonts w:eastAsia="MS Mincho"/>
          <w:b/>
          <w:u w:val="single"/>
          <w:lang w:eastAsia="ja-JP"/>
        </w:rPr>
        <w:fldChar w:fldCharType="begin"/>
      </w:r>
      <w:r w:rsidRPr="001E0EAD">
        <w:rPr>
          <w:rFonts w:eastAsia="MS Mincho"/>
          <w:b/>
          <w:u w:val="single"/>
          <w:lang w:eastAsia="ja-JP"/>
        </w:rPr>
        <w:instrText xml:space="preserve"> REF _Ref473562398 \r \h </w:instrText>
      </w:r>
      <w:r w:rsidRPr="001E0EAD">
        <w:rPr>
          <w:rFonts w:eastAsia="MS Mincho"/>
          <w:b/>
          <w:u w:val="single"/>
          <w:lang w:eastAsia="ja-JP"/>
        </w:rPr>
      </w:r>
      <w:r w:rsidRPr="001E0EAD">
        <w:rPr>
          <w:rFonts w:eastAsia="MS Mincho"/>
          <w:b/>
          <w:u w:val="single"/>
          <w:lang w:eastAsia="ja-JP"/>
        </w:rPr>
        <w:fldChar w:fldCharType="separate"/>
      </w:r>
      <w:r w:rsidR="0055270D">
        <w:rPr>
          <w:rFonts w:eastAsia="MS Mincho"/>
          <w:b/>
          <w:u w:val="single"/>
          <w:lang w:eastAsia="ja-JP"/>
        </w:rPr>
        <w:t>[3]</w:t>
      </w:r>
      <w:r w:rsidRPr="001E0EAD">
        <w:rPr>
          <w:rFonts w:eastAsia="MS Mincho"/>
          <w:b/>
          <w:u w:val="single"/>
          <w:lang w:eastAsia="ja-JP"/>
        </w:rPr>
        <w:fldChar w:fldCharType="end"/>
      </w:r>
    </w:p>
    <w:p w14:paraId="53D17784" w14:textId="77777777" w:rsidR="006D6F5B" w:rsidRPr="001E0EAD" w:rsidRDefault="006D6F5B" w:rsidP="006D6F5B">
      <w:pPr>
        <w:pStyle w:val="ListParagraph"/>
        <w:numPr>
          <w:ilvl w:val="0"/>
          <w:numId w:val="48"/>
        </w:numPr>
        <w:spacing w:after="0"/>
        <w:contextualSpacing w:val="0"/>
        <w:rPr>
          <w:rFonts w:eastAsia="MS Mincho"/>
          <w:lang w:val="en-US"/>
        </w:rPr>
      </w:pPr>
      <w:r w:rsidRPr="001E0EAD">
        <w:rPr>
          <w:rFonts w:eastAsia="MS Mincho"/>
          <w:lang w:val="en-US"/>
        </w:rPr>
        <w:t>For a given UCI payload, short-PUCCH is designed such that:</w:t>
      </w:r>
    </w:p>
    <w:p w14:paraId="25E2E1BD" w14:textId="77777777" w:rsidR="006D6F5B" w:rsidRPr="001E0EAD" w:rsidRDefault="006D6F5B" w:rsidP="006D6F5B">
      <w:pPr>
        <w:pStyle w:val="ListParagraph"/>
        <w:numPr>
          <w:ilvl w:val="1"/>
          <w:numId w:val="48"/>
        </w:numPr>
        <w:spacing w:after="0"/>
        <w:contextualSpacing w:val="0"/>
        <w:rPr>
          <w:rFonts w:eastAsia="MS Mincho"/>
          <w:lang w:val="en-US"/>
        </w:rPr>
      </w:pPr>
      <w:r w:rsidRPr="001E0EAD">
        <w:rPr>
          <w:rFonts w:eastAsia="MS Mincho"/>
          <w:lang w:val="en-US"/>
        </w:rPr>
        <w:t>UE multiplexing capacity can be less than that of long-PUCCH</w:t>
      </w:r>
    </w:p>
    <w:p w14:paraId="0BFAE0E3" w14:textId="77777777" w:rsidR="006D6F5B" w:rsidRPr="001E0EAD" w:rsidRDefault="006D6F5B" w:rsidP="006D6F5B">
      <w:pPr>
        <w:pStyle w:val="ListParagraph"/>
        <w:numPr>
          <w:ilvl w:val="1"/>
          <w:numId w:val="48"/>
        </w:numPr>
        <w:spacing w:after="0"/>
        <w:contextualSpacing w:val="0"/>
        <w:rPr>
          <w:rFonts w:eastAsia="MS Mincho"/>
          <w:lang w:val="en-US"/>
        </w:rPr>
      </w:pPr>
      <w:r w:rsidRPr="001E0EAD">
        <w:rPr>
          <w:rFonts w:eastAsia="MS Mincho"/>
          <w:lang w:val="en-US"/>
        </w:rPr>
        <w:t>Performance including at least the following:</w:t>
      </w:r>
    </w:p>
    <w:p w14:paraId="3292140C" w14:textId="77777777" w:rsidR="006D6F5B" w:rsidRPr="001E0EAD" w:rsidRDefault="006D6F5B" w:rsidP="006D6F5B">
      <w:pPr>
        <w:pStyle w:val="ListParagraph"/>
        <w:numPr>
          <w:ilvl w:val="2"/>
          <w:numId w:val="48"/>
        </w:numPr>
        <w:spacing w:after="0"/>
        <w:contextualSpacing w:val="0"/>
        <w:rPr>
          <w:rFonts w:eastAsia="MS Mincho"/>
          <w:lang w:val="en-US"/>
        </w:rPr>
      </w:pPr>
      <w:r w:rsidRPr="001E0EAD">
        <w:rPr>
          <w:rFonts w:eastAsia="MS Mincho"/>
          <w:lang w:val="en-US"/>
        </w:rPr>
        <w:t>Frequency-diversity</w:t>
      </w:r>
    </w:p>
    <w:p w14:paraId="2917D0F3" w14:textId="77777777" w:rsidR="006D6F5B" w:rsidRPr="001E0EAD" w:rsidRDefault="006D6F5B" w:rsidP="006D6F5B">
      <w:pPr>
        <w:pStyle w:val="ListParagraph"/>
        <w:numPr>
          <w:ilvl w:val="2"/>
          <w:numId w:val="48"/>
        </w:numPr>
        <w:spacing w:after="0"/>
        <w:contextualSpacing w:val="0"/>
        <w:rPr>
          <w:rFonts w:eastAsia="MS Mincho"/>
          <w:lang w:val="en-US"/>
        </w:rPr>
      </w:pPr>
      <w:r w:rsidRPr="001E0EAD">
        <w:rPr>
          <w:rFonts w:eastAsia="MS Mincho"/>
          <w:lang w:val="en-US"/>
        </w:rPr>
        <w:t>Interference-diversity</w:t>
      </w:r>
    </w:p>
    <w:p w14:paraId="11B7C3C9" w14:textId="77777777" w:rsidR="006D6F5B" w:rsidRPr="001E0EAD" w:rsidRDefault="006D6F5B" w:rsidP="006D6F5B">
      <w:pPr>
        <w:pStyle w:val="ListParagraph"/>
        <w:numPr>
          <w:ilvl w:val="2"/>
          <w:numId w:val="48"/>
        </w:numPr>
        <w:spacing w:after="0"/>
        <w:contextualSpacing w:val="0"/>
        <w:rPr>
          <w:rFonts w:eastAsia="MS Mincho"/>
          <w:lang w:val="en-US"/>
        </w:rPr>
      </w:pPr>
      <w:r w:rsidRPr="001E0EAD">
        <w:rPr>
          <w:rFonts w:eastAsia="MS Mincho"/>
          <w:lang w:val="en-US"/>
        </w:rPr>
        <w:t>PAPR/CM and emission</w:t>
      </w:r>
    </w:p>
    <w:p w14:paraId="51DEB0C3" w14:textId="77777777" w:rsidR="006D6F5B" w:rsidRPr="001E0EAD" w:rsidRDefault="006D6F5B" w:rsidP="006D6F5B">
      <w:pPr>
        <w:pStyle w:val="ListParagraph"/>
        <w:numPr>
          <w:ilvl w:val="2"/>
          <w:numId w:val="48"/>
        </w:numPr>
        <w:spacing w:after="0"/>
        <w:contextualSpacing w:val="0"/>
        <w:rPr>
          <w:rFonts w:eastAsia="MS Mincho"/>
          <w:lang w:val="en-US"/>
        </w:rPr>
      </w:pPr>
      <w:r w:rsidRPr="001E0EAD">
        <w:rPr>
          <w:rFonts w:eastAsia="MS Mincho"/>
          <w:lang w:val="en-US"/>
        </w:rPr>
        <w:t>RS overhead</w:t>
      </w:r>
    </w:p>
    <w:p w14:paraId="67301243" w14:textId="77777777" w:rsidR="006D6F5B" w:rsidRPr="001E0EAD" w:rsidRDefault="006D6F5B" w:rsidP="006D6F5B">
      <w:pPr>
        <w:pStyle w:val="ListParagraph"/>
        <w:numPr>
          <w:ilvl w:val="1"/>
          <w:numId w:val="48"/>
        </w:numPr>
        <w:spacing w:after="0"/>
        <w:contextualSpacing w:val="0"/>
        <w:rPr>
          <w:rFonts w:eastAsia="MS Mincho"/>
          <w:lang w:val="en-US"/>
        </w:rPr>
      </w:pPr>
      <w:r w:rsidRPr="001E0EAD">
        <w:rPr>
          <w:rFonts w:eastAsia="MS Mincho"/>
          <w:lang w:val="en-US"/>
        </w:rPr>
        <w:t>Interference randomization should be enabled</w:t>
      </w:r>
    </w:p>
    <w:p w14:paraId="3A3983FC" w14:textId="77777777" w:rsidR="006D6F5B" w:rsidRPr="001E0EAD" w:rsidRDefault="006D6F5B" w:rsidP="006D6F5B">
      <w:pPr>
        <w:pStyle w:val="ListParagraph"/>
        <w:numPr>
          <w:ilvl w:val="1"/>
          <w:numId w:val="48"/>
        </w:numPr>
        <w:spacing w:after="0"/>
        <w:contextualSpacing w:val="0"/>
        <w:rPr>
          <w:rFonts w:eastAsia="MS Mincho"/>
          <w:lang w:val="en-US"/>
        </w:rPr>
      </w:pPr>
      <w:r w:rsidRPr="001E0EAD">
        <w:rPr>
          <w:rFonts w:eastAsia="MS Mincho"/>
          <w:lang w:val="en-US"/>
        </w:rPr>
        <w:t>For more than 2 UCI bits, strive for scalable design with short-PUCCH</w:t>
      </w:r>
    </w:p>
    <w:p w14:paraId="4B8926C0" w14:textId="77777777" w:rsidR="006D6F5B" w:rsidRPr="001E0EAD" w:rsidRDefault="006D6F5B" w:rsidP="006D6F5B">
      <w:pPr>
        <w:ind w:left="360"/>
        <w:rPr>
          <w:rFonts w:eastAsia="MS Mincho"/>
        </w:rPr>
      </w:pPr>
    </w:p>
    <w:p w14:paraId="67A0632C" w14:textId="77777777" w:rsidR="006D6F5B" w:rsidRPr="001E0EAD" w:rsidRDefault="006D6F5B" w:rsidP="006D6F5B">
      <w:pPr>
        <w:pStyle w:val="ListParagraph"/>
        <w:numPr>
          <w:ilvl w:val="0"/>
          <w:numId w:val="48"/>
        </w:numPr>
        <w:spacing w:after="0"/>
        <w:contextualSpacing w:val="0"/>
        <w:rPr>
          <w:rFonts w:eastAsia="MS Mincho"/>
          <w:lang w:val="en-US"/>
        </w:rPr>
      </w:pPr>
      <w:r w:rsidRPr="001E0EAD">
        <w:rPr>
          <w:rFonts w:eastAsia="MS Mincho"/>
          <w:lang w:val="en-US"/>
        </w:rPr>
        <w:t>Both TDM and FDM between short duration PUCCH and long duration PUCCH are supported at least for different UEs in one slot</w:t>
      </w:r>
    </w:p>
    <w:p w14:paraId="0F097D82" w14:textId="77777777" w:rsidR="006D6F5B" w:rsidRPr="001E0EAD" w:rsidRDefault="006D6F5B" w:rsidP="006D6F5B">
      <w:pPr>
        <w:rPr>
          <w:rFonts w:eastAsia="MS Mincho"/>
        </w:rPr>
      </w:pPr>
    </w:p>
    <w:p w14:paraId="7A2094A1" w14:textId="77777777" w:rsidR="006D6F5B" w:rsidRPr="001E0EAD" w:rsidRDefault="006D6F5B" w:rsidP="006D6F5B">
      <w:pPr>
        <w:pStyle w:val="ListParagraph"/>
        <w:numPr>
          <w:ilvl w:val="0"/>
          <w:numId w:val="48"/>
        </w:numPr>
        <w:spacing w:after="0"/>
        <w:contextualSpacing w:val="0"/>
        <w:rPr>
          <w:lang w:val="en-US"/>
        </w:rPr>
      </w:pPr>
      <w:r w:rsidRPr="001E0EAD">
        <w:rPr>
          <w:lang w:val="en-US"/>
        </w:rPr>
        <w:t>For 1-symbol PUCCH, consider following options</w:t>
      </w:r>
    </w:p>
    <w:p w14:paraId="4EF2CB5D" w14:textId="77777777" w:rsidR="006D6F5B" w:rsidRPr="001E0EAD" w:rsidRDefault="006D6F5B" w:rsidP="006D6F5B">
      <w:pPr>
        <w:pStyle w:val="ListParagraph"/>
        <w:ind w:left="2320"/>
        <w:rPr>
          <w:lang w:val="en-US"/>
        </w:rPr>
      </w:pPr>
    </w:p>
    <w:p w14:paraId="537097C2" w14:textId="77777777" w:rsidR="006D6F5B" w:rsidRPr="001E0EAD" w:rsidRDefault="006D6F5B" w:rsidP="006D6F5B">
      <w:pPr>
        <w:pStyle w:val="ListParagraph"/>
        <w:numPr>
          <w:ilvl w:val="1"/>
          <w:numId w:val="48"/>
        </w:numPr>
        <w:spacing w:after="0"/>
        <w:contextualSpacing w:val="0"/>
        <w:rPr>
          <w:lang w:val="en-US"/>
        </w:rPr>
      </w:pPr>
      <w:r w:rsidRPr="001E0EAD">
        <w:rPr>
          <w:lang w:val="en-US"/>
        </w:rPr>
        <w:t>Option 1: RS and UCI of one UE are multiplexed by FDM manner in each symbol.</w:t>
      </w:r>
    </w:p>
    <w:p w14:paraId="217AD9AD" w14:textId="77777777" w:rsidR="006D6F5B" w:rsidRPr="001E0EAD" w:rsidRDefault="006D6F5B" w:rsidP="006D6F5B">
      <w:pPr>
        <w:pStyle w:val="ListParagraph"/>
        <w:numPr>
          <w:ilvl w:val="2"/>
          <w:numId w:val="48"/>
        </w:numPr>
        <w:spacing w:after="0"/>
        <w:contextualSpacing w:val="0"/>
        <w:rPr>
          <w:lang w:val="en-US"/>
        </w:rPr>
      </w:pPr>
      <w:r w:rsidRPr="001E0EAD">
        <w:rPr>
          <w:lang w:val="en-US"/>
        </w:rPr>
        <w:t>Already agreed.</w:t>
      </w:r>
    </w:p>
    <w:p w14:paraId="00FD806B" w14:textId="77777777" w:rsidR="006D6F5B" w:rsidRPr="001E0EAD" w:rsidRDefault="006D6F5B" w:rsidP="006D6F5B">
      <w:pPr>
        <w:pStyle w:val="ListParagraph"/>
        <w:numPr>
          <w:ilvl w:val="1"/>
          <w:numId w:val="48"/>
        </w:numPr>
        <w:spacing w:after="0"/>
        <w:contextualSpacing w:val="0"/>
        <w:rPr>
          <w:lang w:val="en-US"/>
        </w:rPr>
      </w:pPr>
      <w:r w:rsidRPr="001E0EAD">
        <w:rPr>
          <w:lang w:val="en-US"/>
        </w:rPr>
        <w:t>Option 4: Sequence based design without RS only for small (1~2) payload size case</w:t>
      </w:r>
    </w:p>
    <w:p w14:paraId="18342FB0" w14:textId="77777777" w:rsidR="006D6F5B" w:rsidRPr="001E0EAD" w:rsidRDefault="006D6F5B" w:rsidP="006D6F5B">
      <w:pPr>
        <w:pStyle w:val="ListParagraph"/>
        <w:numPr>
          <w:ilvl w:val="2"/>
          <w:numId w:val="48"/>
        </w:numPr>
        <w:spacing w:after="0"/>
        <w:contextualSpacing w:val="0"/>
        <w:rPr>
          <w:lang w:val="en-US"/>
        </w:rPr>
      </w:pPr>
      <w:r w:rsidRPr="001E0EAD">
        <w:rPr>
          <w:lang w:val="en-US"/>
        </w:rPr>
        <w:t>Information is delivered by which sequence/code is transmitted</w:t>
      </w:r>
    </w:p>
    <w:p w14:paraId="251629DD" w14:textId="77777777" w:rsidR="006D6F5B" w:rsidRPr="001E0EAD" w:rsidRDefault="006D6F5B" w:rsidP="006D6F5B">
      <w:pPr>
        <w:pStyle w:val="ListParagraph"/>
        <w:numPr>
          <w:ilvl w:val="2"/>
          <w:numId w:val="48"/>
        </w:numPr>
        <w:spacing w:after="0"/>
        <w:contextualSpacing w:val="0"/>
        <w:rPr>
          <w:lang w:val="en-US"/>
        </w:rPr>
      </w:pPr>
      <w:r w:rsidRPr="001E0EAD">
        <w:rPr>
          <w:lang w:val="en-US"/>
        </w:rPr>
        <w:t>Sequence is mapped over contiguous or non-contiguous Res</w:t>
      </w:r>
    </w:p>
    <w:p w14:paraId="5E50C7BB" w14:textId="77777777" w:rsidR="006D6F5B" w:rsidRPr="001E0EAD" w:rsidRDefault="006D6F5B" w:rsidP="006D6F5B">
      <w:pPr>
        <w:pStyle w:val="ListParagraph"/>
        <w:numPr>
          <w:ilvl w:val="2"/>
          <w:numId w:val="48"/>
        </w:numPr>
        <w:spacing w:after="0"/>
        <w:contextualSpacing w:val="0"/>
        <w:rPr>
          <w:lang w:val="en-US"/>
        </w:rPr>
      </w:pPr>
      <w:r w:rsidRPr="001E0EAD">
        <w:rPr>
          <w:lang w:val="en-US"/>
        </w:rPr>
        <w:t>UCI sequence can be CDMed with DMRS sequence of other UEs</w:t>
      </w:r>
    </w:p>
    <w:p w14:paraId="5C0B3B38" w14:textId="77777777" w:rsidR="006D6F5B" w:rsidRPr="001E0EAD" w:rsidRDefault="006D6F5B" w:rsidP="006D6F5B">
      <w:pPr>
        <w:pStyle w:val="ListParagraph"/>
        <w:numPr>
          <w:ilvl w:val="1"/>
          <w:numId w:val="48"/>
        </w:numPr>
        <w:spacing w:after="0"/>
        <w:contextualSpacing w:val="0"/>
        <w:rPr>
          <w:lang w:val="en-US"/>
        </w:rPr>
      </w:pPr>
      <w:r w:rsidRPr="001E0EAD">
        <w:rPr>
          <w:lang w:val="en-US"/>
        </w:rPr>
        <w:t>Option 5: Sequence based design with RS only for small (1~2) payload size case</w:t>
      </w:r>
    </w:p>
    <w:p w14:paraId="35EBB341" w14:textId="77777777" w:rsidR="006D6F5B" w:rsidRPr="001E0EAD" w:rsidRDefault="006D6F5B" w:rsidP="006D6F5B">
      <w:pPr>
        <w:pStyle w:val="ListParagraph"/>
        <w:numPr>
          <w:ilvl w:val="2"/>
          <w:numId w:val="48"/>
        </w:numPr>
        <w:spacing w:after="0"/>
        <w:contextualSpacing w:val="0"/>
        <w:rPr>
          <w:lang w:val="en-US"/>
        </w:rPr>
      </w:pPr>
      <w:r w:rsidRPr="001E0EAD">
        <w:rPr>
          <w:lang w:val="en-US"/>
        </w:rPr>
        <w:t>Information is delivered by which/what sequence/code is transmitted</w:t>
      </w:r>
    </w:p>
    <w:p w14:paraId="2E488B46" w14:textId="77777777" w:rsidR="006D6F5B" w:rsidRPr="001E0EAD" w:rsidRDefault="006D6F5B" w:rsidP="006D6F5B">
      <w:pPr>
        <w:pStyle w:val="ListParagraph"/>
        <w:numPr>
          <w:ilvl w:val="2"/>
          <w:numId w:val="48"/>
        </w:numPr>
        <w:spacing w:after="0"/>
        <w:contextualSpacing w:val="0"/>
        <w:rPr>
          <w:lang w:val="en-US"/>
        </w:rPr>
      </w:pPr>
      <w:r w:rsidRPr="001E0EAD">
        <w:rPr>
          <w:lang w:val="en-US"/>
        </w:rPr>
        <w:t>RS and UCI are multiplexed by CDM manner</w:t>
      </w:r>
    </w:p>
    <w:p w14:paraId="3013BAEC" w14:textId="77777777" w:rsidR="006D6F5B" w:rsidRPr="001E0EAD" w:rsidRDefault="006D6F5B" w:rsidP="006D6F5B">
      <w:pPr>
        <w:pStyle w:val="ListParagraph"/>
        <w:numPr>
          <w:ilvl w:val="1"/>
          <w:numId w:val="48"/>
        </w:numPr>
        <w:spacing w:after="0"/>
        <w:contextualSpacing w:val="0"/>
        <w:rPr>
          <w:lang w:val="en-US"/>
        </w:rPr>
      </w:pPr>
      <w:r w:rsidRPr="001E0EAD">
        <w:rPr>
          <w:lang w:val="en-US"/>
        </w:rPr>
        <w:t>Option 6: Pre-DFT multiplexing of RS and UCI</w:t>
      </w:r>
    </w:p>
    <w:p w14:paraId="7FF6B5F0" w14:textId="77777777" w:rsidR="006D6F5B" w:rsidRPr="001E0EAD" w:rsidRDefault="006D6F5B" w:rsidP="006D6F5B">
      <w:pPr>
        <w:pStyle w:val="ListParagraph"/>
        <w:numPr>
          <w:ilvl w:val="2"/>
          <w:numId w:val="48"/>
        </w:numPr>
        <w:spacing w:after="0"/>
        <w:contextualSpacing w:val="0"/>
        <w:rPr>
          <w:lang w:val="en-US"/>
        </w:rPr>
      </w:pPr>
      <w:r w:rsidRPr="001E0EAD">
        <w:rPr>
          <w:lang w:val="en-US"/>
        </w:rPr>
        <w:t>Consider for both small and large UCI payload size cases</w:t>
      </w:r>
    </w:p>
    <w:p w14:paraId="36AEBFF5" w14:textId="77777777" w:rsidR="006D6F5B" w:rsidRPr="001E0EAD" w:rsidRDefault="006D6F5B" w:rsidP="006D6F5B">
      <w:pPr>
        <w:pStyle w:val="ListParagraph"/>
        <w:numPr>
          <w:ilvl w:val="2"/>
          <w:numId w:val="48"/>
        </w:numPr>
        <w:spacing w:after="0"/>
        <w:contextualSpacing w:val="0"/>
        <w:rPr>
          <w:lang w:val="en-US"/>
        </w:rPr>
      </w:pPr>
      <w:r w:rsidRPr="001E0EAD">
        <w:rPr>
          <w:lang w:val="en-US"/>
        </w:rPr>
        <w:t>Possibility 1: {CP + Pilot} + {CP + Data} to avoid MPI b/w pilot and data</w:t>
      </w:r>
    </w:p>
    <w:p w14:paraId="6906F8F0" w14:textId="77777777" w:rsidR="006D6F5B" w:rsidRPr="001E0EAD" w:rsidRDefault="006D6F5B" w:rsidP="006D6F5B">
      <w:pPr>
        <w:pStyle w:val="ListParagraph"/>
        <w:numPr>
          <w:ilvl w:val="2"/>
          <w:numId w:val="48"/>
        </w:numPr>
        <w:spacing w:after="0"/>
        <w:contextualSpacing w:val="0"/>
        <w:rPr>
          <w:lang w:val="en-US"/>
        </w:rPr>
      </w:pPr>
      <w:r w:rsidRPr="001E0EAD">
        <w:rPr>
          <w:lang w:val="en-US"/>
        </w:rPr>
        <w:t>Possibility 2: CP + {Pilot + Data} as current DFT-s-OFDM</w:t>
      </w:r>
    </w:p>
    <w:p w14:paraId="4B88EE59" w14:textId="77777777" w:rsidR="006D6F5B" w:rsidRPr="001E0EAD" w:rsidRDefault="006D6F5B" w:rsidP="006D6F5B">
      <w:pPr>
        <w:pStyle w:val="ListParagraph"/>
        <w:numPr>
          <w:ilvl w:val="2"/>
          <w:numId w:val="48"/>
        </w:numPr>
        <w:spacing w:after="0"/>
        <w:contextualSpacing w:val="0"/>
        <w:rPr>
          <w:lang w:val="en-US"/>
        </w:rPr>
      </w:pPr>
      <w:r w:rsidRPr="001E0EAD">
        <w:rPr>
          <w:lang w:val="en-US"/>
        </w:rPr>
        <w:t>Other possibilities are not precluded</w:t>
      </w:r>
    </w:p>
    <w:p w14:paraId="5F2C9A08" w14:textId="77777777" w:rsidR="006D6F5B" w:rsidRPr="001E0EAD" w:rsidRDefault="006D6F5B" w:rsidP="006D6F5B">
      <w:pPr>
        <w:pStyle w:val="ListParagraph"/>
        <w:numPr>
          <w:ilvl w:val="1"/>
          <w:numId w:val="48"/>
        </w:numPr>
        <w:spacing w:after="0"/>
        <w:contextualSpacing w:val="0"/>
        <w:rPr>
          <w:lang w:val="en-US"/>
        </w:rPr>
      </w:pPr>
      <w:r w:rsidRPr="001E0EAD">
        <w:rPr>
          <w:lang w:val="en-US"/>
        </w:rPr>
        <w:t>Combination of above options are not precluded</w:t>
      </w:r>
    </w:p>
    <w:p w14:paraId="4D1E0C9B" w14:textId="77777777" w:rsidR="006D6F5B" w:rsidRPr="001E0EAD" w:rsidRDefault="006D6F5B" w:rsidP="006D6F5B">
      <w:pPr>
        <w:pStyle w:val="ListParagraph"/>
        <w:numPr>
          <w:ilvl w:val="1"/>
          <w:numId w:val="48"/>
        </w:numPr>
        <w:spacing w:after="0"/>
        <w:contextualSpacing w:val="0"/>
        <w:rPr>
          <w:lang w:val="en-US"/>
        </w:rPr>
      </w:pPr>
      <w:r w:rsidRPr="001E0EAD">
        <w:rPr>
          <w:lang w:val="en-US"/>
        </w:rPr>
        <w:t>RAN1 will definitely down select above options in the next meeting</w:t>
      </w:r>
    </w:p>
    <w:p w14:paraId="14D67F23" w14:textId="77777777" w:rsidR="006D6F5B" w:rsidRPr="001E0EAD" w:rsidRDefault="006D6F5B" w:rsidP="006D6F5B">
      <w:pPr>
        <w:pStyle w:val="BodyText"/>
        <w:rPr>
          <w:lang w:eastAsia="ja-JP"/>
        </w:rPr>
      </w:pPr>
    </w:p>
    <w:p w14:paraId="03D8199E" w14:textId="77777777" w:rsidR="006D6F5B" w:rsidRPr="001E0EAD" w:rsidRDefault="006D6F5B" w:rsidP="006D6F5B">
      <w:pPr>
        <w:pStyle w:val="BodyText"/>
      </w:pPr>
      <w:r w:rsidRPr="001E0EAD">
        <w:rPr>
          <w:lang w:eastAsia="ja-JP"/>
        </w:rPr>
        <w:t>In this contribution we describe our proposals for 1-symbol PUCCH given the made agreements.</w:t>
      </w:r>
    </w:p>
    <w:p w14:paraId="3F04B881" w14:textId="77777777" w:rsidR="006D6F5B" w:rsidRPr="006D6F5B" w:rsidRDefault="006D6F5B" w:rsidP="006D6F5B"/>
    <w:p w14:paraId="46E80C79" w14:textId="4AE3AC5C" w:rsidR="0072524C" w:rsidRDefault="00CE66DE" w:rsidP="00245E3E">
      <w:pPr>
        <w:pStyle w:val="Heading1"/>
      </w:pPr>
      <w:r>
        <w:lastRenderedPageBreak/>
        <w:t>Discussion</w:t>
      </w:r>
    </w:p>
    <w:p w14:paraId="4CFC58E8" w14:textId="77777777" w:rsidR="006D6F5B" w:rsidRPr="001E0EAD" w:rsidRDefault="006D6F5B" w:rsidP="006D6F5B">
      <w:pPr>
        <w:pStyle w:val="Heading2"/>
      </w:pPr>
      <w:r w:rsidRPr="001E0EAD">
        <w:t>PUCCH format for 1 or 2 bit</w:t>
      </w:r>
      <w:r>
        <w:t>s</w:t>
      </w:r>
      <w:r w:rsidRPr="001E0EAD">
        <w:t xml:space="preserve"> payload</w:t>
      </w:r>
    </w:p>
    <w:p w14:paraId="5EAB968A" w14:textId="12873D8C" w:rsidR="006D6F5B" w:rsidRDefault="006D6F5B" w:rsidP="006D6F5B">
      <w:pPr>
        <w:pStyle w:val="BodyText"/>
      </w:pPr>
      <w:r w:rsidRPr="001E0EAD">
        <w:t xml:space="preserve">For 1-symbol PUCCH for 1 or 2 bits payload size two different </w:t>
      </w:r>
      <w:r>
        <w:t>formats</w:t>
      </w:r>
      <w:r w:rsidRPr="001E0EAD">
        <w:t xml:space="preserve"> are studied: </w:t>
      </w:r>
      <w:r w:rsidRPr="00B90AA6">
        <w:rPr>
          <w:i/>
        </w:rPr>
        <w:t>Sequence selection</w:t>
      </w:r>
      <w:r w:rsidRPr="001E0EAD">
        <w:t xml:space="preserve"> where the payload selects a single sequence and </w:t>
      </w:r>
      <w:r w:rsidRPr="00B90AA6">
        <w:rPr>
          <w:i/>
        </w:rPr>
        <w:t>sequence modulation</w:t>
      </w:r>
      <w:r w:rsidRPr="001E0EAD">
        <w:t xml:space="preserve"> where the payload is mapped to a BPSK/QPSK symbol which modulates a previously assigned sequence which is then transmitted together with a DM-RS sequence. In sequence selection no DM-RS are transmitted and reception is therefore non-coherent. In sequence modulation a DM-RS is transmitted and dem</w:t>
      </w:r>
      <w:r>
        <w:t>odulation can hence be</w:t>
      </w:r>
      <w:r w:rsidRPr="001E0EAD">
        <w:t xml:space="preserve"> done coherently.</w:t>
      </w:r>
    </w:p>
    <w:p w14:paraId="6950D8C2" w14:textId="77777777" w:rsidR="006D6F5B" w:rsidRPr="001E0EAD" w:rsidRDefault="006D6F5B" w:rsidP="006D6F5B">
      <w:pPr>
        <w:pStyle w:val="BodyText"/>
      </w:pPr>
    </w:p>
    <w:p w14:paraId="1B581DD7" w14:textId="77A560D7" w:rsidR="006D6F5B" w:rsidRPr="006D6F5B" w:rsidRDefault="006D6F5B" w:rsidP="006D6F5B">
      <w:pPr>
        <w:pStyle w:val="Heading3"/>
      </w:pPr>
      <w:r>
        <w:t>Sequence selection</w:t>
      </w:r>
    </w:p>
    <w:p w14:paraId="21916F06" w14:textId="77777777" w:rsidR="006D6F5B" w:rsidRPr="001E0EAD" w:rsidRDefault="006D6F5B" w:rsidP="006D6F5B">
      <w:pPr>
        <w:pStyle w:val="BodyText"/>
      </w:pPr>
      <w:r w:rsidRPr="001E0EAD">
        <w:t xml:space="preserve">Figure 1 depicts sequence selection. </w:t>
      </w:r>
    </w:p>
    <w:p w14:paraId="635CFBF0" w14:textId="77777777" w:rsidR="006D6F5B" w:rsidRPr="001E0EAD" w:rsidRDefault="006D6F5B" w:rsidP="006D6F5B">
      <w:pPr>
        <w:pStyle w:val="BodyText"/>
        <w:jc w:val="center"/>
      </w:pPr>
      <w:r w:rsidRPr="001E0EAD">
        <w:rPr>
          <w:noProof/>
          <w:lang w:val="sv-SE" w:eastAsia="sv-SE"/>
        </w:rPr>
        <w:drawing>
          <wp:inline distT="0" distB="0" distL="0" distR="0" wp14:anchorId="4D94F9B6" wp14:editId="673C922F">
            <wp:extent cx="4233600" cy="23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13">
                      <a:extLst>
                        <a:ext uri="{28A0092B-C50C-407E-A947-70E740481C1C}">
                          <a14:useLocalDpi xmlns:a14="http://schemas.microsoft.com/office/drawing/2010/main" val="0"/>
                        </a:ext>
                      </a:extLst>
                    </a:blip>
                    <a:stretch>
                      <a:fillRect/>
                    </a:stretch>
                  </pic:blipFill>
                  <pic:spPr>
                    <a:xfrm>
                      <a:off x="0" y="0"/>
                      <a:ext cx="4233600" cy="2314800"/>
                    </a:xfrm>
                    <a:prstGeom prst="rect">
                      <a:avLst/>
                    </a:prstGeom>
                  </pic:spPr>
                </pic:pic>
              </a:graphicData>
            </a:graphic>
          </wp:inline>
        </w:drawing>
      </w:r>
    </w:p>
    <w:p w14:paraId="013A2053" w14:textId="0E4722D3" w:rsidR="006D6F5B" w:rsidRDefault="006D6F5B" w:rsidP="006D6F5B">
      <w:pPr>
        <w:pStyle w:val="BodyText"/>
        <w:jc w:val="center"/>
        <w:rPr>
          <w:b/>
        </w:rPr>
      </w:pPr>
      <w:r w:rsidRPr="00FD6A2F">
        <w:rPr>
          <w:b/>
        </w:rPr>
        <w:t xml:space="preserve">Figure </w:t>
      </w:r>
      <w:r w:rsidRPr="00FD6A2F">
        <w:rPr>
          <w:b/>
        </w:rPr>
        <w:fldChar w:fldCharType="begin"/>
      </w:r>
      <w:r w:rsidRPr="00FD6A2F">
        <w:rPr>
          <w:b/>
        </w:rPr>
        <w:instrText xml:space="preserve"> SEQ Figure \* ARABIC </w:instrText>
      </w:r>
      <w:r w:rsidRPr="00FD6A2F">
        <w:rPr>
          <w:b/>
        </w:rPr>
        <w:fldChar w:fldCharType="separate"/>
      </w:r>
      <w:r w:rsidR="0055270D">
        <w:rPr>
          <w:b/>
          <w:noProof/>
        </w:rPr>
        <w:t>1</w:t>
      </w:r>
      <w:r w:rsidRPr="00FD6A2F">
        <w:rPr>
          <w:b/>
          <w:noProof/>
        </w:rPr>
        <w:fldChar w:fldCharType="end"/>
      </w:r>
      <w:r w:rsidRPr="00FD6A2F">
        <w:rPr>
          <w:b/>
        </w:rPr>
        <w:t>: Illustration of the sequence selection format for 1-symbol PUCCH.</w:t>
      </w:r>
    </w:p>
    <w:p w14:paraId="2DF6C67A" w14:textId="77777777" w:rsidR="006D6F5B" w:rsidRPr="00FD6A2F" w:rsidRDefault="006D6F5B" w:rsidP="006D6F5B">
      <w:pPr>
        <w:pStyle w:val="BodyText"/>
        <w:jc w:val="center"/>
        <w:rPr>
          <w:b/>
        </w:rPr>
      </w:pPr>
    </w:p>
    <w:p w14:paraId="6F29043F" w14:textId="77777777" w:rsidR="006D6F5B" w:rsidRDefault="006D6F5B" w:rsidP="006D6F5B">
      <w:pPr>
        <w:pStyle w:val="BodyText"/>
      </w:pPr>
      <w:r w:rsidRPr="001E0EAD">
        <w:t xml:space="preserve">The sequences are computer-optimized sequences as in LTE. All users multiplexed on the same PRB are </w:t>
      </w:r>
      <w:r>
        <w:t>assigned the same base sequence</w:t>
      </w:r>
      <w:r w:rsidRPr="001E0EAD">
        <w:t xml:space="preserve"> but different cyclic shifts</w:t>
      </w:r>
      <w:r>
        <w:t xml:space="preserve"> (CS)</w:t>
      </w:r>
      <w:r w:rsidRPr="001E0EAD">
        <w:t>.</w:t>
      </w:r>
      <w:r>
        <w:t xml:space="preserve"> For 1 </w:t>
      </w:r>
      <w:r w:rsidRPr="001E0EAD">
        <w:t>bit payload a user gets 2 cyclic shifts assigned and the multiplex</w:t>
      </w:r>
      <w:r>
        <w:t>ing capacity is 6 users per PRB. F</w:t>
      </w:r>
      <w:r w:rsidRPr="001E0EAD">
        <w:t>or a payload of 2 bits</w:t>
      </w:r>
      <w:r>
        <w:t>,</w:t>
      </w:r>
      <w:r w:rsidRPr="001E0EAD">
        <w:t xml:space="preserve"> 4 cyclic shifts are needed per user and up to 3 users can be multiplexed on a single PRB. </w:t>
      </w:r>
    </w:p>
    <w:p w14:paraId="1394C6A2" w14:textId="22805EFD" w:rsidR="006D6F5B" w:rsidRDefault="006D6F5B" w:rsidP="006D6F5B">
      <w:pPr>
        <w:pStyle w:val="BodyText"/>
        <w:rPr>
          <w:b/>
        </w:rPr>
      </w:pPr>
      <w:r w:rsidRPr="00DF168E">
        <w:rPr>
          <w:b/>
        </w:rPr>
        <w:t>Observation 1 Sequence selection PUCCH provides limited user multiplexing capacity.</w:t>
      </w:r>
    </w:p>
    <w:p w14:paraId="31C8E601" w14:textId="77777777" w:rsidR="006D6F5B" w:rsidRPr="00DF168E" w:rsidRDefault="006D6F5B" w:rsidP="006D6F5B">
      <w:pPr>
        <w:pStyle w:val="BodyText"/>
        <w:rPr>
          <w:b/>
        </w:rPr>
      </w:pPr>
    </w:p>
    <w:p w14:paraId="4F1C475A" w14:textId="1450925E" w:rsidR="00B4085E" w:rsidRDefault="006D6F5B" w:rsidP="006D6F5B">
      <w:pPr>
        <w:pStyle w:val="Heading3"/>
        <w:rPr>
          <w:rFonts w:eastAsia="MS Mincho"/>
        </w:rPr>
      </w:pPr>
      <w:r>
        <w:rPr>
          <w:rFonts w:eastAsia="MS Mincho"/>
        </w:rPr>
        <w:t>Sequence modulation</w:t>
      </w:r>
    </w:p>
    <w:p w14:paraId="7A7BDCA4" w14:textId="77777777" w:rsidR="006D6F5B" w:rsidRPr="001E0EAD" w:rsidRDefault="006D6F5B" w:rsidP="006D6F5B">
      <w:pPr>
        <w:pStyle w:val="BodyText"/>
      </w:pPr>
      <w:r w:rsidRPr="001E0EAD">
        <w:t xml:space="preserve">Sequence modulation is shown in Figure 2. </w:t>
      </w:r>
      <w:r>
        <w:t xml:space="preserve">The subcarriers of a PRB are split into two combs and one comb is used for DM-RS and the other comb is used for UCI. </w:t>
      </w:r>
      <w:r w:rsidRPr="0095766A">
        <w:t xml:space="preserve">Each user gets one cyclic shift for DM-RS and one cyclic shift for UCI assigned. The multiplexing capacity is independent of payload and is up to 6 users per PRB. </w:t>
      </w:r>
    </w:p>
    <w:p w14:paraId="7CCC701E" w14:textId="77777777" w:rsidR="006D6F5B" w:rsidRPr="001E0EAD" w:rsidRDefault="006D6F5B" w:rsidP="006D6F5B">
      <w:pPr>
        <w:pStyle w:val="BodyText"/>
        <w:jc w:val="center"/>
      </w:pPr>
      <w:r>
        <w:rPr>
          <w:noProof/>
          <w:lang w:val="sv-SE" w:eastAsia="sv-SE"/>
        </w:rPr>
        <w:lastRenderedPageBreak/>
        <w:drawing>
          <wp:inline distT="0" distB="0" distL="0" distR="0" wp14:anchorId="037CD594" wp14:editId="671A33C7">
            <wp:extent cx="4237200" cy="297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2.png"/>
                    <pic:cNvPicPr/>
                  </pic:nvPicPr>
                  <pic:blipFill>
                    <a:blip r:embed="rId14">
                      <a:extLst>
                        <a:ext uri="{28A0092B-C50C-407E-A947-70E740481C1C}">
                          <a14:useLocalDpi xmlns:a14="http://schemas.microsoft.com/office/drawing/2010/main" val="0"/>
                        </a:ext>
                      </a:extLst>
                    </a:blip>
                    <a:stretch>
                      <a:fillRect/>
                    </a:stretch>
                  </pic:blipFill>
                  <pic:spPr>
                    <a:xfrm>
                      <a:off x="0" y="0"/>
                      <a:ext cx="4237200" cy="2973600"/>
                    </a:xfrm>
                    <a:prstGeom prst="rect">
                      <a:avLst/>
                    </a:prstGeom>
                  </pic:spPr>
                </pic:pic>
              </a:graphicData>
            </a:graphic>
          </wp:inline>
        </w:drawing>
      </w:r>
    </w:p>
    <w:p w14:paraId="49F62882" w14:textId="342BAEDD" w:rsidR="006D6F5B" w:rsidRDefault="006D6F5B" w:rsidP="006D6F5B">
      <w:pPr>
        <w:pStyle w:val="BodyText"/>
        <w:jc w:val="center"/>
        <w:rPr>
          <w:b/>
        </w:rPr>
      </w:pPr>
      <w:r w:rsidRPr="00FD6A2F">
        <w:rPr>
          <w:b/>
        </w:rPr>
        <w:t xml:space="preserve">Figure </w:t>
      </w:r>
      <w:r w:rsidRPr="00FD6A2F">
        <w:rPr>
          <w:b/>
        </w:rPr>
        <w:fldChar w:fldCharType="begin"/>
      </w:r>
      <w:r w:rsidRPr="00FD6A2F">
        <w:rPr>
          <w:b/>
        </w:rPr>
        <w:instrText xml:space="preserve"> SEQ Figure \* ARABIC </w:instrText>
      </w:r>
      <w:r w:rsidRPr="00FD6A2F">
        <w:rPr>
          <w:b/>
        </w:rPr>
        <w:fldChar w:fldCharType="separate"/>
      </w:r>
      <w:r w:rsidR="0055270D">
        <w:rPr>
          <w:b/>
          <w:noProof/>
        </w:rPr>
        <w:t>2</w:t>
      </w:r>
      <w:r w:rsidRPr="00FD6A2F">
        <w:rPr>
          <w:b/>
          <w:noProof/>
        </w:rPr>
        <w:fldChar w:fldCharType="end"/>
      </w:r>
      <w:r w:rsidRPr="00FD6A2F">
        <w:rPr>
          <w:b/>
        </w:rPr>
        <w:t>: Illustration of the sequence modulation format for 1-symbol PUCCH.</w:t>
      </w:r>
    </w:p>
    <w:p w14:paraId="01D65278" w14:textId="77777777" w:rsidR="006D6F5B" w:rsidRPr="00FD6A2F" w:rsidRDefault="006D6F5B" w:rsidP="006D6F5B">
      <w:pPr>
        <w:pStyle w:val="BodyText"/>
        <w:jc w:val="center"/>
        <w:rPr>
          <w:b/>
        </w:rPr>
      </w:pPr>
    </w:p>
    <w:p w14:paraId="720BD5F2" w14:textId="732E4BC2" w:rsidR="006D6F5B" w:rsidRDefault="006D6F5B" w:rsidP="006D6F5B">
      <w:pPr>
        <w:pStyle w:val="Heading3"/>
        <w:rPr>
          <w:rFonts w:eastAsia="MS Mincho"/>
        </w:rPr>
      </w:pPr>
      <w:r>
        <w:rPr>
          <w:rFonts w:eastAsia="MS Mincho"/>
        </w:rPr>
        <w:t>Simulations</w:t>
      </w:r>
    </w:p>
    <w:p w14:paraId="101BE519" w14:textId="77777777" w:rsidR="006D6F5B" w:rsidRDefault="006D6F5B" w:rsidP="006D6F5B">
      <w:pPr>
        <w:pStyle w:val="BodyText"/>
      </w:pPr>
      <w:r>
        <w:t xml:space="preserve">In this section we compare the performance of sequence selection with sequence modulation by means of link-level simulations. First, the BLER of the two formats are compared with increased degree of user multiplexing. Secondly, the operating SNR for single-user transmission is evaluated. The </w:t>
      </w:r>
      <w:r w:rsidRPr="00206D0B">
        <w:t>operating</w:t>
      </w:r>
      <w:r w:rsidRPr="001400C8">
        <w:rPr>
          <w:i/>
        </w:rPr>
        <w:t xml:space="preserve"> </w:t>
      </w:r>
      <w:r w:rsidRPr="00206D0B">
        <w:t>SNR</w:t>
      </w:r>
      <w:r>
        <w:t xml:space="preserve"> is defined as the minimum SNR required to simultaneously fulfill all the performance metrics in Table 1. </w:t>
      </w:r>
    </w:p>
    <w:p w14:paraId="19309C11" w14:textId="77777777" w:rsidR="006D6F5B" w:rsidRDefault="006D6F5B" w:rsidP="006D6F5B">
      <w:pPr>
        <w:pStyle w:val="BodyText"/>
      </w:pPr>
      <w:r>
        <w:t xml:space="preserve">The simulation settings and performance metrics are listed in Table 1. The simulation assumptions for sequence selection/modulation format are listed in Table 2-3. </w:t>
      </w:r>
    </w:p>
    <w:p w14:paraId="78E0038D" w14:textId="77777777" w:rsidR="006D6F5B" w:rsidRDefault="006D6F5B" w:rsidP="006D6F5B">
      <w:pPr>
        <w:pStyle w:val="BodyText"/>
      </w:pPr>
    </w:p>
    <w:p w14:paraId="44F52E16" w14:textId="77777777" w:rsidR="006D6F5B" w:rsidRPr="00FD6A2F" w:rsidRDefault="006D6F5B" w:rsidP="006D6F5B">
      <w:pPr>
        <w:pStyle w:val="BodyText"/>
        <w:jc w:val="center"/>
        <w:rPr>
          <w:b/>
        </w:rPr>
      </w:pPr>
      <w:r w:rsidRPr="00FD6A2F">
        <w:rPr>
          <w:b/>
        </w:rPr>
        <w:t>Table 1: Simulation settings and performance metrics</w:t>
      </w:r>
    </w:p>
    <w:tbl>
      <w:tblPr>
        <w:tblStyle w:val="TableGrid"/>
        <w:tblW w:w="0" w:type="auto"/>
        <w:tblLook w:val="04A0" w:firstRow="1" w:lastRow="0" w:firstColumn="1" w:lastColumn="0" w:noHBand="0" w:noVBand="1"/>
      </w:tblPr>
      <w:tblGrid>
        <w:gridCol w:w="4531"/>
        <w:gridCol w:w="4531"/>
      </w:tblGrid>
      <w:tr w:rsidR="006D6F5B" w:rsidRPr="001E0EAD" w14:paraId="0806ABA4" w14:textId="77777777" w:rsidTr="006F4205">
        <w:tc>
          <w:tcPr>
            <w:tcW w:w="4531" w:type="dxa"/>
          </w:tcPr>
          <w:p w14:paraId="0CF5D132" w14:textId="77777777" w:rsidR="006D6F5B" w:rsidRPr="001E0EAD" w:rsidRDefault="006D6F5B" w:rsidP="006F4205">
            <w:pPr>
              <w:pStyle w:val="BodyText"/>
              <w:rPr>
                <w:b/>
              </w:rPr>
            </w:pPr>
            <w:r w:rsidRPr="001E0EAD">
              <w:rPr>
                <w:b/>
              </w:rPr>
              <w:t>Parameter</w:t>
            </w:r>
          </w:p>
        </w:tc>
        <w:tc>
          <w:tcPr>
            <w:tcW w:w="4531" w:type="dxa"/>
          </w:tcPr>
          <w:p w14:paraId="4D671E6A" w14:textId="77777777" w:rsidR="006D6F5B" w:rsidRPr="001E0EAD" w:rsidRDefault="006D6F5B" w:rsidP="006F4205">
            <w:pPr>
              <w:pStyle w:val="BodyText"/>
              <w:rPr>
                <w:b/>
              </w:rPr>
            </w:pPr>
            <w:r w:rsidRPr="001E0EAD">
              <w:rPr>
                <w:b/>
              </w:rPr>
              <w:t>Value</w:t>
            </w:r>
          </w:p>
        </w:tc>
      </w:tr>
      <w:tr w:rsidR="006D6F5B" w:rsidRPr="001E0EAD" w14:paraId="4175C87C" w14:textId="77777777" w:rsidTr="006F4205">
        <w:tc>
          <w:tcPr>
            <w:tcW w:w="4531" w:type="dxa"/>
          </w:tcPr>
          <w:p w14:paraId="02F371F9" w14:textId="77777777" w:rsidR="006D6F5B" w:rsidRPr="001E0EAD" w:rsidRDefault="006D6F5B" w:rsidP="006F4205">
            <w:pPr>
              <w:pStyle w:val="BodyText"/>
            </w:pPr>
            <w:r>
              <w:t>Carrier frequency</w:t>
            </w:r>
          </w:p>
        </w:tc>
        <w:tc>
          <w:tcPr>
            <w:tcW w:w="4531" w:type="dxa"/>
          </w:tcPr>
          <w:p w14:paraId="50680432" w14:textId="77777777" w:rsidR="006D6F5B" w:rsidRPr="001E0EAD" w:rsidRDefault="006D6F5B" w:rsidP="006F4205">
            <w:pPr>
              <w:pStyle w:val="BodyText"/>
            </w:pPr>
            <w:r>
              <w:t>4 GHz</w:t>
            </w:r>
          </w:p>
        </w:tc>
      </w:tr>
      <w:tr w:rsidR="006D6F5B" w:rsidRPr="001E0EAD" w14:paraId="791C4285" w14:textId="77777777" w:rsidTr="006F4205">
        <w:tc>
          <w:tcPr>
            <w:tcW w:w="4531" w:type="dxa"/>
          </w:tcPr>
          <w:p w14:paraId="5E99111D" w14:textId="77777777" w:rsidR="006D6F5B" w:rsidRPr="001E0EAD" w:rsidRDefault="006D6F5B" w:rsidP="006F4205">
            <w:pPr>
              <w:pStyle w:val="BodyText"/>
            </w:pPr>
            <w:r>
              <w:t>Channel model</w:t>
            </w:r>
          </w:p>
        </w:tc>
        <w:tc>
          <w:tcPr>
            <w:tcW w:w="4531" w:type="dxa"/>
          </w:tcPr>
          <w:p w14:paraId="31327E19" w14:textId="77777777" w:rsidR="006D6F5B" w:rsidRPr="001E0EAD" w:rsidRDefault="006D6F5B" w:rsidP="006F4205">
            <w:pPr>
              <w:pStyle w:val="BodyText"/>
            </w:pPr>
            <w:r>
              <w:t>TDL-A 300 ns</w:t>
            </w:r>
          </w:p>
        </w:tc>
      </w:tr>
      <w:tr w:rsidR="006D6F5B" w:rsidRPr="001E0EAD" w14:paraId="486F993B" w14:textId="77777777" w:rsidTr="006F4205">
        <w:tc>
          <w:tcPr>
            <w:tcW w:w="4531" w:type="dxa"/>
          </w:tcPr>
          <w:p w14:paraId="4C30E66C" w14:textId="77777777" w:rsidR="006D6F5B" w:rsidRPr="001E0EAD" w:rsidRDefault="006D6F5B" w:rsidP="006F4205">
            <w:pPr>
              <w:pStyle w:val="BodyText"/>
            </w:pPr>
            <w:r>
              <w:t>Subcarrier spacing</w:t>
            </w:r>
          </w:p>
        </w:tc>
        <w:tc>
          <w:tcPr>
            <w:tcW w:w="4531" w:type="dxa"/>
          </w:tcPr>
          <w:p w14:paraId="0B048BB0" w14:textId="77777777" w:rsidR="006D6F5B" w:rsidRPr="001E0EAD" w:rsidRDefault="006D6F5B" w:rsidP="006F4205">
            <w:pPr>
              <w:pStyle w:val="BodyText"/>
            </w:pPr>
            <w:r>
              <w:t>15 kHz</w:t>
            </w:r>
          </w:p>
        </w:tc>
      </w:tr>
      <w:tr w:rsidR="006D6F5B" w:rsidRPr="001E0EAD" w14:paraId="3C3C6A1F" w14:textId="77777777" w:rsidTr="006F4205">
        <w:tc>
          <w:tcPr>
            <w:tcW w:w="4531" w:type="dxa"/>
          </w:tcPr>
          <w:p w14:paraId="7C565268" w14:textId="77777777" w:rsidR="006D6F5B" w:rsidRPr="001E0EAD" w:rsidRDefault="006D6F5B" w:rsidP="006F4205">
            <w:pPr>
              <w:pStyle w:val="BodyText"/>
            </w:pPr>
            <w:r>
              <w:t>BS antenna configuration</w:t>
            </w:r>
          </w:p>
        </w:tc>
        <w:tc>
          <w:tcPr>
            <w:tcW w:w="4531" w:type="dxa"/>
          </w:tcPr>
          <w:p w14:paraId="16A46827" w14:textId="77777777" w:rsidR="006D6F5B" w:rsidRPr="001E0EAD" w:rsidRDefault="006D6F5B" w:rsidP="006F4205">
            <w:pPr>
              <w:pStyle w:val="BodyText"/>
            </w:pPr>
            <w:r>
              <w:t>2 Rx, uncorrelated</w:t>
            </w:r>
          </w:p>
        </w:tc>
      </w:tr>
      <w:tr w:rsidR="006D6F5B" w:rsidRPr="001E0EAD" w14:paraId="2F20C2BB" w14:textId="77777777" w:rsidTr="006F4205">
        <w:tc>
          <w:tcPr>
            <w:tcW w:w="4531" w:type="dxa"/>
          </w:tcPr>
          <w:p w14:paraId="74C00BD0" w14:textId="77777777" w:rsidR="006D6F5B" w:rsidRPr="001E0EAD" w:rsidRDefault="006D6F5B" w:rsidP="006F4205">
            <w:pPr>
              <w:pStyle w:val="BodyText"/>
            </w:pPr>
            <w:r>
              <w:t>UE antenna configuration</w:t>
            </w:r>
          </w:p>
        </w:tc>
        <w:tc>
          <w:tcPr>
            <w:tcW w:w="4531" w:type="dxa"/>
          </w:tcPr>
          <w:p w14:paraId="069221A1" w14:textId="77777777" w:rsidR="006D6F5B" w:rsidRPr="001E0EAD" w:rsidRDefault="006D6F5B" w:rsidP="006F4205">
            <w:pPr>
              <w:pStyle w:val="BodyText"/>
            </w:pPr>
            <w:r>
              <w:t>1 Tx</w:t>
            </w:r>
          </w:p>
        </w:tc>
      </w:tr>
      <w:tr w:rsidR="006D6F5B" w:rsidRPr="001E0EAD" w14:paraId="4203C1E6" w14:textId="77777777" w:rsidTr="006F4205">
        <w:tc>
          <w:tcPr>
            <w:tcW w:w="4531" w:type="dxa"/>
          </w:tcPr>
          <w:p w14:paraId="16DB3DFA" w14:textId="77777777" w:rsidR="006D6F5B" w:rsidRPr="001E0EAD" w:rsidRDefault="006D6F5B" w:rsidP="006F4205">
            <w:pPr>
              <w:pStyle w:val="BodyText"/>
            </w:pPr>
            <w:r>
              <w:t>Disturbance</w:t>
            </w:r>
          </w:p>
        </w:tc>
        <w:tc>
          <w:tcPr>
            <w:tcW w:w="4531" w:type="dxa"/>
          </w:tcPr>
          <w:p w14:paraId="73E56294" w14:textId="77777777" w:rsidR="006D6F5B" w:rsidRPr="001E0EAD" w:rsidRDefault="006D6F5B" w:rsidP="006F4205">
            <w:pPr>
              <w:pStyle w:val="BodyText"/>
            </w:pPr>
            <w:r>
              <w:t>AWGN (no inter-cell interference)</w:t>
            </w:r>
          </w:p>
        </w:tc>
      </w:tr>
      <w:tr w:rsidR="006D6F5B" w:rsidRPr="001E0EAD" w14:paraId="492CB8EA" w14:textId="77777777" w:rsidTr="006F4205">
        <w:tc>
          <w:tcPr>
            <w:tcW w:w="4531" w:type="dxa"/>
            <w:vAlign w:val="center"/>
          </w:tcPr>
          <w:p w14:paraId="25327165" w14:textId="77777777" w:rsidR="006D6F5B" w:rsidRDefault="006D6F5B" w:rsidP="006F4205">
            <w:pPr>
              <w:pStyle w:val="BodyText"/>
            </w:pPr>
            <w:r>
              <w:t>Performance metric</w:t>
            </w:r>
          </w:p>
        </w:tc>
        <w:tc>
          <w:tcPr>
            <w:tcW w:w="4531" w:type="dxa"/>
          </w:tcPr>
          <w:p w14:paraId="1B34E531" w14:textId="77777777" w:rsidR="006D6F5B" w:rsidRDefault="006D6F5B" w:rsidP="006F4205">
            <w:pPr>
              <w:pStyle w:val="BodyText"/>
            </w:pPr>
            <w:r>
              <w:t>Nack-to-Ack error probability ≤ 0.1%</w:t>
            </w:r>
          </w:p>
          <w:p w14:paraId="574956CD" w14:textId="77777777" w:rsidR="006D6F5B" w:rsidRDefault="006D6F5B" w:rsidP="006F4205">
            <w:pPr>
              <w:pStyle w:val="BodyText"/>
            </w:pPr>
            <w:r>
              <w:t>Ack-miss detection probability ≤ 1%</w:t>
            </w:r>
          </w:p>
          <w:p w14:paraId="3393D3AF" w14:textId="77777777" w:rsidR="006D6F5B" w:rsidRDefault="006D6F5B" w:rsidP="006F4205">
            <w:pPr>
              <w:pStyle w:val="BodyText"/>
            </w:pPr>
            <w:r>
              <w:t>DTX-to-ACK probability ≤ 1%</w:t>
            </w:r>
          </w:p>
        </w:tc>
      </w:tr>
    </w:tbl>
    <w:p w14:paraId="53BEC8C4" w14:textId="77777777" w:rsidR="006D6F5B" w:rsidRDefault="006D6F5B" w:rsidP="006D6F5B"/>
    <w:p w14:paraId="5928E649" w14:textId="77777777" w:rsidR="006D6F5B" w:rsidRPr="00FD6A2F" w:rsidRDefault="006D6F5B" w:rsidP="006D6F5B">
      <w:pPr>
        <w:pStyle w:val="BodyText"/>
        <w:jc w:val="center"/>
        <w:rPr>
          <w:b/>
        </w:rPr>
      </w:pPr>
      <w:r w:rsidRPr="00FD6A2F">
        <w:rPr>
          <w:b/>
        </w:rPr>
        <w:t>Table 2: Simulation assumptions for sequence selection</w:t>
      </w:r>
    </w:p>
    <w:tbl>
      <w:tblPr>
        <w:tblStyle w:val="TableGrid"/>
        <w:tblW w:w="0" w:type="auto"/>
        <w:tblLook w:val="04A0" w:firstRow="1" w:lastRow="0" w:firstColumn="1" w:lastColumn="0" w:noHBand="0" w:noVBand="1"/>
      </w:tblPr>
      <w:tblGrid>
        <w:gridCol w:w="4531"/>
        <w:gridCol w:w="4531"/>
      </w:tblGrid>
      <w:tr w:rsidR="006D6F5B" w:rsidRPr="001E0EAD" w14:paraId="6AB92702" w14:textId="77777777" w:rsidTr="006F4205">
        <w:tc>
          <w:tcPr>
            <w:tcW w:w="4531" w:type="dxa"/>
          </w:tcPr>
          <w:p w14:paraId="11176B9E" w14:textId="77777777" w:rsidR="006D6F5B" w:rsidRPr="001E0EAD" w:rsidRDefault="006D6F5B" w:rsidP="006F4205">
            <w:pPr>
              <w:pStyle w:val="BodyText"/>
              <w:rPr>
                <w:b/>
              </w:rPr>
            </w:pPr>
            <w:r w:rsidRPr="001E0EAD">
              <w:rPr>
                <w:b/>
              </w:rPr>
              <w:lastRenderedPageBreak/>
              <w:t>Parameter</w:t>
            </w:r>
          </w:p>
        </w:tc>
        <w:tc>
          <w:tcPr>
            <w:tcW w:w="4531" w:type="dxa"/>
          </w:tcPr>
          <w:p w14:paraId="4A8851DB" w14:textId="77777777" w:rsidR="006D6F5B" w:rsidRPr="001E0EAD" w:rsidRDefault="006D6F5B" w:rsidP="006F4205">
            <w:pPr>
              <w:pStyle w:val="BodyText"/>
              <w:rPr>
                <w:b/>
              </w:rPr>
            </w:pPr>
            <w:r w:rsidRPr="001E0EAD">
              <w:rPr>
                <w:b/>
              </w:rPr>
              <w:t>Value</w:t>
            </w:r>
          </w:p>
        </w:tc>
      </w:tr>
      <w:tr w:rsidR="006D6F5B" w:rsidRPr="001E0EAD" w14:paraId="6E0D7D21" w14:textId="77777777" w:rsidTr="006F4205">
        <w:tc>
          <w:tcPr>
            <w:tcW w:w="4531" w:type="dxa"/>
          </w:tcPr>
          <w:p w14:paraId="5C1A5982" w14:textId="77777777" w:rsidR="006D6F5B" w:rsidRPr="001E0EAD" w:rsidRDefault="006D6F5B" w:rsidP="006F4205">
            <w:pPr>
              <w:pStyle w:val="BodyText"/>
            </w:pPr>
            <w:r w:rsidRPr="001E0EAD">
              <w:t>Payload</w:t>
            </w:r>
          </w:p>
        </w:tc>
        <w:tc>
          <w:tcPr>
            <w:tcW w:w="4531" w:type="dxa"/>
          </w:tcPr>
          <w:p w14:paraId="79E8ABA3" w14:textId="77777777" w:rsidR="006D6F5B" w:rsidRPr="001E0EAD" w:rsidRDefault="006D6F5B" w:rsidP="006F4205">
            <w:pPr>
              <w:pStyle w:val="BodyText"/>
            </w:pPr>
            <w:r w:rsidRPr="001E0EAD">
              <w:t>1, 2 bits</w:t>
            </w:r>
          </w:p>
        </w:tc>
      </w:tr>
      <w:tr w:rsidR="006D6F5B" w:rsidRPr="001E0EAD" w14:paraId="1FCEF217" w14:textId="77777777" w:rsidTr="006F4205">
        <w:tc>
          <w:tcPr>
            <w:tcW w:w="4531" w:type="dxa"/>
          </w:tcPr>
          <w:p w14:paraId="16865101" w14:textId="77777777" w:rsidR="006D6F5B" w:rsidRPr="001E0EAD" w:rsidRDefault="006D6F5B" w:rsidP="006F4205">
            <w:pPr>
              <w:pStyle w:val="BodyText"/>
            </w:pPr>
            <w:r w:rsidRPr="001E0EAD">
              <w:t>Channel coding</w:t>
            </w:r>
          </w:p>
        </w:tc>
        <w:tc>
          <w:tcPr>
            <w:tcW w:w="4531" w:type="dxa"/>
          </w:tcPr>
          <w:p w14:paraId="39DE4A23" w14:textId="77777777" w:rsidR="006D6F5B" w:rsidRPr="001E0EAD" w:rsidRDefault="006D6F5B" w:rsidP="006F4205">
            <w:pPr>
              <w:pStyle w:val="BodyText"/>
            </w:pPr>
            <w:r w:rsidRPr="001E0EAD">
              <w:t>NA</w:t>
            </w:r>
          </w:p>
        </w:tc>
      </w:tr>
      <w:tr w:rsidR="006D6F5B" w:rsidRPr="001E0EAD" w14:paraId="5F51A976" w14:textId="77777777" w:rsidTr="006F4205">
        <w:tc>
          <w:tcPr>
            <w:tcW w:w="4531" w:type="dxa"/>
          </w:tcPr>
          <w:p w14:paraId="612A19DF" w14:textId="77777777" w:rsidR="006D6F5B" w:rsidRPr="001E0EAD" w:rsidRDefault="006D6F5B" w:rsidP="006F4205">
            <w:pPr>
              <w:pStyle w:val="BodyText"/>
            </w:pPr>
            <w:r w:rsidRPr="001E0EAD">
              <w:t>CRC</w:t>
            </w:r>
          </w:p>
        </w:tc>
        <w:tc>
          <w:tcPr>
            <w:tcW w:w="4531" w:type="dxa"/>
          </w:tcPr>
          <w:p w14:paraId="272F5EB9" w14:textId="77777777" w:rsidR="006D6F5B" w:rsidRPr="001E0EAD" w:rsidRDefault="006D6F5B" w:rsidP="006F4205">
            <w:pPr>
              <w:pStyle w:val="BodyText"/>
            </w:pPr>
            <w:r>
              <w:t>NA</w:t>
            </w:r>
          </w:p>
        </w:tc>
      </w:tr>
      <w:tr w:rsidR="006D6F5B" w:rsidRPr="001E0EAD" w14:paraId="723A0EA8" w14:textId="77777777" w:rsidTr="006F4205">
        <w:tc>
          <w:tcPr>
            <w:tcW w:w="4531" w:type="dxa"/>
          </w:tcPr>
          <w:p w14:paraId="5ADEEDEE" w14:textId="77777777" w:rsidR="006D6F5B" w:rsidRPr="001E0EAD" w:rsidRDefault="006D6F5B" w:rsidP="006F4205">
            <w:pPr>
              <w:pStyle w:val="BodyText"/>
            </w:pPr>
            <w:r w:rsidRPr="001E0EAD">
              <w:t>#PRB</w:t>
            </w:r>
          </w:p>
        </w:tc>
        <w:tc>
          <w:tcPr>
            <w:tcW w:w="4531" w:type="dxa"/>
          </w:tcPr>
          <w:p w14:paraId="355AAA0A" w14:textId="77777777" w:rsidR="006D6F5B" w:rsidRPr="001E0EAD" w:rsidRDefault="006D6F5B" w:rsidP="006F4205">
            <w:pPr>
              <w:pStyle w:val="BodyText"/>
            </w:pPr>
            <w:r w:rsidRPr="001E0EAD">
              <w:t>1</w:t>
            </w:r>
          </w:p>
        </w:tc>
      </w:tr>
      <w:tr w:rsidR="006D6F5B" w:rsidRPr="001E0EAD" w14:paraId="138A9A2A" w14:textId="77777777" w:rsidTr="006F4205">
        <w:tc>
          <w:tcPr>
            <w:tcW w:w="4531" w:type="dxa"/>
          </w:tcPr>
          <w:p w14:paraId="385138BF" w14:textId="77777777" w:rsidR="006D6F5B" w:rsidRPr="001E0EAD" w:rsidRDefault="006D6F5B" w:rsidP="006F4205">
            <w:pPr>
              <w:pStyle w:val="BodyText"/>
            </w:pPr>
            <w:r>
              <w:t>S</w:t>
            </w:r>
            <w:r w:rsidRPr="001E0EAD">
              <w:t>ubcarrier allocation</w:t>
            </w:r>
          </w:p>
        </w:tc>
        <w:tc>
          <w:tcPr>
            <w:tcW w:w="4531" w:type="dxa"/>
          </w:tcPr>
          <w:p w14:paraId="1EFAB8A7" w14:textId="77777777" w:rsidR="006D6F5B" w:rsidRPr="001E0EAD" w:rsidRDefault="006D6F5B" w:rsidP="006F4205">
            <w:pPr>
              <w:pStyle w:val="BodyText"/>
            </w:pPr>
            <w:r w:rsidRPr="001E0EAD">
              <w:t>Contiguous over allocated PRBs</w:t>
            </w:r>
          </w:p>
        </w:tc>
      </w:tr>
      <w:tr w:rsidR="006D6F5B" w:rsidRPr="001E0EAD" w14:paraId="0B738406" w14:textId="77777777" w:rsidTr="006F4205">
        <w:tc>
          <w:tcPr>
            <w:tcW w:w="4531" w:type="dxa"/>
          </w:tcPr>
          <w:p w14:paraId="4748F946" w14:textId="77777777" w:rsidR="006D6F5B" w:rsidRPr="001E0EAD" w:rsidRDefault="006D6F5B" w:rsidP="006F4205">
            <w:pPr>
              <w:pStyle w:val="BodyText"/>
            </w:pPr>
            <w:r>
              <w:t>DM-RS overhead</w:t>
            </w:r>
          </w:p>
        </w:tc>
        <w:tc>
          <w:tcPr>
            <w:tcW w:w="4531" w:type="dxa"/>
          </w:tcPr>
          <w:p w14:paraId="558FDF39" w14:textId="77777777" w:rsidR="006D6F5B" w:rsidRPr="001E0EAD" w:rsidRDefault="006D6F5B" w:rsidP="006F4205">
            <w:pPr>
              <w:pStyle w:val="BodyText"/>
            </w:pPr>
            <w:r w:rsidRPr="001E0EAD">
              <w:t>NA</w:t>
            </w:r>
          </w:p>
        </w:tc>
      </w:tr>
      <w:tr w:rsidR="006D6F5B" w:rsidRPr="001E0EAD" w14:paraId="05FEAE64" w14:textId="77777777" w:rsidTr="006F4205">
        <w:tc>
          <w:tcPr>
            <w:tcW w:w="4531" w:type="dxa"/>
          </w:tcPr>
          <w:p w14:paraId="699C8663" w14:textId="77777777" w:rsidR="006D6F5B" w:rsidRDefault="006D6F5B" w:rsidP="006F4205">
            <w:pPr>
              <w:pStyle w:val="BodyText"/>
            </w:pPr>
            <w:r>
              <w:t>Cyclic shift (CS) allocation scheme</w:t>
            </w:r>
          </w:p>
        </w:tc>
        <w:tc>
          <w:tcPr>
            <w:tcW w:w="4531" w:type="dxa"/>
          </w:tcPr>
          <w:p w14:paraId="34DC6440" w14:textId="77777777" w:rsidR="006D6F5B" w:rsidRPr="001E0EAD" w:rsidRDefault="006D6F5B" w:rsidP="006F4205">
            <w:pPr>
              <w:pStyle w:val="BodyText"/>
            </w:pPr>
            <w:r>
              <w:t>Non-contiguous CS i.e., sequence type (1) in [6]</w:t>
            </w:r>
          </w:p>
        </w:tc>
      </w:tr>
    </w:tbl>
    <w:p w14:paraId="1674DC37" w14:textId="77777777" w:rsidR="006D6F5B" w:rsidRDefault="006D6F5B" w:rsidP="006D6F5B"/>
    <w:p w14:paraId="1C30F210" w14:textId="77777777" w:rsidR="006D6F5B" w:rsidRPr="00FD6A2F" w:rsidRDefault="006D6F5B" w:rsidP="006D6F5B">
      <w:pPr>
        <w:pStyle w:val="BodyText"/>
        <w:jc w:val="center"/>
        <w:rPr>
          <w:b/>
        </w:rPr>
      </w:pPr>
      <w:r w:rsidRPr="00FD6A2F">
        <w:rPr>
          <w:b/>
        </w:rPr>
        <w:t>Table 3: Simulation assumptions for sequence modulation</w:t>
      </w:r>
    </w:p>
    <w:tbl>
      <w:tblPr>
        <w:tblStyle w:val="TableGrid"/>
        <w:tblW w:w="0" w:type="auto"/>
        <w:tblLook w:val="04A0" w:firstRow="1" w:lastRow="0" w:firstColumn="1" w:lastColumn="0" w:noHBand="0" w:noVBand="1"/>
      </w:tblPr>
      <w:tblGrid>
        <w:gridCol w:w="4531"/>
        <w:gridCol w:w="4531"/>
      </w:tblGrid>
      <w:tr w:rsidR="006D6F5B" w:rsidRPr="001E0EAD" w14:paraId="1E8E1EA6" w14:textId="77777777" w:rsidTr="006F4205">
        <w:tc>
          <w:tcPr>
            <w:tcW w:w="4531" w:type="dxa"/>
          </w:tcPr>
          <w:p w14:paraId="1CC31F9D" w14:textId="77777777" w:rsidR="006D6F5B" w:rsidRPr="001E0EAD" w:rsidRDefault="006D6F5B" w:rsidP="006F4205">
            <w:pPr>
              <w:pStyle w:val="BodyText"/>
              <w:rPr>
                <w:b/>
              </w:rPr>
            </w:pPr>
            <w:r w:rsidRPr="001E0EAD">
              <w:rPr>
                <w:b/>
              </w:rPr>
              <w:t>Parameter</w:t>
            </w:r>
          </w:p>
        </w:tc>
        <w:tc>
          <w:tcPr>
            <w:tcW w:w="4531" w:type="dxa"/>
          </w:tcPr>
          <w:p w14:paraId="04A08EAC" w14:textId="77777777" w:rsidR="006D6F5B" w:rsidRPr="001E0EAD" w:rsidRDefault="006D6F5B" w:rsidP="006F4205">
            <w:pPr>
              <w:pStyle w:val="BodyText"/>
              <w:rPr>
                <w:b/>
              </w:rPr>
            </w:pPr>
            <w:r w:rsidRPr="001E0EAD">
              <w:rPr>
                <w:b/>
              </w:rPr>
              <w:t>Value</w:t>
            </w:r>
          </w:p>
        </w:tc>
      </w:tr>
      <w:tr w:rsidR="006D6F5B" w:rsidRPr="001E0EAD" w14:paraId="219B2326" w14:textId="77777777" w:rsidTr="006F4205">
        <w:tc>
          <w:tcPr>
            <w:tcW w:w="4531" w:type="dxa"/>
          </w:tcPr>
          <w:p w14:paraId="4D3A88B1" w14:textId="77777777" w:rsidR="006D6F5B" w:rsidRPr="001E0EAD" w:rsidRDefault="006D6F5B" w:rsidP="006F4205">
            <w:pPr>
              <w:pStyle w:val="BodyText"/>
            </w:pPr>
            <w:r w:rsidRPr="001E0EAD">
              <w:t>Payload</w:t>
            </w:r>
          </w:p>
        </w:tc>
        <w:tc>
          <w:tcPr>
            <w:tcW w:w="4531" w:type="dxa"/>
          </w:tcPr>
          <w:p w14:paraId="599AC597" w14:textId="77777777" w:rsidR="006D6F5B" w:rsidRPr="001E0EAD" w:rsidRDefault="006D6F5B" w:rsidP="006F4205">
            <w:pPr>
              <w:pStyle w:val="BodyText"/>
            </w:pPr>
            <w:r w:rsidRPr="001E0EAD">
              <w:t>1, 2 bits</w:t>
            </w:r>
          </w:p>
        </w:tc>
      </w:tr>
      <w:tr w:rsidR="006D6F5B" w:rsidRPr="001E0EAD" w14:paraId="235B958B" w14:textId="77777777" w:rsidTr="006F4205">
        <w:tc>
          <w:tcPr>
            <w:tcW w:w="4531" w:type="dxa"/>
          </w:tcPr>
          <w:p w14:paraId="57A034DB" w14:textId="77777777" w:rsidR="006D6F5B" w:rsidRPr="001E0EAD" w:rsidRDefault="006D6F5B" w:rsidP="006F4205">
            <w:pPr>
              <w:pStyle w:val="BodyText"/>
            </w:pPr>
            <w:r w:rsidRPr="001E0EAD">
              <w:t>Channel coding</w:t>
            </w:r>
          </w:p>
        </w:tc>
        <w:tc>
          <w:tcPr>
            <w:tcW w:w="4531" w:type="dxa"/>
          </w:tcPr>
          <w:p w14:paraId="38189D69" w14:textId="77777777" w:rsidR="006D6F5B" w:rsidRPr="001E0EAD" w:rsidRDefault="006D6F5B" w:rsidP="006F4205">
            <w:pPr>
              <w:pStyle w:val="BodyText"/>
            </w:pPr>
            <w:r w:rsidRPr="001E0EAD">
              <w:t>NA</w:t>
            </w:r>
          </w:p>
        </w:tc>
      </w:tr>
      <w:tr w:rsidR="006D6F5B" w:rsidRPr="001E0EAD" w14:paraId="5550BCF9" w14:textId="77777777" w:rsidTr="006F4205">
        <w:tc>
          <w:tcPr>
            <w:tcW w:w="4531" w:type="dxa"/>
          </w:tcPr>
          <w:p w14:paraId="0B84CB84" w14:textId="77777777" w:rsidR="006D6F5B" w:rsidRPr="001E0EAD" w:rsidRDefault="006D6F5B" w:rsidP="006F4205">
            <w:pPr>
              <w:pStyle w:val="BodyText"/>
            </w:pPr>
            <w:r w:rsidRPr="001E0EAD">
              <w:t>CRC</w:t>
            </w:r>
          </w:p>
        </w:tc>
        <w:tc>
          <w:tcPr>
            <w:tcW w:w="4531" w:type="dxa"/>
          </w:tcPr>
          <w:p w14:paraId="00804E84" w14:textId="77777777" w:rsidR="006D6F5B" w:rsidRPr="001E0EAD" w:rsidRDefault="006D6F5B" w:rsidP="006F4205">
            <w:pPr>
              <w:pStyle w:val="BodyText"/>
            </w:pPr>
            <w:r>
              <w:t>NA</w:t>
            </w:r>
          </w:p>
        </w:tc>
      </w:tr>
      <w:tr w:rsidR="006D6F5B" w:rsidRPr="001E0EAD" w14:paraId="675F879B" w14:textId="77777777" w:rsidTr="006F4205">
        <w:tc>
          <w:tcPr>
            <w:tcW w:w="4531" w:type="dxa"/>
          </w:tcPr>
          <w:p w14:paraId="156E7DF1" w14:textId="77777777" w:rsidR="006D6F5B" w:rsidRPr="001E0EAD" w:rsidRDefault="006D6F5B" w:rsidP="006F4205">
            <w:pPr>
              <w:pStyle w:val="BodyText"/>
            </w:pPr>
            <w:r w:rsidRPr="001E0EAD">
              <w:t>#PRB</w:t>
            </w:r>
          </w:p>
        </w:tc>
        <w:tc>
          <w:tcPr>
            <w:tcW w:w="4531" w:type="dxa"/>
          </w:tcPr>
          <w:p w14:paraId="4AE2518E" w14:textId="77777777" w:rsidR="006D6F5B" w:rsidRPr="001E0EAD" w:rsidRDefault="006D6F5B" w:rsidP="006F4205">
            <w:pPr>
              <w:pStyle w:val="BodyText"/>
            </w:pPr>
            <w:r w:rsidRPr="001E0EAD">
              <w:t>1</w:t>
            </w:r>
          </w:p>
        </w:tc>
      </w:tr>
      <w:tr w:rsidR="006D6F5B" w:rsidRPr="001E0EAD" w14:paraId="5606A947" w14:textId="77777777" w:rsidTr="006F4205">
        <w:tc>
          <w:tcPr>
            <w:tcW w:w="4531" w:type="dxa"/>
          </w:tcPr>
          <w:p w14:paraId="56E22909" w14:textId="77777777" w:rsidR="006D6F5B" w:rsidRPr="001E0EAD" w:rsidRDefault="006D6F5B" w:rsidP="006F4205">
            <w:pPr>
              <w:pStyle w:val="BodyText"/>
            </w:pPr>
            <w:r>
              <w:t>S</w:t>
            </w:r>
            <w:r w:rsidRPr="001E0EAD">
              <w:t>ubcarrier allocation</w:t>
            </w:r>
          </w:p>
        </w:tc>
        <w:tc>
          <w:tcPr>
            <w:tcW w:w="4531" w:type="dxa"/>
          </w:tcPr>
          <w:p w14:paraId="3D4D3568" w14:textId="77777777" w:rsidR="006D6F5B" w:rsidRPr="001E0EAD" w:rsidRDefault="006D6F5B" w:rsidP="006F4205">
            <w:pPr>
              <w:pStyle w:val="BodyText"/>
            </w:pPr>
            <w:r>
              <w:t>Subcarriers are split into two comb-2, one for DM-RS and one for UCI</w:t>
            </w:r>
          </w:p>
        </w:tc>
      </w:tr>
      <w:tr w:rsidR="006D6F5B" w:rsidRPr="001E0EAD" w14:paraId="022132D7" w14:textId="77777777" w:rsidTr="006F4205">
        <w:tc>
          <w:tcPr>
            <w:tcW w:w="4531" w:type="dxa"/>
          </w:tcPr>
          <w:p w14:paraId="5898E21B" w14:textId="77777777" w:rsidR="006D6F5B" w:rsidRPr="001E0EAD" w:rsidRDefault="006D6F5B" w:rsidP="006F4205">
            <w:pPr>
              <w:pStyle w:val="BodyText"/>
            </w:pPr>
            <w:r>
              <w:t>DM-RS overhead (defined in [5])</w:t>
            </w:r>
          </w:p>
        </w:tc>
        <w:tc>
          <w:tcPr>
            <w:tcW w:w="4531" w:type="dxa"/>
          </w:tcPr>
          <w:p w14:paraId="7C27136D" w14:textId="77777777" w:rsidR="006D6F5B" w:rsidRPr="001E0EAD" w:rsidRDefault="006D6F5B" w:rsidP="006F4205">
            <w:pPr>
              <w:pStyle w:val="BodyText"/>
            </w:pPr>
            <w:r w:rsidRPr="001E0EAD">
              <w:t>1/2</w:t>
            </w:r>
          </w:p>
        </w:tc>
      </w:tr>
    </w:tbl>
    <w:p w14:paraId="4EA8077E" w14:textId="77777777" w:rsidR="006D6F5B" w:rsidRDefault="006D6F5B" w:rsidP="006D6F5B">
      <w:pPr>
        <w:pStyle w:val="BodyText"/>
      </w:pPr>
    </w:p>
    <w:p w14:paraId="521D3C19" w14:textId="0E9EFFE0" w:rsidR="006D6F5B" w:rsidRDefault="006D6F5B" w:rsidP="006D6F5B">
      <w:pPr>
        <w:pStyle w:val="Heading3"/>
        <w:rPr>
          <w:rFonts w:eastAsia="MS Mincho"/>
        </w:rPr>
      </w:pPr>
      <w:r>
        <w:rPr>
          <w:rFonts w:eastAsia="MS Mincho"/>
        </w:rPr>
        <w:t>Discussion of results</w:t>
      </w:r>
    </w:p>
    <w:p w14:paraId="61FAE9C3" w14:textId="77777777" w:rsidR="006D6F5B" w:rsidRDefault="006D6F5B" w:rsidP="006D6F5B">
      <w:pPr>
        <w:pStyle w:val="BodyText"/>
      </w:pPr>
      <w:r>
        <w:t xml:space="preserve">Here we evaluate the link-level operating SNR obtained with sequence selection and sequence modulation for </w:t>
      </w:r>
      <w:r>
        <w:br/>
        <w:t>1-2 bits payload using 1 PRB. The operating SNR is the lowest SNR to satisfy all three error rate requirements: Nack-to-Ack error probability ≤ 0.1%, Ack-miss detection probability ≤ 1% and DTX-to-ACK probability ≤ 1%.</w:t>
      </w:r>
    </w:p>
    <w:p w14:paraId="71E6CF21" w14:textId="34C5A760" w:rsidR="006D6F5B" w:rsidRDefault="006D6F5B" w:rsidP="006D6F5B">
      <w:pPr>
        <w:pStyle w:val="BodyText"/>
      </w:pPr>
      <w:r>
        <w:t xml:space="preserve">From </w:t>
      </w:r>
      <w:r>
        <w:fldChar w:fldCharType="begin"/>
      </w:r>
      <w:r>
        <w:instrText xml:space="preserve"> REF _Ref478128270 \h </w:instrText>
      </w:r>
      <w:r>
        <w:fldChar w:fldCharType="separate"/>
      </w:r>
      <w:r w:rsidR="0055270D" w:rsidRPr="00FD6A2F">
        <w:rPr>
          <w:b/>
        </w:rPr>
        <w:t xml:space="preserve">Figure </w:t>
      </w:r>
      <w:r w:rsidR="0055270D">
        <w:rPr>
          <w:b/>
          <w:noProof/>
        </w:rPr>
        <w:t>3</w:t>
      </w:r>
      <w:r>
        <w:fldChar w:fldCharType="end"/>
      </w:r>
      <w:r>
        <w:t xml:space="preserve"> it can be observed that the performance difference between the two formats is &lt; 0.3 dB in all cases. For 1-bit payloads, sequence modulation performs better by 0.2 dB. For 2-bit payloads, sequence selection is better by 0.24 dB. As also clearly indicated in the legend, sequence selection uses much more PUCCH resources. That is, only 3 UEs can be multiplexed in one PRB using sequence selection instead of 6 UEs in the case of sequence modulation. This relative large multiplexing capacity on 1-symbol PUCCH is also important for the currently discussed 2-bits scheduling request (SR) on the 1-symbol PUCCH. Moreover, the aggregation of 2 bits HARQ-feedback(s) and 2 bits SR(s) could be supported with sequence modulation but not with sequence selection. On the other hand, sequence selection has lower PAPR/CM compared to sequence modulation wherefore it has an advantage if coverage is to be optimized. </w:t>
      </w:r>
    </w:p>
    <w:p w14:paraId="3EA51767" w14:textId="77777777" w:rsidR="006D6F5B" w:rsidRDefault="006D6F5B" w:rsidP="006D6F5B">
      <w:pPr>
        <w:pStyle w:val="BodyText"/>
        <w:jc w:val="center"/>
      </w:pPr>
      <w:r>
        <w:rPr>
          <w:noProof/>
          <w:lang w:val="sv-SE" w:eastAsia="sv-SE"/>
        </w:rPr>
        <w:lastRenderedPageBreak/>
        <w:drawing>
          <wp:inline distT="0" distB="0" distL="0" distR="0" wp14:anchorId="63E9B155" wp14:editId="17450224">
            <wp:extent cx="4743450" cy="355654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eratingSNR_seqMod_seqSel_1UE_250820_250978_250979.emf"/>
                    <pic:cNvPicPr/>
                  </pic:nvPicPr>
                  <pic:blipFill>
                    <a:blip r:embed="rId15">
                      <a:extLst>
                        <a:ext uri="{28A0092B-C50C-407E-A947-70E740481C1C}">
                          <a14:useLocalDpi xmlns:a14="http://schemas.microsoft.com/office/drawing/2010/main" val="0"/>
                        </a:ext>
                      </a:extLst>
                    </a:blip>
                    <a:stretch>
                      <a:fillRect/>
                    </a:stretch>
                  </pic:blipFill>
                  <pic:spPr>
                    <a:xfrm>
                      <a:off x="0" y="0"/>
                      <a:ext cx="4767243" cy="3574381"/>
                    </a:xfrm>
                    <a:prstGeom prst="rect">
                      <a:avLst/>
                    </a:prstGeom>
                  </pic:spPr>
                </pic:pic>
              </a:graphicData>
            </a:graphic>
          </wp:inline>
        </w:drawing>
      </w:r>
    </w:p>
    <w:p w14:paraId="5E7FB258" w14:textId="33167A81" w:rsidR="006D6F5B" w:rsidRPr="00FD6A2F" w:rsidRDefault="006D6F5B" w:rsidP="006D6F5B">
      <w:pPr>
        <w:pStyle w:val="BodyText"/>
        <w:jc w:val="center"/>
        <w:rPr>
          <w:b/>
        </w:rPr>
      </w:pPr>
      <w:bookmarkStart w:id="1" w:name="_Ref478128270"/>
      <w:r w:rsidRPr="00FD6A2F">
        <w:rPr>
          <w:b/>
        </w:rPr>
        <w:t xml:space="preserve">Figure </w:t>
      </w:r>
      <w:r w:rsidRPr="00FD6A2F">
        <w:rPr>
          <w:b/>
        </w:rPr>
        <w:fldChar w:fldCharType="begin"/>
      </w:r>
      <w:r w:rsidRPr="00FD6A2F">
        <w:rPr>
          <w:b/>
        </w:rPr>
        <w:instrText xml:space="preserve"> SEQ Figure \* ARABIC </w:instrText>
      </w:r>
      <w:r w:rsidRPr="00FD6A2F">
        <w:rPr>
          <w:b/>
        </w:rPr>
        <w:fldChar w:fldCharType="separate"/>
      </w:r>
      <w:r w:rsidR="0055270D">
        <w:rPr>
          <w:b/>
          <w:noProof/>
        </w:rPr>
        <w:t>3</w:t>
      </w:r>
      <w:r w:rsidRPr="00FD6A2F">
        <w:rPr>
          <w:b/>
          <w:noProof/>
        </w:rPr>
        <w:fldChar w:fldCharType="end"/>
      </w:r>
      <w:bookmarkEnd w:id="1"/>
      <w:r w:rsidRPr="00FD6A2F">
        <w:rPr>
          <w:b/>
        </w:rPr>
        <w:t>: Operating SNR for sequence selection and sequence modulation with 1-2 bits payload.</w:t>
      </w:r>
    </w:p>
    <w:p w14:paraId="25AEAC81" w14:textId="77777777" w:rsidR="006D6F5B" w:rsidRPr="001E0EAD" w:rsidRDefault="006D6F5B" w:rsidP="006D6F5B">
      <w:pPr>
        <w:pStyle w:val="Heading2"/>
      </w:pPr>
      <w:r>
        <w:t xml:space="preserve">OFDM-based </w:t>
      </w:r>
      <w:r w:rsidRPr="001E0EAD">
        <w:t xml:space="preserve">PUCCH format for </w:t>
      </w:r>
      <w:r>
        <w:t xml:space="preserve">10 bits </w:t>
      </w:r>
      <w:r w:rsidRPr="001E0EAD">
        <w:t>payload</w:t>
      </w:r>
      <w:r>
        <w:t xml:space="preserve"> and beyond</w:t>
      </w:r>
    </w:p>
    <w:p w14:paraId="3680D820" w14:textId="421DC466" w:rsidR="006D6F5B" w:rsidRDefault="006D6F5B" w:rsidP="006D6F5B">
      <w:pPr>
        <w:pStyle w:val="BodyText"/>
      </w:pPr>
      <w:r>
        <w:t>In this format,</w:t>
      </w:r>
      <w:r w:rsidRPr="001E0EAD">
        <w:t xml:space="preserve"> DM-RS uses a subset of subcarriers allocated on a comb and the remaining subcarriers are modulated with channel encoded and QPSK-mapped UCI, see</w:t>
      </w:r>
      <w:r>
        <w:t xml:space="preserve"> </w:t>
      </w:r>
      <w:r>
        <w:fldChar w:fldCharType="begin"/>
      </w:r>
      <w:r>
        <w:instrText xml:space="preserve"> REF _Ref478138654 \h </w:instrText>
      </w:r>
      <w:r>
        <w:fldChar w:fldCharType="separate"/>
      </w:r>
      <w:r w:rsidR="0055270D" w:rsidRPr="00FD6A2F">
        <w:rPr>
          <w:b/>
        </w:rPr>
        <w:t xml:space="preserve">Figure </w:t>
      </w:r>
      <w:r w:rsidR="0055270D">
        <w:rPr>
          <w:b/>
          <w:noProof/>
        </w:rPr>
        <w:t>4</w:t>
      </w:r>
      <w:r>
        <w:fldChar w:fldCharType="end"/>
      </w:r>
      <w:r w:rsidRPr="001E0EAD">
        <w:t>.</w:t>
      </w:r>
      <w:r>
        <w:t xml:space="preserve"> We will refer to this format as OFDM-based. The simulation settings and performance metrics used in this section are the same as listed in Table 1.</w:t>
      </w:r>
    </w:p>
    <w:p w14:paraId="07F01081" w14:textId="77777777" w:rsidR="006D6F5B" w:rsidRPr="001E0EAD" w:rsidRDefault="006D6F5B" w:rsidP="006D6F5B">
      <w:pPr>
        <w:pStyle w:val="BodyText"/>
      </w:pPr>
    </w:p>
    <w:p w14:paraId="1FB5E647" w14:textId="77777777" w:rsidR="006D6F5B" w:rsidRPr="001E0EAD" w:rsidRDefault="006D6F5B" w:rsidP="006D6F5B">
      <w:pPr>
        <w:pStyle w:val="BodyText"/>
        <w:jc w:val="center"/>
      </w:pPr>
      <w:r w:rsidRPr="001E0EAD">
        <w:rPr>
          <w:noProof/>
          <w:lang w:val="sv-SE" w:eastAsia="sv-SE"/>
        </w:rPr>
        <w:drawing>
          <wp:inline distT="0" distB="0" distL="0" distR="0" wp14:anchorId="42E21A5A" wp14:editId="7719BDBE">
            <wp:extent cx="3790800" cy="326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3.png"/>
                    <pic:cNvPicPr/>
                  </pic:nvPicPr>
                  <pic:blipFill>
                    <a:blip r:embed="rId16">
                      <a:extLst>
                        <a:ext uri="{28A0092B-C50C-407E-A947-70E740481C1C}">
                          <a14:useLocalDpi xmlns:a14="http://schemas.microsoft.com/office/drawing/2010/main" val="0"/>
                        </a:ext>
                      </a:extLst>
                    </a:blip>
                    <a:stretch>
                      <a:fillRect/>
                    </a:stretch>
                  </pic:blipFill>
                  <pic:spPr>
                    <a:xfrm>
                      <a:off x="0" y="0"/>
                      <a:ext cx="3790800" cy="3265200"/>
                    </a:xfrm>
                    <a:prstGeom prst="rect">
                      <a:avLst/>
                    </a:prstGeom>
                  </pic:spPr>
                </pic:pic>
              </a:graphicData>
            </a:graphic>
          </wp:inline>
        </w:drawing>
      </w:r>
    </w:p>
    <w:p w14:paraId="204FFB3A" w14:textId="1B04A102" w:rsidR="006D6F5B" w:rsidRPr="00FD6A2F" w:rsidRDefault="006D6F5B" w:rsidP="006D6F5B">
      <w:pPr>
        <w:pStyle w:val="BodyText"/>
        <w:jc w:val="center"/>
        <w:rPr>
          <w:b/>
        </w:rPr>
      </w:pPr>
      <w:bookmarkStart w:id="2" w:name="_Ref478138654"/>
      <w:r w:rsidRPr="00FD6A2F">
        <w:rPr>
          <w:b/>
        </w:rPr>
        <w:lastRenderedPageBreak/>
        <w:t xml:space="preserve">Figure </w:t>
      </w:r>
      <w:r w:rsidRPr="00FD6A2F">
        <w:rPr>
          <w:b/>
        </w:rPr>
        <w:fldChar w:fldCharType="begin"/>
      </w:r>
      <w:r w:rsidRPr="00FD6A2F">
        <w:rPr>
          <w:b/>
        </w:rPr>
        <w:instrText xml:space="preserve"> SEQ Figure \* ARABIC </w:instrText>
      </w:r>
      <w:r w:rsidRPr="00FD6A2F">
        <w:rPr>
          <w:b/>
        </w:rPr>
        <w:fldChar w:fldCharType="separate"/>
      </w:r>
      <w:r w:rsidR="0055270D">
        <w:rPr>
          <w:b/>
          <w:noProof/>
        </w:rPr>
        <w:t>4</w:t>
      </w:r>
      <w:r w:rsidRPr="00FD6A2F">
        <w:rPr>
          <w:b/>
          <w:noProof/>
        </w:rPr>
        <w:fldChar w:fldCharType="end"/>
      </w:r>
      <w:bookmarkEnd w:id="2"/>
      <w:r w:rsidRPr="00FD6A2F">
        <w:rPr>
          <w:b/>
        </w:rPr>
        <w:t>: OFDM-based 1-symbol PUCCH format supporting larger payload sizes.</w:t>
      </w:r>
    </w:p>
    <w:p w14:paraId="376593D9" w14:textId="77777777" w:rsidR="006D6F5B" w:rsidRDefault="006D6F5B" w:rsidP="006D6F5B">
      <w:pPr>
        <w:pStyle w:val="BodyText"/>
      </w:pPr>
    </w:p>
    <w:p w14:paraId="4EE5B303" w14:textId="77777777" w:rsidR="006D6F5B" w:rsidRPr="00FD6A2F" w:rsidRDefault="006D6F5B" w:rsidP="006D6F5B">
      <w:pPr>
        <w:pStyle w:val="BodyText"/>
        <w:jc w:val="center"/>
        <w:rPr>
          <w:b/>
        </w:rPr>
      </w:pPr>
      <w:r w:rsidRPr="00FD6A2F">
        <w:rPr>
          <w:b/>
        </w:rPr>
        <w:t>Table 4: Simulation assumptions for PUCCH format supporting larger payload sizes</w:t>
      </w:r>
    </w:p>
    <w:tbl>
      <w:tblPr>
        <w:tblStyle w:val="TableGrid"/>
        <w:tblW w:w="0" w:type="auto"/>
        <w:tblLook w:val="04A0" w:firstRow="1" w:lastRow="0" w:firstColumn="1" w:lastColumn="0" w:noHBand="0" w:noVBand="1"/>
      </w:tblPr>
      <w:tblGrid>
        <w:gridCol w:w="4531"/>
        <w:gridCol w:w="4531"/>
      </w:tblGrid>
      <w:tr w:rsidR="006D6F5B" w:rsidRPr="001E0EAD" w14:paraId="2AA27579" w14:textId="77777777" w:rsidTr="006F4205">
        <w:tc>
          <w:tcPr>
            <w:tcW w:w="4531" w:type="dxa"/>
          </w:tcPr>
          <w:p w14:paraId="5D11695B" w14:textId="77777777" w:rsidR="006D6F5B" w:rsidRPr="001E0EAD" w:rsidRDefault="006D6F5B" w:rsidP="006F4205">
            <w:pPr>
              <w:pStyle w:val="BodyText"/>
              <w:rPr>
                <w:b/>
              </w:rPr>
            </w:pPr>
            <w:r w:rsidRPr="001E0EAD">
              <w:rPr>
                <w:b/>
              </w:rPr>
              <w:t>Parameter</w:t>
            </w:r>
          </w:p>
        </w:tc>
        <w:tc>
          <w:tcPr>
            <w:tcW w:w="4531" w:type="dxa"/>
          </w:tcPr>
          <w:p w14:paraId="0003BE26" w14:textId="77777777" w:rsidR="006D6F5B" w:rsidRPr="001E0EAD" w:rsidRDefault="006D6F5B" w:rsidP="006F4205">
            <w:pPr>
              <w:pStyle w:val="BodyText"/>
              <w:rPr>
                <w:b/>
              </w:rPr>
            </w:pPr>
            <w:r w:rsidRPr="001E0EAD">
              <w:rPr>
                <w:b/>
              </w:rPr>
              <w:t>Value</w:t>
            </w:r>
          </w:p>
        </w:tc>
      </w:tr>
      <w:tr w:rsidR="006D6F5B" w:rsidRPr="001E0EAD" w14:paraId="1E1E87B0" w14:textId="77777777" w:rsidTr="006F4205">
        <w:tc>
          <w:tcPr>
            <w:tcW w:w="4531" w:type="dxa"/>
          </w:tcPr>
          <w:p w14:paraId="3581693E" w14:textId="77777777" w:rsidR="006D6F5B" w:rsidRPr="001E0EAD" w:rsidRDefault="006D6F5B" w:rsidP="006F4205">
            <w:pPr>
              <w:pStyle w:val="BodyText"/>
            </w:pPr>
            <w:r w:rsidRPr="001E0EAD">
              <w:t>Payload</w:t>
            </w:r>
          </w:p>
        </w:tc>
        <w:tc>
          <w:tcPr>
            <w:tcW w:w="4531" w:type="dxa"/>
          </w:tcPr>
          <w:p w14:paraId="40AF3F5C" w14:textId="77777777" w:rsidR="006D6F5B" w:rsidRPr="001E0EAD" w:rsidRDefault="006D6F5B" w:rsidP="006F4205">
            <w:pPr>
              <w:pStyle w:val="BodyText"/>
            </w:pPr>
            <w:r w:rsidRPr="001E0EAD">
              <w:t>10, 20, 30 bits</w:t>
            </w:r>
          </w:p>
        </w:tc>
      </w:tr>
      <w:tr w:rsidR="006D6F5B" w:rsidRPr="001E0EAD" w14:paraId="518D26C3" w14:textId="77777777" w:rsidTr="006F4205">
        <w:tc>
          <w:tcPr>
            <w:tcW w:w="4531" w:type="dxa"/>
          </w:tcPr>
          <w:p w14:paraId="1448278F" w14:textId="77777777" w:rsidR="006D6F5B" w:rsidRPr="001E0EAD" w:rsidRDefault="006D6F5B" w:rsidP="006F4205">
            <w:pPr>
              <w:pStyle w:val="BodyText"/>
            </w:pPr>
            <w:r w:rsidRPr="001E0EAD">
              <w:t>Channel coding</w:t>
            </w:r>
          </w:p>
        </w:tc>
        <w:tc>
          <w:tcPr>
            <w:tcW w:w="4531" w:type="dxa"/>
          </w:tcPr>
          <w:p w14:paraId="2F224A67" w14:textId="77777777" w:rsidR="006D6F5B" w:rsidRPr="00A12F58" w:rsidRDefault="006D6F5B" w:rsidP="006F4205">
            <w:pPr>
              <w:pStyle w:val="BodyText"/>
            </w:pPr>
            <w:r w:rsidRPr="00A12F58">
              <w:t>LTE RM/RM-dual, TBCC Rel.8</w:t>
            </w:r>
          </w:p>
        </w:tc>
      </w:tr>
      <w:tr w:rsidR="006D6F5B" w:rsidRPr="001E0EAD" w14:paraId="313DD7B9" w14:textId="77777777" w:rsidTr="006F4205">
        <w:tc>
          <w:tcPr>
            <w:tcW w:w="4531" w:type="dxa"/>
          </w:tcPr>
          <w:p w14:paraId="2F14DC69" w14:textId="77777777" w:rsidR="006D6F5B" w:rsidRPr="001E0EAD" w:rsidRDefault="006D6F5B" w:rsidP="006F4205">
            <w:pPr>
              <w:pStyle w:val="BodyText"/>
            </w:pPr>
            <w:r w:rsidRPr="001E0EAD">
              <w:t>CRC</w:t>
            </w:r>
          </w:p>
        </w:tc>
        <w:tc>
          <w:tcPr>
            <w:tcW w:w="4531" w:type="dxa"/>
          </w:tcPr>
          <w:p w14:paraId="4E586C41" w14:textId="77777777" w:rsidR="006D6F5B" w:rsidRPr="00A12F58" w:rsidRDefault="006D6F5B" w:rsidP="006F4205">
            <w:pPr>
              <w:pStyle w:val="BodyText"/>
            </w:pPr>
            <w:r w:rsidRPr="00A12F58">
              <w:t xml:space="preserve">0 or 8 bits </w:t>
            </w:r>
          </w:p>
        </w:tc>
      </w:tr>
      <w:tr w:rsidR="006D6F5B" w:rsidRPr="001E0EAD" w14:paraId="0E2ED86D" w14:textId="77777777" w:rsidTr="006F4205">
        <w:tc>
          <w:tcPr>
            <w:tcW w:w="4531" w:type="dxa"/>
          </w:tcPr>
          <w:p w14:paraId="2C89B371" w14:textId="77777777" w:rsidR="006D6F5B" w:rsidRPr="001E0EAD" w:rsidRDefault="006D6F5B" w:rsidP="006F4205">
            <w:pPr>
              <w:pStyle w:val="BodyText"/>
            </w:pPr>
            <w:r w:rsidRPr="001E0EAD">
              <w:t>#PRB</w:t>
            </w:r>
          </w:p>
        </w:tc>
        <w:tc>
          <w:tcPr>
            <w:tcW w:w="4531" w:type="dxa"/>
          </w:tcPr>
          <w:p w14:paraId="39B5CAB8" w14:textId="77777777" w:rsidR="006D6F5B" w:rsidRPr="001E0EAD" w:rsidRDefault="006D6F5B" w:rsidP="006F4205">
            <w:pPr>
              <w:pStyle w:val="BodyText"/>
            </w:pPr>
            <w:r>
              <w:t>2, 4</w:t>
            </w:r>
          </w:p>
        </w:tc>
      </w:tr>
      <w:tr w:rsidR="006D6F5B" w:rsidRPr="001E0EAD" w14:paraId="698DB760" w14:textId="77777777" w:rsidTr="006F4205">
        <w:tc>
          <w:tcPr>
            <w:tcW w:w="4531" w:type="dxa"/>
          </w:tcPr>
          <w:p w14:paraId="3631906F" w14:textId="77777777" w:rsidR="006D6F5B" w:rsidRPr="001E0EAD" w:rsidRDefault="006D6F5B" w:rsidP="006F4205">
            <w:pPr>
              <w:pStyle w:val="BodyText"/>
            </w:pPr>
            <w:r w:rsidRPr="001E0EAD">
              <w:t>PRB and subcarrier allocation</w:t>
            </w:r>
          </w:p>
        </w:tc>
        <w:tc>
          <w:tcPr>
            <w:tcW w:w="4531" w:type="dxa"/>
          </w:tcPr>
          <w:p w14:paraId="267ECD10" w14:textId="77777777" w:rsidR="006D6F5B" w:rsidRPr="001E0EAD" w:rsidRDefault="006D6F5B" w:rsidP="006F4205">
            <w:pPr>
              <w:pStyle w:val="BodyText"/>
            </w:pPr>
            <w:r w:rsidRPr="001E0EAD">
              <w:t>Contiguous over allocated PRBs</w:t>
            </w:r>
          </w:p>
        </w:tc>
      </w:tr>
      <w:tr w:rsidR="006D6F5B" w:rsidRPr="001E0EAD" w14:paraId="6BC7FB6A" w14:textId="77777777" w:rsidTr="006F4205">
        <w:tc>
          <w:tcPr>
            <w:tcW w:w="4531" w:type="dxa"/>
          </w:tcPr>
          <w:p w14:paraId="7CC0D289" w14:textId="77777777" w:rsidR="006D6F5B" w:rsidRPr="001E0EAD" w:rsidRDefault="006D6F5B" w:rsidP="006F4205">
            <w:pPr>
              <w:pStyle w:val="BodyText"/>
            </w:pPr>
            <w:r>
              <w:t>DM-RS overhead (defined in [5])</w:t>
            </w:r>
          </w:p>
        </w:tc>
        <w:tc>
          <w:tcPr>
            <w:tcW w:w="4531" w:type="dxa"/>
          </w:tcPr>
          <w:p w14:paraId="0C59CADB" w14:textId="77777777" w:rsidR="006D6F5B" w:rsidRPr="001E0EAD" w:rsidRDefault="006D6F5B" w:rsidP="006F4205">
            <w:pPr>
              <w:pStyle w:val="BodyText"/>
            </w:pPr>
            <w:r>
              <w:t>1/2</w:t>
            </w:r>
            <w:r w:rsidRPr="001E0EAD">
              <w:t>, 1/3, 1/4</w:t>
            </w:r>
          </w:p>
        </w:tc>
      </w:tr>
    </w:tbl>
    <w:p w14:paraId="7204F2C3" w14:textId="77777777" w:rsidR="006D6F5B" w:rsidRPr="00DA613C" w:rsidRDefault="006D6F5B" w:rsidP="006D6F5B">
      <w:pPr>
        <w:pStyle w:val="BodyText"/>
        <w:rPr>
          <w:rFonts w:eastAsia="MS Mincho"/>
        </w:rPr>
      </w:pPr>
    </w:p>
    <w:p w14:paraId="6B11CD6C" w14:textId="77777777" w:rsidR="006D6F5B" w:rsidRDefault="006D6F5B" w:rsidP="006D6F5B">
      <w:pPr>
        <w:pStyle w:val="Heading3"/>
      </w:pPr>
      <w:r w:rsidRPr="001E0EAD">
        <w:t>Simulation results</w:t>
      </w:r>
    </w:p>
    <w:p w14:paraId="250299C1" w14:textId="58D17142" w:rsidR="006D6F5B" w:rsidRDefault="006D6F5B" w:rsidP="006D6F5B">
      <w:pPr>
        <w:pStyle w:val="BodyText"/>
      </w:pPr>
      <w:r>
        <w:t xml:space="preserve">In this section we evaluate the OFDM-based format for payloads in the range of 10 to 30 bits with DM-RS overhead (RS OH) of 1/2, 1/3, and 1/4, respectively. The definition of the DM-RS pattern corresponds to the layouts in </w:t>
      </w:r>
      <w:r>
        <w:fldChar w:fldCharType="begin"/>
      </w:r>
      <w:r>
        <w:instrText xml:space="preserve"> REF _Ref478120414 \n \h </w:instrText>
      </w:r>
      <w:r>
        <w:fldChar w:fldCharType="separate"/>
      </w:r>
      <w:r w:rsidR="0055270D">
        <w:t>[5]</w:t>
      </w:r>
      <w:r>
        <w:fldChar w:fldCharType="end"/>
      </w:r>
      <w:r>
        <w:t xml:space="preserve">. Since the code rate is close to 1 with only 1 PRB and RS OH 1/2, we consider 2 and 4 PRBs in the evaluations. The transmitter is configured with constant Tx PSD which hence leads to an increase in the Tx power as the number of PRBs increases. We further evaluate the impact of utilizing 8-bits CRC which, when used, are included on top of the information payload bits. In case of a detected CRC-fail, all bits are treated as NACK, i.e., the same handling as for LTE PUCCH format 4 and 5. For a total payload (information bits + CRC) &gt; 10 bits, both RM and TBCC encoders are evaluated while only RM is employed for the 10 bits case. </w:t>
      </w:r>
    </w:p>
    <w:p w14:paraId="6FD13BC8" w14:textId="399A4969" w:rsidR="006D6F5B" w:rsidRDefault="006D6F5B" w:rsidP="006D6F5B">
      <w:pPr>
        <w:pStyle w:val="BodyText"/>
      </w:pPr>
      <w:r>
        <w:t xml:space="preserve">The obtained link-level simulation results are show in </w:t>
      </w:r>
      <w:r>
        <w:fldChar w:fldCharType="begin"/>
      </w:r>
      <w:r>
        <w:instrText xml:space="preserve"> REF _Ref478121565 \h </w:instrText>
      </w:r>
      <w:r>
        <w:fldChar w:fldCharType="separate"/>
      </w:r>
      <w:r w:rsidR="0055270D" w:rsidRPr="00CC0564">
        <w:rPr>
          <w:b/>
        </w:rPr>
        <w:t xml:space="preserve">Figure </w:t>
      </w:r>
      <w:r w:rsidR="0055270D">
        <w:rPr>
          <w:b/>
          <w:noProof/>
        </w:rPr>
        <w:t>5</w:t>
      </w:r>
      <w:r>
        <w:fldChar w:fldCharType="end"/>
      </w:r>
      <w:r>
        <w:t xml:space="preserve"> and </w:t>
      </w:r>
      <w:r>
        <w:fldChar w:fldCharType="begin"/>
      </w:r>
      <w:r>
        <w:instrText xml:space="preserve"> REF _Ref478122771 \h </w:instrText>
      </w:r>
      <w:r>
        <w:fldChar w:fldCharType="separate"/>
      </w:r>
      <w:r w:rsidR="0055270D" w:rsidRPr="00CC0564">
        <w:rPr>
          <w:b/>
        </w:rPr>
        <w:t xml:space="preserve">Figure </w:t>
      </w:r>
      <w:r w:rsidR="0055270D">
        <w:rPr>
          <w:b/>
          <w:noProof/>
        </w:rPr>
        <w:t>6</w:t>
      </w:r>
      <w:r>
        <w:fldChar w:fldCharType="end"/>
      </w:r>
      <w:r>
        <w:t xml:space="preserve"> for 2 and 4 PRBs, respectively. It can be observed from </w:t>
      </w:r>
      <w:r>
        <w:fldChar w:fldCharType="begin"/>
      </w:r>
      <w:r>
        <w:instrText xml:space="preserve"> REF _Ref478121565 \h </w:instrText>
      </w:r>
      <w:r>
        <w:fldChar w:fldCharType="separate"/>
      </w:r>
      <w:r w:rsidR="0055270D" w:rsidRPr="00CC0564">
        <w:rPr>
          <w:b/>
        </w:rPr>
        <w:t xml:space="preserve">Figure </w:t>
      </w:r>
      <w:r w:rsidR="0055270D">
        <w:rPr>
          <w:b/>
          <w:noProof/>
        </w:rPr>
        <w:t>5</w:t>
      </w:r>
      <w:r>
        <w:fldChar w:fldCharType="end"/>
      </w:r>
      <w:r>
        <w:t xml:space="preserve"> that the lowest operating SNR is achieved for the setup with RS OH 1/3 using RM encoding without CRC. Almost the same performance obtained with RS OH 1/4. These results are expected since the payload is fairly low where generally RM outperforms TBCC, and the additional overhead of CRC do not pay off. From </w:t>
      </w:r>
      <w:r>
        <w:fldChar w:fldCharType="begin"/>
      </w:r>
      <w:r>
        <w:instrText xml:space="preserve"> REF _Ref478122771 \h </w:instrText>
      </w:r>
      <w:r>
        <w:fldChar w:fldCharType="separate"/>
      </w:r>
      <w:r w:rsidR="0055270D" w:rsidRPr="00CC0564">
        <w:rPr>
          <w:b/>
        </w:rPr>
        <w:t xml:space="preserve">Figure </w:t>
      </w:r>
      <w:r w:rsidR="0055270D">
        <w:rPr>
          <w:b/>
          <w:noProof/>
        </w:rPr>
        <w:t>6</w:t>
      </w:r>
      <w:r>
        <w:fldChar w:fldCharType="end"/>
      </w:r>
      <w:r>
        <w:t xml:space="preserve"> it can be observed that for 4 PRBs and 10 bits payload, the lowest operating SNR is achieved for the same setup as with 2 PRBs. For a payload beyond 12 bits the lowest operating SNR is achieved with the setup of RS OH 1/4 using TBCC and 8 bits CRC. Again these results are expected since for higher payloads the coding gain becomes more important than the RS density, and the 8-bits CRC neutralizes the otherwise dominating NACK-to-ACK error requirement.  </w:t>
      </w:r>
    </w:p>
    <w:p w14:paraId="48EF4A1D" w14:textId="77777777" w:rsidR="006D6F5B" w:rsidRDefault="006D6F5B" w:rsidP="006D6F5B">
      <w:pPr>
        <w:pStyle w:val="BodyText"/>
      </w:pPr>
    </w:p>
    <w:p w14:paraId="1EFB0817" w14:textId="77777777" w:rsidR="006D6F5B" w:rsidRDefault="006D6F5B" w:rsidP="006D6F5B">
      <w:pPr>
        <w:pStyle w:val="BodyText"/>
      </w:pPr>
      <w:r>
        <w:rPr>
          <w:noProof/>
          <w:lang w:val="sv-SE" w:eastAsia="sv-SE"/>
        </w:rPr>
        <w:lastRenderedPageBreak/>
        <w:drawing>
          <wp:inline distT="0" distB="0" distL="0" distR="0" wp14:anchorId="6F7AEC70" wp14:editId="59CD71A2">
            <wp:extent cx="5513070" cy="34329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eratingSNR_ofdm_2PRB_250821.emf"/>
                    <pic:cNvPicPr/>
                  </pic:nvPicPr>
                  <pic:blipFill>
                    <a:blip r:embed="rId17">
                      <a:extLst>
                        <a:ext uri="{28A0092B-C50C-407E-A947-70E740481C1C}">
                          <a14:useLocalDpi xmlns:a14="http://schemas.microsoft.com/office/drawing/2010/main" val="0"/>
                        </a:ext>
                      </a:extLst>
                    </a:blip>
                    <a:stretch>
                      <a:fillRect/>
                    </a:stretch>
                  </pic:blipFill>
                  <pic:spPr>
                    <a:xfrm>
                      <a:off x="0" y="0"/>
                      <a:ext cx="5518024" cy="3435992"/>
                    </a:xfrm>
                    <a:prstGeom prst="rect">
                      <a:avLst/>
                    </a:prstGeom>
                  </pic:spPr>
                </pic:pic>
              </a:graphicData>
            </a:graphic>
          </wp:inline>
        </w:drawing>
      </w:r>
    </w:p>
    <w:p w14:paraId="1F720DC2" w14:textId="259D5737" w:rsidR="006D6F5B" w:rsidRDefault="006D6F5B" w:rsidP="006D6F5B">
      <w:pPr>
        <w:pStyle w:val="BodyText"/>
        <w:rPr>
          <w:b/>
        </w:rPr>
      </w:pPr>
      <w:bookmarkStart w:id="3" w:name="_Ref478121565"/>
      <w:r w:rsidRPr="00CC0564">
        <w:rPr>
          <w:b/>
        </w:rPr>
        <w:t xml:space="preserve">Figure </w:t>
      </w:r>
      <w:r w:rsidRPr="00CC0564">
        <w:rPr>
          <w:b/>
        </w:rPr>
        <w:fldChar w:fldCharType="begin"/>
      </w:r>
      <w:r w:rsidRPr="00CC0564">
        <w:rPr>
          <w:b/>
        </w:rPr>
        <w:instrText xml:space="preserve"> SEQ Figure \* ARABIC </w:instrText>
      </w:r>
      <w:r w:rsidRPr="00CC0564">
        <w:rPr>
          <w:b/>
        </w:rPr>
        <w:fldChar w:fldCharType="separate"/>
      </w:r>
      <w:r w:rsidR="0055270D">
        <w:rPr>
          <w:b/>
          <w:noProof/>
        </w:rPr>
        <w:t>5</w:t>
      </w:r>
      <w:r w:rsidRPr="00CC0564">
        <w:rPr>
          <w:b/>
          <w:noProof/>
        </w:rPr>
        <w:fldChar w:fldCharType="end"/>
      </w:r>
      <w:bookmarkEnd w:id="3"/>
      <w:r w:rsidRPr="00CC0564">
        <w:rPr>
          <w:b/>
        </w:rPr>
        <w:t xml:space="preserve">: Operating SNR for the OFDM-based format with 2 PRBs and (DM-)RS overhead 1/2, 1/3, and 1/4. For total payloads (# information bits plus CRC bits) &gt; 10 bits, both RM and TBCC encoders are evaluated, otherwise only RM. </w:t>
      </w:r>
    </w:p>
    <w:p w14:paraId="7586962D" w14:textId="77777777" w:rsidR="006D6F5B" w:rsidRPr="00CC0564" w:rsidRDefault="006D6F5B" w:rsidP="006D6F5B">
      <w:pPr>
        <w:pStyle w:val="BodyText"/>
        <w:rPr>
          <w:b/>
        </w:rPr>
      </w:pPr>
    </w:p>
    <w:p w14:paraId="473C4039" w14:textId="77777777" w:rsidR="006D6F5B" w:rsidRDefault="006D6F5B" w:rsidP="006D6F5B">
      <w:pPr>
        <w:pStyle w:val="BodyText"/>
      </w:pPr>
      <w:r>
        <w:rPr>
          <w:noProof/>
          <w:lang w:val="sv-SE" w:eastAsia="sv-SE"/>
        </w:rPr>
        <w:drawing>
          <wp:inline distT="0" distB="0" distL="0" distR="0" wp14:anchorId="398D31E3" wp14:editId="78BFA9BA">
            <wp:extent cx="5598577" cy="34861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eratingSNR_ofdm_4PRB_250821.emf"/>
                    <pic:cNvPicPr/>
                  </pic:nvPicPr>
                  <pic:blipFill>
                    <a:blip r:embed="rId18">
                      <a:extLst>
                        <a:ext uri="{28A0092B-C50C-407E-A947-70E740481C1C}">
                          <a14:useLocalDpi xmlns:a14="http://schemas.microsoft.com/office/drawing/2010/main" val="0"/>
                        </a:ext>
                      </a:extLst>
                    </a:blip>
                    <a:stretch>
                      <a:fillRect/>
                    </a:stretch>
                  </pic:blipFill>
                  <pic:spPr>
                    <a:xfrm>
                      <a:off x="0" y="0"/>
                      <a:ext cx="5612868" cy="3495049"/>
                    </a:xfrm>
                    <a:prstGeom prst="rect">
                      <a:avLst/>
                    </a:prstGeom>
                  </pic:spPr>
                </pic:pic>
              </a:graphicData>
            </a:graphic>
          </wp:inline>
        </w:drawing>
      </w:r>
    </w:p>
    <w:p w14:paraId="6D78988E" w14:textId="76DAFD80" w:rsidR="006D6F5B" w:rsidRPr="00CC0564" w:rsidRDefault="006D6F5B" w:rsidP="006D6F5B">
      <w:pPr>
        <w:pStyle w:val="BodyText"/>
        <w:rPr>
          <w:b/>
        </w:rPr>
      </w:pPr>
      <w:bookmarkStart w:id="4" w:name="_Ref478122771"/>
      <w:r w:rsidRPr="00CC0564">
        <w:rPr>
          <w:b/>
        </w:rPr>
        <w:lastRenderedPageBreak/>
        <w:t xml:space="preserve">Figure </w:t>
      </w:r>
      <w:r w:rsidRPr="00CC0564">
        <w:rPr>
          <w:b/>
        </w:rPr>
        <w:fldChar w:fldCharType="begin"/>
      </w:r>
      <w:r w:rsidRPr="00CC0564">
        <w:rPr>
          <w:b/>
        </w:rPr>
        <w:instrText xml:space="preserve"> SEQ Figure \* ARABIC </w:instrText>
      </w:r>
      <w:r w:rsidRPr="00CC0564">
        <w:rPr>
          <w:b/>
        </w:rPr>
        <w:fldChar w:fldCharType="separate"/>
      </w:r>
      <w:r w:rsidR="0055270D">
        <w:rPr>
          <w:b/>
          <w:noProof/>
        </w:rPr>
        <w:t>6</w:t>
      </w:r>
      <w:r w:rsidRPr="00CC0564">
        <w:rPr>
          <w:b/>
          <w:noProof/>
        </w:rPr>
        <w:fldChar w:fldCharType="end"/>
      </w:r>
      <w:bookmarkEnd w:id="4"/>
      <w:r w:rsidRPr="00CC0564">
        <w:rPr>
          <w:b/>
        </w:rPr>
        <w:t>: Operating SNR for the OFDM-based format with 4 PRBs and (DM-)RS overhead 1/2, 1/3, and 1/4. For total payloads (# information bits plus CRC bits) &gt; 10 bits, both RM and TBCC encoders are evaluated, otherwise only RM.</w:t>
      </w:r>
    </w:p>
    <w:p w14:paraId="46817539" w14:textId="77777777" w:rsidR="006D6F5B" w:rsidRDefault="006D6F5B" w:rsidP="006D6F5B">
      <w:pPr>
        <w:pStyle w:val="BodyText"/>
      </w:pPr>
    </w:p>
    <w:p w14:paraId="50A45ECC" w14:textId="77777777" w:rsidR="006D6F5B" w:rsidRDefault="006D6F5B" w:rsidP="006D6F5B">
      <w:pPr>
        <w:pStyle w:val="Heading3"/>
      </w:pPr>
      <w:r>
        <w:t>Discussion of results</w:t>
      </w:r>
    </w:p>
    <w:p w14:paraId="4CD5A1AF" w14:textId="77777777" w:rsidR="006D6F5B" w:rsidRDefault="006D6F5B" w:rsidP="006D6F5B">
      <w:pPr>
        <w:pStyle w:val="BodyText"/>
      </w:pPr>
      <w:r>
        <w:t>The considered OFDM-based format enables higher payloads than the sequence-based PUCCH formats, but lacks the UE multiplexing capabilities on a single PRB, wherefore it is less preferred format for low payloads of 1-2 bits. It also have a relatively high PAPR/CM and hence is not suited for coverage optimization.</w:t>
      </w:r>
    </w:p>
    <w:p w14:paraId="3AA88DCB" w14:textId="77777777" w:rsidR="006D6F5B" w:rsidRDefault="006D6F5B" w:rsidP="006D6F5B">
      <w:pPr>
        <w:pStyle w:val="BodyText"/>
      </w:pPr>
      <w:r>
        <w:t xml:space="preserve">For the considered simulation settings and assumptions, the results indicate that for payloads below (roughly) 12 bits, the block code (RM) is preferred with no CRC. For payloads beyond 12 bits, the convolution encoder (TBCC) with 8 bits CRC are preferred. Selecting just one RS OH for payload range 10-30 bits would simplify the configurations and hence an RS OH of 1/4 would be a reasonable choice. </w:t>
      </w:r>
    </w:p>
    <w:p w14:paraId="6F5468B4" w14:textId="77777777" w:rsidR="006D6F5B" w:rsidRDefault="006D6F5B" w:rsidP="006D6F5B">
      <w:pPr>
        <w:pStyle w:val="BodyText"/>
      </w:pPr>
      <w:r>
        <w:t xml:space="preserve">Evaluations with non-contiguous PRB allocations could be considered as a next step with potentially improved performance. However, the impact/issue of inter-modulation distortion should then also to be addressed. </w:t>
      </w:r>
    </w:p>
    <w:p w14:paraId="1441B7EE" w14:textId="77777777" w:rsidR="006D6F5B" w:rsidRPr="001E0EAD" w:rsidRDefault="006D6F5B" w:rsidP="006D6F5B">
      <w:pPr>
        <w:pStyle w:val="BodyText"/>
      </w:pPr>
    </w:p>
    <w:p w14:paraId="04CAF6C4" w14:textId="77777777" w:rsidR="006D6F5B" w:rsidRPr="006D6F5B" w:rsidRDefault="006D6F5B" w:rsidP="006D6F5B">
      <w:pPr>
        <w:rPr>
          <w:rFonts w:eastAsia="MS Mincho"/>
        </w:rPr>
      </w:pPr>
    </w:p>
    <w:p w14:paraId="71F413BD" w14:textId="77777777" w:rsidR="00C01F33" w:rsidRPr="00CE0424" w:rsidRDefault="00C01F33" w:rsidP="003A0E41">
      <w:pPr>
        <w:pStyle w:val="Heading1"/>
      </w:pPr>
      <w:r w:rsidRPr="00CE0424">
        <w:t>Conclusion</w:t>
      </w:r>
      <w:r w:rsidR="00AE2FEB">
        <w:t>s</w:t>
      </w:r>
    </w:p>
    <w:p w14:paraId="0C2E6E29" w14:textId="77777777" w:rsidR="006D6F5B" w:rsidRPr="006378EE" w:rsidRDefault="006D6F5B" w:rsidP="006D6F5B">
      <w:pPr>
        <w:pStyle w:val="BodyText"/>
      </w:pPr>
      <w:r w:rsidRPr="001E0EAD">
        <w:t>In this paper we share our view on 1-symbol PUCCH. In particular, the following is proposed:</w:t>
      </w:r>
    </w:p>
    <w:p w14:paraId="6C44D077" w14:textId="77777777" w:rsidR="006D6F5B" w:rsidRPr="00857688" w:rsidRDefault="006D6F5B" w:rsidP="006D6F5B">
      <w:pPr>
        <w:pStyle w:val="BodyText"/>
        <w:rPr>
          <w:b/>
        </w:rPr>
      </w:pPr>
      <w:r w:rsidRPr="00857688">
        <w:rPr>
          <w:b/>
        </w:rPr>
        <w:t xml:space="preserve">Proposal 1: </w:t>
      </w:r>
      <w:r>
        <w:rPr>
          <w:b/>
        </w:rPr>
        <w:t xml:space="preserve">For </w:t>
      </w:r>
      <w:r w:rsidRPr="00857688">
        <w:rPr>
          <w:b/>
        </w:rPr>
        <w:t>payload</w:t>
      </w:r>
      <w:r>
        <w:rPr>
          <w:b/>
        </w:rPr>
        <w:t>s of 1 or 2 bits</w:t>
      </w:r>
      <w:r w:rsidRPr="00857688">
        <w:rPr>
          <w:b/>
        </w:rPr>
        <w:t xml:space="preserve">, the sequence modulation PUCCH format with FDM between UCI and DMRS is supported.  </w:t>
      </w:r>
    </w:p>
    <w:p w14:paraId="26FE6090" w14:textId="77777777" w:rsidR="006D6F5B" w:rsidRDefault="006D6F5B" w:rsidP="006D6F5B">
      <w:pPr>
        <w:pStyle w:val="BodyText"/>
        <w:rPr>
          <w:b/>
          <w:i/>
        </w:rPr>
      </w:pPr>
      <w:r w:rsidRPr="00857688">
        <w:rPr>
          <w:b/>
        </w:rPr>
        <w:t xml:space="preserve">Proposal 2: For </w:t>
      </w:r>
      <w:r>
        <w:rPr>
          <w:b/>
        </w:rPr>
        <w:t xml:space="preserve">payloads of </w:t>
      </w:r>
      <w:r w:rsidRPr="00857688">
        <w:rPr>
          <w:b/>
        </w:rPr>
        <w:t>10 bits</w:t>
      </w:r>
      <w:r>
        <w:rPr>
          <w:b/>
        </w:rPr>
        <w:t xml:space="preserve"> or larger</w:t>
      </w:r>
      <w:r w:rsidRPr="00857688">
        <w:rPr>
          <w:b/>
        </w:rPr>
        <w:t xml:space="preserve">, OFDM-based PUCCH with FDM between UCI and DMRS is supported with RS overhead </w:t>
      </w:r>
      <w:r>
        <w:rPr>
          <w:b/>
        </w:rPr>
        <w:t xml:space="preserve">of </w:t>
      </w:r>
      <w:r w:rsidRPr="00857688">
        <w:rPr>
          <w:b/>
        </w:rPr>
        <w:t>1/4.</w:t>
      </w:r>
    </w:p>
    <w:p w14:paraId="690AA6C0" w14:textId="696456BF" w:rsidR="00255E5C" w:rsidRPr="006D6F5B" w:rsidRDefault="00255E5C" w:rsidP="00800F57">
      <w:pPr>
        <w:pStyle w:val="Proposal"/>
        <w:numPr>
          <w:ilvl w:val="0"/>
          <w:numId w:val="0"/>
        </w:numPr>
        <w:ind w:left="1701" w:hanging="1701"/>
        <w:rPr>
          <w:rFonts w:ascii="Arial" w:hAnsi="Arial" w:cs="Arial"/>
          <w:highlight w:val="yellow"/>
        </w:rPr>
      </w:pPr>
    </w:p>
    <w:p w14:paraId="3526B8BD" w14:textId="56F9998D" w:rsidR="00F600E4" w:rsidRDefault="00F507D1" w:rsidP="00533731">
      <w:pPr>
        <w:pStyle w:val="Heading1"/>
      </w:pPr>
      <w:bookmarkStart w:id="5" w:name="_In-sequence_SDU_delivery"/>
      <w:bookmarkEnd w:id="5"/>
      <w:r w:rsidRPr="00CE0424">
        <w:t>References</w:t>
      </w:r>
      <w:bookmarkStart w:id="6" w:name="_Ref477422803"/>
      <w:bookmarkStart w:id="7" w:name="_Ref473934775"/>
    </w:p>
    <w:p w14:paraId="4E1F6CB5" w14:textId="77777777" w:rsidR="006D6F5B" w:rsidRPr="001E0EAD" w:rsidRDefault="006D6F5B" w:rsidP="006D6F5B">
      <w:pPr>
        <w:pStyle w:val="BodyText"/>
        <w:numPr>
          <w:ilvl w:val="0"/>
          <w:numId w:val="50"/>
        </w:numPr>
        <w:overflowPunct/>
        <w:autoSpaceDE/>
        <w:autoSpaceDN/>
        <w:adjustRightInd/>
        <w:ind w:left="426" w:hanging="426"/>
        <w:textAlignment w:val="auto"/>
      </w:pPr>
      <w:bookmarkStart w:id="8" w:name="_Ref470090144"/>
      <w:bookmarkStart w:id="9" w:name="_Ref469998882"/>
      <w:bookmarkEnd w:id="6"/>
      <w:bookmarkEnd w:id="7"/>
      <w:r w:rsidRPr="001E0EAD">
        <w:t>“RAN1 Chairman’s Notes”, 3GPP TSG RAN WG1 Meeting #86bis, August 2016.</w:t>
      </w:r>
      <w:bookmarkEnd w:id="8"/>
    </w:p>
    <w:p w14:paraId="269A427C" w14:textId="77777777" w:rsidR="006D6F5B" w:rsidRPr="001E0EAD" w:rsidRDefault="006D6F5B" w:rsidP="006D6F5B">
      <w:pPr>
        <w:pStyle w:val="BodyText"/>
        <w:numPr>
          <w:ilvl w:val="0"/>
          <w:numId w:val="50"/>
        </w:numPr>
        <w:overflowPunct/>
        <w:autoSpaceDE/>
        <w:autoSpaceDN/>
        <w:adjustRightInd/>
        <w:ind w:left="426" w:hanging="426"/>
        <w:textAlignment w:val="auto"/>
      </w:pPr>
      <w:r w:rsidRPr="001E0EAD">
        <w:t xml:space="preserve"> </w:t>
      </w:r>
      <w:bookmarkStart w:id="10" w:name="_Ref470090109"/>
      <w:r w:rsidRPr="001E0EAD">
        <w:t>“RAN1 Chairman’s Notes”, 3GPP TSG RAN WG1 Meeting #87, November 2016.</w:t>
      </w:r>
      <w:bookmarkEnd w:id="9"/>
      <w:bookmarkEnd w:id="10"/>
    </w:p>
    <w:p w14:paraId="06F543A6" w14:textId="77777777" w:rsidR="006D6F5B" w:rsidRPr="001E0EAD" w:rsidRDefault="006D6F5B" w:rsidP="006D6F5B">
      <w:pPr>
        <w:pStyle w:val="BodyText"/>
        <w:numPr>
          <w:ilvl w:val="0"/>
          <w:numId w:val="50"/>
        </w:numPr>
        <w:overflowPunct/>
        <w:autoSpaceDE/>
        <w:autoSpaceDN/>
        <w:adjustRightInd/>
        <w:ind w:left="426" w:hanging="426"/>
        <w:textAlignment w:val="auto"/>
      </w:pPr>
      <w:bookmarkStart w:id="11" w:name="_Ref473562398"/>
      <w:r w:rsidRPr="001E0EAD">
        <w:t>“RAN1 Chairman’s Notes”, 3GPP TSG RAN WG1 Meeting #87ah, January 2017.</w:t>
      </w:r>
      <w:bookmarkEnd w:id="11"/>
    </w:p>
    <w:p w14:paraId="0A30FE6A" w14:textId="77777777" w:rsidR="006D6F5B" w:rsidRPr="00A12F58" w:rsidRDefault="006D6F5B" w:rsidP="006D6F5B">
      <w:pPr>
        <w:pStyle w:val="BodyText"/>
        <w:numPr>
          <w:ilvl w:val="0"/>
          <w:numId w:val="50"/>
        </w:numPr>
        <w:overflowPunct/>
        <w:autoSpaceDE/>
        <w:autoSpaceDN/>
        <w:adjustRightInd/>
        <w:ind w:left="426" w:hanging="426"/>
        <w:textAlignment w:val="auto"/>
      </w:pPr>
      <w:r w:rsidRPr="001E0EAD">
        <w:t>“RAN1 Chairman’s Notes”, 3GPP TSG RAN WG1 Meeting #88, February 2017.</w:t>
      </w:r>
    </w:p>
    <w:p w14:paraId="149CEA73" w14:textId="77777777" w:rsidR="006D6F5B" w:rsidRDefault="006D6F5B" w:rsidP="006D6F5B">
      <w:pPr>
        <w:pStyle w:val="BodyText"/>
        <w:numPr>
          <w:ilvl w:val="0"/>
          <w:numId w:val="50"/>
        </w:numPr>
        <w:overflowPunct/>
        <w:autoSpaceDE/>
        <w:autoSpaceDN/>
        <w:adjustRightInd/>
        <w:ind w:left="426" w:hanging="426"/>
        <w:textAlignment w:val="auto"/>
      </w:pPr>
      <w:bookmarkStart w:id="12" w:name="_Ref478120414"/>
      <w:r>
        <w:t>R1-1702233, “Link level evaluation for short UL control channel”, Intel Corporation, 3GPP TSG RAN WG1 Meeting #88, Feb. 2017</w:t>
      </w:r>
      <w:bookmarkEnd w:id="12"/>
      <w:r>
        <w:t>.</w:t>
      </w:r>
    </w:p>
    <w:p w14:paraId="62DAEB42" w14:textId="77777777" w:rsidR="006D6F5B" w:rsidRDefault="006D6F5B" w:rsidP="006D6F5B">
      <w:pPr>
        <w:pStyle w:val="BodyText"/>
        <w:numPr>
          <w:ilvl w:val="0"/>
          <w:numId w:val="50"/>
        </w:numPr>
        <w:overflowPunct/>
        <w:autoSpaceDE/>
        <w:autoSpaceDN/>
        <w:adjustRightInd/>
        <w:ind w:left="426" w:hanging="426"/>
        <w:textAlignment w:val="auto"/>
      </w:pPr>
      <w:r>
        <w:t>R1-1702811, “DMRS-based vs. Sequence-based PUCCH in short duration”, NTT Docomo, INC., 3GPP TSG RAN WG1 Meeting #88, Feb. 2017.</w:t>
      </w:r>
    </w:p>
    <w:p w14:paraId="417A2FD6" w14:textId="43706B9A" w:rsidR="00A46A7A" w:rsidRPr="00A46A7A" w:rsidRDefault="00A46A7A" w:rsidP="00245E3E">
      <w:pPr>
        <w:jc w:val="center"/>
      </w:pPr>
    </w:p>
    <w:sectPr w:rsidR="00A46A7A" w:rsidRPr="00A46A7A"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06FDE" w14:textId="77777777" w:rsidR="005219E0" w:rsidRDefault="005219E0">
      <w:r>
        <w:separator/>
      </w:r>
    </w:p>
  </w:endnote>
  <w:endnote w:type="continuationSeparator" w:id="0">
    <w:p w14:paraId="5D54AAB1" w14:textId="77777777" w:rsidR="005219E0" w:rsidRDefault="0052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4775111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270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270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BEC6F" w14:textId="77777777" w:rsidR="005219E0" w:rsidRDefault="005219E0">
      <w:r>
        <w:separator/>
      </w:r>
    </w:p>
  </w:footnote>
  <w:footnote w:type="continuationSeparator" w:id="0">
    <w:p w14:paraId="45B9DA9B" w14:textId="77777777" w:rsidR="005219E0" w:rsidRDefault="00521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23497"/>
    <w:multiLevelType w:val="hybridMultilevel"/>
    <w:tmpl w:val="1646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B4EA4"/>
    <w:multiLevelType w:val="hybridMultilevel"/>
    <w:tmpl w:val="BA642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267B3"/>
    <w:multiLevelType w:val="hybridMultilevel"/>
    <w:tmpl w:val="358CA9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4A40AC"/>
    <w:multiLevelType w:val="hybridMultilevel"/>
    <w:tmpl w:val="BCEE8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B471CA"/>
    <w:multiLevelType w:val="hybridMultilevel"/>
    <w:tmpl w:val="71C642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213C6294">
      <w:start w:val="60"/>
      <w:numFmt w:val="bullet"/>
      <w:lvlText w:val="-"/>
      <w:lvlJc w:val="left"/>
      <w:pPr>
        <w:ind w:left="1800" w:hanging="360"/>
      </w:pPr>
      <w:rPr>
        <w:rFonts w:ascii="Times New Roman" w:eastAsiaTheme="minorHAnsi" w:hAnsi="Times New Roman"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4" w15:restartNumberingAfterBreak="0">
    <w:nsid w:val="740C3802"/>
    <w:multiLevelType w:val="hybridMultilevel"/>
    <w:tmpl w:val="2864F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5"/>
  </w:num>
  <w:num w:numId="6">
    <w:abstractNumId w:val="25"/>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4"/>
  </w:num>
  <w:num w:numId="14">
    <w:abstractNumId w:val="20"/>
  </w:num>
  <w:num w:numId="15">
    <w:abstractNumId w:val="46"/>
  </w:num>
  <w:num w:numId="16">
    <w:abstractNumId w:val="22"/>
    <w:lvlOverride w:ilvl="0">
      <w:startOverride w:val="1"/>
    </w:lvlOverride>
  </w:num>
  <w:num w:numId="17">
    <w:abstractNumId w:val="29"/>
  </w:num>
  <w:num w:numId="18">
    <w:abstractNumId w:val="43"/>
  </w:num>
  <w:num w:numId="19">
    <w:abstractNumId w:val="22"/>
    <w:lvlOverride w:ilvl="0">
      <w:startOverride w:val="1"/>
    </w:lvlOverride>
  </w:num>
  <w:num w:numId="20">
    <w:abstractNumId w:val="23"/>
  </w:num>
  <w:num w:numId="21">
    <w:abstractNumId w:val="18"/>
  </w:num>
  <w:num w:numId="22">
    <w:abstractNumId w:val="33"/>
  </w:num>
  <w:num w:numId="23">
    <w:abstractNumId w:val="38"/>
  </w:num>
  <w:num w:numId="24">
    <w:abstractNumId w:val="27"/>
  </w:num>
  <w:num w:numId="25">
    <w:abstractNumId w:val="5"/>
  </w:num>
  <w:num w:numId="26">
    <w:abstractNumId w:val="6"/>
  </w:num>
  <w:num w:numId="27">
    <w:abstractNumId w:val="45"/>
  </w:num>
  <w:num w:numId="28">
    <w:abstractNumId w:val="17"/>
  </w:num>
  <w:num w:numId="29">
    <w:abstractNumId w:val="42"/>
  </w:num>
  <w:num w:numId="30">
    <w:abstractNumId w:val="3"/>
  </w:num>
  <w:num w:numId="31">
    <w:abstractNumId w:val="28"/>
  </w:num>
  <w:num w:numId="32">
    <w:abstractNumId w:val="12"/>
  </w:num>
  <w:num w:numId="33">
    <w:abstractNumId w:val="8"/>
  </w:num>
  <w:num w:numId="34">
    <w:abstractNumId w:val="47"/>
  </w:num>
  <w:num w:numId="35">
    <w:abstractNumId w:val="26"/>
  </w:num>
  <w:num w:numId="36">
    <w:abstractNumId w:val="31"/>
  </w:num>
  <w:num w:numId="37">
    <w:abstractNumId w:val="9"/>
  </w:num>
  <w:num w:numId="38">
    <w:abstractNumId w:val="37"/>
  </w:num>
  <w:num w:numId="39">
    <w:abstractNumId w:val="39"/>
  </w:num>
  <w:num w:numId="40">
    <w:abstractNumId w:val="21"/>
  </w:num>
  <w:num w:numId="41">
    <w:abstractNumId w:val="14"/>
  </w:num>
  <w:num w:numId="42">
    <w:abstractNumId w:val="11"/>
  </w:num>
  <w:num w:numId="43">
    <w:abstractNumId w:val="10"/>
  </w:num>
  <w:num w:numId="44">
    <w:abstractNumId w:val="44"/>
  </w:num>
  <w:num w:numId="45">
    <w:abstractNumId w:val="41"/>
  </w:num>
  <w:num w:numId="46">
    <w:abstractNumId w:val="19"/>
  </w:num>
  <w:num w:numId="47">
    <w:abstractNumId w:val="7"/>
  </w:num>
  <w:num w:numId="48">
    <w:abstractNumId w:val="40"/>
  </w:num>
  <w:num w:numId="49">
    <w:abstractNumId w:val="36"/>
  </w:num>
  <w:num w:numId="5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57B"/>
    <w:rsid w:val="00015D15"/>
    <w:rsid w:val="00016490"/>
    <w:rsid w:val="0002564D"/>
    <w:rsid w:val="00025ECA"/>
    <w:rsid w:val="00030B30"/>
    <w:rsid w:val="00031347"/>
    <w:rsid w:val="000325B8"/>
    <w:rsid w:val="00034C15"/>
    <w:rsid w:val="00036BA1"/>
    <w:rsid w:val="000401B4"/>
    <w:rsid w:val="00042009"/>
    <w:rsid w:val="000422E2"/>
    <w:rsid w:val="00042F22"/>
    <w:rsid w:val="000444EF"/>
    <w:rsid w:val="000447AB"/>
    <w:rsid w:val="00052858"/>
    <w:rsid w:val="00052A07"/>
    <w:rsid w:val="000534E3"/>
    <w:rsid w:val="0005606A"/>
    <w:rsid w:val="00057117"/>
    <w:rsid w:val="0006096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D05"/>
    <w:rsid w:val="0009510F"/>
    <w:rsid w:val="000A1B7B"/>
    <w:rsid w:val="000A56F2"/>
    <w:rsid w:val="000B2719"/>
    <w:rsid w:val="000B3A8F"/>
    <w:rsid w:val="000B4AB9"/>
    <w:rsid w:val="000B58C3"/>
    <w:rsid w:val="000B61E9"/>
    <w:rsid w:val="000C0BD7"/>
    <w:rsid w:val="000C165A"/>
    <w:rsid w:val="000C26AF"/>
    <w:rsid w:val="000C2E19"/>
    <w:rsid w:val="000D0642"/>
    <w:rsid w:val="000D0D07"/>
    <w:rsid w:val="000D4797"/>
    <w:rsid w:val="000E0527"/>
    <w:rsid w:val="000E1E92"/>
    <w:rsid w:val="000E6240"/>
    <w:rsid w:val="000F06D6"/>
    <w:rsid w:val="000F0CC2"/>
    <w:rsid w:val="000F0EB1"/>
    <w:rsid w:val="000F1106"/>
    <w:rsid w:val="000F3BE9"/>
    <w:rsid w:val="000F3F6C"/>
    <w:rsid w:val="000F6DF3"/>
    <w:rsid w:val="001005FF"/>
    <w:rsid w:val="00101C0F"/>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FFD"/>
    <w:rsid w:val="0018143F"/>
    <w:rsid w:val="0018359F"/>
    <w:rsid w:val="00190AC1"/>
    <w:rsid w:val="0019341A"/>
    <w:rsid w:val="00194B79"/>
    <w:rsid w:val="00197DF9"/>
    <w:rsid w:val="001A1171"/>
    <w:rsid w:val="001A1987"/>
    <w:rsid w:val="001A2564"/>
    <w:rsid w:val="001A6173"/>
    <w:rsid w:val="001A6CBA"/>
    <w:rsid w:val="001B0D97"/>
    <w:rsid w:val="001B3203"/>
    <w:rsid w:val="001B5A5D"/>
    <w:rsid w:val="001B6441"/>
    <w:rsid w:val="001C1CE5"/>
    <w:rsid w:val="001C3D2A"/>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1E9D"/>
    <w:rsid w:val="00214DA8"/>
    <w:rsid w:val="00215092"/>
    <w:rsid w:val="00215423"/>
    <w:rsid w:val="002158FA"/>
    <w:rsid w:val="00220600"/>
    <w:rsid w:val="00220DD8"/>
    <w:rsid w:val="002224DB"/>
    <w:rsid w:val="00223FCB"/>
    <w:rsid w:val="002252C3"/>
    <w:rsid w:val="00225C54"/>
    <w:rsid w:val="00225C79"/>
    <w:rsid w:val="00230765"/>
    <w:rsid w:val="00230FA2"/>
    <w:rsid w:val="002319E4"/>
    <w:rsid w:val="00235632"/>
    <w:rsid w:val="00235872"/>
    <w:rsid w:val="002406C6"/>
    <w:rsid w:val="00241559"/>
    <w:rsid w:val="002435B3"/>
    <w:rsid w:val="002451ED"/>
    <w:rsid w:val="002458EB"/>
    <w:rsid w:val="00245E3E"/>
    <w:rsid w:val="002500C8"/>
    <w:rsid w:val="002545C5"/>
    <w:rsid w:val="00255E5C"/>
    <w:rsid w:val="00257543"/>
    <w:rsid w:val="00257677"/>
    <w:rsid w:val="002617E7"/>
    <w:rsid w:val="00264228"/>
    <w:rsid w:val="00264334"/>
    <w:rsid w:val="0026473E"/>
    <w:rsid w:val="00266214"/>
    <w:rsid w:val="00267C83"/>
    <w:rsid w:val="0027144F"/>
    <w:rsid w:val="00271813"/>
    <w:rsid w:val="00271F3A"/>
    <w:rsid w:val="00273278"/>
    <w:rsid w:val="002737F4"/>
    <w:rsid w:val="00273C90"/>
    <w:rsid w:val="002805F5"/>
    <w:rsid w:val="00280751"/>
    <w:rsid w:val="0028280A"/>
    <w:rsid w:val="002830DB"/>
    <w:rsid w:val="00286ACD"/>
    <w:rsid w:val="00287838"/>
    <w:rsid w:val="0028796C"/>
    <w:rsid w:val="002907B5"/>
    <w:rsid w:val="00292EB7"/>
    <w:rsid w:val="00295B85"/>
    <w:rsid w:val="00296227"/>
    <w:rsid w:val="00296F44"/>
    <w:rsid w:val="0029777D"/>
    <w:rsid w:val="002A055E"/>
    <w:rsid w:val="002A1D4E"/>
    <w:rsid w:val="002A2869"/>
    <w:rsid w:val="002A6E99"/>
    <w:rsid w:val="002B24D6"/>
    <w:rsid w:val="002B7E37"/>
    <w:rsid w:val="002C20C1"/>
    <w:rsid w:val="002C41E6"/>
    <w:rsid w:val="002D071A"/>
    <w:rsid w:val="002D34B2"/>
    <w:rsid w:val="002D7637"/>
    <w:rsid w:val="002E17F2"/>
    <w:rsid w:val="002E7CAE"/>
    <w:rsid w:val="002F2771"/>
    <w:rsid w:val="002F37A9"/>
    <w:rsid w:val="002F5FBD"/>
    <w:rsid w:val="002F6288"/>
    <w:rsid w:val="00301CE6"/>
    <w:rsid w:val="0030256B"/>
    <w:rsid w:val="00302E9C"/>
    <w:rsid w:val="00303972"/>
    <w:rsid w:val="0030501F"/>
    <w:rsid w:val="00307BA1"/>
    <w:rsid w:val="00311702"/>
    <w:rsid w:val="00311E82"/>
    <w:rsid w:val="00313FD6"/>
    <w:rsid w:val="003143BD"/>
    <w:rsid w:val="003203ED"/>
    <w:rsid w:val="00321354"/>
    <w:rsid w:val="00322C9F"/>
    <w:rsid w:val="00324D23"/>
    <w:rsid w:val="003250F8"/>
    <w:rsid w:val="003254D2"/>
    <w:rsid w:val="00327997"/>
    <w:rsid w:val="00331751"/>
    <w:rsid w:val="00331B7B"/>
    <w:rsid w:val="0033441E"/>
    <w:rsid w:val="00334579"/>
    <w:rsid w:val="00335858"/>
    <w:rsid w:val="00336BDA"/>
    <w:rsid w:val="00342BD7"/>
    <w:rsid w:val="00346291"/>
    <w:rsid w:val="00346DB5"/>
    <w:rsid w:val="003477B1"/>
    <w:rsid w:val="00357380"/>
    <w:rsid w:val="003602D9"/>
    <w:rsid w:val="003604CE"/>
    <w:rsid w:val="0036246B"/>
    <w:rsid w:val="00363067"/>
    <w:rsid w:val="00370E47"/>
    <w:rsid w:val="003742AC"/>
    <w:rsid w:val="00374589"/>
    <w:rsid w:val="00374ADB"/>
    <w:rsid w:val="00375666"/>
    <w:rsid w:val="00377509"/>
    <w:rsid w:val="00377CE1"/>
    <w:rsid w:val="00385490"/>
    <w:rsid w:val="00385BF0"/>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287"/>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2CB3"/>
    <w:rsid w:val="004734D0"/>
    <w:rsid w:val="0047556B"/>
    <w:rsid w:val="00477768"/>
    <w:rsid w:val="00492BC5"/>
    <w:rsid w:val="004964F1"/>
    <w:rsid w:val="004A0023"/>
    <w:rsid w:val="004A16BC"/>
    <w:rsid w:val="004A2B94"/>
    <w:rsid w:val="004A32FB"/>
    <w:rsid w:val="004A502E"/>
    <w:rsid w:val="004B647B"/>
    <w:rsid w:val="004B7C0C"/>
    <w:rsid w:val="004C3898"/>
    <w:rsid w:val="004D36B1"/>
    <w:rsid w:val="004D5AAD"/>
    <w:rsid w:val="004D7EBD"/>
    <w:rsid w:val="004E2680"/>
    <w:rsid w:val="004E28F9"/>
    <w:rsid w:val="004E462E"/>
    <w:rsid w:val="004E56DC"/>
    <w:rsid w:val="004E76F4"/>
    <w:rsid w:val="004F0B4E"/>
    <w:rsid w:val="004F0B6C"/>
    <w:rsid w:val="004F2078"/>
    <w:rsid w:val="004F410D"/>
    <w:rsid w:val="004F4DA3"/>
    <w:rsid w:val="004F7C3D"/>
    <w:rsid w:val="00506557"/>
    <w:rsid w:val="0050677A"/>
    <w:rsid w:val="005108D8"/>
    <w:rsid w:val="005116F9"/>
    <w:rsid w:val="00512BA2"/>
    <w:rsid w:val="005153A7"/>
    <w:rsid w:val="00515BA1"/>
    <w:rsid w:val="005219CF"/>
    <w:rsid w:val="005219E0"/>
    <w:rsid w:val="0052620F"/>
    <w:rsid w:val="00533731"/>
    <w:rsid w:val="00534B59"/>
    <w:rsid w:val="00536759"/>
    <w:rsid w:val="00537C62"/>
    <w:rsid w:val="00542DC8"/>
    <w:rsid w:val="00546970"/>
    <w:rsid w:val="0055144D"/>
    <w:rsid w:val="0055270D"/>
    <w:rsid w:val="00552DE7"/>
    <w:rsid w:val="00554192"/>
    <w:rsid w:val="00554E19"/>
    <w:rsid w:val="0056121F"/>
    <w:rsid w:val="0056508D"/>
    <w:rsid w:val="005657F9"/>
    <w:rsid w:val="00572505"/>
    <w:rsid w:val="00575DA6"/>
    <w:rsid w:val="00582809"/>
    <w:rsid w:val="00582A47"/>
    <w:rsid w:val="0058798C"/>
    <w:rsid w:val="005900FA"/>
    <w:rsid w:val="00592E6D"/>
    <w:rsid w:val="005935A4"/>
    <w:rsid w:val="005948C2"/>
    <w:rsid w:val="00595DCA"/>
    <w:rsid w:val="0059779B"/>
    <w:rsid w:val="005A209A"/>
    <w:rsid w:val="005A662D"/>
    <w:rsid w:val="005B35D7"/>
    <w:rsid w:val="005B392A"/>
    <w:rsid w:val="005B3AA3"/>
    <w:rsid w:val="005B4208"/>
    <w:rsid w:val="005B6F83"/>
    <w:rsid w:val="005C74FB"/>
    <w:rsid w:val="005D1602"/>
    <w:rsid w:val="005E385F"/>
    <w:rsid w:val="005E5B81"/>
    <w:rsid w:val="005F2CB1"/>
    <w:rsid w:val="005F3025"/>
    <w:rsid w:val="005F54D5"/>
    <w:rsid w:val="005F618C"/>
    <w:rsid w:val="005F70BD"/>
    <w:rsid w:val="00602447"/>
    <w:rsid w:val="0060283C"/>
    <w:rsid w:val="00604F14"/>
    <w:rsid w:val="00606BA6"/>
    <w:rsid w:val="00611B83"/>
    <w:rsid w:val="00613257"/>
    <w:rsid w:val="0061571D"/>
    <w:rsid w:val="0061708F"/>
    <w:rsid w:val="00620A71"/>
    <w:rsid w:val="00620D80"/>
    <w:rsid w:val="00622E38"/>
    <w:rsid w:val="006234A6"/>
    <w:rsid w:val="006266A7"/>
    <w:rsid w:val="00630001"/>
    <w:rsid w:val="006311B3"/>
    <w:rsid w:val="00631428"/>
    <w:rsid w:val="00632652"/>
    <w:rsid w:val="0063284C"/>
    <w:rsid w:val="006342A4"/>
    <w:rsid w:val="00636398"/>
    <w:rsid w:val="006368D3"/>
    <w:rsid w:val="006377EC"/>
    <w:rsid w:val="0064151F"/>
    <w:rsid w:val="00641533"/>
    <w:rsid w:val="0064208D"/>
    <w:rsid w:val="00643475"/>
    <w:rsid w:val="0064396A"/>
    <w:rsid w:val="0064624E"/>
    <w:rsid w:val="006507BE"/>
    <w:rsid w:val="00650AB9"/>
    <w:rsid w:val="00655733"/>
    <w:rsid w:val="00655ACD"/>
    <w:rsid w:val="00656A92"/>
    <w:rsid w:val="00656DDE"/>
    <w:rsid w:val="0066011D"/>
    <w:rsid w:val="006607C0"/>
    <w:rsid w:val="00660D6E"/>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09A3"/>
    <w:rsid w:val="00681003"/>
    <w:rsid w:val="006817C9"/>
    <w:rsid w:val="00683ECE"/>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526B"/>
    <w:rsid w:val="006C5EC9"/>
    <w:rsid w:val="006C6059"/>
    <w:rsid w:val="006C7522"/>
    <w:rsid w:val="006C7A59"/>
    <w:rsid w:val="006D57CE"/>
    <w:rsid w:val="006D6F08"/>
    <w:rsid w:val="006D6F5B"/>
    <w:rsid w:val="006D7589"/>
    <w:rsid w:val="006E062C"/>
    <w:rsid w:val="006E1514"/>
    <w:rsid w:val="006E2288"/>
    <w:rsid w:val="006E281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24C"/>
    <w:rsid w:val="00726EA6"/>
    <w:rsid w:val="00727208"/>
    <w:rsid w:val="00727680"/>
    <w:rsid w:val="007348B1"/>
    <w:rsid w:val="007362A6"/>
    <w:rsid w:val="00736D7D"/>
    <w:rsid w:val="00740E58"/>
    <w:rsid w:val="007435A5"/>
    <w:rsid w:val="007445A0"/>
    <w:rsid w:val="0074524B"/>
    <w:rsid w:val="00745580"/>
    <w:rsid w:val="00747D8B"/>
    <w:rsid w:val="00751228"/>
    <w:rsid w:val="007571E1"/>
    <w:rsid w:val="007604B2"/>
    <w:rsid w:val="00765281"/>
    <w:rsid w:val="00766BAD"/>
    <w:rsid w:val="00774EAE"/>
    <w:rsid w:val="00774F47"/>
    <w:rsid w:val="007755F2"/>
    <w:rsid w:val="007765B5"/>
    <w:rsid w:val="00776971"/>
    <w:rsid w:val="00777D37"/>
    <w:rsid w:val="0078177E"/>
    <w:rsid w:val="0078304C"/>
    <w:rsid w:val="00783673"/>
    <w:rsid w:val="00785490"/>
    <w:rsid w:val="00790B99"/>
    <w:rsid w:val="0079166C"/>
    <w:rsid w:val="007925EA"/>
    <w:rsid w:val="00793CD8"/>
    <w:rsid w:val="00795C92"/>
    <w:rsid w:val="00796231"/>
    <w:rsid w:val="007965D5"/>
    <w:rsid w:val="007A1CB3"/>
    <w:rsid w:val="007A306F"/>
    <w:rsid w:val="007A43A6"/>
    <w:rsid w:val="007A58A6"/>
    <w:rsid w:val="007A6DA9"/>
    <w:rsid w:val="007B10E5"/>
    <w:rsid w:val="007B3D2D"/>
    <w:rsid w:val="007B50AE"/>
    <w:rsid w:val="007B51DF"/>
    <w:rsid w:val="007B7374"/>
    <w:rsid w:val="007C05DD"/>
    <w:rsid w:val="007C3D18"/>
    <w:rsid w:val="007C60BF"/>
    <w:rsid w:val="007C6A07"/>
    <w:rsid w:val="007C75A1"/>
    <w:rsid w:val="007C77A5"/>
    <w:rsid w:val="007D04E5"/>
    <w:rsid w:val="007D3107"/>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58D6"/>
    <w:rsid w:val="00817196"/>
    <w:rsid w:val="008220C9"/>
    <w:rsid w:val="008235DB"/>
    <w:rsid w:val="00824AB4"/>
    <w:rsid w:val="00825C42"/>
    <w:rsid w:val="00825D25"/>
    <w:rsid w:val="00827D6F"/>
    <w:rsid w:val="008376AC"/>
    <w:rsid w:val="008444E8"/>
    <w:rsid w:val="00844E80"/>
    <w:rsid w:val="00846FE7"/>
    <w:rsid w:val="00856911"/>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4A88"/>
    <w:rsid w:val="00895386"/>
    <w:rsid w:val="00896979"/>
    <w:rsid w:val="008A21FF"/>
    <w:rsid w:val="008A2B73"/>
    <w:rsid w:val="008A2CE2"/>
    <w:rsid w:val="008A30AC"/>
    <w:rsid w:val="008A44B8"/>
    <w:rsid w:val="008A51A8"/>
    <w:rsid w:val="008A54C7"/>
    <w:rsid w:val="008A77D8"/>
    <w:rsid w:val="008A7B46"/>
    <w:rsid w:val="008B0483"/>
    <w:rsid w:val="008B120C"/>
    <w:rsid w:val="008B51A0"/>
    <w:rsid w:val="008B592A"/>
    <w:rsid w:val="008B7B5C"/>
    <w:rsid w:val="008C0C99"/>
    <w:rsid w:val="008C2017"/>
    <w:rsid w:val="008C4958"/>
    <w:rsid w:val="008C4BAA"/>
    <w:rsid w:val="008C6047"/>
    <w:rsid w:val="008C6AE8"/>
    <w:rsid w:val="008C7573"/>
    <w:rsid w:val="008D34F1"/>
    <w:rsid w:val="008D39D8"/>
    <w:rsid w:val="008D6D1A"/>
    <w:rsid w:val="008E065E"/>
    <w:rsid w:val="008E0927"/>
    <w:rsid w:val="008E1909"/>
    <w:rsid w:val="008E47AA"/>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BF2"/>
    <w:rsid w:val="00922010"/>
    <w:rsid w:val="00924B3D"/>
    <w:rsid w:val="00931BD9"/>
    <w:rsid w:val="009326F9"/>
    <w:rsid w:val="00932D24"/>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9F8"/>
    <w:rsid w:val="00971F08"/>
    <w:rsid w:val="0097603D"/>
    <w:rsid w:val="00976949"/>
    <w:rsid w:val="00980477"/>
    <w:rsid w:val="00982766"/>
    <w:rsid w:val="00985253"/>
    <w:rsid w:val="009853B3"/>
    <w:rsid w:val="00985BFD"/>
    <w:rsid w:val="00987756"/>
    <w:rsid w:val="00990630"/>
    <w:rsid w:val="00991761"/>
    <w:rsid w:val="00994DCA"/>
    <w:rsid w:val="009960EC"/>
    <w:rsid w:val="009970DD"/>
    <w:rsid w:val="00997CB2"/>
    <w:rsid w:val="009A0FBA"/>
    <w:rsid w:val="009A1601"/>
    <w:rsid w:val="009A18A7"/>
    <w:rsid w:val="009A462D"/>
    <w:rsid w:val="009A5CBA"/>
    <w:rsid w:val="009B1F30"/>
    <w:rsid w:val="009B3AC2"/>
    <w:rsid w:val="009B44F8"/>
    <w:rsid w:val="009B4DF4"/>
    <w:rsid w:val="009B564E"/>
    <w:rsid w:val="009B7E87"/>
    <w:rsid w:val="009C403E"/>
    <w:rsid w:val="009C6832"/>
    <w:rsid w:val="009C71DC"/>
    <w:rsid w:val="009D4FF0"/>
    <w:rsid w:val="009D703C"/>
    <w:rsid w:val="009D718F"/>
    <w:rsid w:val="009E068F"/>
    <w:rsid w:val="009E135D"/>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3EFC"/>
    <w:rsid w:val="00A3448A"/>
    <w:rsid w:val="00A36297"/>
    <w:rsid w:val="00A41E2B"/>
    <w:rsid w:val="00A45B74"/>
    <w:rsid w:val="00A46A7A"/>
    <w:rsid w:val="00A51D8E"/>
    <w:rsid w:val="00A52E1D"/>
    <w:rsid w:val="00A5331B"/>
    <w:rsid w:val="00A55FD8"/>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447C"/>
    <w:rsid w:val="00A94864"/>
    <w:rsid w:val="00AA016F"/>
    <w:rsid w:val="00AA1ED6"/>
    <w:rsid w:val="00AA3FFF"/>
    <w:rsid w:val="00AA51D6"/>
    <w:rsid w:val="00AB0BC8"/>
    <w:rsid w:val="00AB11CA"/>
    <w:rsid w:val="00AB14D9"/>
    <w:rsid w:val="00AB170C"/>
    <w:rsid w:val="00AB2DF6"/>
    <w:rsid w:val="00AB4AB8"/>
    <w:rsid w:val="00AB655E"/>
    <w:rsid w:val="00AC007F"/>
    <w:rsid w:val="00AC2ECD"/>
    <w:rsid w:val="00AC3119"/>
    <w:rsid w:val="00AC49FB"/>
    <w:rsid w:val="00AC5A10"/>
    <w:rsid w:val="00AC7789"/>
    <w:rsid w:val="00AC7870"/>
    <w:rsid w:val="00AD0AA3"/>
    <w:rsid w:val="00AD3F94"/>
    <w:rsid w:val="00AD4A5A"/>
    <w:rsid w:val="00AE27AC"/>
    <w:rsid w:val="00AE2FEB"/>
    <w:rsid w:val="00AE40E0"/>
    <w:rsid w:val="00AE4DBA"/>
    <w:rsid w:val="00AE4F07"/>
    <w:rsid w:val="00AF1C5D"/>
    <w:rsid w:val="00AF42D7"/>
    <w:rsid w:val="00AF4EF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72AA"/>
    <w:rsid w:val="00B40445"/>
    <w:rsid w:val="00B4085E"/>
    <w:rsid w:val="00B40BF9"/>
    <w:rsid w:val="00B41873"/>
    <w:rsid w:val="00B41888"/>
    <w:rsid w:val="00B45A52"/>
    <w:rsid w:val="00B46175"/>
    <w:rsid w:val="00B550C7"/>
    <w:rsid w:val="00B664C7"/>
    <w:rsid w:val="00B739F6"/>
    <w:rsid w:val="00B7668F"/>
    <w:rsid w:val="00B80E0E"/>
    <w:rsid w:val="00B8139D"/>
    <w:rsid w:val="00B81A6C"/>
    <w:rsid w:val="00B84A60"/>
    <w:rsid w:val="00B85DE5"/>
    <w:rsid w:val="00B90F73"/>
    <w:rsid w:val="00B93B59"/>
    <w:rsid w:val="00B9406A"/>
    <w:rsid w:val="00B96B0E"/>
    <w:rsid w:val="00BA2280"/>
    <w:rsid w:val="00BA2A08"/>
    <w:rsid w:val="00BA56D2"/>
    <w:rsid w:val="00BA76E0"/>
    <w:rsid w:val="00BB2A25"/>
    <w:rsid w:val="00BB51E9"/>
    <w:rsid w:val="00BC0FDC"/>
    <w:rsid w:val="00BC3053"/>
    <w:rsid w:val="00BC4D2E"/>
    <w:rsid w:val="00BC7FF1"/>
    <w:rsid w:val="00BD1BB8"/>
    <w:rsid w:val="00BD48AC"/>
    <w:rsid w:val="00BD4DB9"/>
    <w:rsid w:val="00BD5F1A"/>
    <w:rsid w:val="00BE1234"/>
    <w:rsid w:val="00BE2FA6"/>
    <w:rsid w:val="00BE333F"/>
    <w:rsid w:val="00BE7406"/>
    <w:rsid w:val="00BE7603"/>
    <w:rsid w:val="00BF0648"/>
    <w:rsid w:val="00BF3279"/>
    <w:rsid w:val="00BF74C7"/>
    <w:rsid w:val="00BF7642"/>
    <w:rsid w:val="00C00B6D"/>
    <w:rsid w:val="00C015F1"/>
    <w:rsid w:val="00C01C7C"/>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1176"/>
    <w:rsid w:val="00C3719D"/>
    <w:rsid w:val="00C54995"/>
    <w:rsid w:val="00C54D41"/>
    <w:rsid w:val="00C60783"/>
    <w:rsid w:val="00C64672"/>
    <w:rsid w:val="00C658ED"/>
    <w:rsid w:val="00C6715D"/>
    <w:rsid w:val="00C70697"/>
    <w:rsid w:val="00C72EF4"/>
    <w:rsid w:val="00C753B3"/>
    <w:rsid w:val="00C75D2F"/>
    <w:rsid w:val="00C767BE"/>
    <w:rsid w:val="00C76E3C"/>
    <w:rsid w:val="00C81568"/>
    <w:rsid w:val="00C86A02"/>
    <w:rsid w:val="00C9027A"/>
    <w:rsid w:val="00C9068E"/>
    <w:rsid w:val="00C93C4B"/>
    <w:rsid w:val="00C944AB"/>
    <w:rsid w:val="00C95B40"/>
    <w:rsid w:val="00C979E0"/>
    <w:rsid w:val="00CA1068"/>
    <w:rsid w:val="00CA1ED8"/>
    <w:rsid w:val="00CA2417"/>
    <w:rsid w:val="00CA44B2"/>
    <w:rsid w:val="00CB1F63"/>
    <w:rsid w:val="00CB7170"/>
    <w:rsid w:val="00CC040E"/>
    <w:rsid w:val="00CC111F"/>
    <w:rsid w:val="00CC2011"/>
    <w:rsid w:val="00CC31ED"/>
    <w:rsid w:val="00CC3EA0"/>
    <w:rsid w:val="00CC7B45"/>
    <w:rsid w:val="00CD0F70"/>
    <w:rsid w:val="00CD1188"/>
    <w:rsid w:val="00CD1AB1"/>
    <w:rsid w:val="00CD1D69"/>
    <w:rsid w:val="00CD2ED1"/>
    <w:rsid w:val="00CD337B"/>
    <w:rsid w:val="00CE0424"/>
    <w:rsid w:val="00CE66DE"/>
    <w:rsid w:val="00CE7561"/>
    <w:rsid w:val="00CF1354"/>
    <w:rsid w:val="00CF3B1F"/>
    <w:rsid w:val="00CF3BF6"/>
    <w:rsid w:val="00CF625B"/>
    <w:rsid w:val="00CF687E"/>
    <w:rsid w:val="00CF7C91"/>
    <w:rsid w:val="00D0349B"/>
    <w:rsid w:val="00D10249"/>
    <w:rsid w:val="00D115C3"/>
    <w:rsid w:val="00D11897"/>
    <w:rsid w:val="00D13135"/>
    <w:rsid w:val="00D13E4E"/>
    <w:rsid w:val="00D2249B"/>
    <w:rsid w:val="00D239A7"/>
    <w:rsid w:val="00D23F47"/>
    <w:rsid w:val="00D251DB"/>
    <w:rsid w:val="00D3226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45B"/>
    <w:rsid w:val="00D86CA3"/>
    <w:rsid w:val="00D871CE"/>
    <w:rsid w:val="00D9196D"/>
    <w:rsid w:val="00D91D5A"/>
    <w:rsid w:val="00D92982"/>
    <w:rsid w:val="00D96CA0"/>
    <w:rsid w:val="00DA217B"/>
    <w:rsid w:val="00DA2E0F"/>
    <w:rsid w:val="00DA305E"/>
    <w:rsid w:val="00DA5417"/>
    <w:rsid w:val="00DA56E8"/>
    <w:rsid w:val="00DB0A9F"/>
    <w:rsid w:val="00DB377D"/>
    <w:rsid w:val="00DC2D36"/>
    <w:rsid w:val="00DC53EF"/>
    <w:rsid w:val="00DE48B3"/>
    <w:rsid w:val="00DE5608"/>
    <w:rsid w:val="00DE58D0"/>
    <w:rsid w:val="00DE654F"/>
    <w:rsid w:val="00DF0B6E"/>
    <w:rsid w:val="00DF15E0"/>
    <w:rsid w:val="00DF37A0"/>
    <w:rsid w:val="00DF701D"/>
    <w:rsid w:val="00E0504A"/>
    <w:rsid w:val="00E110E7"/>
    <w:rsid w:val="00E11B20"/>
    <w:rsid w:val="00E17FA2"/>
    <w:rsid w:val="00E21369"/>
    <w:rsid w:val="00E22330"/>
    <w:rsid w:val="00E2486E"/>
    <w:rsid w:val="00E26563"/>
    <w:rsid w:val="00E272C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EA4"/>
    <w:rsid w:val="00E67C51"/>
    <w:rsid w:val="00E72EFC"/>
    <w:rsid w:val="00E758EC"/>
    <w:rsid w:val="00E77576"/>
    <w:rsid w:val="00E8234C"/>
    <w:rsid w:val="00E82828"/>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BF4"/>
    <w:rsid w:val="00EC4207"/>
    <w:rsid w:val="00EC5653"/>
    <w:rsid w:val="00EC71CE"/>
    <w:rsid w:val="00EC77A7"/>
    <w:rsid w:val="00ED1006"/>
    <w:rsid w:val="00EE59C8"/>
    <w:rsid w:val="00EF18FE"/>
    <w:rsid w:val="00EF5787"/>
    <w:rsid w:val="00EF60D0"/>
    <w:rsid w:val="00EF776E"/>
    <w:rsid w:val="00F00E74"/>
    <w:rsid w:val="00F0528D"/>
    <w:rsid w:val="00F06C67"/>
    <w:rsid w:val="00F06DFD"/>
    <w:rsid w:val="00F071D1"/>
    <w:rsid w:val="00F07533"/>
    <w:rsid w:val="00F10629"/>
    <w:rsid w:val="00F15FA5"/>
    <w:rsid w:val="00F209B7"/>
    <w:rsid w:val="00F2150C"/>
    <w:rsid w:val="00F2376F"/>
    <w:rsid w:val="00F243D8"/>
    <w:rsid w:val="00F24B31"/>
    <w:rsid w:val="00F30828"/>
    <w:rsid w:val="00F313D6"/>
    <w:rsid w:val="00F40CDD"/>
    <w:rsid w:val="00F40F0C"/>
    <w:rsid w:val="00F4766C"/>
    <w:rsid w:val="00F5060E"/>
    <w:rsid w:val="00F507D1"/>
    <w:rsid w:val="00F519CE"/>
    <w:rsid w:val="00F51ADA"/>
    <w:rsid w:val="00F600E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6A6A"/>
    <w:rsid w:val="00FC7429"/>
    <w:rsid w:val="00FD07F6"/>
    <w:rsid w:val="00FD1EC8"/>
    <w:rsid w:val="00FD47ED"/>
    <w:rsid w:val="00FD4DC4"/>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3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F600E4"/>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5NUHHDQN7SK2-1-114846</_dlc_DocId>
    <TaxCatchAll xmlns="08b2df90-05d3-4030-90d4-c9feeb4a1cd9">
      <Value>10</Value>
      <Value>9</Value>
      <Value>8</Value>
      <Value>2</Value>
      <Value>1</Value>
    </TaxCatchAll>
    <_dlc_DocIdUrl xmlns="08b2df90-05d3-4030-90d4-c9feeb4a1cd9">
      <Url>https://ericoll.internal.ericsson.com/sites/STAR/_layouts/DocIdRedir.aspx?ID=5NUHHDQN7SK2-1-114846</Url>
      <Description>5NUHHDQN7SK2-1-114846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B79C-2404-4A49-B14D-6B3F53D12B75}">
  <ds:schemaRefs>
    <ds:schemaRef ds:uri="Microsoft.SharePoint.Taxonomy.ContentTypeSync"/>
  </ds:schemaRefs>
</ds:datastoreItem>
</file>

<file path=customXml/itemProps2.xml><?xml version="1.0" encoding="utf-8"?>
<ds:datastoreItem xmlns:ds="http://schemas.openxmlformats.org/officeDocument/2006/customXml" ds:itemID="{98249435-468E-4142-87B8-E2D00A77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9438F-0C20-4DD8-9E81-77FD576DA16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365A3CA-CD00-42E8-A350-6FF8CAF60466}">
  <ds:schemaRefs>
    <ds:schemaRef ds:uri="http://schemas.microsoft.com/sharepoint/v3/contenttype/forms"/>
  </ds:schemaRefs>
</ds:datastoreItem>
</file>

<file path=customXml/itemProps5.xml><?xml version="1.0" encoding="utf-8"?>
<ds:datastoreItem xmlns:ds="http://schemas.openxmlformats.org/officeDocument/2006/customXml" ds:itemID="{83CA40B2-98C4-4CD2-9A67-357E72208B3B}">
  <ds:schemaRefs>
    <ds:schemaRef ds:uri="http://schemas.microsoft.com/sharepoint/events"/>
  </ds:schemaRefs>
</ds:datastoreItem>
</file>

<file path=customXml/itemProps6.xml><?xml version="1.0" encoding="utf-8"?>
<ds:datastoreItem xmlns:ds="http://schemas.openxmlformats.org/officeDocument/2006/customXml" ds:itemID="{E6F475F4-242E-4E70-A376-BC5B65EA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TotalTime>
  <Pages>9</Pages>
  <Words>2311</Words>
  <Characters>12251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Sorour Falahati</cp:lastModifiedBy>
  <cp:revision>5</cp:revision>
  <cp:lastPrinted>2008-01-31T15:09:00Z</cp:lastPrinted>
  <dcterms:created xsi:type="dcterms:W3CDTF">2017-03-25T00:37:00Z</dcterms:created>
  <dcterms:modified xsi:type="dcterms:W3CDTF">2017-03-28T17:16:00Z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baab6fbf-b7f1-4d4b-ab4b-571491e4072c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